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52011AD0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80879B3" w14:textId="52FF9B1C" w:rsidR="00AD3B26" w:rsidRDefault="006463AF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513040870"/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bookmarkEnd w:id="1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ไว</w:t>
      </w:r>
      <w:proofErr w:type="spellStart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ส์</w:t>
      </w:r>
      <w:proofErr w:type="spellEnd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โล</w:t>
      </w:r>
      <w:proofErr w:type="spellEnd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จิสติ</w:t>
      </w:r>
      <w:proofErr w:type="spellStart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กส์</w:t>
      </w:r>
      <w:proofErr w:type="spellEnd"/>
      <w:r w:rsidR="0017150E" w:rsidRPr="0017150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402679F" w14:textId="77777777" w:rsidR="00672B43" w:rsidRDefault="00672B43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B65D66" w14:textId="1E05EA83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2A6FAF40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ไว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ส์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โล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จิสติ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กส์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F14D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(บริษัท)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(กลุ่มบริษัท)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635E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5F52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58846B26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156823" w:rsidRPr="0015682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ไว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ส์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โล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จิสติ</w:t>
      </w:r>
      <w:proofErr w:type="spellStart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>กส์</w:t>
      </w:r>
      <w:proofErr w:type="spellEnd"/>
      <w:r w:rsidR="0017150E"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6635EC">
        <w:rPr>
          <w:rFonts w:ascii="Browallia New" w:hAnsi="Browallia New" w:cs="Browallia New"/>
          <w:sz w:val="28"/>
          <w:szCs w:val="28"/>
        </w:rPr>
        <w:t>8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4F728F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6E808B" w14:textId="19A303CB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FC7E5" w14:textId="77777777" w:rsidR="001D2920" w:rsidRDefault="001D2920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E96E95" w14:textId="77777777" w:rsidR="001D2920" w:rsidRDefault="001D2920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3543F4" w14:textId="77777777" w:rsidR="001D2920" w:rsidRDefault="001D2920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ED18D8" w14:textId="77777777" w:rsidR="001D2920" w:rsidRDefault="001D2920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A11614" w14:textId="658BB46F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D7497C" w14:textId="31EC55F5" w:rsidR="00AB254D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ในการตรวจสอบงบการเงินรวมและเฉพาะบริษัทสำหรับ</w:t>
      </w:r>
      <w:r w:rsidR="00435A8B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 ข้าพเจ้าได้นำเรื่อ</w:t>
      </w:r>
      <w:r w:rsidR="000868F7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เหล่านี้มา</w:t>
      </w:r>
      <w:r w:rsidR="005E5F48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จารณา</w:t>
      </w:r>
      <w:r w:rsidR="00BF75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C2A2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44"/>
      </w:tblGrid>
      <w:tr w:rsidR="00AB254D" w:rsidRPr="0031728A" w14:paraId="402CB287" w14:textId="77777777" w:rsidTr="0053695B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3172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31728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31728A" w:rsidRDefault="00082236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728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8C3E57" w:rsidRPr="0031728A" w14:paraId="56687375" w14:textId="77777777" w:rsidTr="0053695B">
        <w:tc>
          <w:tcPr>
            <w:tcW w:w="4261" w:type="dxa"/>
            <w:tcBorders>
              <w:bottom w:val="single" w:sz="4" w:space="0" w:color="auto"/>
            </w:tcBorders>
          </w:tcPr>
          <w:p w14:paraId="6EFFBA1A" w14:textId="77777777" w:rsidR="00352838" w:rsidRDefault="00352838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</w:pPr>
          </w:p>
          <w:p w14:paraId="551FBF65" w14:textId="094674E9" w:rsidR="00C73F33" w:rsidRPr="008D3F9C" w:rsidRDefault="00DB0366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F9C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การรับรู้รายได้จากการให้บริการ</w:t>
            </w:r>
          </w:p>
          <w:p w14:paraId="1C0EDC1E" w14:textId="77777777" w:rsidR="00512810" w:rsidRDefault="00512810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8809019" w14:textId="10CFA6AE" w:rsidR="003853A9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กลุ่มบริษัทมีรายได้จากการให้บริการจัดการขนส่งทั้งในประเทศและระหว่างประเทศ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รวมถึงการให้บริการคลังสินค้า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โดยสำหรับปีสิ้นสุดวันที่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2568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กลุ่มบริษัทและบริษัทมีรายได้จากการให้บริการรวม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>4,656.48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1,277.72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ตามลำดับ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1B3A2A2" w14:textId="77777777" w:rsidR="003853A9" w:rsidRPr="003853A9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D6303DC" w14:textId="77777777" w:rsidR="00B45952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ข้าพเจ้าให้ความสำคัญในการตรวจสอบการรับรู้รายได้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เนื่องจากจำนวนของรายได้มีสาระสำคัญต่องบการเงิน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และลักษณะของธุรกรรมมีความหลากหลายตามประเภทของบริการ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การขนส่งทางทะเล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ทางอากาศ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ทางบก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การขนส่งข้ามพรมแดน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724FDC1" w14:textId="093A2852" w:rsidR="003853A9" w:rsidRPr="003853A9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การขนส่งต่อเนื่องหลายรูปแบบ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และบริการคลังสินค้า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ซึ่งการให้บริการแต่ละประเภทมีเงื่อนไขสัญญาและรูปแบบที่แตกต่างกัน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ฝ่ายบริหารจึงต้องใช้ดุลยพินิจอย่างมีนัยสำคัญในการระบุภาระผูกพันในการปฏิบัติงานตามสัญญา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กำหนดจุดรับรู้รายได้ที่เหมาะสม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และประเมินว่ากลุ่มบริษัททำหน้าที่เป็นตัวการหรือตัวแทนในการให้บริการ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ซึ่งมีผลต่อการแสดงรายได้แบบขั้นต้นหรือสุทธิในงบการเงิน</w:t>
            </w:r>
          </w:p>
          <w:p w14:paraId="54B49507" w14:textId="77777777" w:rsidR="003853A9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1F6C40" w14:textId="77777777" w:rsidR="00FF2938" w:rsidRDefault="00FF2938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62AA604" w14:textId="77777777" w:rsidR="00FF2938" w:rsidRDefault="00FF2938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F55E68A" w14:textId="77777777" w:rsidR="00FF2938" w:rsidRDefault="00FF2938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51624D0" w14:textId="77777777" w:rsidR="00FF2938" w:rsidRDefault="00FF2938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2BAA4B6" w14:textId="77777777" w:rsidR="00BF75B0" w:rsidRPr="00BF75B0" w:rsidRDefault="00BF75B0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C4FB7DF" w14:textId="77777777" w:rsidR="00542655" w:rsidRDefault="00542655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6898296" w14:textId="77777777" w:rsidR="00542655" w:rsidRDefault="00542655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DAB9157" w14:textId="42EB3748" w:rsidR="0087266E" w:rsidRPr="005F52FC" w:rsidRDefault="003853A9" w:rsidP="003853A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กลุ่มบริษัทเปิดเผยนโยบายการบัญชีเกี่ยวกับการรับรู้รายได้ไว้ในหมายเหตุประกอบงบการเงินข้อ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4.16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ซึ่งระบุถึงหลักเกณฑ์ในการรับรู้รายได้เมื่อได้ปฏิบัติตามภาระผูกพันตามสัญญาแล้ว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โดยรับรู้รายได้ตลอดช่วงเวลาที่ให้บริการตามลักษณะของภาระผูกพันนั้น</w:t>
            </w:r>
          </w:p>
          <w:p w14:paraId="40AEE83B" w14:textId="77777777" w:rsidR="0053322D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E363B7" w14:textId="77777777" w:rsidR="0053322D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CD2BA93" w14:textId="77777777" w:rsidR="0053322D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FBEBAD" w14:textId="77777777" w:rsidR="0053322D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4EAF4A5" w14:textId="77777777" w:rsidR="0053322D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28537C" w14:textId="56E9A73D" w:rsidR="0053322D" w:rsidRPr="0031728A" w:rsidRDefault="0053322D" w:rsidP="0087266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14:paraId="1B938812" w14:textId="77777777" w:rsidR="00552465" w:rsidRDefault="00552465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A021003" w14:textId="77777777" w:rsidR="00151E16" w:rsidRDefault="00151E16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D33E02C" w14:textId="77777777" w:rsidR="00151E16" w:rsidRPr="0031728A" w:rsidRDefault="00151E16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E91623B" w14:textId="77777777" w:rsidR="006171FB" w:rsidRPr="006171FB" w:rsidRDefault="006171FB" w:rsidP="006171FB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171FB"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</w:t>
            </w:r>
            <w:r w:rsidRPr="006171FB">
              <w:rPr>
                <w:rFonts w:ascii="Browallia New" w:hAnsi="Browallia New" w:cs="Browallia New" w:hint="cs"/>
                <w:sz w:val="28"/>
                <w:szCs w:val="28"/>
                <w:cs/>
              </w:rPr>
              <w:t>าโดยสรุป มีดังนี้</w:t>
            </w:r>
          </w:p>
          <w:p w14:paraId="25225E4A" w14:textId="77777777" w:rsid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และทดสอบการควบคุมภายในที่เกี่ยวข้องกับกระบวนการรับรู้รายได้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โดยสอบถามบุคลากรที่เกี่ยวข้อง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ุ่มเลือกตัวอย่างรายการเพื่อทดสอบการควบคุมภายในที่สำคัญเกี่ยวกับจุดการบันทึกรายได้ที่เหมาะสมตามเงื่อนไขการให้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รวมทั้งทดสอบว่ามีการสอบทานความถูกต้องของรายการและการอนุมัติจากผู้ที่มีอำนาจ</w:t>
            </w:r>
          </w:p>
          <w:p w14:paraId="3E3AFA10" w14:textId="5D0E4C04" w:rsidR="00B45952" w:rsidRPr="006069DE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ตรวจสอบตัวอย่างสัญญาและข้อตกลงกับลูกค้าในแต่ละประเภทบริการ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เพื่อประเมินการระบุภาระผูกพันในการปฏิบัติงาน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วิธีการกำหนดราคาและการปันส่วนราคาของรายการให้กับแต่ละภาระที่ต้องปฏิบัติ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และการกำหนดช่วงเวลาการรับรู้รายได้ว่าเหมาะสมตามเงื่อนไขของสัญญา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และสอดคล้องกับข้อกำหนดของมาตรฐานการรายงานทางการเงินหรือไม่</w:t>
            </w:r>
          </w:p>
          <w:p w14:paraId="3ECBD9C6" w14:textId="77777777" w:rsid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ประเมินความเหมาะสมของการพิจารณาบทบาทของกลุ่มบริษัทว่าเป็นตัวการหรือเป็นตัวแทน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โดยพิจารณาสิทธิในการควบคุมบริการก่อนส่งมอบให้ลูกค้า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ความรับผิดชอบหลักในการให้บริการ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และความเสี่ยงที่เกี่ยวข้อง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เพื่อประเมินความเหมาะสมของการแสดงรายได้แบบขั้นต้นหรือสุทธิ</w:t>
            </w:r>
          </w:p>
          <w:p w14:paraId="2ACA2B03" w14:textId="77777777" w:rsidR="0018356D" w:rsidRDefault="0018356D" w:rsidP="0018356D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73B4F2B" w14:textId="77777777" w:rsidR="0018356D" w:rsidRDefault="0018356D" w:rsidP="0018356D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94BA255" w14:textId="77777777" w:rsidR="0018356D" w:rsidRDefault="0018356D" w:rsidP="0018356D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5FFB699" w14:textId="77777777" w:rsidR="00542655" w:rsidRDefault="00542655" w:rsidP="0018356D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A701CAE" w14:textId="77777777" w:rsidR="0018356D" w:rsidRPr="0018356D" w:rsidRDefault="0018356D" w:rsidP="0018356D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EF7A905" w14:textId="77777777" w:rsidR="003853A9" w:rsidRP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ทดสอบเนื้อหาสาระของรายการ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โดยการสุ่มตัวอย่างตรวจสอบเอกสารประกอบการบันทึกบัญชี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ใบแจ้งหนี้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ใบตราส่งสินค้า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และเอกสารสนับสนุนอื่นที่เกี่ยวข้อง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เพื่อประเมินความถูกต้องของจำนวนเงินและรอบระยะเวลาบัญชีที่รับรู้</w:t>
            </w:r>
          </w:p>
          <w:p w14:paraId="3C3E32BE" w14:textId="77777777" w:rsidR="003853A9" w:rsidRP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ทดสอบรายการรายได้ที่เกิดขึ้นในช่วงใกล้วันสิ้นรอบระยะเวลาบัญชี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เพื่อประเมินว่ากลุ่มบริษัทบันทึกรายการรายได้ในรอบระยะเวลาบัญชีที่ถูกต้อง</w:t>
            </w:r>
          </w:p>
          <w:p w14:paraId="35D3B659" w14:textId="77777777" w:rsidR="003853A9" w:rsidRP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ส่งหนังสือยืนยันยอดลูกหนี้การค้า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โดยเน้นลูกค้ารายใหญ่ที่มียอดคงเหลือสูง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เพื่อประเมินว่ารายได้ของกลุ่มกิจการเป็นรายได้ที่ได้ให้บริการจริง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และลูกหนี้การค้ามีตัวตน</w:t>
            </w:r>
          </w:p>
          <w:p w14:paraId="1607463B" w14:textId="77777777" w:rsid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ทดสอบความเหมาะสมของรายการปรับปรุงในสมุดรายวันและรายการปรับปรุงอื่นที่เกี่ยวข้องกับรายได้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เพื่อประเมินว่ามีการบันทึกรายการรายได้ที่ผิดปกติหรือไม่</w:t>
            </w:r>
          </w:p>
          <w:p w14:paraId="301E0D5E" w14:textId="77777777" w:rsidR="003853A9" w:rsidRDefault="003853A9" w:rsidP="006069D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นโยบายการบัญชีเกี่ยวกับการรับรู้รายได้ของกลุ่มบริษัทตามที่เปิดเผยในหมายเหตุประกอบงบการเงินว่าสอดคล้องกับมาตรฐานการรายงานทางการเงินที่เกี่ยวข้อง</w:t>
            </w:r>
          </w:p>
          <w:p w14:paraId="58526A36" w14:textId="77777777" w:rsidR="006E1241" w:rsidRPr="006E1241" w:rsidRDefault="006E1241" w:rsidP="006E1241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B461C1E" w14:textId="77777777" w:rsidR="003853A9" w:rsidRDefault="006069DE" w:rsidP="00B45952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จากวิธีการปฏิบัติงานข้างต้น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3853A9"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พบว่ากลุ่ม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="003853A9"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รับรู้รายได้จากการให้บริการสอดคล้องกับนโยบายการบัญชีที่เกี่ยวข้อง</w:t>
            </w:r>
            <w:r w:rsidR="003853A9"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3853A9"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เหมาะสม</w:t>
            </w:r>
            <w:r w:rsidR="003853A9"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3853A9"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และสอดคล้องกับหลักฐานการสอบบัญชีที่ได้รับ</w:t>
            </w:r>
          </w:p>
          <w:p w14:paraId="3917857A" w14:textId="5CE1FBFB" w:rsidR="00323ED9" w:rsidRPr="0031728A" w:rsidRDefault="00323ED9" w:rsidP="00B45952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E3E3974" w14:textId="77777777" w:rsidR="00FB7376" w:rsidRDefault="00FB7376"/>
    <w:p w14:paraId="4555FC15" w14:textId="77777777" w:rsidR="00FB7376" w:rsidRDefault="00FB7376"/>
    <w:p w14:paraId="40DE3AAD" w14:textId="77777777" w:rsidR="00FB7376" w:rsidRDefault="00FB7376"/>
    <w:p w14:paraId="011C5086" w14:textId="77777777" w:rsidR="00FB7376" w:rsidRDefault="00FB7376"/>
    <w:p w14:paraId="0A41B2D8" w14:textId="77777777" w:rsidR="001D2920" w:rsidRDefault="001D2920"/>
    <w:p w14:paraId="66B31019" w14:textId="77777777" w:rsidR="001D2920" w:rsidRDefault="001D2920"/>
    <w:p w14:paraId="4AD0BE60" w14:textId="77777777" w:rsidR="00FB7376" w:rsidRDefault="00FB7376"/>
    <w:p w14:paraId="1BD55002" w14:textId="77777777" w:rsidR="00FB7376" w:rsidRDefault="00FB737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8"/>
        <w:gridCol w:w="4244"/>
      </w:tblGrid>
      <w:tr w:rsidR="00FB7376" w:rsidRPr="0031728A" w14:paraId="59E879C1" w14:textId="77777777" w:rsidTr="006E23AA">
        <w:trPr>
          <w:tblHeader/>
        </w:trPr>
        <w:tc>
          <w:tcPr>
            <w:tcW w:w="4261" w:type="dxa"/>
            <w:gridSpan w:val="2"/>
            <w:tcBorders>
              <w:bottom w:val="single" w:sz="4" w:space="0" w:color="auto"/>
            </w:tcBorders>
            <w:shd w:val="clear" w:color="auto" w:fill="5D3597"/>
          </w:tcPr>
          <w:p w14:paraId="204DD6CA" w14:textId="77777777" w:rsidR="00FB7376" w:rsidRPr="0031728A" w:rsidRDefault="00FB7376" w:rsidP="006E23A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31728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shd w:val="clear" w:color="auto" w:fill="5D3597"/>
          </w:tcPr>
          <w:p w14:paraId="6535BEE0" w14:textId="77777777" w:rsidR="00FB7376" w:rsidRPr="0031728A" w:rsidRDefault="00FB7376" w:rsidP="006E23A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728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757894" w14:paraId="78414F2A" w14:textId="6E9E3047" w:rsidTr="0053695B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4253" w:type="dxa"/>
          </w:tcPr>
          <w:p w14:paraId="6F198E44" w14:textId="77777777" w:rsidR="001D2920" w:rsidRDefault="001D2920" w:rsidP="00757894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3E2DB61" w14:textId="5271B42A" w:rsidR="00757894" w:rsidRPr="00031123" w:rsidRDefault="00757894" w:rsidP="00757894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1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การประเมินการด้อยค่าของค่าความนิยม</w:t>
            </w:r>
          </w:p>
          <w:p w14:paraId="4106FCF1" w14:textId="77777777" w:rsidR="00757894" w:rsidRPr="006008D6" w:rsidRDefault="00757894" w:rsidP="00757894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FA30740" w14:textId="0AD4C5AB" w:rsid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วันที่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2568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กลุ่มบริษัทมีค่าความนิยมจากการรวม</w:t>
            </w:r>
            <w:r w:rsidR="000311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ธุรกิจ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>225.50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แสดงอยู่ในงบฐานะการเงินรวม</w:t>
            </w:r>
          </w:p>
          <w:p w14:paraId="47A80EAA" w14:textId="77777777" w:rsidR="003853A9" w:rsidRP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A52483" w14:textId="356CA9C2" w:rsid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ตามมาตรฐานการบัญชี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ฉบับที่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36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เรื่อง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การด้อยค่าของสินทรัพย์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กลุ่มบริษัทต้องทดสอบการด้อยค่าของค่าความนิยมที่เกิดจากการรวมธุรกิจเป็นประจำทุกปี</w:t>
            </w:r>
          </w:p>
          <w:p w14:paraId="7C59D14D" w14:textId="15476973" w:rsidR="003853A9" w:rsidRP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65E2546" w14:textId="0B48D4DA" w:rsidR="00B45952" w:rsidRDefault="003853A9" w:rsidP="00C60341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ข้าพเจ้าให้ความสำคัญกับการพิจารณาการด้อยค่าของค่าความนิยม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ทดสอบการด้อยค่าดังกล่าวต้องอาศัยดุลยพินิจอย่างมีนัยสำคัญของฝ่ายบริหารในการประเมินมูลค่าที่คาดว่าจะได้รับคืนของหน่วยสินทรัพย์ที่ก่อให้เกิด</w:t>
            </w:r>
            <w:r w:rsidR="006B588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เงินสด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ซึ่งคำนวณจากมูลค่าจากการใช้โดยการคิดลดประมาณการกระแสเงินสดในอนาคต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รวมถึงการกำหนดอัตราคิดลด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และอัตราการเติบโตในระยะยาวที่เหมาะสม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นำมาเปรียบเทียบกับมูลค่าตามบัญชีของหน่วยสินทรัพย์ดังกล่าวเพื่อพิจารณาว่าจำเป็นต้องตั้งค่าเผื่อการด้อยค่าหรือไม่</w:t>
            </w:r>
          </w:p>
          <w:p w14:paraId="545C0063" w14:textId="77777777" w:rsidR="00B45952" w:rsidRPr="003853A9" w:rsidRDefault="00B45952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8B34670" w14:textId="77777777" w:rsid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ข้อสมมติฐานที่ใช้ในการประมาณการดังกล่าวอาจเปลี่ยนแปลงไปตามสภาวะเศรษฐกิจ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สถานการณ์ตลาดปัจจุบัน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และความเสี่ยงที่เฉพาะเจาะจงของธุรกิจ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ซึ่งอาจส่งผลกระทบอย่างมีสาระสำคัญต่องบการเงิน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ดังนั้น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ข้าพเจ้าจึงกำหนดให้เรื่องการประเมินการด้อยค่าของค่าความนิยมเป็นเรื่องสำคัญในการตรวจสอบ</w:t>
            </w:r>
          </w:p>
          <w:p w14:paraId="7E7CF7B9" w14:textId="77777777" w:rsidR="003853A9" w:rsidRP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A13B859" w14:textId="77777777" w:rsidR="00757894" w:rsidRDefault="003853A9" w:rsidP="003853A9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กลุ่มบริษัทเปิดเผยนโยบายการบัญชีที่เกี่ยวข้องกับค่าความนิยมไว้ในหมายเหตุประกอบงบการเงินข้อ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C6034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4.6 </w:t>
            </w:r>
            <w:r w:rsidR="000C262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บายการบัญชี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2622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C60341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7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การประมาณการและการใช้ดุลยพินิจ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และข้อ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C60341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18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39D9EC0C" w14:textId="0FDD08F3" w:rsidR="00653521" w:rsidRPr="00757894" w:rsidRDefault="00653521" w:rsidP="003853A9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52" w:type="dxa"/>
            <w:gridSpan w:val="2"/>
          </w:tcPr>
          <w:p w14:paraId="37864197" w14:textId="77777777" w:rsidR="00757894" w:rsidRDefault="00757894" w:rsidP="003853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0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CAEBA54" w14:textId="77777777" w:rsidR="00FB7376" w:rsidRPr="00FB7376" w:rsidRDefault="00FB7376" w:rsidP="003853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0" w:right="-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0B17A51" w14:textId="77777777" w:rsidR="00FB7376" w:rsidRPr="006008D6" w:rsidRDefault="00FB7376" w:rsidP="003853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0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48F197E" w14:textId="169E3E18" w:rsidR="00757894" w:rsidRPr="00B45952" w:rsidRDefault="00B45952" w:rsidP="00B45952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459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</w:t>
            </w:r>
            <w:r w:rsidRPr="00B4595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459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3FD2C761" w14:textId="0487A773" w:rsidR="003853A9" w:rsidRPr="003853A9" w:rsidRDefault="003853A9" w:rsidP="00C6034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รับข้อมูลเกี่ยวกับประมาณการกระแสเงินสดในอนาคตของหน่วยสินทรัพย์ที่ก่อให้เกิดเงินสดที่จัดทำโดยผู้บริหารของกลุ่มบริษัท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และทำความเข้าใจวิธีการจัดทำประมาณการดังกล่าว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571BA35" w14:textId="1D9C8A48" w:rsidR="003853A9" w:rsidRPr="003853A9" w:rsidRDefault="003853A9" w:rsidP="00C6034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ถามผู้บริหารในเชิงทดสอบเพื่อประเมินความสมเหตุสมผลของวิธีการและข้อสมมติฐานที่สำคัญของข้อมูลในประมาณการกระแสเงินสด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A5493C7" w14:textId="34DB7AAE" w:rsidR="003853A9" w:rsidRPr="003853A9" w:rsidRDefault="003853A9" w:rsidP="00C6034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ใช้ผู้เชี่ยวชาญด้านการประเมินมูลค่าในสำนักงานของข้าพเจ้า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ประเมินความเหมาะสมของอัตราคิดลดที่ใช้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และทดสอบการคำนวณของอัตราดังกล่าว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104609F2" w14:textId="06499098" w:rsidR="00B45952" w:rsidRPr="00C60341" w:rsidRDefault="003853A9" w:rsidP="00B4595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ทดสอบการคำนวณตัวเลขสำคัญที่ได้จากการประมาณการตามข้อสมมติฐานข้างต้น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เพื่อคำนวณมูลค่าที่คาดว่าจะได้รับคืน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และเปรียบเทียบกับมูลค่าตามบัญชี</w:t>
            </w:r>
          </w:p>
          <w:p w14:paraId="18E00B16" w14:textId="46DAC45F" w:rsidR="003853A9" w:rsidRPr="00B45952" w:rsidRDefault="003853A9" w:rsidP="00C6034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2" w:right="-14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ค่าความนิยมในหมายเหตุประกอบงบการเงินว่าสอดคล้องกับมาตรฐานการรายงานทางการเงินที่เกี่ยวข้อง</w:t>
            </w:r>
          </w:p>
          <w:p w14:paraId="5C05F556" w14:textId="77777777" w:rsidR="00B45952" w:rsidRPr="00B45952" w:rsidRDefault="00B45952" w:rsidP="00B459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0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5AF163E" w14:textId="3F19FB81" w:rsidR="00757894" w:rsidRPr="003853A9" w:rsidRDefault="003853A9" w:rsidP="003853A9">
            <w:pPr>
              <w:autoSpaceDE w:val="0"/>
              <w:autoSpaceDN w:val="0"/>
              <w:adjustRightInd w:val="0"/>
              <w:spacing w:after="0" w:line="240" w:lineRule="auto"/>
              <w:ind w:left="25"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จากวิธีการปฏิบัติงานข้างต้น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ข้าพเจ้าพบว่าการประเมินมูลค่าที่คาดว่าจะได้รับคืนของค่าความนิยมของฝ่ายบริหาร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รวมถึงข้อสมมติฐานที่สำคัญที่ใช้ในการประมาณการดังกล่าว</w:t>
            </w:r>
            <w:r w:rsidRPr="003853A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853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อยู่ในขอบเขตที่สามารถยอมรับได้</w:t>
            </w:r>
          </w:p>
        </w:tc>
      </w:tr>
    </w:tbl>
    <w:p w14:paraId="0392D923" w14:textId="77777777" w:rsidR="001D2920" w:rsidRDefault="001D2920" w:rsidP="00AD1CC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C1CE99" w14:textId="77777777" w:rsidR="001D2920" w:rsidRDefault="001D2920" w:rsidP="00AD1CC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089D0F9" w14:textId="211F916F" w:rsidR="00AD1CCE" w:rsidRDefault="00AD1CCE" w:rsidP="00AD1CC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F52F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5222CB9B" w14:textId="77777777" w:rsidR="00AD1CCE" w:rsidRDefault="00AD1CCE" w:rsidP="00AD1CC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E9D4E0" w14:textId="38233E76" w:rsidR="00AD1CCE" w:rsidRPr="005F52FC" w:rsidRDefault="00AD1CCE" w:rsidP="00AD1CC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6535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>ไว</w:t>
      </w:r>
      <w:proofErr w:type="spellStart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>ส์</w:t>
      </w:r>
      <w:proofErr w:type="spellEnd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>โล</w:t>
      </w:r>
      <w:proofErr w:type="spellEnd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>จิสติ</w:t>
      </w:r>
      <w:proofErr w:type="spellStart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>กส์</w:t>
      </w:r>
      <w:proofErr w:type="spellEnd"/>
      <w:r w:rsidRPr="0017150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และบริษัทย่อย สำหรับปีสิ้นสุดวันที่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52FC">
        <w:rPr>
          <w:rFonts w:ascii="Browallia New" w:eastAsia="Calibri" w:hAnsi="Browallia New" w:cs="Browallia New"/>
          <w:sz w:val="28"/>
          <w:szCs w:val="28"/>
          <w:lang w:bidi="th-TH"/>
        </w:rPr>
        <w:t xml:space="preserve">31 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 w:rsidRPr="005F52FC">
        <w:rPr>
          <w:rFonts w:ascii="Browallia New" w:eastAsia="Calibri" w:hAnsi="Browallia New" w:cs="Browallia New"/>
          <w:sz w:val="28"/>
          <w:szCs w:val="28"/>
          <w:lang w:bidi="th-TH"/>
        </w:rPr>
        <w:t>256</w:t>
      </w:r>
      <w:r w:rsidR="00565304">
        <w:rPr>
          <w:rFonts w:ascii="Browallia New" w:eastAsia="Calibri" w:hAnsi="Browallia New" w:cs="Browallia New"/>
          <w:sz w:val="28"/>
          <w:szCs w:val="28"/>
          <w:lang w:bidi="th-TH"/>
        </w:rPr>
        <w:t>7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ที่แสดงเป็น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เปรียบเทียบตรวจสอบโดยผู้สอบบัญชีอื่นซึ่งแสดงความเห็นอย่างไม่มีเงื่อนไข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โดยมีวรรคข้อมูลและเหตุการณ์ที่เน้นเกี่ยวกับการแก้ไขข้อผิดพลาดและการจัดประเภทรายการใหม่ในงบการเงิน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5F52FC">
        <w:rPr>
          <w:rFonts w:ascii="Browallia New" w:eastAsia="Calibri" w:hAnsi="Browallia New" w:cs="Browallia New"/>
          <w:sz w:val="28"/>
          <w:szCs w:val="28"/>
          <w:lang w:bidi="th-TH"/>
        </w:rPr>
        <w:t>2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>4</w:t>
      </w:r>
      <w:r w:rsidRPr="005F52F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52F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Pr="005F52FC">
        <w:rPr>
          <w:rFonts w:ascii="Browallia New" w:eastAsia="Calibri" w:hAnsi="Browallia New" w:cs="Browallia New"/>
          <w:sz w:val="28"/>
          <w:szCs w:val="28"/>
          <w:lang w:bidi="th-TH"/>
        </w:rPr>
        <w:t>256</w:t>
      </w:r>
      <w:r w:rsidR="00A7390E">
        <w:rPr>
          <w:rFonts w:ascii="Browallia New" w:eastAsia="Calibri" w:hAnsi="Browallia New" w:cs="Browallia New"/>
          <w:sz w:val="28"/>
          <w:szCs w:val="28"/>
          <w:lang w:bidi="th-TH"/>
        </w:rPr>
        <w:t>9</w:t>
      </w:r>
    </w:p>
    <w:p w14:paraId="0086DAF0" w14:textId="77777777" w:rsidR="00AD1CCE" w:rsidRDefault="00AD1CCE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B985CC" w14:textId="37652E28" w:rsidR="00D80697" w:rsidRDefault="00D80697" w:rsidP="00BE57A6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4A14849D" w14:textId="77777777" w:rsidR="00BE57A6" w:rsidRPr="000868F7" w:rsidRDefault="00BE57A6" w:rsidP="00BE57A6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B475498" w14:textId="11CCADD5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="00D4364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60761E">
        <w:rPr>
          <w:rFonts w:ascii="Browall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4A8512C6" w14:textId="77777777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E2E21AD" w14:textId="19AD0078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="00D4364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ไม่ครอบคลุมถึงข้อมูลอื่น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7ACECB53" w14:textId="77777777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A5B3B7E" w14:textId="470A1461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="00D4364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คือ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</w:t>
      </w:r>
      <w:r w:rsidR="00A4692C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ะ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เฉพาะ</w:t>
      </w:r>
      <w:r w:rsidR="00D4364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60761E">
        <w:rPr>
          <w:rFonts w:ascii="Browall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490632DB" w14:textId="77777777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DD9CC7C" w14:textId="77777777" w:rsidR="0060761E" w:rsidRPr="0060761E" w:rsidRDefault="0060761E" w:rsidP="0060761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0761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0761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2233D736" w14:textId="77777777" w:rsidR="00683840" w:rsidRPr="00683840" w:rsidRDefault="00683840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cs/>
          <w:lang w:bidi="th-TH"/>
        </w:rPr>
      </w:pPr>
    </w:p>
    <w:p w14:paraId="5B04EA2D" w14:textId="77777777" w:rsidR="00BE57A6" w:rsidRDefault="00BE57A6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  <w:br w:type="page"/>
      </w:r>
    </w:p>
    <w:p w14:paraId="67EE5EA3" w14:textId="7FCC4877" w:rsidR="007573B3" w:rsidRPr="00683840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ความรับผิดชอบของกรรมการต่องบการเงินรวมและเฉพาะบริษัท</w:t>
      </w: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77C4BC0B" w14:textId="21E85C80" w:rsidR="005A2E77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0A60C2" w14:textId="77777777" w:rsidR="000868F7" w:rsidRPr="000868F7" w:rsidRDefault="000868F7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233029E2" w14:textId="77777777" w:rsidR="0060761E" w:rsidRPr="00195E58" w:rsidRDefault="0060761E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C4B1A2" w14:textId="68A59E5C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217A959C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1B34E923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</w:rPr>
        <w:t>ายใน</w:t>
      </w:r>
    </w:p>
    <w:p w14:paraId="480837A4" w14:textId="77777777" w:rsidR="002F289C" w:rsidRDefault="002F289C" w:rsidP="002F289C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4940B7C" w14:textId="77777777" w:rsidR="002F289C" w:rsidRPr="002F289C" w:rsidRDefault="002F289C" w:rsidP="002F289C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24781163" w14:textId="5A3629CC" w:rsidR="00722247" w:rsidRPr="00BE57A6" w:rsidRDefault="007573B3" w:rsidP="00722247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ข้อมูลที่เกี่ยวข้องซึ่งจัดทำขึ้นโดยกรรมการ </w:t>
      </w:r>
    </w:p>
    <w:p w14:paraId="0BA28443" w14:textId="5BE07D6C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189DD985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โครงสร้างและเนื้อหาของงบการเงินรวมและเฉพาะ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74FEBAC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010E447" w14:textId="77777777" w:rsidR="007573B3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249AAF" w14:textId="77777777" w:rsidR="00C77841" w:rsidRDefault="00C77841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42C45C9" w14:textId="77777777" w:rsidR="00C77841" w:rsidRDefault="00C77841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A31F35" w14:textId="77777777" w:rsidR="00C77841" w:rsidRDefault="00C77841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2774E5" w14:textId="77777777" w:rsidR="00C77841" w:rsidRDefault="00C77841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A60FD2" w14:textId="77777777" w:rsidR="00C77841" w:rsidRDefault="00C77841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55D5E4" w14:textId="77777777" w:rsidR="00BE57A6" w:rsidRDefault="00BE57A6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3123383" w14:textId="57811E45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0895C222" w14:textId="77777777" w:rsidR="006C0FF2" w:rsidRPr="006C0FF2" w:rsidRDefault="006C0FF2" w:rsidP="006C0FF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8B639CA" w14:textId="028DA650" w:rsid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773ED" w:rsidRPr="00E773ED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0A636522" w14:textId="77777777" w:rsidR="00E773ED" w:rsidRPr="00401138" w:rsidRDefault="00E773E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D9C2AD2" w:rsidR="00D15EA5" w:rsidRPr="00256D85" w:rsidRDefault="00BE57A6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70008C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6259F1" w:rsidRPr="0070008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000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70008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70008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617C3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232E" w14:textId="77777777" w:rsidR="00A526EA" w:rsidRDefault="00A526EA">
      <w:r>
        <w:separator/>
      </w:r>
    </w:p>
  </w:endnote>
  <w:endnote w:type="continuationSeparator" w:id="0">
    <w:p w14:paraId="5F0AFCB0" w14:textId="77777777" w:rsidR="00A526EA" w:rsidRDefault="00A526EA">
      <w:r>
        <w:continuationSeparator/>
      </w:r>
    </w:p>
  </w:endnote>
  <w:endnote w:type="continuationNotice" w:id="1">
    <w:p w14:paraId="0C3B6192" w14:textId="77777777" w:rsidR="00A526EA" w:rsidRDefault="00A526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8DA3" w14:textId="77777777" w:rsidR="00A526EA" w:rsidRDefault="00A526EA">
      <w:bookmarkStart w:id="0" w:name="_Hlk482348182"/>
      <w:bookmarkEnd w:id="0"/>
      <w:r>
        <w:separator/>
      </w:r>
    </w:p>
  </w:footnote>
  <w:footnote w:type="continuationSeparator" w:id="0">
    <w:p w14:paraId="34B4D899" w14:textId="77777777" w:rsidR="00A526EA" w:rsidRDefault="00A526EA">
      <w:r>
        <w:continuationSeparator/>
      </w:r>
    </w:p>
  </w:footnote>
  <w:footnote w:type="continuationNotice" w:id="1">
    <w:p w14:paraId="5125060C" w14:textId="77777777" w:rsidR="00A526EA" w:rsidRDefault="00A526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125B11F5" w:rsidR="009B1F44" w:rsidRDefault="004211A0" w:rsidP="00D96128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9" behindDoc="0" locked="0" layoutInCell="1" allowOverlap="1" wp14:anchorId="4ACCA6EA" wp14:editId="044080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61365" cy="342900"/>
              <wp:effectExtent l="0" t="0" r="0" b="0"/>
              <wp:wrapNone/>
              <wp:docPr id="1164039121" name="Text Box 4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4DD2C5" w14:textId="0C9BC522" w:rsidR="004211A0" w:rsidRPr="004211A0" w:rsidRDefault="004211A0" w:rsidP="004211A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</w:pPr>
                          <w:r w:rsidRPr="004211A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  <w:t>[INTERNAL]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CA6E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[INTERNAL]" style="position:absolute;left:0;text-align:left;margin-left:8.75pt;margin-top:0;width:59.95pt;height:27pt;z-index:251660289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" filled="f" stroked="f">
              <v:textbox style="mso-fit-shape-to-text:t" inset="0,15pt,20pt,0">
                <w:txbxContent>
                  <w:p w14:paraId="684DD2C5" w14:textId="0C9BC522" w:rsidR="004211A0" w:rsidRPr="004211A0" w:rsidRDefault="004211A0" w:rsidP="004211A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</w:pPr>
                    <w:r w:rsidRPr="004211A0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  <w:t>[INTERNAL]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12C1D3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2BC3991C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125FF4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E566FD7"/>
    <w:multiLevelType w:val="hybridMultilevel"/>
    <w:tmpl w:val="98E8A4E6"/>
    <w:lvl w:ilvl="0" w:tplc="A0F41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55A70EA"/>
    <w:multiLevelType w:val="hybridMultilevel"/>
    <w:tmpl w:val="20C812A4"/>
    <w:lvl w:ilvl="0" w:tplc="97FE66A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cs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5"/>
  </w:num>
  <w:num w:numId="8" w16cid:durableId="1557201956">
    <w:abstractNumId w:val="22"/>
  </w:num>
  <w:num w:numId="9" w16cid:durableId="338047740">
    <w:abstractNumId w:val="18"/>
  </w:num>
  <w:num w:numId="10" w16cid:durableId="1923945615">
    <w:abstractNumId w:val="17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21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4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 w:numId="21" w16cid:durableId="784422162">
    <w:abstractNumId w:val="16"/>
  </w:num>
  <w:num w:numId="22" w16cid:durableId="1122503734">
    <w:abstractNumId w:val="20"/>
  </w:num>
  <w:num w:numId="23" w16cid:durableId="193975373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7774"/>
    <w:rsid w:val="00014EFA"/>
    <w:rsid w:val="000162B0"/>
    <w:rsid w:val="00020293"/>
    <w:rsid w:val="00020C6D"/>
    <w:rsid w:val="00021702"/>
    <w:rsid w:val="00021D7F"/>
    <w:rsid w:val="000228F5"/>
    <w:rsid w:val="00022E58"/>
    <w:rsid w:val="000246D5"/>
    <w:rsid w:val="00024D1C"/>
    <w:rsid w:val="00025004"/>
    <w:rsid w:val="0003023B"/>
    <w:rsid w:val="00031123"/>
    <w:rsid w:val="00031D17"/>
    <w:rsid w:val="00032022"/>
    <w:rsid w:val="000341A8"/>
    <w:rsid w:val="00043B98"/>
    <w:rsid w:val="00044ACE"/>
    <w:rsid w:val="0004550E"/>
    <w:rsid w:val="000511EC"/>
    <w:rsid w:val="00052614"/>
    <w:rsid w:val="00055689"/>
    <w:rsid w:val="00055CAD"/>
    <w:rsid w:val="00056FDA"/>
    <w:rsid w:val="0006119E"/>
    <w:rsid w:val="0006266F"/>
    <w:rsid w:val="00065E1B"/>
    <w:rsid w:val="00067A2B"/>
    <w:rsid w:val="00067CCE"/>
    <w:rsid w:val="00071BAB"/>
    <w:rsid w:val="000723F7"/>
    <w:rsid w:val="00074485"/>
    <w:rsid w:val="00075D2B"/>
    <w:rsid w:val="00080552"/>
    <w:rsid w:val="00082236"/>
    <w:rsid w:val="000828F1"/>
    <w:rsid w:val="00082F59"/>
    <w:rsid w:val="000847C0"/>
    <w:rsid w:val="00084DB3"/>
    <w:rsid w:val="000868F7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0523"/>
    <w:rsid w:val="000A3C98"/>
    <w:rsid w:val="000A3EF7"/>
    <w:rsid w:val="000A6253"/>
    <w:rsid w:val="000B3971"/>
    <w:rsid w:val="000B65E3"/>
    <w:rsid w:val="000B7090"/>
    <w:rsid w:val="000C2481"/>
    <w:rsid w:val="000C2622"/>
    <w:rsid w:val="000C4F4F"/>
    <w:rsid w:val="000C6515"/>
    <w:rsid w:val="000C7C82"/>
    <w:rsid w:val="000D3E7D"/>
    <w:rsid w:val="000D5BF5"/>
    <w:rsid w:val="000E52CE"/>
    <w:rsid w:val="000F3AAB"/>
    <w:rsid w:val="000F63D0"/>
    <w:rsid w:val="000F6B28"/>
    <w:rsid w:val="000F6E25"/>
    <w:rsid w:val="001011DF"/>
    <w:rsid w:val="001054FB"/>
    <w:rsid w:val="001104D8"/>
    <w:rsid w:val="00112B69"/>
    <w:rsid w:val="00113F18"/>
    <w:rsid w:val="00114731"/>
    <w:rsid w:val="00114EDC"/>
    <w:rsid w:val="00117913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C6D"/>
    <w:rsid w:val="00151E16"/>
    <w:rsid w:val="00151EC3"/>
    <w:rsid w:val="00151EE9"/>
    <w:rsid w:val="00153610"/>
    <w:rsid w:val="001554CD"/>
    <w:rsid w:val="00155A91"/>
    <w:rsid w:val="00156823"/>
    <w:rsid w:val="00157A99"/>
    <w:rsid w:val="00160D01"/>
    <w:rsid w:val="00160FC1"/>
    <w:rsid w:val="001613E2"/>
    <w:rsid w:val="00161651"/>
    <w:rsid w:val="00163A85"/>
    <w:rsid w:val="0016459D"/>
    <w:rsid w:val="00167017"/>
    <w:rsid w:val="0016775F"/>
    <w:rsid w:val="0017150E"/>
    <w:rsid w:val="0017278D"/>
    <w:rsid w:val="001729B7"/>
    <w:rsid w:val="0017479B"/>
    <w:rsid w:val="00174D84"/>
    <w:rsid w:val="00175E5A"/>
    <w:rsid w:val="0018068F"/>
    <w:rsid w:val="00182334"/>
    <w:rsid w:val="00182F9F"/>
    <w:rsid w:val="0018356D"/>
    <w:rsid w:val="00183CA9"/>
    <w:rsid w:val="0018405A"/>
    <w:rsid w:val="00184803"/>
    <w:rsid w:val="001868F7"/>
    <w:rsid w:val="001902C7"/>
    <w:rsid w:val="00191BC7"/>
    <w:rsid w:val="0019210D"/>
    <w:rsid w:val="001929ED"/>
    <w:rsid w:val="00192FC7"/>
    <w:rsid w:val="00193A27"/>
    <w:rsid w:val="00193A33"/>
    <w:rsid w:val="001950D2"/>
    <w:rsid w:val="001A122F"/>
    <w:rsid w:val="001A3BFB"/>
    <w:rsid w:val="001A3C20"/>
    <w:rsid w:val="001A6866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7C80"/>
    <w:rsid w:val="001D0449"/>
    <w:rsid w:val="001D071F"/>
    <w:rsid w:val="001D2302"/>
    <w:rsid w:val="001D2920"/>
    <w:rsid w:val="001D49E1"/>
    <w:rsid w:val="001D7A77"/>
    <w:rsid w:val="001D7BB3"/>
    <w:rsid w:val="001E12A6"/>
    <w:rsid w:val="001E2246"/>
    <w:rsid w:val="001E2637"/>
    <w:rsid w:val="001E324F"/>
    <w:rsid w:val="001E41B2"/>
    <w:rsid w:val="001E498F"/>
    <w:rsid w:val="001E5272"/>
    <w:rsid w:val="001E727A"/>
    <w:rsid w:val="001F0748"/>
    <w:rsid w:val="001F2960"/>
    <w:rsid w:val="001F3A87"/>
    <w:rsid w:val="001F3C5A"/>
    <w:rsid w:val="002042AC"/>
    <w:rsid w:val="00211C83"/>
    <w:rsid w:val="00213334"/>
    <w:rsid w:val="002136C4"/>
    <w:rsid w:val="00215EA5"/>
    <w:rsid w:val="002249FD"/>
    <w:rsid w:val="0022518C"/>
    <w:rsid w:val="0022560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4078"/>
    <w:rsid w:val="00255052"/>
    <w:rsid w:val="00255FEA"/>
    <w:rsid w:val="00256D85"/>
    <w:rsid w:val="0026182A"/>
    <w:rsid w:val="002670D5"/>
    <w:rsid w:val="0026755D"/>
    <w:rsid w:val="0027066C"/>
    <w:rsid w:val="00276857"/>
    <w:rsid w:val="00277EBE"/>
    <w:rsid w:val="00281DDB"/>
    <w:rsid w:val="00281F1E"/>
    <w:rsid w:val="002838FB"/>
    <w:rsid w:val="00285249"/>
    <w:rsid w:val="00286127"/>
    <w:rsid w:val="00290F59"/>
    <w:rsid w:val="00296739"/>
    <w:rsid w:val="00297D2D"/>
    <w:rsid w:val="002A0300"/>
    <w:rsid w:val="002A0EF8"/>
    <w:rsid w:val="002A252E"/>
    <w:rsid w:val="002B0BF8"/>
    <w:rsid w:val="002B3F41"/>
    <w:rsid w:val="002B40F5"/>
    <w:rsid w:val="002B4B35"/>
    <w:rsid w:val="002B5A4A"/>
    <w:rsid w:val="002B5B49"/>
    <w:rsid w:val="002B744A"/>
    <w:rsid w:val="002C0169"/>
    <w:rsid w:val="002C36DF"/>
    <w:rsid w:val="002C5AF1"/>
    <w:rsid w:val="002C623D"/>
    <w:rsid w:val="002D0D39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89C"/>
    <w:rsid w:val="002F2DEB"/>
    <w:rsid w:val="002F337A"/>
    <w:rsid w:val="002F3903"/>
    <w:rsid w:val="002F4A52"/>
    <w:rsid w:val="002F6875"/>
    <w:rsid w:val="002F72F6"/>
    <w:rsid w:val="002F731F"/>
    <w:rsid w:val="002F7828"/>
    <w:rsid w:val="002F7B9B"/>
    <w:rsid w:val="002F7D90"/>
    <w:rsid w:val="0030026A"/>
    <w:rsid w:val="00301542"/>
    <w:rsid w:val="0030292B"/>
    <w:rsid w:val="00305173"/>
    <w:rsid w:val="00310A20"/>
    <w:rsid w:val="00313784"/>
    <w:rsid w:val="00315203"/>
    <w:rsid w:val="0031696D"/>
    <w:rsid w:val="0031728A"/>
    <w:rsid w:val="00317F82"/>
    <w:rsid w:val="0032133B"/>
    <w:rsid w:val="003214EC"/>
    <w:rsid w:val="00321802"/>
    <w:rsid w:val="00321A76"/>
    <w:rsid w:val="00321CF1"/>
    <w:rsid w:val="00323ED9"/>
    <w:rsid w:val="003255CD"/>
    <w:rsid w:val="003304A5"/>
    <w:rsid w:val="003355BE"/>
    <w:rsid w:val="00335E5B"/>
    <w:rsid w:val="003372D4"/>
    <w:rsid w:val="003372DE"/>
    <w:rsid w:val="00337ECD"/>
    <w:rsid w:val="0034149A"/>
    <w:rsid w:val="00342105"/>
    <w:rsid w:val="00342F99"/>
    <w:rsid w:val="00344FA8"/>
    <w:rsid w:val="003452EB"/>
    <w:rsid w:val="00351FC2"/>
    <w:rsid w:val="00352351"/>
    <w:rsid w:val="00352838"/>
    <w:rsid w:val="003535EA"/>
    <w:rsid w:val="003543B2"/>
    <w:rsid w:val="003544E4"/>
    <w:rsid w:val="00354F5D"/>
    <w:rsid w:val="00355317"/>
    <w:rsid w:val="00356F17"/>
    <w:rsid w:val="003617C3"/>
    <w:rsid w:val="003629EC"/>
    <w:rsid w:val="00363BA3"/>
    <w:rsid w:val="0036523D"/>
    <w:rsid w:val="00365ECE"/>
    <w:rsid w:val="003668CC"/>
    <w:rsid w:val="0037348C"/>
    <w:rsid w:val="003744DA"/>
    <w:rsid w:val="003745AB"/>
    <w:rsid w:val="00374C72"/>
    <w:rsid w:val="00376F94"/>
    <w:rsid w:val="00376F98"/>
    <w:rsid w:val="00380B74"/>
    <w:rsid w:val="00382157"/>
    <w:rsid w:val="00384904"/>
    <w:rsid w:val="00384A7A"/>
    <w:rsid w:val="003853A9"/>
    <w:rsid w:val="00387BBC"/>
    <w:rsid w:val="00387E08"/>
    <w:rsid w:val="003921A0"/>
    <w:rsid w:val="00393467"/>
    <w:rsid w:val="00394717"/>
    <w:rsid w:val="00394F0E"/>
    <w:rsid w:val="003A0463"/>
    <w:rsid w:val="003A0698"/>
    <w:rsid w:val="003A0D76"/>
    <w:rsid w:val="003A46D5"/>
    <w:rsid w:val="003A6FD5"/>
    <w:rsid w:val="003B0169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D2605"/>
    <w:rsid w:val="003D64D6"/>
    <w:rsid w:val="003D7AD4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2FCF"/>
    <w:rsid w:val="0041412C"/>
    <w:rsid w:val="00416281"/>
    <w:rsid w:val="00417856"/>
    <w:rsid w:val="004211A0"/>
    <w:rsid w:val="00421271"/>
    <w:rsid w:val="00421A47"/>
    <w:rsid w:val="00422353"/>
    <w:rsid w:val="004225FF"/>
    <w:rsid w:val="00423357"/>
    <w:rsid w:val="00426915"/>
    <w:rsid w:val="00426E8A"/>
    <w:rsid w:val="0042777A"/>
    <w:rsid w:val="00433F63"/>
    <w:rsid w:val="00435788"/>
    <w:rsid w:val="004359E6"/>
    <w:rsid w:val="00435A8B"/>
    <w:rsid w:val="00436F29"/>
    <w:rsid w:val="00443CE3"/>
    <w:rsid w:val="00445CF8"/>
    <w:rsid w:val="00446E9D"/>
    <w:rsid w:val="00447B73"/>
    <w:rsid w:val="00450E50"/>
    <w:rsid w:val="0045183D"/>
    <w:rsid w:val="004518A9"/>
    <w:rsid w:val="00452E7B"/>
    <w:rsid w:val="00453099"/>
    <w:rsid w:val="004546FA"/>
    <w:rsid w:val="00454EF0"/>
    <w:rsid w:val="00456A76"/>
    <w:rsid w:val="00456EA9"/>
    <w:rsid w:val="00462BCB"/>
    <w:rsid w:val="00463364"/>
    <w:rsid w:val="0046673A"/>
    <w:rsid w:val="00471AC1"/>
    <w:rsid w:val="00472E10"/>
    <w:rsid w:val="00474632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2810"/>
    <w:rsid w:val="00514D93"/>
    <w:rsid w:val="00517C70"/>
    <w:rsid w:val="005206E9"/>
    <w:rsid w:val="00521053"/>
    <w:rsid w:val="0052186A"/>
    <w:rsid w:val="005321DA"/>
    <w:rsid w:val="0053322D"/>
    <w:rsid w:val="00534103"/>
    <w:rsid w:val="00536291"/>
    <w:rsid w:val="0053695B"/>
    <w:rsid w:val="005409F3"/>
    <w:rsid w:val="00542655"/>
    <w:rsid w:val="00542BC1"/>
    <w:rsid w:val="005451E4"/>
    <w:rsid w:val="00547541"/>
    <w:rsid w:val="00547564"/>
    <w:rsid w:val="0054756D"/>
    <w:rsid w:val="00550151"/>
    <w:rsid w:val="00551365"/>
    <w:rsid w:val="00551AC3"/>
    <w:rsid w:val="00552465"/>
    <w:rsid w:val="005561ED"/>
    <w:rsid w:val="005627FF"/>
    <w:rsid w:val="00562B3F"/>
    <w:rsid w:val="00565304"/>
    <w:rsid w:val="00566D23"/>
    <w:rsid w:val="00567F55"/>
    <w:rsid w:val="00570174"/>
    <w:rsid w:val="00575E60"/>
    <w:rsid w:val="00577D61"/>
    <w:rsid w:val="00580612"/>
    <w:rsid w:val="005822AC"/>
    <w:rsid w:val="005834AE"/>
    <w:rsid w:val="00585228"/>
    <w:rsid w:val="00585CE6"/>
    <w:rsid w:val="00591F0D"/>
    <w:rsid w:val="00593CFB"/>
    <w:rsid w:val="00594DA2"/>
    <w:rsid w:val="00594DFE"/>
    <w:rsid w:val="005964F1"/>
    <w:rsid w:val="005A1D30"/>
    <w:rsid w:val="005A2273"/>
    <w:rsid w:val="005A29D0"/>
    <w:rsid w:val="005A2E77"/>
    <w:rsid w:val="005B0F92"/>
    <w:rsid w:val="005B1823"/>
    <w:rsid w:val="005B405A"/>
    <w:rsid w:val="005B4E6B"/>
    <w:rsid w:val="005B6ADA"/>
    <w:rsid w:val="005B6CBF"/>
    <w:rsid w:val="005B6D8B"/>
    <w:rsid w:val="005B7C4F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16D0"/>
    <w:rsid w:val="005E2D67"/>
    <w:rsid w:val="005E42B2"/>
    <w:rsid w:val="005E5578"/>
    <w:rsid w:val="005E5F48"/>
    <w:rsid w:val="005E6B55"/>
    <w:rsid w:val="005E6F06"/>
    <w:rsid w:val="005F204C"/>
    <w:rsid w:val="005F244E"/>
    <w:rsid w:val="005F283D"/>
    <w:rsid w:val="005F49B7"/>
    <w:rsid w:val="005F4D62"/>
    <w:rsid w:val="005F52FC"/>
    <w:rsid w:val="005F552E"/>
    <w:rsid w:val="006008D6"/>
    <w:rsid w:val="006014C1"/>
    <w:rsid w:val="00605F8C"/>
    <w:rsid w:val="006069DE"/>
    <w:rsid w:val="00606C20"/>
    <w:rsid w:val="00607385"/>
    <w:rsid w:val="0060761E"/>
    <w:rsid w:val="00610ED7"/>
    <w:rsid w:val="00611D83"/>
    <w:rsid w:val="0061403B"/>
    <w:rsid w:val="00615C7A"/>
    <w:rsid w:val="006171FB"/>
    <w:rsid w:val="00617B56"/>
    <w:rsid w:val="006201A5"/>
    <w:rsid w:val="00620CE3"/>
    <w:rsid w:val="00621086"/>
    <w:rsid w:val="006220A8"/>
    <w:rsid w:val="0062478D"/>
    <w:rsid w:val="006259F1"/>
    <w:rsid w:val="00625A6F"/>
    <w:rsid w:val="00627B2D"/>
    <w:rsid w:val="00631466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4416F"/>
    <w:rsid w:val="006463AF"/>
    <w:rsid w:val="00653521"/>
    <w:rsid w:val="00653B85"/>
    <w:rsid w:val="0065552D"/>
    <w:rsid w:val="00655FB3"/>
    <w:rsid w:val="006615E1"/>
    <w:rsid w:val="006615F0"/>
    <w:rsid w:val="006635EC"/>
    <w:rsid w:val="00666228"/>
    <w:rsid w:val="00666764"/>
    <w:rsid w:val="0066694B"/>
    <w:rsid w:val="00666E0B"/>
    <w:rsid w:val="006675C3"/>
    <w:rsid w:val="00667DB6"/>
    <w:rsid w:val="0067121F"/>
    <w:rsid w:val="00672B43"/>
    <w:rsid w:val="00674CED"/>
    <w:rsid w:val="006771E8"/>
    <w:rsid w:val="006773FB"/>
    <w:rsid w:val="00677C01"/>
    <w:rsid w:val="00677F47"/>
    <w:rsid w:val="00681327"/>
    <w:rsid w:val="00681A77"/>
    <w:rsid w:val="006823E9"/>
    <w:rsid w:val="00683840"/>
    <w:rsid w:val="00683934"/>
    <w:rsid w:val="00683CC7"/>
    <w:rsid w:val="0069080D"/>
    <w:rsid w:val="006911F2"/>
    <w:rsid w:val="006918EF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588B"/>
    <w:rsid w:val="006B6B17"/>
    <w:rsid w:val="006C06D5"/>
    <w:rsid w:val="006C0FF2"/>
    <w:rsid w:val="006C14E6"/>
    <w:rsid w:val="006C34CB"/>
    <w:rsid w:val="006C3932"/>
    <w:rsid w:val="006C3D37"/>
    <w:rsid w:val="006C436D"/>
    <w:rsid w:val="006C529D"/>
    <w:rsid w:val="006C5BD0"/>
    <w:rsid w:val="006C6376"/>
    <w:rsid w:val="006C652D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E1241"/>
    <w:rsid w:val="006F17C7"/>
    <w:rsid w:val="006F1B19"/>
    <w:rsid w:val="006F29ED"/>
    <w:rsid w:val="006F4F77"/>
    <w:rsid w:val="006F53EE"/>
    <w:rsid w:val="006F562A"/>
    <w:rsid w:val="0070008C"/>
    <w:rsid w:val="0070147C"/>
    <w:rsid w:val="007064E7"/>
    <w:rsid w:val="00707CDE"/>
    <w:rsid w:val="00710170"/>
    <w:rsid w:val="00712CAC"/>
    <w:rsid w:val="00714FD6"/>
    <w:rsid w:val="007172C0"/>
    <w:rsid w:val="00722247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1106"/>
    <w:rsid w:val="00751ABD"/>
    <w:rsid w:val="00753113"/>
    <w:rsid w:val="00753202"/>
    <w:rsid w:val="0075405B"/>
    <w:rsid w:val="0075598A"/>
    <w:rsid w:val="0075673D"/>
    <w:rsid w:val="00756ABB"/>
    <w:rsid w:val="007573B3"/>
    <w:rsid w:val="00757894"/>
    <w:rsid w:val="00757F76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5DA6"/>
    <w:rsid w:val="00777233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E66"/>
    <w:rsid w:val="007E182C"/>
    <w:rsid w:val="007E507F"/>
    <w:rsid w:val="007F2391"/>
    <w:rsid w:val="007F2855"/>
    <w:rsid w:val="007F2896"/>
    <w:rsid w:val="007F73CE"/>
    <w:rsid w:val="007F7654"/>
    <w:rsid w:val="00800F67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74E2"/>
    <w:rsid w:val="00860B2D"/>
    <w:rsid w:val="0086141D"/>
    <w:rsid w:val="00861476"/>
    <w:rsid w:val="0087197B"/>
    <w:rsid w:val="008719C2"/>
    <w:rsid w:val="0087266E"/>
    <w:rsid w:val="00875B77"/>
    <w:rsid w:val="00875D06"/>
    <w:rsid w:val="00880437"/>
    <w:rsid w:val="00884701"/>
    <w:rsid w:val="00884FF7"/>
    <w:rsid w:val="00887416"/>
    <w:rsid w:val="008909CF"/>
    <w:rsid w:val="00894ACE"/>
    <w:rsid w:val="00894B44"/>
    <w:rsid w:val="00895C81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3E57"/>
    <w:rsid w:val="008C49AE"/>
    <w:rsid w:val="008C59F7"/>
    <w:rsid w:val="008D14F0"/>
    <w:rsid w:val="008D2073"/>
    <w:rsid w:val="008D2A3A"/>
    <w:rsid w:val="008D3F9C"/>
    <w:rsid w:val="008D4089"/>
    <w:rsid w:val="008D4164"/>
    <w:rsid w:val="008D74D3"/>
    <w:rsid w:val="008E0E94"/>
    <w:rsid w:val="008E32D0"/>
    <w:rsid w:val="008E69E6"/>
    <w:rsid w:val="008E6C91"/>
    <w:rsid w:val="008E7687"/>
    <w:rsid w:val="008E7CCF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07F08"/>
    <w:rsid w:val="009102BB"/>
    <w:rsid w:val="00911C9E"/>
    <w:rsid w:val="0091273C"/>
    <w:rsid w:val="00912C13"/>
    <w:rsid w:val="00912DAF"/>
    <w:rsid w:val="00912F98"/>
    <w:rsid w:val="00913794"/>
    <w:rsid w:val="00913FE7"/>
    <w:rsid w:val="0091570F"/>
    <w:rsid w:val="0091687B"/>
    <w:rsid w:val="0091730F"/>
    <w:rsid w:val="00917FBB"/>
    <w:rsid w:val="009200A4"/>
    <w:rsid w:val="0092012C"/>
    <w:rsid w:val="00920F23"/>
    <w:rsid w:val="009219CA"/>
    <w:rsid w:val="009223D3"/>
    <w:rsid w:val="00923888"/>
    <w:rsid w:val="00923ED6"/>
    <w:rsid w:val="0092499C"/>
    <w:rsid w:val="00926070"/>
    <w:rsid w:val="00931D7A"/>
    <w:rsid w:val="00932404"/>
    <w:rsid w:val="00933276"/>
    <w:rsid w:val="00935D8D"/>
    <w:rsid w:val="00936EA1"/>
    <w:rsid w:val="00942FE8"/>
    <w:rsid w:val="0094371C"/>
    <w:rsid w:val="0095408B"/>
    <w:rsid w:val="00957E70"/>
    <w:rsid w:val="00966F16"/>
    <w:rsid w:val="00970DAB"/>
    <w:rsid w:val="0097321D"/>
    <w:rsid w:val="00973827"/>
    <w:rsid w:val="00974FF6"/>
    <w:rsid w:val="0098363B"/>
    <w:rsid w:val="00983D53"/>
    <w:rsid w:val="009856E4"/>
    <w:rsid w:val="0098643A"/>
    <w:rsid w:val="00987666"/>
    <w:rsid w:val="009877C4"/>
    <w:rsid w:val="0099050F"/>
    <w:rsid w:val="009919C7"/>
    <w:rsid w:val="00992531"/>
    <w:rsid w:val="009958A4"/>
    <w:rsid w:val="00995CD5"/>
    <w:rsid w:val="00997537"/>
    <w:rsid w:val="009A123D"/>
    <w:rsid w:val="009A1787"/>
    <w:rsid w:val="009A3E67"/>
    <w:rsid w:val="009A4F5A"/>
    <w:rsid w:val="009A60D2"/>
    <w:rsid w:val="009A73BE"/>
    <w:rsid w:val="009B1F44"/>
    <w:rsid w:val="009B2629"/>
    <w:rsid w:val="009B4573"/>
    <w:rsid w:val="009B6093"/>
    <w:rsid w:val="009C002A"/>
    <w:rsid w:val="009C2932"/>
    <w:rsid w:val="009C7788"/>
    <w:rsid w:val="009D5E7B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3EED"/>
    <w:rsid w:val="009F435D"/>
    <w:rsid w:val="009F68E8"/>
    <w:rsid w:val="009F6EDC"/>
    <w:rsid w:val="009F7D13"/>
    <w:rsid w:val="00A035CE"/>
    <w:rsid w:val="00A052B4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2DE"/>
    <w:rsid w:val="00A25506"/>
    <w:rsid w:val="00A27D6B"/>
    <w:rsid w:val="00A30D5D"/>
    <w:rsid w:val="00A34CB1"/>
    <w:rsid w:val="00A35782"/>
    <w:rsid w:val="00A357F5"/>
    <w:rsid w:val="00A362F9"/>
    <w:rsid w:val="00A40D19"/>
    <w:rsid w:val="00A411DC"/>
    <w:rsid w:val="00A43EAB"/>
    <w:rsid w:val="00A43EE6"/>
    <w:rsid w:val="00A44EC9"/>
    <w:rsid w:val="00A4585A"/>
    <w:rsid w:val="00A4641C"/>
    <w:rsid w:val="00A4692C"/>
    <w:rsid w:val="00A473FE"/>
    <w:rsid w:val="00A47E3D"/>
    <w:rsid w:val="00A526EA"/>
    <w:rsid w:val="00A5468B"/>
    <w:rsid w:val="00A60F49"/>
    <w:rsid w:val="00A61E15"/>
    <w:rsid w:val="00A66F91"/>
    <w:rsid w:val="00A70229"/>
    <w:rsid w:val="00A70B65"/>
    <w:rsid w:val="00A73046"/>
    <w:rsid w:val="00A7390E"/>
    <w:rsid w:val="00A74E66"/>
    <w:rsid w:val="00A76594"/>
    <w:rsid w:val="00A827BF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54D"/>
    <w:rsid w:val="00AB28EF"/>
    <w:rsid w:val="00AB60C2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1CCE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3736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A46"/>
    <w:rsid w:val="00B34D51"/>
    <w:rsid w:val="00B36288"/>
    <w:rsid w:val="00B36A0E"/>
    <w:rsid w:val="00B36BA1"/>
    <w:rsid w:val="00B40D67"/>
    <w:rsid w:val="00B425B2"/>
    <w:rsid w:val="00B42A85"/>
    <w:rsid w:val="00B43482"/>
    <w:rsid w:val="00B43C45"/>
    <w:rsid w:val="00B45583"/>
    <w:rsid w:val="00B45952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74BFD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0436"/>
    <w:rsid w:val="00BB1A07"/>
    <w:rsid w:val="00BB2559"/>
    <w:rsid w:val="00BB2ECA"/>
    <w:rsid w:val="00BB3B75"/>
    <w:rsid w:val="00BB3F2F"/>
    <w:rsid w:val="00BB40F5"/>
    <w:rsid w:val="00BB5A7B"/>
    <w:rsid w:val="00BB6DAD"/>
    <w:rsid w:val="00BB7346"/>
    <w:rsid w:val="00BB7B99"/>
    <w:rsid w:val="00BC0A1F"/>
    <w:rsid w:val="00BC1555"/>
    <w:rsid w:val="00BC2630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7A6"/>
    <w:rsid w:val="00BE5F37"/>
    <w:rsid w:val="00BF012C"/>
    <w:rsid w:val="00BF1C24"/>
    <w:rsid w:val="00BF21B2"/>
    <w:rsid w:val="00BF5149"/>
    <w:rsid w:val="00BF5E73"/>
    <w:rsid w:val="00BF6CE1"/>
    <w:rsid w:val="00BF75B0"/>
    <w:rsid w:val="00C0192E"/>
    <w:rsid w:val="00C0296A"/>
    <w:rsid w:val="00C02DE6"/>
    <w:rsid w:val="00C034E8"/>
    <w:rsid w:val="00C0384F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DBA"/>
    <w:rsid w:val="00C21E3B"/>
    <w:rsid w:val="00C303CC"/>
    <w:rsid w:val="00C313A6"/>
    <w:rsid w:val="00C3462C"/>
    <w:rsid w:val="00C35B1A"/>
    <w:rsid w:val="00C41C7D"/>
    <w:rsid w:val="00C4314A"/>
    <w:rsid w:val="00C43566"/>
    <w:rsid w:val="00C438A9"/>
    <w:rsid w:val="00C47534"/>
    <w:rsid w:val="00C51D4F"/>
    <w:rsid w:val="00C53283"/>
    <w:rsid w:val="00C55824"/>
    <w:rsid w:val="00C5697D"/>
    <w:rsid w:val="00C572D1"/>
    <w:rsid w:val="00C6034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3F33"/>
    <w:rsid w:val="00C74519"/>
    <w:rsid w:val="00C76C6C"/>
    <w:rsid w:val="00C771C2"/>
    <w:rsid w:val="00C77841"/>
    <w:rsid w:val="00C80EC5"/>
    <w:rsid w:val="00C82260"/>
    <w:rsid w:val="00C835DC"/>
    <w:rsid w:val="00C84100"/>
    <w:rsid w:val="00C85669"/>
    <w:rsid w:val="00C85D6F"/>
    <w:rsid w:val="00C86BB9"/>
    <w:rsid w:val="00C8772C"/>
    <w:rsid w:val="00C90535"/>
    <w:rsid w:val="00C9345F"/>
    <w:rsid w:val="00C97177"/>
    <w:rsid w:val="00CA43FD"/>
    <w:rsid w:val="00CA4602"/>
    <w:rsid w:val="00CA50C5"/>
    <w:rsid w:val="00CA53F3"/>
    <w:rsid w:val="00CA6173"/>
    <w:rsid w:val="00CB093F"/>
    <w:rsid w:val="00CB09F8"/>
    <w:rsid w:val="00CB18EB"/>
    <w:rsid w:val="00CB2ED3"/>
    <w:rsid w:val="00CB32B3"/>
    <w:rsid w:val="00CB335B"/>
    <w:rsid w:val="00CB3A77"/>
    <w:rsid w:val="00CB441E"/>
    <w:rsid w:val="00CB6CAD"/>
    <w:rsid w:val="00CB6D0D"/>
    <w:rsid w:val="00CB6DDC"/>
    <w:rsid w:val="00CB7C59"/>
    <w:rsid w:val="00CC1983"/>
    <w:rsid w:val="00CC209B"/>
    <w:rsid w:val="00CC3DBB"/>
    <w:rsid w:val="00CC72E9"/>
    <w:rsid w:val="00CD0D32"/>
    <w:rsid w:val="00CD2584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4A60"/>
    <w:rsid w:val="00D42419"/>
    <w:rsid w:val="00D43643"/>
    <w:rsid w:val="00D43C02"/>
    <w:rsid w:val="00D45652"/>
    <w:rsid w:val="00D460E7"/>
    <w:rsid w:val="00D46B4B"/>
    <w:rsid w:val="00D56D07"/>
    <w:rsid w:val="00D63ABC"/>
    <w:rsid w:val="00D643B7"/>
    <w:rsid w:val="00D65332"/>
    <w:rsid w:val="00D6750D"/>
    <w:rsid w:val="00D675F1"/>
    <w:rsid w:val="00D675F4"/>
    <w:rsid w:val="00D67DE3"/>
    <w:rsid w:val="00D67F9F"/>
    <w:rsid w:val="00D7066C"/>
    <w:rsid w:val="00D709CE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0366"/>
    <w:rsid w:val="00DB308D"/>
    <w:rsid w:val="00DB313A"/>
    <w:rsid w:val="00DB404B"/>
    <w:rsid w:val="00DB5F40"/>
    <w:rsid w:val="00DB6B8C"/>
    <w:rsid w:val="00DC03EB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DF7EA0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406D5"/>
    <w:rsid w:val="00E4114A"/>
    <w:rsid w:val="00E4403A"/>
    <w:rsid w:val="00E457FF"/>
    <w:rsid w:val="00E45F95"/>
    <w:rsid w:val="00E4627C"/>
    <w:rsid w:val="00E54417"/>
    <w:rsid w:val="00E54848"/>
    <w:rsid w:val="00E566D6"/>
    <w:rsid w:val="00E56701"/>
    <w:rsid w:val="00E62754"/>
    <w:rsid w:val="00E6443E"/>
    <w:rsid w:val="00E64D2D"/>
    <w:rsid w:val="00E65905"/>
    <w:rsid w:val="00E7269C"/>
    <w:rsid w:val="00E773ED"/>
    <w:rsid w:val="00E77FA6"/>
    <w:rsid w:val="00E81383"/>
    <w:rsid w:val="00E8544E"/>
    <w:rsid w:val="00E86B53"/>
    <w:rsid w:val="00E9110B"/>
    <w:rsid w:val="00E95344"/>
    <w:rsid w:val="00EA2B6F"/>
    <w:rsid w:val="00EA4DD3"/>
    <w:rsid w:val="00EA69BB"/>
    <w:rsid w:val="00EA6EBD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D6956"/>
    <w:rsid w:val="00EE0F65"/>
    <w:rsid w:val="00EE1B3D"/>
    <w:rsid w:val="00EE2171"/>
    <w:rsid w:val="00EE2F33"/>
    <w:rsid w:val="00EE2FA7"/>
    <w:rsid w:val="00EE44DA"/>
    <w:rsid w:val="00EE59BD"/>
    <w:rsid w:val="00EE63AA"/>
    <w:rsid w:val="00EF0016"/>
    <w:rsid w:val="00EF08A7"/>
    <w:rsid w:val="00EF190C"/>
    <w:rsid w:val="00EF2DF1"/>
    <w:rsid w:val="00EF3C0D"/>
    <w:rsid w:val="00EF6199"/>
    <w:rsid w:val="00F01358"/>
    <w:rsid w:val="00F0698A"/>
    <w:rsid w:val="00F06C86"/>
    <w:rsid w:val="00F10403"/>
    <w:rsid w:val="00F129D2"/>
    <w:rsid w:val="00F144E0"/>
    <w:rsid w:val="00F14D60"/>
    <w:rsid w:val="00F150E0"/>
    <w:rsid w:val="00F160C9"/>
    <w:rsid w:val="00F17C53"/>
    <w:rsid w:val="00F21219"/>
    <w:rsid w:val="00F2309C"/>
    <w:rsid w:val="00F23426"/>
    <w:rsid w:val="00F246A1"/>
    <w:rsid w:val="00F2545C"/>
    <w:rsid w:val="00F2687B"/>
    <w:rsid w:val="00F26E8A"/>
    <w:rsid w:val="00F315A4"/>
    <w:rsid w:val="00F31603"/>
    <w:rsid w:val="00F32407"/>
    <w:rsid w:val="00F32920"/>
    <w:rsid w:val="00F339BD"/>
    <w:rsid w:val="00F37917"/>
    <w:rsid w:val="00F419CD"/>
    <w:rsid w:val="00F41F46"/>
    <w:rsid w:val="00F43328"/>
    <w:rsid w:val="00F43D66"/>
    <w:rsid w:val="00F44D4D"/>
    <w:rsid w:val="00F4687D"/>
    <w:rsid w:val="00F4773A"/>
    <w:rsid w:val="00F51F93"/>
    <w:rsid w:val="00F521B8"/>
    <w:rsid w:val="00F547CB"/>
    <w:rsid w:val="00F54ABD"/>
    <w:rsid w:val="00F5513E"/>
    <w:rsid w:val="00F55B31"/>
    <w:rsid w:val="00F55E02"/>
    <w:rsid w:val="00F572FE"/>
    <w:rsid w:val="00F6097B"/>
    <w:rsid w:val="00F62576"/>
    <w:rsid w:val="00F63F3F"/>
    <w:rsid w:val="00F66FA5"/>
    <w:rsid w:val="00F6786A"/>
    <w:rsid w:val="00F67AFF"/>
    <w:rsid w:val="00F71678"/>
    <w:rsid w:val="00F730E3"/>
    <w:rsid w:val="00F755E9"/>
    <w:rsid w:val="00F779AB"/>
    <w:rsid w:val="00F8270F"/>
    <w:rsid w:val="00F909CD"/>
    <w:rsid w:val="00F91142"/>
    <w:rsid w:val="00F923E3"/>
    <w:rsid w:val="00F93EFB"/>
    <w:rsid w:val="00F96FB2"/>
    <w:rsid w:val="00F974D1"/>
    <w:rsid w:val="00F97986"/>
    <w:rsid w:val="00FA121E"/>
    <w:rsid w:val="00FA16E0"/>
    <w:rsid w:val="00FA38E9"/>
    <w:rsid w:val="00FA3F94"/>
    <w:rsid w:val="00FB249B"/>
    <w:rsid w:val="00FB28CF"/>
    <w:rsid w:val="00FB5552"/>
    <w:rsid w:val="00FB65F3"/>
    <w:rsid w:val="00FB7376"/>
    <w:rsid w:val="00FB73DB"/>
    <w:rsid w:val="00FC346A"/>
    <w:rsid w:val="00FC4397"/>
    <w:rsid w:val="00FC499D"/>
    <w:rsid w:val="00FC50C4"/>
    <w:rsid w:val="00FC5503"/>
    <w:rsid w:val="00FC6ABD"/>
    <w:rsid w:val="00FC71A4"/>
    <w:rsid w:val="00FD05AD"/>
    <w:rsid w:val="00FD0666"/>
    <w:rsid w:val="00FD3008"/>
    <w:rsid w:val="00FD3D3F"/>
    <w:rsid w:val="00FD452B"/>
    <w:rsid w:val="00FD644B"/>
    <w:rsid w:val="00FD6D3F"/>
    <w:rsid w:val="00FD7295"/>
    <w:rsid w:val="00FE1773"/>
    <w:rsid w:val="00FE2187"/>
    <w:rsid w:val="00FE320C"/>
    <w:rsid w:val="00FE3815"/>
    <w:rsid w:val="00FE3C75"/>
    <w:rsid w:val="00FF215C"/>
    <w:rsid w:val="00FF2938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B7376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4921CD29944748902B241F7873773D" ma:contentTypeVersion="3" ma:contentTypeDescription="Create a new document." ma:contentTypeScope="" ma:versionID="c8502afa857c90986d720ae330a9456e">
  <xsd:schema xmlns:xsd="http://www.w3.org/2001/XMLSchema" xmlns:xs="http://www.w3.org/2001/XMLSchema" xmlns:p="http://schemas.microsoft.com/office/2006/metadata/properties" xmlns:ns2="6ed6f5d4-868a-4728-8668-4d6815ccdb31" targetNamespace="http://schemas.microsoft.com/office/2006/metadata/properties" ma:root="true" ma:fieldsID="11f70be91726130ce6bbbd6e90d6bee2" ns2:_="">
    <xsd:import namespace="6ed6f5d4-868a-4728-8668-4d6815ccd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6f5d4-868a-4728-8668-4d6815ccd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E18D3-6343-4D55-9A0D-71643E06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6f5d4-868a-4728-8668-4d6815ccd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4648</TotalTime>
  <Pages>8</Pages>
  <Words>2773</Words>
  <Characters>13220</Characters>
  <Application>Microsoft Office Word</Application>
  <DocSecurity>0</DocSecurity>
  <Lines>346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218</cp:revision>
  <cp:lastPrinted>2026-02-23T19:56:00Z</cp:lastPrinted>
  <dcterms:created xsi:type="dcterms:W3CDTF">2023-02-19T14:25:00Z</dcterms:created>
  <dcterms:modified xsi:type="dcterms:W3CDTF">2026-02-25T16:43:00Z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0x0101003D4921CD29944748902B241F7873773D</vt:lpwstr>
  </property>
  <property fmtid="{D5CDD505-2E9C-101B-9397-08002B2CF9AE}" pid="4" name="MediaServiceImageTags">
    <vt:lpwstr/>
  </property>
  <property fmtid="{D5CDD505-2E9C-101B-9397-08002B2CF9AE}" pid="5" name="ClassificationContentMarkingHeaderShapeIds">
    <vt:lpwstr>5de720d0,4561d3d1,a3bdb50</vt:lpwstr>
  </property>
  <property fmtid="{D5CDD505-2E9C-101B-9397-08002B2CF9AE}" pid="6" name="ClassificationContentMarkingHeaderFontProps">
    <vt:lpwstr>#008000,8,Aptos</vt:lpwstr>
  </property>
  <property fmtid="{D5CDD505-2E9C-101B-9397-08002B2CF9AE}" pid="7" name="ClassificationContentMarkingHeaderText">
    <vt:lpwstr>[INTERNAL]</vt:lpwstr>
  </property>
  <property fmtid="{D5CDD505-2E9C-101B-9397-08002B2CF9AE}" pid="8" name="MSIP_Label_0e3f1ce4-6a10-47e1-b238-054283959072_Enabled">
    <vt:lpwstr>true</vt:lpwstr>
  </property>
  <property fmtid="{D5CDD505-2E9C-101B-9397-08002B2CF9AE}" pid="9" name="MSIP_Label_0e3f1ce4-6a10-47e1-b238-054283959072_SetDate">
    <vt:lpwstr>2026-02-25T14:07:49Z</vt:lpwstr>
  </property>
  <property fmtid="{D5CDD505-2E9C-101B-9397-08002B2CF9AE}" pid="10" name="MSIP_Label_0e3f1ce4-6a10-47e1-b238-054283959072_Method">
    <vt:lpwstr>Standard</vt:lpwstr>
  </property>
  <property fmtid="{D5CDD505-2E9C-101B-9397-08002B2CF9AE}" pid="11" name="MSIP_Label_0e3f1ce4-6a10-47e1-b238-054283959072_Name">
    <vt:lpwstr>Category II - Internal [Label]</vt:lpwstr>
  </property>
  <property fmtid="{D5CDD505-2E9C-101B-9397-08002B2CF9AE}" pid="12" name="MSIP_Label_0e3f1ce4-6a10-47e1-b238-054283959072_SiteId">
    <vt:lpwstr>1fb9db6d-1c63-4b85-807f-9ed44151cdac</vt:lpwstr>
  </property>
  <property fmtid="{D5CDD505-2E9C-101B-9397-08002B2CF9AE}" pid="13" name="MSIP_Label_0e3f1ce4-6a10-47e1-b238-054283959072_ActionId">
    <vt:lpwstr>113fd52d-3ec9-4e22-9fc0-5c4ec34a7782</vt:lpwstr>
  </property>
  <property fmtid="{D5CDD505-2E9C-101B-9397-08002B2CF9AE}" pid="14" name="MSIP_Label_0e3f1ce4-6a10-47e1-b238-054283959072_ContentBits">
    <vt:lpwstr>1</vt:lpwstr>
  </property>
  <property fmtid="{D5CDD505-2E9C-101B-9397-08002B2CF9AE}" pid="15" name="MSIP_Label_0e3f1ce4-6a10-47e1-b238-054283959072_Tag">
    <vt:lpwstr>10, 3, 0, 1</vt:lpwstr>
  </property>
</Properties>
</file>