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957DD" w14:textId="516F7480" w:rsidR="00A45115" w:rsidRDefault="00A45115" w:rsidP="00106DD7">
      <w:pPr>
        <w:jc w:val="thaiDistribute"/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/>
          <w:b/>
          <w:bCs/>
          <w:sz w:val="36"/>
          <w:szCs w:val="36"/>
          <w:cs/>
        </w:rPr>
        <w:t>บริษัท ลอนดรี้ ยู จำกัด (มหาชน)</w:t>
      </w:r>
    </w:p>
    <w:p w14:paraId="124DF374" w14:textId="77777777" w:rsidR="00390D85" w:rsidRDefault="00390D85" w:rsidP="00106DD7">
      <w:pPr>
        <w:jc w:val="thaiDistribute"/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/>
          <w:b/>
          <w:bCs/>
          <w:sz w:val="36"/>
          <w:szCs w:val="36"/>
          <w:cs/>
        </w:rPr>
        <w:t>หมายเหตุประกอบงบการเงิน</w:t>
      </w:r>
    </w:p>
    <w:p w14:paraId="53816FF2" w14:textId="691E09A2" w:rsidR="00BA0A8F" w:rsidRDefault="00390D85" w:rsidP="00106DD7">
      <w:pPr>
        <w:jc w:val="thaiDistribute"/>
        <w:rPr>
          <w:rFonts w:ascii="Angsana New" w:hAnsi="Angsana New"/>
          <w:b/>
          <w:bCs/>
          <w:sz w:val="36"/>
          <w:szCs w:val="36"/>
          <w:cs/>
        </w:rPr>
      </w:pPr>
      <w:r>
        <w:rPr>
          <w:rFonts w:ascii="Angsana New" w:hAnsi="Angsana New"/>
          <w:b/>
          <w:bCs/>
          <w:sz w:val="36"/>
          <w:szCs w:val="36"/>
          <w:cs/>
        </w:rPr>
        <w:t>สำหร</w:t>
      </w:r>
      <w:r w:rsidR="000541E5">
        <w:rPr>
          <w:rFonts w:ascii="Angsana New" w:hAnsi="Angsana New"/>
          <w:b/>
          <w:bCs/>
          <w:sz w:val="36"/>
          <w:szCs w:val="36"/>
          <w:cs/>
        </w:rPr>
        <w:t xml:space="preserve">ับปีสิ้นสุดวันที่ </w:t>
      </w:r>
      <w:r w:rsidR="00E420C8" w:rsidRPr="00E420C8">
        <w:rPr>
          <w:rFonts w:ascii="Angsana New" w:hAnsi="Angsana New"/>
          <w:b/>
          <w:bCs/>
          <w:sz w:val="36"/>
          <w:szCs w:val="36"/>
        </w:rPr>
        <w:t>31</w:t>
      </w:r>
      <w:r w:rsidR="00A271F9">
        <w:rPr>
          <w:rFonts w:ascii="Angsana New" w:hAnsi="Angsana New"/>
          <w:b/>
          <w:bCs/>
          <w:sz w:val="36"/>
          <w:szCs w:val="36"/>
        </w:rPr>
        <w:t xml:space="preserve"> </w:t>
      </w:r>
      <w:r w:rsidR="00A271F9">
        <w:rPr>
          <w:rFonts w:ascii="Angsana New" w:hAnsi="Angsana New"/>
          <w:b/>
          <w:bCs/>
          <w:sz w:val="36"/>
          <w:szCs w:val="36"/>
          <w:cs/>
        </w:rPr>
        <w:t xml:space="preserve">ธันวาคม </w:t>
      </w:r>
      <w:r w:rsidR="00E420C8" w:rsidRPr="00E420C8">
        <w:rPr>
          <w:rFonts w:ascii="Angsana New" w:hAnsi="Angsana New"/>
          <w:b/>
          <w:bCs/>
          <w:sz w:val="36"/>
          <w:szCs w:val="36"/>
        </w:rPr>
        <w:t>2568</w:t>
      </w:r>
    </w:p>
    <w:p w14:paraId="27B089B5" w14:textId="25588805" w:rsidR="00390D85" w:rsidRDefault="00E420C8" w:rsidP="00106DD7">
      <w:pPr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20C8">
        <w:rPr>
          <w:rFonts w:ascii="Angsana New" w:hAnsi="Angsana New"/>
          <w:b/>
          <w:bCs/>
          <w:sz w:val="32"/>
          <w:szCs w:val="32"/>
        </w:rPr>
        <w:t>1</w:t>
      </w:r>
      <w:r w:rsidR="00390D85">
        <w:rPr>
          <w:rFonts w:ascii="Angsana New" w:hAnsi="Angsana New"/>
          <w:b/>
          <w:bCs/>
          <w:sz w:val="32"/>
          <w:szCs w:val="32"/>
          <w:cs/>
        </w:rPr>
        <w:t>.</w:t>
      </w:r>
      <w:r w:rsidR="00390D85">
        <w:rPr>
          <w:rFonts w:ascii="Angsana New" w:hAnsi="Angsana New"/>
          <w:b/>
          <w:bCs/>
          <w:sz w:val="32"/>
          <w:szCs w:val="32"/>
        </w:rPr>
        <w:tab/>
      </w:r>
      <w:r w:rsidR="00390D85">
        <w:rPr>
          <w:rFonts w:ascii="Angsana New" w:hAnsi="Angsana New"/>
          <w:b/>
          <w:bCs/>
          <w:sz w:val="32"/>
          <w:szCs w:val="32"/>
          <w:cs/>
        </w:rPr>
        <w:t>การดำเนินงานและข้อมูลทั่วไปของบริษัท</w:t>
      </w:r>
    </w:p>
    <w:p w14:paraId="3A9FA2B8" w14:textId="495A3E97" w:rsidR="00390D85" w:rsidRDefault="006C69D0" w:rsidP="00106DD7">
      <w:pPr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 xml:space="preserve">บริษัท ลอนดรี้ ยู จำกัด (มหาชน) </w:t>
      </w:r>
      <w:r w:rsidR="00216CA8">
        <w:rPr>
          <w:rFonts w:ascii="Angsana New" w:hAnsi="Angsana New"/>
          <w:spacing w:val="-2"/>
          <w:sz w:val="32"/>
          <w:szCs w:val="32"/>
          <w:cs/>
        </w:rPr>
        <w:t>(“บริษัท”) ได้จดทะเบียนเป็นบริษัทจำกัดตามประมวลกฎหมายแพ่งและพาณิชย์ของ</w:t>
      </w:r>
      <w:r w:rsidR="00AE5CFD">
        <w:rPr>
          <w:rFonts w:ascii="Angsana New" w:hAnsi="Angsana New"/>
          <w:spacing w:val="-2"/>
          <w:sz w:val="32"/>
          <w:szCs w:val="32"/>
          <w:cs/>
        </w:rPr>
        <w:t>ประเทศ</w:t>
      </w:r>
      <w:r w:rsidR="00216CA8">
        <w:rPr>
          <w:rFonts w:ascii="Angsana New" w:hAnsi="Angsana New"/>
          <w:spacing w:val="-2"/>
          <w:sz w:val="32"/>
          <w:szCs w:val="32"/>
          <w:cs/>
        </w:rPr>
        <w:t>ไทย เมื่อวันที่</w:t>
      </w:r>
      <w:r w:rsidR="00216CA8">
        <w:rPr>
          <w:rFonts w:ascii="Angsana New" w:hAnsi="Angsana New"/>
          <w:spacing w:val="-2"/>
          <w:sz w:val="32"/>
          <w:szCs w:val="32"/>
        </w:rPr>
        <w:t xml:space="preserve"> </w:t>
      </w:r>
      <w:r w:rsidR="00E420C8" w:rsidRPr="00E420C8">
        <w:rPr>
          <w:rFonts w:ascii="Angsana New" w:hAnsi="Angsana New"/>
          <w:spacing w:val="-2"/>
          <w:sz w:val="32"/>
          <w:szCs w:val="32"/>
        </w:rPr>
        <w:t>6</w:t>
      </w:r>
      <w:r w:rsidR="00734724">
        <w:rPr>
          <w:rFonts w:ascii="Angsana New" w:hAnsi="Angsana New"/>
          <w:spacing w:val="-2"/>
          <w:sz w:val="32"/>
          <w:szCs w:val="32"/>
          <w:cs/>
        </w:rPr>
        <w:t xml:space="preserve"> สิงหาคม </w:t>
      </w:r>
      <w:r w:rsidR="00E420C8" w:rsidRPr="00E420C8">
        <w:rPr>
          <w:rFonts w:ascii="Angsana New" w:hAnsi="Angsana New"/>
          <w:spacing w:val="-2"/>
          <w:sz w:val="32"/>
          <w:szCs w:val="32"/>
        </w:rPr>
        <w:t>2561</w:t>
      </w:r>
      <w:r w:rsidR="00A6639D">
        <w:rPr>
          <w:rFonts w:ascii="Angsana New" w:hAnsi="Angsana New"/>
          <w:spacing w:val="-2"/>
          <w:sz w:val="32"/>
          <w:szCs w:val="32"/>
        </w:rPr>
        <w:t xml:space="preserve"> </w:t>
      </w:r>
      <w:r w:rsidR="00953AD7">
        <w:rPr>
          <w:rFonts w:ascii="Angsana New" w:hAnsi="Angsana New"/>
          <w:spacing w:val="-2"/>
          <w:sz w:val="32"/>
          <w:szCs w:val="32"/>
          <w:cs/>
        </w:rPr>
        <w:t>โดยมีที่อยู่จดทะเบียนของบริษัทตั้งอยู่</w:t>
      </w:r>
      <w:r w:rsidR="007E2126">
        <w:rPr>
          <w:rFonts w:ascii="Angsana New" w:hAnsi="Angsana New"/>
          <w:spacing w:val="-2"/>
          <w:sz w:val="32"/>
          <w:szCs w:val="32"/>
          <w:cs/>
        </w:rPr>
        <w:t>เลข</w:t>
      </w:r>
      <w:r w:rsidR="00953AD7">
        <w:rPr>
          <w:rFonts w:ascii="Angsana New" w:hAnsi="Angsana New"/>
          <w:spacing w:val="-2"/>
          <w:sz w:val="32"/>
          <w:szCs w:val="32"/>
          <w:cs/>
        </w:rPr>
        <w:t>ที่</w:t>
      </w:r>
      <w:r w:rsidR="00EF15C1">
        <w:rPr>
          <w:rFonts w:ascii="Angsana New" w:hAnsi="Angsana New"/>
          <w:spacing w:val="-2"/>
          <w:sz w:val="32"/>
          <w:szCs w:val="32"/>
        </w:rPr>
        <w:t xml:space="preserve"> </w:t>
      </w:r>
      <w:r w:rsidR="00E420C8" w:rsidRPr="00E420C8">
        <w:rPr>
          <w:rFonts w:ascii="Angsana New" w:hAnsi="Angsana New"/>
          <w:spacing w:val="-2"/>
          <w:sz w:val="32"/>
          <w:szCs w:val="32"/>
        </w:rPr>
        <w:t>689</w:t>
      </w:r>
      <w:r w:rsidR="00EB2206">
        <w:rPr>
          <w:rFonts w:ascii="Angsana New" w:hAnsi="Angsana New"/>
          <w:spacing w:val="-2"/>
          <w:sz w:val="32"/>
          <w:szCs w:val="32"/>
        </w:rPr>
        <w:t xml:space="preserve"> </w:t>
      </w:r>
      <w:r w:rsidR="00EB2206">
        <w:rPr>
          <w:rFonts w:ascii="Angsana New" w:hAnsi="Angsana New"/>
          <w:spacing w:val="-2"/>
          <w:sz w:val="32"/>
          <w:szCs w:val="32"/>
          <w:cs/>
        </w:rPr>
        <w:t>หมู่ที่</w:t>
      </w:r>
      <w:r w:rsidR="009F48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420C8" w:rsidRPr="00E420C8">
        <w:rPr>
          <w:rFonts w:ascii="Angsana New" w:hAnsi="Angsana New"/>
          <w:spacing w:val="-2"/>
          <w:sz w:val="32"/>
          <w:szCs w:val="32"/>
        </w:rPr>
        <w:t>10</w:t>
      </w:r>
      <w:r w:rsidR="00EB2206">
        <w:rPr>
          <w:rFonts w:ascii="Angsana New" w:hAnsi="Angsana New"/>
          <w:spacing w:val="-2"/>
          <w:sz w:val="32"/>
          <w:szCs w:val="32"/>
        </w:rPr>
        <w:t xml:space="preserve"> </w:t>
      </w:r>
      <w:r w:rsidR="00EB2206">
        <w:rPr>
          <w:rFonts w:ascii="Angsana New" w:hAnsi="Angsana New"/>
          <w:spacing w:val="-2"/>
          <w:sz w:val="32"/>
          <w:szCs w:val="32"/>
          <w:cs/>
        </w:rPr>
        <w:t xml:space="preserve">ตำบลสำโรงเหนือ </w:t>
      </w:r>
      <w:r w:rsidR="00216CA8">
        <w:rPr>
          <w:rFonts w:ascii="Angsana New" w:hAnsi="Angsana New"/>
          <w:spacing w:val="-2"/>
          <w:sz w:val="32"/>
          <w:szCs w:val="32"/>
          <w:cs/>
        </w:rPr>
        <w:t>อำเภอเมืองสมุทรปราการ จังหวัดสมุทรปราการ</w:t>
      </w:r>
      <w:r w:rsidR="00216CA8">
        <w:rPr>
          <w:rFonts w:ascii="Angsana New" w:hAnsi="Angsana New"/>
          <w:spacing w:val="-2"/>
          <w:sz w:val="32"/>
          <w:szCs w:val="32"/>
        </w:rPr>
        <w:t xml:space="preserve"> </w:t>
      </w:r>
      <w:r w:rsidR="00216CA8">
        <w:rPr>
          <w:rFonts w:ascii="Angsana New" w:hAnsi="Angsana New"/>
          <w:spacing w:val="-2"/>
          <w:sz w:val="32"/>
          <w:szCs w:val="32"/>
          <w:cs/>
        </w:rPr>
        <w:t>ธุรกิจ</w:t>
      </w:r>
      <w:r w:rsidR="00C72A50">
        <w:rPr>
          <w:rFonts w:ascii="Angsana New" w:hAnsi="Angsana New"/>
          <w:spacing w:val="-2"/>
          <w:sz w:val="32"/>
          <w:szCs w:val="32"/>
          <w:cs/>
        </w:rPr>
        <w:t>หลักของบริษัท</w:t>
      </w:r>
      <w:r w:rsidR="00F95D6C">
        <w:rPr>
          <w:rFonts w:ascii="Angsana New" w:hAnsi="Angsana New"/>
          <w:spacing w:val="-2"/>
          <w:sz w:val="32"/>
          <w:szCs w:val="32"/>
        </w:rPr>
        <w:t xml:space="preserve"> </w:t>
      </w:r>
      <w:r w:rsidR="00C72A50">
        <w:rPr>
          <w:rFonts w:ascii="Angsana New" w:hAnsi="Angsana New"/>
          <w:spacing w:val="-2"/>
          <w:sz w:val="32"/>
          <w:szCs w:val="32"/>
          <w:cs/>
        </w:rPr>
        <w:t>คือ</w:t>
      </w:r>
      <w:r w:rsidR="00F95D6C">
        <w:rPr>
          <w:rFonts w:ascii="Angsana New" w:hAnsi="Angsana New"/>
          <w:spacing w:val="-2"/>
          <w:sz w:val="32"/>
          <w:szCs w:val="32"/>
        </w:rPr>
        <w:t xml:space="preserve"> </w:t>
      </w:r>
      <w:r w:rsidR="00216CA8">
        <w:rPr>
          <w:rFonts w:ascii="Angsana New" w:hAnsi="Angsana New"/>
          <w:spacing w:val="-2"/>
          <w:sz w:val="32"/>
          <w:szCs w:val="32"/>
          <w:cs/>
        </w:rPr>
        <w:t>การจำหน่ายและให้บริการ</w:t>
      </w:r>
      <w:r w:rsidR="00C10FD6">
        <w:rPr>
          <w:rFonts w:ascii="Angsana New" w:hAnsi="Angsana New"/>
          <w:spacing w:val="-2"/>
          <w:sz w:val="32"/>
          <w:szCs w:val="32"/>
          <w:cs/>
        </w:rPr>
        <w:t>เครื่อง</w:t>
      </w:r>
      <w:r w:rsidR="00216CA8">
        <w:rPr>
          <w:rFonts w:ascii="Angsana New" w:hAnsi="Angsana New"/>
          <w:spacing w:val="-2"/>
          <w:sz w:val="32"/>
          <w:szCs w:val="32"/>
          <w:cs/>
        </w:rPr>
        <w:t>ซักผ้า</w:t>
      </w:r>
      <w:r w:rsidR="00C10FD6">
        <w:rPr>
          <w:rFonts w:ascii="Angsana New" w:hAnsi="Angsana New"/>
          <w:spacing w:val="-2"/>
          <w:sz w:val="32"/>
          <w:szCs w:val="32"/>
          <w:cs/>
        </w:rPr>
        <w:t>และเครื่องอบผ้าแบบ</w:t>
      </w:r>
      <w:r w:rsidR="00216CA8">
        <w:rPr>
          <w:rFonts w:ascii="Angsana New" w:hAnsi="Angsana New"/>
          <w:spacing w:val="-2"/>
          <w:sz w:val="32"/>
          <w:szCs w:val="32"/>
          <w:cs/>
        </w:rPr>
        <w:t>หยอดเหรียญ รวมถึงบริการอื่นที่เกี่ยวข้อง</w:t>
      </w:r>
    </w:p>
    <w:p w14:paraId="5C8B1422" w14:textId="77777777" w:rsidR="00473F15" w:rsidRDefault="00473F15" w:rsidP="00106DD7">
      <w:pPr>
        <w:ind w:left="547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5A3AFF93" w14:textId="4FCD91F0" w:rsidR="00C953A3" w:rsidRDefault="00C953A3" w:rsidP="00106DD7">
      <w:pPr>
        <w:tabs>
          <w:tab w:val="decimal" w:pos="9000"/>
        </w:tabs>
        <w:spacing w:after="240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="00E420C8" w:rsidRPr="00E420C8">
        <w:rPr>
          <w:rFonts w:ascii="Angsana New" w:hAnsi="Angsana New"/>
          <w:spacing w:val="-2"/>
          <w:sz w:val="32"/>
          <w:szCs w:val="32"/>
        </w:rPr>
        <w:t>12</w:t>
      </w:r>
      <w:r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 w:rsidR="00E420C8" w:rsidRPr="00E420C8">
        <w:rPr>
          <w:rFonts w:ascii="Angsana New" w:hAnsi="Angsana New"/>
          <w:spacing w:val="-2"/>
          <w:sz w:val="32"/>
          <w:szCs w:val="32"/>
        </w:rPr>
        <w:t>2568</w:t>
      </w:r>
      <w:r>
        <w:rPr>
          <w:rFonts w:ascii="Angsana New" w:hAnsi="Angsana New"/>
          <w:spacing w:val="-2"/>
          <w:sz w:val="32"/>
          <w:szCs w:val="32"/>
          <w:cs/>
        </w:rPr>
        <w:t xml:space="preserve"> บริษัทจดทะเบียนแปรสภาพเป็นบริษัทมหาชนกับกรมพัฒนาธุรกิจการค้า กระทรวงพาณิชย์และได้เปลี่ยนชื่อจาก บริษัท ลอนดรี้ ยู จำกัด เป็นบริษัท ลอนดรี้ ยู จำกัด (มหาชน)</w:t>
      </w:r>
    </w:p>
    <w:p w14:paraId="195510D4" w14:textId="568E60DA" w:rsidR="00473F15" w:rsidRDefault="00473F15" w:rsidP="00106DD7">
      <w:pPr>
        <w:tabs>
          <w:tab w:val="decimal" w:pos="9000"/>
        </w:tabs>
        <w:spacing w:after="240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eastAsia="MS Mincho" w:hAnsi="Angsana New"/>
          <w:sz w:val="32"/>
          <w:szCs w:val="32"/>
          <w:cs/>
        </w:rPr>
        <w:t xml:space="preserve">เมื่อวันที่ </w:t>
      </w:r>
      <w:r w:rsidR="00E420C8" w:rsidRPr="00E420C8">
        <w:rPr>
          <w:rFonts w:ascii="Angsana New" w:eastAsia="MS Mincho" w:hAnsi="Angsana New"/>
          <w:sz w:val="32"/>
          <w:szCs w:val="32"/>
        </w:rPr>
        <w:t>3</w:t>
      </w:r>
      <w:r>
        <w:rPr>
          <w:rFonts w:ascii="Angsana New" w:eastAsia="MS Mincho" w:hAnsi="Angsana New"/>
          <w:sz w:val="32"/>
          <w:szCs w:val="32"/>
        </w:rPr>
        <w:t xml:space="preserve"> </w:t>
      </w:r>
      <w:r>
        <w:rPr>
          <w:rFonts w:ascii="Angsana New" w:eastAsia="MS Mincho" w:hAnsi="Angsana New"/>
          <w:sz w:val="32"/>
          <w:szCs w:val="32"/>
          <w:cs/>
        </w:rPr>
        <w:t xml:space="preserve">พฤศจิกายน </w:t>
      </w:r>
      <w:r w:rsidR="00E420C8" w:rsidRPr="00E420C8">
        <w:rPr>
          <w:rFonts w:ascii="Angsana New" w:eastAsia="MS Mincho" w:hAnsi="Angsana New"/>
          <w:sz w:val="32"/>
          <w:szCs w:val="32"/>
        </w:rPr>
        <w:t>2568</w:t>
      </w:r>
      <w:r>
        <w:rPr>
          <w:rFonts w:ascii="Angsana New" w:eastAsia="MS Mincho" w:hAnsi="Angsana New"/>
          <w:sz w:val="32"/>
          <w:szCs w:val="32"/>
          <w:cs/>
        </w:rPr>
        <w:t xml:space="preserve"> บริษัทได้ทำการซื้อขายในตลาดหลักทรัพย์แห่งประเทศไทยเป็นวันแรก</w:t>
      </w:r>
    </w:p>
    <w:p w14:paraId="246B7E8C" w14:textId="372EA2A9" w:rsidR="00C953A3" w:rsidRDefault="00C953A3" w:rsidP="00106DD7">
      <w:pPr>
        <w:spacing w:before="24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  <w:cs/>
        </w:rPr>
        <w:t xml:space="preserve">บริษัทดำเนินธุรกิจภายใต้เครื่องหมายการค้า </w:t>
      </w:r>
      <w:r>
        <w:rPr>
          <w:rFonts w:ascii="Angsana New" w:hAnsi="Angsana New"/>
          <w:spacing w:val="-8"/>
          <w:sz w:val="32"/>
          <w:szCs w:val="32"/>
        </w:rPr>
        <w:t>“WashXpress”</w:t>
      </w:r>
      <w:r>
        <w:rPr>
          <w:rFonts w:ascii="Angsana New" w:hAnsi="Angsana New"/>
          <w:spacing w:val="-8"/>
          <w:sz w:val="32"/>
          <w:szCs w:val="32"/>
          <w:cs/>
        </w:rPr>
        <w:t xml:space="preserve"> และให้สิทธิในการประกอบการธุรกิจแฟรนไชส์</w:t>
      </w:r>
      <w:r>
        <w:rPr>
          <w:rFonts w:ascii="Angsana New" w:hAnsi="Angsana New"/>
          <w:spacing w:val="-2"/>
          <w:sz w:val="32"/>
          <w:szCs w:val="32"/>
          <w:cs/>
        </w:rPr>
        <w:t xml:space="preserve">ภายใต้เครื่องหมายการค้าและ/หรือบริการในนาม </w:t>
      </w:r>
      <w:r>
        <w:rPr>
          <w:rFonts w:ascii="Angsana New" w:hAnsi="Angsana New"/>
          <w:spacing w:val="-2"/>
          <w:sz w:val="32"/>
          <w:szCs w:val="32"/>
        </w:rPr>
        <w:t>“WashXpress”</w:t>
      </w:r>
      <w:r>
        <w:rPr>
          <w:rFonts w:ascii="Angsana New" w:hAnsi="Angsana New"/>
          <w:spacing w:val="-2"/>
          <w:sz w:val="32"/>
          <w:szCs w:val="32"/>
          <w:cs/>
        </w:rPr>
        <w:t xml:space="preserve"> โดย </w:t>
      </w:r>
      <w:r>
        <w:rPr>
          <w:rFonts w:ascii="Angsana New" w:eastAsia="MS Mincho" w:hAnsi="Angsana New"/>
          <w:sz w:val="32"/>
          <w:szCs w:val="32"/>
          <w:cs/>
          <w:lang w:eastAsia="ja-JP"/>
        </w:rPr>
        <w:t xml:space="preserve">ณ วันที่ </w:t>
      </w:r>
      <w:r w:rsidR="00E420C8" w:rsidRPr="00E420C8">
        <w:rPr>
          <w:rFonts w:ascii="Angsana New" w:hAnsi="Angsana New"/>
          <w:sz w:val="32"/>
          <w:szCs w:val="32"/>
        </w:rPr>
        <w:t>31</w:t>
      </w:r>
      <w:r w:rsidR="0001078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420C8" w:rsidRPr="00E420C8">
        <w:rPr>
          <w:rFonts w:ascii="Angsana New" w:hAnsi="Angsana New"/>
          <w:sz w:val="32"/>
          <w:szCs w:val="32"/>
        </w:rPr>
        <w:t>2568</w:t>
      </w:r>
      <w:r w:rsidR="0001078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และ </w:t>
      </w:r>
      <w:r w:rsidR="00E420C8" w:rsidRPr="00E420C8">
        <w:rPr>
          <w:rFonts w:ascii="Angsana New" w:hAnsi="Angsana New"/>
          <w:spacing w:val="-4"/>
          <w:sz w:val="32"/>
          <w:szCs w:val="32"/>
        </w:rPr>
        <w:t>2567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 xml:space="preserve">มีจำนวนสาขาของร้านเปิดให้บริการจำนวน </w:t>
      </w:r>
      <w:r w:rsidR="00E420C8" w:rsidRPr="00E420C8">
        <w:rPr>
          <w:rFonts w:ascii="Angsana New" w:hAnsi="Angsana New"/>
          <w:spacing w:val="-4"/>
          <w:sz w:val="32"/>
          <w:szCs w:val="32"/>
        </w:rPr>
        <w:t>512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 xml:space="preserve">สาขา และ </w:t>
      </w:r>
      <w:r w:rsidR="00E420C8" w:rsidRPr="00E420C8">
        <w:rPr>
          <w:rFonts w:ascii="Angsana New" w:hAnsi="Angsana New"/>
          <w:spacing w:val="-4"/>
          <w:sz w:val="32"/>
          <w:szCs w:val="32"/>
        </w:rPr>
        <w:t>436</w:t>
      </w:r>
      <w:r>
        <w:rPr>
          <w:rFonts w:ascii="Angsana New" w:hAnsi="Angsana New"/>
          <w:spacing w:val="-4"/>
          <w:sz w:val="32"/>
          <w:szCs w:val="32"/>
        </w:rPr>
        <w:t xml:space="preserve">  </w:t>
      </w:r>
      <w:r>
        <w:rPr>
          <w:rFonts w:ascii="Angsana New" w:hAnsi="Angsana New"/>
          <w:spacing w:val="-4"/>
          <w:sz w:val="32"/>
          <w:szCs w:val="32"/>
          <w:cs/>
        </w:rPr>
        <w:t>สาขา ตามลำดับ มีจำนวนแฟรนไชส์</w:t>
      </w:r>
      <w:r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420C8" w:rsidRPr="00E420C8">
        <w:rPr>
          <w:rFonts w:ascii="Angsana New" w:hAnsi="Angsana New"/>
          <w:spacing w:val="-2"/>
          <w:sz w:val="32"/>
          <w:szCs w:val="32"/>
        </w:rPr>
        <w:t>79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</w:rPr>
        <w:t>สาขา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E420C8" w:rsidRPr="00E420C8">
        <w:rPr>
          <w:rFonts w:ascii="Angsana New" w:hAnsi="Angsana New"/>
          <w:spacing w:val="-2"/>
          <w:sz w:val="32"/>
          <w:szCs w:val="32"/>
        </w:rPr>
        <w:t>80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</w:rPr>
        <w:t>สาขา ตามลำดับ</w:t>
      </w:r>
    </w:p>
    <w:p w14:paraId="61EDCE87" w14:textId="0FBA4A55" w:rsidR="00390D85" w:rsidRDefault="00E420C8" w:rsidP="00106DD7">
      <w:pPr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20C8">
        <w:rPr>
          <w:rFonts w:ascii="Angsana New" w:hAnsi="Angsana New"/>
          <w:b/>
          <w:bCs/>
          <w:sz w:val="32"/>
          <w:szCs w:val="32"/>
        </w:rPr>
        <w:t>2</w:t>
      </w:r>
      <w:r w:rsidR="00701383">
        <w:rPr>
          <w:rFonts w:ascii="Angsana New" w:hAnsi="Angsana New"/>
          <w:b/>
          <w:bCs/>
          <w:sz w:val="32"/>
          <w:szCs w:val="32"/>
        </w:rPr>
        <w:t>.</w:t>
      </w:r>
      <w:r w:rsidR="00701383">
        <w:rPr>
          <w:rFonts w:ascii="Angsana New" w:hAnsi="Angsana New"/>
          <w:b/>
          <w:bCs/>
          <w:sz w:val="32"/>
          <w:szCs w:val="32"/>
        </w:rPr>
        <w:tab/>
      </w:r>
      <w:r w:rsidR="00390D85">
        <w:rPr>
          <w:rFonts w:ascii="Angsana New" w:hAnsi="Angsana New"/>
          <w:b/>
          <w:bCs/>
          <w:sz w:val="32"/>
          <w:szCs w:val="32"/>
          <w:cs/>
        </w:rPr>
        <w:t>เกณฑ์การ</w:t>
      </w:r>
      <w:r w:rsidR="00DC2FCF">
        <w:rPr>
          <w:rFonts w:ascii="Angsana New" w:hAnsi="Angsana New"/>
          <w:b/>
          <w:bCs/>
          <w:sz w:val="32"/>
          <w:szCs w:val="32"/>
          <w:cs/>
        </w:rPr>
        <w:t>จัดทำ</w:t>
      </w:r>
      <w:r w:rsidR="00173A42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6B5439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173A42">
        <w:rPr>
          <w:rFonts w:ascii="Angsana New" w:hAnsi="Angsana New"/>
          <w:b/>
          <w:bCs/>
          <w:sz w:val="32"/>
          <w:szCs w:val="32"/>
          <w:cs/>
        </w:rPr>
        <w:t>นำเสนอ</w:t>
      </w:r>
      <w:r w:rsidR="00390D85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</w:p>
    <w:p w14:paraId="7B18EBC7" w14:textId="5325EFFD" w:rsidR="00B066A1" w:rsidRDefault="00E420C8" w:rsidP="00106DD7">
      <w:pPr>
        <w:pStyle w:val="ListParagraph"/>
        <w:ind w:left="1260" w:hanging="71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420C8">
        <w:rPr>
          <w:rFonts w:ascii="Angsana New" w:eastAsia="Times New Roman" w:hAnsi="Angsana New"/>
          <w:sz w:val="32"/>
          <w:szCs w:val="32"/>
        </w:rPr>
        <w:t>2</w:t>
      </w:r>
      <w:r w:rsidR="006E19A7">
        <w:rPr>
          <w:rFonts w:ascii="Angsana New" w:eastAsia="Times New Roman" w:hAnsi="Angsana New"/>
          <w:sz w:val="32"/>
          <w:szCs w:val="32"/>
          <w:lang w:val="th-TH"/>
        </w:rPr>
        <w:t>.</w:t>
      </w:r>
      <w:r w:rsidRPr="00E420C8">
        <w:rPr>
          <w:rFonts w:ascii="Angsana New" w:eastAsia="Times New Roman" w:hAnsi="Angsana New"/>
          <w:sz w:val="32"/>
          <w:szCs w:val="32"/>
        </w:rPr>
        <w:t>1</w:t>
      </w:r>
      <w:r w:rsidR="000B3253">
        <w:rPr>
          <w:rFonts w:ascii="Angsana New" w:hAnsi="Angsana New"/>
          <w:sz w:val="32"/>
          <w:szCs w:val="32"/>
        </w:rPr>
        <w:tab/>
      </w:r>
      <w:r w:rsidR="006B5439">
        <w:rPr>
          <w:rFonts w:ascii="Angsana New" w:hAnsi="Angsana New"/>
          <w:sz w:val="32"/>
          <w:szCs w:val="32"/>
          <w:cs/>
        </w:rPr>
        <w:t>บริษัทจัดทำบัญชีเป็นเงินบาท</w:t>
      </w:r>
      <w:r w:rsidR="006E19A7">
        <w:rPr>
          <w:rFonts w:ascii="Angsana New" w:hAnsi="Angsana New"/>
          <w:spacing w:val="-10"/>
          <w:sz w:val="32"/>
          <w:szCs w:val="32"/>
          <w:cs/>
        </w:rPr>
        <w:t>และจัดทำงบการเงินตามกฎหมายเป็นภาษาไทย</w:t>
      </w:r>
      <w:r w:rsidR="0036621D">
        <w:rPr>
          <w:rFonts w:ascii="Angsana New" w:hAnsi="Angsana New"/>
          <w:spacing w:val="-10"/>
          <w:sz w:val="32"/>
          <w:szCs w:val="32"/>
          <w:cs/>
        </w:rPr>
        <w:t>ตามมาตรฐานการรายงานท</w:t>
      </w:r>
      <w:r w:rsidR="002B0DAC">
        <w:rPr>
          <w:rFonts w:ascii="Angsana New" w:hAnsi="Angsana New"/>
          <w:spacing w:val="-10"/>
          <w:sz w:val="32"/>
          <w:szCs w:val="32"/>
          <w:cs/>
        </w:rPr>
        <w:t>างการเงิน</w:t>
      </w:r>
      <w:r w:rsidR="0036621D">
        <w:rPr>
          <w:rFonts w:ascii="Angsana New" w:hAnsi="Angsana New"/>
          <w:sz w:val="32"/>
          <w:szCs w:val="32"/>
          <w:cs/>
        </w:rPr>
        <w:t>และวิธีปฏิบัติทางการบัญชีที่รับรองทั่วไปในประเทศไทย</w:t>
      </w:r>
    </w:p>
    <w:p w14:paraId="5BE825EE" w14:textId="6023630B" w:rsidR="00133D51" w:rsidRDefault="00E420C8" w:rsidP="00106DD7">
      <w:pPr>
        <w:spacing w:before="120"/>
        <w:ind w:left="1287" w:right="30" w:hanging="747"/>
        <w:jc w:val="thaiDistribute"/>
        <w:rPr>
          <w:rFonts w:ascii="Angsana New" w:eastAsia="SimSun" w:hAnsi="Angsana New"/>
          <w:spacing w:val="-10"/>
          <w:sz w:val="32"/>
          <w:szCs w:val="32"/>
        </w:rPr>
      </w:pPr>
      <w:r w:rsidRPr="00E420C8">
        <w:rPr>
          <w:rFonts w:ascii="Angsana New" w:eastAsia="SimSun" w:hAnsi="Angsana New"/>
          <w:spacing w:val="-10"/>
          <w:sz w:val="32"/>
          <w:szCs w:val="32"/>
        </w:rPr>
        <w:t>2</w:t>
      </w:r>
      <w:r w:rsidR="0023755B">
        <w:rPr>
          <w:rFonts w:ascii="Angsana New" w:eastAsia="SimSun" w:hAnsi="Angsana New"/>
          <w:spacing w:val="-10"/>
          <w:sz w:val="32"/>
          <w:szCs w:val="32"/>
        </w:rPr>
        <w:t>.</w:t>
      </w:r>
      <w:r w:rsidRPr="00E420C8">
        <w:rPr>
          <w:rFonts w:ascii="Angsana New" w:eastAsia="SimSun" w:hAnsi="Angsana New"/>
          <w:spacing w:val="-10"/>
          <w:sz w:val="32"/>
          <w:szCs w:val="32"/>
        </w:rPr>
        <w:t>2</w:t>
      </w:r>
      <w:r w:rsidR="0023755B">
        <w:rPr>
          <w:rFonts w:ascii="Angsana New" w:eastAsia="SimSun" w:hAnsi="Angsana New"/>
          <w:spacing w:val="-10"/>
          <w:sz w:val="32"/>
          <w:szCs w:val="32"/>
        </w:rPr>
        <w:tab/>
      </w:r>
      <w:r w:rsidR="00133D51">
        <w:rPr>
          <w:rFonts w:ascii="Angsana New" w:eastAsia="SimSun" w:hAnsi="Angsana New"/>
          <w:spacing w:val="-10"/>
          <w:sz w:val="32"/>
          <w:szCs w:val="32"/>
          <w:cs/>
        </w:rPr>
        <w:t xml:space="preserve">งบการเงินของบริษัทได้จัดทำขึ้นตามมาตรฐานการบัญชีฉบับที่ </w:t>
      </w:r>
      <w:r w:rsidRPr="00E420C8">
        <w:rPr>
          <w:rFonts w:ascii="Angsana New" w:eastAsia="SimSun" w:hAnsi="Angsana New"/>
          <w:spacing w:val="-10"/>
          <w:sz w:val="32"/>
          <w:szCs w:val="32"/>
        </w:rPr>
        <w:t>1</w:t>
      </w:r>
      <w:r w:rsidR="00133D51">
        <w:rPr>
          <w:rFonts w:ascii="Angsana New" w:eastAsia="SimSun" w:hAnsi="Angsana New"/>
          <w:spacing w:val="-10"/>
          <w:sz w:val="32"/>
          <w:szCs w:val="32"/>
        </w:rPr>
        <w:t xml:space="preserve"> </w:t>
      </w:r>
      <w:r w:rsidR="00133D51">
        <w:rPr>
          <w:rFonts w:ascii="Angsana New" w:eastAsia="SimSun" w:hAnsi="Angsana New"/>
          <w:spacing w:val="-10"/>
          <w:sz w:val="32"/>
          <w:szCs w:val="32"/>
          <w:cs/>
        </w:rPr>
        <w:t>เรื่อง</w:t>
      </w:r>
      <w:r w:rsidR="00133D51">
        <w:rPr>
          <w:rFonts w:ascii="Angsana New" w:eastAsia="SimSun" w:hAnsi="Angsana New"/>
          <w:spacing w:val="-10"/>
          <w:sz w:val="32"/>
          <w:szCs w:val="32"/>
        </w:rPr>
        <w:t xml:space="preserve"> “</w:t>
      </w:r>
      <w:r w:rsidR="00133D51">
        <w:rPr>
          <w:rFonts w:ascii="Angsana New" w:eastAsia="SimSun" w:hAnsi="Angsana New"/>
          <w:spacing w:val="-10"/>
          <w:sz w:val="32"/>
          <w:szCs w:val="32"/>
          <w:cs/>
        </w:rPr>
        <w:t>การนำเสนองบการเงิน</w:t>
      </w:r>
      <w:r w:rsidR="00133D51">
        <w:rPr>
          <w:rFonts w:ascii="Angsana New" w:eastAsia="SimSun" w:hAnsi="Angsana New"/>
          <w:spacing w:val="-10"/>
          <w:sz w:val="32"/>
          <w:szCs w:val="32"/>
        </w:rPr>
        <w:t xml:space="preserve">”  </w:t>
      </w:r>
      <w:r w:rsidR="00133D51">
        <w:rPr>
          <w:rFonts w:ascii="Angsana New" w:eastAsia="SimSun" w:hAnsi="Angsana New"/>
          <w:spacing w:val="-10"/>
          <w:sz w:val="32"/>
          <w:szCs w:val="32"/>
          <w:cs/>
        </w:rPr>
        <w:t xml:space="preserve">และตามข้อบังคับของตลาดหลักทรัพย์แห่งประเทศไทย ลงวันที่ </w:t>
      </w:r>
      <w:r w:rsidRPr="00E420C8">
        <w:rPr>
          <w:rFonts w:ascii="Angsana New" w:eastAsia="SimSun" w:hAnsi="Angsana New"/>
          <w:spacing w:val="-10"/>
          <w:sz w:val="32"/>
          <w:szCs w:val="32"/>
        </w:rPr>
        <w:t>2</w:t>
      </w:r>
      <w:r w:rsidR="00133D51">
        <w:rPr>
          <w:rFonts w:ascii="Angsana New" w:eastAsia="SimSun" w:hAnsi="Angsana New"/>
          <w:spacing w:val="-10"/>
          <w:sz w:val="32"/>
          <w:szCs w:val="32"/>
        </w:rPr>
        <w:t xml:space="preserve"> </w:t>
      </w:r>
      <w:r w:rsidR="00133D51">
        <w:rPr>
          <w:rFonts w:ascii="Angsana New" w:eastAsia="SimSun" w:hAnsi="Angsana New"/>
          <w:spacing w:val="-10"/>
          <w:sz w:val="32"/>
          <w:szCs w:val="32"/>
          <w:cs/>
        </w:rPr>
        <w:t xml:space="preserve">ตุลาคม </w:t>
      </w:r>
      <w:r w:rsidRPr="00E420C8">
        <w:rPr>
          <w:rFonts w:ascii="Angsana New" w:eastAsia="SimSun" w:hAnsi="Angsana New"/>
          <w:spacing w:val="-10"/>
          <w:sz w:val="32"/>
          <w:szCs w:val="32"/>
        </w:rPr>
        <w:t>2560</w:t>
      </w:r>
      <w:r w:rsidR="00133D51">
        <w:rPr>
          <w:rFonts w:ascii="Angsana New" w:eastAsia="SimSun" w:hAnsi="Angsana New"/>
          <w:spacing w:val="-10"/>
          <w:sz w:val="32"/>
          <w:szCs w:val="32"/>
          <w:cs/>
        </w:rPr>
        <w:t xml:space="preserve">  เรื่อง “การจัดทำและ</w:t>
      </w:r>
      <w:r w:rsidR="00E522AE">
        <w:rPr>
          <w:rFonts w:ascii="Angsana New" w:eastAsia="SimSun" w:hAnsi="Angsana New"/>
          <w:spacing w:val="-10"/>
          <w:sz w:val="32"/>
          <w:szCs w:val="32"/>
          <w:cs/>
        </w:rPr>
        <w:br/>
      </w:r>
      <w:r w:rsidR="00133D51">
        <w:rPr>
          <w:rFonts w:ascii="Angsana New" w:eastAsia="SimSun" w:hAnsi="Angsana New"/>
          <w:spacing w:val="-10"/>
          <w:sz w:val="32"/>
          <w:szCs w:val="32"/>
          <w:cs/>
        </w:rPr>
        <w:t xml:space="preserve">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E420C8">
        <w:rPr>
          <w:rFonts w:ascii="Angsana New" w:eastAsia="SimSun" w:hAnsi="Angsana New"/>
          <w:spacing w:val="-10"/>
          <w:sz w:val="32"/>
          <w:szCs w:val="32"/>
        </w:rPr>
        <w:t>2560</w:t>
      </w:r>
      <w:r w:rsidR="00133D51">
        <w:rPr>
          <w:rFonts w:ascii="Angsana New" w:eastAsia="SimSun" w:hAnsi="Angsana New"/>
          <w:spacing w:val="-10"/>
          <w:sz w:val="32"/>
          <w:szCs w:val="32"/>
        </w:rPr>
        <w:t xml:space="preserve">” </w:t>
      </w:r>
      <w:r w:rsidR="00133D51">
        <w:rPr>
          <w:rFonts w:ascii="Angsana New" w:eastAsia="SimSun" w:hAnsi="Angsana New"/>
          <w:spacing w:val="-10"/>
          <w:sz w:val="32"/>
          <w:szCs w:val="32"/>
          <w:cs/>
        </w:rPr>
        <w:t xml:space="preserve">และตามประกาศกรมพัฒนาธุรกิจการค้า เรื่อง “กำหนดรายการย่อที่ต้องมีในงบการเงิน พ.ศ. </w:t>
      </w:r>
      <w:r w:rsidRPr="00E420C8">
        <w:rPr>
          <w:rFonts w:ascii="Angsana New" w:eastAsia="SimSun" w:hAnsi="Angsana New"/>
          <w:spacing w:val="-10"/>
          <w:sz w:val="32"/>
          <w:szCs w:val="32"/>
        </w:rPr>
        <w:t>2566</w:t>
      </w:r>
      <w:r w:rsidR="00133D51">
        <w:rPr>
          <w:rFonts w:ascii="Angsana New" w:eastAsia="SimSun" w:hAnsi="Angsana New"/>
          <w:spacing w:val="-10"/>
          <w:sz w:val="32"/>
          <w:szCs w:val="32"/>
          <w:cs/>
        </w:rPr>
        <w:t>”</w:t>
      </w:r>
    </w:p>
    <w:p w14:paraId="46B805B5" w14:textId="46F76B0C" w:rsidR="00E522AE" w:rsidRDefault="00E420C8" w:rsidP="00106DD7">
      <w:pPr>
        <w:pStyle w:val="ListParagraph"/>
        <w:spacing w:before="240"/>
        <w:ind w:left="1267" w:hanging="7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420C8">
        <w:rPr>
          <w:rFonts w:ascii="Angsana New" w:hAnsi="Angsana New"/>
          <w:spacing w:val="-6"/>
          <w:sz w:val="32"/>
          <w:szCs w:val="32"/>
        </w:rPr>
        <w:t>2</w:t>
      </w:r>
      <w:r w:rsidR="00887DAC">
        <w:rPr>
          <w:rFonts w:ascii="Angsana New" w:hAnsi="Angsana New"/>
          <w:spacing w:val="-6"/>
          <w:sz w:val="32"/>
          <w:szCs w:val="32"/>
        </w:rPr>
        <w:t>.</w:t>
      </w:r>
      <w:r w:rsidRPr="00E420C8">
        <w:rPr>
          <w:rFonts w:ascii="Angsana New" w:hAnsi="Angsana New"/>
          <w:spacing w:val="-6"/>
          <w:sz w:val="32"/>
          <w:szCs w:val="32"/>
        </w:rPr>
        <w:t>3</w:t>
      </w:r>
      <w:r w:rsidR="00887DAC">
        <w:rPr>
          <w:rFonts w:ascii="Angsana New" w:hAnsi="Angsana New"/>
          <w:spacing w:val="-6"/>
          <w:sz w:val="32"/>
          <w:szCs w:val="32"/>
        </w:rPr>
        <w:t xml:space="preserve"> </w:t>
      </w:r>
      <w:r w:rsidR="00887DAC">
        <w:rPr>
          <w:rFonts w:ascii="Angsana New" w:hAnsi="Angsana New"/>
          <w:spacing w:val="-6"/>
          <w:sz w:val="32"/>
          <w:szCs w:val="32"/>
        </w:rPr>
        <w:tab/>
      </w:r>
      <w:r w:rsidR="0023755B">
        <w:rPr>
          <w:rFonts w:ascii="Angsana New" w:hAnsi="Angsana New"/>
          <w:spacing w:val="-8"/>
          <w:sz w:val="32"/>
          <w:szCs w:val="32"/>
          <w:cs/>
        </w:rPr>
        <w:t>งบการเงินนี้ได้จัดทำขึ้นตามเกณฑ์การวัดมูลค่าด้วยราคาทุนเดิม ยกเว้นตามที่ได้เปิดเผยใน</w:t>
      </w:r>
      <w:r w:rsidR="00EA5C5C">
        <w:rPr>
          <w:rFonts w:ascii="Angsana New" w:hAnsi="Angsana New"/>
          <w:sz w:val="32"/>
          <w:szCs w:val="32"/>
          <w:cs/>
        </w:rPr>
        <w:t>นโยบายการบัญชีที่มีสาระ</w:t>
      </w:r>
      <w:r w:rsidR="00EA5C5C">
        <w:rPr>
          <w:rFonts w:ascii="Angsana New" w:eastAsia="Malgun Gothic" w:hAnsi="Angsana New"/>
          <w:sz w:val="32"/>
          <w:szCs w:val="32"/>
          <w:cs/>
        </w:rPr>
        <w:t>สำคัญ</w:t>
      </w:r>
      <w:r w:rsidR="0023755B">
        <w:rPr>
          <w:rFonts w:ascii="Angsana New" w:hAnsi="Angsana New"/>
          <w:sz w:val="32"/>
          <w:szCs w:val="32"/>
        </w:rPr>
        <w:t xml:space="preserve"> (</w:t>
      </w:r>
      <w:r w:rsidR="0023755B">
        <w:rPr>
          <w:rFonts w:ascii="Angsana New" w:hAnsi="Angsana New"/>
          <w:sz w:val="32"/>
          <w:szCs w:val="32"/>
          <w:cs/>
        </w:rPr>
        <w:t xml:space="preserve">ดูหมายเหตุข้อ </w:t>
      </w:r>
      <w:r w:rsidRPr="00E420C8">
        <w:rPr>
          <w:rFonts w:ascii="Angsana New" w:hAnsi="Angsana New"/>
          <w:sz w:val="32"/>
          <w:szCs w:val="32"/>
        </w:rPr>
        <w:t>3</w:t>
      </w:r>
      <w:r w:rsidR="0023755B">
        <w:rPr>
          <w:rFonts w:ascii="Angsana New" w:hAnsi="Angsana New"/>
          <w:sz w:val="32"/>
          <w:szCs w:val="32"/>
        </w:rPr>
        <w:t>)</w:t>
      </w:r>
    </w:p>
    <w:p w14:paraId="57899DB1" w14:textId="77777777" w:rsidR="00E522AE" w:rsidRDefault="00E522AE" w:rsidP="00106DD7">
      <w:pPr>
        <w:pStyle w:val="ListParagraph"/>
        <w:spacing w:before="240"/>
        <w:ind w:left="1267" w:hanging="720"/>
        <w:contextualSpacing w:val="0"/>
        <w:jc w:val="thaiDistribute"/>
        <w:rPr>
          <w:rFonts w:ascii="Angsana New" w:hAnsi="Angsana New"/>
          <w:sz w:val="32"/>
          <w:szCs w:val="32"/>
        </w:rPr>
        <w:sectPr w:rsidR="00E522AE" w:rsidSect="00E522AE">
          <w:headerReference w:type="default" r:id="rId11"/>
          <w:pgSz w:w="11909" w:h="16834" w:code="9"/>
          <w:pgMar w:top="1440" w:right="1224" w:bottom="720" w:left="1440" w:header="864" w:footer="432" w:gutter="0"/>
          <w:pgNumType w:fmt="numberInDash" w:start="1"/>
          <w:cols w:space="720"/>
          <w:docGrid w:linePitch="360"/>
        </w:sectPr>
      </w:pPr>
    </w:p>
    <w:p w14:paraId="16E42878" w14:textId="5556701A" w:rsidR="00090054" w:rsidRDefault="00E420C8" w:rsidP="00E522AE">
      <w:pPr>
        <w:pStyle w:val="ListParagraph"/>
        <w:ind w:left="1267" w:hanging="7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420C8">
        <w:rPr>
          <w:rFonts w:ascii="Angsana New" w:hAnsi="Angsana New"/>
          <w:sz w:val="32"/>
          <w:szCs w:val="32"/>
        </w:rPr>
        <w:lastRenderedPageBreak/>
        <w:t>2</w:t>
      </w:r>
      <w:r w:rsidR="00B17DA8">
        <w:rPr>
          <w:rFonts w:ascii="Angsana New" w:hAnsi="Angsana New"/>
          <w:sz w:val="32"/>
          <w:szCs w:val="32"/>
        </w:rPr>
        <w:t>.</w:t>
      </w:r>
      <w:r w:rsidRPr="00E420C8">
        <w:rPr>
          <w:rFonts w:ascii="Angsana New" w:hAnsi="Angsana New"/>
          <w:sz w:val="32"/>
          <w:szCs w:val="32"/>
        </w:rPr>
        <w:t>4</w:t>
      </w:r>
      <w:r w:rsidR="00B17DA8">
        <w:rPr>
          <w:rFonts w:ascii="Angsana New" w:hAnsi="Angsana New"/>
          <w:sz w:val="32"/>
          <w:szCs w:val="32"/>
        </w:rPr>
        <w:tab/>
      </w:r>
      <w:r w:rsidR="00B17DA8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</w:t>
      </w:r>
      <w:r w:rsidR="00375614">
        <w:rPr>
          <w:rFonts w:ascii="Angsana New" w:hAnsi="Angsana New"/>
          <w:sz w:val="32"/>
          <w:szCs w:val="32"/>
          <w:cs/>
        </w:rPr>
        <w:t>งวด</w:t>
      </w:r>
      <w:r w:rsidR="00B17DA8">
        <w:rPr>
          <w:rFonts w:ascii="Angsana New" w:hAnsi="Angsana New"/>
          <w:sz w:val="32"/>
          <w:szCs w:val="32"/>
          <w:cs/>
        </w:rPr>
        <w:t>บัญชีปัจจุบัน</w:t>
      </w:r>
    </w:p>
    <w:p w14:paraId="475BADE2" w14:textId="77777777" w:rsidR="00090054" w:rsidRDefault="00090054" w:rsidP="00106DD7">
      <w:pPr>
        <w:pStyle w:val="ListParagraph"/>
        <w:ind w:left="1267" w:hanging="720"/>
        <w:contextualSpacing w:val="0"/>
        <w:jc w:val="thaiDistribute"/>
        <w:rPr>
          <w:rFonts w:ascii="Angsana New" w:hAnsi="Angsana New"/>
          <w:sz w:val="6"/>
          <w:szCs w:val="6"/>
        </w:rPr>
      </w:pPr>
    </w:p>
    <w:p w14:paraId="58232B07" w14:textId="6170A6DF" w:rsidR="00A91ADB" w:rsidRDefault="00A91ADB" w:rsidP="00106DD7">
      <w:pPr>
        <w:spacing w:before="120" w:after="12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ในระหว่างปี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E420C8" w:rsidRPr="00E420C8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 มกราคม </w:t>
      </w:r>
      <w:r w:rsidR="00E420C8" w:rsidRPr="00E420C8"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 </w:t>
      </w:r>
    </w:p>
    <w:p w14:paraId="6349E76A" w14:textId="2C113B40" w:rsidR="00933918" w:rsidRDefault="00933918" w:rsidP="00E522AE">
      <w:pPr>
        <w:spacing w:before="120" w:after="120"/>
        <w:ind w:left="1440" w:hanging="17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  <w:t xml:space="preserve">มาตรฐานการบัญชี ฉบับที่ </w:t>
      </w:r>
      <w:r w:rsidR="00E420C8" w:rsidRPr="00E420C8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 เรื่อง การนำเสนองบการเงิน แก้ไขเพิ่มเติมเรื่องการจัดประเภทหนี้สินเป็นรายการหมุนเวียนหรือไม่หมุนเวียน และเพิ่มข้อกำหนดเกี่ยวกับหนี้สินไม่หมุนเวียนที่ต้องดำรงสถานะ</w:t>
      </w:r>
    </w:p>
    <w:p w14:paraId="253FB5F6" w14:textId="297C3A89" w:rsidR="00933918" w:rsidRDefault="00933918" w:rsidP="00E522AE">
      <w:pPr>
        <w:spacing w:before="120" w:after="120"/>
        <w:ind w:left="1440" w:hanging="17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  <w:t xml:space="preserve">มาตรฐานการบัญชี ฉบับที่ </w:t>
      </w:r>
      <w:r w:rsidR="00E420C8" w:rsidRPr="00E420C8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E420C8" w:rsidRPr="00E420C8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  <w:cs/>
        </w:rPr>
        <w:t xml:space="preserve"> เรื่อง การเปิดเผยข้อมูลเครื่องมือทางการเงิน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</w:p>
    <w:p w14:paraId="183459CA" w14:textId="29D71D60" w:rsidR="00933918" w:rsidRDefault="00933918" w:rsidP="00E522AE">
      <w:pPr>
        <w:spacing w:before="120" w:after="120"/>
        <w:ind w:left="1440" w:hanging="17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="00E420C8" w:rsidRPr="00E420C8"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/>
          <w:sz w:val="32"/>
          <w:szCs w:val="32"/>
          <w:cs/>
        </w:rPr>
        <w:t xml:space="preserve"> เรื่อง สัญญาเช่า เพิ่มข้อกำหนดการวัดมูลค่าภายหลังสำหรับรายการการขายและเช่ากลับคืน</w:t>
      </w:r>
    </w:p>
    <w:p w14:paraId="2D00ECA1" w14:textId="7C27B413" w:rsidR="00960026" w:rsidRDefault="00960026" w:rsidP="00106DD7">
      <w:pPr>
        <w:tabs>
          <w:tab w:val="left" w:pos="1260"/>
        </w:tabs>
        <w:spacing w:before="240"/>
        <w:ind w:left="1260" w:firstLine="3"/>
        <w:jc w:val="thaiDistribute"/>
        <w:rPr>
          <w:rFonts w:ascii="Angsana New" w:eastAsia="Times New Roman" w:hAnsi="Angsana New"/>
          <w:sz w:val="32"/>
          <w:szCs w:val="32"/>
        </w:rPr>
      </w:pPr>
      <w:r>
        <w:rPr>
          <w:rFonts w:ascii="Angsana New" w:eastAsia="Times New Roman" w:hAnsi="Angsana New"/>
          <w:sz w:val="32"/>
          <w:szCs w:val="32"/>
          <w:cs/>
          <w:lang w:val="en-GB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>
        <w:rPr>
          <w:rFonts w:ascii="Angsana New" w:eastAsia="Times New Roman" w:hAnsi="Angsana New"/>
          <w:sz w:val="32"/>
          <w:szCs w:val="32"/>
        </w:rPr>
        <w:t xml:space="preserve"> </w:t>
      </w:r>
    </w:p>
    <w:p w14:paraId="61BE48E8" w14:textId="4459CF31" w:rsidR="001B1052" w:rsidRDefault="00E420C8" w:rsidP="00106DD7">
      <w:pPr>
        <w:pStyle w:val="ListParagraph"/>
        <w:spacing w:before="240"/>
        <w:ind w:left="1267" w:hanging="7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420C8">
        <w:rPr>
          <w:rFonts w:ascii="Angsana New" w:hAnsi="Angsana New"/>
          <w:sz w:val="32"/>
          <w:szCs w:val="32"/>
        </w:rPr>
        <w:t>2</w:t>
      </w:r>
      <w:r w:rsidR="00B97827">
        <w:rPr>
          <w:rFonts w:ascii="Angsana New" w:hAnsi="Angsana New"/>
          <w:sz w:val="32"/>
          <w:szCs w:val="32"/>
        </w:rPr>
        <w:t>.</w:t>
      </w:r>
      <w:r w:rsidRPr="00E420C8">
        <w:rPr>
          <w:rFonts w:ascii="Angsana New" w:hAnsi="Angsana New"/>
          <w:sz w:val="32"/>
          <w:szCs w:val="32"/>
        </w:rPr>
        <w:t>5</w:t>
      </w:r>
      <w:r w:rsidR="00B97827">
        <w:rPr>
          <w:rFonts w:ascii="Angsana New" w:hAnsi="Angsana New"/>
          <w:sz w:val="32"/>
          <w:szCs w:val="32"/>
        </w:rPr>
        <w:tab/>
      </w:r>
      <w:r w:rsidR="00B97827">
        <w:rPr>
          <w:rFonts w:ascii="Angsana New" w:hAnsi="Angsana New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48B38F57" w14:textId="77777777" w:rsidR="0068625B" w:rsidRDefault="0068625B" w:rsidP="00106DD7">
      <w:pPr>
        <w:spacing w:after="200"/>
        <w:ind w:left="1267"/>
        <w:jc w:val="thaiDistribute"/>
        <w:rPr>
          <w:rFonts w:ascii="Angsana New" w:hAnsi="Angsana New"/>
          <w:sz w:val="2"/>
          <w:szCs w:val="2"/>
        </w:rPr>
      </w:pPr>
    </w:p>
    <w:p w14:paraId="34AC611A" w14:textId="41D95A78" w:rsidR="00F91E08" w:rsidRDefault="0004544B" w:rsidP="00106DD7">
      <w:pPr>
        <w:spacing w:after="20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มาตรฐานการรายงานทางการเงินฉบับที่มีการปรับปรุงได้ประกาศในราชกิจจานุเบกษาแล้ว โดยจะมีผลบังคับใช้สำหรับงบการเงินที่มีรอบระยะเวลาบัญชีที่เริ่ม ณ หรือหลังวันที่ </w:t>
      </w:r>
      <w:r w:rsidR="00E420C8" w:rsidRPr="00E420C8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 มกราคม </w:t>
      </w:r>
      <w:r w:rsidR="00E420C8" w:rsidRPr="00E420C8">
        <w:rPr>
          <w:rFonts w:ascii="Angsana New" w:hAnsi="Angsana New"/>
          <w:sz w:val="32"/>
          <w:szCs w:val="32"/>
        </w:rPr>
        <w:t>2569</w:t>
      </w:r>
      <w:r>
        <w:rPr>
          <w:rFonts w:ascii="Angsana New" w:hAnsi="Angsana New"/>
          <w:sz w:val="32"/>
          <w:szCs w:val="32"/>
          <w:cs/>
        </w:rPr>
        <w:t xml:space="preserve"> เป็นต้นไป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ดังนี</w:t>
      </w:r>
      <w:r w:rsidR="00EB69EC">
        <w:rPr>
          <w:rFonts w:ascii="Angsana New" w:hAnsi="Angsana New"/>
          <w:sz w:val="32"/>
          <w:szCs w:val="32"/>
          <w:cs/>
        </w:rPr>
        <w:t>้</w:t>
      </w:r>
    </w:p>
    <w:p w14:paraId="365ED57D" w14:textId="3A85AAE3" w:rsidR="0004544B" w:rsidRDefault="00E522AE" w:rsidP="00E522AE">
      <w:pPr>
        <w:spacing w:after="200"/>
        <w:ind w:left="12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04544B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การแก้ไขมาตรฐานการบัญชี ฉบับที่ </w:t>
      </w:r>
      <w:r w:rsidR="00E420C8" w:rsidRPr="00E420C8">
        <w:rPr>
          <w:rFonts w:ascii="Angsana New" w:hAnsi="Angsana New"/>
          <w:b/>
          <w:bCs/>
          <w:sz w:val="32"/>
          <w:szCs w:val="32"/>
        </w:rPr>
        <w:t>21</w:t>
      </w:r>
      <w:r w:rsidR="0004544B">
        <w:rPr>
          <w:rFonts w:ascii="Angsana New" w:hAnsi="Angsana New"/>
          <w:b/>
          <w:bCs/>
          <w:sz w:val="32"/>
          <w:szCs w:val="32"/>
          <w:cs/>
        </w:rPr>
        <w:t xml:space="preserve"> เรื่อง ผลกระทบจากการเปลี่ยนแปลงของอัตราแลกเปลี่ยนเงินตราต่างประเทศ </w:t>
      </w:r>
      <w:r w:rsidR="0004544B">
        <w:rPr>
          <w:rFonts w:ascii="Angsana New" w:hAnsi="Angsana New"/>
          <w:b/>
          <w:bCs/>
          <w:sz w:val="32"/>
          <w:szCs w:val="32"/>
        </w:rPr>
        <w:t xml:space="preserve">- </w:t>
      </w:r>
      <w:r w:rsidR="0004544B">
        <w:rPr>
          <w:rFonts w:ascii="Angsana New" w:hAnsi="Angsana New"/>
          <w:b/>
          <w:bCs/>
          <w:sz w:val="32"/>
          <w:szCs w:val="32"/>
          <w:cs/>
        </w:rPr>
        <w:t>การขาดความสามารถแลกเปลี่ยน</w:t>
      </w:r>
    </w:p>
    <w:p w14:paraId="6F30DF9E" w14:textId="59F73FC5" w:rsidR="0004544B" w:rsidRDefault="0004544B" w:rsidP="00106DD7">
      <w:pPr>
        <w:spacing w:before="120"/>
        <w:ind w:left="12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การแก้ไขนี้เพื่อ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 การแก้ไขนี้มีผลบังคับใช้สำหรับรอบระยะเวลารายงานประจำปีที่เริ่ม ณ หรือหลังวันที่ </w:t>
      </w:r>
      <w:r w:rsidR="00E420C8" w:rsidRPr="00E420C8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 มกราคม </w:t>
      </w:r>
      <w:r w:rsidR="00E420C8" w:rsidRPr="00E420C8">
        <w:rPr>
          <w:rFonts w:ascii="Angsana New" w:hAnsi="Angsana New"/>
          <w:sz w:val="32"/>
          <w:szCs w:val="32"/>
        </w:rPr>
        <w:t>2569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เป็นต้นไป ทั้งนี้ อนุญาตให้กิจการถือปฏิบัติได้ก่อนวันบังคับใช้ โดยการถือปฏิบัติกรณีการขาดความสามารถแลกเปลี่ยนนี้ กิจการต้องไม่ปรับย้อนหลังข้อมูลเปรียบเทียบ แต่ให้ปฏิบัติตามข้อกำหนดการเปลี่ยนผ่านที่กำหนดไว้ในมาตรฐานการบัญชี ฉบับที่ </w:t>
      </w:r>
      <w:r w:rsidR="00E420C8" w:rsidRPr="00E420C8">
        <w:rPr>
          <w:rFonts w:ascii="Angsana New" w:hAnsi="Angsana New"/>
          <w:sz w:val="32"/>
          <w:szCs w:val="32"/>
        </w:rPr>
        <w:t>21</w:t>
      </w:r>
    </w:p>
    <w:p w14:paraId="19F65AA6" w14:textId="5B219E3D" w:rsidR="00CB22BD" w:rsidRDefault="00CB22BD" w:rsidP="00106DD7">
      <w:pPr>
        <w:spacing w:before="24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ผู้บริหารของบริษัทจะนำมาตรฐานการรายงานทางการเงินที่เกี่ยวข้องมาเริ่มถือปฏิบัติกับ</w:t>
      </w:r>
      <w:r>
        <w:rPr>
          <w:rFonts w:ascii="Angsana New" w:hAnsi="Angsana New"/>
          <w:sz w:val="32"/>
          <w:szCs w:val="32"/>
        </w:rPr>
        <w:br/>
      </w:r>
      <w:r>
        <w:rPr>
          <w:rFonts w:ascii="Angsana New" w:hAnsi="Angsana New"/>
          <w:sz w:val="32"/>
          <w:szCs w:val="32"/>
          <w:cs/>
        </w:rPr>
        <w:t>งบการเงินของบริษัทเมื่อมาตรฐานการรายงานทางการเงินดังกล่าวมีผลบังคับใช้ โดยผู้บริหารของ</w:t>
      </w:r>
      <w:r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EB69EC">
        <w:rPr>
          <w:rFonts w:ascii="Angsana New" w:hAnsi="Angsana New"/>
          <w:color w:val="000000"/>
          <w:sz w:val="32"/>
          <w:szCs w:val="32"/>
          <w:cs/>
        </w:rPr>
        <w:t>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="00EB69EC">
        <w:rPr>
          <w:rFonts w:ascii="Angsana New" w:hAnsi="Angsana New"/>
          <w:sz w:val="32"/>
          <w:szCs w:val="32"/>
          <w:cs/>
        </w:rPr>
        <w:t>ของ</w:t>
      </w:r>
      <w:r w:rsidR="00A86E2D">
        <w:rPr>
          <w:rFonts w:ascii="Angsana New" w:hAnsi="Angsana New"/>
          <w:sz w:val="32"/>
          <w:szCs w:val="32"/>
          <w:cs/>
        </w:rPr>
        <w:t>บริษัท ในงวดที่จะเริ่มถือปฏิบัติ</w:t>
      </w:r>
    </w:p>
    <w:p w14:paraId="2B4039FD" w14:textId="51783C47" w:rsidR="00D05F9A" w:rsidRDefault="00E420C8" w:rsidP="00106DD7">
      <w:pPr>
        <w:pStyle w:val="ListParagraph"/>
        <w:tabs>
          <w:tab w:val="left" w:pos="540"/>
        </w:tabs>
        <w:spacing w:before="360"/>
        <w:ind w:left="0"/>
        <w:contextualSpacing w:val="0"/>
        <w:rPr>
          <w:rFonts w:ascii="Angsana New" w:hAnsi="Angsana New"/>
          <w:b/>
          <w:bCs/>
          <w:sz w:val="32"/>
          <w:szCs w:val="32"/>
          <w:lang w:val="x-none"/>
        </w:rPr>
      </w:pPr>
      <w:r w:rsidRPr="00E420C8">
        <w:rPr>
          <w:rFonts w:ascii="Angsana New" w:hAnsi="Angsana New"/>
          <w:b/>
          <w:bCs/>
          <w:sz w:val="32"/>
          <w:szCs w:val="32"/>
        </w:rPr>
        <w:t>3</w:t>
      </w:r>
      <w:r w:rsidR="00D05F9A">
        <w:rPr>
          <w:rFonts w:ascii="Angsana New" w:hAnsi="Angsana New"/>
          <w:b/>
          <w:bCs/>
          <w:sz w:val="32"/>
          <w:szCs w:val="32"/>
          <w:cs/>
        </w:rPr>
        <w:t>.</w:t>
      </w:r>
      <w:r w:rsidR="00D05F9A">
        <w:rPr>
          <w:rFonts w:ascii="Angsana New" w:hAnsi="Angsana New"/>
          <w:b/>
          <w:bCs/>
          <w:sz w:val="32"/>
          <w:szCs w:val="32"/>
        </w:rPr>
        <w:tab/>
      </w:r>
      <w:r w:rsidR="00A23053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นโยบายการบัญชีที่มีสาระ</w:t>
      </w:r>
      <w:r w:rsidR="00A23053">
        <w:rPr>
          <w:rFonts w:ascii="Angsana New" w:eastAsia="Cordia New" w:hAnsi="Angsana New"/>
          <w:b/>
          <w:bCs/>
          <w:spacing w:val="2"/>
          <w:sz w:val="32"/>
          <w:szCs w:val="32"/>
          <w:cs/>
        </w:rPr>
        <w:t>สำคัญ</w:t>
      </w:r>
    </w:p>
    <w:p w14:paraId="6BB5136E" w14:textId="71CB9C8B" w:rsidR="00AA156B" w:rsidRDefault="00E420C8" w:rsidP="00106DD7">
      <w:pPr>
        <w:ind w:left="1260" w:hanging="720"/>
        <w:jc w:val="thaiDistribute"/>
        <w:rPr>
          <w:rFonts w:ascii="Angsana New" w:hAnsi="Angsana New"/>
          <w:sz w:val="32"/>
          <w:szCs w:val="32"/>
          <w:cs/>
        </w:rPr>
      </w:pPr>
      <w:r w:rsidRPr="00E420C8">
        <w:rPr>
          <w:rFonts w:ascii="Angsana New" w:hAnsi="Angsana New"/>
          <w:sz w:val="32"/>
          <w:szCs w:val="32"/>
        </w:rPr>
        <w:t>3</w:t>
      </w:r>
      <w:r w:rsidR="00D05F9A">
        <w:rPr>
          <w:rFonts w:ascii="Angsana New" w:hAnsi="Angsana New"/>
          <w:sz w:val="32"/>
          <w:szCs w:val="32"/>
        </w:rPr>
        <w:t>.</w:t>
      </w:r>
      <w:r w:rsidRPr="00E420C8">
        <w:rPr>
          <w:rFonts w:ascii="Angsana New" w:hAnsi="Angsana New"/>
          <w:sz w:val="32"/>
          <w:szCs w:val="32"/>
        </w:rPr>
        <w:t>1</w:t>
      </w:r>
      <w:r w:rsidR="00D05F9A">
        <w:rPr>
          <w:rFonts w:ascii="Angsana New" w:hAnsi="Angsana New"/>
          <w:sz w:val="32"/>
          <w:szCs w:val="32"/>
        </w:rPr>
        <w:tab/>
      </w:r>
      <w:r w:rsidR="00AA156B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1CB74904" w14:textId="08A01F79" w:rsidR="00593115" w:rsidRDefault="00AA156B" w:rsidP="00106DD7">
      <w:pPr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เงินสดในมือ เงินฝากธนาคารและสถาบันการเงิน</w:t>
      </w:r>
      <w:r>
        <w:rPr>
          <w:rFonts w:ascii="Angsana New" w:hAnsi="Angsana New"/>
          <w:spacing w:val="-4"/>
          <w:sz w:val="32"/>
          <w:szCs w:val="32"/>
          <w:cs/>
        </w:rPr>
        <w:t xml:space="preserve">ทุกประเภทที่มีระยะเวลาครบกำหนด </w:t>
      </w:r>
      <w:r w:rsidR="00E420C8" w:rsidRPr="00E420C8">
        <w:rPr>
          <w:rFonts w:ascii="Angsana New" w:hAnsi="Angsana New"/>
          <w:spacing w:val="-4"/>
          <w:sz w:val="32"/>
          <w:szCs w:val="32"/>
        </w:rPr>
        <w:t>3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เดือนหรือน้อยกว่านับแต่วันที่ได้มา ทั้งนี้ไม่รวมเงินฝากธนาคาร</w:t>
      </w:r>
      <w:r>
        <w:rPr>
          <w:rFonts w:ascii="Angsana New" w:hAnsi="Angsana New"/>
          <w:sz w:val="32"/>
          <w:szCs w:val="32"/>
          <w:cs/>
        </w:rPr>
        <w:t>ที่มีภาระผูกพัน (ถ้ามี)</w:t>
      </w:r>
    </w:p>
    <w:p w14:paraId="3E78E137" w14:textId="27D4BD20" w:rsidR="004965DD" w:rsidRDefault="00E420C8" w:rsidP="00106DD7">
      <w:pPr>
        <w:pStyle w:val="ListParagraph"/>
        <w:tabs>
          <w:tab w:val="left" w:pos="1260"/>
        </w:tabs>
        <w:spacing w:before="240"/>
        <w:ind w:left="0" w:right="-58" w:firstLine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420C8">
        <w:rPr>
          <w:rFonts w:ascii="Angsana New" w:hAnsi="Angsana New"/>
          <w:sz w:val="32"/>
          <w:szCs w:val="32"/>
        </w:rPr>
        <w:t>3</w:t>
      </w:r>
      <w:r w:rsidR="00AA156B">
        <w:rPr>
          <w:rFonts w:ascii="Angsana New" w:hAnsi="Angsana New"/>
          <w:sz w:val="32"/>
          <w:szCs w:val="32"/>
        </w:rPr>
        <w:t>.</w:t>
      </w:r>
      <w:r w:rsidRPr="00E420C8">
        <w:rPr>
          <w:rFonts w:ascii="Angsana New" w:hAnsi="Angsana New"/>
          <w:sz w:val="32"/>
          <w:szCs w:val="32"/>
        </w:rPr>
        <w:t>2</w:t>
      </w:r>
      <w:r w:rsidR="00AA156B">
        <w:rPr>
          <w:rFonts w:ascii="Angsana New" w:hAnsi="Angsana New"/>
          <w:sz w:val="32"/>
          <w:szCs w:val="32"/>
        </w:rPr>
        <w:tab/>
      </w:r>
      <w:r w:rsidR="004965DD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="0093661D">
        <w:rPr>
          <w:rFonts w:ascii="Angsana New" w:hAnsi="Angsana New"/>
          <w:sz w:val="32"/>
          <w:szCs w:val="32"/>
          <w:cs/>
        </w:rPr>
        <w:t>หมุนเวียน</w:t>
      </w:r>
      <w:r w:rsidR="004965DD">
        <w:rPr>
          <w:rFonts w:ascii="Angsana New" w:hAnsi="Angsana New"/>
          <w:sz w:val="32"/>
          <w:szCs w:val="32"/>
          <w:cs/>
        </w:rPr>
        <w:t>อื่น</w:t>
      </w:r>
    </w:p>
    <w:p w14:paraId="3E64CEC0" w14:textId="6D356B39" w:rsidR="0093661D" w:rsidRDefault="004965DD" w:rsidP="00106DD7">
      <w:pPr>
        <w:ind w:left="1267"/>
        <w:jc w:val="thaiDistribute"/>
        <w:rPr>
          <w:rFonts w:ascii="Angsana New" w:hAnsi="Angsana New"/>
          <w:spacing w:val="-12"/>
          <w:sz w:val="32"/>
          <w:szCs w:val="32"/>
        </w:rPr>
      </w:pPr>
      <w:r>
        <w:rPr>
          <w:rFonts w:ascii="Angsana New" w:hAnsi="Angsana New"/>
          <w:spacing w:val="-12"/>
          <w:sz w:val="32"/>
          <w:szCs w:val="32"/>
          <w:cs/>
        </w:rPr>
        <w:t>ลูกหนี้การค้า</w:t>
      </w:r>
      <w:r w:rsidR="0093661D">
        <w:rPr>
          <w:rFonts w:ascii="Angsana New" w:hAnsi="Angsana New"/>
          <w:spacing w:val="-12"/>
          <w:sz w:val="32"/>
          <w:szCs w:val="32"/>
          <w:cs/>
        </w:rPr>
        <w:t>และลูกหนี้หมุนเวียนอื่นแสดงในราคาตามใบแจ้งหนี้หักค่าเผื่อผลขาดทุนด้านเครดิต</w:t>
      </w:r>
      <w:r w:rsidR="00032C7D">
        <w:rPr>
          <w:rFonts w:ascii="Angsana New" w:hAnsi="Angsana New"/>
          <w:spacing w:val="-12"/>
          <w:sz w:val="32"/>
          <w:szCs w:val="32"/>
        </w:rPr>
        <w:t xml:space="preserve">         </w:t>
      </w:r>
      <w:r w:rsidR="0093661D">
        <w:rPr>
          <w:rFonts w:ascii="Angsana New" w:hAnsi="Angsana New"/>
          <w:spacing w:val="-12"/>
          <w:sz w:val="32"/>
          <w:szCs w:val="32"/>
          <w:cs/>
        </w:rPr>
        <w:t>ที่คาดว่าจะเกิดขึ้น</w:t>
      </w:r>
    </w:p>
    <w:p w14:paraId="2871E922" w14:textId="51930CF8" w:rsidR="00034D84" w:rsidRDefault="0093661D" w:rsidP="00106DD7">
      <w:pPr>
        <w:spacing w:before="240"/>
        <w:ind w:left="12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="00E420C8" w:rsidRPr="00E420C8">
        <w:rPr>
          <w:rFonts w:ascii="Angsana New" w:hAnsi="Angsana New"/>
          <w:spacing w:val="-4"/>
          <w:sz w:val="32"/>
          <w:szCs w:val="32"/>
        </w:rPr>
        <w:t>3</w:t>
      </w:r>
      <w:r>
        <w:rPr>
          <w:rFonts w:ascii="Angsana New" w:hAnsi="Angsana New"/>
          <w:spacing w:val="-4"/>
          <w:sz w:val="32"/>
          <w:szCs w:val="32"/>
        </w:rPr>
        <w:t>.</w:t>
      </w:r>
      <w:r w:rsidR="00E420C8" w:rsidRPr="00E420C8">
        <w:rPr>
          <w:rFonts w:ascii="Angsana New" w:hAnsi="Angsana New"/>
          <w:spacing w:val="-4"/>
          <w:sz w:val="32"/>
          <w:szCs w:val="32"/>
        </w:rPr>
        <w:t>4</w:t>
      </w:r>
    </w:p>
    <w:p w14:paraId="0A5A1348" w14:textId="0E9D63F4" w:rsidR="00C72A50" w:rsidRDefault="00E420C8" w:rsidP="00106DD7">
      <w:pPr>
        <w:pStyle w:val="ListParagraph"/>
        <w:tabs>
          <w:tab w:val="left" w:pos="1260"/>
        </w:tabs>
        <w:spacing w:before="240"/>
        <w:ind w:left="0" w:right="-58" w:firstLine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E420C8">
        <w:rPr>
          <w:rFonts w:ascii="Angsana New" w:hAnsi="Angsana New"/>
          <w:sz w:val="32"/>
          <w:szCs w:val="32"/>
        </w:rPr>
        <w:t>3</w:t>
      </w:r>
      <w:r w:rsidR="00C72A50">
        <w:rPr>
          <w:rFonts w:ascii="Angsana New" w:hAnsi="Angsana New"/>
          <w:sz w:val="32"/>
          <w:szCs w:val="32"/>
          <w:cs/>
        </w:rPr>
        <w:t>.</w:t>
      </w:r>
      <w:r w:rsidRPr="00E420C8">
        <w:rPr>
          <w:rFonts w:ascii="Angsana New" w:hAnsi="Angsana New"/>
          <w:sz w:val="32"/>
          <w:szCs w:val="32"/>
        </w:rPr>
        <w:t>3</w:t>
      </w:r>
      <w:r w:rsidR="00C72A50">
        <w:rPr>
          <w:rFonts w:ascii="Angsana New" w:hAnsi="Angsana New"/>
          <w:sz w:val="32"/>
          <w:szCs w:val="32"/>
          <w:cs/>
        </w:rPr>
        <w:tab/>
        <w:t>สินค้าคงเหลือ</w:t>
      </w:r>
    </w:p>
    <w:p w14:paraId="3CA26741" w14:textId="681246F4" w:rsidR="00E522AE" w:rsidRDefault="00C60A6D" w:rsidP="00106DD7">
      <w:pPr>
        <w:ind w:left="1260"/>
        <w:jc w:val="thaiDistribute"/>
        <w:rPr>
          <w:rFonts w:ascii="Angsana New" w:hAnsi="Angsana New"/>
          <w:spacing w:val="-8"/>
          <w:sz w:val="32"/>
          <w:szCs w:val="32"/>
          <w:cs/>
        </w:rPr>
      </w:pPr>
      <w:r>
        <w:rPr>
          <w:rFonts w:ascii="Angsana New" w:hAnsi="Angsana New"/>
          <w:spacing w:val="-8"/>
          <w:sz w:val="32"/>
          <w:szCs w:val="32"/>
          <w:cs/>
        </w:rPr>
        <w:t xml:space="preserve">สินค้าคงเหลือแสดงในราคาทุนหรือมูลค่าสุทธิที่จะได้รับแล้วแต่ราคาใดจะต่ำกว่า  </w:t>
      </w:r>
    </w:p>
    <w:p w14:paraId="3D6007FF" w14:textId="7A54BD0E" w:rsidR="007D7654" w:rsidRDefault="00E522AE" w:rsidP="00E522AE">
      <w:pPr>
        <w:ind w:left="12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  <w:cs/>
        </w:rPr>
        <w:br w:type="page"/>
      </w:r>
      <w:r w:rsidR="007D7654">
        <w:rPr>
          <w:rFonts w:ascii="Angsana New" w:hAnsi="Angsana New"/>
          <w:spacing w:val="-4"/>
          <w:sz w:val="32"/>
          <w:szCs w:val="32"/>
          <w:cs/>
        </w:rPr>
        <w:lastRenderedPageBreak/>
        <w:t>ต้นทุนของสินค้า</w:t>
      </w:r>
      <w:r w:rsidR="007D7654">
        <w:rPr>
          <w:rFonts w:ascii="Angsana New" w:hAnsi="Angsana New"/>
          <w:spacing w:val="-8"/>
          <w:sz w:val="32"/>
          <w:szCs w:val="32"/>
          <w:cs/>
        </w:rPr>
        <w:t>คงเหลือ</w:t>
      </w:r>
      <w:r w:rsidR="007D7654">
        <w:rPr>
          <w:rFonts w:ascii="Angsana New" w:hAnsi="Angsana New"/>
          <w:spacing w:val="-4"/>
          <w:sz w:val="32"/>
          <w:szCs w:val="32"/>
          <w:cs/>
        </w:rPr>
        <w:t>คำนวณโดยใช้วิธีเข้าก่อนออกก่อน ต้นทุน</w:t>
      </w:r>
      <w:r w:rsidR="007D7654">
        <w:rPr>
          <w:rFonts w:ascii="Angsana New" w:hAnsi="Angsana New"/>
          <w:sz w:val="32"/>
          <w:szCs w:val="32"/>
          <w:cs/>
        </w:rPr>
        <w:t>สินค้าคงเหลือประกอบด้วยต้นทุนในการซื้อ หักด้วยส่วนลดการค้า เงินที่ได้รับคืนและรายการอื่น ๆ</w:t>
      </w:r>
      <w:r w:rsidR="007D7654">
        <w:rPr>
          <w:rFonts w:ascii="Angsana New" w:hAnsi="Angsana New"/>
          <w:spacing w:val="-4"/>
          <w:sz w:val="32"/>
          <w:szCs w:val="32"/>
        </w:rPr>
        <w:t xml:space="preserve"> </w:t>
      </w:r>
      <w:r w:rsidR="007D7654">
        <w:rPr>
          <w:rFonts w:ascii="Angsana New" w:hAnsi="Angsana New"/>
          <w:spacing w:val="-4"/>
          <w:sz w:val="32"/>
          <w:szCs w:val="32"/>
          <w:cs/>
        </w:rPr>
        <w:t>ที่คล้ายคลึงกัน</w:t>
      </w:r>
      <w:r w:rsidR="007D7654">
        <w:rPr>
          <w:rFonts w:ascii="Angsana New" w:hAnsi="Angsana New"/>
          <w:spacing w:val="-4"/>
          <w:sz w:val="32"/>
          <w:szCs w:val="32"/>
        </w:rPr>
        <w:t xml:space="preserve"> </w:t>
      </w:r>
      <w:r w:rsidR="007D7654">
        <w:rPr>
          <w:rFonts w:ascii="Angsana New" w:hAnsi="Angsana New"/>
          <w:spacing w:val="-4"/>
          <w:sz w:val="32"/>
          <w:szCs w:val="32"/>
          <w:cs/>
        </w:rPr>
        <w:t>ต้นทุนอื่นเพื่อให้สินค้าอยู่ในสถานที่และสภาพปัจจุบัน</w:t>
      </w:r>
      <w:r w:rsidR="007D7654">
        <w:rPr>
          <w:rFonts w:ascii="Angsana New" w:hAnsi="Angsana New"/>
          <w:sz w:val="32"/>
          <w:szCs w:val="32"/>
          <w:cs/>
        </w:rPr>
        <w:t xml:space="preserve"> </w:t>
      </w:r>
    </w:p>
    <w:p w14:paraId="55BF278B" w14:textId="77777777" w:rsidR="00F231BB" w:rsidRDefault="00F231BB" w:rsidP="00106DD7">
      <w:pPr>
        <w:ind w:left="1267"/>
        <w:jc w:val="thaiDistribute"/>
        <w:rPr>
          <w:rFonts w:ascii="Angsana New" w:hAnsi="Angsana New"/>
          <w:spacing w:val="-6"/>
          <w:sz w:val="14"/>
          <w:szCs w:val="14"/>
        </w:rPr>
      </w:pPr>
    </w:p>
    <w:p w14:paraId="281FA43E" w14:textId="5176CDBA" w:rsidR="00C72A50" w:rsidRDefault="00305791" w:rsidP="00106DD7">
      <w:pPr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t>มูลค่าสุทธิที่จะได้รับเป็นการ</w:t>
      </w:r>
      <w:r>
        <w:rPr>
          <w:rFonts w:ascii="Angsana New" w:hAnsi="Angsana New"/>
          <w:spacing w:val="-4"/>
          <w:sz w:val="32"/>
          <w:szCs w:val="32"/>
          <w:cs/>
        </w:rPr>
        <w:t>ประมาณ</w:t>
      </w:r>
      <w:r>
        <w:rPr>
          <w:rFonts w:ascii="Angsana New" w:hAnsi="Angsana New"/>
          <w:spacing w:val="-6"/>
          <w:sz w:val="32"/>
          <w:szCs w:val="32"/>
          <w:cs/>
        </w:rPr>
        <w:t>ราคาที่จะขายได้จากการดำเนินธุรกิจปกติหักด้วยค่าใช้จ่าย</w:t>
      </w:r>
      <w:r w:rsidR="000F0E36">
        <w:rPr>
          <w:rFonts w:ascii="Angsana New" w:hAnsi="Angsana New"/>
          <w:spacing w:val="-6"/>
          <w:sz w:val="32"/>
          <w:szCs w:val="32"/>
        </w:rPr>
        <w:br/>
      </w:r>
      <w:r>
        <w:rPr>
          <w:rFonts w:ascii="Angsana New" w:hAnsi="Angsana New"/>
          <w:spacing w:val="-6"/>
          <w:sz w:val="32"/>
          <w:szCs w:val="32"/>
          <w:cs/>
        </w:rPr>
        <w:t>ที่จำเป็นโดยประมาณในการขาย</w:t>
      </w:r>
    </w:p>
    <w:p w14:paraId="60ECB9DC" w14:textId="104208DC" w:rsidR="00540FAD" w:rsidRDefault="00305791" w:rsidP="00106DD7">
      <w:pPr>
        <w:spacing w:before="24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ค่าเผื่อการลดมูลค่าสินค้าคงเหลือ ประกอบด้วย ค่าเผื่อสินค้าล้าสมัยและเคลื่อนไหวช้า และการปรับลดราคาทุนให้เป็นมูลค่าสุทธิที่จะได้รับ</w:t>
      </w:r>
    </w:p>
    <w:p w14:paraId="74A316DE" w14:textId="7C76BEF4" w:rsidR="00D37C0D" w:rsidRDefault="00E420C8" w:rsidP="00106DD7">
      <w:pPr>
        <w:pStyle w:val="ListParagraph"/>
        <w:tabs>
          <w:tab w:val="left" w:pos="1260"/>
        </w:tabs>
        <w:spacing w:before="240"/>
        <w:ind w:left="0" w:right="-58" w:firstLine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E420C8">
        <w:rPr>
          <w:rFonts w:ascii="Angsana New" w:hAnsi="Angsana New"/>
          <w:sz w:val="32"/>
          <w:szCs w:val="32"/>
        </w:rPr>
        <w:t>3</w:t>
      </w:r>
      <w:r w:rsidR="00A66BDF">
        <w:rPr>
          <w:rFonts w:ascii="Angsana New" w:hAnsi="Angsana New"/>
          <w:sz w:val="32"/>
          <w:szCs w:val="32"/>
        </w:rPr>
        <w:t>.</w:t>
      </w:r>
      <w:r w:rsidRPr="00E420C8">
        <w:rPr>
          <w:rFonts w:ascii="Angsana New" w:hAnsi="Angsana New"/>
          <w:sz w:val="32"/>
          <w:szCs w:val="32"/>
        </w:rPr>
        <w:t>4</w:t>
      </w:r>
      <w:r w:rsidR="00D37C0D">
        <w:rPr>
          <w:rFonts w:ascii="Angsana New" w:hAnsi="Angsana New"/>
          <w:sz w:val="32"/>
          <w:szCs w:val="32"/>
        </w:rPr>
        <w:tab/>
      </w:r>
      <w:r w:rsidR="00D37C0D">
        <w:rPr>
          <w:rFonts w:ascii="Angsana New" w:hAnsi="Angsana New"/>
          <w:sz w:val="32"/>
          <w:szCs w:val="32"/>
          <w:cs/>
        </w:rPr>
        <w:t>เครื่องมือทางการเงิน</w:t>
      </w:r>
    </w:p>
    <w:p w14:paraId="2FB13CB5" w14:textId="4CB87A42" w:rsidR="00D37C0D" w:rsidRDefault="00D37C0D" w:rsidP="00106DD7">
      <w:pPr>
        <w:ind w:left="12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สินทรัพย์ทางการเงินและหนี้สินทางการเงินรับรู้ในงบฐานะการเงินของบริษัท เมื่อบริษัทเป็นคู่สัญญาตามข้อกำหนดของสัญญาของเครื่องมือทางการเงิน</w:t>
      </w:r>
    </w:p>
    <w:p w14:paraId="3D72C18C" w14:textId="77777777" w:rsidR="005C5287" w:rsidRDefault="005C5287" w:rsidP="00106DD7">
      <w:pPr>
        <w:spacing w:before="24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สินทรัพย์ทางการเงินและหนี้สินทางการเงินรับรู้รายการเมื่อเริ่มแรกด้วยมูลค่ายุติธรรม ยกเว้น</w:t>
      </w:r>
      <w:r>
        <w:rPr>
          <w:rFonts w:ascii="Angsana New" w:hAnsi="Angsana New"/>
          <w:spacing w:val="-4"/>
          <w:sz w:val="32"/>
          <w:szCs w:val="32"/>
          <w:cs/>
        </w:rPr>
        <w:t>ลูกหนี้การค้าที่ไม่มีองค์ประกอบทางการเงินที่สำคัญซึ่งวัดมูลค่าด้วยราคาซื้อขาย ต้นทุนการทำรายการที่เกี่ยวข้องโดยตรงกับการซื้อ การออกตราสารสินทรัพย์ทางการเงินและหนี้สินทางการเงิน</w:t>
      </w:r>
      <w:r>
        <w:rPr>
          <w:rFonts w:ascii="Angsana New" w:hAnsi="Angsana New"/>
          <w:sz w:val="32"/>
          <w:szCs w:val="32"/>
          <w:cs/>
        </w:rPr>
        <w:t xml:space="preserve"> (นอกจากสินทรัพย์ทางการเงินและหนี้สินทางการเงินที่วัดมูลค่ายุติธรรมผ่านกำไรหรือขาดทุน) เพิ่มหรือหักจากมูลค่ายุติธรรมของสินทรัพย์ทางการเงินหรือหนี้สินทางการเงินตามความเหมาะสม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7677F0DF" w14:textId="77777777" w:rsidR="005C5287" w:rsidRDefault="005C5287" w:rsidP="00106DD7">
      <w:pPr>
        <w:spacing w:before="240"/>
        <w:ind w:left="12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</w:p>
    <w:p w14:paraId="7260931E" w14:textId="77777777" w:rsidR="005C5287" w:rsidRDefault="005C5287" w:rsidP="00106DD7">
      <w:pPr>
        <w:ind w:left="12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ในการซื้อหรือการขายสินทรัพย์ทางการเงินตามวิธีปกติ กิจการรับรู้และตัดรายการในวันซื้อขาย (</w:t>
      </w:r>
      <w:r>
        <w:rPr>
          <w:rFonts w:ascii="Angsana New" w:hAnsi="Angsana New"/>
          <w:sz w:val="32"/>
          <w:szCs w:val="32"/>
        </w:rPr>
        <w:t xml:space="preserve">trade date) </w:t>
      </w:r>
      <w:r>
        <w:rPr>
          <w:rFonts w:ascii="Angsana New" w:hAnsi="Angsana New"/>
          <w:sz w:val="32"/>
          <w:szCs w:val="32"/>
          <w:cs/>
        </w:rPr>
        <w:t>การซื้อหรือการขายตามวิธีปกติ คือ การซื้อหรือการขายสินทรัพย์ทางการเงินที่มีการส่งมอบสินทรัพย์ภายในระยะเวลาที่กำหนดขึ้นจากหลักเกณฑ์หรือวิธีปฏิบัติโดยทั่วไปของตลาดซื้อขายที่พิจารณา</w:t>
      </w:r>
    </w:p>
    <w:p w14:paraId="7DF8ECB1" w14:textId="77777777" w:rsidR="005C5287" w:rsidRDefault="005C5287" w:rsidP="00106DD7">
      <w:pPr>
        <w:spacing w:before="24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519D39D0" w14:textId="7F485849" w:rsidR="00FB598D" w:rsidRDefault="00E522AE" w:rsidP="00E522AE">
      <w:pPr>
        <w:ind w:left="126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FB598D">
        <w:rPr>
          <w:rFonts w:ascii="Angsana New" w:hAnsi="Angsana New"/>
          <w:i/>
          <w:iCs/>
          <w:sz w:val="32"/>
          <w:szCs w:val="32"/>
          <w:cs/>
        </w:rPr>
        <w:lastRenderedPageBreak/>
        <w:t>การจัดประเภทรายการของสินทรัพย์ทางการเงิน</w:t>
      </w:r>
    </w:p>
    <w:p w14:paraId="17BFAF9D" w14:textId="77777777" w:rsidR="00FB598D" w:rsidRDefault="00FB598D" w:rsidP="00106DD7">
      <w:pPr>
        <w:spacing w:before="240"/>
        <w:ind w:left="126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>สินทรัพย์ทางการเงินที่เข้าเงื่อนไขการวัดมูลค่าภายหลังด้วยราคาทุนตัดจำหน่าย</w:t>
      </w:r>
    </w:p>
    <w:p w14:paraId="2FC0E5B7" w14:textId="77777777" w:rsidR="00FB598D" w:rsidRDefault="00FB598D" w:rsidP="00106DD7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ind w:left="1710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1639627E" w14:textId="77777777" w:rsidR="00FB598D" w:rsidRDefault="00FB598D" w:rsidP="00106DD7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ind w:left="1710"/>
        <w:contextualSpacing w:val="0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74D6D60F" w14:textId="568A3978" w:rsidR="002F4089" w:rsidRDefault="002F4089" w:rsidP="00E522AE">
      <w:pPr>
        <w:spacing w:before="240"/>
        <w:ind w:left="547" w:firstLine="72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70DEFBED" w14:textId="77777777" w:rsidR="00102524" w:rsidRDefault="00102524" w:rsidP="00106DD7">
      <w:pPr>
        <w:spacing w:before="24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ินทรัพย์ทางการเงิน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สินทรัพย์ทางการเงิน โดยหลักฐานที่แสดงว่าสินทรัพย์ทางการเงินมีการด้อยค่าด้านเครดิตครอบคลุมถึงข้อมูลที่สังเกตได้จากเหตุการณ์ดังต่อไปนี้</w:t>
      </w:r>
    </w:p>
    <w:p w14:paraId="3573A451" w14:textId="77777777" w:rsidR="00102524" w:rsidRDefault="00102524" w:rsidP="00106DD7">
      <w:pPr>
        <w:numPr>
          <w:ilvl w:val="0"/>
          <w:numId w:val="24"/>
        </w:numPr>
        <w:spacing w:before="240"/>
        <w:ind w:left="191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การประสบปัญหาทางการเงินอย่างมีนัยสำคัญของผู้ออกหรือผู้กู้</w:t>
      </w:r>
    </w:p>
    <w:p w14:paraId="30737C96" w14:textId="77777777" w:rsidR="00102524" w:rsidRDefault="00102524" w:rsidP="00106DD7">
      <w:pPr>
        <w:numPr>
          <w:ilvl w:val="0"/>
          <w:numId w:val="24"/>
        </w:num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การละเมิดสัญญา เช่น การปฏิบัติผิดสัญญาหรือการค้างชำระเกินกำหนด </w:t>
      </w:r>
    </w:p>
    <w:p w14:paraId="597F5311" w14:textId="77777777" w:rsidR="00102524" w:rsidRDefault="00102524" w:rsidP="00106DD7">
      <w:pPr>
        <w:numPr>
          <w:ilvl w:val="0"/>
          <w:numId w:val="24"/>
        </w:num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มีความเป็นไปได้ค่อนข้างแน่ที่ผู้กู้จะล้มละลายหรือการปรับโครงสร้างทางการเงิน</w:t>
      </w:r>
    </w:p>
    <w:p w14:paraId="04A2A572" w14:textId="77777777" w:rsidR="00102524" w:rsidRDefault="00102524" w:rsidP="00106DD7">
      <w:pPr>
        <w:numPr>
          <w:ilvl w:val="0"/>
          <w:numId w:val="24"/>
        </w:num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การล่มสลายของตลาดซื้อขายคล่องของสินทรัพย์ทางการเงินเนื่องจากประสบปัญหาทางการเงิน</w:t>
      </w:r>
    </w:p>
    <w:p w14:paraId="6EB1B9F6" w14:textId="77777777" w:rsidR="00102524" w:rsidRDefault="00102524" w:rsidP="00106DD7">
      <w:pPr>
        <w:spacing w:before="24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บริษัทพิจารณาเหตุการณ์ผิดสัญญาสำหรับวัตถุประสงค์ในการบริหารความเสี่ยงด้านเครดิตภายใน เนื่องจากประสบการณ์ในอดีตบ่งชี้ว่าสินทรัพย์ทางการเงินที่เข้าเกณฑ์ข้อใดข้อหนึ่งต่อไปนี้มักจะไม่สามารถชำระคืนได้</w:t>
      </w:r>
    </w:p>
    <w:p w14:paraId="3338115F" w14:textId="77777777" w:rsidR="00102524" w:rsidRDefault="00102524" w:rsidP="00106DD7">
      <w:pPr>
        <w:numPr>
          <w:ilvl w:val="0"/>
          <w:numId w:val="24"/>
        </w:numPr>
        <w:spacing w:before="240"/>
        <w:ind w:left="191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เมื่อมีการละเมิดข้อกำหนดทางการเงินในสัญญาโดยลูกหนี้</w:t>
      </w:r>
    </w:p>
    <w:p w14:paraId="08FF3EDC" w14:textId="77777777" w:rsidR="00102524" w:rsidRDefault="00102524" w:rsidP="00106DD7">
      <w:pPr>
        <w:numPr>
          <w:ilvl w:val="0"/>
          <w:numId w:val="24"/>
        </w:num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ข้อมูลที่พัฒนาขึ้นภายในหรือได้รับจากแหล่งภายนอกบ่งชี้ว่าลูกหนี้ไม่น่าจะชำระคืนเงินให้เจ้าหนี้ ซึ่งรวมบริษัทได้เต็มจำนวน (โดยไม่คำนึงถึงหลักประกันใด ๆ ที่ถือโดยบริษัท)</w:t>
      </w:r>
    </w:p>
    <w:p w14:paraId="431B2D20" w14:textId="0A90D239" w:rsidR="00102524" w:rsidRDefault="00102524" w:rsidP="00106DD7">
      <w:pPr>
        <w:spacing w:before="24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โดยไม่คำนึงถึงการวิเคราะห์ข้างต้น บริษัทถือว่าการผิดสัญญาเกิดขึ้นเมื่อสินทรัพย์ทางการเงินเกินกำหนดชำระมากกว่า </w:t>
      </w:r>
      <w:r w:rsidR="00E420C8" w:rsidRPr="00E420C8">
        <w:rPr>
          <w:rFonts w:ascii="Angsana New" w:hAnsi="Angsana New"/>
          <w:sz w:val="32"/>
          <w:szCs w:val="32"/>
        </w:rPr>
        <w:t>365</w:t>
      </w:r>
      <w:r>
        <w:rPr>
          <w:rFonts w:ascii="Angsana New" w:hAnsi="Angsana New"/>
          <w:sz w:val="32"/>
          <w:szCs w:val="32"/>
          <w:cs/>
        </w:rPr>
        <w:t xml:space="preserve"> วัน เว้นแต่บริษัทจะมีข้อมูลที่มีความสมเหตุสมผลและสามารถ</w:t>
      </w:r>
      <w:r>
        <w:rPr>
          <w:rFonts w:ascii="Angsana New" w:hAnsi="Angsana New"/>
          <w:spacing w:val="-12"/>
          <w:sz w:val="32"/>
          <w:szCs w:val="32"/>
          <w:cs/>
        </w:rPr>
        <w:t>สนับสนุนได้ที่แสดงว่าการปฏิบัติผิดสัญญาในช่วงเวลาที่เกินกว่ากำหนดนั้นมีความเหมาะสม</w:t>
      </w:r>
      <w:r>
        <w:rPr>
          <w:rFonts w:ascii="Angsana New" w:hAnsi="Angsana New"/>
          <w:sz w:val="32"/>
          <w:szCs w:val="32"/>
          <w:cs/>
        </w:rPr>
        <w:t>มากกว่า</w:t>
      </w:r>
    </w:p>
    <w:p w14:paraId="2582A264" w14:textId="64FA599E" w:rsidR="00F257C1" w:rsidRDefault="00E522AE" w:rsidP="00E522AE">
      <w:pPr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6A605A">
        <w:rPr>
          <w:rFonts w:ascii="Angsana New" w:hAnsi="Angsana New"/>
          <w:sz w:val="32"/>
          <w:szCs w:val="32"/>
          <w:cs/>
        </w:rPr>
        <w:lastRenderedPageBreak/>
        <w:t>บริษัทรับรู้ค่าเผื่อผลขาดทุนสำหรับผลขาดทุนด้านเครดิตที่คาดว่าจะเกิดขึ้นกับ</w:t>
      </w:r>
      <w:r w:rsidR="00321A83">
        <w:rPr>
          <w:rFonts w:ascii="Angsana New" w:hAnsi="Angsana New"/>
          <w:sz w:val="32"/>
          <w:szCs w:val="32"/>
          <w:cs/>
        </w:rPr>
        <w:t>ลูกหนี้การค้า</w:t>
      </w:r>
      <w:r w:rsidR="00904574">
        <w:rPr>
          <w:rFonts w:ascii="Angsana New" w:hAnsi="Angsana New"/>
          <w:sz w:val="32"/>
          <w:szCs w:val="32"/>
          <w:cs/>
        </w:rPr>
        <w:t xml:space="preserve"> </w:t>
      </w:r>
      <w:r w:rsidR="001509D0">
        <w:rPr>
          <w:rFonts w:ascii="Angsana New" w:hAnsi="Angsana New"/>
          <w:sz w:val="32"/>
          <w:szCs w:val="32"/>
          <w:cs/>
        </w:rPr>
        <w:t>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65131031" w14:textId="74E1B78C" w:rsidR="006A605A" w:rsidRDefault="00321A83" w:rsidP="00E522AE">
      <w:pPr>
        <w:spacing w:before="240"/>
        <w:ind w:left="12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สำหรับลูกหนี้การค้า บริษัทได้ใช้วิธีการอย่างง่าย (</w:t>
      </w:r>
      <w:r>
        <w:rPr>
          <w:rFonts w:ascii="Angsana New" w:hAnsi="Angsana New"/>
          <w:sz w:val="32"/>
          <w:szCs w:val="32"/>
        </w:rPr>
        <w:t xml:space="preserve">Simplified Approach) </w:t>
      </w:r>
      <w:r>
        <w:rPr>
          <w:rFonts w:ascii="Angsana New" w:hAnsi="Angsana New"/>
          <w:sz w:val="32"/>
          <w:szCs w:val="32"/>
          <w:cs/>
        </w:rPr>
        <w:t>ตาม</w:t>
      </w:r>
      <w:r>
        <w:rPr>
          <w:rFonts w:ascii="Angsana New" w:hAnsi="Angsana New"/>
          <w:sz w:val="32"/>
          <w:szCs w:val="32"/>
        </w:rPr>
        <w:t xml:space="preserve"> TFRS </w:t>
      </w:r>
      <w:r w:rsidR="00E420C8" w:rsidRPr="00E420C8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เพื่อวัดมูลค่าผลขาดทุนด้านเครดิตที่คาดว่าจะเกิดขึ้นตลอดอายุ บริษัทพิจารณาผลขาดทุนด้านเครดิต</w:t>
      </w:r>
      <w:r w:rsidR="000F0E36">
        <w:rPr>
          <w:rFonts w:ascii="Angsana New" w:hAnsi="Angsana New"/>
          <w:sz w:val="32"/>
          <w:szCs w:val="32"/>
        </w:rPr>
        <w:br/>
      </w:r>
      <w:r>
        <w:rPr>
          <w:rFonts w:ascii="Angsana New" w:hAnsi="Angsana New"/>
          <w:spacing w:val="-4"/>
          <w:sz w:val="32"/>
          <w:szCs w:val="32"/>
          <w:cs/>
        </w:rPr>
        <w:t xml:space="preserve">ที่คาดว่าจะเกิดขึ้นจากรายการเหล่านี้โดยใช้ตารางการตั้งสำรองซึ่งประมาณการจากประสบการณ์การการขาดทุนด้านเครดิตในอดีต โดยพิจารณาจากสถานการณ์ที่เกินกำหนดชำระของลูกหนี้และปรับปรุงเพื่อให้สอดคล้องกับสภาพปัจจุบันและการประมาณการภาวะเศรษฐกิจในอนาคตตามความเหมาะสม </w:t>
      </w:r>
    </w:p>
    <w:p w14:paraId="27610709" w14:textId="3F22ACF9" w:rsidR="00B86FA8" w:rsidRDefault="00B86FA8" w:rsidP="00106DD7">
      <w:pPr>
        <w:spacing w:before="240"/>
        <w:ind w:left="126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>นโยบายการตัดรายการ</w:t>
      </w:r>
    </w:p>
    <w:p w14:paraId="5057B8F0" w14:textId="13EC9639" w:rsidR="00B86FA8" w:rsidRDefault="00B86FA8" w:rsidP="00106DD7">
      <w:pPr>
        <w:spacing w:before="240"/>
        <w:ind w:left="12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บริษัทตัดรายการสินทรัพย์ทางการเงินเมื่อมีข้อมูลที่บ่งชี้ว่าลูกหนี้มีปัญหาด้านการเงินอย่างร้ายแรงและไม่มีความเป็นไปได้ที่จะได้รับคืน เช่น เมื่อลูกหนี้อยู่ระหว่างชำระบัญชี หรือล้มละลาย หรืออยู่ในสถานการณ์ที่ลูกหนี้การค้ามีจำนวนเงินหนี้ค้างชำระเกินกว่า </w:t>
      </w:r>
      <w:r w:rsidR="00E420C8" w:rsidRPr="00E420C8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ปี แล้วแต่เหตุการณ์ใดจะเกิดขึ้นก่อน สินทรัพย์ทางการเงินที่ถูกตัดรายการอาจขึ้นอยู่กับวิธีการบังคับภายใต้กระบวนการทวงถามของบริษัท โดยใช้คำปรึกษาทางกฎหมายตามความเหมาะสม เงินที่ได้รับคืนรับรู้ในกำไรหรือขาดทุน</w:t>
      </w:r>
    </w:p>
    <w:p w14:paraId="505EB2C4" w14:textId="1E5B2DD9" w:rsidR="006A605A" w:rsidRDefault="006A605A" w:rsidP="00106DD7">
      <w:pPr>
        <w:spacing w:before="240"/>
        <w:ind w:left="12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หนี้สินทางการเงิน</w:t>
      </w:r>
    </w:p>
    <w:p w14:paraId="5BFCF267" w14:textId="50A7083E" w:rsidR="006A605A" w:rsidRDefault="006A605A" w:rsidP="00106DD7">
      <w:pPr>
        <w:spacing w:before="240"/>
        <w:ind w:left="12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</w:t>
      </w:r>
      <w:r w:rsidR="00F95D6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คือ</w:t>
      </w:r>
      <w:r w:rsidR="00F95D6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อัตราที่ใช้ในการคิดลดประมาณการเงินสดจ่ายในอนาคต (รวมถึงค่าธรรมเนียมทั้งหมด ซึ่งเป็นส่วนหนึ่งของอัตราดอกเบี้ยที่แท้จริง ต้นทุนการทำรายการ และส่วนเกินหรือส่วนลดมูลค่าอื่น</w:t>
      </w:r>
      <w:r w:rsidR="000F0E3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ๆ) ตลอดอายุที่คาดไว้ของหนี้สินทางการเงินหรือ (ตามความเหมาะสม) ระยะเวลาที่สั้นกว่า เพื่อให้ได้ราคาทุนตัดจำหน่ายของหนี้สินทางการเงิน</w:t>
      </w:r>
    </w:p>
    <w:p w14:paraId="11EC3429" w14:textId="22C90753" w:rsidR="00700ADC" w:rsidRDefault="00E522AE" w:rsidP="00E522AE">
      <w:pPr>
        <w:ind w:left="126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700ADC">
        <w:rPr>
          <w:rFonts w:ascii="Angsana New" w:hAnsi="Angsana New"/>
          <w:i/>
          <w:iCs/>
          <w:sz w:val="32"/>
          <w:szCs w:val="32"/>
          <w:cs/>
        </w:rPr>
        <w:lastRenderedPageBreak/>
        <w:t>การตัดรายการของหนี้สินทางการเงิน</w:t>
      </w:r>
    </w:p>
    <w:p w14:paraId="2D99BB19" w14:textId="77777777" w:rsidR="00700ADC" w:rsidRDefault="00700ADC" w:rsidP="00106DD7">
      <w:pPr>
        <w:spacing w:before="24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บริษัทตัดรายการหนี้สินทางการเงินเฉพาะเมื่อภาระผูกพันของบริษัทได้มีการปฏิบัติตามแล้ว ได้มีการยกเลิก หรือสิ้นสุด ผลแตกต่างระหว่างมูลค่าตามบัญชีของหนี้สินทางการเงินที่ตัดรายการและสิ่งตอบแทนที่จ่ายและค้างจ่ายรับรู้ในกำไรหรือขาดทุน</w:t>
      </w:r>
    </w:p>
    <w:p w14:paraId="7DAB7C61" w14:textId="7E8A0D50" w:rsidR="00161CF7" w:rsidRDefault="00E420C8" w:rsidP="00E522AE">
      <w:pPr>
        <w:tabs>
          <w:tab w:val="left" w:pos="1260"/>
        </w:tabs>
        <w:spacing w:before="240"/>
        <w:ind w:left="446" w:firstLine="86"/>
        <w:jc w:val="thaiDistribute"/>
        <w:rPr>
          <w:rFonts w:ascii="Angsana New" w:hAnsi="Angsana New"/>
          <w:sz w:val="32"/>
          <w:szCs w:val="32"/>
        </w:rPr>
      </w:pPr>
      <w:r w:rsidRPr="00E420C8">
        <w:rPr>
          <w:rFonts w:ascii="Angsana New" w:hAnsi="Angsana New"/>
          <w:sz w:val="32"/>
          <w:szCs w:val="32"/>
        </w:rPr>
        <w:t>3</w:t>
      </w:r>
      <w:r w:rsidR="00D5354F">
        <w:rPr>
          <w:rFonts w:ascii="Angsana New" w:hAnsi="Angsana New"/>
          <w:sz w:val="32"/>
          <w:szCs w:val="32"/>
        </w:rPr>
        <w:t>.</w:t>
      </w:r>
      <w:r w:rsidRPr="00E420C8">
        <w:rPr>
          <w:rFonts w:ascii="Angsana New" w:hAnsi="Angsana New"/>
          <w:sz w:val="32"/>
          <w:szCs w:val="32"/>
        </w:rPr>
        <w:t>5</w:t>
      </w:r>
      <w:r w:rsidR="000A747C">
        <w:rPr>
          <w:rFonts w:ascii="Angsana New" w:hAnsi="Angsana New"/>
          <w:sz w:val="32"/>
          <w:szCs w:val="32"/>
        </w:rPr>
        <w:tab/>
      </w:r>
      <w:r w:rsidR="00161CF7">
        <w:rPr>
          <w:rFonts w:ascii="Angsana New" w:hAnsi="Angsana New"/>
          <w:sz w:val="32"/>
          <w:szCs w:val="32"/>
          <w:cs/>
        </w:rPr>
        <w:t>อาคารและอุปกรณ์</w:t>
      </w:r>
    </w:p>
    <w:p w14:paraId="36CF8E53" w14:textId="77777777" w:rsidR="001E0F23" w:rsidRDefault="001E0F23" w:rsidP="00106DD7">
      <w:pPr>
        <w:spacing w:before="240"/>
        <w:ind w:left="1260"/>
        <w:jc w:val="both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>การรับรู้และการวัดมูลค่า</w:t>
      </w:r>
    </w:p>
    <w:p w14:paraId="5393CE02" w14:textId="2040BBC4" w:rsidR="001E0F23" w:rsidRDefault="001E0F23" w:rsidP="00106DD7">
      <w:pPr>
        <w:spacing w:before="24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อาคารและอุปกรณ์แสดงด้วยราคาทุนหักค่าเสื่อมราคาสะสมและค่าเผื่อจากการด้อยค่า</w:t>
      </w:r>
    </w:p>
    <w:p w14:paraId="67E51EE3" w14:textId="0D5D517E" w:rsidR="00A251B8" w:rsidRDefault="001E0F23" w:rsidP="00106DD7">
      <w:pPr>
        <w:spacing w:before="24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วัตถุประสงค์ ต้นทุนในการรื้อถอน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การขนย้าย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การบูรณะสถานที่ตั้งของสินทรัพย์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สำหรับเครื่องมือที่ควบคุมโดยลิขสิทธิ์ซอฟ</w:t>
      </w:r>
      <w:r w:rsidR="00DB25B9">
        <w:rPr>
          <w:rFonts w:ascii="Angsana New" w:hAnsi="Angsana New"/>
          <w:sz w:val="32"/>
          <w:szCs w:val="32"/>
          <w:cs/>
        </w:rPr>
        <w:t>ต์</w:t>
      </w:r>
      <w:r>
        <w:rPr>
          <w:rFonts w:ascii="Angsana New" w:hAnsi="Angsana New"/>
          <w:sz w:val="32"/>
          <w:szCs w:val="32"/>
          <w:cs/>
        </w:rPr>
        <w:t>แวร์ซึ่งไม่สามารถทำงานได้โดยปราศจากลิขสิทธิ์ซอฟ</w:t>
      </w:r>
      <w:r w:rsidR="00DB25B9">
        <w:rPr>
          <w:rFonts w:ascii="Angsana New" w:hAnsi="Angsana New"/>
          <w:sz w:val="32"/>
          <w:szCs w:val="32"/>
          <w:cs/>
        </w:rPr>
        <w:t>ต์</w:t>
      </w:r>
      <w:r>
        <w:rPr>
          <w:rFonts w:ascii="Angsana New" w:hAnsi="Angsana New"/>
          <w:sz w:val="32"/>
          <w:szCs w:val="32"/>
          <w:cs/>
        </w:rPr>
        <w:t>แวร์นั้นให้ถือว่าลิขสิทธิ์ซอฟ</w:t>
      </w:r>
      <w:r w:rsidR="00960C24">
        <w:rPr>
          <w:rFonts w:ascii="Angsana New" w:hAnsi="Angsana New"/>
          <w:sz w:val="32"/>
          <w:szCs w:val="32"/>
          <w:cs/>
        </w:rPr>
        <w:t>ต์</w:t>
      </w:r>
      <w:r>
        <w:rPr>
          <w:rFonts w:ascii="Angsana New" w:hAnsi="Angsana New"/>
          <w:sz w:val="32"/>
          <w:szCs w:val="32"/>
          <w:cs/>
        </w:rPr>
        <w:t>แวร์ดังกล่าวเป็นส่วนหนึ่งของอุปกรณ์</w:t>
      </w:r>
      <w:r>
        <w:rPr>
          <w:rFonts w:ascii="Angsana New" w:hAnsi="Angsana New"/>
          <w:sz w:val="32"/>
          <w:szCs w:val="32"/>
        </w:rPr>
        <w:t xml:space="preserve"> </w:t>
      </w:r>
    </w:p>
    <w:p w14:paraId="3E92C1AB" w14:textId="75726DF2" w:rsidR="00C2321F" w:rsidRDefault="00C2321F" w:rsidP="00106DD7">
      <w:pPr>
        <w:spacing w:before="240"/>
        <w:ind w:left="12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นอกจากนี้ ราคาทุนของส่วนปรับปรุงอาคารเช่า ยัง</w:t>
      </w:r>
      <w:r w:rsidR="00D72EDF">
        <w:rPr>
          <w:rFonts w:ascii="Angsana New" w:hAnsi="Angsana New"/>
          <w:sz w:val="32"/>
          <w:szCs w:val="32"/>
          <w:cs/>
        </w:rPr>
        <w:t>ได้รวมค่าเสื่อมราคาของสินทรัพย์สิทธิการใช้ที่อยู่ระหว่างการก่อสร้างและยังไม่สามารถใช้งานสินทรัพย์ที่เช่าได้ เป็นส่วนหนึ่งของต้นทุนที่เกี่ยวข้องกับการจัดหาสินทรัพย์เพื่อให้สินทรัพย์นั้นอยู่ในสภาพที่พร้อมจะใช้งานได้ตามวัตถุประสงค์</w:t>
      </w:r>
    </w:p>
    <w:p w14:paraId="53CCAB8B" w14:textId="1DD63A99" w:rsidR="001E0F23" w:rsidRDefault="001E0F23" w:rsidP="00106DD7">
      <w:pPr>
        <w:spacing w:before="24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่วนประกอบของรายการ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>
        <w:rPr>
          <w:rFonts w:ascii="Angsana New" w:hAnsi="Angsana New"/>
          <w:sz w:val="32"/>
          <w:szCs w:val="32"/>
        </w:rPr>
        <w:t xml:space="preserve"> </w:t>
      </w:r>
    </w:p>
    <w:p w14:paraId="6DDDDAE5" w14:textId="77777777" w:rsidR="001E0F23" w:rsidRDefault="001E0F23" w:rsidP="00106DD7">
      <w:pPr>
        <w:spacing w:before="240"/>
        <w:ind w:left="12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pacing w:val="-10"/>
          <w:sz w:val="32"/>
          <w:szCs w:val="32"/>
          <w:cs/>
        </w:rPr>
        <w:t>กำไรหรือขาดทุนจาก</w:t>
      </w:r>
      <w:r>
        <w:rPr>
          <w:rFonts w:ascii="Angsana New" w:hAnsi="Angsana New"/>
          <w:sz w:val="32"/>
          <w:szCs w:val="32"/>
          <w:cs/>
        </w:rPr>
        <w:t>การ</w:t>
      </w:r>
      <w:r>
        <w:rPr>
          <w:rFonts w:ascii="Angsana New" w:hAnsi="Angsana New"/>
          <w:spacing w:val="-10"/>
          <w:sz w:val="32"/>
          <w:szCs w:val="32"/>
          <w:cs/>
        </w:rPr>
        <w:t>จำหน่าย อาคาร และอุปกรณ์ คือผลต่างระหว่างสิ่งตอบแทนสุทธิ</w:t>
      </w:r>
      <w:r w:rsidR="000F0E36">
        <w:rPr>
          <w:rFonts w:ascii="Angsana New" w:hAnsi="Angsana New"/>
          <w:spacing w:val="-10"/>
          <w:sz w:val="32"/>
          <w:szCs w:val="32"/>
        </w:rPr>
        <w:br/>
      </w:r>
      <w:r>
        <w:rPr>
          <w:rFonts w:ascii="Angsana New" w:hAnsi="Angsana New"/>
          <w:spacing w:val="-10"/>
          <w:sz w:val="32"/>
          <w:szCs w:val="32"/>
          <w:cs/>
        </w:rPr>
        <w:t>ที่ได้รับจากการจำหน่าย</w:t>
      </w:r>
      <w:r>
        <w:rPr>
          <w:rFonts w:ascii="Angsana New" w:hAnsi="Angsana New"/>
          <w:sz w:val="32"/>
          <w:szCs w:val="32"/>
          <w:cs/>
        </w:rPr>
        <w:t>กับมูลค่าตามบัญชีของอาคารและอุปกรณ์ โดยรับรู้สุทธิเป็นกำไรหรือขาดทุนในงบกำไรขาดทุนเบ็ดเสร็จ</w:t>
      </w:r>
    </w:p>
    <w:p w14:paraId="73237681" w14:textId="0D945BB9" w:rsidR="001E0F23" w:rsidRDefault="00E522AE" w:rsidP="00E522AE">
      <w:pPr>
        <w:ind w:left="1267"/>
        <w:jc w:val="both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  <w:r w:rsidR="001E0F23">
        <w:rPr>
          <w:rFonts w:ascii="Angsana New" w:hAnsi="Angsana New"/>
          <w:i/>
          <w:iCs/>
          <w:sz w:val="32"/>
          <w:szCs w:val="32"/>
          <w:cs/>
        </w:rPr>
        <w:lastRenderedPageBreak/>
        <w:t>ต้นทุนที่เกิดขึ้นในภายหลัง</w:t>
      </w:r>
    </w:p>
    <w:p w14:paraId="328621AF" w14:textId="77777777" w:rsidR="001E0F23" w:rsidRDefault="001E0F23" w:rsidP="00106DD7">
      <w:pPr>
        <w:spacing w:before="240"/>
        <w:ind w:left="1267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cs/>
          <w:lang w:val="en-GB"/>
        </w:rPr>
        <w:t>ต้นทุนในการเปลี่ยนแทนส่วนประกอบจะรับรู้เป็นส่วนหนึ่งของมูลค่าตามบัญชีของรายการอาคารและ</w:t>
      </w:r>
      <w:r>
        <w:rPr>
          <w:rFonts w:ascii="Angsana New" w:hAnsi="Angsana New"/>
          <w:spacing w:val="-6"/>
          <w:sz w:val="32"/>
          <w:szCs w:val="32"/>
          <w:cs/>
          <w:lang w:val="en-GB"/>
        </w:rPr>
        <w:t>อุปกรณ์ ถ้ามีความเป็นไปได้ค่อนข้างแน่ที่บริษัทจะได้รับประโยชน์เชิงเศรษฐกิจในอนาคตจากรายการนั้น และ</w:t>
      </w:r>
      <w:r>
        <w:rPr>
          <w:rFonts w:ascii="Angsana New" w:hAnsi="Angsana New"/>
          <w:sz w:val="32"/>
          <w:szCs w:val="32"/>
          <w:cs/>
          <w:lang w:val="en-GB"/>
        </w:rPr>
        <w:t>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</w:t>
      </w:r>
      <w:r>
        <w:rPr>
          <w:rFonts w:ascii="Angsana New" w:hAnsi="Angsana New"/>
          <w:spacing w:val="-6"/>
          <w:sz w:val="32"/>
          <w:szCs w:val="32"/>
          <w:cs/>
          <w:lang w:val="en-GB"/>
        </w:rPr>
        <w:t>มูลค่าตามบัญชี ต้นทุนที่เกิดขึ้นในการซ่อมบำรุงอาคารและอุปกรณ์ที่เกิดขึ้นเป็นประจำจะรับรู้เป็นค่าใช้จ่าย</w:t>
      </w:r>
      <w:r>
        <w:rPr>
          <w:rFonts w:ascii="Angsana New" w:hAnsi="Angsana New"/>
          <w:sz w:val="32"/>
          <w:szCs w:val="32"/>
          <w:cs/>
          <w:lang w:val="en-GB"/>
        </w:rPr>
        <w:t>ในงบกำไรขาดทุนเบ็ดเสร็จเมื่อเกิดขึ้น</w:t>
      </w:r>
    </w:p>
    <w:p w14:paraId="5EC702ED" w14:textId="41BD810C" w:rsidR="001E0F23" w:rsidRDefault="001E0F23" w:rsidP="00E522AE">
      <w:pPr>
        <w:spacing w:before="240"/>
        <w:ind w:left="1267"/>
        <w:jc w:val="both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>ค่าเสื่อมราคา</w:t>
      </w:r>
    </w:p>
    <w:p w14:paraId="13C81B76" w14:textId="77777777" w:rsidR="001E0F23" w:rsidRDefault="001E0F23" w:rsidP="00106DD7">
      <w:pPr>
        <w:spacing w:before="240"/>
        <w:ind w:left="1267"/>
        <w:jc w:val="thaiDistribute"/>
        <w:rPr>
          <w:rFonts w:ascii="Angsana New" w:hAnsi="Angsana New"/>
          <w:spacing w:val="-6"/>
          <w:sz w:val="32"/>
          <w:szCs w:val="32"/>
          <w:lang w:val="en-GB"/>
        </w:rPr>
      </w:pPr>
      <w:r>
        <w:rPr>
          <w:rFonts w:ascii="Angsana New" w:hAnsi="Angsana New"/>
          <w:spacing w:val="-4"/>
          <w:sz w:val="32"/>
          <w:szCs w:val="32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</w:t>
      </w:r>
      <w:r>
        <w:rPr>
          <w:rFonts w:ascii="Angsana New" w:hAnsi="Angsana New"/>
          <w:sz w:val="32"/>
          <w:szCs w:val="32"/>
          <w:cs/>
        </w:rPr>
        <w:t>หรือต้นทุนใน</w:t>
      </w:r>
      <w:r>
        <w:rPr>
          <w:rFonts w:ascii="Angsana New" w:hAnsi="Angsana New"/>
          <w:spacing w:val="-6"/>
          <w:sz w:val="32"/>
          <w:szCs w:val="32"/>
          <w:cs/>
          <w:lang w:val="en-GB"/>
        </w:rPr>
        <w:t>การเปลี่ยนแทนอื่น</w:t>
      </w:r>
      <w:r>
        <w:rPr>
          <w:rFonts w:ascii="Angsana New" w:hAnsi="Angsana New"/>
          <w:spacing w:val="-6"/>
          <w:sz w:val="32"/>
          <w:szCs w:val="32"/>
          <w:lang w:val="en-GB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หักด้วยมูลค่าคงเหลือของสินทรัพย์ </w:t>
      </w:r>
    </w:p>
    <w:p w14:paraId="7ED23DC7" w14:textId="76ECE8A2" w:rsidR="001E0F23" w:rsidRDefault="001E0F23" w:rsidP="00106DD7">
      <w:pPr>
        <w:spacing w:before="240" w:after="240"/>
        <w:ind w:left="126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  <w:lang w:val="en-GB"/>
        </w:rPr>
        <w:t>ค่าเสื่อมราคาบันทึกเป็นค่าใช้จ่ายในงบกำไรขาดทุนเบ็ดเสร็จ คำนวณโดยวิธีเส้นตรงตามเกณฑ์อายุการใช้งานโดยประมาณขอ</w:t>
      </w:r>
      <w:r>
        <w:rPr>
          <w:rFonts w:ascii="Angsana New" w:hAnsi="Angsana New"/>
          <w:spacing w:val="-6"/>
          <w:sz w:val="32"/>
          <w:szCs w:val="32"/>
          <w:cs/>
        </w:rPr>
        <w:t xml:space="preserve">งส่วนประกอบของสินทรัพย์แต่ละรายการ ประมาณการอายุการใช้งานของสินทรัพย์แสดงได้ดังนี้ </w:t>
      </w:r>
    </w:p>
    <w:tbl>
      <w:tblPr>
        <w:tblW w:w="3904" w:type="pct"/>
        <w:tblInd w:w="1728" w:type="dxa"/>
        <w:tblLayout w:type="fixed"/>
        <w:tblLook w:val="0000" w:firstRow="0" w:lastRow="0" w:firstColumn="0" w:lastColumn="0" w:noHBand="0" w:noVBand="0"/>
      </w:tblPr>
      <w:tblGrid>
        <w:gridCol w:w="5516"/>
        <w:gridCol w:w="1169"/>
        <w:gridCol w:w="702"/>
      </w:tblGrid>
      <w:tr w:rsidR="00C902D1" w14:paraId="1F14A6CC" w14:textId="77777777" w:rsidTr="00686D88">
        <w:tc>
          <w:tcPr>
            <w:tcW w:w="5516" w:type="dxa"/>
          </w:tcPr>
          <w:p w14:paraId="6298F92C" w14:textId="77777777" w:rsidR="003C508A" w:rsidRDefault="003C508A" w:rsidP="00106DD7">
            <w:pPr>
              <w:ind w:left="230"/>
              <w:jc w:val="thaiDistribute"/>
              <w:rPr>
                <w:rFonts w:ascii="Angsana New" w:hAnsi="Angsana New"/>
                <w:spacing w:val="-6"/>
                <w:sz w:val="32"/>
                <w:szCs w:val="32"/>
              </w:rPr>
            </w:pPr>
            <w:r>
              <w:rPr>
                <w:rFonts w:ascii="Angsana New" w:hAnsi="Angsana New"/>
                <w:spacing w:val="-6"/>
                <w:sz w:val="32"/>
                <w:szCs w:val="32"/>
                <w:cs/>
              </w:rPr>
              <w:t>อาคาร</w:t>
            </w:r>
          </w:p>
        </w:tc>
        <w:tc>
          <w:tcPr>
            <w:tcW w:w="1169" w:type="dxa"/>
          </w:tcPr>
          <w:p w14:paraId="219BECD2" w14:textId="75110924" w:rsidR="003C508A" w:rsidRDefault="00E420C8" w:rsidP="00106DD7">
            <w:pPr>
              <w:ind w:left="-3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702" w:type="dxa"/>
          </w:tcPr>
          <w:p w14:paraId="75D8F3FA" w14:textId="77777777" w:rsidR="003C508A" w:rsidRDefault="003C508A" w:rsidP="00106D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C902D1" w14:paraId="28FF5F6A" w14:textId="77777777" w:rsidTr="00686D88">
        <w:tc>
          <w:tcPr>
            <w:tcW w:w="5516" w:type="dxa"/>
          </w:tcPr>
          <w:p w14:paraId="764FA604" w14:textId="77777777" w:rsidR="003C508A" w:rsidRDefault="003C508A" w:rsidP="00106DD7">
            <w:pPr>
              <w:ind w:left="230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6"/>
                <w:sz w:val="32"/>
                <w:szCs w:val="32"/>
                <w:cs/>
              </w:rPr>
              <w:t>ส่วนปรับปรุงอาคารเช่า</w:t>
            </w:r>
          </w:p>
        </w:tc>
        <w:tc>
          <w:tcPr>
            <w:tcW w:w="1169" w:type="dxa"/>
          </w:tcPr>
          <w:p w14:paraId="68A0D359" w14:textId="5FF7876B" w:rsidR="003C508A" w:rsidRDefault="00E420C8" w:rsidP="00106DD7">
            <w:pPr>
              <w:ind w:left="-3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5</w:t>
            </w:r>
            <w:r w:rsidR="00742FE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42FE1">
              <w:rPr>
                <w:rFonts w:ascii="Angsana New" w:hAnsi="Angsana New"/>
                <w:sz w:val="32"/>
                <w:szCs w:val="32"/>
                <w:cs/>
              </w:rPr>
              <w:t xml:space="preserve">และ </w:t>
            </w:r>
            <w:r w:rsidRPr="00E420C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702" w:type="dxa"/>
          </w:tcPr>
          <w:p w14:paraId="7CD8ECBF" w14:textId="77777777" w:rsidR="003C508A" w:rsidRDefault="003C508A" w:rsidP="00106D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C902D1" w14:paraId="15AB5E34" w14:textId="77777777" w:rsidTr="00686D88">
        <w:tc>
          <w:tcPr>
            <w:tcW w:w="5516" w:type="dxa"/>
          </w:tcPr>
          <w:p w14:paraId="67FC1B14" w14:textId="77777777" w:rsidR="003C508A" w:rsidRDefault="003C508A" w:rsidP="00106DD7">
            <w:pPr>
              <w:ind w:left="230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6"/>
                <w:sz w:val="32"/>
                <w:szCs w:val="32"/>
                <w:cs/>
              </w:rPr>
              <w:t>เครื่องซักผ้าและเครื่องอบผ้า</w:t>
            </w:r>
          </w:p>
        </w:tc>
        <w:tc>
          <w:tcPr>
            <w:tcW w:w="1169" w:type="dxa"/>
          </w:tcPr>
          <w:p w14:paraId="4DA7C999" w14:textId="1052C3FD" w:rsidR="003C508A" w:rsidRDefault="00E420C8" w:rsidP="00106DD7">
            <w:pPr>
              <w:ind w:left="-3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5</w:t>
            </w:r>
            <w:r w:rsidR="00742FE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42FE1">
              <w:rPr>
                <w:rFonts w:ascii="Angsana New" w:hAnsi="Angsana New"/>
                <w:sz w:val="32"/>
                <w:szCs w:val="32"/>
                <w:cs/>
              </w:rPr>
              <w:t xml:space="preserve">และ </w:t>
            </w:r>
            <w:r w:rsidRPr="00E420C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702" w:type="dxa"/>
          </w:tcPr>
          <w:p w14:paraId="38EDCBAC" w14:textId="77777777" w:rsidR="003C508A" w:rsidRDefault="003C508A" w:rsidP="00106D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C902D1" w14:paraId="3D0AE7ED" w14:textId="77777777" w:rsidTr="00686D88">
        <w:tc>
          <w:tcPr>
            <w:tcW w:w="5516" w:type="dxa"/>
          </w:tcPr>
          <w:p w14:paraId="6A49A6C3" w14:textId="77777777" w:rsidR="003C508A" w:rsidRDefault="003C508A" w:rsidP="00106DD7">
            <w:pPr>
              <w:ind w:left="230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6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1169" w:type="dxa"/>
          </w:tcPr>
          <w:p w14:paraId="268F77AF" w14:textId="350D080D" w:rsidR="003C508A" w:rsidRDefault="00E420C8" w:rsidP="00106DD7">
            <w:pPr>
              <w:ind w:left="-3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702" w:type="dxa"/>
          </w:tcPr>
          <w:p w14:paraId="68EF3D2D" w14:textId="77777777" w:rsidR="003C508A" w:rsidRDefault="003C508A" w:rsidP="00106D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C902D1" w14:paraId="6AA948BB" w14:textId="77777777" w:rsidTr="00686D88">
        <w:tc>
          <w:tcPr>
            <w:tcW w:w="5516" w:type="dxa"/>
          </w:tcPr>
          <w:p w14:paraId="66703D3F" w14:textId="77777777" w:rsidR="003C508A" w:rsidRDefault="003C508A" w:rsidP="00106DD7">
            <w:pPr>
              <w:ind w:left="230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6"/>
                <w:sz w:val="32"/>
                <w:szCs w:val="32"/>
                <w:cs/>
              </w:rPr>
              <w:t>เครื่องมือและอุปกรณ์</w:t>
            </w:r>
          </w:p>
        </w:tc>
        <w:tc>
          <w:tcPr>
            <w:tcW w:w="1169" w:type="dxa"/>
          </w:tcPr>
          <w:p w14:paraId="7AEA8508" w14:textId="02BF3571" w:rsidR="003C508A" w:rsidRDefault="00E420C8" w:rsidP="00106DD7">
            <w:pPr>
              <w:ind w:left="-3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5</w:t>
            </w:r>
            <w:r w:rsidR="002553B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553BC">
              <w:rPr>
                <w:rFonts w:ascii="Angsana New" w:hAnsi="Angsana New"/>
                <w:sz w:val="32"/>
                <w:szCs w:val="32"/>
                <w:cs/>
              </w:rPr>
              <w:t xml:space="preserve">และ </w:t>
            </w:r>
            <w:r w:rsidRPr="00E420C8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702" w:type="dxa"/>
          </w:tcPr>
          <w:p w14:paraId="11FE7A5F" w14:textId="77777777" w:rsidR="003C508A" w:rsidRDefault="003C508A" w:rsidP="00106D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C902D1" w14:paraId="18BE9068" w14:textId="77777777" w:rsidTr="00686D88">
        <w:tc>
          <w:tcPr>
            <w:tcW w:w="5516" w:type="dxa"/>
          </w:tcPr>
          <w:p w14:paraId="7B580CF0" w14:textId="77777777" w:rsidR="003C508A" w:rsidRDefault="003C508A" w:rsidP="00106DD7">
            <w:pPr>
              <w:ind w:left="230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6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169" w:type="dxa"/>
          </w:tcPr>
          <w:p w14:paraId="7BF55FAD" w14:textId="355E244F" w:rsidR="003C508A" w:rsidRDefault="00E420C8" w:rsidP="00106DD7">
            <w:pPr>
              <w:ind w:left="-3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702" w:type="dxa"/>
          </w:tcPr>
          <w:p w14:paraId="0F645FDE" w14:textId="77777777" w:rsidR="003C508A" w:rsidRDefault="003C508A" w:rsidP="00106D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61B6A791" w14:textId="0D4CAC2E" w:rsidR="00E05408" w:rsidRDefault="00E05408" w:rsidP="00106DD7">
      <w:pPr>
        <w:spacing w:before="240"/>
        <w:ind w:left="547" w:firstLine="720"/>
        <w:jc w:val="thaiDistribute"/>
        <w:rPr>
          <w:rFonts w:ascii="Angsana New" w:hAnsi="Angsana New"/>
          <w:spacing w:val="-6"/>
          <w:sz w:val="32"/>
          <w:szCs w:val="32"/>
          <w:lang w:val="en-GB"/>
        </w:rPr>
      </w:pPr>
      <w:r>
        <w:rPr>
          <w:rFonts w:ascii="Angsana New" w:hAnsi="Angsana New"/>
          <w:spacing w:val="-6"/>
          <w:sz w:val="32"/>
          <w:szCs w:val="32"/>
          <w:cs/>
          <w:lang w:val="en-GB"/>
        </w:rPr>
        <w:t>บริษัทไม่คิดค่าเสื่อมราคาสำหรับสินทรัพย์ที่อยู่ระหว่างการก่อสร้าง</w:t>
      </w:r>
      <w:r w:rsidR="00C91ECD">
        <w:rPr>
          <w:rFonts w:ascii="Angsana New" w:hAnsi="Angsana New"/>
          <w:spacing w:val="-6"/>
          <w:sz w:val="32"/>
          <w:szCs w:val="32"/>
          <w:cs/>
          <w:lang w:val="en-GB"/>
        </w:rPr>
        <w:t>หรือติดตั้ง</w:t>
      </w:r>
    </w:p>
    <w:p w14:paraId="374751F3" w14:textId="77777777" w:rsidR="001E0F23" w:rsidRDefault="001E0F23" w:rsidP="00106DD7">
      <w:pPr>
        <w:spacing w:before="240"/>
        <w:ind w:left="1267"/>
        <w:jc w:val="thaiDistribute"/>
        <w:rPr>
          <w:rFonts w:ascii="Angsana New" w:hAnsi="Angsana New"/>
          <w:spacing w:val="-6"/>
          <w:sz w:val="32"/>
          <w:szCs w:val="32"/>
          <w:lang w:val="en-GB"/>
        </w:rPr>
      </w:pPr>
      <w:r>
        <w:rPr>
          <w:rFonts w:ascii="Angsana New" w:hAnsi="Angsana New"/>
          <w:spacing w:val="-6"/>
          <w:sz w:val="32"/>
          <w:szCs w:val="32"/>
          <w:cs/>
          <w:lang w:val="en-GB"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461F9CD0" w14:textId="5A63BDFB" w:rsidR="00056B5A" w:rsidRDefault="007C55A9" w:rsidP="00106DD7">
      <w:pPr>
        <w:spacing w:before="240"/>
        <w:ind w:left="1267"/>
        <w:jc w:val="thaiDistribute"/>
        <w:rPr>
          <w:rFonts w:ascii="Angsana New" w:hAnsi="Angsana New"/>
          <w:spacing w:val="-10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  <w:lang w:val="en-GB"/>
        </w:rPr>
        <w:t>การซ่อมแซมและบำรุงรักษา จะรับรู้เป็นค่าใช้จ่ายในงบกำไร</w:t>
      </w:r>
      <w:r>
        <w:rPr>
          <w:rFonts w:ascii="Angsana New" w:hAnsi="Angsana New"/>
          <w:spacing w:val="-10"/>
          <w:sz w:val="32"/>
          <w:szCs w:val="32"/>
          <w:cs/>
        </w:rPr>
        <w:t>ขาดทุนในระหว่างงวดบัญชีที่เกิดรายการ</w:t>
      </w:r>
    </w:p>
    <w:p w14:paraId="45CFA09E" w14:textId="7B685FA4" w:rsidR="00161CF7" w:rsidRDefault="00E522AE" w:rsidP="00E522AE">
      <w:pPr>
        <w:tabs>
          <w:tab w:val="left" w:pos="1260"/>
        </w:tabs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 w:rsidR="00E420C8" w:rsidRPr="00E420C8">
        <w:rPr>
          <w:rFonts w:ascii="Angsana New" w:hAnsi="Angsana New"/>
          <w:sz w:val="32"/>
          <w:szCs w:val="32"/>
        </w:rPr>
        <w:lastRenderedPageBreak/>
        <w:t>3</w:t>
      </w:r>
      <w:r w:rsidR="008574B1">
        <w:rPr>
          <w:rFonts w:ascii="Angsana New" w:hAnsi="Angsana New"/>
          <w:sz w:val="32"/>
          <w:szCs w:val="32"/>
        </w:rPr>
        <w:t>.</w:t>
      </w:r>
      <w:r w:rsidR="00E420C8" w:rsidRPr="00E420C8">
        <w:rPr>
          <w:rFonts w:ascii="Angsana New" w:hAnsi="Angsana New"/>
          <w:sz w:val="32"/>
          <w:szCs w:val="32"/>
        </w:rPr>
        <w:t>6</w:t>
      </w:r>
      <w:r w:rsidR="00161CF7">
        <w:rPr>
          <w:rFonts w:ascii="Angsana New" w:hAnsi="Angsana New"/>
          <w:sz w:val="32"/>
          <w:szCs w:val="32"/>
          <w:cs/>
        </w:rPr>
        <w:tab/>
        <w:t>สินทรัพย์ไม่มีตัวตน</w:t>
      </w:r>
    </w:p>
    <w:p w14:paraId="4951AB0F" w14:textId="77777777" w:rsidR="008574B1" w:rsidRDefault="008574B1" w:rsidP="00106DD7">
      <w:pPr>
        <w:pStyle w:val="BodyText"/>
        <w:spacing w:after="0"/>
        <w:ind w:left="126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pacing w:val="-6"/>
          <w:sz w:val="32"/>
          <w:szCs w:val="32"/>
          <w:cs/>
        </w:rPr>
        <w:t>สินทรัพย์ไม่มีตัวตนที่บริษัทซื้อมาและมีอายุการใช้งานจำกัด แสดงในราคาทุนหักค่าตัดจำหน่ายสะสม</w:t>
      </w:r>
      <w:r>
        <w:rPr>
          <w:rFonts w:ascii="Angsana New" w:hAnsi="Angsana New"/>
          <w:sz w:val="32"/>
          <w:szCs w:val="32"/>
          <w:cs/>
        </w:rPr>
        <w:t>และค่าเผื่อจากการด้อยค่า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(ถ้ามี)</w:t>
      </w:r>
    </w:p>
    <w:p w14:paraId="5D1C3A3C" w14:textId="6C97A7C3" w:rsidR="008574B1" w:rsidRDefault="008574B1" w:rsidP="00106DD7">
      <w:pPr>
        <w:pStyle w:val="BodyText"/>
        <w:spacing w:before="240" w:after="0"/>
        <w:ind w:left="1267"/>
        <w:jc w:val="thaiDistribute"/>
        <w:rPr>
          <w:rFonts w:ascii="Angsana New" w:hAnsi="Angsana New"/>
          <w:b/>
          <w:bCs/>
          <w:i/>
          <w:iCs/>
          <w:sz w:val="32"/>
          <w:szCs w:val="32"/>
          <w:shd w:val="clear" w:color="auto" w:fill="E0E0E0"/>
        </w:rPr>
      </w:pPr>
      <w:r>
        <w:rPr>
          <w:rFonts w:ascii="Angsana New" w:hAnsi="Angsana New"/>
          <w:i/>
          <w:iCs/>
          <w:sz w:val="32"/>
          <w:szCs w:val="32"/>
          <w:cs/>
        </w:rPr>
        <w:t>ค่าตัดจำหน่าย</w:t>
      </w:r>
    </w:p>
    <w:p w14:paraId="639F8FF5" w14:textId="7B62845D" w:rsidR="00506BCE" w:rsidRDefault="008574B1" w:rsidP="00106DD7">
      <w:pPr>
        <w:autoSpaceDE w:val="0"/>
        <w:autoSpaceDN w:val="0"/>
        <w:adjustRightInd w:val="0"/>
        <w:spacing w:before="24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ค่าตัดจำหน่ายคำนวณโดยนำราคาทุนของสินทรัพย์หรือจำนวนอื่นที่ใช้แทนราคาทุนหักด้วยมูลค่าคงเหลือ</w:t>
      </w:r>
    </w:p>
    <w:p w14:paraId="26F78F68" w14:textId="3C1C7D61" w:rsidR="00D22596" w:rsidRDefault="008574B1" w:rsidP="00106DD7">
      <w:pPr>
        <w:autoSpaceDE w:val="0"/>
        <w:autoSpaceDN w:val="0"/>
        <w:adjustRightInd w:val="0"/>
        <w:spacing w:before="24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  <w:cs/>
        </w:rPr>
        <w:t>ค่าตัดจำหน่ายรับรู้เป็นค่าใช้จ่ายในงบกำไรขาดทุนเบ็ดเสร็จโดยวิธีเส้นตรงตามระยะเวลาที่คาดว่า</w:t>
      </w:r>
      <w:r>
        <w:rPr>
          <w:rFonts w:ascii="Angsana New" w:hAnsi="Angsana New"/>
          <w:spacing w:val="4"/>
          <w:sz w:val="32"/>
          <w:szCs w:val="32"/>
          <w:cs/>
        </w:rPr>
        <w:t>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</w:t>
      </w:r>
      <w:r>
        <w:rPr>
          <w:rFonts w:ascii="Angsana New" w:hAnsi="Angsana New"/>
          <w:sz w:val="32"/>
          <w:szCs w:val="32"/>
          <w:cs/>
        </w:rPr>
        <w:t>สินทรัพย์นั้นพร้อมที่จะให้ประโยชน์</w:t>
      </w:r>
    </w:p>
    <w:p w14:paraId="0BD1164A" w14:textId="77777777" w:rsidR="006D3ADB" w:rsidRDefault="006D3ADB" w:rsidP="00106DD7">
      <w:pPr>
        <w:autoSpaceDE w:val="0"/>
        <w:autoSpaceDN w:val="0"/>
        <w:adjustRightInd w:val="0"/>
        <w:spacing w:after="240"/>
        <w:ind w:left="547" w:firstLine="720"/>
        <w:jc w:val="thaiDistribute"/>
        <w:rPr>
          <w:rFonts w:ascii="Angsana New" w:hAnsi="Angsana New"/>
          <w:sz w:val="2"/>
          <w:szCs w:val="2"/>
        </w:rPr>
      </w:pPr>
    </w:p>
    <w:p w14:paraId="66724A51" w14:textId="6875D74A" w:rsidR="008574B1" w:rsidRDefault="008574B1" w:rsidP="00106DD7">
      <w:pPr>
        <w:autoSpaceDE w:val="0"/>
        <w:autoSpaceDN w:val="0"/>
        <w:adjustRightInd w:val="0"/>
        <w:spacing w:after="240"/>
        <w:ind w:left="547" w:firstLine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ประมาณการอายุการใช้งานของสินทรัพย์แสดงได้ ดังนี้</w:t>
      </w:r>
    </w:p>
    <w:tbl>
      <w:tblPr>
        <w:tblW w:w="3904" w:type="pct"/>
        <w:tblInd w:w="1728" w:type="dxa"/>
        <w:tblLayout w:type="fixed"/>
        <w:tblLook w:val="0000" w:firstRow="0" w:lastRow="0" w:firstColumn="0" w:lastColumn="0" w:noHBand="0" w:noVBand="0"/>
      </w:tblPr>
      <w:tblGrid>
        <w:gridCol w:w="5516"/>
        <w:gridCol w:w="1169"/>
        <w:gridCol w:w="702"/>
      </w:tblGrid>
      <w:tr w:rsidR="00C902D1" w14:paraId="57CFD1E2" w14:textId="77777777" w:rsidTr="00762204">
        <w:tc>
          <w:tcPr>
            <w:tcW w:w="5516" w:type="dxa"/>
          </w:tcPr>
          <w:p w14:paraId="4999E8DB" w14:textId="77777777" w:rsidR="00D964A8" w:rsidRDefault="00D964A8" w:rsidP="00106DD7">
            <w:pPr>
              <w:ind w:left="230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6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169" w:type="dxa"/>
          </w:tcPr>
          <w:p w14:paraId="3086F4D3" w14:textId="5EC38A4E" w:rsidR="00D964A8" w:rsidRDefault="00E420C8" w:rsidP="00106DD7">
            <w:pPr>
              <w:ind w:left="-3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5</w:t>
            </w:r>
            <w:r w:rsidR="00D964A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964A8">
              <w:rPr>
                <w:rFonts w:ascii="Angsana New" w:hAnsi="Angsana New"/>
                <w:sz w:val="32"/>
                <w:szCs w:val="32"/>
                <w:cs/>
              </w:rPr>
              <w:t xml:space="preserve">และ </w:t>
            </w:r>
            <w:r w:rsidRPr="00E420C8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702" w:type="dxa"/>
          </w:tcPr>
          <w:p w14:paraId="446AFF45" w14:textId="77777777" w:rsidR="00D964A8" w:rsidRDefault="00D964A8" w:rsidP="00106D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5AB3A072" w14:textId="77777777" w:rsidR="00C26E91" w:rsidRDefault="00C26E91" w:rsidP="00106DD7">
      <w:pPr>
        <w:autoSpaceDE w:val="0"/>
        <w:autoSpaceDN w:val="0"/>
        <w:adjustRightInd w:val="0"/>
        <w:spacing w:before="240"/>
        <w:ind w:left="1267"/>
        <w:jc w:val="thaiDistribute"/>
        <w:rPr>
          <w:rFonts w:ascii="Angsana New" w:hAnsi="Angsana New"/>
          <w:spacing w:val="4"/>
          <w:sz w:val="32"/>
          <w:szCs w:val="32"/>
        </w:rPr>
      </w:pPr>
      <w:r>
        <w:rPr>
          <w:rFonts w:ascii="Angsana New" w:hAnsi="Angsana New"/>
          <w:spacing w:val="-10"/>
          <w:sz w:val="32"/>
          <w:szCs w:val="32"/>
          <w:cs/>
        </w:rPr>
        <w:t>วิธีการตัด</w:t>
      </w:r>
      <w:r>
        <w:rPr>
          <w:rFonts w:ascii="Angsana New" w:hAnsi="Angsana New"/>
          <w:spacing w:val="4"/>
          <w:sz w:val="32"/>
          <w:szCs w:val="32"/>
          <w:cs/>
        </w:rPr>
        <w:t>จำหน่าย</w:t>
      </w:r>
      <w:r>
        <w:rPr>
          <w:rFonts w:ascii="Angsana New" w:hAnsi="Angsana New"/>
          <w:spacing w:val="4"/>
          <w:sz w:val="32"/>
          <w:szCs w:val="32"/>
        </w:rPr>
        <w:t xml:space="preserve"> </w:t>
      </w:r>
      <w:r>
        <w:rPr>
          <w:rFonts w:ascii="Angsana New" w:hAnsi="Angsana New"/>
          <w:spacing w:val="4"/>
          <w:sz w:val="32"/>
          <w:szCs w:val="32"/>
          <w:cs/>
        </w:rPr>
        <w:t>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</w:p>
    <w:p w14:paraId="381F0AFC" w14:textId="62391B66" w:rsidR="00C26E91" w:rsidRDefault="00C26E91" w:rsidP="00106DD7">
      <w:pPr>
        <w:tabs>
          <w:tab w:val="left" w:pos="1260"/>
        </w:tabs>
        <w:autoSpaceDE w:val="0"/>
        <w:autoSpaceDN w:val="0"/>
        <w:adjustRightInd w:val="0"/>
        <w:spacing w:before="240"/>
        <w:ind w:left="126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spacing w:val="4"/>
          <w:sz w:val="32"/>
          <w:szCs w:val="32"/>
          <w:cs/>
        </w:rPr>
        <w:t xml:space="preserve">สินทรัพย์ไม่มีตัวตนที่มีอายุการใช้งานที่แน่นอนจะทำการทดสอบการด้อยค่าเมื่อมีข้อบ่งชี้ว่าสินทรัพย์นั้นอาจมีการด้อยค่า </w:t>
      </w:r>
    </w:p>
    <w:p w14:paraId="19F529A9" w14:textId="7548EFEB" w:rsidR="00AF595B" w:rsidRDefault="00E420C8" w:rsidP="00106DD7">
      <w:pPr>
        <w:tabs>
          <w:tab w:val="left" w:pos="126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E420C8">
        <w:rPr>
          <w:rFonts w:ascii="Angsana New" w:hAnsi="Angsana New"/>
          <w:sz w:val="32"/>
          <w:szCs w:val="32"/>
        </w:rPr>
        <w:t>3</w:t>
      </w:r>
      <w:r w:rsidR="00596E95">
        <w:rPr>
          <w:rFonts w:ascii="Angsana New" w:hAnsi="Angsana New"/>
          <w:sz w:val="32"/>
          <w:szCs w:val="32"/>
        </w:rPr>
        <w:t>.</w:t>
      </w:r>
      <w:r w:rsidRPr="00E420C8">
        <w:rPr>
          <w:rFonts w:ascii="Angsana New" w:hAnsi="Angsana New"/>
          <w:sz w:val="32"/>
          <w:szCs w:val="32"/>
        </w:rPr>
        <w:t>7</w:t>
      </w:r>
      <w:r w:rsidR="00AF595B">
        <w:rPr>
          <w:rFonts w:ascii="Angsana New" w:hAnsi="Angsana New"/>
          <w:sz w:val="32"/>
          <w:szCs w:val="32"/>
        </w:rPr>
        <w:tab/>
      </w:r>
      <w:r w:rsidR="00AF595B">
        <w:rPr>
          <w:rFonts w:ascii="Angsana New" w:hAnsi="Angsana New"/>
          <w:sz w:val="32"/>
          <w:szCs w:val="32"/>
          <w:cs/>
        </w:rPr>
        <w:t>การด้อยค่า</w:t>
      </w:r>
    </w:p>
    <w:p w14:paraId="6D4BF024" w14:textId="77777777" w:rsidR="00596E95" w:rsidRDefault="00596E95" w:rsidP="00106DD7">
      <w:pPr>
        <w:autoSpaceDE w:val="0"/>
        <w:autoSpaceDN w:val="0"/>
        <w:adjustRightInd w:val="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ในกรณีที่มีข้อบ่งชี้บริษัทจะทำการประมาณมูลค่าสินทรัพย์ที่คาดว่าจะได้รับคืน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สำหรับค่าความนิยมจะมีการ</w:t>
      </w:r>
      <w:r>
        <w:rPr>
          <w:rFonts w:ascii="Angsana New" w:hAnsi="Angsana New"/>
          <w:spacing w:val="-6"/>
          <w:sz w:val="32"/>
          <w:szCs w:val="32"/>
          <w:cs/>
        </w:rPr>
        <w:t>ประมาณมูลค่า</w:t>
      </w:r>
      <w:r>
        <w:rPr>
          <w:rFonts w:ascii="Angsana New" w:hAnsi="Angsana New"/>
          <w:sz w:val="32"/>
          <w:szCs w:val="32"/>
          <w:cs/>
        </w:rPr>
        <w:t xml:space="preserve">ที่คาดว่าจะได้รับคืนทุกปีในช่วงเวลาเดียวกัน  </w:t>
      </w:r>
    </w:p>
    <w:p w14:paraId="15487451" w14:textId="1F4C4A1F" w:rsidR="00596E95" w:rsidRDefault="00596E95" w:rsidP="00106DD7">
      <w:pPr>
        <w:autoSpaceDE w:val="0"/>
        <w:autoSpaceDN w:val="0"/>
        <w:adjustRightInd w:val="0"/>
        <w:spacing w:before="240"/>
        <w:ind w:left="12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12"/>
          <w:sz w:val="32"/>
          <w:szCs w:val="32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</w:t>
      </w:r>
      <w:r>
        <w:rPr>
          <w:rFonts w:ascii="Angsana New" w:hAnsi="Angsana New"/>
          <w:spacing w:val="-4"/>
          <w:sz w:val="32"/>
          <w:szCs w:val="32"/>
          <w:cs/>
        </w:rPr>
        <w:t>เงินสดสูงกว่ามูลค่าที่จะได้รับคืน ขาดทุนจากการด้อยค่าบันทึกเป็นค่าใช้จ่ายในงบกำไรขาดทุนเบ็ดเสร็จ</w:t>
      </w:r>
      <w:r>
        <w:rPr>
          <w:rFonts w:ascii="Angsana New" w:hAnsi="Angsana New"/>
          <w:spacing w:val="2"/>
          <w:sz w:val="32"/>
          <w:szCs w:val="32"/>
          <w:cs/>
        </w:rPr>
        <w:t xml:space="preserve"> เว้นแต่เมื่อมี</w:t>
      </w:r>
      <w:r>
        <w:rPr>
          <w:rFonts w:ascii="Angsana New" w:hAnsi="Angsana New"/>
          <w:spacing w:val="-2"/>
          <w:sz w:val="32"/>
          <w:szCs w:val="32"/>
          <w:cs/>
        </w:rPr>
        <w:t>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</w:t>
      </w:r>
      <w:r>
        <w:rPr>
          <w:rFonts w:ascii="Angsana New" w:hAnsi="Angsana New"/>
          <w:spacing w:val="-10"/>
          <w:sz w:val="32"/>
          <w:szCs w:val="32"/>
          <w:cs/>
        </w:rPr>
        <w:t>มีการด้อยค่าใน</w:t>
      </w:r>
      <w:r>
        <w:rPr>
          <w:rFonts w:ascii="Angsana New" w:hAnsi="Angsana New"/>
          <w:sz w:val="32"/>
          <w:szCs w:val="32"/>
          <w:cs/>
        </w:rPr>
        <w:t>เวลาต่อมา ในกรณีนี้จะรับรู้ใน</w:t>
      </w:r>
      <w:r w:rsidR="000F0E36">
        <w:rPr>
          <w:rFonts w:ascii="Angsana New" w:hAnsi="Angsana New"/>
          <w:sz w:val="32"/>
          <w:szCs w:val="32"/>
        </w:rPr>
        <w:br/>
      </w:r>
      <w:r>
        <w:rPr>
          <w:rFonts w:ascii="Angsana New" w:hAnsi="Angsana New"/>
          <w:sz w:val="32"/>
          <w:szCs w:val="32"/>
          <w:cs/>
        </w:rPr>
        <w:t>งบกำไรขาดทุนเบ็ดเสร็จ</w:t>
      </w:r>
    </w:p>
    <w:p w14:paraId="17A2F5CF" w14:textId="5B10A44F" w:rsidR="00596E95" w:rsidRDefault="00E522AE" w:rsidP="003C093A">
      <w:pPr>
        <w:ind w:left="1267"/>
        <w:jc w:val="both"/>
        <w:rPr>
          <w:rFonts w:ascii="Angsana New" w:hAnsi="Angsana New"/>
          <w:iCs/>
          <w:sz w:val="32"/>
          <w:szCs w:val="32"/>
        </w:rPr>
      </w:pPr>
      <w:r>
        <w:rPr>
          <w:rFonts w:ascii="Angsana New" w:hAnsi="Angsana New"/>
          <w:iCs/>
          <w:sz w:val="32"/>
          <w:szCs w:val="32"/>
          <w:cs/>
        </w:rPr>
        <w:br w:type="page"/>
      </w:r>
      <w:r w:rsidR="00596E95">
        <w:rPr>
          <w:rFonts w:ascii="Angsana New" w:hAnsi="Angsana New"/>
          <w:iCs/>
          <w:sz w:val="32"/>
          <w:szCs w:val="32"/>
          <w:cs/>
        </w:rPr>
        <w:lastRenderedPageBreak/>
        <w:t>การคำนวณมูลค่าที่คาดว่าจะได้รับคืน</w:t>
      </w:r>
    </w:p>
    <w:p w14:paraId="1F07AD21" w14:textId="79326197" w:rsidR="00D22596" w:rsidRDefault="00596E95" w:rsidP="00106DD7">
      <w:pPr>
        <w:pStyle w:val="BodyText"/>
        <w:spacing w:before="240" w:after="0"/>
        <w:ind w:left="12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</w:t>
      </w:r>
      <w:r>
        <w:rPr>
          <w:rFonts w:ascii="Angsana New" w:hAnsi="Angsana New"/>
          <w:spacing w:val="-4"/>
          <w:sz w:val="32"/>
          <w:szCs w:val="32"/>
          <w:cs/>
        </w:rPr>
        <w:t>หรือมูลค่ายุติธรรมของสินทรัพย์หักต้นทุนในการขายแล้วแต่มูลค่าใดจะสูงกว่า</w:t>
      </w:r>
      <w:r w:rsidR="00C4139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ในการประเมินมูลค่าจากการใช้</w:t>
      </w:r>
      <w:r>
        <w:rPr>
          <w:rFonts w:ascii="Angsana New" w:hAnsi="Angsana New"/>
          <w:sz w:val="32"/>
          <w:szCs w:val="32"/>
          <w:cs/>
        </w:rPr>
        <w:t xml:space="preserve">ของสินทรัพย์ </w:t>
      </w:r>
      <w:r>
        <w:rPr>
          <w:rFonts w:ascii="Angsana New" w:hAnsi="Angsana New"/>
          <w:sz w:val="32"/>
          <w:szCs w:val="32"/>
          <w:cs/>
          <w:lang w:val="en-US"/>
        </w:rPr>
        <w:t>จะ</w:t>
      </w:r>
      <w:r>
        <w:rPr>
          <w:rFonts w:ascii="Angsana New" w:hAnsi="Angsana New"/>
          <w:sz w:val="32"/>
          <w:szCs w:val="32"/>
          <w:cs/>
        </w:rPr>
        <w:t>ประมาณการกระแสเงินสดที่จะได้รับใน</w:t>
      </w:r>
      <w:r>
        <w:rPr>
          <w:rFonts w:ascii="Angsana New" w:hAnsi="Angsana New"/>
          <w:spacing w:val="20"/>
          <w:sz w:val="32"/>
          <w:szCs w:val="32"/>
          <w:cs/>
        </w:rPr>
        <w:t>อนาคตคิดลดเป็นมูลค่าปัจจุบันโดยใช้อัตราคิดลดก่อนคำนึงถึงภาษีเงินได้เพื่อให้สะท้อนมูลค่า</w:t>
      </w:r>
      <w:r>
        <w:rPr>
          <w:rFonts w:ascii="Angsana New" w:hAnsi="Angsana New"/>
          <w:sz w:val="32"/>
          <w:szCs w:val="32"/>
          <w:cs/>
        </w:rPr>
        <w:t>ที่อาจประเมินได้ในตลาดปัจจุบัน ซึ่งแปรไปตามเวลาและความเสี่ยง</w:t>
      </w:r>
      <w:r>
        <w:rPr>
          <w:rFonts w:ascii="Angsana New" w:hAnsi="Angsana New"/>
          <w:spacing w:val="-4"/>
          <w:sz w:val="32"/>
          <w:szCs w:val="32"/>
          <w:cs/>
        </w:rPr>
        <w:t>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</w:t>
      </w:r>
      <w:r>
        <w:rPr>
          <w:rFonts w:ascii="Angsana New" w:hAnsi="Angsana New"/>
          <w:sz w:val="32"/>
          <w:szCs w:val="32"/>
          <w:cs/>
        </w:rPr>
        <w:t>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2ACF6AF" w14:textId="7E50F1DB" w:rsidR="00596E95" w:rsidRDefault="00596E95" w:rsidP="00E522AE">
      <w:pPr>
        <w:pStyle w:val="BodyText"/>
        <w:spacing w:before="240" w:after="0"/>
        <w:ind w:left="126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>การกลับรายการด้อยค่า</w:t>
      </w:r>
    </w:p>
    <w:p w14:paraId="34FCE132" w14:textId="77777777" w:rsidR="00596E95" w:rsidRDefault="00596E95" w:rsidP="00106DD7">
      <w:pPr>
        <w:pStyle w:val="BodyText"/>
        <w:spacing w:before="240" w:after="0"/>
        <w:ind w:left="12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</w:t>
      </w:r>
      <w:r>
        <w:rPr>
          <w:rFonts w:ascii="Angsana New" w:hAnsi="Angsana New"/>
          <w:sz w:val="32"/>
          <w:szCs w:val="32"/>
          <w:cs/>
        </w:rPr>
        <w:t xml:space="preserve"> และการเพิ่มขึ้นนั้นสัมพันธ์โดยตรงกับขาดทุนจากการด้อยค่าที่เคยรับรู้เป็นค่าใช้จ่ายในงบกำไรขาดทุนเบ็ดเสร็จ</w:t>
      </w:r>
    </w:p>
    <w:p w14:paraId="64581B38" w14:textId="240AB2C0" w:rsidR="00596E95" w:rsidRDefault="00596E95" w:rsidP="00106DD7">
      <w:pPr>
        <w:pStyle w:val="BodyText"/>
        <w:tabs>
          <w:tab w:val="left" w:pos="90"/>
        </w:tabs>
        <w:spacing w:before="240" w:after="0"/>
        <w:ind w:left="12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ขาดทุนจากการด้อยค่าของสินทรัพย์ที่</w:t>
      </w:r>
      <w:r>
        <w:rPr>
          <w:rFonts w:ascii="Angsana New" w:hAnsi="Angsana New"/>
          <w:spacing w:val="4"/>
          <w:sz w:val="32"/>
          <w:szCs w:val="32"/>
          <w:cs/>
        </w:rPr>
        <w:t>ไม่ใช่สินทรัพย์ทางการเงินอื่น ๆ ที่เคยรับรู้ในงวดก่อนจะถูกประเมิน ณ ทุกวันที่ที่ออกรายงานว่ามีข้อบ่งชี้เรื่อง</w:t>
      </w:r>
      <w:r>
        <w:rPr>
          <w:rFonts w:ascii="Angsana New" w:hAnsi="Angsana New"/>
          <w:sz w:val="32"/>
          <w:szCs w:val="32"/>
          <w:cs/>
        </w:rPr>
        <w:t>การด้อยค่าลดระดับลงหรือหมดไป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</w:t>
      </w:r>
      <w:r>
        <w:rPr>
          <w:rFonts w:ascii="Angsana New" w:hAnsi="Angsana New"/>
          <w:spacing w:val="-4"/>
          <w:sz w:val="32"/>
          <w:szCs w:val="32"/>
          <w:cs/>
        </w:rPr>
        <w:t>มูลค่าตามบัญชีของสินทรัพย์ไม่เกินกว่ามูลค่าตามบัญชีภายหลังหักค่าเสื่อมราคาหรือค่าตัดจำหน่ายเสมือน</w:t>
      </w:r>
      <w:r>
        <w:rPr>
          <w:rFonts w:ascii="Angsana New" w:hAnsi="Angsana New"/>
          <w:sz w:val="32"/>
          <w:szCs w:val="32"/>
          <w:cs/>
        </w:rPr>
        <w:t>หนึ่งไม่เคยมีการบันทึกขาดทุนจากการด้อยค่ามาก่อน</w:t>
      </w:r>
    </w:p>
    <w:p w14:paraId="23192E4E" w14:textId="5F84A1D2" w:rsidR="007019CB" w:rsidRDefault="00E420C8" w:rsidP="00106DD7">
      <w:pPr>
        <w:tabs>
          <w:tab w:val="left" w:pos="126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E420C8">
        <w:rPr>
          <w:rFonts w:ascii="Angsana New" w:hAnsi="Angsana New"/>
          <w:sz w:val="32"/>
          <w:szCs w:val="32"/>
        </w:rPr>
        <w:t>3</w:t>
      </w:r>
      <w:r w:rsidR="00AA58ED">
        <w:rPr>
          <w:rFonts w:ascii="Angsana New" w:hAnsi="Angsana New"/>
          <w:sz w:val="32"/>
          <w:szCs w:val="32"/>
        </w:rPr>
        <w:t>.</w:t>
      </w:r>
      <w:r w:rsidRPr="00E420C8">
        <w:rPr>
          <w:rFonts w:ascii="Angsana New" w:hAnsi="Angsana New"/>
          <w:sz w:val="32"/>
          <w:szCs w:val="32"/>
        </w:rPr>
        <w:t>8</w:t>
      </w:r>
      <w:r w:rsidR="00AA58ED">
        <w:rPr>
          <w:rFonts w:ascii="Angsana New" w:hAnsi="Angsana New"/>
          <w:sz w:val="32"/>
          <w:szCs w:val="32"/>
        </w:rPr>
        <w:tab/>
      </w:r>
      <w:r w:rsidR="00904574">
        <w:rPr>
          <w:rFonts w:ascii="Angsana New" w:hAnsi="Angsana New"/>
          <w:sz w:val="32"/>
          <w:szCs w:val="32"/>
          <w:cs/>
        </w:rPr>
        <w:t>รายได้</w:t>
      </w:r>
      <w:r w:rsidR="007019CB">
        <w:rPr>
          <w:rFonts w:ascii="Angsana New" w:hAnsi="Angsana New"/>
          <w:sz w:val="32"/>
          <w:szCs w:val="32"/>
          <w:cs/>
        </w:rPr>
        <w:t>รับล่วงหน้า</w:t>
      </w:r>
    </w:p>
    <w:p w14:paraId="6FBD4689" w14:textId="1E27D4E1" w:rsidR="004770DA" w:rsidRDefault="007019CB" w:rsidP="00106DD7">
      <w:pPr>
        <w:ind w:left="12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t>บริษัทรับรู้</w:t>
      </w:r>
      <w:r w:rsidR="00D57D92">
        <w:rPr>
          <w:rFonts w:ascii="Angsana New" w:hAnsi="Angsana New"/>
          <w:spacing w:val="-6"/>
          <w:sz w:val="32"/>
          <w:szCs w:val="32"/>
          <w:cs/>
        </w:rPr>
        <w:t>เงินรับล่วงหน้าจากลูกค้าเ</w:t>
      </w:r>
      <w:r w:rsidR="00E4499A">
        <w:rPr>
          <w:rFonts w:ascii="Angsana New" w:hAnsi="Angsana New"/>
          <w:spacing w:val="-6"/>
          <w:sz w:val="32"/>
          <w:szCs w:val="32"/>
          <w:cs/>
        </w:rPr>
        <w:t>ป็น</w:t>
      </w:r>
      <w:r w:rsidR="00074C4F">
        <w:rPr>
          <w:rFonts w:ascii="Angsana New" w:hAnsi="Angsana New"/>
          <w:spacing w:val="-6"/>
          <w:sz w:val="32"/>
          <w:szCs w:val="32"/>
          <w:cs/>
        </w:rPr>
        <w:t>รายได้</w:t>
      </w:r>
      <w:r>
        <w:rPr>
          <w:rFonts w:ascii="Angsana New" w:hAnsi="Angsana New"/>
          <w:spacing w:val="-6"/>
          <w:sz w:val="32"/>
          <w:szCs w:val="32"/>
          <w:cs/>
        </w:rPr>
        <w:t>รับล่วงหน้า</w:t>
      </w:r>
      <w:r w:rsidR="00E4499A">
        <w:rPr>
          <w:rFonts w:ascii="Angsana New" w:hAnsi="Angsana New"/>
          <w:spacing w:val="-6"/>
          <w:sz w:val="32"/>
          <w:szCs w:val="32"/>
          <w:cs/>
        </w:rPr>
        <w:t>ใน</w:t>
      </w:r>
      <w:r w:rsidR="00074C4F">
        <w:rPr>
          <w:rFonts w:ascii="Angsana New" w:hAnsi="Angsana New"/>
          <w:spacing w:val="-6"/>
          <w:sz w:val="32"/>
          <w:szCs w:val="32"/>
          <w:cs/>
        </w:rPr>
        <w:t>เจ้าหนี้การค้าและเจ้าหนี้หมุนเวีย</w:t>
      </w:r>
      <w:r w:rsidR="003C4647">
        <w:rPr>
          <w:rFonts w:ascii="Angsana New" w:hAnsi="Angsana New"/>
          <w:spacing w:val="-6"/>
          <w:sz w:val="32"/>
          <w:szCs w:val="32"/>
          <w:cs/>
        </w:rPr>
        <w:t>น</w:t>
      </w:r>
      <w:r w:rsidR="00074C4F">
        <w:rPr>
          <w:rFonts w:ascii="Angsana New" w:hAnsi="Angsana New"/>
          <w:sz w:val="32"/>
          <w:szCs w:val="32"/>
          <w:cs/>
        </w:rPr>
        <w:t>อื่น</w:t>
      </w:r>
      <w:r>
        <w:rPr>
          <w:rFonts w:ascii="Angsana New" w:hAnsi="Angsana New"/>
          <w:sz w:val="32"/>
          <w:szCs w:val="32"/>
          <w:cs/>
        </w:rPr>
        <w:t xml:space="preserve"> บริษัทรับรู้รายได้จากเงินรับล่วงหน้าเมื่อโอนการควบคุมสินค้าให้ลูกค้า</w:t>
      </w:r>
      <w:r w:rsidR="00237CD2">
        <w:rPr>
          <w:rFonts w:ascii="Angsana New" w:hAnsi="Angsana New"/>
          <w:sz w:val="32"/>
          <w:szCs w:val="32"/>
          <w:cs/>
        </w:rPr>
        <w:t>หรือ</w:t>
      </w:r>
      <w:r w:rsidR="00E55C57">
        <w:rPr>
          <w:rFonts w:ascii="Angsana New" w:hAnsi="Angsana New"/>
          <w:spacing w:val="-4"/>
          <w:sz w:val="32"/>
          <w:szCs w:val="32"/>
          <w:cs/>
        </w:rPr>
        <w:t>เมื่อลูกค้ามาใช้บริการเครื่องซักผ้า</w:t>
      </w:r>
      <w:r w:rsidR="00AA531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55C57">
        <w:rPr>
          <w:rFonts w:ascii="Angsana New" w:hAnsi="Angsana New"/>
          <w:spacing w:val="-4"/>
          <w:sz w:val="32"/>
          <w:szCs w:val="32"/>
          <w:cs/>
        </w:rPr>
        <w:t>และ</w:t>
      </w:r>
      <w:r w:rsidR="00AA531B">
        <w:rPr>
          <w:rFonts w:ascii="Angsana New" w:hAnsi="Angsana New"/>
          <w:spacing w:val="-4"/>
          <w:sz w:val="32"/>
          <w:szCs w:val="32"/>
        </w:rPr>
        <w:t>/</w:t>
      </w:r>
      <w:r w:rsidR="00E55C57">
        <w:rPr>
          <w:rFonts w:ascii="Angsana New" w:hAnsi="Angsana New"/>
          <w:spacing w:val="-4"/>
          <w:sz w:val="32"/>
          <w:szCs w:val="32"/>
          <w:cs/>
        </w:rPr>
        <w:t>หรือเครื่องอบผ้า</w:t>
      </w:r>
      <w:r w:rsidR="00AA531B">
        <w:rPr>
          <w:rFonts w:ascii="Angsana New" w:hAnsi="Angsana New"/>
          <w:spacing w:val="-4"/>
          <w:sz w:val="32"/>
          <w:szCs w:val="32"/>
        </w:rPr>
        <w:t xml:space="preserve"> </w:t>
      </w:r>
      <w:r w:rsidR="00E55C57">
        <w:rPr>
          <w:rFonts w:ascii="Angsana New" w:hAnsi="Angsana New"/>
          <w:spacing w:val="-4"/>
          <w:sz w:val="32"/>
          <w:szCs w:val="32"/>
          <w:cs/>
        </w:rPr>
        <w:t>และ</w:t>
      </w:r>
      <w:r w:rsidR="00AA531B">
        <w:rPr>
          <w:rFonts w:ascii="Angsana New" w:hAnsi="Angsana New"/>
          <w:spacing w:val="-4"/>
          <w:sz w:val="32"/>
          <w:szCs w:val="32"/>
        </w:rPr>
        <w:t>/</w:t>
      </w:r>
      <w:r w:rsidR="00E55C57">
        <w:rPr>
          <w:rFonts w:ascii="Angsana New" w:hAnsi="Angsana New"/>
          <w:spacing w:val="-4"/>
          <w:sz w:val="32"/>
          <w:szCs w:val="32"/>
          <w:cs/>
        </w:rPr>
        <w:t>หรือการพับผ้าพร้อมทั้งชำระค่าบริการทางช่องทางออนไลน์เรียบร้อยแล้ว</w:t>
      </w:r>
      <w:r w:rsidR="00084674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7E6DB206" w14:textId="69C7143A" w:rsidR="00E60CAE" w:rsidRDefault="00E420C8" w:rsidP="00106DD7">
      <w:pPr>
        <w:tabs>
          <w:tab w:val="left" w:pos="126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E420C8">
        <w:rPr>
          <w:rFonts w:ascii="Angsana New" w:hAnsi="Angsana New"/>
          <w:sz w:val="32"/>
          <w:szCs w:val="32"/>
        </w:rPr>
        <w:t>3</w:t>
      </w:r>
      <w:r w:rsidR="00E60CAE">
        <w:rPr>
          <w:rFonts w:ascii="Angsana New" w:hAnsi="Angsana New"/>
          <w:sz w:val="32"/>
          <w:szCs w:val="32"/>
        </w:rPr>
        <w:t>.</w:t>
      </w:r>
      <w:r w:rsidRPr="00E420C8">
        <w:rPr>
          <w:rFonts w:ascii="Angsana New" w:hAnsi="Angsana New"/>
          <w:sz w:val="32"/>
          <w:szCs w:val="32"/>
        </w:rPr>
        <w:t>9</w:t>
      </w:r>
      <w:r w:rsidR="00E60CAE">
        <w:rPr>
          <w:rFonts w:ascii="Angsana New" w:hAnsi="Angsana New"/>
          <w:sz w:val="32"/>
          <w:szCs w:val="32"/>
        </w:rPr>
        <w:t xml:space="preserve"> </w:t>
      </w:r>
      <w:r w:rsidR="005F70F2">
        <w:rPr>
          <w:rFonts w:ascii="Angsana New" w:hAnsi="Angsana New"/>
          <w:sz w:val="32"/>
          <w:szCs w:val="32"/>
        </w:rPr>
        <w:tab/>
      </w:r>
      <w:r w:rsidR="009B11F2">
        <w:rPr>
          <w:rFonts w:ascii="Angsana New" w:hAnsi="Angsana New"/>
          <w:sz w:val="32"/>
          <w:szCs w:val="32"/>
          <w:cs/>
        </w:rPr>
        <w:t>หนี้สินที่เกิดจากสัญญา</w:t>
      </w:r>
    </w:p>
    <w:p w14:paraId="4A0BD646" w14:textId="02489860" w:rsidR="00D201A6" w:rsidRDefault="005F6ED0" w:rsidP="00106DD7">
      <w:pPr>
        <w:tabs>
          <w:tab w:val="left" w:pos="1260"/>
        </w:tabs>
        <w:ind w:left="1260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>
        <w:rPr>
          <w:rFonts w:ascii="Angsana New" w:hAnsi="Angsana New"/>
          <w:sz w:val="32"/>
          <w:szCs w:val="32"/>
          <w:cs/>
          <w:lang w:val="x-none" w:eastAsia="x-none"/>
        </w:rPr>
        <w:t>หนี้สินที่เกิดจากสัญญา หมายถึง รายได้รับล่วงหน้าหรือมูลค่างานที่ยังไม่ได้ให้บริการตามสัญญาบริการบำรุงรักษาเครื่องซักผ้าและอบผ้าให้แก่แฟรนไชส์ ซึ่งรายได้รับล่วงหน้าจะถูกบันทึกรับรู้เป็นรายได้ในงบกำไรขาดทุนเบ็ดเสร็จตลอดอายุสัญญา</w:t>
      </w:r>
    </w:p>
    <w:p w14:paraId="09DF6D74" w14:textId="652B4A5E" w:rsidR="00AA58ED" w:rsidRDefault="00E522AE" w:rsidP="00E522AE">
      <w:pPr>
        <w:tabs>
          <w:tab w:val="left" w:pos="1260"/>
        </w:tabs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 w:rsidR="00E420C8" w:rsidRPr="00E420C8">
        <w:rPr>
          <w:rFonts w:ascii="Angsana New" w:hAnsi="Angsana New"/>
          <w:sz w:val="32"/>
          <w:szCs w:val="32"/>
        </w:rPr>
        <w:lastRenderedPageBreak/>
        <w:t>3</w:t>
      </w:r>
      <w:r w:rsidR="007019CB">
        <w:rPr>
          <w:rFonts w:ascii="Angsana New" w:hAnsi="Angsana New"/>
          <w:sz w:val="32"/>
          <w:szCs w:val="32"/>
        </w:rPr>
        <w:t>.</w:t>
      </w:r>
      <w:r w:rsidR="00E420C8" w:rsidRPr="00E420C8">
        <w:rPr>
          <w:rFonts w:ascii="Angsana New" w:hAnsi="Angsana New"/>
          <w:sz w:val="32"/>
          <w:szCs w:val="32"/>
        </w:rPr>
        <w:t>10</w:t>
      </w:r>
      <w:r w:rsidR="007019CB">
        <w:rPr>
          <w:rFonts w:ascii="Angsana New" w:hAnsi="Angsana New"/>
          <w:sz w:val="32"/>
          <w:szCs w:val="32"/>
        </w:rPr>
        <w:tab/>
      </w:r>
      <w:r w:rsidR="00AA58ED">
        <w:rPr>
          <w:rFonts w:ascii="Angsana New" w:hAnsi="Angsana New"/>
          <w:sz w:val="32"/>
          <w:szCs w:val="32"/>
          <w:cs/>
        </w:rPr>
        <w:t>หนี้สินที่มีภาระดอกเบี้ย</w:t>
      </w:r>
    </w:p>
    <w:p w14:paraId="495D8E72" w14:textId="5E580A37" w:rsidR="00272567" w:rsidRDefault="00AA58ED" w:rsidP="00106DD7">
      <w:pPr>
        <w:pStyle w:val="BodyText"/>
        <w:spacing w:after="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หนี้สินที่มีภาระดอกเบี้ยบันทึกเริ่มแรกด้วยมูลค่ายุติธรรมหักค่าใช้จ่ายที่เกี่ยวกับการเกิดหนี้สิน ภายหลังจากการบันทึกหนี้สินที่มีภาระดอกเบี้ยจะบันทึกต่อมาโดยวิธีราคาทุนตัดจำหน่าย</w:t>
      </w:r>
      <w:r w:rsidR="00246DB6">
        <w:rPr>
          <w:rFonts w:ascii="Angsana New" w:hAnsi="Angsana New"/>
          <w:sz w:val="32"/>
          <w:szCs w:val="32"/>
          <w:cs/>
          <w:lang w:val="en-US"/>
        </w:rPr>
        <w:t>ตามวิธีอัตราดอกเบี้ยที่แท้จริง</w:t>
      </w:r>
      <w:r>
        <w:rPr>
          <w:rFonts w:ascii="Angsana New" w:hAnsi="Angsana New"/>
          <w:sz w:val="32"/>
          <w:szCs w:val="32"/>
          <w:cs/>
        </w:rPr>
        <w:t xml:space="preserve"> ผลต่างระหว่างยอดหนี้เริ่มแรกและยอดหนี้เมื่อครบกำหนดไถ่ถอนจะบันทึกรับรู้เป็นค่าใช้จ่ายในงบกำไรขาดทุนเบ็ดเสร็จตลอดอายุการกู้ยืม</w:t>
      </w:r>
    </w:p>
    <w:p w14:paraId="7329D42A" w14:textId="1213FA8C" w:rsidR="000D6EAC" w:rsidRDefault="00E420C8" w:rsidP="00106DD7">
      <w:pPr>
        <w:tabs>
          <w:tab w:val="left" w:pos="1260"/>
        </w:tabs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420C8">
        <w:rPr>
          <w:rFonts w:ascii="Angsana New" w:hAnsi="Angsana New"/>
          <w:sz w:val="32"/>
          <w:szCs w:val="32"/>
        </w:rPr>
        <w:t>3</w:t>
      </w:r>
      <w:r w:rsidR="000D6EAC">
        <w:rPr>
          <w:rFonts w:ascii="Angsana New" w:hAnsi="Angsana New"/>
          <w:sz w:val="32"/>
          <w:szCs w:val="32"/>
        </w:rPr>
        <w:t>.</w:t>
      </w:r>
      <w:r w:rsidRPr="00E420C8">
        <w:rPr>
          <w:rFonts w:ascii="Angsana New" w:hAnsi="Angsana New"/>
          <w:sz w:val="32"/>
          <w:szCs w:val="32"/>
        </w:rPr>
        <w:t>11</w:t>
      </w:r>
      <w:r w:rsidR="000D6EAC">
        <w:rPr>
          <w:rFonts w:ascii="Angsana New" w:hAnsi="Angsana New"/>
          <w:sz w:val="32"/>
          <w:szCs w:val="32"/>
        </w:rPr>
        <w:tab/>
      </w:r>
      <w:r w:rsidR="000D6EAC">
        <w:rPr>
          <w:rFonts w:ascii="Angsana New" w:hAnsi="Angsana New"/>
          <w:sz w:val="32"/>
          <w:szCs w:val="32"/>
          <w:cs/>
        </w:rPr>
        <w:t>ประมาณการหนี้สิน</w:t>
      </w:r>
    </w:p>
    <w:p w14:paraId="4569222C" w14:textId="1831174A" w:rsidR="00C4349D" w:rsidRDefault="000D6EAC" w:rsidP="00106DD7">
      <w:pPr>
        <w:pStyle w:val="BodyText"/>
        <w:spacing w:after="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และมีความเป็นไปได้ค่อนข้างแน่นอนว่าบริษัทจะเสียทรัพยากรเชิงเศรษฐกิจไป เพื่อปลดเปลื้องภาระผูกพันนั้น และบริษัทสามารถประมาณมูลค่าภาระผูกพันนั้นได้อย่างน่าเชื่อถือ</w:t>
      </w:r>
    </w:p>
    <w:p w14:paraId="433A461B" w14:textId="6BF585B9" w:rsidR="00161CF7" w:rsidRDefault="00E420C8" w:rsidP="00106DD7">
      <w:pPr>
        <w:tabs>
          <w:tab w:val="left" w:pos="1260"/>
        </w:tabs>
        <w:ind w:left="547"/>
        <w:jc w:val="thaiDistribute"/>
        <w:rPr>
          <w:rFonts w:ascii="Angsana New" w:hAnsi="Angsana New"/>
          <w:sz w:val="32"/>
          <w:szCs w:val="32"/>
        </w:rPr>
      </w:pPr>
      <w:r w:rsidRPr="00E420C8">
        <w:rPr>
          <w:rFonts w:ascii="Angsana New" w:hAnsi="Angsana New"/>
          <w:sz w:val="32"/>
          <w:szCs w:val="32"/>
        </w:rPr>
        <w:t>3</w:t>
      </w:r>
      <w:r w:rsidR="000D6EAC">
        <w:rPr>
          <w:rFonts w:ascii="Angsana New" w:hAnsi="Angsana New"/>
          <w:sz w:val="32"/>
          <w:szCs w:val="32"/>
        </w:rPr>
        <w:t>.</w:t>
      </w:r>
      <w:r w:rsidRPr="00E420C8">
        <w:rPr>
          <w:rFonts w:ascii="Angsana New" w:hAnsi="Angsana New"/>
          <w:sz w:val="32"/>
          <w:szCs w:val="32"/>
        </w:rPr>
        <w:t>12</w:t>
      </w:r>
      <w:r w:rsidR="00161CF7">
        <w:rPr>
          <w:rFonts w:ascii="Angsana New" w:hAnsi="Angsana New"/>
          <w:sz w:val="32"/>
          <w:szCs w:val="32"/>
        </w:rPr>
        <w:tab/>
      </w:r>
      <w:r w:rsidR="00161CF7">
        <w:rPr>
          <w:rFonts w:ascii="Angsana New" w:hAnsi="Angsana New"/>
          <w:sz w:val="32"/>
          <w:szCs w:val="32"/>
          <w:cs/>
        </w:rPr>
        <w:t>ผลประโยชน์พนักงาน</w:t>
      </w:r>
    </w:p>
    <w:p w14:paraId="2DA05346" w14:textId="77777777" w:rsidR="000D6EAC" w:rsidRDefault="000D6EAC" w:rsidP="00106DD7">
      <w:pPr>
        <w:tabs>
          <w:tab w:val="left" w:pos="720"/>
        </w:tabs>
        <w:spacing w:before="240"/>
        <w:ind w:left="1260"/>
        <w:jc w:val="thaiDistribute"/>
        <w:rPr>
          <w:rFonts w:ascii="Angsana New" w:hAnsi="Angsana New"/>
          <w:iCs/>
          <w:sz w:val="32"/>
          <w:szCs w:val="32"/>
        </w:rPr>
      </w:pPr>
      <w:r>
        <w:rPr>
          <w:rFonts w:ascii="Angsana New" w:hAnsi="Angsana New"/>
          <w:iCs/>
          <w:sz w:val="32"/>
          <w:szCs w:val="32"/>
          <w:cs/>
        </w:rPr>
        <w:t>โครงการสมทบเงิน</w:t>
      </w:r>
    </w:p>
    <w:p w14:paraId="7AA7799F" w14:textId="77777777" w:rsidR="000D6EAC" w:rsidRDefault="000D6EAC" w:rsidP="00106DD7">
      <w:pPr>
        <w:tabs>
          <w:tab w:val="left" w:pos="540"/>
        </w:tabs>
        <w:spacing w:before="240"/>
        <w:ind w:left="12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i/>
          <w:spacing w:val="2"/>
          <w:sz w:val="32"/>
          <w:szCs w:val="32"/>
          <w:cs/>
        </w:rPr>
        <w:t>โครงการสมทบเงินเป็นโครงการผลประโยชน์พนักงานหลังออกจากงาน ซึ่งกิจการจ่ายสมทบเป็นจำนวนเงินที่</w:t>
      </w:r>
      <w:r>
        <w:rPr>
          <w:rFonts w:ascii="Angsana New" w:hAnsi="Angsana New"/>
          <w:i/>
          <w:sz w:val="32"/>
          <w:szCs w:val="32"/>
          <w:cs/>
        </w:rPr>
        <w:t xml:space="preserve">แน่นอนให้แก่กิจการหนึ่งแยกต่างหาก (กองทุนสำรองเลี้ยงชีพ) และจะไม่มีภาระผูกพันตามกฎหมายหรือภาระผูกพันโดยอนุมานที่จะต้องจ่ายสมทบเพิ่มเติม ภาระผูกพันในการสมทบเข้าโครงการสมทบเงินจะถูกรับรู้เป็นค่าใช้จ่ายพนักงานในงบกำไรขาดทุนเบ็ดเสร็จในรอบระยะเวลาที่พนักงานได้ทำงานให้กับกิจการ </w:t>
      </w:r>
    </w:p>
    <w:p w14:paraId="05F1B6C3" w14:textId="06B54128" w:rsidR="000D6EAC" w:rsidRDefault="000D6EAC" w:rsidP="00106DD7">
      <w:pPr>
        <w:tabs>
          <w:tab w:val="left" w:pos="720"/>
        </w:tabs>
        <w:spacing w:before="240"/>
        <w:ind w:left="1260"/>
        <w:jc w:val="thaiDistribute"/>
        <w:rPr>
          <w:rFonts w:ascii="Angsana New" w:hAnsi="Angsana New"/>
          <w:iCs/>
          <w:sz w:val="32"/>
          <w:szCs w:val="32"/>
        </w:rPr>
      </w:pPr>
      <w:r>
        <w:rPr>
          <w:rFonts w:ascii="Angsana New" w:hAnsi="Angsana New"/>
          <w:iCs/>
          <w:sz w:val="32"/>
          <w:szCs w:val="32"/>
          <w:cs/>
        </w:rPr>
        <w:t>โครงการผลประโยชน์ที่กำหนดไว้</w:t>
      </w:r>
    </w:p>
    <w:p w14:paraId="24FCFCD5" w14:textId="77777777" w:rsidR="000D6EAC" w:rsidRDefault="000D6EAC" w:rsidP="00106DD7">
      <w:pPr>
        <w:spacing w:before="240"/>
        <w:ind w:left="1260"/>
        <w:jc w:val="thaiDistribute"/>
        <w:rPr>
          <w:rFonts w:ascii="Angsana New" w:hAnsi="Angsana New"/>
          <w:i/>
          <w:spacing w:val="-18"/>
          <w:sz w:val="32"/>
          <w:szCs w:val="32"/>
          <w:cs/>
        </w:rPr>
      </w:pPr>
      <w:r>
        <w:rPr>
          <w:rFonts w:ascii="Angsana New" w:hAnsi="Angsana New"/>
          <w:i/>
          <w:spacing w:val="-2"/>
          <w:sz w:val="32"/>
          <w:szCs w:val="32"/>
          <w:cs/>
        </w:rPr>
        <w:t xml:space="preserve">โครงการผลประโยชน์ที่กำหนดไว้เป็นโครงการผลประโยชน์หลังออกจากงานนอกเหนือจากโครงการสมทบเงิน ภาระผูกพันสุทธิของ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ปัจจุบันและในงวดก่อน ๆ </w:t>
      </w:r>
      <w:r>
        <w:rPr>
          <w:rFonts w:ascii="Angsana New" w:hAnsi="Angsana New"/>
          <w:i/>
          <w:spacing w:val="4"/>
          <w:sz w:val="32"/>
          <w:szCs w:val="32"/>
          <w:cs/>
        </w:rPr>
        <w:t>ผลประโยชน์ดังกล่าวได้มีการคิดลดเพื่อให้เป็นมูลค่าปัจจุบัน โดยคำนวณบนพื้นฐานของเงินเดือนพนักงาน อัตรามรณะ อายุงาน และปัจจัยอื่น ๆ ทั้งนี้อัตราคิดลดที่ใช้ในการคำนวณภาระผูกพันผลประโยชน์พนักงานหลังออกจากงานอ้างอิงจากอัตราผลตอบแทนของพันธบัตรรัฐบาล</w:t>
      </w:r>
    </w:p>
    <w:p w14:paraId="187C2E61" w14:textId="3D7B0FE2" w:rsidR="00E522AE" w:rsidRDefault="000D6EAC" w:rsidP="00106DD7">
      <w:pPr>
        <w:spacing w:before="240"/>
        <w:ind w:left="1260"/>
        <w:jc w:val="thaiDistribute"/>
        <w:rPr>
          <w:rFonts w:ascii="Angsana New" w:hAnsi="Angsana New"/>
          <w:i/>
          <w:sz w:val="32"/>
          <w:szCs w:val="32"/>
          <w:cs/>
        </w:rPr>
      </w:pPr>
      <w:r>
        <w:rPr>
          <w:rFonts w:ascii="Angsana New" w:hAnsi="Angsana New"/>
          <w:i/>
          <w:sz w:val="32"/>
          <w:szCs w:val="32"/>
          <w:cs/>
        </w:rPr>
        <w:t>เมื่อมีการเพิ่มผลประโยชน์ในโครงการผลประโยชน์ สัดส่วนที่เพิ่มขึ้นของผลประโยชน์</w:t>
      </w:r>
      <w:r w:rsidR="00746E6E">
        <w:rPr>
          <w:rFonts w:ascii="Angsana New" w:hAnsi="Angsana New"/>
          <w:i/>
          <w:sz w:val="32"/>
          <w:szCs w:val="32"/>
          <w:cs/>
        </w:rPr>
        <w:br/>
      </w:r>
      <w:r>
        <w:rPr>
          <w:rFonts w:ascii="Angsana New" w:hAnsi="Angsana New"/>
          <w:i/>
          <w:sz w:val="32"/>
          <w:szCs w:val="32"/>
          <w:cs/>
        </w:rPr>
        <w:t xml:space="preserve">ที่เกี่ยวข้องกับต้นทุนบริการในอดีตของพนักงานรับรู้เป็นค่าใช้จ่ายในงบกำไรขาดทุนเบ็ดเสร็จโดยวิธีเส้นตรงจนถึงวันที่ผลประโยชน์นั้นเป็นสิทธิขาด ผลประโยชน์ที่เป็นสิทธิขาดจะรับรู้เป็นค่าใช้จ่ายในงบกำไรขาดทุนเบ็ดเสร็จทันที </w:t>
      </w:r>
    </w:p>
    <w:p w14:paraId="6F0BFF26" w14:textId="355596A5" w:rsidR="000D6EAC" w:rsidRDefault="00E522AE" w:rsidP="00E522AE">
      <w:pPr>
        <w:ind w:left="1267"/>
        <w:jc w:val="thaiDistribute"/>
        <w:rPr>
          <w:rFonts w:ascii="Angsana New" w:hAnsi="Angsana New"/>
          <w:i/>
          <w:sz w:val="32"/>
          <w:szCs w:val="32"/>
        </w:rPr>
      </w:pPr>
      <w:r>
        <w:rPr>
          <w:rFonts w:ascii="Angsana New" w:hAnsi="Angsana New"/>
          <w:i/>
          <w:sz w:val="32"/>
          <w:szCs w:val="32"/>
          <w:cs/>
        </w:rPr>
        <w:br w:type="page"/>
      </w:r>
      <w:r w:rsidR="000D6EAC">
        <w:rPr>
          <w:rFonts w:ascii="Angsana New" w:hAnsi="Angsana New"/>
          <w:i/>
          <w:sz w:val="32"/>
          <w:szCs w:val="32"/>
          <w:cs/>
        </w:rPr>
        <w:lastRenderedPageBreak/>
        <w:t>บริษัทรับรู้กำไรขาดทุนจากการประมาณการตามหลักการคณิตศาสตร์ประกันภัยทั้งหมด</w:t>
      </w:r>
      <w:r w:rsidR="00746E6E">
        <w:rPr>
          <w:rFonts w:ascii="Angsana New" w:hAnsi="Angsana New"/>
          <w:i/>
          <w:sz w:val="32"/>
          <w:szCs w:val="32"/>
          <w:cs/>
        </w:rPr>
        <w:br/>
      </w:r>
      <w:r w:rsidR="000D6EAC">
        <w:rPr>
          <w:rFonts w:ascii="Angsana New" w:hAnsi="Angsana New"/>
          <w:i/>
          <w:sz w:val="32"/>
          <w:szCs w:val="32"/>
          <w:cs/>
        </w:rPr>
        <w:t>ที่เกิดขึ้น</w:t>
      </w:r>
      <w:r w:rsidR="000D6EAC">
        <w:rPr>
          <w:rFonts w:ascii="Angsana New" w:hAnsi="Angsana New"/>
          <w:i/>
          <w:spacing w:val="-10"/>
          <w:sz w:val="32"/>
          <w:szCs w:val="32"/>
          <w:cs/>
        </w:rPr>
        <w:t>จากโครงการผลประโยชน์ที่กำหนดไว้ในรายการกำไรขาดทุนเบ็ดเสร็จอื่น และรับรู้ค่าใช้จ่ายของโครงการผลประโยชน์</w:t>
      </w:r>
      <w:r w:rsidR="000D6EAC">
        <w:rPr>
          <w:rFonts w:ascii="Angsana New" w:hAnsi="Angsana New"/>
          <w:i/>
          <w:sz w:val="32"/>
          <w:szCs w:val="32"/>
          <w:cs/>
        </w:rPr>
        <w:t>ที่กำหนดไว้ในงบกำไรขาดทุนเบ็ดเสร็จ</w:t>
      </w:r>
    </w:p>
    <w:p w14:paraId="044AC555" w14:textId="5679CF60" w:rsidR="00272567" w:rsidRDefault="000D6EAC" w:rsidP="00106DD7">
      <w:pPr>
        <w:spacing w:before="240"/>
        <w:ind w:left="1260"/>
        <w:jc w:val="thaiDistribute"/>
        <w:rPr>
          <w:rFonts w:ascii="Angsana New" w:hAnsi="Angsana New"/>
          <w:i/>
          <w:sz w:val="32"/>
          <w:szCs w:val="32"/>
        </w:rPr>
      </w:pPr>
      <w:r>
        <w:rPr>
          <w:rFonts w:ascii="Angsana New" w:hAnsi="Angsana New"/>
          <w:i/>
          <w:sz w:val="32"/>
          <w:szCs w:val="32"/>
          <w:cs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เมื่อการแก้ไขโครงการมีผลบังคับใช</w:t>
      </w:r>
      <w:r w:rsidR="00B56C78">
        <w:rPr>
          <w:rFonts w:ascii="Angsana New" w:hAnsi="Angsana New"/>
          <w:i/>
          <w:sz w:val="32"/>
          <w:szCs w:val="32"/>
          <w:cs/>
        </w:rPr>
        <w:t>้</w:t>
      </w:r>
    </w:p>
    <w:p w14:paraId="0398E369" w14:textId="083FBAE8" w:rsidR="000D6EAC" w:rsidRDefault="000D6EAC" w:rsidP="00E522AE">
      <w:pPr>
        <w:tabs>
          <w:tab w:val="left" w:pos="720"/>
        </w:tabs>
        <w:spacing w:before="240"/>
        <w:ind w:left="1267"/>
        <w:jc w:val="thaiDistribute"/>
        <w:rPr>
          <w:rFonts w:ascii="Angsana New" w:hAnsi="Angsana New"/>
          <w:iCs/>
          <w:sz w:val="32"/>
          <w:szCs w:val="32"/>
        </w:rPr>
      </w:pPr>
      <w:r>
        <w:rPr>
          <w:rFonts w:ascii="Angsana New" w:hAnsi="Angsana New"/>
          <w:iCs/>
          <w:sz w:val="32"/>
          <w:szCs w:val="32"/>
          <w:cs/>
        </w:rPr>
        <w:t>ผลประโยชน์ระยะสั้นของพนักงาน</w:t>
      </w:r>
    </w:p>
    <w:p w14:paraId="1B58F2D6" w14:textId="77777777" w:rsidR="000D6EAC" w:rsidRDefault="000D6EAC" w:rsidP="00106DD7">
      <w:pPr>
        <w:tabs>
          <w:tab w:val="left" w:pos="720"/>
        </w:tabs>
        <w:spacing w:before="240"/>
        <w:ind w:left="1260"/>
        <w:jc w:val="thaiDistribute"/>
        <w:rPr>
          <w:rFonts w:ascii="Angsana New" w:hAnsi="Angsana New"/>
          <w:i/>
          <w:sz w:val="32"/>
          <w:szCs w:val="32"/>
        </w:rPr>
      </w:pPr>
      <w:r>
        <w:rPr>
          <w:rFonts w:ascii="Angsana New" w:hAnsi="Angsana New"/>
          <w:i/>
          <w:sz w:val="32"/>
          <w:szCs w:val="32"/>
          <w:cs/>
        </w:rPr>
        <w:t>ภาระผูกพันผลประโยชน์ระยะสั้นของพนักงานวัดมูลค่าโดยมิได้คิดลดกระแสเงินสดและรับรู้เป็นค่าใช้จ่าย</w:t>
      </w:r>
      <w:r>
        <w:rPr>
          <w:rFonts w:ascii="Angsana New" w:hAnsi="Angsana New"/>
          <w:i/>
          <w:sz w:val="32"/>
          <w:szCs w:val="32"/>
        </w:rPr>
        <w:t xml:space="preserve"> </w:t>
      </w:r>
      <w:r>
        <w:rPr>
          <w:rFonts w:ascii="Angsana New" w:hAnsi="Angsana New"/>
          <w:i/>
          <w:sz w:val="32"/>
          <w:szCs w:val="32"/>
          <w:cs/>
        </w:rPr>
        <w:t>เมื่อพนักงานทำงานให้</w:t>
      </w:r>
    </w:p>
    <w:p w14:paraId="3E68BE5B" w14:textId="4473E4E3" w:rsidR="000D6EAC" w:rsidRDefault="000D6EAC" w:rsidP="00106DD7">
      <w:pPr>
        <w:tabs>
          <w:tab w:val="left" w:pos="720"/>
        </w:tabs>
        <w:spacing w:before="240"/>
        <w:ind w:left="1267"/>
        <w:jc w:val="thaiDistribute"/>
        <w:rPr>
          <w:rFonts w:ascii="Angsana New" w:hAnsi="Angsana New"/>
          <w:i/>
          <w:sz w:val="32"/>
          <w:szCs w:val="32"/>
        </w:rPr>
      </w:pPr>
      <w:r>
        <w:rPr>
          <w:rFonts w:ascii="Angsana New" w:hAnsi="Angsana New"/>
          <w:i/>
          <w:spacing w:val="2"/>
          <w:sz w:val="32"/>
          <w:szCs w:val="32"/>
          <w:cs/>
        </w:rPr>
        <w:t>หนี้สินรับรู้ด้วยมูลค่าที่คาดว่าจะจ่ายชำระสำหรับการจ่ายโบนัสเป็นเงินสดระยะสั้น หาก</w:t>
      </w:r>
      <w:r>
        <w:rPr>
          <w:rFonts w:ascii="Angsana New" w:hAnsi="Angsana New"/>
          <w:i/>
          <w:sz w:val="32"/>
          <w:szCs w:val="32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>
        <w:rPr>
          <w:rFonts w:ascii="Angsana New" w:hAnsi="Angsana New"/>
          <w:i/>
          <w:sz w:val="32"/>
          <w:szCs w:val="32"/>
        </w:rPr>
        <w:t xml:space="preserve"> </w:t>
      </w:r>
    </w:p>
    <w:p w14:paraId="535B6EE4" w14:textId="17715CAE" w:rsidR="00161CF7" w:rsidRDefault="00E420C8" w:rsidP="00106DD7">
      <w:pPr>
        <w:tabs>
          <w:tab w:val="left" w:pos="126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E420C8">
        <w:rPr>
          <w:rFonts w:ascii="Angsana New" w:hAnsi="Angsana New"/>
          <w:sz w:val="32"/>
          <w:szCs w:val="32"/>
        </w:rPr>
        <w:t>3</w:t>
      </w:r>
      <w:r w:rsidR="00927E90">
        <w:rPr>
          <w:rFonts w:ascii="Angsana New" w:hAnsi="Angsana New"/>
          <w:sz w:val="32"/>
          <w:szCs w:val="32"/>
        </w:rPr>
        <w:t>.</w:t>
      </w:r>
      <w:r w:rsidRPr="00E420C8">
        <w:rPr>
          <w:rFonts w:ascii="Angsana New" w:hAnsi="Angsana New"/>
          <w:sz w:val="32"/>
          <w:szCs w:val="32"/>
        </w:rPr>
        <w:t>13</w:t>
      </w:r>
      <w:r w:rsidR="00161CF7">
        <w:rPr>
          <w:rFonts w:ascii="Angsana New" w:hAnsi="Angsana New"/>
          <w:sz w:val="32"/>
          <w:szCs w:val="32"/>
        </w:rPr>
        <w:tab/>
      </w:r>
      <w:r w:rsidR="00161CF7">
        <w:rPr>
          <w:rFonts w:ascii="Angsana New" w:hAnsi="Angsana New"/>
          <w:sz w:val="32"/>
          <w:szCs w:val="32"/>
          <w:cs/>
        </w:rPr>
        <w:t>การรับรู้รายได้</w:t>
      </w:r>
    </w:p>
    <w:p w14:paraId="75BA05C1" w14:textId="77777777" w:rsidR="00A46679" w:rsidRDefault="00A46679" w:rsidP="00106DD7">
      <w:pPr>
        <w:tabs>
          <w:tab w:val="left" w:pos="720"/>
        </w:tabs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รายได้ของบริษัทมาจากแหล่งต่าง ๆ ดังนี้</w:t>
      </w:r>
    </w:p>
    <w:p w14:paraId="7C7BB0A6" w14:textId="1A9FDD0F" w:rsidR="00513AA7" w:rsidRDefault="00513AA7" w:rsidP="00106DD7">
      <w:pPr>
        <w:numPr>
          <w:ilvl w:val="0"/>
          <w:numId w:val="28"/>
        </w:numPr>
        <w:tabs>
          <w:tab w:val="left" w:pos="720"/>
        </w:tabs>
        <w:ind w:left="1800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t>รายได้จากการให้บริการเครื่องซักผ้า</w:t>
      </w:r>
      <w:r w:rsidR="00BF1D4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</w:rPr>
        <w:t>เครื่องอบผ้า</w:t>
      </w:r>
      <w:r w:rsidR="00BF1D4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8F096A">
        <w:rPr>
          <w:rFonts w:ascii="Angsana New" w:hAnsi="Angsana New"/>
          <w:spacing w:val="-6"/>
          <w:sz w:val="32"/>
          <w:szCs w:val="32"/>
          <w:cs/>
        </w:rPr>
        <w:t>รีดผ้า</w:t>
      </w:r>
      <w:r w:rsidR="00BF1D46">
        <w:rPr>
          <w:rFonts w:ascii="Angsana New" w:hAnsi="Angsana New"/>
          <w:spacing w:val="-6"/>
          <w:sz w:val="32"/>
          <w:szCs w:val="32"/>
          <w:cs/>
        </w:rPr>
        <w:t xml:space="preserve">และการพับผ้า </w:t>
      </w:r>
      <w:r>
        <w:rPr>
          <w:rFonts w:ascii="Angsana New" w:hAnsi="Angsana New"/>
          <w:spacing w:val="-6"/>
          <w:sz w:val="32"/>
          <w:szCs w:val="32"/>
          <w:cs/>
        </w:rPr>
        <w:t>รวมถึงโปรแกรมสิทธิพิเศษ</w:t>
      </w:r>
    </w:p>
    <w:p w14:paraId="3034D41B" w14:textId="77777777" w:rsidR="00BB2942" w:rsidRDefault="00BB2942" w:rsidP="00106DD7">
      <w:pPr>
        <w:numPr>
          <w:ilvl w:val="0"/>
          <w:numId w:val="28"/>
        </w:numPr>
        <w:tabs>
          <w:tab w:val="left" w:pos="720"/>
        </w:tabs>
        <w:ind w:left="18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รายได้จากการให้บริการกับผู้แทนจำหน่าย </w:t>
      </w:r>
      <w:r>
        <w:rPr>
          <w:rFonts w:ascii="Angsana New" w:hAnsi="Angsana New"/>
          <w:sz w:val="32"/>
          <w:szCs w:val="32"/>
        </w:rPr>
        <w:t>(Franchises)</w:t>
      </w:r>
    </w:p>
    <w:p w14:paraId="75B9D6C3" w14:textId="77777777" w:rsidR="002B2D2E" w:rsidRDefault="002B2D2E" w:rsidP="00106DD7">
      <w:pPr>
        <w:numPr>
          <w:ilvl w:val="0"/>
          <w:numId w:val="28"/>
        </w:numPr>
        <w:tabs>
          <w:tab w:val="left" w:pos="720"/>
        </w:tabs>
        <w:ind w:left="18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รายได้จากการขายสินค้า</w:t>
      </w:r>
    </w:p>
    <w:p w14:paraId="7570F790" w14:textId="11E4B0B3" w:rsidR="00A46679" w:rsidRDefault="00A46679" w:rsidP="00106DD7">
      <w:pPr>
        <w:spacing w:before="240"/>
        <w:ind w:left="1267" w:right="-2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การวัดมูลค่าของรายได้จะพิจารณาจากข้อกำหนดในสัญญาที่ทำกับลูกค้า</w:t>
      </w:r>
      <w:r w:rsidR="004D5E3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โดยไม่รวมจำนวนเงินที่เรียกเก็บได้ในฐานะของบุคคลที่สาม บริษัทจะรับรู้รายได้เมื่อส่งมอบสินค้าหรือบริการให้แก่ลูกค้าแล้ว</w:t>
      </w:r>
    </w:p>
    <w:p w14:paraId="09D651EB" w14:textId="673ED8F6" w:rsidR="00965EA1" w:rsidRDefault="00E420C8" w:rsidP="00106DD7">
      <w:pPr>
        <w:spacing w:before="240"/>
        <w:ind w:left="1267"/>
        <w:jc w:val="thaiDistribute"/>
        <w:rPr>
          <w:rFonts w:ascii="Angsana New" w:hAnsi="Angsana New"/>
          <w:i/>
          <w:iCs/>
          <w:sz w:val="32"/>
          <w:szCs w:val="32"/>
        </w:rPr>
      </w:pPr>
      <w:r w:rsidRPr="00E420C8">
        <w:rPr>
          <w:rFonts w:ascii="Angsana New" w:hAnsi="Angsana New"/>
          <w:i/>
          <w:iCs/>
          <w:sz w:val="32"/>
          <w:szCs w:val="32"/>
        </w:rPr>
        <w:t>3</w:t>
      </w:r>
      <w:r w:rsidR="008C6609">
        <w:rPr>
          <w:rFonts w:ascii="Angsana New" w:hAnsi="Angsana New"/>
          <w:i/>
          <w:iCs/>
          <w:sz w:val="32"/>
          <w:szCs w:val="32"/>
        </w:rPr>
        <w:t>.</w:t>
      </w:r>
      <w:r w:rsidRPr="00E420C8">
        <w:rPr>
          <w:rFonts w:ascii="Angsana New" w:hAnsi="Angsana New"/>
          <w:i/>
          <w:iCs/>
          <w:sz w:val="32"/>
          <w:szCs w:val="32"/>
        </w:rPr>
        <w:t>13</w:t>
      </w:r>
      <w:r w:rsidR="008C6609">
        <w:rPr>
          <w:rFonts w:ascii="Angsana New" w:hAnsi="Angsana New"/>
          <w:i/>
          <w:iCs/>
          <w:sz w:val="32"/>
          <w:szCs w:val="32"/>
        </w:rPr>
        <w:t>.</w:t>
      </w:r>
      <w:r w:rsidRPr="00E420C8">
        <w:rPr>
          <w:rFonts w:ascii="Angsana New" w:hAnsi="Angsana New"/>
          <w:i/>
          <w:iCs/>
          <w:sz w:val="32"/>
          <w:szCs w:val="32"/>
        </w:rPr>
        <w:t>1</w:t>
      </w:r>
      <w:r w:rsidR="008C6609">
        <w:rPr>
          <w:rFonts w:ascii="Angsana New" w:hAnsi="Angsana New"/>
          <w:i/>
          <w:iCs/>
          <w:sz w:val="32"/>
          <w:szCs w:val="32"/>
        </w:rPr>
        <w:tab/>
      </w:r>
      <w:r w:rsidR="003C7A34">
        <w:rPr>
          <w:rFonts w:ascii="Angsana New" w:hAnsi="Angsana New"/>
          <w:i/>
          <w:iCs/>
          <w:sz w:val="32"/>
          <w:szCs w:val="32"/>
          <w:cs/>
        </w:rPr>
        <w:t>รายได้จาก</w:t>
      </w:r>
      <w:r w:rsidR="00965EA1">
        <w:rPr>
          <w:rFonts w:ascii="Angsana New" w:hAnsi="Angsana New"/>
          <w:i/>
          <w:iCs/>
          <w:sz w:val="32"/>
          <w:szCs w:val="32"/>
          <w:cs/>
        </w:rPr>
        <w:t>การขายสินค้</w:t>
      </w:r>
      <w:r w:rsidR="00746E6E">
        <w:rPr>
          <w:rFonts w:ascii="Angsana New" w:hAnsi="Angsana New"/>
          <w:i/>
          <w:iCs/>
          <w:sz w:val="32"/>
          <w:szCs w:val="32"/>
          <w:cs/>
        </w:rPr>
        <w:t>า</w:t>
      </w:r>
      <w:r w:rsidR="007B295C">
        <w:rPr>
          <w:rFonts w:ascii="Angsana New" w:hAnsi="Angsana New"/>
          <w:i/>
          <w:iCs/>
          <w:sz w:val="32"/>
          <w:szCs w:val="32"/>
          <w:cs/>
        </w:rPr>
        <w:t>และการให้บริการ</w:t>
      </w:r>
    </w:p>
    <w:p w14:paraId="7E11488F" w14:textId="77777777" w:rsidR="00BF1D46" w:rsidRDefault="00BF1D46" w:rsidP="00106DD7">
      <w:pPr>
        <w:spacing w:before="240"/>
        <w:ind w:left="216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รายได้จากการขายสินค้ารับรู้ในงบกำไรขาดทุนเบ็ดเสร็จ เมื่อได้โอนอำนาจควบคุมในสินค้าให้แก่ลูกค้าแล้ว กล่าวคือ เมื่อมีการส่งมอบสินค้า และจะไม่รับรู้รายได้ถ้าฝ่ายบริหารยังมีการควบคุมหรือบริหารสินค้าที่ขายไปแล้วนั้น หรือมีความไม่แน่นอนที่มีนัยสำคัญในการได้รับประโยชน์เชิงเศรษฐกิจจากการขายสินค้านั้น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071859B6" w14:textId="6ACD2864" w:rsidR="00F46B8A" w:rsidRDefault="00E522AE" w:rsidP="00106DD7">
      <w:pPr>
        <w:ind w:left="216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16"/>
          <w:szCs w:val="16"/>
          <w:cs/>
        </w:rPr>
        <w:br w:type="page"/>
      </w:r>
      <w:r w:rsidR="00BF1D46">
        <w:rPr>
          <w:rFonts w:ascii="Angsana New" w:hAnsi="Angsana New"/>
          <w:spacing w:val="-4"/>
          <w:sz w:val="32"/>
          <w:szCs w:val="32"/>
          <w:cs/>
        </w:rPr>
        <w:lastRenderedPageBreak/>
        <w:t>รายได้จากการให้บริการเครื่องซักผ้า เครื่องอบผ้าและการพับผ้า</w:t>
      </w:r>
      <w:r w:rsidR="00F46B8A">
        <w:rPr>
          <w:rFonts w:ascii="Angsana New" w:hAnsi="Angsana New"/>
          <w:spacing w:val="-4"/>
          <w:sz w:val="32"/>
          <w:szCs w:val="32"/>
          <w:cs/>
        </w:rPr>
        <w:t>รับรู้</w:t>
      </w:r>
      <w:r w:rsidR="00BF1D46">
        <w:rPr>
          <w:rFonts w:ascii="Angsana New" w:hAnsi="Angsana New"/>
          <w:spacing w:val="-4"/>
          <w:sz w:val="32"/>
          <w:szCs w:val="32"/>
          <w:cs/>
        </w:rPr>
        <w:t>ในงบกำไรขาดทุนเบ็ดเสร็จ</w:t>
      </w:r>
      <w:r w:rsidR="00F46B8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02564">
        <w:rPr>
          <w:rFonts w:ascii="Angsana New" w:hAnsi="Angsana New"/>
          <w:spacing w:val="-4"/>
          <w:sz w:val="32"/>
          <w:szCs w:val="32"/>
          <w:cs/>
        </w:rPr>
        <w:t>เมื่อ</w:t>
      </w:r>
      <w:r w:rsidR="00F46B8A">
        <w:rPr>
          <w:rFonts w:ascii="Angsana New" w:hAnsi="Angsana New"/>
          <w:spacing w:val="-4"/>
          <w:sz w:val="32"/>
          <w:szCs w:val="32"/>
          <w:cs/>
        </w:rPr>
        <w:t>ลูกค้ามาใช้บริการ</w:t>
      </w:r>
      <w:r w:rsidR="00D564AF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46B8A">
        <w:rPr>
          <w:rFonts w:ascii="Angsana New" w:hAnsi="Angsana New"/>
          <w:spacing w:val="-4"/>
          <w:sz w:val="32"/>
          <w:szCs w:val="32"/>
          <w:cs/>
        </w:rPr>
        <w:t>พร้อมทั้งชำระค่าบริการแบบหยอดเหรียญและหรือชำระค่าบริการทางช่องทางออนไลน์เรียบร้อยแล้ว</w:t>
      </w:r>
    </w:p>
    <w:p w14:paraId="4C36514A" w14:textId="188D4311" w:rsidR="00B75103" w:rsidRDefault="00E420C8" w:rsidP="00106DD7">
      <w:pPr>
        <w:spacing w:before="240"/>
        <w:ind w:left="1267"/>
        <w:jc w:val="thaiDistribute"/>
        <w:rPr>
          <w:rFonts w:ascii="Angsana New" w:hAnsi="Angsana New"/>
          <w:i/>
          <w:iCs/>
          <w:sz w:val="32"/>
          <w:szCs w:val="32"/>
        </w:rPr>
      </w:pPr>
      <w:r w:rsidRPr="00E420C8">
        <w:rPr>
          <w:rFonts w:ascii="Angsana New" w:hAnsi="Angsana New"/>
          <w:i/>
          <w:iCs/>
          <w:sz w:val="32"/>
          <w:szCs w:val="32"/>
        </w:rPr>
        <w:t>3</w:t>
      </w:r>
      <w:r w:rsidR="008C6609">
        <w:rPr>
          <w:rFonts w:ascii="Angsana New" w:hAnsi="Angsana New"/>
          <w:i/>
          <w:iCs/>
          <w:sz w:val="32"/>
          <w:szCs w:val="32"/>
        </w:rPr>
        <w:t>.</w:t>
      </w:r>
      <w:r w:rsidRPr="00E420C8">
        <w:rPr>
          <w:rFonts w:ascii="Angsana New" w:hAnsi="Angsana New"/>
          <w:i/>
          <w:iCs/>
          <w:sz w:val="32"/>
          <w:szCs w:val="32"/>
        </w:rPr>
        <w:t>13</w:t>
      </w:r>
      <w:r w:rsidR="008C6609">
        <w:rPr>
          <w:rFonts w:ascii="Angsana New" w:hAnsi="Angsana New"/>
          <w:i/>
          <w:iCs/>
          <w:sz w:val="32"/>
          <w:szCs w:val="32"/>
        </w:rPr>
        <w:t>.</w:t>
      </w:r>
      <w:r w:rsidRPr="00E420C8">
        <w:rPr>
          <w:rFonts w:ascii="Angsana New" w:hAnsi="Angsana New"/>
          <w:i/>
          <w:iCs/>
          <w:sz w:val="32"/>
          <w:szCs w:val="32"/>
        </w:rPr>
        <w:t>2</w:t>
      </w:r>
      <w:r w:rsidR="008C6609">
        <w:rPr>
          <w:rFonts w:ascii="Angsana New" w:hAnsi="Angsana New"/>
          <w:i/>
          <w:iCs/>
          <w:sz w:val="32"/>
          <w:szCs w:val="32"/>
        </w:rPr>
        <w:tab/>
      </w:r>
      <w:r w:rsidR="00B75103">
        <w:rPr>
          <w:rFonts w:ascii="Angsana New" w:hAnsi="Angsana New"/>
          <w:i/>
          <w:iCs/>
          <w:sz w:val="32"/>
          <w:szCs w:val="32"/>
          <w:cs/>
        </w:rPr>
        <w:t>รายได้จากการให้บริการ</w:t>
      </w:r>
      <w:r w:rsidR="00BB2942">
        <w:rPr>
          <w:rFonts w:ascii="Angsana New" w:hAnsi="Angsana New"/>
          <w:i/>
          <w:iCs/>
          <w:sz w:val="32"/>
          <w:szCs w:val="32"/>
          <w:cs/>
        </w:rPr>
        <w:t xml:space="preserve">กับผู้แทนจำหน่าย </w:t>
      </w:r>
      <w:r w:rsidR="00BB2942">
        <w:rPr>
          <w:rFonts w:ascii="Angsana New" w:hAnsi="Angsana New"/>
          <w:i/>
          <w:iCs/>
          <w:sz w:val="32"/>
          <w:szCs w:val="32"/>
        </w:rPr>
        <w:t>(Franchises)</w:t>
      </w:r>
    </w:p>
    <w:p w14:paraId="33687042" w14:textId="7E37A42F" w:rsidR="00D136D1" w:rsidRDefault="00B75103" w:rsidP="00106DD7">
      <w:pPr>
        <w:ind w:left="216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t>บริษัทรับรู้รายได้จากการให้บริการตลอดช่วงระยะเวลาของสัญญา โดยใช้วิธีเส้นตรงตามสัดส่วนของเวลาซึ่งได้ให้บริการแล้วต่อระยะเวลาซึ่งต้องให้บริการทั้งหมดตามสัญญา</w:t>
      </w:r>
    </w:p>
    <w:p w14:paraId="63635657" w14:textId="2812C089" w:rsidR="009A7A7A" w:rsidRDefault="00E420C8" w:rsidP="00106DD7">
      <w:pPr>
        <w:spacing w:before="240"/>
        <w:ind w:left="1267"/>
        <w:jc w:val="thaiDistribute"/>
        <w:rPr>
          <w:rFonts w:ascii="Angsana New" w:hAnsi="Angsana New"/>
          <w:i/>
          <w:iCs/>
          <w:spacing w:val="-4"/>
          <w:sz w:val="32"/>
          <w:szCs w:val="32"/>
        </w:rPr>
      </w:pPr>
      <w:bookmarkStart w:id="0" w:name="_Hlk133460338"/>
      <w:r w:rsidRPr="00E420C8">
        <w:rPr>
          <w:rFonts w:ascii="Angsana New" w:hAnsi="Angsana New"/>
          <w:i/>
          <w:iCs/>
          <w:sz w:val="32"/>
          <w:szCs w:val="32"/>
        </w:rPr>
        <w:t>3</w:t>
      </w:r>
      <w:r w:rsidR="009A7A7A">
        <w:rPr>
          <w:rFonts w:ascii="Angsana New" w:hAnsi="Angsana New"/>
          <w:i/>
          <w:iCs/>
          <w:sz w:val="32"/>
          <w:szCs w:val="32"/>
        </w:rPr>
        <w:t>.</w:t>
      </w:r>
      <w:r w:rsidRPr="00E420C8">
        <w:rPr>
          <w:rFonts w:ascii="Angsana New" w:hAnsi="Angsana New"/>
          <w:i/>
          <w:iCs/>
          <w:sz w:val="32"/>
          <w:szCs w:val="32"/>
        </w:rPr>
        <w:t>13</w:t>
      </w:r>
      <w:r w:rsidR="009A7A7A">
        <w:rPr>
          <w:rFonts w:ascii="Angsana New" w:hAnsi="Angsana New"/>
          <w:i/>
          <w:iCs/>
          <w:sz w:val="32"/>
          <w:szCs w:val="32"/>
        </w:rPr>
        <w:t>.</w:t>
      </w:r>
      <w:r w:rsidRPr="00E420C8">
        <w:rPr>
          <w:rFonts w:ascii="Angsana New" w:hAnsi="Angsana New"/>
          <w:i/>
          <w:iCs/>
          <w:sz w:val="32"/>
          <w:szCs w:val="32"/>
        </w:rPr>
        <w:t>3</w:t>
      </w:r>
      <w:r w:rsidR="009A7A7A">
        <w:rPr>
          <w:rFonts w:ascii="Angsana New" w:hAnsi="Angsana New"/>
          <w:i/>
          <w:iCs/>
          <w:sz w:val="32"/>
          <w:szCs w:val="32"/>
        </w:rPr>
        <w:tab/>
      </w:r>
      <w:r w:rsidR="009A7A7A">
        <w:rPr>
          <w:rFonts w:ascii="Angsana New" w:hAnsi="Angsana New"/>
          <w:i/>
          <w:iCs/>
          <w:sz w:val="32"/>
          <w:szCs w:val="32"/>
          <w:cs/>
        </w:rPr>
        <w:t>โปรแกรม</w:t>
      </w:r>
      <w:r w:rsidR="009A7A7A">
        <w:rPr>
          <w:rFonts w:ascii="Angsana New" w:hAnsi="Angsana New"/>
          <w:i/>
          <w:iCs/>
          <w:spacing w:val="-4"/>
          <w:sz w:val="32"/>
          <w:szCs w:val="32"/>
          <w:cs/>
        </w:rPr>
        <w:t xml:space="preserve">สิทธิพิเศษ </w:t>
      </w:r>
      <w:r w:rsidR="009A7A7A">
        <w:rPr>
          <w:rFonts w:ascii="Angsana New" w:hAnsi="Angsana New"/>
          <w:i/>
          <w:iCs/>
          <w:spacing w:val="-4"/>
          <w:sz w:val="32"/>
          <w:szCs w:val="32"/>
        </w:rPr>
        <w:t>“Points”</w:t>
      </w:r>
    </w:p>
    <w:p w14:paraId="74F442EF" w14:textId="002A38BB" w:rsidR="009A7A7A" w:rsidRDefault="009A7A7A" w:rsidP="00106DD7">
      <w:pPr>
        <w:ind w:left="216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บริษัทมีโปรแกรมสิทธิพิเศษ “</w:t>
      </w:r>
      <w:r>
        <w:rPr>
          <w:rFonts w:ascii="Angsana New" w:hAnsi="Angsana New"/>
          <w:spacing w:val="-4"/>
          <w:sz w:val="32"/>
          <w:szCs w:val="32"/>
        </w:rPr>
        <w:t xml:space="preserve">Points” </w:t>
      </w:r>
      <w:r>
        <w:rPr>
          <w:rFonts w:ascii="Angsana New" w:hAnsi="Angsana New"/>
          <w:spacing w:val="-4"/>
          <w:sz w:val="32"/>
          <w:szCs w:val="32"/>
          <w:cs/>
        </w:rPr>
        <w:t>ซึ่งลูกค้าสามารถสะสมคะแนนจากการใช้บริการเครื่องซักผ้าและ</w:t>
      </w:r>
      <w:r w:rsidR="00C54087">
        <w:rPr>
          <w:rFonts w:ascii="Angsana New" w:hAnsi="Angsana New"/>
          <w:spacing w:val="-4"/>
          <w:sz w:val="32"/>
          <w:szCs w:val="32"/>
        </w:rPr>
        <w:t>/</w:t>
      </w:r>
      <w:r>
        <w:rPr>
          <w:rFonts w:ascii="Angsana New" w:hAnsi="Angsana New"/>
          <w:spacing w:val="-4"/>
          <w:sz w:val="32"/>
          <w:szCs w:val="32"/>
          <w:cs/>
        </w:rPr>
        <w:t>หรือเครื่องอบผ้าและการพับผ้าผ่านช่องทางออนไลน์ โดยลูกค้าจะนำคะแนนสะสมมาแลกเพื่อใช้บริการในครั้งต่อไป คะแนนสะสมจะรับรู้เป็นหนี้สิน</w:t>
      </w:r>
      <w:r w:rsidR="00D93CF0">
        <w:rPr>
          <w:rFonts w:ascii="Angsana New" w:hAnsi="Angsana New"/>
          <w:spacing w:val="-4"/>
          <w:sz w:val="32"/>
          <w:szCs w:val="32"/>
          <w:cs/>
        </w:rPr>
        <w:t>ที่เกิดจากสัญญา</w:t>
      </w:r>
      <w:r>
        <w:rPr>
          <w:rFonts w:ascii="Angsana New" w:hAnsi="Angsana New"/>
          <w:spacing w:val="-4"/>
          <w:sz w:val="32"/>
          <w:szCs w:val="32"/>
          <w:cs/>
        </w:rPr>
        <w:t>และจะรับรู้รายได้เมื่อลูกค้ามาใช้สิทธิ รายได้จากคะแนนที่คาดว่าจะไม่ถูกนำมาใช้สิทธิจะถูกรับรู้</w:t>
      </w:r>
      <w:r>
        <w:rPr>
          <w:rFonts w:ascii="Angsana New" w:hAnsi="Angsana New"/>
          <w:spacing w:val="-12"/>
          <w:sz w:val="32"/>
          <w:szCs w:val="32"/>
          <w:cs/>
        </w:rPr>
        <w:t>ตามสัดส่วนการใช้สิทธิของลูกค้า บริษัทจะทบทวนการประมาณการดังกล่าว ณ วันสิ้นรอบ</w:t>
      </w:r>
      <w:r>
        <w:rPr>
          <w:rFonts w:ascii="Angsana New" w:hAnsi="Angsana New"/>
          <w:spacing w:val="-4"/>
          <w:sz w:val="32"/>
          <w:szCs w:val="32"/>
          <w:cs/>
        </w:rPr>
        <w:t>ระยะเวลารายงาน</w:t>
      </w:r>
    </w:p>
    <w:bookmarkEnd w:id="0"/>
    <w:p w14:paraId="59B8CA47" w14:textId="7CED2FC4" w:rsidR="009A7A7A" w:rsidRDefault="00E420C8" w:rsidP="00106DD7">
      <w:pPr>
        <w:spacing w:before="240"/>
        <w:ind w:left="1267"/>
        <w:jc w:val="thaiDistribute"/>
        <w:rPr>
          <w:rFonts w:ascii="Angsana New" w:hAnsi="Angsana New"/>
          <w:i/>
          <w:iCs/>
          <w:sz w:val="32"/>
          <w:szCs w:val="32"/>
        </w:rPr>
      </w:pPr>
      <w:r w:rsidRPr="00E420C8">
        <w:rPr>
          <w:rFonts w:ascii="Angsana New" w:hAnsi="Angsana New"/>
          <w:i/>
          <w:iCs/>
          <w:sz w:val="32"/>
          <w:szCs w:val="32"/>
        </w:rPr>
        <w:t>3</w:t>
      </w:r>
      <w:r w:rsidR="009A7A7A">
        <w:rPr>
          <w:rFonts w:ascii="Angsana New" w:hAnsi="Angsana New"/>
          <w:i/>
          <w:iCs/>
          <w:sz w:val="32"/>
          <w:szCs w:val="32"/>
        </w:rPr>
        <w:t>.</w:t>
      </w:r>
      <w:r w:rsidRPr="00E420C8">
        <w:rPr>
          <w:rFonts w:ascii="Angsana New" w:hAnsi="Angsana New"/>
          <w:i/>
          <w:iCs/>
          <w:sz w:val="32"/>
          <w:szCs w:val="32"/>
        </w:rPr>
        <w:t>13</w:t>
      </w:r>
      <w:r w:rsidR="009A7A7A">
        <w:rPr>
          <w:rFonts w:ascii="Angsana New" w:hAnsi="Angsana New"/>
          <w:i/>
          <w:iCs/>
          <w:sz w:val="32"/>
          <w:szCs w:val="32"/>
        </w:rPr>
        <w:t>.</w:t>
      </w:r>
      <w:r w:rsidRPr="00E420C8">
        <w:rPr>
          <w:rFonts w:ascii="Angsana New" w:hAnsi="Angsana New"/>
          <w:i/>
          <w:iCs/>
          <w:sz w:val="32"/>
          <w:szCs w:val="32"/>
        </w:rPr>
        <w:t>4</w:t>
      </w:r>
      <w:r w:rsidR="009A7A7A">
        <w:rPr>
          <w:rFonts w:ascii="Angsana New" w:hAnsi="Angsana New"/>
          <w:i/>
          <w:iCs/>
          <w:sz w:val="32"/>
          <w:szCs w:val="32"/>
        </w:rPr>
        <w:tab/>
      </w:r>
      <w:r w:rsidR="009A7A7A">
        <w:rPr>
          <w:rFonts w:ascii="Angsana New" w:hAnsi="Angsana New"/>
          <w:i/>
          <w:iCs/>
          <w:sz w:val="32"/>
          <w:szCs w:val="32"/>
          <w:cs/>
        </w:rPr>
        <w:t>ดอกเบี้ยรับ</w:t>
      </w:r>
    </w:p>
    <w:p w14:paraId="2134DE96" w14:textId="77777777" w:rsidR="009A7A7A" w:rsidRDefault="009A7A7A" w:rsidP="00106DD7">
      <w:pPr>
        <w:ind w:left="21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ดอกเบี้ยถือเป็นรายได้ตาม</w:t>
      </w:r>
      <w:r>
        <w:rPr>
          <w:rFonts w:ascii="Angsana New" w:hAnsi="Angsana New"/>
          <w:spacing w:val="-4"/>
          <w:sz w:val="32"/>
          <w:szCs w:val="32"/>
          <w:cs/>
        </w:rPr>
        <w:t>เกณฑ์</w:t>
      </w:r>
      <w:r>
        <w:rPr>
          <w:rFonts w:ascii="Angsana New" w:hAnsi="Angsana New"/>
          <w:sz w:val="32"/>
          <w:szCs w:val="32"/>
          <w:cs/>
        </w:rPr>
        <w:t>คงค้างโดยคำนึงถึงอัตราผลตอบแทนที่แท้จริง</w:t>
      </w:r>
    </w:p>
    <w:p w14:paraId="044BDD57" w14:textId="55CB5F03" w:rsidR="009A7A7A" w:rsidRDefault="00E420C8" w:rsidP="00106DD7">
      <w:pPr>
        <w:spacing w:before="240"/>
        <w:ind w:left="1267"/>
        <w:jc w:val="thaiDistribute"/>
        <w:rPr>
          <w:rFonts w:ascii="Angsana New" w:hAnsi="Angsana New"/>
          <w:i/>
          <w:iCs/>
          <w:sz w:val="32"/>
          <w:szCs w:val="32"/>
        </w:rPr>
      </w:pPr>
      <w:r w:rsidRPr="00E420C8">
        <w:rPr>
          <w:rFonts w:ascii="Angsana New" w:hAnsi="Angsana New"/>
          <w:i/>
          <w:iCs/>
          <w:sz w:val="32"/>
          <w:szCs w:val="32"/>
        </w:rPr>
        <w:t>3</w:t>
      </w:r>
      <w:r w:rsidR="009A7A7A">
        <w:rPr>
          <w:rFonts w:ascii="Angsana New" w:hAnsi="Angsana New"/>
          <w:i/>
          <w:iCs/>
          <w:sz w:val="32"/>
          <w:szCs w:val="32"/>
        </w:rPr>
        <w:t>.</w:t>
      </w:r>
      <w:r w:rsidRPr="00E420C8">
        <w:rPr>
          <w:rFonts w:ascii="Angsana New" w:hAnsi="Angsana New"/>
          <w:i/>
          <w:iCs/>
          <w:sz w:val="32"/>
          <w:szCs w:val="32"/>
        </w:rPr>
        <w:t>13</w:t>
      </w:r>
      <w:r w:rsidR="009A7A7A">
        <w:rPr>
          <w:rFonts w:ascii="Angsana New" w:hAnsi="Angsana New"/>
          <w:i/>
          <w:iCs/>
          <w:sz w:val="32"/>
          <w:szCs w:val="32"/>
        </w:rPr>
        <w:t>.</w:t>
      </w:r>
      <w:r w:rsidRPr="00E420C8">
        <w:rPr>
          <w:rFonts w:ascii="Angsana New" w:hAnsi="Angsana New"/>
          <w:i/>
          <w:iCs/>
          <w:sz w:val="32"/>
          <w:szCs w:val="32"/>
        </w:rPr>
        <w:t>5</w:t>
      </w:r>
      <w:r w:rsidR="009A7A7A">
        <w:rPr>
          <w:rFonts w:ascii="Angsana New" w:hAnsi="Angsana New"/>
          <w:i/>
          <w:iCs/>
          <w:sz w:val="32"/>
          <w:szCs w:val="32"/>
        </w:rPr>
        <w:tab/>
      </w:r>
      <w:r w:rsidR="009A7A7A">
        <w:rPr>
          <w:rFonts w:ascii="Angsana New" w:hAnsi="Angsana New"/>
          <w:i/>
          <w:iCs/>
          <w:sz w:val="32"/>
          <w:szCs w:val="32"/>
          <w:cs/>
        </w:rPr>
        <w:t>รายได้อื่น</w:t>
      </w:r>
    </w:p>
    <w:p w14:paraId="6D76F299" w14:textId="77777777" w:rsidR="009A7A7A" w:rsidRDefault="009A7A7A" w:rsidP="00106DD7">
      <w:pPr>
        <w:ind w:left="21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รายได้อื่นรับรู้ตามเกณฑ์คงค้าง</w:t>
      </w:r>
    </w:p>
    <w:p w14:paraId="32FA7665" w14:textId="036E753A" w:rsidR="00560533" w:rsidRDefault="00E420C8" w:rsidP="00106DD7">
      <w:pPr>
        <w:tabs>
          <w:tab w:val="left" w:pos="126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E420C8">
        <w:rPr>
          <w:rFonts w:ascii="Angsana New" w:hAnsi="Angsana New"/>
          <w:sz w:val="32"/>
          <w:szCs w:val="32"/>
        </w:rPr>
        <w:t>3</w:t>
      </w:r>
      <w:r w:rsidR="00560533">
        <w:rPr>
          <w:rFonts w:ascii="Angsana New" w:hAnsi="Angsana New"/>
          <w:sz w:val="32"/>
          <w:szCs w:val="32"/>
        </w:rPr>
        <w:t>.</w:t>
      </w:r>
      <w:r w:rsidRPr="00E420C8">
        <w:rPr>
          <w:rFonts w:ascii="Angsana New" w:hAnsi="Angsana New"/>
          <w:sz w:val="32"/>
          <w:szCs w:val="32"/>
        </w:rPr>
        <w:t>14</w:t>
      </w:r>
      <w:r w:rsidR="00560533">
        <w:rPr>
          <w:rFonts w:ascii="Angsana New" w:hAnsi="Angsana New"/>
          <w:sz w:val="32"/>
          <w:szCs w:val="32"/>
          <w:cs/>
        </w:rPr>
        <w:tab/>
        <w:t>การรับรู้ค่าใช้จ่าย</w:t>
      </w:r>
    </w:p>
    <w:p w14:paraId="227E142B" w14:textId="3F5C5E7F" w:rsidR="00C62657" w:rsidRDefault="00560533" w:rsidP="00106DD7">
      <w:pPr>
        <w:tabs>
          <w:tab w:val="left" w:pos="1260"/>
        </w:tabs>
        <w:ind w:left="12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ค่าใช้จ่ายรับรู้ตามเกณฑ์คงค้าง</w:t>
      </w:r>
    </w:p>
    <w:p w14:paraId="13438E7E" w14:textId="4E98C70B" w:rsidR="00E930A4" w:rsidRDefault="00E420C8" w:rsidP="00106DD7">
      <w:pPr>
        <w:tabs>
          <w:tab w:val="left" w:pos="1260"/>
        </w:tabs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420C8">
        <w:rPr>
          <w:rFonts w:ascii="Angsana New" w:hAnsi="Angsana New"/>
          <w:sz w:val="32"/>
          <w:szCs w:val="32"/>
        </w:rPr>
        <w:t>3</w:t>
      </w:r>
      <w:r w:rsidR="00E930A4">
        <w:rPr>
          <w:rFonts w:ascii="Angsana New" w:hAnsi="Angsana New"/>
          <w:sz w:val="32"/>
          <w:szCs w:val="32"/>
        </w:rPr>
        <w:t>.</w:t>
      </w:r>
      <w:r w:rsidRPr="00E420C8">
        <w:rPr>
          <w:rFonts w:ascii="Angsana New" w:hAnsi="Angsana New"/>
          <w:sz w:val="32"/>
          <w:szCs w:val="32"/>
        </w:rPr>
        <w:t>15</w:t>
      </w:r>
      <w:r w:rsidR="00E930A4">
        <w:rPr>
          <w:rFonts w:ascii="Angsana New" w:hAnsi="Angsana New"/>
          <w:sz w:val="32"/>
          <w:szCs w:val="32"/>
        </w:rPr>
        <w:tab/>
      </w:r>
      <w:r w:rsidR="00E930A4">
        <w:rPr>
          <w:rFonts w:ascii="Angsana New" w:hAnsi="Angsana New"/>
          <w:sz w:val="32"/>
          <w:szCs w:val="32"/>
          <w:cs/>
        </w:rPr>
        <w:t>ต้นทุนทางการเงิน</w:t>
      </w:r>
    </w:p>
    <w:p w14:paraId="21BE421B" w14:textId="77777777" w:rsidR="00E930A4" w:rsidRDefault="00E930A4" w:rsidP="00106DD7">
      <w:pPr>
        <w:tabs>
          <w:tab w:val="left" w:pos="1260"/>
        </w:tabs>
        <w:ind w:left="12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ต้นทุนทางการเงินประกอบด้วยดอกเบี้ยจ่ายของเงินกู้ยืม และสิ่งตอบแทนที่คาดว่าจะต้องจ่าย </w:t>
      </w:r>
    </w:p>
    <w:p w14:paraId="1AFAC07B" w14:textId="77777777" w:rsidR="00F46B8A" w:rsidRDefault="00E930A4" w:rsidP="00106DD7">
      <w:pPr>
        <w:tabs>
          <w:tab w:val="left" w:pos="1260"/>
        </w:tabs>
        <w:spacing w:before="24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 รับรู้ในงบกำไรขาดทุนเบ็ดเสร็จ โดยใช้วิธีอัตราดอกเบี้ยที่แท้จริง</w:t>
      </w:r>
    </w:p>
    <w:p w14:paraId="20B6EAC7" w14:textId="61A73228" w:rsidR="00D63640" w:rsidRDefault="00E522AE" w:rsidP="00106DD7">
      <w:pPr>
        <w:tabs>
          <w:tab w:val="left" w:pos="1260"/>
        </w:tabs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E420C8" w:rsidRPr="00E420C8">
        <w:rPr>
          <w:rFonts w:ascii="Angsana New" w:hAnsi="Angsana New"/>
          <w:sz w:val="32"/>
          <w:szCs w:val="32"/>
        </w:rPr>
        <w:lastRenderedPageBreak/>
        <w:t>3</w:t>
      </w:r>
      <w:r w:rsidR="00D63640">
        <w:rPr>
          <w:rFonts w:ascii="Angsana New" w:hAnsi="Angsana New"/>
          <w:sz w:val="32"/>
          <w:szCs w:val="32"/>
        </w:rPr>
        <w:t>.</w:t>
      </w:r>
      <w:r w:rsidR="00E420C8" w:rsidRPr="00E420C8">
        <w:rPr>
          <w:rFonts w:ascii="Angsana New" w:hAnsi="Angsana New"/>
          <w:sz w:val="32"/>
          <w:szCs w:val="32"/>
        </w:rPr>
        <w:t>16</w:t>
      </w:r>
      <w:r w:rsidR="00AD58EF">
        <w:rPr>
          <w:rFonts w:ascii="Angsana New" w:hAnsi="Angsana New"/>
          <w:sz w:val="32"/>
          <w:szCs w:val="32"/>
          <w:cs/>
        </w:rPr>
        <w:tab/>
      </w:r>
      <w:r w:rsidR="00D63640">
        <w:rPr>
          <w:rFonts w:ascii="Angsana New" w:hAnsi="Angsana New"/>
          <w:sz w:val="32"/>
          <w:szCs w:val="32"/>
          <w:cs/>
        </w:rPr>
        <w:t>สัญญาเช่า</w:t>
      </w:r>
    </w:p>
    <w:p w14:paraId="2459A1B2" w14:textId="77777777" w:rsidR="00D63640" w:rsidRDefault="00D63640" w:rsidP="00106DD7">
      <w:pPr>
        <w:spacing w:before="240"/>
        <w:ind w:left="1260"/>
        <w:jc w:val="thaiDistribute"/>
        <w:rPr>
          <w:rFonts w:ascii="Angsana New" w:hAnsi="Angsana New"/>
          <w:i/>
          <w:iCs/>
          <w:spacing w:val="-2"/>
          <w:sz w:val="32"/>
          <w:szCs w:val="32"/>
        </w:rPr>
      </w:pPr>
      <w:r>
        <w:rPr>
          <w:rFonts w:ascii="Angsana New" w:hAnsi="Angsana New"/>
          <w:i/>
          <w:iCs/>
          <w:spacing w:val="-2"/>
          <w:sz w:val="32"/>
          <w:szCs w:val="32"/>
          <w:cs/>
        </w:rPr>
        <w:t>บริษัทที่เป็นผู้เช่า</w:t>
      </w:r>
    </w:p>
    <w:p w14:paraId="1D9CF57E" w14:textId="77777777" w:rsidR="00D63640" w:rsidRDefault="00D63640" w:rsidP="00106DD7">
      <w:pPr>
        <w:spacing w:before="240"/>
        <w:ind w:left="126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>บริษัทประเมินว่าสัญญาเป็นสัญญาเช่าหรือประกอบด้วยสัญญาเช่าหรือไม่ ณ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</w:rPr>
        <w:t>วันเริ่มต้นของสัญญาเช่า บริษัท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</w:rPr>
        <w:t>หนี้สินตามสัญญาเช่าวัดมูลค่าเริ่มแรกด้วยมูลค่าปัจจุบันของการจ่าย</w:t>
      </w:r>
      <w:r>
        <w:rPr>
          <w:rFonts w:ascii="Angsana New" w:hAnsi="Angsana New"/>
          <w:spacing w:val="-6"/>
          <w:sz w:val="32"/>
          <w:szCs w:val="32"/>
          <w:cs/>
        </w:rPr>
        <w:t>ชำระตามสัญญาเช่าที่ยังไม่ได้จ่ายชำระ ณ วันนั้น โดยคิดลดด้วยอัตราดอกเบี้ยตามนัยของสัญญาเช่า</w:t>
      </w:r>
      <w:r>
        <w:rPr>
          <w:rFonts w:ascii="Angsana New" w:hAnsi="Angsana New"/>
          <w:spacing w:val="-2"/>
          <w:sz w:val="32"/>
          <w:szCs w:val="32"/>
          <w:cs/>
        </w:rPr>
        <w:t xml:space="preserve"> แต่หากอัตรานั้นไม่สามารถกำหนดได้ บริษัทใช้อัตราดอกเบี้ยการกู้ยืมส่วนเพิ่ม</w:t>
      </w:r>
    </w:p>
    <w:p w14:paraId="2982B5B9" w14:textId="6326878B" w:rsidR="00D63640" w:rsidRDefault="00D63640" w:rsidP="00106DD7">
      <w:pPr>
        <w:spacing w:before="240"/>
        <w:ind w:left="126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>อัตราดอกเบี้ยการกู้ยืมส่วนเพิ่มขึ้นอยู่กับระยะเวลา สกุลเงิน และวันที่เริ่มต้นของสัญญาเช่า และกำหนดโดยอิงตามข้อมูลต่าง</w:t>
      </w:r>
      <w:r w:rsidR="00C02E64"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</w:rPr>
        <w:t xml:space="preserve">ๆ ได้แก่ อัตราผลตอบแทนที่ปราศจากความเสี่ยงตามอัตราดอกเบี้ยพันธบัตรรัฐบาล การปรับความเสี่ยงเฉพาะของประเทศคู่สัญญา การปรับความเสี่ยงด้านเครดิตตามอัตราผลตอบแทนพันธบัตร และการปรับความเสี่ยงเฉพาะของกิจการเมื่อความเสี่ยงของกิจการที่ทำสัญญาเช่าแตกต่างจากของบริษัทและการเช่าไม่ได้รับประโยชน์จากการรับประกันจากบริษัท </w:t>
      </w:r>
    </w:p>
    <w:p w14:paraId="1682309C" w14:textId="77777777" w:rsidR="00D63640" w:rsidRDefault="00D63640" w:rsidP="00106DD7">
      <w:pPr>
        <w:spacing w:before="240"/>
        <w:ind w:left="126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1B8F7F34" w14:textId="77777777" w:rsidR="00D63640" w:rsidRDefault="00D63640" w:rsidP="00106DD7">
      <w:pPr>
        <w:pStyle w:val="ListParagraph"/>
        <w:numPr>
          <w:ilvl w:val="0"/>
          <w:numId w:val="31"/>
        </w:numPr>
        <w:spacing w:before="240"/>
        <w:ind w:left="1800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t xml:space="preserve">การจ่ายชำระคงที่ </w:t>
      </w:r>
      <w:r>
        <w:rPr>
          <w:rFonts w:ascii="Angsana New" w:hAnsi="Angsana New"/>
          <w:spacing w:val="-6"/>
          <w:sz w:val="32"/>
          <w:szCs w:val="32"/>
        </w:rPr>
        <w:t>(</w:t>
      </w:r>
      <w:r>
        <w:rPr>
          <w:rFonts w:ascii="Angsana New" w:hAnsi="Angsana New"/>
          <w:spacing w:val="-6"/>
          <w:sz w:val="32"/>
          <w:szCs w:val="32"/>
          <w:cs/>
        </w:rPr>
        <w:t>รวมถึง การจ่ายชำระคงที่โดยเนื้อหา</w:t>
      </w:r>
      <w:r>
        <w:rPr>
          <w:rFonts w:ascii="Angsana New" w:hAnsi="Angsana New"/>
          <w:spacing w:val="-6"/>
          <w:sz w:val="32"/>
          <w:szCs w:val="32"/>
        </w:rPr>
        <w:t xml:space="preserve">) </w:t>
      </w:r>
      <w:r>
        <w:rPr>
          <w:rFonts w:ascii="Angsana New" w:hAnsi="Angsana New"/>
          <w:spacing w:val="-6"/>
          <w:sz w:val="32"/>
          <w:szCs w:val="32"/>
          <w:cs/>
        </w:rPr>
        <w:t>หักลูกหนี้สิ่งจูงใจตามสัญญาเช่าใดๆ</w:t>
      </w:r>
    </w:p>
    <w:p w14:paraId="6B0FC002" w14:textId="77777777" w:rsidR="00D63640" w:rsidRDefault="00D63640" w:rsidP="00106DD7">
      <w:pPr>
        <w:pStyle w:val="ListParagraph"/>
        <w:numPr>
          <w:ilvl w:val="0"/>
          <w:numId w:val="31"/>
        </w:numPr>
        <w:spacing w:before="240"/>
        <w:ind w:left="1800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56460FED" w14:textId="77777777" w:rsidR="00D63640" w:rsidRDefault="00D63640" w:rsidP="00106DD7">
      <w:pPr>
        <w:pStyle w:val="ListParagraph"/>
        <w:numPr>
          <w:ilvl w:val="0"/>
          <w:numId w:val="31"/>
        </w:numPr>
        <w:spacing w:before="240"/>
        <w:ind w:left="1800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58DDD309" w14:textId="77777777" w:rsidR="00D63640" w:rsidRDefault="00D63640" w:rsidP="00106DD7">
      <w:pPr>
        <w:pStyle w:val="ListParagraph"/>
        <w:numPr>
          <w:ilvl w:val="0"/>
          <w:numId w:val="31"/>
        </w:numPr>
        <w:spacing w:before="240"/>
        <w:ind w:left="1800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</w:t>
      </w:r>
      <w:r w:rsidR="00E3112C">
        <w:rPr>
          <w:rFonts w:ascii="Angsana New" w:hAnsi="Angsana New"/>
          <w:spacing w:val="-6"/>
          <w:sz w:val="32"/>
          <w:szCs w:val="32"/>
        </w:rPr>
        <w:br/>
      </w:r>
      <w:r>
        <w:rPr>
          <w:rFonts w:ascii="Angsana New" w:hAnsi="Angsana New"/>
          <w:spacing w:val="-6"/>
          <w:sz w:val="32"/>
          <w:szCs w:val="32"/>
          <w:cs/>
        </w:rPr>
        <w:t>เลือกนั้น</w:t>
      </w:r>
    </w:p>
    <w:p w14:paraId="50F5D53D" w14:textId="77777777" w:rsidR="00D63640" w:rsidRDefault="00D63640" w:rsidP="00106DD7">
      <w:pPr>
        <w:pStyle w:val="ListParagraph"/>
        <w:numPr>
          <w:ilvl w:val="0"/>
          <w:numId w:val="31"/>
        </w:numPr>
        <w:spacing w:before="240"/>
        <w:ind w:left="1800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</w:t>
      </w:r>
      <w:r w:rsidR="00A84DA5">
        <w:rPr>
          <w:rFonts w:ascii="Angsana New" w:hAnsi="Angsana New"/>
          <w:spacing w:val="-6"/>
          <w:sz w:val="32"/>
          <w:szCs w:val="32"/>
          <w:cs/>
        </w:rPr>
        <w:br/>
      </w:r>
      <w:r>
        <w:rPr>
          <w:rFonts w:ascii="Angsana New" w:hAnsi="Angsana New"/>
          <w:spacing w:val="-6"/>
          <w:sz w:val="32"/>
          <w:szCs w:val="32"/>
          <w:cs/>
        </w:rPr>
        <w:t>ผู้เช่าจะใช้สิทธิเลือกในการยกเลิกสัญญาเช่า</w:t>
      </w:r>
    </w:p>
    <w:p w14:paraId="02025E41" w14:textId="1D1F2CBC" w:rsidR="00D63640" w:rsidRDefault="00D63640" w:rsidP="00E522AE">
      <w:pPr>
        <w:spacing w:before="240"/>
        <w:ind w:left="126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 xml:space="preserve">หนี้สินตามสัญญาเช่าแยกแสดงบรรทัดในงบฐานะการเงิน </w:t>
      </w:r>
    </w:p>
    <w:p w14:paraId="2FE695F7" w14:textId="38AC769F" w:rsidR="00E522AE" w:rsidRDefault="00D63640" w:rsidP="00106DD7">
      <w:pPr>
        <w:spacing w:before="240"/>
        <w:ind w:left="126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t xml:space="preserve"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>
        <w:rPr>
          <w:rFonts w:ascii="Angsana New" w:hAnsi="Angsana New"/>
          <w:spacing w:val="-2"/>
          <w:sz w:val="32"/>
          <w:szCs w:val="32"/>
        </w:rPr>
        <w:t>(</w:t>
      </w:r>
      <w:r>
        <w:rPr>
          <w:rFonts w:ascii="Angsana New" w:hAnsi="Angsana New"/>
          <w:spacing w:val="-2"/>
          <w:sz w:val="32"/>
          <w:szCs w:val="32"/>
          <w:cs/>
        </w:rPr>
        <w:t>ใช้วิธีดอกเบี้ยที่แท้จริง</w:t>
      </w:r>
      <w:r>
        <w:rPr>
          <w:rFonts w:ascii="Angsana New" w:hAnsi="Angsana New"/>
          <w:spacing w:val="-2"/>
          <w:sz w:val="32"/>
          <w:szCs w:val="32"/>
        </w:rPr>
        <w:t xml:space="preserve">) </w:t>
      </w:r>
      <w:r>
        <w:rPr>
          <w:rFonts w:ascii="Angsana New" w:hAnsi="Angsana New"/>
          <w:spacing w:val="-2"/>
          <w:sz w:val="32"/>
          <w:szCs w:val="32"/>
          <w:cs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3C1400F8" w14:textId="31CD29F3" w:rsidR="00D63640" w:rsidRDefault="00E522AE" w:rsidP="00E522AE">
      <w:pPr>
        <w:ind w:left="126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br w:type="page"/>
      </w:r>
      <w:r w:rsidR="00D63640">
        <w:rPr>
          <w:rFonts w:ascii="Angsana New" w:hAnsi="Angsana New"/>
          <w:spacing w:val="-2"/>
          <w:sz w:val="32"/>
          <w:szCs w:val="32"/>
          <w:cs/>
        </w:rPr>
        <w:lastRenderedPageBreak/>
        <w:t xml:space="preserve">บริษัทวัดมูลค่าหนี้สินตามสัญญาเช่าใหม่ </w:t>
      </w:r>
      <w:r w:rsidR="00D63640">
        <w:rPr>
          <w:rFonts w:ascii="Angsana New" w:hAnsi="Angsana New"/>
          <w:spacing w:val="-2"/>
          <w:sz w:val="32"/>
          <w:szCs w:val="32"/>
        </w:rPr>
        <w:t>(</w:t>
      </w:r>
      <w:r w:rsidR="00D63640">
        <w:rPr>
          <w:rFonts w:ascii="Angsana New" w:hAnsi="Angsana New"/>
          <w:spacing w:val="-2"/>
          <w:sz w:val="32"/>
          <w:szCs w:val="32"/>
          <w:cs/>
        </w:rPr>
        <w:t>โดยการปรับปรุงสินทรัพย์สิทธิการใช้ที่เกี่ยวข้อง</w:t>
      </w:r>
      <w:r w:rsidR="00D63640">
        <w:rPr>
          <w:rFonts w:ascii="Angsana New" w:hAnsi="Angsana New"/>
          <w:spacing w:val="-2"/>
          <w:sz w:val="32"/>
          <w:szCs w:val="32"/>
        </w:rPr>
        <w:t>)</w:t>
      </w:r>
      <w:r w:rsidR="00D6364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27452">
        <w:rPr>
          <w:rFonts w:ascii="Angsana New" w:hAnsi="Angsana New"/>
          <w:spacing w:val="-2"/>
          <w:sz w:val="32"/>
          <w:szCs w:val="32"/>
          <w:cs/>
        </w:rPr>
        <w:br/>
      </w:r>
      <w:r w:rsidR="00D63640">
        <w:rPr>
          <w:rFonts w:ascii="Angsana New" w:hAnsi="Angsana New"/>
          <w:spacing w:val="-2"/>
          <w:sz w:val="32"/>
          <w:szCs w:val="32"/>
          <w:cs/>
        </w:rPr>
        <w:t>เมื่อเกิดเหตุการณ์ดังต่อไปนี้</w:t>
      </w:r>
    </w:p>
    <w:p w14:paraId="045B69FA" w14:textId="77777777" w:rsidR="008648DF" w:rsidRDefault="00D63640" w:rsidP="00106DD7">
      <w:pPr>
        <w:pStyle w:val="ListParagraph"/>
        <w:numPr>
          <w:ilvl w:val="0"/>
          <w:numId w:val="31"/>
        </w:numPr>
        <w:spacing w:before="240"/>
        <w:ind w:left="1800"/>
        <w:contextualSpacing w:val="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>มีการเปลี่ยนแปลงอายุสัญญาเช่า หรือมีเหตุการณ์สำคัญ หรือการเปลี่ยนแปลงในสถานการณ์ 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59A6EC4E" w14:textId="7202BA10" w:rsidR="00863E9C" w:rsidRDefault="00D63640" w:rsidP="00106DD7">
      <w:pPr>
        <w:pStyle w:val="ListParagraph"/>
        <w:numPr>
          <w:ilvl w:val="0"/>
          <w:numId w:val="31"/>
        </w:numPr>
        <w:spacing w:before="240"/>
        <w:ind w:left="1800"/>
        <w:contextualSpacing w:val="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 xml:space="preserve">มีการเปลี่ยนแปลงการจ่ายชำระตามสัญญาเช่า เนื่องจากการเปลี่ยนแปลงดัชนีหรืออัตรา หรือการเปลี่ยนแปลงจำนวนเงินที่คาดว่าจะต้องจ่ายชำระภายใต้การรับประกันมูลค่าคงเหลือ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 </w:t>
      </w:r>
      <w:r>
        <w:rPr>
          <w:rFonts w:ascii="Angsana New" w:hAnsi="Angsana New"/>
          <w:spacing w:val="-2"/>
          <w:sz w:val="32"/>
          <w:szCs w:val="32"/>
        </w:rPr>
        <w:t>(</w:t>
      </w:r>
      <w:r>
        <w:rPr>
          <w:rFonts w:ascii="Angsana New" w:hAnsi="Angsana New"/>
          <w:spacing w:val="-2"/>
          <w:sz w:val="32"/>
          <w:szCs w:val="32"/>
          <w:cs/>
        </w:rPr>
        <w:t>เว้นแต่การเปลี่ยนแปลงการจ่ายชำระตาม</w:t>
      </w:r>
      <w:r>
        <w:rPr>
          <w:rFonts w:ascii="Angsana New" w:hAnsi="Angsana New"/>
          <w:spacing w:val="-6"/>
          <w:sz w:val="32"/>
          <w:szCs w:val="32"/>
          <w:cs/>
        </w:rPr>
        <w:t>สัญญาเช่าเป็นผลมาจากการเปลี่ยนแปลงอัตราดอกเบี้ยลอยตัว ในกรณีดังกล่าวใช้อัตราคิดลด</w:t>
      </w:r>
      <w:r>
        <w:rPr>
          <w:rFonts w:ascii="Angsana New" w:hAnsi="Angsana New"/>
          <w:spacing w:val="-2"/>
          <w:sz w:val="32"/>
          <w:szCs w:val="32"/>
          <w:cs/>
        </w:rPr>
        <w:t>ที่ปรับปรุง</w:t>
      </w:r>
      <w:r>
        <w:rPr>
          <w:rFonts w:ascii="Angsana New" w:hAnsi="Angsana New"/>
          <w:spacing w:val="-2"/>
          <w:sz w:val="32"/>
          <w:szCs w:val="32"/>
        </w:rPr>
        <w:t>)</w:t>
      </w:r>
    </w:p>
    <w:p w14:paraId="73C4475F" w14:textId="77777777" w:rsidR="00D63640" w:rsidRDefault="00D63640" w:rsidP="00106DD7">
      <w:pPr>
        <w:pStyle w:val="ListParagraph"/>
        <w:numPr>
          <w:ilvl w:val="0"/>
          <w:numId w:val="31"/>
        </w:numPr>
        <w:spacing w:before="240"/>
        <w:ind w:left="1800"/>
        <w:contextualSpacing w:val="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>มีการเปลี่ยนแปลงสัญญาเช่าและการเปลี่ยนแปลงสัญญาเช่าไม่บันทึกเป็นสัญญาเช่าแยก</w:t>
      </w:r>
      <w:r>
        <w:rPr>
          <w:rFonts w:ascii="Angsana New" w:hAnsi="Angsana New"/>
          <w:spacing w:val="-6"/>
          <w:sz w:val="32"/>
          <w:szCs w:val="32"/>
          <w:cs/>
        </w:rPr>
        <w:t>ต่างหาก ในกรณีนี้หนี้สินตามสัญญาเช่าวัดมูลค่าใหม่ขึ้นอยู่กับอายุสัญญาเช่าของสัญญาเช่า</w:t>
      </w:r>
      <w:r>
        <w:rPr>
          <w:rFonts w:ascii="Angsana New" w:hAnsi="Angsana New"/>
          <w:spacing w:val="-2"/>
          <w:sz w:val="32"/>
          <w:szCs w:val="32"/>
          <w:cs/>
        </w:rPr>
        <w:t>ที่เปลี่ยนแปลงโดยคิดลดการจ่ายชำระตามสัญญาเช่าที่ปรับปรุงด้วยอัตราคิดลด</w:t>
      </w:r>
      <w:r w:rsidR="00063543">
        <w:rPr>
          <w:rFonts w:ascii="Angsana New" w:hAnsi="Angsana New"/>
          <w:spacing w:val="-2"/>
          <w:sz w:val="32"/>
          <w:szCs w:val="32"/>
          <w:cs/>
        </w:rPr>
        <w:br/>
      </w:r>
      <w:r>
        <w:rPr>
          <w:rFonts w:ascii="Angsana New" w:hAnsi="Angsana New"/>
          <w:spacing w:val="-2"/>
          <w:sz w:val="32"/>
          <w:szCs w:val="32"/>
          <w:cs/>
        </w:rPr>
        <w:t>ที่ปรับปรุง ณ วันที่การเปลี่ยนแปลงสัญญามีผล</w:t>
      </w:r>
    </w:p>
    <w:p w14:paraId="43B87D9B" w14:textId="248559F2" w:rsidR="00D63640" w:rsidRDefault="00D63640" w:rsidP="00106DD7">
      <w:pPr>
        <w:spacing w:before="240"/>
        <w:ind w:left="126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t>สินทรัพย์สิทธิการใช้ประกอบด้วย การวัดมูลค่าเริ่มแรกกับหนี้สินตามสัญญาเช่าที่เกี่ยวข้อง การจ่าย</w:t>
      </w:r>
      <w:r>
        <w:rPr>
          <w:rFonts w:ascii="Angsana New" w:hAnsi="Angsana New"/>
          <w:spacing w:val="-2"/>
          <w:sz w:val="32"/>
          <w:szCs w:val="32"/>
          <w:cs/>
        </w:rPr>
        <w:t>ชำระตามสัญญาเช่าใด ๆ ที่จ่ายชำระ ณ วันที่</w:t>
      </w:r>
      <w:r w:rsidR="00AE3C2F">
        <w:rPr>
          <w:rFonts w:ascii="Angsana New" w:hAnsi="Angsana New"/>
          <w:spacing w:val="-2"/>
          <w:sz w:val="32"/>
          <w:szCs w:val="32"/>
          <w:cs/>
        </w:rPr>
        <w:t xml:space="preserve">เปิดสาขา </w:t>
      </w:r>
      <w:r>
        <w:rPr>
          <w:rFonts w:ascii="Angsana New" w:hAnsi="Angsana New"/>
          <w:spacing w:val="-2"/>
          <w:sz w:val="32"/>
          <w:szCs w:val="32"/>
          <w:cs/>
        </w:rPr>
        <w:t>หักสิ่งจูงใจตามสัญญาเช่าที่ได้รับใด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14:paraId="6C23D678" w14:textId="5F9F2827" w:rsidR="00C62657" w:rsidRDefault="00D63640" w:rsidP="00E522AE">
      <w:pPr>
        <w:spacing w:before="240"/>
        <w:ind w:left="126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>เมื่อบริษัทมีประมาณการต้นทุนที่จะเกิดขึ้นในการรื้อและการขนย้ายสินทรัพย์อ้างอิง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</w:t>
      </w:r>
      <w:r w:rsidR="00464A66">
        <w:rPr>
          <w:rFonts w:ascii="Angsana New" w:hAnsi="Angsana New"/>
          <w:spacing w:val="-2"/>
          <w:sz w:val="32"/>
          <w:szCs w:val="32"/>
          <w:cs/>
        </w:rPr>
        <w:br/>
      </w:r>
      <w:r>
        <w:rPr>
          <w:rFonts w:ascii="Angsana New" w:hAnsi="Angsana New"/>
          <w:spacing w:val="-2"/>
          <w:sz w:val="32"/>
          <w:szCs w:val="32"/>
          <w:cs/>
        </w:rPr>
        <w:t xml:space="preserve">การบัญชีฉบับที่ </w:t>
      </w:r>
      <w:r w:rsidR="00E420C8" w:rsidRPr="00E420C8">
        <w:rPr>
          <w:rFonts w:ascii="Angsana New" w:hAnsi="Angsana New"/>
          <w:spacing w:val="-2"/>
          <w:sz w:val="32"/>
          <w:szCs w:val="32"/>
        </w:rPr>
        <w:t>37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</w:rPr>
        <w:t>เรื่อง ประมาณการหนี้สิน หนี้สินที่อาจเกิดขึ้น และสินทรัพย์ที่อาจเกิดขึ้น เพื่ออธิบายต้นทุนที่เกี่ยวข้องกับสินทรัพย์สิทธิการใช้ ต้นทุนรับรู้เป็นส่วนหนึ่งของสินทรัพย์สิทธิการใช้ที่เกี่ยวข้อง เว้นแต่ต้นทุนเหล่านั้นเกิดขึ้นเพื่อผลิตสินค้าคงเหลือ</w:t>
      </w:r>
    </w:p>
    <w:p w14:paraId="7687FE1E" w14:textId="59353F8B" w:rsidR="00D63640" w:rsidRDefault="00E522AE" w:rsidP="00E522AE">
      <w:pPr>
        <w:ind w:left="126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br w:type="page"/>
      </w:r>
      <w:r w:rsidR="00D63640">
        <w:rPr>
          <w:rFonts w:ascii="Angsana New" w:hAnsi="Angsana New"/>
          <w:spacing w:val="-2"/>
          <w:sz w:val="32"/>
          <w:szCs w:val="32"/>
          <w:cs/>
        </w:rPr>
        <w:lastRenderedPageBreak/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 สะท้อนว่า บริษัทจะใช้สิทธิเลือกซื้อ สินทรัพย์สิทธิการใช้</w:t>
      </w:r>
      <w:r w:rsidR="00A67160">
        <w:rPr>
          <w:rFonts w:ascii="Angsana New" w:hAnsi="Angsana New"/>
          <w:spacing w:val="-2"/>
          <w:sz w:val="32"/>
          <w:szCs w:val="32"/>
          <w:cs/>
        </w:rPr>
        <w:br/>
      </w:r>
      <w:r w:rsidR="00D63640">
        <w:rPr>
          <w:rFonts w:ascii="Angsana New" w:hAnsi="Angsana New"/>
          <w:spacing w:val="-2"/>
          <w:sz w:val="32"/>
          <w:szCs w:val="32"/>
          <w:cs/>
        </w:rPr>
        <w:t>ที่เกี่ยวข้องคิดค่าเสื่อมราคาตลอดอายุการใช้ประโยชน์ของสินทรัพย์สิทธิการใช้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5A2CC792" w14:textId="14BA07A1" w:rsidR="00D63640" w:rsidRDefault="00D63640" w:rsidP="00106DD7">
      <w:pPr>
        <w:spacing w:before="240"/>
        <w:ind w:left="126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>สินทรัพย์สิทธิการใช้แยกแสดงบรรทัดในงบฐานะการเงิน</w:t>
      </w:r>
    </w:p>
    <w:p w14:paraId="0C9E51F7" w14:textId="2B331A25" w:rsidR="008648DF" w:rsidRDefault="00D63640" w:rsidP="00106DD7">
      <w:pPr>
        <w:spacing w:before="240"/>
        <w:ind w:left="126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 xml:space="preserve">บริษัทปฏิบัติตามมาตรฐานการบัญชีฉบับที่ </w:t>
      </w:r>
      <w:r w:rsidR="00E420C8" w:rsidRPr="00E420C8">
        <w:rPr>
          <w:rFonts w:ascii="Angsana New" w:hAnsi="Angsana New"/>
          <w:spacing w:val="-2"/>
          <w:sz w:val="32"/>
          <w:szCs w:val="32"/>
        </w:rPr>
        <w:t>36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</w:rPr>
        <w:t xml:space="preserve">เรื่อง การด้อยค่าของสินทรัพย์ เพื่อประเมินว่าสินทรัพย์สิทธิการใช้ด้อยค่าหรือไม่และบันทึกสำหรับผลขาดทุนจากการด้อยค่าใด ๆ ที่ระบุได้ตามที่กล่าวในนโยบายเรื่อง </w:t>
      </w:r>
      <w:r>
        <w:rPr>
          <w:rFonts w:ascii="Angsana New" w:hAnsi="Angsana New"/>
          <w:spacing w:val="-2"/>
          <w:sz w:val="32"/>
          <w:szCs w:val="32"/>
        </w:rPr>
        <w:t>“</w:t>
      </w:r>
      <w:r w:rsidR="00200FA8">
        <w:rPr>
          <w:rFonts w:ascii="Angsana New" w:hAnsi="Angsana New"/>
          <w:spacing w:val="-2"/>
          <w:sz w:val="32"/>
          <w:szCs w:val="32"/>
          <w:cs/>
        </w:rPr>
        <w:t>การด้อยค่า</w:t>
      </w:r>
      <w:r>
        <w:rPr>
          <w:rFonts w:ascii="Angsana New" w:hAnsi="Angsana New"/>
          <w:spacing w:val="-2"/>
          <w:sz w:val="32"/>
          <w:szCs w:val="32"/>
        </w:rPr>
        <w:t>”</w:t>
      </w:r>
    </w:p>
    <w:p w14:paraId="3D2A891B" w14:textId="26EFABCD" w:rsidR="00E04E8E" w:rsidRDefault="00E420C8" w:rsidP="00106DD7">
      <w:pPr>
        <w:tabs>
          <w:tab w:val="left" w:pos="1260"/>
        </w:tabs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420C8">
        <w:rPr>
          <w:rFonts w:ascii="Angsana New" w:hAnsi="Angsana New"/>
          <w:sz w:val="32"/>
          <w:szCs w:val="32"/>
        </w:rPr>
        <w:t>3</w:t>
      </w:r>
      <w:r w:rsidR="00E04E8E">
        <w:rPr>
          <w:rFonts w:ascii="Angsana New" w:hAnsi="Angsana New"/>
          <w:sz w:val="32"/>
          <w:szCs w:val="32"/>
        </w:rPr>
        <w:t>.</w:t>
      </w:r>
      <w:r w:rsidRPr="00E420C8">
        <w:rPr>
          <w:rFonts w:ascii="Angsana New" w:hAnsi="Angsana New"/>
          <w:sz w:val="32"/>
          <w:szCs w:val="32"/>
        </w:rPr>
        <w:t>17</w:t>
      </w:r>
      <w:r w:rsidR="00E04E8E">
        <w:rPr>
          <w:rFonts w:ascii="Angsana New" w:hAnsi="Angsana New"/>
          <w:sz w:val="32"/>
          <w:szCs w:val="32"/>
        </w:rPr>
        <w:tab/>
      </w:r>
      <w:r w:rsidR="00E04E8E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</w:p>
    <w:p w14:paraId="23DA9E49" w14:textId="77777777" w:rsidR="00E04E8E" w:rsidRDefault="00E04E8E" w:rsidP="00106DD7">
      <w:pPr>
        <w:spacing w:before="240"/>
        <w:ind w:left="12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เป็นรายได้หรือค่าใช้จ่ายในงบกำไรขาดทุนเบ็ดเสร็จ เว้นแต่ในส่วนที่เกี่ยวกับ</w:t>
      </w:r>
      <w:r>
        <w:rPr>
          <w:rFonts w:ascii="Angsana New" w:hAnsi="Angsana New"/>
          <w:spacing w:val="-2"/>
          <w:sz w:val="32"/>
          <w:szCs w:val="32"/>
          <w:cs/>
        </w:rPr>
        <w:t>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14F72951" w14:textId="393C8555" w:rsidR="00E04E8E" w:rsidRDefault="00E04E8E" w:rsidP="00106DD7">
      <w:pPr>
        <w:spacing w:before="240"/>
        <w:ind w:left="12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</w:t>
      </w:r>
      <w:r>
        <w:rPr>
          <w:rFonts w:ascii="Angsana New" w:hAnsi="Angsana New"/>
          <w:sz w:val="32"/>
          <w:szCs w:val="32"/>
          <w:cs/>
        </w:rPr>
        <w:t>เสียภาษี โดยใช้อัตราภาษีที่ประกาศใช้ ตลอดจนการปรับปรุงทางภาษีที่เกี่ยวกับรายการในปีก่อน ๆ</w:t>
      </w:r>
    </w:p>
    <w:p w14:paraId="68F8D740" w14:textId="7ACC9D45" w:rsidR="00E04E8E" w:rsidRDefault="00E04E8E" w:rsidP="00E522AE">
      <w:pPr>
        <w:pStyle w:val="BodyText"/>
        <w:spacing w:before="240" w:after="0"/>
        <w:ind w:left="12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8"/>
          <w:sz w:val="32"/>
          <w:szCs w:val="32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 เมื่อเกิดจากผลแตกต่างชั่วคราวต่อไปนี้ การรับรู้ค่าความนิยมในครั้งแรกในงบการเงินรวม</w:t>
      </w:r>
      <w:r>
        <w:rPr>
          <w:rFonts w:ascii="Angsana New" w:hAnsi="Angsana New"/>
          <w:spacing w:val="-4"/>
          <w:sz w:val="32"/>
          <w:szCs w:val="32"/>
          <w:cs/>
        </w:rPr>
        <w:t xml:space="preserve"> การรับรู้สินทรัพย์หรือหนี้สินใน</w:t>
      </w:r>
      <w:r>
        <w:rPr>
          <w:rFonts w:ascii="Angsana New" w:hAnsi="Angsana New"/>
          <w:sz w:val="32"/>
          <w:szCs w:val="32"/>
          <w:cs/>
        </w:rPr>
        <w:t>ครั้งแรกในงบการเงินรวม ซึ่งเป็นรายการที่ไม่ใช่การรวมธุรกิจและรายการนั้นไม่มีผลกระทบต่อกำไรขาดทุน</w:t>
      </w:r>
      <w:r>
        <w:rPr>
          <w:rFonts w:ascii="Angsana New" w:hAnsi="Angsana New"/>
          <w:spacing w:val="4"/>
          <w:sz w:val="32"/>
          <w:szCs w:val="32"/>
          <w:cs/>
        </w:rPr>
        <w:t>ทางบัญชีหรือทางภาษี และผลแตกต่างที่เกี่ยวข้องกับเงินลงทุนในบริษัทย่อยและกิจการที่ควบคุมร่วมกันหาก</w:t>
      </w:r>
      <w:r>
        <w:rPr>
          <w:rFonts w:ascii="Angsana New" w:hAnsi="Angsana New"/>
          <w:spacing w:val="-4"/>
          <w:sz w:val="32"/>
          <w:szCs w:val="32"/>
          <w:cs/>
        </w:rPr>
        <w:t>เป็นไปได้ว่าจะไม่มีการกลับรายการในอนาคตอันใกล้</w:t>
      </w:r>
    </w:p>
    <w:p w14:paraId="2D668F63" w14:textId="45FB9E87" w:rsidR="00E04E8E" w:rsidRDefault="00E522AE" w:rsidP="00E522AE">
      <w:pPr>
        <w:pStyle w:val="BodyText"/>
        <w:spacing w:after="0"/>
        <w:ind w:left="12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E04E8E">
        <w:rPr>
          <w:rFonts w:ascii="Angsana New" w:hAnsi="Angsana New"/>
          <w:sz w:val="32"/>
          <w:szCs w:val="32"/>
          <w:cs/>
        </w:rPr>
        <w:lastRenderedPageBreak/>
        <w:t>ภาษีเงินได้รอการตัดบัญชีวัดมูลค่าโดยใช้อัตราภาษีที่ประกาศใช้ ณ วันที่รายงาน</w:t>
      </w:r>
    </w:p>
    <w:p w14:paraId="286570D5" w14:textId="1004093B" w:rsidR="008648DF" w:rsidRDefault="00E04E8E" w:rsidP="00106DD7">
      <w:pPr>
        <w:pStyle w:val="BodyText"/>
        <w:spacing w:before="240" w:after="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ในการกำหนดมูลค่าของภาษีเงินได้ปัจจุบันและภาษีเงินได้รอการตัดบัญชี 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 การประเมินนี้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10"/>
          <w:sz w:val="32"/>
          <w:szCs w:val="32"/>
          <w:cs/>
        </w:rPr>
        <w:t xml:space="preserve">อยู่บนพื้นฐานการประมาณการและข้อสมมติฐาน </w:t>
      </w:r>
      <w:r w:rsidR="0001704A">
        <w:rPr>
          <w:rFonts w:ascii="Angsana New" w:hAnsi="Angsana New"/>
          <w:spacing w:val="-10"/>
          <w:sz w:val="32"/>
          <w:szCs w:val="32"/>
          <w:cs/>
        </w:rPr>
        <w:br/>
      </w:r>
      <w:r>
        <w:rPr>
          <w:rFonts w:ascii="Angsana New" w:hAnsi="Angsana New"/>
          <w:spacing w:val="-10"/>
          <w:sz w:val="32"/>
          <w:szCs w:val="32"/>
          <w:cs/>
        </w:rPr>
        <w:t>และอาจจะเกี่ยวข้องกับการตัดสินใจเกี่ยวกับเหตุการณ์ใน</w:t>
      </w:r>
      <w:r>
        <w:rPr>
          <w:rFonts w:ascii="Angsana New" w:hAnsi="Angsana New"/>
          <w:spacing w:val="-4"/>
          <w:sz w:val="32"/>
          <w:szCs w:val="32"/>
          <w:cs/>
        </w:rPr>
        <w:t>อนาคต ข้อมูลใหม่ ๆ อาจจะทำให้</w:t>
      </w:r>
      <w:r w:rsidR="00E34284">
        <w:rPr>
          <w:rFonts w:ascii="Angsana New" w:hAnsi="Angsana New"/>
          <w:spacing w:val="-4"/>
          <w:sz w:val="32"/>
          <w:szCs w:val="32"/>
          <w:cs/>
        </w:rPr>
        <w:t>บริษัท</w:t>
      </w:r>
      <w:r>
        <w:rPr>
          <w:rFonts w:ascii="Angsana New" w:hAnsi="Angsana New"/>
          <w:spacing w:val="-4"/>
          <w:sz w:val="32"/>
          <w:szCs w:val="32"/>
          <w:cs/>
        </w:rPr>
        <w:t>เปลี่ยนการตัดสินใจโดยขึ้นอยู่กับความเพียงพอของภาษีเงินได้ค้างจ่ายที่มีอยู่</w:t>
      </w:r>
      <w:r w:rsidR="00693C2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การเปลี่ยนแปลง</w:t>
      </w:r>
      <w:r w:rsidR="00561CBD">
        <w:rPr>
          <w:rFonts w:ascii="Angsana New" w:hAnsi="Angsana New"/>
          <w:spacing w:val="-4"/>
          <w:sz w:val="32"/>
          <w:szCs w:val="32"/>
          <w:cs/>
        </w:rPr>
        <w:t xml:space="preserve">   </w:t>
      </w:r>
      <w:r>
        <w:rPr>
          <w:rFonts w:ascii="Angsana New" w:hAnsi="Angsana New"/>
          <w:spacing w:val="-4"/>
          <w:sz w:val="32"/>
          <w:szCs w:val="32"/>
          <w:cs/>
        </w:rPr>
        <w:t>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09161C05" w14:textId="6AF98C56" w:rsidR="00272567" w:rsidRDefault="00E04E8E" w:rsidP="00106DD7">
      <w:pPr>
        <w:pStyle w:val="BodyText"/>
        <w:spacing w:before="240" w:after="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สินทรัพย์ภาษีเงินได้รอการตัดบัญชีและหนี้สินภาษีเงินได้รอการตัดบัญชีจะหักกลบกัน </w:t>
      </w:r>
      <w:r w:rsidR="0001704A"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/>
          <w:sz w:val="32"/>
          <w:szCs w:val="32"/>
          <w:cs/>
        </w:rPr>
        <w:t>เมื่อเป็นค่าภาษีเงินได้ ที่</w:t>
      </w:r>
      <w:r>
        <w:rPr>
          <w:rFonts w:ascii="Angsana New" w:hAnsi="Angsana New"/>
          <w:spacing w:val="2"/>
          <w:sz w:val="32"/>
          <w:szCs w:val="32"/>
          <w:cs/>
        </w:rPr>
        <w:t>จะต้องนำส่งให้กับ</w:t>
      </w:r>
      <w:r>
        <w:rPr>
          <w:rFonts w:ascii="Angsana New" w:hAnsi="Angsana New"/>
          <w:sz w:val="32"/>
          <w:szCs w:val="32"/>
          <w:cs/>
        </w:rPr>
        <w:t>หน่วยจัดเก็บภาษีเดียวกันและบริษัทและบริษัทย่อยมีความตั้งใจที่จะเสียภาษีเงินได้ด้วยยอดสุทธิ</w:t>
      </w:r>
    </w:p>
    <w:p w14:paraId="72B2B8F8" w14:textId="77777777" w:rsidR="00E04E8E" w:rsidRDefault="00E04E8E" w:rsidP="00106DD7">
      <w:pPr>
        <w:spacing w:before="240"/>
        <w:ind w:left="1267" w:right="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</w:t>
      </w:r>
      <w:r w:rsidR="0001704A">
        <w:rPr>
          <w:rFonts w:ascii="Angsana New" w:hAnsi="Angsana New"/>
          <w:spacing w:val="2"/>
          <w:sz w:val="32"/>
          <w:szCs w:val="32"/>
          <w:cs/>
        </w:rPr>
        <w:br/>
      </w:r>
      <w:r>
        <w:rPr>
          <w:rFonts w:ascii="Angsana New" w:hAnsi="Angsana New"/>
          <w:spacing w:val="2"/>
          <w:sz w:val="32"/>
          <w:szCs w:val="32"/>
          <w:cs/>
        </w:rPr>
        <w:t>ว่ากำไรเพื่อเสียภาษี</w:t>
      </w:r>
      <w:r>
        <w:rPr>
          <w:rFonts w:ascii="Angsana New" w:hAnsi="Angsana New"/>
          <w:spacing w:val="2"/>
          <w:sz w:val="32"/>
          <w:szCs w:val="32"/>
        </w:rPr>
        <w:t xml:space="preserve"> </w:t>
      </w:r>
      <w:r>
        <w:rPr>
          <w:rFonts w:ascii="Angsana New" w:hAnsi="Angsana New"/>
          <w:spacing w:val="2"/>
          <w:sz w:val="32"/>
          <w:szCs w:val="32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</w:t>
      </w:r>
      <w:r>
        <w:rPr>
          <w:rFonts w:ascii="Angsana New" w:hAnsi="Angsana New"/>
          <w:spacing w:val="-6"/>
          <w:sz w:val="32"/>
          <w:szCs w:val="32"/>
          <w:cs/>
        </w:rPr>
        <w:t>ตัดบัญชีจะถูกทบทวน ณ ทุกวันที่รายงานและจะถูก</w:t>
      </w:r>
      <w:r>
        <w:rPr>
          <w:rFonts w:ascii="Angsana New" w:hAnsi="Angsana New"/>
          <w:spacing w:val="-10"/>
          <w:sz w:val="32"/>
          <w:szCs w:val="32"/>
          <w:cs/>
        </w:rPr>
        <w:t>ปรับลดลงเท่าที่ประโยชน์ทางภาษีจะมีโอกาสถูกใช้จริง บริษัทรับรู้หนี้สินภาษีเงินได้รอการตัดบัญชีสำหรับผลแตกต่างชั่วคราวที่ต้องเสียภาษีทุกรายการในงบการเงินรวม</w:t>
      </w:r>
      <w:r>
        <w:rPr>
          <w:rFonts w:ascii="Angsana New" w:hAnsi="Angsana New"/>
          <w:sz w:val="32"/>
          <w:szCs w:val="32"/>
          <w:cs/>
        </w:rPr>
        <w:t xml:space="preserve"> และงบการเงินเฉพาะกิจการ</w:t>
      </w:r>
    </w:p>
    <w:p w14:paraId="4D6EF2B6" w14:textId="1BEEA1C5" w:rsidR="00E04E8E" w:rsidRDefault="00E420C8" w:rsidP="00106DD7">
      <w:pPr>
        <w:tabs>
          <w:tab w:val="left" w:pos="126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E420C8">
        <w:rPr>
          <w:rFonts w:ascii="Angsana New" w:hAnsi="Angsana New"/>
          <w:sz w:val="32"/>
          <w:szCs w:val="32"/>
        </w:rPr>
        <w:t>3</w:t>
      </w:r>
      <w:r w:rsidR="00E04E8E">
        <w:rPr>
          <w:rFonts w:ascii="Angsana New" w:hAnsi="Angsana New"/>
          <w:sz w:val="32"/>
          <w:szCs w:val="32"/>
        </w:rPr>
        <w:t>.</w:t>
      </w:r>
      <w:r w:rsidRPr="00E420C8">
        <w:rPr>
          <w:rFonts w:ascii="Angsana New" w:hAnsi="Angsana New"/>
          <w:sz w:val="32"/>
          <w:szCs w:val="32"/>
        </w:rPr>
        <w:t>18</w:t>
      </w:r>
      <w:r w:rsidR="00E04E8E">
        <w:rPr>
          <w:rFonts w:ascii="Angsana New" w:hAnsi="Angsana New"/>
          <w:sz w:val="32"/>
          <w:szCs w:val="32"/>
        </w:rPr>
        <w:tab/>
      </w:r>
      <w:r w:rsidR="00E04E8E">
        <w:rPr>
          <w:rFonts w:ascii="Angsana New" w:hAnsi="Angsana New"/>
          <w:sz w:val="32"/>
          <w:szCs w:val="32"/>
          <w:cs/>
        </w:rPr>
        <w:t>กำไรต่อหุ้น</w:t>
      </w:r>
    </w:p>
    <w:p w14:paraId="249338AD" w14:textId="1BD3EBF3" w:rsidR="00C62657" w:rsidRDefault="00E04E8E" w:rsidP="00106DD7">
      <w:pPr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6"/>
          <w:sz w:val="32"/>
          <w:szCs w:val="32"/>
          <w:cs/>
        </w:rPr>
        <w:t>กำไรต่อหุ้นขั้นพื้นฐานคำนวณโดยการหารกำไรสำหรับปีที่เป็นของผู้ถือหุ้นสามัญด้วยจำนวนหุ้นสามัญถัว</w:t>
      </w:r>
      <w:r>
        <w:rPr>
          <w:rFonts w:ascii="Angsana New" w:hAnsi="Angsana New"/>
          <w:sz w:val="32"/>
          <w:szCs w:val="32"/>
          <w:cs/>
        </w:rPr>
        <w:t xml:space="preserve">เฉลี่ยถ่วงน้ำหนักที่ถือโดยบุคคลภายนอกในระหว่างปี </w:t>
      </w:r>
    </w:p>
    <w:p w14:paraId="30304D29" w14:textId="1AB38E3D" w:rsidR="00851C29" w:rsidRDefault="00E420C8" w:rsidP="00E522AE">
      <w:pPr>
        <w:tabs>
          <w:tab w:val="left" w:pos="126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E420C8">
        <w:rPr>
          <w:rFonts w:ascii="Angsana New" w:hAnsi="Angsana New"/>
          <w:sz w:val="32"/>
          <w:szCs w:val="32"/>
        </w:rPr>
        <w:t>3</w:t>
      </w:r>
      <w:r w:rsidR="00AA6C63">
        <w:rPr>
          <w:rFonts w:ascii="Angsana New" w:hAnsi="Angsana New"/>
          <w:sz w:val="32"/>
          <w:szCs w:val="32"/>
        </w:rPr>
        <w:t>.</w:t>
      </w:r>
      <w:r w:rsidRPr="00E420C8">
        <w:rPr>
          <w:rFonts w:ascii="Angsana New" w:hAnsi="Angsana New"/>
          <w:sz w:val="32"/>
          <w:szCs w:val="32"/>
        </w:rPr>
        <w:t>19</w:t>
      </w:r>
      <w:r w:rsidR="00AA6C63">
        <w:rPr>
          <w:rFonts w:ascii="Angsana New" w:hAnsi="Angsana New"/>
          <w:sz w:val="32"/>
          <w:szCs w:val="32"/>
        </w:rPr>
        <w:tab/>
      </w:r>
      <w:r w:rsidR="00851C29">
        <w:rPr>
          <w:rFonts w:ascii="Angsana New" w:hAnsi="Angsana New"/>
          <w:sz w:val="32"/>
          <w:szCs w:val="32"/>
          <w:cs/>
        </w:rPr>
        <w:t>ข้อมูลจำแนกตามส่วนงาน</w:t>
      </w:r>
    </w:p>
    <w:p w14:paraId="480CE6CD" w14:textId="77777777" w:rsidR="00851C29" w:rsidRDefault="00851C29" w:rsidP="00106DD7">
      <w:pPr>
        <w:ind w:left="12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ส่วนงาน</w:t>
      </w:r>
      <w:r>
        <w:rPr>
          <w:rFonts w:ascii="Angsana New" w:hAnsi="Angsana New"/>
          <w:spacing w:val="6"/>
          <w:sz w:val="32"/>
          <w:szCs w:val="32"/>
          <w:cs/>
        </w:rPr>
        <w:t>ดำเนินงาน</w:t>
      </w:r>
      <w:r>
        <w:rPr>
          <w:rFonts w:ascii="Angsana New" w:hAnsi="Angsana New"/>
          <w:sz w:val="32"/>
          <w:szCs w:val="32"/>
          <w:cs/>
        </w:rPr>
        <w:t>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ซึ่งพิจารณาว่าคือประธานเจ้าหน้าที่บริหารที่ทำการตัดสินใจเชิงกลยุทธ์</w:t>
      </w:r>
    </w:p>
    <w:p w14:paraId="31FF1633" w14:textId="1DF76E09" w:rsidR="00AA6C63" w:rsidRDefault="00F72177" w:rsidP="003C093A">
      <w:pPr>
        <w:tabs>
          <w:tab w:val="left" w:pos="1260"/>
        </w:tabs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 w:rsidR="00E420C8" w:rsidRPr="00E420C8">
        <w:rPr>
          <w:rFonts w:ascii="Angsana New" w:hAnsi="Angsana New"/>
          <w:sz w:val="32"/>
          <w:szCs w:val="32"/>
        </w:rPr>
        <w:lastRenderedPageBreak/>
        <w:t>3</w:t>
      </w:r>
      <w:r w:rsidR="00851C29">
        <w:rPr>
          <w:rFonts w:ascii="Angsana New" w:hAnsi="Angsana New"/>
          <w:sz w:val="32"/>
          <w:szCs w:val="32"/>
        </w:rPr>
        <w:t>.</w:t>
      </w:r>
      <w:r w:rsidR="00E420C8" w:rsidRPr="00E420C8">
        <w:rPr>
          <w:rFonts w:ascii="Angsana New" w:hAnsi="Angsana New"/>
          <w:sz w:val="32"/>
          <w:szCs w:val="32"/>
        </w:rPr>
        <w:t>20</w:t>
      </w:r>
      <w:r w:rsidR="00851C29">
        <w:rPr>
          <w:rFonts w:ascii="Angsana New" w:hAnsi="Angsana New"/>
          <w:sz w:val="32"/>
          <w:szCs w:val="32"/>
        </w:rPr>
        <w:tab/>
      </w:r>
      <w:r w:rsidR="00AA6C63">
        <w:rPr>
          <w:rFonts w:ascii="Angsana New" w:hAnsi="Angsana New"/>
          <w:sz w:val="32"/>
          <w:szCs w:val="32"/>
          <w:cs/>
        </w:rPr>
        <w:t xml:space="preserve">เงินตราต่างประเทศ </w:t>
      </w:r>
    </w:p>
    <w:p w14:paraId="22036032" w14:textId="77777777" w:rsidR="00AA6C63" w:rsidRDefault="00AA6C63" w:rsidP="00F72177">
      <w:pPr>
        <w:pStyle w:val="BodyText2"/>
        <w:spacing w:before="240" w:after="0" w:line="240" w:lineRule="auto"/>
        <w:ind w:left="1260" w:right="43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t>รายการบัญชีที่เป็นเงินตราต่างประเทศ</w:t>
      </w:r>
      <w:r>
        <w:rPr>
          <w:rFonts w:ascii="Angsana New" w:hAnsi="Angsana New"/>
          <w:i/>
          <w:iCs/>
          <w:sz w:val="32"/>
          <w:szCs w:val="32"/>
        </w:rPr>
        <w:t xml:space="preserve"> </w:t>
      </w:r>
    </w:p>
    <w:p w14:paraId="768E2472" w14:textId="77777777" w:rsidR="00AA6C63" w:rsidRDefault="00AA6C63" w:rsidP="00F72177">
      <w:pPr>
        <w:pStyle w:val="BodyText2"/>
        <w:spacing w:before="240" w:after="0" w:line="240" w:lineRule="auto"/>
        <w:ind w:left="1260" w:right="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14:paraId="461911CA" w14:textId="77777777" w:rsidR="00AA6C63" w:rsidRDefault="00AA6C63" w:rsidP="00F72177">
      <w:pPr>
        <w:pStyle w:val="BodyText2"/>
        <w:spacing w:before="240" w:after="0" w:line="240" w:lineRule="auto"/>
        <w:ind w:left="1260" w:right="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แปลงค่าเป็นเงินบาทโดยใช้</w:t>
      </w:r>
      <w:r>
        <w:rPr>
          <w:rFonts w:ascii="Angsana New" w:hAnsi="Angsana New"/>
          <w:spacing w:val="-6"/>
          <w:sz w:val="32"/>
          <w:szCs w:val="32"/>
          <w:cs/>
        </w:rPr>
        <w:t>อัตราแลกเปลี่ยน ณ วันนั้น กำไรหรือขาดทุนจากการแปลงค่าบันทึกรับรู้เป็นกำไรหรือขาดทุนในงบกำไรขาดทุน</w:t>
      </w:r>
      <w:r>
        <w:rPr>
          <w:rFonts w:ascii="Angsana New" w:hAnsi="Angsana New"/>
          <w:sz w:val="32"/>
          <w:szCs w:val="32"/>
          <w:cs/>
        </w:rPr>
        <w:t>เบ็ดเสร็จ</w:t>
      </w:r>
    </w:p>
    <w:p w14:paraId="4B1D2AE9" w14:textId="5AAEDAD0" w:rsidR="00B56C78" w:rsidRDefault="00AA6C63" w:rsidP="00F72177">
      <w:pPr>
        <w:pStyle w:val="BodyText2"/>
        <w:spacing w:before="240" w:after="0" w:line="240" w:lineRule="auto"/>
        <w:ind w:left="1260" w:right="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แปลงค่าเป็นเงินบาทโดยใช้อัตราแลกเปลี่ยน ณ วันที่เกิดรายการ</w:t>
      </w:r>
    </w:p>
    <w:p w14:paraId="1ABD3692" w14:textId="4E1941EF" w:rsidR="006C7B1F" w:rsidRDefault="00E420C8" w:rsidP="00F72177">
      <w:pPr>
        <w:tabs>
          <w:tab w:val="left" w:pos="1260"/>
        </w:tabs>
        <w:spacing w:before="240"/>
        <w:ind w:left="540"/>
        <w:jc w:val="thaiDistribute"/>
        <w:rPr>
          <w:rFonts w:ascii="Angsana New" w:hAnsi="Angsana New"/>
          <w:sz w:val="32"/>
          <w:szCs w:val="32"/>
        </w:rPr>
      </w:pPr>
      <w:r w:rsidRPr="00E420C8">
        <w:rPr>
          <w:rFonts w:ascii="Angsana New" w:hAnsi="Angsana New"/>
          <w:sz w:val="32"/>
          <w:szCs w:val="32"/>
        </w:rPr>
        <w:t>3</w:t>
      </w:r>
      <w:r w:rsidR="006C7B1F">
        <w:rPr>
          <w:rFonts w:ascii="Angsana New" w:hAnsi="Angsana New"/>
          <w:sz w:val="32"/>
          <w:szCs w:val="32"/>
        </w:rPr>
        <w:t>.</w:t>
      </w:r>
      <w:r w:rsidRPr="00E420C8">
        <w:rPr>
          <w:rFonts w:ascii="Angsana New" w:hAnsi="Angsana New"/>
          <w:sz w:val="32"/>
          <w:szCs w:val="32"/>
        </w:rPr>
        <w:t>21</w:t>
      </w:r>
      <w:r w:rsidR="006C7B1F">
        <w:rPr>
          <w:rFonts w:ascii="Angsana New" w:hAnsi="Angsana New"/>
          <w:sz w:val="32"/>
          <w:szCs w:val="32"/>
        </w:rPr>
        <w:tab/>
      </w:r>
      <w:r w:rsidR="006C7B1F">
        <w:rPr>
          <w:rFonts w:ascii="Angsana New" w:hAnsi="Angsana New"/>
          <w:sz w:val="32"/>
          <w:szCs w:val="32"/>
          <w:cs/>
        </w:rPr>
        <w:t>การวัดมูลค่ายุติธรรม</w:t>
      </w:r>
    </w:p>
    <w:p w14:paraId="67E34518" w14:textId="77777777" w:rsidR="006C7B1F" w:rsidRDefault="006C7B1F" w:rsidP="00F72177">
      <w:pPr>
        <w:ind w:left="12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pacing w:val="-10"/>
          <w:sz w:val="32"/>
          <w:szCs w:val="32"/>
          <w:cs/>
        </w:rPr>
        <w:t>มูลค่ายุติธรรมเป็น</w:t>
      </w:r>
      <w:r>
        <w:rPr>
          <w:rFonts w:ascii="Angsana New" w:hAnsi="Angsana New"/>
          <w:sz w:val="32"/>
          <w:szCs w:val="32"/>
          <w:cs/>
        </w:rPr>
        <w:t>ราคาที่จะได้รับจากการขายสินทรัพย์ หรือจะจ่ายเพื่อโอนหนี้สินในรายการ</w:t>
      </w:r>
      <w:r w:rsidR="00AB38E6"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/>
          <w:sz w:val="32"/>
          <w:szCs w:val="32"/>
          <w:cs/>
        </w:rPr>
        <w:t>ที่เกิดขึ้นในสภาพปกติระหว่างผู้ร่วมตลาด ณ วันที่วัดมูลค่า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บริษัท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ย์หรือหนี้สิน</w:t>
      </w:r>
      <w:r w:rsidR="00863E9C">
        <w:rPr>
          <w:rFonts w:ascii="Angsana New" w:hAnsi="Angsana New"/>
          <w:sz w:val="32"/>
          <w:szCs w:val="32"/>
          <w:cs/>
        </w:rPr>
        <w:t xml:space="preserve"> </w:t>
      </w:r>
      <w:r w:rsidR="00AD58EF"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/>
          <w:sz w:val="32"/>
          <w:szCs w:val="32"/>
          <w:cs/>
        </w:rPr>
        <w:t>ณ วันที่วัดมูลค่า โดยการวัดมูลค่ายุติธรรมและ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>หรือการเปิดเผยข้อมูลในงบการเงินนี้ใช้</w:t>
      </w:r>
      <w:r w:rsidR="00AD58EF"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/>
          <w:sz w:val="32"/>
          <w:szCs w:val="32"/>
          <w:cs/>
        </w:rPr>
        <w:t xml:space="preserve">ตามเกณฑ์ตามที่กล่าว </w:t>
      </w:r>
    </w:p>
    <w:p w14:paraId="14DEA38E" w14:textId="29E421D0" w:rsidR="006C7B1F" w:rsidRDefault="006C7B1F" w:rsidP="00F72177">
      <w:pPr>
        <w:spacing w:before="24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นอกจากนี้ การวัดมูลค่ายุติธรรมได้จัดลำดับชั้นเป็นระดับ </w:t>
      </w:r>
      <w:r w:rsidR="00E420C8" w:rsidRPr="00E420C8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ระดับ </w:t>
      </w:r>
      <w:r w:rsidR="00E420C8" w:rsidRPr="00E420C8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 xml:space="preserve"> และระดับ </w:t>
      </w:r>
      <w:r w:rsidR="00E420C8" w:rsidRPr="00E420C8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  <w:cs/>
        </w:rPr>
        <w:t xml:space="preserve"> โดยแบ่งตามลำดับขั้นของข้อมูลที่สามารถสังเกตได้ และตามลำดับความสำคัญของข้อมูลที่ใช้วัดมูลค่ายุติธรรม ซึ่งมีดังต่อไปนี้</w:t>
      </w:r>
    </w:p>
    <w:p w14:paraId="3C353F66" w14:textId="668284D1" w:rsidR="006C7B1F" w:rsidRDefault="006C7B1F" w:rsidP="00F72177">
      <w:pPr>
        <w:pStyle w:val="ListParagraph"/>
        <w:numPr>
          <w:ilvl w:val="0"/>
          <w:numId w:val="31"/>
        </w:numPr>
        <w:tabs>
          <w:tab w:val="left" w:pos="1530"/>
        </w:tabs>
        <w:spacing w:before="120"/>
        <w:ind w:left="1530" w:hanging="270"/>
        <w:contextualSpacing w:val="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 xml:space="preserve">การวัดมูลค่ายุติธรรมระดับ </w:t>
      </w:r>
      <w:r w:rsidR="00E420C8" w:rsidRPr="00E420C8">
        <w:rPr>
          <w:rFonts w:ascii="Angsana New" w:hAnsi="Angsana New"/>
          <w:spacing w:val="-2"/>
          <w:sz w:val="32"/>
          <w:szCs w:val="32"/>
        </w:rPr>
        <w:t>1</w:t>
      </w:r>
      <w:r>
        <w:rPr>
          <w:rFonts w:ascii="Angsana New" w:hAnsi="Angsana New"/>
          <w:spacing w:val="-2"/>
          <w:sz w:val="32"/>
          <w:szCs w:val="32"/>
          <w:cs/>
        </w:rPr>
        <w:t xml:space="preserve"> คือ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</w:rPr>
        <w:t>การวัดมูลค่าที่ได้มาจากราคาเสนอซื้อขาย (ไม่ต้องปรับปรุง) ในตลาดที่มีสภาพคล่องสำหรับสินทรัพย์ หรือหนี้สินอย่างเดียวกัน</w:t>
      </w:r>
    </w:p>
    <w:p w14:paraId="61CE0A76" w14:textId="446F1B23" w:rsidR="006C7B1F" w:rsidRDefault="006C7B1F" w:rsidP="00F72177">
      <w:pPr>
        <w:pStyle w:val="ListParagraph"/>
        <w:numPr>
          <w:ilvl w:val="0"/>
          <w:numId w:val="31"/>
        </w:numPr>
        <w:tabs>
          <w:tab w:val="left" w:pos="1530"/>
        </w:tabs>
        <w:spacing w:before="120"/>
        <w:ind w:left="1530" w:hanging="270"/>
        <w:contextualSpacing w:val="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 xml:space="preserve">การวัดมูลค่ายุติธรรมระดับ </w:t>
      </w:r>
      <w:r w:rsidR="00E420C8" w:rsidRPr="00E420C8">
        <w:rPr>
          <w:rFonts w:ascii="Angsana New" w:hAnsi="Angsana New"/>
          <w:spacing w:val="-2"/>
          <w:sz w:val="32"/>
          <w:szCs w:val="32"/>
        </w:rPr>
        <w:t>2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</w:rPr>
        <w:t>คือ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</w:rPr>
        <w:t>การวัดมูลค่าที่ได้มาจากข้อมูลที่นอกเหนือจากราคาเสนอซื้อ</w:t>
      </w:r>
      <w:r>
        <w:rPr>
          <w:rFonts w:ascii="Angsana New" w:hAnsi="Angsana New"/>
          <w:spacing w:val="-6"/>
          <w:sz w:val="32"/>
          <w:szCs w:val="32"/>
          <w:cs/>
        </w:rPr>
        <w:t xml:space="preserve">ขายในระดับ </w:t>
      </w:r>
      <w:r w:rsidR="00E420C8" w:rsidRPr="00E420C8">
        <w:rPr>
          <w:rFonts w:ascii="Angsana New" w:hAnsi="Angsana New"/>
          <w:spacing w:val="-6"/>
          <w:sz w:val="32"/>
          <w:szCs w:val="32"/>
        </w:rPr>
        <w:t>1</w:t>
      </w:r>
      <w:r>
        <w:rPr>
          <w:rFonts w:ascii="Angsana New" w:hAnsi="Angsana New"/>
          <w:spacing w:val="-6"/>
          <w:sz w:val="32"/>
          <w:szCs w:val="32"/>
          <w:cs/>
        </w:rPr>
        <w:t xml:space="preserve"> ที่สังเกตได้สำหรับสินทรัพย์หรือหนี้สินนั้นไม่ว่าโดยทางตรงหรือโดยทางอ้อม</w:t>
      </w:r>
    </w:p>
    <w:p w14:paraId="38744BFA" w14:textId="6F1CE013" w:rsidR="006C7B1F" w:rsidRDefault="006C7B1F" w:rsidP="00F72177">
      <w:pPr>
        <w:pStyle w:val="ListParagraph"/>
        <w:numPr>
          <w:ilvl w:val="0"/>
          <w:numId w:val="31"/>
        </w:numPr>
        <w:tabs>
          <w:tab w:val="left" w:pos="1530"/>
        </w:tabs>
        <w:spacing w:before="120"/>
        <w:ind w:left="1530" w:hanging="270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t xml:space="preserve">การวัดมูลค่ายุติธรรมระดับ </w:t>
      </w:r>
      <w:r w:rsidR="00E420C8" w:rsidRPr="00E420C8">
        <w:rPr>
          <w:rFonts w:ascii="Angsana New" w:hAnsi="Angsana New"/>
          <w:spacing w:val="-6"/>
          <w:sz w:val="32"/>
          <w:szCs w:val="32"/>
        </w:rPr>
        <w:t>3</w:t>
      </w:r>
      <w:r>
        <w:rPr>
          <w:rFonts w:ascii="Angsana New" w:hAnsi="Angsana New"/>
          <w:spacing w:val="-6"/>
          <w:sz w:val="32"/>
          <w:szCs w:val="32"/>
          <w:cs/>
        </w:rPr>
        <w:t xml:space="preserve"> คือ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</w:rPr>
        <w:t>การวัดมูลค่าที่ได้มาจากเทคนิคการประเมินมูลค่าที่รวมถึงข้อมูลสำหรับสินทรัพย์หรือหนี้สินที่ไม่ได้อ้างอิงจากข้อมูลตลาดที่สังเกตได้ (ข้อมูลที่ไม่สามารถสังเกตได้)</w:t>
      </w:r>
    </w:p>
    <w:p w14:paraId="60937A01" w14:textId="776B25B1" w:rsidR="005D6CAD" w:rsidRDefault="00F72177" w:rsidP="00F72177">
      <w:pPr>
        <w:tabs>
          <w:tab w:val="left" w:pos="1260"/>
        </w:tabs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 w:rsidR="00E420C8" w:rsidRPr="00E420C8">
        <w:rPr>
          <w:rFonts w:ascii="Angsana New" w:hAnsi="Angsana New"/>
          <w:sz w:val="32"/>
          <w:szCs w:val="32"/>
        </w:rPr>
        <w:lastRenderedPageBreak/>
        <w:t>3</w:t>
      </w:r>
      <w:r w:rsidR="00746387">
        <w:rPr>
          <w:rFonts w:ascii="Angsana New" w:hAnsi="Angsana New"/>
          <w:sz w:val="32"/>
          <w:szCs w:val="32"/>
        </w:rPr>
        <w:t>.</w:t>
      </w:r>
      <w:r w:rsidR="00E420C8" w:rsidRPr="00E420C8">
        <w:rPr>
          <w:rFonts w:ascii="Angsana New" w:hAnsi="Angsana New"/>
          <w:sz w:val="32"/>
          <w:szCs w:val="32"/>
        </w:rPr>
        <w:t>22</w:t>
      </w:r>
      <w:r w:rsidR="00746387">
        <w:rPr>
          <w:rFonts w:ascii="Angsana New" w:hAnsi="Angsana New"/>
          <w:sz w:val="32"/>
          <w:szCs w:val="32"/>
        </w:rPr>
        <w:t xml:space="preserve"> </w:t>
      </w:r>
      <w:r w:rsidR="00AD58EF">
        <w:rPr>
          <w:rFonts w:ascii="Angsana New" w:hAnsi="Angsana New"/>
          <w:sz w:val="32"/>
          <w:szCs w:val="32"/>
          <w:cs/>
        </w:rPr>
        <w:tab/>
      </w:r>
      <w:r w:rsidR="00FE4304">
        <w:rPr>
          <w:rFonts w:ascii="Angsana New" w:hAnsi="Angsana New"/>
          <w:sz w:val="32"/>
          <w:szCs w:val="32"/>
          <w:cs/>
        </w:rPr>
        <w:t>การใช้ดุลยพินิจของผู้บริหาร</w:t>
      </w:r>
      <w:r w:rsidR="00467F0A">
        <w:rPr>
          <w:rFonts w:ascii="Angsana New" w:hAnsi="Angsana New"/>
          <w:sz w:val="32"/>
          <w:szCs w:val="32"/>
          <w:cs/>
        </w:rPr>
        <w:t>และประมาณการทางบัญชีที่สำคัญ</w:t>
      </w:r>
    </w:p>
    <w:p w14:paraId="6FD76903" w14:textId="1608C3CD" w:rsidR="008916DA" w:rsidRDefault="008916DA" w:rsidP="00106DD7">
      <w:pPr>
        <w:pStyle w:val="BodyText2"/>
        <w:spacing w:before="240" w:after="0" w:line="240" w:lineRule="auto"/>
        <w:ind w:left="1260" w:right="43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>การใช้ดุลยพินิจของผู้บริหารที่สำคัญในการใช้นโยบายการบัญชี</w:t>
      </w:r>
    </w:p>
    <w:p w14:paraId="23D3B3C2" w14:textId="38E00429" w:rsidR="00FB491E" w:rsidRDefault="002C7B1F" w:rsidP="00106DD7">
      <w:pPr>
        <w:ind w:left="126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ในการจัดทำงบการเงินให้เป็นไปตามมาตรฐานการรายงานทางการเงิน ผู้บริหารของบริษัทต้องอาศัยดุลยพินิจหลายประการในการกำหนดนโยบายการบัญชี การประมาณการ และการตั้งข้อสมมติฐาน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</w:t>
      </w:r>
      <w:r w:rsidR="00C02E64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ผลที่เกิดขึ้นจริงอาจมีความแตกต่างไปจากประมาณการนั้น</w:t>
      </w:r>
      <w:r w:rsidR="00FB491E">
        <w:rPr>
          <w:rFonts w:ascii="Angsana New" w:hAnsi="Angsana New"/>
          <w:spacing w:val="-4"/>
          <w:sz w:val="32"/>
          <w:szCs w:val="32"/>
        </w:rPr>
        <w:t xml:space="preserve"> </w:t>
      </w:r>
      <w:r w:rsidR="00562A38">
        <w:rPr>
          <w:rFonts w:ascii="Angsana New" w:hAnsi="Angsana New"/>
          <w:spacing w:val="-4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4B8A83CB" w14:textId="77777777" w:rsidR="00EC00D4" w:rsidRDefault="00EC00D4" w:rsidP="00F72177">
      <w:pPr>
        <w:spacing w:before="240"/>
        <w:ind w:left="12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ที่ดิน อาคารและอุปกรณ์และค่าเสื่อมราคา</w:t>
      </w:r>
    </w:p>
    <w:p w14:paraId="1BEEE966" w14:textId="77777777" w:rsidR="00EC00D4" w:rsidRDefault="00EC00D4" w:rsidP="00106DD7">
      <w:pPr>
        <w:ind w:left="126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6846E804" w14:textId="319A5E07" w:rsidR="00606B45" w:rsidRDefault="00EC00D4" w:rsidP="00F72177">
      <w:pPr>
        <w:spacing w:before="240"/>
        <w:ind w:left="1267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1" w:name="_Hlk61519896"/>
      <w:r>
        <w:rPr>
          <w:rFonts w:ascii="Angsana New" w:hAnsi="Angsana New"/>
          <w:spacing w:val="-4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 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  <w:bookmarkEnd w:id="1"/>
    </w:p>
    <w:p w14:paraId="5194F5F3" w14:textId="26CEA98F" w:rsidR="00794226" w:rsidRDefault="00E420C8" w:rsidP="00106DD7">
      <w:pPr>
        <w:tabs>
          <w:tab w:val="left" w:pos="540"/>
        </w:tabs>
        <w:spacing w:before="360"/>
        <w:jc w:val="thaiDistribute"/>
        <w:rPr>
          <w:rFonts w:ascii="Angsana New" w:hAnsi="Angsana New"/>
          <w:sz w:val="32"/>
          <w:szCs w:val="32"/>
        </w:rPr>
      </w:pPr>
      <w:r w:rsidRPr="00E420C8">
        <w:rPr>
          <w:rFonts w:ascii="Angsana New" w:hAnsi="Angsana New"/>
          <w:b/>
          <w:bCs/>
          <w:sz w:val="32"/>
          <w:szCs w:val="32"/>
        </w:rPr>
        <w:t>4</w:t>
      </w:r>
      <w:r w:rsidR="00794226">
        <w:rPr>
          <w:rFonts w:ascii="Angsana New" w:hAnsi="Angsana New"/>
          <w:b/>
          <w:bCs/>
          <w:sz w:val="32"/>
          <w:szCs w:val="32"/>
        </w:rPr>
        <w:t>.</w:t>
      </w:r>
      <w:r w:rsidR="00794226">
        <w:rPr>
          <w:rFonts w:ascii="Angsana New" w:hAnsi="Angsana New"/>
          <w:b/>
          <w:bCs/>
          <w:sz w:val="32"/>
          <w:szCs w:val="32"/>
        </w:rPr>
        <w:tab/>
      </w:r>
      <w:r w:rsidR="00794226">
        <w:rPr>
          <w:rFonts w:ascii="Angsana New" w:hAnsi="Angsana New"/>
          <w:b/>
          <w:bCs/>
          <w:sz w:val="32"/>
          <w:szCs w:val="32"/>
          <w:cs/>
        </w:rPr>
        <w:t>ข้อมูลเพิ่มเติมเกี่ยวกับกระแสเงินสด</w:t>
      </w:r>
    </w:p>
    <w:p w14:paraId="5AAC3947" w14:textId="2F10F47B" w:rsidR="00794226" w:rsidRDefault="00E420C8" w:rsidP="00106DD7">
      <w:pPr>
        <w:spacing w:after="120"/>
        <w:ind w:left="1080" w:right="29" w:hanging="540"/>
        <w:jc w:val="thaiDistribute"/>
        <w:rPr>
          <w:rFonts w:ascii="Angsana New" w:hAnsi="Angsana New"/>
          <w:sz w:val="32"/>
          <w:szCs w:val="32"/>
        </w:rPr>
      </w:pPr>
      <w:r w:rsidRPr="00E420C8">
        <w:rPr>
          <w:rFonts w:ascii="Angsana New" w:hAnsi="Angsana New"/>
          <w:sz w:val="32"/>
          <w:szCs w:val="32"/>
        </w:rPr>
        <w:t>4</w:t>
      </w:r>
      <w:r w:rsidR="00794226">
        <w:rPr>
          <w:rFonts w:ascii="Angsana New" w:hAnsi="Angsana New"/>
          <w:sz w:val="32"/>
          <w:szCs w:val="32"/>
        </w:rPr>
        <w:t>.</w:t>
      </w:r>
      <w:r w:rsidRPr="00E420C8">
        <w:rPr>
          <w:rFonts w:ascii="Angsana New" w:hAnsi="Angsana New"/>
          <w:sz w:val="32"/>
          <w:szCs w:val="32"/>
        </w:rPr>
        <w:t>1</w:t>
      </w:r>
      <w:r w:rsidR="00794226">
        <w:rPr>
          <w:rFonts w:ascii="Angsana New" w:hAnsi="Angsana New"/>
          <w:sz w:val="32"/>
          <w:szCs w:val="32"/>
          <w:cs/>
        </w:rPr>
        <w:tab/>
      </w:r>
      <w:r w:rsidR="00794226">
        <w:rPr>
          <w:rFonts w:ascii="Angsana New" w:hAnsi="Angsana New"/>
          <w:spacing w:val="-4"/>
          <w:sz w:val="32"/>
          <w:szCs w:val="32"/>
          <w:cs/>
        </w:rPr>
        <w:t xml:space="preserve">รายการที่ไม่เกี่ยวกับเงินสดสำหรับอาคารและอุปกรณ์ สำหรับปีสิ้นสุดวันที่ </w:t>
      </w:r>
      <w:r w:rsidRPr="00E420C8">
        <w:rPr>
          <w:rFonts w:ascii="Angsana New" w:hAnsi="Angsana New"/>
          <w:spacing w:val="-4"/>
          <w:sz w:val="32"/>
          <w:szCs w:val="32"/>
        </w:rPr>
        <w:t>31</w:t>
      </w:r>
      <w:r w:rsidR="00794226">
        <w:rPr>
          <w:rFonts w:ascii="Angsana New" w:hAnsi="Angsana New"/>
          <w:spacing w:val="-4"/>
          <w:sz w:val="32"/>
          <w:szCs w:val="32"/>
          <w:cs/>
        </w:rPr>
        <w:t xml:space="preserve"> ธันวาคม มีดังนี้</w:t>
      </w:r>
    </w:p>
    <w:tbl>
      <w:tblPr>
        <w:tblW w:w="888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3"/>
        <w:gridCol w:w="1440"/>
        <w:gridCol w:w="180"/>
        <w:gridCol w:w="1440"/>
      </w:tblGrid>
      <w:tr w:rsidR="00C902D1" w14:paraId="3AE0AE90" w14:textId="77777777" w:rsidTr="00A203E8">
        <w:tc>
          <w:tcPr>
            <w:tcW w:w="5823" w:type="dxa"/>
          </w:tcPr>
          <w:p w14:paraId="1C1E3602" w14:textId="77777777" w:rsidR="0091791F" w:rsidRDefault="0091791F" w:rsidP="00106DD7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E0A9CB4" w14:textId="7865120B" w:rsidR="0091791F" w:rsidRDefault="00E420C8" w:rsidP="00106DD7">
            <w:pPr>
              <w:ind w:firstLine="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420C8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082A8527" w14:textId="77777777" w:rsidR="0091791F" w:rsidRDefault="0091791F" w:rsidP="00106DD7">
            <w:pPr>
              <w:tabs>
                <w:tab w:val="decimal" w:pos="88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242E1E3" w14:textId="07A976E6" w:rsidR="0091791F" w:rsidRDefault="00E420C8" w:rsidP="00106DD7">
            <w:pPr>
              <w:ind w:firstLine="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420C8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C902D1" w14:paraId="5D090F1D" w14:textId="77777777" w:rsidTr="00A203E8">
        <w:tc>
          <w:tcPr>
            <w:tcW w:w="5823" w:type="dxa"/>
          </w:tcPr>
          <w:p w14:paraId="58958FC5" w14:textId="77777777" w:rsidR="0091791F" w:rsidRDefault="0091791F" w:rsidP="00106DD7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7CB96103" w14:textId="77777777" w:rsidR="0091791F" w:rsidRDefault="0091791F" w:rsidP="00106DD7">
            <w:pPr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  <w:vAlign w:val="center"/>
          </w:tcPr>
          <w:p w14:paraId="6ECBB83B" w14:textId="77777777" w:rsidR="0091791F" w:rsidRDefault="0091791F" w:rsidP="00106DD7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1867B149" w14:textId="77777777" w:rsidR="0091791F" w:rsidRDefault="0091791F" w:rsidP="00106DD7">
            <w:pPr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902D1" w14:paraId="4C8B2535" w14:textId="77777777" w:rsidTr="00764FB4">
        <w:trPr>
          <w:trHeight w:val="199"/>
        </w:trPr>
        <w:tc>
          <w:tcPr>
            <w:tcW w:w="5823" w:type="dxa"/>
          </w:tcPr>
          <w:p w14:paraId="3F95C452" w14:textId="6F86A969" w:rsidR="00F57906" w:rsidRDefault="00F57906" w:rsidP="00106DD7">
            <w:pPr>
              <w:ind w:left="695" w:right="65" w:hanging="14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เจ้าหนี้ค่าซื้อสินทรัพย์ถาวรและค่าก่อสร้างค้างจ่าย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E420C8" w:rsidRPr="00E420C8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440" w:type="dxa"/>
          </w:tcPr>
          <w:p w14:paraId="6F995022" w14:textId="2F932792" w:rsidR="00F57906" w:rsidRDefault="00F57906" w:rsidP="00106DD7">
            <w:pPr>
              <w:tabs>
                <w:tab w:val="decimal" w:pos="1348"/>
              </w:tabs>
              <w:ind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420C8" w:rsidRPr="00E420C8">
              <w:rPr>
                <w:rFonts w:ascii="Angsana New" w:hAnsi="Angsana New"/>
                <w:sz w:val="28"/>
                <w:szCs w:val="28"/>
              </w:rPr>
              <w:t>16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E420C8" w:rsidRPr="00E420C8">
              <w:rPr>
                <w:rFonts w:ascii="Angsana New" w:hAnsi="Angsana New"/>
                <w:sz w:val="28"/>
                <w:szCs w:val="28"/>
              </w:rPr>
              <w:t>080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E420C8" w:rsidRPr="00E420C8">
              <w:rPr>
                <w:rFonts w:ascii="Angsana New" w:hAnsi="Angsana New"/>
                <w:sz w:val="28"/>
                <w:szCs w:val="28"/>
              </w:rPr>
              <w:t>452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7A41A17" w14:textId="77777777" w:rsidR="00F57906" w:rsidRDefault="00F57906" w:rsidP="00106DD7">
            <w:pPr>
              <w:tabs>
                <w:tab w:val="decimal" w:pos="540"/>
              </w:tabs>
              <w:ind w:lef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D89DA5F" w14:textId="28E8B6B9" w:rsidR="00F57906" w:rsidRDefault="00E420C8" w:rsidP="00106DD7">
            <w:pPr>
              <w:tabs>
                <w:tab w:val="decimal" w:pos="1348"/>
              </w:tabs>
              <w:ind w:right="-162"/>
              <w:rPr>
                <w:rFonts w:ascii="Angsana New" w:hAnsi="Angsana New"/>
                <w:sz w:val="28"/>
                <w:szCs w:val="28"/>
              </w:rPr>
            </w:pPr>
            <w:r w:rsidRPr="00E420C8">
              <w:rPr>
                <w:rFonts w:ascii="Angsana New" w:hAnsi="Angsana New"/>
                <w:sz w:val="28"/>
                <w:szCs w:val="28"/>
              </w:rPr>
              <w:t>53</w:t>
            </w:r>
            <w:r w:rsidR="00F57906">
              <w:rPr>
                <w:rFonts w:ascii="Angsana New" w:hAnsi="Angsana New"/>
                <w:sz w:val="28"/>
                <w:szCs w:val="28"/>
              </w:rPr>
              <w:t>,</w:t>
            </w:r>
            <w:r w:rsidRPr="00E420C8">
              <w:rPr>
                <w:rFonts w:ascii="Angsana New" w:hAnsi="Angsana New"/>
                <w:sz w:val="28"/>
                <w:szCs w:val="28"/>
              </w:rPr>
              <w:t>079</w:t>
            </w:r>
            <w:r w:rsidR="00F57906">
              <w:rPr>
                <w:rFonts w:ascii="Angsana New" w:hAnsi="Angsana New"/>
                <w:sz w:val="28"/>
                <w:szCs w:val="28"/>
              </w:rPr>
              <w:t>,</w:t>
            </w:r>
            <w:r w:rsidRPr="00E420C8">
              <w:rPr>
                <w:rFonts w:ascii="Angsana New" w:hAnsi="Angsana New"/>
                <w:sz w:val="28"/>
                <w:szCs w:val="28"/>
              </w:rPr>
              <w:t>367</w:t>
            </w:r>
          </w:p>
        </w:tc>
      </w:tr>
      <w:tr w:rsidR="00C902D1" w14:paraId="67465526" w14:textId="77777777" w:rsidTr="0078704D">
        <w:tc>
          <w:tcPr>
            <w:tcW w:w="5823" w:type="dxa"/>
          </w:tcPr>
          <w:p w14:paraId="111F5306" w14:textId="77777777" w:rsidR="00F57906" w:rsidRDefault="00F57906" w:rsidP="00106DD7">
            <w:pPr>
              <w:ind w:left="965" w:right="65" w:hanging="42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>ซื้ออาคารและอุปกรณ์</w:t>
            </w:r>
          </w:p>
        </w:tc>
        <w:tc>
          <w:tcPr>
            <w:tcW w:w="1440" w:type="dxa"/>
          </w:tcPr>
          <w:p w14:paraId="79C0CED0" w14:textId="4287EA45" w:rsidR="00F57906" w:rsidRDefault="00E420C8" w:rsidP="00106DD7">
            <w:pPr>
              <w:tabs>
                <w:tab w:val="decimal" w:pos="1348"/>
              </w:tabs>
              <w:ind w:right="-162"/>
              <w:rPr>
                <w:rFonts w:ascii="Angsana New" w:hAnsi="Angsana New"/>
                <w:sz w:val="28"/>
                <w:szCs w:val="28"/>
              </w:rPr>
            </w:pPr>
            <w:r w:rsidRPr="00E420C8">
              <w:rPr>
                <w:rFonts w:ascii="Angsana New" w:hAnsi="Angsana New"/>
                <w:sz w:val="28"/>
                <w:szCs w:val="28"/>
              </w:rPr>
              <w:t>297</w:t>
            </w:r>
            <w:r w:rsidR="004963F7">
              <w:rPr>
                <w:rFonts w:ascii="Angsana New" w:hAnsi="Angsana New"/>
                <w:sz w:val="28"/>
                <w:szCs w:val="28"/>
              </w:rPr>
              <w:t>,</w:t>
            </w:r>
            <w:r w:rsidRPr="00E420C8">
              <w:rPr>
                <w:rFonts w:ascii="Angsana New" w:hAnsi="Angsana New"/>
                <w:sz w:val="28"/>
                <w:szCs w:val="28"/>
              </w:rPr>
              <w:t>717</w:t>
            </w:r>
            <w:r w:rsidR="00E35249">
              <w:rPr>
                <w:rFonts w:ascii="Angsana New" w:hAnsi="Angsana New"/>
                <w:sz w:val="28"/>
                <w:szCs w:val="28"/>
              </w:rPr>
              <w:t>,</w:t>
            </w:r>
            <w:r w:rsidRPr="00E420C8">
              <w:rPr>
                <w:rFonts w:ascii="Angsana New" w:hAnsi="Angsana New"/>
                <w:sz w:val="28"/>
                <w:szCs w:val="28"/>
              </w:rPr>
              <w:t>932</w:t>
            </w:r>
          </w:p>
        </w:tc>
        <w:tc>
          <w:tcPr>
            <w:tcW w:w="180" w:type="dxa"/>
            <w:vAlign w:val="bottom"/>
          </w:tcPr>
          <w:p w14:paraId="74CB0642" w14:textId="77777777" w:rsidR="00F57906" w:rsidRDefault="00F57906" w:rsidP="00106DD7">
            <w:pPr>
              <w:tabs>
                <w:tab w:val="decimal" w:pos="1008"/>
              </w:tabs>
              <w:ind w:left="2160" w:right="-216" w:hanging="21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BBC0631" w14:textId="0FE6CC6E" w:rsidR="00F57906" w:rsidRDefault="00E420C8" w:rsidP="00106DD7">
            <w:pPr>
              <w:tabs>
                <w:tab w:val="decimal" w:pos="1348"/>
              </w:tabs>
              <w:ind w:right="-162"/>
              <w:rPr>
                <w:rFonts w:ascii="Angsana New" w:hAnsi="Angsana New"/>
                <w:sz w:val="28"/>
                <w:szCs w:val="28"/>
              </w:rPr>
            </w:pPr>
            <w:r w:rsidRPr="00E420C8">
              <w:rPr>
                <w:rFonts w:ascii="Angsana New" w:hAnsi="Angsana New"/>
                <w:sz w:val="28"/>
                <w:szCs w:val="28"/>
              </w:rPr>
              <w:t>297</w:t>
            </w:r>
            <w:r w:rsidR="00F57906">
              <w:rPr>
                <w:rFonts w:ascii="Angsana New" w:hAnsi="Angsana New"/>
                <w:sz w:val="28"/>
                <w:szCs w:val="28"/>
              </w:rPr>
              <w:t>,</w:t>
            </w:r>
            <w:r w:rsidRPr="00E420C8">
              <w:rPr>
                <w:rFonts w:ascii="Angsana New" w:hAnsi="Angsana New"/>
                <w:sz w:val="28"/>
                <w:szCs w:val="28"/>
              </w:rPr>
              <w:t>041</w:t>
            </w:r>
            <w:r w:rsidR="00F57906">
              <w:rPr>
                <w:rFonts w:ascii="Angsana New" w:hAnsi="Angsana New"/>
                <w:sz w:val="28"/>
                <w:szCs w:val="28"/>
              </w:rPr>
              <w:t>,</w:t>
            </w:r>
            <w:r w:rsidRPr="00E420C8">
              <w:rPr>
                <w:rFonts w:ascii="Angsana New" w:hAnsi="Angsana New"/>
                <w:sz w:val="28"/>
                <w:szCs w:val="28"/>
              </w:rPr>
              <w:t>242</w:t>
            </w:r>
          </w:p>
        </w:tc>
      </w:tr>
      <w:tr w:rsidR="00C902D1" w14:paraId="354A58EF" w14:textId="77777777" w:rsidTr="0078704D">
        <w:tc>
          <w:tcPr>
            <w:tcW w:w="5823" w:type="dxa"/>
          </w:tcPr>
          <w:p w14:paraId="103D7A5C" w14:textId="3D48796D" w:rsidR="00F57906" w:rsidRDefault="00F57906" w:rsidP="00106DD7">
            <w:pPr>
              <w:ind w:left="965" w:right="65" w:hanging="42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   ประมาณการหนี้สินสำหรับต้นทุนการรื้อถอนและขนย้าย</w:t>
            </w:r>
          </w:p>
        </w:tc>
        <w:tc>
          <w:tcPr>
            <w:tcW w:w="1440" w:type="dxa"/>
          </w:tcPr>
          <w:p w14:paraId="218BCFF3" w14:textId="31644C76" w:rsidR="00F57906" w:rsidRDefault="004963F7" w:rsidP="00106DD7">
            <w:pPr>
              <w:tabs>
                <w:tab w:val="decimal" w:pos="1348"/>
              </w:tabs>
              <w:ind w:right="-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420C8" w:rsidRPr="00E420C8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E420C8" w:rsidRPr="00E420C8">
              <w:rPr>
                <w:rFonts w:ascii="Angsana New" w:hAnsi="Angsana New"/>
                <w:sz w:val="28"/>
                <w:szCs w:val="28"/>
              </w:rPr>
              <w:t>826</w:t>
            </w:r>
            <w:r w:rsidR="00E35249">
              <w:rPr>
                <w:rFonts w:ascii="Angsana New" w:hAnsi="Angsana New"/>
                <w:sz w:val="28"/>
                <w:szCs w:val="28"/>
              </w:rPr>
              <w:t>,</w:t>
            </w:r>
            <w:r w:rsidR="00E420C8" w:rsidRPr="00E420C8">
              <w:rPr>
                <w:rFonts w:ascii="Angsana New" w:hAnsi="Angsana New"/>
                <w:sz w:val="28"/>
                <w:szCs w:val="28"/>
              </w:rPr>
              <w:t>514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0BB55D6B" w14:textId="77777777" w:rsidR="00F57906" w:rsidRDefault="00F57906" w:rsidP="00106DD7">
            <w:pPr>
              <w:tabs>
                <w:tab w:val="decimal" w:pos="1008"/>
              </w:tabs>
              <w:ind w:left="3" w:right="-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7CD97EE" w14:textId="5D30A89E" w:rsidR="00F57906" w:rsidRDefault="00F57906" w:rsidP="00106DD7">
            <w:pPr>
              <w:tabs>
                <w:tab w:val="decimal" w:pos="1348"/>
              </w:tabs>
              <w:ind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E420C8" w:rsidRPr="00E420C8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E420C8" w:rsidRPr="00E420C8">
              <w:rPr>
                <w:rFonts w:ascii="Angsana New" w:hAnsi="Angsana New"/>
                <w:sz w:val="28"/>
                <w:szCs w:val="28"/>
              </w:rPr>
              <w:t>561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E420C8" w:rsidRPr="00E420C8">
              <w:rPr>
                <w:rFonts w:ascii="Angsana New" w:hAnsi="Angsana New"/>
                <w:sz w:val="28"/>
                <w:szCs w:val="28"/>
              </w:rPr>
              <w:t>569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902D1" w14:paraId="1CBBB372" w14:textId="77777777" w:rsidTr="0078704D">
        <w:tc>
          <w:tcPr>
            <w:tcW w:w="5823" w:type="dxa"/>
          </w:tcPr>
          <w:p w14:paraId="004289A4" w14:textId="5C6475EB" w:rsidR="00F57906" w:rsidRDefault="00F57906" w:rsidP="00106DD7">
            <w:pPr>
              <w:ind w:left="965" w:right="65" w:hanging="42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>เงินสดจ่ายเพื่อซื้ออาคารและอุปกรณ์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A710A1" w14:textId="447E34BB" w:rsidR="00F57906" w:rsidRDefault="005614AF" w:rsidP="00106DD7">
            <w:pPr>
              <w:tabs>
                <w:tab w:val="decimal" w:pos="1348"/>
              </w:tabs>
              <w:ind w:right="-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E420C8" w:rsidRPr="00E420C8">
              <w:rPr>
                <w:rFonts w:ascii="Angsana New" w:hAnsi="Angsana New"/>
                <w:sz w:val="28"/>
                <w:szCs w:val="28"/>
              </w:rPr>
              <w:t>259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E420C8" w:rsidRPr="00E420C8">
              <w:rPr>
                <w:rFonts w:ascii="Angsana New" w:hAnsi="Angsana New"/>
                <w:sz w:val="28"/>
                <w:szCs w:val="28"/>
              </w:rPr>
              <w:t>697</w:t>
            </w:r>
            <w:r w:rsidR="00E35249">
              <w:rPr>
                <w:rFonts w:ascii="Angsana New" w:hAnsi="Angsana New"/>
                <w:sz w:val="28"/>
                <w:szCs w:val="28"/>
              </w:rPr>
              <w:t>,</w:t>
            </w:r>
            <w:r w:rsidR="00E420C8" w:rsidRPr="00E420C8">
              <w:rPr>
                <w:rFonts w:ascii="Angsana New" w:hAnsi="Angsana New"/>
                <w:sz w:val="28"/>
                <w:szCs w:val="28"/>
              </w:rPr>
              <w:t>826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0B359EE0" w14:textId="77777777" w:rsidR="00F57906" w:rsidRDefault="00F57906" w:rsidP="00106DD7">
            <w:pPr>
              <w:tabs>
                <w:tab w:val="decimal" w:pos="1008"/>
              </w:tabs>
              <w:ind w:left="3" w:right="-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1CA391" w14:textId="377880B6" w:rsidR="00F57906" w:rsidRDefault="00F57906" w:rsidP="00106DD7">
            <w:pPr>
              <w:tabs>
                <w:tab w:val="decimal" w:pos="1348"/>
              </w:tabs>
              <w:ind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E420C8" w:rsidRPr="00E420C8">
              <w:rPr>
                <w:rFonts w:ascii="Angsana New" w:hAnsi="Angsana New"/>
                <w:sz w:val="28"/>
                <w:szCs w:val="28"/>
              </w:rPr>
              <w:t>331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E420C8" w:rsidRPr="00E420C8">
              <w:rPr>
                <w:rFonts w:ascii="Angsana New" w:hAnsi="Angsana New"/>
                <w:sz w:val="28"/>
                <w:szCs w:val="28"/>
              </w:rPr>
              <w:t>478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E420C8" w:rsidRPr="00E420C8">
              <w:rPr>
                <w:rFonts w:ascii="Angsana New" w:hAnsi="Angsana New"/>
                <w:sz w:val="28"/>
                <w:szCs w:val="28"/>
              </w:rPr>
              <w:t>588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57906" w14:paraId="5FB90E5B" w14:textId="77777777" w:rsidTr="0078704D">
        <w:tc>
          <w:tcPr>
            <w:tcW w:w="5823" w:type="dxa"/>
          </w:tcPr>
          <w:p w14:paraId="67DFEA30" w14:textId="269D31AF" w:rsidR="00F57906" w:rsidRDefault="00F57906" w:rsidP="00106DD7">
            <w:pPr>
              <w:ind w:left="695" w:right="65" w:hanging="14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เจ้าหนี้ค่าซื้อสินทรัพย์ถาวรและค่าก่อสร้างค้างจ่าย ณ วันที่ </w:t>
            </w:r>
            <w:r w:rsidR="00E420C8" w:rsidRPr="00E420C8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428221C" w14:textId="55938F20" w:rsidR="00F57906" w:rsidRDefault="00F57906" w:rsidP="00106DD7">
            <w:pPr>
              <w:tabs>
                <w:tab w:val="decimal" w:pos="1348"/>
              </w:tabs>
              <w:ind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420C8" w:rsidRPr="00E420C8">
              <w:rPr>
                <w:rFonts w:ascii="Angsana New" w:hAnsi="Angsana New"/>
                <w:sz w:val="28"/>
                <w:szCs w:val="28"/>
              </w:rPr>
              <w:t>50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E420C8" w:rsidRPr="00E420C8">
              <w:rPr>
                <w:rFonts w:ascii="Angsana New" w:hAnsi="Angsana New"/>
                <w:sz w:val="28"/>
                <w:szCs w:val="28"/>
              </w:rPr>
              <w:t>274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E420C8" w:rsidRPr="00E420C8">
              <w:rPr>
                <w:rFonts w:ascii="Angsana New" w:hAnsi="Angsana New"/>
                <w:sz w:val="28"/>
                <w:szCs w:val="28"/>
              </w:rPr>
              <w:t>044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2B14A83" w14:textId="77777777" w:rsidR="00F57906" w:rsidRDefault="00F57906" w:rsidP="00106DD7">
            <w:pPr>
              <w:tabs>
                <w:tab w:val="decimal" w:pos="1008"/>
              </w:tabs>
              <w:ind w:left="3" w:right="-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6846239" w14:textId="7186CB28" w:rsidR="00F57906" w:rsidRDefault="00E420C8" w:rsidP="00106DD7">
            <w:pPr>
              <w:tabs>
                <w:tab w:val="decimal" w:pos="1348"/>
              </w:tabs>
              <w:ind w:right="-162"/>
              <w:rPr>
                <w:rFonts w:ascii="Angsana New" w:hAnsi="Angsana New"/>
                <w:sz w:val="28"/>
                <w:szCs w:val="28"/>
              </w:rPr>
            </w:pPr>
            <w:r w:rsidRPr="00E420C8">
              <w:rPr>
                <w:rFonts w:ascii="Angsana New" w:hAnsi="Angsana New"/>
                <w:sz w:val="28"/>
                <w:szCs w:val="28"/>
              </w:rPr>
              <w:t>16</w:t>
            </w:r>
            <w:r w:rsidR="00F57906">
              <w:rPr>
                <w:rFonts w:ascii="Angsana New" w:hAnsi="Angsana New"/>
                <w:sz w:val="28"/>
                <w:szCs w:val="28"/>
              </w:rPr>
              <w:t>,</w:t>
            </w:r>
            <w:r w:rsidRPr="00E420C8">
              <w:rPr>
                <w:rFonts w:ascii="Angsana New" w:hAnsi="Angsana New"/>
                <w:sz w:val="28"/>
                <w:szCs w:val="28"/>
              </w:rPr>
              <w:t>080</w:t>
            </w:r>
            <w:r w:rsidR="00F57906">
              <w:rPr>
                <w:rFonts w:ascii="Angsana New" w:hAnsi="Angsana New"/>
                <w:sz w:val="28"/>
                <w:szCs w:val="28"/>
              </w:rPr>
              <w:t>,</w:t>
            </w:r>
            <w:r w:rsidRPr="00E420C8">
              <w:rPr>
                <w:rFonts w:ascii="Angsana New" w:hAnsi="Angsana New"/>
                <w:sz w:val="28"/>
                <w:szCs w:val="28"/>
              </w:rPr>
              <w:t>452</w:t>
            </w:r>
          </w:p>
        </w:tc>
      </w:tr>
    </w:tbl>
    <w:p w14:paraId="1C7F0BBA" w14:textId="4EB58F82" w:rsidR="00794226" w:rsidRDefault="00F72177" w:rsidP="00031BDE">
      <w:pPr>
        <w:spacing w:after="120"/>
        <w:ind w:left="1253" w:right="29" w:hanging="69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18"/>
          <w:szCs w:val="18"/>
          <w:cs/>
        </w:rPr>
        <w:br w:type="page"/>
      </w:r>
      <w:r w:rsidR="00E420C8" w:rsidRPr="00E420C8">
        <w:rPr>
          <w:rFonts w:ascii="Angsana New" w:hAnsi="Angsana New"/>
          <w:sz w:val="32"/>
          <w:szCs w:val="32"/>
        </w:rPr>
        <w:lastRenderedPageBreak/>
        <w:t>4</w:t>
      </w:r>
      <w:r w:rsidR="00794226">
        <w:rPr>
          <w:rFonts w:ascii="Angsana New" w:hAnsi="Angsana New"/>
          <w:sz w:val="32"/>
          <w:szCs w:val="32"/>
          <w:cs/>
        </w:rPr>
        <w:t>.</w:t>
      </w:r>
      <w:r w:rsidR="00E420C8" w:rsidRPr="00E420C8">
        <w:rPr>
          <w:rFonts w:ascii="Angsana New" w:hAnsi="Angsana New"/>
          <w:sz w:val="32"/>
          <w:szCs w:val="32"/>
        </w:rPr>
        <w:t>2</w:t>
      </w:r>
      <w:r w:rsidR="00794226">
        <w:rPr>
          <w:rFonts w:ascii="Angsana New" w:hAnsi="Angsana New"/>
          <w:sz w:val="32"/>
          <w:szCs w:val="32"/>
          <w:cs/>
        </w:rPr>
        <w:tab/>
        <w:t>การเปลี่ยนแปลงในหนี้สินที่เกิดจากกิจกรรมจัดหาเงิน</w:t>
      </w:r>
    </w:p>
    <w:p w14:paraId="610FCCFB" w14:textId="451E06F4" w:rsidR="0011661E" w:rsidRDefault="00794226" w:rsidP="00106DD7">
      <w:pPr>
        <w:spacing w:after="120"/>
        <w:ind w:left="1080" w:right="43"/>
        <w:jc w:val="thaiDistribute"/>
        <w:rPr>
          <w:rFonts w:ascii="Angsana New" w:hAnsi="Angsana New"/>
          <w:sz w:val="32"/>
          <w:szCs w:val="32"/>
          <w:lang w:eastAsia="ja-JP"/>
        </w:rPr>
      </w:pPr>
      <w:r>
        <w:rPr>
          <w:rFonts w:ascii="Angsana New" w:hAnsi="Angsana New"/>
          <w:sz w:val="32"/>
          <w:szCs w:val="32"/>
          <w:cs/>
          <w:lang w:eastAsia="ja-JP"/>
        </w:rPr>
        <w:t xml:space="preserve"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กระแสเงินสดที่มีการจัดประเภทเป็นกิจกรรมจัดหาเงินในงบกระแสเงินสด </w:t>
      </w:r>
      <w:r w:rsidR="00536BAB">
        <w:rPr>
          <w:rFonts w:ascii="Angsana New" w:hAnsi="Angsana New"/>
          <w:sz w:val="32"/>
          <w:szCs w:val="32"/>
          <w:cs/>
          <w:lang w:eastAsia="ja-JP"/>
        </w:rPr>
        <w:t>มีดังนี้</w:t>
      </w:r>
    </w:p>
    <w:tbl>
      <w:tblPr>
        <w:tblW w:w="9126" w:type="dxa"/>
        <w:tblInd w:w="5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26"/>
        <w:gridCol w:w="1170"/>
        <w:gridCol w:w="90"/>
        <w:gridCol w:w="1170"/>
        <w:gridCol w:w="90"/>
        <w:gridCol w:w="1440"/>
        <w:gridCol w:w="90"/>
        <w:gridCol w:w="1350"/>
      </w:tblGrid>
      <w:tr w:rsidR="00C902D1" w14:paraId="5D5CDAB4" w14:textId="77777777" w:rsidTr="00031BDE">
        <w:trPr>
          <w:trHeight w:val="20"/>
          <w:tblHeader/>
        </w:trPr>
        <w:tc>
          <w:tcPr>
            <w:tcW w:w="3726" w:type="dxa"/>
          </w:tcPr>
          <w:p w14:paraId="397E5C15" w14:textId="5BEE0445" w:rsidR="00647E6F" w:rsidRDefault="00647E6F" w:rsidP="00031BDE">
            <w:pPr>
              <w:ind w:left="482" w:right="1" w:firstLine="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420C8" w:rsidRPr="00E420C8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E420C8" w:rsidRPr="00E420C8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70" w:type="dxa"/>
          </w:tcPr>
          <w:p w14:paraId="3F9F645A" w14:textId="77777777" w:rsidR="00647E6F" w:rsidRDefault="00647E6F" w:rsidP="00106DD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60D9988D" w14:textId="77777777" w:rsidR="00647E6F" w:rsidRDefault="00647E6F" w:rsidP="00106DD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16BE3A7C" w14:textId="77777777" w:rsidR="00647E6F" w:rsidRDefault="00647E6F" w:rsidP="00106DD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1AD651AF" w14:textId="77777777" w:rsidR="00647E6F" w:rsidRDefault="00647E6F" w:rsidP="00106DD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2B08679D" w14:textId="1D448992" w:rsidR="00647E6F" w:rsidRDefault="00647E6F" w:rsidP="00106DD7">
            <w:pPr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>การเปลี่ยนแปลงอื่น</w:t>
            </w:r>
            <w:r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  <w:vertAlign w:val="superscript"/>
              </w:rPr>
              <w:t>2</w:t>
            </w:r>
            <w:r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7C7BBEFC" w14:textId="77777777" w:rsidR="00647E6F" w:rsidRDefault="00647E6F" w:rsidP="00106DD7">
            <w:pPr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25AB84B" w14:textId="77777777" w:rsidR="00647E6F" w:rsidRDefault="00647E6F" w:rsidP="00106DD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C902D1" w14:paraId="555CE11B" w14:textId="77777777" w:rsidTr="00031BDE">
        <w:trPr>
          <w:trHeight w:val="20"/>
          <w:tblHeader/>
        </w:trPr>
        <w:tc>
          <w:tcPr>
            <w:tcW w:w="3726" w:type="dxa"/>
          </w:tcPr>
          <w:p w14:paraId="4E3F13D7" w14:textId="77777777" w:rsidR="00647E6F" w:rsidRDefault="00647E6F" w:rsidP="00031BDE">
            <w:pPr>
              <w:ind w:left="482" w:right="1" w:firstLine="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4E900E3" w14:textId="77777777" w:rsidR="00647E6F" w:rsidRDefault="00647E6F" w:rsidP="00106DD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59D3DFE0" w14:textId="77777777" w:rsidR="00647E6F" w:rsidRDefault="00647E6F" w:rsidP="00106DD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3040854B" w14:textId="77777777" w:rsidR="00647E6F" w:rsidRDefault="00647E6F" w:rsidP="00106DD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36465DD2" w14:textId="77777777" w:rsidR="00647E6F" w:rsidRDefault="00647E6F" w:rsidP="00106DD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448A1762" w14:textId="77777777" w:rsidR="00647E6F" w:rsidRDefault="00647E6F" w:rsidP="00106DD7">
            <w:pPr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0AFD921" w14:textId="77777777" w:rsidR="00647E6F" w:rsidRDefault="00647E6F" w:rsidP="00106DD7">
            <w:pPr>
              <w:ind w:right="1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529883F" w14:textId="77777777" w:rsidR="00647E6F" w:rsidRDefault="00647E6F" w:rsidP="00106DD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C902D1" w14:paraId="2EC3B34A" w14:textId="77777777" w:rsidTr="00031BDE">
        <w:trPr>
          <w:trHeight w:val="20"/>
          <w:tblHeader/>
        </w:trPr>
        <w:tc>
          <w:tcPr>
            <w:tcW w:w="3726" w:type="dxa"/>
          </w:tcPr>
          <w:p w14:paraId="6734B6BA" w14:textId="77777777" w:rsidR="00647E6F" w:rsidRDefault="00647E6F" w:rsidP="00031BDE">
            <w:pPr>
              <w:ind w:left="482" w:right="1" w:firstLine="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C52E951" w14:textId="0EA40933" w:rsidR="00647E6F" w:rsidRDefault="00E420C8" w:rsidP="00106DD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420C8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647E6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647E6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43CDA9E8" w14:textId="77777777" w:rsidR="00647E6F" w:rsidRDefault="00647E6F" w:rsidP="00106DD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3FC0F42" w14:textId="4958255C" w:rsidR="00647E6F" w:rsidRDefault="00647E6F" w:rsidP="00106DD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จัดหาเงิน</w:t>
            </w:r>
            <w:r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  <w:vertAlign w:val="superscript"/>
              </w:rPr>
              <w:t>1</w:t>
            </w:r>
            <w:r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37E238FC" w14:textId="77777777" w:rsidR="00647E6F" w:rsidRDefault="00647E6F" w:rsidP="00106DD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7CB0E57F" w14:textId="77777777" w:rsidR="00647E6F" w:rsidRDefault="00647E6F" w:rsidP="00106DD7">
            <w:pPr>
              <w:ind w:right="1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961440E" w14:textId="77777777" w:rsidR="00647E6F" w:rsidRDefault="00647E6F" w:rsidP="00106DD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37C9DF0" w14:textId="1F3A646B" w:rsidR="00647E6F" w:rsidRDefault="00E420C8" w:rsidP="00106DD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AD1DD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AD1DD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C902D1" w14:paraId="54DD004E" w14:textId="77777777" w:rsidTr="00031BDE">
        <w:trPr>
          <w:trHeight w:val="60"/>
          <w:tblHeader/>
        </w:trPr>
        <w:tc>
          <w:tcPr>
            <w:tcW w:w="3726" w:type="dxa"/>
          </w:tcPr>
          <w:p w14:paraId="24C1F314" w14:textId="77777777" w:rsidR="00647E6F" w:rsidRDefault="00647E6F" w:rsidP="00031BDE">
            <w:pPr>
              <w:ind w:left="482" w:right="1" w:firstLine="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3F970DE6" w14:textId="49236C56" w:rsidR="00647E6F" w:rsidRDefault="00E420C8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20FCFCE9" w14:textId="77777777" w:rsidR="00647E6F" w:rsidRDefault="00647E6F" w:rsidP="00106DD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47F2DA5" w14:textId="77777777" w:rsidR="00647E6F" w:rsidRDefault="00647E6F" w:rsidP="00106DD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E06D2DB" w14:textId="77777777" w:rsidR="00647E6F" w:rsidRDefault="00647E6F" w:rsidP="00106DD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26D3F314" w14:textId="77777777" w:rsidR="00647E6F" w:rsidRDefault="00647E6F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2C20FFBD" w14:textId="77777777" w:rsidR="00647E6F" w:rsidRDefault="00647E6F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08FFB55A" w14:textId="6F3F7290" w:rsidR="00647E6F" w:rsidRDefault="00E420C8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420C8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</w:tr>
      <w:tr w:rsidR="00C902D1" w14:paraId="228B4EF0" w14:textId="77777777" w:rsidTr="00031BDE">
        <w:trPr>
          <w:trHeight w:val="60"/>
          <w:tblHeader/>
        </w:trPr>
        <w:tc>
          <w:tcPr>
            <w:tcW w:w="3726" w:type="dxa"/>
          </w:tcPr>
          <w:p w14:paraId="3D619C88" w14:textId="77777777" w:rsidR="00647E6F" w:rsidRDefault="00647E6F" w:rsidP="00031BDE">
            <w:pPr>
              <w:ind w:left="482" w:right="1" w:firstLine="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4BEF255" w14:textId="77777777" w:rsidR="00647E6F" w:rsidRDefault="00647E6F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0C639A6C" w14:textId="77777777" w:rsidR="00647E6F" w:rsidRDefault="00647E6F" w:rsidP="00106DD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427D828" w14:textId="77777777" w:rsidR="00647E6F" w:rsidRDefault="00647E6F" w:rsidP="00106DD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679C55D7" w14:textId="77777777" w:rsidR="00647E6F" w:rsidRDefault="00647E6F" w:rsidP="00106DD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7395F4BD" w14:textId="77777777" w:rsidR="00647E6F" w:rsidRDefault="00647E6F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5ADAFC7B" w14:textId="77777777" w:rsidR="00647E6F" w:rsidRDefault="00647E6F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1E14E469" w14:textId="77777777" w:rsidR="00647E6F" w:rsidRDefault="00647E6F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902D1" w14:paraId="798D5C09" w14:textId="77777777" w:rsidTr="00031BDE">
        <w:trPr>
          <w:trHeight w:val="60"/>
          <w:tblHeader/>
        </w:trPr>
        <w:tc>
          <w:tcPr>
            <w:tcW w:w="3726" w:type="dxa"/>
          </w:tcPr>
          <w:p w14:paraId="556008E8" w14:textId="77777777" w:rsidR="00154D0F" w:rsidRDefault="00154D0F" w:rsidP="00031BDE">
            <w:pPr>
              <w:ind w:left="482" w:right="1" w:firstLine="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60427D34" w14:textId="4C0538AB" w:rsidR="00154D0F" w:rsidRDefault="00E420C8" w:rsidP="00106DD7">
            <w:pPr>
              <w:tabs>
                <w:tab w:val="decimal" w:pos="982"/>
              </w:tabs>
              <w:ind w:right="7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9</w:t>
            </w:r>
            <w:r w:rsidR="00154D0F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000</w:t>
            </w:r>
            <w:r w:rsidR="00154D0F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71CA1452" w14:textId="77777777" w:rsidR="00154D0F" w:rsidRDefault="00154D0F" w:rsidP="00106DD7">
            <w:pPr>
              <w:ind w:right="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07A8539" w14:textId="7F566A43" w:rsidR="00154D0F" w:rsidRDefault="00154D0F" w:rsidP="00106DD7">
            <w:pPr>
              <w:tabs>
                <w:tab w:val="decimal" w:pos="982"/>
              </w:tabs>
              <w:ind w:right="7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000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000</w:t>
            </w:r>
            <w:r w:rsidR="00CE181C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2755CA3A" w14:textId="77777777" w:rsidR="00154D0F" w:rsidRDefault="00154D0F" w:rsidP="00106DD7">
            <w:pPr>
              <w:tabs>
                <w:tab w:val="decimal" w:pos="982"/>
              </w:tabs>
              <w:ind w:right="7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13BE9EA" w14:textId="77777777" w:rsidR="00154D0F" w:rsidRDefault="00154D0F" w:rsidP="00106DD7">
            <w:pPr>
              <w:tabs>
                <w:tab w:val="decimal" w:pos="0"/>
                <w:tab w:val="decimal" w:pos="982"/>
              </w:tabs>
              <w:ind w:right="7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2897D7E" w14:textId="77777777" w:rsidR="00154D0F" w:rsidRDefault="00154D0F" w:rsidP="00106DD7">
            <w:pPr>
              <w:tabs>
                <w:tab w:val="decimal" w:pos="982"/>
              </w:tabs>
              <w:ind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FA00930" w14:textId="3519A5E7" w:rsidR="00154D0F" w:rsidRDefault="00154D0F" w:rsidP="00106DD7">
            <w:pPr>
              <w:tabs>
                <w:tab w:val="decimal" w:pos="0"/>
                <w:tab w:val="decimal" w:pos="982"/>
              </w:tabs>
              <w:ind w:right="7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902D1" w14:paraId="22D40931" w14:textId="77777777" w:rsidTr="00031BDE">
        <w:trPr>
          <w:trHeight w:val="20"/>
        </w:trPr>
        <w:tc>
          <w:tcPr>
            <w:tcW w:w="3726" w:type="dxa"/>
          </w:tcPr>
          <w:p w14:paraId="3F10D129" w14:textId="77777777" w:rsidR="00154D0F" w:rsidRDefault="00154D0F" w:rsidP="00031BDE">
            <w:pPr>
              <w:ind w:left="482" w:right="1" w:firstLine="8"/>
              <w:outlineLvl w:val="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0334F088" w14:textId="3117A7EE" w:rsidR="00154D0F" w:rsidRDefault="00E420C8" w:rsidP="00106DD7">
            <w:pPr>
              <w:tabs>
                <w:tab w:val="decimal" w:pos="982"/>
              </w:tabs>
              <w:ind w:right="7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146</w:t>
            </w:r>
            <w:r w:rsidR="00154D0F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909</w:t>
            </w:r>
            <w:r w:rsidR="00154D0F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626</w:t>
            </w:r>
          </w:p>
        </w:tc>
        <w:tc>
          <w:tcPr>
            <w:tcW w:w="90" w:type="dxa"/>
          </w:tcPr>
          <w:p w14:paraId="20FC54B2" w14:textId="77777777" w:rsidR="00154D0F" w:rsidRDefault="00154D0F" w:rsidP="00106DD7">
            <w:pPr>
              <w:tabs>
                <w:tab w:val="decimal" w:pos="798"/>
              </w:tabs>
              <w:ind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B49E87E" w14:textId="3B2C7E21" w:rsidR="00154D0F" w:rsidRDefault="00E420C8" w:rsidP="00106DD7">
            <w:pPr>
              <w:tabs>
                <w:tab w:val="decimal" w:pos="990"/>
              </w:tabs>
              <w:ind w:right="12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35</w:t>
            </w:r>
            <w:r w:rsidR="000227CB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277</w:t>
            </w:r>
            <w:r w:rsidR="000227CB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90" w:type="dxa"/>
          </w:tcPr>
          <w:p w14:paraId="2D68DA41" w14:textId="77777777" w:rsidR="00154D0F" w:rsidRDefault="00154D0F" w:rsidP="00106DD7">
            <w:pPr>
              <w:tabs>
                <w:tab w:val="decimal" w:pos="798"/>
              </w:tabs>
              <w:ind w:right="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A89B719" w14:textId="5469B94E" w:rsidR="00154D0F" w:rsidRDefault="00E420C8" w:rsidP="00106DD7">
            <w:pPr>
              <w:tabs>
                <w:tab w:val="decimal" w:pos="1350"/>
              </w:tabs>
              <w:ind w:right="7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486</w:t>
            </w:r>
            <w:r w:rsidR="0097029F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445</w:t>
            </w:r>
          </w:p>
        </w:tc>
        <w:tc>
          <w:tcPr>
            <w:tcW w:w="90" w:type="dxa"/>
          </w:tcPr>
          <w:p w14:paraId="0041F880" w14:textId="77777777" w:rsidR="00154D0F" w:rsidRDefault="00154D0F" w:rsidP="00106DD7">
            <w:pPr>
              <w:tabs>
                <w:tab w:val="decimal" w:pos="798"/>
              </w:tabs>
              <w:ind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DE705BC" w14:textId="759A95CA" w:rsidR="00154D0F" w:rsidRDefault="00E420C8" w:rsidP="00106DD7">
            <w:pPr>
              <w:tabs>
                <w:tab w:val="decimal" w:pos="1170"/>
              </w:tabs>
              <w:ind w:right="7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182</w:t>
            </w:r>
            <w:r w:rsidR="00154D0F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673</w:t>
            </w:r>
            <w:r w:rsidR="00154D0F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371</w:t>
            </w:r>
          </w:p>
        </w:tc>
      </w:tr>
      <w:tr w:rsidR="00C902D1" w14:paraId="4A9EF552" w14:textId="77777777" w:rsidTr="00031BDE">
        <w:trPr>
          <w:trHeight w:val="64"/>
        </w:trPr>
        <w:tc>
          <w:tcPr>
            <w:tcW w:w="3726" w:type="dxa"/>
          </w:tcPr>
          <w:p w14:paraId="3B716375" w14:textId="77777777" w:rsidR="002B226F" w:rsidRDefault="002B226F" w:rsidP="00031BDE">
            <w:pPr>
              <w:ind w:left="482" w:right="1" w:firstLine="8"/>
              <w:outlineLvl w:val="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70" w:type="dxa"/>
          </w:tcPr>
          <w:p w14:paraId="0801645C" w14:textId="05CFED62" w:rsidR="002B226F" w:rsidRDefault="00E420C8" w:rsidP="00106DD7">
            <w:pPr>
              <w:tabs>
                <w:tab w:val="decimal" w:pos="982"/>
              </w:tabs>
              <w:ind w:right="7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276</w:t>
            </w:r>
            <w:r w:rsidR="002B226F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172</w:t>
            </w:r>
            <w:r w:rsidR="002B226F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184</w:t>
            </w:r>
          </w:p>
        </w:tc>
        <w:tc>
          <w:tcPr>
            <w:tcW w:w="90" w:type="dxa"/>
          </w:tcPr>
          <w:p w14:paraId="3873E3A1" w14:textId="77777777" w:rsidR="002B226F" w:rsidRDefault="002B226F" w:rsidP="00106DD7">
            <w:pPr>
              <w:tabs>
                <w:tab w:val="decimal" w:pos="798"/>
              </w:tabs>
              <w:ind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0F078E5" w14:textId="492ABA49" w:rsidR="002B226F" w:rsidRDefault="002B226F" w:rsidP="00106DD7">
            <w:pPr>
              <w:tabs>
                <w:tab w:val="decimal" w:pos="986"/>
              </w:tabs>
              <w:ind w:right="7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69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786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158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45AC820" w14:textId="51682348" w:rsidR="002B226F" w:rsidRDefault="002B226F" w:rsidP="00106DD7">
            <w:pPr>
              <w:tabs>
                <w:tab w:val="decimal" w:pos="798"/>
              </w:tabs>
              <w:ind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9BC52C9" w14:textId="04A32B5C" w:rsidR="002B226F" w:rsidRDefault="00E420C8" w:rsidP="00106DD7">
            <w:pPr>
              <w:tabs>
                <w:tab w:val="decimal" w:pos="1350"/>
              </w:tabs>
              <w:ind w:right="7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38</w:t>
            </w:r>
            <w:r w:rsidR="0097029F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358</w:t>
            </w:r>
          </w:p>
        </w:tc>
        <w:tc>
          <w:tcPr>
            <w:tcW w:w="90" w:type="dxa"/>
          </w:tcPr>
          <w:p w14:paraId="68C0B6B8" w14:textId="77777777" w:rsidR="002B226F" w:rsidRDefault="002B226F" w:rsidP="00106DD7">
            <w:pPr>
              <w:tabs>
                <w:tab w:val="decimal" w:pos="798"/>
              </w:tabs>
              <w:ind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42E988B" w14:textId="117C9EF4" w:rsidR="002B226F" w:rsidRDefault="00E420C8" w:rsidP="00106DD7">
            <w:pPr>
              <w:tabs>
                <w:tab w:val="decimal" w:pos="1170"/>
              </w:tabs>
              <w:ind w:right="7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206</w:t>
            </w:r>
            <w:r w:rsidR="002B226F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424</w:t>
            </w:r>
            <w:r w:rsidR="002B226F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384</w:t>
            </w:r>
          </w:p>
        </w:tc>
      </w:tr>
      <w:tr w:rsidR="00C902D1" w14:paraId="46619BC0" w14:textId="77777777" w:rsidTr="00031BDE">
        <w:trPr>
          <w:trHeight w:val="64"/>
        </w:trPr>
        <w:tc>
          <w:tcPr>
            <w:tcW w:w="3726" w:type="dxa"/>
          </w:tcPr>
          <w:p w14:paraId="4F36290C" w14:textId="77777777" w:rsidR="00154D0F" w:rsidRDefault="00154D0F" w:rsidP="00031BDE">
            <w:pPr>
              <w:ind w:left="482" w:right="1" w:firstLine="8"/>
              <w:outlineLvl w:val="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D19E87" w14:textId="75D0C5B5" w:rsidR="00154D0F" w:rsidRDefault="00E420C8" w:rsidP="00106DD7">
            <w:pPr>
              <w:tabs>
                <w:tab w:val="decimal" w:pos="982"/>
              </w:tabs>
              <w:ind w:right="7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959</w:t>
            </w:r>
            <w:r w:rsidR="00154D0F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473</w:t>
            </w:r>
            <w:r w:rsidR="00154D0F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440</w:t>
            </w:r>
          </w:p>
        </w:tc>
        <w:tc>
          <w:tcPr>
            <w:tcW w:w="90" w:type="dxa"/>
          </w:tcPr>
          <w:p w14:paraId="63BB93D5" w14:textId="77777777" w:rsidR="00154D0F" w:rsidRDefault="00154D0F" w:rsidP="00106DD7">
            <w:pPr>
              <w:tabs>
                <w:tab w:val="decimal" w:pos="798"/>
              </w:tabs>
              <w:ind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2336B6" w14:textId="6CDA438D" w:rsidR="00154D0F" w:rsidRDefault="00154D0F" w:rsidP="00106DD7">
            <w:pPr>
              <w:tabs>
                <w:tab w:val="decimal" w:pos="986"/>
              </w:tabs>
              <w:ind w:right="7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127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814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664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7F69FEA" w14:textId="77777777" w:rsidR="00154D0F" w:rsidRDefault="00154D0F" w:rsidP="00106DD7">
            <w:pPr>
              <w:tabs>
                <w:tab w:val="decimal" w:pos="798"/>
              </w:tabs>
              <w:ind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618588" w14:textId="37D351A6" w:rsidR="00154D0F" w:rsidRDefault="00E420C8" w:rsidP="00106DD7">
            <w:pPr>
              <w:tabs>
                <w:tab w:val="decimal" w:pos="1350"/>
              </w:tabs>
              <w:ind w:right="7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202</w:t>
            </w:r>
            <w:r w:rsidR="00154D0F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823</w:t>
            </w:r>
            <w:r w:rsidR="00154D0F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684</w:t>
            </w:r>
          </w:p>
        </w:tc>
        <w:tc>
          <w:tcPr>
            <w:tcW w:w="90" w:type="dxa"/>
          </w:tcPr>
          <w:p w14:paraId="174CB516" w14:textId="77777777" w:rsidR="00154D0F" w:rsidRDefault="00154D0F" w:rsidP="00106DD7">
            <w:pPr>
              <w:tabs>
                <w:tab w:val="decimal" w:pos="798"/>
              </w:tabs>
              <w:ind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4CBB813" w14:textId="559984F4" w:rsidR="00154D0F" w:rsidRDefault="00E420C8" w:rsidP="00106DD7">
            <w:pPr>
              <w:tabs>
                <w:tab w:val="decimal" w:pos="1170"/>
              </w:tabs>
              <w:ind w:right="7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</w:t>
            </w:r>
            <w:r w:rsidR="00154D0F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034</w:t>
            </w:r>
            <w:r w:rsidR="00154D0F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482</w:t>
            </w:r>
            <w:r w:rsidR="00154D0F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460</w:t>
            </w:r>
          </w:p>
        </w:tc>
      </w:tr>
      <w:tr w:rsidR="007A733E" w14:paraId="21F9B29E" w14:textId="77777777" w:rsidTr="00031BDE">
        <w:trPr>
          <w:trHeight w:val="20"/>
        </w:trPr>
        <w:tc>
          <w:tcPr>
            <w:tcW w:w="3726" w:type="dxa"/>
          </w:tcPr>
          <w:p w14:paraId="29A0EF7D" w14:textId="77777777" w:rsidR="007A733E" w:rsidRDefault="007A733E" w:rsidP="00031BDE">
            <w:pPr>
              <w:ind w:left="482" w:right="1" w:firstLine="8"/>
              <w:outlineLvl w:val="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E1066FA" w14:textId="098406B9" w:rsidR="007A733E" w:rsidRDefault="00E420C8" w:rsidP="00106DD7">
            <w:pPr>
              <w:tabs>
                <w:tab w:val="decimal" w:pos="982"/>
              </w:tabs>
              <w:ind w:right="7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</w:t>
            </w:r>
            <w:r w:rsidR="007A733E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391</w:t>
            </w:r>
            <w:r w:rsidR="007A733E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555</w:t>
            </w:r>
            <w:r w:rsidR="007A733E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250</w:t>
            </w:r>
          </w:p>
        </w:tc>
        <w:tc>
          <w:tcPr>
            <w:tcW w:w="90" w:type="dxa"/>
          </w:tcPr>
          <w:p w14:paraId="764B531E" w14:textId="77777777" w:rsidR="007A733E" w:rsidRDefault="007A733E" w:rsidP="00106DD7">
            <w:pPr>
              <w:tabs>
                <w:tab w:val="decimal" w:pos="798"/>
              </w:tabs>
              <w:ind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C09EFC" w14:textId="47B7CBA8" w:rsidR="007A733E" w:rsidRDefault="007A733E" w:rsidP="00106DD7">
            <w:pPr>
              <w:tabs>
                <w:tab w:val="decimal" w:pos="990"/>
              </w:tabs>
              <w:ind w:right="7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171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323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522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29FF166" w14:textId="77777777" w:rsidR="007A733E" w:rsidRDefault="007A733E" w:rsidP="00106DD7">
            <w:pPr>
              <w:tabs>
                <w:tab w:val="decimal" w:pos="798"/>
              </w:tabs>
              <w:ind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CFCDDAC" w14:textId="4783F5FE" w:rsidR="007A733E" w:rsidRDefault="00E420C8" w:rsidP="00106DD7">
            <w:pPr>
              <w:tabs>
                <w:tab w:val="decimal" w:pos="1170"/>
              </w:tabs>
              <w:ind w:right="7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203</w:t>
            </w:r>
            <w:r w:rsidR="007A733E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348</w:t>
            </w:r>
            <w:r w:rsidR="007A733E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487</w:t>
            </w:r>
          </w:p>
        </w:tc>
        <w:tc>
          <w:tcPr>
            <w:tcW w:w="90" w:type="dxa"/>
          </w:tcPr>
          <w:p w14:paraId="0BD10700" w14:textId="77777777" w:rsidR="007A733E" w:rsidRDefault="007A733E" w:rsidP="00106DD7">
            <w:pPr>
              <w:tabs>
                <w:tab w:val="decimal" w:pos="798"/>
              </w:tabs>
              <w:ind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D0633AF" w14:textId="69DC7CCA" w:rsidR="007A733E" w:rsidRDefault="00E420C8" w:rsidP="00106DD7">
            <w:pPr>
              <w:tabs>
                <w:tab w:val="decimal" w:pos="1170"/>
              </w:tabs>
              <w:ind w:right="7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</w:t>
            </w:r>
            <w:r w:rsidR="007A733E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423</w:t>
            </w:r>
            <w:r w:rsidR="007A733E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580</w:t>
            </w:r>
            <w:r w:rsidR="007A733E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215</w:t>
            </w:r>
          </w:p>
        </w:tc>
      </w:tr>
    </w:tbl>
    <w:p w14:paraId="654D58B9" w14:textId="77777777" w:rsidR="005946C3" w:rsidRDefault="005946C3" w:rsidP="00031BDE">
      <w:pPr>
        <w:ind w:left="1267" w:right="43"/>
        <w:jc w:val="thaiDistribute"/>
        <w:rPr>
          <w:rFonts w:ascii="Angsana New" w:hAnsi="Angsana New"/>
          <w:sz w:val="32"/>
          <w:szCs w:val="32"/>
          <w:lang w:eastAsia="ja-JP"/>
        </w:rPr>
      </w:pPr>
    </w:p>
    <w:tbl>
      <w:tblPr>
        <w:tblW w:w="924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3"/>
        <w:gridCol w:w="1170"/>
        <w:gridCol w:w="90"/>
        <w:gridCol w:w="1170"/>
        <w:gridCol w:w="90"/>
        <w:gridCol w:w="1440"/>
        <w:gridCol w:w="90"/>
        <w:gridCol w:w="1350"/>
      </w:tblGrid>
      <w:tr w:rsidR="00C902D1" w14:paraId="776FACFE" w14:textId="77777777" w:rsidTr="00031BDE">
        <w:trPr>
          <w:trHeight w:val="20"/>
          <w:tblHeader/>
        </w:trPr>
        <w:tc>
          <w:tcPr>
            <w:tcW w:w="3843" w:type="dxa"/>
          </w:tcPr>
          <w:p w14:paraId="62D7F5DA" w14:textId="452334D3" w:rsidR="00F045FB" w:rsidRDefault="00F045FB" w:rsidP="00031BDE">
            <w:pPr>
              <w:ind w:left="537" w:right="1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420C8" w:rsidRPr="00E420C8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E420C8" w:rsidRPr="00E420C8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70" w:type="dxa"/>
          </w:tcPr>
          <w:p w14:paraId="11FF91E0" w14:textId="77777777" w:rsidR="00F045FB" w:rsidRDefault="00F045FB" w:rsidP="00106DD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148C0483" w14:textId="77777777" w:rsidR="00F045FB" w:rsidRDefault="00F045FB" w:rsidP="00106DD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A95C9AA" w14:textId="77777777" w:rsidR="00F045FB" w:rsidRDefault="00F045FB" w:rsidP="00106DD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3F6661D0" w14:textId="77777777" w:rsidR="00F045FB" w:rsidRDefault="00F045FB" w:rsidP="00106DD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55C34759" w14:textId="13C910B8" w:rsidR="00F045FB" w:rsidRDefault="00F045FB" w:rsidP="00106DD7">
            <w:pPr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>การเปลี่ยนแปลงอื่น</w:t>
            </w:r>
            <w:r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  <w:vertAlign w:val="superscript"/>
              </w:rPr>
              <w:t>2</w:t>
            </w:r>
            <w:r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3F94F28E" w14:textId="77777777" w:rsidR="00F045FB" w:rsidRDefault="00F045FB" w:rsidP="00106DD7">
            <w:pPr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02A0787" w14:textId="77777777" w:rsidR="00F045FB" w:rsidRDefault="00F045FB" w:rsidP="00106DD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C902D1" w14:paraId="0EBFC01C" w14:textId="77777777" w:rsidTr="00031BDE">
        <w:trPr>
          <w:trHeight w:val="20"/>
          <w:tblHeader/>
        </w:trPr>
        <w:tc>
          <w:tcPr>
            <w:tcW w:w="3843" w:type="dxa"/>
          </w:tcPr>
          <w:p w14:paraId="124C7C25" w14:textId="77777777" w:rsidR="00F045FB" w:rsidRDefault="00F045FB" w:rsidP="00031BDE">
            <w:pPr>
              <w:ind w:left="537" w:right="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B435243" w14:textId="77777777" w:rsidR="00F045FB" w:rsidRDefault="00F045FB" w:rsidP="00106DD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00B79E60" w14:textId="77777777" w:rsidR="00F045FB" w:rsidRDefault="00F045FB" w:rsidP="00106DD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1F4367AC" w14:textId="77777777" w:rsidR="00F045FB" w:rsidRDefault="00F045FB" w:rsidP="00106DD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77ECFE0F" w14:textId="77777777" w:rsidR="00F045FB" w:rsidRDefault="00F045FB" w:rsidP="00106DD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59DB8337" w14:textId="77777777" w:rsidR="00F045FB" w:rsidRDefault="00F045FB" w:rsidP="00106DD7">
            <w:pPr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545BDA8" w14:textId="77777777" w:rsidR="00F045FB" w:rsidRDefault="00F045FB" w:rsidP="00106DD7">
            <w:pPr>
              <w:ind w:right="1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F89A65A" w14:textId="77777777" w:rsidR="00F045FB" w:rsidRDefault="00F045FB" w:rsidP="00106DD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C902D1" w14:paraId="42CEA8D5" w14:textId="77777777" w:rsidTr="00031BDE">
        <w:trPr>
          <w:trHeight w:val="20"/>
          <w:tblHeader/>
        </w:trPr>
        <w:tc>
          <w:tcPr>
            <w:tcW w:w="3843" w:type="dxa"/>
          </w:tcPr>
          <w:p w14:paraId="6D39BDEC" w14:textId="77777777" w:rsidR="00F045FB" w:rsidRDefault="00F045FB" w:rsidP="00031BDE">
            <w:pPr>
              <w:ind w:left="537"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B37F913" w14:textId="16B8B5EA" w:rsidR="00F045FB" w:rsidRDefault="00E420C8" w:rsidP="00106DD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420C8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F045F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F045F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0D5B2EF0" w14:textId="77777777" w:rsidR="00F045FB" w:rsidRDefault="00F045FB" w:rsidP="00106DD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7E246947" w14:textId="554F3427" w:rsidR="00F045FB" w:rsidRDefault="00F045FB" w:rsidP="00106DD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จัดหาเงิน</w:t>
            </w:r>
            <w:r>
              <w:rPr>
                <w:rFonts w:ascii="Angsana New" w:hAnsi="Angsana New"/>
                <w:sz w:val="24"/>
                <w:szCs w:val="24"/>
                <w:vertAlign w:val="superscript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  <w:vertAlign w:val="superscript"/>
              </w:rPr>
              <w:t>1</w:t>
            </w:r>
            <w:r>
              <w:rPr>
                <w:rFonts w:ascii="Angsana New" w:hAnsi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55E7BC8E" w14:textId="77777777" w:rsidR="00F045FB" w:rsidRDefault="00F045FB" w:rsidP="00106DD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363985DA" w14:textId="77777777" w:rsidR="00F045FB" w:rsidRDefault="00F045FB" w:rsidP="00106DD7">
            <w:pPr>
              <w:ind w:right="1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7D0D61C" w14:textId="77777777" w:rsidR="00F045FB" w:rsidRDefault="00F045FB" w:rsidP="00106DD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1B2C8D1" w14:textId="0869D6C4" w:rsidR="00F045FB" w:rsidRDefault="00E420C8" w:rsidP="00106DD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F045F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F045F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C902D1" w14:paraId="7CE4542C" w14:textId="77777777" w:rsidTr="00031BDE">
        <w:trPr>
          <w:trHeight w:val="60"/>
          <w:tblHeader/>
        </w:trPr>
        <w:tc>
          <w:tcPr>
            <w:tcW w:w="3843" w:type="dxa"/>
          </w:tcPr>
          <w:p w14:paraId="0D2FC1FC" w14:textId="77777777" w:rsidR="00F045FB" w:rsidRDefault="00F045FB" w:rsidP="00031BDE">
            <w:pPr>
              <w:ind w:left="537"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7C31996A" w14:textId="28AE81F6" w:rsidR="00F045FB" w:rsidRDefault="00E420C8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15D7728B" w14:textId="77777777" w:rsidR="00F045FB" w:rsidRDefault="00F045FB" w:rsidP="00106DD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551FBDE" w14:textId="77777777" w:rsidR="00F045FB" w:rsidRDefault="00F045FB" w:rsidP="00106DD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5381E0F" w14:textId="77777777" w:rsidR="00F045FB" w:rsidRDefault="00F045FB" w:rsidP="00106DD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44E5F7F2" w14:textId="77777777" w:rsidR="00F045FB" w:rsidRDefault="00F045FB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565D83B" w14:textId="77777777" w:rsidR="00F045FB" w:rsidRDefault="00F045FB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6F2516B0" w14:textId="5FAEA808" w:rsidR="00F045FB" w:rsidRDefault="00E420C8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420C8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C902D1" w14:paraId="46A9E98B" w14:textId="77777777" w:rsidTr="00031BDE">
        <w:trPr>
          <w:trHeight w:val="60"/>
          <w:tblHeader/>
        </w:trPr>
        <w:tc>
          <w:tcPr>
            <w:tcW w:w="3843" w:type="dxa"/>
          </w:tcPr>
          <w:p w14:paraId="5E7E0E19" w14:textId="77777777" w:rsidR="00F045FB" w:rsidRDefault="00F045FB" w:rsidP="00031BDE">
            <w:pPr>
              <w:ind w:left="537"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4EFC780" w14:textId="77777777" w:rsidR="00F045FB" w:rsidRDefault="00F045FB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1DC53AFD" w14:textId="77777777" w:rsidR="00F045FB" w:rsidRDefault="00F045FB" w:rsidP="00106DD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3274CC4F" w14:textId="77777777" w:rsidR="00F045FB" w:rsidRDefault="00F045FB" w:rsidP="00106DD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45CEC8B8" w14:textId="77777777" w:rsidR="00F045FB" w:rsidRDefault="00F045FB" w:rsidP="00106DD7">
            <w:pPr>
              <w:ind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28F70267" w14:textId="77777777" w:rsidR="00F045FB" w:rsidRDefault="00F045FB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2723EECE" w14:textId="77777777" w:rsidR="00F045FB" w:rsidRDefault="00F045FB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288D0FF5" w14:textId="77777777" w:rsidR="00F045FB" w:rsidRDefault="00F045FB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902D1" w14:paraId="117E9A96" w14:textId="77777777" w:rsidTr="00031BDE">
        <w:trPr>
          <w:trHeight w:val="54"/>
        </w:trPr>
        <w:tc>
          <w:tcPr>
            <w:tcW w:w="3843" w:type="dxa"/>
          </w:tcPr>
          <w:p w14:paraId="7F715488" w14:textId="77777777" w:rsidR="005924CA" w:rsidRDefault="005924CA" w:rsidP="00031BDE">
            <w:pPr>
              <w:ind w:left="537" w:right="1"/>
              <w:outlineLvl w:val="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39C4D9D8" w14:textId="79F3DB61" w:rsidR="005924CA" w:rsidRDefault="00031BDE" w:rsidP="00106DD7">
            <w:pPr>
              <w:tabs>
                <w:tab w:val="decimal" w:pos="721"/>
              </w:tabs>
              <w:ind w:right="-16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FE617CC" w14:textId="77777777" w:rsidR="005924CA" w:rsidRDefault="005924CA" w:rsidP="00106DD7">
            <w:pPr>
              <w:tabs>
                <w:tab w:val="decimal" w:pos="798"/>
              </w:tabs>
              <w:ind w:right="-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92BCF44" w14:textId="62A4AC60" w:rsidR="005924CA" w:rsidRDefault="00E420C8" w:rsidP="00031BDE">
            <w:pPr>
              <w:tabs>
                <w:tab w:val="decimal" w:pos="990"/>
              </w:tabs>
              <w:ind w:right="7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9</w:t>
            </w:r>
            <w:r w:rsidR="00110371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000</w:t>
            </w:r>
            <w:r w:rsidR="00110371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30BB3B98" w14:textId="77777777" w:rsidR="005924CA" w:rsidRDefault="005924CA" w:rsidP="00106DD7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9EA1288" w14:textId="48BEDED7" w:rsidR="005924CA" w:rsidRDefault="00110371" w:rsidP="00106DD7">
            <w:pPr>
              <w:tabs>
                <w:tab w:val="decimal" w:pos="724"/>
              </w:tabs>
              <w:ind w:right="-16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3D5BCDA" w14:textId="77777777" w:rsidR="005924CA" w:rsidRDefault="005924CA" w:rsidP="00106DD7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9BAE20A" w14:textId="5C6F514B" w:rsidR="005924CA" w:rsidRDefault="00E420C8" w:rsidP="00031BDE">
            <w:pPr>
              <w:tabs>
                <w:tab w:val="decimal" w:pos="1170"/>
              </w:tabs>
              <w:ind w:right="7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9</w:t>
            </w:r>
            <w:r w:rsidR="00110371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000</w:t>
            </w:r>
            <w:r w:rsidR="00110371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C902D1" w14:paraId="69C7F243" w14:textId="77777777" w:rsidTr="00031BDE">
        <w:trPr>
          <w:trHeight w:val="74"/>
        </w:trPr>
        <w:tc>
          <w:tcPr>
            <w:tcW w:w="3843" w:type="dxa"/>
          </w:tcPr>
          <w:p w14:paraId="43505209" w14:textId="77777777" w:rsidR="005924CA" w:rsidRDefault="005924CA" w:rsidP="00031BDE">
            <w:pPr>
              <w:ind w:left="537" w:right="1"/>
              <w:outlineLvl w:val="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7B67F7A3" w14:textId="1538D6C3" w:rsidR="005924CA" w:rsidRDefault="005924CA" w:rsidP="00031BDE">
            <w:pPr>
              <w:tabs>
                <w:tab w:val="decimal" w:pos="990"/>
              </w:tabs>
              <w:ind w:right="7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99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678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722</w:t>
            </w:r>
          </w:p>
        </w:tc>
        <w:tc>
          <w:tcPr>
            <w:tcW w:w="90" w:type="dxa"/>
          </w:tcPr>
          <w:p w14:paraId="5E941648" w14:textId="77777777" w:rsidR="005924CA" w:rsidRDefault="005924CA" w:rsidP="00106DD7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227C1E9" w14:textId="7C8C5080" w:rsidR="005924CA" w:rsidRDefault="00E420C8" w:rsidP="00031BDE">
            <w:pPr>
              <w:tabs>
                <w:tab w:val="decimal" w:pos="990"/>
              </w:tabs>
              <w:ind w:right="7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48</w:t>
            </w:r>
            <w:r w:rsidR="00110371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219</w:t>
            </w:r>
            <w:r w:rsidR="00110371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362</w:t>
            </w:r>
          </w:p>
        </w:tc>
        <w:tc>
          <w:tcPr>
            <w:tcW w:w="90" w:type="dxa"/>
          </w:tcPr>
          <w:p w14:paraId="7A470E36" w14:textId="77777777" w:rsidR="005924CA" w:rsidRDefault="005924CA" w:rsidP="00106DD7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2F93684" w14:textId="4B15D186" w:rsidR="005924CA" w:rsidRDefault="00110371" w:rsidP="00106DD7">
            <w:pPr>
              <w:tabs>
                <w:tab w:val="decimal" w:pos="1351"/>
              </w:tabs>
              <w:ind w:right="-16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988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458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DAD1408" w14:textId="77777777" w:rsidR="005924CA" w:rsidRDefault="005924CA" w:rsidP="00106DD7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3E66BF1" w14:textId="4D3B9821" w:rsidR="005924CA" w:rsidRDefault="00E420C8" w:rsidP="00031BDE">
            <w:pPr>
              <w:tabs>
                <w:tab w:val="decimal" w:pos="1170"/>
              </w:tabs>
              <w:ind w:right="7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146</w:t>
            </w:r>
            <w:r w:rsidR="00110371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909</w:t>
            </w:r>
            <w:r w:rsidR="00110371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626</w:t>
            </w:r>
          </w:p>
        </w:tc>
      </w:tr>
      <w:tr w:rsidR="00C902D1" w14:paraId="191D5E02" w14:textId="77777777" w:rsidTr="00031BDE">
        <w:trPr>
          <w:trHeight w:val="64"/>
        </w:trPr>
        <w:tc>
          <w:tcPr>
            <w:tcW w:w="3843" w:type="dxa"/>
          </w:tcPr>
          <w:p w14:paraId="51F4489D" w14:textId="21609823" w:rsidR="005924CA" w:rsidRDefault="005924CA" w:rsidP="00031BDE">
            <w:pPr>
              <w:ind w:left="537" w:right="1"/>
              <w:outlineLvl w:val="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70" w:type="dxa"/>
          </w:tcPr>
          <w:p w14:paraId="23927EFC" w14:textId="1F5D697A" w:rsidR="005924CA" w:rsidRDefault="005924CA" w:rsidP="00031BDE">
            <w:pPr>
              <w:tabs>
                <w:tab w:val="decimal" w:pos="990"/>
              </w:tabs>
              <w:ind w:right="7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229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110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820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461E5C1E" w14:textId="77777777" w:rsidR="005924CA" w:rsidRDefault="005924CA" w:rsidP="00106DD7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5C0CB2F" w14:textId="0E3E2E55" w:rsidR="005924CA" w:rsidRDefault="00E420C8" w:rsidP="00031BDE">
            <w:pPr>
              <w:tabs>
                <w:tab w:val="decimal" w:pos="990"/>
              </w:tabs>
              <w:ind w:right="7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47</w:t>
            </w:r>
            <w:r w:rsidR="00110371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061</w:t>
            </w:r>
            <w:r w:rsidR="00110371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364</w:t>
            </w:r>
          </w:p>
        </w:tc>
        <w:tc>
          <w:tcPr>
            <w:tcW w:w="90" w:type="dxa"/>
          </w:tcPr>
          <w:p w14:paraId="203F8D36" w14:textId="33F5A982" w:rsidR="005924CA" w:rsidRDefault="005924CA" w:rsidP="00106DD7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11920DE" w14:textId="7B654F42" w:rsidR="005924CA" w:rsidRDefault="00110371" w:rsidP="00106DD7">
            <w:pPr>
              <w:ind w:left="-157" w:right="-16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C0EACBA" w14:textId="77777777" w:rsidR="005924CA" w:rsidRDefault="005924CA" w:rsidP="00106DD7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A0551BB" w14:textId="0693ADB3" w:rsidR="005924CA" w:rsidRDefault="00E420C8" w:rsidP="00031BDE">
            <w:pPr>
              <w:tabs>
                <w:tab w:val="decimal" w:pos="1170"/>
              </w:tabs>
              <w:ind w:right="7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276</w:t>
            </w:r>
            <w:r w:rsidR="00110371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172</w:t>
            </w:r>
            <w:r w:rsidR="00110371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184</w:t>
            </w:r>
          </w:p>
        </w:tc>
      </w:tr>
      <w:tr w:rsidR="00C902D1" w14:paraId="057E16C7" w14:textId="77777777" w:rsidTr="00031BDE">
        <w:trPr>
          <w:trHeight w:val="64"/>
        </w:trPr>
        <w:tc>
          <w:tcPr>
            <w:tcW w:w="3843" w:type="dxa"/>
          </w:tcPr>
          <w:p w14:paraId="16AC3BDC" w14:textId="77777777" w:rsidR="005924CA" w:rsidRDefault="005924CA" w:rsidP="00031BDE">
            <w:pPr>
              <w:ind w:left="537" w:right="1"/>
              <w:outlineLvl w:val="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6881252F" w14:textId="4AA314F4" w:rsidR="005924CA" w:rsidRDefault="005924CA" w:rsidP="00031BDE">
            <w:pPr>
              <w:tabs>
                <w:tab w:val="decimal" w:pos="990"/>
              </w:tabs>
              <w:ind w:right="7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872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487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447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3D7C7A1B" w14:textId="77777777" w:rsidR="005924CA" w:rsidRDefault="005924CA" w:rsidP="00106DD7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B652537" w14:textId="563F6D8E" w:rsidR="005924CA" w:rsidRDefault="00110371" w:rsidP="00031BDE">
            <w:pPr>
              <w:tabs>
                <w:tab w:val="decimal" w:pos="990"/>
              </w:tabs>
              <w:ind w:right="7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109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670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991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2518CCB" w14:textId="77777777" w:rsidR="005924CA" w:rsidRDefault="005924CA" w:rsidP="00106DD7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D930B1C" w14:textId="606A29C1" w:rsidR="005924CA" w:rsidRDefault="00E420C8" w:rsidP="00106DD7">
            <w:pPr>
              <w:tabs>
                <w:tab w:val="decimal" w:pos="1351"/>
              </w:tabs>
              <w:ind w:right="-162"/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196</w:t>
            </w:r>
            <w:r w:rsidR="00110371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656</w:t>
            </w:r>
            <w:r w:rsidR="00110371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984</w:t>
            </w:r>
          </w:p>
        </w:tc>
        <w:tc>
          <w:tcPr>
            <w:tcW w:w="90" w:type="dxa"/>
          </w:tcPr>
          <w:p w14:paraId="7D1DEFF5" w14:textId="77777777" w:rsidR="005924CA" w:rsidRDefault="005924CA" w:rsidP="00106DD7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08B9274" w14:textId="5D05DC94" w:rsidR="005924CA" w:rsidRDefault="00E420C8" w:rsidP="00031BDE">
            <w:pPr>
              <w:tabs>
                <w:tab w:val="decimal" w:pos="1170"/>
              </w:tabs>
              <w:ind w:right="7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959</w:t>
            </w:r>
            <w:r w:rsidR="00110371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473</w:t>
            </w:r>
            <w:r w:rsidR="00110371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440</w:t>
            </w:r>
          </w:p>
        </w:tc>
      </w:tr>
      <w:tr w:rsidR="00AD658A" w14:paraId="4E0C2D3C" w14:textId="77777777" w:rsidTr="00031BDE">
        <w:trPr>
          <w:trHeight w:val="20"/>
        </w:trPr>
        <w:tc>
          <w:tcPr>
            <w:tcW w:w="3843" w:type="dxa"/>
          </w:tcPr>
          <w:p w14:paraId="513C9155" w14:textId="77777777" w:rsidR="005924CA" w:rsidRDefault="005924CA" w:rsidP="00031BDE">
            <w:pPr>
              <w:ind w:left="537" w:right="1"/>
              <w:outlineLvl w:val="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BA04254" w14:textId="4D38B947" w:rsidR="005924CA" w:rsidRDefault="005924CA" w:rsidP="00031BDE">
            <w:pPr>
              <w:tabs>
                <w:tab w:val="decimal" w:pos="990"/>
              </w:tabs>
              <w:ind w:right="7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201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276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989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6E1D5FF0" w14:textId="77777777" w:rsidR="005924CA" w:rsidRDefault="005924CA" w:rsidP="00106DD7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F668B4" w14:textId="783D03D0" w:rsidR="005924CA" w:rsidRDefault="00D427F5" w:rsidP="00031BDE">
            <w:pPr>
              <w:tabs>
                <w:tab w:val="decimal" w:pos="990"/>
              </w:tabs>
              <w:ind w:right="7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390</w:t>
            </w:r>
            <w:r w:rsidR="00110371"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265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31BBE99" w14:textId="77777777" w:rsidR="005924CA" w:rsidRDefault="005924CA" w:rsidP="00106DD7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A6BBB24" w14:textId="391226D0" w:rsidR="005924CA" w:rsidRDefault="00E420C8" w:rsidP="00106DD7">
            <w:pPr>
              <w:tabs>
                <w:tab w:val="decimal" w:pos="1351"/>
              </w:tabs>
              <w:ind w:right="-162"/>
              <w:rPr>
                <w:rFonts w:ascii="Angsana New" w:hAnsi="Angsana New"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195</w:t>
            </w:r>
            <w:r w:rsidR="00110371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668</w:t>
            </w:r>
            <w:r w:rsidR="00110371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526</w:t>
            </w:r>
          </w:p>
        </w:tc>
        <w:tc>
          <w:tcPr>
            <w:tcW w:w="90" w:type="dxa"/>
          </w:tcPr>
          <w:p w14:paraId="31F71977" w14:textId="77777777" w:rsidR="005924CA" w:rsidRDefault="005924CA" w:rsidP="00106DD7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F98A559" w14:textId="109C19D0" w:rsidR="005924CA" w:rsidRDefault="00E420C8" w:rsidP="00031BDE">
            <w:pPr>
              <w:tabs>
                <w:tab w:val="decimal" w:pos="1170"/>
              </w:tabs>
              <w:ind w:right="7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</w:t>
            </w:r>
            <w:r w:rsidR="00110371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391</w:t>
            </w:r>
            <w:r w:rsidR="00110371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555</w:t>
            </w:r>
            <w:r w:rsidR="00110371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250</w:t>
            </w:r>
          </w:p>
        </w:tc>
      </w:tr>
    </w:tbl>
    <w:p w14:paraId="462BF209" w14:textId="435D43BE" w:rsidR="00794226" w:rsidRDefault="00794226" w:rsidP="00031BDE">
      <w:pPr>
        <w:numPr>
          <w:ilvl w:val="0"/>
          <w:numId w:val="6"/>
        </w:numPr>
        <w:spacing w:before="120"/>
        <w:ind w:left="1612" w:right="43" w:hanging="446"/>
        <w:jc w:val="thaiDistribute"/>
        <w:rPr>
          <w:rFonts w:ascii="Angsana New" w:hAnsi="Angsana New"/>
          <w:sz w:val="20"/>
        </w:rPr>
      </w:pPr>
      <w:r>
        <w:rPr>
          <w:rFonts w:ascii="Angsana New" w:hAnsi="Angsana New"/>
          <w:sz w:val="20"/>
          <w:cs/>
        </w:rPr>
        <w:t>กระแสเงินสดจากกิจกรรมจัดหาเงินสุทธิรวมจำนวนเงินสดรับและเงินสด</w:t>
      </w:r>
      <w:r w:rsidR="00CE181C">
        <w:rPr>
          <w:rFonts w:ascii="Angsana New" w:hAnsi="Angsana New"/>
          <w:sz w:val="20"/>
          <w:cs/>
        </w:rPr>
        <w:t>จ่าย</w:t>
      </w:r>
      <w:r>
        <w:rPr>
          <w:rFonts w:ascii="Angsana New" w:hAnsi="Angsana New"/>
          <w:sz w:val="20"/>
          <w:cs/>
        </w:rPr>
        <w:t>ชำระคืนในงบกระแสเงินสด</w:t>
      </w:r>
    </w:p>
    <w:p w14:paraId="33ED44DB" w14:textId="28600EC6" w:rsidR="007A3DED" w:rsidRDefault="00B236A3" w:rsidP="00106DD7">
      <w:pPr>
        <w:numPr>
          <w:ilvl w:val="0"/>
          <w:numId w:val="6"/>
        </w:numPr>
        <w:ind w:left="1350" w:right="43" w:hanging="180"/>
        <w:jc w:val="thaiDistribute"/>
        <w:rPr>
          <w:rFonts w:ascii="Angsana New" w:hAnsi="Angsana New"/>
          <w:sz w:val="20"/>
        </w:rPr>
      </w:pPr>
      <w:r>
        <w:rPr>
          <w:rFonts w:ascii="Angsana New" w:hAnsi="Angsana New"/>
          <w:sz w:val="20"/>
          <w:cs/>
        </w:rPr>
        <w:t xml:space="preserve">   </w:t>
      </w:r>
      <w:r w:rsidR="00794226">
        <w:rPr>
          <w:rFonts w:ascii="Angsana New" w:hAnsi="Angsana New"/>
          <w:sz w:val="20"/>
          <w:cs/>
        </w:rPr>
        <w:t>การเปลี่ยนแปลงอื่นเกิดจากดอกเบี้ยจ่ายรอตัดบัญชี</w:t>
      </w:r>
      <w:r w:rsidR="00387348">
        <w:rPr>
          <w:rFonts w:ascii="Angsana New" w:hAnsi="Angsana New"/>
          <w:sz w:val="20"/>
          <w:cs/>
        </w:rPr>
        <w:t>และเพิ่มขึ้น</w:t>
      </w:r>
      <w:r w:rsidR="004A264C">
        <w:rPr>
          <w:rFonts w:ascii="Angsana New" w:hAnsi="Angsana New"/>
          <w:sz w:val="20"/>
          <w:cs/>
        </w:rPr>
        <w:t>จาก</w:t>
      </w:r>
      <w:r w:rsidR="00387348">
        <w:rPr>
          <w:rFonts w:ascii="Angsana New" w:hAnsi="Angsana New"/>
          <w:sz w:val="20"/>
          <w:cs/>
        </w:rPr>
        <w:t>หนี้สินตามสัญญาเช่า</w:t>
      </w:r>
    </w:p>
    <w:p w14:paraId="5BCAF3B8" w14:textId="139A5594" w:rsidR="00CC0C4C" w:rsidRDefault="00DE28E1" w:rsidP="00106DD7">
      <w:pPr>
        <w:tabs>
          <w:tab w:val="left" w:pos="540"/>
        </w:tabs>
        <w:ind w:right="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E420C8" w:rsidRPr="00E420C8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CC0C4C">
        <w:rPr>
          <w:rFonts w:ascii="Angsana New" w:hAnsi="Angsana New"/>
          <w:b/>
          <w:bCs/>
          <w:sz w:val="32"/>
          <w:szCs w:val="32"/>
          <w:cs/>
        </w:rPr>
        <w:t>.</w:t>
      </w:r>
      <w:r w:rsidR="00CC0C4C">
        <w:rPr>
          <w:rFonts w:ascii="Angsana New" w:hAnsi="Angsana New"/>
          <w:b/>
          <w:bCs/>
          <w:sz w:val="32"/>
          <w:szCs w:val="32"/>
        </w:rPr>
        <w:tab/>
      </w:r>
      <w:r w:rsidR="00CC0C4C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13F4CEE2" w14:textId="0EBB8E16" w:rsidR="00161CF7" w:rsidRDefault="00CC0C4C" w:rsidP="00106DD7">
      <w:pPr>
        <w:spacing w:after="120"/>
        <w:ind w:left="1267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="00E420C8" w:rsidRPr="00E420C8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3C3795">
        <w:rPr>
          <w:rFonts w:ascii="Angsana New" w:hAnsi="Angsana New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4"/>
        <w:gridCol w:w="1417"/>
        <w:gridCol w:w="142"/>
        <w:gridCol w:w="1417"/>
      </w:tblGrid>
      <w:tr w:rsidR="00C902D1" w14:paraId="43CDC80F" w14:textId="77777777" w:rsidTr="00F3354D">
        <w:trPr>
          <w:trHeight w:val="432"/>
        </w:trPr>
        <w:tc>
          <w:tcPr>
            <w:tcW w:w="5664" w:type="dxa"/>
          </w:tcPr>
          <w:p w14:paraId="31B1834D" w14:textId="77777777" w:rsidR="00AE3CBA" w:rsidRDefault="00AE3CBA" w:rsidP="00106DD7">
            <w:pPr>
              <w:ind w:left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206FA97" w14:textId="5E47E488" w:rsidR="00AE3CBA" w:rsidRDefault="00E420C8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60C82F9F" w14:textId="77777777" w:rsidR="00AE3CBA" w:rsidRDefault="00AE3CBA" w:rsidP="00106DD7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14:paraId="7AD7CC83" w14:textId="1E17A69D" w:rsidR="00AE3CBA" w:rsidRDefault="00E420C8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C902D1" w14:paraId="03E98C20" w14:textId="77777777" w:rsidTr="00F3354D">
        <w:trPr>
          <w:trHeight w:val="432"/>
        </w:trPr>
        <w:tc>
          <w:tcPr>
            <w:tcW w:w="5664" w:type="dxa"/>
          </w:tcPr>
          <w:p w14:paraId="4880B4B3" w14:textId="77777777" w:rsidR="00C55745" w:rsidRDefault="00C55745" w:rsidP="00106DD7">
            <w:pPr>
              <w:ind w:left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CA11B49" w14:textId="77777777" w:rsidR="00C55745" w:rsidRDefault="00C55745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2" w:type="dxa"/>
          </w:tcPr>
          <w:p w14:paraId="1BA07459" w14:textId="77777777" w:rsidR="00C55745" w:rsidRDefault="00C55745" w:rsidP="00106DD7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14:paraId="759C2FFA" w14:textId="77777777" w:rsidR="00C55745" w:rsidRDefault="00C55745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C902D1" w14:paraId="45D42D2E" w14:textId="77777777" w:rsidTr="00F3354D">
        <w:trPr>
          <w:trHeight w:val="432"/>
        </w:trPr>
        <w:tc>
          <w:tcPr>
            <w:tcW w:w="5664" w:type="dxa"/>
          </w:tcPr>
          <w:p w14:paraId="31B1564E" w14:textId="77777777" w:rsidR="00F3354D" w:rsidRDefault="00F3354D" w:rsidP="00106DD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เงินสดในมือ</w:t>
            </w:r>
          </w:p>
        </w:tc>
        <w:tc>
          <w:tcPr>
            <w:tcW w:w="1417" w:type="dxa"/>
          </w:tcPr>
          <w:p w14:paraId="7B48CE64" w14:textId="6B6AE8D5" w:rsidR="00F3354D" w:rsidRDefault="00E420C8" w:rsidP="00106DD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18</w:t>
            </w:r>
            <w:r w:rsidR="00024B2C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334</w:t>
            </w:r>
            <w:r w:rsidR="00024B2C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907</w:t>
            </w:r>
          </w:p>
        </w:tc>
        <w:tc>
          <w:tcPr>
            <w:tcW w:w="142" w:type="dxa"/>
          </w:tcPr>
          <w:p w14:paraId="3322CD49" w14:textId="77777777" w:rsidR="00F3354D" w:rsidRDefault="00F3354D" w:rsidP="00106DD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92A4634" w14:textId="1F601267" w:rsidR="00F3354D" w:rsidRDefault="00E420C8" w:rsidP="00106DD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17</w:t>
            </w:r>
            <w:r w:rsidR="00F3354D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405</w:t>
            </w:r>
            <w:r w:rsidR="00F3354D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220</w:t>
            </w:r>
          </w:p>
        </w:tc>
      </w:tr>
      <w:tr w:rsidR="00C902D1" w14:paraId="281E95C1" w14:textId="77777777" w:rsidTr="00F3354D">
        <w:trPr>
          <w:trHeight w:val="432"/>
        </w:trPr>
        <w:tc>
          <w:tcPr>
            <w:tcW w:w="5664" w:type="dxa"/>
          </w:tcPr>
          <w:p w14:paraId="77D613F3" w14:textId="77777777" w:rsidR="00F3354D" w:rsidRDefault="00F3354D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เงินฝากกระแสรายวัน</w:t>
            </w:r>
          </w:p>
        </w:tc>
        <w:tc>
          <w:tcPr>
            <w:tcW w:w="1417" w:type="dxa"/>
          </w:tcPr>
          <w:p w14:paraId="6AC8541A" w14:textId="1EEC6D36" w:rsidR="00F3354D" w:rsidRDefault="00E420C8" w:rsidP="00106DD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35</w:t>
            </w:r>
            <w:r w:rsidR="00024B2C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213</w:t>
            </w:r>
            <w:r w:rsidR="00024B2C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172</w:t>
            </w:r>
          </w:p>
        </w:tc>
        <w:tc>
          <w:tcPr>
            <w:tcW w:w="142" w:type="dxa"/>
          </w:tcPr>
          <w:p w14:paraId="224F48FB" w14:textId="77777777" w:rsidR="00F3354D" w:rsidRDefault="00F3354D" w:rsidP="00106DD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6AF8F70" w14:textId="7D028153" w:rsidR="00F3354D" w:rsidRDefault="00E420C8" w:rsidP="00106DD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47</w:t>
            </w:r>
            <w:r w:rsidR="00F3354D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364</w:t>
            </w:r>
            <w:r w:rsidR="00F3354D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892</w:t>
            </w:r>
          </w:p>
        </w:tc>
      </w:tr>
      <w:tr w:rsidR="00C902D1" w14:paraId="39704FB5" w14:textId="77777777" w:rsidTr="00F3354D">
        <w:trPr>
          <w:trHeight w:val="432"/>
        </w:trPr>
        <w:tc>
          <w:tcPr>
            <w:tcW w:w="5664" w:type="dxa"/>
          </w:tcPr>
          <w:p w14:paraId="3863CD54" w14:textId="77777777" w:rsidR="00F3354D" w:rsidRDefault="00F3354D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เงินฝากออมทรัพย์</w:t>
            </w:r>
          </w:p>
        </w:tc>
        <w:tc>
          <w:tcPr>
            <w:tcW w:w="1417" w:type="dxa"/>
          </w:tcPr>
          <w:p w14:paraId="67C8DC8A" w14:textId="32E4AC8C" w:rsidR="00F3354D" w:rsidRDefault="00E420C8" w:rsidP="00106DD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173</w:t>
            </w:r>
            <w:r w:rsidR="00473040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328</w:t>
            </w:r>
            <w:r w:rsidR="00473040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663</w:t>
            </w:r>
          </w:p>
        </w:tc>
        <w:tc>
          <w:tcPr>
            <w:tcW w:w="142" w:type="dxa"/>
          </w:tcPr>
          <w:p w14:paraId="1FC18FD9" w14:textId="77777777" w:rsidR="00F3354D" w:rsidRDefault="00F3354D" w:rsidP="00106DD7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FB83905" w14:textId="26D0916B" w:rsidR="00F3354D" w:rsidRDefault="00E420C8" w:rsidP="00106DD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43</w:t>
            </w:r>
            <w:r w:rsidR="00F3354D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254</w:t>
            </w:r>
            <w:r w:rsidR="00F3354D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373</w:t>
            </w:r>
          </w:p>
        </w:tc>
      </w:tr>
      <w:tr w:rsidR="00C902D1" w14:paraId="17DFCF3B" w14:textId="77777777" w:rsidTr="00F3354D">
        <w:trPr>
          <w:trHeight w:val="432"/>
        </w:trPr>
        <w:tc>
          <w:tcPr>
            <w:tcW w:w="5664" w:type="dxa"/>
          </w:tcPr>
          <w:p w14:paraId="24AE92E5" w14:textId="77777777" w:rsidR="00024B2C" w:rsidRDefault="00024B2C" w:rsidP="00106DD7">
            <w:pPr>
              <w:tabs>
                <w:tab w:val="right" w:pos="3780"/>
              </w:tabs>
              <w:ind w:firstLine="18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8462140" w14:textId="196509B6" w:rsidR="00024B2C" w:rsidRDefault="00E420C8" w:rsidP="00106DD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226</w:t>
            </w:r>
            <w:r w:rsidR="0095096B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876</w:t>
            </w:r>
            <w:r w:rsidR="0095096B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742</w:t>
            </w:r>
          </w:p>
        </w:tc>
        <w:tc>
          <w:tcPr>
            <w:tcW w:w="142" w:type="dxa"/>
          </w:tcPr>
          <w:p w14:paraId="157667B9" w14:textId="77777777" w:rsidR="00024B2C" w:rsidRDefault="00024B2C" w:rsidP="00106DD7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7A75E504" w14:textId="029455C5" w:rsidR="00024B2C" w:rsidRDefault="00E420C8" w:rsidP="00106DD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108</w:t>
            </w:r>
            <w:r w:rsidR="00024B2C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024</w:t>
            </w:r>
            <w:r w:rsidR="00024B2C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485</w:t>
            </w:r>
          </w:p>
        </w:tc>
      </w:tr>
    </w:tbl>
    <w:p w14:paraId="4C412F6D" w14:textId="33FE738E" w:rsidR="00E702AA" w:rsidRDefault="006250AF" w:rsidP="00106DD7">
      <w:pPr>
        <w:spacing w:before="24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eastAsia="Times New Roman" w:hAnsi="Angsana New"/>
          <w:spacing w:val="-6"/>
          <w:sz w:val="32"/>
          <w:szCs w:val="32"/>
          <w:cs/>
        </w:rPr>
        <w:t xml:space="preserve">ณ วันที่ </w:t>
      </w:r>
      <w:r w:rsidR="00E420C8" w:rsidRPr="00E420C8">
        <w:rPr>
          <w:rFonts w:ascii="Angsana New" w:eastAsia="Times New Roman" w:hAnsi="Angsana New"/>
          <w:spacing w:val="-6"/>
          <w:sz w:val="32"/>
          <w:szCs w:val="32"/>
        </w:rPr>
        <w:t>31</w:t>
      </w:r>
      <w:r>
        <w:rPr>
          <w:rFonts w:ascii="Angsana New" w:eastAsia="Times New Roman" w:hAnsi="Angsana New"/>
          <w:spacing w:val="-6"/>
          <w:sz w:val="32"/>
          <w:szCs w:val="32"/>
          <w:cs/>
        </w:rPr>
        <w:t xml:space="preserve"> ธันวาคม </w:t>
      </w:r>
      <w:r w:rsidR="00E420C8" w:rsidRPr="00E420C8">
        <w:rPr>
          <w:rFonts w:ascii="Angsana New" w:eastAsia="Times New Roman" w:hAnsi="Angsana New"/>
          <w:spacing w:val="-6"/>
          <w:sz w:val="32"/>
          <w:szCs w:val="32"/>
        </w:rPr>
        <w:t>2568</w:t>
      </w:r>
      <w:r>
        <w:rPr>
          <w:rFonts w:ascii="Angsana New" w:eastAsia="Times New Roman" w:hAnsi="Angsana New"/>
          <w:spacing w:val="-6"/>
          <w:sz w:val="32"/>
          <w:szCs w:val="32"/>
          <w:cs/>
        </w:rPr>
        <w:t xml:space="preserve"> และ </w:t>
      </w:r>
      <w:r w:rsidR="00E420C8" w:rsidRPr="00E420C8">
        <w:rPr>
          <w:rFonts w:ascii="Angsana New" w:eastAsia="Times New Roman" w:hAnsi="Angsana New"/>
          <w:spacing w:val="-6"/>
          <w:sz w:val="32"/>
          <w:szCs w:val="32"/>
        </w:rPr>
        <w:t>2567</w:t>
      </w:r>
      <w:r>
        <w:rPr>
          <w:rFonts w:ascii="Angsana New" w:eastAsia="Times New Roman" w:hAnsi="Angsana New"/>
          <w:spacing w:val="-6"/>
          <w:sz w:val="32"/>
          <w:szCs w:val="32"/>
          <w:cs/>
        </w:rPr>
        <w:t xml:space="preserve"> เงินฝากออมทรัพย์ มีอัตราดอกเบี้ยระหว่างร้อยละ</w:t>
      </w:r>
      <w:r w:rsidR="00024B2C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="00E420C8" w:rsidRPr="00E420C8">
        <w:rPr>
          <w:rFonts w:ascii="Angsana New" w:eastAsia="Times New Roman" w:hAnsi="Angsana New"/>
          <w:spacing w:val="-6"/>
          <w:sz w:val="32"/>
          <w:szCs w:val="32"/>
        </w:rPr>
        <w:t>0</w:t>
      </w:r>
      <w:r w:rsidR="00024B2C">
        <w:rPr>
          <w:rFonts w:ascii="Angsana New" w:eastAsia="Times New Roman" w:hAnsi="Angsana New"/>
          <w:spacing w:val="-6"/>
          <w:sz w:val="32"/>
          <w:szCs w:val="32"/>
        </w:rPr>
        <w:t>.</w:t>
      </w:r>
      <w:r w:rsidR="00E420C8" w:rsidRPr="00E420C8">
        <w:rPr>
          <w:rFonts w:ascii="Angsana New" w:eastAsia="Times New Roman" w:hAnsi="Angsana New"/>
          <w:spacing w:val="-6"/>
          <w:sz w:val="32"/>
          <w:szCs w:val="32"/>
        </w:rPr>
        <w:t>20</w:t>
      </w:r>
      <w:r w:rsidR="00024B2C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="00024B2C">
        <w:rPr>
          <w:rFonts w:ascii="Angsana New" w:eastAsia="Times New Roman" w:hAnsi="Angsana New"/>
          <w:spacing w:val="-6"/>
          <w:sz w:val="32"/>
          <w:szCs w:val="32"/>
          <w:cs/>
        </w:rPr>
        <w:t xml:space="preserve">ถึง </w:t>
      </w:r>
      <w:r w:rsidR="00E420C8" w:rsidRPr="00E420C8">
        <w:rPr>
          <w:rFonts w:ascii="Angsana New" w:eastAsia="Times New Roman" w:hAnsi="Angsana New"/>
          <w:spacing w:val="-6"/>
          <w:sz w:val="32"/>
          <w:szCs w:val="32"/>
        </w:rPr>
        <w:t>0</w:t>
      </w:r>
      <w:r w:rsidR="006859AE">
        <w:rPr>
          <w:rFonts w:ascii="Angsana New" w:eastAsia="Times New Roman" w:hAnsi="Angsana New"/>
          <w:spacing w:val="-6"/>
          <w:sz w:val="32"/>
          <w:szCs w:val="32"/>
        </w:rPr>
        <w:t>.</w:t>
      </w:r>
      <w:r w:rsidR="00E420C8" w:rsidRPr="00E420C8">
        <w:rPr>
          <w:rFonts w:ascii="Angsana New" w:eastAsia="Times New Roman" w:hAnsi="Angsana New"/>
          <w:spacing w:val="-6"/>
          <w:sz w:val="32"/>
          <w:szCs w:val="32"/>
        </w:rPr>
        <w:t>25</w:t>
      </w:r>
      <w:r w:rsidR="006859AE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>
        <w:rPr>
          <w:rFonts w:ascii="Angsana New" w:eastAsia="Times New Roman" w:hAnsi="Angsana New"/>
          <w:spacing w:val="-6"/>
          <w:sz w:val="32"/>
          <w:szCs w:val="32"/>
          <w:cs/>
        </w:rPr>
        <w:t xml:space="preserve">ต่อปี และร้อยละ </w:t>
      </w:r>
      <w:r w:rsidR="00E420C8" w:rsidRPr="00E420C8">
        <w:rPr>
          <w:rFonts w:ascii="Angsana New" w:eastAsia="Times New Roman" w:hAnsi="Angsana New"/>
          <w:spacing w:val="-6"/>
          <w:sz w:val="32"/>
          <w:szCs w:val="32"/>
        </w:rPr>
        <w:t>0</w:t>
      </w:r>
      <w:r w:rsidR="00037BFE">
        <w:rPr>
          <w:rFonts w:ascii="Angsana New" w:eastAsia="Times New Roman" w:hAnsi="Angsana New"/>
          <w:spacing w:val="-6"/>
          <w:sz w:val="32"/>
          <w:szCs w:val="32"/>
        </w:rPr>
        <w:t>.</w:t>
      </w:r>
      <w:r w:rsidR="00E420C8" w:rsidRPr="00E420C8">
        <w:rPr>
          <w:rFonts w:ascii="Angsana New" w:eastAsia="Times New Roman" w:hAnsi="Angsana New"/>
          <w:spacing w:val="-6"/>
          <w:sz w:val="32"/>
          <w:szCs w:val="32"/>
        </w:rPr>
        <w:t>40</w:t>
      </w:r>
      <w:r w:rsidR="00037BFE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="007B0887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>
        <w:rPr>
          <w:rFonts w:ascii="Angsana New" w:eastAsia="Times New Roman" w:hAnsi="Angsana New"/>
          <w:spacing w:val="-6"/>
          <w:sz w:val="32"/>
          <w:szCs w:val="32"/>
          <w:cs/>
        </w:rPr>
        <w:t>ต่อปี ตามลำดับ</w:t>
      </w:r>
      <w:r w:rsidR="008825C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BC53D7D" w14:textId="23FF816B" w:rsidR="00161CF7" w:rsidRDefault="00E420C8" w:rsidP="00106DD7">
      <w:pPr>
        <w:tabs>
          <w:tab w:val="left" w:pos="540"/>
        </w:tabs>
        <w:spacing w:before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E420C8">
        <w:rPr>
          <w:rFonts w:ascii="Angsana New" w:hAnsi="Angsana New"/>
          <w:b/>
          <w:bCs/>
          <w:sz w:val="32"/>
          <w:szCs w:val="32"/>
        </w:rPr>
        <w:t>6</w:t>
      </w:r>
      <w:r w:rsidR="00161CF7">
        <w:rPr>
          <w:rFonts w:ascii="Angsana New" w:hAnsi="Angsana New"/>
          <w:b/>
          <w:bCs/>
          <w:sz w:val="32"/>
          <w:szCs w:val="32"/>
          <w:cs/>
        </w:rPr>
        <w:t>.</w:t>
      </w:r>
      <w:r w:rsidR="00DC1E54">
        <w:rPr>
          <w:rFonts w:ascii="Angsana New" w:hAnsi="Angsana New"/>
          <w:b/>
          <w:bCs/>
          <w:sz w:val="32"/>
          <w:szCs w:val="32"/>
        </w:rPr>
        <w:t xml:space="preserve"> </w:t>
      </w:r>
      <w:r w:rsidR="00AD58EF">
        <w:rPr>
          <w:rFonts w:ascii="Angsana New" w:hAnsi="Angsana New"/>
          <w:b/>
          <w:bCs/>
          <w:sz w:val="32"/>
          <w:szCs w:val="32"/>
          <w:cs/>
        </w:rPr>
        <w:tab/>
      </w:r>
      <w:r w:rsidR="00161CF7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BA6DB5">
        <w:rPr>
          <w:rFonts w:ascii="Angsana New" w:hAnsi="Angsana New"/>
          <w:b/>
          <w:bCs/>
          <w:sz w:val="32"/>
          <w:szCs w:val="32"/>
          <w:cs/>
        </w:rPr>
        <w:t>และลูกหนี้หมุนเวียนอื่น</w:t>
      </w:r>
      <w:r w:rsidR="00161CF7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58D4DCE5" w14:textId="2F3BD61F" w:rsidR="0085083B" w:rsidRDefault="00B51D66" w:rsidP="00106DD7">
      <w:pPr>
        <w:ind w:left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ลูกหนี้การค้าและลูกหนี้หมุนเวียนอื่น </w:t>
      </w:r>
      <w:r>
        <w:rPr>
          <w:rFonts w:ascii="Angsana New" w:hAnsi="Angsana New"/>
          <w:spacing w:val="-8"/>
          <w:sz w:val="32"/>
          <w:szCs w:val="32"/>
          <w:cs/>
        </w:rPr>
        <w:t xml:space="preserve">ณ </w:t>
      </w:r>
      <w:r>
        <w:rPr>
          <w:rFonts w:ascii="Angsana New" w:hAnsi="Angsana New"/>
          <w:sz w:val="32"/>
          <w:szCs w:val="32"/>
          <w:cs/>
        </w:rPr>
        <w:t xml:space="preserve">วันที่ </w:t>
      </w:r>
      <w:r w:rsidR="00E420C8" w:rsidRPr="00E420C8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  <w:cs/>
          <w:lang w:val="th-TH"/>
        </w:rPr>
        <w:t>ประกอบด้วย</w:t>
      </w:r>
    </w:p>
    <w:tbl>
      <w:tblPr>
        <w:tblW w:w="8723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1"/>
        <w:gridCol w:w="1429"/>
        <w:gridCol w:w="143"/>
        <w:gridCol w:w="1430"/>
      </w:tblGrid>
      <w:tr w:rsidR="00C902D1" w14:paraId="352D3C13" w14:textId="77777777" w:rsidTr="00294380">
        <w:tc>
          <w:tcPr>
            <w:tcW w:w="5721" w:type="dxa"/>
          </w:tcPr>
          <w:p w14:paraId="792B1A06" w14:textId="77777777" w:rsidR="00F25FCF" w:rsidRDefault="00F25FCF" w:rsidP="00106DD7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9" w:type="dxa"/>
          </w:tcPr>
          <w:p w14:paraId="5AA315EE" w14:textId="035A60CA" w:rsidR="00F25FCF" w:rsidRDefault="00E420C8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43" w:type="dxa"/>
          </w:tcPr>
          <w:p w14:paraId="3D8D369C" w14:textId="77777777" w:rsidR="00F25FCF" w:rsidRDefault="00F25FCF" w:rsidP="00106DD7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0" w:type="dxa"/>
          </w:tcPr>
          <w:p w14:paraId="6D74CEC5" w14:textId="56BD40B7" w:rsidR="00F25FCF" w:rsidRDefault="00E420C8" w:rsidP="00106DD7">
            <w:pPr>
              <w:ind w:left="114" w:hanging="36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C902D1" w14:paraId="01E08D27" w14:textId="77777777" w:rsidTr="00294380">
        <w:tc>
          <w:tcPr>
            <w:tcW w:w="5721" w:type="dxa"/>
          </w:tcPr>
          <w:p w14:paraId="23667CF2" w14:textId="77777777" w:rsidR="00F25FCF" w:rsidRDefault="00F25FCF" w:rsidP="00106DD7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9" w:type="dxa"/>
          </w:tcPr>
          <w:p w14:paraId="3C0868AE" w14:textId="77777777" w:rsidR="00F25FCF" w:rsidRDefault="00F25FCF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3" w:type="dxa"/>
          </w:tcPr>
          <w:p w14:paraId="29A4A072" w14:textId="77777777" w:rsidR="00F25FCF" w:rsidRDefault="00F25FCF" w:rsidP="00106DD7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0" w:type="dxa"/>
          </w:tcPr>
          <w:p w14:paraId="2BAC08F6" w14:textId="77777777" w:rsidR="00F25FCF" w:rsidRDefault="00F25FCF" w:rsidP="00106DD7">
            <w:pPr>
              <w:ind w:left="114" w:hanging="36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C902D1" w14:paraId="64A4CD51" w14:textId="77777777" w:rsidTr="003C093A">
        <w:trPr>
          <w:trHeight w:val="74"/>
        </w:trPr>
        <w:tc>
          <w:tcPr>
            <w:tcW w:w="5721" w:type="dxa"/>
          </w:tcPr>
          <w:p w14:paraId="1E93C518" w14:textId="77777777" w:rsidR="00294380" w:rsidRDefault="00294380" w:rsidP="00106DD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  <w:r>
              <w:rPr>
                <w:rFonts w:ascii="Angsana New" w:hAnsi="Angsana New"/>
                <w:sz w:val="32"/>
                <w:szCs w:val="32"/>
              </w:rPr>
              <w:t xml:space="preserve"> - </w:t>
            </w:r>
            <w:r>
              <w:rPr>
                <w:rFonts w:ascii="Angsana New" w:hAnsi="Angsana New"/>
                <w:sz w:val="32"/>
                <w:szCs w:val="32"/>
                <w:cs/>
              </w:rPr>
              <w:t>บุคคลหรือกิจการอื่น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429" w:type="dxa"/>
          </w:tcPr>
          <w:p w14:paraId="75C955C5" w14:textId="785D771D" w:rsidR="00294380" w:rsidRDefault="00E420C8" w:rsidP="00106DD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3</w:t>
            </w:r>
            <w:r w:rsidR="00024B2C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409</w:t>
            </w:r>
            <w:r w:rsidR="00024B2C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042</w:t>
            </w:r>
          </w:p>
        </w:tc>
        <w:tc>
          <w:tcPr>
            <w:tcW w:w="143" w:type="dxa"/>
            <w:vAlign w:val="bottom"/>
          </w:tcPr>
          <w:p w14:paraId="47EC5456" w14:textId="77777777" w:rsidR="00294380" w:rsidRDefault="00294380" w:rsidP="00106DD7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0" w:type="dxa"/>
          </w:tcPr>
          <w:p w14:paraId="506C4520" w14:textId="4E36B1D1" w:rsidR="00294380" w:rsidRDefault="00E420C8" w:rsidP="00106DD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3</w:t>
            </w:r>
            <w:r w:rsidR="00294380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048</w:t>
            </w:r>
            <w:r w:rsidR="00294380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129</w:t>
            </w:r>
          </w:p>
        </w:tc>
      </w:tr>
      <w:tr w:rsidR="00C902D1" w14:paraId="17B578FB" w14:textId="77777777" w:rsidTr="00294380">
        <w:tc>
          <w:tcPr>
            <w:tcW w:w="5721" w:type="dxa"/>
          </w:tcPr>
          <w:p w14:paraId="21657D76" w14:textId="7D08159E" w:rsidR="00294380" w:rsidRDefault="00294380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="00F95D6C">
              <w:rPr>
                <w:rFonts w:ascii="Angsana New" w:hAnsi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29" w:type="dxa"/>
          </w:tcPr>
          <w:p w14:paraId="61F251C4" w14:textId="2E9D7370" w:rsidR="00294380" w:rsidRDefault="00024B2C" w:rsidP="00106DD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15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284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3" w:type="dxa"/>
            <w:vAlign w:val="bottom"/>
          </w:tcPr>
          <w:p w14:paraId="2837BE65" w14:textId="77777777" w:rsidR="00294380" w:rsidRDefault="00294380" w:rsidP="00106DD7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0" w:type="dxa"/>
          </w:tcPr>
          <w:p w14:paraId="7D8FFBA2" w14:textId="64BF4023" w:rsidR="00294380" w:rsidRDefault="00294380" w:rsidP="00106DD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506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869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902D1" w14:paraId="3AB2BB73" w14:textId="77777777" w:rsidTr="00294380">
        <w:tc>
          <w:tcPr>
            <w:tcW w:w="5721" w:type="dxa"/>
          </w:tcPr>
          <w:p w14:paraId="27EEE3DE" w14:textId="512A7A74" w:rsidR="00294380" w:rsidRDefault="00F95D6C" w:rsidP="00106DD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="00294380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63AA8590" w14:textId="2D8B674D" w:rsidR="00294380" w:rsidRDefault="00E420C8" w:rsidP="00106DD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3</w:t>
            </w:r>
            <w:r w:rsidR="00024B2C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393</w:t>
            </w:r>
            <w:r w:rsidR="00024B2C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758</w:t>
            </w:r>
          </w:p>
        </w:tc>
        <w:tc>
          <w:tcPr>
            <w:tcW w:w="143" w:type="dxa"/>
            <w:vAlign w:val="bottom"/>
          </w:tcPr>
          <w:p w14:paraId="1FD2C1ED" w14:textId="77777777" w:rsidR="00294380" w:rsidRDefault="00294380" w:rsidP="00106DD7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</w:tcPr>
          <w:p w14:paraId="7366680D" w14:textId="1269021D" w:rsidR="00294380" w:rsidRDefault="00E420C8" w:rsidP="00106DD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2</w:t>
            </w:r>
            <w:r w:rsidR="00294380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541</w:t>
            </w:r>
            <w:r w:rsidR="00294380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260</w:t>
            </w:r>
          </w:p>
        </w:tc>
      </w:tr>
      <w:tr w:rsidR="00C902D1" w14:paraId="7B85AA94" w14:textId="77777777" w:rsidTr="00294380">
        <w:tc>
          <w:tcPr>
            <w:tcW w:w="5721" w:type="dxa"/>
          </w:tcPr>
          <w:p w14:paraId="75CE0703" w14:textId="77777777" w:rsidR="00294380" w:rsidRDefault="00294380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  <w:r>
              <w:rPr>
                <w:rFonts w:ascii="Angsana New" w:hAnsi="Angsana New"/>
                <w:sz w:val="32"/>
                <w:szCs w:val="32"/>
              </w:rPr>
              <w:t xml:space="preserve"> - </w:t>
            </w:r>
            <w:r>
              <w:rPr>
                <w:rFonts w:ascii="Angsana New" w:hAnsi="Angsana New"/>
                <w:sz w:val="32"/>
                <w:szCs w:val="32"/>
                <w:cs/>
              </w:rPr>
              <w:t>บุคคลหรือกิจการอื่น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429" w:type="dxa"/>
          </w:tcPr>
          <w:p w14:paraId="3EAE0F94" w14:textId="169805FD" w:rsidR="00294380" w:rsidRDefault="00E420C8" w:rsidP="00106DD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2</w:t>
            </w:r>
            <w:r w:rsidR="00024B2C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659</w:t>
            </w:r>
            <w:r w:rsidR="00024B2C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818</w:t>
            </w:r>
          </w:p>
        </w:tc>
        <w:tc>
          <w:tcPr>
            <w:tcW w:w="143" w:type="dxa"/>
            <w:vAlign w:val="bottom"/>
          </w:tcPr>
          <w:p w14:paraId="369888FE" w14:textId="77777777" w:rsidR="00294380" w:rsidRDefault="00294380" w:rsidP="00106DD7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0" w:type="dxa"/>
          </w:tcPr>
          <w:p w14:paraId="14CC4527" w14:textId="7DAFBDDC" w:rsidR="00294380" w:rsidRDefault="00E420C8" w:rsidP="00106DD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654</w:t>
            </w:r>
            <w:r w:rsidR="00294380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115</w:t>
            </w:r>
          </w:p>
        </w:tc>
      </w:tr>
      <w:tr w:rsidR="00C902D1" w14:paraId="649AF44B" w14:textId="77777777" w:rsidTr="00294380">
        <w:tc>
          <w:tcPr>
            <w:tcW w:w="5721" w:type="dxa"/>
          </w:tcPr>
          <w:p w14:paraId="2976FD4F" w14:textId="62B5DC3D" w:rsidR="00294380" w:rsidRDefault="00294380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="00F95D6C">
              <w:rPr>
                <w:rFonts w:ascii="Angsana New" w:hAnsi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440DDBBB" w14:textId="37185843" w:rsidR="00294380" w:rsidRDefault="00024B2C" w:rsidP="00106DD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152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795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3" w:type="dxa"/>
            <w:vAlign w:val="bottom"/>
          </w:tcPr>
          <w:p w14:paraId="62B37B22" w14:textId="77777777" w:rsidR="00294380" w:rsidRDefault="00294380" w:rsidP="00106DD7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1A87BE44" w14:textId="3AFE4622" w:rsidR="00294380" w:rsidRDefault="00294380" w:rsidP="003C093A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295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733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902D1" w14:paraId="6AEBF670" w14:textId="77777777" w:rsidTr="00294380">
        <w:tc>
          <w:tcPr>
            <w:tcW w:w="5721" w:type="dxa"/>
          </w:tcPr>
          <w:p w14:paraId="44AAE16E" w14:textId="5FA6DC9F" w:rsidR="00294380" w:rsidRDefault="00F95D6C" w:rsidP="00106DD7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="00294380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40F2918F" w14:textId="19A792F8" w:rsidR="00294380" w:rsidRDefault="00E420C8" w:rsidP="00106DD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2</w:t>
            </w:r>
            <w:r w:rsidR="00024B2C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507</w:t>
            </w:r>
            <w:r w:rsidR="00024B2C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023</w:t>
            </w:r>
          </w:p>
        </w:tc>
        <w:tc>
          <w:tcPr>
            <w:tcW w:w="143" w:type="dxa"/>
            <w:vAlign w:val="bottom"/>
          </w:tcPr>
          <w:p w14:paraId="34C6EEA5" w14:textId="77777777" w:rsidR="00294380" w:rsidRDefault="00294380" w:rsidP="00106DD7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</w:tcPr>
          <w:p w14:paraId="4EBE05A9" w14:textId="5D2C311C" w:rsidR="00294380" w:rsidRDefault="00E420C8" w:rsidP="00106DD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358</w:t>
            </w:r>
            <w:r w:rsidR="00294380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382</w:t>
            </w:r>
          </w:p>
        </w:tc>
      </w:tr>
      <w:tr w:rsidR="00C902D1" w14:paraId="15F20117" w14:textId="77777777" w:rsidTr="00294380">
        <w:tc>
          <w:tcPr>
            <w:tcW w:w="5721" w:type="dxa"/>
          </w:tcPr>
          <w:p w14:paraId="51EDDF8F" w14:textId="77777777" w:rsidR="00294380" w:rsidRDefault="00294380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429" w:type="dxa"/>
          </w:tcPr>
          <w:p w14:paraId="5F9B7889" w14:textId="6070629E" w:rsidR="00294380" w:rsidRDefault="00E420C8" w:rsidP="00106DD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5</w:t>
            </w:r>
            <w:r w:rsidR="00024B2C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819</w:t>
            </w:r>
            <w:r w:rsidR="00024B2C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348</w:t>
            </w:r>
          </w:p>
        </w:tc>
        <w:tc>
          <w:tcPr>
            <w:tcW w:w="143" w:type="dxa"/>
            <w:vAlign w:val="bottom"/>
          </w:tcPr>
          <w:p w14:paraId="6A6C0F09" w14:textId="77777777" w:rsidR="00294380" w:rsidRDefault="00294380" w:rsidP="00106DD7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0" w:type="dxa"/>
          </w:tcPr>
          <w:p w14:paraId="4E89C25B" w14:textId="33ADFF4E" w:rsidR="00294380" w:rsidRDefault="00E420C8" w:rsidP="00106DD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5</w:t>
            </w:r>
            <w:r w:rsidR="00294380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958</w:t>
            </w:r>
            <w:r w:rsidR="00294380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552</w:t>
            </w:r>
          </w:p>
        </w:tc>
      </w:tr>
      <w:tr w:rsidR="00C902D1" w14:paraId="0E6284B9" w14:textId="77777777" w:rsidTr="00294380">
        <w:tc>
          <w:tcPr>
            <w:tcW w:w="5721" w:type="dxa"/>
          </w:tcPr>
          <w:p w14:paraId="002095A4" w14:textId="77777777" w:rsidR="00294380" w:rsidRDefault="00294380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429" w:type="dxa"/>
          </w:tcPr>
          <w:p w14:paraId="54E759AB" w14:textId="3D0246FE" w:rsidR="00294380" w:rsidRDefault="00E420C8" w:rsidP="00106DD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160</w:t>
            </w:r>
            <w:r w:rsidR="00024B2C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43" w:type="dxa"/>
            <w:vAlign w:val="bottom"/>
          </w:tcPr>
          <w:p w14:paraId="4A67E30A" w14:textId="77777777" w:rsidR="00294380" w:rsidRDefault="00294380" w:rsidP="00106DD7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30" w:type="dxa"/>
          </w:tcPr>
          <w:p w14:paraId="0E7DE262" w14:textId="6E006FA5" w:rsidR="00294380" w:rsidRDefault="00E420C8" w:rsidP="00106DD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501</w:t>
            </w:r>
            <w:r w:rsidR="00294380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330</w:t>
            </w:r>
          </w:p>
        </w:tc>
      </w:tr>
      <w:tr w:rsidR="00C902D1" w14:paraId="63A4EAB5" w14:textId="77777777" w:rsidTr="00294380">
        <w:tc>
          <w:tcPr>
            <w:tcW w:w="5721" w:type="dxa"/>
          </w:tcPr>
          <w:p w14:paraId="1CC9A9C7" w14:textId="77777777" w:rsidR="00024B2C" w:rsidRDefault="00024B2C" w:rsidP="00106DD7">
            <w:pPr>
              <w:ind w:left="1257" w:hanging="97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</w:tcPr>
          <w:p w14:paraId="5E63D161" w14:textId="6003D868" w:rsidR="00024B2C" w:rsidRDefault="00E420C8" w:rsidP="00106DD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11</w:t>
            </w:r>
            <w:r w:rsidR="00024B2C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880</w:t>
            </w:r>
            <w:r w:rsidR="00024B2C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129</w:t>
            </w:r>
          </w:p>
        </w:tc>
        <w:tc>
          <w:tcPr>
            <w:tcW w:w="143" w:type="dxa"/>
            <w:vAlign w:val="center"/>
          </w:tcPr>
          <w:p w14:paraId="36645F10" w14:textId="77777777" w:rsidR="00024B2C" w:rsidRDefault="00024B2C" w:rsidP="00106DD7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double" w:sz="4" w:space="0" w:color="auto"/>
            </w:tcBorders>
          </w:tcPr>
          <w:p w14:paraId="439FC713" w14:textId="0EC7B9CD" w:rsidR="00024B2C" w:rsidRDefault="00E420C8" w:rsidP="00106DD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9</w:t>
            </w:r>
            <w:r w:rsidR="00024B2C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359</w:t>
            </w:r>
            <w:r w:rsidR="00024B2C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524</w:t>
            </w:r>
          </w:p>
        </w:tc>
      </w:tr>
    </w:tbl>
    <w:p w14:paraId="48CD148B" w14:textId="35EC8025" w:rsidR="00670CAD" w:rsidRDefault="001C0F99" w:rsidP="00106DD7">
      <w:pPr>
        <w:ind w:left="54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C21D88">
        <w:rPr>
          <w:rFonts w:ascii="Angsana New" w:hAnsi="Angsana New"/>
          <w:sz w:val="32"/>
          <w:szCs w:val="32"/>
          <w:cs/>
        </w:rPr>
        <w:lastRenderedPageBreak/>
        <w:t xml:space="preserve">การวิเคราะห์อายุของลูกหนี้การค้า ณ วันที่ </w:t>
      </w:r>
      <w:r w:rsidR="00E420C8" w:rsidRPr="00E420C8">
        <w:rPr>
          <w:rFonts w:ascii="Angsana New" w:hAnsi="Angsana New"/>
          <w:sz w:val="32"/>
          <w:szCs w:val="32"/>
        </w:rPr>
        <w:t>31</w:t>
      </w:r>
      <w:r w:rsidR="00C21D88">
        <w:rPr>
          <w:rFonts w:ascii="Angsana New" w:hAnsi="Angsana New"/>
          <w:sz w:val="32"/>
          <w:szCs w:val="32"/>
          <w:cs/>
        </w:rPr>
        <w:t xml:space="preserve"> ธันวาคม มีดังนี้</w:t>
      </w:r>
    </w:p>
    <w:tbl>
      <w:tblPr>
        <w:tblW w:w="8739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30"/>
        <w:gridCol w:w="1433"/>
        <w:gridCol w:w="143"/>
        <w:gridCol w:w="1433"/>
      </w:tblGrid>
      <w:tr w:rsidR="00C902D1" w14:paraId="6EC93C38" w14:textId="77777777" w:rsidTr="00CA625A">
        <w:tc>
          <w:tcPr>
            <w:tcW w:w="5730" w:type="dxa"/>
          </w:tcPr>
          <w:p w14:paraId="7E99FCD2" w14:textId="77777777" w:rsidR="00670CAD" w:rsidRDefault="00670CAD" w:rsidP="00106DD7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3" w:type="dxa"/>
          </w:tcPr>
          <w:p w14:paraId="74850CCE" w14:textId="35C07C50" w:rsidR="00670CAD" w:rsidRDefault="00E420C8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43" w:type="dxa"/>
          </w:tcPr>
          <w:p w14:paraId="2F49393E" w14:textId="77777777" w:rsidR="00670CAD" w:rsidRDefault="00670CAD" w:rsidP="00106DD7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3" w:type="dxa"/>
          </w:tcPr>
          <w:p w14:paraId="2725C37C" w14:textId="2C164177" w:rsidR="00670CAD" w:rsidRDefault="00E420C8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C902D1" w14:paraId="6812F56D" w14:textId="77777777" w:rsidTr="00CA625A">
        <w:tc>
          <w:tcPr>
            <w:tcW w:w="5730" w:type="dxa"/>
          </w:tcPr>
          <w:p w14:paraId="391817D2" w14:textId="77777777" w:rsidR="00C21D88" w:rsidRDefault="00C21D88" w:rsidP="00106DD7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3" w:type="dxa"/>
          </w:tcPr>
          <w:p w14:paraId="6C56A748" w14:textId="77777777" w:rsidR="00C21D88" w:rsidRDefault="00C21D88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3" w:type="dxa"/>
          </w:tcPr>
          <w:p w14:paraId="535C66BF" w14:textId="77777777" w:rsidR="00C21D88" w:rsidRDefault="00C21D88" w:rsidP="00106DD7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3" w:type="dxa"/>
          </w:tcPr>
          <w:p w14:paraId="1ADE9551" w14:textId="77777777" w:rsidR="00C21D88" w:rsidRDefault="00C21D88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C902D1" w14:paraId="75CC7A18" w14:textId="77777777" w:rsidTr="00CA625A">
        <w:tc>
          <w:tcPr>
            <w:tcW w:w="5730" w:type="dxa"/>
          </w:tcPr>
          <w:p w14:paraId="3A5E4EDC" w14:textId="3D89BE14" w:rsidR="00154F92" w:rsidRDefault="00154F92" w:rsidP="00106DD7">
            <w:pPr>
              <w:ind w:left="1257" w:hanging="97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บุคคลหรือกิจการอื่น</w:t>
            </w:r>
            <w:r w:rsidR="006D1A9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ๆ</w:t>
            </w:r>
          </w:p>
        </w:tc>
        <w:tc>
          <w:tcPr>
            <w:tcW w:w="1433" w:type="dxa"/>
          </w:tcPr>
          <w:p w14:paraId="4F0415DA" w14:textId="77777777" w:rsidR="00154F92" w:rsidRDefault="00154F92" w:rsidP="00106DD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" w:type="dxa"/>
          </w:tcPr>
          <w:p w14:paraId="6AC7346B" w14:textId="77777777" w:rsidR="00154F92" w:rsidRDefault="00154F92" w:rsidP="00106DD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3" w:type="dxa"/>
          </w:tcPr>
          <w:p w14:paraId="7732E01C" w14:textId="77777777" w:rsidR="00154F92" w:rsidRDefault="00154F92" w:rsidP="00106DD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02D1" w14:paraId="6CFE71C3" w14:textId="77777777" w:rsidTr="00CA625A">
        <w:tc>
          <w:tcPr>
            <w:tcW w:w="5730" w:type="dxa"/>
          </w:tcPr>
          <w:p w14:paraId="4074E886" w14:textId="77777777" w:rsidR="00115ACF" w:rsidRDefault="00115ACF" w:rsidP="00106DD7">
            <w:pPr>
              <w:ind w:left="1257" w:hanging="97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433" w:type="dxa"/>
          </w:tcPr>
          <w:p w14:paraId="6009359E" w14:textId="087DBB93" w:rsidR="00115ACF" w:rsidRDefault="00E420C8" w:rsidP="00106DD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2</w:t>
            </w:r>
            <w:r w:rsidR="00024B2C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164</w:t>
            </w:r>
            <w:r w:rsidR="00024B2C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753</w:t>
            </w:r>
          </w:p>
        </w:tc>
        <w:tc>
          <w:tcPr>
            <w:tcW w:w="143" w:type="dxa"/>
            <w:vAlign w:val="center"/>
          </w:tcPr>
          <w:p w14:paraId="5C5ADF8A" w14:textId="77777777" w:rsidR="00115ACF" w:rsidRDefault="00115ACF" w:rsidP="00106DD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3" w:type="dxa"/>
          </w:tcPr>
          <w:p w14:paraId="253E959D" w14:textId="7381ADCC" w:rsidR="00115ACF" w:rsidRDefault="00E420C8" w:rsidP="00106DD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460</w:t>
            </w:r>
            <w:r w:rsidR="00115AC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628</w:t>
            </w:r>
          </w:p>
        </w:tc>
      </w:tr>
      <w:tr w:rsidR="00C902D1" w14:paraId="764E1A75" w14:textId="77777777" w:rsidTr="00CA625A">
        <w:tc>
          <w:tcPr>
            <w:tcW w:w="5730" w:type="dxa"/>
          </w:tcPr>
          <w:p w14:paraId="785F3BD9" w14:textId="2517EDD8" w:rsidR="00115ACF" w:rsidRDefault="00115ACF" w:rsidP="00106DD7">
            <w:pPr>
              <w:ind w:left="1257" w:hanging="97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เกินกำหนดชำระ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433" w:type="dxa"/>
          </w:tcPr>
          <w:p w14:paraId="7887F754" w14:textId="77777777" w:rsidR="00115ACF" w:rsidRDefault="00115ACF" w:rsidP="00106DD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" w:type="dxa"/>
            <w:vAlign w:val="center"/>
          </w:tcPr>
          <w:p w14:paraId="13284954" w14:textId="77777777" w:rsidR="00115ACF" w:rsidRDefault="00115ACF" w:rsidP="00106DD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3" w:type="dxa"/>
          </w:tcPr>
          <w:p w14:paraId="0B91E014" w14:textId="77777777" w:rsidR="00115ACF" w:rsidRDefault="00115ACF" w:rsidP="00106DD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02D1" w14:paraId="62B5DD44" w14:textId="77777777" w:rsidTr="00CA625A">
        <w:tc>
          <w:tcPr>
            <w:tcW w:w="5730" w:type="dxa"/>
          </w:tcPr>
          <w:p w14:paraId="7BA1F00B" w14:textId="651C18CA" w:rsidR="00115ACF" w:rsidRDefault="00115ACF" w:rsidP="00106DD7">
            <w:pPr>
              <w:ind w:left="1257" w:hanging="6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น้อยกว่า 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3" w:type="dxa"/>
          </w:tcPr>
          <w:p w14:paraId="0E82C27F" w14:textId="03636341" w:rsidR="00115ACF" w:rsidRDefault="00E420C8" w:rsidP="00106DD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960</w:t>
            </w:r>
            <w:r w:rsidR="00024B2C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887</w:t>
            </w:r>
          </w:p>
        </w:tc>
        <w:tc>
          <w:tcPr>
            <w:tcW w:w="143" w:type="dxa"/>
            <w:vAlign w:val="center"/>
          </w:tcPr>
          <w:p w14:paraId="496C3636" w14:textId="77777777" w:rsidR="00115ACF" w:rsidRDefault="00115ACF" w:rsidP="00106DD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3" w:type="dxa"/>
          </w:tcPr>
          <w:p w14:paraId="576898AC" w14:textId="6FF4C841" w:rsidR="00115ACF" w:rsidRDefault="00E420C8" w:rsidP="00106DD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</w:t>
            </w:r>
            <w:r w:rsidR="00115AC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871</w:t>
            </w:r>
            <w:r w:rsidR="00115AC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431</w:t>
            </w:r>
          </w:p>
        </w:tc>
      </w:tr>
      <w:tr w:rsidR="00C902D1" w14:paraId="4F4BEA11" w14:textId="77777777" w:rsidTr="00CA625A">
        <w:tc>
          <w:tcPr>
            <w:tcW w:w="5730" w:type="dxa"/>
          </w:tcPr>
          <w:p w14:paraId="595D6414" w14:textId="5B773716" w:rsidR="00115ACF" w:rsidRDefault="00E420C8" w:rsidP="00106DD7">
            <w:pPr>
              <w:ind w:left="1257" w:hanging="6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3</w:t>
            </w:r>
            <w:r w:rsidR="00115ACF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E420C8">
              <w:rPr>
                <w:rFonts w:ascii="Angsana New" w:hAnsi="Angsana New"/>
                <w:sz w:val="32"/>
                <w:szCs w:val="32"/>
              </w:rPr>
              <w:t>6</w:t>
            </w:r>
            <w:r w:rsidR="00115AC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15ACF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33" w:type="dxa"/>
          </w:tcPr>
          <w:p w14:paraId="6ED52EFA" w14:textId="761A5C1A" w:rsidR="00115ACF" w:rsidRDefault="00E420C8" w:rsidP="00106DD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255</w:t>
            </w:r>
            <w:r w:rsidR="00024B2C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501</w:t>
            </w:r>
          </w:p>
        </w:tc>
        <w:tc>
          <w:tcPr>
            <w:tcW w:w="143" w:type="dxa"/>
            <w:vAlign w:val="center"/>
          </w:tcPr>
          <w:p w14:paraId="03781340" w14:textId="77777777" w:rsidR="00115ACF" w:rsidRDefault="00115ACF" w:rsidP="00106DD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3" w:type="dxa"/>
          </w:tcPr>
          <w:p w14:paraId="30873D6A" w14:textId="233C02CC" w:rsidR="00115ACF" w:rsidRDefault="00E420C8" w:rsidP="00106DD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188</w:t>
            </w:r>
            <w:r w:rsidR="00115AC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677</w:t>
            </w:r>
          </w:p>
        </w:tc>
      </w:tr>
      <w:tr w:rsidR="00C902D1" w14:paraId="4FB51B81" w14:textId="77777777" w:rsidTr="00CA625A">
        <w:tc>
          <w:tcPr>
            <w:tcW w:w="5730" w:type="dxa"/>
          </w:tcPr>
          <w:p w14:paraId="2E5F70DC" w14:textId="55A5C975" w:rsidR="00115ACF" w:rsidRDefault="00E420C8" w:rsidP="00106DD7">
            <w:pPr>
              <w:ind w:left="1257" w:hanging="6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6</w:t>
            </w:r>
            <w:r w:rsidR="00115AC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15ACF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E420C8">
              <w:rPr>
                <w:rFonts w:ascii="Angsana New" w:hAnsi="Angsana New"/>
                <w:sz w:val="32"/>
                <w:szCs w:val="32"/>
              </w:rPr>
              <w:t>12</w:t>
            </w:r>
            <w:r w:rsidR="00115AC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15ACF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33" w:type="dxa"/>
          </w:tcPr>
          <w:p w14:paraId="1E7963DE" w14:textId="2A120F14" w:rsidR="00115ACF" w:rsidRDefault="00E420C8" w:rsidP="00106DD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27</w:t>
            </w:r>
            <w:r w:rsidR="00024B2C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901</w:t>
            </w:r>
          </w:p>
        </w:tc>
        <w:tc>
          <w:tcPr>
            <w:tcW w:w="143" w:type="dxa"/>
            <w:vAlign w:val="center"/>
          </w:tcPr>
          <w:p w14:paraId="31F8FB1D" w14:textId="77777777" w:rsidR="00115ACF" w:rsidRDefault="00115ACF" w:rsidP="00106DD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3" w:type="dxa"/>
          </w:tcPr>
          <w:p w14:paraId="37C65B9B" w14:textId="129E73E3" w:rsidR="00115ACF" w:rsidRDefault="00E420C8" w:rsidP="00106DD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23</w:t>
            </w:r>
            <w:r w:rsidR="00115AC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326</w:t>
            </w:r>
          </w:p>
        </w:tc>
      </w:tr>
      <w:tr w:rsidR="00C902D1" w14:paraId="4D39289E" w14:textId="77777777" w:rsidTr="00CA625A">
        <w:tc>
          <w:tcPr>
            <w:tcW w:w="5730" w:type="dxa"/>
          </w:tcPr>
          <w:p w14:paraId="71ED07AA" w14:textId="24F553B0" w:rsidR="00024B2C" w:rsidRDefault="00024B2C" w:rsidP="00106DD7">
            <w:pPr>
              <w:ind w:left="1257" w:hanging="6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12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2D4C02DD" w14:textId="0551B787" w:rsidR="00024B2C" w:rsidRDefault="00024B2C" w:rsidP="00106DD7">
            <w:pPr>
              <w:tabs>
                <w:tab w:val="decimal" w:pos="860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3" w:type="dxa"/>
            <w:vAlign w:val="center"/>
          </w:tcPr>
          <w:p w14:paraId="5816A6BC" w14:textId="77777777" w:rsidR="00024B2C" w:rsidRDefault="00024B2C" w:rsidP="00106DD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78075AF4" w14:textId="636A7741" w:rsidR="00024B2C" w:rsidRDefault="00E420C8" w:rsidP="00106DD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504</w:t>
            </w:r>
            <w:r w:rsidR="00024B2C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067</w:t>
            </w:r>
          </w:p>
        </w:tc>
      </w:tr>
      <w:tr w:rsidR="00C902D1" w14:paraId="3A16D517" w14:textId="77777777" w:rsidTr="00CA625A">
        <w:tc>
          <w:tcPr>
            <w:tcW w:w="5730" w:type="dxa"/>
          </w:tcPr>
          <w:p w14:paraId="24D8177B" w14:textId="77777777" w:rsidR="00024B2C" w:rsidRDefault="00024B2C" w:rsidP="00106DD7">
            <w:pPr>
              <w:ind w:left="1257" w:hanging="97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11099A9C" w14:textId="531C5519" w:rsidR="00024B2C" w:rsidRDefault="00E420C8" w:rsidP="00106DD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3</w:t>
            </w:r>
            <w:r w:rsidR="00024B2C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409</w:t>
            </w:r>
            <w:r w:rsidR="00024B2C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042</w:t>
            </w:r>
          </w:p>
        </w:tc>
        <w:tc>
          <w:tcPr>
            <w:tcW w:w="143" w:type="dxa"/>
            <w:vAlign w:val="center"/>
          </w:tcPr>
          <w:p w14:paraId="387D0CBE" w14:textId="77777777" w:rsidR="00024B2C" w:rsidRDefault="00024B2C" w:rsidP="00106DD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305EA619" w14:textId="00B562A8" w:rsidR="00024B2C" w:rsidRDefault="00E420C8" w:rsidP="00106DD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3</w:t>
            </w:r>
            <w:r w:rsidR="00024B2C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048</w:t>
            </w:r>
            <w:r w:rsidR="00024B2C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129</w:t>
            </w:r>
          </w:p>
        </w:tc>
      </w:tr>
      <w:tr w:rsidR="00C902D1" w14:paraId="077AD9C3" w14:textId="77777777" w:rsidTr="00CA625A">
        <w:tc>
          <w:tcPr>
            <w:tcW w:w="5730" w:type="dxa"/>
          </w:tcPr>
          <w:p w14:paraId="18F99C30" w14:textId="41D71695" w:rsidR="00024B2C" w:rsidRDefault="00024B2C" w:rsidP="00106DD7">
            <w:pPr>
              <w:ind w:left="740" w:hanging="4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433" w:type="dxa"/>
          </w:tcPr>
          <w:p w14:paraId="3AE9A632" w14:textId="21FAA7EE" w:rsidR="00024B2C" w:rsidRDefault="00024B2C" w:rsidP="00106DD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15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284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3" w:type="dxa"/>
            <w:vAlign w:val="center"/>
          </w:tcPr>
          <w:p w14:paraId="30998DF4" w14:textId="77777777" w:rsidR="00024B2C" w:rsidRDefault="00024B2C" w:rsidP="00106DD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3" w:type="dxa"/>
          </w:tcPr>
          <w:p w14:paraId="0DE78F8D" w14:textId="2C9ECDA2" w:rsidR="00024B2C" w:rsidRDefault="00024B2C" w:rsidP="00106DD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506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869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902D1" w14:paraId="4B9D462C" w14:textId="77777777" w:rsidTr="00CA625A">
        <w:tc>
          <w:tcPr>
            <w:tcW w:w="5730" w:type="dxa"/>
          </w:tcPr>
          <w:p w14:paraId="0F00B089" w14:textId="77777777" w:rsidR="00024B2C" w:rsidRDefault="00024B2C" w:rsidP="00106DD7">
            <w:pPr>
              <w:ind w:left="1257" w:hanging="97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33" w:type="dxa"/>
            <w:tcBorders>
              <w:top w:val="single" w:sz="4" w:space="0" w:color="auto"/>
              <w:bottom w:val="double" w:sz="4" w:space="0" w:color="auto"/>
            </w:tcBorders>
          </w:tcPr>
          <w:p w14:paraId="28812F12" w14:textId="304CD0ED" w:rsidR="00024B2C" w:rsidRDefault="00E420C8" w:rsidP="00106DD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3</w:t>
            </w:r>
            <w:r w:rsidR="00024B2C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393</w:t>
            </w:r>
            <w:r w:rsidR="00024B2C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758</w:t>
            </w:r>
          </w:p>
        </w:tc>
        <w:tc>
          <w:tcPr>
            <w:tcW w:w="143" w:type="dxa"/>
            <w:vAlign w:val="center"/>
          </w:tcPr>
          <w:p w14:paraId="7EF77AF6" w14:textId="77777777" w:rsidR="00024B2C" w:rsidRDefault="00024B2C" w:rsidP="00106DD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double" w:sz="4" w:space="0" w:color="auto"/>
            </w:tcBorders>
          </w:tcPr>
          <w:p w14:paraId="77351CC2" w14:textId="08D6501A" w:rsidR="00024B2C" w:rsidRDefault="00E420C8" w:rsidP="00106DD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2</w:t>
            </w:r>
            <w:r w:rsidR="00024B2C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541</w:t>
            </w:r>
            <w:r w:rsidR="00024B2C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260</w:t>
            </w:r>
          </w:p>
        </w:tc>
      </w:tr>
    </w:tbl>
    <w:p w14:paraId="1CFE9925" w14:textId="3E646B32" w:rsidR="00D539A4" w:rsidRDefault="00CD59C0" w:rsidP="00106DD7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รอบเก็บเงินโดยเฉลี่ยของการขายสินค้าและบริการ คือ </w:t>
      </w:r>
      <w:r w:rsidR="00E420C8" w:rsidRPr="00E420C8">
        <w:rPr>
          <w:rFonts w:ascii="Angsana New" w:hAnsi="Angsana New"/>
          <w:sz w:val="32"/>
          <w:szCs w:val="32"/>
        </w:rPr>
        <w:t>15</w:t>
      </w:r>
      <w:r w:rsidR="00CA3D66">
        <w:rPr>
          <w:rFonts w:ascii="Angsana New" w:hAnsi="Angsana New"/>
          <w:sz w:val="32"/>
          <w:szCs w:val="32"/>
        </w:rPr>
        <w:t xml:space="preserve"> - </w:t>
      </w:r>
      <w:r w:rsidR="00E420C8" w:rsidRPr="00E420C8">
        <w:rPr>
          <w:rFonts w:ascii="Angsana New" w:hAnsi="Angsana New"/>
          <w:sz w:val="32"/>
          <w:szCs w:val="32"/>
        </w:rPr>
        <w:t>60</w:t>
      </w:r>
      <w:r>
        <w:rPr>
          <w:rFonts w:ascii="Angsana New" w:hAnsi="Angsana New"/>
          <w:sz w:val="32"/>
          <w:szCs w:val="32"/>
          <w:cs/>
        </w:rPr>
        <w:t xml:space="preserve"> วันโดยไม่เรียกเก็บดอกเบี้ยจากลูกหนี้สำหรับยอดคงค้าง </w:t>
      </w:r>
    </w:p>
    <w:p w14:paraId="6207ED00" w14:textId="321A0960" w:rsidR="00D539A4" w:rsidRDefault="00CD59C0" w:rsidP="00106DD7">
      <w:pPr>
        <w:spacing w:before="240"/>
        <w:ind w:left="562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รับรู้ค่าเผื่อผลขาดทุนสำหรับลูกหนี้การค้าด้วยจำนวน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การค้าประมาณการโดยใช้ตารางการตั้งสำรองขึ้นอยู่กับข้อมูลผลขาดทุนด้านเครดิตจากประสบการณ์ในอดีตของลูกหนี้ บริษัทรับรู้ค่าเผื่อผล</w:t>
      </w:r>
      <w:r>
        <w:rPr>
          <w:rFonts w:ascii="Angsana New" w:hAnsi="Angsana New"/>
          <w:spacing w:val="-4"/>
          <w:sz w:val="32"/>
          <w:szCs w:val="32"/>
          <w:cs/>
        </w:rPr>
        <w:t xml:space="preserve">ขาดทุนในอัตราร้อยละ </w:t>
      </w:r>
      <w:r w:rsidR="00E420C8" w:rsidRPr="00E420C8">
        <w:rPr>
          <w:rFonts w:ascii="Angsana New" w:hAnsi="Angsana New"/>
          <w:spacing w:val="-4"/>
          <w:sz w:val="32"/>
          <w:szCs w:val="32"/>
        </w:rPr>
        <w:t>100</w:t>
      </w:r>
      <w:r>
        <w:rPr>
          <w:rFonts w:ascii="Angsana New" w:hAnsi="Angsana New"/>
          <w:spacing w:val="-4"/>
          <w:sz w:val="32"/>
          <w:szCs w:val="32"/>
          <w:cs/>
        </w:rPr>
        <w:t xml:space="preserve"> สำหรับลูกหนี้ทุกรายการที่ค้างชำระเกินกว่า </w:t>
      </w:r>
      <w:r w:rsidR="00E420C8" w:rsidRPr="00E420C8">
        <w:rPr>
          <w:rFonts w:ascii="Angsana New" w:hAnsi="Angsana New"/>
          <w:spacing w:val="-4"/>
          <w:sz w:val="32"/>
          <w:szCs w:val="32"/>
        </w:rPr>
        <w:t>12</w:t>
      </w:r>
      <w:r>
        <w:rPr>
          <w:rFonts w:ascii="Angsana New" w:hAnsi="Angsana New"/>
          <w:spacing w:val="-4"/>
          <w:sz w:val="32"/>
          <w:szCs w:val="32"/>
          <w:cs/>
        </w:rPr>
        <w:t xml:space="preserve"> เดือนเนื่องจากประสบการณ์ในอดีตได้บ่งชี้ว่าลูกหนี้เหล่านี้จะไม่สามารถเรียกชำระได้</w:t>
      </w:r>
    </w:p>
    <w:p w14:paraId="4B5A91E2" w14:textId="77777777" w:rsidR="00D24FB6" w:rsidRDefault="00CA0CE9" w:rsidP="00106DD7">
      <w:pPr>
        <w:spacing w:before="240"/>
        <w:ind w:left="5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ตารางต่อไปนี้แสดงรายละเอียดความเสี่ยงของลูกหนี้การค้าตามตารางการตั้งค่าเผื่อของบริษัท ทั้งนี้ ประสบการณ์การขาดทุนทางด้านเครดิตในอดีตของบริษัท ไม่ได้แสดงรูปแบบการขาดทุนที่แตกต่างกันอย่างมีนัยสำคัญสำหรับกลุ่มลูกค้าที่แตกต่างกัน ค่าเผื่อผลขาดทุนที่พิจารณาจากสถานะที่ถึงกำหนดชำระในอดีตจึงไม่ได้แยกความแตกต่างระหว่างลูกค้ากลุ่มต่าง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ๆ</w:t>
      </w:r>
    </w:p>
    <w:p w14:paraId="1248C148" w14:textId="77777777" w:rsidR="00F63D9F" w:rsidRDefault="001C0F99" w:rsidP="00106DD7">
      <w:pPr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tbl>
      <w:tblPr>
        <w:tblW w:w="868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900"/>
        <w:gridCol w:w="86"/>
        <w:gridCol w:w="814"/>
        <w:gridCol w:w="90"/>
        <w:gridCol w:w="849"/>
        <w:gridCol w:w="90"/>
        <w:gridCol w:w="902"/>
        <w:gridCol w:w="82"/>
        <w:gridCol w:w="909"/>
        <w:gridCol w:w="86"/>
        <w:gridCol w:w="781"/>
        <w:gridCol w:w="90"/>
        <w:gridCol w:w="756"/>
      </w:tblGrid>
      <w:tr w:rsidR="00C902D1" w14:paraId="6A755A7B" w14:textId="77777777" w:rsidTr="00CF32C1">
        <w:trPr>
          <w:trHeight w:val="20"/>
          <w:tblHeader/>
        </w:trPr>
        <w:tc>
          <w:tcPr>
            <w:tcW w:w="2250" w:type="dxa"/>
          </w:tcPr>
          <w:p w14:paraId="0C2BAC2B" w14:textId="77777777" w:rsidR="00F63D9F" w:rsidRDefault="00F63D9F" w:rsidP="00106DD7">
            <w:pPr>
              <w:ind w:right="1"/>
              <w:rPr>
                <w:rFonts w:ascii="Angsana New" w:hAnsi="Angsana New"/>
                <w:b/>
                <w:bCs/>
                <w:szCs w:val="2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6435" w:type="dxa"/>
            <w:gridSpan w:val="13"/>
          </w:tcPr>
          <w:p w14:paraId="0278AC44" w14:textId="77777777" w:rsidR="00F63D9F" w:rsidRDefault="00F63D9F" w:rsidP="00106DD7">
            <w:pPr>
              <w:ind w:right="1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b/>
                <w:bCs/>
                <w:szCs w:val="22"/>
              </w:rPr>
              <w:t>-</w:t>
            </w:r>
            <w:r>
              <w:rPr>
                <w:rFonts w:ascii="Angsana New" w:hAnsi="Angsana New"/>
                <w:b/>
                <w:bCs/>
                <w:szCs w:val="22"/>
                <w:cs/>
              </w:rPr>
              <w:t xml:space="preserve"> จำนวนวันที่เกินกำหนดชำระ</w:t>
            </w:r>
          </w:p>
        </w:tc>
      </w:tr>
      <w:tr w:rsidR="00C902D1" w14:paraId="37F16C6E" w14:textId="77777777" w:rsidTr="00CF32C1">
        <w:trPr>
          <w:trHeight w:val="20"/>
          <w:tblHeader/>
        </w:trPr>
        <w:tc>
          <w:tcPr>
            <w:tcW w:w="2250" w:type="dxa"/>
          </w:tcPr>
          <w:p w14:paraId="331D2037" w14:textId="42FAE6AC" w:rsidR="00F63D9F" w:rsidRDefault="00F63D9F" w:rsidP="00106DD7">
            <w:pPr>
              <w:ind w:right="1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 xml:space="preserve">ณ วันที่ </w:t>
            </w:r>
            <w:r w:rsidR="00E420C8" w:rsidRPr="00E420C8">
              <w:rPr>
                <w:rFonts w:ascii="Angsana New" w:hAnsi="Angsana New"/>
                <w:b/>
                <w:bCs/>
                <w:szCs w:val="22"/>
              </w:rPr>
              <w:t>31</w:t>
            </w:r>
            <w:r>
              <w:rPr>
                <w:rFonts w:ascii="Angsana New" w:hAnsi="Angsana New"/>
                <w:b/>
                <w:bCs/>
                <w:szCs w:val="22"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2"/>
                <w:cs/>
              </w:rPr>
              <w:t xml:space="preserve">ธันวาคม </w:t>
            </w:r>
            <w:r w:rsidR="00E420C8" w:rsidRPr="00E420C8">
              <w:rPr>
                <w:rFonts w:ascii="Angsana New" w:hAnsi="Angsana New"/>
                <w:b/>
                <w:bCs/>
                <w:szCs w:val="22"/>
              </w:rPr>
              <w:t>2568</w:t>
            </w:r>
          </w:p>
        </w:tc>
        <w:tc>
          <w:tcPr>
            <w:tcW w:w="900" w:type="dxa"/>
          </w:tcPr>
          <w:p w14:paraId="7F69AE4D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ไม่เกินกำหนดชำระ</w:t>
            </w:r>
          </w:p>
        </w:tc>
        <w:tc>
          <w:tcPr>
            <w:tcW w:w="86" w:type="dxa"/>
          </w:tcPr>
          <w:p w14:paraId="1450B563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4" w:type="dxa"/>
          </w:tcPr>
          <w:p w14:paraId="774B62B7" w14:textId="148896AE" w:rsidR="00F63D9F" w:rsidRDefault="00F63D9F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</w:rPr>
              <w:t xml:space="preserve">&lt; </w:t>
            </w:r>
            <w:r w:rsidR="00E420C8" w:rsidRPr="00E420C8">
              <w:rPr>
                <w:rFonts w:ascii="Angsana New" w:hAnsi="Angsana New"/>
                <w:b/>
                <w:bCs/>
                <w:szCs w:val="22"/>
              </w:rPr>
              <w:t>30</w:t>
            </w:r>
            <w:r>
              <w:rPr>
                <w:rFonts w:ascii="Angsana New" w:hAnsi="Angsana New"/>
                <w:b/>
                <w:bCs/>
                <w:szCs w:val="22"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2"/>
                <w:cs/>
              </w:rPr>
              <w:t>วัน</w:t>
            </w:r>
          </w:p>
        </w:tc>
        <w:tc>
          <w:tcPr>
            <w:tcW w:w="90" w:type="dxa"/>
          </w:tcPr>
          <w:p w14:paraId="2216F8D3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49" w:type="dxa"/>
          </w:tcPr>
          <w:p w14:paraId="66547152" w14:textId="7A956BAF" w:rsidR="00F63D9F" w:rsidRDefault="00E420C8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E420C8">
              <w:rPr>
                <w:rFonts w:ascii="Angsana New" w:hAnsi="Angsana New"/>
                <w:b/>
                <w:bCs/>
                <w:szCs w:val="22"/>
              </w:rPr>
              <w:t>31</w:t>
            </w:r>
            <w:r w:rsidR="00F63D9F">
              <w:rPr>
                <w:rFonts w:ascii="Angsana New" w:hAnsi="Angsana New"/>
                <w:b/>
                <w:bCs/>
                <w:szCs w:val="22"/>
              </w:rPr>
              <w:t xml:space="preserve"> - </w:t>
            </w:r>
            <w:r w:rsidRPr="00E420C8">
              <w:rPr>
                <w:rFonts w:ascii="Angsana New" w:hAnsi="Angsana New"/>
                <w:b/>
                <w:bCs/>
                <w:szCs w:val="22"/>
              </w:rPr>
              <w:t>90</w:t>
            </w:r>
            <w:r w:rsidR="00F63D9F">
              <w:rPr>
                <w:rFonts w:ascii="Angsana New" w:hAnsi="Angsana New"/>
                <w:b/>
                <w:bCs/>
                <w:szCs w:val="22"/>
              </w:rPr>
              <w:t xml:space="preserve"> </w:t>
            </w:r>
            <w:r w:rsidR="00F63D9F">
              <w:rPr>
                <w:rFonts w:ascii="Angsana New" w:hAnsi="Angsana New"/>
                <w:b/>
                <w:bCs/>
                <w:szCs w:val="22"/>
                <w:cs/>
              </w:rPr>
              <w:t>วัน</w:t>
            </w:r>
          </w:p>
        </w:tc>
        <w:tc>
          <w:tcPr>
            <w:tcW w:w="90" w:type="dxa"/>
          </w:tcPr>
          <w:p w14:paraId="508C393F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2" w:type="dxa"/>
          </w:tcPr>
          <w:p w14:paraId="2E7CF34A" w14:textId="301091F4" w:rsidR="00F63D9F" w:rsidRDefault="00E420C8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E420C8">
              <w:rPr>
                <w:rFonts w:ascii="Angsana New" w:hAnsi="Angsana New"/>
                <w:b/>
                <w:bCs/>
                <w:szCs w:val="22"/>
              </w:rPr>
              <w:t>91</w:t>
            </w:r>
            <w:r w:rsidR="00F63D9F">
              <w:rPr>
                <w:rFonts w:ascii="Angsana New" w:hAnsi="Angsana New"/>
                <w:b/>
                <w:bCs/>
                <w:szCs w:val="22"/>
              </w:rPr>
              <w:t xml:space="preserve"> - </w:t>
            </w:r>
            <w:r w:rsidRPr="00E420C8">
              <w:rPr>
                <w:rFonts w:ascii="Angsana New" w:hAnsi="Angsana New"/>
                <w:b/>
                <w:bCs/>
                <w:szCs w:val="22"/>
              </w:rPr>
              <w:t>180</w:t>
            </w:r>
            <w:r w:rsidR="00F63D9F">
              <w:rPr>
                <w:rFonts w:ascii="Angsana New" w:hAnsi="Angsana New"/>
                <w:b/>
                <w:bCs/>
                <w:szCs w:val="22"/>
              </w:rPr>
              <w:t xml:space="preserve"> </w:t>
            </w:r>
            <w:r w:rsidR="00F63D9F">
              <w:rPr>
                <w:rFonts w:ascii="Angsana New" w:hAnsi="Angsana New"/>
                <w:b/>
                <w:bCs/>
                <w:szCs w:val="22"/>
                <w:cs/>
              </w:rPr>
              <w:t>วัน</w:t>
            </w:r>
          </w:p>
        </w:tc>
        <w:tc>
          <w:tcPr>
            <w:tcW w:w="82" w:type="dxa"/>
          </w:tcPr>
          <w:p w14:paraId="0A8E29B7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9" w:type="dxa"/>
          </w:tcPr>
          <w:p w14:paraId="0AE2FE11" w14:textId="61CE51E9" w:rsidR="00F63D9F" w:rsidRDefault="00E420C8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E420C8">
              <w:rPr>
                <w:rFonts w:ascii="Angsana New" w:hAnsi="Angsana New"/>
                <w:b/>
                <w:bCs/>
                <w:szCs w:val="22"/>
              </w:rPr>
              <w:t>181</w:t>
            </w:r>
            <w:r w:rsidR="00F63D9F">
              <w:rPr>
                <w:rFonts w:ascii="Angsana New" w:hAnsi="Angsana New"/>
                <w:b/>
                <w:bCs/>
                <w:szCs w:val="22"/>
              </w:rPr>
              <w:t xml:space="preserve"> - </w:t>
            </w:r>
            <w:r w:rsidRPr="00E420C8">
              <w:rPr>
                <w:rFonts w:ascii="Angsana New" w:hAnsi="Angsana New"/>
                <w:b/>
                <w:bCs/>
                <w:szCs w:val="22"/>
              </w:rPr>
              <w:t>365</w:t>
            </w:r>
            <w:r w:rsidR="00F63D9F">
              <w:rPr>
                <w:rFonts w:ascii="Angsana New" w:hAnsi="Angsana New"/>
                <w:b/>
                <w:bCs/>
                <w:szCs w:val="22"/>
              </w:rPr>
              <w:t xml:space="preserve"> </w:t>
            </w:r>
            <w:r w:rsidR="00F63D9F">
              <w:rPr>
                <w:rFonts w:ascii="Angsana New" w:hAnsi="Angsana New"/>
                <w:b/>
                <w:bCs/>
                <w:szCs w:val="22"/>
                <w:cs/>
              </w:rPr>
              <w:t>วัน</w:t>
            </w:r>
          </w:p>
        </w:tc>
        <w:tc>
          <w:tcPr>
            <w:tcW w:w="86" w:type="dxa"/>
          </w:tcPr>
          <w:p w14:paraId="41398893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81" w:type="dxa"/>
          </w:tcPr>
          <w:p w14:paraId="5739444C" w14:textId="49678388" w:rsidR="00F63D9F" w:rsidRDefault="00F63D9F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</w:rPr>
              <w:t xml:space="preserve">&gt; </w:t>
            </w:r>
            <w:r w:rsidR="00E420C8" w:rsidRPr="00E420C8">
              <w:rPr>
                <w:rFonts w:ascii="Angsana New" w:hAnsi="Angsana New"/>
                <w:b/>
                <w:bCs/>
                <w:szCs w:val="22"/>
              </w:rPr>
              <w:t>365</w:t>
            </w:r>
            <w:r>
              <w:rPr>
                <w:rFonts w:ascii="Angsana New" w:hAnsi="Angsana New"/>
                <w:b/>
                <w:bCs/>
                <w:szCs w:val="22"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2"/>
                <w:cs/>
              </w:rPr>
              <w:t>วัน</w:t>
            </w:r>
          </w:p>
        </w:tc>
        <w:tc>
          <w:tcPr>
            <w:tcW w:w="90" w:type="dxa"/>
          </w:tcPr>
          <w:p w14:paraId="4AFDE9BB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56" w:type="dxa"/>
          </w:tcPr>
          <w:p w14:paraId="09FC87C6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รวม</w:t>
            </w:r>
          </w:p>
        </w:tc>
      </w:tr>
      <w:tr w:rsidR="00C902D1" w14:paraId="2E356258" w14:textId="77777777" w:rsidTr="00CF32C1">
        <w:trPr>
          <w:trHeight w:val="20"/>
          <w:tblHeader/>
        </w:trPr>
        <w:tc>
          <w:tcPr>
            <w:tcW w:w="2250" w:type="dxa"/>
          </w:tcPr>
          <w:p w14:paraId="43D985F6" w14:textId="77777777" w:rsidR="00F63D9F" w:rsidRDefault="00F63D9F" w:rsidP="00106DD7">
            <w:pPr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0" w:type="dxa"/>
          </w:tcPr>
          <w:p w14:paraId="0AF50B95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86" w:type="dxa"/>
          </w:tcPr>
          <w:p w14:paraId="75CA051A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4" w:type="dxa"/>
          </w:tcPr>
          <w:p w14:paraId="6232BC91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90" w:type="dxa"/>
          </w:tcPr>
          <w:p w14:paraId="4F78E5E9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49" w:type="dxa"/>
          </w:tcPr>
          <w:p w14:paraId="6C18F050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90" w:type="dxa"/>
          </w:tcPr>
          <w:p w14:paraId="13C810A5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2" w:type="dxa"/>
          </w:tcPr>
          <w:p w14:paraId="7D334CD9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82" w:type="dxa"/>
          </w:tcPr>
          <w:p w14:paraId="341828E7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9" w:type="dxa"/>
          </w:tcPr>
          <w:p w14:paraId="1DE5FA5D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86" w:type="dxa"/>
          </w:tcPr>
          <w:p w14:paraId="1AC29076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81" w:type="dxa"/>
          </w:tcPr>
          <w:p w14:paraId="352CCE11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90" w:type="dxa"/>
          </w:tcPr>
          <w:p w14:paraId="12EA3BCB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56" w:type="dxa"/>
          </w:tcPr>
          <w:p w14:paraId="3F049783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บาท</w:t>
            </w:r>
          </w:p>
        </w:tc>
      </w:tr>
      <w:tr w:rsidR="00C902D1" w14:paraId="4E78A4C7" w14:textId="77777777" w:rsidTr="00CF32C1">
        <w:trPr>
          <w:trHeight w:val="20"/>
          <w:tblHeader/>
        </w:trPr>
        <w:tc>
          <w:tcPr>
            <w:tcW w:w="2250" w:type="dxa"/>
          </w:tcPr>
          <w:p w14:paraId="510A9712" w14:textId="77777777" w:rsidR="00F63D9F" w:rsidRDefault="00F63D9F" w:rsidP="00106DD7">
            <w:pPr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0" w:type="dxa"/>
          </w:tcPr>
          <w:p w14:paraId="1E5263DC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86" w:type="dxa"/>
          </w:tcPr>
          <w:p w14:paraId="59CDABFD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4" w:type="dxa"/>
          </w:tcPr>
          <w:p w14:paraId="424BE42C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90" w:type="dxa"/>
          </w:tcPr>
          <w:p w14:paraId="747D4EF6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49" w:type="dxa"/>
          </w:tcPr>
          <w:p w14:paraId="064B318D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90" w:type="dxa"/>
          </w:tcPr>
          <w:p w14:paraId="0DB89D35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2" w:type="dxa"/>
          </w:tcPr>
          <w:p w14:paraId="7E73A975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82" w:type="dxa"/>
          </w:tcPr>
          <w:p w14:paraId="3638D7FA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9" w:type="dxa"/>
          </w:tcPr>
          <w:p w14:paraId="3DC27001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86" w:type="dxa"/>
          </w:tcPr>
          <w:p w14:paraId="674FBC90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81" w:type="dxa"/>
          </w:tcPr>
          <w:p w14:paraId="7901D738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90" w:type="dxa"/>
          </w:tcPr>
          <w:p w14:paraId="56AA89A9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56" w:type="dxa"/>
          </w:tcPr>
          <w:p w14:paraId="676FFE38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</w:tr>
      <w:tr w:rsidR="00C902D1" w14:paraId="2B4CEAB9" w14:textId="77777777" w:rsidTr="00CF32C1">
        <w:trPr>
          <w:trHeight w:val="20"/>
          <w:tblHeader/>
        </w:trPr>
        <w:tc>
          <w:tcPr>
            <w:tcW w:w="2250" w:type="dxa"/>
          </w:tcPr>
          <w:p w14:paraId="0556387E" w14:textId="77777777" w:rsidR="00F63D9F" w:rsidRDefault="00F63D9F" w:rsidP="00106DD7">
            <w:pPr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  <w:cs/>
              </w:rPr>
              <w:t>อัตราผลขาดทุนด้านเครดิตที่คาดว่า</w:t>
            </w:r>
          </w:p>
        </w:tc>
        <w:tc>
          <w:tcPr>
            <w:tcW w:w="900" w:type="dxa"/>
          </w:tcPr>
          <w:p w14:paraId="57C1F737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6" w:type="dxa"/>
          </w:tcPr>
          <w:p w14:paraId="4735D0B9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4" w:type="dxa"/>
          </w:tcPr>
          <w:p w14:paraId="76951794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" w:type="dxa"/>
          </w:tcPr>
          <w:p w14:paraId="50B688D1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49" w:type="dxa"/>
          </w:tcPr>
          <w:p w14:paraId="05ABA41A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" w:type="dxa"/>
          </w:tcPr>
          <w:p w14:paraId="24C33BAF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2" w:type="dxa"/>
          </w:tcPr>
          <w:p w14:paraId="70D571ED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2" w:type="dxa"/>
          </w:tcPr>
          <w:p w14:paraId="47808AA2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9" w:type="dxa"/>
          </w:tcPr>
          <w:p w14:paraId="2953344E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6" w:type="dxa"/>
          </w:tcPr>
          <w:p w14:paraId="780A6ACD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81" w:type="dxa"/>
          </w:tcPr>
          <w:p w14:paraId="42B02BD7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" w:type="dxa"/>
          </w:tcPr>
          <w:p w14:paraId="7B8EAA33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56" w:type="dxa"/>
          </w:tcPr>
          <w:p w14:paraId="2B24513A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</w:tr>
      <w:tr w:rsidR="00C902D1" w14:paraId="1E3C0FB1" w14:textId="77777777" w:rsidTr="00CF32C1">
        <w:trPr>
          <w:trHeight w:val="20"/>
          <w:tblHeader/>
        </w:trPr>
        <w:tc>
          <w:tcPr>
            <w:tcW w:w="2250" w:type="dxa"/>
          </w:tcPr>
          <w:p w14:paraId="40D58E14" w14:textId="77777777" w:rsidR="00F63D9F" w:rsidRDefault="00F63D9F" w:rsidP="00106DD7">
            <w:pPr>
              <w:ind w:firstLine="144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  <w:cs/>
              </w:rPr>
              <w:t xml:space="preserve">จะเกิดขึ้น </w:t>
            </w:r>
          </w:p>
        </w:tc>
        <w:tc>
          <w:tcPr>
            <w:tcW w:w="900" w:type="dxa"/>
          </w:tcPr>
          <w:p w14:paraId="5BB86B0F" w14:textId="77AA0931" w:rsidR="00F63D9F" w:rsidRDefault="00E420C8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  <w:r w:rsidRPr="00E420C8">
              <w:rPr>
                <w:rFonts w:ascii="Angsana New" w:hAnsi="Angsana New"/>
                <w:szCs w:val="22"/>
              </w:rPr>
              <w:t>0</w:t>
            </w:r>
            <w:r w:rsidR="00215823">
              <w:rPr>
                <w:rFonts w:ascii="Angsana New" w:hAnsi="Angsana New"/>
                <w:szCs w:val="22"/>
                <w:cs/>
              </w:rPr>
              <w:t>.</w:t>
            </w:r>
            <w:r w:rsidRPr="00E420C8">
              <w:rPr>
                <w:rFonts w:ascii="Angsana New" w:hAnsi="Angsana New"/>
                <w:szCs w:val="22"/>
              </w:rPr>
              <w:t>09</w:t>
            </w:r>
            <w:r w:rsidR="00215823">
              <w:rPr>
                <w:rFonts w:ascii="Angsana New" w:hAnsi="Angsana New"/>
                <w:szCs w:val="22"/>
                <w:cs/>
              </w:rPr>
              <w:t>%</w:t>
            </w:r>
          </w:p>
        </w:tc>
        <w:tc>
          <w:tcPr>
            <w:tcW w:w="86" w:type="dxa"/>
          </w:tcPr>
          <w:p w14:paraId="4CEFF777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4" w:type="dxa"/>
          </w:tcPr>
          <w:p w14:paraId="2CF561FB" w14:textId="27AD4375" w:rsidR="00F63D9F" w:rsidRDefault="00E420C8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  <w:r w:rsidRPr="00E420C8">
              <w:rPr>
                <w:rFonts w:ascii="Angsana New" w:hAnsi="Angsana New"/>
                <w:szCs w:val="22"/>
              </w:rPr>
              <w:t>0</w:t>
            </w:r>
            <w:r w:rsidR="00215823">
              <w:rPr>
                <w:rFonts w:ascii="Angsana New" w:hAnsi="Angsana New"/>
                <w:szCs w:val="22"/>
                <w:cs/>
              </w:rPr>
              <w:t>.</w:t>
            </w:r>
            <w:r w:rsidRPr="00E420C8">
              <w:rPr>
                <w:rFonts w:ascii="Angsana New" w:hAnsi="Angsana New"/>
                <w:szCs w:val="22"/>
              </w:rPr>
              <w:t>09</w:t>
            </w:r>
            <w:r w:rsidR="00215823">
              <w:rPr>
                <w:rFonts w:ascii="Angsana New" w:hAnsi="Angsana New"/>
                <w:szCs w:val="22"/>
                <w:cs/>
              </w:rPr>
              <w:t>%</w:t>
            </w:r>
          </w:p>
        </w:tc>
        <w:tc>
          <w:tcPr>
            <w:tcW w:w="90" w:type="dxa"/>
          </w:tcPr>
          <w:p w14:paraId="5CBC942D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49" w:type="dxa"/>
          </w:tcPr>
          <w:p w14:paraId="498D72D1" w14:textId="7E9ABF90" w:rsidR="00F63D9F" w:rsidRDefault="00E420C8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  <w:r w:rsidRPr="00E420C8">
              <w:rPr>
                <w:rFonts w:ascii="Angsana New" w:hAnsi="Angsana New"/>
                <w:szCs w:val="22"/>
              </w:rPr>
              <w:t>0</w:t>
            </w:r>
            <w:r w:rsidR="00215823">
              <w:rPr>
                <w:rFonts w:ascii="Angsana New" w:hAnsi="Angsana New"/>
                <w:szCs w:val="22"/>
              </w:rPr>
              <w:t>.</w:t>
            </w:r>
            <w:r w:rsidRPr="00E420C8">
              <w:rPr>
                <w:rFonts w:ascii="Angsana New" w:hAnsi="Angsana New"/>
                <w:szCs w:val="22"/>
              </w:rPr>
              <w:t>00</w:t>
            </w:r>
            <w:r w:rsidR="00215823">
              <w:rPr>
                <w:rFonts w:ascii="Angsana New" w:hAnsi="Angsana New"/>
                <w:szCs w:val="22"/>
              </w:rPr>
              <w:t>%</w:t>
            </w:r>
          </w:p>
        </w:tc>
        <w:tc>
          <w:tcPr>
            <w:tcW w:w="90" w:type="dxa"/>
          </w:tcPr>
          <w:p w14:paraId="527A880D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2" w:type="dxa"/>
          </w:tcPr>
          <w:p w14:paraId="41C2498B" w14:textId="5AAC255B" w:rsidR="00F63D9F" w:rsidRDefault="00E420C8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  <w:r w:rsidRPr="00E420C8">
              <w:rPr>
                <w:rFonts w:ascii="Angsana New" w:hAnsi="Angsana New"/>
                <w:szCs w:val="22"/>
              </w:rPr>
              <w:t>0</w:t>
            </w:r>
            <w:r w:rsidR="00215823">
              <w:rPr>
                <w:rFonts w:ascii="Angsana New" w:hAnsi="Angsana New"/>
                <w:szCs w:val="22"/>
              </w:rPr>
              <w:t>.</w:t>
            </w:r>
            <w:r w:rsidRPr="00E420C8">
              <w:rPr>
                <w:rFonts w:ascii="Angsana New" w:hAnsi="Angsana New"/>
                <w:szCs w:val="22"/>
              </w:rPr>
              <w:t>00</w:t>
            </w:r>
            <w:r w:rsidR="00215823">
              <w:rPr>
                <w:rFonts w:ascii="Angsana New" w:hAnsi="Angsana New"/>
                <w:szCs w:val="22"/>
              </w:rPr>
              <w:t>%</w:t>
            </w:r>
          </w:p>
        </w:tc>
        <w:tc>
          <w:tcPr>
            <w:tcW w:w="82" w:type="dxa"/>
          </w:tcPr>
          <w:p w14:paraId="558C25C6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9" w:type="dxa"/>
          </w:tcPr>
          <w:p w14:paraId="7C91F352" w14:textId="3D4F3778" w:rsidR="00F63D9F" w:rsidRDefault="00E420C8" w:rsidP="00106DD7">
            <w:pPr>
              <w:ind w:right="14"/>
              <w:jc w:val="center"/>
              <w:rPr>
                <w:rFonts w:ascii="Angsana New" w:hAnsi="Angsana New"/>
                <w:cs/>
              </w:rPr>
            </w:pPr>
            <w:r w:rsidRPr="00E420C8">
              <w:rPr>
                <w:rFonts w:ascii="Angsana New" w:hAnsi="Angsana New"/>
              </w:rPr>
              <w:t>44</w:t>
            </w:r>
            <w:r w:rsidR="00215823">
              <w:rPr>
                <w:rFonts w:ascii="Angsana New" w:hAnsi="Angsana New"/>
              </w:rPr>
              <w:t>.</w:t>
            </w:r>
            <w:r w:rsidRPr="00E420C8">
              <w:rPr>
                <w:rFonts w:ascii="Angsana New" w:hAnsi="Angsana New"/>
              </w:rPr>
              <w:t>53</w:t>
            </w:r>
            <w:r w:rsidR="00215823">
              <w:rPr>
                <w:rFonts w:ascii="Angsana New" w:hAnsi="Angsana New"/>
              </w:rPr>
              <w:t>%</w:t>
            </w:r>
          </w:p>
        </w:tc>
        <w:tc>
          <w:tcPr>
            <w:tcW w:w="86" w:type="dxa"/>
          </w:tcPr>
          <w:p w14:paraId="06307B31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81" w:type="dxa"/>
          </w:tcPr>
          <w:p w14:paraId="0CF2B795" w14:textId="1756D4E9" w:rsidR="00F63D9F" w:rsidRDefault="00E420C8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  <w:r w:rsidRPr="00E420C8">
              <w:rPr>
                <w:rFonts w:ascii="Angsana New" w:hAnsi="Angsana New"/>
                <w:szCs w:val="22"/>
              </w:rPr>
              <w:t>100</w:t>
            </w:r>
            <w:r w:rsidR="00215823">
              <w:rPr>
                <w:rFonts w:ascii="Angsana New" w:hAnsi="Angsana New"/>
                <w:szCs w:val="22"/>
              </w:rPr>
              <w:t>.</w:t>
            </w:r>
            <w:r w:rsidRPr="00E420C8">
              <w:rPr>
                <w:rFonts w:ascii="Angsana New" w:hAnsi="Angsana New"/>
                <w:szCs w:val="22"/>
              </w:rPr>
              <w:t>00</w:t>
            </w:r>
            <w:r w:rsidR="00215823">
              <w:rPr>
                <w:rFonts w:ascii="Angsana New" w:hAnsi="Angsana New"/>
                <w:szCs w:val="22"/>
              </w:rPr>
              <w:t>%</w:t>
            </w:r>
          </w:p>
        </w:tc>
        <w:tc>
          <w:tcPr>
            <w:tcW w:w="90" w:type="dxa"/>
          </w:tcPr>
          <w:p w14:paraId="56798C1F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56" w:type="dxa"/>
          </w:tcPr>
          <w:p w14:paraId="1001558F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</w:tr>
      <w:tr w:rsidR="00C902D1" w14:paraId="247FCD15" w14:textId="77777777" w:rsidTr="00412A32">
        <w:trPr>
          <w:trHeight w:val="267"/>
          <w:tblHeader/>
        </w:trPr>
        <w:tc>
          <w:tcPr>
            <w:tcW w:w="2250" w:type="dxa"/>
          </w:tcPr>
          <w:p w14:paraId="0132AA62" w14:textId="77777777" w:rsidR="00F63D9F" w:rsidRDefault="00F63D9F" w:rsidP="00106DD7">
            <w:pPr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  <w:cs/>
              </w:rPr>
              <w:t>มูลค่ารวมตามบัญชีที่คาดว่าจะปฏิบัติ</w:t>
            </w:r>
          </w:p>
        </w:tc>
        <w:tc>
          <w:tcPr>
            <w:tcW w:w="900" w:type="dxa"/>
          </w:tcPr>
          <w:p w14:paraId="0FBF241B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6" w:type="dxa"/>
          </w:tcPr>
          <w:p w14:paraId="32D8E39F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4" w:type="dxa"/>
          </w:tcPr>
          <w:p w14:paraId="45A11880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" w:type="dxa"/>
          </w:tcPr>
          <w:p w14:paraId="5035BE81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49" w:type="dxa"/>
          </w:tcPr>
          <w:p w14:paraId="38DA2E7C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" w:type="dxa"/>
          </w:tcPr>
          <w:p w14:paraId="253619CC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2" w:type="dxa"/>
          </w:tcPr>
          <w:p w14:paraId="27887D47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2" w:type="dxa"/>
          </w:tcPr>
          <w:p w14:paraId="3A3AE249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9" w:type="dxa"/>
          </w:tcPr>
          <w:p w14:paraId="0007EE07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6" w:type="dxa"/>
          </w:tcPr>
          <w:p w14:paraId="4B433E69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81" w:type="dxa"/>
          </w:tcPr>
          <w:p w14:paraId="6DBE2101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" w:type="dxa"/>
          </w:tcPr>
          <w:p w14:paraId="32050931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56" w:type="dxa"/>
          </w:tcPr>
          <w:p w14:paraId="063E70F3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</w:tr>
      <w:tr w:rsidR="00C902D1" w14:paraId="525BB06A" w14:textId="77777777" w:rsidTr="00CF32C1">
        <w:trPr>
          <w:trHeight w:val="20"/>
          <w:tblHeader/>
        </w:trPr>
        <w:tc>
          <w:tcPr>
            <w:tcW w:w="2250" w:type="dxa"/>
          </w:tcPr>
          <w:p w14:paraId="55EB57F3" w14:textId="77777777" w:rsidR="00F63D9F" w:rsidRDefault="00F63D9F" w:rsidP="00106DD7">
            <w:pPr>
              <w:ind w:firstLine="144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  <w:cs/>
              </w:rPr>
              <w:t>ผิดสัญญา</w:t>
            </w:r>
          </w:p>
        </w:tc>
        <w:tc>
          <w:tcPr>
            <w:tcW w:w="900" w:type="dxa"/>
          </w:tcPr>
          <w:p w14:paraId="4099DD65" w14:textId="03BB1450" w:rsidR="00F63D9F" w:rsidRDefault="00E420C8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  <w:r w:rsidRPr="00E420C8">
              <w:rPr>
                <w:rFonts w:ascii="Angsana New" w:hAnsi="Angsana New"/>
                <w:szCs w:val="22"/>
              </w:rPr>
              <w:t>2</w:t>
            </w:r>
            <w:r w:rsidR="00215823">
              <w:rPr>
                <w:rFonts w:ascii="Angsana New" w:hAnsi="Angsana New"/>
                <w:szCs w:val="22"/>
              </w:rPr>
              <w:t>,</w:t>
            </w:r>
            <w:r w:rsidRPr="00E420C8">
              <w:rPr>
                <w:rFonts w:ascii="Angsana New" w:hAnsi="Angsana New"/>
                <w:szCs w:val="22"/>
              </w:rPr>
              <w:t>164</w:t>
            </w:r>
            <w:r w:rsidR="00215823">
              <w:rPr>
                <w:rFonts w:ascii="Angsana New" w:hAnsi="Angsana New"/>
                <w:szCs w:val="22"/>
              </w:rPr>
              <w:t>,</w:t>
            </w:r>
            <w:r w:rsidRPr="00E420C8">
              <w:rPr>
                <w:rFonts w:ascii="Angsana New" w:hAnsi="Angsana New"/>
                <w:szCs w:val="22"/>
              </w:rPr>
              <w:t>753</w:t>
            </w:r>
          </w:p>
        </w:tc>
        <w:tc>
          <w:tcPr>
            <w:tcW w:w="86" w:type="dxa"/>
          </w:tcPr>
          <w:p w14:paraId="69CF368B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4" w:type="dxa"/>
          </w:tcPr>
          <w:p w14:paraId="4D6C5DF1" w14:textId="10D17777" w:rsidR="00F63D9F" w:rsidRDefault="00E420C8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  <w:r w:rsidRPr="00E420C8">
              <w:rPr>
                <w:rFonts w:ascii="Angsana New" w:hAnsi="Angsana New"/>
                <w:szCs w:val="22"/>
              </w:rPr>
              <w:t>957</w:t>
            </w:r>
            <w:r w:rsidR="00215823">
              <w:rPr>
                <w:rFonts w:ascii="Angsana New" w:hAnsi="Angsana New"/>
                <w:szCs w:val="22"/>
              </w:rPr>
              <w:t>,</w:t>
            </w:r>
            <w:r w:rsidRPr="00E420C8">
              <w:rPr>
                <w:rFonts w:ascii="Angsana New" w:hAnsi="Angsana New"/>
                <w:szCs w:val="22"/>
              </w:rPr>
              <w:t>921</w:t>
            </w:r>
          </w:p>
        </w:tc>
        <w:tc>
          <w:tcPr>
            <w:tcW w:w="90" w:type="dxa"/>
          </w:tcPr>
          <w:p w14:paraId="515CD286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49" w:type="dxa"/>
          </w:tcPr>
          <w:p w14:paraId="71052EB3" w14:textId="20BDBD0C" w:rsidR="00F63D9F" w:rsidRDefault="00E420C8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  <w:r w:rsidRPr="00E420C8">
              <w:rPr>
                <w:rFonts w:ascii="Angsana New" w:hAnsi="Angsana New"/>
                <w:szCs w:val="22"/>
              </w:rPr>
              <w:t>2</w:t>
            </w:r>
            <w:r w:rsidR="00215823">
              <w:rPr>
                <w:rFonts w:ascii="Angsana New" w:hAnsi="Angsana New"/>
                <w:szCs w:val="22"/>
              </w:rPr>
              <w:t>,</w:t>
            </w:r>
            <w:r w:rsidRPr="00E420C8">
              <w:rPr>
                <w:rFonts w:ascii="Angsana New" w:hAnsi="Angsana New"/>
                <w:szCs w:val="22"/>
              </w:rPr>
              <w:t>966</w:t>
            </w:r>
          </w:p>
        </w:tc>
        <w:tc>
          <w:tcPr>
            <w:tcW w:w="90" w:type="dxa"/>
          </w:tcPr>
          <w:p w14:paraId="6EDD88ED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2" w:type="dxa"/>
          </w:tcPr>
          <w:p w14:paraId="43DAEEB3" w14:textId="507786B0" w:rsidR="00F63D9F" w:rsidRDefault="00E420C8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  <w:r w:rsidRPr="00E420C8">
              <w:rPr>
                <w:rFonts w:ascii="Angsana New" w:hAnsi="Angsana New"/>
                <w:szCs w:val="22"/>
              </w:rPr>
              <w:t>255</w:t>
            </w:r>
            <w:r w:rsidR="00215823">
              <w:rPr>
                <w:rFonts w:ascii="Angsana New" w:hAnsi="Angsana New"/>
                <w:szCs w:val="22"/>
              </w:rPr>
              <w:t>,</w:t>
            </w:r>
            <w:r w:rsidRPr="00E420C8">
              <w:rPr>
                <w:rFonts w:ascii="Angsana New" w:hAnsi="Angsana New"/>
                <w:szCs w:val="22"/>
              </w:rPr>
              <w:t>501</w:t>
            </w:r>
          </w:p>
        </w:tc>
        <w:tc>
          <w:tcPr>
            <w:tcW w:w="82" w:type="dxa"/>
          </w:tcPr>
          <w:p w14:paraId="41041395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9" w:type="dxa"/>
          </w:tcPr>
          <w:p w14:paraId="54700AB4" w14:textId="65E107FA" w:rsidR="00F63D9F" w:rsidRDefault="00E420C8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  <w:r w:rsidRPr="00E420C8">
              <w:rPr>
                <w:rFonts w:ascii="Angsana New" w:hAnsi="Angsana New"/>
                <w:szCs w:val="22"/>
              </w:rPr>
              <w:t>27</w:t>
            </w:r>
            <w:r w:rsidR="00215823">
              <w:rPr>
                <w:rFonts w:ascii="Angsana New" w:hAnsi="Angsana New"/>
                <w:szCs w:val="22"/>
              </w:rPr>
              <w:t>,</w:t>
            </w:r>
            <w:r w:rsidRPr="00E420C8">
              <w:rPr>
                <w:rFonts w:ascii="Angsana New" w:hAnsi="Angsana New"/>
                <w:szCs w:val="22"/>
              </w:rPr>
              <w:t>901</w:t>
            </w:r>
          </w:p>
        </w:tc>
        <w:tc>
          <w:tcPr>
            <w:tcW w:w="86" w:type="dxa"/>
          </w:tcPr>
          <w:p w14:paraId="6957717B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81" w:type="dxa"/>
          </w:tcPr>
          <w:p w14:paraId="5AA97092" w14:textId="57C9A86D" w:rsidR="00F63D9F" w:rsidRDefault="00215823" w:rsidP="00106DD7">
            <w:pPr>
              <w:tabs>
                <w:tab w:val="decimal" w:pos="230"/>
              </w:tabs>
              <w:ind w:left="-1152" w:right="14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  <w:cs/>
              </w:rPr>
              <w:t xml:space="preserve">-   </w:t>
            </w:r>
          </w:p>
        </w:tc>
        <w:tc>
          <w:tcPr>
            <w:tcW w:w="90" w:type="dxa"/>
          </w:tcPr>
          <w:p w14:paraId="315078AB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56" w:type="dxa"/>
          </w:tcPr>
          <w:p w14:paraId="7731F39C" w14:textId="50570F56" w:rsidR="00F63D9F" w:rsidRDefault="00E420C8" w:rsidP="00106DD7">
            <w:pPr>
              <w:tabs>
                <w:tab w:val="decimal" w:pos="657"/>
              </w:tabs>
              <w:ind w:left="-1152"/>
              <w:jc w:val="center"/>
              <w:rPr>
                <w:rFonts w:ascii="Angsana New" w:hAnsi="Angsana New"/>
                <w:szCs w:val="22"/>
                <w:cs/>
              </w:rPr>
            </w:pPr>
            <w:r w:rsidRPr="00E420C8">
              <w:rPr>
                <w:rFonts w:ascii="Angsana New" w:hAnsi="Angsana New"/>
                <w:szCs w:val="22"/>
              </w:rPr>
              <w:t>3</w:t>
            </w:r>
            <w:r w:rsidR="00215823">
              <w:rPr>
                <w:rFonts w:ascii="Angsana New" w:hAnsi="Angsana New"/>
                <w:szCs w:val="22"/>
              </w:rPr>
              <w:t>,</w:t>
            </w:r>
            <w:r w:rsidRPr="00E420C8">
              <w:rPr>
                <w:rFonts w:ascii="Angsana New" w:hAnsi="Angsana New"/>
                <w:szCs w:val="22"/>
              </w:rPr>
              <w:t>409</w:t>
            </w:r>
            <w:r w:rsidR="00215823">
              <w:rPr>
                <w:rFonts w:ascii="Angsana New" w:hAnsi="Angsana New"/>
                <w:szCs w:val="22"/>
              </w:rPr>
              <w:t>,</w:t>
            </w:r>
            <w:r w:rsidRPr="00E420C8">
              <w:rPr>
                <w:rFonts w:ascii="Angsana New" w:hAnsi="Angsana New"/>
                <w:szCs w:val="22"/>
              </w:rPr>
              <w:t>042</w:t>
            </w:r>
          </w:p>
        </w:tc>
      </w:tr>
      <w:tr w:rsidR="00C902D1" w14:paraId="35DDCAE7" w14:textId="77777777" w:rsidTr="00CF32C1">
        <w:trPr>
          <w:trHeight w:val="20"/>
          <w:tblHeader/>
        </w:trPr>
        <w:tc>
          <w:tcPr>
            <w:tcW w:w="2250" w:type="dxa"/>
          </w:tcPr>
          <w:p w14:paraId="228BBF61" w14:textId="77777777" w:rsidR="00F63D9F" w:rsidRDefault="00F63D9F" w:rsidP="00106DD7">
            <w:pPr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900" w:type="dxa"/>
          </w:tcPr>
          <w:p w14:paraId="6639C327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6" w:type="dxa"/>
          </w:tcPr>
          <w:p w14:paraId="5100A3FB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4" w:type="dxa"/>
          </w:tcPr>
          <w:p w14:paraId="209FB4D8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" w:type="dxa"/>
          </w:tcPr>
          <w:p w14:paraId="29E98216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49" w:type="dxa"/>
          </w:tcPr>
          <w:p w14:paraId="7E3041A2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" w:type="dxa"/>
          </w:tcPr>
          <w:p w14:paraId="1C52D42C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2" w:type="dxa"/>
          </w:tcPr>
          <w:p w14:paraId="30A25A40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2" w:type="dxa"/>
          </w:tcPr>
          <w:p w14:paraId="5F6D20EA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9" w:type="dxa"/>
          </w:tcPr>
          <w:p w14:paraId="78949EC6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6" w:type="dxa"/>
          </w:tcPr>
          <w:p w14:paraId="789C161A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81" w:type="dxa"/>
          </w:tcPr>
          <w:p w14:paraId="1708CD2C" w14:textId="77777777" w:rsidR="00F63D9F" w:rsidRDefault="00F63D9F" w:rsidP="00106DD7">
            <w:pPr>
              <w:tabs>
                <w:tab w:val="decimal" w:pos="680"/>
              </w:tabs>
              <w:ind w:left="-1152"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" w:type="dxa"/>
          </w:tcPr>
          <w:p w14:paraId="47B3CFD9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56" w:type="dxa"/>
          </w:tcPr>
          <w:p w14:paraId="5839A0E1" w14:textId="77777777" w:rsidR="00F63D9F" w:rsidRDefault="00F63D9F" w:rsidP="00106DD7">
            <w:pPr>
              <w:tabs>
                <w:tab w:val="decimal" w:pos="657"/>
              </w:tabs>
              <w:ind w:left="-1152"/>
              <w:jc w:val="center"/>
              <w:rPr>
                <w:rFonts w:ascii="Angsana New" w:hAnsi="Angsana New"/>
                <w:szCs w:val="22"/>
                <w:cs/>
              </w:rPr>
            </w:pPr>
          </w:p>
        </w:tc>
      </w:tr>
      <w:tr w:rsidR="00C902D1" w14:paraId="3B19BD51" w14:textId="77777777" w:rsidTr="00CF32C1">
        <w:trPr>
          <w:trHeight w:val="60"/>
          <w:tblHeader/>
        </w:trPr>
        <w:tc>
          <w:tcPr>
            <w:tcW w:w="2250" w:type="dxa"/>
          </w:tcPr>
          <w:p w14:paraId="18BDE0BA" w14:textId="77777777" w:rsidR="00F63D9F" w:rsidRDefault="00F63D9F" w:rsidP="00106DD7">
            <w:pPr>
              <w:ind w:firstLine="144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  <w:cs/>
              </w:rPr>
              <w:t>จะเกิดขึ้นตลอดอายุ</w:t>
            </w:r>
          </w:p>
        </w:tc>
        <w:tc>
          <w:tcPr>
            <w:tcW w:w="900" w:type="dxa"/>
          </w:tcPr>
          <w:p w14:paraId="47630D1F" w14:textId="5A6BD9D2" w:rsidR="00F63D9F" w:rsidRDefault="00215823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  <w:cs/>
              </w:rPr>
              <w:t>(</w:t>
            </w:r>
            <w:r w:rsidR="00E420C8" w:rsidRPr="00E420C8">
              <w:rPr>
                <w:rFonts w:ascii="Angsana New" w:hAnsi="Angsana New"/>
                <w:szCs w:val="22"/>
              </w:rPr>
              <w:t>2</w:t>
            </w:r>
            <w:r>
              <w:rPr>
                <w:rFonts w:ascii="Angsana New" w:hAnsi="Angsana New"/>
                <w:szCs w:val="22"/>
              </w:rPr>
              <w:t>,</w:t>
            </w:r>
            <w:r w:rsidR="00E420C8" w:rsidRPr="00E420C8">
              <w:rPr>
                <w:rFonts w:ascii="Angsana New" w:hAnsi="Angsana New"/>
                <w:szCs w:val="22"/>
              </w:rPr>
              <w:t>030</w:t>
            </w:r>
            <w:r>
              <w:rPr>
                <w:rFonts w:ascii="Angsana New" w:hAnsi="Angsana New"/>
                <w:szCs w:val="22"/>
                <w:cs/>
              </w:rPr>
              <w:t>)</w:t>
            </w:r>
          </w:p>
        </w:tc>
        <w:tc>
          <w:tcPr>
            <w:tcW w:w="86" w:type="dxa"/>
          </w:tcPr>
          <w:p w14:paraId="3DFB3807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4" w:type="dxa"/>
          </w:tcPr>
          <w:p w14:paraId="69A12F3F" w14:textId="53A8877C" w:rsidR="00F63D9F" w:rsidRDefault="00215823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  <w:cs/>
              </w:rPr>
              <w:t>(</w:t>
            </w:r>
            <w:r w:rsidR="00E420C8" w:rsidRPr="00E420C8">
              <w:rPr>
                <w:rFonts w:ascii="Angsana New" w:hAnsi="Angsana New"/>
                <w:szCs w:val="22"/>
              </w:rPr>
              <w:t>829</w:t>
            </w:r>
            <w:r>
              <w:rPr>
                <w:rFonts w:ascii="Angsana New" w:hAnsi="Angsana New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679E6165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49" w:type="dxa"/>
          </w:tcPr>
          <w:p w14:paraId="420B53E8" w14:textId="60EF255B" w:rsidR="00F63D9F" w:rsidRDefault="00215823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  <w:cs/>
              </w:rPr>
              <w:t xml:space="preserve">-   </w:t>
            </w:r>
          </w:p>
        </w:tc>
        <w:tc>
          <w:tcPr>
            <w:tcW w:w="90" w:type="dxa"/>
          </w:tcPr>
          <w:p w14:paraId="479EBA8E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2" w:type="dxa"/>
          </w:tcPr>
          <w:p w14:paraId="2F67BA2B" w14:textId="4FC3A835" w:rsidR="00F63D9F" w:rsidRDefault="00215823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  <w:cs/>
              </w:rPr>
              <w:t xml:space="preserve">-   </w:t>
            </w:r>
          </w:p>
        </w:tc>
        <w:tc>
          <w:tcPr>
            <w:tcW w:w="82" w:type="dxa"/>
          </w:tcPr>
          <w:p w14:paraId="395DE2A2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9" w:type="dxa"/>
          </w:tcPr>
          <w:p w14:paraId="61CC209D" w14:textId="330233CF" w:rsidR="00F63D9F" w:rsidRDefault="00215823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  <w:cs/>
              </w:rPr>
              <w:t>(</w:t>
            </w:r>
            <w:r w:rsidR="00E420C8" w:rsidRPr="00E420C8">
              <w:rPr>
                <w:rFonts w:ascii="Angsana New" w:hAnsi="Angsana New"/>
                <w:szCs w:val="22"/>
              </w:rPr>
              <w:t>12</w:t>
            </w:r>
            <w:r>
              <w:rPr>
                <w:rFonts w:ascii="Angsana New" w:hAnsi="Angsana New"/>
                <w:szCs w:val="22"/>
              </w:rPr>
              <w:t>,</w:t>
            </w:r>
            <w:r w:rsidR="00E420C8" w:rsidRPr="00E420C8">
              <w:rPr>
                <w:rFonts w:ascii="Angsana New" w:hAnsi="Angsana New"/>
                <w:szCs w:val="22"/>
              </w:rPr>
              <w:t>425</w:t>
            </w:r>
            <w:r>
              <w:rPr>
                <w:rFonts w:ascii="Angsana New" w:hAnsi="Angsana New"/>
                <w:szCs w:val="22"/>
                <w:cs/>
              </w:rPr>
              <w:t>)</w:t>
            </w:r>
          </w:p>
        </w:tc>
        <w:tc>
          <w:tcPr>
            <w:tcW w:w="86" w:type="dxa"/>
          </w:tcPr>
          <w:p w14:paraId="6F0C16FA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81" w:type="dxa"/>
          </w:tcPr>
          <w:p w14:paraId="3DDA5CE5" w14:textId="312ADBE3" w:rsidR="00F63D9F" w:rsidRDefault="00215823" w:rsidP="00106DD7">
            <w:pPr>
              <w:tabs>
                <w:tab w:val="decimal" w:pos="230"/>
              </w:tabs>
              <w:ind w:left="-1152" w:right="14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  <w:cs/>
              </w:rPr>
              <w:t xml:space="preserve">-   </w:t>
            </w:r>
          </w:p>
        </w:tc>
        <w:tc>
          <w:tcPr>
            <w:tcW w:w="90" w:type="dxa"/>
          </w:tcPr>
          <w:p w14:paraId="7D2AA291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67AB8BA9" w14:textId="68F4E1AD" w:rsidR="00F63D9F" w:rsidRDefault="00215823" w:rsidP="00106DD7">
            <w:pPr>
              <w:tabs>
                <w:tab w:val="decimal" w:pos="657"/>
              </w:tabs>
              <w:ind w:left="-1152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  <w:cs/>
              </w:rPr>
              <w:t>(</w:t>
            </w:r>
            <w:r w:rsidR="00E420C8" w:rsidRPr="00E420C8">
              <w:rPr>
                <w:rFonts w:ascii="Angsana New" w:hAnsi="Angsana New"/>
                <w:szCs w:val="22"/>
              </w:rPr>
              <w:t>15</w:t>
            </w:r>
            <w:r>
              <w:rPr>
                <w:rFonts w:ascii="Angsana New" w:hAnsi="Angsana New"/>
                <w:szCs w:val="22"/>
              </w:rPr>
              <w:t>,</w:t>
            </w:r>
            <w:r w:rsidR="00E420C8" w:rsidRPr="00E420C8">
              <w:rPr>
                <w:rFonts w:ascii="Angsana New" w:hAnsi="Angsana New"/>
                <w:szCs w:val="22"/>
              </w:rPr>
              <w:t>284</w:t>
            </w:r>
            <w:r>
              <w:rPr>
                <w:rFonts w:ascii="Angsana New" w:hAnsi="Angsana New"/>
                <w:szCs w:val="22"/>
                <w:cs/>
              </w:rPr>
              <w:t>)</w:t>
            </w:r>
          </w:p>
        </w:tc>
      </w:tr>
      <w:tr w:rsidR="00F63D9F" w14:paraId="314125A5" w14:textId="77777777" w:rsidTr="00CF32C1">
        <w:trPr>
          <w:trHeight w:val="20"/>
          <w:tblHeader/>
        </w:trPr>
        <w:tc>
          <w:tcPr>
            <w:tcW w:w="2250" w:type="dxa"/>
          </w:tcPr>
          <w:p w14:paraId="6580ADFB" w14:textId="77777777" w:rsidR="00F63D9F" w:rsidRDefault="00F63D9F" w:rsidP="00106DD7">
            <w:pPr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0" w:type="dxa"/>
          </w:tcPr>
          <w:p w14:paraId="149F630F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6" w:type="dxa"/>
          </w:tcPr>
          <w:p w14:paraId="41A7E701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4" w:type="dxa"/>
          </w:tcPr>
          <w:p w14:paraId="6155DFD0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" w:type="dxa"/>
          </w:tcPr>
          <w:p w14:paraId="36780F39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49" w:type="dxa"/>
          </w:tcPr>
          <w:p w14:paraId="36ECBD52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" w:type="dxa"/>
          </w:tcPr>
          <w:p w14:paraId="3327D4CC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2" w:type="dxa"/>
          </w:tcPr>
          <w:p w14:paraId="1A1B6011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2" w:type="dxa"/>
          </w:tcPr>
          <w:p w14:paraId="27412A5E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9" w:type="dxa"/>
          </w:tcPr>
          <w:p w14:paraId="0A0328DA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6" w:type="dxa"/>
          </w:tcPr>
          <w:p w14:paraId="3642D85C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81" w:type="dxa"/>
          </w:tcPr>
          <w:p w14:paraId="3D731EDC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" w:type="dxa"/>
          </w:tcPr>
          <w:p w14:paraId="0473A4CF" w14:textId="77777777" w:rsidR="00F63D9F" w:rsidRDefault="00F63D9F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6386463B" w14:textId="7726A5E3" w:rsidR="00F63D9F" w:rsidRDefault="00E420C8" w:rsidP="00106DD7">
            <w:pPr>
              <w:tabs>
                <w:tab w:val="decimal" w:pos="657"/>
              </w:tabs>
              <w:ind w:left="-1152"/>
              <w:jc w:val="right"/>
              <w:rPr>
                <w:rFonts w:ascii="Angsana New" w:hAnsi="Angsana New"/>
                <w:szCs w:val="22"/>
                <w:cs/>
              </w:rPr>
            </w:pPr>
            <w:r w:rsidRPr="00E420C8">
              <w:rPr>
                <w:rFonts w:ascii="Angsana New" w:hAnsi="Angsana New"/>
                <w:szCs w:val="22"/>
              </w:rPr>
              <w:t>3</w:t>
            </w:r>
            <w:r w:rsidR="00215823">
              <w:rPr>
                <w:rFonts w:ascii="Angsana New" w:hAnsi="Angsana New"/>
                <w:szCs w:val="22"/>
              </w:rPr>
              <w:t>,</w:t>
            </w:r>
            <w:r w:rsidRPr="00E420C8">
              <w:rPr>
                <w:rFonts w:ascii="Angsana New" w:hAnsi="Angsana New"/>
                <w:szCs w:val="22"/>
              </w:rPr>
              <w:t>393</w:t>
            </w:r>
            <w:r w:rsidR="00215823">
              <w:rPr>
                <w:rFonts w:ascii="Angsana New" w:hAnsi="Angsana New"/>
                <w:szCs w:val="22"/>
              </w:rPr>
              <w:t>,</w:t>
            </w:r>
            <w:r w:rsidRPr="00E420C8">
              <w:rPr>
                <w:rFonts w:ascii="Angsana New" w:hAnsi="Angsana New"/>
                <w:szCs w:val="22"/>
              </w:rPr>
              <w:t>758</w:t>
            </w:r>
          </w:p>
        </w:tc>
      </w:tr>
    </w:tbl>
    <w:p w14:paraId="2A1AF946" w14:textId="77777777" w:rsidR="00F63D9F" w:rsidRDefault="00F63D9F" w:rsidP="00106DD7">
      <w:pPr>
        <w:rPr>
          <w:rFonts w:ascii="Angsana New" w:hAnsi="Angsana New"/>
        </w:rPr>
      </w:pPr>
    </w:p>
    <w:tbl>
      <w:tblPr>
        <w:tblW w:w="868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900"/>
        <w:gridCol w:w="86"/>
        <w:gridCol w:w="814"/>
        <w:gridCol w:w="90"/>
        <w:gridCol w:w="849"/>
        <w:gridCol w:w="90"/>
        <w:gridCol w:w="902"/>
        <w:gridCol w:w="82"/>
        <w:gridCol w:w="909"/>
        <w:gridCol w:w="86"/>
        <w:gridCol w:w="781"/>
        <w:gridCol w:w="90"/>
        <w:gridCol w:w="756"/>
      </w:tblGrid>
      <w:tr w:rsidR="00C902D1" w14:paraId="6575F672" w14:textId="77777777" w:rsidTr="00F45126">
        <w:trPr>
          <w:trHeight w:val="20"/>
          <w:tblHeader/>
        </w:trPr>
        <w:tc>
          <w:tcPr>
            <w:tcW w:w="2250" w:type="dxa"/>
          </w:tcPr>
          <w:p w14:paraId="6C9B79FE" w14:textId="2C25A9B7" w:rsidR="00435E4A" w:rsidRDefault="001C0F99" w:rsidP="00106DD7">
            <w:pPr>
              <w:ind w:right="1"/>
              <w:rPr>
                <w:rFonts w:ascii="Angsana New" w:hAnsi="Angsana New"/>
                <w:b/>
                <w:bCs/>
                <w:szCs w:val="2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6435" w:type="dxa"/>
            <w:gridSpan w:val="13"/>
          </w:tcPr>
          <w:p w14:paraId="23A3FEE2" w14:textId="77777777" w:rsidR="00CA0CE9" w:rsidRDefault="00CA0CE9" w:rsidP="00106DD7">
            <w:pPr>
              <w:ind w:right="1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b/>
                <w:bCs/>
                <w:szCs w:val="22"/>
              </w:rPr>
              <w:t>-</w:t>
            </w:r>
            <w:r>
              <w:rPr>
                <w:rFonts w:ascii="Angsana New" w:hAnsi="Angsana New"/>
                <w:b/>
                <w:bCs/>
                <w:szCs w:val="22"/>
                <w:cs/>
              </w:rPr>
              <w:t xml:space="preserve"> จำนวนวันที่เกินกำหนดชำระ</w:t>
            </w:r>
          </w:p>
        </w:tc>
      </w:tr>
      <w:tr w:rsidR="00C902D1" w14:paraId="78A7DD95" w14:textId="77777777" w:rsidTr="00F45126">
        <w:trPr>
          <w:trHeight w:val="20"/>
          <w:tblHeader/>
        </w:trPr>
        <w:tc>
          <w:tcPr>
            <w:tcW w:w="2250" w:type="dxa"/>
          </w:tcPr>
          <w:p w14:paraId="797C6527" w14:textId="05C49ABB" w:rsidR="00CA0CE9" w:rsidRDefault="00CA0CE9" w:rsidP="00106DD7">
            <w:pPr>
              <w:ind w:right="1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 xml:space="preserve">ณ วันที่ </w:t>
            </w:r>
            <w:r w:rsidR="00E420C8" w:rsidRPr="00E420C8">
              <w:rPr>
                <w:rFonts w:ascii="Angsana New" w:hAnsi="Angsana New"/>
                <w:b/>
                <w:bCs/>
                <w:szCs w:val="22"/>
              </w:rPr>
              <w:t>31</w:t>
            </w:r>
            <w:r>
              <w:rPr>
                <w:rFonts w:ascii="Angsana New" w:hAnsi="Angsana New"/>
                <w:b/>
                <w:bCs/>
                <w:szCs w:val="22"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2"/>
                <w:cs/>
              </w:rPr>
              <w:t xml:space="preserve">ธันวาคม </w:t>
            </w:r>
            <w:r w:rsidR="00E420C8" w:rsidRPr="00E420C8">
              <w:rPr>
                <w:rFonts w:ascii="Angsana New" w:hAnsi="Angsana New"/>
                <w:b/>
                <w:bCs/>
                <w:szCs w:val="22"/>
              </w:rPr>
              <w:t>2567</w:t>
            </w:r>
          </w:p>
        </w:tc>
        <w:tc>
          <w:tcPr>
            <w:tcW w:w="900" w:type="dxa"/>
          </w:tcPr>
          <w:p w14:paraId="34417F08" w14:textId="77777777" w:rsidR="00CA0CE9" w:rsidRDefault="00CA0CE9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ไม่เกินกำหนดชำระ</w:t>
            </w:r>
          </w:p>
        </w:tc>
        <w:tc>
          <w:tcPr>
            <w:tcW w:w="86" w:type="dxa"/>
          </w:tcPr>
          <w:p w14:paraId="4FB3251B" w14:textId="77777777" w:rsidR="00CA0CE9" w:rsidRDefault="00CA0CE9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4" w:type="dxa"/>
          </w:tcPr>
          <w:p w14:paraId="26A3566D" w14:textId="48A40BD9" w:rsidR="00CA0CE9" w:rsidRDefault="00CA0CE9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</w:rPr>
              <w:t xml:space="preserve">&lt; </w:t>
            </w:r>
            <w:r w:rsidR="00E420C8" w:rsidRPr="00E420C8">
              <w:rPr>
                <w:rFonts w:ascii="Angsana New" w:hAnsi="Angsana New"/>
                <w:b/>
                <w:bCs/>
                <w:szCs w:val="22"/>
              </w:rPr>
              <w:t>30</w:t>
            </w:r>
            <w:r>
              <w:rPr>
                <w:rFonts w:ascii="Angsana New" w:hAnsi="Angsana New"/>
                <w:b/>
                <w:bCs/>
                <w:szCs w:val="22"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2"/>
                <w:cs/>
              </w:rPr>
              <w:t>วัน</w:t>
            </w:r>
          </w:p>
        </w:tc>
        <w:tc>
          <w:tcPr>
            <w:tcW w:w="90" w:type="dxa"/>
          </w:tcPr>
          <w:p w14:paraId="6337505D" w14:textId="77777777" w:rsidR="00CA0CE9" w:rsidRDefault="00CA0CE9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49" w:type="dxa"/>
          </w:tcPr>
          <w:p w14:paraId="5C12E589" w14:textId="26462F82" w:rsidR="00CA0CE9" w:rsidRDefault="00E420C8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E420C8">
              <w:rPr>
                <w:rFonts w:ascii="Angsana New" w:hAnsi="Angsana New"/>
                <w:b/>
                <w:bCs/>
                <w:szCs w:val="22"/>
              </w:rPr>
              <w:t>31</w:t>
            </w:r>
            <w:r w:rsidR="00CA0CE9">
              <w:rPr>
                <w:rFonts w:ascii="Angsana New" w:hAnsi="Angsana New"/>
                <w:b/>
                <w:bCs/>
                <w:szCs w:val="22"/>
              </w:rPr>
              <w:t xml:space="preserve"> - </w:t>
            </w:r>
            <w:r w:rsidRPr="00E420C8">
              <w:rPr>
                <w:rFonts w:ascii="Angsana New" w:hAnsi="Angsana New"/>
                <w:b/>
                <w:bCs/>
                <w:szCs w:val="22"/>
              </w:rPr>
              <w:t>90</w:t>
            </w:r>
            <w:r w:rsidR="00CA0CE9">
              <w:rPr>
                <w:rFonts w:ascii="Angsana New" w:hAnsi="Angsana New"/>
                <w:b/>
                <w:bCs/>
                <w:szCs w:val="22"/>
              </w:rPr>
              <w:t xml:space="preserve"> </w:t>
            </w:r>
            <w:r w:rsidR="00CA0CE9">
              <w:rPr>
                <w:rFonts w:ascii="Angsana New" w:hAnsi="Angsana New"/>
                <w:b/>
                <w:bCs/>
                <w:szCs w:val="22"/>
                <w:cs/>
              </w:rPr>
              <w:t>วัน</w:t>
            </w:r>
          </w:p>
        </w:tc>
        <w:tc>
          <w:tcPr>
            <w:tcW w:w="90" w:type="dxa"/>
          </w:tcPr>
          <w:p w14:paraId="5BFCAC3C" w14:textId="77777777" w:rsidR="00CA0CE9" w:rsidRDefault="00CA0CE9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2" w:type="dxa"/>
          </w:tcPr>
          <w:p w14:paraId="0768501E" w14:textId="2DA52F1B" w:rsidR="00CA0CE9" w:rsidRDefault="00E420C8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E420C8">
              <w:rPr>
                <w:rFonts w:ascii="Angsana New" w:hAnsi="Angsana New"/>
                <w:b/>
                <w:bCs/>
                <w:szCs w:val="22"/>
              </w:rPr>
              <w:t>91</w:t>
            </w:r>
            <w:r w:rsidR="00CA0CE9">
              <w:rPr>
                <w:rFonts w:ascii="Angsana New" w:hAnsi="Angsana New"/>
                <w:b/>
                <w:bCs/>
                <w:szCs w:val="22"/>
              </w:rPr>
              <w:t xml:space="preserve"> - </w:t>
            </w:r>
            <w:r w:rsidRPr="00E420C8">
              <w:rPr>
                <w:rFonts w:ascii="Angsana New" w:hAnsi="Angsana New"/>
                <w:b/>
                <w:bCs/>
                <w:szCs w:val="22"/>
              </w:rPr>
              <w:t>180</w:t>
            </w:r>
            <w:r w:rsidR="00CA0CE9">
              <w:rPr>
                <w:rFonts w:ascii="Angsana New" w:hAnsi="Angsana New"/>
                <w:b/>
                <w:bCs/>
                <w:szCs w:val="22"/>
              </w:rPr>
              <w:t xml:space="preserve"> </w:t>
            </w:r>
            <w:r w:rsidR="00CA0CE9">
              <w:rPr>
                <w:rFonts w:ascii="Angsana New" w:hAnsi="Angsana New"/>
                <w:b/>
                <w:bCs/>
                <w:szCs w:val="22"/>
                <w:cs/>
              </w:rPr>
              <w:t>วัน</w:t>
            </w:r>
          </w:p>
        </w:tc>
        <w:tc>
          <w:tcPr>
            <w:tcW w:w="82" w:type="dxa"/>
          </w:tcPr>
          <w:p w14:paraId="47D64BF7" w14:textId="77777777" w:rsidR="00CA0CE9" w:rsidRDefault="00CA0CE9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9" w:type="dxa"/>
          </w:tcPr>
          <w:p w14:paraId="032D1DFF" w14:textId="58A53008" w:rsidR="00CA0CE9" w:rsidRDefault="00E420C8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E420C8">
              <w:rPr>
                <w:rFonts w:ascii="Angsana New" w:hAnsi="Angsana New"/>
                <w:b/>
                <w:bCs/>
                <w:szCs w:val="22"/>
              </w:rPr>
              <w:t>181</w:t>
            </w:r>
            <w:r w:rsidR="00CA0CE9">
              <w:rPr>
                <w:rFonts w:ascii="Angsana New" w:hAnsi="Angsana New"/>
                <w:b/>
                <w:bCs/>
                <w:szCs w:val="22"/>
              </w:rPr>
              <w:t xml:space="preserve"> - </w:t>
            </w:r>
            <w:r w:rsidRPr="00E420C8">
              <w:rPr>
                <w:rFonts w:ascii="Angsana New" w:hAnsi="Angsana New"/>
                <w:b/>
                <w:bCs/>
                <w:szCs w:val="22"/>
              </w:rPr>
              <w:t>365</w:t>
            </w:r>
            <w:r w:rsidR="00CA0CE9">
              <w:rPr>
                <w:rFonts w:ascii="Angsana New" w:hAnsi="Angsana New"/>
                <w:b/>
                <w:bCs/>
                <w:szCs w:val="22"/>
              </w:rPr>
              <w:t xml:space="preserve"> </w:t>
            </w:r>
            <w:r w:rsidR="00CA0CE9">
              <w:rPr>
                <w:rFonts w:ascii="Angsana New" w:hAnsi="Angsana New"/>
                <w:b/>
                <w:bCs/>
                <w:szCs w:val="22"/>
                <w:cs/>
              </w:rPr>
              <w:t>วัน</w:t>
            </w:r>
          </w:p>
        </w:tc>
        <w:tc>
          <w:tcPr>
            <w:tcW w:w="86" w:type="dxa"/>
          </w:tcPr>
          <w:p w14:paraId="74E47C40" w14:textId="77777777" w:rsidR="00CA0CE9" w:rsidRDefault="00CA0CE9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81" w:type="dxa"/>
          </w:tcPr>
          <w:p w14:paraId="7C7FA16E" w14:textId="5C2488D9" w:rsidR="00CA0CE9" w:rsidRDefault="00CA0CE9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</w:rPr>
              <w:t xml:space="preserve">&gt; </w:t>
            </w:r>
            <w:r w:rsidR="00E420C8" w:rsidRPr="00E420C8">
              <w:rPr>
                <w:rFonts w:ascii="Angsana New" w:hAnsi="Angsana New"/>
                <w:b/>
                <w:bCs/>
                <w:szCs w:val="22"/>
              </w:rPr>
              <w:t>365</w:t>
            </w:r>
            <w:r>
              <w:rPr>
                <w:rFonts w:ascii="Angsana New" w:hAnsi="Angsana New"/>
                <w:b/>
                <w:bCs/>
                <w:szCs w:val="22"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2"/>
                <w:cs/>
              </w:rPr>
              <w:t>วัน</w:t>
            </w:r>
          </w:p>
        </w:tc>
        <w:tc>
          <w:tcPr>
            <w:tcW w:w="90" w:type="dxa"/>
          </w:tcPr>
          <w:p w14:paraId="4760E562" w14:textId="77777777" w:rsidR="00CA0CE9" w:rsidRDefault="00CA0CE9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56" w:type="dxa"/>
          </w:tcPr>
          <w:p w14:paraId="6B4CB425" w14:textId="77777777" w:rsidR="00CA0CE9" w:rsidRDefault="00CA0CE9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รวม</w:t>
            </w:r>
          </w:p>
        </w:tc>
      </w:tr>
      <w:tr w:rsidR="00C902D1" w14:paraId="2D11B5C1" w14:textId="77777777" w:rsidTr="00F45126">
        <w:trPr>
          <w:trHeight w:val="20"/>
          <w:tblHeader/>
        </w:trPr>
        <w:tc>
          <w:tcPr>
            <w:tcW w:w="2250" w:type="dxa"/>
          </w:tcPr>
          <w:p w14:paraId="5AEC9DEE" w14:textId="77777777" w:rsidR="00CA0CE9" w:rsidRDefault="00CA0CE9" w:rsidP="00106DD7">
            <w:pPr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0" w:type="dxa"/>
          </w:tcPr>
          <w:p w14:paraId="42739697" w14:textId="77777777" w:rsidR="00CA0CE9" w:rsidRDefault="00CA0CE9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86" w:type="dxa"/>
          </w:tcPr>
          <w:p w14:paraId="6765049B" w14:textId="77777777" w:rsidR="00CA0CE9" w:rsidRDefault="00CA0CE9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4" w:type="dxa"/>
          </w:tcPr>
          <w:p w14:paraId="296EA1C6" w14:textId="77777777" w:rsidR="00CA0CE9" w:rsidRDefault="00CA0CE9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90" w:type="dxa"/>
          </w:tcPr>
          <w:p w14:paraId="1440FF40" w14:textId="77777777" w:rsidR="00CA0CE9" w:rsidRDefault="00CA0CE9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49" w:type="dxa"/>
          </w:tcPr>
          <w:p w14:paraId="1C8CF752" w14:textId="77777777" w:rsidR="00CA0CE9" w:rsidRDefault="00CA0CE9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90" w:type="dxa"/>
          </w:tcPr>
          <w:p w14:paraId="66F8B9B0" w14:textId="77777777" w:rsidR="00CA0CE9" w:rsidRDefault="00CA0CE9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2" w:type="dxa"/>
          </w:tcPr>
          <w:p w14:paraId="6EF877EA" w14:textId="77777777" w:rsidR="00CA0CE9" w:rsidRDefault="00CA0CE9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82" w:type="dxa"/>
          </w:tcPr>
          <w:p w14:paraId="4D1D4A30" w14:textId="77777777" w:rsidR="00CA0CE9" w:rsidRDefault="00CA0CE9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9" w:type="dxa"/>
          </w:tcPr>
          <w:p w14:paraId="77B3E8C7" w14:textId="77777777" w:rsidR="00CA0CE9" w:rsidRDefault="00CA0CE9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86" w:type="dxa"/>
          </w:tcPr>
          <w:p w14:paraId="4BF61639" w14:textId="77777777" w:rsidR="00CA0CE9" w:rsidRDefault="00CA0CE9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81" w:type="dxa"/>
          </w:tcPr>
          <w:p w14:paraId="3ABF7355" w14:textId="77777777" w:rsidR="00CA0CE9" w:rsidRDefault="00CA0CE9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90" w:type="dxa"/>
          </w:tcPr>
          <w:p w14:paraId="5DB84990" w14:textId="77777777" w:rsidR="00CA0CE9" w:rsidRDefault="00CA0CE9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56" w:type="dxa"/>
          </w:tcPr>
          <w:p w14:paraId="01EAF04F" w14:textId="77777777" w:rsidR="00CA0CE9" w:rsidRDefault="00CA0CE9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บาท</w:t>
            </w:r>
          </w:p>
        </w:tc>
      </w:tr>
      <w:tr w:rsidR="00C902D1" w14:paraId="3124E167" w14:textId="77777777" w:rsidTr="00F45126">
        <w:trPr>
          <w:trHeight w:val="20"/>
          <w:tblHeader/>
        </w:trPr>
        <w:tc>
          <w:tcPr>
            <w:tcW w:w="2250" w:type="dxa"/>
          </w:tcPr>
          <w:p w14:paraId="1B7689A8" w14:textId="77777777" w:rsidR="006E712C" w:rsidRDefault="006E712C" w:rsidP="00106DD7">
            <w:pPr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0" w:type="dxa"/>
          </w:tcPr>
          <w:p w14:paraId="2D8BA2A9" w14:textId="77777777" w:rsidR="006E712C" w:rsidRDefault="006E712C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86" w:type="dxa"/>
          </w:tcPr>
          <w:p w14:paraId="60EC02D0" w14:textId="77777777" w:rsidR="006E712C" w:rsidRDefault="006E712C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4" w:type="dxa"/>
          </w:tcPr>
          <w:p w14:paraId="5934C219" w14:textId="77777777" w:rsidR="006E712C" w:rsidRDefault="006E712C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90" w:type="dxa"/>
          </w:tcPr>
          <w:p w14:paraId="58071F6F" w14:textId="77777777" w:rsidR="006E712C" w:rsidRDefault="006E712C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49" w:type="dxa"/>
          </w:tcPr>
          <w:p w14:paraId="244DC3D0" w14:textId="77777777" w:rsidR="006E712C" w:rsidRDefault="006E712C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90" w:type="dxa"/>
          </w:tcPr>
          <w:p w14:paraId="565DB7E9" w14:textId="77777777" w:rsidR="006E712C" w:rsidRDefault="006E712C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2" w:type="dxa"/>
          </w:tcPr>
          <w:p w14:paraId="64654C12" w14:textId="77777777" w:rsidR="006E712C" w:rsidRDefault="006E712C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82" w:type="dxa"/>
          </w:tcPr>
          <w:p w14:paraId="1D2433FF" w14:textId="77777777" w:rsidR="006E712C" w:rsidRDefault="006E712C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9" w:type="dxa"/>
          </w:tcPr>
          <w:p w14:paraId="10EB6EDE" w14:textId="77777777" w:rsidR="006E712C" w:rsidRDefault="006E712C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86" w:type="dxa"/>
          </w:tcPr>
          <w:p w14:paraId="3308FB16" w14:textId="77777777" w:rsidR="006E712C" w:rsidRDefault="006E712C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81" w:type="dxa"/>
          </w:tcPr>
          <w:p w14:paraId="7A955CEC" w14:textId="77777777" w:rsidR="006E712C" w:rsidRDefault="006E712C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90" w:type="dxa"/>
          </w:tcPr>
          <w:p w14:paraId="4F1AB315" w14:textId="77777777" w:rsidR="006E712C" w:rsidRDefault="006E712C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56" w:type="dxa"/>
          </w:tcPr>
          <w:p w14:paraId="4E551574" w14:textId="77777777" w:rsidR="006E712C" w:rsidRDefault="006E712C" w:rsidP="00106DD7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</w:tr>
      <w:tr w:rsidR="00C902D1" w14:paraId="0A4C792C" w14:textId="77777777" w:rsidTr="00F45126">
        <w:trPr>
          <w:trHeight w:val="20"/>
          <w:tblHeader/>
        </w:trPr>
        <w:tc>
          <w:tcPr>
            <w:tcW w:w="2250" w:type="dxa"/>
          </w:tcPr>
          <w:p w14:paraId="6EE7F339" w14:textId="77777777" w:rsidR="006E712C" w:rsidRDefault="006E712C" w:rsidP="00106DD7">
            <w:pPr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  <w:cs/>
              </w:rPr>
              <w:t>อัตราผลขาดทุนด้านเครดิตที่คาดว่า</w:t>
            </w:r>
          </w:p>
        </w:tc>
        <w:tc>
          <w:tcPr>
            <w:tcW w:w="900" w:type="dxa"/>
          </w:tcPr>
          <w:p w14:paraId="536AC47F" w14:textId="77777777" w:rsidR="006E712C" w:rsidRDefault="006E712C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6" w:type="dxa"/>
          </w:tcPr>
          <w:p w14:paraId="42012077" w14:textId="77777777" w:rsidR="006E712C" w:rsidRDefault="006E712C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4" w:type="dxa"/>
          </w:tcPr>
          <w:p w14:paraId="40475763" w14:textId="77777777" w:rsidR="006E712C" w:rsidRDefault="006E712C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" w:type="dxa"/>
          </w:tcPr>
          <w:p w14:paraId="0BF048DC" w14:textId="77777777" w:rsidR="006E712C" w:rsidRDefault="006E712C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49" w:type="dxa"/>
          </w:tcPr>
          <w:p w14:paraId="1C27D5DF" w14:textId="77777777" w:rsidR="006E712C" w:rsidRDefault="006E712C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" w:type="dxa"/>
          </w:tcPr>
          <w:p w14:paraId="3F449D76" w14:textId="77777777" w:rsidR="006E712C" w:rsidRDefault="006E712C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2" w:type="dxa"/>
          </w:tcPr>
          <w:p w14:paraId="46597C5A" w14:textId="77777777" w:rsidR="006E712C" w:rsidRDefault="006E712C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2" w:type="dxa"/>
          </w:tcPr>
          <w:p w14:paraId="72046348" w14:textId="77777777" w:rsidR="006E712C" w:rsidRDefault="006E712C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9" w:type="dxa"/>
          </w:tcPr>
          <w:p w14:paraId="2D61B226" w14:textId="77777777" w:rsidR="006E712C" w:rsidRDefault="006E712C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6" w:type="dxa"/>
          </w:tcPr>
          <w:p w14:paraId="17FC325A" w14:textId="77777777" w:rsidR="006E712C" w:rsidRDefault="006E712C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81" w:type="dxa"/>
          </w:tcPr>
          <w:p w14:paraId="4124524E" w14:textId="77777777" w:rsidR="006E712C" w:rsidRDefault="006E712C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" w:type="dxa"/>
          </w:tcPr>
          <w:p w14:paraId="2976493D" w14:textId="77777777" w:rsidR="006E712C" w:rsidRDefault="006E712C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56" w:type="dxa"/>
          </w:tcPr>
          <w:p w14:paraId="39E466E7" w14:textId="77777777" w:rsidR="006E712C" w:rsidRDefault="006E712C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</w:tr>
      <w:tr w:rsidR="00C902D1" w14:paraId="435165DC" w14:textId="77777777" w:rsidTr="00F45126">
        <w:trPr>
          <w:trHeight w:val="20"/>
          <w:tblHeader/>
        </w:trPr>
        <w:tc>
          <w:tcPr>
            <w:tcW w:w="2250" w:type="dxa"/>
          </w:tcPr>
          <w:p w14:paraId="32D14AE0" w14:textId="77777777" w:rsidR="002A0D4A" w:rsidRDefault="002A0D4A" w:rsidP="00106DD7">
            <w:pPr>
              <w:ind w:firstLine="144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  <w:cs/>
              </w:rPr>
              <w:t xml:space="preserve">จะเกิดขึ้น </w:t>
            </w:r>
          </w:p>
        </w:tc>
        <w:tc>
          <w:tcPr>
            <w:tcW w:w="900" w:type="dxa"/>
          </w:tcPr>
          <w:p w14:paraId="22324E91" w14:textId="0E9B18BD" w:rsidR="002A0D4A" w:rsidRDefault="00E420C8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  <w:r w:rsidRPr="00E420C8">
              <w:rPr>
                <w:rFonts w:ascii="Angsana New" w:hAnsi="Angsana New"/>
                <w:szCs w:val="22"/>
              </w:rPr>
              <w:t>0</w:t>
            </w:r>
            <w:r w:rsidR="003D3D80">
              <w:rPr>
                <w:rFonts w:ascii="Angsana New" w:hAnsi="Angsana New"/>
                <w:szCs w:val="22"/>
              </w:rPr>
              <w:t>.</w:t>
            </w:r>
            <w:r w:rsidRPr="00E420C8">
              <w:rPr>
                <w:rFonts w:ascii="Angsana New" w:hAnsi="Angsana New"/>
                <w:szCs w:val="22"/>
              </w:rPr>
              <w:t>02</w:t>
            </w:r>
            <w:r w:rsidR="003D3D80">
              <w:rPr>
                <w:rFonts w:ascii="Angsana New" w:hAnsi="Angsana New"/>
                <w:szCs w:val="22"/>
              </w:rPr>
              <w:t>%</w:t>
            </w:r>
          </w:p>
        </w:tc>
        <w:tc>
          <w:tcPr>
            <w:tcW w:w="86" w:type="dxa"/>
          </w:tcPr>
          <w:p w14:paraId="7EFCC652" w14:textId="77777777" w:rsidR="002A0D4A" w:rsidRDefault="002A0D4A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4" w:type="dxa"/>
          </w:tcPr>
          <w:p w14:paraId="42513A17" w14:textId="00561E88" w:rsidR="002A0D4A" w:rsidRDefault="00E420C8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  <w:r w:rsidRPr="00E420C8">
              <w:rPr>
                <w:rFonts w:ascii="Angsana New" w:hAnsi="Angsana New"/>
                <w:szCs w:val="22"/>
              </w:rPr>
              <w:t>0</w:t>
            </w:r>
            <w:r w:rsidR="003D3D80">
              <w:rPr>
                <w:rFonts w:ascii="Angsana New" w:hAnsi="Angsana New"/>
                <w:szCs w:val="22"/>
              </w:rPr>
              <w:t>.</w:t>
            </w:r>
            <w:r w:rsidRPr="00E420C8">
              <w:rPr>
                <w:rFonts w:ascii="Angsana New" w:hAnsi="Angsana New"/>
                <w:szCs w:val="22"/>
              </w:rPr>
              <w:t>16</w:t>
            </w:r>
            <w:r w:rsidR="003D3D80">
              <w:rPr>
                <w:rFonts w:ascii="Angsana New" w:hAnsi="Angsana New"/>
                <w:szCs w:val="22"/>
              </w:rPr>
              <w:t>%</w:t>
            </w:r>
          </w:p>
        </w:tc>
        <w:tc>
          <w:tcPr>
            <w:tcW w:w="90" w:type="dxa"/>
          </w:tcPr>
          <w:p w14:paraId="412E5966" w14:textId="77777777" w:rsidR="002A0D4A" w:rsidRDefault="002A0D4A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49" w:type="dxa"/>
          </w:tcPr>
          <w:p w14:paraId="2A287E1D" w14:textId="65606516" w:rsidR="002A0D4A" w:rsidRDefault="00E420C8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  <w:r w:rsidRPr="00E420C8">
              <w:rPr>
                <w:rFonts w:ascii="Angsana New" w:hAnsi="Angsana New"/>
                <w:szCs w:val="22"/>
              </w:rPr>
              <w:t>0</w:t>
            </w:r>
            <w:r w:rsidR="00424588">
              <w:rPr>
                <w:rFonts w:ascii="Angsana New" w:hAnsi="Angsana New"/>
                <w:szCs w:val="22"/>
              </w:rPr>
              <w:t>.</w:t>
            </w:r>
            <w:r w:rsidRPr="00E420C8">
              <w:rPr>
                <w:rFonts w:ascii="Angsana New" w:hAnsi="Angsana New"/>
                <w:szCs w:val="22"/>
              </w:rPr>
              <w:t>00</w:t>
            </w:r>
            <w:r w:rsidR="002A0D4A">
              <w:rPr>
                <w:rFonts w:ascii="Angsana New" w:hAnsi="Angsana New"/>
                <w:szCs w:val="22"/>
              </w:rPr>
              <w:t>%</w:t>
            </w:r>
          </w:p>
        </w:tc>
        <w:tc>
          <w:tcPr>
            <w:tcW w:w="90" w:type="dxa"/>
          </w:tcPr>
          <w:p w14:paraId="6E7AF320" w14:textId="77777777" w:rsidR="002A0D4A" w:rsidRDefault="002A0D4A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2" w:type="dxa"/>
          </w:tcPr>
          <w:p w14:paraId="7DCE1599" w14:textId="6DDE0856" w:rsidR="002A0D4A" w:rsidRDefault="00E420C8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  <w:r w:rsidRPr="00E420C8">
              <w:rPr>
                <w:rFonts w:ascii="Angsana New" w:hAnsi="Angsana New"/>
                <w:szCs w:val="22"/>
              </w:rPr>
              <w:t>0</w:t>
            </w:r>
            <w:r w:rsidR="00424588">
              <w:rPr>
                <w:rFonts w:ascii="Angsana New" w:hAnsi="Angsana New"/>
                <w:szCs w:val="22"/>
              </w:rPr>
              <w:t>.</w:t>
            </w:r>
            <w:r w:rsidRPr="00E420C8">
              <w:rPr>
                <w:rFonts w:ascii="Angsana New" w:hAnsi="Angsana New"/>
                <w:szCs w:val="22"/>
              </w:rPr>
              <w:t>00</w:t>
            </w:r>
            <w:r w:rsidR="002A0D4A">
              <w:rPr>
                <w:rFonts w:ascii="Angsana New" w:hAnsi="Angsana New"/>
                <w:szCs w:val="22"/>
              </w:rPr>
              <w:t>%</w:t>
            </w:r>
          </w:p>
        </w:tc>
        <w:tc>
          <w:tcPr>
            <w:tcW w:w="82" w:type="dxa"/>
          </w:tcPr>
          <w:p w14:paraId="661F7BE7" w14:textId="77777777" w:rsidR="002A0D4A" w:rsidRDefault="002A0D4A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9" w:type="dxa"/>
          </w:tcPr>
          <w:p w14:paraId="60E1275B" w14:textId="629254DB" w:rsidR="002A0D4A" w:rsidRDefault="00E420C8" w:rsidP="00106DD7">
            <w:pPr>
              <w:ind w:right="14"/>
              <w:jc w:val="center"/>
              <w:rPr>
                <w:rFonts w:ascii="Angsana New" w:hAnsi="Angsana New"/>
              </w:rPr>
            </w:pPr>
            <w:r w:rsidRPr="00E420C8">
              <w:rPr>
                <w:rFonts w:ascii="Angsana New" w:hAnsi="Angsana New"/>
              </w:rPr>
              <w:t>0</w:t>
            </w:r>
            <w:r w:rsidR="00424588">
              <w:rPr>
                <w:rFonts w:ascii="Angsana New" w:hAnsi="Angsana New"/>
              </w:rPr>
              <w:t>.</w:t>
            </w:r>
            <w:r w:rsidRPr="00E420C8">
              <w:rPr>
                <w:rFonts w:ascii="Angsana New" w:hAnsi="Angsana New"/>
              </w:rPr>
              <w:t>00</w:t>
            </w:r>
            <w:r w:rsidR="002A0D4A">
              <w:rPr>
                <w:rFonts w:ascii="Angsana New" w:hAnsi="Angsana New"/>
              </w:rPr>
              <w:t>%</w:t>
            </w:r>
          </w:p>
        </w:tc>
        <w:tc>
          <w:tcPr>
            <w:tcW w:w="86" w:type="dxa"/>
          </w:tcPr>
          <w:p w14:paraId="38AFB11D" w14:textId="77777777" w:rsidR="002A0D4A" w:rsidRDefault="002A0D4A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81" w:type="dxa"/>
          </w:tcPr>
          <w:p w14:paraId="472A8452" w14:textId="0E6363DC" w:rsidR="002A0D4A" w:rsidRDefault="00E420C8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  <w:r w:rsidRPr="00E420C8">
              <w:rPr>
                <w:rFonts w:ascii="Angsana New" w:hAnsi="Angsana New"/>
                <w:szCs w:val="22"/>
              </w:rPr>
              <w:t>100</w:t>
            </w:r>
            <w:r w:rsidR="00185680">
              <w:rPr>
                <w:rFonts w:ascii="Angsana New" w:hAnsi="Angsana New"/>
                <w:szCs w:val="22"/>
              </w:rPr>
              <w:t>.</w:t>
            </w:r>
            <w:r w:rsidRPr="00E420C8">
              <w:rPr>
                <w:rFonts w:ascii="Angsana New" w:hAnsi="Angsana New"/>
                <w:szCs w:val="22"/>
              </w:rPr>
              <w:t>00</w:t>
            </w:r>
            <w:r w:rsidR="002A0D4A">
              <w:rPr>
                <w:rFonts w:ascii="Angsana New" w:hAnsi="Angsana New"/>
                <w:szCs w:val="22"/>
              </w:rPr>
              <w:t>%</w:t>
            </w:r>
          </w:p>
        </w:tc>
        <w:tc>
          <w:tcPr>
            <w:tcW w:w="90" w:type="dxa"/>
          </w:tcPr>
          <w:p w14:paraId="45230F03" w14:textId="77777777" w:rsidR="002A0D4A" w:rsidRDefault="002A0D4A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56" w:type="dxa"/>
          </w:tcPr>
          <w:p w14:paraId="6D03BC08" w14:textId="77777777" w:rsidR="002A0D4A" w:rsidRDefault="002A0D4A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</w:tr>
      <w:tr w:rsidR="00C902D1" w14:paraId="71BB98F4" w14:textId="77777777" w:rsidTr="00F45126">
        <w:trPr>
          <w:trHeight w:val="20"/>
          <w:tblHeader/>
        </w:trPr>
        <w:tc>
          <w:tcPr>
            <w:tcW w:w="2250" w:type="dxa"/>
          </w:tcPr>
          <w:p w14:paraId="24BD7294" w14:textId="77777777" w:rsidR="006E712C" w:rsidRDefault="006E712C" w:rsidP="00106DD7">
            <w:pPr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  <w:cs/>
              </w:rPr>
              <w:t>มูลค่ารวมตามบัญชีที่คาดว่าจะปฏิบัติ</w:t>
            </w:r>
          </w:p>
        </w:tc>
        <w:tc>
          <w:tcPr>
            <w:tcW w:w="900" w:type="dxa"/>
          </w:tcPr>
          <w:p w14:paraId="12E16073" w14:textId="77777777" w:rsidR="006E712C" w:rsidRDefault="006E712C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6" w:type="dxa"/>
          </w:tcPr>
          <w:p w14:paraId="6B3DD698" w14:textId="77777777" w:rsidR="006E712C" w:rsidRDefault="006E712C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4" w:type="dxa"/>
          </w:tcPr>
          <w:p w14:paraId="3E5E759D" w14:textId="77777777" w:rsidR="006E712C" w:rsidRDefault="006E712C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" w:type="dxa"/>
          </w:tcPr>
          <w:p w14:paraId="48D2CD32" w14:textId="77777777" w:rsidR="006E712C" w:rsidRDefault="006E712C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49" w:type="dxa"/>
          </w:tcPr>
          <w:p w14:paraId="5A16C3BD" w14:textId="77777777" w:rsidR="006E712C" w:rsidRDefault="006E712C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" w:type="dxa"/>
          </w:tcPr>
          <w:p w14:paraId="36601BED" w14:textId="77777777" w:rsidR="006E712C" w:rsidRDefault="006E712C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2" w:type="dxa"/>
          </w:tcPr>
          <w:p w14:paraId="201C2D04" w14:textId="77777777" w:rsidR="006E712C" w:rsidRDefault="006E712C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2" w:type="dxa"/>
          </w:tcPr>
          <w:p w14:paraId="73F7A4BA" w14:textId="77777777" w:rsidR="006E712C" w:rsidRDefault="006E712C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9" w:type="dxa"/>
          </w:tcPr>
          <w:p w14:paraId="7E776F33" w14:textId="77777777" w:rsidR="006E712C" w:rsidRDefault="006E712C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6" w:type="dxa"/>
          </w:tcPr>
          <w:p w14:paraId="46F1ECA4" w14:textId="77777777" w:rsidR="006E712C" w:rsidRDefault="006E712C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81" w:type="dxa"/>
          </w:tcPr>
          <w:p w14:paraId="4A1025D2" w14:textId="77777777" w:rsidR="006E712C" w:rsidRDefault="006E712C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" w:type="dxa"/>
          </w:tcPr>
          <w:p w14:paraId="6887C5C0" w14:textId="77777777" w:rsidR="006E712C" w:rsidRDefault="006E712C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56" w:type="dxa"/>
          </w:tcPr>
          <w:p w14:paraId="3BBA3622" w14:textId="77777777" w:rsidR="006E712C" w:rsidRDefault="006E712C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</w:tr>
      <w:tr w:rsidR="00C902D1" w14:paraId="507D248A" w14:textId="77777777" w:rsidTr="00F45126">
        <w:trPr>
          <w:trHeight w:val="20"/>
          <w:tblHeader/>
        </w:trPr>
        <w:tc>
          <w:tcPr>
            <w:tcW w:w="2250" w:type="dxa"/>
          </w:tcPr>
          <w:p w14:paraId="44E7CA57" w14:textId="77777777" w:rsidR="002A0D4A" w:rsidRDefault="002A0D4A" w:rsidP="00106DD7">
            <w:pPr>
              <w:ind w:firstLine="144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  <w:cs/>
              </w:rPr>
              <w:t>ผิดสัญญา</w:t>
            </w:r>
          </w:p>
        </w:tc>
        <w:tc>
          <w:tcPr>
            <w:tcW w:w="900" w:type="dxa"/>
          </w:tcPr>
          <w:p w14:paraId="0B4A55A2" w14:textId="62BB823B" w:rsidR="002A0D4A" w:rsidRDefault="00E420C8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  <w:r w:rsidRPr="00E420C8">
              <w:rPr>
                <w:rFonts w:ascii="Angsana New" w:hAnsi="Angsana New"/>
                <w:szCs w:val="22"/>
              </w:rPr>
              <w:t>460</w:t>
            </w:r>
            <w:r w:rsidR="003D3D80">
              <w:rPr>
                <w:rFonts w:ascii="Angsana New" w:hAnsi="Angsana New"/>
                <w:szCs w:val="22"/>
              </w:rPr>
              <w:t>,</w:t>
            </w:r>
            <w:r w:rsidRPr="00E420C8">
              <w:rPr>
                <w:rFonts w:ascii="Angsana New" w:hAnsi="Angsana New"/>
                <w:szCs w:val="22"/>
              </w:rPr>
              <w:t>628</w:t>
            </w:r>
          </w:p>
        </w:tc>
        <w:tc>
          <w:tcPr>
            <w:tcW w:w="86" w:type="dxa"/>
          </w:tcPr>
          <w:p w14:paraId="3DC3DC27" w14:textId="77777777" w:rsidR="002A0D4A" w:rsidRDefault="002A0D4A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4" w:type="dxa"/>
          </w:tcPr>
          <w:p w14:paraId="1DE195C4" w14:textId="1E155B39" w:rsidR="002A0D4A" w:rsidRDefault="00E420C8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  <w:r w:rsidRPr="00E420C8">
              <w:rPr>
                <w:rFonts w:ascii="Angsana New" w:hAnsi="Angsana New"/>
                <w:szCs w:val="22"/>
              </w:rPr>
              <w:t>1</w:t>
            </w:r>
            <w:r w:rsidR="003D3D80">
              <w:rPr>
                <w:rFonts w:ascii="Angsana New" w:hAnsi="Angsana New"/>
                <w:szCs w:val="22"/>
              </w:rPr>
              <w:t>,</w:t>
            </w:r>
            <w:r w:rsidRPr="00E420C8">
              <w:rPr>
                <w:rFonts w:ascii="Angsana New" w:hAnsi="Angsana New"/>
                <w:szCs w:val="22"/>
              </w:rPr>
              <w:t>668</w:t>
            </w:r>
            <w:r w:rsidR="003D3D80">
              <w:rPr>
                <w:rFonts w:ascii="Angsana New" w:hAnsi="Angsana New"/>
                <w:szCs w:val="22"/>
              </w:rPr>
              <w:t>,</w:t>
            </w:r>
            <w:r w:rsidRPr="00E420C8">
              <w:rPr>
                <w:rFonts w:ascii="Angsana New" w:hAnsi="Angsana New"/>
                <w:szCs w:val="22"/>
              </w:rPr>
              <w:t>354</w:t>
            </w:r>
          </w:p>
        </w:tc>
        <w:tc>
          <w:tcPr>
            <w:tcW w:w="90" w:type="dxa"/>
          </w:tcPr>
          <w:p w14:paraId="723B529F" w14:textId="77777777" w:rsidR="002A0D4A" w:rsidRDefault="002A0D4A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49" w:type="dxa"/>
          </w:tcPr>
          <w:p w14:paraId="68DD9678" w14:textId="578E2A6B" w:rsidR="002A0D4A" w:rsidRDefault="00E420C8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  <w:r w:rsidRPr="00E420C8">
              <w:rPr>
                <w:rFonts w:ascii="Angsana New" w:hAnsi="Angsana New"/>
                <w:szCs w:val="22"/>
              </w:rPr>
              <w:t>203</w:t>
            </w:r>
            <w:r w:rsidR="003D3D80">
              <w:rPr>
                <w:rFonts w:ascii="Angsana New" w:hAnsi="Angsana New"/>
                <w:szCs w:val="22"/>
              </w:rPr>
              <w:t>,</w:t>
            </w:r>
            <w:r w:rsidRPr="00E420C8">
              <w:rPr>
                <w:rFonts w:ascii="Angsana New" w:hAnsi="Angsana New"/>
                <w:szCs w:val="22"/>
              </w:rPr>
              <w:t>077</w:t>
            </w:r>
          </w:p>
        </w:tc>
        <w:tc>
          <w:tcPr>
            <w:tcW w:w="90" w:type="dxa"/>
          </w:tcPr>
          <w:p w14:paraId="17E26B6A" w14:textId="77777777" w:rsidR="002A0D4A" w:rsidRDefault="002A0D4A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2" w:type="dxa"/>
          </w:tcPr>
          <w:p w14:paraId="643F719C" w14:textId="74765526" w:rsidR="002A0D4A" w:rsidRDefault="00E420C8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  <w:r w:rsidRPr="00E420C8">
              <w:rPr>
                <w:rFonts w:ascii="Angsana New" w:hAnsi="Angsana New"/>
                <w:szCs w:val="22"/>
              </w:rPr>
              <w:t>188</w:t>
            </w:r>
            <w:r w:rsidR="003D3D80">
              <w:rPr>
                <w:rFonts w:ascii="Angsana New" w:hAnsi="Angsana New"/>
                <w:szCs w:val="22"/>
              </w:rPr>
              <w:t>,</w:t>
            </w:r>
            <w:r w:rsidRPr="00E420C8">
              <w:rPr>
                <w:rFonts w:ascii="Angsana New" w:hAnsi="Angsana New"/>
                <w:szCs w:val="22"/>
              </w:rPr>
              <w:t>677</w:t>
            </w:r>
          </w:p>
        </w:tc>
        <w:tc>
          <w:tcPr>
            <w:tcW w:w="82" w:type="dxa"/>
          </w:tcPr>
          <w:p w14:paraId="70F65F09" w14:textId="77777777" w:rsidR="002A0D4A" w:rsidRDefault="002A0D4A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9" w:type="dxa"/>
          </w:tcPr>
          <w:p w14:paraId="36A8D5A7" w14:textId="320EC92D" w:rsidR="002A0D4A" w:rsidRDefault="00E420C8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  <w:r w:rsidRPr="00E420C8">
              <w:rPr>
                <w:rFonts w:ascii="Angsana New" w:hAnsi="Angsana New"/>
                <w:szCs w:val="22"/>
              </w:rPr>
              <w:t>23</w:t>
            </w:r>
            <w:r w:rsidR="003D3D80">
              <w:rPr>
                <w:rFonts w:ascii="Angsana New" w:hAnsi="Angsana New"/>
                <w:szCs w:val="22"/>
              </w:rPr>
              <w:t>,</w:t>
            </w:r>
            <w:r w:rsidRPr="00E420C8">
              <w:rPr>
                <w:rFonts w:ascii="Angsana New" w:hAnsi="Angsana New"/>
                <w:szCs w:val="22"/>
              </w:rPr>
              <w:t>326</w:t>
            </w:r>
          </w:p>
        </w:tc>
        <w:tc>
          <w:tcPr>
            <w:tcW w:w="86" w:type="dxa"/>
          </w:tcPr>
          <w:p w14:paraId="06194B67" w14:textId="77777777" w:rsidR="002A0D4A" w:rsidRDefault="002A0D4A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81" w:type="dxa"/>
          </w:tcPr>
          <w:p w14:paraId="136E58D5" w14:textId="5A9BDBFF" w:rsidR="002A0D4A" w:rsidRDefault="00E420C8" w:rsidP="00106DD7">
            <w:pPr>
              <w:tabs>
                <w:tab w:val="decimal" w:pos="680"/>
              </w:tabs>
              <w:ind w:left="-1152" w:right="14"/>
              <w:rPr>
                <w:rFonts w:ascii="Angsana New" w:hAnsi="Angsana New"/>
                <w:szCs w:val="22"/>
                <w:cs/>
              </w:rPr>
            </w:pPr>
            <w:r w:rsidRPr="00E420C8">
              <w:rPr>
                <w:rFonts w:ascii="Angsana New" w:hAnsi="Angsana New"/>
                <w:szCs w:val="22"/>
              </w:rPr>
              <w:t>504</w:t>
            </w:r>
            <w:r w:rsidR="003D3D80">
              <w:rPr>
                <w:rFonts w:ascii="Angsana New" w:hAnsi="Angsana New"/>
                <w:szCs w:val="22"/>
              </w:rPr>
              <w:t>,</w:t>
            </w:r>
            <w:r w:rsidRPr="00E420C8">
              <w:rPr>
                <w:rFonts w:ascii="Angsana New" w:hAnsi="Angsana New"/>
                <w:szCs w:val="22"/>
              </w:rPr>
              <w:t>067</w:t>
            </w:r>
          </w:p>
        </w:tc>
        <w:tc>
          <w:tcPr>
            <w:tcW w:w="90" w:type="dxa"/>
          </w:tcPr>
          <w:p w14:paraId="0B528F84" w14:textId="77777777" w:rsidR="002A0D4A" w:rsidRDefault="002A0D4A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56" w:type="dxa"/>
          </w:tcPr>
          <w:p w14:paraId="79586DE7" w14:textId="49677B1F" w:rsidR="002A0D4A" w:rsidRDefault="00E420C8" w:rsidP="00106DD7">
            <w:pPr>
              <w:tabs>
                <w:tab w:val="decimal" w:pos="657"/>
              </w:tabs>
              <w:ind w:left="-1152"/>
              <w:rPr>
                <w:rFonts w:ascii="Angsana New" w:hAnsi="Angsana New"/>
                <w:szCs w:val="22"/>
                <w:cs/>
              </w:rPr>
            </w:pPr>
            <w:r w:rsidRPr="00E420C8">
              <w:rPr>
                <w:rFonts w:ascii="Angsana New" w:hAnsi="Angsana New"/>
                <w:szCs w:val="22"/>
              </w:rPr>
              <w:t>3</w:t>
            </w:r>
            <w:r w:rsidR="003D3D80">
              <w:rPr>
                <w:rFonts w:ascii="Angsana New" w:hAnsi="Angsana New"/>
                <w:szCs w:val="22"/>
              </w:rPr>
              <w:t>,</w:t>
            </w:r>
            <w:r w:rsidRPr="00E420C8">
              <w:rPr>
                <w:rFonts w:ascii="Angsana New" w:hAnsi="Angsana New"/>
                <w:szCs w:val="22"/>
              </w:rPr>
              <w:t>048</w:t>
            </w:r>
            <w:r w:rsidR="003D3D80">
              <w:rPr>
                <w:rFonts w:ascii="Angsana New" w:hAnsi="Angsana New"/>
                <w:szCs w:val="22"/>
              </w:rPr>
              <w:t>,</w:t>
            </w:r>
            <w:r w:rsidRPr="00E420C8">
              <w:rPr>
                <w:rFonts w:ascii="Angsana New" w:hAnsi="Angsana New"/>
                <w:szCs w:val="22"/>
              </w:rPr>
              <w:t>129</w:t>
            </w:r>
          </w:p>
        </w:tc>
      </w:tr>
      <w:tr w:rsidR="00C902D1" w14:paraId="31AF4112" w14:textId="77777777" w:rsidTr="00F45126">
        <w:trPr>
          <w:trHeight w:val="20"/>
          <w:tblHeader/>
        </w:trPr>
        <w:tc>
          <w:tcPr>
            <w:tcW w:w="2250" w:type="dxa"/>
          </w:tcPr>
          <w:p w14:paraId="6BEF9214" w14:textId="77777777" w:rsidR="00FD33D2" w:rsidRDefault="00FD33D2" w:rsidP="00106DD7">
            <w:pPr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900" w:type="dxa"/>
          </w:tcPr>
          <w:p w14:paraId="60C40233" w14:textId="77777777" w:rsidR="00FD33D2" w:rsidRDefault="00FD33D2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6" w:type="dxa"/>
          </w:tcPr>
          <w:p w14:paraId="5A953EF5" w14:textId="77777777" w:rsidR="00FD33D2" w:rsidRDefault="00FD33D2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4" w:type="dxa"/>
          </w:tcPr>
          <w:p w14:paraId="2A9D3471" w14:textId="77777777" w:rsidR="00FD33D2" w:rsidRDefault="00FD33D2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" w:type="dxa"/>
          </w:tcPr>
          <w:p w14:paraId="6BF19B0E" w14:textId="77777777" w:rsidR="00FD33D2" w:rsidRDefault="00FD33D2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49" w:type="dxa"/>
          </w:tcPr>
          <w:p w14:paraId="2ED65748" w14:textId="77777777" w:rsidR="00FD33D2" w:rsidRDefault="00FD33D2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" w:type="dxa"/>
          </w:tcPr>
          <w:p w14:paraId="6FDF2DE9" w14:textId="77777777" w:rsidR="00FD33D2" w:rsidRDefault="00FD33D2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2" w:type="dxa"/>
          </w:tcPr>
          <w:p w14:paraId="5FF12BCB" w14:textId="77777777" w:rsidR="00FD33D2" w:rsidRDefault="00FD33D2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2" w:type="dxa"/>
          </w:tcPr>
          <w:p w14:paraId="4229F72B" w14:textId="77777777" w:rsidR="00FD33D2" w:rsidRDefault="00FD33D2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9" w:type="dxa"/>
          </w:tcPr>
          <w:p w14:paraId="5EFC0017" w14:textId="77777777" w:rsidR="00FD33D2" w:rsidRDefault="00FD33D2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6" w:type="dxa"/>
          </w:tcPr>
          <w:p w14:paraId="049C5989" w14:textId="77777777" w:rsidR="00FD33D2" w:rsidRDefault="00FD33D2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81" w:type="dxa"/>
          </w:tcPr>
          <w:p w14:paraId="7D2394D0" w14:textId="77777777" w:rsidR="00FD33D2" w:rsidRDefault="00FD33D2" w:rsidP="00106DD7">
            <w:pPr>
              <w:tabs>
                <w:tab w:val="decimal" w:pos="680"/>
              </w:tabs>
              <w:ind w:left="-1152" w:right="14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" w:type="dxa"/>
          </w:tcPr>
          <w:p w14:paraId="5910EAAB" w14:textId="77777777" w:rsidR="00FD33D2" w:rsidRDefault="00FD33D2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56" w:type="dxa"/>
          </w:tcPr>
          <w:p w14:paraId="79078CBE" w14:textId="77777777" w:rsidR="00FD33D2" w:rsidRDefault="00FD33D2" w:rsidP="00106DD7">
            <w:pPr>
              <w:tabs>
                <w:tab w:val="decimal" w:pos="657"/>
              </w:tabs>
              <w:ind w:left="-1152"/>
              <w:rPr>
                <w:rFonts w:ascii="Angsana New" w:hAnsi="Angsana New"/>
                <w:szCs w:val="22"/>
                <w:cs/>
              </w:rPr>
            </w:pPr>
          </w:p>
        </w:tc>
      </w:tr>
      <w:tr w:rsidR="00C902D1" w14:paraId="605F1986" w14:textId="77777777" w:rsidTr="00F45126">
        <w:trPr>
          <w:trHeight w:val="60"/>
          <w:tblHeader/>
        </w:trPr>
        <w:tc>
          <w:tcPr>
            <w:tcW w:w="2250" w:type="dxa"/>
          </w:tcPr>
          <w:p w14:paraId="2B6026AF" w14:textId="77777777" w:rsidR="002A0D4A" w:rsidRDefault="002A0D4A" w:rsidP="00106DD7">
            <w:pPr>
              <w:ind w:firstLine="144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  <w:cs/>
              </w:rPr>
              <w:t>จะเกิดขึ้นตลอดอายุ</w:t>
            </w:r>
          </w:p>
        </w:tc>
        <w:tc>
          <w:tcPr>
            <w:tcW w:w="900" w:type="dxa"/>
          </w:tcPr>
          <w:p w14:paraId="22B8C491" w14:textId="47FA03DB" w:rsidR="002A0D4A" w:rsidRDefault="003D3D80" w:rsidP="00106DD7">
            <w:pPr>
              <w:tabs>
                <w:tab w:val="decimal" w:pos="680"/>
              </w:tabs>
              <w:ind w:left="-1152" w:right="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E420C8" w:rsidRPr="00E420C8">
              <w:rPr>
                <w:rFonts w:ascii="Angsana New" w:hAnsi="Angsana New"/>
              </w:rPr>
              <w:t>110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86" w:type="dxa"/>
          </w:tcPr>
          <w:p w14:paraId="2559C2F9" w14:textId="77777777" w:rsidR="002A0D4A" w:rsidRDefault="002A0D4A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4" w:type="dxa"/>
          </w:tcPr>
          <w:p w14:paraId="7F998B31" w14:textId="553AB9CA" w:rsidR="002A0D4A" w:rsidRDefault="003D3D80" w:rsidP="00106DD7">
            <w:pPr>
              <w:tabs>
                <w:tab w:val="decimal" w:pos="680"/>
              </w:tabs>
              <w:ind w:left="-1152" w:right="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E420C8" w:rsidRPr="00E420C8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="00E420C8" w:rsidRPr="00E420C8">
              <w:rPr>
                <w:rFonts w:ascii="Angsana New" w:hAnsi="Angsana New"/>
              </w:rPr>
              <w:t>692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407DD49B" w14:textId="77777777" w:rsidR="002A0D4A" w:rsidRDefault="002A0D4A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49" w:type="dxa"/>
          </w:tcPr>
          <w:p w14:paraId="36521740" w14:textId="6A05F8A8" w:rsidR="002A0D4A" w:rsidRDefault="003D3D80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0" w:type="dxa"/>
          </w:tcPr>
          <w:p w14:paraId="0652BD08" w14:textId="4EF73CA9" w:rsidR="002A0D4A" w:rsidRDefault="002A0D4A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2" w:type="dxa"/>
          </w:tcPr>
          <w:p w14:paraId="2F2A9A06" w14:textId="7DDF08D1" w:rsidR="002A0D4A" w:rsidRDefault="003D3D80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2" w:type="dxa"/>
          </w:tcPr>
          <w:p w14:paraId="1063A1EA" w14:textId="77777777" w:rsidR="002A0D4A" w:rsidRDefault="002A0D4A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9" w:type="dxa"/>
          </w:tcPr>
          <w:p w14:paraId="5947374B" w14:textId="70624092" w:rsidR="002A0D4A" w:rsidRDefault="003D3D80" w:rsidP="00106DD7">
            <w:pPr>
              <w:ind w:right="1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6" w:type="dxa"/>
          </w:tcPr>
          <w:p w14:paraId="1C21154F" w14:textId="77777777" w:rsidR="002A0D4A" w:rsidRDefault="002A0D4A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81" w:type="dxa"/>
          </w:tcPr>
          <w:p w14:paraId="3C3B421B" w14:textId="2D250575" w:rsidR="002A0D4A" w:rsidRDefault="003D3D80" w:rsidP="00106DD7">
            <w:pPr>
              <w:tabs>
                <w:tab w:val="decimal" w:pos="680"/>
              </w:tabs>
              <w:ind w:left="-1152" w:right="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E420C8" w:rsidRPr="00E420C8">
              <w:rPr>
                <w:rFonts w:ascii="Angsana New" w:hAnsi="Angsana New"/>
              </w:rPr>
              <w:t>504</w:t>
            </w:r>
            <w:r>
              <w:rPr>
                <w:rFonts w:ascii="Angsana New" w:hAnsi="Angsana New"/>
              </w:rPr>
              <w:t>,</w:t>
            </w:r>
            <w:r w:rsidR="00E420C8" w:rsidRPr="00E420C8">
              <w:rPr>
                <w:rFonts w:ascii="Angsana New" w:hAnsi="Angsana New"/>
              </w:rPr>
              <w:t>067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4863C772" w14:textId="77777777" w:rsidR="002A0D4A" w:rsidRDefault="002A0D4A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36E73EC0" w14:textId="3000BE3D" w:rsidR="002A0D4A" w:rsidRDefault="003D3D80" w:rsidP="00106DD7">
            <w:pPr>
              <w:tabs>
                <w:tab w:val="decimal" w:pos="657"/>
              </w:tabs>
              <w:ind w:left="-115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E420C8" w:rsidRPr="00E420C8">
              <w:rPr>
                <w:rFonts w:ascii="Angsana New" w:hAnsi="Angsana New"/>
              </w:rPr>
              <w:t>506</w:t>
            </w:r>
            <w:r>
              <w:rPr>
                <w:rFonts w:ascii="Angsana New" w:hAnsi="Angsana New"/>
              </w:rPr>
              <w:t>,</w:t>
            </w:r>
            <w:r w:rsidR="00E420C8" w:rsidRPr="00E420C8">
              <w:rPr>
                <w:rFonts w:ascii="Angsana New" w:hAnsi="Angsana New"/>
              </w:rPr>
              <w:t>869</w:t>
            </w:r>
            <w:r>
              <w:rPr>
                <w:rFonts w:ascii="Angsana New" w:hAnsi="Angsana New"/>
              </w:rPr>
              <w:t>)</w:t>
            </w:r>
          </w:p>
        </w:tc>
      </w:tr>
      <w:tr w:rsidR="002A0D4A" w14:paraId="344EA044" w14:textId="77777777" w:rsidTr="00F45126">
        <w:trPr>
          <w:trHeight w:val="20"/>
          <w:tblHeader/>
        </w:trPr>
        <w:tc>
          <w:tcPr>
            <w:tcW w:w="2250" w:type="dxa"/>
          </w:tcPr>
          <w:p w14:paraId="3B631859" w14:textId="77777777" w:rsidR="002A0D4A" w:rsidRDefault="002A0D4A" w:rsidP="00106DD7">
            <w:pPr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0" w:type="dxa"/>
          </w:tcPr>
          <w:p w14:paraId="63A9F309" w14:textId="77777777" w:rsidR="002A0D4A" w:rsidRDefault="002A0D4A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6" w:type="dxa"/>
          </w:tcPr>
          <w:p w14:paraId="09DD7EE8" w14:textId="77777777" w:rsidR="002A0D4A" w:rsidRDefault="002A0D4A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4" w:type="dxa"/>
          </w:tcPr>
          <w:p w14:paraId="115A4D92" w14:textId="77777777" w:rsidR="002A0D4A" w:rsidRDefault="002A0D4A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" w:type="dxa"/>
          </w:tcPr>
          <w:p w14:paraId="505E91DC" w14:textId="77777777" w:rsidR="002A0D4A" w:rsidRDefault="002A0D4A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49" w:type="dxa"/>
          </w:tcPr>
          <w:p w14:paraId="570E8B1F" w14:textId="77777777" w:rsidR="002A0D4A" w:rsidRDefault="002A0D4A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" w:type="dxa"/>
          </w:tcPr>
          <w:p w14:paraId="63FC1B2C" w14:textId="77777777" w:rsidR="002A0D4A" w:rsidRDefault="002A0D4A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2" w:type="dxa"/>
          </w:tcPr>
          <w:p w14:paraId="59AB4AF0" w14:textId="77777777" w:rsidR="002A0D4A" w:rsidRDefault="002A0D4A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2" w:type="dxa"/>
          </w:tcPr>
          <w:p w14:paraId="1B66BEDE" w14:textId="77777777" w:rsidR="002A0D4A" w:rsidRDefault="002A0D4A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9" w:type="dxa"/>
          </w:tcPr>
          <w:p w14:paraId="4FB510C8" w14:textId="77777777" w:rsidR="002A0D4A" w:rsidRDefault="002A0D4A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6" w:type="dxa"/>
          </w:tcPr>
          <w:p w14:paraId="7051A318" w14:textId="77777777" w:rsidR="002A0D4A" w:rsidRDefault="002A0D4A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81" w:type="dxa"/>
          </w:tcPr>
          <w:p w14:paraId="06EAB2C7" w14:textId="77777777" w:rsidR="002A0D4A" w:rsidRDefault="002A0D4A" w:rsidP="00106DD7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" w:type="dxa"/>
          </w:tcPr>
          <w:p w14:paraId="74D934DC" w14:textId="77777777" w:rsidR="002A0D4A" w:rsidRDefault="002A0D4A" w:rsidP="00106DD7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4BCDE172" w14:textId="60BA395D" w:rsidR="002A0D4A" w:rsidRDefault="002A0D4A" w:rsidP="00106DD7">
            <w:pPr>
              <w:tabs>
                <w:tab w:val="decimal" w:pos="657"/>
              </w:tabs>
              <w:ind w:left="-115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</w:t>
            </w:r>
            <w:r w:rsidR="00E420C8" w:rsidRPr="00E420C8">
              <w:rPr>
                <w:rFonts w:ascii="Angsana New" w:hAnsi="Angsana New"/>
              </w:rPr>
              <w:t>2</w:t>
            </w:r>
            <w:r w:rsidR="003D3D80">
              <w:rPr>
                <w:rFonts w:ascii="Angsana New" w:hAnsi="Angsana New"/>
              </w:rPr>
              <w:t>,</w:t>
            </w:r>
            <w:r w:rsidR="00E420C8" w:rsidRPr="00E420C8">
              <w:rPr>
                <w:rFonts w:ascii="Angsana New" w:hAnsi="Angsana New"/>
              </w:rPr>
              <w:t>541</w:t>
            </w:r>
            <w:r w:rsidR="003D3D80">
              <w:rPr>
                <w:rFonts w:ascii="Angsana New" w:hAnsi="Angsana New"/>
              </w:rPr>
              <w:t>,</w:t>
            </w:r>
            <w:r w:rsidR="00E420C8" w:rsidRPr="00E420C8">
              <w:rPr>
                <w:rFonts w:ascii="Angsana New" w:hAnsi="Angsana New"/>
              </w:rPr>
              <w:t>260</w:t>
            </w:r>
          </w:p>
        </w:tc>
      </w:tr>
    </w:tbl>
    <w:p w14:paraId="47671FFA" w14:textId="77777777" w:rsidR="001F05DF" w:rsidRDefault="001F05DF" w:rsidP="00106DD7">
      <w:pPr>
        <w:pStyle w:val="a1"/>
        <w:tabs>
          <w:tab w:val="left" w:pos="5115"/>
        </w:tabs>
        <w:ind w:left="547"/>
        <w:jc w:val="thaiDistribute"/>
        <w:rPr>
          <w:rFonts w:ascii="Angsana New" w:hAnsi="Angsana New" w:cs="Angsana New"/>
          <w:spacing w:val="-4"/>
          <w:sz w:val="4"/>
          <w:szCs w:val="4"/>
        </w:rPr>
      </w:pPr>
    </w:p>
    <w:p w14:paraId="58760EEE" w14:textId="32771E3F" w:rsidR="008762B0" w:rsidRDefault="00CA0CE9" w:rsidP="00106DD7">
      <w:pPr>
        <w:pStyle w:val="a1"/>
        <w:tabs>
          <w:tab w:val="left" w:pos="5115"/>
        </w:tabs>
        <w:spacing w:before="240" w:after="120"/>
        <w:ind w:left="547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ลูกหนี้การค้า</w:t>
      </w:r>
      <w:r w:rsidR="00B42E48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และลูกหนี้อื่น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ซึ่งเป็นไปตามวิธีการอย่างง่ายที่กำหนดไว้ใน </w:t>
      </w:r>
      <w:r>
        <w:rPr>
          <w:rFonts w:ascii="Angsana New" w:hAnsi="Angsana New" w:cs="Angsana New"/>
          <w:spacing w:val="-4"/>
          <w:sz w:val="32"/>
          <w:szCs w:val="32"/>
        </w:rPr>
        <w:t xml:space="preserve">TFRS </w:t>
      </w:r>
      <w:r w:rsidR="00E420C8" w:rsidRPr="00E420C8">
        <w:rPr>
          <w:rFonts w:ascii="Angsana New" w:hAnsi="Angsana New" w:cs="Angsana New"/>
          <w:spacing w:val="-4"/>
          <w:sz w:val="32"/>
          <w:szCs w:val="32"/>
          <w:lang w:val="en-US"/>
        </w:rPr>
        <w:t>9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4"/>
        <w:gridCol w:w="1417"/>
        <w:gridCol w:w="142"/>
        <w:gridCol w:w="1417"/>
      </w:tblGrid>
      <w:tr w:rsidR="00C902D1" w14:paraId="411921D1" w14:textId="77777777" w:rsidTr="008762B0">
        <w:trPr>
          <w:trHeight w:val="432"/>
        </w:trPr>
        <w:tc>
          <w:tcPr>
            <w:tcW w:w="5664" w:type="dxa"/>
          </w:tcPr>
          <w:p w14:paraId="08F5BFD0" w14:textId="77777777" w:rsidR="008762B0" w:rsidRDefault="008762B0" w:rsidP="00106DD7">
            <w:pPr>
              <w:ind w:left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6CC482F" w14:textId="40F61867" w:rsidR="008762B0" w:rsidRDefault="00E420C8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42" w:type="dxa"/>
          </w:tcPr>
          <w:p w14:paraId="75FA17B1" w14:textId="77777777" w:rsidR="008762B0" w:rsidRDefault="008762B0" w:rsidP="00106DD7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14:paraId="166BD00C" w14:textId="7635ADE2" w:rsidR="008762B0" w:rsidRDefault="00E420C8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C902D1" w14:paraId="70C9E98E" w14:textId="77777777" w:rsidTr="008762B0">
        <w:trPr>
          <w:trHeight w:val="432"/>
        </w:trPr>
        <w:tc>
          <w:tcPr>
            <w:tcW w:w="5664" w:type="dxa"/>
          </w:tcPr>
          <w:p w14:paraId="7C33375F" w14:textId="77777777" w:rsidR="008762B0" w:rsidRDefault="008762B0" w:rsidP="00106DD7">
            <w:pPr>
              <w:ind w:left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3E03FA8" w14:textId="77777777" w:rsidR="008762B0" w:rsidRDefault="008762B0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2" w:type="dxa"/>
          </w:tcPr>
          <w:p w14:paraId="5CF6EB84" w14:textId="77777777" w:rsidR="008762B0" w:rsidRDefault="008762B0" w:rsidP="00106DD7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14:paraId="07B61ED8" w14:textId="77777777" w:rsidR="008762B0" w:rsidRDefault="008762B0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C902D1" w14:paraId="1CE22831" w14:textId="77777777" w:rsidTr="008762B0">
        <w:trPr>
          <w:trHeight w:val="432"/>
        </w:trPr>
        <w:tc>
          <w:tcPr>
            <w:tcW w:w="5664" w:type="dxa"/>
          </w:tcPr>
          <w:p w14:paraId="32DEE843" w14:textId="2B7D6159" w:rsidR="00246ABF" w:rsidRDefault="00246ABF" w:rsidP="00106DD7">
            <w:pPr>
              <w:ind w:left="360" w:hanging="18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417" w:type="dxa"/>
          </w:tcPr>
          <w:p w14:paraId="2C811A46" w14:textId="3EA5C3D9" w:rsidR="00246ABF" w:rsidRDefault="00E420C8" w:rsidP="00106DD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802</w:t>
            </w:r>
            <w:r w:rsidR="00246AB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602</w:t>
            </w:r>
          </w:p>
        </w:tc>
        <w:tc>
          <w:tcPr>
            <w:tcW w:w="142" w:type="dxa"/>
          </w:tcPr>
          <w:p w14:paraId="6FD9B14A" w14:textId="77777777" w:rsidR="00246ABF" w:rsidRDefault="00246ABF" w:rsidP="00106DD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D735720" w14:textId="7383D061" w:rsidR="00246ABF" w:rsidRDefault="00E420C8" w:rsidP="00106DD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643</w:t>
            </w:r>
            <w:r w:rsidR="00246AB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471</w:t>
            </w:r>
          </w:p>
        </w:tc>
      </w:tr>
      <w:tr w:rsidR="00C902D1" w14:paraId="289E597D" w14:textId="77777777" w:rsidTr="008762B0">
        <w:trPr>
          <w:trHeight w:val="432"/>
        </w:trPr>
        <w:tc>
          <w:tcPr>
            <w:tcW w:w="5664" w:type="dxa"/>
          </w:tcPr>
          <w:p w14:paraId="2B2C90CE" w14:textId="040C5C9E" w:rsidR="00246ABF" w:rsidRDefault="00246ABF" w:rsidP="00106DD7">
            <w:pPr>
              <w:ind w:left="360" w:hanging="18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="Angsana New" w:hAnsi="Angsana New"/>
                <w:sz w:val="32"/>
                <w:szCs w:val="32"/>
              </w:rPr>
              <w:t xml:space="preserve"> (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กลับรายการ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7" w:type="dxa"/>
          </w:tcPr>
          <w:p w14:paraId="67BC00BB" w14:textId="09B56DC6" w:rsidR="00246ABF" w:rsidRDefault="00215823" w:rsidP="00106DD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634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523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2" w:type="dxa"/>
          </w:tcPr>
          <w:p w14:paraId="3274F43B" w14:textId="77777777" w:rsidR="00246ABF" w:rsidRDefault="00246ABF" w:rsidP="00106DD7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BCA3D4C" w14:textId="3074C913" w:rsidR="00246ABF" w:rsidRDefault="00E420C8" w:rsidP="00106DD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159</w:t>
            </w:r>
            <w:r w:rsidR="00246AB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131</w:t>
            </w:r>
          </w:p>
        </w:tc>
      </w:tr>
      <w:tr w:rsidR="00C902D1" w14:paraId="334C0ACE" w14:textId="77777777" w:rsidTr="008762B0">
        <w:trPr>
          <w:trHeight w:val="432"/>
        </w:trPr>
        <w:tc>
          <w:tcPr>
            <w:tcW w:w="5664" w:type="dxa"/>
          </w:tcPr>
          <w:p w14:paraId="5DDBD1D2" w14:textId="6949BF3C" w:rsidR="00246ABF" w:rsidRDefault="00246ABF" w:rsidP="00106DD7">
            <w:pPr>
              <w:tabs>
                <w:tab w:val="right" w:pos="3780"/>
              </w:tabs>
              <w:ind w:firstLine="18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ยอดคงเหลือสิ้นปี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50D5515" w14:textId="7FCD00C7" w:rsidR="00246ABF" w:rsidRDefault="00E420C8" w:rsidP="00106DD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168</w:t>
            </w:r>
            <w:r w:rsidR="00215823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079</w:t>
            </w:r>
          </w:p>
        </w:tc>
        <w:tc>
          <w:tcPr>
            <w:tcW w:w="142" w:type="dxa"/>
          </w:tcPr>
          <w:p w14:paraId="7B85E0C4" w14:textId="77777777" w:rsidR="00246ABF" w:rsidRDefault="00246ABF" w:rsidP="00106DD7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A0CACBF" w14:textId="6F9EB46B" w:rsidR="00246ABF" w:rsidRDefault="00E420C8" w:rsidP="00106DD7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802</w:t>
            </w:r>
            <w:r w:rsidR="00246AB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602</w:t>
            </w:r>
          </w:p>
        </w:tc>
      </w:tr>
    </w:tbl>
    <w:p w14:paraId="02BAD71D" w14:textId="22E75FFD" w:rsidR="00C72A50" w:rsidRDefault="008762B0" w:rsidP="00106DD7">
      <w:pPr>
        <w:tabs>
          <w:tab w:val="left" w:pos="540"/>
          <w:tab w:val="left" w:pos="2160"/>
          <w:tab w:val="left" w:pos="288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E420C8" w:rsidRPr="00E420C8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21442D">
        <w:rPr>
          <w:rFonts w:ascii="Angsana New" w:hAnsi="Angsana New"/>
          <w:b/>
          <w:bCs/>
          <w:sz w:val="32"/>
          <w:szCs w:val="32"/>
          <w:cs/>
        </w:rPr>
        <w:t>.</w:t>
      </w:r>
      <w:r w:rsidR="003736B9">
        <w:rPr>
          <w:rFonts w:ascii="Angsana New" w:hAnsi="Angsana New"/>
          <w:b/>
          <w:bCs/>
          <w:sz w:val="32"/>
          <w:szCs w:val="32"/>
          <w:cs/>
        </w:rPr>
        <w:tab/>
      </w:r>
      <w:r w:rsidR="00C72A50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54DB34DF" w14:textId="50295DDA" w:rsidR="0085083B" w:rsidRDefault="00C72A50" w:rsidP="00106DD7">
      <w:pPr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สินค้าคงเหลือ ณ วันที่ </w:t>
      </w:r>
      <w:r w:rsidR="00E420C8" w:rsidRPr="00E420C8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3C3795">
        <w:rPr>
          <w:rFonts w:ascii="Angsana New" w:hAnsi="Angsana New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78"/>
        <w:gridCol w:w="1520"/>
        <w:gridCol w:w="152"/>
        <w:gridCol w:w="1520"/>
      </w:tblGrid>
      <w:tr w:rsidR="00C902D1" w14:paraId="58A0389D" w14:textId="77777777" w:rsidTr="00BD3E4E">
        <w:tc>
          <w:tcPr>
            <w:tcW w:w="6078" w:type="dxa"/>
          </w:tcPr>
          <w:p w14:paraId="788837D6" w14:textId="77777777" w:rsidR="00C43688" w:rsidRDefault="00C43688" w:rsidP="00106DD7">
            <w:pPr>
              <w:ind w:left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0" w:type="dxa"/>
          </w:tcPr>
          <w:p w14:paraId="1CD30202" w14:textId="5C0A1F53" w:rsidR="00C43688" w:rsidRDefault="00E420C8" w:rsidP="00106DD7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2" w:type="dxa"/>
          </w:tcPr>
          <w:p w14:paraId="6600C48A" w14:textId="77777777" w:rsidR="00C43688" w:rsidRDefault="00C43688" w:rsidP="00106DD7">
            <w:pPr>
              <w:ind w:left="-5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20" w:type="dxa"/>
          </w:tcPr>
          <w:p w14:paraId="4680DCB7" w14:textId="1D6D7B8A" w:rsidR="00C43688" w:rsidRDefault="00E420C8" w:rsidP="00106DD7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C902D1" w14:paraId="55E8B70F" w14:textId="77777777" w:rsidTr="00BD3E4E">
        <w:tc>
          <w:tcPr>
            <w:tcW w:w="6078" w:type="dxa"/>
          </w:tcPr>
          <w:p w14:paraId="15A8BA9A" w14:textId="77777777" w:rsidR="00CA0CE9" w:rsidRDefault="00CA0CE9" w:rsidP="00106DD7">
            <w:pPr>
              <w:ind w:left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0" w:type="dxa"/>
          </w:tcPr>
          <w:p w14:paraId="050B5814" w14:textId="77777777" w:rsidR="00CA0CE9" w:rsidRDefault="00CA0CE9" w:rsidP="00106DD7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52" w:type="dxa"/>
          </w:tcPr>
          <w:p w14:paraId="1F3E983D" w14:textId="77777777" w:rsidR="00CA0CE9" w:rsidRDefault="00CA0CE9" w:rsidP="00106DD7">
            <w:pPr>
              <w:ind w:left="-5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20" w:type="dxa"/>
          </w:tcPr>
          <w:p w14:paraId="3F630CA4" w14:textId="77777777" w:rsidR="00CA0CE9" w:rsidRDefault="00CA0CE9" w:rsidP="00106DD7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C902D1" w14:paraId="21A7D8DC" w14:textId="77777777" w:rsidTr="00BD3E4E">
        <w:tc>
          <w:tcPr>
            <w:tcW w:w="6078" w:type="dxa"/>
          </w:tcPr>
          <w:p w14:paraId="5BC39F3A" w14:textId="77777777" w:rsidR="00BD3E4E" w:rsidRDefault="00BD3E4E" w:rsidP="00106DD7">
            <w:pPr>
              <w:ind w:left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20" w:type="dxa"/>
          </w:tcPr>
          <w:p w14:paraId="7AC059AB" w14:textId="12CFD0A8" w:rsidR="00BD3E4E" w:rsidRDefault="00E420C8" w:rsidP="00106DD7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5</w:t>
            </w:r>
            <w:r w:rsidR="00380C04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610</w:t>
            </w:r>
            <w:r w:rsidR="00E35249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420</w:t>
            </w:r>
          </w:p>
        </w:tc>
        <w:tc>
          <w:tcPr>
            <w:tcW w:w="152" w:type="dxa"/>
          </w:tcPr>
          <w:p w14:paraId="403D0103" w14:textId="77777777" w:rsidR="00BD3E4E" w:rsidRDefault="00BD3E4E" w:rsidP="00106DD7">
            <w:pPr>
              <w:ind w:left="-54" w:firstLine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0" w:type="dxa"/>
          </w:tcPr>
          <w:p w14:paraId="7F5CAEB9" w14:textId="207D0AAE" w:rsidR="00BD3E4E" w:rsidRDefault="00E420C8" w:rsidP="00106DD7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4</w:t>
            </w:r>
            <w:r w:rsidR="00BD3E4E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274</w:t>
            </w:r>
            <w:r w:rsidR="00BD3E4E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443</w:t>
            </w:r>
          </w:p>
        </w:tc>
      </w:tr>
      <w:tr w:rsidR="00C902D1" w14:paraId="2908B91D" w14:textId="77777777" w:rsidTr="00BD3E4E">
        <w:tc>
          <w:tcPr>
            <w:tcW w:w="6078" w:type="dxa"/>
          </w:tcPr>
          <w:p w14:paraId="3F3727E5" w14:textId="77777777" w:rsidR="00BD3E4E" w:rsidRDefault="00BD3E4E" w:rsidP="00106DD7">
            <w:pPr>
              <w:ind w:left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อะไหล่และวัสดุสิ้นเปลือง</w:t>
            </w:r>
          </w:p>
        </w:tc>
        <w:tc>
          <w:tcPr>
            <w:tcW w:w="1520" w:type="dxa"/>
            <w:tcBorders>
              <w:bottom w:val="single" w:sz="4" w:space="0" w:color="auto"/>
            </w:tcBorders>
          </w:tcPr>
          <w:p w14:paraId="420249F8" w14:textId="12F69379" w:rsidR="00BD3E4E" w:rsidRDefault="00E420C8" w:rsidP="00106DD7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11</w:t>
            </w:r>
            <w:r w:rsidR="00380C04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535</w:t>
            </w:r>
            <w:r w:rsidR="00380C04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811</w:t>
            </w:r>
          </w:p>
        </w:tc>
        <w:tc>
          <w:tcPr>
            <w:tcW w:w="152" w:type="dxa"/>
          </w:tcPr>
          <w:p w14:paraId="6CDC7766" w14:textId="77777777" w:rsidR="00BD3E4E" w:rsidRDefault="00BD3E4E" w:rsidP="00106DD7">
            <w:pPr>
              <w:tabs>
                <w:tab w:val="decimal" w:pos="1440"/>
              </w:tabs>
              <w:ind w:left="-54" w:firstLine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</w:tcPr>
          <w:p w14:paraId="60DD68C2" w14:textId="49ADB4A4" w:rsidR="00BD3E4E" w:rsidRDefault="00E420C8" w:rsidP="00106DD7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9</w:t>
            </w:r>
            <w:r w:rsidR="00BD3E4E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390</w:t>
            </w:r>
            <w:r w:rsidR="00BD3E4E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391</w:t>
            </w:r>
          </w:p>
        </w:tc>
      </w:tr>
      <w:tr w:rsidR="00C902D1" w14:paraId="11D0B3A5" w14:textId="77777777" w:rsidTr="00BD3E4E">
        <w:tc>
          <w:tcPr>
            <w:tcW w:w="6078" w:type="dxa"/>
          </w:tcPr>
          <w:p w14:paraId="1C208727" w14:textId="77777777" w:rsidR="00BD3E4E" w:rsidRDefault="00BD3E4E" w:rsidP="00106DD7">
            <w:pPr>
              <w:ind w:left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</w:tcPr>
          <w:p w14:paraId="26EDA209" w14:textId="0415C3C2" w:rsidR="00BD3E4E" w:rsidRDefault="00E420C8" w:rsidP="00106DD7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17</w:t>
            </w:r>
            <w:r w:rsidR="00380C04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146</w:t>
            </w:r>
            <w:r w:rsidR="00E35249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231</w:t>
            </w:r>
          </w:p>
        </w:tc>
        <w:tc>
          <w:tcPr>
            <w:tcW w:w="152" w:type="dxa"/>
          </w:tcPr>
          <w:p w14:paraId="056DF5F6" w14:textId="77777777" w:rsidR="00BD3E4E" w:rsidRDefault="00BD3E4E" w:rsidP="00106DD7">
            <w:pPr>
              <w:tabs>
                <w:tab w:val="decimal" w:pos="1440"/>
              </w:tabs>
              <w:ind w:left="-54" w:firstLine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</w:tcPr>
          <w:p w14:paraId="668184CE" w14:textId="25B5CCFD" w:rsidR="00BD3E4E" w:rsidRDefault="00E420C8" w:rsidP="00106DD7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13</w:t>
            </w:r>
            <w:r w:rsidR="00BD3E4E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664</w:t>
            </w:r>
            <w:r w:rsidR="00BD3E4E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834</w:t>
            </w:r>
          </w:p>
        </w:tc>
      </w:tr>
      <w:tr w:rsidR="00C902D1" w14:paraId="02803780" w14:textId="77777777" w:rsidTr="00BD3E4E">
        <w:tc>
          <w:tcPr>
            <w:tcW w:w="6078" w:type="dxa"/>
          </w:tcPr>
          <w:p w14:paraId="668D6DF9" w14:textId="107487D4" w:rsidR="00BD3E4E" w:rsidRDefault="00BD3E4E" w:rsidP="00106DD7">
            <w:pPr>
              <w:ind w:left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ค่าเผื่อการลดมูลค่าของสินค้าคงเหลือ</w:t>
            </w:r>
          </w:p>
        </w:tc>
        <w:tc>
          <w:tcPr>
            <w:tcW w:w="1520" w:type="dxa"/>
          </w:tcPr>
          <w:p w14:paraId="5AC0D940" w14:textId="6EB7992C" w:rsidR="00BD3E4E" w:rsidRDefault="0013027B" w:rsidP="00106DD7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76</w:t>
            </w:r>
            <w:r w:rsidR="00380C04"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424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2" w:type="dxa"/>
          </w:tcPr>
          <w:p w14:paraId="335B4664" w14:textId="77777777" w:rsidR="00BD3E4E" w:rsidRDefault="00BD3E4E" w:rsidP="00106DD7">
            <w:pPr>
              <w:tabs>
                <w:tab w:val="decimal" w:pos="1440"/>
              </w:tabs>
              <w:ind w:left="-54" w:firstLine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0" w:type="dxa"/>
          </w:tcPr>
          <w:p w14:paraId="4FA83182" w14:textId="3D02C097" w:rsidR="00BD3E4E" w:rsidRDefault="00BD3E4E" w:rsidP="00106DD7">
            <w:pPr>
              <w:tabs>
                <w:tab w:val="decimal" w:pos="120"/>
              </w:tabs>
              <w:ind w:left="-116" w:right="8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93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269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902D1" w14:paraId="78751A01" w14:textId="77777777" w:rsidTr="00BD3E4E">
        <w:tc>
          <w:tcPr>
            <w:tcW w:w="6078" w:type="dxa"/>
          </w:tcPr>
          <w:p w14:paraId="4EB250D2" w14:textId="77777777" w:rsidR="00BD3E4E" w:rsidRDefault="00BD3E4E" w:rsidP="00106DD7">
            <w:pPr>
              <w:ind w:left="54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</w:tcPr>
          <w:p w14:paraId="29D3667A" w14:textId="6871A2F5" w:rsidR="00BD3E4E" w:rsidRDefault="00E420C8" w:rsidP="00106DD7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17</w:t>
            </w:r>
            <w:r w:rsidR="00380C04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069</w:t>
            </w:r>
            <w:r w:rsidR="00E35249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807</w:t>
            </w:r>
          </w:p>
        </w:tc>
        <w:tc>
          <w:tcPr>
            <w:tcW w:w="152" w:type="dxa"/>
          </w:tcPr>
          <w:p w14:paraId="2E0F1629" w14:textId="77777777" w:rsidR="00BD3E4E" w:rsidRDefault="00BD3E4E" w:rsidP="00106DD7">
            <w:pPr>
              <w:tabs>
                <w:tab w:val="decimal" w:pos="1440"/>
              </w:tabs>
              <w:ind w:left="-54" w:firstLine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</w:tcPr>
          <w:p w14:paraId="13D1F372" w14:textId="25277340" w:rsidR="00BD3E4E" w:rsidRDefault="00E420C8" w:rsidP="00106DD7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13</w:t>
            </w:r>
            <w:r w:rsidR="00BD3E4E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571</w:t>
            </w:r>
            <w:r w:rsidR="00BD3E4E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565</w:t>
            </w:r>
          </w:p>
        </w:tc>
      </w:tr>
    </w:tbl>
    <w:p w14:paraId="3F737E0B" w14:textId="71550B67" w:rsidR="0088321C" w:rsidRDefault="00B40EBC" w:rsidP="00106DD7">
      <w:pPr>
        <w:spacing w:before="240"/>
        <w:ind w:left="547" w:right="-29"/>
        <w:jc w:val="thaiDistribute"/>
        <w:rPr>
          <w:rFonts w:ascii="Angsana New" w:eastAsia="Times New Roman" w:hAnsi="Angsana New"/>
          <w:spacing w:val="-12"/>
          <w:sz w:val="32"/>
          <w:szCs w:val="32"/>
        </w:rPr>
      </w:pPr>
      <w:r>
        <w:rPr>
          <w:rFonts w:ascii="Angsana New" w:eastAsia="Times New Roman" w:hAnsi="Angsana New"/>
          <w:spacing w:val="-12"/>
          <w:sz w:val="32"/>
          <w:szCs w:val="32"/>
          <w:cs/>
        </w:rPr>
        <w:t>ต้นทุนของสินค้าคงเหลือที่บันทึกเป็นค่าใช้จ่ายและได้รวมในบัญชีต้นทุนขาย สำหรับปีสิ้นสุดวันที่</w:t>
      </w:r>
      <w:r>
        <w:rPr>
          <w:rFonts w:ascii="Angsana New" w:eastAsia="Times New Roman" w:hAnsi="Angsana New"/>
          <w:spacing w:val="-12"/>
          <w:sz w:val="32"/>
          <w:szCs w:val="32"/>
          <w:cs/>
        </w:rPr>
        <w:br/>
      </w:r>
      <w:r w:rsidR="00E420C8" w:rsidRPr="00E420C8">
        <w:rPr>
          <w:rFonts w:ascii="Angsana New" w:eastAsia="Times New Roman" w:hAnsi="Angsana New"/>
          <w:spacing w:val="-12"/>
          <w:sz w:val="32"/>
          <w:szCs w:val="32"/>
        </w:rPr>
        <w:t>31</w:t>
      </w:r>
      <w:r>
        <w:rPr>
          <w:rFonts w:ascii="Angsana New" w:eastAsia="Times New Roman" w:hAnsi="Angsana New"/>
          <w:spacing w:val="-12"/>
          <w:sz w:val="32"/>
          <w:szCs w:val="32"/>
        </w:rPr>
        <w:t xml:space="preserve"> </w:t>
      </w:r>
      <w:r>
        <w:rPr>
          <w:rFonts w:ascii="Angsana New" w:eastAsia="Times New Roman" w:hAnsi="Angsana New"/>
          <w:spacing w:val="-12"/>
          <w:sz w:val="32"/>
          <w:szCs w:val="32"/>
          <w:cs/>
        </w:rPr>
        <w:t>ธันวาคม ประกอบด้วย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78"/>
        <w:gridCol w:w="1520"/>
        <w:gridCol w:w="152"/>
        <w:gridCol w:w="1520"/>
      </w:tblGrid>
      <w:tr w:rsidR="00C902D1" w14:paraId="33EC6B2B" w14:textId="77777777" w:rsidTr="007236BA">
        <w:tc>
          <w:tcPr>
            <w:tcW w:w="6078" w:type="dxa"/>
          </w:tcPr>
          <w:p w14:paraId="6BBEB87B" w14:textId="77777777" w:rsidR="007236BA" w:rsidRDefault="007236BA" w:rsidP="00106DD7">
            <w:pPr>
              <w:ind w:left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0" w:type="dxa"/>
          </w:tcPr>
          <w:p w14:paraId="0EB82792" w14:textId="0153D704" w:rsidR="007236BA" w:rsidRDefault="00E420C8" w:rsidP="00106DD7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2" w:type="dxa"/>
          </w:tcPr>
          <w:p w14:paraId="49D2BA45" w14:textId="77777777" w:rsidR="007236BA" w:rsidRDefault="007236BA" w:rsidP="00106DD7">
            <w:pPr>
              <w:ind w:left="-5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20" w:type="dxa"/>
          </w:tcPr>
          <w:p w14:paraId="3440C5AE" w14:textId="5F848009" w:rsidR="007236BA" w:rsidRDefault="00E420C8" w:rsidP="00106DD7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C902D1" w14:paraId="510A569E" w14:textId="77777777" w:rsidTr="007236BA">
        <w:tc>
          <w:tcPr>
            <w:tcW w:w="6078" w:type="dxa"/>
          </w:tcPr>
          <w:p w14:paraId="0FD82AFD" w14:textId="77777777" w:rsidR="007236BA" w:rsidRDefault="007236BA" w:rsidP="00106DD7">
            <w:pPr>
              <w:ind w:left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0" w:type="dxa"/>
          </w:tcPr>
          <w:p w14:paraId="72F5E1A2" w14:textId="77777777" w:rsidR="007236BA" w:rsidRDefault="007236BA" w:rsidP="00106DD7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52" w:type="dxa"/>
          </w:tcPr>
          <w:p w14:paraId="5DDDE6C1" w14:textId="77777777" w:rsidR="007236BA" w:rsidRDefault="007236BA" w:rsidP="00106DD7">
            <w:pPr>
              <w:ind w:left="-5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20" w:type="dxa"/>
          </w:tcPr>
          <w:p w14:paraId="24EA7153" w14:textId="77777777" w:rsidR="007236BA" w:rsidRDefault="007236BA" w:rsidP="00106DD7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C902D1" w14:paraId="3075B79F" w14:textId="77777777" w:rsidTr="007236BA">
        <w:tc>
          <w:tcPr>
            <w:tcW w:w="6078" w:type="dxa"/>
          </w:tcPr>
          <w:p w14:paraId="14A9C098" w14:textId="545D7DCB" w:rsidR="007236BA" w:rsidRDefault="007236BA" w:rsidP="00106DD7">
            <w:pPr>
              <w:ind w:left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1520" w:type="dxa"/>
          </w:tcPr>
          <w:p w14:paraId="4F4E4ED9" w14:textId="70D956C7" w:rsidR="007236BA" w:rsidRDefault="007236BA" w:rsidP="00106DD7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" w:type="dxa"/>
          </w:tcPr>
          <w:p w14:paraId="0A33CD8D" w14:textId="77777777" w:rsidR="007236BA" w:rsidRDefault="007236BA" w:rsidP="00106DD7">
            <w:pPr>
              <w:ind w:left="-54" w:firstLine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0" w:type="dxa"/>
          </w:tcPr>
          <w:p w14:paraId="00615139" w14:textId="00C71766" w:rsidR="007236BA" w:rsidRDefault="007236BA" w:rsidP="00106DD7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02D1" w14:paraId="5F65636C" w14:textId="77777777" w:rsidTr="007236BA">
        <w:tc>
          <w:tcPr>
            <w:tcW w:w="6078" w:type="dxa"/>
          </w:tcPr>
          <w:p w14:paraId="2FBC1057" w14:textId="63F1F554" w:rsidR="007236BA" w:rsidRDefault="007236BA" w:rsidP="00106DD7">
            <w:pPr>
              <w:ind w:left="7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และได้รวมในบัญชีต้นทุนขาย</w:t>
            </w:r>
          </w:p>
        </w:tc>
        <w:tc>
          <w:tcPr>
            <w:tcW w:w="1520" w:type="dxa"/>
          </w:tcPr>
          <w:p w14:paraId="5CCB9852" w14:textId="77777777" w:rsidR="007236BA" w:rsidRDefault="007236BA" w:rsidP="00106DD7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" w:type="dxa"/>
          </w:tcPr>
          <w:p w14:paraId="099F5CE8" w14:textId="77777777" w:rsidR="007236BA" w:rsidRDefault="007236BA" w:rsidP="00106DD7">
            <w:pPr>
              <w:ind w:left="-54" w:firstLine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0" w:type="dxa"/>
          </w:tcPr>
          <w:p w14:paraId="41BBDEF6" w14:textId="77777777" w:rsidR="007236BA" w:rsidRDefault="007236BA" w:rsidP="00106DD7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02D1" w14:paraId="587F7CEA" w14:textId="77777777" w:rsidTr="007236BA">
        <w:tc>
          <w:tcPr>
            <w:tcW w:w="6078" w:type="dxa"/>
          </w:tcPr>
          <w:p w14:paraId="2F122648" w14:textId="64DE808D" w:rsidR="00F14519" w:rsidRDefault="00F14519" w:rsidP="00106DD7">
            <w:pPr>
              <w:ind w:left="90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ต้นทุนขาย</w:t>
            </w:r>
          </w:p>
        </w:tc>
        <w:tc>
          <w:tcPr>
            <w:tcW w:w="1520" w:type="dxa"/>
          </w:tcPr>
          <w:p w14:paraId="66536003" w14:textId="43EFAF35" w:rsidR="00F14519" w:rsidRDefault="00E420C8" w:rsidP="00106DD7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16</w:t>
            </w:r>
            <w:r w:rsidR="00380C04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873</w:t>
            </w:r>
            <w:r w:rsidR="00380C04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173</w:t>
            </w:r>
          </w:p>
        </w:tc>
        <w:tc>
          <w:tcPr>
            <w:tcW w:w="152" w:type="dxa"/>
            <w:vAlign w:val="center"/>
          </w:tcPr>
          <w:p w14:paraId="27973459" w14:textId="77777777" w:rsidR="00F14519" w:rsidRDefault="00F14519" w:rsidP="00106DD7">
            <w:pPr>
              <w:tabs>
                <w:tab w:val="decimal" w:pos="1440"/>
              </w:tabs>
              <w:ind w:left="-54" w:firstLine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0" w:type="dxa"/>
          </w:tcPr>
          <w:p w14:paraId="6EC00B54" w14:textId="668664DF" w:rsidR="00F14519" w:rsidRDefault="00E420C8" w:rsidP="00106DD7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18</w:t>
            </w:r>
            <w:r w:rsidR="00F14519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234</w:t>
            </w:r>
            <w:r w:rsidR="00F14519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440</w:t>
            </w:r>
          </w:p>
        </w:tc>
      </w:tr>
      <w:tr w:rsidR="00F14519" w14:paraId="5F66AB50" w14:textId="77777777" w:rsidTr="00CF32C1">
        <w:tc>
          <w:tcPr>
            <w:tcW w:w="6078" w:type="dxa"/>
          </w:tcPr>
          <w:p w14:paraId="760C3D80" w14:textId="795BE0E6" w:rsidR="00F14519" w:rsidRDefault="00F14519" w:rsidP="00106DD7">
            <w:pPr>
              <w:ind w:left="54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</w:tcPr>
          <w:p w14:paraId="4EA04365" w14:textId="2CD43037" w:rsidR="00F14519" w:rsidRDefault="00E420C8" w:rsidP="00106DD7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16</w:t>
            </w:r>
            <w:r w:rsidR="00380C04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873</w:t>
            </w:r>
            <w:r w:rsidR="00380C04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173</w:t>
            </w:r>
          </w:p>
        </w:tc>
        <w:tc>
          <w:tcPr>
            <w:tcW w:w="152" w:type="dxa"/>
            <w:vAlign w:val="center"/>
          </w:tcPr>
          <w:p w14:paraId="7546691B" w14:textId="77777777" w:rsidR="00F14519" w:rsidRDefault="00F14519" w:rsidP="00106DD7">
            <w:pPr>
              <w:tabs>
                <w:tab w:val="decimal" w:pos="1440"/>
              </w:tabs>
              <w:ind w:left="-54" w:firstLine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</w:tcPr>
          <w:p w14:paraId="293B34D5" w14:textId="383BCF29" w:rsidR="00F14519" w:rsidRDefault="00E420C8" w:rsidP="00106DD7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18</w:t>
            </w:r>
            <w:r w:rsidR="00F14519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234</w:t>
            </w:r>
            <w:r w:rsidR="00F14519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440</w:t>
            </w:r>
          </w:p>
        </w:tc>
      </w:tr>
    </w:tbl>
    <w:p w14:paraId="0E54F22C" w14:textId="7EAEF774" w:rsidR="003C33EA" w:rsidRDefault="00E420C8" w:rsidP="00031BDE">
      <w:pPr>
        <w:tabs>
          <w:tab w:val="left" w:pos="540"/>
        </w:tabs>
        <w:spacing w:before="360"/>
        <w:ind w:right="43"/>
        <w:jc w:val="thaiDistribute"/>
        <w:rPr>
          <w:rFonts w:ascii="Angsana New" w:hAnsi="Angsana New"/>
          <w:b/>
          <w:bCs/>
          <w:sz w:val="32"/>
          <w:szCs w:val="32"/>
        </w:rPr>
      </w:pPr>
      <w:r w:rsidRPr="00E420C8">
        <w:rPr>
          <w:rFonts w:ascii="Angsana New" w:hAnsi="Angsana New"/>
          <w:b/>
          <w:bCs/>
          <w:sz w:val="32"/>
          <w:szCs w:val="32"/>
        </w:rPr>
        <w:t>8</w:t>
      </w:r>
      <w:r w:rsidR="003C33EA">
        <w:rPr>
          <w:rFonts w:ascii="Angsana New" w:hAnsi="Angsana New"/>
          <w:b/>
          <w:bCs/>
          <w:sz w:val="32"/>
          <w:szCs w:val="32"/>
          <w:cs/>
        </w:rPr>
        <w:t>.</w:t>
      </w:r>
      <w:r w:rsidR="003C33EA">
        <w:rPr>
          <w:rFonts w:ascii="Angsana New" w:hAnsi="Angsana New"/>
          <w:b/>
          <w:bCs/>
          <w:sz w:val="32"/>
          <w:szCs w:val="32"/>
        </w:rPr>
        <w:tab/>
      </w:r>
      <w:r w:rsidR="00D701E2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6BDB28A5" w14:textId="504D70CA" w:rsidR="003C33EA" w:rsidRDefault="00D701E2" w:rsidP="00106DD7">
      <w:pPr>
        <w:spacing w:after="120"/>
        <w:ind w:left="1267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สินทรัพย์ทางการเงินหมุนเวียนอื่น</w:t>
      </w:r>
      <w:r w:rsidR="003C33EA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E420C8" w:rsidRPr="00E420C8">
        <w:rPr>
          <w:rFonts w:ascii="Angsana New" w:hAnsi="Angsana New"/>
          <w:sz w:val="32"/>
          <w:szCs w:val="32"/>
        </w:rPr>
        <w:t>31</w:t>
      </w:r>
      <w:r w:rsidR="003C33EA">
        <w:rPr>
          <w:rFonts w:ascii="Angsana New" w:hAnsi="Angsana New"/>
          <w:sz w:val="32"/>
          <w:szCs w:val="32"/>
          <w:cs/>
        </w:rPr>
        <w:t xml:space="preserve"> ธันวาคม ประกอบด้วย</w:t>
      </w:r>
    </w:p>
    <w:tbl>
      <w:tblPr>
        <w:tblW w:w="5107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1"/>
        <w:gridCol w:w="2340"/>
        <w:gridCol w:w="1526"/>
        <w:gridCol w:w="180"/>
        <w:gridCol w:w="1526"/>
      </w:tblGrid>
      <w:tr w:rsidR="00C902D1" w14:paraId="685DA674" w14:textId="77777777" w:rsidTr="0078704D">
        <w:trPr>
          <w:cantSplit/>
        </w:trPr>
        <w:tc>
          <w:tcPr>
            <w:tcW w:w="3871" w:type="dxa"/>
          </w:tcPr>
          <w:p w14:paraId="13163AC7" w14:textId="77777777" w:rsidR="00D701E2" w:rsidRDefault="00D701E2" w:rsidP="00106DD7">
            <w:pPr>
              <w:ind w:left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56D98DA7" w14:textId="4141DF9E" w:rsidR="00D701E2" w:rsidRDefault="008D3E81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1526" w:type="dxa"/>
          </w:tcPr>
          <w:p w14:paraId="731C23B2" w14:textId="64144E98" w:rsidR="00D701E2" w:rsidRDefault="00E420C8" w:rsidP="00106DD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0" w:type="dxa"/>
          </w:tcPr>
          <w:p w14:paraId="19925050" w14:textId="77777777" w:rsidR="00D701E2" w:rsidRDefault="00D701E2" w:rsidP="00106DD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6" w:type="dxa"/>
          </w:tcPr>
          <w:p w14:paraId="1D1FCF3A" w14:textId="1760C12B" w:rsidR="00D701E2" w:rsidRDefault="00E420C8" w:rsidP="00106DD7">
            <w:pPr>
              <w:ind w:left="-10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C902D1" w14:paraId="60F5F3BA" w14:textId="77777777" w:rsidTr="0078704D">
        <w:trPr>
          <w:cantSplit/>
        </w:trPr>
        <w:tc>
          <w:tcPr>
            <w:tcW w:w="3871" w:type="dxa"/>
          </w:tcPr>
          <w:p w14:paraId="6BC7ADCB" w14:textId="77777777" w:rsidR="00D701E2" w:rsidRDefault="00D701E2" w:rsidP="00106DD7">
            <w:pPr>
              <w:ind w:left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66633609" w14:textId="525F2216" w:rsidR="00D701E2" w:rsidRDefault="008D3E81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ร้อยละต่อปี</w:t>
            </w:r>
          </w:p>
        </w:tc>
        <w:tc>
          <w:tcPr>
            <w:tcW w:w="1526" w:type="dxa"/>
          </w:tcPr>
          <w:p w14:paraId="071CE9B0" w14:textId="77777777" w:rsidR="00D701E2" w:rsidRDefault="00D701E2" w:rsidP="00106DD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7B3DC66C" w14:textId="77777777" w:rsidR="00D701E2" w:rsidRDefault="00D701E2" w:rsidP="00106DD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6" w:type="dxa"/>
          </w:tcPr>
          <w:p w14:paraId="0BF21400" w14:textId="77777777" w:rsidR="00D701E2" w:rsidRDefault="00D701E2" w:rsidP="00106DD7">
            <w:pPr>
              <w:ind w:left="-10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C902D1" w14:paraId="20D90E27" w14:textId="77777777" w:rsidTr="0078704D">
        <w:trPr>
          <w:cantSplit/>
        </w:trPr>
        <w:tc>
          <w:tcPr>
            <w:tcW w:w="3871" w:type="dxa"/>
          </w:tcPr>
          <w:p w14:paraId="6A6F6CB7" w14:textId="0AA6FA99" w:rsidR="00C902D1" w:rsidRDefault="00FF197D" w:rsidP="00106DD7">
            <w:pPr>
              <w:ind w:left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เงินฝากประจำ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  <w:r w:rsidR="00C902D1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C902D1">
              <w:rPr>
                <w:rFonts w:ascii="Angsana New" w:hAnsi="Angsana New"/>
                <w:sz w:val="32"/>
                <w:szCs w:val="32"/>
                <w:cs/>
              </w:rPr>
              <w:t>ครบกำหนดใน</w:t>
            </w:r>
          </w:p>
          <w:p w14:paraId="41B2C426" w14:textId="1E0153E1" w:rsidR="00FF197D" w:rsidRDefault="00C902D1" w:rsidP="00106DD7">
            <w:pPr>
              <w:ind w:left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  <w:cs/>
              </w:rPr>
              <w:t>เดือนพฤ</w:t>
            </w:r>
            <w:r w:rsidR="00146543">
              <w:rPr>
                <w:rFonts w:ascii="Angsana New" w:hAnsi="Angsana New"/>
                <w:sz w:val="32"/>
                <w:szCs w:val="32"/>
                <w:cs/>
              </w:rPr>
              <w:t>ษภ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าคม 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2569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40" w:type="dxa"/>
          </w:tcPr>
          <w:p w14:paraId="021BC677" w14:textId="762495BB" w:rsidR="00FF197D" w:rsidRDefault="000956AC" w:rsidP="00106DD7">
            <w:pPr>
              <w:ind w:left="4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05</w:t>
            </w:r>
          </w:p>
        </w:tc>
        <w:tc>
          <w:tcPr>
            <w:tcW w:w="1526" w:type="dxa"/>
          </w:tcPr>
          <w:p w14:paraId="7E9982D7" w14:textId="5A0A6144" w:rsidR="00FF197D" w:rsidRDefault="00E420C8" w:rsidP="00106DD7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190</w:t>
            </w:r>
            <w:r w:rsidR="00C25AF8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000</w:t>
            </w:r>
            <w:r w:rsidR="00C25AF8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80" w:type="dxa"/>
          </w:tcPr>
          <w:p w14:paraId="623D7A7A" w14:textId="77777777" w:rsidR="00FF197D" w:rsidRDefault="00FF197D" w:rsidP="00106DD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6" w:type="dxa"/>
          </w:tcPr>
          <w:p w14:paraId="6B907B5A" w14:textId="115BBE7C" w:rsidR="00FF197D" w:rsidRDefault="00A6763B" w:rsidP="00106DD7">
            <w:pPr>
              <w:tabs>
                <w:tab w:val="decimal" w:pos="730"/>
              </w:tabs>
              <w:ind w:left="-1152" w:right="-65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-</w:t>
            </w:r>
          </w:p>
        </w:tc>
      </w:tr>
    </w:tbl>
    <w:p w14:paraId="16749F76" w14:textId="77777777" w:rsidR="00D701E2" w:rsidRDefault="00D701E2" w:rsidP="00106DD7">
      <w:pPr>
        <w:spacing w:after="120"/>
        <w:ind w:left="1267" w:hanging="720"/>
        <w:jc w:val="thaiDistribute"/>
        <w:rPr>
          <w:rFonts w:ascii="Angsana New" w:hAnsi="Angsana New"/>
          <w:sz w:val="4"/>
          <w:szCs w:val="4"/>
        </w:rPr>
      </w:pPr>
    </w:p>
    <w:p w14:paraId="7D1824C8" w14:textId="199FA715" w:rsidR="006F0238" w:rsidRDefault="00E420C8" w:rsidP="00106DD7">
      <w:pPr>
        <w:tabs>
          <w:tab w:val="left" w:pos="540"/>
        </w:tabs>
        <w:spacing w:before="3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420C8">
        <w:rPr>
          <w:rFonts w:ascii="Angsana New" w:hAnsi="Angsana New"/>
          <w:b/>
          <w:bCs/>
          <w:sz w:val="32"/>
          <w:szCs w:val="32"/>
        </w:rPr>
        <w:t>9</w:t>
      </w:r>
      <w:r w:rsidR="006F0238">
        <w:rPr>
          <w:rFonts w:ascii="Angsana New" w:hAnsi="Angsana New"/>
          <w:b/>
          <w:bCs/>
          <w:sz w:val="32"/>
          <w:szCs w:val="32"/>
        </w:rPr>
        <w:t>.</w:t>
      </w:r>
      <w:r w:rsidR="006F0238">
        <w:rPr>
          <w:rFonts w:ascii="Angsana New" w:hAnsi="Angsana New"/>
          <w:b/>
          <w:bCs/>
          <w:sz w:val="32"/>
          <w:szCs w:val="32"/>
          <w:cs/>
        </w:rPr>
        <w:tab/>
        <w:t>เงินฝากสถาบันการเงินที่ใช้เป็นหลักประกัน</w:t>
      </w:r>
    </w:p>
    <w:p w14:paraId="22480FEF" w14:textId="4AD32F11" w:rsidR="006F0238" w:rsidRDefault="006F0238" w:rsidP="00106DD7">
      <w:pPr>
        <w:tabs>
          <w:tab w:val="left" w:pos="540"/>
        </w:tabs>
        <w:spacing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เงินฝากสถาบันการเงินที่ใช้เป็นหลักประกัน ประกอบด้วย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3"/>
        <w:gridCol w:w="3770"/>
        <w:gridCol w:w="1526"/>
        <w:gridCol w:w="180"/>
        <w:gridCol w:w="1526"/>
      </w:tblGrid>
      <w:tr w:rsidR="00C902D1" w14:paraId="17C93109" w14:textId="77777777" w:rsidTr="007236BA">
        <w:trPr>
          <w:cantSplit/>
        </w:trPr>
        <w:tc>
          <w:tcPr>
            <w:tcW w:w="2250" w:type="dxa"/>
          </w:tcPr>
          <w:p w14:paraId="07270F2C" w14:textId="77777777" w:rsidR="006F0238" w:rsidRDefault="006F0238" w:rsidP="00106DD7">
            <w:pPr>
              <w:ind w:left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14:paraId="007DC834" w14:textId="77777777" w:rsidR="006F0238" w:rsidRDefault="006F0238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14:paraId="747635B9" w14:textId="06AF9221" w:rsidR="006F0238" w:rsidRDefault="00E420C8" w:rsidP="00106DD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0" w:type="dxa"/>
          </w:tcPr>
          <w:p w14:paraId="75F7FB4F" w14:textId="77777777" w:rsidR="006F0238" w:rsidRDefault="006F0238" w:rsidP="00106DD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570E9E1" w14:textId="1034138D" w:rsidR="006F0238" w:rsidRDefault="00E420C8" w:rsidP="00106DD7">
            <w:pPr>
              <w:ind w:left="-10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C902D1" w14:paraId="31B8F124" w14:textId="77777777" w:rsidTr="007236BA">
        <w:trPr>
          <w:cantSplit/>
        </w:trPr>
        <w:tc>
          <w:tcPr>
            <w:tcW w:w="2250" w:type="dxa"/>
          </w:tcPr>
          <w:p w14:paraId="1C6AE703" w14:textId="77777777" w:rsidR="006F0238" w:rsidRDefault="006F0238" w:rsidP="00106DD7">
            <w:pPr>
              <w:ind w:left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14:paraId="4C2D0F2B" w14:textId="44C915E3" w:rsidR="006F0238" w:rsidRDefault="006F0238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ใช้เป็นหลักประกัน</w:t>
            </w:r>
          </w:p>
        </w:tc>
        <w:tc>
          <w:tcPr>
            <w:tcW w:w="1530" w:type="dxa"/>
          </w:tcPr>
          <w:p w14:paraId="77ABBD7C" w14:textId="77777777" w:rsidR="006F0238" w:rsidRDefault="006F0238" w:rsidP="00106DD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12912839" w14:textId="77777777" w:rsidR="006F0238" w:rsidRDefault="006F0238" w:rsidP="00106DD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5C0D504" w14:textId="77777777" w:rsidR="006F0238" w:rsidRDefault="006F0238" w:rsidP="00106DD7">
            <w:pPr>
              <w:ind w:left="-10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C902D1" w14:paraId="5C88AF09" w14:textId="77777777" w:rsidTr="007236BA">
        <w:trPr>
          <w:cantSplit/>
        </w:trPr>
        <w:tc>
          <w:tcPr>
            <w:tcW w:w="2250" w:type="dxa"/>
          </w:tcPr>
          <w:p w14:paraId="1F07C121" w14:textId="77777777" w:rsidR="006F0238" w:rsidRDefault="006F0238" w:rsidP="00106DD7">
            <w:pPr>
              <w:ind w:left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เงินฝากออมทรัพย์</w:t>
            </w:r>
          </w:p>
        </w:tc>
        <w:tc>
          <w:tcPr>
            <w:tcW w:w="3780" w:type="dxa"/>
          </w:tcPr>
          <w:p w14:paraId="0788DAAB" w14:textId="77777777" w:rsidR="006F0238" w:rsidRDefault="006F0238" w:rsidP="00106DD7">
            <w:pPr>
              <w:ind w:left="17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หลักประกันเงินกู้ยืมระยะยาว</w:t>
            </w:r>
          </w:p>
        </w:tc>
        <w:tc>
          <w:tcPr>
            <w:tcW w:w="1530" w:type="dxa"/>
          </w:tcPr>
          <w:p w14:paraId="28399722" w14:textId="77777777" w:rsidR="006F0238" w:rsidRDefault="006F0238" w:rsidP="00106DD7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" w:type="dxa"/>
          </w:tcPr>
          <w:p w14:paraId="4467B1FE" w14:textId="77777777" w:rsidR="006F0238" w:rsidRDefault="006F0238" w:rsidP="00106DD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924316B" w14:textId="77777777" w:rsidR="006F0238" w:rsidRDefault="006F0238" w:rsidP="00106DD7">
            <w:pPr>
              <w:tabs>
                <w:tab w:val="decimal" w:pos="591"/>
              </w:tabs>
              <w:ind w:left="-1152" w:right="57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02D1" w14:paraId="00344C11" w14:textId="77777777" w:rsidTr="0078704D">
        <w:trPr>
          <w:cantSplit/>
        </w:trPr>
        <w:tc>
          <w:tcPr>
            <w:tcW w:w="2250" w:type="dxa"/>
          </w:tcPr>
          <w:p w14:paraId="02AFCBF5" w14:textId="77777777" w:rsidR="006F0238" w:rsidRDefault="006F0238" w:rsidP="00106DD7">
            <w:pPr>
              <w:ind w:left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14:paraId="2D3027C2" w14:textId="5588800A" w:rsidR="006F0238" w:rsidRDefault="006F0238" w:rsidP="00106DD7">
            <w:pPr>
              <w:ind w:left="4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จากสถาบันการเงิน </w:t>
            </w: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ดูหมายเหตุข้อ 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17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14:paraId="2B720855" w14:textId="600D2B1E" w:rsidR="006F0238" w:rsidRDefault="00E420C8" w:rsidP="00106DD7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21</w:t>
            </w:r>
            <w:r w:rsidR="006F0238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250</w:t>
            </w:r>
            <w:r w:rsidR="006F0238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80" w:type="dxa"/>
          </w:tcPr>
          <w:p w14:paraId="50B680F7" w14:textId="77777777" w:rsidR="006F0238" w:rsidRDefault="006F0238" w:rsidP="00106DD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47E66A4" w14:textId="3D146E64" w:rsidR="006F0238" w:rsidRDefault="00E420C8" w:rsidP="00106DD7">
            <w:pPr>
              <w:tabs>
                <w:tab w:val="decimal" w:pos="591"/>
              </w:tabs>
              <w:ind w:left="-1152" w:right="-6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10</w:t>
            </w:r>
            <w:r w:rsidR="00C215AA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500</w:t>
            </w:r>
            <w:r w:rsidR="00C215AA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</w:tbl>
    <w:p w14:paraId="7D37D7FE" w14:textId="2BA72A8E" w:rsidR="00161CF7" w:rsidRDefault="00031BDE" w:rsidP="00106DD7">
      <w:pPr>
        <w:tabs>
          <w:tab w:val="left" w:pos="540"/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E420C8" w:rsidRPr="00E420C8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76349A">
        <w:rPr>
          <w:rFonts w:ascii="Angsana New" w:hAnsi="Angsana New"/>
          <w:b/>
          <w:bCs/>
          <w:sz w:val="32"/>
          <w:szCs w:val="32"/>
        </w:rPr>
        <w:t>.</w:t>
      </w:r>
      <w:r w:rsidR="0076349A">
        <w:rPr>
          <w:rFonts w:ascii="Angsana New" w:hAnsi="Angsana New"/>
          <w:b/>
          <w:bCs/>
          <w:sz w:val="32"/>
          <w:szCs w:val="32"/>
        </w:rPr>
        <w:tab/>
      </w:r>
      <w:r w:rsidR="00106C67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p w14:paraId="626616A5" w14:textId="2A0A218B" w:rsidR="00C05CA6" w:rsidRDefault="00106C67" w:rsidP="00106DD7">
      <w:pPr>
        <w:spacing w:after="120"/>
        <w:ind w:left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อาคารและอุปกรณ์ </w:t>
      </w:r>
      <w:r w:rsidR="00914BA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420C8" w:rsidRPr="00E420C8">
        <w:rPr>
          <w:rFonts w:ascii="Angsana New" w:hAnsi="Angsana New"/>
          <w:sz w:val="32"/>
          <w:szCs w:val="32"/>
        </w:rPr>
        <w:t>31</w:t>
      </w:r>
      <w:r w:rsidR="00914BA8">
        <w:rPr>
          <w:rFonts w:ascii="Angsana New" w:hAnsi="Angsana New"/>
          <w:sz w:val="32"/>
          <w:szCs w:val="32"/>
          <w:cs/>
        </w:rPr>
        <w:t xml:space="preserve"> </w:t>
      </w:r>
      <w:r w:rsidR="003C3795">
        <w:rPr>
          <w:rFonts w:ascii="Angsana New" w:hAnsi="Angsana New"/>
          <w:sz w:val="32"/>
          <w:szCs w:val="32"/>
          <w:cs/>
        </w:rPr>
        <w:t>ธันวาคม</w:t>
      </w:r>
      <w:r w:rsidR="00914BA8">
        <w:rPr>
          <w:rFonts w:ascii="Angsana New" w:hAnsi="Angsana New"/>
          <w:cs/>
        </w:rPr>
        <w:t xml:space="preserve"> </w:t>
      </w:r>
      <w:r w:rsidR="00161CF7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5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66"/>
        <w:gridCol w:w="131"/>
        <w:gridCol w:w="1165"/>
        <w:gridCol w:w="131"/>
        <w:gridCol w:w="1165"/>
        <w:gridCol w:w="131"/>
        <w:gridCol w:w="1165"/>
        <w:gridCol w:w="131"/>
        <w:gridCol w:w="1165"/>
      </w:tblGrid>
      <w:tr w:rsidR="00C902D1" w14:paraId="55D4AB5D" w14:textId="77777777" w:rsidTr="00CF32C1">
        <w:trPr>
          <w:trHeight w:val="144"/>
        </w:trPr>
        <w:tc>
          <w:tcPr>
            <w:tcW w:w="3150" w:type="dxa"/>
          </w:tcPr>
          <w:p w14:paraId="1475E7D7" w14:textId="5DF39F85" w:rsidR="00C474EF" w:rsidRDefault="00C474EF" w:rsidP="00106DD7">
            <w:pPr>
              <w:ind w:left="532" w:hanging="35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420C8" w:rsidRPr="00E420C8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E420C8" w:rsidRPr="00E420C8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66" w:type="dxa"/>
          </w:tcPr>
          <w:p w14:paraId="0A4BDCE1" w14:textId="77777777" w:rsidR="00C474EF" w:rsidRDefault="00C474EF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31" w:type="dxa"/>
          </w:tcPr>
          <w:p w14:paraId="1B6558F1" w14:textId="77777777" w:rsidR="00C474EF" w:rsidRDefault="00C474EF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1A11C7AE" w14:textId="77777777" w:rsidR="00C474EF" w:rsidRDefault="00C474EF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1" w:type="dxa"/>
          </w:tcPr>
          <w:p w14:paraId="3726258B" w14:textId="77777777" w:rsidR="00C474EF" w:rsidRDefault="00C474EF" w:rsidP="00106DD7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</w:tcPr>
          <w:p w14:paraId="4D7B1C56" w14:textId="77777777" w:rsidR="00C474EF" w:rsidRDefault="00C474EF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31" w:type="dxa"/>
          </w:tcPr>
          <w:p w14:paraId="06FAFD17" w14:textId="77777777" w:rsidR="00C474EF" w:rsidRDefault="00C474EF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65CC19C5" w14:textId="77777777" w:rsidR="00C474EF" w:rsidRDefault="00C474EF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โอนเข้า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/</w:t>
            </w:r>
          </w:p>
        </w:tc>
        <w:tc>
          <w:tcPr>
            <w:tcW w:w="131" w:type="dxa"/>
          </w:tcPr>
          <w:p w14:paraId="6205802B" w14:textId="77777777" w:rsidR="00C474EF" w:rsidRDefault="00C474EF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0812D727" w14:textId="77777777" w:rsidR="00C474EF" w:rsidRDefault="00C474EF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C902D1" w14:paraId="55EEB8D6" w14:textId="77777777" w:rsidTr="00CF32C1">
        <w:trPr>
          <w:trHeight w:val="144"/>
        </w:trPr>
        <w:tc>
          <w:tcPr>
            <w:tcW w:w="3150" w:type="dxa"/>
          </w:tcPr>
          <w:p w14:paraId="5ABEF177" w14:textId="77777777" w:rsidR="00C474EF" w:rsidRDefault="00C474EF" w:rsidP="00106DD7">
            <w:pPr>
              <w:ind w:left="532" w:firstLine="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6" w:type="dxa"/>
          </w:tcPr>
          <w:p w14:paraId="6A424489" w14:textId="77777777" w:rsidR="00C474EF" w:rsidRDefault="00C474EF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1" w:type="dxa"/>
          </w:tcPr>
          <w:p w14:paraId="0B4C219A" w14:textId="77777777" w:rsidR="00C474EF" w:rsidRDefault="00C474EF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02B1BEA8" w14:textId="77777777" w:rsidR="00C474EF" w:rsidRDefault="00C474EF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77EBDEDC" w14:textId="77777777" w:rsidR="00C474EF" w:rsidRDefault="00C474EF" w:rsidP="00106DD7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</w:tcPr>
          <w:p w14:paraId="2ED1A818" w14:textId="77777777" w:rsidR="00C474EF" w:rsidRDefault="00C474EF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3C2A692D" w14:textId="77777777" w:rsidR="00C474EF" w:rsidRDefault="00C474EF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4211AFA0" w14:textId="77777777" w:rsidR="00C474EF" w:rsidRDefault="00C474EF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โอนออก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1" w:type="dxa"/>
          </w:tcPr>
          <w:p w14:paraId="3B8B6385" w14:textId="77777777" w:rsidR="00C474EF" w:rsidRDefault="00C474EF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6D75A959" w14:textId="77777777" w:rsidR="00C474EF" w:rsidRDefault="00C474EF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C902D1" w14:paraId="12E1B5A5" w14:textId="77777777" w:rsidTr="00CF32C1">
        <w:trPr>
          <w:trHeight w:val="144"/>
        </w:trPr>
        <w:tc>
          <w:tcPr>
            <w:tcW w:w="3150" w:type="dxa"/>
          </w:tcPr>
          <w:p w14:paraId="4235CD2C" w14:textId="77777777" w:rsidR="00C474EF" w:rsidRDefault="00C474EF" w:rsidP="00106DD7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6" w:type="dxa"/>
          </w:tcPr>
          <w:p w14:paraId="250CEC40" w14:textId="16C03631" w:rsidR="00C474EF" w:rsidRDefault="00E420C8" w:rsidP="00106DD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C474E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31" w:type="dxa"/>
          </w:tcPr>
          <w:p w14:paraId="7BD00FDD" w14:textId="77777777" w:rsidR="00C474EF" w:rsidRDefault="00C474EF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77FD8F76" w14:textId="77777777" w:rsidR="00C474EF" w:rsidRDefault="00C474EF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55759D93" w14:textId="77777777" w:rsidR="00C474EF" w:rsidRDefault="00C474EF" w:rsidP="00106DD7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</w:tcPr>
          <w:p w14:paraId="1C2AE60C" w14:textId="77777777" w:rsidR="00C474EF" w:rsidRDefault="00C474EF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34C82570" w14:textId="77777777" w:rsidR="00C474EF" w:rsidRDefault="00C474EF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7D5113AC" w14:textId="77777777" w:rsidR="00C474EF" w:rsidRDefault="00C474EF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" w:type="dxa"/>
          </w:tcPr>
          <w:p w14:paraId="2A6CB375" w14:textId="77777777" w:rsidR="00C474EF" w:rsidRDefault="00C474EF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</w:tcPr>
          <w:p w14:paraId="272D60A7" w14:textId="16419FC4" w:rsidR="00C474EF" w:rsidRDefault="00E420C8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420C8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C474E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C902D1" w14:paraId="4C39DFF7" w14:textId="77777777" w:rsidTr="00CF32C1">
        <w:trPr>
          <w:trHeight w:val="144"/>
        </w:trPr>
        <w:tc>
          <w:tcPr>
            <w:tcW w:w="3150" w:type="dxa"/>
          </w:tcPr>
          <w:p w14:paraId="78023FA6" w14:textId="77777777" w:rsidR="00C474EF" w:rsidRDefault="00C474EF" w:rsidP="00106DD7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6" w:type="dxa"/>
          </w:tcPr>
          <w:p w14:paraId="0950B2CD" w14:textId="15C38A4B" w:rsidR="00C474EF" w:rsidRDefault="00E420C8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420C8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1" w:type="dxa"/>
          </w:tcPr>
          <w:p w14:paraId="77E820BC" w14:textId="77777777" w:rsidR="00C474EF" w:rsidRDefault="00C474EF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</w:tcPr>
          <w:p w14:paraId="1F3CCA54" w14:textId="77777777" w:rsidR="00C474EF" w:rsidRDefault="00C474EF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7A2AC012" w14:textId="77777777" w:rsidR="00C474EF" w:rsidRDefault="00C474EF" w:rsidP="00106DD7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</w:tcPr>
          <w:p w14:paraId="55175E49" w14:textId="77777777" w:rsidR="00C474EF" w:rsidRDefault="00C474EF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7C88F826" w14:textId="77777777" w:rsidR="00C474EF" w:rsidRDefault="00C474EF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</w:tcPr>
          <w:p w14:paraId="2DA4BDA5" w14:textId="77777777" w:rsidR="00C474EF" w:rsidRDefault="00C474EF" w:rsidP="00106DD7">
            <w:pPr>
              <w:tabs>
                <w:tab w:val="left" w:pos="934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240C35E4" w14:textId="77777777" w:rsidR="00C474EF" w:rsidRDefault="00C474EF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037C223B" w14:textId="695A1B16" w:rsidR="00C474EF" w:rsidRDefault="00E420C8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</w:tr>
      <w:tr w:rsidR="00C902D1" w14:paraId="406A2D29" w14:textId="77777777" w:rsidTr="00CF32C1">
        <w:trPr>
          <w:trHeight w:val="144"/>
        </w:trPr>
        <w:tc>
          <w:tcPr>
            <w:tcW w:w="3150" w:type="dxa"/>
          </w:tcPr>
          <w:p w14:paraId="6351D8DA" w14:textId="77777777" w:rsidR="00C474EF" w:rsidRDefault="00C474EF" w:rsidP="00106DD7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6" w:type="dxa"/>
          </w:tcPr>
          <w:p w14:paraId="55F90008" w14:textId="77777777" w:rsidR="00C474EF" w:rsidRDefault="00C474EF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1" w:type="dxa"/>
          </w:tcPr>
          <w:p w14:paraId="4C830EC5" w14:textId="77777777" w:rsidR="00C474EF" w:rsidRDefault="00C474EF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</w:tcPr>
          <w:p w14:paraId="5ADA6991" w14:textId="77777777" w:rsidR="00C474EF" w:rsidRDefault="00C474EF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1" w:type="dxa"/>
          </w:tcPr>
          <w:p w14:paraId="0810BCE4" w14:textId="77777777" w:rsidR="00C474EF" w:rsidRDefault="00C474EF" w:rsidP="00106DD7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</w:tcPr>
          <w:p w14:paraId="052B28CF" w14:textId="77777777" w:rsidR="00C474EF" w:rsidRDefault="00C474EF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1" w:type="dxa"/>
          </w:tcPr>
          <w:p w14:paraId="63C94698" w14:textId="77777777" w:rsidR="00C474EF" w:rsidRDefault="00C474EF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</w:tcPr>
          <w:p w14:paraId="3BA6144E" w14:textId="77777777" w:rsidR="00C474EF" w:rsidRDefault="00C474EF" w:rsidP="00106DD7">
            <w:pPr>
              <w:tabs>
                <w:tab w:val="left" w:pos="934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1" w:type="dxa"/>
          </w:tcPr>
          <w:p w14:paraId="6D65BB11" w14:textId="77777777" w:rsidR="00C474EF" w:rsidRDefault="00C474EF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72C666FF" w14:textId="77777777" w:rsidR="00C474EF" w:rsidRDefault="00C474EF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902D1" w14:paraId="633D8714" w14:textId="77777777" w:rsidTr="00CF32C1">
        <w:trPr>
          <w:trHeight w:val="144"/>
        </w:trPr>
        <w:tc>
          <w:tcPr>
            <w:tcW w:w="3150" w:type="dxa"/>
          </w:tcPr>
          <w:p w14:paraId="445366B8" w14:textId="77777777" w:rsidR="00C474EF" w:rsidRDefault="00C474EF" w:rsidP="00106DD7">
            <w:pPr>
              <w:ind w:left="532" w:hanging="352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66" w:type="dxa"/>
          </w:tcPr>
          <w:p w14:paraId="4E987F1A" w14:textId="77777777" w:rsidR="00C474EF" w:rsidRDefault="00C474EF" w:rsidP="00106DD7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4B50F59E" w14:textId="77777777" w:rsidR="00C474EF" w:rsidRDefault="00C474EF" w:rsidP="00106DD7">
            <w:pPr>
              <w:ind w:left="-72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7BEB7AD2" w14:textId="77777777" w:rsidR="00C474EF" w:rsidRDefault="00C474EF" w:rsidP="00106DD7">
            <w:pPr>
              <w:ind w:left="-28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13D3D4FC" w14:textId="77777777" w:rsidR="00C474EF" w:rsidRDefault="00C474EF" w:rsidP="00106DD7">
            <w:pPr>
              <w:ind w:left="-72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409E836A" w14:textId="77777777" w:rsidR="00C474EF" w:rsidRDefault="00C474EF" w:rsidP="00106DD7">
            <w:pPr>
              <w:ind w:left="-28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1C24585F" w14:textId="77777777" w:rsidR="00C474EF" w:rsidRDefault="00C474EF" w:rsidP="00106DD7">
            <w:pPr>
              <w:ind w:left="-72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395EE657" w14:textId="77777777" w:rsidR="00C474EF" w:rsidRDefault="00C474EF" w:rsidP="00106DD7">
            <w:pPr>
              <w:ind w:left="-28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08B7696E" w14:textId="77777777" w:rsidR="00C474EF" w:rsidRDefault="00C474EF" w:rsidP="00106DD7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7F5461EC" w14:textId="77777777" w:rsidR="00C474EF" w:rsidRDefault="00C474EF" w:rsidP="00106DD7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902D1" w14:paraId="60848FE1" w14:textId="77777777" w:rsidTr="00CF32C1">
        <w:trPr>
          <w:trHeight w:val="144"/>
        </w:trPr>
        <w:tc>
          <w:tcPr>
            <w:tcW w:w="3150" w:type="dxa"/>
          </w:tcPr>
          <w:p w14:paraId="4A73FD48" w14:textId="77777777" w:rsidR="00C55970" w:rsidRDefault="00C55970" w:rsidP="00106DD7">
            <w:pPr>
              <w:ind w:left="712" w:hanging="3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166" w:type="dxa"/>
          </w:tcPr>
          <w:p w14:paraId="5EC88606" w14:textId="632EA921" w:rsidR="00C55970" w:rsidRDefault="00E420C8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14</w:t>
            </w:r>
            <w:r w:rsidR="00C55970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925</w:t>
            </w:r>
            <w:r w:rsidR="00C55970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671</w:t>
            </w:r>
          </w:p>
        </w:tc>
        <w:tc>
          <w:tcPr>
            <w:tcW w:w="131" w:type="dxa"/>
          </w:tcPr>
          <w:p w14:paraId="4DCA9056" w14:textId="77777777" w:rsidR="00C55970" w:rsidRDefault="00C55970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6F100C41" w14:textId="18C8E781" w:rsidR="00C55970" w:rsidRDefault="00E420C8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37</w:t>
            </w:r>
            <w:r w:rsidR="00B830AA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400</w:t>
            </w:r>
          </w:p>
        </w:tc>
        <w:tc>
          <w:tcPr>
            <w:tcW w:w="131" w:type="dxa"/>
          </w:tcPr>
          <w:p w14:paraId="55B311B9" w14:textId="77777777" w:rsidR="00C55970" w:rsidRDefault="00C55970" w:rsidP="00106DD7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51BBC6A4" w14:textId="77777777" w:rsidR="00C55970" w:rsidRDefault="00C55970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</w:tcPr>
          <w:p w14:paraId="2BC052A7" w14:textId="77777777" w:rsidR="00C55970" w:rsidRDefault="00C55970" w:rsidP="00106DD7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0C2F98AD" w14:textId="77777777" w:rsidR="00C55970" w:rsidRDefault="00C55970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</w:tcPr>
          <w:p w14:paraId="1900EDAE" w14:textId="77777777" w:rsidR="00C55970" w:rsidRDefault="00C55970" w:rsidP="00106DD7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53AAF4F7" w14:textId="00E4A765" w:rsidR="00C55970" w:rsidRDefault="00E420C8" w:rsidP="00106DD7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14</w:t>
            </w:r>
            <w:r w:rsidR="00B830AA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963</w:t>
            </w:r>
            <w:r w:rsidR="00B830AA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071</w:t>
            </w:r>
          </w:p>
        </w:tc>
      </w:tr>
      <w:tr w:rsidR="00C902D1" w14:paraId="0CF9AF0E" w14:textId="77777777" w:rsidTr="003F54F0">
        <w:trPr>
          <w:trHeight w:val="144"/>
        </w:trPr>
        <w:tc>
          <w:tcPr>
            <w:tcW w:w="3150" w:type="dxa"/>
          </w:tcPr>
          <w:p w14:paraId="58909702" w14:textId="77777777" w:rsidR="00C55970" w:rsidRDefault="00C55970" w:rsidP="00106DD7">
            <w:pPr>
              <w:ind w:left="712" w:hanging="3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166" w:type="dxa"/>
          </w:tcPr>
          <w:p w14:paraId="3DFE13A0" w14:textId="390B177B" w:rsidR="00C55970" w:rsidRDefault="00E420C8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587</w:t>
            </w:r>
            <w:r w:rsidR="00C55970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330</w:t>
            </w:r>
            <w:r w:rsidR="00C55970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774</w:t>
            </w:r>
          </w:p>
        </w:tc>
        <w:tc>
          <w:tcPr>
            <w:tcW w:w="131" w:type="dxa"/>
          </w:tcPr>
          <w:p w14:paraId="5743AA2E" w14:textId="77777777" w:rsidR="00C55970" w:rsidRDefault="00C55970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59E4845F" w14:textId="11870638" w:rsidR="00C55970" w:rsidRDefault="00E420C8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4</w:t>
            </w:r>
            <w:r w:rsidR="00B830AA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061</w:t>
            </w:r>
            <w:r w:rsidR="00B830AA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051</w:t>
            </w:r>
          </w:p>
        </w:tc>
        <w:tc>
          <w:tcPr>
            <w:tcW w:w="131" w:type="dxa"/>
          </w:tcPr>
          <w:p w14:paraId="2EB70C4D" w14:textId="77777777" w:rsidR="00C55970" w:rsidRDefault="00C55970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3F5FAD01" w14:textId="3D4B6ACA" w:rsidR="00C55970" w:rsidRDefault="00B830AA" w:rsidP="00106DD7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607</w:t>
            </w:r>
            <w:r w:rsidR="00E35249"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407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" w:type="dxa"/>
          </w:tcPr>
          <w:p w14:paraId="547CE0B2" w14:textId="77777777" w:rsidR="00C55970" w:rsidRDefault="00C55970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55C4E4A1" w14:textId="3D179AC4" w:rsidR="00C55970" w:rsidRDefault="00E420C8" w:rsidP="00106DD7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153</w:t>
            </w:r>
            <w:r w:rsidR="00126E72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837</w:t>
            </w:r>
            <w:r w:rsidR="00126E72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115</w:t>
            </w:r>
          </w:p>
        </w:tc>
        <w:tc>
          <w:tcPr>
            <w:tcW w:w="131" w:type="dxa"/>
          </w:tcPr>
          <w:p w14:paraId="7D83D7C4" w14:textId="77777777" w:rsidR="00C55970" w:rsidRDefault="00C55970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45F96DE4" w14:textId="072F2105" w:rsidR="00C55970" w:rsidRDefault="00E420C8" w:rsidP="00106DD7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738</w:t>
            </w:r>
            <w:r w:rsidR="00126E72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621</w:t>
            </w:r>
            <w:r w:rsidR="00D44297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533</w:t>
            </w:r>
          </w:p>
        </w:tc>
      </w:tr>
      <w:tr w:rsidR="00C902D1" w14:paraId="38194FAC" w14:textId="77777777" w:rsidTr="003F54F0">
        <w:trPr>
          <w:trHeight w:val="144"/>
        </w:trPr>
        <w:tc>
          <w:tcPr>
            <w:tcW w:w="3150" w:type="dxa"/>
          </w:tcPr>
          <w:p w14:paraId="61BD5CCA" w14:textId="77777777" w:rsidR="00C55970" w:rsidRDefault="00C55970" w:rsidP="00106DD7">
            <w:pPr>
              <w:ind w:left="712" w:hanging="3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เครื่องซักผ้าและเครื่องอบผ้า</w:t>
            </w:r>
          </w:p>
        </w:tc>
        <w:tc>
          <w:tcPr>
            <w:tcW w:w="1166" w:type="dxa"/>
          </w:tcPr>
          <w:p w14:paraId="389D8DC5" w14:textId="31BAA0D0" w:rsidR="00C55970" w:rsidRDefault="00E420C8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792</w:t>
            </w:r>
            <w:r w:rsidR="00C55970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255</w:t>
            </w:r>
            <w:r w:rsidR="00C55970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001</w:t>
            </w:r>
          </w:p>
        </w:tc>
        <w:tc>
          <w:tcPr>
            <w:tcW w:w="131" w:type="dxa"/>
          </w:tcPr>
          <w:p w14:paraId="0F5496FC" w14:textId="77777777" w:rsidR="00C55970" w:rsidRDefault="00C55970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3B3101E9" w14:textId="77777777" w:rsidR="00C55970" w:rsidRDefault="00C55970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</w:tcPr>
          <w:p w14:paraId="6223229B" w14:textId="77777777" w:rsidR="00C55970" w:rsidRDefault="00C55970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78F381C7" w14:textId="7E38460D" w:rsidR="00C55970" w:rsidRDefault="00B830AA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</w:tcPr>
          <w:p w14:paraId="30C69798" w14:textId="77777777" w:rsidR="00C55970" w:rsidRDefault="00C55970" w:rsidP="00106DD7">
            <w:pPr>
              <w:ind w:left="-2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4DB27610" w14:textId="5BAA0136" w:rsidR="00C55970" w:rsidRDefault="00E420C8" w:rsidP="00106DD7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96</w:t>
            </w:r>
            <w:r w:rsidR="00B830AA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309</w:t>
            </w:r>
            <w:r w:rsidR="00B830AA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553</w:t>
            </w:r>
          </w:p>
        </w:tc>
        <w:tc>
          <w:tcPr>
            <w:tcW w:w="131" w:type="dxa"/>
          </w:tcPr>
          <w:p w14:paraId="52682777" w14:textId="77777777" w:rsidR="00C55970" w:rsidRDefault="00C55970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00BEF067" w14:textId="3DAC5A39" w:rsidR="00C55970" w:rsidRDefault="00E420C8" w:rsidP="00106DD7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888</w:t>
            </w:r>
            <w:r w:rsidR="00B830AA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564</w:t>
            </w:r>
            <w:r w:rsidR="00B830AA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554</w:t>
            </w:r>
          </w:p>
        </w:tc>
      </w:tr>
      <w:tr w:rsidR="00C902D1" w14:paraId="1D7C498C" w14:textId="77777777" w:rsidTr="003F54F0">
        <w:trPr>
          <w:trHeight w:val="144"/>
        </w:trPr>
        <w:tc>
          <w:tcPr>
            <w:tcW w:w="3150" w:type="dxa"/>
          </w:tcPr>
          <w:p w14:paraId="3E12526D" w14:textId="77777777" w:rsidR="00C55970" w:rsidRDefault="00C55970" w:rsidP="00106DD7">
            <w:pPr>
              <w:ind w:left="712" w:hanging="3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66" w:type="dxa"/>
          </w:tcPr>
          <w:p w14:paraId="5FF0F5D7" w14:textId="096ECEE9" w:rsidR="00C55970" w:rsidRDefault="00E420C8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9</w:t>
            </w:r>
            <w:r w:rsidR="00C55970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993</w:t>
            </w:r>
            <w:r w:rsidR="00C55970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813</w:t>
            </w:r>
          </w:p>
        </w:tc>
        <w:tc>
          <w:tcPr>
            <w:tcW w:w="131" w:type="dxa"/>
          </w:tcPr>
          <w:p w14:paraId="3A141591" w14:textId="77777777" w:rsidR="00C55970" w:rsidRDefault="00C55970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2F8C3B10" w14:textId="72F3716F" w:rsidR="00C55970" w:rsidRDefault="00E420C8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</w:t>
            </w:r>
            <w:r w:rsidR="00B830AA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105</w:t>
            </w:r>
            <w:r w:rsidR="00B830AA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984</w:t>
            </w:r>
          </w:p>
        </w:tc>
        <w:tc>
          <w:tcPr>
            <w:tcW w:w="131" w:type="dxa"/>
          </w:tcPr>
          <w:p w14:paraId="31C2910E" w14:textId="77777777" w:rsidR="00C55970" w:rsidRDefault="00C55970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1043A16D" w14:textId="23AA3500" w:rsidR="00C55970" w:rsidRDefault="00B830AA" w:rsidP="00106DD7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579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" w:type="dxa"/>
          </w:tcPr>
          <w:p w14:paraId="0D949630" w14:textId="77777777" w:rsidR="00C55970" w:rsidRDefault="00C55970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18525CC6" w14:textId="77777777" w:rsidR="00C55970" w:rsidRDefault="00C55970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</w:tcPr>
          <w:p w14:paraId="2ABDC749" w14:textId="77777777" w:rsidR="00C55970" w:rsidRDefault="00C55970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4D930D91" w14:textId="0A993843" w:rsidR="00C55970" w:rsidRDefault="00E420C8" w:rsidP="00106DD7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11</w:t>
            </w:r>
            <w:r w:rsidR="00B830AA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095</w:t>
            </w:r>
            <w:r w:rsidR="00B830AA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218</w:t>
            </w:r>
          </w:p>
        </w:tc>
      </w:tr>
      <w:tr w:rsidR="00C902D1" w14:paraId="716CFDEB" w14:textId="77777777" w:rsidTr="003F54F0">
        <w:trPr>
          <w:trHeight w:val="144"/>
        </w:trPr>
        <w:tc>
          <w:tcPr>
            <w:tcW w:w="3150" w:type="dxa"/>
          </w:tcPr>
          <w:p w14:paraId="441E397B" w14:textId="77777777" w:rsidR="00C55970" w:rsidRDefault="00C55970" w:rsidP="00106DD7">
            <w:pPr>
              <w:ind w:left="712" w:hanging="3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166" w:type="dxa"/>
          </w:tcPr>
          <w:p w14:paraId="568FF14F" w14:textId="38810A5F" w:rsidR="00C55970" w:rsidRDefault="00E420C8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68</w:t>
            </w:r>
            <w:r w:rsidR="00C55970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857</w:t>
            </w:r>
            <w:r w:rsidR="00C55970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786</w:t>
            </w:r>
          </w:p>
        </w:tc>
        <w:tc>
          <w:tcPr>
            <w:tcW w:w="131" w:type="dxa"/>
          </w:tcPr>
          <w:p w14:paraId="6B29446E" w14:textId="77777777" w:rsidR="00C55970" w:rsidRDefault="00C55970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29331CE9" w14:textId="77777777" w:rsidR="00C55970" w:rsidRDefault="00C55970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</w:tcPr>
          <w:p w14:paraId="28E8CE51" w14:textId="77777777" w:rsidR="00C55970" w:rsidRDefault="00C55970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063FD1B2" w14:textId="3FA6D1E9" w:rsidR="00C55970" w:rsidRDefault="00B830AA" w:rsidP="00106DD7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887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531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" w:type="dxa"/>
          </w:tcPr>
          <w:p w14:paraId="595C4C17" w14:textId="77777777" w:rsidR="00C55970" w:rsidRDefault="00C55970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44DFF190" w14:textId="6D9E76F7" w:rsidR="00C55970" w:rsidRDefault="00E420C8" w:rsidP="00106DD7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46</w:t>
            </w:r>
            <w:r w:rsidR="00B830AA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488</w:t>
            </w:r>
            <w:r w:rsidR="00B830AA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251</w:t>
            </w:r>
          </w:p>
        </w:tc>
        <w:tc>
          <w:tcPr>
            <w:tcW w:w="131" w:type="dxa"/>
          </w:tcPr>
          <w:p w14:paraId="5E42E7AB" w14:textId="77777777" w:rsidR="00C55970" w:rsidRDefault="00C55970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47BE7A77" w14:textId="7E1A84D0" w:rsidR="00C55970" w:rsidRDefault="00E420C8" w:rsidP="00106DD7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113</w:t>
            </w:r>
            <w:r w:rsidR="00B830AA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458</w:t>
            </w:r>
            <w:r w:rsidR="00B830AA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506</w:t>
            </w:r>
          </w:p>
        </w:tc>
      </w:tr>
      <w:tr w:rsidR="00C902D1" w14:paraId="2B1C563D" w14:textId="77777777" w:rsidTr="003F54F0">
        <w:trPr>
          <w:trHeight w:val="225"/>
        </w:trPr>
        <w:tc>
          <w:tcPr>
            <w:tcW w:w="3150" w:type="dxa"/>
          </w:tcPr>
          <w:p w14:paraId="7D5626A4" w14:textId="77777777" w:rsidR="00C55970" w:rsidRDefault="00C55970" w:rsidP="00106DD7">
            <w:pPr>
              <w:ind w:left="712" w:hanging="361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66" w:type="dxa"/>
          </w:tcPr>
          <w:p w14:paraId="6D154E99" w14:textId="51D1B37C" w:rsidR="00C55970" w:rsidRDefault="00E420C8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10</w:t>
            </w:r>
            <w:r w:rsidR="00C55970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150</w:t>
            </w:r>
            <w:r w:rsidR="00C55970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703</w:t>
            </w:r>
          </w:p>
        </w:tc>
        <w:tc>
          <w:tcPr>
            <w:tcW w:w="131" w:type="dxa"/>
          </w:tcPr>
          <w:p w14:paraId="65752882" w14:textId="77777777" w:rsidR="00C55970" w:rsidRDefault="00C55970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5A9FF6D7" w14:textId="2CCD1287" w:rsidR="00C55970" w:rsidRDefault="00B830AA" w:rsidP="00106DD7">
            <w:pPr>
              <w:tabs>
                <w:tab w:val="decimal" w:pos="618"/>
              </w:tabs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</w:tcPr>
          <w:p w14:paraId="45CD7A5C" w14:textId="77777777" w:rsidR="00C55970" w:rsidRDefault="00C55970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76DBF69B" w14:textId="77777777" w:rsidR="00C55970" w:rsidRDefault="00C55970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</w:tcPr>
          <w:p w14:paraId="6F909AAE" w14:textId="77777777" w:rsidR="00C55970" w:rsidRDefault="00C55970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198B0784" w14:textId="77777777" w:rsidR="00C55970" w:rsidRDefault="00C55970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</w:tcPr>
          <w:p w14:paraId="05AC01A3" w14:textId="77777777" w:rsidR="00C55970" w:rsidRDefault="00C55970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32C783E9" w14:textId="3CBFEB5E" w:rsidR="00C55970" w:rsidRDefault="00E420C8" w:rsidP="00106DD7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10</w:t>
            </w:r>
            <w:r w:rsidR="00B830AA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150</w:t>
            </w:r>
            <w:r w:rsidR="00B830AA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703</w:t>
            </w:r>
          </w:p>
        </w:tc>
      </w:tr>
      <w:tr w:rsidR="00C902D1" w14:paraId="47A5A9DD" w14:textId="77777777" w:rsidTr="003F54F0">
        <w:trPr>
          <w:trHeight w:val="144"/>
        </w:trPr>
        <w:tc>
          <w:tcPr>
            <w:tcW w:w="3150" w:type="dxa"/>
          </w:tcPr>
          <w:p w14:paraId="79253EC5" w14:textId="77777777" w:rsidR="00C55970" w:rsidRDefault="00C55970" w:rsidP="00106DD7">
            <w:pPr>
              <w:ind w:left="1072" w:hanging="505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24E5F8E4" w14:textId="6880EFAC" w:rsidR="00C55970" w:rsidRDefault="00E420C8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</w:t>
            </w:r>
            <w:r w:rsidR="00C55970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483</w:t>
            </w:r>
            <w:r w:rsidR="00C55970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513</w:t>
            </w:r>
            <w:r w:rsidR="00C55970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748</w:t>
            </w:r>
          </w:p>
        </w:tc>
        <w:tc>
          <w:tcPr>
            <w:tcW w:w="131" w:type="dxa"/>
          </w:tcPr>
          <w:p w14:paraId="2589F6E8" w14:textId="77777777" w:rsidR="00C55970" w:rsidRDefault="00C55970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38D1DEF9" w14:textId="586544F3" w:rsidR="00C55970" w:rsidRDefault="00E420C8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5</w:t>
            </w:r>
            <w:r w:rsidR="00B830AA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204</w:t>
            </w:r>
            <w:r w:rsidR="00B830AA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435</w:t>
            </w:r>
          </w:p>
        </w:tc>
        <w:tc>
          <w:tcPr>
            <w:tcW w:w="131" w:type="dxa"/>
          </w:tcPr>
          <w:p w14:paraId="6663D53D" w14:textId="77777777" w:rsidR="00C55970" w:rsidRDefault="00C55970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1EF87CC0" w14:textId="7423BC17" w:rsidR="00C55970" w:rsidRDefault="00B830AA" w:rsidP="00106DD7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499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517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" w:type="dxa"/>
          </w:tcPr>
          <w:p w14:paraId="3DD68154" w14:textId="77777777" w:rsidR="00C55970" w:rsidRDefault="00C55970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692C5A77" w14:textId="0A3BFAE5" w:rsidR="00C55970" w:rsidRDefault="00E420C8" w:rsidP="00106DD7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296</w:t>
            </w:r>
            <w:r w:rsidR="00126E72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634</w:t>
            </w:r>
            <w:r w:rsidR="00126E72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919</w:t>
            </w:r>
          </w:p>
        </w:tc>
        <w:tc>
          <w:tcPr>
            <w:tcW w:w="131" w:type="dxa"/>
          </w:tcPr>
          <w:p w14:paraId="65977719" w14:textId="77777777" w:rsidR="00C55970" w:rsidRDefault="00C55970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7EC0DB30" w14:textId="39B5D7CD" w:rsidR="00C55970" w:rsidRDefault="00E420C8" w:rsidP="00106DD7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</w:t>
            </w:r>
            <w:r w:rsidR="00126E72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776</w:t>
            </w:r>
            <w:r w:rsidR="00126E72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853</w:t>
            </w:r>
            <w:r w:rsidR="00126E72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585</w:t>
            </w:r>
          </w:p>
        </w:tc>
      </w:tr>
      <w:tr w:rsidR="00C902D1" w14:paraId="40E00C89" w14:textId="77777777" w:rsidTr="00CF32C1">
        <w:trPr>
          <w:trHeight w:val="144"/>
        </w:trPr>
        <w:tc>
          <w:tcPr>
            <w:tcW w:w="3150" w:type="dxa"/>
          </w:tcPr>
          <w:p w14:paraId="39724CA4" w14:textId="77777777" w:rsidR="00C474EF" w:rsidRDefault="00C474EF" w:rsidP="00106DD7">
            <w:pPr>
              <w:ind w:left="532" w:hanging="352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70F302BF" w14:textId="77777777" w:rsidR="00C474EF" w:rsidRDefault="00C474EF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35BD4B0E" w14:textId="77777777" w:rsidR="00C474EF" w:rsidRDefault="00C474EF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39F520B1" w14:textId="77777777" w:rsidR="00C474EF" w:rsidRDefault="00C474EF" w:rsidP="00106DD7">
            <w:pPr>
              <w:tabs>
                <w:tab w:val="decimal" w:pos="918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0BF40085" w14:textId="77777777" w:rsidR="00C474EF" w:rsidRDefault="00C474EF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2AC4961B" w14:textId="77777777" w:rsidR="00C474EF" w:rsidRDefault="00C474EF" w:rsidP="00106DD7">
            <w:pPr>
              <w:tabs>
                <w:tab w:val="decimal" w:pos="90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52BF4E98" w14:textId="77777777" w:rsidR="00C474EF" w:rsidRDefault="00C474EF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1036ED52" w14:textId="77777777" w:rsidR="00C474EF" w:rsidRDefault="00C474EF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263B1CEF" w14:textId="77777777" w:rsidR="00C474EF" w:rsidRDefault="00C474EF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44D1D4DD" w14:textId="77777777" w:rsidR="00C474EF" w:rsidRDefault="00C474EF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902D1" w14:paraId="4800375D" w14:textId="77777777" w:rsidTr="00CF32C1">
        <w:trPr>
          <w:trHeight w:val="144"/>
        </w:trPr>
        <w:tc>
          <w:tcPr>
            <w:tcW w:w="3150" w:type="dxa"/>
          </w:tcPr>
          <w:p w14:paraId="6E4DACF9" w14:textId="77777777" w:rsidR="00C474EF" w:rsidRDefault="00C474EF" w:rsidP="00106DD7">
            <w:pPr>
              <w:ind w:left="532" w:hanging="352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 w:type="page"/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66" w:type="dxa"/>
          </w:tcPr>
          <w:p w14:paraId="34F1B80E" w14:textId="77777777" w:rsidR="00C474EF" w:rsidRDefault="00C474EF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382EC4A2" w14:textId="77777777" w:rsidR="00C474EF" w:rsidRDefault="00C474EF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753A42A1" w14:textId="77777777" w:rsidR="00C474EF" w:rsidRDefault="00C474EF" w:rsidP="00106DD7">
            <w:pPr>
              <w:tabs>
                <w:tab w:val="decimal" w:pos="918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571B1B24" w14:textId="77777777" w:rsidR="00C474EF" w:rsidRDefault="00C474EF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45ED0946" w14:textId="77777777" w:rsidR="00C474EF" w:rsidRDefault="00C474EF" w:rsidP="00106DD7">
            <w:pPr>
              <w:tabs>
                <w:tab w:val="decimal" w:pos="90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31898A10" w14:textId="77777777" w:rsidR="00C474EF" w:rsidRDefault="00C474EF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0482542B" w14:textId="77777777" w:rsidR="00C474EF" w:rsidRDefault="00C474EF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16E3AC9F" w14:textId="77777777" w:rsidR="00C474EF" w:rsidRDefault="00C474EF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37620FAD" w14:textId="77777777" w:rsidR="00C474EF" w:rsidRDefault="00C474EF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C902D1" w14:paraId="65BBA0F3" w14:textId="77777777" w:rsidTr="00CF32C1">
        <w:trPr>
          <w:trHeight w:val="144"/>
        </w:trPr>
        <w:tc>
          <w:tcPr>
            <w:tcW w:w="3150" w:type="dxa"/>
          </w:tcPr>
          <w:p w14:paraId="4B58CA9E" w14:textId="77777777" w:rsidR="00C55970" w:rsidRDefault="00C55970" w:rsidP="00106DD7">
            <w:pPr>
              <w:ind w:left="712" w:hanging="3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166" w:type="dxa"/>
            <w:vAlign w:val="bottom"/>
          </w:tcPr>
          <w:p w14:paraId="2861F574" w14:textId="6EF22974" w:rsidR="00C55970" w:rsidRDefault="00C55970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045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210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" w:type="dxa"/>
          </w:tcPr>
          <w:p w14:paraId="511225C0" w14:textId="77777777" w:rsidR="00C55970" w:rsidRDefault="00C55970" w:rsidP="00106DD7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403F22F2" w14:textId="4F450FB8" w:rsidR="00C55970" w:rsidRDefault="00126E72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696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808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" w:type="dxa"/>
          </w:tcPr>
          <w:p w14:paraId="512C82D7" w14:textId="77777777" w:rsidR="00C55970" w:rsidRDefault="00C55970" w:rsidP="00106DD7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33A465A5" w14:textId="77777777" w:rsidR="00C55970" w:rsidRDefault="00C55970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</w:tcPr>
          <w:p w14:paraId="44DC483A" w14:textId="77777777" w:rsidR="00C55970" w:rsidRDefault="00C55970" w:rsidP="00106DD7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51CBB861" w14:textId="77777777" w:rsidR="00C55970" w:rsidRDefault="00C55970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</w:tcPr>
          <w:p w14:paraId="0F6D3CE1" w14:textId="77777777" w:rsidR="00C55970" w:rsidRDefault="00C55970" w:rsidP="00106DD7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6CC53CD5" w14:textId="1C4039C2" w:rsidR="00C55970" w:rsidRDefault="00126E72" w:rsidP="00106DD7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742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018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902D1" w14:paraId="042F0615" w14:textId="77777777" w:rsidTr="00CF32C1">
        <w:trPr>
          <w:trHeight w:val="144"/>
        </w:trPr>
        <w:tc>
          <w:tcPr>
            <w:tcW w:w="3150" w:type="dxa"/>
          </w:tcPr>
          <w:p w14:paraId="6A1A87EE" w14:textId="77777777" w:rsidR="00C55970" w:rsidRDefault="00C55970" w:rsidP="00106DD7">
            <w:pPr>
              <w:ind w:left="712" w:hanging="3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166" w:type="dxa"/>
            <w:vAlign w:val="bottom"/>
          </w:tcPr>
          <w:p w14:paraId="16DDA6C1" w14:textId="4E56DAB5" w:rsidR="00C55970" w:rsidRDefault="00C55970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156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778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103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" w:type="dxa"/>
          </w:tcPr>
          <w:p w14:paraId="5053062A" w14:textId="77777777" w:rsidR="00C55970" w:rsidRDefault="00C55970" w:rsidP="00106DD7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1C20611C" w14:textId="6529B739" w:rsidR="00C55970" w:rsidRDefault="00126E72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75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809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507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" w:type="dxa"/>
          </w:tcPr>
          <w:p w14:paraId="213A3F92" w14:textId="77777777" w:rsidR="00C55970" w:rsidRDefault="00C55970" w:rsidP="00106DD7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52A59A0E" w14:textId="3AC23EB2" w:rsidR="00C55970" w:rsidRDefault="00E420C8" w:rsidP="00106DD7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3</w:t>
            </w:r>
            <w:r w:rsidR="00126E72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317</w:t>
            </w:r>
            <w:r w:rsidR="00126E72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162</w:t>
            </w:r>
          </w:p>
        </w:tc>
        <w:tc>
          <w:tcPr>
            <w:tcW w:w="131" w:type="dxa"/>
          </w:tcPr>
          <w:p w14:paraId="3613F902" w14:textId="77777777" w:rsidR="00C55970" w:rsidRDefault="00C55970" w:rsidP="00106DD7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3744871C" w14:textId="77777777" w:rsidR="00C55970" w:rsidRDefault="00C55970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</w:tcPr>
          <w:p w14:paraId="5B001EA7" w14:textId="77777777" w:rsidR="00C55970" w:rsidRDefault="00C55970" w:rsidP="00106DD7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2EA4D292" w14:textId="6697161C" w:rsidR="00C55970" w:rsidRDefault="00126E72" w:rsidP="00106DD7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229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270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448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902D1" w14:paraId="7AB50019" w14:textId="77777777" w:rsidTr="00CF32C1">
        <w:trPr>
          <w:trHeight w:val="144"/>
        </w:trPr>
        <w:tc>
          <w:tcPr>
            <w:tcW w:w="3150" w:type="dxa"/>
          </w:tcPr>
          <w:p w14:paraId="1B08FB58" w14:textId="77777777" w:rsidR="00C55970" w:rsidRDefault="00C55970" w:rsidP="00106DD7">
            <w:pPr>
              <w:ind w:left="712" w:hanging="3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เครื่องซักผ้าและเครื่องอบผ้า</w:t>
            </w:r>
          </w:p>
        </w:tc>
        <w:tc>
          <w:tcPr>
            <w:tcW w:w="1166" w:type="dxa"/>
            <w:vAlign w:val="bottom"/>
          </w:tcPr>
          <w:p w14:paraId="429F1CC9" w14:textId="7B94135C" w:rsidR="00C55970" w:rsidRDefault="00C55970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192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456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185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" w:type="dxa"/>
          </w:tcPr>
          <w:p w14:paraId="6D201F3D" w14:textId="77777777" w:rsidR="00C55970" w:rsidRDefault="00C55970" w:rsidP="00106DD7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045B474C" w14:textId="7347C425" w:rsidR="00C55970" w:rsidRDefault="00126E72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82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484</w:t>
            </w:r>
            <w:r w:rsidR="00E35249"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935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" w:type="dxa"/>
          </w:tcPr>
          <w:p w14:paraId="3CCAE3E2" w14:textId="77777777" w:rsidR="00C55970" w:rsidRDefault="00C55970" w:rsidP="00106DD7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4E95348F" w14:textId="7947DAFE" w:rsidR="00C55970" w:rsidRDefault="00E35249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</w:tcPr>
          <w:p w14:paraId="4D0E3B86" w14:textId="77777777" w:rsidR="00C55970" w:rsidRDefault="00C55970" w:rsidP="00106DD7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360E5AE6" w14:textId="77777777" w:rsidR="00C55970" w:rsidRDefault="00C55970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</w:tcPr>
          <w:p w14:paraId="5FC1ED83" w14:textId="77777777" w:rsidR="00C55970" w:rsidRDefault="00C55970" w:rsidP="00106DD7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2DC1B121" w14:textId="6CD5EB95" w:rsidR="00C55970" w:rsidRDefault="00126E72" w:rsidP="00106DD7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274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941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120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902D1" w14:paraId="675533B2" w14:textId="77777777" w:rsidTr="00CF32C1">
        <w:trPr>
          <w:trHeight w:val="144"/>
        </w:trPr>
        <w:tc>
          <w:tcPr>
            <w:tcW w:w="3150" w:type="dxa"/>
          </w:tcPr>
          <w:p w14:paraId="0CD1B95E" w14:textId="77777777" w:rsidR="00C55970" w:rsidRDefault="00C55970" w:rsidP="00106DD7">
            <w:pPr>
              <w:ind w:left="712" w:hanging="3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66" w:type="dxa"/>
            <w:vAlign w:val="bottom"/>
          </w:tcPr>
          <w:p w14:paraId="64C10F68" w14:textId="093EC396" w:rsidR="00C55970" w:rsidRDefault="00C55970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061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853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" w:type="dxa"/>
          </w:tcPr>
          <w:p w14:paraId="5D78F4D4" w14:textId="77777777" w:rsidR="00C55970" w:rsidRDefault="00C55970" w:rsidP="00106DD7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04554003" w14:textId="6D407DA9" w:rsidR="00C55970" w:rsidRDefault="00126E72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909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468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" w:type="dxa"/>
          </w:tcPr>
          <w:p w14:paraId="55856225" w14:textId="77777777" w:rsidR="00C55970" w:rsidRDefault="00C55970" w:rsidP="00106DD7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791301FA" w14:textId="31499E37" w:rsidR="00C55970" w:rsidRDefault="00E420C8" w:rsidP="00106DD7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2</w:t>
            </w:r>
            <w:r w:rsidR="00126E72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248</w:t>
            </w:r>
          </w:p>
        </w:tc>
        <w:tc>
          <w:tcPr>
            <w:tcW w:w="131" w:type="dxa"/>
          </w:tcPr>
          <w:p w14:paraId="693FBA2C" w14:textId="77777777" w:rsidR="00C55970" w:rsidRDefault="00C55970" w:rsidP="00106DD7">
            <w:pPr>
              <w:tabs>
                <w:tab w:val="decimal" w:pos="537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4CD6089E" w14:textId="77777777" w:rsidR="00C55970" w:rsidRDefault="00C55970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</w:tcPr>
          <w:p w14:paraId="4A157F0C" w14:textId="77777777" w:rsidR="00C55970" w:rsidRDefault="00C55970" w:rsidP="00106DD7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35B7CD8C" w14:textId="148A71C3" w:rsidR="00C55970" w:rsidRDefault="00126E72" w:rsidP="00106DD7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969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073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902D1" w14:paraId="2CFE9B35" w14:textId="77777777" w:rsidTr="00CF32C1">
        <w:trPr>
          <w:trHeight w:val="144"/>
        </w:trPr>
        <w:tc>
          <w:tcPr>
            <w:tcW w:w="3150" w:type="dxa"/>
          </w:tcPr>
          <w:p w14:paraId="4AAD2A93" w14:textId="77777777" w:rsidR="00C55970" w:rsidRDefault="00C55970" w:rsidP="00106DD7">
            <w:pPr>
              <w:ind w:left="712" w:hanging="3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166" w:type="dxa"/>
            <w:vAlign w:val="bottom"/>
          </w:tcPr>
          <w:p w14:paraId="70472D5B" w14:textId="58EE396A" w:rsidR="00C55970" w:rsidRDefault="00C55970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17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870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219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" w:type="dxa"/>
          </w:tcPr>
          <w:p w14:paraId="75A3E1BC" w14:textId="77777777" w:rsidR="00C55970" w:rsidRDefault="00C55970" w:rsidP="00106DD7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2B17D5DF" w14:textId="3CA47364" w:rsidR="00C55970" w:rsidRDefault="00126E72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16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062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750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" w:type="dxa"/>
          </w:tcPr>
          <w:p w14:paraId="4C748721" w14:textId="77777777" w:rsidR="00C55970" w:rsidRDefault="00C55970" w:rsidP="00106DD7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2D70E2E4" w14:textId="5D6CF8D4" w:rsidR="00C55970" w:rsidRDefault="00E420C8" w:rsidP="00106DD7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732</w:t>
            </w:r>
            <w:r w:rsidR="00126E72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706</w:t>
            </w:r>
          </w:p>
        </w:tc>
        <w:tc>
          <w:tcPr>
            <w:tcW w:w="131" w:type="dxa"/>
          </w:tcPr>
          <w:p w14:paraId="5EBD1FDD" w14:textId="77777777" w:rsidR="00C55970" w:rsidRDefault="00C55970" w:rsidP="00106DD7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187C55BA" w14:textId="77777777" w:rsidR="00C55970" w:rsidRDefault="00C55970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</w:tcPr>
          <w:p w14:paraId="74F17E62" w14:textId="77777777" w:rsidR="00C55970" w:rsidRDefault="00C55970" w:rsidP="00106DD7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6F8A702F" w14:textId="114A9E56" w:rsidR="00C55970" w:rsidRDefault="00126E72" w:rsidP="00106DD7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33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200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263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902D1" w14:paraId="2DAFCBC1" w14:textId="77777777" w:rsidTr="00CF32C1">
        <w:trPr>
          <w:trHeight w:val="144"/>
        </w:trPr>
        <w:tc>
          <w:tcPr>
            <w:tcW w:w="3150" w:type="dxa"/>
          </w:tcPr>
          <w:p w14:paraId="3E951BE4" w14:textId="77777777" w:rsidR="00C55970" w:rsidRDefault="00C55970" w:rsidP="00106DD7">
            <w:pPr>
              <w:ind w:left="35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66" w:type="dxa"/>
            <w:vAlign w:val="bottom"/>
          </w:tcPr>
          <w:p w14:paraId="795BD949" w14:textId="7352CC56" w:rsidR="00C55970" w:rsidRDefault="00C55970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905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425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" w:type="dxa"/>
          </w:tcPr>
          <w:p w14:paraId="53ABAF18" w14:textId="77777777" w:rsidR="00C55970" w:rsidRDefault="00C55970" w:rsidP="00106DD7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7C690302" w14:textId="2AA1F7ED" w:rsidR="00C55970" w:rsidRDefault="00126E72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643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594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" w:type="dxa"/>
          </w:tcPr>
          <w:p w14:paraId="63A55504" w14:textId="77777777" w:rsidR="00C55970" w:rsidRDefault="00C55970" w:rsidP="00106DD7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58BB6CDE" w14:textId="77777777" w:rsidR="00C55970" w:rsidRDefault="00C55970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</w:tcPr>
          <w:p w14:paraId="294C6880" w14:textId="77777777" w:rsidR="00C55970" w:rsidRDefault="00C55970" w:rsidP="00106DD7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7351C6E5" w14:textId="77777777" w:rsidR="00C55970" w:rsidRDefault="00C55970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</w:tcPr>
          <w:p w14:paraId="23483B93" w14:textId="77777777" w:rsidR="00C55970" w:rsidRDefault="00C55970" w:rsidP="00106DD7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25223DF6" w14:textId="42EF328E" w:rsidR="00C55970" w:rsidRDefault="00126E72" w:rsidP="00106DD7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549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019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902D1" w14:paraId="15AE7C5D" w14:textId="77777777" w:rsidTr="00C666C2">
        <w:trPr>
          <w:trHeight w:val="144"/>
        </w:trPr>
        <w:tc>
          <w:tcPr>
            <w:tcW w:w="3150" w:type="dxa"/>
          </w:tcPr>
          <w:p w14:paraId="4C28663B" w14:textId="77777777" w:rsidR="00C55970" w:rsidRDefault="00C55970" w:rsidP="00106DD7">
            <w:pPr>
              <w:ind w:left="1072" w:hanging="505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44E6CB56" w14:textId="1141587E" w:rsidR="00C55970" w:rsidRDefault="00C55970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380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116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995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" w:type="dxa"/>
          </w:tcPr>
          <w:p w14:paraId="65137D47" w14:textId="77777777" w:rsidR="00C55970" w:rsidRDefault="00C55970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37BA013B" w14:textId="1A74A516" w:rsidR="00C55970" w:rsidRDefault="00126E72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179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607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062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" w:type="dxa"/>
          </w:tcPr>
          <w:p w14:paraId="75CE189C" w14:textId="77777777" w:rsidR="00C55970" w:rsidRDefault="00C55970" w:rsidP="00106DD7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7E931340" w14:textId="33EF218F" w:rsidR="00C55970" w:rsidRDefault="00E420C8" w:rsidP="00106DD7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4</w:t>
            </w:r>
            <w:r w:rsidR="00126E72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052</w:t>
            </w:r>
            <w:r w:rsidR="00126E72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116</w:t>
            </w:r>
          </w:p>
        </w:tc>
        <w:tc>
          <w:tcPr>
            <w:tcW w:w="131" w:type="dxa"/>
          </w:tcPr>
          <w:p w14:paraId="6B5684BE" w14:textId="77777777" w:rsidR="00C55970" w:rsidRDefault="00C55970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712F6F05" w14:textId="77777777" w:rsidR="00C55970" w:rsidRDefault="00C55970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</w:tcPr>
          <w:p w14:paraId="43C318B7" w14:textId="77777777" w:rsidR="00C55970" w:rsidRDefault="00C55970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2E97EEBC" w14:textId="4E5FDB11" w:rsidR="00C55970" w:rsidRDefault="00126E72" w:rsidP="00106DD7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555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671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941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902D1" w14:paraId="4E7C2444" w14:textId="77777777" w:rsidTr="00CF32C1">
        <w:trPr>
          <w:trHeight w:val="144"/>
        </w:trPr>
        <w:tc>
          <w:tcPr>
            <w:tcW w:w="3150" w:type="dxa"/>
          </w:tcPr>
          <w:p w14:paraId="61E5BBFF" w14:textId="77777777" w:rsidR="00C55970" w:rsidRDefault="00C55970" w:rsidP="00106DD7">
            <w:pPr>
              <w:ind w:left="532" w:hanging="352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สินทรัพย์ระหว่างการก่อสร้างหรือติดตั้ง</w:t>
            </w:r>
          </w:p>
        </w:tc>
        <w:tc>
          <w:tcPr>
            <w:tcW w:w="1166" w:type="dxa"/>
          </w:tcPr>
          <w:p w14:paraId="456A1907" w14:textId="6CAA0163" w:rsidR="00C55970" w:rsidRDefault="00E420C8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32</w:t>
            </w:r>
            <w:r w:rsidR="00C55970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960</w:t>
            </w:r>
            <w:r w:rsidR="00C55970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527</w:t>
            </w:r>
          </w:p>
        </w:tc>
        <w:tc>
          <w:tcPr>
            <w:tcW w:w="131" w:type="dxa"/>
          </w:tcPr>
          <w:p w14:paraId="124EF0E5" w14:textId="77777777" w:rsidR="00C55970" w:rsidRDefault="00C55970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797C4260" w14:textId="5DB46AF1" w:rsidR="00C55970" w:rsidRDefault="00E420C8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292</w:t>
            </w:r>
            <w:r w:rsidR="00126E72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513</w:t>
            </w:r>
            <w:r w:rsidR="00126E72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498</w:t>
            </w:r>
          </w:p>
        </w:tc>
        <w:tc>
          <w:tcPr>
            <w:tcW w:w="131" w:type="dxa"/>
          </w:tcPr>
          <w:p w14:paraId="2F0B5E21" w14:textId="77777777" w:rsidR="00C55970" w:rsidRDefault="00C55970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6226D833" w14:textId="77777777" w:rsidR="00C55970" w:rsidRDefault="00C55970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</w:tcPr>
          <w:p w14:paraId="07410FEC" w14:textId="77777777" w:rsidR="00C55970" w:rsidRDefault="00C55970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660C79B8" w14:textId="0C583D51" w:rsidR="00C55970" w:rsidRDefault="00126E72" w:rsidP="00106DD7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296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634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919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" w:type="dxa"/>
          </w:tcPr>
          <w:p w14:paraId="07A66F66" w14:textId="77777777" w:rsidR="00C55970" w:rsidRDefault="00C55970" w:rsidP="00106DD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170C5095" w14:textId="7B921ADD" w:rsidR="00C55970" w:rsidRDefault="00E420C8" w:rsidP="00106DD7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28</w:t>
            </w:r>
            <w:r w:rsidR="00126E72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839</w:t>
            </w:r>
            <w:r w:rsidR="00126E72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106</w:t>
            </w:r>
          </w:p>
        </w:tc>
      </w:tr>
      <w:tr w:rsidR="00C902D1" w14:paraId="6310B619" w14:textId="77777777" w:rsidTr="00CF32C1">
        <w:trPr>
          <w:trHeight w:val="144"/>
        </w:trPr>
        <w:tc>
          <w:tcPr>
            <w:tcW w:w="3150" w:type="dxa"/>
          </w:tcPr>
          <w:p w14:paraId="0B883121" w14:textId="77777777" w:rsidR="00126E72" w:rsidRDefault="00126E72" w:rsidP="00106DD7">
            <w:pPr>
              <w:ind w:left="532" w:hanging="35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ค่าเผื่อด้อยค่าของส่วนปรับปรุงอาคารเช่า</w:t>
            </w:r>
          </w:p>
        </w:tc>
        <w:tc>
          <w:tcPr>
            <w:tcW w:w="1166" w:type="dxa"/>
          </w:tcPr>
          <w:p w14:paraId="02D16C19" w14:textId="029B4A7A" w:rsidR="00126E72" w:rsidRDefault="00126E72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081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300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" w:type="dxa"/>
          </w:tcPr>
          <w:p w14:paraId="372CBBE5" w14:textId="77777777" w:rsidR="00126E72" w:rsidRDefault="00126E72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4A311E9A" w14:textId="01FC5F53" w:rsidR="00126E72" w:rsidRDefault="00126E72" w:rsidP="00031BD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</w:tcPr>
          <w:p w14:paraId="596FE5B1" w14:textId="77777777" w:rsidR="00126E72" w:rsidRDefault="00126E72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34CB98C9" w14:textId="74498349" w:rsidR="00126E72" w:rsidRDefault="00E420C8" w:rsidP="00106DD7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2</w:t>
            </w:r>
            <w:r w:rsidR="00612B08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081</w:t>
            </w:r>
            <w:r w:rsidR="00612B08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131" w:type="dxa"/>
          </w:tcPr>
          <w:p w14:paraId="01B11690" w14:textId="77777777" w:rsidR="00126E72" w:rsidRDefault="00126E72" w:rsidP="00106DD7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01BB46FE" w14:textId="77777777" w:rsidR="00126E72" w:rsidRDefault="00126E72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</w:tcPr>
          <w:p w14:paraId="089F25FE" w14:textId="77777777" w:rsidR="00126E72" w:rsidRDefault="00126E72" w:rsidP="00106DD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5C812FB9" w14:textId="4EB07E77" w:rsidR="00126E72" w:rsidRDefault="00126E72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902D1" w14:paraId="4DCEFF0F" w14:textId="77777777" w:rsidTr="00CF32C1">
        <w:trPr>
          <w:trHeight w:val="144"/>
        </w:trPr>
        <w:tc>
          <w:tcPr>
            <w:tcW w:w="3150" w:type="dxa"/>
          </w:tcPr>
          <w:p w14:paraId="1326C84F" w14:textId="77777777" w:rsidR="00126E72" w:rsidRDefault="00126E72" w:rsidP="00106DD7">
            <w:pPr>
              <w:ind w:left="532" w:hanging="35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ค่าเผื่อด้อยค่าของเครื่องซักผ้าและเครื่องอบผ้า</w:t>
            </w:r>
          </w:p>
        </w:tc>
        <w:tc>
          <w:tcPr>
            <w:tcW w:w="1166" w:type="dxa"/>
            <w:vAlign w:val="bottom"/>
          </w:tcPr>
          <w:p w14:paraId="51DF2F67" w14:textId="551231BD" w:rsidR="00126E72" w:rsidRDefault="00126E72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649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389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" w:type="dxa"/>
            <w:vAlign w:val="bottom"/>
          </w:tcPr>
          <w:p w14:paraId="7A2A5ECD" w14:textId="77777777" w:rsidR="00126E72" w:rsidRDefault="00126E72" w:rsidP="00106DD7">
            <w:pPr>
              <w:ind w:left="-2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4683DD40" w14:textId="49E1A787" w:rsidR="00126E72" w:rsidRDefault="00126E72" w:rsidP="00031BD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  <w:vAlign w:val="bottom"/>
          </w:tcPr>
          <w:p w14:paraId="4BCBC6FA" w14:textId="77777777" w:rsidR="00126E72" w:rsidRDefault="00126E72" w:rsidP="00106DD7">
            <w:pPr>
              <w:tabs>
                <w:tab w:val="decimal" w:pos="1050"/>
              </w:tabs>
              <w:ind w:left="-2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639D3FC8" w14:textId="77777777" w:rsidR="00126E72" w:rsidRDefault="00126E72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  <w:vAlign w:val="bottom"/>
          </w:tcPr>
          <w:p w14:paraId="22A4C921" w14:textId="77777777" w:rsidR="00126E72" w:rsidRDefault="00126E72" w:rsidP="00106DD7">
            <w:pPr>
              <w:ind w:left="-2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26C4B8ED" w14:textId="77777777" w:rsidR="00126E72" w:rsidRDefault="00126E72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  <w:vAlign w:val="bottom"/>
          </w:tcPr>
          <w:p w14:paraId="63F72FF1" w14:textId="77777777" w:rsidR="00126E72" w:rsidRDefault="00126E72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1CF71435" w14:textId="0F3F1233" w:rsidR="00126E72" w:rsidRDefault="00126E72" w:rsidP="00106DD7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649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389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55970" w14:paraId="14229015" w14:textId="77777777" w:rsidTr="003C040C">
        <w:trPr>
          <w:trHeight w:val="144"/>
        </w:trPr>
        <w:tc>
          <w:tcPr>
            <w:tcW w:w="3150" w:type="dxa"/>
          </w:tcPr>
          <w:p w14:paraId="191BB912" w14:textId="77777777" w:rsidR="00C55970" w:rsidRDefault="00C55970" w:rsidP="00106DD7">
            <w:pPr>
              <w:ind w:left="532" w:hanging="352"/>
              <w:jc w:val="thaiDistribute"/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  <w:t>รวมอาคารและอุปกรณ์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57979A1D" w14:textId="6FBA163A" w:rsidR="00C55970" w:rsidRDefault="00E420C8" w:rsidP="00106DD7">
            <w:pPr>
              <w:tabs>
                <w:tab w:val="decimal" w:pos="991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</w:t>
            </w:r>
            <w:r w:rsidR="00C55970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133</w:t>
            </w:r>
            <w:r w:rsidR="00C55970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626</w:t>
            </w:r>
            <w:r w:rsidR="00C55970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591</w:t>
            </w:r>
          </w:p>
        </w:tc>
        <w:tc>
          <w:tcPr>
            <w:tcW w:w="131" w:type="dxa"/>
          </w:tcPr>
          <w:p w14:paraId="6E003BAD" w14:textId="77777777" w:rsidR="00C55970" w:rsidRDefault="00C55970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19FE4054" w14:textId="77777777" w:rsidR="00C55970" w:rsidRDefault="00C55970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49F6A052" w14:textId="77777777" w:rsidR="00C55970" w:rsidRDefault="00C55970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15714069" w14:textId="77777777" w:rsidR="00C55970" w:rsidRDefault="00C55970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34C0AEB9" w14:textId="77777777" w:rsidR="00C55970" w:rsidRDefault="00C55970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5EFBB9FC" w14:textId="77777777" w:rsidR="00C55970" w:rsidRDefault="00C55970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7A1ADD06" w14:textId="77777777" w:rsidR="00C55970" w:rsidRDefault="00C55970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739E1F45" w14:textId="2EF9D4C1" w:rsidR="00C55970" w:rsidRDefault="00E420C8" w:rsidP="00106DD7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</w:t>
            </w:r>
            <w:r w:rsidR="00126E72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249</w:t>
            </w:r>
            <w:r w:rsidR="00126E72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371</w:t>
            </w:r>
            <w:r w:rsidR="00D44297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361</w:t>
            </w:r>
          </w:p>
        </w:tc>
      </w:tr>
    </w:tbl>
    <w:p w14:paraId="590863D4" w14:textId="1BD62908" w:rsidR="00C474EF" w:rsidRDefault="00031BDE" w:rsidP="00106DD7">
      <w:pPr>
        <w:spacing w:after="120"/>
        <w:ind w:left="547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/>
          <w:sz w:val="32"/>
          <w:szCs w:val="32"/>
        </w:rPr>
        <w:br w:type="page"/>
      </w:r>
    </w:p>
    <w:tbl>
      <w:tblPr>
        <w:tblW w:w="960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86"/>
        <w:gridCol w:w="133"/>
        <w:gridCol w:w="1185"/>
        <w:gridCol w:w="133"/>
        <w:gridCol w:w="1185"/>
        <w:gridCol w:w="133"/>
        <w:gridCol w:w="1185"/>
        <w:gridCol w:w="133"/>
        <w:gridCol w:w="1185"/>
      </w:tblGrid>
      <w:tr w:rsidR="00C902D1" w14:paraId="5EA4BED6" w14:textId="77777777" w:rsidTr="007236BA">
        <w:trPr>
          <w:trHeight w:val="144"/>
        </w:trPr>
        <w:tc>
          <w:tcPr>
            <w:tcW w:w="3150" w:type="dxa"/>
          </w:tcPr>
          <w:p w14:paraId="017F9D06" w14:textId="6A209D11" w:rsidR="006C4E13" w:rsidRDefault="002D4829" w:rsidP="00106DD7">
            <w:pPr>
              <w:ind w:left="532" w:hanging="35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420C8" w:rsidRPr="00E420C8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E420C8" w:rsidRPr="00E420C8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86" w:type="dxa"/>
          </w:tcPr>
          <w:p w14:paraId="17B7A3EF" w14:textId="77777777" w:rsidR="006C4E13" w:rsidRDefault="006C4E13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</w:t>
            </w:r>
            <w:r w:rsidR="007557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ยกมา</w:t>
            </w:r>
          </w:p>
        </w:tc>
        <w:tc>
          <w:tcPr>
            <w:tcW w:w="133" w:type="dxa"/>
          </w:tcPr>
          <w:p w14:paraId="7B18B681" w14:textId="77777777" w:rsidR="006C4E13" w:rsidRDefault="006C4E13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7E1E5E6B" w14:textId="77777777" w:rsidR="006C4E13" w:rsidRDefault="006C4E13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3" w:type="dxa"/>
          </w:tcPr>
          <w:p w14:paraId="6E193883" w14:textId="77777777" w:rsidR="006C4E13" w:rsidRDefault="006C4E13" w:rsidP="00106DD7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</w:tcPr>
          <w:p w14:paraId="5899ED5A" w14:textId="77777777" w:rsidR="006C4E13" w:rsidRDefault="006C4E13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33" w:type="dxa"/>
          </w:tcPr>
          <w:p w14:paraId="243387F7" w14:textId="77777777" w:rsidR="006C4E13" w:rsidRDefault="006C4E13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67F3C247" w14:textId="77777777" w:rsidR="006C4E13" w:rsidRDefault="006C4E13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โอนเข้า</w:t>
            </w:r>
            <w:r w:rsidR="00E330C9">
              <w:rPr>
                <w:rFonts w:ascii="Angsana New" w:hAnsi="Angsana New"/>
                <w:b/>
                <w:bCs/>
                <w:sz w:val="24"/>
                <w:szCs w:val="24"/>
              </w:rPr>
              <w:t>/</w:t>
            </w:r>
          </w:p>
        </w:tc>
        <w:tc>
          <w:tcPr>
            <w:tcW w:w="133" w:type="dxa"/>
          </w:tcPr>
          <w:p w14:paraId="0D711CCD" w14:textId="77777777" w:rsidR="006C4E13" w:rsidRDefault="006C4E13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5" w:type="dxa"/>
          </w:tcPr>
          <w:p w14:paraId="476A9361" w14:textId="77777777" w:rsidR="006C4E13" w:rsidRDefault="006C4E13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C902D1" w14:paraId="094C9F09" w14:textId="77777777" w:rsidTr="007236BA">
        <w:trPr>
          <w:trHeight w:val="144"/>
        </w:trPr>
        <w:tc>
          <w:tcPr>
            <w:tcW w:w="3150" w:type="dxa"/>
          </w:tcPr>
          <w:p w14:paraId="713A0655" w14:textId="77777777" w:rsidR="006C4E13" w:rsidRDefault="006C4E13" w:rsidP="00106DD7">
            <w:pPr>
              <w:ind w:left="532" w:firstLine="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6" w:type="dxa"/>
          </w:tcPr>
          <w:p w14:paraId="5A11EEFA" w14:textId="77777777" w:rsidR="006C4E13" w:rsidRDefault="006C4E13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3" w:type="dxa"/>
          </w:tcPr>
          <w:p w14:paraId="7D09CFA6" w14:textId="77777777" w:rsidR="006C4E13" w:rsidRDefault="006C4E13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7C70038B" w14:textId="77777777" w:rsidR="006C4E13" w:rsidRDefault="006C4E13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dxa"/>
          </w:tcPr>
          <w:p w14:paraId="7044EF98" w14:textId="77777777" w:rsidR="006C4E13" w:rsidRDefault="006C4E13" w:rsidP="00106DD7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</w:tcPr>
          <w:p w14:paraId="1FA87D0D" w14:textId="77777777" w:rsidR="006C4E13" w:rsidRDefault="006C4E13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dxa"/>
          </w:tcPr>
          <w:p w14:paraId="1DD225AE" w14:textId="77777777" w:rsidR="006C4E13" w:rsidRDefault="006C4E13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21FC4267" w14:textId="77777777" w:rsidR="006C4E13" w:rsidRDefault="006C4E13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E330C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ออก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3" w:type="dxa"/>
          </w:tcPr>
          <w:p w14:paraId="658C3A1D" w14:textId="77777777" w:rsidR="006C4E13" w:rsidRDefault="006C4E13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5" w:type="dxa"/>
          </w:tcPr>
          <w:p w14:paraId="4F9E5C6D" w14:textId="77777777" w:rsidR="006C4E13" w:rsidRDefault="006C4E13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C902D1" w14:paraId="59E0A957" w14:textId="77777777" w:rsidTr="007236BA">
        <w:trPr>
          <w:trHeight w:val="144"/>
        </w:trPr>
        <w:tc>
          <w:tcPr>
            <w:tcW w:w="3150" w:type="dxa"/>
          </w:tcPr>
          <w:p w14:paraId="5B7DE326" w14:textId="77777777" w:rsidR="006C4E13" w:rsidRDefault="006C4E13" w:rsidP="00106DD7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6" w:type="dxa"/>
          </w:tcPr>
          <w:p w14:paraId="07802291" w14:textId="12D4D82A" w:rsidR="006C4E13" w:rsidRDefault="00E420C8" w:rsidP="00106DD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6C4E1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F100B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133" w:type="dxa"/>
          </w:tcPr>
          <w:p w14:paraId="59BACE85" w14:textId="77777777" w:rsidR="006C4E13" w:rsidRDefault="006C4E13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6E91A6D8" w14:textId="77777777" w:rsidR="006C4E13" w:rsidRDefault="006C4E13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dxa"/>
          </w:tcPr>
          <w:p w14:paraId="64BAA733" w14:textId="77777777" w:rsidR="006C4E13" w:rsidRDefault="006C4E13" w:rsidP="00106DD7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</w:tcPr>
          <w:p w14:paraId="67AD3DBF" w14:textId="77777777" w:rsidR="006C4E13" w:rsidRDefault="006C4E13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dxa"/>
          </w:tcPr>
          <w:p w14:paraId="7C26A9A4" w14:textId="77777777" w:rsidR="006C4E13" w:rsidRDefault="006C4E13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7246EFF0" w14:textId="77777777" w:rsidR="006C4E13" w:rsidRDefault="006C4E13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" w:type="dxa"/>
          </w:tcPr>
          <w:p w14:paraId="266FB1AA" w14:textId="77777777" w:rsidR="006C4E13" w:rsidRDefault="006C4E13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</w:tcPr>
          <w:p w14:paraId="25FF9AC1" w14:textId="6F055C59" w:rsidR="006C4E13" w:rsidRDefault="00E420C8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420C8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6C4E1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3C379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C902D1" w14:paraId="6BCE22BB" w14:textId="77777777" w:rsidTr="007236BA">
        <w:trPr>
          <w:trHeight w:val="144"/>
        </w:trPr>
        <w:tc>
          <w:tcPr>
            <w:tcW w:w="3150" w:type="dxa"/>
          </w:tcPr>
          <w:p w14:paraId="1ACD5689" w14:textId="77777777" w:rsidR="006C4E13" w:rsidRDefault="006C4E13" w:rsidP="00106DD7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6" w:type="dxa"/>
          </w:tcPr>
          <w:p w14:paraId="527D76C6" w14:textId="46F6D3F7" w:rsidR="006C4E13" w:rsidRDefault="00E420C8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420C8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3" w:type="dxa"/>
          </w:tcPr>
          <w:p w14:paraId="32425BD4" w14:textId="77777777" w:rsidR="006C4E13" w:rsidRDefault="006C4E13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</w:tcPr>
          <w:p w14:paraId="36C99BF3" w14:textId="77777777" w:rsidR="006C4E13" w:rsidRDefault="006C4E13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" w:type="dxa"/>
          </w:tcPr>
          <w:p w14:paraId="6F707B23" w14:textId="77777777" w:rsidR="006C4E13" w:rsidRDefault="006C4E13" w:rsidP="00106DD7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</w:tcPr>
          <w:p w14:paraId="4930E0F4" w14:textId="77777777" w:rsidR="006C4E13" w:rsidRDefault="006C4E13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" w:type="dxa"/>
          </w:tcPr>
          <w:p w14:paraId="7332D890" w14:textId="77777777" w:rsidR="006C4E13" w:rsidRDefault="006C4E13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</w:tcPr>
          <w:p w14:paraId="00AB0A0C" w14:textId="77777777" w:rsidR="006C4E13" w:rsidRDefault="006C4E13" w:rsidP="00106DD7">
            <w:pPr>
              <w:tabs>
                <w:tab w:val="left" w:pos="934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" w:type="dxa"/>
          </w:tcPr>
          <w:p w14:paraId="3CAD1A0B" w14:textId="77777777" w:rsidR="006C4E13" w:rsidRDefault="006C4E13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5" w:type="dxa"/>
          </w:tcPr>
          <w:p w14:paraId="57CCEDDD" w14:textId="4172B72B" w:rsidR="006C4E13" w:rsidRDefault="00E420C8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C902D1" w14:paraId="09F6DF03" w14:textId="77777777" w:rsidTr="007236BA">
        <w:trPr>
          <w:trHeight w:val="144"/>
        </w:trPr>
        <w:tc>
          <w:tcPr>
            <w:tcW w:w="3150" w:type="dxa"/>
          </w:tcPr>
          <w:p w14:paraId="5E174BE7" w14:textId="77777777" w:rsidR="002D4829" w:rsidRDefault="002D4829" w:rsidP="00106DD7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6" w:type="dxa"/>
          </w:tcPr>
          <w:p w14:paraId="3EC7D361" w14:textId="77777777" w:rsidR="002D4829" w:rsidRDefault="002D4829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" w:type="dxa"/>
          </w:tcPr>
          <w:p w14:paraId="130510C0" w14:textId="77777777" w:rsidR="002D4829" w:rsidRDefault="002D4829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</w:tcPr>
          <w:p w14:paraId="4460476D" w14:textId="77777777" w:rsidR="002D4829" w:rsidRDefault="002D4829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" w:type="dxa"/>
          </w:tcPr>
          <w:p w14:paraId="3CA10AD9" w14:textId="77777777" w:rsidR="002D4829" w:rsidRDefault="002D4829" w:rsidP="00106DD7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</w:tcPr>
          <w:p w14:paraId="0929F00A" w14:textId="77777777" w:rsidR="002D4829" w:rsidRDefault="002D4829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" w:type="dxa"/>
          </w:tcPr>
          <w:p w14:paraId="28EA74DE" w14:textId="77777777" w:rsidR="002D4829" w:rsidRDefault="002D4829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</w:tcPr>
          <w:p w14:paraId="45923C32" w14:textId="77777777" w:rsidR="002D4829" w:rsidRDefault="002D4829" w:rsidP="00106DD7">
            <w:pPr>
              <w:tabs>
                <w:tab w:val="left" w:pos="934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" w:type="dxa"/>
          </w:tcPr>
          <w:p w14:paraId="161C11F3" w14:textId="77777777" w:rsidR="002D4829" w:rsidRDefault="002D4829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5" w:type="dxa"/>
          </w:tcPr>
          <w:p w14:paraId="4DE94B34" w14:textId="77777777" w:rsidR="002D4829" w:rsidRDefault="002D4829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902D1" w14:paraId="54542B64" w14:textId="77777777" w:rsidTr="007236BA">
        <w:trPr>
          <w:trHeight w:val="144"/>
        </w:trPr>
        <w:tc>
          <w:tcPr>
            <w:tcW w:w="3150" w:type="dxa"/>
          </w:tcPr>
          <w:p w14:paraId="5ED636C0" w14:textId="31036F49" w:rsidR="006C4E13" w:rsidRDefault="006C4E13" w:rsidP="00106DD7">
            <w:pPr>
              <w:ind w:left="532" w:hanging="352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86" w:type="dxa"/>
          </w:tcPr>
          <w:p w14:paraId="5AFF5A96" w14:textId="77777777" w:rsidR="006C4E13" w:rsidRDefault="006C4E13" w:rsidP="00106DD7">
            <w:pPr>
              <w:tabs>
                <w:tab w:val="decimal" w:pos="1053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dxa"/>
          </w:tcPr>
          <w:p w14:paraId="1143097B" w14:textId="77777777" w:rsidR="006C4E13" w:rsidRDefault="006C4E13" w:rsidP="00106DD7">
            <w:pPr>
              <w:ind w:left="-72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53CF771E" w14:textId="77777777" w:rsidR="006C4E13" w:rsidRDefault="006C4E13" w:rsidP="00106DD7">
            <w:pPr>
              <w:ind w:left="-28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dxa"/>
          </w:tcPr>
          <w:p w14:paraId="5919A605" w14:textId="77777777" w:rsidR="006C4E13" w:rsidRDefault="006C4E13" w:rsidP="00106DD7">
            <w:pPr>
              <w:ind w:left="-72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4802EBC7" w14:textId="77777777" w:rsidR="006C4E13" w:rsidRDefault="006C4E13" w:rsidP="00106DD7">
            <w:pPr>
              <w:ind w:left="-28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dxa"/>
          </w:tcPr>
          <w:p w14:paraId="331C0297" w14:textId="77777777" w:rsidR="006C4E13" w:rsidRDefault="006C4E13" w:rsidP="00106DD7">
            <w:pPr>
              <w:ind w:left="-72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549C37C4" w14:textId="77777777" w:rsidR="006C4E13" w:rsidRDefault="006C4E13" w:rsidP="00106DD7">
            <w:pPr>
              <w:ind w:left="-28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dxa"/>
          </w:tcPr>
          <w:p w14:paraId="08143D0A" w14:textId="77777777" w:rsidR="006C4E13" w:rsidRDefault="006C4E13" w:rsidP="00106DD7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0B764C27" w14:textId="77777777" w:rsidR="006C4E13" w:rsidRDefault="006C4E13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902D1" w14:paraId="1E1BDF11" w14:textId="77777777" w:rsidTr="007236BA">
        <w:trPr>
          <w:trHeight w:val="144"/>
        </w:trPr>
        <w:tc>
          <w:tcPr>
            <w:tcW w:w="3150" w:type="dxa"/>
          </w:tcPr>
          <w:p w14:paraId="3C117026" w14:textId="77777777" w:rsidR="004411DE" w:rsidRDefault="004411DE" w:rsidP="00106DD7">
            <w:pPr>
              <w:ind w:left="712" w:hanging="3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186" w:type="dxa"/>
          </w:tcPr>
          <w:p w14:paraId="04082CF6" w14:textId="7484B588" w:rsidR="004411DE" w:rsidRDefault="004411DE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14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446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458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3" w:type="dxa"/>
          </w:tcPr>
          <w:p w14:paraId="48B193F6" w14:textId="77777777" w:rsidR="004411DE" w:rsidRDefault="004411DE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5F861FDA" w14:textId="2B86CFFB" w:rsidR="004411DE" w:rsidRDefault="00E420C8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479</w:t>
            </w:r>
            <w:r w:rsidR="005B491B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213</w:t>
            </w:r>
          </w:p>
        </w:tc>
        <w:tc>
          <w:tcPr>
            <w:tcW w:w="133" w:type="dxa"/>
          </w:tcPr>
          <w:p w14:paraId="3780E615" w14:textId="77777777" w:rsidR="004411DE" w:rsidRDefault="004411DE" w:rsidP="00106DD7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67077F14" w14:textId="6858A11B" w:rsidR="004411DE" w:rsidRDefault="005B491B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</w:tcPr>
          <w:p w14:paraId="25A31F19" w14:textId="77777777" w:rsidR="004411DE" w:rsidRDefault="004411DE" w:rsidP="00106DD7">
            <w:pPr>
              <w:tabs>
                <w:tab w:val="decimal" w:pos="1050"/>
              </w:tabs>
              <w:ind w:left="-2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7DECCD15" w14:textId="1A8E4B66" w:rsidR="004411DE" w:rsidRDefault="005B491B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</w:tcPr>
          <w:p w14:paraId="00849804" w14:textId="77777777" w:rsidR="004411DE" w:rsidRDefault="004411DE" w:rsidP="00106DD7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79C88ED1" w14:textId="1A09CFC8" w:rsidR="004411DE" w:rsidRDefault="00E420C8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14</w:t>
            </w:r>
            <w:r w:rsidR="005B491B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925</w:t>
            </w:r>
            <w:r w:rsidR="005B491B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671</w:t>
            </w:r>
          </w:p>
        </w:tc>
      </w:tr>
      <w:tr w:rsidR="00C902D1" w14:paraId="32BDE196" w14:textId="77777777" w:rsidTr="007236BA">
        <w:trPr>
          <w:trHeight w:val="144"/>
        </w:trPr>
        <w:tc>
          <w:tcPr>
            <w:tcW w:w="3150" w:type="dxa"/>
          </w:tcPr>
          <w:p w14:paraId="2E4946D9" w14:textId="77777777" w:rsidR="004411DE" w:rsidRDefault="004411DE" w:rsidP="00106DD7">
            <w:pPr>
              <w:ind w:left="712" w:hanging="3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186" w:type="dxa"/>
          </w:tcPr>
          <w:p w14:paraId="4C2FCB19" w14:textId="6C04A66A" w:rsidR="004411DE" w:rsidRDefault="004411DE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457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378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666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3" w:type="dxa"/>
          </w:tcPr>
          <w:p w14:paraId="608F56DF" w14:textId="77777777" w:rsidR="004411DE" w:rsidRDefault="004411DE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76048C37" w14:textId="74247908" w:rsidR="004411DE" w:rsidRDefault="00E420C8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2</w:t>
            </w:r>
            <w:r w:rsidR="005B491B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561</w:t>
            </w:r>
            <w:r w:rsidR="005B491B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569</w:t>
            </w:r>
          </w:p>
        </w:tc>
        <w:tc>
          <w:tcPr>
            <w:tcW w:w="133" w:type="dxa"/>
          </w:tcPr>
          <w:p w14:paraId="278406B4" w14:textId="77777777" w:rsidR="004411DE" w:rsidRDefault="004411DE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0F01F073" w14:textId="65A7A04F" w:rsidR="004411DE" w:rsidRDefault="005B491B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55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000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3" w:type="dxa"/>
          </w:tcPr>
          <w:p w14:paraId="58722313" w14:textId="77777777" w:rsidR="004411DE" w:rsidRDefault="004411DE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2DB86BB1" w14:textId="6EA418D9" w:rsidR="004411DE" w:rsidRDefault="00E420C8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127</w:t>
            </w:r>
            <w:r w:rsidR="005B491B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445</w:t>
            </w:r>
            <w:r w:rsidR="005B491B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539</w:t>
            </w:r>
          </w:p>
        </w:tc>
        <w:tc>
          <w:tcPr>
            <w:tcW w:w="133" w:type="dxa"/>
          </w:tcPr>
          <w:p w14:paraId="17082C56" w14:textId="77777777" w:rsidR="004411DE" w:rsidRDefault="004411DE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2F999A36" w14:textId="5264561B" w:rsidR="004411DE" w:rsidRDefault="00E420C8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587</w:t>
            </w:r>
            <w:r w:rsidR="005B491B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330</w:t>
            </w:r>
            <w:r w:rsidR="005B491B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774</w:t>
            </w:r>
          </w:p>
        </w:tc>
      </w:tr>
      <w:tr w:rsidR="00C902D1" w14:paraId="0AB4243D" w14:textId="77777777" w:rsidTr="007236BA">
        <w:trPr>
          <w:trHeight w:val="144"/>
        </w:trPr>
        <w:tc>
          <w:tcPr>
            <w:tcW w:w="3150" w:type="dxa"/>
          </w:tcPr>
          <w:p w14:paraId="3983F469" w14:textId="77777777" w:rsidR="004411DE" w:rsidRDefault="004411DE" w:rsidP="00106DD7">
            <w:pPr>
              <w:ind w:left="712" w:hanging="3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เครื่องซักผ้าและเครื่องอบผ้า</w:t>
            </w:r>
          </w:p>
        </w:tc>
        <w:tc>
          <w:tcPr>
            <w:tcW w:w="1186" w:type="dxa"/>
          </w:tcPr>
          <w:p w14:paraId="16442D79" w14:textId="64945A8C" w:rsidR="004411DE" w:rsidRDefault="004411DE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621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763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118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3" w:type="dxa"/>
          </w:tcPr>
          <w:p w14:paraId="50913FD1" w14:textId="77777777" w:rsidR="004411DE" w:rsidRDefault="004411DE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6F4A0BFD" w14:textId="6B6417AF" w:rsidR="004411DE" w:rsidRDefault="005B491B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</w:tcPr>
          <w:p w14:paraId="06BAEBAA" w14:textId="77777777" w:rsidR="004411DE" w:rsidRDefault="004411DE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4BEF8AE2" w14:textId="2348F682" w:rsidR="004411DE" w:rsidRDefault="005B491B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178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003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3" w:type="dxa"/>
          </w:tcPr>
          <w:p w14:paraId="3FAFEDCC" w14:textId="77777777" w:rsidR="004411DE" w:rsidRDefault="004411DE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5B4281F3" w14:textId="2862F9EA" w:rsidR="004411DE" w:rsidRDefault="00E420C8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170</w:t>
            </w:r>
            <w:r w:rsidR="005B491B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669</w:t>
            </w:r>
            <w:r w:rsidR="005B491B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886</w:t>
            </w:r>
          </w:p>
        </w:tc>
        <w:tc>
          <w:tcPr>
            <w:tcW w:w="133" w:type="dxa"/>
          </w:tcPr>
          <w:p w14:paraId="21803520" w14:textId="77777777" w:rsidR="004411DE" w:rsidRDefault="004411DE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4E82CB0A" w14:textId="222D2F6F" w:rsidR="004411DE" w:rsidRDefault="00E420C8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792</w:t>
            </w:r>
            <w:r w:rsidR="005B491B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255</w:t>
            </w:r>
            <w:r w:rsidR="005B491B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001</w:t>
            </w:r>
          </w:p>
        </w:tc>
      </w:tr>
      <w:tr w:rsidR="00C902D1" w14:paraId="0F25FD78" w14:textId="77777777" w:rsidTr="007236BA">
        <w:trPr>
          <w:trHeight w:val="144"/>
        </w:trPr>
        <w:tc>
          <w:tcPr>
            <w:tcW w:w="3150" w:type="dxa"/>
          </w:tcPr>
          <w:p w14:paraId="3BDEF753" w14:textId="77777777" w:rsidR="004411DE" w:rsidRDefault="004411DE" w:rsidP="00106DD7">
            <w:pPr>
              <w:ind w:left="712" w:hanging="3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86" w:type="dxa"/>
          </w:tcPr>
          <w:p w14:paraId="73C309B6" w14:textId="2B6FB854" w:rsidR="004411DE" w:rsidRDefault="004411DE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054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074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3" w:type="dxa"/>
          </w:tcPr>
          <w:p w14:paraId="1C586DCD" w14:textId="77777777" w:rsidR="004411DE" w:rsidRDefault="004411DE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07790D7E" w14:textId="1621DE29" w:rsidR="004411DE" w:rsidRDefault="00E420C8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2</w:t>
            </w:r>
            <w:r w:rsidR="005B491B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031</w:t>
            </w:r>
            <w:r w:rsidR="005B491B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098</w:t>
            </w:r>
          </w:p>
        </w:tc>
        <w:tc>
          <w:tcPr>
            <w:tcW w:w="133" w:type="dxa"/>
          </w:tcPr>
          <w:p w14:paraId="4A076135" w14:textId="77777777" w:rsidR="004411DE" w:rsidRDefault="004411DE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1828FE35" w14:textId="090B972F" w:rsidR="004411DE" w:rsidRDefault="005B491B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91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359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3" w:type="dxa"/>
          </w:tcPr>
          <w:p w14:paraId="77ACE375" w14:textId="77777777" w:rsidR="004411DE" w:rsidRDefault="004411DE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3E9F0627" w14:textId="1A73C69E" w:rsidR="004411DE" w:rsidRDefault="005B491B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</w:tcPr>
          <w:p w14:paraId="75BBC960" w14:textId="77777777" w:rsidR="004411DE" w:rsidRDefault="004411DE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40296575" w14:textId="58E19185" w:rsidR="004411DE" w:rsidRDefault="00E420C8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9</w:t>
            </w:r>
            <w:r w:rsidR="005B491B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993</w:t>
            </w:r>
            <w:r w:rsidR="005B491B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813</w:t>
            </w:r>
          </w:p>
        </w:tc>
      </w:tr>
      <w:tr w:rsidR="00C902D1" w14:paraId="26F25052" w14:textId="77777777" w:rsidTr="007236BA">
        <w:trPr>
          <w:trHeight w:val="144"/>
        </w:trPr>
        <w:tc>
          <w:tcPr>
            <w:tcW w:w="3150" w:type="dxa"/>
          </w:tcPr>
          <w:p w14:paraId="3F798E67" w14:textId="77777777" w:rsidR="005C456A" w:rsidRDefault="005C456A" w:rsidP="00106DD7">
            <w:pPr>
              <w:ind w:left="712" w:hanging="3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186" w:type="dxa"/>
          </w:tcPr>
          <w:p w14:paraId="3558ECE5" w14:textId="5E3201DD" w:rsidR="005C456A" w:rsidRDefault="005C456A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41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118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458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3" w:type="dxa"/>
          </w:tcPr>
          <w:p w14:paraId="2F84E11D" w14:textId="77777777" w:rsidR="005C456A" w:rsidRDefault="005C456A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17BCD9CC" w14:textId="20C760C7" w:rsidR="005C456A" w:rsidRDefault="005C456A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</w:tcPr>
          <w:p w14:paraId="42FC2CCB" w14:textId="77777777" w:rsidR="005C456A" w:rsidRDefault="005C456A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5F4F3EBC" w14:textId="0CF99B68" w:rsidR="005C456A" w:rsidRDefault="005C456A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</w:tcPr>
          <w:p w14:paraId="7E26AE13" w14:textId="77777777" w:rsidR="005C456A" w:rsidRDefault="005C456A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2CF111CE" w14:textId="56AD705A" w:rsidR="005C456A" w:rsidRDefault="00E420C8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27</w:t>
            </w:r>
            <w:r w:rsidR="005C456A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739</w:t>
            </w:r>
            <w:r w:rsidR="005C456A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328</w:t>
            </w:r>
          </w:p>
        </w:tc>
        <w:tc>
          <w:tcPr>
            <w:tcW w:w="133" w:type="dxa"/>
          </w:tcPr>
          <w:p w14:paraId="3744CBE7" w14:textId="77777777" w:rsidR="005C456A" w:rsidRDefault="005C456A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654F1C01" w14:textId="4EDCE3F6" w:rsidR="005C456A" w:rsidRDefault="00E420C8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68</w:t>
            </w:r>
            <w:r w:rsidR="005C456A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857</w:t>
            </w:r>
            <w:r w:rsidR="005C456A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786</w:t>
            </w:r>
          </w:p>
        </w:tc>
      </w:tr>
      <w:tr w:rsidR="00C902D1" w14:paraId="44536DCA" w14:textId="77777777" w:rsidTr="007236BA">
        <w:trPr>
          <w:trHeight w:val="225"/>
        </w:trPr>
        <w:tc>
          <w:tcPr>
            <w:tcW w:w="3150" w:type="dxa"/>
          </w:tcPr>
          <w:p w14:paraId="39001A3A" w14:textId="77777777" w:rsidR="005C456A" w:rsidRDefault="005C456A" w:rsidP="00106DD7">
            <w:pPr>
              <w:ind w:left="712" w:hanging="361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86" w:type="dxa"/>
          </w:tcPr>
          <w:p w14:paraId="53FB0500" w14:textId="0849894A" w:rsidR="005C456A" w:rsidRDefault="005C456A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10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150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703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3" w:type="dxa"/>
          </w:tcPr>
          <w:p w14:paraId="5FFBBA59" w14:textId="77777777" w:rsidR="005C456A" w:rsidRDefault="005C456A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5728D101" w14:textId="5C70D270" w:rsidR="005C456A" w:rsidRDefault="005C456A" w:rsidP="00106DD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</w:tcPr>
          <w:p w14:paraId="53E70A0C" w14:textId="77777777" w:rsidR="005C456A" w:rsidRDefault="005C456A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617963C5" w14:textId="5ECB95A2" w:rsidR="005C456A" w:rsidRDefault="005C456A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</w:tcPr>
          <w:p w14:paraId="08F56E9C" w14:textId="77777777" w:rsidR="005C456A" w:rsidRDefault="005C456A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4AA11BAE" w14:textId="59080A03" w:rsidR="005C456A" w:rsidRDefault="005C456A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</w:tcPr>
          <w:p w14:paraId="21AFC737" w14:textId="77777777" w:rsidR="005C456A" w:rsidRDefault="005C456A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6F7A5D1F" w14:textId="007C6CFE" w:rsidR="005C456A" w:rsidRDefault="00E420C8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10</w:t>
            </w:r>
            <w:r w:rsidR="005C456A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150</w:t>
            </w:r>
            <w:r w:rsidR="005C456A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703</w:t>
            </w:r>
          </w:p>
        </w:tc>
      </w:tr>
      <w:tr w:rsidR="00C902D1" w14:paraId="683F72A1" w14:textId="77777777" w:rsidTr="007236BA">
        <w:trPr>
          <w:trHeight w:val="144"/>
        </w:trPr>
        <w:tc>
          <w:tcPr>
            <w:tcW w:w="3150" w:type="dxa"/>
          </w:tcPr>
          <w:p w14:paraId="4FA7BE37" w14:textId="77777777" w:rsidR="004411DE" w:rsidRDefault="004411DE" w:rsidP="00106DD7">
            <w:pPr>
              <w:ind w:left="1072" w:hanging="505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71392A08" w14:textId="0A5E58E3" w:rsidR="004411DE" w:rsidRDefault="00E420C8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</w:t>
            </w:r>
            <w:r w:rsidR="004411DE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152</w:t>
            </w:r>
            <w:r w:rsidR="004411DE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911</w:t>
            </w:r>
            <w:r w:rsidR="004411DE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477</w:t>
            </w:r>
          </w:p>
        </w:tc>
        <w:tc>
          <w:tcPr>
            <w:tcW w:w="133" w:type="dxa"/>
          </w:tcPr>
          <w:p w14:paraId="390E5DE2" w14:textId="77777777" w:rsidR="004411DE" w:rsidRDefault="004411DE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77346D02" w14:textId="7DB52CB2" w:rsidR="004411DE" w:rsidRDefault="00E420C8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5</w:t>
            </w:r>
            <w:r w:rsidR="005B491B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071</w:t>
            </w:r>
            <w:r w:rsidR="005B491B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880</w:t>
            </w:r>
          </w:p>
        </w:tc>
        <w:tc>
          <w:tcPr>
            <w:tcW w:w="133" w:type="dxa"/>
          </w:tcPr>
          <w:p w14:paraId="3146D1A0" w14:textId="77777777" w:rsidR="004411DE" w:rsidRDefault="004411DE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04E4B02F" w14:textId="75B48AAC" w:rsidR="004411DE" w:rsidRDefault="005B491B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324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362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3" w:type="dxa"/>
          </w:tcPr>
          <w:p w14:paraId="5447B25F" w14:textId="77777777" w:rsidR="004411DE" w:rsidRDefault="004411DE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5D92C24C" w14:textId="2611906E" w:rsidR="004411DE" w:rsidRDefault="00E420C8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325</w:t>
            </w:r>
            <w:r w:rsidR="005B491B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854</w:t>
            </w:r>
            <w:r w:rsidR="005B491B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753</w:t>
            </w:r>
          </w:p>
        </w:tc>
        <w:tc>
          <w:tcPr>
            <w:tcW w:w="133" w:type="dxa"/>
          </w:tcPr>
          <w:p w14:paraId="6234CB01" w14:textId="77777777" w:rsidR="004411DE" w:rsidRDefault="004411DE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1E5CC6B3" w14:textId="692463CA" w:rsidR="004411DE" w:rsidRDefault="00E420C8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</w:t>
            </w:r>
            <w:r w:rsidR="005B491B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483</w:t>
            </w:r>
            <w:r w:rsidR="005B491B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513</w:t>
            </w:r>
            <w:r w:rsidR="00A55F35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748</w:t>
            </w:r>
          </w:p>
        </w:tc>
      </w:tr>
      <w:tr w:rsidR="00C902D1" w14:paraId="2512FC11" w14:textId="77777777" w:rsidTr="007236BA">
        <w:trPr>
          <w:trHeight w:val="144"/>
        </w:trPr>
        <w:tc>
          <w:tcPr>
            <w:tcW w:w="3150" w:type="dxa"/>
          </w:tcPr>
          <w:p w14:paraId="651D6DC4" w14:textId="77777777" w:rsidR="004411DE" w:rsidRDefault="004411DE" w:rsidP="00106DD7">
            <w:pPr>
              <w:ind w:left="532" w:hanging="352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3508EBE5" w14:textId="77777777" w:rsidR="004411DE" w:rsidRDefault="004411DE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dxa"/>
          </w:tcPr>
          <w:p w14:paraId="324E750D" w14:textId="77777777" w:rsidR="004411DE" w:rsidRDefault="004411DE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06ED4ACB" w14:textId="77777777" w:rsidR="004411DE" w:rsidRDefault="004411DE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dxa"/>
          </w:tcPr>
          <w:p w14:paraId="585B03C5" w14:textId="77777777" w:rsidR="004411DE" w:rsidRDefault="004411DE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36AC74FC" w14:textId="77777777" w:rsidR="004411DE" w:rsidRDefault="004411DE" w:rsidP="00106DD7">
            <w:pPr>
              <w:tabs>
                <w:tab w:val="decimal" w:pos="90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dxa"/>
          </w:tcPr>
          <w:p w14:paraId="1110A7EA" w14:textId="77777777" w:rsidR="004411DE" w:rsidRDefault="004411DE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4706709B" w14:textId="77777777" w:rsidR="004411DE" w:rsidRDefault="004411DE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dxa"/>
          </w:tcPr>
          <w:p w14:paraId="5D1AD7C7" w14:textId="77777777" w:rsidR="004411DE" w:rsidRDefault="004411DE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69D4D597" w14:textId="77777777" w:rsidR="004411DE" w:rsidRDefault="004411DE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902D1" w14:paraId="7770E322" w14:textId="77777777" w:rsidTr="007236BA">
        <w:trPr>
          <w:trHeight w:val="144"/>
        </w:trPr>
        <w:tc>
          <w:tcPr>
            <w:tcW w:w="3150" w:type="dxa"/>
          </w:tcPr>
          <w:p w14:paraId="645CD577" w14:textId="6BD11BC8" w:rsidR="004411DE" w:rsidRDefault="004411DE" w:rsidP="00106DD7">
            <w:pPr>
              <w:ind w:left="532" w:hanging="352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 w:type="page"/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86" w:type="dxa"/>
          </w:tcPr>
          <w:p w14:paraId="58762666" w14:textId="77777777" w:rsidR="004411DE" w:rsidRDefault="004411DE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" w:type="dxa"/>
          </w:tcPr>
          <w:p w14:paraId="47ABEDAC" w14:textId="77777777" w:rsidR="004411DE" w:rsidRDefault="004411DE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29C9B86D" w14:textId="77777777" w:rsidR="004411DE" w:rsidRDefault="004411DE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dxa"/>
          </w:tcPr>
          <w:p w14:paraId="3AB4F860" w14:textId="77777777" w:rsidR="004411DE" w:rsidRDefault="004411DE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4BA95F5A" w14:textId="77777777" w:rsidR="004411DE" w:rsidRDefault="004411DE" w:rsidP="00106DD7">
            <w:pPr>
              <w:tabs>
                <w:tab w:val="decimal" w:pos="90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dxa"/>
          </w:tcPr>
          <w:p w14:paraId="3BBBEFCA" w14:textId="77777777" w:rsidR="004411DE" w:rsidRDefault="004411DE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33EAE808" w14:textId="77777777" w:rsidR="004411DE" w:rsidRDefault="004411DE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dxa"/>
          </w:tcPr>
          <w:p w14:paraId="55D457F7" w14:textId="77777777" w:rsidR="004411DE" w:rsidRDefault="004411DE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4E3F8F7F" w14:textId="77777777" w:rsidR="004411DE" w:rsidRDefault="004411DE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C902D1" w14:paraId="5A7089F0" w14:textId="77777777" w:rsidTr="007236BA">
        <w:trPr>
          <w:trHeight w:val="144"/>
        </w:trPr>
        <w:tc>
          <w:tcPr>
            <w:tcW w:w="3150" w:type="dxa"/>
          </w:tcPr>
          <w:p w14:paraId="40C6940D" w14:textId="77777777" w:rsidR="004411DE" w:rsidRDefault="004411DE" w:rsidP="00106DD7">
            <w:pPr>
              <w:ind w:left="712" w:hanging="3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186" w:type="dxa"/>
            <w:vAlign w:val="bottom"/>
          </w:tcPr>
          <w:p w14:paraId="1D2A8493" w14:textId="5F302D45" w:rsidR="004411DE" w:rsidRDefault="004411DE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376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798</w:t>
            </w:r>
            <w:r>
              <w:rPr>
                <w:rFonts w:ascii="Angsana New" w:hAnsi="Angsana New"/>
                <w:sz w:val="24"/>
                <w:szCs w:val="24"/>
              </w:rPr>
              <w:t xml:space="preserve">) </w:t>
            </w:r>
          </w:p>
        </w:tc>
        <w:tc>
          <w:tcPr>
            <w:tcW w:w="133" w:type="dxa"/>
          </w:tcPr>
          <w:p w14:paraId="032CCAAE" w14:textId="77777777" w:rsidR="004411DE" w:rsidRDefault="004411DE" w:rsidP="00106DD7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68682F6E" w14:textId="6255C237" w:rsidR="004411DE" w:rsidRDefault="005B491B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668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412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3" w:type="dxa"/>
          </w:tcPr>
          <w:p w14:paraId="7FF06DF8" w14:textId="77777777" w:rsidR="004411DE" w:rsidRDefault="004411DE" w:rsidP="00106DD7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45B7C039" w14:textId="66412863" w:rsidR="004411DE" w:rsidRDefault="005B491B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</w:tcPr>
          <w:p w14:paraId="355631BC" w14:textId="77777777" w:rsidR="004411DE" w:rsidRDefault="004411DE" w:rsidP="00106DD7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46BEC9C5" w14:textId="480FB349" w:rsidR="004411DE" w:rsidRDefault="005B491B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</w:tcPr>
          <w:p w14:paraId="204F678E" w14:textId="77777777" w:rsidR="004411DE" w:rsidRDefault="004411DE" w:rsidP="00106DD7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21447606" w14:textId="0FE10D78" w:rsidR="004411DE" w:rsidRDefault="005B491B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045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210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902D1" w14:paraId="0921980D" w14:textId="77777777" w:rsidTr="007236BA">
        <w:trPr>
          <w:trHeight w:val="144"/>
        </w:trPr>
        <w:tc>
          <w:tcPr>
            <w:tcW w:w="3150" w:type="dxa"/>
          </w:tcPr>
          <w:p w14:paraId="2A689A26" w14:textId="77777777" w:rsidR="004411DE" w:rsidRDefault="004411DE" w:rsidP="00106DD7">
            <w:pPr>
              <w:ind w:left="712" w:hanging="3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186" w:type="dxa"/>
            <w:vAlign w:val="bottom"/>
          </w:tcPr>
          <w:p w14:paraId="09EE751B" w14:textId="40EC29F6" w:rsidR="004411DE" w:rsidRDefault="004411DE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98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639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171</w:t>
            </w:r>
            <w:r>
              <w:rPr>
                <w:rFonts w:ascii="Angsana New" w:hAnsi="Angsana New"/>
                <w:sz w:val="24"/>
                <w:szCs w:val="24"/>
              </w:rPr>
              <w:t xml:space="preserve">) </w:t>
            </w:r>
          </w:p>
        </w:tc>
        <w:tc>
          <w:tcPr>
            <w:tcW w:w="133" w:type="dxa"/>
          </w:tcPr>
          <w:p w14:paraId="1C0F435C" w14:textId="77777777" w:rsidR="004411DE" w:rsidRDefault="004411DE" w:rsidP="00106DD7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1097DCE4" w14:textId="488968B8" w:rsidR="004411DE" w:rsidRDefault="005B491B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58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165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985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3" w:type="dxa"/>
          </w:tcPr>
          <w:p w14:paraId="2D01E0B5" w14:textId="77777777" w:rsidR="004411DE" w:rsidRDefault="004411DE" w:rsidP="00106DD7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3C165D57" w14:textId="3F5EB3C5" w:rsidR="004411DE" w:rsidRDefault="00E420C8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27</w:t>
            </w:r>
            <w:r w:rsidR="005B491B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053</w:t>
            </w:r>
          </w:p>
        </w:tc>
        <w:tc>
          <w:tcPr>
            <w:tcW w:w="133" w:type="dxa"/>
          </w:tcPr>
          <w:p w14:paraId="4107A76D" w14:textId="77777777" w:rsidR="004411DE" w:rsidRDefault="004411DE" w:rsidP="00106DD7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5DAECBC0" w14:textId="1D5DCA3E" w:rsidR="004411DE" w:rsidRDefault="005B491B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</w:tcPr>
          <w:p w14:paraId="15CB65B6" w14:textId="77777777" w:rsidR="004411DE" w:rsidRDefault="004411DE" w:rsidP="00106DD7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3709AC3E" w14:textId="27A1C4C0" w:rsidR="004411DE" w:rsidRDefault="005B491B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156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778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103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902D1" w14:paraId="4BDFC27F" w14:textId="77777777" w:rsidTr="007236BA">
        <w:trPr>
          <w:trHeight w:val="144"/>
        </w:trPr>
        <w:tc>
          <w:tcPr>
            <w:tcW w:w="3150" w:type="dxa"/>
          </w:tcPr>
          <w:p w14:paraId="68D2CFCF" w14:textId="77777777" w:rsidR="004411DE" w:rsidRDefault="004411DE" w:rsidP="00106DD7">
            <w:pPr>
              <w:ind w:left="712" w:hanging="3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เครื่องซักผ้าและเครื่องอบผ้า</w:t>
            </w:r>
          </w:p>
        </w:tc>
        <w:tc>
          <w:tcPr>
            <w:tcW w:w="1186" w:type="dxa"/>
            <w:vAlign w:val="bottom"/>
          </w:tcPr>
          <w:p w14:paraId="7A7B3507" w14:textId="7591BA5D" w:rsidR="004411DE" w:rsidRDefault="004411DE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119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701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227</w:t>
            </w:r>
            <w:r>
              <w:rPr>
                <w:rFonts w:ascii="Angsana New" w:hAnsi="Angsana New"/>
                <w:sz w:val="24"/>
                <w:szCs w:val="24"/>
              </w:rPr>
              <w:t xml:space="preserve">) </w:t>
            </w:r>
          </w:p>
        </w:tc>
        <w:tc>
          <w:tcPr>
            <w:tcW w:w="133" w:type="dxa"/>
          </w:tcPr>
          <w:p w14:paraId="63AE3EE8" w14:textId="77777777" w:rsidR="004411DE" w:rsidRDefault="004411DE" w:rsidP="00106DD7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2EB043BE" w14:textId="3E5432B1" w:rsidR="004411DE" w:rsidRDefault="005B491B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72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788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237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3" w:type="dxa"/>
          </w:tcPr>
          <w:p w14:paraId="3B23945C" w14:textId="77777777" w:rsidR="004411DE" w:rsidRDefault="004411DE" w:rsidP="00106DD7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5EFF5A12" w14:textId="208009A8" w:rsidR="004411DE" w:rsidRDefault="00E420C8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33</w:t>
            </w:r>
            <w:r w:rsidR="005B491B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279</w:t>
            </w:r>
          </w:p>
        </w:tc>
        <w:tc>
          <w:tcPr>
            <w:tcW w:w="133" w:type="dxa"/>
          </w:tcPr>
          <w:p w14:paraId="052F5DC7" w14:textId="77777777" w:rsidR="004411DE" w:rsidRDefault="004411DE" w:rsidP="00106DD7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052D4ABA" w14:textId="32247461" w:rsidR="004411DE" w:rsidRDefault="005B491B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</w:tcPr>
          <w:p w14:paraId="35987439" w14:textId="77777777" w:rsidR="004411DE" w:rsidRDefault="004411DE" w:rsidP="00106DD7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34AF8074" w14:textId="5D650ED3" w:rsidR="004411DE" w:rsidRDefault="005B491B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192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456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185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902D1" w14:paraId="5203B269" w14:textId="77777777" w:rsidTr="007236BA">
        <w:trPr>
          <w:trHeight w:val="144"/>
        </w:trPr>
        <w:tc>
          <w:tcPr>
            <w:tcW w:w="3150" w:type="dxa"/>
          </w:tcPr>
          <w:p w14:paraId="6235729A" w14:textId="77777777" w:rsidR="004411DE" w:rsidRDefault="004411DE" w:rsidP="00106DD7">
            <w:pPr>
              <w:ind w:left="712" w:hanging="3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86" w:type="dxa"/>
            <w:vAlign w:val="bottom"/>
          </w:tcPr>
          <w:p w14:paraId="377A7070" w14:textId="30844FF2" w:rsidR="004411DE" w:rsidRDefault="004411DE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422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873</w:t>
            </w:r>
            <w:r>
              <w:rPr>
                <w:rFonts w:ascii="Angsana New" w:hAnsi="Angsana New"/>
                <w:sz w:val="24"/>
                <w:szCs w:val="24"/>
              </w:rPr>
              <w:t xml:space="preserve">) </w:t>
            </w:r>
          </w:p>
        </w:tc>
        <w:tc>
          <w:tcPr>
            <w:tcW w:w="133" w:type="dxa"/>
          </w:tcPr>
          <w:p w14:paraId="6F384124" w14:textId="77777777" w:rsidR="004411DE" w:rsidRDefault="004411DE" w:rsidP="00106DD7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5C27F4B8" w14:textId="71142F1C" w:rsidR="004411DE" w:rsidRDefault="005B491B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717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342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3" w:type="dxa"/>
          </w:tcPr>
          <w:p w14:paraId="03E40D64" w14:textId="77777777" w:rsidR="004411DE" w:rsidRDefault="004411DE" w:rsidP="00106DD7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5EE260EF" w14:textId="7B7C0531" w:rsidR="004411DE" w:rsidRDefault="00E420C8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78</w:t>
            </w:r>
            <w:r w:rsidR="005B491B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362</w:t>
            </w:r>
          </w:p>
        </w:tc>
        <w:tc>
          <w:tcPr>
            <w:tcW w:w="133" w:type="dxa"/>
          </w:tcPr>
          <w:p w14:paraId="2DADA617" w14:textId="77777777" w:rsidR="004411DE" w:rsidRDefault="004411DE" w:rsidP="00106DD7">
            <w:pPr>
              <w:tabs>
                <w:tab w:val="decimal" w:pos="537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79C97E18" w14:textId="3B918E7F" w:rsidR="004411DE" w:rsidRDefault="005B491B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</w:tcPr>
          <w:p w14:paraId="41F75255" w14:textId="77777777" w:rsidR="004411DE" w:rsidRDefault="004411DE" w:rsidP="00106DD7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481E6B35" w14:textId="324D62AC" w:rsidR="004411DE" w:rsidRDefault="005B491B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061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853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902D1" w14:paraId="4628F5F1" w14:textId="77777777" w:rsidTr="007236BA">
        <w:trPr>
          <w:trHeight w:val="144"/>
        </w:trPr>
        <w:tc>
          <w:tcPr>
            <w:tcW w:w="3150" w:type="dxa"/>
          </w:tcPr>
          <w:p w14:paraId="72E03E08" w14:textId="77777777" w:rsidR="004411DE" w:rsidRDefault="004411DE" w:rsidP="00106DD7">
            <w:pPr>
              <w:ind w:left="712" w:hanging="3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186" w:type="dxa"/>
            <w:vAlign w:val="bottom"/>
          </w:tcPr>
          <w:p w14:paraId="1FB8BB95" w14:textId="6DAAA59D" w:rsidR="004411DE" w:rsidRDefault="004411DE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500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715</w:t>
            </w:r>
            <w:r>
              <w:rPr>
                <w:rFonts w:ascii="Angsana New" w:hAnsi="Angsana New"/>
                <w:sz w:val="24"/>
                <w:szCs w:val="24"/>
              </w:rPr>
              <w:t xml:space="preserve">) </w:t>
            </w:r>
          </w:p>
        </w:tc>
        <w:tc>
          <w:tcPr>
            <w:tcW w:w="133" w:type="dxa"/>
          </w:tcPr>
          <w:p w14:paraId="0D011494" w14:textId="77777777" w:rsidR="004411DE" w:rsidRDefault="004411DE" w:rsidP="00106DD7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7D7F363F" w14:textId="4378E8C8" w:rsidR="004411DE" w:rsidRDefault="005B491B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369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504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3" w:type="dxa"/>
          </w:tcPr>
          <w:p w14:paraId="14510FD7" w14:textId="77777777" w:rsidR="004411DE" w:rsidRDefault="004411DE" w:rsidP="00106DD7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04D975D0" w14:textId="6CB73C5F" w:rsidR="004411DE" w:rsidRDefault="005B491B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</w:tcPr>
          <w:p w14:paraId="258963B6" w14:textId="77777777" w:rsidR="004411DE" w:rsidRDefault="004411DE" w:rsidP="00106DD7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22C30AF8" w14:textId="5A146F22" w:rsidR="004411DE" w:rsidRDefault="005B491B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</w:tcPr>
          <w:p w14:paraId="2F889B5F" w14:textId="77777777" w:rsidR="004411DE" w:rsidRDefault="004411DE" w:rsidP="00106DD7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26BD45BC" w14:textId="29CE2EC9" w:rsidR="004411DE" w:rsidRDefault="005B491B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17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870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219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902D1" w14:paraId="739C1D02" w14:textId="77777777" w:rsidTr="007236BA">
        <w:trPr>
          <w:trHeight w:val="144"/>
        </w:trPr>
        <w:tc>
          <w:tcPr>
            <w:tcW w:w="3150" w:type="dxa"/>
          </w:tcPr>
          <w:p w14:paraId="2C7004AE" w14:textId="77777777" w:rsidR="004411DE" w:rsidRDefault="004411DE" w:rsidP="00106DD7">
            <w:pPr>
              <w:ind w:left="35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86" w:type="dxa"/>
            <w:vAlign w:val="bottom"/>
          </w:tcPr>
          <w:p w14:paraId="607050CA" w14:textId="653F268A" w:rsidR="004411DE" w:rsidRDefault="004411DE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142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451</w:t>
            </w:r>
            <w:r>
              <w:rPr>
                <w:rFonts w:ascii="Angsana New" w:hAnsi="Angsana New"/>
                <w:sz w:val="24"/>
                <w:szCs w:val="24"/>
              </w:rPr>
              <w:t xml:space="preserve">) </w:t>
            </w:r>
          </w:p>
        </w:tc>
        <w:tc>
          <w:tcPr>
            <w:tcW w:w="133" w:type="dxa"/>
          </w:tcPr>
          <w:p w14:paraId="4FD83D75" w14:textId="77777777" w:rsidR="004411DE" w:rsidRDefault="004411DE" w:rsidP="00106DD7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35BA96CF" w14:textId="3455C36B" w:rsidR="004411DE" w:rsidRDefault="005B491B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762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974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3" w:type="dxa"/>
          </w:tcPr>
          <w:p w14:paraId="52384CDA" w14:textId="77777777" w:rsidR="004411DE" w:rsidRDefault="004411DE" w:rsidP="00106DD7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54E9363D" w14:textId="4C94039E" w:rsidR="004411DE" w:rsidRDefault="005B491B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</w:tcPr>
          <w:p w14:paraId="11D2A358" w14:textId="77777777" w:rsidR="004411DE" w:rsidRDefault="004411DE" w:rsidP="00106DD7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58D130FF" w14:textId="5CF852C0" w:rsidR="004411DE" w:rsidRDefault="005B491B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</w:tcPr>
          <w:p w14:paraId="6C519228" w14:textId="77777777" w:rsidR="004411DE" w:rsidRDefault="004411DE" w:rsidP="00106DD7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1060FB79" w14:textId="2206BDBC" w:rsidR="004411DE" w:rsidRDefault="005B491B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905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425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902D1" w14:paraId="228044BA" w14:textId="77777777" w:rsidTr="007236BA">
        <w:trPr>
          <w:trHeight w:val="144"/>
        </w:trPr>
        <w:tc>
          <w:tcPr>
            <w:tcW w:w="3150" w:type="dxa"/>
          </w:tcPr>
          <w:p w14:paraId="4711BD94" w14:textId="77777777" w:rsidR="004411DE" w:rsidRDefault="004411DE" w:rsidP="00106DD7">
            <w:pPr>
              <w:ind w:left="1072" w:hanging="505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0EA2A751" w14:textId="3AA948DE" w:rsidR="004411DE" w:rsidRDefault="004411DE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234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783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235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3" w:type="dxa"/>
          </w:tcPr>
          <w:p w14:paraId="10F98C05" w14:textId="77777777" w:rsidR="004411DE" w:rsidRDefault="004411DE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507D5B21" w14:textId="41E1E3F9" w:rsidR="004411DE" w:rsidRDefault="005B491B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145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472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454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3" w:type="dxa"/>
          </w:tcPr>
          <w:p w14:paraId="741DED7B" w14:textId="77777777" w:rsidR="004411DE" w:rsidRDefault="004411DE" w:rsidP="00106DD7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3B2C887C" w14:textId="3E4A0198" w:rsidR="004411DE" w:rsidRDefault="00E420C8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138</w:t>
            </w:r>
            <w:r w:rsidR="005B491B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694</w:t>
            </w:r>
          </w:p>
        </w:tc>
        <w:tc>
          <w:tcPr>
            <w:tcW w:w="133" w:type="dxa"/>
          </w:tcPr>
          <w:p w14:paraId="367CE02E" w14:textId="77777777" w:rsidR="004411DE" w:rsidRDefault="004411DE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6FB10419" w14:textId="3D8B8311" w:rsidR="004411DE" w:rsidRDefault="005B491B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</w:tcPr>
          <w:p w14:paraId="74F7268B" w14:textId="77777777" w:rsidR="004411DE" w:rsidRDefault="004411DE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488E9F40" w14:textId="2A03669D" w:rsidR="004411DE" w:rsidRDefault="005B491B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380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116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995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902D1" w14:paraId="6D617B7A" w14:textId="77777777" w:rsidTr="007236BA">
        <w:trPr>
          <w:trHeight w:val="144"/>
        </w:trPr>
        <w:tc>
          <w:tcPr>
            <w:tcW w:w="3150" w:type="dxa"/>
          </w:tcPr>
          <w:p w14:paraId="2DD94B52" w14:textId="13F2EBB4" w:rsidR="007236BA" w:rsidRDefault="007236BA" w:rsidP="00106DD7">
            <w:pPr>
              <w:ind w:left="532" w:hanging="352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สินทรัพย์ระหว่างการก่อสร้างหรือติดตั้ง</w:t>
            </w:r>
          </w:p>
        </w:tc>
        <w:tc>
          <w:tcPr>
            <w:tcW w:w="1186" w:type="dxa"/>
          </w:tcPr>
          <w:p w14:paraId="042B41AA" w14:textId="7459B32B" w:rsidR="007236BA" w:rsidRDefault="00E420C8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66</w:t>
            </w:r>
            <w:r w:rsidR="007236BA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845</w:t>
            </w:r>
            <w:r w:rsidR="007236BA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918</w:t>
            </w:r>
          </w:p>
        </w:tc>
        <w:tc>
          <w:tcPr>
            <w:tcW w:w="133" w:type="dxa"/>
          </w:tcPr>
          <w:p w14:paraId="0A82C511" w14:textId="77777777" w:rsidR="007236BA" w:rsidRDefault="007236BA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55CEDA64" w14:textId="06D67E57" w:rsidR="007236BA" w:rsidRDefault="00E420C8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291</w:t>
            </w:r>
            <w:r w:rsidR="007236BA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969</w:t>
            </w:r>
            <w:r w:rsidR="007236BA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362</w:t>
            </w:r>
          </w:p>
        </w:tc>
        <w:tc>
          <w:tcPr>
            <w:tcW w:w="133" w:type="dxa"/>
          </w:tcPr>
          <w:p w14:paraId="7B9D1786" w14:textId="77777777" w:rsidR="007236BA" w:rsidRDefault="007236BA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549C70C8" w14:textId="55A86C5A" w:rsidR="007236BA" w:rsidRDefault="007236BA" w:rsidP="00106DD7">
            <w:pPr>
              <w:tabs>
                <w:tab w:val="decimal" w:pos="695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</w:tcPr>
          <w:p w14:paraId="109F814D" w14:textId="77777777" w:rsidR="007236BA" w:rsidRDefault="007236BA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523015E1" w14:textId="6DDB0AE7" w:rsidR="007236BA" w:rsidRDefault="007236BA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325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854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753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3" w:type="dxa"/>
          </w:tcPr>
          <w:p w14:paraId="19C42757" w14:textId="77777777" w:rsidR="007236BA" w:rsidRDefault="007236BA" w:rsidP="00106DD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1525FCD7" w14:textId="7F70DF1C" w:rsidR="007236BA" w:rsidRDefault="00E420C8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32</w:t>
            </w:r>
            <w:r w:rsidR="007236BA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960</w:t>
            </w:r>
            <w:r w:rsidR="007236BA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527</w:t>
            </w:r>
          </w:p>
        </w:tc>
      </w:tr>
      <w:tr w:rsidR="00C902D1" w14:paraId="32519140" w14:textId="77777777" w:rsidTr="007236BA">
        <w:trPr>
          <w:trHeight w:val="144"/>
        </w:trPr>
        <w:tc>
          <w:tcPr>
            <w:tcW w:w="3150" w:type="dxa"/>
          </w:tcPr>
          <w:p w14:paraId="2BAA2AC1" w14:textId="3E91591B" w:rsidR="007236BA" w:rsidRDefault="007236BA" w:rsidP="00106DD7">
            <w:pPr>
              <w:ind w:left="532" w:hanging="35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ค่าเผื่อด้อยค่าของส่วนปรับปรุงอาคารเช่า</w:t>
            </w:r>
          </w:p>
        </w:tc>
        <w:tc>
          <w:tcPr>
            <w:tcW w:w="1186" w:type="dxa"/>
          </w:tcPr>
          <w:p w14:paraId="3A36FF30" w14:textId="2212A731" w:rsidR="007236BA" w:rsidRDefault="007236BA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306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675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3" w:type="dxa"/>
          </w:tcPr>
          <w:p w14:paraId="6AE89C71" w14:textId="77777777" w:rsidR="007236BA" w:rsidRDefault="007236BA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78C68A3E" w14:textId="37F658DE" w:rsidR="007236BA" w:rsidRDefault="007236BA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774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625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3" w:type="dxa"/>
          </w:tcPr>
          <w:p w14:paraId="73B25BA4" w14:textId="77777777" w:rsidR="007236BA" w:rsidRDefault="007236BA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1C728ACE" w14:textId="11426838" w:rsidR="007236BA" w:rsidRDefault="007236BA" w:rsidP="00106DD7">
            <w:pPr>
              <w:ind w:right="-1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</w:tcPr>
          <w:p w14:paraId="7143CDC9" w14:textId="77777777" w:rsidR="007236BA" w:rsidRDefault="007236BA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513A86C3" w14:textId="3BA4F39A" w:rsidR="007236BA" w:rsidRDefault="007236BA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</w:tcPr>
          <w:p w14:paraId="4D50D2A9" w14:textId="77777777" w:rsidR="007236BA" w:rsidRDefault="007236BA" w:rsidP="00106DD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30AE85D9" w14:textId="7651E37E" w:rsidR="007236BA" w:rsidRDefault="007236BA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081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300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902D1" w14:paraId="21E9587C" w14:textId="77777777" w:rsidTr="007236BA">
        <w:trPr>
          <w:trHeight w:val="144"/>
        </w:trPr>
        <w:tc>
          <w:tcPr>
            <w:tcW w:w="3150" w:type="dxa"/>
          </w:tcPr>
          <w:p w14:paraId="4FCADA13" w14:textId="5DD8F609" w:rsidR="007236BA" w:rsidRDefault="007236BA" w:rsidP="00106DD7">
            <w:pPr>
              <w:ind w:left="532" w:hanging="35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ค่าเผื่อด้อยค่าของเครื่องซักผ้าและเครื่องอบผ้า</w:t>
            </w:r>
          </w:p>
        </w:tc>
        <w:tc>
          <w:tcPr>
            <w:tcW w:w="1186" w:type="dxa"/>
            <w:vAlign w:val="bottom"/>
          </w:tcPr>
          <w:p w14:paraId="341CF454" w14:textId="0180F0B8" w:rsidR="007236BA" w:rsidRDefault="007236BA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650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000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3" w:type="dxa"/>
            <w:vAlign w:val="bottom"/>
          </w:tcPr>
          <w:p w14:paraId="55D603CB" w14:textId="77777777" w:rsidR="007236BA" w:rsidRDefault="007236BA" w:rsidP="00106DD7">
            <w:pPr>
              <w:ind w:left="-2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0E5C7551" w14:textId="6EA4CA76" w:rsidR="007236BA" w:rsidRDefault="007236BA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  <w:vAlign w:val="bottom"/>
          </w:tcPr>
          <w:p w14:paraId="0C0D4D7D" w14:textId="77777777" w:rsidR="007236BA" w:rsidRDefault="007236BA" w:rsidP="00106DD7">
            <w:pPr>
              <w:tabs>
                <w:tab w:val="decimal" w:pos="1050"/>
              </w:tabs>
              <w:ind w:left="-2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75627C90" w14:textId="607CF121" w:rsidR="007236BA" w:rsidRDefault="00E420C8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611</w:t>
            </w:r>
          </w:p>
        </w:tc>
        <w:tc>
          <w:tcPr>
            <w:tcW w:w="133" w:type="dxa"/>
            <w:vAlign w:val="bottom"/>
          </w:tcPr>
          <w:p w14:paraId="5E519D71" w14:textId="77777777" w:rsidR="007236BA" w:rsidRDefault="007236BA" w:rsidP="00106DD7">
            <w:pPr>
              <w:ind w:left="-2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7C11DF13" w14:textId="6DBD7727" w:rsidR="007236BA" w:rsidRDefault="007236BA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  <w:vAlign w:val="bottom"/>
          </w:tcPr>
          <w:p w14:paraId="54A7D2BD" w14:textId="77777777" w:rsidR="007236BA" w:rsidRDefault="007236BA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vAlign w:val="bottom"/>
          </w:tcPr>
          <w:p w14:paraId="454C79CC" w14:textId="45FC2B80" w:rsidR="007236BA" w:rsidRDefault="007236BA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649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389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4021A" w14:paraId="5F818A9E" w14:textId="77777777" w:rsidTr="007236BA">
        <w:trPr>
          <w:trHeight w:val="144"/>
        </w:trPr>
        <w:tc>
          <w:tcPr>
            <w:tcW w:w="3150" w:type="dxa"/>
          </w:tcPr>
          <w:p w14:paraId="0FF44A91" w14:textId="77777777" w:rsidR="007236BA" w:rsidRDefault="007236BA" w:rsidP="00106DD7">
            <w:pPr>
              <w:ind w:left="532" w:hanging="352"/>
              <w:jc w:val="thaiDistribute"/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  <w:t>รวมอาคารและอุปกรณ์</w:t>
            </w: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29DD5506" w14:textId="69C6707E" w:rsidR="007236BA" w:rsidRDefault="007236BA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983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017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485</w:t>
            </w:r>
          </w:p>
        </w:tc>
        <w:tc>
          <w:tcPr>
            <w:tcW w:w="133" w:type="dxa"/>
          </w:tcPr>
          <w:p w14:paraId="2B13916F" w14:textId="77777777" w:rsidR="007236BA" w:rsidRDefault="007236BA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28BF2964" w14:textId="77777777" w:rsidR="007236BA" w:rsidRDefault="007236BA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dxa"/>
          </w:tcPr>
          <w:p w14:paraId="48A3A18B" w14:textId="77777777" w:rsidR="007236BA" w:rsidRDefault="007236BA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48791E86" w14:textId="77777777" w:rsidR="007236BA" w:rsidRDefault="007236BA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dxa"/>
          </w:tcPr>
          <w:p w14:paraId="6994CA07" w14:textId="77777777" w:rsidR="007236BA" w:rsidRDefault="007236BA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0C175619" w14:textId="77777777" w:rsidR="007236BA" w:rsidRDefault="007236BA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dxa"/>
          </w:tcPr>
          <w:p w14:paraId="764EB19B" w14:textId="77777777" w:rsidR="007236BA" w:rsidRDefault="007236BA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44006DD0" w14:textId="4BA89827" w:rsidR="007236BA" w:rsidRDefault="00E420C8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</w:t>
            </w:r>
            <w:r w:rsidR="007236BA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133</w:t>
            </w:r>
            <w:r w:rsidR="007236BA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626</w:t>
            </w:r>
            <w:r w:rsidR="007236BA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591</w:t>
            </w:r>
          </w:p>
        </w:tc>
      </w:tr>
    </w:tbl>
    <w:p w14:paraId="07AFC93C" w14:textId="6FE88C63" w:rsidR="00E75FAD" w:rsidRDefault="00E75FAD" w:rsidP="00106DD7">
      <w:pPr>
        <w:pStyle w:val="BodyTextIndent3"/>
        <w:ind w:left="547"/>
        <w:jc w:val="left"/>
        <w:outlineLvl w:val="0"/>
        <w:rPr>
          <w:rFonts w:ascii="Angsana New" w:hAnsi="Angsana New"/>
          <w:color w:val="auto"/>
          <w:sz w:val="2"/>
          <w:szCs w:val="2"/>
          <w:cs/>
          <w:lang w:val="en-US"/>
        </w:rPr>
      </w:pPr>
    </w:p>
    <w:tbl>
      <w:tblPr>
        <w:tblW w:w="95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66"/>
        <w:gridCol w:w="131"/>
        <w:gridCol w:w="1165"/>
        <w:gridCol w:w="131"/>
        <w:gridCol w:w="1165"/>
        <w:gridCol w:w="131"/>
        <w:gridCol w:w="1165"/>
        <w:gridCol w:w="131"/>
        <w:gridCol w:w="1165"/>
      </w:tblGrid>
      <w:tr w:rsidR="00C902D1" w14:paraId="2CE3DA6C" w14:textId="77777777" w:rsidTr="007236BA">
        <w:trPr>
          <w:trHeight w:val="144"/>
        </w:trPr>
        <w:tc>
          <w:tcPr>
            <w:tcW w:w="3150" w:type="dxa"/>
          </w:tcPr>
          <w:p w14:paraId="65CCAD46" w14:textId="36308764" w:rsidR="007236BA" w:rsidRDefault="007236BA" w:rsidP="00106DD7">
            <w:pPr>
              <w:ind w:left="532" w:hanging="35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6" w:type="dxa"/>
          </w:tcPr>
          <w:p w14:paraId="78204159" w14:textId="2D4E76CE" w:rsidR="007236BA" w:rsidRDefault="007236BA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0877FB41" w14:textId="77777777" w:rsidR="007236BA" w:rsidRDefault="007236BA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7DEEB344" w14:textId="1AD30AB5" w:rsidR="007236BA" w:rsidRDefault="007236BA" w:rsidP="00106DD7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496042EB" w14:textId="77777777" w:rsidR="007236BA" w:rsidRDefault="007236BA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0CF41E18" w14:textId="5564E5DC" w:rsidR="007236BA" w:rsidRDefault="007236BA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0C3347B4" w14:textId="77777777" w:rsidR="007236BA" w:rsidRDefault="007236BA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265274B9" w14:textId="10422A7E" w:rsidR="007236BA" w:rsidRDefault="007236BA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445496C1" w14:textId="77777777" w:rsidR="007236BA" w:rsidRDefault="007236BA" w:rsidP="00106DD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7C2830C4" w14:textId="285998A8" w:rsidR="007236BA" w:rsidRDefault="007236BA" w:rsidP="00106DD7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902D1" w14:paraId="6FC72908" w14:textId="77777777" w:rsidTr="007236BA">
        <w:trPr>
          <w:trHeight w:val="144"/>
        </w:trPr>
        <w:tc>
          <w:tcPr>
            <w:tcW w:w="3150" w:type="dxa"/>
          </w:tcPr>
          <w:p w14:paraId="3C3F2798" w14:textId="6E078AC0" w:rsidR="00C30FA9" w:rsidRDefault="00C30FA9" w:rsidP="00106DD7">
            <w:pPr>
              <w:ind w:left="532" w:hanging="35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E420C8" w:rsidRPr="00E420C8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66" w:type="dxa"/>
            <w:vAlign w:val="bottom"/>
          </w:tcPr>
          <w:p w14:paraId="5DDEBB33" w14:textId="4A5D9824" w:rsidR="00C30FA9" w:rsidRDefault="00C30FA9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  <w:vAlign w:val="bottom"/>
          </w:tcPr>
          <w:p w14:paraId="44C06A38" w14:textId="77777777" w:rsidR="00C30FA9" w:rsidRDefault="00C30FA9" w:rsidP="00106DD7">
            <w:pPr>
              <w:ind w:left="-2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24B7C641" w14:textId="06962D89" w:rsidR="00C30FA9" w:rsidRDefault="00C30FA9" w:rsidP="00106DD7">
            <w:pPr>
              <w:tabs>
                <w:tab w:val="decimal" w:pos="105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  <w:vAlign w:val="bottom"/>
          </w:tcPr>
          <w:p w14:paraId="393D7245" w14:textId="77777777" w:rsidR="00C30FA9" w:rsidRDefault="00C30FA9" w:rsidP="00106DD7">
            <w:pPr>
              <w:tabs>
                <w:tab w:val="decimal" w:pos="1050"/>
              </w:tabs>
              <w:ind w:left="-2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0555A5EC" w14:textId="069E6BB2" w:rsidR="00C30FA9" w:rsidRDefault="00C30FA9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  <w:vAlign w:val="bottom"/>
          </w:tcPr>
          <w:p w14:paraId="41CB14F1" w14:textId="77777777" w:rsidR="00C30FA9" w:rsidRDefault="00C30FA9" w:rsidP="00106DD7">
            <w:pPr>
              <w:ind w:left="-2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26EF42F6" w14:textId="2D2F3203" w:rsidR="00C30FA9" w:rsidRDefault="00C30FA9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  <w:vAlign w:val="bottom"/>
          </w:tcPr>
          <w:p w14:paraId="43E88FF0" w14:textId="77777777" w:rsidR="00C30FA9" w:rsidRDefault="00C30FA9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4BE6C959" w14:textId="7EC6D6E6" w:rsidR="00C30FA9" w:rsidRDefault="00C30FA9" w:rsidP="00106DD7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902D1" w14:paraId="345BD178" w14:textId="77777777" w:rsidTr="007236BA">
        <w:trPr>
          <w:trHeight w:val="144"/>
        </w:trPr>
        <w:tc>
          <w:tcPr>
            <w:tcW w:w="3150" w:type="dxa"/>
          </w:tcPr>
          <w:p w14:paraId="467DFF9B" w14:textId="4C56AE61" w:rsidR="00C30FA9" w:rsidRDefault="00E420C8" w:rsidP="00106DD7">
            <w:pPr>
              <w:ind w:left="354"/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166" w:type="dxa"/>
          </w:tcPr>
          <w:p w14:paraId="6AC3C622" w14:textId="353FA360" w:rsidR="00C30FA9" w:rsidRDefault="00C30FA9" w:rsidP="00106DD7">
            <w:pPr>
              <w:tabs>
                <w:tab w:val="decimal" w:pos="108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7394E49C" w14:textId="77777777" w:rsidR="00C30FA9" w:rsidRDefault="00C30FA9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321321D8" w14:textId="77777777" w:rsidR="00C30FA9" w:rsidRDefault="00C30FA9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230627F9" w14:textId="77777777" w:rsidR="00C30FA9" w:rsidRDefault="00C30FA9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3E384064" w14:textId="77777777" w:rsidR="00C30FA9" w:rsidRDefault="00C30FA9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0F0B1A5E" w14:textId="77777777" w:rsidR="00C30FA9" w:rsidRDefault="00C30FA9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37FF3A0D" w14:textId="3DA08B59" w:rsidR="00C30FA9" w:rsidRDefault="00C30FA9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1" w:type="dxa"/>
          </w:tcPr>
          <w:p w14:paraId="5562DD83" w14:textId="77777777" w:rsidR="00C30FA9" w:rsidRDefault="00C30FA9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14:paraId="4CD8CDCB" w14:textId="7D992EE1" w:rsidR="00C30FA9" w:rsidRDefault="00E420C8" w:rsidP="00106DD7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179</w:t>
            </w:r>
            <w:r w:rsidR="008835AD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607</w:t>
            </w:r>
            <w:r w:rsidR="008835AD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062</w:t>
            </w:r>
          </w:p>
        </w:tc>
      </w:tr>
      <w:tr w:rsidR="00C902D1" w14:paraId="6CFFB1EC" w14:textId="77777777" w:rsidTr="007236BA">
        <w:trPr>
          <w:trHeight w:val="144"/>
        </w:trPr>
        <w:tc>
          <w:tcPr>
            <w:tcW w:w="3150" w:type="dxa"/>
          </w:tcPr>
          <w:p w14:paraId="765801CC" w14:textId="364A9829" w:rsidR="00C30FA9" w:rsidRDefault="00E420C8" w:rsidP="00106DD7">
            <w:pPr>
              <w:ind w:left="354"/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166" w:type="dxa"/>
          </w:tcPr>
          <w:p w14:paraId="2949D6A9" w14:textId="54321DD7" w:rsidR="00C30FA9" w:rsidRDefault="00C30FA9" w:rsidP="00106DD7">
            <w:pPr>
              <w:tabs>
                <w:tab w:val="decimal" w:pos="108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10BCEC70" w14:textId="77777777" w:rsidR="00C30FA9" w:rsidRDefault="00C30FA9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3AC72C66" w14:textId="77777777" w:rsidR="00C30FA9" w:rsidRDefault="00C30FA9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05FF293D" w14:textId="77777777" w:rsidR="00C30FA9" w:rsidRDefault="00C30FA9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28DDB705" w14:textId="77777777" w:rsidR="00C30FA9" w:rsidRDefault="00C30FA9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5CC2F496" w14:textId="77777777" w:rsidR="00C30FA9" w:rsidRDefault="00C30FA9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3E2DFA0E" w14:textId="733555BE" w:rsidR="00C30FA9" w:rsidRDefault="00C30FA9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1" w:type="dxa"/>
          </w:tcPr>
          <w:p w14:paraId="04DEC395" w14:textId="77777777" w:rsidR="00C30FA9" w:rsidRDefault="00C30FA9" w:rsidP="00106DD7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7101CC18" w14:textId="5D953B94" w:rsidR="00C30FA9" w:rsidRDefault="00E420C8" w:rsidP="00106DD7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145</w:t>
            </w:r>
            <w:r w:rsidR="00C474EF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472</w:t>
            </w:r>
            <w:r w:rsidR="00C474EF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454</w:t>
            </w:r>
          </w:p>
        </w:tc>
      </w:tr>
    </w:tbl>
    <w:p w14:paraId="1919CC4B" w14:textId="4043152C" w:rsidR="00341F54" w:rsidRDefault="0028341D" w:rsidP="00106DD7">
      <w:pPr>
        <w:spacing w:before="240"/>
        <w:ind w:left="547" w:right="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ณ วันที่ </w:t>
      </w:r>
      <w:r w:rsidR="00E420C8" w:rsidRPr="00E420C8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 w:rsidR="00E420C8" w:rsidRPr="00E420C8"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และ </w:t>
      </w:r>
      <w:r w:rsidR="00E420C8" w:rsidRPr="00E420C8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บริษัทได้นำเครื่องซักผ้าและเครื่องอบผ้ามูลค่าสุทธิตามบัญชีจำนวน</w:t>
      </w:r>
      <w:r w:rsidR="00855512">
        <w:rPr>
          <w:rFonts w:ascii="Angsana New" w:hAnsi="Angsana New"/>
          <w:sz w:val="32"/>
          <w:szCs w:val="32"/>
        </w:rPr>
        <w:t xml:space="preserve"> </w:t>
      </w:r>
      <w:r w:rsidR="00E420C8" w:rsidRPr="00E420C8">
        <w:rPr>
          <w:rFonts w:ascii="Angsana New" w:hAnsi="Angsana New"/>
          <w:sz w:val="32"/>
          <w:szCs w:val="32"/>
        </w:rPr>
        <w:t>431</w:t>
      </w:r>
      <w:r w:rsidR="00855512">
        <w:rPr>
          <w:rFonts w:ascii="Angsana New" w:hAnsi="Angsana New"/>
          <w:sz w:val="32"/>
          <w:szCs w:val="32"/>
        </w:rPr>
        <w:t>.</w:t>
      </w:r>
      <w:r w:rsidR="00E420C8" w:rsidRPr="00E420C8">
        <w:rPr>
          <w:rFonts w:ascii="Angsana New" w:hAnsi="Angsana New"/>
          <w:sz w:val="32"/>
          <w:szCs w:val="32"/>
        </w:rPr>
        <w:t>99</w:t>
      </w:r>
      <w:r w:rsidR="0085551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E420C8" w:rsidRPr="00E420C8">
        <w:rPr>
          <w:rFonts w:ascii="Angsana New" w:hAnsi="Angsana New"/>
          <w:sz w:val="32"/>
          <w:szCs w:val="32"/>
        </w:rPr>
        <w:t>465</w:t>
      </w:r>
      <w:r w:rsidR="00826009">
        <w:rPr>
          <w:rFonts w:ascii="Angsana New" w:hAnsi="Angsana New"/>
          <w:sz w:val="32"/>
          <w:szCs w:val="32"/>
        </w:rPr>
        <w:t>.</w:t>
      </w:r>
      <w:r w:rsidR="00E420C8" w:rsidRPr="00E420C8">
        <w:rPr>
          <w:rFonts w:ascii="Angsana New" w:hAnsi="Angsana New"/>
          <w:sz w:val="32"/>
          <w:szCs w:val="32"/>
        </w:rPr>
        <w:t>07</w:t>
      </w:r>
      <w:r w:rsidR="0082600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ล้านบาท</w:t>
      </w:r>
      <w:r w:rsidR="00711A8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ตามลำดับ ไปค้ำประกันเงินกู้ยืมระยะยาว</w:t>
      </w:r>
      <w:r w:rsidR="008841E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  <w:cs/>
        </w:rPr>
        <w:t xml:space="preserve">ดูหมายเหตุข้อ </w:t>
      </w:r>
      <w:r w:rsidR="00E420C8" w:rsidRPr="00E420C8">
        <w:rPr>
          <w:rFonts w:ascii="Angsana New" w:hAnsi="Angsana New"/>
          <w:sz w:val="32"/>
          <w:szCs w:val="32"/>
        </w:rPr>
        <w:t>18</w:t>
      </w:r>
      <w:r>
        <w:rPr>
          <w:rFonts w:ascii="Angsana New" w:hAnsi="Angsana New"/>
          <w:sz w:val="32"/>
          <w:szCs w:val="32"/>
        </w:rPr>
        <w:t>)</w:t>
      </w:r>
    </w:p>
    <w:p w14:paraId="01920B04" w14:textId="7909C783" w:rsidR="004F5CC2" w:rsidRDefault="00420971" w:rsidP="00106DD7">
      <w:pPr>
        <w:spacing w:before="240"/>
        <w:ind w:left="547" w:right="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ณ วันที่ </w:t>
      </w:r>
      <w:r w:rsidR="00E420C8" w:rsidRPr="00E420C8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 w:rsidR="00E420C8" w:rsidRPr="00E420C8"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และ </w:t>
      </w:r>
      <w:r w:rsidR="00E420C8" w:rsidRPr="00E420C8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บริษัทบันทึกค่าเสื่อมราคาของสินทรัพย์</w:t>
      </w:r>
      <w:r w:rsidR="009905BF">
        <w:rPr>
          <w:rFonts w:ascii="Angsana New" w:hAnsi="Angsana New"/>
          <w:sz w:val="32"/>
          <w:szCs w:val="32"/>
          <w:cs/>
        </w:rPr>
        <w:t>สิทธิ</w:t>
      </w:r>
      <w:r>
        <w:rPr>
          <w:rFonts w:ascii="Angsana New" w:hAnsi="Angsana New"/>
          <w:sz w:val="32"/>
          <w:szCs w:val="32"/>
          <w:cs/>
        </w:rPr>
        <w:t xml:space="preserve">การใช้ที่อยู่ระหว่างการก่อสร้างและยังไม่สามารถใช้งานสินทรัพย์ที่เช่าได้ เข้าเป็นต้นทุนของส่วนปรับปรุงอาคารเช่า </w:t>
      </w:r>
      <w:r w:rsidR="005801E9"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/>
          <w:sz w:val="32"/>
          <w:szCs w:val="32"/>
          <w:cs/>
        </w:rPr>
        <w:t xml:space="preserve">จำนวน </w:t>
      </w:r>
      <w:r w:rsidR="00E420C8" w:rsidRPr="00E420C8">
        <w:rPr>
          <w:rFonts w:ascii="Angsana New" w:hAnsi="Angsana New"/>
          <w:sz w:val="32"/>
          <w:szCs w:val="32"/>
        </w:rPr>
        <w:t>14</w:t>
      </w:r>
      <w:r w:rsidR="00B8566F">
        <w:rPr>
          <w:rFonts w:ascii="Angsana New" w:hAnsi="Angsana New"/>
          <w:sz w:val="32"/>
          <w:szCs w:val="32"/>
        </w:rPr>
        <w:t>.</w:t>
      </w:r>
      <w:r w:rsidR="00E420C8" w:rsidRPr="00E420C8">
        <w:rPr>
          <w:rFonts w:ascii="Angsana New" w:hAnsi="Angsana New"/>
          <w:sz w:val="32"/>
          <w:szCs w:val="32"/>
        </w:rPr>
        <w:t>17</w:t>
      </w:r>
      <w:r w:rsidR="00B8566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E420C8" w:rsidRPr="00E420C8">
        <w:rPr>
          <w:rFonts w:ascii="Angsana New" w:hAnsi="Angsana New"/>
          <w:sz w:val="32"/>
          <w:szCs w:val="32"/>
        </w:rPr>
        <w:t>9</w:t>
      </w:r>
      <w:r w:rsidR="00DD1624">
        <w:rPr>
          <w:rFonts w:ascii="Angsana New" w:hAnsi="Angsana New"/>
          <w:sz w:val="32"/>
          <w:szCs w:val="32"/>
        </w:rPr>
        <w:t>.</w:t>
      </w:r>
      <w:r w:rsidR="00E420C8" w:rsidRPr="00E420C8">
        <w:rPr>
          <w:rFonts w:ascii="Angsana New" w:hAnsi="Angsana New"/>
          <w:sz w:val="32"/>
          <w:szCs w:val="32"/>
        </w:rPr>
        <w:t>40</w:t>
      </w:r>
      <w:r w:rsidR="005801E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ล้านบาท ตามลำ</w:t>
      </w:r>
      <w:r w:rsidR="00E362B1">
        <w:rPr>
          <w:rFonts w:ascii="Angsana New" w:hAnsi="Angsana New"/>
          <w:sz w:val="32"/>
          <w:szCs w:val="32"/>
          <w:cs/>
        </w:rPr>
        <w:t>ดั</w:t>
      </w:r>
      <w:r>
        <w:rPr>
          <w:rFonts w:ascii="Angsana New" w:hAnsi="Angsana New"/>
          <w:sz w:val="32"/>
          <w:szCs w:val="32"/>
          <w:cs/>
        </w:rPr>
        <w:t>บ</w:t>
      </w:r>
    </w:p>
    <w:p w14:paraId="21822DB9" w14:textId="6DE6CF37" w:rsidR="00453769" w:rsidRDefault="00C30FA9" w:rsidP="00106DD7">
      <w:pPr>
        <w:tabs>
          <w:tab w:val="left" w:pos="540"/>
        </w:tabs>
        <w:ind w:right="43" w:hanging="18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E420C8" w:rsidRPr="00E420C8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453769">
        <w:rPr>
          <w:rFonts w:ascii="Angsana New" w:hAnsi="Angsana New"/>
          <w:b/>
          <w:bCs/>
          <w:sz w:val="32"/>
          <w:szCs w:val="32"/>
        </w:rPr>
        <w:t>.</w:t>
      </w:r>
      <w:r w:rsidR="002F568C">
        <w:rPr>
          <w:rFonts w:ascii="Angsana New" w:hAnsi="Angsana New"/>
          <w:b/>
          <w:bCs/>
          <w:sz w:val="32"/>
          <w:szCs w:val="32"/>
          <w:cs/>
        </w:rPr>
        <w:tab/>
      </w:r>
      <w:r w:rsidR="00453769">
        <w:rPr>
          <w:rFonts w:ascii="Angsana New" w:hAnsi="Angsana New"/>
          <w:b/>
          <w:bCs/>
          <w:sz w:val="32"/>
          <w:szCs w:val="32"/>
          <w:cs/>
        </w:rPr>
        <w:t xml:space="preserve">สินทรัพย์สิทธิการใช้ </w:t>
      </w:r>
    </w:p>
    <w:p w14:paraId="1A20D98B" w14:textId="637FEF5B" w:rsidR="00453769" w:rsidRDefault="00453769" w:rsidP="00106DD7">
      <w:pPr>
        <w:spacing w:after="120"/>
        <w:ind w:left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สินทรัพย์สิทธิการใช้ ณ วันที่ </w:t>
      </w:r>
      <w:r w:rsidR="00E420C8" w:rsidRPr="00E420C8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</w:rPr>
        <w:t xml:space="preserve"> </w:t>
      </w:r>
      <w:r w:rsidR="003C3795">
        <w:rPr>
          <w:rFonts w:ascii="Angsana New" w:hAnsi="Angsana New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98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4"/>
        <w:gridCol w:w="1305"/>
        <w:gridCol w:w="145"/>
        <w:gridCol w:w="1305"/>
        <w:gridCol w:w="145"/>
        <w:gridCol w:w="1305"/>
        <w:gridCol w:w="145"/>
        <w:gridCol w:w="1305"/>
      </w:tblGrid>
      <w:tr w:rsidR="00C902D1" w14:paraId="5995E379" w14:textId="77777777" w:rsidTr="00CF32C1">
        <w:trPr>
          <w:trHeight w:val="20"/>
          <w:tblHeader/>
        </w:trPr>
        <w:tc>
          <w:tcPr>
            <w:tcW w:w="3334" w:type="dxa"/>
          </w:tcPr>
          <w:p w14:paraId="61B4A458" w14:textId="5F963DC8" w:rsidR="002948A4" w:rsidRDefault="002948A4" w:rsidP="00106DD7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420C8" w:rsidRPr="00E420C8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E420C8" w:rsidRPr="00E420C8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6A11BED9" w14:textId="77777777" w:rsidR="002948A4" w:rsidRDefault="002948A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ยอดยกมา</w:t>
            </w:r>
          </w:p>
        </w:tc>
        <w:tc>
          <w:tcPr>
            <w:tcW w:w="145" w:type="dxa"/>
          </w:tcPr>
          <w:p w14:paraId="45D386D7" w14:textId="77777777" w:rsidR="002948A4" w:rsidRDefault="002948A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5EE8B12F" w14:textId="77777777" w:rsidR="002948A4" w:rsidRDefault="002948A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45" w:type="dxa"/>
          </w:tcPr>
          <w:p w14:paraId="1FE23211" w14:textId="77777777" w:rsidR="002948A4" w:rsidRDefault="002948A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43A76F6C" w14:textId="77777777" w:rsidR="002948A4" w:rsidRDefault="002948A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145" w:type="dxa"/>
          </w:tcPr>
          <w:p w14:paraId="096A5363" w14:textId="77777777" w:rsidR="002948A4" w:rsidRDefault="002948A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4F0DA593" w14:textId="77777777" w:rsidR="002948A4" w:rsidRDefault="002948A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ยอดคงเหลือ</w:t>
            </w:r>
          </w:p>
        </w:tc>
      </w:tr>
      <w:tr w:rsidR="00C902D1" w14:paraId="2E8B082F" w14:textId="77777777" w:rsidTr="00CF32C1">
        <w:trPr>
          <w:trHeight w:val="20"/>
          <w:tblHeader/>
        </w:trPr>
        <w:tc>
          <w:tcPr>
            <w:tcW w:w="3334" w:type="dxa"/>
          </w:tcPr>
          <w:p w14:paraId="66448873" w14:textId="77777777" w:rsidR="002948A4" w:rsidRDefault="002948A4" w:rsidP="00106DD7">
            <w:pPr>
              <w:ind w:left="368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6E338867" w14:textId="77777777" w:rsidR="002948A4" w:rsidRDefault="002948A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</w:p>
        </w:tc>
        <w:tc>
          <w:tcPr>
            <w:tcW w:w="145" w:type="dxa"/>
          </w:tcPr>
          <w:p w14:paraId="4A04D572" w14:textId="77777777" w:rsidR="002948A4" w:rsidRDefault="002948A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367D6456" w14:textId="77777777" w:rsidR="002948A4" w:rsidRDefault="002948A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5" w:type="dxa"/>
          </w:tcPr>
          <w:p w14:paraId="037EFCA1" w14:textId="77777777" w:rsidR="002948A4" w:rsidRDefault="002948A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39AE679B" w14:textId="77777777" w:rsidR="002948A4" w:rsidRDefault="002948A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5" w:type="dxa"/>
          </w:tcPr>
          <w:p w14:paraId="72C98B35" w14:textId="77777777" w:rsidR="002948A4" w:rsidRDefault="002948A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38EE71A8" w14:textId="77777777" w:rsidR="002948A4" w:rsidRDefault="002948A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</w:p>
        </w:tc>
      </w:tr>
      <w:tr w:rsidR="00C902D1" w14:paraId="0AB7D67A" w14:textId="77777777" w:rsidTr="00CF32C1">
        <w:trPr>
          <w:trHeight w:val="20"/>
          <w:tblHeader/>
        </w:trPr>
        <w:tc>
          <w:tcPr>
            <w:tcW w:w="3334" w:type="dxa"/>
          </w:tcPr>
          <w:p w14:paraId="26C5B7DC" w14:textId="77777777" w:rsidR="002948A4" w:rsidRDefault="002948A4" w:rsidP="00106DD7">
            <w:pPr>
              <w:ind w:left="368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0A2B4306" w14:textId="4A436DA3" w:rsidR="002948A4" w:rsidRDefault="00E420C8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E420C8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  <w:r w:rsidR="002948A4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 </w:t>
            </w:r>
            <w:r w:rsidR="002948A4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45" w:type="dxa"/>
          </w:tcPr>
          <w:p w14:paraId="38B6F753" w14:textId="77777777" w:rsidR="002948A4" w:rsidRDefault="002948A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5E3B0331" w14:textId="77777777" w:rsidR="002948A4" w:rsidRDefault="002948A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5" w:type="dxa"/>
          </w:tcPr>
          <w:p w14:paraId="18F6590D" w14:textId="77777777" w:rsidR="002948A4" w:rsidRDefault="002948A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3DC310EE" w14:textId="77777777" w:rsidR="002948A4" w:rsidRDefault="002948A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5" w:type="dxa"/>
          </w:tcPr>
          <w:p w14:paraId="7F6D3FB1" w14:textId="77777777" w:rsidR="002948A4" w:rsidRDefault="002948A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1D316336" w14:textId="08275512" w:rsidR="002948A4" w:rsidRDefault="00E420C8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E420C8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31</w:t>
            </w:r>
            <w:r w:rsidR="002948A4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 </w:t>
            </w:r>
            <w:r w:rsidR="002948A4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C902D1" w14:paraId="5FA79BB4" w14:textId="77777777" w:rsidTr="00CF32C1">
        <w:trPr>
          <w:trHeight w:val="20"/>
          <w:tblHeader/>
        </w:trPr>
        <w:tc>
          <w:tcPr>
            <w:tcW w:w="3334" w:type="dxa"/>
          </w:tcPr>
          <w:p w14:paraId="49ABC137" w14:textId="77777777" w:rsidR="002948A4" w:rsidRDefault="002948A4" w:rsidP="00106DD7">
            <w:pPr>
              <w:ind w:left="368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5D202BFA" w14:textId="54FD8D94" w:rsidR="002948A4" w:rsidRDefault="00E420C8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E420C8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5" w:type="dxa"/>
          </w:tcPr>
          <w:p w14:paraId="3643FD39" w14:textId="77777777" w:rsidR="002948A4" w:rsidRDefault="002948A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695640A8" w14:textId="77777777" w:rsidR="002948A4" w:rsidRDefault="002948A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5" w:type="dxa"/>
          </w:tcPr>
          <w:p w14:paraId="2CFB5BC7" w14:textId="77777777" w:rsidR="002948A4" w:rsidRDefault="002948A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41FCA69A" w14:textId="77777777" w:rsidR="002948A4" w:rsidRDefault="002948A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5" w:type="dxa"/>
          </w:tcPr>
          <w:p w14:paraId="14903C76" w14:textId="77777777" w:rsidR="002948A4" w:rsidRDefault="002948A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7C6C3E86" w14:textId="47DDD9F3" w:rsidR="002948A4" w:rsidRDefault="00E420C8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E420C8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C902D1" w14:paraId="48990A0E" w14:textId="77777777" w:rsidTr="00CF32C1">
        <w:trPr>
          <w:trHeight w:val="20"/>
          <w:tblHeader/>
        </w:trPr>
        <w:tc>
          <w:tcPr>
            <w:tcW w:w="3334" w:type="dxa"/>
          </w:tcPr>
          <w:p w14:paraId="3C0D4080" w14:textId="77777777" w:rsidR="002948A4" w:rsidRDefault="002948A4" w:rsidP="00106DD7">
            <w:pPr>
              <w:ind w:left="368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63704EDB" w14:textId="77777777" w:rsidR="002948A4" w:rsidRDefault="002948A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5" w:type="dxa"/>
          </w:tcPr>
          <w:p w14:paraId="668E1806" w14:textId="77777777" w:rsidR="002948A4" w:rsidRDefault="002948A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743C90AB" w14:textId="77777777" w:rsidR="002948A4" w:rsidRDefault="002948A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5" w:type="dxa"/>
          </w:tcPr>
          <w:p w14:paraId="5286DEF0" w14:textId="77777777" w:rsidR="002948A4" w:rsidRDefault="002948A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1B238FE8" w14:textId="77777777" w:rsidR="002948A4" w:rsidRDefault="002948A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5" w:type="dxa"/>
          </w:tcPr>
          <w:p w14:paraId="3E546E47" w14:textId="77777777" w:rsidR="002948A4" w:rsidRDefault="002948A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48178012" w14:textId="77777777" w:rsidR="002948A4" w:rsidRDefault="002948A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902D1" w14:paraId="4752802E" w14:textId="77777777" w:rsidTr="00CF32C1">
        <w:trPr>
          <w:trHeight w:val="126"/>
        </w:trPr>
        <w:tc>
          <w:tcPr>
            <w:tcW w:w="3334" w:type="dxa"/>
          </w:tcPr>
          <w:p w14:paraId="32239AEC" w14:textId="77777777" w:rsidR="002948A4" w:rsidRDefault="002948A4" w:rsidP="00106DD7">
            <w:pPr>
              <w:ind w:right="1"/>
              <w:outlineLvl w:val="5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 xml:space="preserve">ราคาทุน </w:t>
            </w:r>
          </w:p>
        </w:tc>
        <w:tc>
          <w:tcPr>
            <w:tcW w:w="1305" w:type="dxa"/>
          </w:tcPr>
          <w:p w14:paraId="1AFB0F6D" w14:textId="77777777" w:rsidR="002948A4" w:rsidRDefault="002948A4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2C8B8B36" w14:textId="77777777" w:rsidR="002948A4" w:rsidRDefault="002948A4" w:rsidP="00106DD7">
            <w:pPr>
              <w:ind w:left="728" w:right="1" w:hanging="458"/>
              <w:outlineLvl w:val="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00685C74" w14:textId="77777777" w:rsidR="002948A4" w:rsidRDefault="002948A4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3EAF8CB5" w14:textId="77777777" w:rsidR="002948A4" w:rsidRDefault="002948A4" w:rsidP="00106DD7">
            <w:pPr>
              <w:ind w:left="728" w:right="1" w:hanging="458"/>
              <w:outlineLvl w:val="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6FB5C8EE" w14:textId="77777777" w:rsidR="002948A4" w:rsidRDefault="002948A4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2BEA3E22" w14:textId="77777777" w:rsidR="002948A4" w:rsidRDefault="002948A4" w:rsidP="00106DD7">
            <w:pPr>
              <w:ind w:left="728" w:right="1" w:hanging="458"/>
              <w:outlineLvl w:val="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545E78F0" w14:textId="77777777" w:rsidR="002948A4" w:rsidRDefault="002948A4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C902D1" w14:paraId="6C1F67C6" w14:textId="77777777" w:rsidTr="00CF32C1">
        <w:trPr>
          <w:trHeight w:val="20"/>
        </w:trPr>
        <w:tc>
          <w:tcPr>
            <w:tcW w:w="3334" w:type="dxa"/>
          </w:tcPr>
          <w:p w14:paraId="430C3B41" w14:textId="77777777" w:rsidR="007E586C" w:rsidRDefault="007E586C" w:rsidP="00106DD7">
            <w:pPr>
              <w:ind w:left="712" w:hanging="3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ที่ดินและอาคาร</w:t>
            </w:r>
          </w:p>
        </w:tc>
        <w:tc>
          <w:tcPr>
            <w:tcW w:w="1305" w:type="dxa"/>
          </w:tcPr>
          <w:p w14:paraId="4749FE96" w14:textId="2B0BB5A6" w:rsidR="007E586C" w:rsidRDefault="00E420C8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 w:rsidRPr="00E420C8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7E586C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420C8">
              <w:rPr>
                <w:rFonts w:ascii="Angsana New" w:eastAsia="Times New Roman" w:hAnsi="Angsana New"/>
                <w:sz w:val="28"/>
                <w:szCs w:val="28"/>
              </w:rPr>
              <w:t>246</w:t>
            </w:r>
            <w:r w:rsidR="007E586C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420C8">
              <w:rPr>
                <w:rFonts w:ascii="Angsana New" w:eastAsia="Times New Roman" w:hAnsi="Angsana New"/>
                <w:sz w:val="28"/>
                <w:szCs w:val="28"/>
              </w:rPr>
              <w:t>700</w:t>
            </w:r>
            <w:r w:rsidR="007E586C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420C8">
              <w:rPr>
                <w:rFonts w:ascii="Angsana New" w:eastAsia="Times New Roman" w:hAnsi="Angsana New"/>
                <w:sz w:val="28"/>
                <w:szCs w:val="28"/>
              </w:rPr>
              <w:t>547</w:t>
            </w:r>
          </w:p>
        </w:tc>
        <w:tc>
          <w:tcPr>
            <w:tcW w:w="145" w:type="dxa"/>
          </w:tcPr>
          <w:p w14:paraId="7CB88F63" w14:textId="77777777" w:rsidR="007E586C" w:rsidRDefault="007E586C" w:rsidP="00106DD7">
            <w:pPr>
              <w:ind w:left="728" w:right="1" w:hanging="458"/>
              <w:jc w:val="right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4F61D36F" w14:textId="07337D1E" w:rsidR="007E586C" w:rsidRDefault="00E420C8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 w:rsidRPr="00E420C8">
              <w:rPr>
                <w:rFonts w:ascii="Angsana New" w:eastAsia="Times New Roman" w:hAnsi="Angsana New"/>
                <w:sz w:val="28"/>
                <w:szCs w:val="28"/>
              </w:rPr>
              <w:t>211</w:t>
            </w:r>
            <w:r w:rsidR="007E586C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420C8">
              <w:rPr>
                <w:rFonts w:ascii="Angsana New" w:eastAsia="Times New Roman" w:hAnsi="Angsana New"/>
                <w:sz w:val="28"/>
                <w:szCs w:val="28"/>
              </w:rPr>
              <w:t>895</w:t>
            </w:r>
            <w:r w:rsidR="007E586C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420C8">
              <w:rPr>
                <w:rFonts w:ascii="Angsana New" w:eastAsia="Times New Roman" w:hAnsi="Angsana New"/>
                <w:sz w:val="28"/>
                <w:szCs w:val="28"/>
              </w:rPr>
              <w:t>074</w:t>
            </w:r>
          </w:p>
        </w:tc>
        <w:tc>
          <w:tcPr>
            <w:tcW w:w="145" w:type="dxa"/>
          </w:tcPr>
          <w:p w14:paraId="76F91692" w14:textId="77777777" w:rsidR="007E586C" w:rsidRDefault="007E586C" w:rsidP="00106DD7">
            <w:pPr>
              <w:ind w:left="728" w:right="1" w:hanging="458"/>
              <w:jc w:val="right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4CE3E9A8" w14:textId="5CAB0685" w:rsidR="007E586C" w:rsidRDefault="00B05351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E420C8" w:rsidRPr="00E420C8">
              <w:rPr>
                <w:rFonts w:ascii="Angsana New" w:eastAsia="Times New Roman" w:hAnsi="Angsana New"/>
                <w:sz w:val="28"/>
                <w:szCs w:val="28"/>
              </w:rPr>
              <w:t>16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8"/>
                <w:szCs w:val="28"/>
              </w:rPr>
              <w:t>757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8"/>
                <w:szCs w:val="28"/>
              </w:rPr>
              <w:t>533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45" w:type="dxa"/>
          </w:tcPr>
          <w:p w14:paraId="5E87AD5E" w14:textId="77777777" w:rsidR="007E586C" w:rsidRDefault="007E586C" w:rsidP="00106DD7">
            <w:pPr>
              <w:ind w:left="728" w:right="1" w:hanging="458"/>
              <w:jc w:val="right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1612D91A" w14:textId="6413AC7C" w:rsidR="007E586C" w:rsidRDefault="00E420C8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 w:rsidRPr="00E420C8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7E586C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420C8">
              <w:rPr>
                <w:rFonts w:ascii="Angsana New" w:eastAsia="Times New Roman" w:hAnsi="Angsana New"/>
                <w:sz w:val="28"/>
                <w:szCs w:val="28"/>
              </w:rPr>
              <w:t>441</w:t>
            </w:r>
            <w:r w:rsidR="007E586C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420C8">
              <w:rPr>
                <w:rFonts w:ascii="Angsana New" w:eastAsia="Times New Roman" w:hAnsi="Angsana New"/>
                <w:sz w:val="28"/>
                <w:szCs w:val="28"/>
              </w:rPr>
              <w:t>838</w:t>
            </w:r>
            <w:r w:rsidR="007E586C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420C8">
              <w:rPr>
                <w:rFonts w:ascii="Angsana New" w:eastAsia="Times New Roman" w:hAnsi="Angsana New"/>
                <w:sz w:val="28"/>
                <w:szCs w:val="28"/>
              </w:rPr>
              <w:t>088</w:t>
            </w:r>
          </w:p>
        </w:tc>
      </w:tr>
      <w:tr w:rsidR="00C902D1" w14:paraId="4ABE22D2" w14:textId="77777777" w:rsidTr="00CF32C1">
        <w:trPr>
          <w:trHeight w:val="20"/>
        </w:trPr>
        <w:tc>
          <w:tcPr>
            <w:tcW w:w="3334" w:type="dxa"/>
          </w:tcPr>
          <w:p w14:paraId="0BDD1304" w14:textId="77777777" w:rsidR="007E586C" w:rsidRDefault="007E586C" w:rsidP="00106DD7">
            <w:pPr>
              <w:ind w:left="360" w:right="1"/>
              <w:outlineLvl w:val="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รวมราคาทุน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3B2F2C23" w14:textId="08C6A1E8" w:rsidR="007E586C" w:rsidRDefault="00E420C8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 w:rsidRPr="00E420C8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7E586C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420C8">
              <w:rPr>
                <w:rFonts w:ascii="Angsana New" w:eastAsia="Times New Roman" w:hAnsi="Angsana New"/>
                <w:sz w:val="28"/>
                <w:szCs w:val="28"/>
              </w:rPr>
              <w:t>246</w:t>
            </w:r>
            <w:r w:rsidR="007E586C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420C8">
              <w:rPr>
                <w:rFonts w:ascii="Angsana New" w:eastAsia="Times New Roman" w:hAnsi="Angsana New"/>
                <w:sz w:val="28"/>
                <w:szCs w:val="28"/>
              </w:rPr>
              <w:t>700</w:t>
            </w:r>
            <w:r w:rsidR="007E586C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420C8">
              <w:rPr>
                <w:rFonts w:ascii="Angsana New" w:eastAsia="Times New Roman" w:hAnsi="Angsana New"/>
                <w:sz w:val="28"/>
                <w:szCs w:val="28"/>
              </w:rPr>
              <w:t>547</w:t>
            </w:r>
          </w:p>
        </w:tc>
        <w:tc>
          <w:tcPr>
            <w:tcW w:w="145" w:type="dxa"/>
          </w:tcPr>
          <w:p w14:paraId="1BBD1096" w14:textId="77777777" w:rsidR="007E586C" w:rsidRDefault="007E586C" w:rsidP="00106DD7">
            <w:pPr>
              <w:ind w:left="728" w:right="1" w:hanging="458"/>
              <w:jc w:val="right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F32041D" w14:textId="6C8217C7" w:rsidR="007E586C" w:rsidRDefault="00E420C8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 w:rsidRPr="00E420C8">
              <w:rPr>
                <w:rFonts w:ascii="Angsana New" w:eastAsia="Times New Roman" w:hAnsi="Angsana New"/>
                <w:sz w:val="28"/>
                <w:szCs w:val="28"/>
              </w:rPr>
              <w:t>211</w:t>
            </w:r>
            <w:r w:rsidR="007E586C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420C8">
              <w:rPr>
                <w:rFonts w:ascii="Angsana New" w:eastAsia="Times New Roman" w:hAnsi="Angsana New"/>
                <w:sz w:val="28"/>
                <w:szCs w:val="28"/>
              </w:rPr>
              <w:t>895</w:t>
            </w:r>
            <w:r w:rsidR="007E586C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420C8">
              <w:rPr>
                <w:rFonts w:ascii="Angsana New" w:eastAsia="Times New Roman" w:hAnsi="Angsana New"/>
                <w:sz w:val="28"/>
                <w:szCs w:val="28"/>
              </w:rPr>
              <w:t>074</w:t>
            </w:r>
          </w:p>
        </w:tc>
        <w:tc>
          <w:tcPr>
            <w:tcW w:w="145" w:type="dxa"/>
            <w:shd w:val="clear" w:color="auto" w:fill="FFFFFF"/>
          </w:tcPr>
          <w:p w14:paraId="7CD49A28" w14:textId="77777777" w:rsidR="007E586C" w:rsidRDefault="007E586C" w:rsidP="00106DD7">
            <w:pPr>
              <w:ind w:left="728" w:right="1" w:hanging="458"/>
              <w:jc w:val="right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32AF7A2" w14:textId="2C1FED5B" w:rsidR="007E586C" w:rsidRDefault="00B05351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E420C8" w:rsidRPr="00E420C8">
              <w:rPr>
                <w:rFonts w:ascii="Angsana New" w:eastAsia="Times New Roman" w:hAnsi="Angsana New"/>
                <w:sz w:val="28"/>
                <w:szCs w:val="28"/>
              </w:rPr>
              <w:t>16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8"/>
                <w:szCs w:val="28"/>
              </w:rPr>
              <w:t>757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8"/>
                <w:szCs w:val="28"/>
              </w:rPr>
              <w:t>533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45" w:type="dxa"/>
            <w:shd w:val="clear" w:color="auto" w:fill="FFFFFF"/>
          </w:tcPr>
          <w:p w14:paraId="226AA226" w14:textId="77777777" w:rsidR="007E586C" w:rsidRDefault="007E586C" w:rsidP="00106DD7">
            <w:pPr>
              <w:ind w:left="728" w:right="1" w:hanging="458"/>
              <w:jc w:val="right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FDB4A4B" w14:textId="18A33C03" w:rsidR="007E586C" w:rsidRDefault="00E420C8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 w:rsidRPr="00E420C8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7E586C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420C8">
              <w:rPr>
                <w:rFonts w:ascii="Angsana New" w:eastAsia="Times New Roman" w:hAnsi="Angsana New"/>
                <w:sz w:val="28"/>
                <w:szCs w:val="28"/>
              </w:rPr>
              <w:t>441</w:t>
            </w:r>
            <w:r w:rsidR="007E586C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420C8">
              <w:rPr>
                <w:rFonts w:ascii="Angsana New" w:eastAsia="Times New Roman" w:hAnsi="Angsana New"/>
                <w:sz w:val="28"/>
                <w:szCs w:val="28"/>
              </w:rPr>
              <w:t>838</w:t>
            </w:r>
            <w:r w:rsidR="007E586C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420C8">
              <w:rPr>
                <w:rFonts w:ascii="Angsana New" w:eastAsia="Times New Roman" w:hAnsi="Angsana New"/>
                <w:sz w:val="28"/>
                <w:szCs w:val="28"/>
              </w:rPr>
              <w:t>088</w:t>
            </w:r>
          </w:p>
        </w:tc>
      </w:tr>
      <w:tr w:rsidR="00C902D1" w14:paraId="2703AC70" w14:textId="77777777" w:rsidTr="00CF32C1">
        <w:trPr>
          <w:trHeight w:val="20"/>
        </w:trPr>
        <w:tc>
          <w:tcPr>
            <w:tcW w:w="3334" w:type="dxa"/>
          </w:tcPr>
          <w:p w14:paraId="7B4AAAA0" w14:textId="77777777" w:rsidR="007E586C" w:rsidRDefault="007E586C" w:rsidP="00106DD7">
            <w:pPr>
              <w:ind w:left="728" w:right="1" w:hanging="80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7A80C23E" w14:textId="77777777" w:rsidR="007E586C" w:rsidRDefault="007E586C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38A8CA1F" w14:textId="77777777" w:rsidR="007E586C" w:rsidRDefault="007E586C" w:rsidP="00106DD7">
            <w:pPr>
              <w:tabs>
                <w:tab w:val="decimal" w:pos="990"/>
              </w:tabs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FFFFF"/>
          </w:tcPr>
          <w:p w14:paraId="3E5EDC02" w14:textId="77777777" w:rsidR="007E586C" w:rsidRDefault="007E586C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FFFFFF"/>
          </w:tcPr>
          <w:p w14:paraId="582AFCE9" w14:textId="77777777" w:rsidR="007E586C" w:rsidRDefault="007E586C" w:rsidP="00106DD7">
            <w:pPr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4355BBA" w14:textId="77777777" w:rsidR="007E586C" w:rsidRDefault="007E586C" w:rsidP="00106DD7">
            <w:pPr>
              <w:ind w:left="-126" w:right="1" w:hanging="1"/>
              <w:jc w:val="center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FFFFFF"/>
          </w:tcPr>
          <w:p w14:paraId="0E0CA353" w14:textId="77777777" w:rsidR="007E586C" w:rsidRDefault="007E586C" w:rsidP="00106DD7">
            <w:pPr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FFFFF"/>
          </w:tcPr>
          <w:p w14:paraId="15E255D6" w14:textId="77777777" w:rsidR="007E586C" w:rsidRDefault="007E586C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C902D1" w14:paraId="4C43097A" w14:textId="77777777" w:rsidTr="00CF32C1">
        <w:trPr>
          <w:trHeight w:val="20"/>
        </w:trPr>
        <w:tc>
          <w:tcPr>
            <w:tcW w:w="3334" w:type="dxa"/>
          </w:tcPr>
          <w:p w14:paraId="52FB1948" w14:textId="77777777" w:rsidR="007E586C" w:rsidRDefault="007E586C" w:rsidP="00106DD7">
            <w:pPr>
              <w:ind w:right="1"/>
              <w:outlineLvl w:val="5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ค่าเสื่อมราคาสะสม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05" w:type="dxa"/>
          </w:tcPr>
          <w:p w14:paraId="0605BBC5" w14:textId="77777777" w:rsidR="007E586C" w:rsidRDefault="007E586C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25013B87" w14:textId="77777777" w:rsidR="007E586C" w:rsidRDefault="007E586C" w:rsidP="00106DD7">
            <w:pPr>
              <w:tabs>
                <w:tab w:val="decimal" w:pos="990"/>
              </w:tabs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FFFFFF"/>
          </w:tcPr>
          <w:p w14:paraId="3B555E0B" w14:textId="77777777" w:rsidR="007E586C" w:rsidRDefault="007E586C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  <w:shd w:val="clear" w:color="auto" w:fill="FFFFFF"/>
          </w:tcPr>
          <w:p w14:paraId="5505A815" w14:textId="77777777" w:rsidR="007E586C" w:rsidRDefault="007E586C" w:rsidP="00106DD7">
            <w:pPr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FFFFFF"/>
            <w:vAlign w:val="center"/>
          </w:tcPr>
          <w:p w14:paraId="550E1089" w14:textId="77777777" w:rsidR="007E586C" w:rsidRDefault="007E586C" w:rsidP="00106DD7">
            <w:pPr>
              <w:ind w:left="-126" w:right="1" w:hanging="1"/>
              <w:jc w:val="center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FFFFFF"/>
          </w:tcPr>
          <w:p w14:paraId="179D289F" w14:textId="77777777" w:rsidR="007E586C" w:rsidRDefault="007E586C" w:rsidP="00106DD7">
            <w:pPr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FFFFFF"/>
          </w:tcPr>
          <w:p w14:paraId="032C0EDE" w14:textId="77777777" w:rsidR="007E586C" w:rsidRDefault="007E586C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C902D1" w14:paraId="63301437" w14:textId="77777777" w:rsidTr="00CF32C1">
        <w:trPr>
          <w:trHeight w:val="20"/>
        </w:trPr>
        <w:tc>
          <w:tcPr>
            <w:tcW w:w="3334" w:type="dxa"/>
          </w:tcPr>
          <w:p w14:paraId="42CF7B51" w14:textId="77777777" w:rsidR="007E586C" w:rsidRDefault="007E586C" w:rsidP="00106DD7">
            <w:pPr>
              <w:ind w:left="712" w:hanging="3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ที่ดินและอาคาร</w:t>
            </w:r>
          </w:p>
        </w:tc>
        <w:tc>
          <w:tcPr>
            <w:tcW w:w="1305" w:type="dxa"/>
          </w:tcPr>
          <w:p w14:paraId="2CBAB5C8" w14:textId="3672C6EE" w:rsidR="007E586C" w:rsidRDefault="007E586C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E420C8" w:rsidRPr="00E420C8">
              <w:rPr>
                <w:rFonts w:ascii="Angsana New" w:eastAsia="Times New Roman" w:hAnsi="Angsana New"/>
                <w:sz w:val="28"/>
                <w:szCs w:val="28"/>
              </w:rPr>
              <w:t>361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8"/>
                <w:szCs w:val="28"/>
              </w:rPr>
              <w:t>971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8"/>
                <w:szCs w:val="28"/>
              </w:rPr>
              <w:t>652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45" w:type="dxa"/>
          </w:tcPr>
          <w:p w14:paraId="11DC8DF4" w14:textId="77777777" w:rsidR="007E586C" w:rsidRDefault="007E586C" w:rsidP="00106DD7">
            <w:pPr>
              <w:tabs>
                <w:tab w:val="decimal" w:pos="990"/>
              </w:tabs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FFFFFF"/>
          </w:tcPr>
          <w:p w14:paraId="553E8A61" w14:textId="0D53E428" w:rsidR="007E586C" w:rsidRDefault="007E586C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E420C8" w:rsidRPr="00E420C8">
              <w:rPr>
                <w:rFonts w:ascii="Angsana New" w:eastAsia="Times New Roman" w:hAnsi="Angsana New"/>
                <w:sz w:val="28"/>
                <w:szCs w:val="28"/>
              </w:rPr>
              <w:t>151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8"/>
                <w:szCs w:val="28"/>
              </w:rPr>
              <w:t>490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8"/>
                <w:szCs w:val="28"/>
              </w:rPr>
              <w:t>596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45" w:type="dxa"/>
            <w:shd w:val="clear" w:color="auto" w:fill="FFFFFF"/>
          </w:tcPr>
          <w:p w14:paraId="5B4F82AE" w14:textId="77777777" w:rsidR="007E586C" w:rsidRDefault="007E586C" w:rsidP="00106DD7">
            <w:pPr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FFFFFF"/>
            <w:vAlign w:val="center"/>
          </w:tcPr>
          <w:p w14:paraId="14552614" w14:textId="63175CC4" w:rsidR="007E586C" w:rsidRDefault="00E420C8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420C8">
              <w:rPr>
                <w:rFonts w:ascii="Angsana New" w:eastAsia="Times New Roman" w:hAnsi="Angsana New"/>
                <w:sz w:val="28"/>
                <w:szCs w:val="28"/>
              </w:rPr>
              <w:t>8</w:t>
            </w:r>
            <w:r w:rsidR="00B05351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420C8">
              <w:rPr>
                <w:rFonts w:ascii="Angsana New" w:eastAsia="Times New Roman" w:hAnsi="Angsana New"/>
                <w:sz w:val="28"/>
                <w:szCs w:val="28"/>
              </w:rPr>
              <w:t>188</w:t>
            </w:r>
            <w:r w:rsidR="00B05351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420C8">
              <w:rPr>
                <w:rFonts w:ascii="Angsana New" w:eastAsia="Times New Roman" w:hAnsi="Angsana New"/>
                <w:sz w:val="28"/>
                <w:szCs w:val="28"/>
              </w:rPr>
              <w:t>582</w:t>
            </w:r>
          </w:p>
        </w:tc>
        <w:tc>
          <w:tcPr>
            <w:tcW w:w="145" w:type="dxa"/>
            <w:shd w:val="clear" w:color="auto" w:fill="FFFFFF"/>
          </w:tcPr>
          <w:p w14:paraId="21A29114" w14:textId="77777777" w:rsidR="007E586C" w:rsidRDefault="007E586C" w:rsidP="00106DD7">
            <w:pPr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FFFFFF"/>
          </w:tcPr>
          <w:p w14:paraId="74A46E80" w14:textId="69A9A3AC" w:rsidR="007E586C" w:rsidRDefault="007E586C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(</w:t>
            </w:r>
            <w:r w:rsidR="00E420C8" w:rsidRPr="00E420C8">
              <w:rPr>
                <w:rFonts w:ascii="Angsana New" w:eastAsia="Times New Roman" w:hAnsi="Angsana New"/>
                <w:sz w:val="28"/>
                <w:szCs w:val="28"/>
              </w:rPr>
              <w:t>505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8"/>
                <w:szCs w:val="28"/>
              </w:rPr>
              <w:t>273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8"/>
                <w:szCs w:val="28"/>
              </w:rPr>
              <w:t>666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</w:tr>
      <w:tr w:rsidR="00C902D1" w14:paraId="2A5DD9CE" w14:textId="77777777" w:rsidTr="00CF32C1">
        <w:trPr>
          <w:trHeight w:val="20"/>
        </w:trPr>
        <w:tc>
          <w:tcPr>
            <w:tcW w:w="3334" w:type="dxa"/>
          </w:tcPr>
          <w:p w14:paraId="46847B97" w14:textId="77777777" w:rsidR="007E586C" w:rsidRDefault="007E586C" w:rsidP="00106DD7">
            <w:pPr>
              <w:ind w:left="360" w:right="1"/>
              <w:outlineLvl w:val="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รวมค่าเสื่อมราคาสะสม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63862220" w14:textId="3BC03204" w:rsidR="007E586C" w:rsidRDefault="007E586C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E420C8" w:rsidRPr="00E420C8">
              <w:rPr>
                <w:rFonts w:ascii="Angsana New" w:eastAsia="Times New Roman" w:hAnsi="Angsana New"/>
                <w:sz w:val="28"/>
                <w:szCs w:val="28"/>
              </w:rPr>
              <w:t>361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8"/>
                <w:szCs w:val="28"/>
              </w:rPr>
              <w:t>971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8"/>
                <w:szCs w:val="28"/>
              </w:rPr>
              <w:t>652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45" w:type="dxa"/>
          </w:tcPr>
          <w:p w14:paraId="2BD81066" w14:textId="77777777" w:rsidR="007E586C" w:rsidRDefault="007E586C" w:rsidP="00106DD7">
            <w:pPr>
              <w:tabs>
                <w:tab w:val="decimal" w:pos="990"/>
              </w:tabs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AF9ECAD" w14:textId="43AECDC5" w:rsidR="007E586C" w:rsidRDefault="007E586C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(</w:t>
            </w:r>
            <w:r w:rsidR="00E420C8" w:rsidRPr="00E420C8">
              <w:rPr>
                <w:rFonts w:ascii="Angsana New" w:eastAsia="Times New Roman" w:hAnsi="Angsana New"/>
                <w:sz w:val="28"/>
                <w:szCs w:val="28"/>
              </w:rPr>
              <w:t>151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8"/>
                <w:szCs w:val="28"/>
              </w:rPr>
              <w:t>490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8"/>
                <w:szCs w:val="28"/>
              </w:rPr>
              <w:t>596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5" w:type="dxa"/>
            <w:shd w:val="clear" w:color="auto" w:fill="FFFFFF"/>
          </w:tcPr>
          <w:p w14:paraId="00F9779A" w14:textId="77777777" w:rsidR="007E586C" w:rsidRDefault="007E586C" w:rsidP="00106DD7">
            <w:pPr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6DFEBF" w14:textId="6BB593FB" w:rsidR="007E586C" w:rsidRDefault="00E420C8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420C8">
              <w:rPr>
                <w:rFonts w:ascii="Angsana New" w:eastAsia="Times New Roman" w:hAnsi="Angsana New"/>
                <w:sz w:val="28"/>
                <w:szCs w:val="28"/>
              </w:rPr>
              <w:t>8</w:t>
            </w:r>
            <w:r w:rsidR="00B05351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420C8">
              <w:rPr>
                <w:rFonts w:ascii="Angsana New" w:eastAsia="Times New Roman" w:hAnsi="Angsana New"/>
                <w:sz w:val="28"/>
                <w:szCs w:val="28"/>
              </w:rPr>
              <w:t>188</w:t>
            </w:r>
            <w:r w:rsidR="00B05351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420C8">
              <w:rPr>
                <w:rFonts w:ascii="Angsana New" w:eastAsia="Times New Roman" w:hAnsi="Angsana New"/>
                <w:sz w:val="28"/>
                <w:szCs w:val="28"/>
              </w:rPr>
              <w:t>582</w:t>
            </w:r>
          </w:p>
        </w:tc>
        <w:tc>
          <w:tcPr>
            <w:tcW w:w="145" w:type="dxa"/>
            <w:shd w:val="clear" w:color="auto" w:fill="FFFFFF"/>
          </w:tcPr>
          <w:p w14:paraId="7FD2E13E" w14:textId="77777777" w:rsidR="007E586C" w:rsidRDefault="007E586C" w:rsidP="00106DD7">
            <w:pPr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817F6A4" w14:textId="0FD6B0CC" w:rsidR="007E586C" w:rsidRDefault="007E586C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E420C8" w:rsidRPr="00E420C8">
              <w:rPr>
                <w:rFonts w:ascii="Angsana New" w:eastAsia="Times New Roman" w:hAnsi="Angsana New"/>
                <w:sz w:val="28"/>
                <w:szCs w:val="28"/>
              </w:rPr>
              <w:t>505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8"/>
                <w:szCs w:val="28"/>
              </w:rPr>
              <w:t>273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8"/>
                <w:szCs w:val="28"/>
              </w:rPr>
              <w:t>666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C902D1" w14:paraId="0F794B5C" w14:textId="77777777" w:rsidTr="00CF32C1">
        <w:trPr>
          <w:trHeight w:val="20"/>
        </w:trPr>
        <w:tc>
          <w:tcPr>
            <w:tcW w:w="3334" w:type="dxa"/>
          </w:tcPr>
          <w:p w14:paraId="6D7980B6" w14:textId="77777777" w:rsidR="007E586C" w:rsidRDefault="007E586C" w:rsidP="00106DD7">
            <w:pPr>
              <w:ind w:left="368" w:right="1" w:hanging="368"/>
              <w:outlineLvl w:val="5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รวมสินทรัพย์สิทธิการใช้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694BADE4" w14:textId="690795E1" w:rsidR="007E586C" w:rsidRDefault="00E420C8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 w:rsidRPr="00E420C8">
              <w:rPr>
                <w:rFonts w:ascii="Angsana New" w:eastAsia="Times New Roman" w:hAnsi="Angsana New"/>
                <w:sz w:val="28"/>
                <w:szCs w:val="28"/>
              </w:rPr>
              <w:t>884</w:t>
            </w:r>
            <w:r w:rsidR="007E586C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420C8">
              <w:rPr>
                <w:rFonts w:ascii="Angsana New" w:eastAsia="Times New Roman" w:hAnsi="Angsana New"/>
                <w:sz w:val="28"/>
                <w:szCs w:val="28"/>
              </w:rPr>
              <w:t>728</w:t>
            </w:r>
            <w:r w:rsidR="007E586C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420C8">
              <w:rPr>
                <w:rFonts w:ascii="Angsana New" w:eastAsia="Times New Roman" w:hAnsi="Angsana New"/>
                <w:sz w:val="28"/>
                <w:szCs w:val="28"/>
              </w:rPr>
              <w:t>895</w:t>
            </w:r>
          </w:p>
        </w:tc>
        <w:tc>
          <w:tcPr>
            <w:tcW w:w="145" w:type="dxa"/>
          </w:tcPr>
          <w:p w14:paraId="175AF3B3" w14:textId="77777777" w:rsidR="007E586C" w:rsidRDefault="007E586C" w:rsidP="00106DD7">
            <w:pPr>
              <w:tabs>
                <w:tab w:val="decimal" w:pos="840"/>
              </w:tabs>
              <w:ind w:right="8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FFFFFF"/>
          </w:tcPr>
          <w:p w14:paraId="1743D4C6" w14:textId="77777777" w:rsidR="007E586C" w:rsidRDefault="007E586C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FFFFFF"/>
          </w:tcPr>
          <w:p w14:paraId="204672FE" w14:textId="77777777" w:rsidR="007E586C" w:rsidRDefault="007E586C" w:rsidP="00106DD7">
            <w:pPr>
              <w:tabs>
                <w:tab w:val="decimal" w:pos="840"/>
              </w:tabs>
              <w:ind w:right="8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FFFFFF"/>
          </w:tcPr>
          <w:p w14:paraId="49B6438E" w14:textId="77777777" w:rsidR="007E586C" w:rsidRDefault="007E586C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FFFFFF"/>
          </w:tcPr>
          <w:p w14:paraId="704A6AC9" w14:textId="77777777" w:rsidR="007E586C" w:rsidRDefault="007E586C" w:rsidP="00106DD7">
            <w:pPr>
              <w:tabs>
                <w:tab w:val="decimal" w:pos="840"/>
              </w:tabs>
              <w:ind w:right="8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1EF96CE" w14:textId="2581E4A3" w:rsidR="007E586C" w:rsidRDefault="00E420C8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 w:rsidRPr="00E420C8">
              <w:rPr>
                <w:rFonts w:ascii="Angsana New" w:eastAsia="Times New Roman" w:hAnsi="Angsana New"/>
                <w:sz w:val="28"/>
                <w:szCs w:val="28"/>
              </w:rPr>
              <w:t>936</w:t>
            </w:r>
            <w:r w:rsidR="007E586C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420C8">
              <w:rPr>
                <w:rFonts w:ascii="Angsana New" w:eastAsia="Times New Roman" w:hAnsi="Angsana New"/>
                <w:sz w:val="28"/>
                <w:szCs w:val="28"/>
              </w:rPr>
              <w:t>564</w:t>
            </w:r>
            <w:r w:rsidR="007E586C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420C8">
              <w:rPr>
                <w:rFonts w:ascii="Angsana New" w:eastAsia="Times New Roman" w:hAnsi="Angsana New"/>
                <w:sz w:val="28"/>
                <w:szCs w:val="28"/>
              </w:rPr>
              <w:t>422</w:t>
            </w:r>
          </w:p>
        </w:tc>
      </w:tr>
    </w:tbl>
    <w:p w14:paraId="52E2CBE3" w14:textId="77777777" w:rsidR="002948A4" w:rsidRDefault="002948A4" w:rsidP="00031BDE">
      <w:pPr>
        <w:ind w:left="547"/>
        <w:rPr>
          <w:rFonts w:ascii="Angsana New" w:hAnsi="Angsana New"/>
          <w:sz w:val="16"/>
          <w:szCs w:val="16"/>
        </w:rPr>
      </w:pPr>
    </w:p>
    <w:tbl>
      <w:tblPr>
        <w:tblW w:w="898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4"/>
        <w:gridCol w:w="1305"/>
        <w:gridCol w:w="145"/>
        <w:gridCol w:w="1305"/>
        <w:gridCol w:w="145"/>
        <w:gridCol w:w="1305"/>
        <w:gridCol w:w="145"/>
        <w:gridCol w:w="1305"/>
      </w:tblGrid>
      <w:tr w:rsidR="00C902D1" w14:paraId="72931166" w14:textId="77777777" w:rsidTr="00F40888">
        <w:trPr>
          <w:trHeight w:val="20"/>
          <w:tblHeader/>
        </w:trPr>
        <w:tc>
          <w:tcPr>
            <w:tcW w:w="3334" w:type="dxa"/>
          </w:tcPr>
          <w:p w14:paraId="794670F9" w14:textId="0261E9C4" w:rsidR="006D0B84" w:rsidRDefault="006D0B84" w:rsidP="00106DD7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420C8" w:rsidRPr="00E420C8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E420C8" w:rsidRPr="00E420C8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1E690B9A" w14:textId="77777777" w:rsidR="006D0B84" w:rsidRDefault="006D0B8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ยอ</w:t>
            </w:r>
            <w:r w:rsidR="007557D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ดยกมา</w:t>
            </w:r>
          </w:p>
        </w:tc>
        <w:tc>
          <w:tcPr>
            <w:tcW w:w="145" w:type="dxa"/>
          </w:tcPr>
          <w:p w14:paraId="3EEED243" w14:textId="77777777" w:rsidR="006D0B84" w:rsidRDefault="006D0B8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6B051A78" w14:textId="77777777" w:rsidR="006D0B84" w:rsidRDefault="006D0B8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45" w:type="dxa"/>
          </w:tcPr>
          <w:p w14:paraId="3DD56E65" w14:textId="77777777" w:rsidR="006D0B84" w:rsidRDefault="006D0B8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3FF8FBD2" w14:textId="77777777" w:rsidR="006D0B84" w:rsidRDefault="006D0B8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145" w:type="dxa"/>
          </w:tcPr>
          <w:p w14:paraId="4DE18D0B" w14:textId="77777777" w:rsidR="006D0B84" w:rsidRDefault="006D0B8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60ECAC18" w14:textId="77777777" w:rsidR="006D0B84" w:rsidRDefault="006D0B8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ยอดคงเหลือ</w:t>
            </w:r>
          </w:p>
        </w:tc>
      </w:tr>
      <w:tr w:rsidR="00C902D1" w14:paraId="4D34CE7D" w14:textId="77777777" w:rsidTr="00F40888">
        <w:trPr>
          <w:trHeight w:val="20"/>
          <w:tblHeader/>
        </w:trPr>
        <w:tc>
          <w:tcPr>
            <w:tcW w:w="3334" w:type="dxa"/>
          </w:tcPr>
          <w:p w14:paraId="0F0F597D" w14:textId="77777777" w:rsidR="006D0B84" w:rsidRDefault="006D0B84" w:rsidP="00106DD7">
            <w:pPr>
              <w:ind w:left="368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5AE8C562" w14:textId="77777777" w:rsidR="006D0B84" w:rsidRDefault="006D0B8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</w:p>
        </w:tc>
        <w:tc>
          <w:tcPr>
            <w:tcW w:w="145" w:type="dxa"/>
          </w:tcPr>
          <w:p w14:paraId="2EE92A8D" w14:textId="77777777" w:rsidR="006D0B84" w:rsidRDefault="006D0B8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421236EB" w14:textId="77777777" w:rsidR="006D0B84" w:rsidRDefault="006D0B8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5" w:type="dxa"/>
          </w:tcPr>
          <w:p w14:paraId="4FD1AB17" w14:textId="77777777" w:rsidR="006D0B84" w:rsidRDefault="006D0B8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399D6367" w14:textId="77777777" w:rsidR="006D0B84" w:rsidRDefault="006D0B8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5" w:type="dxa"/>
          </w:tcPr>
          <w:p w14:paraId="65FB3C49" w14:textId="77777777" w:rsidR="006D0B84" w:rsidRDefault="006D0B8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72449C80" w14:textId="77777777" w:rsidR="006D0B84" w:rsidRDefault="006D0B8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</w:p>
        </w:tc>
      </w:tr>
      <w:tr w:rsidR="00C902D1" w14:paraId="2D20905E" w14:textId="77777777" w:rsidTr="00F40888">
        <w:trPr>
          <w:trHeight w:val="20"/>
          <w:tblHeader/>
        </w:trPr>
        <w:tc>
          <w:tcPr>
            <w:tcW w:w="3334" w:type="dxa"/>
          </w:tcPr>
          <w:p w14:paraId="7DE27224" w14:textId="77777777" w:rsidR="006D0B84" w:rsidRDefault="006D0B84" w:rsidP="00106DD7">
            <w:pPr>
              <w:ind w:left="368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7341BC05" w14:textId="7AB62E5F" w:rsidR="006D0B84" w:rsidRDefault="00E420C8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E420C8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  <w:r w:rsidR="006D0B84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 </w:t>
            </w:r>
            <w:r w:rsidR="006D0B84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45" w:type="dxa"/>
          </w:tcPr>
          <w:p w14:paraId="3BD71037" w14:textId="77777777" w:rsidR="006D0B84" w:rsidRDefault="006D0B8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4495E652" w14:textId="77777777" w:rsidR="006D0B84" w:rsidRDefault="006D0B8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5" w:type="dxa"/>
          </w:tcPr>
          <w:p w14:paraId="45B1B78C" w14:textId="77777777" w:rsidR="006D0B84" w:rsidRDefault="006D0B8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4DDB54F1" w14:textId="77777777" w:rsidR="006D0B84" w:rsidRDefault="006D0B8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5" w:type="dxa"/>
          </w:tcPr>
          <w:p w14:paraId="72568EA5" w14:textId="77777777" w:rsidR="006D0B84" w:rsidRDefault="006D0B8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7DAB3BC3" w14:textId="06A3D050" w:rsidR="006D0B84" w:rsidRDefault="00E420C8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E420C8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31</w:t>
            </w:r>
            <w:r w:rsidR="006D0B84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 </w:t>
            </w:r>
            <w:r w:rsidR="006D0B84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C902D1" w14:paraId="26E8B9D2" w14:textId="77777777" w:rsidTr="00F40888">
        <w:trPr>
          <w:trHeight w:val="20"/>
          <w:tblHeader/>
        </w:trPr>
        <w:tc>
          <w:tcPr>
            <w:tcW w:w="3334" w:type="dxa"/>
          </w:tcPr>
          <w:p w14:paraId="554F289C" w14:textId="77777777" w:rsidR="006D0B84" w:rsidRDefault="006D0B84" w:rsidP="00106DD7">
            <w:pPr>
              <w:ind w:left="368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58D5C6EE" w14:textId="34D598D9" w:rsidR="006D0B84" w:rsidRDefault="00E420C8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E420C8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5" w:type="dxa"/>
          </w:tcPr>
          <w:p w14:paraId="1C3D85A2" w14:textId="77777777" w:rsidR="006D0B84" w:rsidRDefault="006D0B8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7F3C6446" w14:textId="77777777" w:rsidR="006D0B84" w:rsidRDefault="006D0B8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5" w:type="dxa"/>
          </w:tcPr>
          <w:p w14:paraId="4ADFDC1F" w14:textId="77777777" w:rsidR="006D0B84" w:rsidRDefault="006D0B8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090C737F" w14:textId="77777777" w:rsidR="006D0B84" w:rsidRDefault="006D0B8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5" w:type="dxa"/>
          </w:tcPr>
          <w:p w14:paraId="3DB787A2" w14:textId="77777777" w:rsidR="006D0B84" w:rsidRDefault="006D0B8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44DB2A0B" w14:textId="479989A7" w:rsidR="006D0B84" w:rsidRDefault="00E420C8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E420C8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C902D1" w14:paraId="0715D636" w14:textId="77777777" w:rsidTr="00F40888">
        <w:trPr>
          <w:trHeight w:val="20"/>
          <w:tblHeader/>
        </w:trPr>
        <w:tc>
          <w:tcPr>
            <w:tcW w:w="3334" w:type="dxa"/>
          </w:tcPr>
          <w:p w14:paraId="492D6E40" w14:textId="77777777" w:rsidR="006D0B84" w:rsidRDefault="006D0B84" w:rsidP="00106DD7">
            <w:pPr>
              <w:ind w:left="368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6EEB7998" w14:textId="77777777" w:rsidR="006D0B84" w:rsidRDefault="006D0B8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5" w:type="dxa"/>
          </w:tcPr>
          <w:p w14:paraId="5AA4AF15" w14:textId="77777777" w:rsidR="006D0B84" w:rsidRDefault="006D0B8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7ADDA3FF" w14:textId="77777777" w:rsidR="006D0B84" w:rsidRDefault="006D0B8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5" w:type="dxa"/>
          </w:tcPr>
          <w:p w14:paraId="23E97901" w14:textId="77777777" w:rsidR="006D0B84" w:rsidRDefault="006D0B8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4ED3EF82" w14:textId="77777777" w:rsidR="006D0B84" w:rsidRDefault="006D0B8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5" w:type="dxa"/>
          </w:tcPr>
          <w:p w14:paraId="33982764" w14:textId="77777777" w:rsidR="006D0B84" w:rsidRDefault="006D0B8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6F2C0702" w14:textId="77777777" w:rsidR="006D0B84" w:rsidRDefault="006D0B84" w:rsidP="00106DD7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902D1" w14:paraId="11251523" w14:textId="77777777" w:rsidTr="00F40888">
        <w:trPr>
          <w:trHeight w:val="126"/>
        </w:trPr>
        <w:tc>
          <w:tcPr>
            <w:tcW w:w="3334" w:type="dxa"/>
          </w:tcPr>
          <w:p w14:paraId="6BC77A1B" w14:textId="77777777" w:rsidR="006D0B84" w:rsidRDefault="006D0B84" w:rsidP="00106DD7">
            <w:pPr>
              <w:ind w:right="1"/>
              <w:outlineLvl w:val="5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 xml:space="preserve">ราคาทุน </w:t>
            </w:r>
          </w:p>
        </w:tc>
        <w:tc>
          <w:tcPr>
            <w:tcW w:w="1305" w:type="dxa"/>
          </w:tcPr>
          <w:p w14:paraId="5EA44941" w14:textId="77777777" w:rsidR="006D0B84" w:rsidRDefault="006D0B84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5F9B2EBC" w14:textId="77777777" w:rsidR="006D0B84" w:rsidRDefault="006D0B84" w:rsidP="00106DD7">
            <w:pPr>
              <w:ind w:left="728" w:right="1" w:hanging="458"/>
              <w:outlineLvl w:val="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5F5CC041" w14:textId="77777777" w:rsidR="006D0B84" w:rsidRDefault="006D0B84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04487547" w14:textId="77777777" w:rsidR="006D0B84" w:rsidRDefault="006D0B84" w:rsidP="00106DD7">
            <w:pPr>
              <w:ind w:left="728" w:right="1" w:hanging="458"/>
              <w:outlineLvl w:val="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6AC7DB57" w14:textId="77777777" w:rsidR="006D0B84" w:rsidRDefault="006D0B84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10367B70" w14:textId="77777777" w:rsidR="006D0B84" w:rsidRDefault="006D0B84" w:rsidP="00106DD7">
            <w:pPr>
              <w:ind w:left="728" w:right="1" w:hanging="458"/>
              <w:outlineLvl w:val="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152A41A5" w14:textId="77777777" w:rsidR="006D0B84" w:rsidRDefault="006D0B84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C902D1" w14:paraId="29042B0F" w14:textId="77777777" w:rsidTr="00F40888">
        <w:trPr>
          <w:trHeight w:val="20"/>
        </w:trPr>
        <w:tc>
          <w:tcPr>
            <w:tcW w:w="3334" w:type="dxa"/>
          </w:tcPr>
          <w:p w14:paraId="56A88A0C" w14:textId="77777777" w:rsidR="004411DE" w:rsidRDefault="004411DE" w:rsidP="00106DD7">
            <w:pPr>
              <w:ind w:left="712" w:hanging="3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ที่ดินและอาคาร</w:t>
            </w:r>
          </w:p>
        </w:tc>
        <w:tc>
          <w:tcPr>
            <w:tcW w:w="1305" w:type="dxa"/>
          </w:tcPr>
          <w:p w14:paraId="1AC4E041" w14:textId="7388045C" w:rsidR="004411DE" w:rsidRDefault="00E420C8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 w:rsidRPr="00E420C8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4411DE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420C8">
              <w:rPr>
                <w:rFonts w:ascii="Angsana New" w:eastAsia="Times New Roman" w:hAnsi="Angsana New"/>
                <w:sz w:val="28"/>
                <w:szCs w:val="28"/>
              </w:rPr>
              <w:t>050</w:t>
            </w:r>
            <w:r w:rsidR="004411DE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420C8">
              <w:rPr>
                <w:rFonts w:ascii="Angsana New" w:eastAsia="Times New Roman" w:hAnsi="Angsana New"/>
                <w:sz w:val="28"/>
                <w:szCs w:val="28"/>
              </w:rPr>
              <w:t>751</w:t>
            </w:r>
            <w:r w:rsidR="004411DE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420C8">
              <w:rPr>
                <w:rFonts w:ascii="Angsana New" w:eastAsia="Times New Roman" w:hAnsi="Angsana New"/>
                <w:sz w:val="28"/>
                <w:szCs w:val="28"/>
              </w:rPr>
              <w:t>924</w:t>
            </w:r>
          </w:p>
        </w:tc>
        <w:tc>
          <w:tcPr>
            <w:tcW w:w="145" w:type="dxa"/>
          </w:tcPr>
          <w:p w14:paraId="0DDBD4B0" w14:textId="77777777" w:rsidR="004411DE" w:rsidRDefault="004411DE" w:rsidP="00106DD7">
            <w:pPr>
              <w:ind w:left="728" w:right="1" w:hanging="458"/>
              <w:jc w:val="right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457B2AD2" w14:textId="6D2FD712" w:rsidR="004411DE" w:rsidRDefault="00E420C8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 w:rsidRPr="00E420C8">
              <w:rPr>
                <w:rFonts w:ascii="Angsana New" w:eastAsia="Times New Roman" w:hAnsi="Angsana New"/>
                <w:sz w:val="28"/>
                <w:szCs w:val="28"/>
              </w:rPr>
              <w:t>198</w:t>
            </w:r>
            <w:r w:rsidR="006F21C1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420C8">
              <w:rPr>
                <w:rFonts w:ascii="Angsana New" w:eastAsia="Times New Roman" w:hAnsi="Angsana New"/>
                <w:sz w:val="28"/>
                <w:szCs w:val="28"/>
              </w:rPr>
              <w:t>389</w:t>
            </w:r>
            <w:r w:rsidR="006F21C1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420C8">
              <w:rPr>
                <w:rFonts w:ascii="Angsana New" w:eastAsia="Times New Roman" w:hAnsi="Angsana New"/>
                <w:sz w:val="28"/>
                <w:szCs w:val="28"/>
              </w:rPr>
              <w:t>765</w:t>
            </w:r>
          </w:p>
        </w:tc>
        <w:tc>
          <w:tcPr>
            <w:tcW w:w="145" w:type="dxa"/>
          </w:tcPr>
          <w:p w14:paraId="21268DB0" w14:textId="77777777" w:rsidR="004411DE" w:rsidRDefault="004411DE" w:rsidP="00106DD7">
            <w:pPr>
              <w:ind w:left="728" w:right="1" w:hanging="458"/>
              <w:jc w:val="right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F1652C8" w14:textId="31D36C7F" w:rsidR="004411DE" w:rsidRDefault="006F21C1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E420C8" w:rsidRPr="00E420C8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8"/>
                <w:szCs w:val="28"/>
              </w:rPr>
              <w:t>441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8"/>
                <w:szCs w:val="28"/>
              </w:rPr>
              <w:t>142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45" w:type="dxa"/>
          </w:tcPr>
          <w:p w14:paraId="7672A52F" w14:textId="77777777" w:rsidR="004411DE" w:rsidRDefault="004411DE" w:rsidP="00106DD7">
            <w:pPr>
              <w:ind w:left="728" w:right="1" w:hanging="458"/>
              <w:jc w:val="right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737F6CF" w14:textId="70675717" w:rsidR="004411DE" w:rsidRDefault="00E420C8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 w:rsidRPr="00E420C8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6F21C1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420C8">
              <w:rPr>
                <w:rFonts w:ascii="Angsana New" w:eastAsia="Times New Roman" w:hAnsi="Angsana New"/>
                <w:sz w:val="28"/>
                <w:szCs w:val="28"/>
              </w:rPr>
              <w:t>246</w:t>
            </w:r>
            <w:r w:rsidR="006F21C1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420C8">
              <w:rPr>
                <w:rFonts w:ascii="Angsana New" w:eastAsia="Times New Roman" w:hAnsi="Angsana New"/>
                <w:sz w:val="28"/>
                <w:szCs w:val="28"/>
              </w:rPr>
              <w:t>700</w:t>
            </w:r>
            <w:r w:rsidR="006F21C1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420C8">
              <w:rPr>
                <w:rFonts w:ascii="Angsana New" w:eastAsia="Times New Roman" w:hAnsi="Angsana New"/>
                <w:sz w:val="28"/>
                <w:szCs w:val="28"/>
              </w:rPr>
              <w:t>547</w:t>
            </w:r>
          </w:p>
        </w:tc>
      </w:tr>
      <w:tr w:rsidR="00C902D1" w14:paraId="3C4C6076" w14:textId="77777777" w:rsidTr="00F40888">
        <w:trPr>
          <w:trHeight w:val="20"/>
        </w:trPr>
        <w:tc>
          <w:tcPr>
            <w:tcW w:w="3334" w:type="dxa"/>
          </w:tcPr>
          <w:p w14:paraId="1FF49958" w14:textId="77777777" w:rsidR="004411DE" w:rsidRDefault="004411DE" w:rsidP="00106DD7">
            <w:pPr>
              <w:ind w:left="360" w:right="1"/>
              <w:outlineLvl w:val="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รวมราคาทุน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05AB95F8" w14:textId="34DC7A17" w:rsidR="004411DE" w:rsidRDefault="00E420C8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 w:rsidRPr="00E420C8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4411DE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420C8">
              <w:rPr>
                <w:rFonts w:ascii="Angsana New" w:eastAsia="Times New Roman" w:hAnsi="Angsana New"/>
                <w:sz w:val="28"/>
                <w:szCs w:val="28"/>
              </w:rPr>
              <w:t>050</w:t>
            </w:r>
            <w:r w:rsidR="004411DE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420C8">
              <w:rPr>
                <w:rFonts w:ascii="Angsana New" w:eastAsia="Times New Roman" w:hAnsi="Angsana New"/>
                <w:sz w:val="28"/>
                <w:szCs w:val="28"/>
              </w:rPr>
              <w:t>751</w:t>
            </w:r>
            <w:r w:rsidR="004411DE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420C8">
              <w:rPr>
                <w:rFonts w:ascii="Angsana New" w:eastAsia="Times New Roman" w:hAnsi="Angsana New"/>
                <w:sz w:val="28"/>
                <w:szCs w:val="28"/>
              </w:rPr>
              <w:t>924</w:t>
            </w:r>
          </w:p>
        </w:tc>
        <w:tc>
          <w:tcPr>
            <w:tcW w:w="145" w:type="dxa"/>
          </w:tcPr>
          <w:p w14:paraId="22A50C22" w14:textId="77777777" w:rsidR="004411DE" w:rsidRDefault="004411DE" w:rsidP="00106DD7">
            <w:pPr>
              <w:ind w:left="728" w:right="1" w:hanging="458"/>
              <w:jc w:val="right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0CF414E" w14:textId="27830892" w:rsidR="004411DE" w:rsidRDefault="00E420C8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 w:rsidRPr="00E420C8">
              <w:rPr>
                <w:rFonts w:ascii="Angsana New" w:eastAsia="Times New Roman" w:hAnsi="Angsana New"/>
                <w:sz w:val="28"/>
                <w:szCs w:val="28"/>
              </w:rPr>
              <w:t>198</w:t>
            </w:r>
            <w:r w:rsidR="006F21C1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420C8">
              <w:rPr>
                <w:rFonts w:ascii="Angsana New" w:eastAsia="Times New Roman" w:hAnsi="Angsana New"/>
                <w:sz w:val="28"/>
                <w:szCs w:val="28"/>
              </w:rPr>
              <w:t>389</w:t>
            </w:r>
            <w:r w:rsidR="006F21C1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420C8">
              <w:rPr>
                <w:rFonts w:ascii="Angsana New" w:eastAsia="Times New Roman" w:hAnsi="Angsana New"/>
                <w:sz w:val="28"/>
                <w:szCs w:val="28"/>
              </w:rPr>
              <w:t>765</w:t>
            </w:r>
          </w:p>
        </w:tc>
        <w:tc>
          <w:tcPr>
            <w:tcW w:w="145" w:type="dxa"/>
            <w:shd w:val="clear" w:color="auto" w:fill="FFFFFF"/>
          </w:tcPr>
          <w:p w14:paraId="1A0915B8" w14:textId="77777777" w:rsidR="004411DE" w:rsidRDefault="004411DE" w:rsidP="00106DD7">
            <w:pPr>
              <w:ind w:left="728" w:right="1" w:hanging="458"/>
              <w:jc w:val="right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992F926" w14:textId="3DB13B99" w:rsidR="004411DE" w:rsidRDefault="006F21C1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E420C8" w:rsidRPr="00E420C8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8"/>
                <w:szCs w:val="28"/>
              </w:rPr>
              <w:t>441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8"/>
                <w:szCs w:val="28"/>
              </w:rPr>
              <w:t>142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45" w:type="dxa"/>
            <w:shd w:val="clear" w:color="auto" w:fill="FFFFFF"/>
          </w:tcPr>
          <w:p w14:paraId="466D27AE" w14:textId="77777777" w:rsidR="004411DE" w:rsidRDefault="004411DE" w:rsidP="00106DD7">
            <w:pPr>
              <w:ind w:left="728" w:right="1" w:hanging="458"/>
              <w:jc w:val="right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498283C" w14:textId="1E7E9EFC" w:rsidR="004411DE" w:rsidRDefault="00E420C8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 w:rsidRPr="00E420C8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6F21C1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420C8">
              <w:rPr>
                <w:rFonts w:ascii="Angsana New" w:eastAsia="Times New Roman" w:hAnsi="Angsana New"/>
                <w:sz w:val="28"/>
                <w:szCs w:val="28"/>
              </w:rPr>
              <w:t>246</w:t>
            </w:r>
            <w:r w:rsidR="006F21C1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420C8">
              <w:rPr>
                <w:rFonts w:ascii="Angsana New" w:eastAsia="Times New Roman" w:hAnsi="Angsana New"/>
                <w:sz w:val="28"/>
                <w:szCs w:val="28"/>
              </w:rPr>
              <w:t>700</w:t>
            </w:r>
            <w:r w:rsidR="006F21C1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420C8">
              <w:rPr>
                <w:rFonts w:ascii="Angsana New" w:eastAsia="Times New Roman" w:hAnsi="Angsana New"/>
                <w:sz w:val="28"/>
                <w:szCs w:val="28"/>
              </w:rPr>
              <w:t>547</w:t>
            </w:r>
          </w:p>
        </w:tc>
      </w:tr>
      <w:tr w:rsidR="00C902D1" w14:paraId="2730E8B3" w14:textId="77777777" w:rsidTr="00F40888">
        <w:trPr>
          <w:trHeight w:val="20"/>
        </w:trPr>
        <w:tc>
          <w:tcPr>
            <w:tcW w:w="3334" w:type="dxa"/>
          </w:tcPr>
          <w:p w14:paraId="591D6077" w14:textId="77777777" w:rsidR="004411DE" w:rsidRDefault="004411DE" w:rsidP="00106DD7">
            <w:pPr>
              <w:ind w:left="728" w:right="1" w:hanging="80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570A87A7" w14:textId="77777777" w:rsidR="004411DE" w:rsidRDefault="004411DE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4A02E404" w14:textId="77777777" w:rsidR="004411DE" w:rsidRDefault="004411DE" w:rsidP="00106DD7">
            <w:pPr>
              <w:tabs>
                <w:tab w:val="decimal" w:pos="990"/>
              </w:tabs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FFFFF"/>
          </w:tcPr>
          <w:p w14:paraId="6BF238D4" w14:textId="77777777" w:rsidR="004411DE" w:rsidRDefault="004411DE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FFFFFF"/>
          </w:tcPr>
          <w:p w14:paraId="467B12E1" w14:textId="77777777" w:rsidR="004411DE" w:rsidRDefault="004411DE" w:rsidP="00106DD7">
            <w:pPr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A9010EF" w14:textId="77777777" w:rsidR="004411DE" w:rsidRDefault="004411DE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FFFFFF"/>
          </w:tcPr>
          <w:p w14:paraId="03E6A0CE" w14:textId="77777777" w:rsidR="004411DE" w:rsidRDefault="004411DE" w:rsidP="00106DD7">
            <w:pPr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FFFFF"/>
          </w:tcPr>
          <w:p w14:paraId="41B3BB9A" w14:textId="77777777" w:rsidR="004411DE" w:rsidRDefault="004411DE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C902D1" w14:paraId="6DF87A68" w14:textId="77777777" w:rsidTr="00F40888">
        <w:trPr>
          <w:trHeight w:val="20"/>
        </w:trPr>
        <w:tc>
          <w:tcPr>
            <w:tcW w:w="3334" w:type="dxa"/>
          </w:tcPr>
          <w:p w14:paraId="1A5BE822" w14:textId="77777777" w:rsidR="004411DE" w:rsidRDefault="004411DE" w:rsidP="00106DD7">
            <w:pPr>
              <w:ind w:right="1"/>
              <w:outlineLvl w:val="5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ค่าเสื่อมราคาสะสม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05" w:type="dxa"/>
          </w:tcPr>
          <w:p w14:paraId="52E5104E" w14:textId="77777777" w:rsidR="004411DE" w:rsidRDefault="004411DE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38AF63C4" w14:textId="77777777" w:rsidR="004411DE" w:rsidRDefault="004411DE" w:rsidP="00106DD7">
            <w:pPr>
              <w:tabs>
                <w:tab w:val="decimal" w:pos="990"/>
              </w:tabs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FFFFFF"/>
          </w:tcPr>
          <w:p w14:paraId="3B933177" w14:textId="77777777" w:rsidR="004411DE" w:rsidRDefault="004411DE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  <w:shd w:val="clear" w:color="auto" w:fill="FFFFFF"/>
          </w:tcPr>
          <w:p w14:paraId="18DD8537" w14:textId="77777777" w:rsidR="004411DE" w:rsidRDefault="004411DE" w:rsidP="00106DD7">
            <w:pPr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FFFFFF"/>
            <w:vAlign w:val="center"/>
          </w:tcPr>
          <w:p w14:paraId="054C4070" w14:textId="77777777" w:rsidR="004411DE" w:rsidRDefault="004411DE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FFFFFF"/>
          </w:tcPr>
          <w:p w14:paraId="5950B7AB" w14:textId="77777777" w:rsidR="004411DE" w:rsidRDefault="004411DE" w:rsidP="00106DD7">
            <w:pPr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FFFFFF"/>
          </w:tcPr>
          <w:p w14:paraId="08A2F0B1" w14:textId="77777777" w:rsidR="004411DE" w:rsidRDefault="004411DE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C902D1" w14:paraId="2FF6E347" w14:textId="77777777" w:rsidTr="00F40888">
        <w:trPr>
          <w:trHeight w:val="20"/>
        </w:trPr>
        <w:tc>
          <w:tcPr>
            <w:tcW w:w="3334" w:type="dxa"/>
          </w:tcPr>
          <w:p w14:paraId="707CEC40" w14:textId="77777777" w:rsidR="004411DE" w:rsidRDefault="004411DE" w:rsidP="00106DD7">
            <w:pPr>
              <w:ind w:left="712" w:hanging="3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ที่ดินและอาคาร</w:t>
            </w:r>
          </w:p>
        </w:tc>
        <w:tc>
          <w:tcPr>
            <w:tcW w:w="1305" w:type="dxa"/>
          </w:tcPr>
          <w:p w14:paraId="038058DA" w14:textId="65D0B990" w:rsidR="004411DE" w:rsidRDefault="004411DE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E420C8" w:rsidRPr="00E420C8">
              <w:rPr>
                <w:rFonts w:ascii="Angsana New" w:eastAsia="Times New Roman" w:hAnsi="Angsana New"/>
                <w:sz w:val="28"/>
                <w:szCs w:val="28"/>
              </w:rPr>
              <w:t>229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8"/>
                <w:szCs w:val="28"/>
              </w:rPr>
              <w:t>599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8"/>
                <w:szCs w:val="28"/>
              </w:rPr>
              <w:t>148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45" w:type="dxa"/>
          </w:tcPr>
          <w:p w14:paraId="6DDD5193" w14:textId="77777777" w:rsidR="004411DE" w:rsidRDefault="004411DE" w:rsidP="00106DD7">
            <w:pPr>
              <w:tabs>
                <w:tab w:val="decimal" w:pos="990"/>
              </w:tabs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FFFFFF"/>
          </w:tcPr>
          <w:p w14:paraId="5E8F5EF3" w14:textId="19CF23B3" w:rsidR="004411DE" w:rsidRDefault="006F21C1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E420C8" w:rsidRPr="00E420C8">
              <w:rPr>
                <w:rFonts w:ascii="Angsana New" w:eastAsia="Times New Roman" w:hAnsi="Angsana New"/>
                <w:sz w:val="28"/>
                <w:szCs w:val="28"/>
              </w:rPr>
              <w:t>133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8"/>
                <w:szCs w:val="28"/>
              </w:rPr>
              <w:t>258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8"/>
                <w:szCs w:val="28"/>
              </w:rPr>
              <w:t>504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45" w:type="dxa"/>
            <w:shd w:val="clear" w:color="auto" w:fill="FFFFFF"/>
          </w:tcPr>
          <w:p w14:paraId="3D3A7582" w14:textId="77777777" w:rsidR="004411DE" w:rsidRDefault="004411DE" w:rsidP="00106DD7">
            <w:pPr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FFFFFF"/>
            <w:vAlign w:val="center"/>
          </w:tcPr>
          <w:p w14:paraId="06BABEEB" w14:textId="2A7D324B" w:rsidR="004411DE" w:rsidRDefault="00E420C8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420C8">
              <w:rPr>
                <w:rFonts w:ascii="Angsana New" w:eastAsia="Times New Roman" w:hAnsi="Angsana New"/>
                <w:sz w:val="28"/>
                <w:szCs w:val="28"/>
              </w:rPr>
              <w:t>886</w:t>
            </w:r>
            <w:r w:rsidR="006F21C1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420C8">
              <w:rPr>
                <w:rFonts w:ascii="Angsana New" w:eastAsia="Times New Roman" w:hAnsi="Angsana New"/>
                <w:sz w:val="28"/>
                <w:szCs w:val="28"/>
              </w:rPr>
              <w:t>000</w:t>
            </w:r>
          </w:p>
        </w:tc>
        <w:tc>
          <w:tcPr>
            <w:tcW w:w="145" w:type="dxa"/>
            <w:shd w:val="clear" w:color="auto" w:fill="FFFFFF"/>
          </w:tcPr>
          <w:p w14:paraId="453AE3CF" w14:textId="77777777" w:rsidR="004411DE" w:rsidRDefault="004411DE" w:rsidP="00106DD7">
            <w:pPr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FFFFFF"/>
          </w:tcPr>
          <w:p w14:paraId="7F425D01" w14:textId="271EF5A6" w:rsidR="004411DE" w:rsidRDefault="006F21C1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E420C8" w:rsidRPr="00E420C8">
              <w:rPr>
                <w:rFonts w:ascii="Angsana New" w:eastAsia="Times New Roman" w:hAnsi="Angsana New"/>
                <w:sz w:val="28"/>
                <w:szCs w:val="28"/>
              </w:rPr>
              <w:t>361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8"/>
                <w:szCs w:val="28"/>
              </w:rPr>
              <w:t>971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8"/>
                <w:szCs w:val="28"/>
              </w:rPr>
              <w:t>652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C902D1" w14:paraId="187B2E2E" w14:textId="77777777" w:rsidTr="00F40888">
        <w:trPr>
          <w:trHeight w:val="20"/>
        </w:trPr>
        <w:tc>
          <w:tcPr>
            <w:tcW w:w="3334" w:type="dxa"/>
          </w:tcPr>
          <w:p w14:paraId="2D79F4A2" w14:textId="77777777" w:rsidR="004411DE" w:rsidRDefault="004411DE" w:rsidP="00106DD7">
            <w:pPr>
              <w:ind w:left="360" w:right="1"/>
              <w:outlineLvl w:val="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รวมค่าเสื่อมราคาสะสม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3AAABC86" w14:textId="6A1134EB" w:rsidR="004411DE" w:rsidRDefault="004411DE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E420C8" w:rsidRPr="00E420C8">
              <w:rPr>
                <w:rFonts w:ascii="Angsana New" w:eastAsia="Times New Roman" w:hAnsi="Angsana New"/>
                <w:sz w:val="28"/>
                <w:szCs w:val="28"/>
              </w:rPr>
              <w:t>229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8"/>
                <w:szCs w:val="28"/>
              </w:rPr>
              <w:t>599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8"/>
                <w:szCs w:val="28"/>
              </w:rPr>
              <w:t>148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45" w:type="dxa"/>
          </w:tcPr>
          <w:p w14:paraId="430F3A12" w14:textId="77777777" w:rsidR="004411DE" w:rsidRDefault="004411DE" w:rsidP="00106DD7">
            <w:pPr>
              <w:tabs>
                <w:tab w:val="decimal" w:pos="990"/>
              </w:tabs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A3392C4" w14:textId="26318BB0" w:rsidR="004411DE" w:rsidRDefault="006F21C1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E420C8" w:rsidRPr="00E420C8">
              <w:rPr>
                <w:rFonts w:ascii="Angsana New" w:eastAsia="Times New Roman" w:hAnsi="Angsana New"/>
                <w:sz w:val="28"/>
                <w:szCs w:val="28"/>
              </w:rPr>
              <w:t>133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8"/>
                <w:szCs w:val="28"/>
              </w:rPr>
              <w:t>258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8"/>
                <w:szCs w:val="28"/>
              </w:rPr>
              <w:t>504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45" w:type="dxa"/>
            <w:shd w:val="clear" w:color="auto" w:fill="FFFFFF"/>
          </w:tcPr>
          <w:p w14:paraId="679234F4" w14:textId="77777777" w:rsidR="004411DE" w:rsidRDefault="004411DE" w:rsidP="00106DD7">
            <w:pPr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0666FB" w14:textId="09054A83" w:rsidR="004411DE" w:rsidRDefault="00E420C8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420C8">
              <w:rPr>
                <w:rFonts w:ascii="Angsana New" w:eastAsia="Times New Roman" w:hAnsi="Angsana New"/>
                <w:sz w:val="28"/>
                <w:szCs w:val="28"/>
              </w:rPr>
              <w:t>886</w:t>
            </w:r>
            <w:r w:rsidR="006F21C1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420C8">
              <w:rPr>
                <w:rFonts w:ascii="Angsana New" w:eastAsia="Times New Roman" w:hAnsi="Angsana New"/>
                <w:sz w:val="28"/>
                <w:szCs w:val="28"/>
              </w:rPr>
              <w:t>000</w:t>
            </w:r>
          </w:p>
        </w:tc>
        <w:tc>
          <w:tcPr>
            <w:tcW w:w="145" w:type="dxa"/>
            <w:shd w:val="clear" w:color="auto" w:fill="FFFFFF"/>
          </w:tcPr>
          <w:p w14:paraId="63A98C10" w14:textId="77777777" w:rsidR="004411DE" w:rsidRDefault="004411DE" w:rsidP="00106DD7">
            <w:pPr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A6F3CC4" w14:textId="6A43AD3F" w:rsidR="004411DE" w:rsidRDefault="006F21C1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E420C8" w:rsidRPr="00E420C8">
              <w:rPr>
                <w:rFonts w:ascii="Angsana New" w:eastAsia="Times New Roman" w:hAnsi="Angsana New"/>
                <w:sz w:val="28"/>
                <w:szCs w:val="28"/>
              </w:rPr>
              <w:t>361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8"/>
                <w:szCs w:val="28"/>
              </w:rPr>
              <w:t>971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8"/>
                <w:szCs w:val="28"/>
              </w:rPr>
              <w:t>652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C902D1" w14:paraId="6E5A1D51" w14:textId="77777777" w:rsidTr="00F40888">
        <w:trPr>
          <w:trHeight w:val="20"/>
        </w:trPr>
        <w:tc>
          <w:tcPr>
            <w:tcW w:w="3334" w:type="dxa"/>
          </w:tcPr>
          <w:p w14:paraId="48A761AB" w14:textId="77777777" w:rsidR="004411DE" w:rsidRDefault="004411DE" w:rsidP="00106DD7">
            <w:pPr>
              <w:ind w:left="368" w:right="1" w:hanging="368"/>
              <w:outlineLvl w:val="5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รวมสินทรัพย์สิทธิการใช้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585AB77C" w14:textId="773501D3" w:rsidR="004411DE" w:rsidRDefault="00E420C8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 w:rsidRPr="00E420C8">
              <w:rPr>
                <w:rFonts w:ascii="Angsana New" w:eastAsia="Times New Roman" w:hAnsi="Angsana New"/>
                <w:sz w:val="28"/>
                <w:szCs w:val="28"/>
              </w:rPr>
              <w:t>821</w:t>
            </w:r>
            <w:r w:rsidR="004411DE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420C8">
              <w:rPr>
                <w:rFonts w:ascii="Angsana New" w:eastAsia="Times New Roman" w:hAnsi="Angsana New"/>
                <w:sz w:val="28"/>
                <w:szCs w:val="28"/>
              </w:rPr>
              <w:t>152</w:t>
            </w:r>
            <w:r w:rsidR="004411DE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420C8">
              <w:rPr>
                <w:rFonts w:ascii="Angsana New" w:eastAsia="Times New Roman" w:hAnsi="Angsana New"/>
                <w:sz w:val="28"/>
                <w:szCs w:val="28"/>
              </w:rPr>
              <w:t>776</w:t>
            </w:r>
          </w:p>
        </w:tc>
        <w:tc>
          <w:tcPr>
            <w:tcW w:w="145" w:type="dxa"/>
          </w:tcPr>
          <w:p w14:paraId="2B3DEC23" w14:textId="77777777" w:rsidR="004411DE" w:rsidRDefault="004411DE" w:rsidP="00106DD7">
            <w:pPr>
              <w:tabs>
                <w:tab w:val="decimal" w:pos="840"/>
              </w:tabs>
              <w:ind w:right="8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FFFFFF"/>
          </w:tcPr>
          <w:p w14:paraId="0198B743" w14:textId="77777777" w:rsidR="004411DE" w:rsidRDefault="004411DE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FFFFFF"/>
          </w:tcPr>
          <w:p w14:paraId="5ABB2FD3" w14:textId="77777777" w:rsidR="004411DE" w:rsidRDefault="004411DE" w:rsidP="00106DD7">
            <w:pPr>
              <w:tabs>
                <w:tab w:val="decimal" w:pos="840"/>
              </w:tabs>
              <w:ind w:right="8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FFFFFF"/>
          </w:tcPr>
          <w:p w14:paraId="5A268B1E" w14:textId="77777777" w:rsidR="004411DE" w:rsidRDefault="004411DE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FFFFFF"/>
          </w:tcPr>
          <w:p w14:paraId="13B3DE8F" w14:textId="77777777" w:rsidR="004411DE" w:rsidRDefault="004411DE" w:rsidP="00106DD7">
            <w:pPr>
              <w:tabs>
                <w:tab w:val="decimal" w:pos="840"/>
              </w:tabs>
              <w:ind w:right="8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66DD38F" w14:textId="3BBD155C" w:rsidR="004411DE" w:rsidRDefault="00E420C8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 w:rsidRPr="00E420C8">
              <w:rPr>
                <w:rFonts w:ascii="Angsana New" w:eastAsia="Times New Roman" w:hAnsi="Angsana New"/>
                <w:sz w:val="28"/>
                <w:szCs w:val="28"/>
              </w:rPr>
              <w:t>884</w:t>
            </w:r>
            <w:r w:rsidR="006F21C1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420C8">
              <w:rPr>
                <w:rFonts w:ascii="Angsana New" w:eastAsia="Times New Roman" w:hAnsi="Angsana New"/>
                <w:sz w:val="28"/>
                <w:szCs w:val="28"/>
              </w:rPr>
              <w:t>728</w:t>
            </w:r>
            <w:r w:rsidR="006F21C1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420C8">
              <w:rPr>
                <w:rFonts w:ascii="Angsana New" w:eastAsia="Times New Roman" w:hAnsi="Angsana New"/>
                <w:sz w:val="28"/>
                <w:szCs w:val="28"/>
              </w:rPr>
              <w:t>895</w:t>
            </w:r>
          </w:p>
        </w:tc>
      </w:tr>
    </w:tbl>
    <w:p w14:paraId="73990AAC" w14:textId="77777777" w:rsidR="00D94780" w:rsidRDefault="00D94780" w:rsidP="00106DD7">
      <w:pPr>
        <w:rPr>
          <w:rFonts w:ascii="Angsana New" w:hAnsi="Angsana New"/>
        </w:rPr>
      </w:pPr>
    </w:p>
    <w:tbl>
      <w:tblPr>
        <w:tblW w:w="898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4"/>
        <w:gridCol w:w="1305"/>
        <w:gridCol w:w="145"/>
        <w:gridCol w:w="1305"/>
        <w:gridCol w:w="145"/>
        <w:gridCol w:w="1305"/>
        <w:gridCol w:w="145"/>
        <w:gridCol w:w="1305"/>
      </w:tblGrid>
      <w:tr w:rsidR="00C902D1" w14:paraId="0B882377" w14:textId="77777777" w:rsidTr="00F40888">
        <w:trPr>
          <w:trHeight w:val="20"/>
        </w:trPr>
        <w:tc>
          <w:tcPr>
            <w:tcW w:w="3334" w:type="dxa"/>
          </w:tcPr>
          <w:p w14:paraId="4B223AE8" w14:textId="587D3F8D" w:rsidR="00F40888" w:rsidRDefault="00F40888" w:rsidP="00106DD7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7B3ABD28" w14:textId="198683DC" w:rsidR="00F40888" w:rsidRDefault="00F40888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1777906F" w14:textId="77777777" w:rsidR="00F40888" w:rsidRDefault="00F40888" w:rsidP="00106DD7">
            <w:pPr>
              <w:tabs>
                <w:tab w:val="decimal" w:pos="990"/>
              </w:tabs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FFFFFF"/>
          </w:tcPr>
          <w:p w14:paraId="60ECB130" w14:textId="0C5AFC1C" w:rsidR="00F40888" w:rsidRDefault="00F40888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  <w:shd w:val="clear" w:color="auto" w:fill="FFFFFF"/>
          </w:tcPr>
          <w:p w14:paraId="7356677C" w14:textId="77777777" w:rsidR="00F40888" w:rsidRDefault="00F40888" w:rsidP="00106DD7">
            <w:pPr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FFFFFF"/>
            <w:vAlign w:val="center"/>
          </w:tcPr>
          <w:p w14:paraId="54CCF336" w14:textId="66CAC7AC" w:rsidR="00F40888" w:rsidRDefault="00F40888" w:rsidP="00106DD7">
            <w:pPr>
              <w:ind w:left="-126" w:right="1" w:hanging="1"/>
              <w:jc w:val="center"/>
              <w:outlineLvl w:val="5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  <w:shd w:val="clear" w:color="auto" w:fill="FFFFFF"/>
          </w:tcPr>
          <w:p w14:paraId="559B3F80" w14:textId="77777777" w:rsidR="00F40888" w:rsidRDefault="00F40888" w:rsidP="00106DD7">
            <w:pPr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FFFFFF"/>
          </w:tcPr>
          <w:p w14:paraId="3FDFE605" w14:textId="47D8E4B5" w:rsidR="00F40888" w:rsidRDefault="00F40888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C902D1" w14:paraId="15EA40E9" w14:textId="77777777" w:rsidTr="00CF32C1">
        <w:trPr>
          <w:trHeight w:val="20"/>
        </w:trPr>
        <w:tc>
          <w:tcPr>
            <w:tcW w:w="4639" w:type="dxa"/>
            <w:gridSpan w:val="2"/>
          </w:tcPr>
          <w:p w14:paraId="27F38DE8" w14:textId="06C5F6F4" w:rsidR="00F40888" w:rsidRDefault="00F40888" w:rsidP="00106DD7">
            <w:pPr>
              <w:ind w:left="368" w:right="1" w:hanging="368"/>
              <w:outlineLvl w:val="5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ค่าเสื่อมราคาสำหรับปีสิ้นสุดวันที่ </w:t>
            </w:r>
            <w:r w:rsidR="00E420C8" w:rsidRPr="00E420C8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5" w:type="dxa"/>
          </w:tcPr>
          <w:p w14:paraId="4597B687" w14:textId="77777777" w:rsidR="00F40888" w:rsidRDefault="00F40888" w:rsidP="00106DD7">
            <w:pPr>
              <w:ind w:left="368" w:right="1" w:hanging="368"/>
              <w:outlineLvl w:val="5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FFFFFF"/>
          </w:tcPr>
          <w:p w14:paraId="684235B1" w14:textId="713D4FE2" w:rsidR="00F40888" w:rsidRDefault="00F40888" w:rsidP="00106DD7">
            <w:pPr>
              <w:ind w:left="368" w:right="1" w:hanging="368"/>
              <w:outlineLvl w:val="5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" w:type="dxa"/>
            <w:shd w:val="clear" w:color="auto" w:fill="FFFFFF"/>
          </w:tcPr>
          <w:p w14:paraId="4F12A4F6" w14:textId="77777777" w:rsidR="00F40888" w:rsidRDefault="00F40888" w:rsidP="00106DD7">
            <w:pPr>
              <w:ind w:left="368" w:right="1" w:hanging="368"/>
              <w:outlineLvl w:val="5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FFFFFF"/>
            <w:vAlign w:val="center"/>
          </w:tcPr>
          <w:p w14:paraId="194F4D28" w14:textId="73D9451D" w:rsidR="00F40888" w:rsidRDefault="00F40888" w:rsidP="00106DD7">
            <w:pPr>
              <w:ind w:left="368" w:right="1" w:hanging="368"/>
              <w:outlineLvl w:val="5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" w:type="dxa"/>
            <w:shd w:val="clear" w:color="auto" w:fill="FFFFFF"/>
          </w:tcPr>
          <w:p w14:paraId="124FBE91" w14:textId="77777777" w:rsidR="00F40888" w:rsidRDefault="00F40888" w:rsidP="00106DD7">
            <w:pPr>
              <w:ind w:left="368" w:right="1" w:hanging="368"/>
              <w:outlineLvl w:val="5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FFFFFF"/>
          </w:tcPr>
          <w:p w14:paraId="184E7BA6" w14:textId="57FBD9A4" w:rsidR="00F40888" w:rsidRDefault="00F40888" w:rsidP="00106DD7">
            <w:pPr>
              <w:ind w:left="368" w:right="1" w:hanging="368"/>
              <w:outlineLvl w:val="5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</w:tr>
      <w:tr w:rsidR="00C902D1" w14:paraId="3DAEFB5B" w14:textId="77777777" w:rsidTr="00CF32C1">
        <w:trPr>
          <w:trHeight w:val="20"/>
        </w:trPr>
        <w:tc>
          <w:tcPr>
            <w:tcW w:w="3334" w:type="dxa"/>
            <w:vAlign w:val="center"/>
          </w:tcPr>
          <w:p w14:paraId="56C8E78F" w14:textId="0A8DEC15" w:rsidR="00F40888" w:rsidRDefault="00E420C8" w:rsidP="00106DD7">
            <w:pPr>
              <w:ind w:left="712" w:hanging="361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420C8">
              <w:rPr>
                <w:rFonts w:ascii="Angsana New" w:eastAsia="Times New Roman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74684CA3" w14:textId="1D3F78FE" w:rsidR="00F40888" w:rsidRDefault="00F40888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6050F470" w14:textId="77777777" w:rsidR="00F40888" w:rsidRDefault="00F40888" w:rsidP="00106DD7">
            <w:pPr>
              <w:tabs>
                <w:tab w:val="decimal" w:pos="840"/>
              </w:tabs>
              <w:ind w:right="8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FFFFFF"/>
          </w:tcPr>
          <w:p w14:paraId="1CBE43D5" w14:textId="77777777" w:rsidR="00F40888" w:rsidRDefault="00F40888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FFFFFF"/>
          </w:tcPr>
          <w:p w14:paraId="4A3CFF5F" w14:textId="77777777" w:rsidR="00F40888" w:rsidRDefault="00F40888" w:rsidP="00106DD7">
            <w:pPr>
              <w:tabs>
                <w:tab w:val="decimal" w:pos="840"/>
              </w:tabs>
              <w:ind w:right="8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FFFFFF"/>
            <w:vAlign w:val="bottom"/>
          </w:tcPr>
          <w:p w14:paraId="211DB3CF" w14:textId="32351680" w:rsidR="00F40888" w:rsidRDefault="00F40888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5" w:type="dxa"/>
            <w:shd w:val="clear" w:color="auto" w:fill="FFFFFF"/>
          </w:tcPr>
          <w:p w14:paraId="0B87CCF1" w14:textId="77777777" w:rsidR="00F40888" w:rsidRDefault="00F40888" w:rsidP="00106DD7">
            <w:pPr>
              <w:tabs>
                <w:tab w:val="decimal" w:pos="840"/>
              </w:tabs>
              <w:ind w:right="8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FFFFFF"/>
            <w:vAlign w:val="center"/>
          </w:tcPr>
          <w:p w14:paraId="73CDEAA0" w14:textId="5CC9C88A" w:rsidR="00F40888" w:rsidRDefault="00E420C8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 w:rsidRPr="00E420C8">
              <w:rPr>
                <w:rFonts w:ascii="Angsana New" w:eastAsia="Times New Roman" w:hAnsi="Angsana New"/>
                <w:sz w:val="28"/>
                <w:szCs w:val="28"/>
              </w:rPr>
              <w:t>151</w:t>
            </w:r>
            <w:r w:rsidR="007E586C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420C8">
              <w:rPr>
                <w:rFonts w:ascii="Angsana New" w:eastAsia="Times New Roman" w:hAnsi="Angsana New"/>
                <w:sz w:val="28"/>
                <w:szCs w:val="28"/>
              </w:rPr>
              <w:t>490</w:t>
            </w:r>
            <w:r w:rsidR="007E586C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E420C8">
              <w:rPr>
                <w:rFonts w:ascii="Angsana New" w:eastAsia="Times New Roman" w:hAnsi="Angsana New"/>
                <w:sz w:val="28"/>
                <w:szCs w:val="28"/>
              </w:rPr>
              <w:t>596</w:t>
            </w:r>
          </w:p>
        </w:tc>
      </w:tr>
      <w:tr w:rsidR="00C902D1" w14:paraId="2AB04878" w14:textId="77777777" w:rsidTr="00CF32C1">
        <w:trPr>
          <w:trHeight w:val="20"/>
        </w:trPr>
        <w:tc>
          <w:tcPr>
            <w:tcW w:w="3334" w:type="dxa"/>
            <w:vAlign w:val="center"/>
          </w:tcPr>
          <w:p w14:paraId="1FB131C0" w14:textId="10058652" w:rsidR="00F40888" w:rsidRDefault="00E420C8" w:rsidP="00106DD7">
            <w:pPr>
              <w:ind w:left="712" w:hanging="361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E420C8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6BCE66F8" w14:textId="28A7C476" w:rsidR="00F40888" w:rsidRDefault="00F40888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6851183A" w14:textId="77777777" w:rsidR="00F40888" w:rsidRDefault="00F40888" w:rsidP="00106DD7">
            <w:pPr>
              <w:tabs>
                <w:tab w:val="decimal" w:pos="840"/>
              </w:tabs>
              <w:ind w:right="8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FFFFFF"/>
          </w:tcPr>
          <w:p w14:paraId="0A1B44B6" w14:textId="77777777" w:rsidR="00F40888" w:rsidRDefault="00F40888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FFFFFF"/>
          </w:tcPr>
          <w:p w14:paraId="5327B336" w14:textId="77777777" w:rsidR="00F40888" w:rsidRDefault="00F40888" w:rsidP="00106DD7">
            <w:pPr>
              <w:tabs>
                <w:tab w:val="decimal" w:pos="840"/>
              </w:tabs>
              <w:ind w:right="8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FFFFFF"/>
            <w:vAlign w:val="bottom"/>
          </w:tcPr>
          <w:p w14:paraId="35130831" w14:textId="39ACF734" w:rsidR="00F40888" w:rsidRDefault="00F40888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5" w:type="dxa"/>
            <w:shd w:val="clear" w:color="auto" w:fill="FFFFFF"/>
          </w:tcPr>
          <w:p w14:paraId="362E1705" w14:textId="77777777" w:rsidR="00F40888" w:rsidRDefault="00F40888" w:rsidP="00106DD7">
            <w:pPr>
              <w:tabs>
                <w:tab w:val="decimal" w:pos="840"/>
              </w:tabs>
              <w:ind w:right="8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2135DEC7" w14:textId="70708A6F" w:rsidR="00F40888" w:rsidRDefault="00E420C8" w:rsidP="00106DD7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 w:rsidRPr="00E420C8">
              <w:rPr>
                <w:rFonts w:ascii="Angsana New" w:eastAsia="Times New Roman" w:hAnsi="Angsana New"/>
                <w:sz w:val="28"/>
                <w:szCs w:val="28"/>
              </w:rPr>
              <w:t>133</w:t>
            </w:r>
            <w:r w:rsidR="00873488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,</w:t>
            </w:r>
            <w:r w:rsidRPr="00E420C8">
              <w:rPr>
                <w:rFonts w:ascii="Angsana New" w:eastAsia="Times New Roman" w:hAnsi="Angsana New"/>
                <w:sz w:val="28"/>
                <w:szCs w:val="28"/>
              </w:rPr>
              <w:t>258</w:t>
            </w:r>
            <w:r w:rsidR="00873488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,</w:t>
            </w:r>
            <w:r w:rsidRPr="00E420C8">
              <w:rPr>
                <w:rFonts w:ascii="Angsana New" w:eastAsia="Times New Roman" w:hAnsi="Angsana New"/>
                <w:sz w:val="28"/>
                <w:szCs w:val="28"/>
              </w:rPr>
              <w:t>504</w:t>
            </w:r>
          </w:p>
        </w:tc>
      </w:tr>
    </w:tbl>
    <w:p w14:paraId="715222CD" w14:textId="7D4C206F" w:rsidR="009D4D69" w:rsidRDefault="004411DE" w:rsidP="00106DD7">
      <w:pPr>
        <w:spacing w:after="120"/>
        <w:ind w:left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s/>
        </w:rPr>
        <w:br w:type="page"/>
      </w:r>
      <w:r w:rsidR="004D6812">
        <w:rPr>
          <w:rFonts w:ascii="Angsana New" w:hAnsi="Angsana New"/>
          <w:sz w:val="32"/>
          <w:szCs w:val="32"/>
          <w:cs/>
        </w:rPr>
        <w:lastRenderedPageBreak/>
        <w:t>บริษัทเช่าสินทรัพย์หลายประเภทประกอบด้วย</w:t>
      </w:r>
      <w:r w:rsidR="009900BC">
        <w:rPr>
          <w:rFonts w:ascii="Angsana New" w:hAnsi="Angsana New"/>
          <w:sz w:val="32"/>
          <w:szCs w:val="32"/>
          <w:cs/>
        </w:rPr>
        <w:t>ที่ดิน</w:t>
      </w:r>
      <w:r w:rsidR="00EC4BA7">
        <w:rPr>
          <w:rFonts w:ascii="Angsana New" w:hAnsi="Angsana New"/>
          <w:sz w:val="32"/>
          <w:szCs w:val="32"/>
          <w:cs/>
        </w:rPr>
        <w:t>และ</w:t>
      </w:r>
      <w:r w:rsidR="004D6812">
        <w:rPr>
          <w:rFonts w:ascii="Angsana New" w:hAnsi="Angsana New"/>
          <w:sz w:val="32"/>
          <w:szCs w:val="32"/>
          <w:cs/>
        </w:rPr>
        <w:t xml:space="preserve">อาคาร อายุสัญญาเช่าเฉลี่ยเท่ากับ </w:t>
      </w:r>
      <w:r w:rsidR="00E420C8" w:rsidRPr="00E420C8">
        <w:rPr>
          <w:rFonts w:ascii="Angsana New" w:hAnsi="Angsana New"/>
          <w:sz w:val="32"/>
          <w:szCs w:val="32"/>
        </w:rPr>
        <w:t>9</w:t>
      </w:r>
      <w:r w:rsidR="004D6812">
        <w:rPr>
          <w:rFonts w:ascii="Angsana New" w:hAnsi="Angsana New"/>
          <w:sz w:val="32"/>
          <w:szCs w:val="32"/>
          <w:cs/>
        </w:rPr>
        <w:t xml:space="preserve"> ปี</w:t>
      </w:r>
    </w:p>
    <w:p w14:paraId="663AEB65" w14:textId="0BCC54FA" w:rsidR="00453769" w:rsidRDefault="00453769" w:rsidP="00106DD7">
      <w:pPr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ค่าใช้จ่ายที่เกี่ยวข้องกับสินทรัพย์สิทธิการใช้ที่รับรู้ในกำไรขาดทุน</w:t>
      </w:r>
      <w:r w:rsidR="004D6812">
        <w:rPr>
          <w:rFonts w:ascii="Angsana New" w:hAnsi="Angsana New"/>
          <w:sz w:val="32"/>
          <w:szCs w:val="32"/>
          <w:cs/>
        </w:rPr>
        <w:t>เบ็ดเสร็จ</w:t>
      </w:r>
      <w:r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F40888">
        <w:rPr>
          <w:rFonts w:ascii="Angsana New" w:hAnsi="Angsana New"/>
          <w:sz w:val="32"/>
          <w:szCs w:val="32"/>
        </w:rPr>
        <w:br/>
      </w:r>
      <w:r w:rsidR="00E420C8" w:rsidRPr="00E420C8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</w:rPr>
        <w:t xml:space="preserve"> </w:t>
      </w:r>
      <w:r w:rsidR="003C3795">
        <w:rPr>
          <w:rFonts w:ascii="Angsana New" w:hAnsi="Angsana New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78"/>
        <w:gridCol w:w="1520"/>
        <w:gridCol w:w="152"/>
        <w:gridCol w:w="1520"/>
      </w:tblGrid>
      <w:tr w:rsidR="00C902D1" w14:paraId="322AE6F4" w14:textId="77777777" w:rsidTr="00587F2C">
        <w:tc>
          <w:tcPr>
            <w:tcW w:w="6078" w:type="dxa"/>
          </w:tcPr>
          <w:p w14:paraId="1C4876B5" w14:textId="77777777" w:rsidR="00587F2C" w:rsidRDefault="00587F2C" w:rsidP="00106DD7">
            <w:pPr>
              <w:ind w:left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0" w:type="dxa"/>
          </w:tcPr>
          <w:p w14:paraId="22FEBC05" w14:textId="2B60D819" w:rsidR="00587F2C" w:rsidRDefault="00E420C8" w:rsidP="00106DD7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2" w:type="dxa"/>
          </w:tcPr>
          <w:p w14:paraId="217FE37C" w14:textId="77777777" w:rsidR="00587F2C" w:rsidRDefault="00587F2C" w:rsidP="00106DD7">
            <w:pPr>
              <w:ind w:left="-5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20" w:type="dxa"/>
          </w:tcPr>
          <w:p w14:paraId="4246D374" w14:textId="4C367347" w:rsidR="00587F2C" w:rsidRDefault="00E420C8" w:rsidP="00106DD7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C902D1" w14:paraId="4C89254A" w14:textId="77777777" w:rsidTr="00587F2C">
        <w:tc>
          <w:tcPr>
            <w:tcW w:w="6078" w:type="dxa"/>
          </w:tcPr>
          <w:p w14:paraId="32EAE201" w14:textId="77777777" w:rsidR="00587F2C" w:rsidRDefault="00587F2C" w:rsidP="00106DD7">
            <w:pPr>
              <w:ind w:left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0" w:type="dxa"/>
          </w:tcPr>
          <w:p w14:paraId="77ECFF26" w14:textId="77777777" w:rsidR="00587F2C" w:rsidRDefault="00587F2C" w:rsidP="00106DD7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52" w:type="dxa"/>
          </w:tcPr>
          <w:p w14:paraId="5A055D3F" w14:textId="77777777" w:rsidR="00587F2C" w:rsidRDefault="00587F2C" w:rsidP="00106DD7">
            <w:pPr>
              <w:ind w:left="-5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20" w:type="dxa"/>
          </w:tcPr>
          <w:p w14:paraId="1AD73140" w14:textId="77777777" w:rsidR="00587F2C" w:rsidRDefault="00587F2C" w:rsidP="00106DD7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C902D1" w14:paraId="706FB222" w14:textId="77777777" w:rsidTr="00587F2C">
        <w:tc>
          <w:tcPr>
            <w:tcW w:w="6078" w:type="dxa"/>
            <w:vAlign w:val="center"/>
          </w:tcPr>
          <w:p w14:paraId="446854D6" w14:textId="02EBF5B2" w:rsidR="00587F2C" w:rsidRDefault="00587F2C" w:rsidP="00106DD7">
            <w:pPr>
              <w:ind w:left="540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  <w:lang w:val="en-GB"/>
              </w:rPr>
              <w:t>จำนวนเงินที่รับรู้ในกำไรหรือขาดทุน</w:t>
            </w:r>
          </w:p>
        </w:tc>
        <w:tc>
          <w:tcPr>
            <w:tcW w:w="1520" w:type="dxa"/>
          </w:tcPr>
          <w:p w14:paraId="718B5E1F" w14:textId="57AB5CEE" w:rsidR="00587F2C" w:rsidRDefault="00587F2C" w:rsidP="00106DD7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" w:type="dxa"/>
          </w:tcPr>
          <w:p w14:paraId="0AA6B6F0" w14:textId="77777777" w:rsidR="00587F2C" w:rsidRDefault="00587F2C" w:rsidP="00106DD7">
            <w:pPr>
              <w:ind w:left="-54" w:firstLine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0" w:type="dxa"/>
          </w:tcPr>
          <w:p w14:paraId="38C4C96A" w14:textId="17E56DA0" w:rsidR="00587F2C" w:rsidRDefault="00587F2C" w:rsidP="00106DD7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02D1" w14:paraId="24829299" w14:textId="77777777" w:rsidTr="00587F2C">
        <w:tc>
          <w:tcPr>
            <w:tcW w:w="6078" w:type="dxa"/>
            <w:vAlign w:val="center"/>
          </w:tcPr>
          <w:p w14:paraId="0811BF43" w14:textId="313D58F9" w:rsidR="00B50F14" w:rsidRDefault="00B50F14" w:rsidP="00106DD7">
            <w:pPr>
              <w:ind w:left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520" w:type="dxa"/>
          </w:tcPr>
          <w:p w14:paraId="2BE31906" w14:textId="57E75551" w:rsidR="00B50F14" w:rsidRDefault="00E420C8" w:rsidP="00106DD7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151</w:t>
            </w:r>
            <w:r w:rsidR="007E586C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490</w:t>
            </w:r>
            <w:r w:rsidR="007E586C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596</w:t>
            </w:r>
          </w:p>
        </w:tc>
        <w:tc>
          <w:tcPr>
            <w:tcW w:w="152" w:type="dxa"/>
          </w:tcPr>
          <w:p w14:paraId="4243D10C" w14:textId="77777777" w:rsidR="00B50F14" w:rsidRDefault="00B50F14" w:rsidP="00106DD7">
            <w:pPr>
              <w:tabs>
                <w:tab w:val="decimal" w:pos="1440"/>
              </w:tabs>
              <w:ind w:left="-54" w:firstLine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0" w:type="dxa"/>
          </w:tcPr>
          <w:p w14:paraId="3EB79958" w14:textId="19B408AA" w:rsidR="00B50F14" w:rsidRDefault="00E420C8" w:rsidP="00106DD7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eastAsia="Times New Roman" w:hAnsi="Angsana New"/>
                <w:sz w:val="32"/>
                <w:szCs w:val="32"/>
              </w:rPr>
              <w:t>133</w:t>
            </w:r>
            <w:r w:rsidR="00B50F14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E420C8">
              <w:rPr>
                <w:rFonts w:ascii="Angsana New" w:eastAsia="Times New Roman" w:hAnsi="Angsana New"/>
                <w:sz w:val="32"/>
                <w:szCs w:val="32"/>
              </w:rPr>
              <w:t>258</w:t>
            </w:r>
            <w:r w:rsidR="00B50F14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E420C8">
              <w:rPr>
                <w:rFonts w:ascii="Angsana New" w:eastAsia="Times New Roman" w:hAnsi="Angsana New"/>
                <w:sz w:val="32"/>
                <w:szCs w:val="32"/>
              </w:rPr>
              <w:t>504</w:t>
            </w:r>
          </w:p>
        </w:tc>
      </w:tr>
      <w:tr w:rsidR="00C902D1" w14:paraId="7D7E64E3" w14:textId="77777777" w:rsidTr="00587F2C">
        <w:tc>
          <w:tcPr>
            <w:tcW w:w="6078" w:type="dxa"/>
            <w:vAlign w:val="center"/>
          </w:tcPr>
          <w:p w14:paraId="403EB1F4" w14:textId="198B21DA" w:rsidR="00B50F14" w:rsidRDefault="00B50F14" w:rsidP="00106DD7">
            <w:pPr>
              <w:ind w:left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  <w:cs/>
                <w:lang w:val="en-GB"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1520" w:type="dxa"/>
          </w:tcPr>
          <w:p w14:paraId="403DA439" w14:textId="61862F19" w:rsidR="00B50F14" w:rsidRDefault="00E420C8" w:rsidP="00106DD7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49</w:t>
            </w:r>
            <w:r w:rsidR="00B05351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730</w:t>
            </w:r>
            <w:r w:rsidR="00B05351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443</w:t>
            </w:r>
          </w:p>
        </w:tc>
        <w:tc>
          <w:tcPr>
            <w:tcW w:w="152" w:type="dxa"/>
          </w:tcPr>
          <w:p w14:paraId="17D1FC98" w14:textId="77777777" w:rsidR="00B50F14" w:rsidRDefault="00B50F14" w:rsidP="00106DD7">
            <w:pPr>
              <w:tabs>
                <w:tab w:val="decimal" w:pos="1440"/>
              </w:tabs>
              <w:ind w:left="-54" w:firstLine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0" w:type="dxa"/>
          </w:tcPr>
          <w:p w14:paraId="6DD41D8C" w14:textId="349612D3" w:rsidR="00B50F14" w:rsidRDefault="00E420C8" w:rsidP="00106DD7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eastAsia="Times New Roman" w:hAnsi="Angsana New"/>
                <w:sz w:val="32"/>
                <w:szCs w:val="32"/>
              </w:rPr>
              <w:t>42</w:t>
            </w:r>
            <w:r w:rsidR="00B50F14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E420C8">
              <w:rPr>
                <w:rFonts w:ascii="Angsana New" w:eastAsia="Times New Roman" w:hAnsi="Angsana New"/>
                <w:sz w:val="32"/>
                <w:szCs w:val="32"/>
              </w:rPr>
              <w:t>909</w:t>
            </w:r>
            <w:r w:rsidR="00B50F14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E420C8">
              <w:rPr>
                <w:rFonts w:ascii="Angsana New" w:eastAsia="Times New Roman" w:hAnsi="Angsana New"/>
                <w:sz w:val="32"/>
                <w:szCs w:val="32"/>
              </w:rPr>
              <w:t>112</w:t>
            </w:r>
          </w:p>
        </w:tc>
      </w:tr>
    </w:tbl>
    <w:p w14:paraId="56A609E5" w14:textId="77777777" w:rsidR="009900BC" w:rsidRDefault="009900BC" w:rsidP="00106DD7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บริษัทมีสิทธิเลือก</w:t>
      </w:r>
      <w:r w:rsidR="0068219C">
        <w:rPr>
          <w:rFonts w:ascii="Angsana New" w:hAnsi="Angsana New"/>
          <w:sz w:val="32"/>
          <w:szCs w:val="32"/>
          <w:cs/>
        </w:rPr>
        <w:t>ใน</w:t>
      </w:r>
      <w:r>
        <w:rPr>
          <w:rFonts w:ascii="Angsana New" w:hAnsi="Angsana New"/>
          <w:sz w:val="32"/>
          <w:szCs w:val="32"/>
          <w:cs/>
        </w:rPr>
        <w:t>การขยายหรือการยกเลิกสัญญาเช่า</w:t>
      </w:r>
    </w:p>
    <w:p w14:paraId="50C566DE" w14:textId="3F396CB9" w:rsidR="00161CF7" w:rsidRDefault="00E420C8" w:rsidP="00106DD7">
      <w:pPr>
        <w:tabs>
          <w:tab w:val="left" w:pos="540"/>
        </w:tabs>
        <w:spacing w:before="360"/>
        <w:jc w:val="thaiDistribute"/>
        <w:rPr>
          <w:rFonts w:ascii="Angsana New" w:hAnsi="Angsana New"/>
          <w:sz w:val="2"/>
          <w:szCs w:val="2"/>
        </w:rPr>
      </w:pPr>
      <w:r w:rsidRPr="00E420C8">
        <w:rPr>
          <w:rFonts w:ascii="Angsana New" w:hAnsi="Angsana New"/>
          <w:b/>
          <w:bCs/>
          <w:sz w:val="32"/>
          <w:szCs w:val="32"/>
        </w:rPr>
        <w:t>12</w:t>
      </w:r>
      <w:r w:rsidR="00161CF7">
        <w:rPr>
          <w:rFonts w:ascii="Angsana New" w:hAnsi="Angsana New"/>
          <w:b/>
          <w:bCs/>
          <w:sz w:val="32"/>
          <w:szCs w:val="32"/>
          <w:cs/>
        </w:rPr>
        <w:t>.</w:t>
      </w:r>
      <w:r w:rsidR="009B0A12">
        <w:rPr>
          <w:rFonts w:ascii="Angsana New" w:hAnsi="Angsana New"/>
          <w:b/>
          <w:bCs/>
          <w:sz w:val="32"/>
          <w:szCs w:val="32"/>
        </w:rPr>
        <w:tab/>
      </w:r>
      <w:r w:rsidR="00161CF7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40084391" w14:textId="3D46480A" w:rsidR="00AD5A59" w:rsidRDefault="00765ED2" w:rsidP="00106DD7">
      <w:pPr>
        <w:tabs>
          <w:tab w:val="left" w:pos="540"/>
        </w:tabs>
        <w:spacing w:after="240"/>
        <w:ind w:firstLine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9D5F2E">
        <w:rPr>
          <w:rFonts w:ascii="Angsana New" w:hAnsi="Angsana New"/>
          <w:sz w:val="32"/>
          <w:szCs w:val="32"/>
        </w:rPr>
        <w:t xml:space="preserve"> </w:t>
      </w:r>
      <w:r w:rsidR="009D5F2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420C8" w:rsidRPr="00E420C8">
        <w:rPr>
          <w:rFonts w:ascii="Angsana New" w:hAnsi="Angsana New"/>
          <w:sz w:val="32"/>
          <w:szCs w:val="32"/>
        </w:rPr>
        <w:t>31</w:t>
      </w:r>
      <w:r w:rsidR="009D5F2E">
        <w:rPr>
          <w:rFonts w:ascii="Angsana New" w:hAnsi="Angsana New"/>
          <w:sz w:val="32"/>
          <w:szCs w:val="32"/>
        </w:rPr>
        <w:t xml:space="preserve"> </w:t>
      </w:r>
      <w:r w:rsidR="003C3795">
        <w:rPr>
          <w:rFonts w:ascii="Angsana New" w:hAnsi="Angsana New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4719" w:type="pct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2"/>
        <w:gridCol w:w="1134"/>
        <w:gridCol w:w="141"/>
        <w:gridCol w:w="1134"/>
        <w:gridCol w:w="142"/>
        <w:gridCol w:w="991"/>
        <w:gridCol w:w="143"/>
        <w:gridCol w:w="1133"/>
        <w:gridCol w:w="142"/>
        <w:gridCol w:w="1133"/>
      </w:tblGrid>
      <w:tr w:rsidR="00C902D1" w14:paraId="55DCA3A2" w14:textId="77777777" w:rsidTr="00FC2F2A">
        <w:trPr>
          <w:trHeight w:val="144"/>
        </w:trPr>
        <w:tc>
          <w:tcPr>
            <w:tcW w:w="2633" w:type="dxa"/>
          </w:tcPr>
          <w:p w14:paraId="74870B41" w14:textId="345CFF87" w:rsidR="00FC2F2A" w:rsidRDefault="00FC2F2A" w:rsidP="00106DD7">
            <w:pPr>
              <w:tabs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420C8" w:rsidRPr="00E420C8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E420C8" w:rsidRPr="00E420C8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34" w:type="dxa"/>
          </w:tcPr>
          <w:p w14:paraId="7BC7BEFC" w14:textId="77777777" w:rsidR="00FC2F2A" w:rsidRDefault="00FC2F2A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41" w:type="dxa"/>
          </w:tcPr>
          <w:p w14:paraId="38F6CBD9" w14:textId="77777777" w:rsidR="00FC2F2A" w:rsidRDefault="00FC2F2A" w:rsidP="00106DD7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F718E0" w14:textId="77777777" w:rsidR="00FC2F2A" w:rsidRDefault="00FC2F2A" w:rsidP="00106DD7">
            <w:pPr>
              <w:ind w:left="-198" w:firstLine="19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</w:tcPr>
          <w:p w14:paraId="18822970" w14:textId="77777777" w:rsidR="00FC2F2A" w:rsidRDefault="00FC2F2A" w:rsidP="00106DD7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</w:tcPr>
          <w:p w14:paraId="547C5C11" w14:textId="77777777" w:rsidR="00FC2F2A" w:rsidRDefault="00FC2F2A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43" w:type="dxa"/>
          </w:tcPr>
          <w:p w14:paraId="71E5B098" w14:textId="77777777" w:rsidR="00FC2F2A" w:rsidRDefault="00FC2F2A" w:rsidP="00106DD7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</w:tcPr>
          <w:p w14:paraId="1C07365B" w14:textId="3E2DAB69" w:rsidR="00FC2F2A" w:rsidRDefault="00FC2F2A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โอนเข้า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/</w:t>
            </w:r>
          </w:p>
        </w:tc>
        <w:tc>
          <w:tcPr>
            <w:tcW w:w="142" w:type="dxa"/>
          </w:tcPr>
          <w:p w14:paraId="41E4E2B9" w14:textId="2A788204" w:rsidR="00FC2F2A" w:rsidRDefault="00FC2F2A" w:rsidP="00106DD7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</w:tcPr>
          <w:p w14:paraId="04DAB84A" w14:textId="77777777" w:rsidR="00FC2F2A" w:rsidRDefault="00FC2F2A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C902D1" w14:paraId="37CCCFAE" w14:textId="77777777" w:rsidTr="00FC2F2A">
        <w:trPr>
          <w:trHeight w:val="144"/>
        </w:trPr>
        <w:tc>
          <w:tcPr>
            <w:tcW w:w="2633" w:type="dxa"/>
          </w:tcPr>
          <w:p w14:paraId="0C7E52E6" w14:textId="77777777" w:rsidR="00FC2F2A" w:rsidRDefault="00FC2F2A" w:rsidP="00106DD7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53EFB3F" w14:textId="77777777" w:rsidR="00FC2F2A" w:rsidRDefault="00FC2F2A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1" w:type="dxa"/>
          </w:tcPr>
          <w:p w14:paraId="3C399AD8" w14:textId="77777777" w:rsidR="00FC2F2A" w:rsidRDefault="00FC2F2A" w:rsidP="00106DD7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F62D15" w14:textId="77777777" w:rsidR="00FC2F2A" w:rsidRDefault="00FC2F2A" w:rsidP="00106DD7">
            <w:pPr>
              <w:ind w:left="-198" w:firstLine="19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72C4595" w14:textId="77777777" w:rsidR="00FC2F2A" w:rsidRDefault="00FC2F2A" w:rsidP="00106DD7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</w:tcPr>
          <w:p w14:paraId="287665DC" w14:textId="77777777" w:rsidR="00FC2F2A" w:rsidRDefault="00FC2F2A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3" w:type="dxa"/>
          </w:tcPr>
          <w:p w14:paraId="12F9A982" w14:textId="77777777" w:rsidR="00FC2F2A" w:rsidRDefault="00FC2F2A" w:rsidP="00106DD7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</w:tcPr>
          <w:p w14:paraId="7E4B176B" w14:textId="7915A8B1" w:rsidR="00FC2F2A" w:rsidRDefault="00FC2F2A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โอนออก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12E5EA5" w14:textId="38FBD214" w:rsidR="00FC2F2A" w:rsidRDefault="00FC2F2A" w:rsidP="00106DD7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</w:tcPr>
          <w:p w14:paraId="4AF1C2D9" w14:textId="77777777" w:rsidR="00FC2F2A" w:rsidRDefault="00FC2F2A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C902D1" w14:paraId="496FB15F" w14:textId="77777777" w:rsidTr="00FC2F2A">
        <w:trPr>
          <w:trHeight w:val="144"/>
        </w:trPr>
        <w:tc>
          <w:tcPr>
            <w:tcW w:w="2633" w:type="dxa"/>
          </w:tcPr>
          <w:p w14:paraId="47481FAD" w14:textId="77777777" w:rsidR="00FC2F2A" w:rsidRDefault="00FC2F2A" w:rsidP="00106DD7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4F4050B" w14:textId="724A8B09" w:rsidR="00FC2F2A" w:rsidRDefault="00E420C8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420C8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FC2F2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41" w:type="dxa"/>
          </w:tcPr>
          <w:p w14:paraId="10723EA1" w14:textId="77777777" w:rsidR="00FC2F2A" w:rsidRDefault="00FC2F2A" w:rsidP="00106DD7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D972D8" w14:textId="77777777" w:rsidR="00FC2F2A" w:rsidRDefault="00FC2F2A" w:rsidP="00106DD7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76177F77" w14:textId="77777777" w:rsidR="00FC2F2A" w:rsidRDefault="00FC2F2A" w:rsidP="00106DD7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</w:tcPr>
          <w:p w14:paraId="7E81DE81" w14:textId="77777777" w:rsidR="00FC2F2A" w:rsidRDefault="00FC2F2A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3" w:type="dxa"/>
          </w:tcPr>
          <w:p w14:paraId="0B5D533B" w14:textId="77777777" w:rsidR="00FC2F2A" w:rsidRDefault="00FC2F2A" w:rsidP="00106DD7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</w:tcPr>
          <w:p w14:paraId="027825F8" w14:textId="77777777" w:rsidR="00FC2F2A" w:rsidRDefault="00FC2F2A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5741F8D1" w14:textId="1FD613F7" w:rsidR="00FC2F2A" w:rsidRDefault="00FC2F2A" w:rsidP="00106DD7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</w:tcPr>
          <w:p w14:paraId="18F350CE" w14:textId="4C3ABB89" w:rsidR="00FC2F2A" w:rsidRDefault="00E420C8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420C8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FC2F2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C902D1" w14:paraId="7F03A14B" w14:textId="77777777" w:rsidTr="00FC2F2A">
        <w:trPr>
          <w:trHeight w:val="144"/>
        </w:trPr>
        <w:tc>
          <w:tcPr>
            <w:tcW w:w="2633" w:type="dxa"/>
          </w:tcPr>
          <w:p w14:paraId="5CF46EBD" w14:textId="77777777" w:rsidR="00FC2F2A" w:rsidRDefault="00FC2F2A" w:rsidP="00106DD7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84931B6" w14:textId="64F69055" w:rsidR="00FC2F2A" w:rsidRDefault="00E420C8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1" w:type="dxa"/>
          </w:tcPr>
          <w:p w14:paraId="1B04DFEC" w14:textId="77777777" w:rsidR="00FC2F2A" w:rsidRDefault="00FC2F2A" w:rsidP="00106DD7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0F1B2E" w14:textId="77777777" w:rsidR="00FC2F2A" w:rsidRDefault="00FC2F2A" w:rsidP="00106DD7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4F928143" w14:textId="77777777" w:rsidR="00FC2F2A" w:rsidRDefault="00FC2F2A" w:rsidP="00106DD7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</w:tcPr>
          <w:p w14:paraId="4275C11B" w14:textId="77777777" w:rsidR="00FC2F2A" w:rsidRDefault="00FC2F2A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3" w:type="dxa"/>
          </w:tcPr>
          <w:p w14:paraId="63C9EC4A" w14:textId="77777777" w:rsidR="00FC2F2A" w:rsidRDefault="00FC2F2A" w:rsidP="00106DD7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</w:tcPr>
          <w:p w14:paraId="20B4343A" w14:textId="77777777" w:rsidR="00FC2F2A" w:rsidRDefault="00FC2F2A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3A7DF383" w14:textId="18A043F1" w:rsidR="00FC2F2A" w:rsidRDefault="00FC2F2A" w:rsidP="00106DD7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</w:tcPr>
          <w:p w14:paraId="0CF3C61B" w14:textId="011FCA2C" w:rsidR="00FC2F2A" w:rsidRDefault="00E420C8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420C8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</w:tr>
      <w:tr w:rsidR="00C902D1" w14:paraId="386FD71A" w14:textId="77777777" w:rsidTr="00FC2F2A">
        <w:trPr>
          <w:trHeight w:val="144"/>
        </w:trPr>
        <w:tc>
          <w:tcPr>
            <w:tcW w:w="2633" w:type="dxa"/>
          </w:tcPr>
          <w:p w14:paraId="494FAFE2" w14:textId="77777777" w:rsidR="00FC2F2A" w:rsidRDefault="00FC2F2A" w:rsidP="00106DD7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11B51D6" w14:textId="77777777" w:rsidR="00FC2F2A" w:rsidRDefault="00FC2F2A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" w:type="dxa"/>
          </w:tcPr>
          <w:p w14:paraId="601F4553" w14:textId="77777777" w:rsidR="00FC2F2A" w:rsidRDefault="00FC2F2A" w:rsidP="00106DD7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B35F0A" w14:textId="77777777" w:rsidR="00FC2F2A" w:rsidRDefault="00FC2F2A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" w:type="dxa"/>
          </w:tcPr>
          <w:p w14:paraId="3E51CCF6" w14:textId="77777777" w:rsidR="00FC2F2A" w:rsidRDefault="00FC2F2A" w:rsidP="00106DD7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</w:tcPr>
          <w:p w14:paraId="6330DA66" w14:textId="77777777" w:rsidR="00FC2F2A" w:rsidRDefault="00FC2F2A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3" w:type="dxa"/>
          </w:tcPr>
          <w:p w14:paraId="03E4887E" w14:textId="77777777" w:rsidR="00FC2F2A" w:rsidRDefault="00FC2F2A" w:rsidP="00106DD7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</w:tcPr>
          <w:p w14:paraId="237A6AB4" w14:textId="4EF58E6D" w:rsidR="00FC2F2A" w:rsidRDefault="00FC2F2A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" w:type="dxa"/>
          </w:tcPr>
          <w:p w14:paraId="64375D82" w14:textId="60A254A0" w:rsidR="00FC2F2A" w:rsidRDefault="00FC2F2A" w:rsidP="00106DD7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</w:tcPr>
          <w:p w14:paraId="3B0B37FE" w14:textId="77777777" w:rsidR="00FC2F2A" w:rsidRDefault="00FC2F2A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902D1" w14:paraId="7AC7E2B6" w14:textId="77777777" w:rsidTr="00FC2F2A">
        <w:trPr>
          <w:trHeight w:val="144"/>
        </w:trPr>
        <w:tc>
          <w:tcPr>
            <w:tcW w:w="2633" w:type="dxa"/>
          </w:tcPr>
          <w:p w14:paraId="359BD364" w14:textId="77777777" w:rsidR="00FC2F2A" w:rsidRDefault="00FC2F2A" w:rsidP="00106DD7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34" w:type="dxa"/>
          </w:tcPr>
          <w:p w14:paraId="36098017" w14:textId="77777777" w:rsidR="00FC2F2A" w:rsidRDefault="00FC2F2A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583C740" w14:textId="77777777" w:rsidR="00FC2F2A" w:rsidRDefault="00FC2F2A" w:rsidP="00106DD7">
            <w:pPr>
              <w:tabs>
                <w:tab w:val="decimal" w:pos="96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7FB45F" w14:textId="77777777" w:rsidR="00FC2F2A" w:rsidRDefault="00FC2F2A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D377D58" w14:textId="77777777" w:rsidR="00FC2F2A" w:rsidRDefault="00FC2F2A" w:rsidP="00106DD7">
            <w:pPr>
              <w:ind w:left="-72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54D09B31" w14:textId="77777777" w:rsidR="00FC2F2A" w:rsidRDefault="00FC2F2A" w:rsidP="00106DD7">
            <w:pPr>
              <w:jc w:val="center"/>
              <w:outlineLvl w:val="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630BC2DD" w14:textId="77777777" w:rsidR="00FC2F2A" w:rsidRDefault="00FC2F2A" w:rsidP="00106DD7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23BD5BF" w14:textId="77777777" w:rsidR="00FC2F2A" w:rsidRDefault="00FC2F2A" w:rsidP="00106DD7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1DE9B50" w14:textId="548A1750" w:rsidR="00FC2F2A" w:rsidRDefault="00FC2F2A" w:rsidP="00106DD7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3F93736" w14:textId="77777777" w:rsidR="00FC2F2A" w:rsidRDefault="00FC2F2A" w:rsidP="00106DD7">
            <w:pPr>
              <w:tabs>
                <w:tab w:val="decimal" w:pos="985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C902D1" w14:paraId="31BDE44D" w14:textId="77777777" w:rsidTr="00FC2F2A">
        <w:trPr>
          <w:trHeight w:val="144"/>
        </w:trPr>
        <w:tc>
          <w:tcPr>
            <w:tcW w:w="2633" w:type="dxa"/>
          </w:tcPr>
          <w:p w14:paraId="615166FD" w14:textId="77777777" w:rsidR="00FC2F2A" w:rsidRDefault="00FC2F2A" w:rsidP="00106DD7">
            <w:pPr>
              <w:ind w:left="27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134" w:type="dxa"/>
          </w:tcPr>
          <w:p w14:paraId="0AE8CFF4" w14:textId="5B523C75" w:rsidR="00FC2F2A" w:rsidRDefault="00E420C8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15</w:t>
            </w:r>
            <w:r w:rsidR="00FC2F2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287</w:t>
            </w:r>
            <w:r w:rsidR="00FC2F2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224</w:t>
            </w:r>
          </w:p>
        </w:tc>
        <w:tc>
          <w:tcPr>
            <w:tcW w:w="141" w:type="dxa"/>
          </w:tcPr>
          <w:p w14:paraId="207E8787" w14:textId="77777777" w:rsidR="00FC2F2A" w:rsidRDefault="00FC2F2A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220F40" w14:textId="152A44FC" w:rsidR="00FC2F2A" w:rsidRDefault="00E420C8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2</w:t>
            </w:r>
            <w:r w:rsidR="002015B0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576</w:t>
            </w:r>
            <w:r w:rsidR="002015B0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198</w:t>
            </w:r>
          </w:p>
        </w:tc>
        <w:tc>
          <w:tcPr>
            <w:tcW w:w="142" w:type="dxa"/>
          </w:tcPr>
          <w:p w14:paraId="02AFCF7D" w14:textId="77777777" w:rsidR="00FC2F2A" w:rsidRDefault="00FC2F2A" w:rsidP="00106DD7">
            <w:pPr>
              <w:tabs>
                <w:tab w:val="decimal" w:pos="1260"/>
              </w:tabs>
              <w:ind w:left="-72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2DB79B98" w14:textId="0DC1AF38" w:rsidR="00FC2F2A" w:rsidRDefault="005A033A" w:rsidP="00106DD7">
            <w:pPr>
              <w:jc w:val="center"/>
              <w:outlineLvl w:val="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7E660328" w14:textId="77777777" w:rsidR="00FC2F2A" w:rsidRDefault="00FC2F2A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FFFFF"/>
          </w:tcPr>
          <w:p w14:paraId="275DCB81" w14:textId="5DAA64B2" w:rsidR="00FC2F2A" w:rsidRDefault="00E420C8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270</w:t>
            </w:r>
            <w:r w:rsidR="00FC2F2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000</w:t>
            </w:r>
          </w:p>
        </w:tc>
        <w:tc>
          <w:tcPr>
            <w:tcW w:w="142" w:type="dxa"/>
            <w:shd w:val="clear" w:color="auto" w:fill="FFFFFF"/>
          </w:tcPr>
          <w:p w14:paraId="77D8DE00" w14:textId="203AB2C3" w:rsidR="00FC2F2A" w:rsidRDefault="00FC2F2A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/>
          </w:tcPr>
          <w:p w14:paraId="55C9974A" w14:textId="58D67167" w:rsidR="00FC2F2A" w:rsidRDefault="00E420C8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18</w:t>
            </w:r>
            <w:r w:rsidR="002015B0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133</w:t>
            </w:r>
            <w:r w:rsidR="002015B0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422</w:t>
            </w:r>
          </w:p>
        </w:tc>
      </w:tr>
      <w:tr w:rsidR="00C902D1" w14:paraId="45580BD5" w14:textId="77777777" w:rsidTr="00FC2F2A">
        <w:trPr>
          <w:trHeight w:val="144"/>
        </w:trPr>
        <w:tc>
          <w:tcPr>
            <w:tcW w:w="2633" w:type="dxa"/>
          </w:tcPr>
          <w:p w14:paraId="5CEC1F75" w14:textId="77777777" w:rsidR="00FC2F2A" w:rsidRDefault="00FC2F2A" w:rsidP="00106DD7">
            <w:pPr>
              <w:ind w:left="49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97FC243" w14:textId="071EBDBD" w:rsidR="00FC2F2A" w:rsidRDefault="00E420C8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15</w:t>
            </w:r>
            <w:r w:rsidR="00FC2F2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287</w:t>
            </w:r>
            <w:r w:rsidR="00FC2F2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224</w:t>
            </w:r>
          </w:p>
        </w:tc>
        <w:tc>
          <w:tcPr>
            <w:tcW w:w="141" w:type="dxa"/>
          </w:tcPr>
          <w:p w14:paraId="654C80B8" w14:textId="77777777" w:rsidR="00FC2F2A" w:rsidRDefault="00FC2F2A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2F300C4" w14:textId="0B89B329" w:rsidR="00FC2F2A" w:rsidRDefault="00E420C8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2</w:t>
            </w:r>
            <w:r w:rsidR="002015B0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576</w:t>
            </w:r>
            <w:r w:rsidR="002015B0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198</w:t>
            </w:r>
          </w:p>
        </w:tc>
        <w:tc>
          <w:tcPr>
            <w:tcW w:w="142" w:type="dxa"/>
          </w:tcPr>
          <w:p w14:paraId="7F712495" w14:textId="77777777" w:rsidR="00FC2F2A" w:rsidRDefault="00FC2F2A" w:rsidP="00106DD7">
            <w:pPr>
              <w:tabs>
                <w:tab w:val="decimal" w:pos="1260"/>
              </w:tabs>
              <w:ind w:left="-72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32956FFA" w14:textId="348468EB" w:rsidR="00FC2F2A" w:rsidRDefault="005A033A" w:rsidP="00106DD7">
            <w:pPr>
              <w:jc w:val="center"/>
              <w:outlineLvl w:val="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0B7D7CCB" w14:textId="77777777" w:rsidR="00FC2F2A" w:rsidRDefault="00FC2F2A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894AB0B" w14:textId="69F5068F" w:rsidR="00FC2F2A" w:rsidRDefault="00E420C8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270</w:t>
            </w:r>
            <w:r w:rsidR="00FC2F2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000</w:t>
            </w:r>
          </w:p>
        </w:tc>
        <w:tc>
          <w:tcPr>
            <w:tcW w:w="142" w:type="dxa"/>
            <w:shd w:val="clear" w:color="auto" w:fill="FFFFFF"/>
          </w:tcPr>
          <w:p w14:paraId="29F58970" w14:textId="28987C86" w:rsidR="00FC2F2A" w:rsidRDefault="00FC2F2A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BA64954" w14:textId="57CCE567" w:rsidR="00FC2F2A" w:rsidRDefault="00E420C8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18</w:t>
            </w:r>
            <w:r w:rsidR="002015B0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133</w:t>
            </w:r>
            <w:r w:rsidR="002015B0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422</w:t>
            </w:r>
          </w:p>
        </w:tc>
      </w:tr>
      <w:tr w:rsidR="00C902D1" w14:paraId="1B7BC8BC" w14:textId="77777777" w:rsidTr="00FC2F2A">
        <w:trPr>
          <w:trHeight w:val="107"/>
        </w:trPr>
        <w:tc>
          <w:tcPr>
            <w:tcW w:w="2633" w:type="dxa"/>
          </w:tcPr>
          <w:p w14:paraId="5DCACEEE" w14:textId="77777777" w:rsidR="00FC2F2A" w:rsidRDefault="00FC2F2A" w:rsidP="00106DD7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8717786" w14:textId="77777777" w:rsidR="00FC2F2A" w:rsidRDefault="00FC2F2A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4031B35" w14:textId="77777777" w:rsidR="00FC2F2A" w:rsidRDefault="00FC2F2A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6379DB0" w14:textId="77777777" w:rsidR="00FC2F2A" w:rsidRDefault="00FC2F2A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EA9562E" w14:textId="77777777" w:rsidR="00FC2F2A" w:rsidRDefault="00FC2F2A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215C1C79" w14:textId="77777777" w:rsidR="00FC2F2A" w:rsidRDefault="00FC2F2A" w:rsidP="00106DD7">
            <w:pPr>
              <w:jc w:val="center"/>
              <w:outlineLvl w:val="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0DB6E388" w14:textId="77777777" w:rsidR="00FC2F2A" w:rsidRDefault="00FC2F2A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FFFFF"/>
          </w:tcPr>
          <w:p w14:paraId="7ECD952A" w14:textId="77777777" w:rsidR="00FC2F2A" w:rsidRDefault="00FC2F2A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FFFFFF"/>
          </w:tcPr>
          <w:p w14:paraId="65BD07CD" w14:textId="4EB6A8C0" w:rsidR="00FC2F2A" w:rsidRDefault="00FC2F2A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FFFFF"/>
          </w:tcPr>
          <w:p w14:paraId="1FE12601" w14:textId="77777777" w:rsidR="00FC2F2A" w:rsidRDefault="00FC2F2A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C902D1" w14:paraId="798F955C" w14:textId="77777777" w:rsidTr="00FC2F2A">
        <w:trPr>
          <w:trHeight w:val="144"/>
        </w:trPr>
        <w:tc>
          <w:tcPr>
            <w:tcW w:w="2633" w:type="dxa"/>
          </w:tcPr>
          <w:p w14:paraId="76D09C00" w14:textId="77777777" w:rsidR="00FC2F2A" w:rsidRDefault="00FC2F2A" w:rsidP="00106DD7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</w:tcPr>
          <w:p w14:paraId="3BFDA5AF" w14:textId="77777777" w:rsidR="00FC2F2A" w:rsidRDefault="00FC2F2A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CCA03D1" w14:textId="77777777" w:rsidR="00FC2F2A" w:rsidRDefault="00FC2F2A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012937" w14:textId="77777777" w:rsidR="00FC2F2A" w:rsidRDefault="00FC2F2A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096F6F9" w14:textId="77777777" w:rsidR="00FC2F2A" w:rsidRDefault="00FC2F2A" w:rsidP="00106DD7">
            <w:pPr>
              <w:tabs>
                <w:tab w:val="decimal" w:pos="897"/>
              </w:tabs>
              <w:ind w:lef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1" w:type="dxa"/>
          </w:tcPr>
          <w:p w14:paraId="6A8DA00C" w14:textId="77777777" w:rsidR="00FC2F2A" w:rsidRDefault="00FC2F2A" w:rsidP="00106DD7">
            <w:pPr>
              <w:jc w:val="center"/>
              <w:outlineLvl w:val="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04F2DEF1" w14:textId="77777777" w:rsidR="00FC2F2A" w:rsidRDefault="00FC2F2A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/>
          </w:tcPr>
          <w:p w14:paraId="4D5217C6" w14:textId="77777777" w:rsidR="00FC2F2A" w:rsidRDefault="00FC2F2A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FFFFFF"/>
          </w:tcPr>
          <w:p w14:paraId="5641D449" w14:textId="25B8A441" w:rsidR="00FC2F2A" w:rsidRDefault="00FC2F2A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FFFFFF"/>
          </w:tcPr>
          <w:p w14:paraId="3679CBE3" w14:textId="77777777" w:rsidR="00FC2F2A" w:rsidRDefault="00FC2F2A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C902D1" w14:paraId="107BC95F" w14:textId="77777777" w:rsidTr="00FC2F2A">
        <w:trPr>
          <w:trHeight w:val="144"/>
        </w:trPr>
        <w:tc>
          <w:tcPr>
            <w:tcW w:w="2633" w:type="dxa"/>
          </w:tcPr>
          <w:p w14:paraId="1461D8B8" w14:textId="77777777" w:rsidR="00FC2F2A" w:rsidRDefault="00FC2F2A" w:rsidP="00106DD7">
            <w:pPr>
              <w:ind w:left="27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8C3CCB6" w14:textId="20FB4F71" w:rsidR="00FC2F2A" w:rsidRDefault="00FC2F2A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3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776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405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5A9108A1" w14:textId="77777777" w:rsidR="00FC2F2A" w:rsidRDefault="00FC2F2A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904F045" w14:textId="043C3AAF" w:rsidR="00FC2F2A" w:rsidRDefault="005A033A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774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369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1D822A23" w14:textId="77777777" w:rsidR="00FC2F2A" w:rsidRDefault="00FC2F2A" w:rsidP="00106DD7">
            <w:pPr>
              <w:tabs>
                <w:tab w:val="decimal" w:pos="897"/>
              </w:tabs>
              <w:ind w:lef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2597347E" w14:textId="56B9E100" w:rsidR="00FC2F2A" w:rsidRDefault="005A033A" w:rsidP="00106DD7">
            <w:pPr>
              <w:jc w:val="center"/>
              <w:outlineLvl w:val="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0FCA5DAC" w14:textId="77777777" w:rsidR="00FC2F2A" w:rsidRDefault="00FC2F2A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FFFFF"/>
          </w:tcPr>
          <w:p w14:paraId="413A2937" w14:textId="11E14FB4" w:rsidR="00FC2F2A" w:rsidRDefault="00FC2F2A" w:rsidP="00106DD7">
            <w:pPr>
              <w:jc w:val="center"/>
              <w:outlineLvl w:val="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FFFFFF"/>
          </w:tcPr>
          <w:p w14:paraId="34C58CF5" w14:textId="15572F02" w:rsidR="00FC2F2A" w:rsidRDefault="00FC2F2A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FFFFF"/>
          </w:tcPr>
          <w:p w14:paraId="19BD5BE9" w14:textId="4AD036DE" w:rsidR="00FC2F2A" w:rsidRDefault="005A033A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5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550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774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C902D1" w14:paraId="1CBAE481" w14:textId="77777777" w:rsidTr="00FC2F2A">
        <w:trPr>
          <w:trHeight w:val="144"/>
        </w:trPr>
        <w:tc>
          <w:tcPr>
            <w:tcW w:w="2633" w:type="dxa"/>
          </w:tcPr>
          <w:p w14:paraId="77E8FF2D" w14:textId="77777777" w:rsidR="00FC2F2A" w:rsidRDefault="00FC2F2A" w:rsidP="00106DD7">
            <w:pPr>
              <w:ind w:left="49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รวมค่าตัดจำหน่ายสะสม 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0924DFE" w14:textId="1A262B35" w:rsidR="00FC2F2A" w:rsidRDefault="00FC2F2A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3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776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405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47C6F1CC" w14:textId="77777777" w:rsidR="00FC2F2A" w:rsidRDefault="00FC2F2A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63707DC" w14:textId="513153BC" w:rsidR="00FC2F2A" w:rsidRDefault="005A033A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774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369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8355A36" w14:textId="77777777" w:rsidR="00FC2F2A" w:rsidRDefault="00FC2F2A" w:rsidP="00106DD7">
            <w:pPr>
              <w:tabs>
                <w:tab w:val="decimal" w:pos="897"/>
                <w:tab w:val="decimal" w:pos="1132"/>
              </w:tabs>
              <w:ind w:lef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31D2BAE9" w14:textId="33F9B0D7" w:rsidR="00FC2F2A" w:rsidRDefault="005A033A" w:rsidP="00106DD7">
            <w:pPr>
              <w:jc w:val="center"/>
              <w:outlineLvl w:val="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5E4EA1CC" w14:textId="77777777" w:rsidR="00FC2F2A" w:rsidRDefault="00FC2F2A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0B8FB43" w14:textId="0BBB560E" w:rsidR="00FC2F2A" w:rsidRDefault="00FC2F2A" w:rsidP="00106DD7">
            <w:pPr>
              <w:jc w:val="center"/>
              <w:outlineLvl w:val="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FFFFFF"/>
          </w:tcPr>
          <w:p w14:paraId="7C5948B2" w14:textId="0F4A68AA" w:rsidR="00FC2F2A" w:rsidRDefault="00FC2F2A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FFFFF"/>
          </w:tcPr>
          <w:p w14:paraId="0846BC85" w14:textId="5B463090" w:rsidR="00FC2F2A" w:rsidRDefault="005A033A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5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550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774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C902D1" w14:paraId="1716EDEC" w14:textId="77777777" w:rsidTr="00FC2F2A">
        <w:trPr>
          <w:trHeight w:val="144"/>
        </w:trPr>
        <w:tc>
          <w:tcPr>
            <w:tcW w:w="2633" w:type="dxa"/>
          </w:tcPr>
          <w:p w14:paraId="48DCE674" w14:textId="77777777" w:rsidR="00FC2F2A" w:rsidRDefault="00FC2F2A" w:rsidP="00106DD7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D81D5D1" w14:textId="6FC19815" w:rsidR="00FC2F2A" w:rsidRDefault="00E420C8" w:rsidP="00106DD7">
            <w:pPr>
              <w:ind w:right="88"/>
              <w:jc w:val="right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230</w:t>
            </w:r>
            <w:r w:rsidR="00FC2F2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000</w:t>
            </w:r>
          </w:p>
        </w:tc>
        <w:tc>
          <w:tcPr>
            <w:tcW w:w="141" w:type="dxa"/>
          </w:tcPr>
          <w:p w14:paraId="58F49F6C" w14:textId="77777777" w:rsidR="00FC2F2A" w:rsidRDefault="00FC2F2A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B94CCAC" w14:textId="1905C23A" w:rsidR="00FC2F2A" w:rsidRDefault="00E420C8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430</w:t>
            </w:r>
            <w:r w:rsidR="00FC2F2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000</w:t>
            </w:r>
          </w:p>
        </w:tc>
        <w:tc>
          <w:tcPr>
            <w:tcW w:w="142" w:type="dxa"/>
          </w:tcPr>
          <w:p w14:paraId="567CC58A" w14:textId="77777777" w:rsidR="00FC2F2A" w:rsidRDefault="00FC2F2A" w:rsidP="00106DD7">
            <w:pPr>
              <w:tabs>
                <w:tab w:val="decimal" w:pos="897"/>
              </w:tabs>
              <w:ind w:lef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0BB31DEC" w14:textId="6EE532EC" w:rsidR="00FC2F2A" w:rsidRDefault="003677B7" w:rsidP="00106DD7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234A45C3" w14:textId="77777777" w:rsidR="00FC2F2A" w:rsidRDefault="00FC2F2A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20D4343" w14:textId="5DA27947" w:rsidR="00FC2F2A" w:rsidRDefault="00FC2F2A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270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000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FFFFFF"/>
          </w:tcPr>
          <w:p w14:paraId="718F9197" w14:textId="2E8A65CB" w:rsidR="00FC2F2A" w:rsidRDefault="00FC2F2A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FFFFF"/>
          </w:tcPr>
          <w:p w14:paraId="2BD14A2A" w14:textId="2AA9FDAD" w:rsidR="00FC2F2A" w:rsidDel="00945A11" w:rsidRDefault="00E420C8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390</w:t>
            </w:r>
            <w:r w:rsidR="005A033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000</w:t>
            </w:r>
          </w:p>
        </w:tc>
      </w:tr>
      <w:tr w:rsidR="00C902D1" w14:paraId="488B1B84" w14:textId="77777777" w:rsidTr="00FC2F2A">
        <w:trPr>
          <w:trHeight w:val="144"/>
        </w:trPr>
        <w:tc>
          <w:tcPr>
            <w:tcW w:w="2633" w:type="dxa"/>
          </w:tcPr>
          <w:p w14:paraId="65B24735" w14:textId="77777777" w:rsidR="00FC2F2A" w:rsidRDefault="00FC2F2A" w:rsidP="00106DD7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รวมสินทรัพย์ไม่มีตัวตน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362993E" w14:textId="7A0A59D1" w:rsidR="00FC2F2A" w:rsidRDefault="00E420C8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11</w:t>
            </w:r>
            <w:r w:rsidR="00FC2F2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740</w:t>
            </w:r>
            <w:r w:rsidR="00FC2F2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819</w:t>
            </w:r>
          </w:p>
        </w:tc>
        <w:tc>
          <w:tcPr>
            <w:tcW w:w="141" w:type="dxa"/>
          </w:tcPr>
          <w:p w14:paraId="789DA2F5" w14:textId="77777777" w:rsidR="00FC2F2A" w:rsidRDefault="00FC2F2A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2817D20" w14:textId="77777777" w:rsidR="00FC2F2A" w:rsidRDefault="00FC2F2A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CAA12A9" w14:textId="77777777" w:rsidR="00FC2F2A" w:rsidRDefault="00FC2F2A" w:rsidP="00106DD7">
            <w:pPr>
              <w:tabs>
                <w:tab w:val="decimal" w:pos="897"/>
              </w:tabs>
              <w:ind w:lef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339AB5A9" w14:textId="77777777" w:rsidR="00FC2F2A" w:rsidRDefault="00FC2F2A" w:rsidP="00106DD7">
            <w:pPr>
              <w:jc w:val="center"/>
              <w:outlineLvl w:val="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3A713D82" w14:textId="77777777" w:rsidR="00FC2F2A" w:rsidRDefault="00FC2F2A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FFFFF"/>
          </w:tcPr>
          <w:p w14:paraId="4806D475" w14:textId="77777777" w:rsidR="00FC2F2A" w:rsidRDefault="00FC2F2A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FFFFFF"/>
          </w:tcPr>
          <w:p w14:paraId="5137ED2F" w14:textId="75AD48AF" w:rsidR="00FC2F2A" w:rsidRDefault="00FC2F2A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9930747" w14:textId="68E7C8DB" w:rsidR="00FC2F2A" w:rsidRDefault="00E420C8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12</w:t>
            </w:r>
            <w:r w:rsidR="00A3685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972</w:t>
            </w:r>
            <w:r w:rsidR="00A36857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648</w:t>
            </w:r>
          </w:p>
        </w:tc>
      </w:tr>
    </w:tbl>
    <w:p w14:paraId="47B49E7B" w14:textId="13B28775" w:rsidR="009628D8" w:rsidRDefault="00031BDE" w:rsidP="00031BDE">
      <w:pPr>
        <w:tabs>
          <w:tab w:val="left" w:pos="540"/>
        </w:tabs>
        <w:ind w:firstLine="547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32"/>
          <w:szCs w:val="32"/>
        </w:rPr>
        <w:br w:type="page"/>
      </w:r>
    </w:p>
    <w:tbl>
      <w:tblPr>
        <w:tblW w:w="4673" w:type="pct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6"/>
        <w:gridCol w:w="1080"/>
        <w:gridCol w:w="136"/>
        <w:gridCol w:w="1080"/>
        <w:gridCol w:w="136"/>
        <w:gridCol w:w="1080"/>
        <w:gridCol w:w="136"/>
        <w:gridCol w:w="1080"/>
        <w:gridCol w:w="136"/>
        <w:gridCol w:w="1080"/>
      </w:tblGrid>
      <w:tr w:rsidR="00C902D1" w14:paraId="13B81F82" w14:textId="77777777" w:rsidTr="00587F2C">
        <w:trPr>
          <w:trHeight w:val="144"/>
        </w:trPr>
        <w:tc>
          <w:tcPr>
            <w:tcW w:w="2880" w:type="dxa"/>
          </w:tcPr>
          <w:p w14:paraId="1814E141" w14:textId="6E6D2037" w:rsidR="00CA01D3" w:rsidRDefault="00CA01D3" w:rsidP="00106DD7">
            <w:pPr>
              <w:tabs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420C8" w:rsidRPr="00E420C8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E420C8" w:rsidRPr="00E420C8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52" w:type="dxa"/>
          </w:tcPr>
          <w:p w14:paraId="74122A57" w14:textId="77777777" w:rsidR="00CA01D3" w:rsidRDefault="00CA01D3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44" w:type="dxa"/>
          </w:tcPr>
          <w:p w14:paraId="77EF407E" w14:textId="77777777" w:rsidR="00CA01D3" w:rsidRDefault="00CA01D3" w:rsidP="00106DD7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08A0967" w14:textId="77777777" w:rsidR="00CA01D3" w:rsidRDefault="00CA01D3" w:rsidP="00106DD7">
            <w:pPr>
              <w:ind w:left="-198" w:firstLine="19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" w:type="dxa"/>
          </w:tcPr>
          <w:p w14:paraId="3A976FFD" w14:textId="77777777" w:rsidR="00CA01D3" w:rsidRDefault="00CA01D3" w:rsidP="00106DD7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5EAFFFE5" w14:textId="77777777" w:rsidR="00CA01D3" w:rsidRDefault="00CA01D3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44" w:type="dxa"/>
          </w:tcPr>
          <w:p w14:paraId="6ED4D915" w14:textId="77777777" w:rsidR="00CA01D3" w:rsidRDefault="00CA01D3" w:rsidP="00106DD7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4250F6ED" w14:textId="42158FC0" w:rsidR="00CA01D3" w:rsidRDefault="00CA01D3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โอนเข้า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/</w:t>
            </w:r>
          </w:p>
        </w:tc>
        <w:tc>
          <w:tcPr>
            <w:tcW w:w="144" w:type="dxa"/>
          </w:tcPr>
          <w:p w14:paraId="20F8DCDE" w14:textId="13A1D40F" w:rsidR="00CA01D3" w:rsidRDefault="00CA01D3" w:rsidP="00106DD7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063E00FA" w14:textId="77777777" w:rsidR="00CA01D3" w:rsidRDefault="00CA01D3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C902D1" w14:paraId="72C91753" w14:textId="77777777" w:rsidTr="00587F2C">
        <w:trPr>
          <w:trHeight w:val="144"/>
        </w:trPr>
        <w:tc>
          <w:tcPr>
            <w:tcW w:w="2880" w:type="dxa"/>
          </w:tcPr>
          <w:p w14:paraId="199D89E8" w14:textId="77777777" w:rsidR="00CA01D3" w:rsidRDefault="00CA01D3" w:rsidP="00106DD7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4BC04E4A" w14:textId="77777777" w:rsidR="00CA01D3" w:rsidRDefault="00CA01D3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2B8851E3" w14:textId="77777777" w:rsidR="00CA01D3" w:rsidRDefault="00CA01D3" w:rsidP="00106DD7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7BA459C" w14:textId="77777777" w:rsidR="00CA01D3" w:rsidRDefault="00CA01D3" w:rsidP="00106DD7">
            <w:pPr>
              <w:ind w:left="-198" w:firstLine="19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300D4AD6" w14:textId="77777777" w:rsidR="00CA01D3" w:rsidRDefault="00CA01D3" w:rsidP="00106DD7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08FCD36E" w14:textId="77777777" w:rsidR="00CA01D3" w:rsidRDefault="00CA01D3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5F14DD2E" w14:textId="77777777" w:rsidR="00CA01D3" w:rsidRDefault="00CA01D3" w:rsidP="00106DD7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63E7412F" w14:textId="50388BB2" w:rsidR="00CA01D3" w:rsidRDefault="00CA01D3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โอนออก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4" w:type="dxa"/>
          </w:tcPr>
          <w:p w14:paraId="6647D4B6" w14:textId="0402363C" w:rsidR="00CA01D3" w:rsidRDefault="00CA01D3" w:rsidP="00106DD7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6CB83B55" w14:textId="77777777" w:rsidR="00CA01D3" w:rsidRDefault="00CA01D3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C902D1" w14:paraId="0DEE1193" w14:textId="77777777" w:rsidTr="00587F2C">
        <w:trPr>
          <w:trHeight w:val="144"/>
        </w:trPr>
        <w:tc>
          <w:tcPr>
            <w:tcW w:w="2880" w:type="dxa"/>
          </w:tcPr>
          <w:p w14:paraId="2790B747" w14:textId="77777777" w:rsidR="00CA01D3" w:rsidRDefault="00CA01D3" w:rsidP="00106DD7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75D3D676" w14:textId="5EB5FA4E" w:rsidR="00CA01D3" w:rsidRDefault="00E420C8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420C8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CA01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44" w:type="dxa"/>
          </w:tcPr>
          <w:p w14:paraId="5AD76B7F" w14:textId="77777777" w:rsidR="00CA01D3" w:rsidRDefault="00CA01D3" w:rsidP="00106DD7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543C014" w14:textId="77777777" w:rsidR="00CA01D3" w:rsidRDefault="00CA01D3" w:rsidP="00106DD7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632C8A0B" w14:textId="77777777" w:rsidR="00CA01D3" w:rsidRDefault="00CA01D3" w:rsidP="00106DD7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3EB8AC7A" w14:textId="77777777" w:rsidR="00CA01D3" w:rsidRDefault="00CA01D3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0076778D" w14:textId="77777777" w:rsidR="00CA01D3" w:rsidRDefault="00CA01D3" w:rsidP="00106DD7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7EB30779" w14:textId="0E8787EE" w:rsidR="00CA01D3" w:rsidRDefault="00CA01D3" w:rsidP="00106DD7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4DBD8E0D" w14:textId="324791D9" w:rsidR="00CA01D3" w:rsidRDefault="00CA01D3" w:rsidP="00106DD7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7BFF585E" w14:textId="27633CC7" w:rsidR="00CA01D3" w:rsidRDefault="00E420C8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420C8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CA01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C902D1" w14:paraId="5BEBC634" w14:textId="77777777" w:rsidTr="00587F2C">
        <w:trPr>
          <w:trHeight w:val="144"/>
        </w:trPr>
        <w:tc>
          <w:tcPr>
            <w:tcW w:w="2880" w:type="dxa"/>
          </w:tcPr>
          <w:p w14:paraId="0124FEF6" w14:textId="77777777" w:rsidR="00CA01D3" w:rsidRDefault="00CA01D3" w:rsidP="00106DD7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0355CC95" w14:textId="3CEEA72A" w:rsidR="00CA01D3" w:rsidRDefault="00E420C8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4" w:type="dxa"/>
          </w:tcPr>
          <w:p w14:paraId="0D961FDD" w14:textId="77777777" w:rsidR="00CA01D3" w:rsidRDefault="00CA01D3" w:rsidP="00106DD7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35114F1" w14:textId="77777777" w:rsidR="00CA01D3" w:rsidRDefault="00CA01D3" w:rsidP="00106DD7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689D5033" w14:textId="77777777" w:rsidR="00CA01D3" w:rsidRDefault="00CA01D3" w:rsidP="00106DD7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761AA118" w14:textId="77777777" w:rsidR="00CA01D3" w:rsidRDefault="00CA01D3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497463CD" w14:textId="77777777" w:rsidR="00CA01D3" w:rsidRDefault="00CA01D3" w:rsidP="00106DD7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6F10C162" w14:textId="1B69EB4B" w:rsidR="00CA01D3" w:rsidRDefault="00CA01D3" w:rsidP="00106DD7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76A31D7C" w14:textId="26E30A59" w:rsidR="00CA01D3" w:rsidRDefault="00CA01D3" w:rsidP="00106DD7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6AAF2358" w14:textId="6999A77A" w:rsidR="00CA01D3" w:rsidRDefault="00E420C8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420C8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C902D1" w14:paraId="4D6E50EE" w14:textId="77777777" w:rsidTr="00587F2C">
        <w:trPr>
          <w:trHeight w:val="144"/>
        </w:trPr>
        <w:tc>
          <w:tcPr>
            <w:tcW w:w="2880" w:type="dxa"/>
          </w:tcPr>
          <w:p w14:paraId="7F1F8D8E" w14:textId="77777777" w:rsidR="00CA01D3" w:rsidRDefault="00CA01D3" w:rsidP="00106DD7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78868A87" w14:textId="77777777" w:rsidR="00CA01D3" w:rsidRDefault="00CA01D3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" w:type="dxa"/>
          </w:tcPr>
          <w:p w14:paraId="5C7D4651" w14:textId="77777777" w:rsidR="00CA01D3" w:rsidRDefault="00CA01D3" w:rsidP="00106DD7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CFF7335" w14:textId="77777777" w:rsidR="00CA01D3" w:rsidRDefault="00CA01D3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" w:type="dxa"/>
          </w:tcPr>
          <w:p w14:paraId="7EF393AA" w14:textId="77777777" w:rsidR="00CA01D3" w:rsidRDefault="00CA01D3" w:rsidP="00106DD7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6174D1AC" w14:textId="77777777" w:rsidR="00CA01D3" w:rsidRDefault="00CA01D3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" w:type="dxa"/>
          </w:tcPr>
          <w:p w14:paraId="005E4AA1" w14:textId="77777777" w:rsidR="00CA01D3" w:rsidRDefault="00CA01D3" w:rsidP="00106DD7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1CF2D99E" w14:textId="5C96246A" w:rsidR="00CA01D3" w:rsidRDefault="00CA01D3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" w:type="dxa"/>
          </w:tcPr>
          <w:p w14:paraId="599CA97F" w14:textId="0D3748DC" w:rsidR="00CA01D3" w:rsidRDefault="00CA01D3" w:rsidP="00106DD7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6A1F4A32" w14:textId="77777777" w:rsidR="00CA01D3" w:rsidRDefault="00CA01D3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902D1" w14:paraId="03E6A8A5" w14:textId="77777777" w:rsidTr="00587F2C">
        <w:trPr>
          <w:trHeight w:val="144"/>
        </w:trPr>
        <w:tc>
          <w:tcPr>
            <w:tcW w:w="2880" w:type="dxa"/>
          </w:tcPr>
          <w:p w14:paraId="1C23A277" w14:textId="77777777" w:rsidR="00CA01D3" w:rsidRDefault="00CA01D3" w:rsidP="00106DD7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</w:tcPr>
          <w:p w14:paraId="1E1C6734" w14:textId="77777777" w:rsidR="00CA01D3" w:rsidRDefault="00CA01D3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42B003AB" w14:textId="77777777" w:rsidR="00CA01D3" w:rsidRDefault="00CA01D3" w:rsidP="00106DD7">
            <w:pPr>
              <w:tabs>
                <w:tab w:val="decimal" w:pos="96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75897F6D" w14:textId="77777777" w:rsidR="00CA01D3" w:rsidRDefault="00CA01D3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36EA5D4D" w14:textId="77777777" w:rsidR="00CA01D3" w:rsidRDefault="00CA01D3" w:rsidP="00106DD7">
            <w:pPr>
              <w:ind w:left="-72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80A319B" w14:textId="77777777" w:rsidR="00CA01D3" w:rsidRDefault="00CA01D3" w:rsidP="00106DD7">
            <w:pPr>
              <w:tabs>
                <w:tab w:val="decimal" w:pos="1017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687AC8F6" w14:textId="77777777" w:rsidR="00CA01D3" w:rsidRDefault="00CA01D3" w:rsidP="00106DD7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B86C299" w14:textId="45444E40" w:rsidR="00CA01D3" w:rsidRDefault="00CA01D3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1A1DF0F6" w14:textId="32E30D6C" w:rsidR="00CA01D3" w:rsidRDefault="00CA01D3" w:rsidP="00106DD7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9B1C531" w14:textId="77777777" w:rsidR="00CA01D3" w:rsidRDefault="00CA01D3" w:rsidP="00106DD7">
            <w:pPr>
              <w:tabs>
                <w:tab w:val="decimal" w:pos="985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C902D1" w14:paraId="5A7A95C9" w14:textId="77777777" w:rsidTr="00587F2C">
        <w:trPr>
          <w:trHeight w:val="144"/>
        </w:trPr>
        <w:tc>
          <w:tcPr>
            <w:tcW w:w="2880" w:type="dxa"/>
          </w:tcPr>
          <w:p w14:paraId="42E06C20" w14:textId="77777777" w:rsidR="00CA01D3" w:rsidRDefault="00CA01D3" w:rsidP="00106DD7">
            <w:pPr>
              <w:ind w:left="27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152" w:type="dxa"/>
          </w:tcPr>
          <w:p w14:paraId="36A0EB95" w14:textId="1BF8CA25" w:rsidR="00CA01D3" w:rsidRDefault="00CA01D3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11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830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224</w:t>
            </w:r>
          </w:p>
        </w:tc>
        <w:tc>
          <w:tcPr>
            <w:tcW w:w="144" w:type="dxa"/>
          </w:tcPr>
          <w:p w14:paraId="567A7271" w14:textId="77777777" w:rsidR="00CA01D3" w:rsidRDefault="00CA01D3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285458C" w14:textId="7BBB480B" w:rsidR="00CA01D3" w:rsidRDefault="00E420C8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2</w:t>
            </w:r>
            <w:r w:rsidR="00CA01D3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937</w:t>
            </w:r>
            <w:r w:rsidR="00CA01D3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000</w:t>
            </w:r>
          </w:p>
        </w:tc>
        <w:tc>
          <w:tcPr>
            <w:tcW w:w="144" w:type="dxa"/>
          </w:tcPr>
          <w:p w14:paraId="3DC9E64C" w14:textId="77777777" w:rsidR="00CA01D3" w:rsidRDefault="00CA01D3" w:rsidP="00106DD7">
            <w:pPr>
              <w:tabs>
                <w:tab w:val="decimal" w:pos="1260"/>
              </w:tabs>
              <w:ind w:left="-72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594D4AB" w14:textId="63CB51FB" w:rsidR="00CA01D3" w:rsidRDefault="00CA01D3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0EC021B4" w14:textId="77777777" w:rsidR="00CA01D3" w:rsidRDefault="00CA01D3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3B448CB" w14:textId="376A5D19" w:rsidR="00CA01D3" w:rsidRDefault="00E420C8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520</w:t>
            </w:r>
            <w:r w:rsidR="00643065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000</w:t>
            </w:r>
          </w:p>
        </w:tc>
        <w:tc>
          <w:tcPr>
            <w:tcW w:w="144" w:type="dxa"/>
          </w:tcPr>
          <w:p w14:paraId="39AF5C8B" w14:textId="082D0F65" w:rsidR="00CA01D3" w:rsidRDefault="00CA01D3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FFFFF"/>
          </w:tcPr>
          <w:p w14:paraId="177E11B9" w14:textId="02B903CD" w:rsidR="00CA01D3" w:rsidRDefault="00E420C8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15</w:t>
            </w:r>
            <w:r w:rsidR="00CA01D3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287</w:t>
            </w:r>
            <w:r w:rsidR="00CA01D3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224</w:t>
            </w:r>
          </w:p>
        </w:tc>
      </w:tr>
      <w:tr w:rsidR="00C902D1" w14:paraId="39F35ECF" w14:textId="77777777" w:rsidTr="00587F2C">
        <w:trPr>
          <w:trHeight w:val="144"/>
        </w:trPr>
        <w:tc>
          <w:tcPr>
            <w:tcW w:w="2880" w:type="dxa"/>
          </w:tcPr>
          <w:p w14:paraId="2BD126F9" w14:textId="77777777" w:rsidR="00CA01D3" w:rsidRDefault="00CA01D3" w:rsidP="00106DD7">
            <w:pPr>
              <w:ind w:left="49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1D0E7F7" w14:textId="639E3296" w:rsidR="00CA01D3" w:rsidRDefault="00CA01D3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11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830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224</w:t>
            </w:r>
          </w:p>
        </w:tc>
        <w:tc>
          <w:tcPr>
            <w:tcW w:w="144" w:type="dxa"/>
          </w:tcPr>
          <w:p w14:paraId="165FA97A" w14:textId="77777777" w:rsidR="00CA01D3" w:rsidRDefault="00CA01D3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EF57061" w14:textId="3EB1471A" w:rsidR="00CA01D3" w:rsidRDefault="00E420C8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2</w:t>
            </w:r>
            <w:r w:rsidR="00CA01D3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937</w:t>
            </w:r>
            <w:r w:rsidR="00CA01D3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000</w:t>
            </w:r>
          </w:p>
        </w:tc>
        <w:tc>
          <w:tcPr>
            <w:tcW w:w="144" w:type="dxa"/>
          </w:tcPr>
          <w:p w14:paraId="58E528E1" w14:textId="77777777" w:rsidR="00CA01D3" w:rsidRDefault="00CA01D3" w:rsidP="00106DD7">
            <w:pPr>
              <w:tabs>
                <w:tab w:val="decimal" w:pos="1260"/>
              </w:tabs>
              <w:ind w:left="-72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A5E3274" w14:textId="0A150166" w:rsidR="00CA01D3" w:rsidRDefault="00CA01D3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1C549294" w14:textId="77777777" w:rsidR="00CA01D3" w:rsidRDefault="00CA01D3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1B022F6" w14:textId="3EE59F2A" w:rsidR="00CA01D3" w:rsidRDefault="00E420C8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520</w:t>
            </w:r>
            <w:r w:rsidR="00643065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000</w:t>
            </w:r>
          </w:p>
        </w:tc>
        <w:tc>
          <w:tcPr>
            <w:tcW w:w="144" w:type="dxa"/>
          </w:tcPr>
          <w:p w14:paraId="3AC26980" w14:textId="43CFB06D" w:rsidR="00CA01D3" w:rsidRDefault="00CA01D3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F5639C7" w14:textId="0A183FEB" w:rsidR="00CA01D3" w:rsidRDefault="00E420C8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15</w:t>
            </w:r>
            <w:r w:rsidR="00CA01D3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287</w:t>
            </w:r>
            <w:r w:rsidR="00CA01D3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224</w:t>
            </w:r>
          </w:p>
        </w:tc>
      </w:tr>
      <w:tr w:rsidR="00C902D1" w14:paraId="3F457FBE" w14:textId="77777777" w:rsidTr="00587F2C">
        <w:trPr>
          <w:trHeight w:val="107"/>
        </w:trPr>
        <w:tc>
          <w:tcPr>
            <w:tcW w:w="2880" w:type="dxa"/>
          </w:tcPr>
          <w:p w14:paraId="48890B08" w14:textId="77777777" w:rsidR="00CA01D3" w:rsidRDefault="00CA01D3" w:rsidP="00106DD7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7917F5" w14:textId="77777777" w:rsidR="00CA01D3" w:rsidRDefault="00CA01D3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5C98FAFA" w14:textId="77777777" w:rsidR="00CA01D3" w:rsidRDefault="00CA01D3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3E13504" w14:textId="77777777" w:rsidR="00CA01D3" w:rsidRDefault="00CA01D3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21BBBF62" w14:textId="77777777" w:rsidR="00CA01D3" w:rsidRDefault="00CA01D3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AA9DFDA" w14:textId="77777777" w:rsidR="00CA01D3" w:rsidRDefault="00CA01D3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66A0181F" w14:textId="77777777" w:rsidR="00CA01D3" w:rsidRDefault="00CA01D3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B4B937A" w14:textId="4071BE58" w:rsidR="00CA01D3" w:rsidRDefault="00CA01D3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21FD9274" w14:textId="0B801252" w:rsidR="00CA01D3" w:rsidRDefault="00CA01D3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17E820F8" w14:textId="77777777" w:rsidR="00CA01D3" w:rsidRDefault="00CA01D3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C902D1" w14:paraId="7A477EC0" w14:textId="77777777" w:rsidTr="00587F2C">
        <w:trPr>
          <w:trHeight w:val="144"/>
        </w:trPr>
        <w:tc>
          <w:tcPr>
            <w:tcW w:w="2880" w:type="dxa"/>
          </w:tcPr>
          <w:p w14:paraId="684277F5" w14:textId="77777777" w:rsidR="00CA01D3" w:rsidRDefault="00CA01D3" w:rsidP="00106DD7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152" w:type="dxa"/>
          </w:tcPr>
          <w:p w14:paraId="5900ED56" w14:textId="77777777" w:rsidR="00CA01D3" w:rsidRDefault="00CA01D3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139DD556" w14:textId="77777777" w:rsidR="00CA01D3" w:rsidRDefault="00CA01D3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90DF699" w14:textId="77777777" w:rsidR="00CA01D3" w:rsidRDefault="00CA01D3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17BA0175" w14:textId="77777777" w:rsidR="00CA01D3" w:rsidRDefault="00CA01D3" w:rsidP="00106DD7">
            <w:pPr>
              <w:tabs>
                <w:tab w:val="decimal" w:pos="897"/>
              </w:tabs>
              <w:ind w:lef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5D6AFFB" w14:textId="77777777" w:rsidR="00CA01D3" w:rsidRDefault="00CA01D3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787AE1A6" w14:textId="77777777" w:rsidR="00CA01D3" w:rsidRDefault="00CA01D3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F533A5D" w14:textId="0D5B0927" w:rsidR="00CA01D3" w:rsidRDefault="00CA01D3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282A1F27" w14:textId="16F710FB" w:rsidR="00CA01D3" w:rsidRDefault="00CA01D3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FFFFF"/>
          </w:tcPr>
          <w:p w14:paraId="72F9F561" w14:textId="77777777" w:rsidR="00CA01D3" w:rsidRDefault="00CA01D3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C902D1" w14:paraId="6EC45B96" w14:textId="77777777" w:rsidTr="00587F2C">
        <w:trPr>
          <w:trHeight w:val="144"/>
        </w:trPr>
        <w:tc>
          <w:tcPr>
            <w:tcW w:w="2880" w:type="dxa"/>
          </w:tcPr>
          <w:p w14:paraId="23D676F9" w14:textId="77777777" w:rsidR="00CA01D3" w:rsidRDefault="00CA01D3" w:rsidP="00106DD7">
            <w:pPr>
              <w:ind w:left="27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59F0598" w14:textId="7F680C98" w:rsidR="00CA01D3" w:rsidRDefault="00CA01D3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(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2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305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839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44" w:type="dxa"/>
          </w:tcPr>
          <w:p w14:paraId="70A6A1EF" w14:textId="77777777" w:rsidR="00CA01D3" w:rsidRDefault="00CA01D3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39F48A2" w14:textId="26B864B5" w:rsidR="00CA01D3" w:rsidRDefault="00CA01D3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470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566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44" w:type="dxa"/>
          </w:tcPr>
          <w:p w14:paraId="50B23D9A" w14:textId="77777777" w:rsidR="00CA01D3" w:rsidRDefault="00CA01D3" w:rsidP="00106DD7">
            <w:pPr>
              <w:tabs>
                <w:tab w:val="decimal" w:pos="897"/>
              </w:tabs>
              <w:ind w:lef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0F2131C" w14:textId="6CEDB52B" w:rsidR="00CA01D3" w:rsidRDefault="00CA01D3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14906B0F" w14:textId="77777777" w:rsidR="00CA01D3" w:rsidRDefault="00CA01D3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876873C" w14:textId="37DCC330" w:rsidR="00CA01D3" w:rsidRDefault="00643065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41D41507" w14:textId="26DB5C74" w:rsidR="00CA01D3" w:rsidRDefault="00CA01D3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FFFFF"/>
          </w:tcPr>
          <w:p w14:paraId="0037910D" w14:textId="72F1BB79" w:rsidR="00CA01D3" w:rsidRDefault="00CA01D3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3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776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405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C902D1" w14:paraId="241E737F" w14:textId="77777777" w:rsidTr="00587F2C">
        <w:trPr>
          <w:trHeight w:val="144"/>
        </w:trPr>
        <w:tc>
          <w:tcPr>
            <w:tcW w:w="2880" w:type="dxa"/>
          </w:tcPr>
          <w:p w14:paraId="7DFA8EB6" w14:textId="77777777" w:rsidR="00CA01D3" w:rsidRDefault="00CA01D3" w:rsidP="00106DD7">
            <w:pPr>
              <w:ind w:left="49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รวมค่าตัดจำหน่ายสะสม  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041E90F" w14:textId="140899D9" w:rsidR="00CA01D3" w:rsidRDefault="00CA01D3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(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2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305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839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44" w:type="dxa"/>
          </w:tcPr>
          <w:p w14:paraId="4B96B18D" w14:textId="77777777" w:rsidR="00CA01D3" w:rsidRDefault="00CA01D3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F26448A" w14:textId="5020E574" w:rsidR="00CA01D3" w:rsidRDefault="00CA01D3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470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566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44" w:type="dxa"/>
          </w:tcPr>
          <w:p w14:paraId="2A204590" w14:textId="77777777" w:rsidR="00CA01D3" w:rsidRDefault="00CA01D3" w:rsidP="00106DD7">
            <w:pPr>
              <w:tabs>
                <w:tab w:val="decimal" w:pos="897"/>
                <w:tab w:val="decimal" w:pos="1132"/>
              </w:tabs>
              <w:ind w:lef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31980A7" w14:textId="764C30F2" w:rsidR="00CA01D3" w:rsidRDefault="00CA01D3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6D24B874" w14:textId="77777777" w:rsidR="00CA01D3" w:rsidRDefault="00CA01D3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B19CB5E" w14:textId="2B38E43A" w:rsidR="00CA01D3" w:rsidRDefault="00643065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74694A40" w14:textId="0A56B2E6" w:rsidR="00CA01D3" w:rsidRDefault="00CA01D3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06527350" w14:textId="50B722CA" w:rsidR="00CA01D3" w:rsidRDefault="00CA01D3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3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776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405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C902D1" w14:paraId="5C098163" w14:textId="77777777" w:rsidTr="00587F2C">
        <w:trPr>
          <w:trHeight w:val="144"/>
        </w:trPr>
        <w:tc>
          <w:tcPr>
            <w:tcW w:w="2880" w:type="dxa"/>
          </w:tcPr>
          <w:p w14:paraId="3F4181CA" w14:textId="77777777" w:rsidR="00CA01D3" w:rsidRDefault="00CA01D3" w:rsidP="00106DD7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F1CF421" w14:textId="778284DC" w:rsidR="00CA01D3" w:rsidRDefault="00CA01D3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485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000</w:t>
            </w:r>
          </w:p>
        </w:tc>
        <w:tc>
          <w:tcPr>
            <w:tcW w:w="144" w:type="dxa"/>
          </w:tcPr>
          <w:p w14:paraId="24CE7659" w14:textId="77777777" w:rsidR="00CA01D3" w:rsidRDefault="00CA01D3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F9EFE70" w14:textId="7C2FDDF8" w:rsidR="00CA01D3" w:rsidRDefault="00E420C8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265</w:t>
            </w:r>
            <w:r w:rsidR="00CA01D3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000</w:t>
            </w:r>
          </w:p>
        </w:tc>
        <w:tc>
          <w:tcPr>
            <w:tcW w:w="144" w:type="dxa"/>
          </w:tcPr>
          <w:p w14:paraId="3193DAD1" w14:textId="77777777" w:rsidR="00CA01D3" w:rsidRDefault="00CA01D3" w:rsidP="00106DD7">
            <w:pPr>
              <w:tabs>
                <w:tab w:val="decimal" w:pos="897"/>
              </w:tabs>
              <w:ind w:lef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03E4C62" w14:textId="0E8E974F" w:rsidR="00CA01D3" w:rsidRDefault="00643065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3B00F71A" w14:textId="77777777" w:rsidR="00CA01D3" w:rsidRDefault="00CA01D3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314EBA1" w14:textId="3D0CE5CC" w:rsidR="00CA01D3" w:rsidRDefault="00643065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520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000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44" w:type="dxa"/>
          </w:tcPr>
          <w:p w14:paraId="410517E1" w14:textId="78403A99" w:rsidR="00CA01D3" w:rsidRDefault="00CA01D3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7B71E921" w14:textId="25D54825" w:rsidR="00CA01D3" w:rsidDel="00945A11" w:rsidRDefault="00E420C8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230</w:t>
            </w:r>
            <w:r w:rsidR="00CA01D3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000</w:t>
            </w:r>
          </w:p>
        </w:tc>
      </w:tr>
      <w:tr w:rsidR="00C902D1" w14:paraId="50BD5191" w14:textId="77777777" w:rsidTr="00587F2C">
        <w:trPr>
          <w:trHeight w:val="144"/>
        </w:trPr>
        <w:tc>
          <w:tcPr>
            <w:tcW w:w="2880" w:type="dxa"/>
          </w:tcPr>
          <w:p w14:paraId="73B58A1B" w14:textId="77777777" w:rsidR="00CA01D3" w:rsidRDefault="00CA01D3" w:rsidP="00106DD7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รวมสินทรัพย์ไม่มีตัวตน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680112B" w14:textId="6EFD99AA" w:rsidR="00CA01D3" w:rsidRDefault="00CA01D3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10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009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385</w:t>
            </w:r>
          </w:p>
        </w:tc>
        <w:tc>
          <w:tcPr>
            <w:tcW w:w="144" w:type="dxa"/>
          </w:tcPr>
          <w:p w14:paraId="4A1F4CB4" w14:textId="77777777" w:rsidR="00CA01D3" w:rsidRDefault="00CA01D3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DCE6411" w14:textId="77777777" w:rsidR="00CA01D3" w:rsidRDefault="00CA01D3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61E1AF60" w14:textId="77777777" w:rsidR="00CA01D3" w:rsidRDefault="00CA01D3" w:rsidP="00106DD7">
            <w:pPr>
              <w:tabs>
                <w:tab w:val="decimal" w:pos="897"/>
              </w:tabs>
              <w:ind w:lef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A11CF7E" w14:textId="77777777" w:rsidR="00CA01D3" w:rsidRDefault="00CA01D3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24FF0A9F" w14:textId="77777777" w:rsidR="00CA01D3" w:rsidRDefault="00CA01D3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C995305" w14:textId="3E6ADF23" w:rsidR="00CA01D3" w:rsidRDefault="00CA01D3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0851D18B" w14:textId="0172CFC4" w:rsidR="00CA01D3" w:rsidRDefault="00CA01D3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5E080E3" w14:textId="34422465" w:rsidR="00CA01D3" w:rsidRDefault="00E420C8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11</w:t>
            </w:r>
            <w:r w:rsidR="00CA01D3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740</w:t>
            </w:r>
            <w:r w:rsidR="00CA01D3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819</w:t>
            </w:r>
          </w:p>
        </w:tc>
      </w:tr>
    </w:tbl>
    <w:p w14:paraId="54D9D721" w14:textId="20253B33" w:rsidR="00587F2C" w:rsidRDefault="00587F2C" w:rsidP="00106DD7">
      <w:pPr>
        <w:tabs>
          <w:tab w:val="left" w:pos="540"/>
        </w:tabs>
        <w:ind w:right="-25" w:firstLine="547"/>
        <w:jc w:val="right"/>
        <w:rPr>
          <w:rFonts w:ascii="Angsana New" w:hAnsi="Angsana New"/>
          <w:b/>
          <w:bCs/>
          <w:sz w:val="24"/>
          <w:szCs w:val="24"/>
        </w:rPr>
      </w:pPr>
    </w:p>
    <w:tbl>
      <w:tblPr>
        <w:tblW w:w="4650" w:type="pct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080"/>
        <w:gridCol w:w="136"/>
        <w:gridCol w:w="1080"/>
        <w:gridCol w:w="136"/>
        <w:gridCol w:w="1080"/>
        <w:gridCol w:w="136"/>
        <w:gridCol w:w="1080"/>
      </w:tblGrid>
      <w:tr w:rsidR="00C902D1" w14:paraId="4AAF0995" w14:textId="77777777" w:rsidTr="00587F2C">
        <w:trPr>
          <w:trHeight w:val="144"/>
        </w:trPr>
        <w:tc>
          <w:tcPr>
            <w:tcW w:w="3870" w:type="dxa"/>
          </w:tcPr>
          <w:p w14:paraId="50C54F89" w14:textId="0461C180" w:rsidR="00587F2C" w:rsidRDefault="00587F2C" w:rsidP="00106DD7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ค่าตัดจำหน่ายสำหรับปีสิ้นสุดวันที่ </w:t>
            </w:r>
            <w:r w:rsidR="00E420C8" w:rsidRPr="00E420C8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3C892A0A" w14:textId="25FBAEDB" w:rsidR="00587F2C" w:rsidRDefault="00587F2C" w:rsidP="00106DD7">
            <w:pPr>
              <w:jc w:val="center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51E915B" w14:textId="77777777" w:rsidR="00587F2C" w:rsidRDefault="00587F2C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0BB3417" w14:textId="2BB0500C" w:rsidR="00587F2C" w:rsidRDefault="00587F2C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8CA1CB7" w14:textId="77777777" w:rsidR="00587F2C" w:rsidRDefault="00587F2C" w:rsidP="00106DD7">
            <w:pPr>
              <w:tabs>
                <w:tab w:val="decimal" w:pos="897"/>
              </w:tabs>
              <w:ind w:lef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CBC6177" w14:textId="1FDE3BFE" w:rsidR="00587F2C" w:rsidRDefault="00587F2C" w:rsidP="00106DD7">
            <w:pPr>
              <w:jc w:val="center"/>
              <w:outlineLvl w:val="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1F3C290" w14:textId="77777777" w:rsidR="00587F2C" w:rsidRDefault="00587F2C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FFFFF"/>
          </w:tcPr>
          <w:p w14:paraId="7F7BC7DB" w14:textId="216E4F20" w:rsidR="00587F2C" w:rsidDel="00945A11" w:rsidRDefault="00587F2C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C902D1" w14:paraId="33EF421F" w14:textId="77777777" w:rsidTr="00587F2C">
        <w:trPr>
          <w:trHeight w:val="144"/>
        </w:trPr>
        <w:tc>
          <w:tcPr>
            <w:tcW w:w="3870" w:type="dxa"/>
          </w:tcPr>
          <w:p w14:paraId="380F6E9F" w14:textId="2875828F" w:rsidR="00587F2C" w:rsidRDefault="00E420C8" w:rsidP="00106DD7">
            <w:pPr>
              <w:ind w:left="274"/>
              <w:rPr>
                <w:rFonts w:ascii="Angsana New" w:hAnsi="Angsana New"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080" w:type="dxa"/>
          </w:tcPr>
          <w:p w14:paraId="4313AD44" w14:textId="0741EEBB" w:rsidR="00587F2C" w:rsidRDefault="00587F2C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4EAEBEF" w14:textId="77777777" w:rsidR="00587F2C" w:rsidRDefault="00587F2C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36A0EAF" w14:textId="77777777" w:rsidR="00587F2C" w:rsidRDefault="00587F2C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36C227C4" w14:textId="77777777" w:rsidR="00587F2C" w:rsidRDefault="00587F2C" w:rsidP="00106DD7">
            <w:pPr>
              <w:tabs>
                <w:tab w:val="decimal" w:pos="897"/>
              </w:tabs>
              <w:ind w:lef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7C5C06" w14:textId="472F9026" w:rsidR="00587F2C" w:rsidRDefault="00587F2C" w:rsidP="00106DD7">
            <w:pPr>
              <w:jc w:val="center"/>
              <w:outlineLvl w:val="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" w:type="dxa"/>
          </w:tcPr>
          <w:p w14:paraId="2AE33982" w14:textId="77777777" w:rsidR="00587F2C" w:rsidRDefault="00587F2C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</w:tcPr>
          <w:p w14:paraId="6A21F635" w14:textId="510E476B" w:rsidR="00587F2C" w:rsidRDefault="00E420C8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="002015B0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774</w:t>
            </w:r>
            <w:r w:rsidR="00817C8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369</w:t>
            </w:r>
          </w:p>
        </w:tc>
      </w:tr>
      <w:tr w:rsidR="00C902D1" w14:paraId="1381C187" w14:textId="77777777" w:rsidTr="00CF32C1">
        <w:trPr>
          <w:trHeight w:val="144"/>
        </w:trPr>
        <w:tc>
          <w:tcPr>
            <w:tcW w:w="3870" w:type="dxa"/>
          </w:tcPr>
          <w:p w14:paraId="4A33C776" w14:textId="0E3F582D" w:rsidR="00587F2C" w:rsidRDefault="00E420C8" w:rsidP="00106DD7">
            <w:pPr>
              <w:ind w:left="274"/>
              <w:rPr>
                <w:rFonts w:ascii="Angsana New" w:hAnsi="Angsana New"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080" w:type="dxa"/>
          </w:tcPr>
          <w:p w14:paraId="3F77E397" w14:textId="77777777" w:rsidR="00587F2C" w:rsidRDefault="00587F2C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562FD01" w14:textId="77777777" w:rsidR="00587F2C" w:rsidRDefault="00587F2C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19117CE" w14:textId="77777777" w:rsidR="00587F2C" w:rsidRDefault="00587F2C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664B3132" w14:textId="77777777" w:rsidR="00587F2C" w:rsidRDefault="00587F2C" w:rsidP="00106DD7">
            <w:pPr>
              <w:tabs>
                <w:tab w:val="decimal" w:pos="897"/>
              </w:tabs>
              <w:ind w:lef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DAB32A3" w14:textId="06B9E8C3" w:rsidR="00587F2C" w:rsidRDefault="00587F2C" w:rsidP="00106DD7">
            <w:pPr>
              <w:jc w:val="center"/>
              <w:outlineLvl w:val="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" w:type="dxa"/>
          </w:tcPr>
          <w:p w14:paraId="5BC2917F" w14:textId="77777777" w:rsidR="00587F2C" w:rsidRDefault="00587F2C" w:rsidP="00106DD7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2549FC2" w14:textId="6E80234A" w:rsidR="00587F2C" w:rsidRDefault="00E420C8" w:rsidP="00106DD7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</w:t>
            </w:r>
            <w:r w:rsidR="007A1A22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470</w:t>
            </w:r>
            <w:r w:rsidR="007A1A22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566</w:t>
            </w:r>
          </w:p>
        </w:tc>
      </w:tr>
    </w:tbl>
    <w:p w14:paraId="7977DB6E" w14:textId="5E264754" w:rsidR="007B1AFD" w:rsidRDefault="00E420C8" w:rsidP="00106DD7">
      <w:pPr>
        <w:tabs>
          <w:tab w:val="left" w:pos="1080"/>
        </w:tabs>
        <w:spacing w:before="3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E420C8">
        <w:rPr>
          <w:rFonts w:ascii="Angsana New" w:hAnsi="Angsana New"/>
          <w:b/>
          <w:bCs/>
          <w:sz w:val="32"/>
          <w:szCs w:val="32"/>
        </w:rPr>
        <w:t>13</w:t>
      </w:r>
      <w:r w:rsidR="007B1AFD">
        <w:rPr>
          <w:rFonts w:ascii="Angsana New" w:hAnsi="Angsana New"/>
          <w:b/>
          <w:bCs/>
          <w:sz w:val="32"/>
          <w:szCs w:val="32"/>
        </w:rPr>
        <w:t>.</w:t>
      </w:r>
      <w:r w:rsidR="007B1AFD">
        <w:rPr>
          <w:rFonts w:ascii="Angsana New" w:hAnsi="Angsana New"/>
          <w:b/>
          <w:bCs/>
          <w:sz w:val="32"/>
          <w:szCs w:val="32"/>
          <w:cs/>
        </w:rPr>
        <w:tab/>
        <w:t>ภาษีเงินได้รอการตัดบัญชี</w:t>
      </w:r>
    </w:p>
    <w:p w14:paraId="062A08B2" w14:textId="65D7B108" w:rsidR="007B1AFD" w:rsidRDefault="007B1AFD" w:rsidP="00106DD7">
      <w:pPr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สินทรัพย์และหนี้สินภาษีเงินได้รอการตัดบัญชี ณ วันที่ </w:t>
      </w:r>
      <w:r w:rsidR="00E420C8" w:rsidRPr="00E420C8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ธันวาคม ประกอบด้วย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78"/>
        <w:gridCol w:w="1520"/>
        <w:gridCol w:w="152"/>
        <w:gridCol w:w="1520"/>
      </w:tblGrid>
      <w:tr w:rsidR="00C902D1" w14:paraId="168AE269" w14:textId="77777777" w:rsidTr="00CF32C1">
        <w:tc>
          <w:tcPr>
            <w:tcW w:w="6078" w:type="dxa"/>
          </w:tcPr>
          <w:p w14:paraId="76D85117" w14:textId="77777777" w:rsidR="009909AA" w:rsidRDefault="009909AA" w:rsidP="00106DD7">
            <w:pPr>
              <w:ind w:left="630" w:hanging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0" w:type="dxa"/>
          </w:tcPr>
          <w:p w14:paraId="63ABDFEE" w14:textId="0D9FF400" w:rsidR="009909AA" w:rsidRDefault="00E420C8" w:rsidP="00106DD7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2" w:type="dxa"/>
          </w:tcPr>
          <w:p w14:paraId="53BAA1F9" w14:textId="77777777" w:rsidR="009909AA" w:rsidRDefault="009909AA" w:rsidP="00106DD7">
            <w:pPr>
              <w:ind w:left="-5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20" w:type="dxa"/>
          </w:tcPr>
          <w:p w14:paraId="39E4B89B" w14:textId="7D514EE5" w:rsidR="009909AA" w:rsidRDefault="00E420C8" w:rsidP="00106DD7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C902D1" w14:paraId="254A8259" w14:textId="77777777" w:rsidTr="00CF32C1">
        <w:tc>
          <w:tcPr>
            <w:tcW w:w="6078" w:type="dxa"/>
          </w:tcPr>
          <w:p w14:paraId="691C9049" w14:textId="77777777" w:rsidR="009909AA" w:rsidRDefault="009909AA" w:rsidP="00106DD7">
            <w:pPr>
              <w:ind w:left="630" w:hanging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0" w:type="dxa"/>
          </w:tcPr>
          <w:p w14:paraId="07D83EED" w14:textId="77777777" w:rsidR="009909AA" w:rsidRDefault="009909AA" w:rsidP="00106DD7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52" w:type="dxa"/>
          </w:tcPr>
          <w:p w14:paraId="0DF2CDFC" w14:textId="77777777" w:rsidR="009909AA" w:rsidRDefault="009909AA" w:rsidP="00106DD7">
            <w:pPr>
              <w:ind w:left="-5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20" w:type="dxa"/>
          </w:tcPr>
          <w:p w14:paraId="36D505C1" w14:textId="77777777" w:rsidR="009909AA" w:rsidRDefault="009909AA" w:rsidP="00106DD7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C902D1" w14:paraId="7243059F" w14:textId="77777777" w:rsidTr="00CF32C1">
        <w:tc>
          <w:tcPr>
            <w:tcW w:w="6078" w:type="dxa"/>
          </w:tcPr>
          <w:p w14:paraId="367763E1" w14:textId="27B4C729" w:rsidR="00600DC5" w:rsidRDefault="00600DC5" w:rsidP="00106DD7">
            <w:pPr>
              <w:ind w:left="630" w:hanging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20" w:type="dxa"/>
          </w:tcPr>
          <w:p w14:paraId="1D3F7686" w14:textId="2A083277" w:rsidR="00600DC5" w:rsidRDefault="00600DC5" w:rsidP="00106DD7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213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510</w:t>
            </w:r>
            <w:r w:rsidR="00B31BDE"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038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52" w:type="dxa"/>
          </w:tcPr>
          <w:p w14:paraId="26B2A69B" w14:textId="77777777" w:rsidR="00600DC5" w:rsidRDefault="00600DC5" w:rsidP="00106DD7">
            <w:pPr>
              <w:ind w:left="-54" w:firstLine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0" w:type="dxa"/>
          </w:tcPr>
          <w:p w14:paraId="2EAE5D6E" w14:textId="66D2C547" w:rsidR="00600DC5" w:rsidRDefault="00E420C8" w:rsidP="00106DD7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197</w:t>
            </w:r>
            <w:r w:rsidR="00600DC5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174</w:t>
            </w:r>
            <w:r w:rsidR="00600DC5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883</w:t>
            </w:r>
          </w:p>
        </w:tc>
      </w:tr>
      <w:tr w:rsidR="00C902D1" w14:paraId="6CD4D4A1" w14:textId="77777777" w:rsidTr="00CF32C1">
        <w:tc>
          <w:tcPr>
            <w:tcW w:w="6078" w:type="dxa"/>
          </w:tcPr>
          <w:p w14:paraId="103B9B9A" w14:textId="363A318C" w:rsidR="00600DC5" w:rsidRDefault="00600DC5" w:rsidP="00106DD7">
            <w:pPr>
              <w:ind w:left="630" w:hanging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20" w:type="dxa"/>
          </w:tcPr>
          <w:p w14:paraId="59CD19B7" w14:textId="4260C583" w:rsidR="00600DC5" w:rsidRDefault="00600DC5" w:rsidP="00106DD7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202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043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074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2" w:type="dxa"/>
          </w:tcPr>
          <w:p w14:paraId="2C607938" w14:textId="77777777" w:rsidR="00600DC5" w:rsidRDefault="00600DC5" w:rsidP="00106DD7">
            <w:pPr>
              <w:ind w:left="-54" w:firstLine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0" w:type="dxa"/>
          </w:tcPr>
          <w:p w14:paraId="0C1716DD" w14:textId="0DEDB12C" w:rsidR="00600DC5" w:rsidRDefault="00600DC5" w:rsidP="00106DD7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190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859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426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902D1" w14:paraId="16B75D00" w14:textId="77777777" w:rsidTr="00CF32C1">
        <w:tc>
          <w:tcPr>
            <w:tcW w:w="6078" w:type="dxa"/>
          </w:tcPr>
          <w:p w14:paraId="50A14391" w14:textId="503EEC80" w:rsidR="00600DC5" w:rsidRDefault="00600DC5" w:rsidP="00106DD7">
            <w:pPr>
              <w:ind w:left="630" w:hanging="9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สินทรัพย์ภาษีเงินได้รอการตัดบัญชี </w:t>
            </w: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</w:tcPr>
          <w:p w14:paraId="55A9FA33" w14:textId="4B9AB57E" w:rsidR="00600DC5" w:rsidRDefault="00600DC5" w:rsidP="00106DD7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11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466</w:t>
            </w:r>
            <w:r w:rsidR="00B31BDE"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964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52" w:type="dxa"/>
          </w:tcPr>
          <w:p w14:paraId="74F05F46" w14:textId="77777777" w:rsidR="00600DC5" w:rsidRDefault="00600DC5" w:rsidP="00106DD7">
            <w:pPr>
              <w:tabs>
                <w:tab w:val="decimal" w:pos="1440"/>
              </w:tabs>
              <w:ind w:left="-54" w:firstLine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</w:tcPr>
          <w:p w14:paraId="4483FE16" w14:textId="54DF2F61" w:rsidR="00600DC5" w:rsidRDefault="00E420C8" w:rsidP="00106DD7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6</w:t>
            </w:r>
            <w:r w:rsidR="00600DC5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315</w:t>
            </w:r>
            <w:r w:rsidR="00600DC5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457</w:t>
            </w:r>
          </w:p>
        </w:tc>
      </w:tr>
    </w:tbl>
    <w:p w14:paraId="23BEF0A6" w14:textId="7948CD7D" w:rsidR="0005056E" w:rsidRDefault="009909AA" w:rsidP="00106DD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05056E">
        <w:rPr>
          <w:rFonts w:ascii="Angsana New" w:hAnsi="Angsana New"/>
          <w:sz w:val="32"/>
          <w:szCs w:val="32"/>
          <w:cs/>
        </w:rPr>
        <w:lastRenderedPageBreak/>
        <w:t>รายการ</w:t>
      </w:r>
      <w:r w:rsidR="0005056E">
        <w:rPr>
          <w:rFonts w:ascii="Angsana New" w:hAnsi="Angsana New"/>
          <w:sz w:val="32"/>
          <w:szCs w:val="32"/>
          <w:cs/>
          <w:lang w:val="th-TH"/>
        </w:rPr>
        <w:t>เคลื่อนไหว</w:t>
      </w:r>
      <w:r w:rsidR="0005056E">
        <w:rPr>
          <w:rFonts w:ascii="Angsana New" w:hAnsi="Angsana New"/>
          <w:sz w:val="32"/>
          <w:szCs w:val="32"/>
          <w:cs/>
        </w:rPr>
        <w:t>ของสินทรัพย์และหนี้สินภาษีเงินได้รอการตัดบัญชีที่เกิดขึ้นในระหว่างปีมีดังนี้</w:t>
      </w:r>
    </w:p>
    <w:tbl>
      <w:tblPr>
        <w:tblW w:w="9155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4"/>
        <w:gridCol w:w="1220"/>
        <w:gridCol w:w="152"/>
        <w:gridCol w:w="1221"/>
        <w:gridCol w:w="153"/>
        <w:gridCol w:w="1221"/>
        <w:gridCol w:w="153"/>
        <w:gridCol w:w="1221"/>
      </w:tblGrid>
      <w:tr w:rsidR="00C902D1" w14:paraId="4F56231A" w14:textId="77777777" w:rsidTr="00CF32C1">
        <w:trPr>
          <w:cantSplit/>
          <w:trHeight w:val="20"/>
        </w:trPr>
        <w:tc>
          <w:tcPr>
            <w:tcW w:w="3814" w:type="dxa"/>
          </w:tcPr>
          <w:p w14:paraId="7E59D44E" w14:textId="1B189E0E" w:rsidR="00D935C2" w:rsidRDefault="00D935C2" w:rsidP="00106DD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E420C8" w:rsidRPr="00E420C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  <w:r w:rsidR="00E420C8" w:rsidRPr="00E420C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5341" w:type="dxa"/>
            <w:gridSpan w:val="7"/>
          </w:tcPr>
          <w:p w14:paraId="5732B4FD" w14:textId="77777777" w:rsidR="00D935C2" w:rsidRDefault="00D935C2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บันทึกเป็น (รายจ่าย)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/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รายได้ใน</w:t>
            </w:r>
          </w:p>
        </w:tc>
      </w:tr>
      <w:tr w:rsidR="00C902D1" w14:paraId="399ABDD7" w14:textId="77777777" w:rsidTr="00CF32C1">
        <w:trPr>
          <w:cantSplit/>
          <w:trHeight w:val="20"/>
        </w:trPr>
        <w:tc>
          <w:tcPr>
            <w:tcW w:w="3814" w:type="dxa"/>
          </w:tcPr>
          <w:p w14:paraId="368D8A71" w14:textId="77777777" w:rsidR="00D935C2" w:rsidRDefault="00D935C2" w:rsidP="00106DD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20" w:type="dxa"/>
          </w:tcPr>
          <w:p w14:paraId="6F04DD66" w14:textId="77777777" w:rsidR="00D935C2" w:rsidRDefault="00D935C2" w:rsidP="00106DD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52" w:type="dxa"/>
          </w:tcPr>
          <w:p w14:paraId="28AE95C8" w14:textId="77777777" w:rsidR="00D935C2" w:rsidRDefault="00D935C2" w:rsidP="00106DD7">
            <w:pPr>
              <w:ind w:left="-108" w:right="-28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4CB4D9B8" w14:textId="77777777" w:rsidR="00D935C2" w:rsidRDefault="00D935C2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กำไรหรือ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51114D4C" w14:textId="77777777" w:rsidR="00D935C2" w:rsidRDefault="00D935C2" w:rsidP="00106DD7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1FCF3434" w14:textId="77777777" w:rsidR="00D935C2" w:rsidRDefault="00D935C2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กำไร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ขาดทุน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3" w:type="dxa"/>
          </w:tcPr>
          <w:p w14:paraId="6B126F54" w14:textId="77777777" w:rsidR="00D935C2" w:rsidRDefault="00D935C2" w:rsidP="00106D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21" w:type="dxa"/>
          </w:tcPr>
          <w:p w14:paraId="3D45CB73" w14:textId="77777777" w:rsidR="00D935C2" w:rsidRDefault="00D935C2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C902D1" w14:paraId="16EAFB36" w14:textId="77777777" w:rsidTr="00CF32C1">
        <w:trPr>
          <w:cantSplit/>
          <w:trHeight w:val="20"/>
        </w:trPr>
        <w:tc>
          <w:tcPr>
            <w:tcW w:w="3814" w:type="dxa"/>
          </w:tcPr>
          <w:p w14:paraId="0071AA64" w14:textId="77777777" w:rsidR="00D935C2" w:rsidRDefault="00D935C2" w:rsidP="00106DD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20" w:type="dxa"/>
          </w:tcPr>
          <w:p w14:paraId="23A2642B" w14:textId="1DCD9AF5" w:rsidR="00D935C2" w:rsidRDefault="00E420C8" w:rsidP="00106DD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D935C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D935C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152" w:type="dxa"/>
          </w:tcPr>
          <w:p w14:paraId="27E9950C" w14:textId="77777777" w:rsidR="00D935C2" w:rsidRDefault="00D935C2" w:rsidP="00106DD7">
            <w:pPr>
              <w:ind w:left="-108" w:right="-28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</w:tcPr>
          <w:p w14:paraId="4707C104" w14:textId="77777777" w:rsidR="00D935C2" w:rsidRDefault="00D935C2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53" w:type="dxa"/>
          </w:tcPr>
          <w:p w14:paraId="0F849BDF" w14:textId="77777777" w:rsidR="00D935C2" w:rsidRDefault="00D935C2" w:rsidP="00106DD7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</w:tcPr>
          <w:p w14:paraId="6D5C7AE6" w14:textId="77777777" w:rsidR="00D935C2" w:rsidRDefault="00D935C2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53" w:type="dxa"/>
          </w:tcPr>
          <w:p w14:paraId="0FE3AEF0" w14:textId="77777777" w:rsidR="00D935C2" w:rsidRDefault="00D935C2" w:rsidP="00106D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21" w:type="dxa"/>
          </w:tcPr>
          <w:p w14:paraId="2CBAD786" w14:textId="7EDF7CFE" w:rsidR="00D935C2" w:rsidRDefault="00E420C8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D935C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D935C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C902D1" w14:paraId="550543AF" w14:textId="77777777" w:rsidTr="00CF32C1">
        <w:trPr>
          <w:cantSplit/>
          <w:trHeight w:val="20"/>
        </w:trPr>
        <w:tc>
          <w:tcPr>
            <w:tcW w:w="3814" w:type="dxa"/>
          </w:tcPr>
          <w:p w14:paraId="4FB3FDB0" w14:textId="77777777" w:rsidR="00D935C2" w:rsidRDefault="00D935C2" w:rsidP="00106DD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20" w:type="dxa"/>
          </w:tcPr>
          <w:p w14:paraId="4718362F" w14:textId="77A4C5E5" w:rsidR="00D935C2" w:rsidRDefault="00E420C8" w:rsidP="00106DD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52" w:type="dxa"/>
          </w:tcPr>
          <w:p w14:paraId="06E37C79" w14:textId="77777777" w:rsidR="00D935C2" w:rsidRDefault="00D935C2" w:rsidP="00106DD7">
            <w:pPr>
              <w:ind w:left="-108" w:right="-28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</w:tcPr>
          <w:p w14:paraId="602AE7CD" w14:textId="77777777" w:rsidR="00D935C2" w:rsidRDefault="00D935C2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" w:type="dxa"/>
          </w:tcPr>
          <w:p w14:paraId="690B8600" w14:textId="77777777" w:rsidR="00D935C2" w:rsidRDefault="00D935C2" w:rsidP="00106DD7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</w:tcPr>
          <w:p w14:paraId="7A20A8BB" w14:textId="77777777" w:rsidR="00D935C2" w:rsidRDefault="00D935C2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" w:type="dxa"/>
          </w:tcPr>
          <w:p w14:paraId="51F5FC01" w14:textId="77777777" w:rsidR="00D935C2" w:rsidRDefault="00D935C2" w:rsidP="00106D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21" w:type="dxa"/>
          </w:tcPr>
          <w:p w14:paraId="64D185C2" w14:textId="0FE3284E" w:rsidR="00D935C2" w:rsidRDefault="00E420C8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</w:tr>
      <w:tr w:rsidR="00C902D1" w14:paraId="5E4B5005" w14:textId="77777777" w:rsidTr="00CF32C1">
        <w:trPr>
          <w:cantSplit/>
          <w:trHeight w:val="20"/>
        </w:trPr>
        <w:tc>
          <w:tcPr>
            <w:tcW w:w="3814" w:type="dxa"/>
          </w:tcPr>
          <w:p w14:paraId="4602731B" w14:textId="77777777" w:rsidR="00D935C2" w:rsidRDefault="00D935C2" w:rsidP="00106DD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20" w:type="dxa"/>
          </w:tcPr>
          <w:p w14:paraId="6706A72D" w14:textId="77777777" w:rsidR="00D935C2" w:rsidRDefault="00D935C2" w:rsidP="00106DD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2" w:type="dxa"/>
          </w:tcPr>
          <w:p w14:paraId="0548576C" w14:textId="77777777" w:rsidR="00D935C2" w:rsidRDefault="00D935C2" w:rsidP="00106DD7">
            <w:pPr>
              <w:ind w:left="-108" w:right="-28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</w:tcPr>
          <w:p w14:paraId="434E7731" w14:textId="77777777" w:rsidR="00D935C2" w:rsidRDefault="00D935C2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3" w:type="dxa"/>
          </w:tcPr>
          <w:p w14:paraId="343F6C0B" w14:textId="77777777" w:rsidR="00D935C2" w:rsidRDefault="00D935C2" w:rsidP="00106DD7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</w:tcPr>
          <w:p w14:paraId="0020A24A" w14:textId="77777777" w:rsidR="00D935C2" w:rsidRDefault="00D935C2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3" w:type="dxa"/>
          </w:tcPr>
          <w:p w14:paraId="7EFE9E83" w14:textId="77777777" w:rsidR="00D935C2" w:rsidRDefault="00D935C2" w:rsidP="00106D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21" w:type="dxa"/>
          </w:tcPr>
          <w:p w14:paraId="0913F930" w14:textId="77777777" w:rsidR="00D935C2" w:rsidRDefault="00D935C2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902D1" w14:paraId="6625948C" w14:textId="77777777" w:rsidTr="00CF32C1">
        <w:trPr>
          <w:cantSplit/>
          <w:trHeight w:val="20"/>
        </w:trPr>
        <w:tc>
          <w:tcPr>
            <w:tcW w:w="3814" w:type="dxa"/>
          </w:tcPr>
          <w:p w14:paraId="0A49C8C1" w14:textId="77777777" w:rsidR="00D935C2" w:rsidRDefault="00D935C2" w:rsidP="00106DD7">
            <w:pPr>
              <w:ind w:left="165" w:hanging="16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0" w:type="dxa"/>
            <w:vAlign w:val="bottom"/>
          </w:tcPr>
          <w:p w14:paraId="4BA74E08" w14:textId="77777777" w:rsidR="00D935C2" w:rsidRDefault="00D935C2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2" w:type="dxa"/>
          </w:tcPr>
          <w:p w14:paraId="6C697267" w14:textId="77777777" w:rsidR="00D935C2" w:rsidRDefault="00D935C2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1" w:type="dxa"/>
            <w:vAlign w:val="bottom"/>
          </w:tcPr>
          <w:p w14:paraId="2456D008" w14:textId="77777777" w:rsidR="00D935C2" w:rsidRDefault="00D935C2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</w:tcPr>
          <w:p w14:paraId="31778B10" w14:textId="77777777" w:rsidR="00D935C2" w:rsidRDefault="00D935C2" w:rsidP="00106DD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1" w:type="dxa"/>
            <w:vAlign w:val="bottom"/>
          </w:tcPr>
          <w:p w14:paraId="521EBB94" w14:textId="77777777" w:rsidR="00D935C2" w:rsidRDefault="00D935C2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  <w:vAlign w:val="bottom"/>
          </w:tcPr>
          <w:p w14:paraId="000F03A5" w14:textId="77777777" w:rsidR="00D935C2" w:rsidRDefault="00D935C2" w:rsidP="00106DD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1" w:type="dxa"/>
            <w:vAlign w:val="bottom"/>
          </w:tcPr>
          <w:p w14:paraId="5B0B937A" w14:textId="77777777" w:rsidR="00D935C2" w:rsidRDefault="00D935C2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C902D1" w14:paraId="62DF94CF" w14:textId="77777777" w:rsidTr="00CF32C1">
        <w:trPr>
          <w:cantSplit/>
          <w:trHeight w:val="20"/>
        </w:trPr>
        <w:tc>
          <w:tcPr>
            <w:tcW w:w="3814" w:type="dxa"/>
            <w:vAlign w:val="center"/>
          </w:tcPr>
          <w:p w14:paraId="4AC0B58C" w14:textId="77777777" w:rsidR="00D06F16" w:rsidRDefault="00D06F16" w:rsidP="00106DD7">
            <w:pPr>
              <w:ind w:left="165" w:hanging="16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0" w:type="dxa"/>
          </w:tcPr>
          <w:p w14:paraId="5E018AE8" w14:textId="3CA2D86D" w:rsidR="00D06F16" w:rsidRDefault="00E420C8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160</w:t>
            </w:r>
            <w:r w:rsidR="00D06F16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520</w:t>
            </w:r>
          </w:p>
        </w:tc>
        <w:tc>
          <w:tcPr>
            <w:tcW w:w="152" w:type="dxa"/>
          </w:tcPr>
          <w:p w14:paraId="7C3AD852" w14:textId="77777777" w:rsidR="00D06F16" w:rsidRDefault="00D06F16" w:rsidP="00106DD7">
            <w:pPr>
              <w:tabs>
                <w:tab w:val="decimal" w:pos="1130"/>
              </w:tabs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7889AD28" w14:textId="49D42CBA" w:rsidR="00D06F16" w:rsidRDefault="00600DC5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126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904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53" w:type="dxa"/>
          </w:tcPr>
          <w:p w14:paraId="54C4E2F9" w14:textId="77777777" w:rsidR="00D06F16" w:rsidRDefault="00D06F16" w:rsidP="00106DD7">
            <w:pPr>
              <w:tabs>
                <w:tab w:val="decimal" w:pos="1130"/>
              </w:tabs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204445A6" w14:textId="77777777" w:rsidR="00D06F16" w:rsidRDefault="00D06F16" w:rsidP="00106DD7">
            <w:pPr>
              <w:ind w:left="-20" w:right="-2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53" w:type="dxa"/>
          </w:tcPr>
          <w:p w14:paraId="7630A6F3" w14:textId="77777777" w:rsidR="00D06F16" w:rsidRDefault="00D06F16" w:rsidP="00106DD7">
            <w:pPr>
              <w:tabs>
                <w:tab w:val="decimal" w:pos="826"/>
              </w:tabs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4381BA94" w14:textId="45BC234A" w:rsidR="00D06F16" w:rsidRDefault="00E420C8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33</w:t>
            </w:r>
            <w:r w:rsidR="0048487B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616</w:t>
            </w:r>
          </w:p>
        </w:tc>
      </w:tr>
      <w:tr w:rsidR="00C902D1" w14:paraId="0BB265DE" w14:textId="77777777" w:rsidTr="00CF32C1">
        <w:trPr>
          <w:cantSplit/>
          <w:trHeight w:val="20"/>
        </w:trPr>
        <w:tc>
          <w:tcPr>
            <w:tcW w:w="3814" w:type="dxa"/>
            <w:vAlign w:val="center"/>
          </w:tcPr>
          <w:p w14:paraId="365CA942" w14:textId="77777777" w:rsidR="00D06F16" w:rsidRDefault="00D06F16" w:rsidP="00106DD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eastAsia="Malgun Gothic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cs/>
                <w:lang w:val="en-US" w:bidi="th-TH"/>
              </w:rPr>
              <w:t>ประมาณการหนี้สินไม่หมุนเวียน</w:t>
            </w:r>
          </w:p>
        </w:tc>
        <w:tc>
          <w:tcPr>
            <w:tcW w:w="1220" w:type="dxa"/>
          </w:tcPr>
          <w:p w14:paraId="1BD61D93" w14:textId="77777777" w:rsidR="00D06F16" w:rsidRDefault="00D06F16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2" w:type="dxa"/>
          </w:tcPr>
          <w:p w14:paraId="003946A8" w14:textId="77777777" w:rsidR="00D06F16" w:rsidRDefault="00D06F16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30583BA0" w14:textId="77777777" w:rsidR="00D06F16" w:rsidRDefault="00D06F16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</w:tcPr>
          <w:p w14:paraId="43F4437D" w14:textId="77777777" w:rsidR="00D06F16" w:rsidRDefault="00D06F16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0CCDFCE3" w14:textId="77777777" w:rsidR="00D06F16" w:rsidRDefault="00D06F16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</w:tcPr>
          <w:p w14:paraId="556B4836" w14:textId="77777777" w:rsidR="00D06F16" w:rsidRDefault="00D06F16" w:rsidP="00106DD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0FBE1EDB" w14:textId="77777777" w:rsidR="00D06F16" w:rsidRDefault="00D06F16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C902D1" w14:paraId="0AAED345" w14:textId="77777777" w:rsidTr="00CF32C1">
        <w:trPr>
          <w:cantSplit/>
          <w:trHeight w:val="20"/>
        </w:trPr>
        <w:tc>
          <w:tcPr>
            <w:tcW w:w="3814" w:type="dxa"/>
            <w:vAlign w:val="center"/>
          </w:tcPr>
          <w:p w14:paraId="55FAB2DD" w14:textId="77777777" w:rsidR="00492A6C" w:rsidRDefault="00492A6C" w:rsidP="00106DD7">
            <w:pPr>
              <w:pStyle w:val="acctfourfigures"/>
              <w:tabs>
                <w:tab w:val="clear" w:pos="765"/>
              </w:tabs>
              <w:spacing w:line="240" w:lineRule="auto"/>
              <w:ind w:left="155" w:right="-96"/>
              <w:rPr>
                <w:rFonts w:ascii="Angsana New" w:eastAsia="Malgun Gothic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cs/>
                <w:lang w:val="en-US" w:bidi="th-TH"/>
              </w:rPr>
              <w:t>สำหรับผลประโยชน์พนักงาน</w:t>
            </w:r>
          </w:p>
        </w:tc>
        <w:tc>
          <w:tcPr>
            <w:tcW w:w="1220" w:type="dxa"/>
          </w:tcPr>
          <w:p w14:paraId="0DACB17D" w14:textId="726AE618" w:rsidR="00492A6C" w:rsidRDefault="00E420C8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="00492A6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181</w:t>
            </w:r>
            <w:r w:rsidR="00492A6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039</w:t>
            </w:r>
          </w:p>
        </w:tc>
        <w:tc>
          <w:tcPr>
            <w:tcW w:w="152" w:type="dxa"/>
          </w:tcPr>
          <w:p w14:paraId="3521BCC9" w14:textId="77777777" w:rsidR="00492A6C" w:rsidRDefault="00492A6C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6A544395" w14:textId="1B07025A" w:rsidR="00492A6C" w:rsidRDefault="00E420C8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937</w:t>
            </w:r>
            <w:r w:rsidR="00827E60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591</w:t>
            </w:r>
          </w:p>
        </w:tc>
        <w:tc>
          <w:tcPr>
            <w:tcW w:w="153" w:type="dxa"/>
          </w:tcPr>
          <w:p w14:paraId="3DB19FCB" w14:textId="77777777" w:rsidR="00492A6C" w:rsidRDefault="00492A6C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624C0177" w14:textId="32C2F779" w:rsidR="00492A6C" w:rsidRDefault="00E420C8" w:rsidP="00106DD7">
            <w:pPr>
              <w:ind w:left="-20" w:right="70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141</w:t>
            </w:r>
            <w:r w:rsidR="00492A6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772</w:t>
            </w:r>
          </w:p>
        </w:tc>
        <w:tc>
          <w:tcPr>
            <w:tcW w:w="153" w:type="dxa"/>
          </w:tcPr>
          <w:p w14:paraId="18E12074" w14:textId="77777777" w:rsidR="00492A6C" w:rsidRDefault="00492A6C" w:rsidP="00106DD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0FA6BD0A" w14:textId="438D9B71" w:rsidR="00492A6C" w:rsidRDefault="00E420C8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2</w:t>
            </w:r>
            <w:r w:rsidR="006A19B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260</w:t>
            </w:r>
            <w:r w:rsidR="00827E60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402</w:t>
            </w:r>
          </w:p>
        </w:tc>
      </w:tr>
      <w:tr w:rsidR="00C902D1" w14:paraId="7228EE67" w14:textId="77777777" w:rsidTr="00CF32C1">
        <w:trPr>
          <w:cantSplit/>
          <w:trHeight w:val="20"/>
        </w:trPr>
        <w:tc>
          <w:tcPr>
            <w:tcW w:w="3814" w:type="dxa"/>
            <w:vAlign w:val="center"/>
          </w:tcPr>
          <w:p w14:paraId="6FEBBF1A" w14:textId="77777777" w:rsidR="00492A6C" w:rsidRDefault="00492A6C" w:rsidP="00106DD7">
            <w:pPr>
              <w:pStyle w:val="acctfourfigures"/>
              <w:tabs>
                <w:tab w:val="clear" w:pos="765"/>
              </w:tabs>
              <w:spacing w:line="240" w:lineRule="auto"/>
              <w:ind w:left="157" w:right="-96" w:hanging="157"/>
              <w:rPr>
                <w:rFonts w:ascii="Angsana New" w:eastAsia="Malgun Gothic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cs/>
                <w:lang w:val="en-US"/>
              </w:rPr>
              <w:t>ประมาณการหนี้สินสำหรับต้นทุนการรื้อถอน</w:t>
            </w:r>
            <w:r>
              <w:rPr>
                <w:rFonts w:ascii="Angsana New" w:eastAsia="Malgun Gothic" w:hAnsi="Angsana New" w:cs="Angsana New"/>
                <w:sz w:val="24"/>
                <w:szCs w:val="24"/>
                <w:cs/>
                <w:lang w:val="en-US" w:bidi="th-TH"/>
              </w:rPr>
              <w:t>และขนย้าย</w:t>
            </w:r>
          </w:p>
        </w:tc>
        <w:tc>
          <w:tcPr>
            <w:tcW w:w="1220" w:type="dxa"/>
          </w:tcPr>
          <w:p w14:paraId="420F3BC3" w14:textId="149DC0FD" w:rsidR="00492A6C" w:rsidRDefault="00E420C8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3</w:t>
            </w:r>
            <w:r w:rsidR="00492A6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140</w:t>
            </w:r>
            <w:r w:rsidR="00492A6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314</w:t>
            </w:r>
          </w:p>
        </w:tc>
        <w:tc>
          <w:tcPr>
            <w:tcW w:w="152" w:type="dxa"/>
            <w:vAlign w:val="bottom"/>
          </w:tcPr>
          <w:p w14:paraId="5D74704B" w14:textId="77777777" w:rsidR="00492A6C" w:rsidRDefault="00492A6C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5704DFE3" w14:textId="2106D9D7" w:rsidR="00492A6C" w:rsidRDefault="00492A6C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 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765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303</w:t>
            </w:r>
          </w:p>
        </w:tc>
        <w:tc>
          <w:tcPr>
            <w:tcW w:w="153" w:type="dxa"/>
          </w:tcPr>
          <w:p w14:paraId="710DDDDB" w14:textId="77777777" w:rsidR="00492A6C" w:rsidRDefault="00492A6C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3C0504F5" w14:textId="3366FAB9" w:rsidR="00492A6C" w:rsidRDefault="00492A6C" w:rsidP="00106DD7">
            <w:pPr>
              <w:ind w:left="-20" w:right="-2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53" w:type="dxa"/>
          </w:tcPr>
          <w:p w14:paraId="279C0226" w14:textId="77777777" w:rsidR="00492A6C" w:rsidRDefault="00492A6C" w:rsidP="00106DD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270B28CC" w14:textId="3AF63D0B" w:rsidR="00492A6C" w:rsidRDefault="00E420C8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3</w:t>
            </w:r>
            <w:r w:rsidR="00492A6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905</w:t>
            </w:r>
            <w:r w:rsidR="00492A6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617</w:t>
            </w:r>
          </w:p>
        </w:tc>
      </w:tr>
      <w:tr w:rsidR="00C902D1" w14:paraId="6C1D9F25" w14:textId="77777777" w:rsidTr="00CF32C1">
        <w:trPr>
          <w:cantSplit/>
          <w:trHeight w:val="207"/>
        </w:trPr>
        <w:tc>
          <w:tcPr>
            <w:tcW w:w="3814" w:type="dxa"/>
            <w:vAlign w:val="center"/>
          </w:tcPr>
          <w:p w14:paraId="274ECC85" w14:textId="77777777" w:rsidR="00492A6C" w:rsidRDefault="00492A6C" w:rsidP="00106DD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eastAsia="Malgun Gothic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cs/>
                <w:lang w:val="en-US"/>
              </w:rPr>
              <w:t>ประมาณการหนี้สินอื่น</w:t>
            </w:r>
          </w:p>
        </w:tc>
        <w:tc>
          <w:tcPr>
            <w:tcW w:w="1220" w:type="dxa"/>
          </w:tcPr>
          <w:p w14:paraId="1508E1C3" w14:textId="21F85D03" w:rsidR="00492A6C" w:rsidRDefault="00E420C8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233</w:t>
            </w:r>
            <w:r w:rsidR="00492A6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530</w:t>
            </w:r>
          </w:p>
        </w:tc>
        <w:tc>
          <w:tcPr>
            <w:tcW w:w="152" w:type="dxa"/>
          </w:tcPr>
          <w:p w14:paraId="10C9A858" w14:textId="77777777" w:rsidR="00492A6C" w:rsidRDefault="00492A6C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234BFBC8" w14:textId="1E7A4A97" w:rsidR="00492A6C" w:rsidRDefault="00492A6C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35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218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53" w:type="dxa"/>
          </w:tcPr>
          <w:p w14:paraId="3506E9E5" w14:textId="77777777" w:rsidR="00492A6C" w:rsidRDefault="00492A6C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6547BF8B" w14:textId="35121423" w:rsidR="00492A6C" w:rsidRDefault="00492A6C" w:rsidP="00106DD7">
            <w:pPr>
              <w:ind w:left="-20" w:right="-2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53" w:type="dxa"/>
          </w:tcPr>
          <w:p w14:paraId="0C8C3109" w14:textId="77777777" w:rsidR="00492A6C" w:rsidRDefault="00492A6C" w:rsidP="00106DD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7941CB35" w14:textId="1ADCFEB6" w:rsidR="00492A6C" w:rsidRDefault="00492A6C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268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748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</w:p>
        </w:tc>
      </w:tr>
      <w:tr w:rsidR="00C902D1" w14:paraId="02E420E9" w14:textId="77777777" w:rsidTr="00CF32C1">
        <w:trPr>
          <w:cantSplit/>
          <w:trHeight w:val="20"/>
        </w:trPr>
        <w:tc>
          <w:tcPr>
            <w:tcW w:w="3814" w:type="dxa"/>
            <w:vAlign w:val="center"/>
          </w:tcPr>
          <w:p w14:paraId="476F480D" w14:textId="77777777" w:rsidR="00492A6C" w:rsidRDefault="00492A6C" w:rsidP="00106DD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eastAsia="Malgun Gothic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cs/>
                <w:lang w:val="en-US" w:bidi="th-TH"/>
              </w:rPr>
              <w:t>ค่าเผื่อด้อยค่าของอาคารและอุปกรณ์</w:t>
            </w:r>
          </w:p>
        </w:tc>
        <w:tc>
          <w:tcPr>
            <w:tcW w:w="1220" w:type="dxa"/>
          </w:tcPr>
          <w:p w14:paraId="132BED12" w14:textId="29FE8C81" w:rsidR="00492A6C" w:rsidRDefault="00E420C8" w:rsidP="00106DD7">
            <w:pPr>
              <w:ind w:left="-20" w:right="115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546</w:t>
            </w:r>
            <w:r w:rsidR="00492A6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138</w:t>
            </w:r>
          </w:p>
        </w:tc>
        <w:tc>
          <w:tcPr>
            <w:tcW w:w="152" w:type="dxa"/>
          </w:tcPr>
          <w:p w14:paraId="173296EB" w14:textId="77777777" w:rsidR="00492A6C" w:rsidRDefault="00492A6C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0AD484E0" w14:textId="644BDA88" w:rsidR="00492A6C" w:rsidRDefault="00492A6C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416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260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53" w:type="dxa"/>
          </w:tcPr>
          <w:p w14:paraId="15FA2E24" w14:textId="77777777" w:rsidR="00492A6C" w:rsidRDefault="00492A6C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39C8C75D" w14:textId="61DA2971" w:rsidR="00492A6C" w:rsidRDefault="00492A6C" w:rsidP="00106DD7">
            <w:pPr>
              <w:ind w:left="-20" w:right="-2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53" w:type="dxa"/>
          </w:tcPr>
          <w:p w14:paraId="6694FBAC" w14:textId="77777777" w:rsidR="00492A6C" w:rsidRDefault="00492A6C" w:rsidP="00106DD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7C87DADC" w14:textId="2ECF753F" w:rsidR="00492A6C" w:rsidRDefault="00E420C8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129</w:t>
            </w:r>
            <w:r w:rsidR="00492A6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878</w:t>
            </w:r>
          </w:p>
        </w:tc>
      </w:tr>
      <w:tr w:rsidR="00C902D1" w14:paraId="477746D9" w14:textId="77777777" w:rsidTr="00CF32C1">
        <w:trPr>
          <w:cantSplit/>
          <w:trHeight w:val="20"/>
        </w:trPr>
        <w:tc>
          <w:tcPr>
            <w:tcW w:w="3814" w:type="dxa"/>
            <w:vAlign w:val="center"/>
          </w:tcPr>
          <w:p w14:paraId="727EEDA1" w14:textId="37CF8318" w:rsidR="00492A6C" w:rsidRDefault="00492A6C" w:rsidP="00106DD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eastAsia="Malgun Gothic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cs/>
                <w:lang w:val="en-US" w:bidi="th-TH"/>
              </w:rPr>
              <w:t>ค่าเผื่อการลดมูลค่าสินค้าคงเหลือ</w:t>
            </w:r>
          </w:p>
        </w:tc>
        <w:tc>
          <w:tcPr>
            <w:tcW w:w="1220" w:type="dxa"/>
          </w:tcPr>
          <w:p w14:paraId="0A6F3127" w14:textId="1BD2C5BB" w:rsidR="00492A6C" w:rsidRDefault="00E420C8" w:rsidP="00106DD7">
            <w:pPr>
              <w:ind w:left="-20" w:right="115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18</w:t>
            </w:r>
            <w:r w:rsidR="00492A6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654</w:t>
            </w:r>
          </w:p>
        </w:tc>
        <w:tc>
          <w:tcPr>
            <w:tcW w:w="152" w:type="dxa"/>
          </w:tcPr>
          <w:p w14:paraId="66BD5BCA" w14:textId="77777777" w:rsidR="00492A6C" w:rsidRDefault="00492A6C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09773E2F" w14:textId="71A1E85E" w:rsidR="00492A6C" w:rsidRDefault="00492A6C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(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3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369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53" w:type="dxa"/>
          </w:tcPr>
          <w:p w14:paraId="3E9956D5" w14:textId="77777777" w:rsidR="00492A6C" w:rsidRDefault="00492A6C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1BA50757" w14:textId="64F84684" w:rsidR="00492A6C" w:rsidRDefault="00492A6C" w:rsidP="00106DD7">
            <w:pPr>
              <w:ind w:left="-20" w:right="-2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53" w:type="dxa"/>
          </w:tcPr>
          <w:p w14:paraId="251765E8" w14:textId="77777777" w:rsidR="00492A6C" w:rsidRDefault="00492A6C" w:rsidP="00106DD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0DAD2BD5" w14:textId="73B8AAE6" w:rsidR="00492A6C" w:rsidRDefault="00492A6C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15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285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</w:p>
        </w:tc>
      </w:tr>
      <w:tr w:rsidR="00C902D1" w14:paraId="4D8ADBE7" w14:textId="77777777" w:rsidTr="00CF32C1">
        <w:trPr>
          <w:cantSplit/>
          <w:trHeight w:val="20"/>
        </w:trPr>
        <w:tc>
          <w:tcPr>
            <w:tcW w:w="3814" w:type="dxa"/>
            <w:vAlign w:val="center"/>
          </w:tcPr>
          <w:p w14:paraId="04CF4F35" w14:textId="77777777" w:rsidR="00492A6C" w:rsidRDefault="00492A6C" w:rsidP="00106DD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eastAsia="Malgun Gothic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20" w:type="dxa"/>
          </w:tcPr>
          <w:p w14:paraId="201E5F74" w14:textId="6F8A0490" w:rsidR="00492A6C" w:rsidRDefault="00E420C8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191</w:t>
            </w:r>
            <w:r w:rsidR="00492A6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894</w:t>
            </w:r>
            <w:r w:rsidR="00492A6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688</w:t>
            </w:r>
          </w:p>
        </w:tc>
        <w:tc>
          <w:tcPr>
            <w:tcW w:w="152" w:type="dxa"/>
          </w:tcPr>
          <w:p w14:paraId="48409C47" w14:textId="77777777" w:rsidR="00492A6C" w:rsidRDefault="00492A6C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71B834C2" w14:textId="46811C2A" w:rsidR="00492A6C" w:rsidRDefault="00492A6C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15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001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804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53" w:type="dxa"/>
          </w:tcPr>
          <w:p w14:paraId="42CCDA48" w14:textId="77777777" w:rsidR="00492A6C" w:rsidRDefault="00492A6C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47DED3E6" w14:textId="1568F050" w:rsidR="00492A6C" w:rsidRDefault="00492A6C" w:rsidP="00106DD7">
            <w:pPr>
              <w:ind w:left="-20" w:right="-2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53" w:type="dxa"/>
          </w:tcPr>
          <w:p w14:paraId="4A73ECEE" w14:textId="77777777" w:rsidR="00492A6C" w:rsidRDefault="00492A6C" w:rsidP="00106DD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5C554026" w14:textId="4E24051E" w:rsidR="00492A6C" w:rsidRDefault="00492A6C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206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896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492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</w:p>
        </w:tc>
      </w:tr>
      <w:tr w:rsidR="00C902D1" w14:paraId="11F50F69" w14:textId="77777777" w:rsidTr="00CF32C1">
        <w:trPr>
          <w:cantSplit/>
          <w:trHeight w:val="20"/>
        </w:trPr>
        <w:tc>
          <w:tcPr>
            <w:tcW w:w="3814" w:type="dxa"/>
            <w:vAlign w:val="center"/>
          </w:tcPr>
          <w:p w14:paraId="63230E8C" w14:textId="77777777" w:rsidR="00492A6C" w:rsidRDefault="00492A6C" w:rsidP="00106DD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52F204B3" w14:textId="33F181A1" w:rsidR="00492A6C" w:rsidRDefault="00E420C8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197</w:t>
            </w:r>
            <w:r w:rsidR="00492A6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174</w:t>
            </w:r>
            <w:r w:rsidR="00492A6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883</w:t>
            </w:r>
          </w:p>
        </w:tc>
        <w:tc>
          <w:tcPr>
            <w:tcW w:w="152" w:type="dxa"/>
          </w:tcPr>
          <w:p w14:paraId="29AB19D3" w14:textId="77777777" w:rsidR="00492A6C" w:rsidRDefault="00492A6C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240A827B" w14:textId="488DE28A" w:rsidR="00492A6C" w:rsidRDefault="00E420C8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16</w:t>
            </w:r>
            <w:r w:rsidR="00492A6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193</w:t>
            </w:r>
            <w:r w:rsidR="00492A6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383</w:t>
            </w:r>
          </w:p>
        </w:tc>
        <w:tc>
          <w:tcPr>
            <w:tcW w:w="153" w:type="dxa"/>
          </w:tcPr>
          <w:p w14:paraId="423C5F75" w14:textId="77777777" w:rsidR="00492A6C" w:rsidRDefault="00492A6C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2126DCE1" w14:textId="7ACFE66B" w:rsidR="00492A6C" w:rsidRDefault="00E420C8" w:rsidP="00106DD7">
            <w:pPr>
              <w:ind w:left="-20" w:right="70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141</w:t>
            </w:r>
            <w:r w:rsidR="00492A6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772</w:t>
            </w:r>
          </w:p>
        </w:tc>
        <w:tc>
          <w:tcPr>
            <w:tcW w:w="153" w:type="dxa"/>
          </w:tcPr>
          <w:p w14:paraId="6AF46141" w14:textId="77777777" w:rsidR="00492A6C" w:rsidRDefault="00492A6C" w:rsidP="00106DD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3C43D953" w14:textId="1462F422" w:rsidR="00492A6C" w:rsidRDefault="00E420C8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213</w:t>
            </w:r>
            <w:r w:rsidR="00492A6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510</w:t>
            </w:r>
            <w:r w:rsidR="00492A6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038</w:t>
            </w:r>
          </w:p>
        </w:tc>
      </w:tr>
      <w:tr w:rsidR="00C902D1" w14:paraId="412A005F" w14:textId="77777777" w:rsidTr="00CF32C1">
        <w:trPr>
          <w:cantSplit/>
          <w:trHeight w:val="20"/>
        </w:trPr>
        <w:tc>
          <w:tcPr>
            <w:tcW w:w="3814" w:type="dxa"/>
            <w:vAlign w:val="center"/>
          </w:tcPr>
          <w:p w14:paraId="015CE2D9" w14:textId="77777777" w:rsidR="00492A6C" w:rsidRDefault="00492A6C" w:rsidP="00106DD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14:paraId="63775F0B" w14:textId="77777777" w:rsidR="00492A6C" w:rsidRDefault="00492A6C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2" w:type="dxa"/>
          </w:tcPr>
          <w:p w14:paraId="75861C62" w14:textId="77777777" w:rsidR="00492A6C" w:rsidRDefault="00492A6C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34FBDCC7" w14:textId="77777777" w:rsidR="00492A6C" w:rsidRDefault="00492A6C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  <w:vAlign w:val="bottom"/>
          </w:tcPr>
          <w:p w14:paraId="3D519DD4" w14:textId="77777777" w:rsidR="00492A6C" w:rsidRDefault="00492A6C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7F209831" w14:textId="77777777" w:rsidR="00492A6C" w:rsidRDefault="00492A6C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  <w:vAlign w:val="bottom"/>
          </w:tcPr>
          <w:p w14:paraId="207B8943" w14:textId="77777777" w:rsidR="00492A6C" w:rsidRDefault="00492A6C" w:rsidP="00106DD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3E4D93C0" w14:textId="77777777" w:rsidR="00492A6C" w:rsidRDefault="00492A6C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C902D1" w14:paraId="2C06E8F3" w14:textId="77777777" w:rsidTr="00CF32C1">
        <w:trPr>
          <w:cantSplit/>
          <w:trHeight w:val="20"/>
        </w:trPr>
        <w:tc>
          <w:tcPr>
            <w:tcW w:w="3814" w:type="dxa"/>
          </w:tcPr>
          <w:p w14:paraId="035D0B44" w14:textId="77777777" w:rsidR="00492A6C" w:rsidRDefault="00492A6C" w:rsidP="00106DD7">
            <w:pPr>
              <w:ind w:left="165" w:hanging="16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0" w:type="dxa"/>
          </w:tcPr>
          <w:p w14:paraId="2385DF82" w14:textId="77777777" w:rsidR="00492A6C" w:rsidRDefault="00492A6C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2" w:type="dxa"/>
          </w:tcPr>
          <w:p w14:paraId="61DC53B8" w14:textId="77777777" w:rsidR="00492A6C" w:rsidRDefault="00492A6C" w:rsidP="00106DD7">
            <w:pPr>
              <w:tabs>
                <w:tab w:val="decimal" w:pos="113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</w:tcPr>
          <w:p w14:paraId="5C849D59" w14:textId="77777777" w:rsidR="00492A6C" w:rsidRDefault="00492A6C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</w:tcPr>
          <w:p w14:paraId="66954190" w14:textId="77777777" w:rsidR="00492A6C" w:rsidRDefault="00492A6C" w:rsidP="00106DD7">
            <w:pPr>
              <w:tabs>
                <w:tab w:val="decimal" w:pos="113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</w:tcPr>
          <w:p w14:paraId="0701102D" w14:textId="77777777" w:rsidR="00492A6C" w:rsidRDefault="00492A6C" w:rsidP="00106DD7">
            <w:pPr>
              <w:ind w:left="-20" w:right="-2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</w:tcPr>
          <w:p w14:paraId="4ED6402D" w14:textId="77777777" w:rsidR="00492A6C" w:rsidRDefault="00492A6C" w:rsidP="00106DD7">
            <w:pPr>
              <w:tabs>
                <w:tab w:val="decimal" w:pos="826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</w:tcPr>
          <w:p w14:paraId="0C68D02C" w14:textId="77777777" w:rsidR="00492A6C" w:rsidRDefault="00492A6C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C902D1" w14:paraId="42E352F1" w14:textId="77777777" w:rsidTr="00CF32C1">
        <w:trPr>
          <w:cantSplit/>
          <w:trHeight w:val="20"/>
        </w:trPr>
        <w:tc>
          <w:tcPr>
            <w:tcW w:w="3814" w:type="dxa"/>
          </w:tcPr>
          <w:p w14:paraId="20237843" w14:textId="77777777" w:rsidR="00492A6C" w:rsidRDefault="00492A6C" w:rsidP="00106DD7">
            <w:pPr>
              <w:ind w:left="165" w:hanging="16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ผลแตกต่างชั่วคราวจากค่าเสื่อมราคา</w:t>
            </w:r>
          </w:p>
        </w:tc>
        <w:tc>
          <w:tcPr>
            <w:tcW w:w="1220" w:type="dxa"/>
          </w:tcPr>
          <w:p w14:paraId="0BC96ED8" w14:textId="30810ADA" w:rsidR="00492A6C" w:rsidRDefault="00492A6C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12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765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486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52" w:type="dxa"/>
          </w:tcPr>
          <w:p w14:paraId="49AE1967" w14:textId="77777777" w:rsidR="00492A6C" w:rsidRDefault="00492A6C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</w:tcPr>
          <w:p w14:paraId="37116274" w14:textId="0BC638EB" w:rsidR="00492A6C" w:rsidRDefault="00E420C8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="00492A6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803</w:t>
            </w:r>
            <w:r w:rsidR="00492A6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764</w:t>
            </w:r>
          </w:p>
        </w:tc>
        <w:tc>
          <w:tcPr>
            <w:tcW w:w="153" w:type="dxa"/>
          </w:tcPr>
          <w:p w14:paraId="30FAD468" w14:textId="77777777" w:rsidR="00492A6C" w:rsidRDefault="00492A6C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</w:tcPr>
          <w:p w14:paraId="21B37293" w14:textId="68F614EC" w:rsidR="00492A6C" w:rsidRDefault="00492A6C" w:rsidP="00106DD7">
            <w:pPr>
              <w:ind w:left="-20" w:right="-2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53" w:type="dxa"/>
          </w:tcPr>
          <w:p w14:paraId="7C3F2E3E" w14:textId="77777777" w:rsidR="00492A6C" w:rsidRDefault="00492A6C" w:rsidP="00106DD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</w:tcPr>
          <w:p w14:paraId="1EDDED3F" w14:textId="4842A141" w:rsidR="00492A6C" w:rsidRDefault="00492A6C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10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961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722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C902D1" w14:paraId="66CDF5E5" w14:textId="77777777" w:rsidTr="00CF32C1">
        <w:trPr>
          <w:cantSplit/>
          <w:trHeight w:val="20"/>
        </w:trPr>
        <w:tc>
          <w:tcPr>
            <w:tcW w:w="3814" w:type="dxa"/>
          </w:tcPr>
          <w:p w14:paraId="25F1C537" w14:textId="77777777" w:rsidR="00492A6C" w:rsidRDefault="00492A6C" w:rsidP="00106DD7">
            <w:pPr>
              <w:ind w:left="165" w:hanging="16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สินทรัพย์การรื้อถอนสำหรับต้นทุนการรื้อถอนและขนย้าย</w:t>
            </w:r>
          </w:p>
        </w:tc>
        <w:tc>
          <w:tcPr>
            <w:tcW w:w="1220" w:type="dxa"/>
          </w:tcPr>
          <w:p w14:paraId="47278467" w14:textId="10253633" w:rsidR="00492A6C" w:rsidRDefault="00492A6C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2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137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366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52" w:type="dxa"/>
          </w:tcPr>
          <w:p w14:paraId="520F50D0" w14:textId="77777777" w:rsidR="00492A6C" w:rsidRDefault="00492A6C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</w:tcPr>
          <w:p w14:paraId="309C1CE5" w14:textId="667C82B3" w:rsidR="00492A6C" w:rsidRDefault="00492A6C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411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157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53" w:type="dxa"/>
          </w:tcPr>
          <w:p w14:paraId="700D5528" w14:textId="77777777" w:rsidR="00492A6C" w:rsidRDefault="00492A6C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</w:tcPr>
          <w:p w14:paraId="4A88C2D0" w14:textId="465E1786" w:rsidR="00492A6C" w:rsidRDefault="00492A6C" w:rsidP="00106DD7">
            <w:pPr>
              <w:ind w:left="-20" w:right="-2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53" w:type="dxa"/>
          </w:tcPr>
          <w:p w14:paraId="7BA672F6" w14:textId="77777777" w:rsidR="00492A6C" w:rsidRDefault="00492A6C" w:rsidP="00106DD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</w:tcPr>
          <w:p w14:paraId="3B95398F" w14:textId="78EED21C" w:rsidR="00492A6C" w:rsidRDefault="00492A6C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2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548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523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C902D1" w14:paraId="4093D7FA" w14:textId="77777777" w:rsidTr="00CF32C1">
        <w:trPr>
          <w:cantSplit/>
          <w:trHeight w:val="20"/>
        </w:trPr>
        <w:tc>
          <w:tcPr>
            <w:tcW w:w="3814" w:type="dxa"/>
          </w:tcPr>
          <w:p w14:paraId="065F2EF5" w14:textId="77777777" w:rsidR="00492A6C" w:rsidRDefault="00492A6C" w:rsidP="00106DD7">
            <w:pPr>
              <w:ind w:left="165" w:hanging="165"/>
              <w:rPr>
                <w:rFonts w:ascii="Angsana New" w:hAnsi="Angsana New"/>
                <w:sz w:val="24"/>
                <w:szCs w:val="24"/>
                <w:lang w:bidi="ar-SA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20" w:type="dxa"/>
          </w:tcPr>
          <w:p w14:paraId="0C991B8A" w14:textId="59EA4C4D" w:rsidR="00492A6C" w:rsidRDefault="00492A6C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175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956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574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52" w:type="dxa"/>
          </w:tcPr>
          <w:p w14:paraId="68C228E4" w14:textId="77777777" w:rsidR="00492A6C" w:rsidRDefault="00492A6C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</w:tcPr>
          <w:p w14:paraId="7BA78FA9" w14:textId="6C383240" w:rsidR="00492A6C" w:rsidRDefault="00492A6C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(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12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576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255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53" w:type="dxa"/>
          </w:tcPr>
          <w:p w14:paraId="663F489E" w14:textId="77777777" w:rsidR="00492A6C" w:rsidRDefault="00492A6C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</w:tcPr>
          <w:p w14:paraId="24D1C9EA" w14:textId="732B66E6" w:rsidR="00492A6C" w:rsidRDefault="00492A6C" w:rsidP="00106DD7">
            <w:pPr>
              <w:ind w:left="-20" w:right="-2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53" w:type="dxa"/>
          </w:tcPr>
          <w:p w14:paraId="1F3BDACB" w14:textId="77777777" w:rsidR="00492A6C" w:rsidRDefault="00492A6C" w:rsidP="00106DD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</w:tcPr>
          <w:p w14:paraId="56456DD8" w14:textId="5B4123E9" w:rsidR="00492A6C" w:rsidRDefault="00492A6C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(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188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532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829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C902D1" w14:paraId="5BE49A35" w14:textId="77777777" w:rsidTr="00CF32C1">
        <w:trPr>
          <w:cantSplit/>
          <w:trHeight w:val="20"/>
        </w:trPr>
        <w:tc>
          <w:tcPr>
            <w:tcW w:w="3814" w:type="dxa"/>
          </w:tcPr>
          <w:p w14:paraId="02D169DD" w14:textId="77777777" w:rsidR="00492A6C" w:rsidRDefault="00492A6C" w:rsidP="00106DD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36D7072C" w14:textId="14BCA507" w:rsidR="00492A6C" w:rsidRDefault="00492A6C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190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859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426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52" w:type="dxa"/>
          </w:tcPr>
          <w:p w14:paraId="723AEC30" w14:textId="77777777" w:rsidR="00492A6C" w:rsidRDefault="00492A6C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5983F009" w14:textId="007442F1" w:rsidR="00492A6C" w:rsidRDefault="00492A6C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11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183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648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53" w:type="dxa"/>
          </w:tcPr>
          <w:p w14:paraId="359C7A30" w14:textId="77777777" w:rsidR="00492A6C" w:rsidRDefault="00492A6C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4F085303" w14:textId="2E11D5F8" w:rsidR="00492A6C" w:rsidRDefault="00492A6C" w:rsidP="00106DD7">
            <w:pPr>
              <w:ind w:left="-20" w:right="-2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53" w:type="dxa"/>
          </w:tcPr>
          <w:p w14:paraId="0D657030" w14:textId="77777777" w:rsidR="00492A6C" w:rsidRDefault="00492A6C" w:rsidP="00106DD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078D899A" w14:textId="0BA1A0B0" w:rsidR="00492A6C" w:rsidRDefault="00492A6C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202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043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074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C902D1" w14:paraId="66CABD0A" w14:textId="77777777" w:rsidTr="00CF32C1">
        <w:trPr>
          <w:cantSplit/>
          <w:trHeight w:val="149"/>
        </w:trPr>
        <w:tc>
          <w:tcPr>
            <w:tcW w:w="3814" w:type="dxa"/>
          </w:tcPr>
          <w:p w14:paraId="6BFCC51C" w14:textId="77777777" w:rsidR="00492A6C" w:rsidRDefault="00492A6C" w:rsidP="00106DD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5B22A58D" w14:textId="77777777" w:rsidR="00492A6C" w:rsidRDefault="00492A6C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2" w:type="dxa"/>
          </w:tcPr>
          <w:p w14:paraId="5B35FF18" w14:textId="77777777" w:rsidR="00492A6C" w:rsidRDefault="00492A6C" w:rsidP="00106DD7">
            <w:pPr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418812A3" w14:textId="77777777" w:rsidR="00492A6C" w:rsidRDefault="00492A6C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</w:tcPr>
          <w:p w14:paraId="1C3FC5AB" w14:textId="77777777" w:rsidR="00492A6C" w:rsidRDefault="00492A6C" w:rsidP="00106DD7">
            <w:pPr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558EEB6A" w14:textId="77777777" w:rsidR="00492A6C" w:rsidRDefault="00492A6C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53" w:type="dxa"/>
          </w:tcPr>
          <w:p w14:paraId="66EA277C" w14:textId="77777777" w:rsidR="00492A6C" w:rsidRDefault="00492A6C" w:rsidP="00106DD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3FF9A20E" w14:textId="77777777" w:rsidR="00492A6C" w:rsidRDefault="00492A6C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492A6C" w14:paraId="5099D1E8" w14:textId="77777777" w:rsidTr="00CF32C1">
        <w:trPr>
          <w:cantSplit/>
          <w:trHeight w:val="20"/>
        </w:trPr>
        <w:tc>
          <w:tcPr>
            <w:tcW w:w="3814" w:type="dxa"/>
          </w:tcPr>
          <w:p w14:paraId="0AC30D31" w14:textId="77777777" w:rsidR="00492A6C" w:rsidRDefault="00492A6C" w:rsidP="00106DD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220" w:type="dxa"/>
            <w:tcBorders>
              <w:bottom w:val="double" w:sz="4" w:space="0" w:color="auto"/>
            </w:tcBorders>
          </w:tcPr>
          <w:p w14:paraId="77DDBB22" w14:textId="1A18DBD4" w:rsidR="00492A6C" w:rsidRDefault="00E420C8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6</w:t>
            </w:r>
            <w:r w:rsidR="00492A6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315</w:t>
            </w:r>
            <w:r w:rsidR="00492A6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457</w:t>
            </w:r>
          </w:p>
        </w:tc>
        <w:tc>
          <w:tcPr>
            <w:tcW w:w="152" w:type="dxa"/>
            <w:tcBorders>
              <w:bottom w:val="nil"/>
            </w:tcBorders>
          </w:tcPr>
          <w:p w14:paraId="1060F93F" w14:textId="77777777" w:rsidR="00492A6C" w:rsidRDefault="00492A6C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73469CF5" w14:textId="223301B9" w:rsidR="00492A6C" w:rsidRDefault="00E420C8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5</w:t>
            </w:r>
            <w:r w:rsidR="002573D0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009</w:t>
            </w:r>
            <w:r w:rsidR="002573D0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735</w:t>
            </w:r>
          </w:p>
        </w:tc>
        <w:tc>
          <w:tcPr>
            <w:tcW w:w="153" w:type="dxa"/>
            <w:tcBorders>
              <w:left w:val="nil"/>
            </w:tcBorders>
          </w:tcPr>
          <w:p w14:paraId="7700503F" w14:textId="77777777" w:rsidR="00492A6C" w:rsidRDefault="00492A6C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62137ACB" w14:textId="2A79BA7D" w:rsidR="00492A6C" w:rsidRDefault="0079685B" w:rsidP="00106DD7">
            <w:pPr>
              <w:tabs>
                <w:tab w:val="decimal" w:pos="520"/>
              </w:tabs>
              <w:ind w:right="70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 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141</w:t>
            </w:r>
            <w:r w:rsidR="00492A6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772</w:t>
            </w:r>
          </w:p>
        </w:tc>
        <w:tc>
          <w:tcPr>
            <w:tcW w:w="153" w:type="dxa"/>
            <w:tcBorders>
              <w:left w:val="nil"/>
            </w:tcBorders>
          </w:tcPr>
          <w:p w14:paraId="205AABF8" w14:textId="77777777" w:rsidR="00492A6C" w:rsidRDefault="00492A6C" w:rsidP="00106DD7">
            <w:pPr>
              <w:tabs>
                <w:tab w:val="decimal" w:pos="826"/>
              </w:tabs>
              <w:ind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518403FD" w14:textId="3D86C3A1" w:rsidR="00492A6C" w:rsidRDefault="00E420C8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11</w:t>
            </w:r>
            <w:r w:rsidR="00492A6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466</w:t>
            </w:r>
            <w:r w:rsidR="00827E60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964</w:t>
            </w:r>
          </w:p>
        </w:tc>
      </w:tr>
    </w:tbl>
    <w:p w14:paraId="3296A0DC" w14:textId="78F725C1" w:rsidR="00D935C2" w:rsidRDefault="00031BDE" w:rsidP="00031BDE">
      <w:pPr>
        <w:ind w:left="547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32"/>
          <w:szCs w:val="32"/>
        </w:rPr>
        <w:br w:type="page"/>
      </w:r>
    </w:p>
    <w:tbl>
      <w:tblPr>
        <w:tblW w:w="9155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4"/>
        <w:gridCol w:w="1220"/>
        <w:gridCol w:w="152"/>
        <w:gridCol w:w="1221"/>
        <w:gridCol w:w="153"/>
        <w:gridCol w:w="1221"/>
        <w:gridCol w:w="153"/>
        <w:gridCol w:w="1221"/>
      </w:tblGrid>
      <w:tr w:rsidR="00C902D1" w14:paraId="411F3AFD" w14:textId="77777777" w:rsidTr="00CF32C1">
        <w:trPr>
          <w:cantSplit/>
          <w:trHeight w:val="20"/>
        </w:trPr>
        <w:tc>
          <w:tcPr>
            <w:tcW w:w="3814" w:type="dxa"/>
          </w:tcPr>
          <w:p w14:paraId="0C66CC40" w14:textId="1FA7610F" w:rsidR="009909AA" w:rsidRDefault="009909AA" w:rsidP="00106DD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E420C8" w:rsidRPr="00E420C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  <w:r w:rsidR="00E420C8" w:rsidRPr="00E420C8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5341" w:type="dxa"/>
            <w:gridSpan w:val="7"/>
          </w:tcPr>
          <w:p w14:paraId="6CB399C6" w14:textId="1F86378F" w:rsidR="009909AA" w:rsidRDefault="009909AA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บันทึกเป็น (รายจ่าย)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/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รายได้ใน</w:t>
            </w:r>
          </w:p>
        </w:tc>
      </w:tr>
      <w:tr w:rsidR="00C902D1" w14:paraId="241D524A" w14:textId="77777777" w:rsidTr="009909AA">
        <w:trPr>
          <w:cantSplit/>
          <w:trHeight w:val="20"/>
        </w:trPr>
        <w:tc>
          <w:tcPr>
            <w:tcW w:w="3814" w:type="dxa"/>
          </w:tcPr>
          <w:p w14:paraId="31C79516" w14:textId="77777777" w:rsidR="009909AA" w:rsidRDefault="009909AA" w:rsidP="00106DD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20" w:type="dxa"/>
          </w:tcPr>
          <w:p w14:paraId="50AF475B" w14:textId="0EF9B16A" w:rsidR="009909AA" w:rsidRDefault="009909AA" w:rsidP="00106DD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52" w:type="dxa"/>
          </w:tcPr>
          <w:p w14:paraId="6F514A25" w14:textId="77777777" w:rsidR="009909AA" w:rsidRDefault="009909AA" w:rsidP="00106DD7">
            <w:pPr>
              <w:ind w:left="-108" w:right="-28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1C965059" w14:textId="1C17E60F" w:rsidR="009909AA" w:rsidRDefault="009909AA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กำไรหรือ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4D95372E" w14:textId="77777777" w:rsidR="009909AA" w:rsidRDefault="009909AA" w:rsidP="00106DD7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7072B92C" w14:textId="5BE189EA" w:rsidR="009909AA" w:rsidRDefault="009909AA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กำไร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ขาดทุน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3" w:type="dxa"/>
          </w:tcPr>
          <w:p w14:paraId="7C36C88A" w14:textId="77777777" w:rsidR="009909AA" w:rsidRDefault="009909AA" w:rsidP="00106D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21" w:type="dxa"/>
          </w:tcPr>
          <w:p w14:paraId="5CB84433" w14:textId="7674C63F" w:rsidR="009909AA" w:rsidRDefault="009909AA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C902D1" w14:paraId="76DF3758" w14:textId="77777777" w:rsidTr="009909AA">
        <w:trPr>
          <w:cantSplit/>
          <w:trHeight w:val="20"/>
        </w:trPr>
        <w:tc>
          <w:tcPr>
            <w:tcW w:w="3814" w:type="dxa"/>
          </w:tcPr>
          <w:p w14:paraId="1DE4FBBF" w14:textId="77777777" w:rsidR="009909AA" w:rsidRDefault="009909AA" w:rsidP="00106DD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20" w:type="dxa"/>
          </w:tcPr>
          <w:p w14:paraId="749A8FA5" w14:textId="38A9271D" w:rsidR="009909AA" w:rsidRDefault="00E420C8" w:rsidP="00106DD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9909A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9909A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152" w:type="dxa"/>
          </w:tcPr>
          <w:p w14:paraId="6885B529" w14:textId="77777777" w:rsidR="009909AA" w:rsidRDefault="009909AA" w:rsidP="00106DD7">
            <w:pPr>
              <w:ind w:left="-108" w:right="-28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</w:tcPr>
          <w:p w14:paraId="6C83C86C" w14:textId="3018D58C" w:rsidR="009909AA" w:rsidRDefault="009909AA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53" w:type="dxa"/>
          </w:tcPr>
          <w:p w14:paraId="16ACD1F8" w14:textId="77777777" w:rsidR="009909AA" w:rsidRDefault="009909AA" w:rsidP="00106DD7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</w:tcPr>
          <w:p w14:paraId="7EFFDEF2" w14:textId="25915E3E" w:rsidR="009909AA" w:rsidRDefault="009909AA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53" w:type="dxa"/>
          </w:tcPr>
          <w:p w14:paraId="3918F189" w14:textId="77777777" w:rsidR="009909AA" w:rsidRDefault="009909AA" w:rsidP="00106D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21" w:type="dxa"/>
          </w:tcPr>
          <w:p w14:paraId="0CF6E5EC" w14:textId="5797ACF9" w:rsidR="009909AA" w:rsidRDefault="00E420C8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9909A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9909A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C902D1" w14:paraId="20B02E51" w14:textId="77777777" w:rsidTr="009909AA">
        <w:trPr>
          <w:cantSplit/>
          <w:trHeight w:val="20"/>
        </w:trPr>
        <w:tc>
          <w:tcPr>
            <w:tcW w:w="3814" w:type="dxa"/>
          </w:tcPr>
          <w:p w14:paraId="03E5984C" w14:textId="77777777" w:rsidR="009909AA" w:rsidRDefault="009909AA" w:rsidP="00106DD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20" w:type="dxa"/>
          </w:tcPr>
          <w:p w14:paraId="1A1042F3" w14:textId="7652A915" w:rsidR="009909AA" w:rsidRDefault="00E420C8" w:rsidP="00106DD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52" w:type="dxa"/>
          </w:tcPr>
          <w:p w14:paraId="7CE5259D" w14:textId="77777777" w:rsidR="009909AA" w:rsidRDefault="009909AA" w:rsidP="00106DD7">
            <w:pPr>
              <w:ind w:left="-108" w:right="-28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</w:tcPr>
          <w:p w14:paraId="7DE0E0DB" w14:textId="77777777" w:rsidR="009909AA" w:rsidRDefault="009909AA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" w:type="dxa"/>
          </w:tcPr>
          <w:p w14:paraId="371F3642" w14:textId="77777777" w:rsidR="009909AA" w:rsidRDefault="009909AA" w:rsidP="00106DD7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</w:tcPr>
          <w:p w14:paraId="43714FD4" w14:textId="77777777" w:rsidR="009909AA" w:rsidRDefault="009909AA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" w:type="dxa"/>
          </w:tcPr>
          <w:p w14:paraId="6D10474A" w14:textId="77777777" w:rsidR="009909AA" w:rsidRDefault="009909AA" w:rsidP="00106D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21" w:type="dxa"/>
          </w:tcPr>
          <w:p w14:paraId="248BC278" w14:textId="5850F4DA" w:rsidR="009909AA" w:rsidRDefault="00E420C8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C902D1" w14:paraId="255EFC00" w14:textId="77777777" w:rsidTr="009909AA">
        <w:trPr>
          <w:cantSplit/>
          <w:trHeight w:val="20"/>
        </w:trPr>
        <w:tc>
          <w:tcPr>
            <w:tcW w:w="3814" w:type="dxa"/>
          </w:tcPr>
          <w:p w14:paraId="6626D1B3" w14:textId="77777777" w:rsidR="009909AA" w:rsidRDefault="009909AA" w:rsidP="00106DD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20" w:type="dxa"/>
          </w:tcPr>
          <w:p w14:paraId="7A47BF67" w14:textId="77777777" w:rsidR="009909AA" w:rsidRDefault="009909AA" w:rsidP="00106DD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2" w:type="dxa"/>
          </w:tcPr>
          <w:p w14:paraId="2D86CA88" w14:textId="77777777" w:rsidR="009909AA" w:rsidRDefault="009909AA" w:rsidP="00106DD7">
            <w:pPr>
              <w:ind w:left="-108" w:right="-28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</w:tcPr>
          <w:p w14:paraId="27147D7A" w14:textId="77777777" w:rsidR="009909AA" w:rsidRDefault="009909AA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3" w:type="dxa"/>
          </w:tcPr>
          <w:p w14:paraId="581E8264" w14:textId="77777777" w:rsidR="009909AA" w:rsidRDefault="009909AA" w:rsidP="00106DD7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</w:tcPr>
          <w:p w14:paraId="257D24B3" w14:textId="77777777" w:rsidR="009909AA" w:rsidRDefault="009909AA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3" w:type="dxa"/>
          </w:tcPr>
          <w:p w14:paraId="4CF5AFDB" w14:textId="77777777" w:rsidR="009909AA" w:rsidRDefault="009909AA" w:rsidP="00106DD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21" w:type="dxa"/>
          </w:tcPr>
          <w:p w14:paraId="086853AE" w14:textId="77777777" w:rsidR="009909AA" w:rsidRDefault="009909AA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902D1" w14:paraId="3626726B" w14:textId="77777777" w:rsidTr="009909AA">
        <w:trPr>
          <w:cantSplit/>
          <w:trHeight w:val="20"/>
        </w:trPr>
        <w:tc>
          <w:tcPr>
            <w:tcW w:w="3814" w:type="dxa"/>
          </w:tcPr>
          <w:p w14:paraId="47F651E8" w14:textId="77777777" w:rsidR="009909AA" w:rsidRDefault="009909AA" w:rsidP="00106DD7">
            <w:pPr>
              <w:ind w:left="165" w:hanging="16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0" w:type="dxa"/>
            <w:vAlign w:val="bottom"/>
          </w:tcPr>
          <w:p w14:paraId="4FB11D2D" w14:textId="77777777" w:rsidR="009909AA" w:rsidRDefault="009909AA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2" w:type="dxa"/>
          </w:tcPr>
          <w:p w14:paraId="58B936C4" w14:textId="77777777" w:rsidR="009909AA" w:rsidRDefault="009909AA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1" w:type="dxa"/>
            <w:vAlign w:val="bottom"/>
          </w:tcPr>
          <w:p w14:paraId="5476DADD" w14:textId="77777777" w:rsidR="009909AA" w:rsidRDefault="009909AA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</w:tcPr>
          <w:p w14:paraId="6EB72C12" w14:textId="77777777" w:rsidR="009909AA" w:rsidRDefault="009909AA" w:rsidP="00106DD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1" w:type="dxa"/>
            <w:vAlign w:val="bottom"/>
          </w:tcPr>
          <w:p w14:paraId="04229BF0" w14:textId="77777777" w:rsidR="009909AA" w:rsidRDefault="009909AA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  <w:vAlign w:val="bottom"/>
          </w:tcPr>
          <w:p w14:paraId="3EC50128" w14:textId="77777777" w:rsidR="009909AA" w:rsidRDefault="009909AA" w:rsidP="00106DD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1" w:type="dxa"/>
            <w:vAlign w:val="bottom"/>
          </w:tcPr>
          <w:p w14:paraId="26CA3380" w14:textId="77777777" w:rsidR="009909AA" w:rsidRDefault="009909AA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C902D1" w14:paraId="76B56ACD" w14:textId="77777777" w:rsidTr="009909AA">
        <w:trPr>
          <w:cantSplit/>
          <w:trHeight w:val="20"/>
        </w:trPr>
        <w:tc>
          <w:tcPr>
            <w:tcW w:w="3814" w:type="dxa"/>
            <w:vAlign w:val="center"/>
          </w:tcPr>
          <w:p w14:paraId="7C004032" w14:textId="77777777" w:rsidR="009909AA" w:rsidRDefault="009909AA" w:rsidP="00106DD7">
            <w:pPr>
              <w:ind w:left="165" w:hanging="16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0" w:type="dxa"/>
          </w:tcPr>
          <w:p w14:paraId="30ABA963" w14:textId="3DFFF9F9" w:rsidR="009909AA" w:rsidRDefault="009909AA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128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694</w:t>
            </w:r>
          </w:p>
        </w:tc>
        <w:tc>
          <w:tcPr>
            <w:tcW w:w="152" w:type="dxa"/>
          </w:tcPr>
          <w:p w14:paraId="448E121B" w14:textId="77777777" w:rsidR="009909AA" w:rsidRDefault="009909AA" w:rsidP="00106DD7">
            <w:pPr>
              <w:tabs>
                <w:tab w:val="decimal" w:pos="1130"/>
              </w:tabs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1959792B" w14:textId="48C6D36B" w:rsidR="009909AA" w:rsidRDefault="00E420C8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826</w:t>
            </w:r>
          </w:p>
        </w:tc>
        <w:tc>
          <w:tcPr>
            <w:tcW w:w="153" w:type="dxa"/>
          </w:tcPr>
          <w:p w14:paraId="188A148E" w14:textId="77777777" w:rsidR="009909AA" w:rsidRDefault="009909AA" w:rsidP="00106DD7">
            <w:pPr>
              <w:tabs>
                <w:tab w:val="decimal" w:pos="1130"/>
              </w:tabs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04434C54" w14:textId="77777777" w:rsidR="009909AA" w:rsidRDefault="009909AA" w:rsidP="00106DD7">
            <w:pPr>
              <w:ind w:left="-20" w:right="-2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53" w:type="dxa"/>
          </w:tcPr>
          <w:p w14:paraId="24D3E398" w14:textId="77777777" w:rsidR="009909AA" w:rsidRDefault="009909AA" w:rsidP="00106DD7">
            <w:pPr>
              <w:tabs>
                <w:tab w:val="decimal" w:pos="826"/>
              </w:tabs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6FCF1715" w14:textId="640A50A9" w:rsidR="009909AA" w:rsidRDefault="00E420C8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160</w:t>
            </w:r>
            <w:r w:rsid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520</w:t>
            </w:r>
          </w:p>
        </w:tc>
      </w:tr>
      <w:tr w:rsidR="00C902D1" w14:paraId="342373A2" w14:textId="77777777" w:rsidTr="009909AA">
        <w:trPr>
          <w:cantSplit/>
          <w:trHeight w:val="20"/>
        </w:trPr>
        <w:tc>
          <w:tcPr>
            <w:tcW w:w="3814" w:type="dxa"/>
            <w:vAlign w:val="center"/>
          </w:tcPr>
          <w:p w14:paraId="28CF2326" w14:textId="77777777" w:rsidR="009909AA" w:rsidRDefault="009909AA" w:rsidP="00106DD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eastAsia="Malgun Gothic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cs/>
                <w:lang w:val="en-US" w:bidi="th-TH"/>
              </w:rPr>
              <w:t>ประมาณการหนี้สินไม่หมุนเวียน</w:t>
            </w:r>
          </w:p>
        </w:tc>
        <w:tc>
          <w:tcPr>
            <w:tcW w:w="1220" w:type="dxa"/>
          </w:tcPr>
          <w:p w14:paraId="2D843934" w14:textId="77777777" w:rsidR="009909AA" w:rsidRDefault="009909AA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2" w:type="dxa"/>
          </w:tcPr>
          <w:p w14:paraId="449355E9" w14:textId="77777777" w:rsidR="009909AA" w:rsidRDefault="009909AA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63539333" w14:textId="77777777" w:rsidR="009909AA" w:rsidRDefault="009909AA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</w:tcPr>
          <w:p w14:paraId="1842F747" w14:textId="77777777" w:rsidR="009909AA" w:rsidRDefault="009909AA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5C1519E9" w14:textId="77777777" w:rsidR="009909AA" w:rsidRDefault="009909AA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</w:tcPr>
          <w:p w14:paraId="308FE58C" w14:textId="77777777" w:rsidR="009909AA" w:rsidRDefault="009909AA" w:rsidP="00106DD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1B6606E6" w14:textId="77777777" w:rsidR="009909AA" w:rsidRDefault="009909AA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C902D1" w14:paraId="3D024509" w14:textId="77777777" w:rsidTr="009909AA">
        <w:trPr>
          <w:cantSplit/>
          <w:trHeight w:val="20"/>
        </w:trPr>
        <w:tc>
          <w:tcPr>
            <w:tcW w:w="3814" w:type="dxa"/>
            <w:vAlign w:val="center"/>
          </w:tcPr>
          <w:p w14:paraId="4F17CBAB" w14:textId="77777777" w:rsidR="009909AA" w:rsidRDefault="009909AA" w:rsidP="00106DD7">
            <w:pPr>
              <w:pStyle w:val="acctfourfigures"/>
              <w:tabs>
                <w:tab w:val="clear" w:pos="765"/>
              </w:tabs>
              <w:spacing w:line="240" w:lineRule="auto"/>
              <w:ind w:left="155" w:right="-96"/>
              <w:rPr>
                <w:rFonts w:ascii="Angsana New" w:eastAsia="Malgun Gothic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cs/>
                <w:lang w:val="en-US" w:bidi="th-TH"/>
              </w:rPr>
              <w:t>สำหรับผลประโยชน์พนักงาน</w:t>
            </w:r>
          </w:p>
        </w:tc>
        <w:tc>
          <w:tcPr>
            <w:tcW w:w="1220" w:type="dxa"/>
          </w:tcPr>
          <w:p w14:paraId="5EED3357" w14:textId="1BB40EA2" w:rsidR="009909AA" w:rsidRDefault="009909AA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601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871</w:t>
            </w:r>
          </w:p>
        </w:tc>
        <w:tc>
          <w:tcPr>
            <w:tcW w:w="152" w:type="dxa"/>
          </w:tcPr>
          <w:p w14:paraId="4CD770BD" w14:textId="77777777" w:rsidR="009909AA" w:rsidRDefault="009909AA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000CDE3A" w14:textId="7BA3146E" w:rsidR="009909AA" w:rsidRDefault="00E420C8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439</w:t>
            </w:r>
            <w:r w:rsid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295</w:t>
            </w:r>
          </w:p>
        </w:tc>
        <w:tc>
          <w:tcPr>
            <w:tcW w:w="153" w:type="dxa"/>
          </w:tcPr>
          <w:p w14:paraId="08B60933" w14:textId="77777777" w:rsidR="009909AA" w:rsidRDefault="009909AA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4A8BB0DC" w14:textId="3BA949DD" w:rsidR="009909AA" w:rsidRDefault="00E420C8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139</w:t>
            </w:r>
            <w:r w:rsid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873</w:t>
            </w:r>
          </w:p>
        </w:tc>
        <w:tc>
          <w:tcPr>
            <w:tcW w:w="153" w:type="dxa"/>
          </w:tcPr>
          <w:p w14:paraId="6C0CCC6B" w14:textId="77777777" w:rsidR="009909AA" w:rsidRDefault="009909AA" w:rsidP="00106DD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420B0D19" w14:textId="18F39453" w:rsidR="009909AA" w:rsidRDefault="00E420C8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181</w:t>
            </w:r>
            <w:r w:rsid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039</w:t>
            </w:r>
          </w:p>
        </w:tc>
      </w:tr>
      <w:tr w:rsidR="00C902D1" w14:paraId="46D06B4F" w14:textId="77777777" w:rsidTr="009909AA">
        <w:trPr>
          <w:cantSplit/>
          <w:trHeight w:val="20"/>
        </w:trPr>
        <w:tc>
          <w:tcPr>
            <w:tcW w:w="3814" w:type="dxa"/>
            <w:vAlign w:val="center"/>
          </w:tcPr>
          <w:p w14:paraId="1B1F32A7" w14:textId="77777777" w:rsidR="009909AA" w:rsidRDefault="009909AA" w:rsidP="00106DD7">
            <w:pPr>
              <w:pStyle w:val="acctfourfigures"/>
              <w:tabs>
                <w:tab w:val="clear" w:pos="765"/>
              </w:tabs>
              <w:spacing w:line="240" w:lineRule="auto"/>
              <w:ind w:left="157" w:right="-96" w:hanging="157"/>
              <w:rPr>
                <w:rFonts w:ascii="Angsana New" w:eastAsia="Malgun Gothic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cs/>
                <w:lang w:val="en-US"/>
              </w:rPr>
              <w:t>ประมาณการหนี้สินสำหรับต้นทุนการรื้อถอน</w:t>
            </w:r>
            <w:r>
              <w:rPr>
                <w:rFonts w:ascii="Angsana New" w:eastAsia="Malgun Gothic" w:hAnsi="Angsana New" w:cs="Angsana New"/>
                <w:sz w:val="24"/>
                <w:szCs w:val="24"/>
                <w:cs/>
                <w:lang w:val="en-US" w:bidi="th-TH"/>
              </w:rPr>
              <w:t>และขนย้าย</w:t>
            </w:r>
          </w:p>
        </w:tc>
        <w:tc>
          <w:tcPr>
            <w:tcW w:w="1220" w:type="dxa"/>
          </w:tcPr>
          <w:p w14:paraId="16E6F5FB" w14:textId="064F396A" w:rsidR="009909AA" w:rsidRDefault="009909AA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2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639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000</w:t>
            </w:r>
          </w:p>
        </w:tc>
        <w:tc>
          <w:tcPr>
            <w:tcW w:w="152" w:type="dxa"/>
            <w:vAlign w:val="bottom"/>
          </w:tcPr>
          <w:p w14:paraId="35775256" w14:textId="77777777" w:rsidR="009909AA" w:rsidRDefault="009909AA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3D9E70E7" w14:textId="24194B74" w:rsidR="009909AA" w:rsidRDefault="00E420C8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501</w:t>
            </w:r>
            <w:r w:rsid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314</w:t>
            </w:r>
          </w:p>
        </w:tc>
        <w:tc>
          <w:tcPr>
            <w:tcW w:w="153" w:type="dxa"/>
          </w:tcPr>
          <w:p w14:paraId="025E2896" w14:textId="77777777" w:rsidR="009909AA" w:rsidRDefault="009909AA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7147ADB9" w14:textId="77777777" w:rsidR="009909AA" w:rsidRDefault="009909AA" w:rsidP="00106DD7">
            <w:pPr>
              <w:ind w:left="-20" w:right="-2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53" w:type="dxa"/>
          </w:tcPr>
          <w:p w14:paraId="65E08AFE" w14:textId="77777777" w:rsidR="009909AA" w:rsidRDefault="009909AA" w:rsidP="00106DD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72411BB2" w14:textId="45B526C7" w:rsidR="009909AA" w:rsidRDefault="00E420C8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3</w:t>
            </w:r>
            <w:r w:rsid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140</w:t>
            </w:r>
            <w:r w:rsid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314</w:t>
            </w:r>
          </w:p>
        </w:tc>
      </w:tr>
      <w:tr w:rsidR="00C902D1" w14:paraId="6E7AE69A" w14:textId="77777777" w:rsidTr="009909AA">
        <w:trPr>
          <w:cantSplit/>
          <w:trHeight w:val="207"/>
        </w:trPr>
        <w:tc>
          <w:tcPr>
            <w:tcW w:w="3814" w:type="dxa"/>
            <w:vAlign w:val="center"/>
          </w:tcPr>
          <w:p w14:paraId="44B1820D" w14:textId="77777777" w:rsidR="009909AA" w:rsidRDefault="009909AA" w:rsidP="00106DD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eastAsia="Malgun Gothic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cs/>
                <w:lang w:val="en-US"/>
              </w:rPr>
              <w:t>ประมาณการหนี้สินอื่น</w:t>
            </w:r>
          </w:p>
        </w:tc>
        <w:tc>
          <w:tcPr>
            <w:tcW w:w="1220" w:type="dxa"/>
          </w:tcPr>
          <w:p w14:paraId="68D70A15" w14:textId="37CF90F4" w:rsidR="009909AA" w:rsidRDefault="009909AA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515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473</w:t>
            </w:r>
          </w:p>
        </w:tc>
        <w:tc>
          <w:tcPr>
            <w:tcW w:w="152" w:type="dxa"/>
          </w:tcPr>
          <w:p w14:paraId="1CAAADE9" w14:textId="77777777" w:rsidR="009909AA" w:rsidRDefault="009909AA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5ADE74CC" w14:textId="2A409FA0" w:rsidR="009909AA" w:rsidRDefault="009909AA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281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943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53" w:type="dxa"/>
          </w:tcPr>
          <w:p w14:paraId="233395F2" w14:textId="77777777" w:rsidR="009909AA" w:rsidRDefault="009909AA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0D0C249B" w14:textId="77777777" w:rsidR="009909AA" w:rsidRDefault="009909AA" w:rsidP="00106DD7">
            <w:pPr>
              <w:ind w:left="-20" w:right="-2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53" w:type="dxa"/>
          </w:tcPr>
          <w:p w14:paraId="25E510EC" w14:textId="77777777" w:rsidR="009909AA" w:rsidRDefault="009909AA" w:rsidP="00106DD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5FC6F391" w14:textId="10437E43" w:rsidR="009909AA" w:rsidRDefault="00E420C8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233</w:t>
            </w:r>
            <w:r w:rsid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530</w:t>
            </w:r>
          </w:p>
        </w:tc>
      </w:tr>
      <w:tr w:rsidR="00C902D1" w14:paraId="3784BEB1" w14:textId="77777777" w:rsidTr="009909AA">
        <w:trPr>
          <w:cantSplit/>
          <w:trHeight w:val="20"/>
        </w:trPr>
        <w:tc>
          <w:tcPr>
            <w:tcW w:w="3814" w:type="dxa"/>
            <w:vAlign w:val="center"/>
          </w:tcPr>
          <w:p w14:paraId="7BED957B" w14:textId="77777777" w:rsidR="009909AA" w:rsidRDefault="009909AA" w:rsidP="00106DD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eastAsia="Malgun Gothic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cs/>
                <w:lang w:val="en-US" w:bidi="th-TH"/>
              </w:rPr>
              <w:t>ค่าเผื่อด้อยค่าของอาคารและอุปกรณ์</w:t>
            </w:r>
          </w:p>
        </w:tc>
        <w:tc>
          <w:tcPr>
            <w:tcW w:w="1220" w:type="dxa"/>
          </w:tcPr>
          <w:p w14:paraId="648C937B" w14:textId="71D93557" w:rsidR="009909AA" w:rsidRDefault="00E420C8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391</w:t>
            </w:r>
            <w:r w:rsid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335</w:t>
            </w:r>
          </w:p>
        </w:tc>
        <w:tc>
          <w:tcPr>
            <w:tcW w:w="152" w:type="dxa"/>
          </w:tcPr>
          <w:p w14:paraId="0002C302" w14:textId="77777777" w:rsidR="009909AA" w:rsidRDefault="009909AA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04FFD7BB" w14:textId="3B261673" w:rsidR="009909AA" w:rsidRDefault="00E420C8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154</w:t>
            </w:r>
            <w:r w:rsid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803</w:t>
            </w:r>
          </w:p>
        </w:tc>
        <w:tc>
          <w:tcPr>
            <w:tcW w:w="153" w:type="dxa"/>
          </w:tcPr>
          <w:p w14:paraId="6603D6A8" w14:textId="77777777" w:rsidR="009909AA" w:rsidRDefault="009909AA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3C4EDBC5" w14:textId="77777777" w:rsidR="009909AA" w:rsidRDefault="009909AA" w:rsidP="00106DD7">
            <w:pPr>
              <w:ind w:left="-20" w:right="-2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53" w:type="dxa"/>
          </w:tcPr>
          <w:p w14:paraId="3851F526" w14:textId="77777777" w:rsidR="009909AA" w:rsidRDefault="009909AA" w:rsidP="00106DD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3B3691D0" w14:textId="66D694BD" w:rsidR="009909AA" w:rsidRDefault="00E420C8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546</w:t>
            </w:r>
            <w:r w:rsid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138</w:t>
            </w:r>
          </w:p>
        </w:tc>
      </w:tr>
      <w:tr w:rsidR="00C902D1" w14:paraId="4AF42ADF" w14:textId="77777777" w:rsidTr="009909AA">
        <w:trPr>
          <w:cantSplit/>
          <w:trHeight w:val="20"/>
        </w:trPr>
        <w:tc>
          <w:tcPr>
            <w:tcW w:w="3814" w:type="dxa"/>
            <w:vAlign w:val="center"/>
          </w:tcPr>
          <w:p w14:paraId="7A9455E1" w14:textId="77777777" w:rsidR="009909AA" w:rsidRDefault="009909AA" w:rsidP="00106DD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eastAsia="Malgun Gothic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cs/>
                <w:lang w:val="en-US" w:bidi="th-TH"/>
              </w:rPr>
              <w:t>ค่าเผื่อการลดมูลค่าสินค้าคงเหลือ</w:t>
            </w:r>
          </w:p>
        </w:tc>
        <w:tc>
          <w:tcPr>
            <w:tcW w:w="1220" w:type="dxa"/>
          </w:tcPr>
          <w:p w14:paraId="27AF80D1" w14:textId="77777777" w:rsidR="009909AA" w:rsidRDefault="009909AA" w:rsidP="00106DD7">
            <w:pPr>
              <w:ind w:left="-20" w:right="-2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52" w:type="dxa"/>
          </w:tcPr>
          <w:p w14:paraId="12ED90F2" w14:textId="77777777" w:rsidR="009909AA" w:rsidRDefault="009909AA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3EDE3E2D" w14:textId="2EC508DC" w:rsidR="009909AA" w:rsidRDefault="00E420C8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18</w:t>
            </w:r>
            <w:r w:rsid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654</w:t>
            </w:r>
          </w:p>
        </w:tc>
        <w:tc>
          <w:tcPr>
            <w:tcW w:w="153" w:type="dxa"/>
          </w:tcPr>
          <w:p w14:paraId="6F0408E8" w14:textId="77777777" w:rsidR="009909AA" w:rsidRDefault="009909AA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08D68DD7" w14:textId="77777777" w:rsidR="009909AA" w:rsidRDefault="009909AA" w:rsidP="00106DD7">
            <w:pPr>
              <w:ind w:left="-20" w:right="-2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53" w:type="dxa"/>
          </w:tcPr>
          <w:p w14:paraId="2A0C37C4" w14:textId="77777777" w:rsidR="009909AA" w:rsidRDefault="009909AA" w:rsidP="00106DD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31C418B2" w14:textId="6B992BBD" w:rsidR="009909AA" w:rsidRDefault="00E420C8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18</w:t>
            </w:r>
            <w:r w:rsid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654</w:t>
            </w:r>
          </w:p>
        </w:tc>
      </w:tr>
      <w:tr w:rsidR="00C902D1" w14:paraId="62D52D2E" w14:textId="77777777" w:rsidTr="009909AA">
        <w:trPr>
          <w:cantSplit/>
          <w:trHeight w:val="20"/>
        </w:trPr>
        <w:tc>
          <w:tcPr>
            <w:tcW w:w="3814" w:type="dxa"/>
            <w:vAlign w:val="center"/>
          </w:tcPr>
          <w:p w14:paraId="141D8E6C" w14:textId="77777777" w:rsidR="009909AA" w:rsidRDefault="009909AA" w:rsidP="00106DD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eastAsia="Malgun Gothic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20" w:type="dxa"/>
          </w:tcPr>
          <w:p w14:paraId="4CED7DCE" w14:textId="2E0E03DC" w:rsidR="009909AA" w:rsidRDefault="009909AA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174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497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489</w:t>
            </w:r>
          </w:p>
        </w:tc>
        <w:tc>
          <w:tcPr>
            <w:tcW w:w="152" w:type="dxa"/>
          </w:tcPr>
          <w:p w14:paraId="4E0026FF" w14:textId="77777777" w:rsidR="009909AA" w:rsidRDefault="009909AA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76E4D256" w14:textId="5AC28D17" w:rsidR="009909AA" w:rsidRDefault="00E420C8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17</w:t>
            </w:r>
            <w:r w:rsid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397</w:t>
            </w:r>
            <w:r w:rsid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199</w:t>
            </w:r>
          </w:p>
        </w:tc>
        <w:tc>
          <w:tcPr>
            <w:tcW w:w="153" w:type="dxa"/>
          </w:tcPr>
          <w:p w14:paraId="436614F1" w14:textId="77777777" w:rsidR="009909AA" w:rsidRDefault="009909AA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3E3E4A60" w14:textId="77777777" w:rsidR="009909AA" w:rsidRDefault="009909AA" w:rsidP="00106DD7">
            <w:pPr>
              <w:ind w:left="-20" w:right="-2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53" w:type="dxa"/>
          </w:tcPr>
          <w:p w14:paraId="76B82322" w14:textId="77777777" w:rsidR="009909AA" w:rsidRDefault="009909AA" w:rsidP="00106DD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1128BC86" w14:textId="621637C0" w:rsidR="009909AA" w:rsidRDefault="00E420C8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191</w:t>
            </w:r>
            <w:r w:rsid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894</w:t>
            </w:r>
            <w:r w:rsid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688</w:t>
            </w:r>
          </w:p>
        </w:tc>
      </w:tr>
      <w:tr w:rsidR="00C902D1" w14:paraId="316A38CF" w14:textId="77777777" w:rsidTr="009909AA">
        <w:trPr>
          <w:cantSplit/>
          <w:trHeight w:val="20"/>
        </w:trPr>
        <w:tc>
          <w:tcPr>
            <w:tcW w:w="3814" w:type="dxa"/>
            <w:vAlign w:val="center"/>
          </w:tcPr>
          <w:p w14:paraId="27332903" w14:textId="77777777" w:rsidR="009909AA" w:rsidRDefault="009909AA" w:rsidP="00106DD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70B90FC2" w14:textId="37CC0C5B" w:rsidR="009909AA" w:rsidRDefault="009909AA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178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773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862</w:t>
            </w:r>
          </w:p>
        </w:tc>
        <w:tc>
          <w:tcPr>
            <w:tcW w:w="152" w:type="dxa"/>
          </w:tcPr>
          <w:p w14:paraId="069E841C" w14:textId="77777777" w:rsidR="009909AA" w:rsidRDefault="009909AA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0A3ED8C1" w14:textId="771A3850" w:rsidR="009909AA" w:rsidRDefault="00E420C8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18</w:t>
            </w:r>
            <w:r w:rsid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261</w:t>
            </w:r>
            <w:r w:rsid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148</w:t>
            </w:r>
          </w:p>
        </w:tc>
        <w:tc>
          <w:tcPr>
            <w:tcW w:w="153" w:type="dxa"/>
          </w:tcPr>
          <w:p w14:paraId="280E0888" w14:textId="77777777" w:rsidR="009909AA" w:rsidRDefault="009909AA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3D6A0786" w14:textId="1DEA965C" w:rsidR="009909AA" w:rsidRDefault="00E420C8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139</w:t>
            </w:r>
            <w:r w:rsid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873</w:t>
            </w:r>
          </w:p>
        </w:tc>
        <w:tc>
          <w:tcPr>
            <w:tcW w:w="153" w:type="dxa"/>
          </w:tcPr>
          <w:p w14:paraId="27AF6969" w14:textId="77777777" w:rsidR="009909AA" w:rsidRDefault="009909AA" w:rsidP="00106DD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0F6BB0CC" w14:textId="7DD010EF" w:rsidR="009909AA" w:rsidRDefault="00E420C8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197</w:t>
            </w:r>
            <w:r w:rsid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174</w:t>
            </w:r>
            <w:r w:rsid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883</w:t>
            </w:r>
          </w:p>
        </w:tc>
      </w:tr>
      <w:tr w:rsidR="00C902D1" w14:paraId="110F2A45" w14:textId="77777777" w:rsidTr="009909AA">
        <w:trPr>
          <w:cantSplit/>
          <w:trHeight w:val="20"/>
        </w:trPr>
        <w:tc>
          <w:tcPr>
            <w:tcW w:w="3814" w:type="dxa"/>
            <w:vAlign w:val="center"/>
          </w:tcPr>
          <w:p w14:paraId="5312279A" w14:textId="77777777" w:rsidR="009909AA" w:rsidRDefault="009909AA" w:rsidP="00106DD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7A8626F1" w14:textId="77777777" w:rsidR="009909AA" w:rsidRDefault="009909AA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2" w:type="dxa"/>
          </w:tcPr>
          <w:p w14:paraId="0790F041" w14:textId="77777777" w:rsidR="009909AA" w:rsidRDefault="009909AA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5E5D9519" w14:textId="77777777" w:rsidR="009909AA" w:rsidRDefault="009909AA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</w:tcPr>
          <w:p w14:paraId="472DD5B8" w14:textId="77777777" w:rsidR="009909AA" w:rsidRDefault="009909AA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446CD46D" w14:textId="77777777" w:rsidR="009909AA" w:rsidRDefault="009909AA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</w:tcPr>
          <w:p w14:paraId="1E1E389C" w14:textId="77777777" w:rsidR="009909AA" w:rsidRDefault="009909AA" w:rsidP="00106DD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086E7871" w14:textId="77777777" w:rsidR="009909AA" w:rsidRDefault="009909AA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C902D1" w14:paraId="200ABD6F" w14:textId="77777777" w:rsidTr="009909AA">
        <w:trPr>
          <w:cantSplit/>
          <w:trHeight w:val="20"/>
        </w:trPr>
        <w:tc>
          <w:tcPr>
            <w:tcW w:w="3814" w:type="dxa"/>
          </w:tcPr>
          <w:p w14:paraId="0DD55AC8" w14:textId="77777777" w:rsidR="009909AA" w:rsidRDefault="009909AA" w:rsidP="00106DD7">
            <w:pPr>
              <w:ind w:left="165" w:hanging="16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0" w:type="dxa"/>
            <w:vAlign w:val="bottom"/>
          </w:tcPr>
          <w:p w14:paraId="4D086998" w14:textId="77777777" w:rsidR="009909AA" w:rsidRDefault="009909AA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2" w:type="dxa"/>
          </w:tcPr>
          <w:p w14:paraId="56C7DC3C" w14:textId="77777777" w:rsidR="009909AA" w:rsidRDefault="009909AA" w:rsidP="00106DD7">
            <w:pPr>
              <w:tabs>
                <w:tab w:val="decimal" w:pos="113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bottom"/>
          </w:tcPr>
          <w:p w14:paraId="4C58D8D7" w14:textId="77777777" w:rsidR="009909AA" w:rsidRDefault="009909AA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  <w:vAlign w:val="bottom"/>
          </w:tcPr>
          <w:p w14:paraId="0783914B" w14:textId="77777777" w:rsidR="009909AA" w:rsidRDefault="009909AA" w:rsidP="00106DD7">
            <w:pPr>
              <w:tabs>
                <w:tab w:val="decimal" w:pos="113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bottom"/>
          </w:tcPr>
          <w:p w14:paraId="5D698DE9" w14:textId="77777777" w:rsidR="009909AA" w:rsidRDefault="009909AA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  <w:vAlign w:val="bottom"/>
          </w:tcPr>
          <w:p w14:paraId="35760F2B" w14:textId="77777777" w:rsidR="009909AA" w:rsidRDefault="009909AA" w:rsidP="00106DD7">
            <w:pPr>
              <w:tabs>
                <w:tab w:val="decimal" w:pos="826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bottom"/>
          </w:tcPr>
          <w:p w14:paraId="0D30B134" w14:textId="77777777" w:rsidR="009909AA" w:rsidRDefault="009909AA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C902D1" w14:paraId="4E414B0A" w14:textId="77777777" w:rsidTr="009909AA">
        <w:trPr>
          <w:cantSplit/>
          <w:trHeight w:val="20"/>
        </w:trPr>
        <w:tc>
          <w:tcPr>
            <w:tcW w:w="3814" w:type="dxa"/>
          </w:tcPr>
          <w:p w14:paraId="5711FEE0" w14:textId="77777777" w:rsidR="009909AA" w:rsidRDefault="009909AA" w:rsidP="00106DD7">
            <w:pPr>
              <w:ind w:left="165" w:hanging="16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ผลแตกต่างชั่วคราวจากค่าเสื่อมราคา</w:t>
            </w:r>
          </w:p>
        </w:tc>
        <w:tc>
          <w:tcPr>
            <w:tcW w:w="1220" w:type="dxa"/>
          </w:tcPr>
          <w:p w14:paraId="686BB003" w14:textId="515D7FA0" w:rsidR="009909AA" w:rsidRDefault="009909AA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(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11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156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878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52" w:type="dxa"/>
          </w:tcPr>
          <w:p w14:paraId="064C5EBA" w14:textId="77777777" w:rsidR="009909AA" w:rsidRDefault="009909AA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</w:tcPr>
          <w:p w14:paraId="3ADAADCF" w14:textId="4C0534AC" w:rsidR="009909AA" w:rsidRDefault="009909AA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608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608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53" w:type="dxa"/>
          </w:tcPr>
          <w:p w14:paraId="724AA66D" w14:textId="77777777" w:rsidR="009909AA" w:rsidRDefault="009909AA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</w:tcPr>
          <w:p w14:paraId="34DFA7B2" w14:textId="77777777" w:rsidR="009909AA" w:rsidRDefault="009909AA" w:rsidP="00106DD7">
            <w:pPr>
              <w:ind w:left="-20" w:right="-2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53" w:type="dxa"/>
          </w:tcPr>
          <w:p w14:paraId="03313A80" w14:textId="77777777" w:rsidR="009909AA" w:rsidRDefault="009909AA" w:rsidP="00106DD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</w:tcPr>
          <w:p w14:paraId="129DE405" w14:textId="09F337F4" w:rsidR="009909AA" w:rsidRDefault="009909AA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12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765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486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C902D1" w14:paraId="1A213001" w14:textId="77777777" w:rsidTr="009909AA">
        <w:trPr>
          <w:cantSplit/>
          <w:trHeight w:val="20"/>
        </w:trPr>
        <w:tc>
          <w:tcPr>
            <w:tcW w:w="3814" w:type="dxa"/>
          </w:tcPr>
          <w:p w14:paraId="39E8AA75" w14:textId="77777777" w:rsidR="009909AA" w:rsidRDefault="009909AA" w:rsidP="00106DD7">
            <w:pPr>
              <w:ind w:left="165" w:hanging="16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สินทรัพย์การรื้อถอนสำหรับต้นทุนการรื้อถอนและขนย้าย</w:t>
            </w:r>
          </w:p>
        </w:tc>
        <w:tc>
          <w:tcPr>
            <w:tcW w:w="1220" w:type="dxa"/>
          </w:tcPr>
          <w:p w14:paraId="2DE00C98" w14:textId="0E304466" w:rsidR="009909AA" w:rsidRDefault="009909AA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(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948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038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52" w:type="dxa"/>
          </w:tcPr>
          <w:p w14:paraId="074FDEA4" w14:textId="77777777" w:rsidR="009909AA" w:rsidRDefault="009909AA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</w:tcPr>
          <w:p w14:paraId="1E1CEEA1" w14:textId="21569A58" w:rsidR="009909AA" w:rsidRDefault="009909AA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189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328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53" w:type="dxa"/>
          </w:tcPr>
          <w:p w14:paraId="56FB610A" w14:textId="77777777" w:rsidR="009909AA" w:rsidRDefault="009909AA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</w:tcPr>
          <w:p w14:paraId="04C6B293" w14:textId="77777777" w:rsidR="009909AA" w:rsidRDefault="009909AA" w:rsidP="00106DD7">
            <w:pPr>
              <w:ind w:left="-20" w:right="-2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53" w:type="dxa"/>
          </w:tcPr>
          <w:p w14:paraId="55BD6121" w14:textId="77777777" w:rsidR="009909AA" w:rsidRDefault="009909AA" w:rsidP="00106DD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</w:tcPr>
          <w:p w14:paraId="5D4423E0" w14:textId="3F87DCD9" w:rsidR="009909AA" w:rsidRDefault="009909AA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2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137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366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C902D1" w14:paraId="4334A902" w14:textId="77777777" w:rsidTr="009909AA">
        <w:trPr>
          <w:cantSplit/>
          <w:trHeight w:val="20"/>
        </w:trPr>
        <w:tc>
          <w:tcPr>
            <w:tcW w:w="3814" w:type="dxa"/>
          </w:tcPr>
          <w:p w14:paraId="063B51DC" w14:textId="77777777" w:rsidR="009909AA" w:rsidRDefault="009909AA" w:rsidP="00106DD7">
            <w:pPr>
              <w:ind w:left="165" w:hanging="165"/>
              <w:rPr>
                <w:rFonts w:ascii="Angsana New" w:hAnsi="Angsana New"/>
                <w:sz w:val="24"/>
                <w:szCs w:val="24"/>
                <w:lang w:bidi="ar-SA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20" w:type="dxa"/>
          </w:tcPr>
          <w:p w14:paraId="2CC020F1" w14:textId="0AF14402" w:rsidR="009909AA" w:rsidRDefault="009909AA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(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163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536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202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52" w:type="dxa"/>
          </w:tcPr>
          <w:p w14:paraId="61BC83FB" w14:textId="77777777" w:rsidR="009909AA" w:rsidRDefault="009909AA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</w:tcPr>
          <w:p w14:paraId="18202A80" w14:textId="08268BC0" w:rsidR="009909AA" w:rsidRDefault="009909AA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12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420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372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53" w:type="dxa"/>
          </w:tcPr>
          <w:p w14:paraId="250B1CB6" w14:textId="77777777" w:rsidR="009909AA" w:rsidRDefault="009909AA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</w:tcPr>
          <w:p w14:paraId="36592C0A" w14:textId="77777777" w:rsidR="009909AA" w:rsidRDefault="009909AA" w:rsidP="00106DD7">
            <w:pPr>
              <w:ind w:left="-20" w:right="-2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53" w:type="dxa"/>
          </w:tcPr>
          <w:p w14:paraId="15FB3EC5" w14:textId="77777777" w:rsidR="009909AA" w:rsidRDefault="009909AA" w:rsidP="00106DD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</w:tcPr>
          <w:p w14:paraId="62A3DBD0" w14:textId="4EC87DFF" w:rsidR="009909AA" w:rsidRDefault="009909AA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175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956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574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C902D1" w14:paraId="58B199DB" w14:textId="77777777" w:rsidTr="009909AA">
        <w:trPr>
          <w:cantSplit/>
          <w:trHeight w:val="20"/>
        </w:trPr>
        <w:tc>
          <w:tcPr>
            <w:tcW w:w="3814" w:type="dxa"/>
          </w:tcPr>
          <w:p w14:paraId="56448186" w14:textId="77777777" w:rsidR="009909AA" w:rsidRDefault="009909AA" w:rsidP="00106DD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1D29DCAE" w14:textId="2345B07B" w:rsidR="009909AA" w:rsidRDefault="009909AA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(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176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641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118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52" w:type="dxa"/>
          </w:tcPr>
          <w:p w14:paraId="6A03C15F" w14:textId="77777777" w:rsidR="009909AA" w:rsidRDefault="009909AA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2D1E4243" w14:textId="31F8CE50" w:rsidR="009909AA" w:rsidRDefault="009909AA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14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218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308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53" w:type="dxa"/>
          </w:tcPr>
          <w:p w14:paraId="7CE0DBA1" w14:textId="77777777" w:rsidR="009909AA" w:rsidRDefault="009909AA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5956A0C7" w14:textId="77777777" w:rsidR="009909AA" w:rsidRDefault="009909AA" w:rsidP="00106DD7">
            <w:pPr>
              <w:ind w:left="-20" w:right="-2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53" w:type="dxa"/>
          </w:tcPr>
          <w:p w14:paraId="6B62E4B5" w14:textId="77777777" w:rsidR="009909AA" w:rsidRDefault="009909AA" w:rsidP="00106DD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4BECDB9B" w14:textId="309A69FD" w:rsidR="009909AA" w:rsidRDefault="009909AA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190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859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426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C902D1" w14:paraId="6500724D" w14:textId="77777777" w:rsidTr="009909AA">
        <w:trPr>
          <w:cantSplit/>
          <w:trHeight w:val="149"/>
        </w:trPr>
        <w:tc>
          <w:tcPr>
            <w:tcW w:w="3814" w:type="dxa"/>
          </w:tcPr>
          <w:p w14:paraId="30684A84" w14:textId="77777777" w:rsidR="009909AA" w:rsidRDefault="009909AA" w:rsidP="00106DD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2BFF6945" w14:textId="77777777" w:rsidR="009909AA" w:rsidRDefault="009909AA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2" w:type="dxa"/>
          </w:tcPr>
          <w:p w14:paraId="00764234" w14:textId="77777777" w:rsidR="009909AA" w:rsidRDefault="009909AA" w:rsidP="00106DD7">
            <w:pPr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53D678F7" w14:textId="77777777" w:rsidR="009909AA" w:rsidRDefault="009909AA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</w:tcPr>
          <w:p w14:paraId="65EB7EC9" w14:textId="77777777" w:rsidR="009909AA" w:rsidRDefault="009909AA" w:rsidP="00106DD7">
            <w:pPr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166BCF45" w14:textId="77777777" w:rsidR="009909AA" w:rsidRDefault="009909AA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53" w:type="dxa"/>
          </w:tcPr>
          <w:p w14:paraId="40FB5346" w14:textId="77777777" w:rsidR="009909AA" w:rsidRDefault="009909AA" w:rsidP="00106DD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04B669AB" w14:textId="77777777" w:rsidR="009909AA" w:rsidRDefault="009909AA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A45115" w14:paraId="3527F786" w14:textId="77777777" w:rsidTr="009909AA">
        <w:trPr>
          <w:cantSplit/>
          <w:trHeight w:val="20"/>
        </w:trPr>
        <w:tc>
          <w:tcPr>
            <w:tcW w:w="3814" w:type="dxa"/>
          </w:tcPr>
          <w:p w14:paraId="5D2DE21E" w14:textId="77777777" w:rsidR="009909AA" w:rsidRDefault="009909AA" w:rsidP="00106DD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220" w:type="dxa"/>
            <w:tcBorders>
              <w:bottom w:val="double" w:sz="4" w:space="0" w:color="auto"/>
            </w:tcBorders>
          </w:tcPr>
          <w:p w14:paraId="44487330" w14:textId="6040EA69" w:rsidR="009909AA" w:rsidRDefault="009909AA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2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132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744</w:t>
            </w:r>
          </w:p>
        </w:tc>
        <w:tc>
          <w:tcPr>
            <w:tcW w:w="152" w:type="dxa"/>
            <w:tcBorders>
              <w:bottom w:val="nil"/>
            </w:tcBorders>
          </w:tcPr>
          <w:p w14:paraId="2A77CD8F" w14:textId="77777777" w:rsidR="009909AA" w:rsidRDefault="009909AA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5115A79D" w14:textId="2FD2D266" w:rsidR="009909AA" w:rsidRDefault="00E420C8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4</w:t>
            </w:r>
            <w:r w:rsid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042</w:t>
            </w:r>
            <w:r w:rsid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840</w:t>
            </w:r>
          </w:p>
        </w:tc>
        <w:tc>
          <w:tcPr>
            <w:tcW w:w="153" w:type="dxa"/>
            <w:tcBorders>
              <w:left w:val="nil"/>
            </w:tcBorders>
          </w:tcPr>
          <w:p w14:paraId="46CC0282" w14:textId="77777777" w:rsidR="009909AA" w:rsidRDefault="009909AA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1B891237" w14:textId="04062E2B" w:rsidR="009909AA" w:rsidRDefault="00E420C8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139</w:t>
            </w:r>
            <w:r w:rsid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873</w:t>
            </w:r>
          </w:p>
        </w:tc>
        <w:tc>
          <w:tcPr>
            <w:tcW w:w="153" w:type="dxa"/>
            <w:tcBorders>
              <w:left w:val="nil"/>
            </w:tcBorders>
          </w:tcPr>
          <w:p w14:paraId="748C8B6A" w14:textId="77777777" w:rsidR="009909AA" w:rsidRDefault="009909AA" w:rsidP="00106DD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4ECD4DA1" w14:textId="1E06CC3A" w:rsidR="009909AA" w:rsidRDefault="00E420C8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6</w:t>
            </w:r>
            <w:r w:rsid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315</w:t>
            </w:r>
            <w:r w:rsid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457</w:t>
            </w:r>
          </w:p>
        </w:tc>
      </w:tr>
    </w:tbl>
    <w:p w14:paraId="14103E00" w14:textId="00D823B2" w:rsidR="0005056E" w:rsidRDefault="0005056E" w:rsidP="00106DD7">
      <w:pPr>
        <w:ind w:left="547" w:right="65" w:hanging="547"/>
        <w:jc w:val="right"/>
        <w:rPr>
          <w:rFonts w:ascii="Angsana New" w:hAnsi="Angsana New"/>
          <w:sz w:val="16"/>
          <w:szCs w:val="16"/>
        </w:rPr>
      </w:pPr>
    </w:p>
    <w:p w14:paraId="6C1ED8A4" w14:textId="549F418A" w:rsidR="00081E1C" w:rsidRDefault="00E420C8" w:rsidP="00106DD7">
      <w:pPr>
        <w:spacing w:before="360"/>
        <w:ind w:left="540" w:right="72" w:hanging="540"/>
        <w:rPr>
          <w:rFonts w:ascii="Angsana New" w:hAnsi="Angsana New"/>
          <w:b/>
          <w:bCs/>
          <w:sz w:val="32"/>
          <w:szCs w:val="32"/>
          <w:cs/>
        </w:rPr>
      </w:pPr>
      <w:r w:rsidRPr="00E420C8">
        <w:rPr>
          <w:rFonts w:ascii="Angsana New" w:hAnsi="Angsana New"/>
          <w:b/>
          <w:bCs/>
          <w:sz w:val="32"/>
          <w:szCs w:val="32"/>
        </w:rPr>
        <w:t>14</w:t>
      </w:r>
      <w:r w:rsidR="00081E1C">
        <w:rPr>
          <w:rFonts w:ascii="Angsana New" w:hAnsi="Angsana New"/>
          <w:b/>
          <w:bCs/>
          <w:sz w:val="32"/>
          <w:szCs w:val="32"/>
          <w:cs/>
        </w:rPr>
        <w:t>.</w:t>
      </w:r>
      <w:r w:rsidR="00081E1C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สินทรัพย์ไม่หมุนเวียนอื่น</w:t>
      </w:r>
    </w:p>
    <w:p w14:paraId="766A05B5" w14:textId="306EBD5C" w:rsidR="00081E1C" w:rsidRDefault="00081E1C" w:rsidP="00106DD7">
      <w:pPr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สินทรัพย์ไม่หมุนเวียนอื่น ณ วันที่ </w:t>
      </w:r>
      <w:r w:rsidR="00E420C8" w:rsidRPr="00E420C8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3C3795">
        <w:rPr>
          <w:rFonts w:ascii="Angsana New" w:hAnsi="Angsana New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4736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1"/>
        <w:gridCol w:w="1436"/>
        <w:gridCol w:w="144"/>
        <w:gridCol w:w="1436"/>
      </w:tblGrid>
      <w:tr w:rsidR="00C902D1" w14:paraId="505290AE" w14:textId="77777777" w:rsidTr="003C4239">
        <w:tc>
          <w:tcPr>
            <w:tcW w:w="5741" w:type="dxa"/>
          </w:tcPr>
          <w:p w14:paraId="5C69F3F4" w14:textId="77777777" w:rsidR="00081E1C" w:rsidRDefault="00081E1C" w:rsidP="00106DD7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67C0B393" w14:textId="7F676D7E" w:rsidR="00081E1C" w:rsidRDefault="00E420C8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44" w:type="dxa"/>
          </w:tcPr>
          <w:p w14:paraId="66B609BB" w14:textId="77777777" w:rsidR="00081E1C" w:rsidRDefault="00081E1C" w:rsidP="00106DD7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70A04A62" w14:textId="6A555C2B" w:rsidR="00081E1C" w:rsidRDefault="00E420C8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C902D1" w14:paraId="06E64D1F" w14:textId="77777777" w:rsidTr="003C4239">
        <w:tc>
          <w:tcPr>
            <w:tcW w:w="5741" w:type="dxa"/>
          </w:tcPr>
          <w:p w14:paraId="0A853F74" w14:textId="77777777" w:rsidR="003B1024" w:rsidRDefault="003B1024" w:rsidP="00106DD7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34DFE942" w14:textId="77777777" w:rsidR="003B1024" w:rsidRDefault="003B1024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14:paraId="0D045196" w14:textId="77777777" w:rsidR="003B1024" w:rsidRDefault="003B1024" w:rsidP="00106DD7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79BA9B57" w14:textId="77777777" w:rsidR="003B1024" w:rsidRDefault="003B1024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C902D1" w14:paraId="46F88469" w14:textId="77777777" w:rsidTr="003C4239">
        <w:tc>
          <w:tcPr>
            <w:tcW w:w="5741" w:type="dxa"/>
          </w:tcPr>
          <w:p w14:paraId="4E0C7929" w14:textId="77777777" w:rsidR="003C4239" w:rsidRDefault="003C4239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ค่าเช่าจ่ายล่วงหน้า</w:t>
            </w:r>
          </w:p>
        </w:tc>
        <w:tc>
          <w:tcPr>
            <w:tcW w:w="1436" w:type="dxa"/>
            <w:shd w:val="clear" w:color="auto" w:fill="FFFFFF"/>
          </w:tcPr>
          <w:p w14:paraId="4F9107BD" w14:textId="308CD4DD" w:rsidR="003C4239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345</w:t>
            </w:r>
            <w:r w:rsidR="00B05351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44" w:type="dxa"/>
          </w:tcPr>
          <w:p w14:paraId="09E2C271" w14:textId="77777777" w:rsidR="003C4239" w:rsidRDefault="003C4239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5B4A284A" w14:textId="00CA9CB7" w:rsidR="003C4239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265</w:t>
            </w:r>
            <w:r w:rsidR="003C4239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C902D1" w14:paraId="2F1A59AE" w14:textId="77777777" w:rsidTr="003C4239">
        <w:tc>
          <w:tcPr>
            <w:tcW w:w="5741" w:type="dxa"/>
          </w:tcPr>
          <w:p w14:paraId="46FC8EB4" w14:textId="77777777" w:rsidR="003C4239" w:rsidRDefault="003C4239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เงินประกันการเช่า</w:t>
            </w:r>
          </w:p>
        </w:tc>
        <w:tc>
          <w:tcPr>
            <w:tcW w:w="1436" w:type="dxa"/>
            <w:shd w:val="clear" w:color="auto" w:fill="FFFFFF"/>
          </w:tcPr>
          <w:p w14:paraId="61FB7212" w14:textId="54AC103C" w:rsidR="003C4239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33</w:t>
            </w:r>
            <w:r w:rsidR="00B05351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025</w:t>
            </w:r>
            <w:r w:rsidR="00B05351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954</w:t>
            </w:r>
          </w:p>
        </w:tc>
        <w:tc>
          <w:tcPr>
            <w:tcW w:w="144" w:type="dxa"/>
          </w:tcPr>
          <w:p w14:paraId="0653FED9" w14:textId="77777777" w:rsidR="003C4239" w:rsidRDefault="003C4239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5F648A4B" w14:textId="237C632A" w:rsidR="003C4239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28</w:t>
            </w:r>
            <w:r w:rsidR="003C4239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037</w:t>
            </w:r>
            <w:r w:rsidR="003C4239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921</w:t>
            </w:r>
          </w:p>
        </w:tc>
      </w:tr>
      <w:tr w:rsidR="00C902D1" w14:paraId="2346A6D3" w14:textId="77777777" w:rsidTr="003C4239">
        <w:tc>
          <w:tcPr>
            <w:tcW w:w="5741" w:type="dxa"/>
          </w:tcPr>
          <w:p w14:paraId="20EF3A69" w14:textId="2D5B251B" w:rsidR="003C4239" w:rsidRDefault="003C4239" w:rsidP="00106DD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เงินประกันอื่น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436" w:type="dxa"/>
            <w:shd w:val="clear" w:color="auto" w:fill="FFFFFF"/>
          </w:tcPr>
          <w:p w14:paraId="14A08B97" w14:textId="054D720C" w:rsidR="003C4239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4</w:t>
            </w:r>
            <w:r w:rsidR="00B05351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099</w:t>
            </w:r>
            <w:r w:rsidR="00B05351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868</w:t>
            </w:r>
          </w:p>
        </w:tc>
        <w:tc>
          <w:tcPr>
            <w:tcW w:w="144" w:type="dxa"/>
          </w:tcPr>
          <w:p w14:paraId="6E17D13B" w14:textId="77777777" w:rsidR="003C4239" w:rsidRDefault="003C4239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22C2B92D" w14:textId="0A017009" w:rsidR="003C4239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3</w:t>
            </w:r>
            <w:r w:rsidR="003C4239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876</w:t>
            </w:r>
            <w:r w:rsidR="003C4239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017</w:t>
            </w:r>
          </w:p>
        </w:tc>
      </w:tr>
      <w:tr w:rsidR="00C902D1" w14:paraId="5EB15A58" w14:textId="77777777" w:rsidTr="003C4239">
        <w:tc>
          <w:tcPr>
            <w:tcW w:w="5741" w:type="dxa"/>
          </w:tcPr>
          <w:p w14:paraId="687ABE52" w14:textId="77777777" w:rsidR="003C4239" w:rsidRDefault="003C4239" w:rsidP="00106DD7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7E44F8B" w14:textId="0177CA92" w:rsidR="003C4239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37</w:t>
            </w:r>
            <w:r w:rsidR="00B05351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470</w:t>
            </w:r>
            <w:r w:rsidR="00B05351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822</w:t>
            </w:r>
          </w:p>
        </w:tc>
        <w:tc>
          <w:tcPr>
            <w:tcW w:w="144" w:type="dxa"/>
          </w:tcPr>
          <w:p w14:paraId="1CCC55B9" w14:textId="77777777" w:rsidR="003C4239" w:rsidRDefault="003C4239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660165F5" w14:textId="79AB5AC6" w:rsidR="003C4239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32</w:t>
            </w:r>
            <w:r w:rsidR="003C4239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178</w:t>
            </w:r>
            <w:r w:rsidR="003C4239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938</w:t>
            </w:r>
          </w:p>
        </w:tc>
      </w:tr>
    </w:tbl>
    <w:p w14:paraId="7EB227C0" w14:textId="6FED267E" w:rsidR="0034729A" w:rsidRDefault="00323C7B" w:rsidP="00106DD7">
      <w:pPr>
        <w:tabs>
          <w:tab w:val="left" w:pos="540"/>
          <w:tab w:val="left" w:pos="1080"/>
        </w:tabs>
        <w:rPr>
          <w:rFonts w:ascii="Angsana New" w:hAnsi="Angsana New"/>
          <w:b/>
          <w:bCs/>
          <w:sz w:val="24"/>
          <w:szCs w:val="24"/>
          <w:cs/>
        </w:rPr>
      </w:pPr>
      <w:r>
        <w:rPr>
          <w:rFonts w:ascii="Angsana New" w:hAnsi="Angsana New"/>
          <w:sz w:val="32"/>
          <w:szCs w:val="32"/>
        </w:rPr>
        <w:br w:type="page"/>
      </w:r>
      <w:r w:rsidR="00E420C8" w:rsidRPr="00E420C8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161CF7">
        <w:rPr>
          <w:rFonts w:ascii="Angsana New" w:hAnsi="Angsana New"/>
          <w:b/>
          <w:bCs/>
          <w:sz w:val="32"/>
          <w:szCs w:val="32"/>
          <w:cs/>
        </w:rPr>
        <w:t>.</w:t>
      </w:r>
      <w:r w:rsidR="00B34536">
        <w:rPr>
          <w:rFonts w:ascii="Angsana New" w:hAnsi="Angsana New"/>
          <w:b/>
          <w:bCs/>
          <w:sz w:val="32"/>
          <w:szCs w:val="32"/>
          <w:cs/>
        </w:rPr>
        <w:tab/>
      </w:r>
      <w:r w:rsidR="0034729A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13ABF35A" w14:textId="77777777" w:rsidR="0034729A" w:rsidRDefault="0034729A" w:rsidP="00106DD7">
      <w:pPr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4736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1"/>
        <w:gridCol w:w="1436"/>
        <w:gridCol w:w="144"/>
        <w:gridCol w:w="1436"/>
      </w:tblGrid>
      <w:tr w:rsidR="00C902D1" w14:paraId="04D2FAE4" w14:textId="77777777" w:rsidTr="00323C7B">
        <w:tc>
          <w:tcPr>
            <w:tcW w:w="5741" w:type="dxa"/>
          </w:tcPr>
          <w:p w14:paraId="74AA6A83" w14:textId="77777777" w:rsidR="00323C7B" w:rsidRDefault="00323C7B" w:rsidP="00106DD7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48C520CC" w14:textId="01FDB437" w:rsidR="00323C7B" w:rsidRDefault="00E420C8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44" w:type="dxa"/>
          </w:tcPr>
          <w:p w14:paraId="4D881098" w14:textId="77777777" w:rsidR="00323C7B" w:rsidRDefault="00323C7B" w:rsidP="00106DD7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77F172EE" w14:textId="6993F17B" w:rsidR="00323C7B" w:rsidRDefault="00E420C8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C902D1" w14:paraId="4AB5DDF1" w14:textId="77777777" w:rsidTr="00323C7B">
        <w:tc>
          <w:tcPr>
            <w:tcW w:w="5741" w:type="dxa"/>
          </w:tcPr>
          <w:p w14:paraId="2CEFBBFF" w14:textId="77777777" w:rsidR="00323C7B" w:rsidRDefault="00323C7B" w:rsidP="00106DD7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040BDDD6" w14:textId="77777777" w:rsidR="00323C7B" w:rsidRDefault="00323C7B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14:paraId="564A170F" w14:textId="77777777" w:rsidR="00323C7B" w:rsidRDefault="00323C7B" w:rsidP="00106DD7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73637CC1" w14:textId="77777777" w:rsidR="00323C7B" w:rsidRDefault="00323C7B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C902D1" w14:paraId="7C412C4B" w14:textId="77777777" w:rsidTr="00CF32C1">
        <w:tc>
          <w:tcPr>
            <w:tcW w:w="5741" w:type="dxa"/>
          </w:tcPr>
          <w:p w14:paraId="3E103AB2" w14:textId="11E6FFCB" w:rsidR="00323C7B" w:rsidRDefault="00323C7B" w:rsidP="00106DD7">
            <w:pPr>
              <w:ind w:right="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เงินกู้ยืมระยะสั้นจากสถาบันการเงินโดยการ</w:t>
            </w:r>
          </w:p>
        </w:tc>
        <w:tc>
          <w:tcPr>
            <w:tcW w:w="1436" w:type="dxa"/>
            <w:shd w:val="clear" w:color="auto" w:fill="FFFFFF"/>
            <w:vAlign w:val="bottom"/>
          </w:tcPr>
          <w:p w14:paraId="0FA897D5" w14:textId="236A8D06" w:rsidR="00323C7B" w:rsidRDefault="00323C7B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  <w:vAlign w:val="bottom"/>
          </w:tcPr>
          <w:p w14:paraId="51D57FB3" w14:textId="77777777" w:rsidR="00323C7B" w:rsidRDefault="00323C7B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vAlign w:val="bottom"/>
          </w:tcPr>
          <w:p w14:paraId="0690CE26" w14:textId="3F365BBF" w:rsidR="00323C7B" w:rsidRDefault="00323C7B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902D1" w14:paraId="45337BAB" w14:textId="77777777" w:rsidTr="00CF32C1">
        <w:tc>
          <w:tcPr>
            <w:tcW w:w="5741" w:type="dxa"/>
          </w:tcPr>
          <w:p w14:paraId="6B4D24B1" w14:textId="3EC7CBEC" w:rsidR="003C4239" w:rsidRDefault="003C4239" w:rsidP="00106DD7">
            <w:pPr>
              <w:ind w:left="14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ออกตั๋วสัญญาใช้เงิน</w:t>
            </w:r>
          </w:p>
        </w:tc>
        <w:tc>
          <w:tcPr>
            <w:tcW w:w="1436" w:type="dxa"/>
            <w:shd w:val="clear" w:color="auto" w:fill="FFFFFF"/>
            <w:vAlign w:val="bottom"/>
          </w:tcPr>
          <w:p w14:paraId="0985866D" w14:textId="34AD4FED" w:rsidR="003C4239" w:rsidRDefault="00EB48F7" w:rsidP="00106DD7">
            <w:pPr>
              <w:tabs>
                <w:tab w:val="decimal" w:pos="890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  </w:t>
            </w:r>
          </w:p>
        </w:tc>
        <w:tc>
          <w:tcPr>
            <w:tcW w:w="144" w:type="dxa"/>
            <w:vAlign w:val="bottom"/>
          </w:tcPr>
          <w:p w14:paraId="6282BB45" w14:textId="77777777" w:rsidR="003C4239" w:rsidRDefault="003C4239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vAlign w:val="bottom"/>
          </w:tcPr>
          <w:p w14:paraId="4C571E55" w14:textId="7F7A800F" w:rsidR="003C4239" w:rsidRDefault="00E420C8" w:rsidP="00106DD7">
            <w:pPr>
              <w:ind w:left="27"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9</w:t>
            </w:r>
            <w:r w:rsidR="003C4239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000</w:t>
            </w:r>
            <w:r w:rsidR="003C4239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C902D1" w14:paraId="6B221000" w14:textId="77777777" w:rsidTr="00CF32C1">
        <w:tc>
          <w:tcPr>
            <w:tcW w:w="5741" w:type="dxa"/>
          </w:tcPr>
          <w:p w14:paraId="73A5340D" w14:textId="173BFF8D" w:rsidR="003C4239" w:rsidRDefault="003C4239" w:rsidP="00106DD7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3CABB94" w14:textId="14AFD446" w:rsidR="003C4239" w:rsidRDefault="00EB48F7" w:rsidP="00106DD7">
            <w:pPr>
              <w:tabs>
                <w:tab w:val="decimal" w:pos="890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-   </w:t>
            </w:r>
          </w:p>
        </w:tc>
        <w:tc>
          <w:tcPr>
            <w:tcW w:w="144" w:type="dxa"/>
            <w:vAlign w:val="bottom"/>
          </w:tcPr>
          <w:p w14:paraId="338AE320" w14:textId="77777777" w:rsidR="003C4239" w:rsidRDefault="003C4239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380B9A" w14:textId="39DAE573" w:rsidR="003C4239" w:rsidRDefault="00E420C8" w:rsidP="00106DD7">
            <w:pPr>
              <w:ind w:left="27"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9</w:t>
            </w:r>
            <w:r w:rsidR="003C4239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000</w:t>
            </w:r>
            <w:r w:rsidR="003C4239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</w:tbl>
    <w:p w14:paraId="7FBC7AB6" w14:textId="4CF42608" w:rsidR="0026363B" w:rsidRDefault="00D154DF" w:rsidP="00106DD7">
      <w:pPr>
        <w:spacing w:before="240"/>
        <w:ind w:left="547"/>
        <w:jc w:val="thaiDistribute"/>
        <w:rPr>
          <w:rFonts w:ascii="Angsana New" w:hAnsi="Angsana New"/>
          <w:spacing w:val="-10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  <w:cs/>
        </w:rPr>
        <w:t>ในเดือน</w:t>
      </w:r>
      <w:r w:rsidR="0026363B">
        <w:rPr>
          <w:rFonts w:ascii="Angsana New" w:hAnsi="Angsana New"/>
          <w:spacing w:val="-8"/>
          <w:sz w:val="32"/>
          <w:szCs w:val="32"/>
          <w:cs/>
        </w:rPr>
        <w:t xml:space="preserve"> ธันวาคม </w:t>
      </w:r>
      <w:r w:rsidR="00E420C8" w:rsidRPr="00E420C8">
        <w:rPr>
          <w:rFonts w:ascii="Angsana New" w:hAnsi="Angsana New"/>
          <w:spacing w:val="-10"/>
          <w:sz w:val="32"/>
          <w:szCs w:val="32"/>
        </w:rPr>
        <w:t>2568</w:t>
      </w:r>
      <w:r w:rsidR="00F03BE6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863ED4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="00915356">
        <w:rPr>
          <w:rFonts w:ascii="Angsana New" w:hAnsi="Angsana New"/>
          <w:spacing w:val="-8"/>
          <w:sz w:val="32"/>
          <w:szCs w:val="32"/>
          <w:cs/>
        </w:rPr>
        <w:t>ได้</w:t>
      </w:r>
      <w:r w:rsidR="0026363B">
        <w:rPr>
          <w:rFonts w:ascii="Angsana New" w:hAnsi="Angsana New"/>
          <w:spacing w:val="-8"/>
          <w:sz w:val="32"/>
          <w:szCs w:val="32"/>
          <w:cs/>
        </w:rPr>
        <w:t>จ่ายชำระคืน</w:t>
      </w:r>
      <w:r w:rsidR="00863ED4">
        <w:rPr>
          <w:rFonts w:ascii="Angsana New" w:hAnsi="Angsana New"/>
          <w:spacing w:val="-8"/>
          <w:sz w:val="32"/>
          <w:szCs w:val="32"/>
          <w:cs/>
        </w:rPr>
        <w:t xml:space="preserve">เงินกู้ยืมระยะสั้นจากสถาบันการเงิน </w:t>
      </w:r>
      <w:r w:rsidR="00863ED4">
        <w:rPr>
          <w:rFonts w:ascii="Angsana New" w:hAnsi="Angsana New"/>
          <w:spacing w:val="-10"/>
          <w:sz w:val="32"/>
          <w:szCs w:val="32"/>
          <w:cs/>
        </w:rPr>
        <w:t xml:space="preserve">จำนวน </w:t>
      </w:r>
      <w:r w:rsidR="00E420C8" w:rsidRPr="00E420C8">
        <w:rPr>
          <w:rFonts w:ascii="Angsana New" w:hAnsi="Angsana New"/>
          <w:spacing w:val="-10"/>
          <w:sz w:val="32"/>
          <w:szCs w:val="32"/>
        </w:rPr>
        <w:t>9</w:t>
      </w:r>
      <w:r w:rsidR="00863ED4">
        <w:rPr>
          <w:rFonts w:ascii="Angsana New" w:hAnsi="Angsana New"/>
          <w:spacing w:val="-10"/>
          <w:sz w:val="32"/>
          <w:szCs w:val="32"/>
        </w:rPr>
        <w:t>.</w:t>
      </w:r>
      <w:r w:rsidR="00E420C8" w:rsidRPr="00E420C8">
        <w:rPr>
          <w:rFonts w:ascii="Angsana New" w:hAnsi="Angsana New"/>
          <w:spacing w:val="-10"/>
          <w:sz w:val="32"/>
          <w:szCs w:val="32"/>
        </w:rPr>
        <w:t>00</w:t>
      </w:r>
      <w:r w:rsidR="00863ED4">
        <w:rPr>
          <w:rFonts w:ascii="Angsana New" w:hAnsi="Angsana New"/>
          <w:spacing w:val="-10"/>
          <w:sz w:val="32"/>
          <w:szCs w:val="32"/>
          <w:cs/>
        </w:rPr>
        <w:t xml:space="preserve"> ล้านบาท</w:t>
      </w:r>
      <w:r w:rsidR="0038074B">
        <w:rPr>
          <w:rFonts w:ascii="Angsana New" w:hAnsi="Angsana New"/>
          <w:spacing w:val="-10"/>
          <w:sz w:val="32"/>
          <w:szCs w:val="32"/>
          <w:cs/>
        </w:rPr>
        <w:t>ที่ครบกำหนด</w:t>
      </w:r>
      <w:r w:rsidR="00295F0B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52771D">
        <w:rPr>
          <w:rFonts w:ascii="Angsana New" w:hAnsi="Angsana New"/>
          <w:spacing w:val="-10"/>
          <w:sz w:val="32"/>
          <w:szCs w:val="32"/>
          <w:cs/>
        </w:rPr>
        <w:t>พร้อมทั้ง</w:t>
      </w:r>
      <w:r w:rsidR="00863ED4">
        <w:rPr>
          <w:rFonts w:ascii="Angsana New" w:hAnsi="Angsana New"/>
          <w:spacing w:val="-10"/>
          <w:sz w:val="32"/>
          <w:szCs w:val="32"/>
          <w:cs/>
        </w:rPr>
        <w:t>อัตราดอกเบี้ยร้อยละ</w:t>
      </w:r>
      <w:r w:rsidR="00863ED4">
        <w:rPr>
          <w:rFonts w:ascii="Angsana New" w:hAnsi="Angsana New"/>
          <w:spacing w:val="-10"/>
          <w:sz w:val="32"/>
          <w:szCs w:val="32"/>
        </w:rPr>
        <w:t xml:space="preserve"> Minimum Loan Rate (MLR) </w:t>
      </w:r>
      <w:r w:rsidR="00863ED4">
        <w:rPr>
          <w:rFonts w:ascii="Angsana New" w:hAnsi="Angsana New"/>
          <w:spacing w:val="-10"/>
          <w:sz w:val="32"/>
          <w:szCs w:val="32"/>
          <w:cs/>
        </w:rPr>
        <w:t xml:space="preserve"> ลบ</w:t>
      </w:r>
      <w:r w:rsidR="00863ED4">
        <w:rPr>
          <w:rFonts w:ascii="Angsana New" w:hAnsi="Angsana New"/>
          <w:spacing w:val="-10"/>
          <w:sz w:val="32"/>
          <w:szCs w:val="32"/>
        </w:rPr>
        <w:t xml:space="preserve"> </w:t>
      </w:r>
      <w:r w:rsidR="00E420C8" w:rsidRPr="00E420C8">
        <w:rPr>
          <w:rFonts w:ascii="Angsana New" w:hAnsi="Angsana New"/>
          <w:spacing w:val="-10"/>
          <w:sz w:val="32"/>
          <w:szCs w:val="32"/>
        </w:rPr>
        <w:t>1</w:t>
      </w:r>
      <w:r w:rsidR="00863ED4">
        <w:rPr>
          <w:rFonts w:ascii="Angsana New" w:hAnsi="Angsana New"/>
          <w:spacing w:val="-10"/>
          <w:sz w:val="32"/>
          <w:szCs w:val="32"/>
        </w:rPr>
        <w:t>.</w:t>
      </w:r>
      <w:r w:rsidR="00E420C8" w:rsidRPr="00E420C8">
        <w:rPr>
          <w:rFonts w:ascii="Angsana New" w:hAnsi="Angsana New"/>
          <w:spacing w:val="-10"/>
          <w:sz w:val="32"/>
          <w:szCs w:val="32"/>
        </w:rPr>
        <w:t>5</w:t>
      </w:r>
      <w:r w:rsidR="00863ED4">
        <w:rPr>
          <w:rFonts w:ascii="Angsana New" w:hAnsi="Angsana New"/>
          <w:spacing w:val="-10"/>
          <w:sz w:val="32"/>
          <w:szCs w:val="32"/>
          <w:cs/>
        </w:rPr>
        <w:t xml:space="preserve"> ต่อปี</w:t>
      </w:r>
      <w:r w:rsidR="0052771D">
        <w:rPr>
          <w:rFonts w:ascii="Angsana New" w:hAnsi="Angsana New"/>
          <w:spacing w:val="-10"/>
          <w:sz w:val="32"/>
          <w:szCs w:val="32"/>
          <w:cs/>
        </w:rPr>
        <w:t>แล้ว</w:t>
      </w:r>
    </w:p>
    <w:p w14:paraId="3B8D909F" w14:textId="59CE4271" w:rsidR="00623EC7" w:rsidRDefault="00E420C8" w:rsidP="00031BDE">
      <w:pPr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20C8">
        <w:rPr>
          <w:rFonts w:ascii="Angsana New" w:hAnsi="Angsana New"/>
          <w:b/>
          <w:bCs/>
          <w:sz w:val="32"/>
          <w:szCs w:val="32"/>
        </w:rPr>
        <w:t>16</w:t>
      </w:r>
      <w:r w:rsidR="00623EC7">
        <w:rPr>
          <w:rFonts w:ascii="Angsana New" w:hAnsi="Angsana New"/>
          <w:b/>
          <w:bCs/>
          <w:sz w:val="32"/>
          <w:szCs w:val="32"/>
        </w:rPr>
        <w:t>.</w:t>
      </w:r>
      <w:r w:rsidR="00623EC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323C7B">
        <w:rPr>
          <w:rFonts w:ascii="Angsana New" w:hAnsi="Angsana New"/>
          <w:b/>
          <w:bCs/>
          <w:sz w:val="32"/>
          <w:szCs w:val="32"/>
        </w:rPr>
        <w:tab/>
      </w:r>
      <w:r w:rsidR="00623EC7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40F1FA61" w14:textId="07489718" w:rsidR="00623EC7" w:rsidRDefault="00623EC7" w:rsidP="00106DD7">
      <w:pPr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เจ้าหนี้การค้าและเจ้าหนี้หมุนเวียนอื่น ณ วันที่ </w:t>
      </w:r>
      <w:r w:rsidR="00E420C8" w:rsidRPr="00E420C8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ธันวาคม ประกอบด้วย</w:t>
      </w:r>
    </w:p>
    <w:tbl>
      <w:tblPr>
        <w:tblW w:w="4756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33"/>
        <w:gridCol w:w="1441"/>
        <w:gridCol w:w="170"/>
        <w:gridCol w:w="1450"/>
      </w:tblGrid>
      <w:tr w:rsidR="00C902D1" w14:paraId="6E07A5A4" w14:textId="77777777" w:rsidTr="00841983">
        <w:tc>
          <w:tcPr>
            <w:tcW w:w="5733" w:type="dxa"/>
          </w:tcPr>
          <w:p w14:paraId="1E1F342E" w14:textId="77777777" w:rsidR="00323C7B" w:rsidRDefault="00323C7B" w:rsidP="00106DD7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592406E3" w14:textId="72154F87" w:rsidR="00323C7B" w:rsidRDefault="00E420C8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70" w:type="dxa"/>
          </w:tcPr>
          <w:p w14:paraId="5629228E" w14:textId="77777777" w:rsidR="00323C7B" w:rsidRDefault="00323C7B" w:rsidP="00106DD7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50" w:type="dxa"/>
          </w:tcPr>
          <w:p w14:paraId="031F979A" w14:textId="0CCC6799" w:rsidR="00323C7B" w:rsidRDefault="00E420C8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C902D1" w14:paraId="30071196" w14:textId="77777777" w:rsidTr="00841983">
        <w:tc>
          <w:tcPr>
            <w:tcW w:w="5733" w:type="dxa"/>
          </w:tcPr>
          <w:p w14:paraId="366A7559" w14:textId="77777777" w:rsidR="00323C7B" w:rsidRDefault="00323C7B" w:rsidP="00106DD7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737FB8B9" w14:textId="77777777" w:rsidR="00323C7B" w:rsidRDefault="00323C7B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70" w:type="dxa"/>
          </w:tcPr>
          <w:p w14:paraId="05DE862D" w14:textId="77777777" w:rsidR="00323C7B" w:rsidRDefault="00323C7B" w:rsidP="00106DD7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50" w:type="dxa"/>
          </w:tcPr>
          <w:p w14:paraId="44CE0E4A" w14:textId="77777777" w:rsidR="00323C7B" w:rsidRDefault="00323C7B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C902D1" w14:paraId="7A52E84C" w14:textId="77777777" w:rsidTr="00841983">
        <w:tc>
          <w:tcPr>
            <w:tcW w:w="5733" w:type="dxa"/>
          </w:tcPr>
          <w:p w14:paraId="76FAA34D" w14:textId="77777777" w:rsidR="00841983" w:rsidRDefault="00841983" w:rsidP="00106DD7">
            <w:pPr>
              <w:ind w:left="15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>
              <w:rPr>
                <w:rFonts w:ascii="Angsana New" w:hAnsi="Angsana New"/>
                <w:sz w:val="32"/>
                <w:szCs w:val="32"/>
              </w:rPr>
              <w:t xml:space="preserve"> -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กิจการอื่น</w:t>
            </w:r>
          </w:p>
        </w:tc>
        <w:tc>
          <w:tcPr>
            <w:tcW w:w="1441" w:type="dxa"/>
          </w:tcPr>
          <w:p w14:paraId="26089639" w14:textId="0930958E" w:rsidR="00841983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25</w:t>
            </w:r>
            <w:r w:rsidR="00EB48F7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961</w:t>
            </w:r>
            <w:r w:rsidR="00EB48F7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875</w:t>
            </w:r>
          </w:p>
        </w:tc>
        <w:tc>
          <w:tcPr>
            <w:tcW w:w="170" w:type="dxa"/>
          </w:tcPr>
          <w:p w14:paraId="3277C8D9" w14:textId="77777777" w:rsidR="00841983" w:rsidRDefault="00841983" w:rsidP="00106DD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0" w:type="dxa"/>
          </w:tcPr>
          <w:p w14:paraId="3860F2E4" w14:textId="744BC357" w:rsidR="00841983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21</w:t>
            </w:r>
            <w:r w:rsidR="00841983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880</w:t>
            </w:r>
            <w:r w:rsidR="00841983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551</w:t>
            </w:r>
          </w:p>
        </w:tc>
      </w:tr>
      <w:tr w:rsidR="00C902D1" w14:paraId="6B6B512F" w14:textId="77777777" w:rsidTr="00841983">
        <w:tc>
          <w:tcPr>
            <w:tcW w:w="5733" w:type="dxa"/>
          </w:tcPr>
          <w:p w14:paraId="59A692C9" w14:textId="5D867735" w:rsidR="00841983" w:rsidRDefault="00841983" w:rsidP="00106DD7">
            <w:pPr>
              <w:ind w:left="1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>
              <w:rPr>
                <w:rFonts w:ascii="Angsana New" w:hAnsi="Angsana New"/>
                <w:sz w:val="32"/>
                <w:szCs w:val="32"/>
              </w:rPr>
              <w:t xml:space="preserve"> -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กิจการอื่น</w:t>
            </w:r>
          </w:p>
        </w:tc>
        <w:tc>
          <w:tcPr>
            <w:tcW w:w="1441" w:type="dxa"/>
          </w:tcPr>
          <w:p w14:paraId="26DEBB94" w14:textId="09B57631" w:rsidR="00841983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5</w:t>
            </w:r>
            <w:r w:rsidR="00EB48F7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033</w:t>
            </w:r>
            <w:r w:rsidR="00EB48F7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860</w:t>
            </w:r>
          </w:p>
        </w:tc>
        <w:tc>
          <w:tcPr>
            <w:tcW w:w="170" w:type="dxa"/>
          </w:tcPr>
          <w:p w14:paraId="49CEDCD4" w14:textId="77777777" w:rsidR="00841983" w:rsidRDefault="00841983" w:rsidP="00106DD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0" w:type="dxa"/>
          </w:tcPr>
          <w:p w14:paraId="1FFA9679" w14:textId="4BDB5178" w:rsidR="00841983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2</w:t>
            </w:r>
            <w:r w:rsidR="00841983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647</w:t>
            </w:r>
            <w:r w:rsidR="00841983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742</w:t>
            </w:r>
          </w:p>
        </w:tc>
      </w:tr>
      <w:tr w:rsidR="00C902D1" w14:paraId="6665EC42" w14:textId="77777777" w:rsidTr="00841983">
        <w:tc>
          <w:tcPr>
            <w:tcW w:w="5733" w:type="dxa"/>
          </w:tcPr>
          <w:p w14:paraId="7B2702D1" w14:textId="77777777" w:rsidR="00841983" w:rsidRDefault="00841983" w:rsidP="00106DD7">
            <w:pPr>
              <w:ind w:left="1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รายได้รับล่วงหน้า</w:t>
            </w:r>
          </w:p>
        </w:tc>
        <w:tc>
          <w:tcPr>
            <w:tcW w:w="1441" w:type="dxa"/>
          </w:tcPr>
          <w:p w14:paraId="075303B1" w14:textId="5CBF9260" w:rsidR="00841983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15</w:t>
            </w:r>
            <w:r w:rsidR="00EB48F7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601</w:t>
            </w:r>
            <w:r w:rsidR="00EB48F7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132</w:t>
            </w:r>
          </w:p>
        </w:tc>
        <w:tc>
          <w:tcPr>
            <w:tcW w:w="170" w:type="dxa"/>
          </w:tcPr>
          <w:p w14:paraId="16C1520E" w14:textId="77777777" w:rsidR="00841983" w:rsidRDefault="00841983" w:rsidP="00106DD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0" w:type="dxa"/>
          </w:tcPr>
          <w:p w14:paraId="117591C5" w14:textId="6B2FCAED" w:rsidR="00841983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10</w:t>
            </w:r>
            <w:r w:rsidR="00841983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528</w:t>
            </w:r>
            <w:r w:rsidR="00841983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783</w:t>
            </w:r>
          </w:p>
        </w:tc>
      </w:tr>
      <w:tr w:rsidR="00C902D1" w14:paraId="2620BC24" w14:textId="77777777" w:rsidTr="00841983">
        <w:tc>
          <w:tcPr>
            <w:tcW w:w="5733" w:type="dxa"/>
          </w:tcPr>
          <w:p w14:paraId="6F259AEE" w14:textId="77777777" w:rsidR="00841983" w:rsidRDefault="00841983" w:rsidP="00106DD7">
            <w:pPr>
              <w:ind w:left="1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เจ้าหนี้ค่าซื้อสินทรัพย์ถาวร</w:t>
            </w:r>
          </w:p>
        </w:tc>
        <w:tc>
          <w:tcPr>
            <w:tcW w:w="1441" w:type="dxa"/>
          </w:tcPr>
          <w:p w14:paraId="22B252A6" w14:textId="13245C36" w:rsidR="00841983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49</w:t>
            </w:r>
            <w:r w:rsidR="00EB48F7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091</w:t>
            </w:r>
            <w:r w:rsidR="00EB48F7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210</w:t>
            </w:r>
          </w:p>
        </w:tc>
        <w:tc>
          <w:tcPr>
            <w:tcW w:w="170" w:type="dxa"/>
          </w:tcPr>
          <w:p w14:paraId="2E195E4E" w14:textId="77777777" w:rsidR="00841983" w:rsidRDefault="00841983" w:rsidP="00106DD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0" w:type="dxa"/>
          </w:tcPr>
          <w:p w14:paraId="1E43B26D" w14:textId="0C607813" w:rsidR="00841983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15</w:t>
            </w:r>
            <w:r w:rsidR="00841983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049</w:t>
            </w:r>
            <w:r w:rsidR="00841983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271</w:t>
            </w:r>
          </w:p>
        </w:tc>
      </w:tr>
      <w:tr w:rsidR="00C902D1" w14:paraId="40072B14" w14:textId="77777777" w:rsidTr="00841983">
        <w:tc>
          <w:tcPr>
            <w:tcW w:w="5733" w:type="dxa"/>
          </w:tcPr>
          <w:p w14:paraId="3E375305" w14:textId="09EF6549" w:rsidR="00841983" w:rsidRDefault="00841983" w:rsidP="00106DD7">
            <w:pPr>
              <w:ind w:left="1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441" w:type="dxa"/>
          </w:tcPr>
          <w:p w14:paraId="0FC93E22" w14:textId="367233D3" w:rsidR="00841983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2</w:t>
            </w:r>
            <w:r w:rsidR="00EB48F7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524</w:t>
            </w:r>
            <w:r w:rsidR="00EB48F7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295</w:t>
            </w:r>
          </w:p>
        </w:tc>
        <w:tc>
          <w:tcPr>
            <w:tcW w:w="170" w:type="dxa"/>
          </w:tcPr>
          <w:p w14:paraId="3661556D" w14:textId="77777777" w:rsidR="00841983" w:rsidRDefault="00841983" w:rsidP="00106DD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0" w:type="dxa"/>
          </w:tcPr>
          <w:p w14:paraId="4F16FD7B" w14:textId="1083F05D" w:rsidR="00841983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4</w:t>
            </w:r>
            <w:r w:rsidR="00841983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499</w:t>
            </w:r>
            <w:r w:rsidR="00841983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421</w:t>
            </w:r>
          </w:p>
        </w:tc>
      </w:tr>
      <w:tr w:rsidR="00C902D1" w14:paraId="53A44016" w14:textId="77777777" w:rsidTr="00841983">
        <w:tc>
          <w:tcPr>
            <w:tcW w:w="5733" w:type="dxa"/>
          </w:tcPr>
          <w:p w14:paraId="50DE81ED" w14:textId="77777777" w:rsidR="00841983" w:rsidRDefault="00841983" w:rsidP="00106DD7">
            <w:pPr>
              <w:ind w:left="1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41" w:type="dxa"/>
          </w:tcPr>
          <w:p w14:paraId="2C727B82" w14:textId="6E54228D" w:rsidR="00841983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18</w:t>
            </w:r>
            <w:r w:rsidR="00EB48F7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846</w:t>
            </w:r>
            <w:r w:rsidR="00EB48F7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407</w:t>
            </w:r>
          </w:p>
        </w:tc>
        <w:tc>
          <w:tcPr>
            <w:tcW w:w="170" w:type="dxa"/>
          </w:tcPr>
          <w:p w14:paraId="3EF8F1DC" w14:textId="77777777" w:rsidR="00841983" w:rsidRDefault="00841983" w:rsidP="00106DD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0" w:type="dxa"/>
          </w:tcPr>
          <w:p w14:paraId="6F636846" w14:textId="59A06D49" w:rsidR="00841983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13</w:t>
            </w:r>
            <w:r w:rsidR="00841983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159</w:t>
            </w:r>
            <w:r w:rsidR="00841983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141</w:t>
            </w:r>
          </w:p>
        </w:tc>
      </w:tr>
      <w:tr w:rsidR="00A80066" w14:paraId="33F20D8F" w14:textId="77777777" w:rsidTr="00841983">
        <w:tc>
          <w:tcPr>
            <w:tcW w:w="5733" w:type="dxa"/>
          </w:tcPr>
          <w:p w14:paraId="3AACAFB8" w14:textId="21A78758" w:rsidR="00A80066" w:rsidRDefault="00A80066" w:rsidP="00106DD7">
            <w:pPr>
              <w:ind w:left="1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1441" w:type="dxa"/>
          </w:tcPr>
          <w:p w14:paraId="0DDDFE0A" w14:textId="012520F9" w:rsidR="00A80066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25</w:t>
            </w:r>
            <w:r w:rsidR="00A80066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477</w:t>
            </w:r>
            <w:r w:rsidR="00A80066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371</w:t>
            </w:r>
          </w:p>
        </w:tc>
        <w:tc>
          <w:tcPr>
            <w:tcW w:w="170" w:type="dxa"/>
          </w:tcPr>
          <w:p w14:paraId="18677118" w14:textId="77777777" w:rsidR="00A80066" w:rsidRDefault="00A80066" w:rsidP="00106DD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0" w:type="dxa"/>
          </w:tcPr>
          <w:p w14:paraId="536A66AE" w14:textId="551210F1" w:rsidR="00A80066" w:rsidRDefault="00A80066" w:rsidP="00106DD7">
            <w:pPr>
              <w:tabs>
                <w:tab w:val="decimal" w:pos="773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80066" w14:paraId="0034050B" w14:textId="77777777" w:rsidTr="00841983">
        <w:tc>
          <w:tcPr>
            <w:tcW w:w="5733" w:type="dxa"/>
          </w:tcPr>
          <w:p w14:paraId="63039761" w14:textId="3555437A" w:rsidR="00A80066" w:rsidRDefault="00A80066" w:rsidP="00106DD7">
            <w:pPr>
              <w:ind w:left="15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ค่าก่อสร้างค้างจ่าย</w:t>
            </w:r>
          </w:p>
        </w:tc>
        <w:tc>
          <w:tcPr>
            <w:tcW w:w="1441" w:type="dxa"/>
          </w:tcPr>
          <w:p w14:paraId="1237F47C" w14:textId="16D66C0B" w:rsidR="00A80066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</w:t>
            </w:r>
            <w:r w:rsidR="00A80066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182</w:t>
            </w:r>
            <w:r w:rsidR="00A80066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834</w:t>
            </w:r>
          </w:p>
        </w:tc>
        <w:tc>
          <w:tcPr>
            <w:tcW w:w="170" w:type="dxa"/>
          </w:tcPr>
          <w:p w14:paraId="07AAEA81" w14:textId="77777777" w:rsidR="00A80066" w:rsidRDefault="00A80066" w:rsidP="00106DD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0" w:type="dxa"/>
          </w:tcPr>
          <w:p w14:paraId="42F305D8" w14:textId="602C39EE" w:rsidR="00A80066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</w:t>
            </w:r>
            <w:r w:rsidR="00A80066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031</w:t>
            </w:r>
            <w:r w:rsidR="00A80066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181</w:t>
            </w:r>
          </w:p>
        </w:tc>
      </w:tr>
      <w:tr w:rsidR="00A80066" w14:paraId="49022C8B" w14:textId="77777777" w:rsidTr="00841983">
        <w:tc>
          <w:tcPr>
            <w:tcW w:w="5733" w:type="dxa"/>
          </w:tcPr>
          <w:p w14:paraId="5F3B732B" w14:textId="77777777" w:rsidR="00A80066" w:rsidRDefault="00A80066" w:rsidP="00106DD7">
            <w:pPr>
              <w:ind w:left="1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58662A6" w14:textId="1990A29C" w:rsidR="00A80066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751</w:t>
            </w:r>
            <w:r w:rsidR="00A80066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055</w:t>
            </w:r>
          </w:p>
        </w:tc>
        <w:tc>
          <w:tcPr>
            <w:tcW w:w="170" w:type="dxa"/>
          </w:tcPr>
          <w:p w14:paraId="4F8364DA" w14:textId="77777777" w:rsidR="00A80066" w:rsidRDefault="00A80066" w:rsidP="00106DD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7EC0E445" w14:textId="0272A651" w:rsidR="00A80066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579</w:t>
            </w:r>
            <w:r w:rsidR="00A80066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936</w:t>
            </w:r>
          </w:p>
        </w:tc>
      </w:tr>
      <w:tr w:rsidR="00A80066" w14:paraId="3A03B504" w14:textId="77777777" w:rsidTr="00841983">
        <w:tc>
          <w:tcPr>
            <w:tcW w:w="5733" w:type="dxa"/>
          </w:tcPr>
          <w:p w14:paraId="7373A589" w14:textId="77777777" w:rsidR="00A80066" w:rsidRDefault="00A80066" w:rsidP="00106DD7">
            <w:pPr>
              <w:ind w:left="1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12F64F8C" w14:textId="0FCA69BB" w:rsidR="00A80066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144</w:t>
            </w:r>
            <w:r w:rsidR="00A80066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470</w:t>
            </w:r>
            <w:r w:rsidR="00A80066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039</w:t>
            </w:r>
          </w:p>
        </w:tc>
        <w:tc>
          <w:tcPr>
            <w:tcW w:w="170" w:type="dxa"/>
          </w:tcPr>
          <w:p w14:paraId="0E56720C" w14:textId="77777777" w:rsidR="00A80066" w:rsidRDefault="00A80066" w:rsidP="00106DD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</w:tcPr>
          <w:p w14:paraId="2561F514" w14:textId="316730FD" w:rsidR="00A80066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69</w:t>
            </w:r>
            <w:r w:rsidR="00A80066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376</w:t>
            </w:r>
            <w:r w:rsidR="00A80066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026</w:t>
            </w:r>
          </w:p>
        </w:tc>
      </w:tr>
    </w:tbl>
    <w:p w14:paraId="4AFD1844" w14:textId="6410F9D2" w:rsidR="009230F0" w:rsidRDefault="00843C37" w:rsidP="00106DD7">
      <w:pPr>
        <w:tabs>
          <w:tab w:val="left" w:pos="540"/>
        </w:tabs>
        <w:ind w:right="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E420C8" w:rsidRPr="00E420C8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9230F0">
        <w:rPr>
          <w:rFonts w:ascii="Angsana New" w:hAnsi="Angsana New"/>
          <w:b/>
          <w:bCs/>
          <w:sz w:val="32"/>
          <w:szCs w:val="32"/>
          <w:cs/>
        </w:rPr>
        <w:t>.</w:t>
      </w:r>
      <w:r w:rsidR="009230F0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เงินกู้ยืมระยะยาวจากสถาบันการเงิน</w:t>
      </w:r>
    </w:p>
    <w:p w14:paraId="6A98D2E0" w14:textId="77777777" w:rsidR="009230F0" w:rsidRDefault="009230F0" w:rsidP="00106DD7">
      <w:pPr>
        <w:pStyle w:val="ListParagraph"/>
        <w:ind w:left="547"/>
        <w:contextualSpacing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เงินกู้ยืมระยะยาว</w:t>
      </w:r>
      <w:r>
        <w:rPr>
          <w:rFonts w:ascii="Angsana New" w:hAnsi="Angsana New"/>
          <w:sz w:val="32"/>
          <w:szCs w:val="32"/>
          <w:cs/>
        </w:rPr>
        <w:t xml:space="preserve">จากสถาบันการเงิน </w:t>
      </w:r>
      <w:r>
        <w:rPr>
          <w:rFonts w:ascii="Angsana New" w:hAnsi="Angsana New"/>
          <w:sz w:val="32"/>
          <w:szCs w:val="32"/>
          <w:cs/>
          <w:lang w:val="th-TH"/>
        </w:rPr>
        <w:t>ประกอบด้วย</w:t>
      </w:r>
    </w:p>
    <w:tbl>
      <w:tblPr>
        <w:tblW w:w="4736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1"/>
        <w:gridCol w:w="1436"/>
        <w:gridCol w:w="144"/>
        <w:gridCol w:w="1436"/>
      </w:tblGrid>
      <w:tr w:rsidR="00C902D1" w14:paraId="207ADFFB" w14:textId="77777777" w:rsidTr="00CF32C1">
        <w:tc>
          <w:tcPr>
            <w:tcW w:w="5741" w:type="dxa"/>
          </w:tcPr>
          <w:p w14:paraId="4D763B4E" w14:textId="77777777" w:rsidR="00323C7B" w:rsidRDefault="00323C7B" w:rsidP="00106DD7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4BCE05C4" w14:textId="615FD6A6" w:rsidR="00323C7B" w:rsidRDefault="00E420C8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44" w:type="dxa"/>
          </w:tcPr>
          <w:p w14:paraId="39C0064C" w14:textId="77777777" w:rsidR="00323C7B" w:rsidRDefault="00323C7B" w:rsidP="00106DD7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16BE6023" w14:textId="71239044" w:rsidR="00323C7B" w:rsidRDefault="00E420C8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C902D1" w14:paraId="793A9F26" w14:textId="77777777" w:rsidTr="00CF32C1">
        <w:tc>
          <w:tcPr>
            <w:tcW w:w="5741" w:type="dxa"/>
          </w:tcPr>
          <w:p w14:paraId="24EF5BAE" w14:textId="77777777" w:rsidR="00323C7B" w:rsidRDefault="00323C7B" w:rsidP="00106DD7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0D9CDE3B" w14:textId="77777777" w:rsidR="00323C7B" w:rsidRDefault="00323C7B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14:paraId="560643DD" w14:textId="77777777" w:rsidR="00323C7B" w:rsidRDefault="00323C7B" w:rsidP="00106DD7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49666B99" w14:textId="77777777" w:rsidR="00323C7B" w:rsidRDefault="00323C7B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C902D1" w14:paraId="48D44D45" w14:textId="77777777" w:rsidTr="00CF32C1">
        <w:tc>
          <w:tcPr>
            <w:tcW w:w="5741" w:type="dxa"/>
          </w:tcPr>
          <w:p w14:paraId="58F87B73" w14:textId="688266D7" w:rsidR="00AB1672" w:rsidRDefault="00AB1672" w:rsidP="00106DD7">
            <w:pPr>
              <w:tabs>
                <w:tab w:val="left" w:pos="365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เงินกู้ยืมระยะยาวจากสถาบันการเงินตามหมายเหตุข้อ 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17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36" w:type="dxa"/>
            <w:shd w:val="clear" w:color="auto" w:fill="FFFFFF"/>
          </w:tcPr>
          <w:p w14:paraId="4FA4D45A" w14:textId="4D0709AC" w:rsidR="00AB1672" w:rsidRDefault="00AB1672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59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651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301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017357EA" w14:textId="77777777" w:rsidR="00AB1672" w:rsidRDefault="00AB1672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41006FF8" w14:textId="1EEF20E6" w:rsidR="00AB1672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93</w:t>
            </w:r>
            <w:r w:rsidR="00AB1672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506</w:t>
            </w:r>
            <w:r w:rsidR="00AB1672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494</w:t>
            </w:r>
          </w:p>
        </w:tc>
      </w:tr>
      <w:tr w:rsidR="00C902D1" w14:paraId="25D2B0A0" w14:textId="77777777" w:rsidTr="00CF32C1">
        <w:tc>
          <w:tcPr>
            <w:tcW w:w="5741" w:type="dxa"/>
          </w:tcPr>
          <w:p w14:paraId="7E554CF4" w14:textId="198F8F89" w:rsidR="00AB1672" w:rsidRDefault="00AB1672" w:rsidP="00106DD7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เงินกู้ยืมระยะยาวจากสถาบันการเงินตามหมายเหตุข้อ 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17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36" w:type="dxa"/>
            <w:shd w:val="clear" w:color="auto" w:fill="FFFFFF"/>
          </w:tcPr>
          <w:p w14:paraId="2976250D" w14:textId="2F96C7B8" w:rsidR="00AB1672" w:rsidRDefault="00AB1672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125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090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181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347839AB" w14:textId="77777777" w:rsidR="00AB1672" w:rsidRDefault="00AB1672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034915B7" w14:textId="1CDE6C45" w:rsidR="00AB1672" w:rsidRDefault="00AB1672" w:rsidP="00106DD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54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907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687</w:t>
            </w:r>
          </w:p>
        </w:tc>
      </w:tr>
      <w:tr w:rsidR="00C902D1" w14:paraId="4832CDEB" w14:textId="77777777" w:rsidTr="00FB2E4A">
        <w:tc>
          <w:tcPr>
            <w:tcW w:w="5741" w:type="dxa"/>
          </w:tcPr>
          <w:p w14:paraId="390707C8" w14:textId="1069E7E6" w:rsidR="00AB1672" w:rsidRDefault="00AB1672" w:rsidP="00106DD7">
            <w:pPr>
              <w:ind w:right="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 ค่าธรรมเนียมการกู้ยืมรอตัดบัญชี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FFFFFF"/>
          </w:tcPr>
          <w:p w14:paraId="5DC25C99" w14:textId="1575696B" w:rsidR="00AB1672" w:rsidRDefault="00AB1672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068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111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" w:type="dxa"/>
          </w:tcPr>
          <w:p w14:paraId="04672FD4" w14:textId="77777777" w:rsidR="00AB1672" w:rsidRDefault="00AB1672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05A28E1E" w14:textId="34B7CE34" w:rsidR="00AB1672" w:rsidRDefault="00AB1672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504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555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902D1" w14:paraId="1EE532D4" w14:textId="77777777" w:rsidTr="00FB2E4A">
        <w:tc>
          <w:tcPr>
            <w:tcW w:w="5741" w:type="dxa"/>
          </w:tcPr>
          <w:p w14:paraId="14093D12" w14:textId="77777777" w:rsidR="00AB1672" w:rsidRDefault="00AB1672" w:rsidP="00106DD7">
            <w:pPr>
              <w:ind w:right="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FFFFFF"/>
          </w:tcPr>
          <w:p w14:paraId="41788D97" w14:textId="19CA669D" w:rsidR="00AB1672" w:rsidRDefault="00AB1672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182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673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371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4" w:type="dxa"/>
          </w:tcPr>
          <w:p w14:paraId="48DCC095" w14:textId="77777777" w:rsidR="00AB1672" w:rsidRDefault="00AB1672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57D4EF17" w14:textId="6483AF85" w:rsidR="00AB1672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146</w:t>
            </w:r>
            <w:r w:rsidR="00AB1672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909</w:t>
            </w:r>
            <w:r w:rsidR="00AB1672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626</w:t>
            </w:r>
          </w:p>
        </w:tc>
      </w:tr>
      <w:tr w:rsidR="00C902D1" w14:paraId="01F20ED4" w14:textId="77777777" w:rsidTr="00CF32C1">
        <w:tc>
          <w:tcPr>
            <w:tcW w:w="5741" w:type="dxa"/>
          </w:tcPr>
          <w:p w14:paraId="576A1490" w14:textId="2EB6CEC3" w:rsidR="00AB1672" w:rsidRDefault="00AB1672" w:rsidP="00106DD7">
            <w:pPr>
              <w:ind w:right="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36" w:type="dxa"/>
            <w:shd w:val="clear" w:color="auto" w:fill="FFFFFF"/>
          </w:tcPr>
          <w:p w14:paraId="1BA3C410" w14:textId="0D05A85F" w:rsidR="00AB1672" w:rsidRDefault="00AB1672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76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559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435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" w:type="dxa"/>
          </w:tcPr>
          <w:p w14:paraId="74A554EE" w14:textId="77777777" w:rsidR="00AB1672" w:rsidRDefault="00AB1672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05B8145E" w14:textId="084A1F62" w:rsidR="00AB1672" w:rsidRDefault="00AB1672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53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561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253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902D1" w14:paraId="71F17B02" w14:textId="77777777" w:rsidTr="00CF32C1">
        <w:tc>
          <w:tcPr>
            <w:tcW w:w="5741" w:type="dxa"/>
          </w:tcPr>
          <w:p w14:paraId="2D05DE59" w14:textId="61E7902B" w:rsidR="00AB1672" w:rsidRDefault="00AB1672" w:rsidP="00106DD7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ส่วนที่จะครบกำหนดชำระเกินหนึ่งปี 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52FC4A3" w14:textId="3478195B" w:rsidR="00AB1672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106</w:t>
            </w:r>
            <w:r w:rsidR="00AB1672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113</w:t>
            </w:r>
            <w:r w:rsidR="00AB1672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936</w:t>
            </w:r>
          </w:p>
        </w:tc>
        <w:tc>
          <w:tcPr>
            <w:tcW w:w="144" w:type="dxa"/>
          </w:tcPr>
          <w:p w14:paraId="249785EC" w14:textId="77777777" w:rsidR="00AB1672" w:rsidRDefault="00AB1672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63F96701" w14:textId="644D895D" w:rsidR="00AB1672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93</w:t>
            </w:r>
            <w:r w:rsidR="00AB1672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348</w:t>
            </w:r>
            <w:r w:rsidR="00AB1672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373</w:t>
            </w:r>
          </w:p>
        </w:tc>
      </w:tr>
    </w:tbl>
    <w:p w14:paraId="0AE7A999" w14:textId="28DA26D3" w:rsidR="00F16F2F" w:rsidRDefault="00E420C8" w:rsidP="00106DD7">
      <w:pPr>
        <w:pStyle w:val="Style1"/>
        <w:numPr>
          <w:ilvl w:val="0"/>
          <w:numId w:val="0"/>
        </w:numPr>
        <w:spacing w:before="240"/>
        <w:ind w:left="1260" w:hanging="713"/>
        <w:jc w:val="thaiDistribute"/>
        <w:rPr>
          <w:b w:val="0"/>
          <w:bCs w:val="0"/>
        </w:rPr>
      </w:pPr>
      <w:r w:rsidRPr="00E420C8">
        <w:rPr>
          <w:b w:val="0"/>
          <w:bCs w:val="0"/>
          <w:lang w:val="en-US"/>
        </w:rPr>
        <w:t>17</w:t>
      </w:r>
      <w:r w:rsidR="009230F0">
        <w:rPr>
          <w:b w:val="0"/>
          <w:bCs w:val="0"/>
        </w:rPr>
        <w:t>.</w:t>
      </w:r>
      <w:r w:rsidRPr="00E420C8">
        <w:rPr>
          <w:b w:val="0"/>
          <w:bCs w:val="0"/>
          <w:lang w:val="en-US"/>
        </w:rPr>
        <w:t>1</w:t>
      </w:r>
      <w:r w:rsidR="009230F0">
        <w:rPr>
          <w:b w:val="0"/>
          <w:bCs w:val="0"/>
          <w:cs/>
        </w:rPr>
        <w:tab/>
      </w:r>
      <w:r w:rsidR="000558E6" w:rsidRPr="00106DD7">
        <w:rPr>
          <w:b w:val="0"/>
          <w:bCs w:val="0"/>
          <w:cs/>
        </w:rPr>
        <w:t xml:space="preserve">เงินกู้ยืมระยะยาวจากสถาบันการเงินข้างต้นมีอัตราดอกเบี้ยร้อยละ </w:t>
      </w:r>
      <w:r w:rsidR="000558E6" w:rsidRPr="00106DD7">
        <w:rPr>
          <w:b w:val="0"/>
          <w:bCs w:val="0"/>
        </w:rPr>
        <w:t xml:space="preserve">MLR </w:t>
      </w:r>
      <w:r w:rsidR="000558E6" w:rsidRPr="00106DD7">
        <w:rPr>
          <w:b w:val="0"/>
          <w:bCs w:val="0"/>
          <w:cs/>
        </w:rPr>
        <w:t>ลบ</w:t>
      </w:r>
      <w:r w:rsidR="000558E6" w:rsidRPr="00106DD7">
        <w:rPr>
          <w:b w:val="0"/>
          <w:bCs w:val="0"/>
        </w:rPr>
        <w:t xml:space="preserve"> </w:t>
      </w:r>
      <w:r w:rsidRPr="00E420C8">
        <w:rPr>
          <w:b w:val="0"/>
          <w:bCs w:val="0"/>
          <w:lang w:val="en-US"/>
        </w:rPr>
        <w:t>1</w:t>
      </w:r>
      <w:r w:rsidR="000558E6" w:rsidRPr="00106DD7">
        <w:rPr>
          <w:b w:val="0"/>
          <w:bCs w:val="0"/>
        </w:rPr>
        <w:t>.</w:t>
      </w:r>
      <w:r w:rsidRPr="00E420C8">
        <w:rPr>
          <w:b w:val="0"/>
          <w:bCs w:val="0"/>
          <w:lang w:val="en-US"/>
        </w:rPr>
        <w:t>0</w:t>
      </w:r>
      <w:r w:rsidR="000558E6" w:rsidRPr="00106DD7">
        <w:rPr>
          <w:b w:val="0"/>
          <w:bCs w:val="0"/>
        </w:rPr>
        <w:t xml:space="preserve"> - </w:t>
      </w:r>
      <w:r w:rsidRPr="00E420C8">
        <w:rPr>
          <w:b w:val="0"/>
          <w:bCs w:val="0"/>
          <w:lang w:val="en-US"/>
        </w:rPr>
        <w:t>1</w:t>
      </w:r>
      <w:r w:rsidR="000558E6" w:rsidRPr="00106DD7">
        <w:rPr>
          <w:b w:val="0"/>
          <w:bCs w:val="0"/>
          <w:cs/>
        </w:rPr>
        <w:t>.</w:t>
      </w:r>
      <w:r w:rsidRPr="00E420C8">
        <w:rPr>
          <w:b w:val="0"/>
          <w:bCs w:val="0"/>
          <w:lang w:val="en-US"/>
        </w:rPr>
        <w:t>5</w:t>
      </w:r>
      <w:r w:rsidR="000558E6" w:rsidRPr="00106DD7">
        <w:rPr>
          <w:b w:val="0"/>
          <w:bCs w:val="0"/>
          <w:cs/>
        </w:rPr>
        <w:t xml:space="preserve"> ต่อปี </w:t>
      </w:r>
      <w:r w:rsidR="000558E6" w:rsidRPr="00106DD7">
        <w:rPr>
          <w:b w:val="0"/>
          <w:bCs w:val="0"/>
        </w:rPr>
        <w:t xml:space="preserve">              </w:t>
      </w:r>
      <w:r w:rsidR="000558E6" w:rsidRPr="00106DD7">
        <w:rPr>
          <w:b w:val="0"/>
          <w:bCs w:val="0"/>
          <w:cs/>
        </w:rPr>
        <w:t>ค้ำประกันโดยกรรมการ</w:t>
      </w:r>
      <w:r w:rsidR="000558E6" w:rsidRPr="00106DD7">
        <w:rPr>
          <w:rFonts w:hint="cs"/>
          <w:b w:val="0"/>
          <w:bCs w:val="0"/>
          <w:cs/>
        </w:rPr>
        <w:t>และผู้ถือหุ้นของ</w:t>
      </w:r>
      <w:r w:rsidR="000558E6" w:rsidRPr="00B3524C">
        <w:rPr>
          <w:rFonts w:hint="cs"/>
          <w:b w:val="0"/>
          <w:bCs w:val="0"/>
          <w:cs/>
        </w:rPr>
        <w:t xml:space="preserve">บริษัทโดยไม่มีค่าตอบแทน </w:t>
      </w:r>
      <w:r w:rsidR="000558E6" w:rsidRPr="00B3524C">
        <w:rPr>
          <w:b w:val="0"/>
          <w:bCs w:val="0"/>
          <w:cs/>
        </w:rPr>
        <w:t>มี</w:t>
      </w:r>
      <w:r w:rsidR="000558E6" w:rsidRPr="00106DD7">
        <w:rPr>
          <w:b w:val="0"/>
          <w:bCs w:val="0"/>
          <w:cs/>
        </w:rPr>
        <w:t xml:space="preserve">หลักประกันเป็นที่ดินพร้อมสิ่งปลูกสร้างของบุคคลที่เกี่ยวข้องกัน โดยมีกำหนดชำระคืนเป็นรายเดือน ซึ่งจะครบกำหนดในปี </w:t>
      </w:r>
      <w:r w:rsidRPr="00E420C8">
        <w:rPr>
          <w:b w:val="0"/>
          <w:bCs w:val="0"/>
          <w:lang w:val="en-US"/>
        </w:rPr>
        <w:t>2569</w:t>
      </w:r>
      <w:r w:rsidR="000558E6" w:rsidRPr="00106DD7">
        <w:rPr>
          <w:b w:val="0"/>
          <w:bCs w:val="0"/>
        </w:rPr>
        <w:t xml:space="preserve"> - </w:t>
      </w:r>
      <w:r w:rsidRPr="00E420C8">
        <w:rPr>
          <w:b w:val="0"/>
          <w:bCs w:val="0"/>
          <w:lang w:val="en-US"/>
        </w:rPr>
        <w:t>2572</w:t>
      </w:r>
    </w:p>
    <w:p w14:paraId="74621258" w14:textId="77777777" w:rsidR="00F16F2F" w:rsidRDefault="00F16F2F" w:rsidP="00106DD7">
      <w:pPr>
        <w:pStyle w:val="Style1"/>
        <w:numPr>
          <w:ilvl w:val="0"/>
          <w:numId w:val="0"/>
        </w:numPr>
        <w:spacing w:before="240"/>
        <w:ind w:left="1260"/>
        <w:jc w:val="thaiDistribute"/>
        <w:rPr>
          <w:b w:val="0"/>
          <w:bCs w:val="0"/>
          <w:cs/>
        </w:rPr>
      </w:pPr>
      <w:r>
        <w:rPr>
          <w:b w:val="0"/>
          <w:bCs w:val="0"/>
          <w:cs/>
        </w:rPr>
        <w:t>เงินกู้ยืมระยะยาวจากสถาบันการเงินข้างต้นซึ่งอยู่ภายใต้ข้อตกลงทางการเงิน โดยการดำรงอัตราส่วนหนี้สินต่อทุนและอัตราส่วนหนี้สินที่มีภาระดอกเบี้ยต่อทุนของบริษัทตามที่ระบุในสัญญากู้ยืมเงินจากธนาคารผู้ให้กู้</w:t>
      </w:r>
    </w:p>
    <w:p w14:paraId="7166A9E9" w14:textId="2F6C5B6A" w:rsidR="00F16F2F" w:rsidRDefault="00F16F2F" w:rsidP="00106DD7">
      <w:pPr>
        <w:pStyle w:val="Style1"/>
        <w:numPr>
          <w:ilvl w:val="0"/>
          <w:numId w:val="0"/>
        </w:numPr>
        <w:spacing w:before="240"/>
        <w:ind w:left="1260"/>
        <w:jc w:val="thaiDistribute"/>
        <w:rPr>
          <w:b w:val="0"/>
          <w:bCs w:val="0"/>
        </w:rPr>
      </w:pPr>
      <w:r>
        <w:rPr>
          <w:b w:val="0"/>
          <w:bCs w:val="0"/>
          <w:cs/>
        </w:rPr>
        <w:t>ณ วันที่</w:t>
      </w:r>
      <w:r>
        <w:rPr>
          <w:b w:val="0"/>
          <w:bCs w:val="0"/>
        </w:rPr>
        <w:t xml:space="preserve"> </w:t>
      </w:r>
      <w:r w:rsidR="00E420C8" w:rsidRPr="00E420C8">
        <w:rPr>
          <w:b w:val="0"/>
          <w:bCs w:val="0"/>
          <w:lang w:val="en-US"/>
        </w:rPr>
        <w:t>31</w:t>
      </w:r>
      <w:r>
        <w:rPr>
          <w:b w:val="0"/>
          <w:bCs w:val="0"/>
          <w:lang w:val="en-US"/>
        </w:rPr>
        <w:t xml:space="preserve"> </w:t>
      </w:r>
      <w:r w:rsidR="00AB5B6A">
        <w:rPr>
          <w:b w:val="0"/>
          <w:bCs w:val="0"/>
          <w:cs/>
          <w:lang w:val="en-US"/>
        </w:rPr>
        <w:t>ธันวาคม</w:t>
      </w:r>
      <w:r>
        <w:rPr>
          <w:b w:val="0"/>
          <w:bCs w:val="0"/>
          <w:cs/>
        </w:rPr>
        <w:t xml:space="preserve"> </w:t>
      </w:r>
      <w:r w:rsidR="00E420C8" w:rsidRPr="00E420C8">
        <w:rPr>
          <w:b w:val="0"/>
          <w:bCs w:val="0"/>
          <w:lang w:val="en-US"/>
        </w:rPr>
        <w:t>2568</w:t>
      </w:r>
      <w:r>
        <w:rPr>
          <w:b w:val="0"/>
          <w:bCs w:val="0"/>
          <w:lang w:val="en-US"/>
        </w:rPr>
        <w:t xml:space="preserve"> </w:t>
      </w:r>
      <w:r>
        <w:rPr>
          <w:b w:val="0"/>
          <w:bCs w:val="0"/>
          <w:cs/>
          <w:lang w:val="en-US"/>
        </w:rPr>
        <w:t>และ</w:t>
      </w:r>
      <w:r>
        <w:rPr>
          <w:b w:val="0"/>
          <w:bCs w:val="0"/>
          <w:cs/>
        </w:rPr>
        <w:t xml:space="preserve">วันที่ </w:t>
      </w:r>
      <w:r w:rsidR="00E420C8" w:rsidRPr="00E420C8">
        <w:rPr>
          <w:b w:val="0"/>
          <w:bCs w:val="0"/>
          <w:lang w:val="en-US"/>
        </w:rPr>
        <w:t>31</w:t>
      </w:r>
      <w:r>
        <w:rPr>
          <w:b w:val="0"/>
          <w:bCs w:val="0"/>
        </w:rPr>
        <w:t xml:space="preserve"> </w:t>
      </w:r>
      <w:r>
        <w:rPr>
          <w:b w:val="0"/>
          <w:bCs w:val="0"/>
          <w:cs/>
        </w:rPr>
        <w:t xml:space="preserve">ธันวาคม </w:t>
      </w:r>
      <w:r w:rsidR="00E420C8" w:rsidRPr="00E420C8">
        <w:rPr>
          <w:b w:val="0"/>
          <w:bCs w:val="0"/>
          <w:lang w:val="en-US"/>
        </w:rPr>
        <w:t>2567</w:t>
      </w:r>
      <w:r>
        <w:rPr>
          <w:b w:val="0"/>
          <w:bCs w:val="0"/>
        </w:rPr>
        <w:t xml:space="preserve"> </w:t>
      </w:r>
      <w:r>
        <w:rPr>
          <w:b w:val="0"/>
          <w:bCs w:val="0"/>
          <w:cs/>
        </w:rPr>
        <w:t xml:space="preserve">บริษัทสามารถดำรงอัตราส่วนหนี้สินต่อทุนและอัตราส่วนหนี้สินที่มีภาระดอกเบี้ยต่อทุนไว้ในอัตราไม่เกิน </w:t>
      </w:r>
      <w:r w:rsidR="00E420C8" w:rsidRPr="00E420C8">
        <w:rPr>
          <w:b w:val="0"/>
          <w:bCs w:val="0"/>
          <w:lang w:val="en-US"/>
        </w:rPr>
        <w:t>3</w:t>
      </w:r>
      <w:r>
        <w:rPr>
          <w:b w:val="0"/>
          <w:bCs w:val="0"/>
        </w:rPr>
        <w:t>.</w:t>
      </w:r>
      <w:r w:rsidR="00E420C8" w:rsidRPr="00E420C8">
        <w:rPr>
          <w:b w:val="0"/>
          <w:bCs w:val="0"/>
          <w:lang w:val="en-US"/>
        </w:rPr>
        <w:t>5</w:t>
      </w:r>
      <w:r>
        <w:rPr>
          <w:b w:val="0"/>
          <w:bCs w:val="0"/>
        </w:rPr>
        <w:t xml:space="preserve"> </w:t>
      </w:r>
      <w:r>
        <w:rPr>
          <w:b w:val="0"/>
          <w:bCs w:val="0"/>
          <w:cs/>
        </w:rPr>
        <w:t xml:space="preserve">เท่า และ </w:t>
      </w:r>
      <w:r w:rsidR="00E420C8" w:rsidRPr="00E420C8">
        <w:rPr>
          <w:b w:val="0"/>
          <w:bCs w:val="0"/>
          <w:lang w:val="en-US"/>
        </w:rPr>
        <w:t>2</w:t>
      </w:r>
      <w:r>
        <w:rPr>
          <w:b w:val="0"/>
          <w:bCs w:val="0"/>
        </w:rPr>
        <w:t>.</w:t>
      </w:r>
      <w:r w:rsidR="00E420C8" w:rsidRPr="00E420C8">
        <w:rPr>
          <w:b w:val="0"/>
          <w:bCs w:val="0"/>
          <w:lang w:val="en-US"/>
        </w:rPr>
        <w:t>0</w:t>
      </w:r>
      <w:r>
        <w:rPr>
          <w:b w:val="0"/>
          <w:bCs w:val="0"/>
        </w:rPr>
        <w:t xml:space="preserve"> </w:t>
      </w:r>
      <w:r>
        <w:rPr>
          <w:b w:val="0"/>
          <w:bCs w:val="0"/>
          <w:cs/>
        </w:rPr>
        <w:t>เท่า ตามลำดับ ที่ระบุไว้ในสัญญาเงินกู้ดังกล่าว ตลอดระยะเวลาที่บริษัทมีภาระหนี้อยู่กับสถาบันการเงิน</w:t>
      </w:r>
    </w:p>
    <w:p w14:paraId="2C355B4F" w14:textId="0F72E131" w:rsidR="00D31BB4" w:rsidRDefault="00E420C8" w:rsidP="00106DD7">
      <w:pPr>
        <w:pStyle w:val="Style1"/>
        <w:numPr>
          <w:ilvl w:val="0"/>
          <w:numId w:val="0"/>
        </w:numPr>
        <w:spacing w:before="240"/>
        <w:ind w:left="1260" w:hanging="713"/>
        <w:jc w:val="thaiDistribute"/>
        <w:rPr>
          <w:b w:val="0"/>
          <w:bCs w:val="0"/>
          <w:cs/>
        </w:rPr>
      </w:pPr>
      <w:r w:rsidRPr="00E420C8">
        <w:rPr>
          <w:b w:val="0"/>
          <w:bCs w:val="0"/>
          <w:lang w:val="en-US"/>
        </w:rPr>
        <w:t>17</w:t>
      </w:r>
      <w:r w:rsidR="009230F0">
        <w:rPr>
          <w:b w:val="0"/>
          <w:bCs w:val="0"/>
        </w:rPr>
        <w:t>.</w:t>
      </w:r>
      <w:r w:rsidRPr="00E420C8">
        <w:rPr>
          <w:b w:val="0"/>
          <w:bCs w:val="0"/>
          <w:lang w:val="en-US"/>
        </w:rPr>
        <w:t>2</w:t>
      </w:r>
      <w:r w:rsidR="009230F0">
        <w:rPr>
          <w:b w:val="0"/>
          <w:bCs w:val="0"/>
          <w:cs/>
        </w:rPr>
        <w:tab/>
      </w:r>
      <w:r w:rsidR="00D31BB4">
        <w:rPr>
          <w:b w:val="0"/>
          <w:bCs w:val="0"/>
          <w:cs/>
        </w:rPr>
        <w:t xml:space="preserve">เงินกู้ยืมระยะยาวจากสถาบันการเงินข้างต้นมีอัตราดอกเบี้ยร้อยละ </w:t>
      </w:r>
      <w:r w:rsidR="00D31BB4">
        <w:rPr>
          <w:b w:val="0"/>
          <w:bCs w:val="0"/>
        </w:rPr>
        <w:t xml:space="preserve">MLR </w:t>
      </w:r>
      <w:r w:rsidR="00D31BB4">
        <w:rPr>
          <w:b w:val="0"/>
          <w:bCs w:val="0"/>
          <w:cs/>
        </w:rPr>
        <w:t>ลบ</w:t>
      </w:r>
      <w:r w:rsidR="00D31BB4">
        <w:rPr>
          <w:b w:val="0"/>
          <w:bCs w:val="0"/>
        </w:rPr>
        <w:t xml:space="preserve"> </w:t>
      </w:r>
      <w:r w:rsidRPr="00E420C8">
        <w:rPr>
          <w:b w:val="0"/>
          <w:bCs w:val="0"/>
          <w:lang w:val="en-US"/>
        </w:rPr>
        <w:t>1</w:t>
      </w:r>
      <w:r w:rsidR="00D31BB4">
        <w:rPr>
          <w:b w:val="0"/>
          <w:bCs w:val="0"/>
          <w:cs/>
        </w:rPr>
        <w:t>.</w:t>
      </w:r>
      <w:r w:rsidRPr="00E420C8">
        <w:rPr>
          <w:b w:val="0"/>
          <w:bCs w:val="0"/>
          <w:lang w:val="en-US"/>
        </w:rPr>
        <w:t>0</w:t>
      </w:r>
      <w:r w:rsidR="00084AF7">
        <w:rPr>
          <w:b w:val="0"/>
          <w:bCs w:val="0"/>
          <w:lang w:val="en-US"/>
        </w:rPr>
        <w:t xml:space="preserve"> - </w:t>
      </w:r>
      <w:r w:rsidRPr="00E420C8">
        <w:rPr>
          <w:b w:val="0"/>
          <w:bCs w:val="0"/>
          <w:lang w:val="en-US"/>
        </w:rPr>
        <w:t>1</w:t>
      </w:r>
      <w:r w:rsidR="00084AF7">
        <w:rPr>
          <w:b w:val="0"/>
          <w:bCs w:val="0"/>
          <w:lang w:val="en-US"/>
        </w:rPr>
        <w:t>.</w:t>
      </w:r>
      <w:r w:rsidRPr="00E420C8">
        <w:rPr>
          <w:b w:val="0"/>
          <w:bCs w:val="0"/>
          <w:lang w:val="en-US"/>
        </w:rPr>
        <w:t>5</w:t>
      </w:r>
      <w:r w:rsidR="00D31BB4">
        <w:rPr>
          <w:b w:val="0"/>
          <w:bCs w:val="0"/>
          <w:cs/>
        </w:rPr>
        <w:t xml:space="preserve"> ต่อปี </w:t>
      </w:r>
      <w:r w:rsidR="00D31BB4">
        <w:rPr>
          <w:b w:val="0"/>
          <w:bCs w:val="0"/>
        </w:rPr>
        <w:br/>
      </w:r>
      <w:r w:rsidR="00D31BB4">
        <w:rPr>
          <w:b w:val="0"/>
          <w:bCs w:val="0"/>
          <w:cs/>
        </w:rPr>
        <w:t xml:space="preserve">ค้ำประกันโดยกรรมการและมีหลักประกันเป็นเงินฝากประเภทออมทรัพย์ </w:t>
      </w:r>
      <w:r w:rsidR="00D31BB4">
        <w:rPr>
          <w:b w:val="0"/>
          <w:bCs w:val="0"/>
        </w:rPr>
        <w:t>(</w:t>
      </w:r>
      <w:r w:rsidR="00D31BB4">
        <w:rPr>
          <w:b w:val="0"/>
          <w:bCs w:val="0"/>
          <w:cs/>
        </w:rPr>
        <w:t xml:space="preserve">ดูหมายเหตุข้อ </w:t>
      </w:r>
      <w:r w:rsidRPr="00E420C8">
        <w:rPr>
          <w:b w:val="0"/>
          <w:bCs w:val="0"/>
          <w:lang w:val="en-US"/>
        </w:rPr>
        <w:t>9</w:t>
      </w:r>
      <w:r w:rsidR="00D31BB4">
        <w:rPr>
          <w:b w:val="0"/>
          <w:bCs w:val="0"/>
        </w:rPr>
        <w:t>)</w:t>
      </w:r>
      <w:r w:rsidR="00D31BB4">
        <w:rPr>
          <w:b w:val="0"/>
          <w:bCs w:val="0"/>
          <w:cs/>
        </w:rPr>
        <w:t xml:space="preserve"> โดยมีกำหนดชำระคืนเป็นรายเดือน ซึ่งจะครบกำหนดในปี </w:t>
      </w:r>
      <w:r w:rsidRPr="00E420C8">
        <w:rPr>
          <w:b w:val="0"/>
          <w:bCs w:val="0"/>
          <w:lang w:val="en-US"/>
        </w:rPr>
        <w:t>2572</w:t>
      </w:r>
      <w:r w:rsidR="00D31BB4">
        <w:rPr>
          <w:b w:val="0"/>
          <w:bCs w:val="0"/>
          <w:cs/>
          <w:lang w:val="en-US"/>
        </w:rPr>
        <w:t xml:space="preserve"> </w:t>
      </w:r>
      <w:r w:rsidR="00D31BB4">
        <w:rPr>
          <w:b w:val="0"/>
          <w:bCs w:val="0"/>
          <w:lang w:val="en-US"/>
        </w:rPr>
        <w:t xml:space="preserve">- </w:t>
      </w:r>
      <w:r w:rsidRPr="00E420C8">
        <w:rPr>
          <w:b w:val="0"/>
          <w:bCs w:val="0"/>
          <w:lang w:val="en-US"/>
        </w:rPr>
        <w:t>2573</w:t>
      </w:r>
    </w:p>
    <w:p w14:paraId="235F27A1" w14:textId="15FCB68D" w:rsidR="00D8468F" w:rsidRDefault="00D203FA" w:rsidP="00106DD7">
      <w:pPr>
        <w:pStyle w:val="Style1"/>
        <w:numPr>
          <w:ilvl w:val="0"/>
          <w:numId w:val="0"/>
        </w:numPr>
        <w:spacing w:before="240"/>
        <w:ind w:firstLine="360"/>
        <w:jc w:val="thaiDistribute"/>
        <w:rPr>
          <w:lang w:val="en-US"/>
        </w:rPr>
      </w:pPr>
      <w:r>
        <w:rPr>
          <w:cs/>
          <w:lang w:val="en-US"/>
        </w:rPr>
        <w:t>วงเงิน</w:t>
      </w:r>
      <w:r w:rsidR="00877196">
        <w:rPr>
          <w:cs/>
          <w:lang w:val="en-US"/>
        </w:rPr>
        <w:t>กู้ยืมระยะยาวจากสถาบันการเงิน</w:t>
      </w:r>
    </w:p>
    <w:p w14:paraId="1C4EC05B" w14:textId="2C72390F" w:rsidR="00183250" w:rsidRDefault="00F633B6" w:rsidP="00106DD7">
      <w:pPr>
        <w:ind w:left="36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ณ วันที่ </w:t>
      </w:r>
      <w:r w:rsidR="00E420C8" w:rsidRPr="00E420C8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 w:rsidR="00E420C8" w:rsidRPr="00E420C8"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/>
          <w:sz w:val="32"/>
          <w:szCs w:val="32"/>
        </w:rPr>
        <w:t xml:space="preserve"> </w:t>
      </w:r>
      <w:r w:rsidR="001117D9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E420C8" w:rsidRPr="00E420C8">
        <w:rPr>
          <w:rFonts w:ascii="Angsana New" w:hAnsi="Angsana New"/>
          <w:sz w:val="32"/>
          <w:szCs w:val="32"/>
        </w:rPr>
        <w:t>31</w:t>
      </w:r>
      <w:r w:rsidR="001117D9">
        <w:rPr>
          <w:rFonts w:ascii="Angsana New" w:hAnsi="Angsana New"/>
          <w:sz w:val="32"/>
          <w:szCs w:val="32"/>
        </w:rPr>
        <w:t xml:space="preserve"> </w:t>
      </w:r>
      <w:r w:rsidR="001117D9">
        <w:rPr>
          <w:rFonts w:ascii="Angsana New" w:hAnsi="Angsana New"/>
          <w:sz w:val="32"/>
          <w:szCs w:val="32"/>
          <w:cs/>
        </w:rPr>
        <w:t xml:space="preserve">ธันวาคม </w:t>
      </w:r>
      <w:r w:rsidR="00E420C8" w:rsidRPr="00E420C8">
        <w:rPr>
          <w:rFonts w:ascii="Angsana New" w:hAnsi="Angsana New"/>
          <w:sz w:val="32"/>
          <w:szCs w:val="32"/>
        </w:rPr>
        <w:t>2567</w:t>
      </w:r>
      <w:r w:rsidR="001117D9">
        <w:rPr>
          <w:rFonts w:ascii="Angsana New" w:hAnsi="Angsana New"/>
          <w:sz w:val="32"/>
          <w:szCs w:val="32"/>
        </w:rPr>
        <w:t xml:space="preserve"> </w:t>
      </w:r>
      <w:r w:rsidR="001117D9">
        <w:rPr>
          <w:rFonts w:ascii="Angsana New" w:hAnsi="Angsana New"/>
          <w:sz w:val="32"/>
          <w:szCs w:val="32"/>
          <w:cs/>
        </w:rPr>
        <w:t>บริษัทมีวงเงินกู้ยืม</w:t>
      </w:r>
      <w:r w:rsidR="001117D9">
        <w:rPr>
          <w:rFonts w:ascii="Angsana New" w:hAnsi="Angsana New"/>
          <w:sz w:val="32"/>
          <w:szCs w:val="32"/>
          <w:cs/>
          <w:lang w:val="en-GB"/>
        </w:rPr>
        <w:t>ระยะยาวจากสถาบันการเงิน</w:t>
      </w:r>
      <w:r w:rsidR="001117D9">
        <w:rPr>
          <w:rFonts w:ascii="Angsana New" w:hAnsi="Angsana New"/>
          <w:sz w:val="32"/>
          <w:szCs w:val="32"/>
          <w:cs/>
        </w:rPr>
        <w:t xml:space="preserve">ที่ยังไม่ได้เบิกใช้ จำนวน </w:t>
      </w:r>
      <w:r w:rsidR="00E420C8" w:rsidRPr="00E420C8">
        <w:rPr>
          <w:rFonts w:ascii="Angsana New" w:hAnsi="Angsana New"/>
          <w:sz w:val="32"/>
          <w:szCs w:val="32"/>
        </w:rPr>
        <w:t>47</w:t>
      </w:r>
      <w:r w:rsidR="007527C3">
        <w:rPr>
          <w:rFonts w:ascii="Angsana New" w:hAnsi="Angsana New"/>
          <w:sz w:val="32"/>
          <w:szCs w:val="32"/>
        </w:rPr>
        <w:t>.</w:t>
      </w:r>
      <w:r w:rsidR="00E420C8" w:rsidRPr="00E420C8">
        <w:rPr>
          <w:rFonts w:ascii="Angsana New" w:hAnsi="Angsana New"/>
          <w:sz w:val="32"/>
          <w:szCs w:val="32"/>
        </w:rPr>
        <w:t>18</w:t>
      </w:r>
      <w:r w:rsidR="001117D9">
        <w:rPr>
          <w:rFonts w:ascii="Angsana New" w:hAnsi="Angsana New"/>
          <w:sz w:val="32"/>
          <w:szCs w:val="32"/>
        </w:rPr>
        <w:t xml:space="preserve"> </w:t>
      </w:r>
      <w:r w:rsidR="001117D9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E420C8" w:rsidRPr="00E420C8">
        <w:rPr>
          <w:rFonts w:ascii="Angsana New" w:hAnsi="Angsana New"/>
          <w:sz w:val="32"/>
          <w:szCs w:val="32"/>
        </w:rPr>
        <w:t>41</w:t>
      </w:r>
      <w:r w:rsidR="001117D9">
        <w:rPr>
          <w:rFonts w:ascii="Angsana New" w:hAnsi="Angsana New"/>
          <w:sz w:val="32"/>
          <w:szCs w:val="32"/>
        </w:rPr>
        <w:t>.</w:t>
      </w:r>
      <w:r w:rsidR="00E420C8" w:rsidRPr="00E420C8">
        <w:rPr>
          <w:rFonts w:ascii="Angsana New" w:hAnsi="Angsana New"/>
          <w:sz w:val="32"/>
          <w:szCs w:val="32"/>
        </w:rPr>
        <w:t>56</w:t>
      </w:r>
      <w:r w:rsidR="001117D9">
        <w:rPr>
          <w:rFonts w:ascii="Angsana New" w:hAnsi="Angsana New"/>
          <w:sz w:val="32"/>
          <w:szCs w:val="32"/>
        </w:rPr>
        <w:t xml:space="preserve"> </w:t>
      </w:r>
      <w:r w:rsidR="001117D9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14:paraId="12B6B23B" w14:textId="6BC918AD" w:rsidR="00F06799" w:rsidRDefault="00031BDE" w:rsidP="00031BDE">
      <w:pPr>
        <w:tabs>
          <w:tab w:val="left" w:pos="540"/>
        </w:tabs>
        <w:ind w:right="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E420C8" w:rsidRPr="00E420C8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F06799">
        <w:rPr>
          <w:rFonts w:ascii="Angsana New" w:hAnsi="Angsana New"/>
          <w:b/>
          <w:bCs/>
          <w:sz w:val="32"/>
          <w:szCs w:val="32"/>
          <w:cs/>
        </w:rPr>
        <w:t>.</w:t>
      </w:r>
      <w:r w:rsidR="00183250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ab/>
      </w:r>
      <w:r w:rsidR="00F06799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14:paraId="05E03A88" w14:textId="6A5E13B3" w:rsidR="00F06799" w:rsidRDefault="00F06799" w:rsidP="00106DD7">
      <w:pPr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t xml:space="preserve">เงินกู้ยืมระยะยาว ประกอบด้วย </w:t>
      </w:r>
    </w:p>
    <w:tbl>
      <w:tblPr>
        <w:tblW w:w="4736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1"/>
        <w:gridCol w:w="1436"/>
        <w:gridCol w:w="144"/>
        <w:gridCol w:w="1436"/>
      </w:tblGrid>
      <w:tr w:rsidR="00C902D1" w14:paraId="436C209B" w14:textId="77777777" w:rsidTr="00FB2E4A">
        <w:tc>
          <w:tcPr>
            <w:tcW w:w="5741" w:type="dxa"/>
          </w:tcPr>
          <w:p w14:paraId="29B49F5C" w14:textId="77777777" w:rsidR="00FB2E4A" w:rsidRDefault="00FB2E4A" w:rsidP="00106DD7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11524DC3" w14:textId="3D30CA29" w:rsidR="00FB2E4A" w:rsidRDefault="00E420C8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44" w:type="dxa"/>
          </w:tcPr>
          <w:p w14:paraId="1D7DF44E" w14:textId="77777777" w:rsidR="00FB2E4A" w:rsidRDefault="00FB2E4A" w:rsidP="00106DD7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04120C3D" w14:textId="714CF1AD" w:rsidR="00FB2E4A" w:rsidRDefault="00E420C8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C902D1" w14:paraId="64CCD469" w14:textId="77777777" w:rsidTr="00FB2E4A">
        <w:tc>
          <w:tcPr>
            <w:tcW w:w="5741" w:type="dxa"/>
          </w:tcPr>
          <w:p w14:paraId="262BA6BD" w14:textId="77777777" w:rsidR="00FB2E4A" w:rsidRDefault="00FB2E4A" w:rsidP="00106DD7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73A85E9F" w14:textId="77777777" w:rsidR="00FB2E4A" w:rsidRDefault="00FB2E4A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14:paraId="1D430249" w14:textId="77777777" w:rsidR="00FB2E4A" w:rsidRDefault="00FB2E4A" w:rsidP="00106DD7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2EBB5C33" w14:textId="77777777" w:rsidR="00FB2E4A" w:rsidRDefault="00FB2E4A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C902D1" w14:paraId="78076270" w14:textId="77777777" w:rsidTr="00FB2E4A">
        <w:tc>
          <w:tcPr>
            <w:tcW w:w="5741" w:type="dxa"/>
          </w:tcPr>
          <w:p w14:paraId="20FDAFB7" w14:textId="0DA7B3FB" w:rsidR="006419C8" w:rsidRDefault="006419C8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436" w:type="dxa"/>
            <w:shd w:val="clear" w:color="auto" w:fill="FFFFFF"/>
          </w:tcPr>
          <w:p w14:paraId="3F4AC4B7" w14:textId="0B41E64E" w:rsidR="006419C8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217</w:t>
            </w:r>
            <w:r w:rsidR="00BF41D4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654</w:t>
            </w:r>
            <w:r w:rsidR="00BF41D4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802</w:t>
            </w:r>
          </w:p>
        </w:tc>
        <w:tc>
          <w:tcPr>
            <w:tcW w:w="144" w:type="dxa"/>
          </w:tcPr>
          <w:p w14:paraId="32697407" w14:textId="77777777" w:rsidR="006419C8" w:rsidRDefault="006419C8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1294F854" w14:textId="3A03AC78" w:rsidR="006419C8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292</w:t>
            </w:r>
            <w:r w:rsidR="006419C8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303</w:t>
            </w:r>
            <w:r w:rsidR="006419C8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073</w:t>
            </w:r>
          </w:p>
        </w:tc>
      </w:tr>
      <w:tr w:rsidR="00C902D1" w14:paraId="27A964AB" w14:textId="77777777" w:rsidTr="00FB2E4A">
        <w:tc>
          <w:tcPr>
            <w:tcW w:w="5741" w:type="dxa"/>
          </w:tcPr>
          <w:p w14:paraId="6994F90D" w14:textId="7E729EB4" w:rsidR="006419C8" w:rsidRDefault="006419C8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 ดอกเบี้ยจ่ายรอตัดบัญชี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FFFFFF"/>
          </w:tcPr>
          <w:p w14:paraId="13234DDA" w14:textId="2B2B5461" w:rsidR="006419C8" w:rsidRDefault="00BF41D4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11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230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418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" w:type="dxa"/>
          </w:tcPr>
          <w:p w14:paraId="4C6E6DC6" w14:textId="77777777" w:rsidR="006419C8" w:rsidRDefault="006419C8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43762D01" w14:textId="1CA24578" w:rsidR="006419C8" w:rsidRDefault="006419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16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130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889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902D1" w14:paraId="543A135A" w14:textId="77777777" w:rsidTr="00FB2E4A">
        <w:tc>
          <w:tcPr>
            <w:tcW w:w="5741" w:type="dxa"/>
          </w:tcPr>
          <w:p w14:paraId="36AE5473" w14:textId="77777777" w:rsidR="006419C8" w:rsidRDefault="006419C8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FFFFFF"/>
          </w:tcPr>
          <w:p w14:paraId="58EA90A0" w14:textId="4BFE9E74" w:rsidR="006419C8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206</w:t>
            </w:r>
            <w:r w:rsidR="00BF41D4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424</w:t>
            </w:r>
            <w:r w:rsidR="00BF41D4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384</w:t>
            </w:r>
          </w:p>
        </w:tc>
        <w:tc>
          <w:tcPr>
            <w:tcW w:w="144" w:type="dxa"/>
          </w:tcPr>
          <w:p w14:paraId="39BB2397" w14:textId="77777777" w:rsidR="006419C8" w:rsidRDefault="006419C8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5B512D0C" w14:textId="7B03FA65" w:rsidR="006419C8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276</w:t>
            </w:r>
            <w:r w:rsidR="006419C8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172</w:t>
            </w:r>
            <w:r w:rsidR="006419C8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184</w:t>
            </w:r>
          </w:p>
        </w:tc>
      </w:tr>
      <w:tr w:rsidR="00C902D1" w14:paraId="3331C698" w14:textId="77777777" w:rsidTr="00FB2E4A">
        <w:tc>
          <w:tcPr>
            <w:tcW w:w="5741" w:type="dxa"/>
          </w:tcPr>
          <w:p w14:paraId="4E585E2B" w14:textId="3159F4C0" w:rsidR="006419C8" w:rsidRDefault="006419C8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36" w:type="dxa"/>
            <w:shd w:val="clear" w:color="auto" w:fill="FFFFFF"/>
          </w:tcPr>
          <w:p w14:paraId="2F217EA6" w14:textId="48263196" w:rsidR="006419C8" w:rsidRDefault="00BF41D4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119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174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470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" w:type="dxa"/>
          </w:tcPr>
          <w:p w14:paraId="330476C7" w14:textId="77777777" w:rsidR="006419C8" w:rsidRDefault="006419C8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4D4D8D47" w14:textId="1F8D2927" w:rsidR="006419C8" w:rsidRDefault="006419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150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934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111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902D1" w14:paraId="5692717B" w14:textId="77777777" w:rsidTr="00FB2E4A">
        <w:tc>
          <w:tcPr>
            <w:tcW w:w="5741" w:type="dxa"/>
          </w:tcPr>
          <w:p w14:paraId="727F5EF6" w14:textId="433BB9E5" w:rsidR="006419C8" w:rsidRDefault="006419C8" w:rsidP="00106DD7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ส่วนที่จะครบกำหนดชำระเกินหนึ่งปี 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B6B0752" w14:textId="1891C1D0" w:rsidR="006419C8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87</w:t>
            </w:r>
            <w:r w:rsidR="00BF41D4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249</w:t>
            </w:r>
            <w:r w:rsidR="00BF41D4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914</w:t>
            </w:r>
          </w:p>
        </w:tc>
        <w:tc>
          <w:tcPr>
            <w:tcW w:w="144" w:type="dxa"/>
          </w:tcPr>
          <w:p w14:paraId="74048351" w14:textId="77777777" w:rsidR="006419C8" w:rsidRDefault="006419C8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6C2EB2E8" w14:textId="68E1ED11" w:rsidR="006419C8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125</w:t>
            </w:r>
            <w:r w:rsidR="006419C8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238</w:t>
            </w:r>
            <w:r w:rsidR="006419C8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073</w:t>
            </w:r>
          </w:p>
        </w:tc>
      </w:tr>
    </w:tbl>
    <w:p w14:paraId="6C61BFB9" w14:textId="6302D1EC" w:rsidR="00E83CFE" w:rsidRDefault="00E83CFE" w:rsidP="00106DD7">
      <w:pPr>
        <w:spacing w:before="240" w:after="24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เงินกู้ยืมระยะ</w:t>
      </w:r>
      <w:r>
        <w:rPr>
          <w:rFonts w:ascii="Angsana New" w:hAnsi="Angsana New"/>
          <w:spacing w:val="-8"/>
          <w:sz w:val="32"/>
          <w:szCs w:val="32"/>
          <w:cs/>
        </w:rPr>
        <w:t>ยาว</w:t>
      </w:r>
      <w:r>
        <w:rPr>
          <w:rFonts w:ascii="Angsana New" w:hAnsi="Angsana New"/>
          <w:spacing w:val="-6"/>
          <w:sz w:val="32"/>
          <w:szCs w:val="32"/>
          <w:cs/>
        </w:rPr>
        <w:t>ซึ่งเป็นหนี้สินตามสัญญาขายและเช่ากลับคืนกับสถาบันการเงินหลายแห่ง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</w:rPr>
        <w:t>มีอัตราดอกเบี้ยร้อยละ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 w:rsidR="00E420C8" w:rsidRPr="00E420C8">
        <w:rPr>
          <w:rFonts w:ascii="Angsana New" w:hAnsi="Angsana New"/>
          <w:spacing w:val="-6"/>
          <w:sz w:val="32"/>
          <w:szCs w:val="32"/>
        </w:rPr>
        <w:t>3</w:t>
      </w:r>
      <w:r>
        <w:rPr>
          <w:rFonts w:ascii="Angsana New" w:hAnsi="Angsana New"/>
          <w:spacing w:val="-6"/>
          <w:sz w:val="32"/>
          <w:szCs w:val="32"/>
        </w:rPr>
        <w:t>.</w:t>
      </w:r>
      <w:r w:rsidR="00E420C8" w:rsidRPr="00E420C8">
        <w:rPr>
          <w:rFonts w:ascii="Angsana New" w:hAnsi="Angsana New"/>
          <w:spacing w:val="-6"/>
          <w:sz w:val="32"/>
          <w:szCs w:val="32"/>
        </w:rPr>
        <w:t>62</w:t>
      </w:r>
      <w:r>
        <w:rPr>
          <w:rFonts w:ascii="Angsana New" w:hAnsi="Angsana New"/>
          <w:spacing w:val="-6"/>
          <w:sz w:val="32"/>
          <w:szCs w:val="32"/>
        </w:rPr>
        <w:t xml:space="preserve"> - </w:t>
      </w:r>
      <w:r w:rsidR="00E420C8" w:rsidRPr="00E420C8">
        <w:rPr>
          <w:rFonts w:ascii="Angsana New" w:hAnsi="Angsana New"/>
          <w:spacing w:val="-6"/>
          <w:sz w:val="32"/>
          <w:szCs w:val="32"/>
        </w:rPr>
        <w:t>6</w:t>
      </w:r>
      <w:r>
        <w:rPr>
          <w:rFonts w:ascii="Angsana New" w:hAnsi="Angsana New"/>
          <w:spacing w:val="-6"/>
          <w:sz w:val="32"/>
          <w:szCs w:val="32"/>
        </w:rPr>
        <w:t>.</w:t>
      </w:r>
      <w:r w:rsidR="00E420C8" w:rsidRPr="00E420C8">
        <w:rPr>
          <w:rFonts w:ascii="Angsana New" w:hAnsi="Angsana New"/>
          <w:spacing w:val="-6"/>
          <w:sz w:val="32"/>
          <w:szCs w:val="32"/>
        </w:rPr>
        <w:t>96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</w:rPr>
        <w:t>ต่อปี และมีการ</w:t>
      </w:r>
      <w:r>
        <w:rPr>
          <w:rFonts w:ascii="Angsana New" w:hAnsi="Angsana New"/>
          <w:sz w:val="32"/>
          <w:szCs w:val="32"/>
          <w:cs/>
        </w:rPr>
        <w:t xml:space="preserve">ค้ำประกันโดยกรรมการของบริษัทและเครื่องซักผ้าและเครื่องอบผ้า </w:t>
      </w:r>
      <w:r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  <w:cs/>
        </w:rPr>
        <w:t xml:space="preserve">ดูหมายเหตุข้อ </w:t>
      </w:r>
      <w:r w:rsidR="00E420C8" w:rsidRPr="00E420C8"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/>
          <w:sz w:val="32"/>
          <w:szCs w:val="32"/>
        </w:rPr>
        <w:t>)</w:t>
      </w:r>
    </w:p>
    <w:p w14:paraId="7D050421" w14:textId="35A63A44" w:rsidR="00E83CFE" w:rsidRDefault="00E83CFE" w:rsidP="00106DD7">
      <w:pPr>
        <w:pStyle w:val="Style1"/>
        <w:numPr>
          <w:ilvl w:val="0"/>
          <w:numId w:val="0"/>
        </w:numPr>
        <w:spacing w:before="240"/>
        <w:ind w:left="547"/>
        <w:jc w:val="thaiDistribute"/>
        <w:rPr>
          <w:b w:val="0"/>
          <w:bCs w:val="0"/>
        </w:rPr>
      </w:pPr>
      <w:r>
        <w:rPr>
          <w:b w:val="0"/>
          <w:bCs w:val="0"/>
          <w:cs/>
        </w:rPr>
        <w:t>ณ</w:t>
      </w:r>
      <w:r w:rsidR="00DB3BA5">
        <w:rPr>
          <w:b w:val="0"/>
          <w:bCs w:val="0"/>
          <w:cs/>
        </w:rPr>
        <w:t xml:space="preserve"> </w:t>
      </w:r>
      <w:r>
        <w:rPr>
          <w:b w:val="0"/>
          <w:bCs w:val="0"/>
          <w:cs/>
          <w:lang w:val="en-US"/>
        </w:rPr>
        <w:t xml:space="preserve">วันที่ </w:t>
      </w:r>
      <w:r w:rsidR="00E420C8" w:rsidRPr="00E420C8">
        <w:rPr>
          <w:b w:val="0"/>
          <w:bCs w:val="0"/>
          <w:lang w:val="en-US"/>
        </w:rPr>
        <w:t>31</w:t>
      </w:r>
      <w:r>
        <w:rPr>
          <w:b w:val="0"/>
          <w:bCs w:val="0"/>
          <w:lang w:val="en-US"/>
        </w:rPr>
        <w:t xml:space="preserve"> </w:t>
      </w:r>
      <w:r>
        <w:rPr>
          <w:b w:val="0"/>
          <w:bCs w:val="0"/>
          <w:cs/>
          <w:lang w:val="en-US"/>
        </w:rPr>
        <w:t xml:space="preserve">ธันวาคม </w:t>
      </w:r>
      <w:r w:rsidR="00E420C8" w:rsidRPr="00E420C8">
        <w:rPr>
          <w:b w:val="0"/>
          <w:bCs w:val="0"/>
          <w:lang w:val="en-US"/>
        </w:rPr>
        <w:t>2568</w:t>
      </w:r>
      <w:r w:rsidR="00DB3BA5">
        <w:rPr>
          <w:b w:val="0"/>
          <w:bCs w:val="0"/>
          <w:cs/>
          <w:lang w:val="en-US"/>
        </w:rPr>
        <w:t xml:space="preserve"> และ </w:t>
      </w:r>
      <w:r w:rsidR="00E420C8" w:rsidRPr="00E420C8">
        <w:rPr>
          <w:b w:val="0"/>
          <w:bCs w:val="0"/>
          <w:lang w:val="en-US"/>
        </w:rPr>
        <w:t>2567</w:t>
      </w:r>
      <w:r>
        <w:rPr>
          <w:b w:val="0"/>
          <w:bCs w:val="0"/>
          <w:lang w:val="en-US"/>
        </w:rPr>
        <w:t xml:space="preserve"> </w:t>
      </w:r>
      <w:r>
        <w:rPr>
          <w:b w:val="0"/>
          <w:bCs w:val="0"/>
          <w:spacing w:val="-4"/>
          <w:cs/>
        </w:rPr>
        <w:t xml:space="preserve">บริษัทสามารถดำรงอัตราส่วนหนี้สินต่อทุนไว้ในอัตราไม่เกิน </w:t>
      </w:r>
      <w:r w:rsidR="00E420C8" w:rsidRPr="00E420C8">
        <w:rPr>
          <w:b w:val="0"/>
          <w:bCs w:val="0"/>
          <w:spacing w:val="-4"/>
          <w:lang w:val="en-US"/>
        </w:rPr>
        <w:t>2</w:t>
      </w:r>
      <w:r>
        <w:rPr>
          <w:b w:val="0"/>
          <w:bCs w:val="0"/>
          <w:spacing w:val="-4"/>
          <w:lang w:val="en-US"/>
        </w:rPr>
        <w:t>.</w:t>
      </w:r>
      <w:r w:rsidR="00E420C8" w:rsidRPr="00E420C8">
        <w:rPr>
          <w:b w:val="0"/>
          <w:bCs w:val="0"/>
          <w:spacing w:val="-4"/>
          <w:lang w:val="en-US"/>
        </w:rPr>
        <w:t>5</w:t>
      </w:r>
      <w:r>
        <w:rPr>
          <w:b w:val="0"/>
          <w:bCs w:val="0"/>
          <w:spacing w:val="-4"/>
          <w:lang w:val="en-US"/>
        </w:rPr>
        <w:t xml:space="preserve"> </w:t>
      </w:r>
      <w:r>
        <w:rPr>
          <w:b w:val="0"/>
          <w:bCs w:val="0"/>
          <w:spacing w:val="-4"/>
          <w:cs/>
        </w:rPr>
        <w:t>เท่า</w:t>
      </w:r>
      <w:r>
        <w:rPr>
          <w:b w:val="0"/>
          <w:bCs w:val="0"/>
          <w:spacing w:val="-6"/>
        </w:rPr>
        <w:t xml:space="preserve"> </w:t>
      </w:r>
      <w:r>
        <w:rPr>
          <w:b w:val="0"/>
          <w:bCs w:val="0"/>
          <w:spacing w:val="-6"/>
          <w:cs/>
          <w:lang w:val="en-US"/>
        </w:rPr>
        <w:t>ตาม</w:t>
      </w:r>
      <w:r>
        <w:rPr>
          <w:b w:val="0"/>
          <w:bCs w:val="0"/>
          <w:spacing w:val="-6"/>
          <w:cs/>
        </w:rPr>
        <w:t>ที่ระบุไว้ในสัญญาเงินกู้ดังกล่าว ตลอดระยะเวลาที่บริษัทมีภาระหนี้กับสถาบันการเงิน</w:t>
      </w:r>
    </w:p>
    <w:p w14:paraId="447C63CB" w14:textId="7BD077FC" w:rsidR="00E83CFE" w:rsidRDefault="00E83CFE" w:rsidP="00106DD7">
      <w:pPr>
        <w:pStyle w:val="Style1"/>
        <w:numPr>
          <w:ilvl w:val="0"/>
          <w:numId w:val="0"/>
        </w:numPr>
        <w:spacing w:before="240" w:after="240"/>
        <w:ind w:left="547"/>
        <w:jc w:val="thaiDistribute"/>
        <w:rPr>
          <w:b w:val="0"/>
          <w:bCs w:val="0"/>
          <w:lang w:val="en-US"/>
        </w:rPr>
      </w:pPr>
      <w:r>
        <w:rPr>
          <w:b w:val="0"/>
          <w:bCs w:val="0"/>
          <w:cs/>
        </w:rPr>
        <w:t xml:space="preserve">นอกจากนี้ ณ วันที่ </w:t>
      </w:r>
      <w:r w:rsidR="001F7E09">
        <w:rPr>
          <w:b w:val="0"/>
          <w:bCs w:val="0"/>
          <w:cs/>
        </w:rPr>
        <w:t xml:space="preserve">ณ </w:t>
      </w:r>
      <w:r w:rsidR="001F7E09">
        <w:rPr>
          <w:b w:val="0"/>
          <w:bCs w:val="0"/>
          <w:cs/>
          <w:lang w:val="en-US"/>
        </w:rPr>
        <w:t xml:space="preserve">วันที่ </w:t>
      </w:r>
      <w:r w:rsidR="00E420C8" w:rsidRPr="00E420C8">
        <w:rPr>
          <w:b w:val="0"/>
          <w:bCs w:val="0"/>
          <w:lang w:val="en-US"/>
        </w:rPr>
        <w:t>31</w:t>
      </w:r>
      <w:r w:rsidR="001F7E09">
        <w:rPr>
          <w:b w:val="0"/>
          <w:bCs w:val="0"/>
          <w:lang w:val="en-US"/>
        </w:rPr>
        <w:t xml:space="preserve"> </w:t>
      </w:r>
      <w:r w:rsidR="001F7E09">
        <w:rPr>
          <w:b w:val="0"/>
          <w:bCs w:val="0"/>
          <w:cs/>
          <w:lang w:val="en-US"/>
        </w:rPr>
        <w:t xml:space="preserve">ธันวาคม </w:t>
      </w:r>
      <w:r w:rsidR="00E420C8" w:rsidRPr="00E420C8">
        <w:rPr>
          <w:b w:val="0"/>
          <w:bCs w:val="0"/>
          <w:lang w:val="en-US"/>
        </w:rPr>
        <w:t>2568</w:t>
      </w:r>
      <w:r w:rsidR="001F7E09">
        <w:rPr>
          <w:b w:val="0"/>
          <w:bCs w:val="0"/>
          <w:cs/>
          <w:lang w:val="en-US"/>
        </w:rPr>
        <w:t xml:space="preserve"> และ </w:t>
      </w:r>
      <w:r w:rsidR="00E420C8" w:rsidRPr="00E420C8">
        <w:rPr>
          <w:b w:val="0"/>
          <w:bCs w:val="0"/>
          <w:lang w:val="en-US"/>
        </w:rPr>
        <w:t>2567</w:t>
      </w:r>
      <w:r w:rsidR="001F7E09">
        <w:rPr>
          <w:b w:val="0"/>
          <w:bCs w:val="0"/>
          <w:lang w:val="en-US"/>
        </w:rPr>
        <w:t xml:space="preserve"> </w:t>
      </w:r>
      <w:r>
        <w:rPr>
          <w:b w:val="0"/>
          <w:bCs w:val="0"/>
          <w:cs/>
          <w:lang w:val="en-US"/>
        </w:rPr>
        <w:t xml:space="preserve">บริษัทสามารถดำรงอัตราส่วนความสามารถในการชำระหนี้ไว้ในอัตราไม่น้อยกว่า </w:t>
      </w:r>
      <w:r w:rsidR="00E420C8" w:rsidRPr="00E420C8">
        <w:rPr>
          <w:b w:val="0"/>
          <w:bCs w:val="0"/>
          <w:lang w:val="en-US"/>
        </w:rPr>
        <w:t>1</w:t>
      </w:r>
      <w:r>
        <w:rPr>
          <w:b w:val="0"/>
          <w:bCs w:val="0"/>
          <w:lang w:val="en-US"/>
        </w:rPr>
        <w:t>.</w:t>
      </w:r>
      <w:r w:rsidR="00E420C8" w:rsidRPr="00E420C8">
        <w:rPr>
          <w:b w:val="0"/>
          <w:bCs w:val="0"/>
          <w:lang w:val="en-US"/>
        </w:rPr>
        <w:t>25</w:t>
      </w:r>
      <w:r>
        <w:rPr>
          <w:b w:val="0"/>
          <w:bCs w:val="0"/>
          <w:lang w:val="en-US"/>
        </w:rPr>
        <w:t xml:space="preserve"> </w:t>
      </w:r>
      <w:r>
        <w:rPr>
          <w:b w:val="0"/>
          <w:bCs w:val="0"/>
          <w:cs/>
          <w:lang w:val="en-US"/>
        </w:rPr>
        <w:t>เท่า ตามที่ระบุในสัญญาเงินกู้ดังกล่าว ตลอดระยะเวลาที่บริษัทมีภาระหนี้กับสถาบันการเงิน</w:t>
      </w:r>
    </w:p>
    <w:p w14:paraId="730D3BAF" w14:textId="77777777" w:rsidR="00E83CFE" w:rsidRDefault="00E83CFE" w:rsidP="00106DD7">
      <w:pPr>
        <w:pStyle w:val="Style1"/>
        <w:numPr>
          <w:ilvl w:val="0"/>
          <w:numId w:val="0"/>
        </w:numPr>
        <w:spacing w:before="240"/>
        <w:ind w:left="547"/>
        <w:jc w:val="left"/>
        <w:rPr>
          <w:rFonts w:eastAsia="MS Mincho"/>
          <w:cs/>
        </w:rPr>
      </w:pPr>
      <w:r>
        <w:rPr>
          <w:rFonts w:eastAsia="MS Mincho"/>
          <w:cs/>
        </w:rPr>
        <w:t>วงเงินกู้ยืมระยะยาว</w:t>
      </w:r>
    </w:p>
    <w:p w14:paraId="5DB799B7" w14:textId="676789A3" w:rsidR="00E83CFE" w:rsidRDefault="00521EA0" w:rsidP="00106DD7">
      <w:pPr>
        <w:ind w:left="547"/>
        <w:jc w:val="both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E420C8" w:rsidRPr="00E420C8">
        <w:rPr>
          <w:rFonts w:ascii="Angsana New" w:hAnsi="Angsana New"/>
          <w:spacing w:val="-6"/>
          <w:sz w:val="32"/>
          <w:szCs w:val="32"/>
        </w:rPr>
        <w:t>31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E420C8" w:rsidRPr="00E420C8">
        <w:rPr>
          <w:rFonts w:ascii="Angsana New" w:hAnsi="Angsana New"/>
          <w:spacing w:val="-6"/>
          <w:sz w:val="32"/>
          <w:szCs w:val="32"/>
        </w:rPr>
        <w:t>2568</w:t>
      </w:r>
      <w:r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="00E420C8" w:rsidRPr="00E420C8">
        <w:rPr>
          <w:rFonts w:ascii="Angsana New" w:hAnsi="Angsana New"/>
          <w:spacing w:val="-6"/>
          <w:sz w:val="32"/>
          <w:szCs w:val="32"/>
        </w:rPr>
        <w:t>2567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 w:rsidR="00E83CFE">
        <w:rPr>
          <w:rFonts w:ascii="Angsana New" w:hAnsi="Angsana New"/>
          <w:spacing w:val="-6"/>
          <w:sz w:val="32"/>
          <w:szCs w:val="32"/>
          <w:cs/>
        </w:rPr>
        <w:t>บริษัทมีวงเงินกู้ยืม</w:t>
      </w:r>
      <w:r w:rsidR="00E83CFE">
        <w:rPr>
          <w:rFonts w:ascii="Angsana New" w:hAnsi="Angsana New"/>
          <w:spacing w:val="-6"/>
          <w:sz w:val="32"/>
          <w:szCs w:val="32"/>
          <w:cs/>
          <w:lang w:val="en-GB"/>
        </w:rPr>
        <w:t>ระยะยาว</w:t>
      </w:r>
      <w:r w:rsidR="00E83CFE">
        <w:rPr>
          <w:rFonts w:ascii="Angsana New" w:hAnsi="Angsana New"/>
          <w:spacing w:val="-6"/>
          <w:sz w:val="32"/>
          <w:szCs w:val="32"/>
          <w:cs/>
        </w:rPr>
        <w:t>ที่ยังไม่ได้เบิกใช้ จำนวน</w:t>
      </w:r>
      <w:r w:rsidR="00C119A4">
        <w:rPr>
          <w:rFonts w:ascii="Angsana New" w:hAnsi="Angsana New"/>
          <w:spacing w:val="-6"/>
          <w:sz w:val="32"/>
          <w:szCs w:val="32"/>
        </w:rPr>
        <w:t xml:space="preserve"> </w:t>
      </w:r>
      <w:r w:rsidR="00E420C8" w:rsidRPr="00E420C8">
        <w:rPr>
          <w:rFonts w:ascii="Angsana New" w:hAnsi="Angsana New"/>
          <w:spacing w:val="-6"/>
          <w:sz w:val="32"/>
          <w:szCs w:val="32"/>
        </w:rPr>
        <w:t>148</w:t>
      </w:r>
      <w:r w:rsidR="00A569F2">
        <w:rPr>
          <w:rFonts w:ascii="Angsana New" w:hAnsi="Angsana New"/>
          <w:spacing w:val="-6"/>
          <w:sz w:val="32"/>
          <w:szCs w:val="32"/>
        </w:rPr>
        <w:t>.</w:t>
      </w:r>
      <w:r w:rsidR="00E420C8" w:rsidRPr="00E420C8">
        <w:rPr>
          <w:rFonts w:ascii="Angsana New" w:hAnsi="Angsana New"/>
          <w:spacing w:val="-6"/>
          <w:sz w:val="32"/>
          <w:szCs w:val="32"/>
        </w:rPr>
        <w:t>84</w:t>
      </w:r>
      <w:r w:rsidR="00E83CFE">
        <w:rPr>
          <w:rFonts w:ascii="Angsana New" w:hAnsi="Angsana New"/>
          <w:spacing w:val="-6"/>
          <w:sz w:val="32"/>
          <w:szCs w:val="32"/>
          <w:cs/>
        </w:rPr>
        <w:t xml:space="preserve"> ล้านบาท</w:t>
      </w:r>
      <w:r w:rsidR="00E83CFE">
        <w:rPr>
          <w:rFonts w:ascii="Angsana New" w:hAnsi="Angsana New"/>
          <w:spacing w:val="-6"/>
          <w:sz w:val="32"/>
          <w:szCs w:val="32"/>
        </w:rPr>
        <w:t xml:space="preserve"> </w:t>
      </w:r>
      <w:r w:rsidR="00E83CFE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E420C8" w:rsidRPr="00E420C8">
        <w:rPr>
          <w:rFonts w:ascii="Angsana New" w:hAnsi="Angsana New"/>
          <w:spacing w:val="-6"/>
          <w:sz w:val="32"/>
          <w:szCs w:val="32"/>
        </w:rPr>
        <w:t>3</w:t>
      </w:r>
      <w:r w:rsidR="00E83CFE">
        <w:rPr>
          <w:rFonts w:ascii="Angsana New" w:hAnsi="Angsana New"/>
          <w:spacing w:val="-6"/>
          <w:sz w:val="32"/>
          <w:szCs w:val="32"/>
        </w:rPr>
        <w:t>.</w:t>
      </w:r>
      <w:r w:rsidR="00E420C8" w:rsidRPr="00E420C8">
        <w:rPr>
          <w:rFonts w:ascii="Angsana New" w:hAnsi="Angsana New"/>
          <w:spacing w:val="-6"/>
          <w:sz w:val="32"/>
          <w:szCs w:val="32"/>
        </w:rPr>
        <w:t>95</w:t>
      </w:r>
      <w:r w:rsidR="00E83CFE">
        <w:rPr>
          <w:rFonts w:ascii="Angsana New" w:hAnsi="Angsana New"/>
          <w:spacing w:val="-6"/>
          <w:sz w:val="32"/>
          <w:szCs w:val="32"/>
        </w:rPr>
        <w:t xml:space="preserve"> </w:t>
      </w:r>
      <w:r w:rsidR="00E83CFE">
        <w:rPr>
          <w:rFonts w:ascii="Angsana New" w:hAnsi="Angsana New"/>
          <w:spacing w:val="-6"/>
          <w:sz w:val="32"/>
          <w:szCs w:val="32"/>
          <w:cs/>
        </w:rPr>
        <w:t>ล้านบาท ตามลำดับ</w:t>
      </w:r>
    </w:p>
    <w:p w14:paraId="10295621" w14:textId="5AC3A207" w:rsidR="0075324E" w:rsidRDefault="00843C37" w:rsidP="00106DD7">
      <w:pPr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E420C8" w:rsidRPr="00E420C8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067467">
        <w:rPr>
          <w:rFonts w:ascii="Angsana New" w:hAnsi="Angsana New"/>
          <w:b/>
          <w:bCs/>
          <w:sz w:val="32"/>
          <w:szCs w:val="32"/>
        </w:rPr>
        <w:t>.</w:t>
      </w:r>
      <w:r w:rsidR="00FB2E4A">
        <w:rPr>
          <w:rFonts w:ascii="Angsana New" w:hAnsi="Angsana New"/>
          <w:b/>
          <w:bCs/>
          <w:sz w:val="32"/>
          <w:szCs w:val="32"/>
        </w:rPr>
        <w:tab/>
      </w:r>
      <w:r w:rsidR="0075324E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1CD9F842" w14:textId="63078FA7" w:rsidR="004563CD" w:rsidRDefault="004563CD" w:rsidP="00106DD7">
      <w:pPr>
        <w:pStyle w:val="ListParagraph"/>
        <w:tabs>
          <w:tab w:val="left" w:pos="6570"/>
        </w:tabs>
        <w:ind w:left="547"/>
        <w:contextualSpacing w:val="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 xml:space="preserve">หนี้สินตามสัญญาเช่า ณ วันที่ </w:t>
      </w:r>
      <w:r w:rsidR="00E420C8" w:rsidRPr="00E420C8">
        <w:rPr>
          <w:rFonts w:ascii="Angsana New" w:hAnsi="Angsana New"/>
          <w:spacing w:val="-4"/>
          <w:sz w:val="32"/>
          <w:szCs w:val="32"/>
        </w:rPr>
        <w:t>31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ธันวาคม ประกอบด้วย</w:t>
      </w:r>
    </w:p>
    <w:tbl>
      <w:tblPr>
        <w:tblW w:w="4736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1"/>
        <w:gridCol w:w="1436"/>
        <w:gridCol w:w="144"/>
        <w:gridCol w:w="1436"/>
      </w:tblGrid>
      <w:tr w:rsidR="00C902D1" w14:paraId="2C835817" w14:textId="77777777" w:rsidTr="00CF32C1">
        <w:tc>
          <w:tcPr>
            <w:tcW w:w="5741" w:type="dxa"/>
          </w:tcPr>
          <w:p w14:paraId="14176553" w14:textId="77777777" w:rsidR="00FB2E4A" w:rsidRDefault="00FB2E4A" w:rsidP="00106DD7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6096CDBC" w14:textId="5FB489E4" w:rsidR="00FB2E4A" w:rsidRDefault="00E420C8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44" w:type="dxa"/>
          </w:tcPr>
          <w:p w14:paraId="145F8210" w14:textId="77777777" w:rsidR="00FB2E4A" w:rsidRDefault="00FB2E4A" w:rsidP="00106DD7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2F0D4E58" w14:textId="135BD9E2" w:rsidR="00FB2E4A" w:rsidRDefault="00E420C8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C902D1" w14:paraId="19E7A027" w14:textId="77777777" w:rsidTr="00CF32C1">
        <w:tc>
          <w:tcPr>
            <w:tcW w:w="5741" w:type="dxa"/>
          </w:tcPr>
          <w:p w14:paraId="45D74731" w14:textId="77777777" w:rsidR="00FB2E4A" w:rsidRDefault="00FB2E4A" w:rsidP="00106DD7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6ED2FEA9" w14:textId="77777777" w:rsidR="00FB2E4A" w:rsidRDefault="00FB2E4A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14:paraId="2F808DC2" w14:textId="77777777" w:rsidR="00FB2E4A" w:rsidRDefault="00FB2E4A" w:rsidP="00106DD7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71CB28C2" w14:textId="77777777" w:rsidR="00FB2E4A" w:rsidRDefault="00FB2E4A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C902D1" w14:paraId="63CB0442" w14:textId="77777777" w:rsidTr="00FB2E4A">
        <w:tc>
          <w:tcPr>
            <w:tcW w:w="5741" w:type="dxa"/>
          </w:tcPr>
          <w:p w14:paraId="65F7AD71" w14:textId="0F833E57" w:rsidR="00FB2E4A" w:rsidRDefault="00FB2E4A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36" w:type="dxa"/>
            <w:shd w:val="clear" w:color="auto" w:fill="FFFFFF"/>
          </w:tcPr>
          <w:p w14:paraId="69C5A782" w14:textId="700C7822" w:rsidR="00FB2E4A" w:rsidRDefault="00FB2E4A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5EB80FCD" w14:textId="77777777" w:rsidR="00FB2E4A" w:rsidRDefault="00FB2E4A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564302B0" w14:textId="2B6F834A" w:rsidR="00FB2E4A" w:rsidRDefault="00FB2E4A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902D1" w14:paraId="29AFB18B" w14:textId="77777777" w:rsidTr="00FB2E4A">
        <w:tc>
          <w:tcPr>
            <w:tcW w:w="5741" w:type="dxa"/>
          </w:tcPr>
          <w:p w14:paraId="7E6F4E82" w14:textId="38FB3B84" w:rsidR="00FB2E4A" w:rsidRDefault="00FB2E4A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การวิเคราะห์ตามการครบกำหนด:</w:t>
            </w:r>
          </w:p>
        </w:tc>
        <w:tc>
          <w:tcPr>
            <w:tcW w:w="1436" w:type="dxa"/>
            <w:shd w:val="clear" w:color="auto" w:fill="FFFFFF"/>
          </w:tcPr>
          <w:p w14:paraId="0F23DF12" w14:textId="2BF3FFC8" w:rsidR="00FB2E4A" w:rsidRDefault="00FB2E4A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6E31632B" w14:textId="77777777" w:rsidR="00FB2E4A" w:rsidRDefault="00FB2E4A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77B65A36" w14:textId="56AFA905" w:rsidR="00FB2E4A" w:rsidRDefault="00FB2E4A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902D1" w14:paraId="6DBC7156" w14:textId="77777777" w:rsidTr="00FB2E4A">
        <w:tc>
          <w:tcPr>
            <w:tcW w:w="5741" w:type="dxa"/>
          </w:tcPr>
          <w:p w14:paraId="6952D4B5" w14:textId="07FF64C0" w:rsidR="007F3BBB" w:rsidRDefault="007F3BBB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ปีที่ 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36" w:type="dxa"/>
            <w:shd w:val="clear" w:color="auto" w:fill="FFFFFF"/>
          </w:tcPr>
          <w:p w14:paraId="29B715DF" w14:textId="240552CB" w:rsidR="007F3BBB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195</w:t>
            </w:r>
            <w:r w:rsidR="00BF41D4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989</w:t>
            </w:r>
            <w:r w:rsidR="00BF41D4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364</w:t>
            </w:r>
          </w:p>
        </w:tc>
        <w:tc>
          <w:tcPr>
            <w:tcW w:w="144" w:type="dxa"/>
          </w:tcPr>
          <w:p w14:paraId="6FCED7FD" w14:textId="77777777" w:rsidR="007F3BBB" w:rsidRDefault="007F3BBB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6D40E5CA" w14:textId="6B748382" w:rsidR="007F3BBB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165</w:t>
            </w:r>
            <w:r w:rsidR="007F3BBB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055</w:t>
            </w:r>
            <w:r w:rsidR="007F3BBB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204</w:t>
            </w:r>
          </w:p>
        </w:tc>
      </w:tr>
      <w:tr w:rsidR="00C902D1" w14:paraId="0EF5622D" w14:textId="77777777" w:rsidTr="00FB2E4A">
        <w:tc>
          <w:tcPr>
            <w:tcW w:w="5741" w:type="dxa"/>
          </w:tcPr>
          <w:p w14:paraId="07661CD5" w14:textId="0B1B5FAD" w:rsidR="007F3BBB" w:rsidRDefault="007F3BBB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ปีที่ 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36" w:type="dxa"/>
            <w:shd w:val="clear" w:color="auto" w:fill="FFFFFF"/>
          </w:tcPr>
          <w:p w14:paraId="736CC801" w14:textId="6E180867" w:rsidR="007F3BBB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199</w:t>
            </w:r>
            <w:r w:rsidR="00BF41D4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979</w:t>
            </w:r>
            <w:r w:rsidR="00BF41D4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980</w:t>
            </w:r>
          </w:p>
        </w:tc>
        <w:tc>
          <w:tcPr>
            <w:tcW w:w="144" w:type="dxa"/>
          </w:tcPr>
          <w:p w14:paraId="2F41CA25" w14:textId="77777777" w:rsidR="007F3BBB" w:rsidRDefault="007F3BBB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09F4C9FB" w14:textId="282D1084" w:rsidR="007F3BBB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170</w:t>
            </w:r>
            <w:r w:rsidR="007F3BBB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318</w:t>
            </w:r>
            <w:r w:rsidR="007F3BBB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580</w:t>
            </w:r>
          </w:p>
        </w:tc>
      </w:tr>
      <w:tr w:rsidR="00C902D1" w14:paraId="28E6B584" w14:textId="77777777" w:rsidTr="00FB2E4A">
        <w:tc>
          <w:tcPr>
            <w:tcW w:w="5741" w:type="dxa"/>
          </w:tcPr>
          <w:p w14:paraId="381D2BE2" w14:textId="616FCD18" w:rsidR="007F3BBB" w:rsidRDefault="007F3BBB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ปีที่ 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36" w:type="dxa"/>
            <w:shd w:val="clear" w:color="auto" w:fill="FFFFFF"/>
          </w:tcPr>
          <w:p w14:paraId="52295C8F" w14:textId="7B2B4C38" w:rsidR="007F3BBB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196</w:t>
            </w:r>
            <w:r w:rsidR="00BF41D4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569</w:t>
            </w:r>
            <w:r w:rsidR="00BF41D4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368</w:t>
            </w:r>
          </w:p>
        </w:tc>
        <w:tc>
          <w:tcPr>
            <w:tcW w:w="144" w:type="dxa"/>
          </w:tcPr>
          <w:p w14:paraId="17D0C387" w14:textId="77777777" w:rsidR="007F3BBB" w:rsidRDefault="007F3BBB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3EE9C2E6" w14:textId="4B1BFF30" w:rsidR="007F3BBB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173</w:t>
            </w:r>
            <w:r w:rsidR="007F3BBB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015</w:t>
            </w:r>
            <w:r w:rsidR="007F3BBB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115</w:t>
            </w:r>
          </w:p>
        </w:tc>
      </w:tr>
      <w:tr w:rsidR="00C902D1" w14:paraId="73925A7B" w14:textId="77777777" w:rsidTr="00FB2E4A">
        <w:tc>
          <w:tcPr>
            <w:tcW w:w="5741" w:type="dxa"/>
          </w:tcPr>
          <w:p w14:paraId="63807D4D" w14:textId="31A8DBB1" w:rsidR="007F3BBB" w:rsidRDefault="007F3BBB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ปีที่ 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36" w:type="dxa"/>
            <w:shd w:val="clear" w:color="auto" w:fill="FFFFFF"/>
          </w:tcPr>
          <w:p w14:paraId="5353D833" w14:textId="7E97AF81" w:rsidR="007F3BBB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184</w:t>
            </w:r>
            <w:r w:rsidR="00BF41D4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491</w:t>
            </w:r>
            <w:r w:rsidR="00BF41D4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412</w:t>
            </w:r>
          </w:p>
        </w:tc>
        <w:tc>
          <w:tcPr>
            <w:tcW w:w="144" w:type="dxa"/>
          </w:tcPr>
          <w:p w14:paraId="529A0593" w14:textId="77777777" w:rsidR="007F3BBB" w:rsidRDefault="007F3BBB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79D4CB90" w14:textId="319B69D2" w:rsidR="007F3BBB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168</w:t>
            </w:r>
            <w:r w:rsidR="007F3BBB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606</w:t>
            </w:r>
            <w:r w:rsidR="007F3BBB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898</w:t>
            </w:r>
          </w:p>
        </w:tc>
      </w:tr>
      <w:tr w:rsidR="00C902D1" w14:paraId="7F8CA888" w14:textId="77777777" w:rsidTr="00FB2E4A">
        <w:tc>
          <w:tcPr>
            <w:tcW w:w="5741" w:type="dxa"/>
          </w:tcPr>
          <w:p w14:paraId="2DD38BA8" w14:textId="0CB3D35B" w:rsidR="007F3BBB" w:rsidRDefault="007F3BBB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ปีที่ 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36" w:type="dxa"/>
            <w:shd w:val="clear" w:color="auto" w:fill="FFFFFF"/>
          </w:tcPr>
          <w:p w14:paraId="27A170F8" w14:textId="6DE47B22" w:rsidR="007F3BBB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155</w:t>
            </w:r>
            <w:r w:rsidR="00BF41D4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311</w:t>
            </w:r>
            <w:r w:rsidR="00BF41D4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166</w:t>
            </w:r>
          </w:p>
        </w:tc>
        <w:tc>
          <w:tcPr>
            <w:tcW w:w="144" w:type="dxa"/>
          </w:tcPr>
          <w:p w14:paraId="777791C3" w14:textId="77777777" w:rsidR="007F3BBB" w:rsidRDefault="007F3BBB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411FE478" w14:textId="3C2A045A" w:rsidR="007F3BBB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155</w:t>
            </w:r>
            <w:r w:rsidR="007F3BBB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647</w:t>
            </w:r>
            <w:r w:rsidR="007F3BBB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743</w:t>
            </w:r>
          </w:p>
        </w:tc>
      </w:tr>
      <w:tr w:rsidR="00C902D1" w14:paraId="4B1CD63C" w14:textId="77777777" w:rsidTr="00FB2E4A">
        <w:tc>
          <w:tcPr>
            <w:tcW w:w="5741" w:type="dxa"/>
          </w:tcPr>
          <w:p w14:paraId="27EABDA6" w14:textId="3998537E" w:rsidR="007F3BBB" w:rsidRDefault="007F3BBB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ถัดจากปีที่ 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FFFFFF"/>
          </w:tcPr>
          <w:p w14:paraId="737A4CAA" w14:textId="1580178D" w:rsidR="007F3BBB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294</w:t>
            </w:r>
            <w:r w:rsidR="00BF41D4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272</w:t>
            </w:r>
            <w:r w:rsidR="00BF41D4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282</w:t>
            </w:r>
          </w:p>
        </w:tc>
        <w:tc>
          <w:tcPr>
            <w:tcW w:w="144" w:type="dxa"/>
          </w:tcPr>
          <w:p w14:paraId="35DBFAE9" w14:textId="77777777" w:rsidR="007F3BBB" w:rsidRDefault="007F3BBB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53359EE0" w14:textId="17D12E8C" w:rsidR="007F3BBB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306</w:t>
            </w:r>
            <w:r w:rsidR="007F3BBB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764</w:t>
            </w:r>
            <w:r w:rsidR="007F3BBB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414</w:t>
            </w:r>
          </w:p>
        </w:tc>
      </w:tr>
      <w:tr w:rsidR="00C902D1" w14:paraId="6FDD11E8" w14:textId="77777777" w:rsidTr="00FB2E4A">
        <w:tc>
          <w:tcPr>
            <w:tcW w:w="5741" w:type="dxa"/>
          </w:tcPr>
          <w:p w14:paraId="6380344F" w14:textId="77777777" w:rsidR="007F3BBB" w:rsidRDefault="007F3BBB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FFFFFF"/>
          </w:tcPr>
          <w:p w14:paraId="48639A4F" w14:textId="6A968653" w:rsidR="007F3BBB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</w:t>
            </w:r>
            <w:r w:rsidR="00BF41D4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226</w:t>
            </w:r>
            <w:r w:rsidR="00BF41D4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613</w:t>
            </w:r>
            <w:r w:rsidR="00BF41D4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572</w:t>
            </w:r>
          </w:p>
        </w:tc>
        <w:tc>
          <w:tcPr>
            <w:tcW w:w="144" w:type="dxa"/>
          </w:tcPr>
          <w:p w14:paraId="302399D9" w14:textId="77777777" w:rsidR="007F3BBB" w:rsidRDefault="007F3BBB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60D1E8CE" w14:textId="7D9ABA47" w:rsidR="007F3BBB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</w:t>
            </w:r>
            <w:r w:rsidR="007F3BBB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139</w:t>
            </w:r>
            <w:r w:rsidR="007F3BBB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407</w:t>
            </w:r>
            <w:r w:rsidR="007F3BBB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954</w:t>
            </w:r>
          </w:p>
        </w:tc>
      </w:tr>
      <w:tr w:rsidR="00C902D1" w14:paraId="7C45A19B" w14:textId="77777777" w:rsidTr="00FB2E4A">
        <w:tc>
          <w:tcPr>
            <w:tcW w:w="5741" w:type="dxa"/>
          </w:tcPr>
          <w:p w14:paraId="3A2BA4DE" w14:textId="7D91F5DA" w:rsidR="007F3BBB" w:rsidRDefault="007F3BBB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 ดอกเบี้ยจ่ายรอตัดบัญชี</w:t>
            </w:r>
          </w:p>
        </w:tc>
        <w:tc>
          <w:tcPr>
            <w:tcW w:w="1436" w:type="dxa"/>
            <w:shd w:val="clear" w:color="auto" w:fill="FFFFFF"/>
          </w:tcPr>
          <w:p w14:paraId="3760A154" w14:textId="136A992A" w:rsidR="007F3BBB" w:rsidRDefault="00BF41D4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192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131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112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" w:type="dxa"/>
          </w:tcPr>
          <w:p w14:paraId="1119F4B3" w14:textId="77777777" w:rsidR="007F3BBB" w:rsidRDefault="007F3BBB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2BCD410F" w14:textId="28240ABC" w:rsidR="007F3BBB" w:rsidRDefault="007F3BBB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179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934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514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902D1" w14:paraId="47C908CB" w14:textId="77777777" w:rsidTr="00CF32C1">
        <w:tc>
          <w:tcPr>
            <w:tcW w:w="5741" w:type="dxa"/>
          </w:tcPr>
          <w:p w14:paraId="2D3050D8" w14:textId="31C15669" w:rsidR="007F3BBB" w:rsidRDefault="007F3BBB" w:rsidP="00106DD7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19A2924" w14:textId="2C877DA0" w:rsidR="007F3BBB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</w:t>
            </w:r>
            <w:r w:rsidR="00BF41D4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034</w:t>
            </w:r>
            <w:r w:rsidR="00BF41D4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482</w:t>
            </w:r>
            <w:r w:rsidR="00BF41D4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460</w:t>
            </w:r>
          </w:p>
        </w:tc>
        <w:tc>
          <w:tcPr>
            <w:tcW w:w="144" w:type="dxa"/>
          </w:tcPr>
          <w:p w14:paraId="0229062D" w14:textId="77777777" w:rsidR="007F3BBB" w:rsidRDefault="007F3BBB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7ADE9362" w14:textId="6145D0E4" w:rsidR="007F3BBB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959</w:t>
            </w:r>
            <w:r w:rsidR="007F3BBB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473</w:t>
            </w:r>
            <w:r w:rsidR="007F3BBB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440</w:t>
            </w:r>
          </w:p>
        </w:tc>
      </w:tr>
      <w:tr w:rsidR="00C902D1" w14:paraId="61C240C8" w14:textId="77777777" w:rsidTr="00FB2E4A">
        <w:tc>
          <w:tcPr>
            <w:tcW w:w="5741" w:type="dxa"/>
          </w:tcPr>
          <w:p w14:paraId="3444E031" w14:textId="5392BC21" w:rsidR="00FB2E4A" w:rsidRDefault="00FB2E4A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36" w:type="dxa"/>
            <w:shd w:val="clear" w:color="auto" w:fill="FFFFFF"/>
          </w:tcPr>
          <w:p w14:paraId="51597EC2" w14:textId="6E9B36D0" w:rsidR="00FB2E4A" w:rsidRDefault="00FB2E4A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7160B2D6" w14:textId="77777777" w:rsidR="00FB2E4A" w:rsidRDefault="00FB2E4A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25B9BE32" w14:textId="1C47191D" w:rsidR="00FB2E4A" w:rsidRDefault="00FB2E4A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902D1" w14:paraId="231C957B" w14:textId="77777777" w:rsidTr="00FB2E4A">
        <w:tc>
          <w:tcPr>
            <w:tcW w:w="5741" w:type="dxa"/>
          </w:tcPr>
          <w:p w14:paraId="6F1064B7" w14:textId="020A86E9" w:rsidR="00FB2E4A" w:rsidRDefault="00FB2E4A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การจัดประเภท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436" w:type="dxa"/>
            <w:shd w:val="clear" w:color="auto" w:fill="FFFFFF"/>
          </w:tcPr>
          <w:p w14:paraId="62F4A4CF" w14:textId="77777777" w:rsidR="00FB2E4A" w:rsidRDefault="00FB2E4A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5E637B6E" w14:textId="77777777" w:rsidR="00FB2E4A" w:rsidRDefault="00FB2E4A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298309D2" w14:textId="77777777" w:rsidR="00FB2E4A" w:rsidRDefault="00FB2E4A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902D1" w14:paraId="71430E0B" w14:textId="77777777" w:rsidTr="00FB2E4A">
        <w:tc>
          <w:tcPr>
            <w:tcW w:w="5741" w:type="dxa"/>
          </w:tcPr>
          <w:p w14:paraId="543AF8F0" w14:textId="68E658EE" w:rsidR="007F3BBB" w:rsidRDefault="007F3BBB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ไม่หมุนเวียน</w:t>
            </w:r>
          </w:p>
        </w:tc>
        <w:tc>
          <w:tcPr>
            <w:tcW w:w="1436" w:type="dxa"/>
            <w:shd w:val="clear" w:color="auto" w:fill="FFFFFF"/>
          </w:tcPr>
          <w:p w14:paraId="756CE80D" w14:textId="394E21F4" w:rsidR="007F3BBB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887</w:t>
            </w:r>
            <w:r w:rsidR="00BF41D4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156</w:t>
            </w:r>
            <w:r w:rsidR="00BF41D4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217</w:t>
            </w:r>
          </w:p>
        </w:tc>
        <w:tc>
          <w:tcPr>
            <w:tcW w:w="144" w:type="dxa"/>
          </w:tcPr>
          <w:p w14:paraId="6E0F24E5" w14:textId="77777777" w:rsidR="007F3BBB" w:rsidRDefault="007F3BBB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56074DDD" w14:textId="11CB636F" w:rsidR="007F3BBB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837</w:t>
            </w:r>
            <w:r w:rsidR="007F3BBB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879</w:t>
            </w:r>
            <w:r w:rsidR="007F3BBB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485</w:t>
            </w:r>
          </w:p>
        </w:tc>
      </w:tr>
      <w:tr w:rsidR="00C902D1" w14:paraId="0F5F5143" w14:textId="77777777" w:rsidTr="00CF32C1">
        <w:tc>
          <w:tcPr>
            <w:tcW w:w="5741" w:type="dxa"/>
            <w:vAlign w:val="bottom"/>
          </w:tcPr>
          <w:p w14:paraId="347EB861" w14:textId="371DFB2D" w:rsidR="007F3BBB" w:rsidRDefault="007F3BBB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1436" w:type="dxa"/>
            <w:shd w:val="clear" w:color="auto" w:fill="FFFFFF"/>
          </w:tcPr>
          <w:p w14:paraId="7C7428CB" w14:textId="4E383915" w:rsidR="007F3BBB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147</w:t>
            </w:r>
            <w:r w:rsidR="00BF41D4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326</w:t>
            </w:r>
            <w:r w:rsidR="00BF41D4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243</w:t>
            </w:r>
          </w:p>
        </w:tc>
        <w:tc>
          <w:tcPr>
            <w:tcW w:w="144" w:type="dxa"/>
          </w:tcPr>
          <w:p w14:paraId="0F4DDF7F" w14:textId="77777777" w:rsidR="007F3BBB" w:rsidRDefault="007F3BBB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3983C668" w14:textId="18154808" w:rsidR="007F3BBB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121</w:t>
            </w:r>
            <w:r w:rsidR="007F3BBB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593</w:t>
            </w:r>
            <w:r w:rsidR="007F3BBB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955</w:t>
            </w:r>
          </w:p>
        </w:tc>
      </w:tr>
      <w:tr w:rsidR="00C902D1" w14:paraId="788F45A3" w14:textId="77777777" w:rsidTr="00CF32C1">
        <w:tc>
          <w:tcPr>
            <w:tcW w:w="5741" w:type="dxa"/>
            <w:vAlign w:val="bottom"/>
          </w:tcPr>
          <w:p w14:paraId="56BD23C5" w14:textId="720347F7" w:rsidR="007F3BBB" w:rsidRDefault="007F3BBB" w:rsidP="00106DD7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11231C1" w14:textId="6EAC1268" w:rsidR="007F3BBB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</w:t>
            </w:r>
            <w:r w:rsidR="00BF41D4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034</w:t>
            </w:r>
            <w:r w:rsidR="00BF41D4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482</w:t>
            </w:r>
            <w:r w:rsidR="00BF41D4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460</w:t>
            </w:r>
          </w:p>
        </w:tc>
        <w:tc>
          <w:tcPr>
            <w:tcW w:w="144" w:type="dxa"/>
          </w:tcPr>
          <w:p w14:paraId="220B9640" w14:textId="77777777" w:rsidR="007F3BBB" w:rsidRDefault="007F3BBB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318FE6A0" w14:textId="336FDFAE" w:rsidR="007F3BBB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959</w:t>
            </w:r>
            <w:r w:rsidR="007F3BBB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473</w:t>
            </w:r>
            <w:r w:rsidR="007F3BBB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440</w:t>
            </w:r>
          </w:p>
        </w:tc>
      </w:tr>
    </w:tbl>
    <w:p w14:paraId="0282B5A4" w14:textId="0F8CB2EB" w:rsidR="008E18FD" w:rsidRDefault="008E18FD" w:rsidP="00106DD7">
      <w:pPr>
        <w:pStyle w:val="ListParagraph"/>
        <w:tabs>
          <w:tab w:val="left" w:pos="6570"/>
        </w:tabs>
        <w:spacing w:before="24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ณ วันที่ </w:t>
      </w:r>
      <w:r w:rsidR="00E420C8" w:rsidRPr="00E420C8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 w:rsidR="00E420C8" w:rsidRPr="00E420C8"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และ </w:t>
      </w:r>
      <w:r w:rsidR="00E420C8" w:rsidRPr="00E420C8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บริษัทมีการทำสัญญาเช่าที่ดิน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และที่ดินพร้อมอาคาร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E420C8" w:rsidRPr="00E420C8">
        <w:rPr>
          <w:rFonts w:ascii="Angsana New" w:hAnsi="Angsana New"/>
          <w:sz w:val="32"/>
          <w:szCs w:val="32"/>
        </w:rPr>
        <w:t>525</w:t>
      </w:r>
      <w:r w:rsidR="0093046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ส</w:t>
      </w:r>
      <w:r w:rsidR="001352FE">
        <w:rPr>
          <w:rFonts w:ascii="Angsana New" w:hAnsi="Angsana New"/>
          <w:sz w:val="32"/>
          <w:szCs w:val="32"/>
          <w:cs/>
        </w:rPr>
        <w:t>ัญญา</w:t>
      </w:r>
      <w:r>
        <w:rPr>
          <w:rFonts w:ascii="Angsana New" w:hAnsi="Angsana New"/>
          <w:sz w:val="32"/>
          <w:szCs w:val="32"/>
          <w:cs/>
        </w:rPr>
        <w:t xml:space="preserve"> และ </w:t>
      </w:r>
      <w:r w:rsidR="00E420C8" w:rsidRPr="00E420C8">
        <w:rPr>
          <w:rFonts w:ascii="Angsana New" w:hAnsi="Angsana New"/>
          <w:sz w:val="32"/>
          <w:szCs w:val="32"/>
        </w:rPr>
        <w:t>444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ส</w:t>
      </w:r>
      <w:r w:rsidR="001352FE">
        <w:rPr>
          <w:rFonts w:ascii="Angsana New" w:hAnsi="Angsana New"/>
          <w:sz w:val="32"/>
          <w:szCs w:val="32"/>
          <w:cs/>
        </w:rPr>
        <w:t>ัญญา</w:t>
      </w:r>
      <w:r>
        <w:rPr>
          <w:rFonts w:ascii="Angsana New" w:hAnsi="Angsana New"/>
          <w:sz w:val="32"/>
          <w:szCs w:val="32"/>
          <w:cs/>
        </w:rPr>
        <w:t xml:space="preserve"> ตามลำดับ</w:t>
      </w:r>
    </w:p>
    <w:p w14:paraId="6B7F0607" w14:textId="2BD9939C" w:rsidR="00161CF7" w:rsidRDefault="0099434E" w:rsidP="00106DD7">
      <w:pPr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pacing w:val="2"/>
          <w:cs/>
        </w:rPr>
        <w:br w:type="page"/>
      </w:r>
      <w:r w:rsidR="00E420C8" w:rsidRPr="00E420C8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161CF7">
        <w:rPr>
          <w:rFonts w:ascii="Angsana New" w:hAnsi="Angsana New"/>
          <w:b/>
          <w:bCs/>
          <w:sz w:val="32"/>
          <w:szCs w:val="32"/>
          <w:cs/>
        </w:rPr>
        <w:t>.</w:t>
      </w:r>
      <w:r w:rsidR="004A0744">
        <w:rPr>
          <w:rFonts w:ascii="Angsana New" w:hAnsi="Angsana New"/>
          <w:b/>
          <w:bCs/>
          <w:sz w:val="32"/>
          <w:szCs w:val="32"/>
        </w:rPr>
        <w:tab/>
      </w:r>
      <w:r w:rsidR="00181794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  <w:r w:rsidR="005B2E12">
        <w:rPr>
          <w:rFonts w:ascii="Angsana New" w:hAnsi="Angsana New"/>
          <w:b/>
          <w:bCs/>
          <w:sz w:val="32"/>
          <w:szCs w:val="32"/>
          <w:cs/>
        </w:rPr>
        <w:t>ไม่หมุนเวียนสำหรับผลประโยชน์พนักงาน</w:t>
      </w:r>
    </w:p>
    <w:p w14:paraId="03173642" w14:textId="7A03A023" w:rsidR="004A0744" w:rsidRDefault="00CB3E73" w:rsidP="00106DD7">
      <w:pPr>
        <w:pStyle w:val="ListParagraph"/>
        <w:spacing w:after="120"/>
        <w:ind w:left="547" w:right="-29"/>
        <w:contextualSpacing w:val="0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t xml:space="preserve">ประมาณการหนี้สินไม่หมุนเวียนสำหรับผลประโยชน์พนักงาน ณ วันที่ </w:t>
      </w:r>
      <w:r w:rsidR="00E420C8" w:rsidRPr="00E420C8">
        <w:rPr>
          <w:rFonts w:ascii="Angsana New" w:hAnsi="Angsana New"/>
          <w:spacing w:val="-2"/>
          <w:sz w:val="32"/>
          <w:szCs w:val="32"/>
        </w:rPr>
        <w:t>31</w:t>
      </w:r>
      <w:r>
        <w:rPr>
          <w:rFonts w:ascii="Angsana New" w:hAnsi="Angsana New"/>
          <w:spacing w:val="-2"/>
          <w:sz w:val="32"/>
          <w:szCs w:val="32"/>
          <w:cs/>
        </w:rPr>
        <w:t xml:space="preserve"> ธันวาคม ประกอบด้วย</w:t>
      </w:r>
    </w:p>
    <w:tbl>
      <w:tblPr>
        <w:tblW w:w="4736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1"/>
        <w:gridCol w:w="1436"/>
        <w:gridCol w:w="144"/>
        <w:gridCol w:w="1436"/>
      </w:tblGrid>
      <w:tr w:rsidR="00C902D1" w14:paraId="0DD8E256" w14:textId="77777777" w:rsidTr="00CF32C1">
        <w:tc>
          <w:tcPr>
            <w:tcW w:w="5741" w:type="dxa"/>
          </w:tcPr>
          <w:p w14:paraId="2C52E819" w14:textId="77777777" w:rsidR="004A0744" w:rsidRDefault="004A0744" w:rsidP="00106DD7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039ECFEB" w14:textId="7E8E93D5" w:rsidR="004A0744" w:rsidRDefault="00E420C8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44" w:type="dxa"/>
          </w:tcPr>
          <w:p w14:paraId="7E9B0CC2" w14:textId="77777777" w:rsidR="004A0744" w:rsidRDefault="004A0744" w:rsidP="00106DD7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1D457CFE" w14:textId="74CA16AC" w:rsidR="004A0744" w:rsidRDefault="00E420C8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C902D1" w14:paraId="7F361AA0" w14:textId="77777777" w:rsidTr="00CF32C1">
        <w:tc>
          <w:tcPr>
            <w:tcW w:w="5741" w:type="dxa"/>
          </w:tcPr>
          <w:p w14:paraId="546FAA59" w14:textId="77777777" w:rsidR="004A0744" w:rsidRDefault="004A0744" w:rsidP="00106DD7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5AE6FF82" w14:textId="77777777" w:rsidR="004A0744" w:rsidRDefault="004A0744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14:paraId="6AE4FCA2" w14:textId="77777777" w:rsidR="004A0744" w:rsidRDefault="004A0744" w:rsidP="00106DD7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6DBCCDF5" w14:textId="77777777" w:rsidR="004A0744" w:rsidRDefault="004A0744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C902D1" w14:paraId="3DD56497" w14:textId="77777777" w:rsidTr="00CF32C1">
        <w:tc>
          <w:tcPr>
            <w:tcW w:w="5741" w:type="dxa"/>
            <w:vAlign w:val="bottom"/>
          </w:tcPr>
          <w:p w14:paraId="59A8583F" w14:textId="00EEA442" w:rsidR="004A0744" w:rsidRDefault="004A0744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งบฐานะการเงิน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E420C8" w:rsidRPr="00E420C8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436" w:type="dxa"/>
            <w:shd w:val="clear" w:color="auto" w:fill="FFFFFF"/>
            <w:vAlign w:val="bottom"/>
          </w:tcPr>
          <w:p w14:paraId="2A4E46EC" w14:textId="7E70F75B" w:rsidR="004A0744" w:rsidRDefault="004A0744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  <w:vAlign w:val="bottom"/>
          </w:tcPr>
          <w:p w14:paraId="1803A401" w14:textId="77777777" w:rsidR="004A0744" w:rsidRDefault="004A0744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vAlign w:val="bottom"/>
          </w:tcPr>
          <w:p w14:paraId="5EB76CCA" w14:textId="6FFE00C8" w:rsidR="004A0744" w:rsidRDefault="004A0744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902D1" w14:paraId="1E8ECFF4" w14:textId="77777777" w:rsidTr="00CF32C1">
        <w:tc>
          <w:tcPr>
            <w:tcW w:w="5741" w:type="dxa"/>
            <w:vAlign w:val="bottom"/>
          </w:tcPr>
          <w:p w14:paraId="3E80BB37" w14:textId="6AEE1AEB" w:rsidR="004A0744" w:rsidRDefault="004A0744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ภาระผูกพันในงบฐานะการเงินสำหรับ</w:t>
            </w:r>
          </w:p>
        </w:tc>
        <w:tc>
          <w:tcPr>
            <w:tcW w:w="1436" w:type="dxa"/>
            <w:shd w:val="clear" w:color="auto" w:fill="FFFFFF"/>
            <w:vAlign w:val="bottom"/>
          </w:tcPr>
          <w:p w14:paraId="6B9AF5F5" w14:textId="2A74FD9B" w:rsidR="004A0744" w:rsidRDefault="004A0744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  <w:vAlign w:val="bottom"/>
          </w:tcPr>
          <w:p w14:paraId="32DAB50F" w14:textId="77777777" w:rsidR="004A0744" w:rsidRDefault="004A0744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vAlign w:val="bottom"/>
          </w:tcPr>
          <w:p w14:paraId="0B60E070" w14:textId="5EE8F7BD" w:rsidR="004A0744" w:rsidRDefault="004A0744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902D1" w14:paraId="68C8AB81" w14:textId="77777777" w:rsidTr="00CF32C1">
        <w:tc>
          <w:tcPr>
            <w:tcW w:w="5741" w:type="dxa"/>
            <w:vAlign w:val="bottom"/>
          </w:tcPr>
          <w:p w14:paraId="6DC1DA44" w14:textId="77777777" w:rsidR="00A10AB6" w:rsidRDefault="00A10AB6" w:rsidP="00106DD7">
            <w:pPr>
              <w:ind w:left="3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ผลประโยชน์หลังออกจากงาน </w:t>
            </w:r>
          </w:p>
        </w:tc>
        <w:tc>
          <w:tcPr>
            <w:tcW w:w="1436" w:type="dxa"/>
            <w:shd w:val="clear" w:color="auto" w:fill="FFFFFF"/>
          </w:tcPr>
          <w:p w14:paraId="40DF5FC2" w14:textId="1B91EC1F" w:rsidR="00A10AB6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10</w:t>
            </w:r>
            <w:r w:rsidR="002A6F52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593</w:t>
            </w:r>
            <w:r w:rsidR="002A6F52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154</w:t>
            </w:r>
          </w:p>
        </w:tc>
        <w:tc>
          <w:tcPr>
            <w:tcW w:w="144" w:type="dxa"/>
          </w:tcPr>
          <w:p w14:paraId="54697575" w14:textId="77777777" w:rsidR="00A10AB6" w:rsidRDefault="00A10AB6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6CCBFD7E" w14:textId="61FE7720" w:rsidR="00A10AB6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5</w:t>
            </w:r>
            <w:r w:rsidR="00A10AB6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905</w:t>
            </w:r>
            <w:r w:rsidR="00A10AB6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196</w:t>
            </w:r>
          </w:p>
        </w:tc>
      </w:tr>
      <w:tr w:rsidR="00C902D1" w14:paraId="5FA35CE5" w14:textId="77777777" w:rsidTr="00CF32C1">
        <w:tc>
          <w:tcPr>
            <w:tcW w:w="5741" w:type="dxa"/>
            <w:vAlign w:val="bottom"/>
          </w:tcPr>
          <w:p w14:paraId="756860E2" w14:textId="77777777" w:rsidR="00A10AB6" w:rsidRDefault="00A10AB6" w:rsidP="00106DD7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059A2F5" w14:textId="297D8671" w:rsidR="00A10AB6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10</w:t>
            </w:r>
            <w:r w:rsidR="002A6F52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593</w:t>
            </w:r>
            <w:r w:rsidR="002A6F52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154</w:t>
            </w:r>
          </w:p>
        </w:tc>
        <w:tc>
          <w:tcPr>
            <w:tcW w:w="144" w:type="dxa"/>
          </w:tcPr>
          <w:p w14:paraId="49CD575C" w14:textId="77777777" w:rsidR="00A10AB6" w:rsidRDefault="00A10AB6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659D53C3" w14:textId="353110E5" w:rsidR="00A10AB6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5</w:t>
            </w:r>
            <w:r w:rsidR="00A10AB6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905</w:t>
            </w:r>
            <w:r w:rsidR="00A10AB6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196</w:t>
            </w:r>
          </w:p>
        </w:tc>
      </w:tr>
      <w:tr w:rsidR="00C902D1" w14:paraId="13D6F932" w14:textId="77777777" w:rsidTr="00CF32C1">
        <w:tc>
          <w:tcPr>
            <w:tcW w:w="5741" w:type="dxa"/>
          </w:tcPr>
          <w:p w14:paraId="192F9D1A" w14:textId="77777777" w:rsidR="00A10AB6" w:rsidRDefault="00A10AB6" w:rsidP="00106DD7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52AAB51A" w14:textId="77777777" w:rsidR="00A10AB6" w:rsidRDefault="00A10AB6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" w:type="dxa"/>
          </w:tcPr>
          <w:p w14:paraId="79F28B4C" w14:textId="77777777" w:rsidR="00A10AB6" w:rsidRDefault="00A10AB6" w:rsidP="00106DD7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68D6CF2E" w14:textId="77777777" w:rsidR="00A10AB6" w:rsidRDefault="00A10AB6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C902D1" w14:paraId="6851DFFF" w14:textId="77777777" w:rsidTr="00CF32C1">
        <w:tc>
          <w:tcPr>
            <w:tcW w:w="5741" w:type="dxa"/>
          </w:tcPr>
          <w:p w14:paraId="3922B2B4" w14:textId="14DD2B50" w:rsidR="00A10AB6" w:rsidRDefault="00A10AB6" w:rsidP="00106DD7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งบกำไรขาดทุนเบ็ดเสร็จสำหรับปีสิ้นสุดวันที่ </w:t>
            </w:r>
            <w:r w:rsidR="00E420C8" w:rsidRPr="00E420C8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436" w:type="dxa"/>
          </w:tcPr>
          <w:p w14:paraId="032E7E6F" w14:textId="77777777" w:rsidR="00A10AB6" w:rsidRDefault="00A10AB6" w:rsidP="00106DD7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" w:type="dxa"/>
          </w:tcPr>
          <w:p w14:paraId="29B5100A" w14:textId="77777777" w:rsidR="00A10AB6" w:rsidRDefault="00A10AB6" w:rsidP="00106DD7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22350D74" w14:textId="77777777" w:rsidR="00A10AB6" w:rsidRDefault="00A10AB6" w:rsidP="00106DD7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C902D1" w14:paraId="2EE4E7A6" w14:textId="77777777" w:rsidTr="00CF32C1">
        <w:tc>
          <w:tcPr>
            <w:tcW w:w="5741" w:type="dxa"/>
            <w:vAlign w:val="bottom"/>
          </w:tcPr>
          <w:p w14:paraId="280B3712" w14:textId="77777777" w:rsidR="00A10AB6" w:rsidRDefault="00A10AB6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รับรู้ในกำไรหรือขาดทุน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36" w:type="dxa"/>
            <w:shd w:val="clear" w:color="auto" w:fill="FFFFFF"/>
            <w:vAlign w:val="bottom"/>
          </w:tcPr>
          <w:p w14:paraId="514C6390" w14:textId="77777777" w:rsidR="00A10AB6" w:rsidRDefault="00A10AB6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  <w:vAlign w:val="bottom"/>
          </w:tcPr>
          <w:p w14:paraId="7A9463BA" w14:textId="77777777" w:rsidR="00A10AB6" w:rsidRDefault="00A10AB6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vAlign w:val="bottom"/>
          </w:tcPr>
          <w:p w14:paraId="29C2BD4C" w14:textId="77777777" w:rsidR="00A10AB6" w:rsidRDefault="00A10AB6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A119D" w14:paraId="3C0FEFF9" w14:textId="77777777" w:rsidTr="00BA119D">
        <w:tc>
          <w:tcPr>
            <w:tcW w:w="5741" w:type="dxa"/>
            <w:vAlign w:val="bottom"/>
          </w:tcPr>
          <w:p w14:paraId="1E979962" w14:textId="77777777" w:rsidR="00BA119D" w:rsidRDefault="00BA119D" w:rsidP="00106DD7">
            <w:pPr>
              <w:ind w:left="3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36" w:type="dxa"/>
          </w:tcPr>
          <w:p w14:paraId="38E4026B" w14:textId="6C3CBF08" w:rsidR="00BA119D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3</w:t>
            </w:r>
            <w:r w:rsidR="002A6F52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979</w:t>
            </w:r>
            <w:r w:rsidR="002A6F52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44" w:type="dxa"/>
          </w:tcPr>
          <w:p w14:paraId="1E3D9718" w14:textId="77777777" w:rsidR="00BA119D" w:rsidRDefault="00BA119D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3BDA2D7D" w14:textId="5C75B079" w:rsidR="00BA119D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2</w:t>
            </w:r>
            <w:r w:rsidR="00BA119D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784</w:t>
            </w:r>
            <w:r w:rsidR="00BA119D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093</w:t>
            </w:r>
          </w:p>
        </w:tc>
      </w:tr>
      <w:tr w:rsidR="00BA119D" w14:paraId="5BC2891A" w14:textId="77777777" w:rsidTr="00BA119D">
        <w:tc>
          <w:tcPr>
            <w:tcW w:w="5741" w:type="dxa"/>
            <w:vAlign w:val="bottom"/>
          </w:tcPr>
          <w:p w14:paraId="4A75FBF2" w14:textId="77777777" w:rsidR="00BA119D" w:rsidRDefault="00BA119D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รับรู้ในกำไรขาดทุนเบ็ดเสร็จอื่น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36" w:type="dxa"/>
          </w:tcPr>
          <w:p w14:paraId="2B4F609C" w14:textId="77777777" w:rsidR="00BA119D" w:rsidRDefault="00BA119D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1F3A1784" w14:textId="77777777" w:rsidR="00BA119D" w:rsidRDefault="00BA119D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12A4EA70" w14:textId="77777777" w:rsidR="00BA119D" w:rsidRDefault="00BA119D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A119D" w14:paraId="59EFC23A" w14:textId="77777777" w:rsidTr="00BA119D">
        <w:tc>
          <w:tcPr>
            <w:tcW w:w="5741" w:type="dxa"/>
            <w:vAlign w:val="bottom"/>
          </w:tcPr>
          <w:p w14:paraId="5112900C" w14:textId="77777777" w:rsidR="00BA119D" w:rsidRDefault="00BA119D" w:rsidP="00106DD7">
            <w:pPr>
              <w:ind w:left="3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>ขาดทุนจาก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การ</w:t>
            </w: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436" w:type="dxa"/>
          </w:tcPr>
          <w:p w14:paraId="502D01E3" w14:textId="7FAC5B84" w:rsidR="00BA119D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708</w:t>
            </w:r>
            <w:r w:rsidR="002A6F52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858</w:t>
            </w:r>
          </w:p>
        </w:tc>
        <w:tc>
          <w:tcPr>
            <w:tcW w:w="144" w:type="dxa"/>
          </w:tcPr>
          <w:p w14:paraId="69AE4006" w14:textId="77777777" w:rsidR="00BA119D" w:rsidRDefault="00BA119D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5CDB08DC" w14:textId="124F8E2F" w:rsidR="00BA119D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699</w:t>
            </w:r>
            <w:r w:rsidR="00BA119D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364</w:t>
            </w:r>
          </w:p>
        </w:tc>
      </w:tr>
      <w:tr w:rsidR="00BA119D" w14:paraId="6763AAF5" w14:textId="77777777" w:rsidTr="00BA119D">
        <w:tc>
          <w:tcPr>
            <w:tcW w:w="5741" w:type="dxa"/>
            <w:vAlign w:val="bottom"/>
          </w:tcPr>
          <w:p w14:paraId="5DFB10E5" w14:textId="77777777" w:rsidR="00BA119D" w:rsidRDefault="00BA119D" w:rsidP="00106DD7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03C41BA1" w14:textId="6DABF872" w:rsidR="00BA119D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4</w:t>
            </w:r>
            <w:r w:rsidR="002A6F52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687</w:t>
            </w:r>
            <w:r w:rsidR="002A6F52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958</w:t>
            </w:r>
          </w:p>
        </w:tc>
        <w:tc>
          <w:tcPr>
            <w:tcW w:w="144" w:type="dxa"/>
          </w:tcPr>
          <w:p w14:paraId="15649B53" w14:textId="77777777" w:rsidR="00BA119D" w:rsidRDefault="00BA119D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4FA77C98" w14:textId="1B617CD8" w:rsidR="00BA119D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3</w:t>
            </w:r>
            <w:r w:rsidR="00BA119D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483</w:t>
            </w:r>
            <w:r w:rsidR="00BA119D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457</w:t>
            </w:r>
          </w:p>
        </w:tc>
      </w:tr>
    </w:tbl>
    <w:p w14:paraId="75A26DBD" w14:textId="77777777" w:rsidR="00A10AB6" w:rsidRDefault="00A10AB6" w:rsidP="00106DD7">
      <w:pPr>
        <w:pStyle w:val="ListParagraph"/>
        <w:spacing w:before="240"/>
        <w:ind w:left="547" w:right="-29"/>
        <w:contextualSpacing w:val="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การเปลี่ยนแปลงในมูลค่าปัจจุบันของภาระผูกพันของโครงการผลประโยชน์</w:t>
      </w:r>
    </w:p>
    <w:tbl>
      <w:tblPr>
        <w:tblW w:w="4736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1"/>
        <w:gridCol w:w="1436"/>
        <w:gridCol w:w="144"/>
        <w:gridCol w:w="1436"/>
      </w:tblGrid>
      <w:tr w:rsidR="00C902D1" w14:paraId="1943D47B" w14:textId="77777777" w:rsidTr="00CF32C1">
        <w:tc>
          <w:tcPr>
            <w:tcW w:w="5741" w:type="dxa"/>
          </w:tcPr>
          <w:p w14:paraId="7358EBB6" w14:textId="77777777" w:rsidR="00A10AB6" w:rsidRDefault="00A10AB6" w:rsidP="00106DD7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35578F4B" w14:textId="2BD588EB" w:rsidR="00A10AB6" w:rsidRDefault="00E420C8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44" w:type="dxa"/>
          </w:tcPr>
          <w:p w14:paraId="7B20F28E" w14:textId="77777777" w:rsidR="00A10AB6" w:rsidRDefault="00A10AB6" w:rsidP="00106DD7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3A062846" w14:textId="135FDD09" w:rsidR="00A10AB6" w:rsidRDefault="00E420C8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C902D1" w14:paraId="2588B15C" w14:textId="77777777" w:rsidTr="00CF32C1">
        <w:tc>
          <w:tcPr>
            <w:tcW w:w="5741" w:type="dxa"/>
          </w:tcPr>
          <w:p w14:paraId="5A3B3E5C" w14:textId="77777777" w:rsidR="00A10AB6" w:rsidRDefault="00A10AB6" w:rsidP="00106DD7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2DD43ACC" w14:textId="77777777" w:rsidR="00A10AB6" w:rsidRDefault="00A10AB6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14:paraId="41E062C0" w14:textId="77777777" w:rsidR="00A10AB6" w:rsidRDefault="00A10AB6" w:rsidP="00106DD7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583933E5" w14:textId="77777777" w:rsidR="00A10AB6" w:rsidRDefault="00A10AB6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C902D1" w14:paraId="7D7E4C40" w14:textId="77777777" w:rsidTr="00CF32C1">
        <w:tc>
          <w:tcPr>
            <w:tcW w:w="5741" w:type="dxa"/>
          </w:tcPr>
          <w:p w14:paraId="0808CFBF" w14:textId="7D9C5BF7" w:rsidR="00A10AB6" w:rsidRDefault="00A10AB6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>ภาระผูกพันของโครงการผลประโยชน์ ณ วันที่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="00E420C8" w:rsidRPr="00E420C8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>มกราคม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436" w:type="dxa"/>
            <w:shd w:val="clear" w:color="auto" w:fill="FFFFFF"/>
          </w:tcPr>
          <w:p w14:paraId="55168423" w14:textId="7C0BEE6C" w:rsidR="00A10AB6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5</w:t>
            </w:r>
            <w:r w:rsidR="00A10AB6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905</w:t>
            </w:r>
            <w:r w:rsidR="00A10AB6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196</w:t>
            </w:r>
          </w:p>
        </w:tc>
        <w:tc>
          <w:tcPr>
            <w:tcW w:w="144" w:type="dxa"/>
          </w:tcPr>
          <w:p w14:paraId="5BD823EE" w14:textId="77777777" w:rsidR="00A10AB6" w:rsidRDefault="00A10AB6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0DE74CE9" w14:textId="105824EB" w:rsidR="00A10AB6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3</w:t>
            </w:r>
            <w:r w:rsidR="00A10AB6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009</w:t>
            </w:r>
            <w:r w:rsidR="00A10AB6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356</w:t>
            </w:r>
          </w:p>
        </w:tc>
      </w:tr>
      <w:tr w:rsidR="00C902D1" w14:paraId="7CEA30F3" w14:textId="77777777" w:rsidTr="00BA119D">
        <w:tc>
          <w:tcPr>
            <w:tcW w:w="5741" w:type="dxa"/>
          </w:tcPr>
          <w:p w14:paraId="714029A2" w14:textId="77777777" w:rsidR="00A10AB6" w:rsidRDefault="00A10AB6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436" w:type="dxa"/>
          </w:tcPr>
          <w:p w14:paraId="458A2BC1" w14:textId="22B9E57A" w:rsidR="00A10AB6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3</w:t>
            </w:r>
            <w:r w:rsidR="00BA119D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816</w:t>
            </w:r>
            <w:r w:rsidR="00BA119D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003</w:t>
            </w:r>
          </w:p>
        </w:tc>
        <w:tc>
          <w:tcPr>
            <w:tcW w:w="144" w:type="dxa"/>
          </w:tcPr>
          <w:p w14:paraId="60BD6759" w14:textId="77777777" w:rsidR="00A10AB6" w:rsidRDefault="00A10AB6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5D32B22C" w14:textId="7B84A358" w:rsidR="00A10AB6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2</w:t>
            </w:r>
            <w:r w:rsidR="00A10AB6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682</w:t>
            </w:r>
            <w:r w:rsidR="00A10AB6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678</w:t>
            </w:r>
          </w:p>
        </w:tc>
      </w:tr>
      <w:tr w:rsidR="00C902D1" w14:paraId="2B965EF6" w14:textId="77777777" w:rsidTr="00BA119D">
        <w:tc>
          <w:tcPr>
            <w:tcW w:w="5741" w:type="dxa"/>
          </w:tcPr>
          <w:p w14:paraId="3F64DADB" w14:textId="77777777" w:rsidR="00A10AB6" w:rsidRDefault="00A10AB6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36" w:type="dxa"/>
          </w:tcPr>
          <w:p w14:paraId="1B2CD1B6" w14:textId="5B61A4C8" w:rsidR="00A10AB6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163</w:t>
            </w:r>
            <w:r w:rsidR="002A6F52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097</w:t>
            </w:r>
          </w:p>
        </w:tc>
        <w:tc>
          <w:tcPr>
            <w:tcW w:w="144" w:type="dxa"/>
          </w:tcPr>
          <w:p w14:paraId="2175F7E7" w14:textId="77777777" w:rsidR="00A10AB6" w:rsidRDefault="00A10AB6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45B42904" w14:textId="4491A96E" w:rsidR="00A10AB6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101</w:t>
            </w:r>
            <w:r w:rsidR="00A10AB6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415</w:t>
            </w:r>
          </w:p>
        </w:tc>
      </w:tr>
      <w:tr w:rsidR="00C902D1" w14:paraId="59EA091C" w14:textId="77777777" w:rsidTr="00BA119D">
        <w:tc>
          <w:tcPr>
            <w:tcW w:w="5741" w:type="dxa"/>
          </w:tcPr>
          <w:p w14:paraId="42C5DB68" w14:textId="77777777" w:rsidR="00A10AB6" w:rsidRDefault="00A10AB6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การจ่ายชำระผลประโยชน์</w:t>
            </w:r>
          </w:p>
        </w:tc>
        <w:tc>
          <w:tcPr>
            <w:tcW w:w="1436" w:type="dxa"/>
          </w:tcPr>
          <w:p w14:paraId="3B7F0F08" w14:textId="4DC32E06" w:rsidR="00A10AB6" w:rsidRDefault="00BA119D" w:rsidP="00106DD7">
            <w:pPr>
              <w:tabs>
                <w:tab w:val="decimal" w:pos="773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14706F1D" w14:textId="77777777" w:rsidR="00A10AB6" w:rsidRDefault="00A10AB6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386370C5" w14:textId="57B0FD14" w:rsidR="00A10AB6" w:rsidRDefault="00A10AB6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587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617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C902D1" w14:paraId="20F11C98" w14:textId="77777777" w:rsidTr="00CF32C1">
        <w:tc>
          <w:tcPr>
            <w:tcW w:w="5741" w:type="dxa"/>
          </w:tcPr>
          <w:p w14:paraId="026C6552" w14:textId="77777777" w:rsidR="00A10AB6" w:rsidRDefault="00A10AB6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>
              <w:rPr>
                <w:rFonts w:ascii="Angsana New" w:hAnsi="Angsana New"/>
                <w:sz w:val="32"/>
                <w:szCs w:val="32"/>
              </w:rPr>
              <w:t xml:space="preserve">) </w:t>
            </w:r>
            <w:r>
              <w:rPr>
                <w:rFonts w:ascii="Angsana New" w:hAnsi="Angsana New"/>
                <w:sz w:val="32"/>
                <w:szCs w:val="32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436" w:type="dxa"/>
            <w:shd w:val="clear" w:color="auto" w:fill="FFFFFF"/>
          </w:tcPr>
          <w:p w14:paraId="1377AEB8" w14:textId="77777777" w:rsidR="00A10AB6" w:rsidRDefault="00A10AB6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71767799" w14:textId="77777777" w:rsidR="00A10AB6" w:rsidRDefault="00A10AB6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68D7269C" w14:textId="77777777" w:rsidR="00A10AB6" w:rsidRDefault="00A10AB6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902D1" w14:paraId="35D920AC" w14:textId="77777777" w:rsidTr="00CF32C1">
        <w:tc>
          <w:tcPr>
            <w:tcW w:w="5741" w:type="dxa"/>
          </w:tcPr>
          <w:p w14:paraId="5CE2B89A" w14:textId="77777777" w:rsidR="00A10AB6" w:rsidRDefault="00A10AB6" w:rsidP="00106DD7">
            <w:pPr>
              <w:ind w:left="327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>จากการเปลี่ยนแปลงสมมติฐานด้านประชากรศาสตร์</w:t>
            </w:r>
          </w:p>
        </w:tc>
        <w:tc>
          <w:tcPr>
            <w:tcW w:w="1436" w:type="dxa"/>
            <w:shd w:val="clear" w:color="auto" w:fill="FFFFFF"/>
          </w:tcPr>
          <w:p w14:paraId="00D0CD6E" w14:textId="77777777" w:rsidR="00A10AB6" w:rsidRDefault="00A10AB6" w:rsidP="00106DD7">
            <w:pPr>
              <w:tabs>
                <w:tab w:val="decimal" w:pos="773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6565B480" w14:textId="77777777" w:rsidR="00A10AB6" w:rsidRDefault="00A10AB6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09CA6D8B" w14:textId="15B94A17" w:rsidR="00A10AB6" w:rsidRDefault="00A10AB6" w:rsidP="00106DD7">
            <w:pPr>
              <w:ind w:left="27" w:right="-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</w:t>
            </w: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023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558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C902D1" w14:paraId="2C3B4BE6" w14:textId="77777777" w:rsidTr="00CF32C1">
        <w:tc>
          <w:tcPr>
            <w:tcW w:w="5741" w:type="dxa"/>
          </w:tcPr>
          <w:p w14:paraId="65C742A5" w14:textId="77777777" w:rsidR="00A10AB6" w:rsidRDefault="00A10AB6" w:rsidP="00106DD7">
            <w:pPr>
              <w:ind w:left="327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>จากการปรับปรุงประสบการณ์</w:t>
            </w:r>
          </w:p>
        </w:tc>
        <w:tc>
          <w:tcPr>
            <w:tcW w:w="1436" w:type="dxa"/>
            <w:shd w:val="clear" w:color="auto" w:fill="FFFFFF"/>
          </w:tcPr>
          <w:p w14:paraId="28549DD1" w14:textId="05CEB0DE" w:rsidR="00A10AB6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161</w:t>
            </w:r>
            <w:r w:rsidR="00A10AB6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925</w:t>
            </w:r>
          </w:p>
        </w:tc>
        <w:tc>
          <w:tcPr>
            <w:tcW w:w="144" w:type="dxa"/>
          </w:tcPr>
          <w:p w14:paraId="513727A7" w14:textId="77777777" w:rsidR="00A10AB6" w:rsidRDefault="00A10AB6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4BF90B82" w14:textId="7A5D1E12" w:rsidR="00A10AB6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306</w:t>
            </w:r>
            <w:r w:rsidR="00A10AB6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733</w:t>
            </w:r>
          </w:p>
        </w:tc>
      </w:tr>
      <w:tr w:rsidR="00C902D1" w14:paraId="030BA7D1" w14:textId="77777777" w:rsidTr="00CF32C1">
        <w:tc>
          <w:tcPr>
            <w:tcW w:w="5741" w:type="dxa"/>
          </w:tcPr>
          <w:p w14:paraId="79DB8FF1" w14:textId="77777777" w:rsidR="00A10AB6" w:rsidRDefault="00A10AB6" w:rsidP="00106DD7">
            <w:pPr>
              <w:ind w:left="327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>จากการเปลี่ยนแปลงสมมติฐานทางการเงิน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436" w:type="dxa"/>
            <w:shd w:val="clear" w:color="auto" w:fill="FFFFFF"/>
          </w:tcPr>
          <w:p w14:paraId="772E0523" w14:textId="41F885E3" w:rsidR="00A10AB6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546</w:t>
            </w:r>
            <w:r w:rsidR="00A10AB6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933</w:t>
            </w:r>
          </w:p>
        </w:tc>
        <w:tc>
          <w:tcPr>
            <w:tcW w:w="144" w:type="dxa"/>
          </w:tcPr>
          <w:p w14:paraId="3B8801D5" w14:textId="77777777" w:rsidR="00A10AB6" w:rsidRDefault="00A10AB6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6BBB146E" w14:textId="71BAD120" w:rsidR="00A10AB6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</w:t>
            </w:r>
            <w:r w:rsidR="00A10AB6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416</w:t>
            </w:r>
            <w:r w:rsidR="00A10AB6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189</w:t>
            </w:r>
          </w:p>
        </w:tc>
      </w:tr>
      <w:tr w:rsidR="00C902D1" w14:paraId="670DD85B" w14:textId="77777777" w:rsidTr="00CF32C1">
        <w:tc>
          <w:tcPr>
            <w:tcW w:w="5741" w:type="dxa"/>
          </w:tcPr>
          <w:p w14:paraId="7131A71C" w14:textId="0601EEEA" w:rsidR="00A10AB6" w:rsidRDefault="00A10AB6" w:rsidP="00106DD7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>ภาระผูกพันของโครงการผลประโยชน์ ณ</w:t>
            </w:r>
            <w:r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 xml:space="preserve">วันที่ </w:t>
            </w:r>
            <w:r w:rsidR="00E420C8" w:rsidRPr="00E420C8"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  <w:t>31</w:t>
            </w:r>
            <w:r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  <w:t xml:space="preserve"> 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8E4C122" w14:textId="3A677E48" w:rsidR="00A10AB6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10</w:t>
            </w:r>
            <w:r w:rsidR="002A6F52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593</w:t>
            </w:r>
            <w:r w:rsidR="002A6F52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154</w:t>
            </w:r>
          </w:p>
        </w:tc>
        <w:tc>
          <w:tcPr>
            <w:tcW w:w="144" w:type="dxa"/>
          </w:tcPr>
          <w:p w14:paraId="1AD1E562" w14:textId="77777777" w:rsidR="00A10AB6" w:rsidRDefault="00A10AB6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0159A4A4" w14:textId="6D5D3BDD" w:rsidR="00A10AB6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5</w:t>
            </w:r>
            <w:r w:rsidR="00A10AB6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905</w:t>
            </w:r>
            <w:r w:rsidR="00A10AB6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196</w:t>
            </w:r>
          </w:p>
        </w:tc>
      </w:tr>
    </w:tbl>
    <w:p w14:paraId="34D5335A" w14:textId="0189F0A2" w:rsidR="0080562C" w:rsidRDefault="004A0744" w:rsidP="00106DD7">
      <w:pPr>
        <w:pStyle w:val="ListParagraph"/>
        <w:spacing w:after="120"/>
        <w:ind w:left="547" w:right="-29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br w:type="page"/>
      </w:r>
      <w:r w:rsidR="0080562C">
        <w:rPr>
          <w:rFonts w:ascii="Angsana New" w:hAnsi="Angsana New"/>
          <w:sz w:val="32"/>
          <w:szCs w:val="32"/>
          <w:cs/>
        </w:rPr>
        <w:lastRenderedPageBreak/>
        <w:t>ค่าใช้จ่ายภาระผูกพันของโครงการผลประโยชน์ที่รับรู้ในกำไรหรือขาดทุน</w:t>
      </w:r>
      <w:r w:rsidR="0080562C">
        <w:rPr>
          <w:rFonts w:ascii="Angsana New" w:hAnsi="Angsana New"/>
          <w:sz w:val="32"/>
          <w:szCs w:val="32"/>
        </w:rPr>
        <w:t xml:space="preserve"> </w:t>
      </w:r>
    </w:p>
    <w:tbl>
      <w:tblPr>
        <w:tblW w:w="4736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1"/>
        <w:gridCol w:w="1436"/>
        <w:gridCol w:w="144"/>
        <w:gridCol w:w="1436"/>
      </w:tblGrid>
      <w:tr w:rsidR="00C902D1" w14:paraId="777296ED" w14:textId="77777777" w:rsidTr="00CF32C1">
        <w:tc>
          <w:tcPr>
            <w:tcW w:w="5741" w:type="dxa"/>
          </w:tcPr>
          <w:p w14:paraId="45F20DD1" w14:textId="77777777" w:rsidR="004A0744" w:rsidRDefault="004A0744" w:rsidP="00106DD7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  <w:bookmarkStart w:id="2" w:name="_Hlk191452413"/>
          </w:p>
        </w:tc>
        <w:tc>
          <w:tcPr>
            <w:tcW w:w="1436" w:type="dxa"/>
          </w:tcPr>
          <w:p w14:paraId="7208E031" w14:textId="0CE0468D" w:rsidR="004A0744" w:rsidRDefault="00E420C8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44" w:type="dxa"/>
          </w:tcPr>
          <w:p w14:paraId="598DACC3" w14:textId="77777777" w:rsidR="004A0744" w:rsidRDefault="004A0744" w:rsidP="00106DD7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2B29A383" w14:textId="770D340B" w:rsidR="004A0744" w:rsidRDefault="00E420C8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C902D1" w14:paraId="1E7FAA8D" w14:textId="77777777" w:rsidTr="00CF32C1">
        <w:tc>
          <w:tcPr>
            <w:tcW w:w="5741" w:type="dxa"/>
          </w:tcPr>
          <w:p w14:paraId="02150719" w14:textId="77777777" w:rsidR="004A0744" w:rsidRDefault="004A0744" w:rsidP="00106DD7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7BBE0D70" w14:textId="77777777" w:rsidR="004A0744" w:rsidRDefault="004A0744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14:paraId="45168D35" w14:textId="77777777" w:rsidR="004A0744" w:rsidRDefault="004A0744" w:rsidP="00106DD7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0D33FD0E" w14:textId="77777777" w:rsidR="004A0744" w:rsidRDefault="004A0744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bookmarkEnd w:id="2"/>
      <w:tr w:rsidR="00C902D1" w14:paraId="133D3924" w14:textId="77777777" w:rsidTr="00227C31">
        <w:tc>
          <w:tcPr>
            <w:tcW w:w="5741" w:type="dxa"/>
          </w:tcPr>
          <w:p w14:paraId="3F8ADA2E" w14:textId="77777777" w:rsidR="00A10AB6" w:rsidRDefault="00A10AB6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436" w:type="dxa"/>
          </w:tcPr>
          <w:p w14:paraId="4CE0DFD7" w14:textId="53716C86" w:rsidR="00A10AB6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3</w:t>
            </w:r>
            <w:r w:rsidR="002A6F52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816</w:t>
            </w:r>
            <w:r w:rsidR="002A6F52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003</w:t>
            </w:r>
          </w:p>
        </w:tc>
        <w:tc>
          <w:tcPr>
            <w:tcW w:w="144" w:type="dxa"/>
            <w:vAlign w:val="center"/>
          </w:tcPr>
          <w:p w14:paraId="69F81FBB" w14:textId="77777777" w:rsidR="00A10AB6" w:rsidRDefault="00A10AB6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6EE646F6" w14:textId="5D179230" w:rsidR="00A10AB6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2</w:t>
            </w:r>
            <w:r w:rsidR="00A10AB6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682</w:t>
            </w:r>
            <w:r w:rsidR="00A10AB6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678</w:t>
            </w:r>
          </w:p>
        </w:tc>
      </w:tr>
      <w:tr w:rsidR="00C902D1" w14:paraId="14358F80" w14:textId="77777777" w:rsidTr="00CF32C1">
        <w:tc>
          <w:tcPr>
            <w:tcW w:w="5741" w:type="dxa"/>
          </w:tcPr>
          <w:p w14:paraId="2EC5D19A" w14:textId="77777777" w:rsidR="00A10AB6" w:rsidRDefault="00A10AB6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ดอกเบี้ยจากภาระผูกพัน</w:t>
            </w:r>
          </w:p>
        </w:tc>
        <w:tc>
          <w:tcPr>
            <w:tcW w:w="1436" w:type="dxa"/>
            <w:shd w:val="clear" w:color="auto" w:fill="FFFFFF"/>
          </w:tcPr>
          <w:p w14:paraId="7606CB45" w14:textId="09DD7455" w:rsidR="00A10AB6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163</w:t>
            </w:r>
            <w:r w:rsidR="002A6F52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097</w:t>
            </w:r>
          </w:p>
        </w:tc>
        <w:tc>
          <w:tcPr>
            <w:tcW w:w="144" w:type="dxa"/>
            <w:vAlign w:val="center"/>
          </w:tcPr>
          <w:p w14:paraId="7DB11D75" w14:textId="77777777" w:rsidR="00A10AB6" w:rsidRDefault="00A10AB6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0EC41A67" w14:textId="25A4ECE3" w:rsidR="00A10AB6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101</w:t>
            </w:r>
            <w:r w:rsidR="00A10AB6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415</w:t>
            </w:r>
          </w:p>
        </w:tc>
      </w:tr>
      <w:tr w:rsidR="00C902D1" w14:paraId="683227BE" w14:textId="77777777" w:rsidTr="00CF32C1">
        <w:tc>
          <w:tcPr>
            <w:tcW w:w="5741" w:type="dxa"/>
          </w:tcPr>
          <w:p w14:paraId="65CEF02C" w14:textId="77777777" w:rsidR="00A10AB6" w:rsidRDefault="00A10AB6" w:rsidP="00106DD7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>รวม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EE0BD8C" w14:textId="2A29EFAA" w:rsidR="00A10AB6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3</w:t>
            </w:r>
            <w:r w:rsidR="00227C31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979</w:t>
            </w:r>
            <w:r w:rsidR="002A6F52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44" w:type="dxa"/>
            <w:vAlign w:val="center"/>
          </w:tcPr>
          <w:p w14:paraId="1ED47D7A" w14:textId="77777777" w:rsidR="00A10AB6" w:rsidRDefault="00A10AB6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58DE6E16" w14:textId="08883B5B" w:rsidR="00A10AB6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2</w:t>
            </w:r>
            <w:r w:rsidR="00A10AB6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784</w:t>
            </w:r>
            <w:r w:rsidR="00A10AB6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093</w:t>
            </w:r>
          </w:p>
        </w:tc>
      </w:tr>
    </w:tbl>
    <w:p w14:paraId="672B977C" w14:textId="77777777" w:rsidR="00A10AB6" w:rsidRDefault="00A10AB6" w:rsidP="00106DD7">
      <w:pPr>
        <w:pStyle w:val="ListParagraph"/>
        <w:spacing w:before="240"/>
        <w:ind w:left="562"/>
        <w:contextualSpacing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ค่าใช้จ่ายดังกล่าวข้างต้นรับรู้ในกำไรหรือขาดทุน ดังนี้</w:t>
      </w:r>
      <w:r>
        <w:rPr>
          <w:rFonts w:ascii="Angsana New" w:hAnsi="Angsana New"/>
          <w:sz w:val="32"/>
          <w:szCs w:val="32"/>
        </w:rPr>
        <w:t xml:space="preserve"> </w:t>
      </w:r>
    </w:p>
    <w:tbl>
      <w:tblPr>
        <w:tblW w:w="4736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1"/>
        <w:gridCol w:w="1436"/>
        <w:gridCol w:w="144"/>
        <w:gridCol w:w="1436"/>
      </w:tblGrid>
      <w:tr w:rsidR="00C902D1" w14:paraId="32E6E859" w14:textId="77777777" w:rsidTr="00CF32C1">
        <w:tc>
          <w:tcPr>
            <w:tcW w:w="5741" w:type="dxa"/>
          </w:tcPr>
          <w:p w14:paraId="0E5F6CBB" w14:textId="77777777" w:rsidR="00A10AB6" w:rsidRDefault="00A10AB6" w:rsidP="00106DD7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7DDAFEFF" w14:textId="68554578" w:rsidR="00A10AB6" w:rsidRDefault="00E420C8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44" w:type="dxa"/>
          </w:tcPr>
          <w:p w14:paraId="55757E43" w14:textId="77777777" w:rsidR="00A10AB6" w:rsidRDefault="00A10AB6" w:rsidP="00106DD7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1779B379" w14:textId="3EC83D4A" w:rsidR="00A10AB6" w:rsidRDefault="00E420C8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C902D1" w14:paraId="00ED19E5" w14:textId="77777777" w:rsidTr="00CF32C1">
        <w:tc>
          <w:tcPr>
            <w:tcW w:w="5741" w:type="dxa"/>
          </w:tcPr>
          <w:p w14:paraId="5F6C6B6F" w14:textId="77777777" w:rsidR="00A10AB6" w:rsidRDefault="00A10AB6" w:rsidP="00106DD7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5D6257A4" w14:textId="77777777" w:rsidR="00A10AB6" w:rsidRDefault="00A10AB6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14:paraId="20C91203" w14:textId="77777777" w:rsidR="00A10AB6" w:rsidRDefault="00A10AB6" w:rsidP="00106DD7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5CC4B1FD" w14:textId="77777777" w:rsidR="00A10AB6" w:rsidRDefault="00A10AB6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C902D1" w14:paraId="139467A0" w14:textId="77777777" w:rsidTr="00227C31">
        <w:tc>
          <w:tcPr>
            <w:tcW w:w="5741" w:type="dxa"/>
          </w:tcPr>
          <w:p w14:paraId="230717A5" w14:textId="77777777" w:rsidR="00A10AB6" w:rsidRDefault="00A10AB6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ต้นทุนการให้บริการ</w:t>
            </w:r>
          </w:p>
        </w:tc>
        <w:tc>
          <w:tcPr>
            <w:tcW w:w="1436" w:type="dxa"/>
          </w:tcPr>
          <w:p w14:paraId="6222EA49" w14:textId="263E5E7D" w:rsidR="00A10AB6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2</w:t>
            </w:r>
            <w:r w:rsidR="002A6F52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281</w:t>
            </w:r>
            <w:r w:rsidR="002A6F52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396</w:t>
            </w:r>
          </w:p>
        </w:tc>
        <w:tc>
          <w:tcPr>
            <w:tcW w:w="144" w:type="dxa"/>
            <w:vAlign w:val="center"/>
          </w:tcPr>
          <w:p w14:paraId="7082D396" w14:textId="77777777" w:rsidR="00A10AB6" w:rsidRDefault="00A10AB6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65FC1A93" w14:textId="57FA6FB7" w:rsidR="00A10AB6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</w:t>
            </w:r>
            <w:r w:rsidR="00A10AB6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126</w:t>
            </w:r>
            <w:r w:rsidR="00A10AB6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190</w:t>
            </w:r>
          </w:p>
        </w:tc>
      </w:tr>
      <w:tr w:rsidR="00C902D1" w14:paraId="2999A3F5" w14:textId="77777777" w:rsidTr="00CF32C1">
        <w:tc>
          <w:tcPr>
            <w:tcW w:w="5741" w:type="dxa"/>
          </w:tcPr>
          <w:p w14:paraId="3F582005" w14:textId="77777777" w:rsidR="00A10AB6" w:rsidRDefault="00A10AB6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36" w:type="dxa"/>
            <w:shd w:val="clear" w:color="auto" w:fill="FFFFFF"/>
          </w:tcPr>
          <w:p w14:paraId="32D130D1" w14:textId="40083E8B" w:rsidR="00A10AB6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</w:t>
            </w:r>
            <w:r w:rsidR="00A10AB6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697</w:t>
            </w:r>
            <w:r w:rsidR="002A6F52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704</w:t>
            </w:r>
          </w:p>
        </w:tc>
        <w:tc>
          <w:tcPr>
            <w:tcW w:w="144" w:type="dxa"/>
            <w:vAlign w:val="center"/>
          </w:tcPr>
          <w:p w14:paraId="1E4A82F7" w14:textId="77777777" w:rsidR="00A10AB6" w:rsidRDefault="00A10AB6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2B8F0AAF" w14:textId="11AB3879" w:rsidR="00A10AB6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</w:t>
            </w:r>
            <w:r w:rsidR="00A10AB6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657</w:t>
            </w:r>
            <w:r w:rsidR="00A10AB6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903</w:t>
            </w:r>
          </w:p>
        </w:tc>
      </w:tr>
      <w:tr w:rsidR="00C902D1" w14:paraId="14DBDAF1" w14:textId="77777777" w:rsidTr="00CF32C1">
        <w:tc>
          <w:tcPr>
            <w:tcW w:w="5741" w:type="dxa"/>
          </w:tcPr>
          <w:p w14:paraId="0633B351" w14:textId="77777777" w:rsidR="005570E0" w:rsidRDefault="005570E0" w:rsidP="00106DD7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872DE94" w14:textId="33BBCB74" w:rsidR="005570E0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3</w:t>
            </w:r>
            <w:r w:rsidR="00227C31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979</w:t>
            </w:r>
            <w:r w:rsidR="002A6F52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44" w:type="dxa"/>
            <w:vAlign w:val="center"/>
          </w:tcPr>
          <w:p w14:paraId="39D1976D" w14:textId="77777777" w:rsidR="005570E0" w:rsidRDefault="005570E0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38AB0B43" w14:textId="260E3CBA" w:rsidR="005570E0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2</w:t>
            </w:r>
            <w:r w:rsidR="005570E0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784</w:t>
            </w:r>
            <w:r w:rsidR="005570E0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093</w:t>
            </w:r>
          </w:p>
        </w:tc>
      </w:tr>
    </w:tbl>
    <w:p w14:paraId="5A7522FF" w14:textId="56ED118A" w:rsidR="004A0744" w:rsidRDefault="0080562C" w:rsidP="00106DD7">
      <w:pPr>
        <w:spacing w:before="240"/>
        <w:ind w:left="547"/>
        <w:jc w:val="thaiDistribute"/>
        <w:rPr>
          <w:rFonts w:ascii="Angsana New" w:hAnsi="Angsana New"/>
          <w:i/>
          <w:iCs/>
          <w:spacing w:val="-4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t>ข้อสมมติหลักในการประมาณการตามหลักการคณิตศาสตร์ประกันภัย ณ วันที่รายงาน (แสดงโดยวิธีถัวเฉลี่ย</w:t>
      </w:r>
      <w:r>
        <w:rPr>
          <w:rFonts w:ascii="Angsana New" w:hAnsi="Angsana New"/>
          <w:spacing w:val="-4"/>
          <w:sz w:val="32"/>
          <w:szCs w:val="32"/>
          <w:cs/>
        </w:rPr>
        <w:t>ถ่วงน้ำหนัก)</w:t>
      </w:r>
      <w:r>
        <w:rPr>
          <w:rFonts w:ascii="Angsana New" w:hAnsi="Angsana New"/>
          <w:i/>
          <w:iCs/>
          <w:spacing w:val="-4"/>
          <w:sz w:val="32"/>
          <w:szCs w:val="32"/>
        </w:rPr>
        <w:t xml:space="preserve"> </w:t>
      </w:r>
    </w:p>
    <w:tbl>
      <w:tblPr>
        <w:tblW w:w="4736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1"/>
        <w:gridCol w:w="1436"/>
        <w:gridCol w:w="144"/>
        <w:gridCol w:w="1436"/>
      </w:tblGrid>
      <w:tr w:rsidR="00C902D1" w14:paraId="65891EB5" w14:textId="77777777" w:rsidTr="00CF32C1">
        <w:tc>
          <w:tcPr>
            <w:tcW w:w="5741" w:type="dxa"/>
          </w:tcPr>
          <w:p w14:paraId="285FB3E0" w14:textId="77777777" w:rsidR="004A0744" w:rsidRDefault="004A0744" w:rsidP="00106DD7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7A846672" w14:textId="568FC772" w:rsidR="004A0744" w:rsidRDefault="00E420C8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sz w:val="32"/>
                <w:szCs w:val="32"/>
              </w:rPr>
              <w:t>2568</w:t>
            </w:r>
          </w:p>
        </w:tc>
        <w:tc>
          <w:tcPr>
            <w:tcW w:w="144" w:type="dxa"/>
          </w:tcPr>
          <w:p w14:paraId="445B2DF5" w14:textId="77777777" w:rsidR="004A0744" w:rsidRDefault="004A0744" w:rsidP="00106DD7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78FEE44C" w14:textId="55B89486" w:rsidR="004A0744" w:rsidRDefault="00E420C8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sz w:val="32"/>
                <w:szCs w:val="32"/>
              </w:rPr>
              <w:t>2567</w:t>
            </w:r>
          </w:p>
        </w:tc>
      </w:tr>
      <w:tr w:rsidR="00C902D1" w14:paraId="23EFD2E9" w14:textId="77777777" w:rsidTr="00CF32C1">
        <w:tc>
          <w:tcPr>
            <w:tcW w:w="5741" w:type="dxa"/>
          </w:tcPr>
          <w:p w14:paraId="586C038F" w14:textId="77777777" w:rsidR="004A0744" w:rsidRDefault="004A0744" w:rsidP="00106DD7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42D15DD0" w14:textId="01A14622" w:rsidR="004A0744" w:rsidRDefault="004A0744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</w:rPr>
              <w:t>ร้อยละ</w:t>
            </w:r>
            <w:r w:rsidR="0078229D">
              <w:rPr>
                <w:rFonts w:ascii="Angsana New" w:hAnsi="Angsana New"/>
                <w:bCs/>
                <w:sz w:val="32"/>
                <w:szCs w:val="32"/>
                <w:cs/>
              </w:rPr>
              <w:t>ต่อปี</w:t>
            </w:r>
            <w:r w:rsidR="00092C1A">
              <w:rPr>
                <w:rFonts w:ascii="Angsana New" w:hAnsi="Angsana New"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4" w:type="dxa"/>
          </w:tcPr>
          <w:p w14:paraId="7508DEBC" w14:textId="77777777" w:rsidR="004A0744" w:rsidRDefault="004A0744" w:rsidP="00106DD7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7055BAE5" w14:textId="39329950" w:rsidR="004A0744" w:rsidRDefault="004A0744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</w:rPr>
              <w:t>ร้อยละ</w:t>
            </w:r>
            <w:r w:rsidR="0078229D">
              <w:rPr>
                <w:rFonts w:ascii="Angsana New" w:hAnsi="Angsana New"/>
                <w:bCs/>
                <w:sz w:val="32"/>
                <w:szCs w:val="32"/>
                <w:cs/>
              </w:rPr>
              <w:t>ต่อปี</w:t>
            </w:r>
          </w:p>
        </w:tc>
      </w:tr>
      <w:tr w:rsidR="00C902D1" w14:paraId="4FD4FD76" w14:textId="77777777" w:rsidTr="00CF32C1">
        <w:tc>
          <w:tcPr>
            <w:tcW w:w="5741" w:type="dxa"/>
          </w:tcPr>
          <w:p w14:paraId="427B07E4" w14:textId="33D8B04E" w:rsidR="00A10AB6" w:rsidRDefault="00A10AB6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อัตราคิดลด </w:t>
            </w:r>
          </w:p>
        </w:tc>
        <w:tc>
          <w:tcPr>
            <w:tcW w:w="1436" w:type="dxa"/>
            <w:shd w:val="clear" w:color="auto" w:fill="FFFFFF"/>
          </w:tcPr>
          <w:p w14:paraId="04EA881A" w14:textId="29391CF3" w:rsidR="00A10AB6" w:rsidRDefault="00E420C8" w:rsidP="00106DD7">
            <w:pPr>
              <w:tabs>
                <w:tab w:val="left" w:pos="488"/>
                <w:tab w:val="center" w:pos="71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</w:t>
            </w:r>
            <w:r w:rsidR="002A6F52">
              <w:rPr>
                <w:rFonts w:ascii="Angsana New" w:hAnsi="Angsana New"/>
                <w:sz w:val="32"/>
                <w:szCs w:val="32"/>
              </w:rPr>
              <w:t>.</w:t>
            </w:r>
            <w:r w:rsidRPr="00E420C8">
              <w:rPr>
                <w:rFonts w:ascii="Angsana New" w:hAnsi="Angsana New"/>
                <w:sz w:val="32"/>
                <w:szCs w:val="32"/>
              </w:rPr>
              <w:t>69</w:t>
            </w:r>
            <w:r w:rsidR="002A6F52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="004F0E2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420C8">
              <w:rPr>
                <w:rFonts w:ascii="Angsana New" w:hAnsi="Angsana New"/>
                <w:sz w:val="32"/>
                <w:szCs w:val="32"/>
              </w:rPr>
              <w:t>2</w:t>
            </w:r>
            <w:r w:rsidR="00A10AB6">
              <w:rPr>
                <w:rFonts w:ascii="Angsana New" w:hAnsi="Angsana New"/>
                <w:sz w:val="32"/>
                <w:szCs w:val="32"/>
              </w:rPr>
              <w:t>.</w:t>
            </w:r>
            <w:r w:rsidRPr="00E420C8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44" w:type="dxa"/>
            <w:vAlign w:val="center"/>
          </w:tcPr>
          <w:p w14:paraId="347411DB" w14:textId="77777777" w:rsidR="00A10AB6" w:rsidRDefault="00A10AB6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63DDD22D" w14:textId="0DC09911" w:rsidR="00A10AB6" w:rsidRDefault="00E420C8" w:rsidP="00106DD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2</w:t>
            </w:r>
            <w:r w:rsidR="00A10AB6">
              <w:rPr>
                <w:rFonts w:ascii="Angsana New" w:hAnsi="Angsana New"/>
                <w:sz w:val="32"/>
                <w:szCs w:val="32"/>
              </w:rPr>
              <w:t>.</w:t>
            </w:r>
            <w:r w:rsidRPr="00E420C8">
              <w:rPr>
                <w:rFonts w:ascii="Angsana New" w:hAnsi="Angsana New"/>
                <w:sz w:val="32"/>
                <w:szCs w:val="32"/>
              </w:rPr>
              <w:t>65</w:t>
            </w:r>
          </w:p>
        </w:tc>
      </w:tr>
      <w:tr w:rsidR="00C902D1" w14:paraId="7993BD62" w14:textId="77777777" w:rsidTr="004A0744">
        <w:tc>
          <w:tcPr>
            <w:tcW w:w="5741" w:type="dxa"/>
          </w:tcPr>
          <w:p w14:paraId="390C6E09" w14:textId="1AF070D0" w:rsidR="00A10AB6" w:rsidRDefault="00A10AB6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36" w:type="dxa"/>
            <w:shd w:val="clear" w:color="auto" w:fill="FFFFFF"/>
          </w:tcPr>
          <w:p w14:paraId="2CE624C4" w14:textId="5542B2D7" w:rsidR="00A10AB6" w:rsidRDefault="00E420C8" w:rsidP="00106DD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3</w:t>
            </w:r>
            <w:r w:rsidR="002A6F52">
              <w:rPr>
                <w:rFonts w:ascii="Angsana New" w:hAnsi="Angsana New"/>
                <w:sz w:val="32"/>
                <w:szCs w:val="32"/>
              </w:rPr>
              <w:t>.</w:t>
            </w:r>
            <w:r w:rsidRPr="00E420C8">
              <w:rPr>
                <w:rFonts w:ascii="Angsana New" w:hAnsi="Angsana New"/>
                <w:sz w:val="32"/>
                <w:szCs w:val="32"/>
              </w:rPr>
              <w:t>00</w:t>
            </w:r>
            <w:r w:rsidR="002A6F5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E420C8">
              <w:rPr>
                <w:rFonts w:ascii="Angsana New" w:hAnsi="Angsana New"/>
                <w:sz w:val="32"/>
                <w:szCs w:val="32"/>
              </w:rPr>
              <w:t>6</w:t>
            </w:r>
            <w:r w:rsidR="00A10AB6">
              <w:rPr>
                <w:rFonts w:ascii="Angsana New" w:hAnsi="Angsana New"/>
                <w:sz w:val="32"/>
                <w:szCs w:val="32"/>
              </w:rPr>
              <w:t>.</w:t>
            </w:r>
            <w:r w:rsidRPr="00E420C8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44" w:type="dxa"/>
            <w:vAlign w:val="center"/>
          </w:tcPr>
          <w:p w14:paraId="141D3059" w14:textId="77777777" w:rsidR="00A10AB6" w:rsidRDefault="00A10AB6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3ED48233" w14:textId="2BC65795" w:rsidR="00A10AB6" w:rsidRDefault="00E420C8" w:rsidP="00106DD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6</w:t>
            </w:r>
            <w:r w:rsidR="00A10AB6">
              <w:rPr>
                <w:rFonts w:ascii="Angsana New" w:hAnsi="Angsana New"/>
                <w:sz w:val="32"/>
                <w:szCs w:val="32"/>
              </w:rPr>
              <w:t>.</w:t>
            </w:r>
            <w:r w:rsidRPr="00E420C8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C902D1" w14:paraId="0A767EF7" w14:textId="77777777" w:rsidTr="004A0744">
        <w:tc>
          <w:tcPr>
            <w:tcW w:w="5741" w:type="dxa"/>
          </w:tcPr>
          <w:p w14:paraId="33D55728" w14:textId="15249230" w:rsidR="00A10AB6" w:rsidRDefault="00A10AB6" w:rsidP="00106DD7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อัตราเงินเฟ้อระยะยาว</w:t>
            </w:r>
          </w:p>
        </w:tc>
        <w:tc>
          <w:tcPr>
            <w:tcW w:w="1436" w:type="dxa"/>
            <w:shd w:val="clear" w:color="auto" w:fill="FFFFFF"/>
          </w:tcPr>
          <w:p w14:paraId="1A7D6B6E" w14:textId="0FB642C2" w:rsidR="00A10AB6" w:rsidRDefault="00E420C8" w:rsidP="00106DD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3</w:t>
            </w:r>
            <w:r w:rsidR="00A10AB6">
              <w:rPr>
                <w:rFonts w:ascii="Angsana New" w:hAnsi="Angsana New"/>
                <w:sz w:val="32"/>
                <w:szCs w:val="32"/>
              </w:rPr>
              <w:t>.</w:t>
            </w:r>
            <w:r w:rsidRPr="00E420C8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44" w:type="dxa"/>
            <w:vAlign w:val="center"/>
          </w:tcPr>
          <w:p w14:paraId="588F22E4" w14:textId="77777777" w:rsidR="00A10AB6" w:rsidRDefault="00A10AB6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063A6D0F" w14:textId="4ECECC8E" w:rsidR="00A10AB6" w:rsidRDefault="00E420C8" w:rsidP="00106DD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3</w:t>
            </w:r>
            <w:r w:rsidR="00A10AB6">
              <w:rPr>
                <w:rFonts w:ascii="Angsana New" w:hAnsi="Angsana New"/>
                <w:sz w:val="32"/>
                <w:szCs w:val="32"/>
              </w:rPr>
              <w:t>.</w:t>
            </w:r>
            <w:r w:rsidRPr="00E420C8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C902D1" w14:paraId="3DF6983B" w14:textId="77777777" w:rsidTr="004A0744">
        <w:tc>
          <w:tcPr>
            <w:tcW w:w="5741" w:type="dxa"/>
          </w:tcPr>
          <w:p w14:paraId="6CD87312" w14:textId="383ADEB5" w:rsidR="00A10AB6" w:rsidRDefault="00A10AB6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1436" w:type="dxa"/>
            <w:shd w:val="clear" w:color="auto" w:fill="FFFFFF"/>
          </w:tcPr>
          <w:p w14:paraId="46C37A7E" w14:textId="37ABDF68" w:rsidR="00A10AB6" w:rsidRDefault="00E420C8" w:rsidP="00106DD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2</w:t>
            </w:r>
            <w:r w:rsidR="00A10AB6">
              <w:rPr>
                <w:rFonts w:ascii="Angsana New" w:hAnsi="Angsana New"/>
                <w:sz w:val="32"/>
                <w:szCs w:val="32"/>
              </w:rPr>
              <w:t>.</w:t>
            </w:r>
            <w:r w:rsidRPr="00E420C8">
              <w:rPr>
                <w:rFonts w:ascii="Angsana New" w:hAnsi="Angsana New"/>
                <w:sz w:val="32"/>
                <w:szCs w:val="32"/>
              </w:rPr>
              <w:t>39</w:t>
            </w:r>
            <w:r w:rsidR="00A10AB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15B1D">
              <w:rPr>
                <w:rFonts w:ascii="Angsana New" w:hAnsi="Angsana New"/>
                <w:sz w:val="32"/>
                <w:szCs w:val="32"/>
              </w:rPr>
              <w:t>-</w:t>
            </w:r>
            <w:r w:rsidR="00A10AB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420C8">
              <w:rPr>
                <w:rFonts w:ascii="Angsana New" w:hAnsi="Angsana New"/>
                <w:sz w:val="32"/>
                <w:szCs w:val="32"/>
              </w:rPr>
              <w:t>57</w:t>
            </w:r>
            <w:r w:rsidR="00ED2A8F">
              <w:rPr>
                <w:rFonts w:ascii="Angsana New" w:hAnsi="Angsana New"/>
                <w:sz w:val="32"/>
                <w:szCs w:val="32"/>
              </w:rPr>
              <w:t>.</w:t>
            </w:r>
            <w:r w:rsidRPr="00E420C8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44" w:type="dxa"/>
            <w:vAlign w:val="center"/>
          </w:tcPr>
          <w:p w14:paraId="543EFE7A" w14:textId="77777777" w:rsidR="00A10AB6" w:rsidRDefault="00A10AB6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0FB56BD6" w14:textId="27A7AE03" w:rsidR="00A10AB6" w:rsidRDefault="00E420C8" w:rsidP="00106DD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2</w:t>
            </w:r>
            <w:r w:rsidR="00A10AB6">
              <w:rPr>
                <w:rFonts w:ascii="Angsana New" w:hAnsi="Angsana New"/>
                <w:sz w:val="32"/>
                <w:szCs w:val="32"/>
              </w:rPr>
              <w:t>.</w:t>
            </w:r>
            <w:r w:rsidRPr="00E420C8">
              <w:rPr>
                <w:rFonts w:ascii="Angsana New" w:hAnsi="Angsana New"/>
                <w:sz w:val="32"/>
                <w:szCs w:val="32"/>
              </w:rPr>
              <w:t>39</w:t>
            </w:r>
            <w:r w:rsidR="00A10AB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E420C8">
              <w:rPr>
                <w:rFonts w:ascii="Angsana New" w:hAnsi="Angsana New"/>
                <w:sz w:val="32"/>
                <w:szCs w:val="32"/>
              </w:rPr>
              <w:t>28</w:t>
            </w:r>
            <w:r w:rsidR="00A10AB6">
              <w:rPr>
                <w:rFonts w:ascii="Angsana New" w:hAnsi="Angsana New"/>
                <w:sz w:val="32"/>
                <w:szCs w:val="32"/>
              </w:rPr>
              <w:t>.</w:t>
            </w:r>
            <w:r w:rsidRPr="00E420C8">
              <w:rPr>
                <w:rFonts w:ascii="Angsana New" w:hAnsi="Angsana New"/>
                <w:sz w:val="32"/>
                <w:szCs w:val="32"/>
              </w:rPr>
              <w:t>65</w:t>
            </w:r>
          </w:p>
        </w:tc>
      </w:tr>
      <w:tr w:rsidR="00C902D1" w14:paraId="71227D06" w14:textId="77777777" w:rsidTr="004A0744">
        <w:tc>
          <w:tcPr>
            <w:tcW w:w="5741" w:type="dxa"/>
          </w:tcPr>
          <w:p w14:paraId="22767901" w14:textId="7F5A1CFD" w:rsidR="00A10AB6" w:rsidRDefault="00A10AB6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อัตรามรณะ</w:t>
            </w:r>
            <w:r>
              <w:rPr>
                <w:rFonts w:ascii="Angsana New" w:hAnsi="Angsana New"/>
                <w:sz w:val="32"/>
                <w:szCs w:val="32"/>
              </w:rPr>
              <w:t xml:space="preserve"> (TMO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17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36" w:type="dxa"/>
            <w:shd w:val="clear" w:color="auto" w:fill="FFFFFF"/>
          </w:tcPr>
          <w:p w14:paraId="360CDA61" w14:textId="59CA7FD6" w:rsidR="00A10AB6" w:rsidRDefault="00E420C8" w:rsidP="00106DD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105</w:t>
            </w:r>
          </w:p>
        </w:tc>
        <w:tc>
          <w:tcPr>
            <w:tcW w:w="144" w:type="dxa"/>
            <w:vAlign w:val="center"/>
          </w:tcPr>
          <w:p w14:paraId="26228BDD" w14:textId="77777777" w:rsidR="00A10AB6" w:rsidRDefault="00A10AB6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165C61D9" w14:textId="67592D50" w:rsidR="00A10AB6" w:rsidRDefault="00E420C8" w:rsidP="00106DD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105</w:t>
            </w:r>
          </w:p>
        </w:tc>
      </w:tr>
    </w:tbl>
    <w:p w14:paraId="489B916C" w14:textId="77777777" w:rsidR="0080562C" w:rsidRDefault="0080562C" w:rsidP="00106DD7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ข้อสมมติที่สำคัญในการกำหนดภาระผูกพันผลประโยชน์ของพนักงานตามหลักคณิตศาสตร์ประกันภัย ประกอบด้วย อัตราคิดลด อัตราการเพิ่มขึ้นของเงินเดือน</w:t>
      </w:r>
      <w:r w:rsidR="000247FE">
        <w:rPr>
          <w:rFonts w:ascii="Angsana New" w:hAnsi="Angsana New"/>
          <w:sz w:val="32"/>
          <w:szCs w:val="32"/>
          <w:cs/>
        </w:rPr>
        <w:t xml:space="preserve"> และอัตราการหมุนเวียนพนักงาน</w:t>
      </w:r>
      <w:r>
        <w:rPr>
          <w:rFonts w:ascii="Angsana New" w:hAnsi="Angsana New"/>
          <w:sz w:val="32"/>
          <w:szCs w:val="32"/>
          <w:cs/>
        </w:rPr>
        <w:t xml:space="preserve"> การวิเคราะห์ความอ่อนไหวได้พิจารณาจาก</w:t>
      </w:r>
      <w:r>
        <w:rPr>
          <w:rFonts w:ascii="Angsana New" w:hAnsi="Angsana New"/>
          <w:spacing w:val="-6"/>
          <w:sz w:val="32"/>
          <w:szCs w:val="32"/>
          <w:cs/>
        </w:rPr>
        <w:t>การเปลี่ยนแปลงในแต่ละข้อสมมติในการประมาณการตามหลักคณิตศาสตร์</w:t>
      </w:r>
      <w:r>
        <w:rPr>
          <w:rFonts w:ascii="Angsana New" w:hAnsi="Angsana New"/>
          <w:spacing w:val="-2"/>
          <w:sz w:val="32"/>
          <w:szCs w:val="32"/>
          <w:cs/>
        </w:rPr>
        <w:t>ประกันภัยที่เกี่ยวข้องที่อาจเป็นไปได้อย่างสมเหตุสมผล ณ วันสิ้นรอบระยะเวลารายงาน ในขณะที่</w:t>
      </w:r>
      <w:r w:rsidR="00C143D8">
        <w:rPr>
          <w:rFonts w:ascii="Angsana New" w:hAnsi="Angsana New"/>
          <w:spacing w:val="-2"/>
          <w:sz w:val="32"/>
          <w:szCs w:val="32"/>
          <w:cs/>
        </w:rPr>
        <w:br/>
      </w:r>
      <w:r>
        <w:rPr>
          <w:rFonts w:ascii="Angsana New" w:hAnsi="Angsana New"/>
          <w:spacing w:val="-2"/>
          <w:sz w:val="32"/>
          <w:szCs w:val="32"/>
          <w:cs/>
        </w:rPr>
        <w:t>ข้อสมมติอื่น</w:t>
      </w:r>
      <w:r>
        <w:rPr>
          <w:rFonts w:ascii="Angsana New" w:hAnsi="Angsana New"/>
          <w:sz w:val="32"/>
          <w:szCs w:val="32"/>
          <w:cs/>
        </w:rPr>
        <w:t>คงที่</w:t>
      </w:r>
    </w:p>
    <w:p w14:paraId="1326ADD6" w14:textId="3DF07D77" w:rsidR="0080562C" w:rsidRDefault="009E26FC" w:rsidP="00106DD7">
      <w:pPr>
        <w:spacing w:after="120"/>
        <w:ind w:left="547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  <w:cs/>
        </w:rPr>
        <w:br w:type="page"/>
      </w:r>
      <w:r w:rsidR="0080562C">
        <w:rPr>
          <w:rFonts w:ascii="Angsana New" w:hAnsi="Angsana New"/>
          <w:spacing w:val="-8"/>
          <w:sz w:val="32"/>
          <w:szCs w:val="32"/>
          <w:cs/>
        </w:rPr>
        <w:lastRenderedPageBreak/>
        <w:t>ผลกระทบต่อภาระผูกพันผลประโยชน์ของพนักงานเพิ่มขึ้น</w:t>
      </w:r>
      <w:r w:rsidR="0080562C">
        <w:rPr>
          <w:rFonts w:ascii="Angsana New" w:hAnsi="Angsana New"/>
          <w:spacing w:val="-8"/>
          <w:sz w:val="32"/>
          <w:szCs w:val="32"/>
        </w:rPr>
        <w:t xml:space="preserve"> </w:t>
      </w:r>
      <w:r w:rsidR="0080562C">
        <w:rPr>
          <w:rFonts w:ascii="Angsana New" w:hAnsi="Angsana New"/>
          <w:spacing w:val="-8"/>
          <w:sz w:val="32"/>
          <w:szCs w:val="32"/>
          <w:cs/>
        </w:rPr>
        <w:t xml:space="preserve">(ลดลง) ณ วันที่ </w:t>
      </w:r>
      <w:r w:rsidR="00E420C8" w:rsidRPr="00E420C8">
        <w:rPr>
          <w:rFonts w:ascii="Angsana New" w:hAnsi="Angsana New"/>
          <w:spacing w:val="-8"/>
          <w:sz w:val="32"/>
          <w:szCs w:val="32"/>
        </w:rPr>
        <w:t>31</w:t>
      </w:r>
      <w:r w:rsidR="0080562C">
        <w:rPr>
          <w:rFonts w:ascii="Angsana New" w:hAnsi="Angsana New"/>
          <w:spacing w:val="-8"/>
          <w:sz w:val="32"/>
          <w:szCs w:val="32"/>
        </w:rPr>
        <w:t xml:space="preserve"> </w:t>
      </w:r>
      <w:r w:rsidR="0080562C">
        <w:rPr>
          <w:rFonts w:ascii="Angsana New" w:hAnsi="Angsana New"/>
          <w:spacing w:val="-8"/>
          <w:sz w:val="32"/>
          <w:szCs w:val="32"/>
          <w:cs/>
        </w:rPr>
        <w:t>ธันวาคม มีดังนี้</w:t>
      </w:r>
      <w:r w:rsidR="0080562C">
        <w:rPr>
          <w:rFonts w:ascii="Angsana New" w:hAnsi="Angsana New"/>
          <w:spacing w:val="-8"/>
          <w:sz w:val="32"/>
          <w:szCs w:val="32"/>
        </w:rPr>
        <w:t xml:space="preserve"> </w:t>
      </w:r>
    </w:p>
    <w:tbl>
      <w:tblPr>
        <w:tblW w:w="4736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1"/>
        <w:gridCol w:w="1436"/>
        <w:gridCol w:w="144"/>
        <w:gridCol w:w="1436"/>
      </w:tblGrid>
      <w:tr w:rsidR="00C902D1" w14:paraId="49244567" w14:textId="77777777" w:rsidTr="00CF32C1">
        <w:tc>
          <w:tcPr>
            <w:tcW w:w="5741" w:type="dxa"/>
          </w:tcPr>
          <w:p w14:paraId="18FD39B9" w14:textId="77777777" w:rsidR="00512692" w:rsidRDefault="00512692" w:rsidP="00106DD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459C36E3" w14:textId="7430B808" w:rsidR="00512692" w:rsidRDefault="00E420C8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44" w:type="dxa"/>
          </w:tcPr>
          <w:p w14:paraId="14F283A6" w14:textId="77777777" w:rsidR="00512692" w:rsidRDefault="00512692" w:rsidP="00106DD7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36B14156" w14:textId="716802EC" w:rsidR="00512692" w:rsidRDefault="00E420C8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C902D1" w14:paraId="4730A445" w14:textId="77777777" w:rsidTr="00CF32C1">
        <w:tc>
          <w:tcPr>
            <w:tcW w:w="5741" w:type="dxa"/>
          </w:tcPr>
          <w:p w14:paraId="0F874CFF" w14:textId="77777777" w:rsidR="00512692" w:rsidRDefault="00512692" w:rsidP="00106DD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54A19E8A" w14:textId="77777777" w:rsidR="00512692" w:rsidRDefault="00512692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14:paraId="574BEE0C" w14:textId="77777777" w:rsidR="00512692" w:rsidRDefault="00512692" w:rsidP="00106DD7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16F81B01" w14:textId="77777777" w:rsidR="00512692" w:rsidRDefault="00512692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5B488F" w14:paraId="1A2A36C2" w14:textId="77777777" w:rsidTr="00CF32C1">
        <w:tc>
          <w:tcPr>
            <w:tcW w:w="5741" w:type="dxa"/>
          </w:tcPr>
          <w:p w14:paraId="301AB9AB" w14:textId="43AF8DB1" w:rsidR="005B488F" w:rsidRDefault="005B488F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อัตราคิดลด - เพิ่มขึ้นร้อยละ 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36" w:type="dxa"/>
            <w:shd w:val="clear" w:color="auto" w:fill="FFFFFF"/>
          </w:tcPr>
          <w:p w14:paraId="0C519D5B" w14:textId="023AC1A6" w:rsidR="005B488F" w:rsidRDefault="005B488F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268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106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4" w:type="dxa"/>
            <w:vAlign w:val="center"/>
          </w:tcPr>
          <w:p w14:paraId="320E636F" w14:textId="77777777" w:rsidR="005B488F" w:rsidRDefault="005B488F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6D0955B7" w14:textId="6305BAA4" w:rsidR="005B488F" w:rsidRDefault="005B488F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</w:t>
            </w:r>
            <w:r w:rsidR="00E420C8" w:rsidRPr="00E420C8">
              <w:rPr>
                <w:rFonts w:ascii="Angsana New" w:hAnsi="Angsana New"/>
                <w:bCs/>
                <w:sz w:val="32"/>
                <w:szCs w:val="32"/>
              </w:rPr>
              <w:t>771</w:t>
            </w:r>
            <w:r>
              <w:rPr>
                <w:rFonts w:ascii="Angsana New" w:hAnsi="Angsana New"/>
                <w:bCs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bCs/>
                <w:sz w:val="32"/>
                <w:szCs w:val="32"/>
              </w:rPr>
              <w:t>324</w:t>
            </w:r>
            <w:r>
              <w:rPr>
                <w:rFonts w:ascii="Angsana New" w:hAnsi="Angsana New"/>
                <w:bCs/>
                <w:sz w:val="32"/>
                <w:szCs w:val="32"/>
              </w:rPr>
              <w:t>)</w:t>
            </w:r>
          </w:p>
        </w:tc>
      </w:tr>
      <w:tr w:rsidR="005B488F" w14:paraId="765C64C2" w14:textId="77777777" w:rsidTr="00CF32C1">
        <w:tc>
          <w:tcPr>
            <w:tcW w:w="5741" w:type="dxa"/>
          </w:tcPr>
          <w:p w14:paraId="6E06E62F" w14:textId="1755DA3A" w:rsidR="005B488F" w:rsidRDefault="005B488F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อัตราคิดลด - ลดลงร้อยละ 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36" w:type="dxa"/>
            <w:shd w:val="clear" w:color="auto" w:fill="FFFFFF"/>
          </w:tcPr>
          <w:p w14:paraId="19B990BD" w14:textId="274E22F0" w:rsidR="005B488F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</w:t>
            </w:r>
            <w:r w:rsidR="005B488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496</w:t>
            </w:r>
            <w:r w:rsidR="005B488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425</w:t>
            </w:r>
          </w:p>
        </w:tc>
        <w:tc>
          <w:tcPr>
            <w:tcW w:w="144" w:type="dxa"/>
            <w:vAlign w:val="center"/>
          </w:tcPr>
          <w:p w14:paraId="7EF25948" w14:textId="77777777" w:rsidR="005B488F" w:rsidRDefault="005B488F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325808F5" w14:textId="6825F379" w:rsidR="005B488F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bCs/>
                <w:sz w:val="32"/>
                <w:szCs w:val="32"/>
              </w:rPr>
              <w:t>916</w:t>
            </w:r>
            <w:r w:rsidR="005B488F">
              <w:rPr>
                <w:rFonts w:ascii="Angsana New" w:hAnsi="Angsana New"/>
                <w:bCs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bCs/>
                <w:sz w:val="32"/>
                <w:szCs w:val="32"/>
              </w:rPr>
              <w:t>920</w:t>
            </w:r>
          </w:p>
        </w:tc>
      </w:tr>
      <w:tr w:rsidR="005B488F" w14:paraId="394236AE" w14:textId="77777777" w:rsidTr="00CF32C1">
        <w:tc>
          <w:tcPr>
            <w:tcW w:w="5741" w:type="dxa"/>
          </w:tcPr>
          <w:p w14:paraId="2CFF358F" w14:textId="154ADD99" w:rsidR="005B488F" w:rsidRDefault="005B488F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อัตราเงินเดือน - เพิ่มขึ้นร้อยละ 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36" w:type="dxa"/>
            <w:shd w:val="clear" w:color="auto" w:fill="FFFFFF"/>
          </w:tcPr>
          <w:p w14:paraId="55B676BB" w14:textId="2745E4C0" w:rsidR="005B488F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</w:t>
            </w:r>
            <w:r w:rsidR="005B488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422</w:t>
            </w:r>
            <w:r w:rsidR="005B488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925</w:t>
            </w:r>
          </w:p>
        </w:tc>
        <w:tc>
          <w:tcPr>
            <w:tcW w:w="144" w:type="dxa"/>
            <w:vAlign w:val="center"/>
          </w:tcPr>
          <w:p w14:paraId="53F5BE39" w14:textId="77777777" w:rsidR="005B488F" w:rsidRDefault="005B488F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158F65D4" w14:textId="2A2AE6E0" w:rsidR="005B488F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bCs/>
                <w:sz w:val="32"/>
                <w:szCs w:val="32"/>
              </w:rPr>
              <w:t>874</w:t>
            </w:r>
            <w:r w:rsidR="005B488F">
              <w:rPr>
                <w:rFonts w:ascii="Angsana New" w:hAnsi="Angsana New"/>
                <w:bCs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bCs/>
                <w:sz w:val="32"/>
                <w:szCs w:val="32"/>
              </w:rPr>
              <w:t>543</w:t>
            </w:r>
          </w:p>
        </w:tc>
      </w:tr>
      <w:tr w:rsidR="005B488F" w14:paraId="276120F0" w14:textId="77777777" w:rsidTr="00CF32C1">
        <w:tc>
          <w:tcPr>
            <w:tcW w:w="5741" w:type="dxa"/>
          </w:tcPr>
          <w:p w14:paraId="401E883F" w14:textId="1BA571FD" w:rsidR="005B488F" w:rsidRDefault="005B488F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อัตราเงินเดือน - ลดลงร้อยละ 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36" w:type="dxa"/>
            <w:shd w:val="clear" w:color="auto" w:fill="FFFFFF"/>
          </w:tcPr>
          <w:p w14:paraId="6E5D9DF8" w14:textId="6AE46722" w:rsidR="005B488F" w:rsidRDefault="005B488F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236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011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4" w:type="dxa"/>
            <w:vAlign w:val="center"/>
          </w:tcPr>
          <w:p w14:paraId="18821F11" w14:textId="77777777" w:rsidR="005B488F" w:rsidRDefault="005B488F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52EE9F46" w14:textId="379BA52A" w:rsidR="005B488F" w:rsidRDefault="005B488F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</w:t>
            </w:r>
            <w:r w:rsidR="00E420C8" w:rsidRPr="00E420C8">
              <w:rPr>
                <w:rFonts w:ascii="Angsana New" w:hAnsi="Angsana New"/>
                <w:bCs/>
                <w:sz w:val="32"/>
                <w:szCs w:val="32"/>
              </w:rPr>
              <w:t>753</w:t>
            </w:r>
            <w:r>
              <w:rPr>
                <w:rFonts w:ascii="Angsana New" w:hAnsi="Angsana New"/>
                <w:bCs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bCs/>
                <w:sz w:val="32"/>
                <w:szCs w:val="32"/>
              </w:rPr>
              <w:t>766</w:t>
            </w:r>
            <w:r>
              <w:rPr>
                <w:rFonts w:ascii="Angsana New" w:hAnsi="Angsana New"/>
                <w:bCs/>
                <w:sz w:val="32"/>
                <w:szCs w:val="32"/>
              </w:rPr>
              <w:t>)</w:t>
            </w:r>
          </w:p>
        </w:tc>
      </w:tr>
      <w:tr w:rsidR="005B488F" w14:paraId="5FE94203" w14:textId="77777777" w:rsidTr="00512692">
        <w:tc>
          <w:tcPr>
            <w:tcW w:w="5741" w:type="dxa"/>
          </w:tcPr>
          <w:p w14:paraId="60836BE5" w14:textId="51D54AF5" w:rsidR="005B488F" w:rsidRDefault="005B488F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อัตราการหมุนเวียนพนักงาน - เพิ่มขึ้นร้อยละ 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436" w:type="dxa"/>
            <w:shd w:val="clear" w:color="auto" w:fill="FFFFFF"/>
          </w:tcPr>
          <w:p w14:paraId="2CCF0B9B" w14:textId="405C0423" w:rsidR="005B488F" w:rsidRDefault="005B488F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454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482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4" w:type="dxa"/>
            <w:vAlign w:val="center"/>
          </w:tcPr>
          <w:p w14:paraId="1DFD03DD" w14:textId="77777777" w:rsidR="005B488F" w:rsidRDefault="005B488F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0E8A04DD" w14:textId="2ECBBF2A" w:rsidR="005B488F" w:rsidRDefault="005B488F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</w:t>
            </w:r>
            <w:r w:rsidR="00E420C8" w:rsidRPr="00E420C8">
              <w:rPr>
                <w:rFonts w:ascii="Angsana New" w:hAnsi="Angsana New"/>
                <w:bCs/>
                <w:sz w:val="32"/>
                <w:szCs w:val="32"/>
              </w:rPr>
              <w:t>888</w:t>
            </w:r>
            <w:r>
              <w:rPr>
                <w:rFonts w:ascii="Angsana New" w:hAnsi="Angsana New"/>
                <w:bCs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bCs/>
                <w:sz w:val="32"/>
                <w:szCs w:val="32"/>
              </w:rPr>
              <w:t>096</w:t>
            </w:r>
            <w:r>
              <w:rPr>
                <w:rFonts w:ascii="Angsana New" w:hAnsi="Angsana New"/>
                <w:bCs/>
                <w:sz w:val="32"/>
                <w:szCs w:val="32"/>
              </w:rPr>
              <w:t>)</w:t>
            </w:r>
          </w:p>
        </w:tc>
      </w:tr>
      <w:tr w:rsidR="005B488F" w14:paraId="411DAD49" w14:textId="77777777" w:rsidTr="00512692">
        <w:tc>
          <w:tcPr>
            <w:tcW w:w="5741" w:type="dxa"/>
          </w:tcPr>
          <w:p w14:paraId="129661FB" w14:textId="70C6D18F" w:rsidR="005B488F" w:rsidRDefault="005B488F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อัตราการหมุนเวียนพนักงาน - ลดลงร้อยละ 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436" w:type="dxa"/>
            <w:shd w:val="clear" w:color="auto" w:fill="FFFFFF"/>
          </w:tcPr>
          <w:p w14:paraId="2E399B73" w14:textId="6F2C4A8B" w:rsidR="005B488F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</w:t>
            </w:r>
            <w:r w:rsidR="005B488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809</w:t>
            </w:r>
            <w:r w:rsidR="005B488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328</w:t>
            </w:r>
          </w:p>
        </w:tc>
        <w:tc>
          <w:tcPr>
            <w:tcW w:w="144" w:type="dxa"/>
            <w:vAlign w:val="center"/>
          </w:tcPr>
          <w:p w14:paraId="730D4645" w14:textId="77777777" w:rsidR="005B488F" w:rsidRDefault="005B488F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5F4DA772" w14:textId="7C422493" w:rsidR="005B488F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bCs/>
                <w:sz w:val="32"/>
                <w:szCs w:val="32"/>
              </w:rPr>
              <w:t>1</w:t>
            </w:r>
            <w:r w:rsidR="005B488F">
              <w:rPr>
                <w:rFonts w:ascii="Angsana New" w:hAnsi="Angsana New"/>
                <w:bCs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bCs/>
                <w:sz w:val="32"/>
                <w:szCs w:val="32"/>
              </w:rPr>
              <w:t>110</w:t>
            </w:r>
            <w:r w:rsidR="005B488F">
              <w:rPr>
                <w:rFonts w:ascii="Angsana New" w:hAnsi="Angsana New"/>
                <w:bCs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bCs/>
                <w:sz w:val="32"/>
                <w:szCs w:val="32"/>
              </w:rPr>
              <w:t>814</w:t>
            </w:r>
          </w:p>
        </w:tc>
      </w:tr>
    </w:tbl>
    <w:p w14:paraId="732BFC10" w14:textId="77777777" w:rsidR="0080562C" w:rsidRDefault="0080562C" w:rsidP="00106DD7">
      <w:pPr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pacing w:val="-10"/>
          <w:sz w:val="32"/>
          <w:szCs w:val="32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</w:t>
      </w:r>
      <w:r>
        <w:rPr>
          <w:rFonts w:ascii="Angsana New" w:hAnsi="Angsana New"/>
          <w:spacing w:val="-10"/>
          <w:sz w:val="32"/>
          <w:szCs w:val="32"/>
        </w:rPr>
        <w:br/>
      </w:r>
      <w:r>
        <w:rPr>
          <w:rFonts w:ascii="Angsana New" w:hAnsi="Angsana New"/>
          <w:spacing w:val="-10"/>
          <w:sz w:val="32"/>
          <w:szCs w:val="32"/>
          <w:cs/>
        </w:rPr>
        <w:t>ของพนักงาน เนื่องจากเป็นการยากที่การเปลี่ยนแปลงข้อสมมติต่าง ๆ จะเกิดขึ้นแยกต่างหาก</w:t>
      </w:r>
      <w:r>
        <w:rPr>
          <w:rFonts w:ascii="Angsana New" w:hAnsi="Angsana New"/>
          <w:sz w:val="32"/>
          <w:szCs w:val="32"/>
          <w:cs/>
        </w:rPr>
        <w:t>จากข้อสมมติอื่นซึ่งอาจมีความสัมพันธ์กัน</w:t>
      </w:r>
    </w:p>
    <w:p w14:paraId="7971F802" w14:textId="1B9DC936" w:rsidR="0080562C" w:rsidRDefault="0080562C" w:rsidP="00106DD7">
      <w:pPr>
        <w:spacing w:before="240"/>
        <w:ind w:left="5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นอกจากนี้ในการแสดงการวิเคราะห์ความอ่อนไหวข้างต้น มูลค่าปัจจุบันของภาระผูกพันผลประโยชน์ของพนักงาน ณ วันสิ้นรอบระยะเวลารายงาน คำนวณโดยใช้วิธีคิดลดแต่ละหน่วยที่ประมาณการไว้ (</w:t>
      </w:r>
      <w:r>
        <w:rPr>
          <w:rFonts w:ascii="Angsana New" w:hAnsi="Angsana New"/>
          <w:sz w:val="32"/>
          <w:szCs w:val="32"/>
        </w:rPr>
        <w:t xml:space="preserve">Projected Unit Credit Method) </w:t>
      </w:r>
      <w:r>
        <w:rPr>
          <w:rFonts w:ascii="Angsana New" w:hAnsi="Angsana New"/>
          <w:sz w:val="32"/>
          <w:szCs w:val="32"/>
          <w:cs/>
        </w:rPr>
        <w:t>ซึ่งเป็นวิธีเดียวกันกับการคำนวณหนี้สินภาระผูกพันผลประโยชน์ของพนักงานหลังออกจากงานที่รับรู้ในงบฐานะการเงิน</w:t>
      </w:r>
    </w:p>
    <w:p w14:paraId="24444ADB" w14:textId="68C06E32" w:rsidR="00C21D7D" w:rsidRDefault="00C21D7D" w:rsidP="00106DD7">
      <w:pPr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ณ วันที่ </w:t>
      </w:r>
      <w:r w:rsidR="00E420C8" w:rsidRPr="00E420C8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 w:rsidR="00E420C8" w:rsidRPr="00E420C8"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และ </w:t>
      </w:r>
      <w:r w:rsidR="00E420C8" w:rsidRPr="00E420C8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  <w:cs/>
        </w:rPr>
        <w:t xml:space="preserve"> ค่าเฉลี่ยถ่วงน้ำหนักของเวลาด้วยมูลค่าปัจจุบันของกระแสเงินสดของการจ่ายชำระผลประโยชน์ของบริษัท คือ</w:t>
      </w:r>
      <w:r w:rsidR="00A10AB6">
        <w:rPr>
          <w:rFonts w:ascii="Angsana New" w:hAnsi="Angsana New"/>
          <w:sz w:val="32"/>
          <w:szCs w:val="32"/>
        </w:rPr>
        <w:t xml:space="preserve"> </w:t>
      </w:r>
      <w:r w:rsidR="00E420C8" w:rsidRPr="00E420C8">
        <w:rPr>
          <w:rFonts w:ascii="Angsana New" w:hAnsi="Angsana New"/>
          <w:sz w:val="32"/>
          <w:szCs w:val="32"/>
        </w:rPr>
        <w:t>10</w:t>
      </w:r>
      <w:r w:rsidR="003F538B">
        <w:rPr>
          <w:rFonts w:ascii="Angsana New" w:hAnsi="Angsana New"/>
          <w:sz w:val="32"/>
          <w:szCs w:val="32"/>
        </w:rPr>
        <w:t xml:space="preserve"> - </w:t>
      </w:r>
      <w:r w:rsidR="00E420C8" w:rsidRPr="00E420C8"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/>
          <w:sz w:val="32"/>
          <w:szCs w:val="32"/>
          <w:cs/>
        </w:rPr>
        <w:t xml:space="preserve"> ปี และ </w:t>
      </w:r>
      <w:r w:rsidR="00E420C8" w:rsidRPr="00E420C8">
        <w:rPr>
          <w:rFonts w:ascii="Angsana New" w:hAnsi="Angsana New"/>
          <w:sz w:val="32"/>
          <w:szCs w:val="32"/>
        </w:rPr>
        <w:t>17</w:t>
      </w:r>
      <w:r>
        <w:rPr>
          <w:rFonts w:ascii="Angsana New" w:hAnsi="Angsana New"/>
          <w:sz w:val="32"/>
          <w:szCs w:val="32"/>
          <w:cs/>
        </w:rPr>
        <w:t xml:space="preserve"> ปี ตามลำดับ</w:t>
      </w:r>
    </w:p>
    <w:p w14:paraId="6AF87D36" w14:textId="42E52D3F" w:rsidR="0080562C" w:rsidRDefault="0080562C" w:rsidP="00106DD7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>การวิเคราะห์การครบกำหนดของการจ่ายชำระผลประโยชน์ของภาระผูกพันผลประโยชน์พนักงาน</w:t>
      </w:r>
      <w:r w:rsidR="00C21D7D">
        <w:rPr>
          <w:rFonts w:ascii="Angsana New" w:hAnsi="Angsana New"/>
          <w:spacing w:val="-2"/>
          <w:sz w:val="32"/>
          <w:szCs w:val="32"/>
          <w:cs/>
        </w:rPr>
        <w:t>ที่ไม่มี</w:t>
      </w:r>
      <w:r w:rsidR="00C21D7D">
        <w:rPr>
          <w:rFonts w:ascii="Angsana New" w:hAnsi="Angsana New"/>
          <w:sz w:val="32"/>
          <w:szCs w:val="32"/>
          <w:cs/>
        </w:rPr>
        <w:t>การคิดลด</w:t>
      </w:r>
      <w:r>
        <w:rPr>
          <w:rFonts w:ascii="Angsana New" w:hAnsi="Angsana New"/>
          <w:sz w:val="32"/>
          <w:szCs w:val="32"/>
          <w:cs/>
        </w:rPr>
        <w:t xml:space="preserve"> ณ วันที่ </w:t>
      </w:r>
      <w:r w:rsidR="00E420C8" w:rsidRPr="00E420C8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ธันวาคม มีรายละเอียดดังนี้</w:t>
      </w:r>
    </w:p>
    <w:tbl>
      <w:tblPr>
        <w:tblW w:w="4736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1"/>
        <w:gridCol w:w="1436"/>
        <w:gridCol w:w="144"/>
        <w:gridCol w:w="1436"/>
      </w:tblGrid>
      <w:tr w:rsidR="00C902D1" w14:paraId="761FACAD" w14:textId="77777777" w:rsidTr="00CF32C1">
        <w:tc>
          <w:tcPr>
            <w:tcW w:w="5741" w:type="dxa"/>
          </w:tcPr>
          <w:p w14:paraId="68D2F086" w14:textId="77777777" w:rsidR="00512692" w:rsidRDefault="00512692" w:rsidP="00106DD7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7F62307F" w14:textId="5931E982" w:rsidR="00512692" w:rsidRDefault="00E420C8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44" w:type="dxa"/>
          </w:tcPr>
          <w:p w14:paraId="74EB86F2" w14:textId="77777777" w:rsidR="00512692" w:rsidRDefault="00512692" w:rsidP="00106DD7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0AA4FA36" w14:textId="33CD1A9D" w:rsidR="00512692" w:rsidRDefault="00E420C8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C902D1" w14:paraId="27FD012C" w14:textId="77777777" w:rsidTr="00CF32C1">
        <w:tc>
          <w:tcPr>
            <w:tcW w:w="5741" w:type="dxa"/>
          </w:tcPr>
          <w:p w14:paraId="3830587E" w14:textId="77777777" w:rsidR="00512692" w:rsidRDefault="00512692" w:rsidP="00106DD7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31BFA620" w14:textId="77777777" w:rsidR="00512692" w:rsidRDefault="00512692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14:paraId="2054F6FD" w14:textId="77777777" w:rsidR="00512692" w:rsidRDefault="00512692" w:rsidP="00106DD7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769407D2" w14:textId="77777777" w:rsidR="00512692" w:rsidRDefault="00512692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5B488F" w14:paraId="4A6A9E8E" w14:textId="77777777" w:rsidTr="00CF32C1">
        <w:tc>
          <w:tcPr>
            <w:tcW w:w="5741" w:type="dxa"/>
          </w:tcPr>
          <w:p w14:paraId="3022AE75" w14:textId="0A205131" w:rsidR="005B488F" w:rsidRDefault="005B488F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36" w:type="dxa"/>
            <w:shd w:val="clear" w:color="auto" w:fill="FFFFFF"/>
          </w:tcPr>
          <w:p w14:paraId="3D8B7E32" w14:textId="584E962C" w:rsidR="005B488F" w:rsidRDefault="00E420C8" w:rsidP="00106DD7">
            <w:pPr>
              <w:ind w:right="13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142</w:t>
            </w:r>
            <w:r w:rsidR="005B488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475</w:t>
            </w:r>
          </w:p>
        </w:tc>
        <w:tc>
          <w:tcPr>
            <w:tcW w:w="144" w:type="dxa"/>
            <w:vAlign w:val="center"/>
          </w:tcPr>
          <w:p w14:paraId="2B7506C7" w14:textId="77777777" w:rsidR="005B488F" w:rsidRDefault="005B488F" w:rsidP="00106DD7">
            <w:pPr>
              <w:tabs>
                <w:tab w:val="decimal" w:pos="1020"/>
              </w:tabs>
              <w:ind w:left="-1152" w:right="13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4391C620" w14:textId="0EC66B6E" w:rsidR="005B488F" w:rsidRDefault="005B488F" w:rsidP="00106DD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B488F" w14:paraId="35636513" w14:textId="77777777" w:rsidTr="00CF32C1">
        <w:tc>
          <w:tcPr>
            <w:tcW w:w="5741" w:type="dxa"/>
          </w:tcPr>
          <w:p w14:paraId="3CC291BC" w14:textId="618744E2" w:rsidR="005B488F" w:rsidRDefault="005B488F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36" w:type="dxa"/>
            <w:shd w:val="clear" w:color="auto" w:fill="FFFFFF"/>
          </w:tcPr>
          <w:p w14:paraId="0F5DA7FA" w14:textId="348E9222" w:rsidR="005B488F" w:rsidRDefault="00E420C8" w:rsidP="00106DD7">
            <w:pPr>
              <w:ind w:right="13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707</w:t>
            </w:r>
            <w:r w:rsidR="005B488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506</w:t>
            </w:r>
          </w:p>
        </w:tc>
        <w:tc>
          <w:tcPr>
            <w:tcW w:w="144" w:type="dxa"/>
            <w:vAlign w:val="center"/>
          </w:tcPr>
          <w:p w14:paraId="1701CAA9" w14:textId="77777777" w:rsidR="005B488F" w:rsidRDefault="005B488F" w:rsidP="00106DD7">
            <w:pPr>
              <w:tabs>
                <w:tab w:val="decimal" w:pos="1020"/>
              </w:tabs>
              <w:ind w:right="13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3AC868A5" w14:textId="642CFF0F" w:rsidR="005B488F" w:rsidRDefault="00E420C8" w:rsidP="00106DD7">
            <w:pPr>
              <w:ind w:right="13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279</w:t>
            </w:r>
            <w:r w:rsidR="005B488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699</w:t>
            </w:r>
          </w:p>
        </w:tc>
      </w:tr>
      <w:tr w:rsidR="005B488F" w14:paraId="4198F637" w14:textId="77777777" w:rsidTr="00CF32C1">
        <w:tc>
          <w:tcPr>
            <w:tcW w:w="5741" w:type="dxa"/>
          </w:tcPr>
          <w:p w14:paraId="77517AC2" w14:textId="61FFF6E7" w:rsidR="005B488F" w:rsidRDefault="005B488F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เกินกว่า 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36" w:type="dxa"/>
            <w:shd w:val="clear" w:color="auto" w:fill="FFFFFF"/>
          </w:tcPr>
          <w:p w14:paraId="0BDF6821" w14:textId="35616AD6" w:rsidR="005B488F" w:rsidRDefault="00E420C8" w:rsidP="00106DD7">
            <w:pPr>
              <w:ind w:right="13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13</w:t>
            </w:r>
            <w:r w:rsidR="005B488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374</w:t>
            </w:r>
            <w:r w:rsidR="005B488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724</w:t>
            </w:r>
          </w:p>
        </w:tc>
        <w:tc>
          <w:tcPr>
            <w:tcW w:w="144" w:type="dxa"/>
            <w:vAlign w:val="center"/>
          </w:tcPr>
          <w:p w14:paraId="14AA7303" w14:textId="77777777" w:rsidR="005B488F" w:rsidRDefault="005B488F" w:rsidP="00106DD7">
            <w:pPr>
              <w:tabs>
                <w:tab w:val="decimal" w:pos="1020"/>
              </w:tabs>
              <w:ind w:right="13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6A0AF654" w14:textId="7BF180B7" w:rsidR="005B488F" w:rsidRDefault="00E420C8" w:rsidP="00106DD7">
            <w:pPr>
              <w:ind w:right="13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8</w:t>
            </w:r>
            <w:r w:rsidR="005B488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464</w:t>
            </w:r>
            <w:r w:rsidR="005B488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735</w:t>
            </w:r>
          </w:p>
        </w:tc>
      </w:tr>
    </w:tbl>
    <w:p w14:paraId="1C1A8D46" w14:textId="75C7DBEE" w:rsidR="0048236C" w:rsidRDefault="00ED49EF" w:rsidP="00106DD7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E420C8" w:rsidRPr="00E420C8"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133C5A">
        <w:rPr>
          <w:rFonts w:ascii="Angsana New" w:hAnsi="Angsana New"/>
          <w:b/>
          <w:bCs/>
          <w:sz w:val="32"/>
          <w:szCs w:val="32"/>
        </w:rPr>
        <w:t>.</w:t>
      </w:r>
      <w:r w:rsidR="0048236C">
        <w:rPr>
          <w:rFonts w:ascii="Angsana New" w:hAnsi="Angsana New"/>
          <w:b/>
          <w:bCs/>
          <w:sz w:val="32"/>
          <w:szCs w:val="32"/>
        </w:rPr>
        <w:tab/>
      </w:r>
      <w:r w:rsidR="00494DDC">
        <w:rPr>
          <w:rFonts w:ascii="Angsana New" w:hAnsi="Angsana New"/>
          <w:b/>
          <w:bCs/>
          <w:sz w:val="32"/>
          <w:szCs w:val="32"/>
          <w:cs/>
        </w:rPr>
        <w:t>ประมาณการหนี้สินสำหรับต้นทุนการรื้อถอนและขนย้าย</w:t>
      </w:r>
    </w:p>
    <w:p w14:paraId="41AA7C7D" w14:textId="2EF9EA2E" w:rsidR="00BD3CED" w:rsidRDefault="007340FA" w:rsidP="00106DD7">
      <w:pPr>
        <w:widowControl w:val="0"/>
        <w:autoSpaceDE w:val="0"/>
        <w:autoSpaceDN w:val="0"/>
        <w:adjustRightInd w:val="0"/>
        <w:ind w:left="547" w:right="-29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การเปลี่ยนแปลงของ</w:t>
      </w:r>
      <w:r w:rsidR="0048236C">
        <w:rPr>
          <w:rFonts w:ascii="Angsana New" w:hAnsi="Angsana New"/>
          <w:spacing w:val="-4"/>
          <w:sz w:val="32"/>
          <w:szCs w:val="32"/>
          <w:cs/>
        </w:rPr>
        <w:t>ประมาณการ</w:t>
      </w:r>
      <w:r w:rsidR="00887C83">
        <w:rPr>
          <w:rFonts w:ascii="Angsana New" w:hAnsi="Angsana New"/>
          <w:spacing w:val="-4"/>
          <w:sz w:val="32"/>
          <w:szCs w:val="32"/>
          <w:cs/>
        </w:rPr>
        <w:t>หนี้สินสำหรับ</w:t>
      </w:r>
      <w:r w:rsidR="0048236C">
        <w:rPr>
          <w:rFonts w:ascii="Angsana New" w:hAnsi="Angsana New"/>
          <w:spacing w:val="-4"/>
          <w:sz w:val="32"/>
          <w:szCs w:val="32"/>
          <w:cs/>
        </w:rPr>
        <w:t>ต้นทุน</w:t>
      </w:r>
      <w:r w:rsidR="00887C83">
        <w:rPr>
          <w:rFonts w:ascii="Angsana New" w:hAnsi="Angsana New"/>
          <w:spacing w:val="-4"/>
          <w:sz w:val="32"/>
          <w:szCs w:val="32"/>
          <w:cs/>
        </w:rPr>
        <w:t>การ</w:t>
      </w:r>
      <w:r w:rsidR="0048236C">
        <w:rPr>
          <w:rFonts w:ascii="Angsana New" w:hAnsi="Angsana New"/>
          <w:spacing w:val="-4"/>
          <w:sz w:val="32"/>
          <w:szCs w:val="32"/>
          <w:cs/>
        </w:rPr>
        <w:t>รื้อถอน</w:t>
      </w:r>
      <w:r>
        <w:rPr>
          <w:rFonts w:ascii="Angsana New" w:hAnsi="Angsana New"/>
          <w:spacing w:val="-4"/>
          <w:sz w:val="32"/>
          <w:szCs w:val="32"/>
          <w:cs/>
        </w:rPr>
        <w:t>และขนย้ายสำหรับปีสิ้นสุด</w:t>
      </w:r>
      <w:r w:rsidR="00763F42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763F42">
        <w:rPr>
          <w:rFonts w:ascii="Angsana New" w:hAnsi="Angsana New"/>
          <w:spacing w:val="-4"/>
          <w:sz w:val="32"/>
          <w:szCs w:val="32"/>
          <w:cs/>
        </w:rPr>
        <w:br/>
      </w:r>
      <w:r w:rsidR="00E420C8" w:rsidRPr="00E420C8">
        <w:rPr>
          <w:rFonts w:ascii="Angsana New" w:hAnsi="Angsana New"/>
          <w:spacing w:val="-4"/>
          <w:sz w:val="32"/>
          <w:szCs w:val="32"/>
        </w:rPr>
        <w:t>31</w:t>
      </w:r>
      <w:r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C3795">
        <w:rPr>
          <w:rFonts w:ascii="Angsana New" w:hAnsi="Angsana New"/>
          <w:spacing w:val="-4"/>
          <w:sz w:val="32"/>
          <w:szCs w:val="32"/>
          <w:cs/>
        </w:rPr>
        <w:t>ธันวาคม</w:t>
      </w:r>
      <w:r>
        <w:rPr>
          <w:rFonts w:ascii="Angsana New" w:hAnsi="Angsana New"/>
          <w:spacing w:val="-4"/>
          <w:sz w:val="32"/>
          <w:szCs w:val="32"/>
          <w:cs/>
        </w:rPr>
        <w:t xml:space="preserve"> มีดังนี้</w:t>
      </w:r>
    </w:p>
    <w:tbl>
      <w:tblPr>
        <w:tblW w:w="4736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1"/>
        <w:gridCol w:w="1436"/>
        <w:gridCol w:w="144"/>
        <w:gridCol w:w="1436"/>
      </w:tblGrid>
      <w:tr w:rsidR="00C902D1" w14:paraId="7C3D386C" w14:textId="77777777" w:rsidTr="00CF32C1">
        <w:tc>
          <w:tcPr>
            <w:tcW w:w="5741" w:type="dxa"/>
          </w:tcPr>
          <w:p w14:paraId="0E810A6A" w14:textId="77777777" w:rsidR="00191659" w:rsidRDefault="00191659" w:rsidP="00106DD7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077945A0" w14:textId="11A8ED9B" w:rsidR="00191659" w:rsidRDefault="00E420C8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44" w:type="dxa"/>
          </w:tcPr>
          <w:p w14:paraId="5270B8AE" w14:textId="77777777" w:rsidR="00191659" w:rsidRDefault="00191659" w:rsidP="00106DD7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4969D5D5" w14:textId="761B5D13" w:rsidR="00191659" w:rsidRDefault="00E420C8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C902D1" w14:paraId="38774951" w14:textId="77777777" w:rsidTr="00CF32C1">
        <w:tc>
          <w:tcPr>
            <w:tcW w:w="5741" w:type="dxa"/>
          </w:tcPr>
          <w:p w14:paraId="53AA8497" w14:textId="77777777" w:rsidR="00191659" w:rsidRDefault="00191659" w:rsidP="00106DD7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4FAD6A59" w14:textId="77777777" w:rsidR="00191659" w:rsidRDefault="00191659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14:paraId="4AD5BBD6" w14:textId="77777777" w:rsidR="00191659" w:rsidRDefault="00191659" w:rsidP="00106DD7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0493E2FA" w14:textId="77777777" w:rsidR="00191659" w:rsidRDefault="00191659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C902D1" w14:paraId="64598218" w14:textId="77777777" w:rsidTr="00CF32C1">
        <w:tc>
          <w:tcPr>
            <w:tcW w:w="5741" w:type="dxa"/>
          </w:tcPr>
          <w:p w14:paraId="5344809E" w14:textId="2DA25A5D" w:rsidR="003517B9" w:rsidRDefault="003517B9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ยอดคงเหลือต้นปี </w:t>
            </w:r>
          </w:p>
        </w:tc>
        <w:tc>
          <w:tcPr>
            <w:tcW w:w="1436" w:type="dxa"/>
            <w:shd w:val="clear" w:color="auto" w:fill="FFFFFF"/>
          </w:tcPr>
          <w:p w14:paraId="0606FF39" w14:textId="52A11DD9" w:rsidR="003517B9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15</w:t>
            </w:r>
            <w:r w:rsidR="00B72031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701</w:t>
            </w:r>
            <w:r w:rsidR="00B72031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569</w:t>
            </w:r>
          </w:p>
        </w:tc>
        <w:tc>
          <w:tcPr>
            <w:tcW w:w="144" w:type="dxa"/>
          </w:tcPr>
          <w:p w14:paraId="5579EEAB" w14:textId="77777777" w:rsidR="003517B9" w:rsidRDefault="003517B9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41C60278" w14:textId="2FA63ED1" w:rsidR="003517B9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13</w:t>
            </w:r>
            <w:r w:rsidR="003517B9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195</w:t>
            </w:r>
            <w:r w:rsidR="003517B9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EF4A16" w14:paraId="45E8BB84" w14:textId="77777777" w:rsidTr="00CF32C1">
        <w:tc>
          <w:tcPr>
            <w:tcW w:w="5741" w:type="dxa"/>
          </w:tcPr>
          <w:p w14:paraId="4F834614" w14:textId="616786CC" w:rsidR="00EF4A16" w:rsidRDefault="00EF4A16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  <w:t xml:space="preserve">เพิ่มขึ้นระหว่างปี </w:t>
            </w:r>
          </w:p>
        </w:tc>
        <w:tc>
          <w:tcPr>
            <w:tcW w:w="1436" w:type="dxa"/>
            <w:shd w:val="clear" w:color="auto" w:fill="FFFFFF"/>
          </w:tcPr>
          <w:p w14:paraId="7A245A82" w14:textId="1232E694" w:rsidR="00EF4A16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4</w:t>
            </w:r>
            <w:r w:rsidR="00EF4A16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026</w:t>
            </w:r>
            <w:r w:rsidR="00EF4A16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514</w:t>
            </w:r>
          </w:p>
        </w:tc>
        <w:tc>
          <w:tcPr>
            <w:tcW w:w="144" w:type="dxa"/>
          </w:tcPr>
          <w:p w14:paraId="5FB126FC" w14:textId="77777777" w:rsidR="00EF4A16" w:rsidRDefault="00EF4A16" w:rsidP="00106DD7">
            <w:pPr>
              <w:tabs>
                <w:tab w:val="decimal" w:pos="1020"/>
              </w:tabs>
              <w:ind w:left="-1152" w:right="97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2A3171D5" w14:textId="6EC22AEF" w:rsidR="00EF4A16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2</w:t>
            </w:r>
            <w:r w:rsidR="00EF4A16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561</w:t>
            </w:r>
            <w:r w:rsidR="00EF4A16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569</w:t>
            </w:r>
          </w:p>
        </w:tc>
      </w:tr>
      <w:tr w:rsidR="00EF4A16" w14:paraId="5EF2BD6B" w14:textId="77777777" w:rsidTr="00CF32C1">
        <w:tc>
          <w:tcPr>
            <w:tcW w:w="5741" w:type="dxa"/>
          </w:tcPr>
          <w:p w14:paraId="58E0BE04" w14:textId="1522251C" w:rsidR="00EF4A16" w:rsidRDefault="00EF4A16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  <w:t>ลดลงระหว่างปี</w:t>
            </w:r>
          </w:p>
        </w:tc>
        <w:tc>
          <w:tcPr>
            <w:tcW w:w="1436" w:type="dxa"/>
            <w:shd w:val="clear" w:color="auto" w:fill="FFFFFF"/>
          </w:tcPr>
          <w:p w14:paraId="40E67D7D" w14:textId="2747A889" w:rsidR="00EF4A16" w:rsidRDefault="00EF4A16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200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000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" w:type="dxa"/>
          </w:tcPr>
          <w:p w14:paraId="6568FCAC" w14:textId="77777777" w:rsidR="00EF4A16" w:rsidRDefault="00EF4A16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07B251A4" w14:textId="065CA8FC" w:rsidR="00EF4A16" w:rsidRDefault="00EF4A16" w:rsidP="00106DD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(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55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000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902D1" w14:paraId="49B99945" w14:textId="77777777" w:rsidTr="00CF32C1">
        <w:tc>
          <w:tcPr>
            <w:tcW w:w="5741" w:type="dxa"/>
          </w:tcPr>
          <w:p w14:paraId="21599E98" w14:textId="2FF31D5B" w:rsidR="003517B9" w:rsidRDefault="003517B9" w:rsidP="00106DD7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625F634" w14:textId="5F562FF3" w:rsidR="003517B9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19</w:t>
            </w:r>
            <w:r w:rsidR="00B72031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528</w:t>
            </w:r>
            <w:r w:rsidR="00B72031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083</w:t>
            </w:r>
          </w:p>
        </w:tc>
        <w:tc>
          <w:tcPr>
            <w:tcW w:w="144" w:type="dxa"/>
          </w:tcPr>
          <w:p w14:paraId="7962D937" w14:textId="77777777" w:rsidR="003517B9" w:rsidRDefault="003517B9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60341940" w14:textId="57E011E8" w:rsidR="003517B9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15</w:t>
            </w:r>
            <w:r w:rsidR="003517B9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701</w:t>
            </w:r>
            <w:r w:rsidR="003517B9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569</w:t>
            </w:r>
          </w:p>
        </w:tc>
      </w:tr>
    </w:tbl>
    <w:p w14:paraId="222011C8" w14:textId="67E48570" w:rsidR="0048236C" w:rsidRDefault="0048236C" w:rsidP="00106DD7">
      <w:pPr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บริษัทรับร</w:t>
      </w:r>
      <w:r w:rsidR="00887C83">
        <w:rPr>
          <w:rFonts w:ascii="Angsana New" w:hAnsi="Angsana New"/>
          <w:sz w:val="32"/>
          <w:szCs w:val="32"/>
          <w:cs/>
        </w:rPr>
        <w:t>ู้ประมาณการหนี้สินสำหรับต้นทุน</w:t>
      </w:r>
      <w:r>
        <w:rPr>
          <w:rFonts w:ascii="Angsana New" w:hAnsi="Angsana New"/>
          <w:sz w:val="32"/>
          <w:szCs w:val="32"/>
          <w:cs/>
        </w:rPr>
        <w:t>การรื้อถอน</w:t>
      </w:r>
      <w:r w:rsidR="00C143D8">
        <w:rPr>
          <w:rFonts w:ascii="Angsana New" w:hAnsi="Angsana New"/>
          <w:sz w:val="32"/>
          <w:szCs w:val="32"/>
          <w:cs/>
        </w:rPr>
        <w:t>และขนย้าย</w:t>
      </w:r>
      <w:r w:rsidR="00887C83">
        <w:rPr>
          <w:rFonts w:ascii="Angsana New" w:hAnsi="Angsana New"/>
          <w:sz w:val="32"/>
          <w:szCs w:val="32"/>
          <w:cs/>
        </w:rPr>
        <w:t>ของส่วนปรับปรุงอาคารเช่า</w:t>
      </w:r>
      <w:r>
        <w:rPr>
          <w:rFonts w:ascii="Angsana New" w:hAnsi="Angsana New"/>
          <w:sz w:val="32"/>
          <w:szCs w:val="32"/>
          <w:cs/>
        </w:rPr>
        <w:t>โด</w:t>
      </w:r>
      <w:r w:rsidR="00887C83">
        <w:rPr>
          <w:rFonts w:ascii="Angsana New" w:hAnsi="Angsana New"/>
          <w:sz w:val="32"/>
          <w:szCs w:val="32"/>
          <w:cs/>
        </w:rPr>
        <w:t>ยอ้างอิงราคาประเมินค่ารื้อถอนที่</w:t>
      </w:r>
      <w:r w:rsidR="00F87CF9">
        <w:rPr>
          <w:rFonts w:ascii="Angsana New" w:hAnsi="Angsana New"/>
          <w:sz w:val="32"/>
          <w:szCs w:val="32"/>
          <w:cs/>
        </w:rPr>
        <w:t>ถูก</w:t>
      </w:r>
      <w:r w:rsidR="00887C83">
        <w:rPr>
          <w:rFonts w:ascii="Angsana New" w:hAnsi="Angsana New"/>
          <w:sz w:val="32"/>
          <w:szCs w:val="32"/>
          <w:cs/>
        </w:rPr>
        <w:t>เสนอโดย</w:t>
      </w:r>
      <w:r>
        <w:rPr>
          <w:rFonts w:ascii="Angsana New" w:hAnsi="Angsana New"/>
          <w:sz w:val="32"/>
          <w:szCs w:val="32"/>
          <w:cs/>
        </w:rPr>
        <w:t>บริษัทรับเหมาก่อสร้า</w:t>
      </w:r>
      <w:r w:rsidR="00C70747">
        <w:rPr>
          <w:rFonts w:ascii="Angsana New" w:hAnsi="Angsana New"/>
          <w:sz w:val="32"/>
          <w:szCs w:val="32"/>
          <w:cs/>
        </w:rPr>
        <w:t>ง</w:t>
      </w:r>
    </w:p>
    <w:p w14:paraId="4356F142" w14:textId="0941E358" w:rsidR="00557F8C" w:rsidRDefault="00E420C8" w:rsidP="00106DD7">
      <w:pPr>
        <w:tabs>
          <w:tab w:val="left" w:pos="540"/>
          <w:tab w:val="left" w:pos="7957"/>
        </w:tabs>
        <w:spacing w:before="360"/>
        <w:jc w:val="both"/>
        <w:rPr>
          <w:rFonts w:ascii="Angsana New" w:hAnsi="Angsana New"/>
          <w:b/>
          <w:bCs/>
          <w:sz w:val="32"/>
          <w:szCs w:val="32"/>
        </w:rPr>
      </w:pPr>
      <w:r w:rsidRPr="00E420C8">
        <w:rPr>
          <w:rFonts w:ascii="Angsana New" w:hAnsi="Angsana New"/>
          <w:b/>
          <w:bCs/>
          <w:sz w:val="32"/>
          <w:szCs w:val="32"/>
        </w:rPr>
        <w:t>22</w:t>
      </w:r>
      <w:r w:rsidR="00557F8C">
        <w:rPr>
          <w:rFonts w:ascii="Angsana New" w:hAnsi="Angsana New"/>
          <w:b/>
          <w:bCs/>
          <w:sz w:val="32"/>
          <w:szCs w:val="32"/>
        </w:rPr>
        <w:t>.</w:t>
      </w:r>
      <w:r w:rsidR="00557F8C">
        <w:rPr>
          <w:rFonts w:ascii="Angsana New" w:hAnsi="Angsana New"/>
          <w:b/>
          <w:bCs/>
          <w:sz w:val="32"/>
          <w:szCs w:val="32"/>
        </w:rPr>
        <w:tab/>
      </w:r>
      <w:r w:rsidR="000B0D76">
        <w:rPr>
          <w:rFonts w:ascii="Angsana New" w:hAnsi="Angsana New"/>
          <w:b/>
          <w:bCs/>
          <w:sz w:val="32"/>
          <w:szCs w:val="32"/>
          <w:cs/>
        </w:rPr>
        <w:t xml:space="preserve">ทุนเรือนหุ้น </w:t>
      </w:r>
    </w:p>
    <w:p w14:paraId="79725561" w14:textId="4BDB7BA2" w:rsidR="00E537E6" w:rsidRDefault="00E537E6" w:rsidP="00106DD7">
      <w:pPr>
        <w:tabs>
          <w:tab w:val="left" w:pos="540"/>
        </w:tabs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420C8" w:rsidRPr="00E420C8">
        <w:rPr>
          <w:rFonts w:ascii="Angsana New" w:hAnsi="Angsana New"/>
          <w:sz w:val="32"/>
          <w:szCs w:val="32"/>
        </w:rPr>
        <w:t>18</w:t>
      </w:r>
      <w:r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E420C8" w:rsidRPr="00E420C8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ที่ประชุมวิสามัญผู้ถือหุ้นครั้งที่ </w:t>
      </w:r>
      <w:r w:rsidR="00E420C8" w:rsidRPr="00E420C8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/</w:t>
      </w:r>
      <w:r w:rsidR="00E420C8" w:rsidRPr="00E420C8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  <w:cs/>
        </w:rPr>
        <w:t xml:space="preserve"> มีมติพิเศษให้เพิ่มทุนจดทะเบียนจำนวน </w:t>
      </w:r>
      <w:r w:rsidR="00E420C8" w:rsidRPr="00E420C8">
        <w:rPr>
          <w:rFonts w:ascii="Angsana New" w:hAnsi="Angsana New"/>
          <w:sz w:val="32"/>
          <w:szCs w:val="32"/>
        </w:rPr>
        <w:t>342</w:t>
      </w:r>
      <w:r>
        <w:rPr>
          <w:rFonts w:ascii="Angsana New" w:hAnsi="Angsana New"/>
          <w:sz w:val="32"/>
          <w:szCs w:val="32"/>
        </w:rPr>
        <w:t>,</w:t>
      </w:r>
      <w:r w:rsidR="00E420C8" w:rsidRPr="00E420C8">
        <w:rPr>
          <w:rFonts w:ascii="Angsana New" w:hAnsi="Angsana New"/>
          <w:sz w:val="32"/>
          <w:szCs w:val="32"/>
        </w:rPr>
        <w:t>496</w:t>
      </w:r>
      <w:r>
        <w:rPr>
          <w:rFonts w:ascii="Angsana New" w:hAnsi="Angsana New"/>
          <w:sz w:val="32"/>
          <w:szCs w:val="32"/>
        </w:rPr>
        <w:t>,</w:t>
      </w:r>
      <w:r w:rsidR="00E420C8" w:rsidRPr="00E420C8">
        <w:rPr>
          <w:rFonts w:ascii="Angsana New" w:hAnsi="Angsana New"/>
          <w:sz w:val="32"/>
          <w:szCs w:val="32"/>
        </w:rPr>
        <w:t>391</w:t>
      </w:r>
      <w:r>
        <w:rPr>
          <w:rFonts w:ascii="Angsana New" w:hAnsi="Angsana New"/>
          <w:sz w:val="32"/>
          <w:szCs w:val="32"/>
          <w:cs/>
        </w:rPr>
        <w:t xml:space="preserve"> บาท ซึ่งสุทธิจากค่าใช้จ่ายในการ</w:t>
      </w:r>
      <w:r>
        <w:rPr>
          <w:rFonts w:ascii="Angsana New" w:hAnsi="Angsana New"/>
          <w:spacing w:val="-6"/>
          <w:sz w:val="32"/>
          <w:szCs w:val="32"/>
          <w:cs/>
        </w:rPr>
        <w:t xml:space="preserve">ดำเนินการเพื่อเสนอขายหุ้นดังกล่าวจำนวน </w:t>
      </w:r>
      <w:r w:rsidR="00E420C8" w:rsidRPr="00E420C8">
        <w:rPr>
          <w:rFonts w:ascii="Angsana New" w:hAnsi="Angsana New"/>
          <w:sz w:val="32"/>
          <w:szCs w:val="32"/>
        </w:rPr>
        <w:t>360</w:t>
      </w:r>
      <w:r>
        <w:rPr>
          <w:rFonts w:ascii="Angsana New" w:hAnsi="Angsana New"/>
          <w:sz w:val="32"/>
          <w:szCs w:val="32"/>
        </w:rPr>
        <w:t>,</w:t>
      </w:r>
      <w:r w:rsidR="00E420C8" w:rsidRPr="00E420C8">
        <w:rPr>
          <w:rFonts w:ascii="Angsana New" w:hAnsi="Angsana New"/>
          <w:sz w:val="32"/>
          <w:szCs w:val="32"/>
        </w:rPr>
        <w:t>809</w:t>
      </w:r>
      <w:r>
        <w:rPr>
          <w:rFonts w:ascii="Angsana New" w:eastAsia="Times New Roman" w:hAnsi="Angsana New"/>
          <w:cs/>
        </w:rPr>
        <w:t xml:space="preserve">  </w:t>
      </w:r>
      <w:r>
        <w:rPr>
          <w:rFonts w:ascii="Angsana New" w:hAnsi="Angsana New"/>
          <w:sz w:val="32"/>
          <w:szCs w:val="32"/>
          <w:cs/>
        </w:rPr>
        <w:t xml:space="preserve">บาท โดยเพิ่มจำนวนหุ้นสามัญจำนวน </w:t>
      </w:r>
      <w:r w:rsidR="00E420C8" w:rsidRPr="00E420C8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>,</w:t>
      </w:r>
      <w:r w:rsidR="00E420C8" w:rsidRPr="00E420C8">
        <w:rPr>
          <w:rFonts w:ascii="Angsana New" w:hAnsi="Angsana New"/>
          <w:sz w:val="32"/>
          <w:szCs w:val="32"/>
        </w:rPr>
        <w:t>285</w:t>
      </w:r>
      <w:r>
        <w:rPr>
          <w:rFonts w:ascii="Angsana New" w:hAnsi="Angsana New"/>
          <w:sz w:val="32"/>
          <w:szCs w:val="32"/>
        </w:rPr>
        <w:t>,</w:t>
      </w:r>
      <w:r w:rsidR="00E420C8" w:rsidRPr="00E420C8">
        <w:rPr>
          <w:rFonts w:ascii="Angsana New" w:hAnsi="Angsana New"/>
          <w:sz w:val="32"/>
          <w:szCs w:val="32"/>
        </w:rPr>
        <w:t>715</w:t>
      </w:r>
      <w:r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="00E420C8" w:rsidRPr="00E420C8"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/>
          <w:sz w:val="32"/>
          <w:szCs w:val="32"/>
          <w:cs/>
        </w:rPr>
        <w:t xml:space="preserve"> บาท และส่วนเกินมูลค่าหุ้นสามัญ หุ้นละ </w:t>
      </w:r>
      <w:r w:rsidR="00E420C8" w:rsidRPr="00E420C8">
        <w:rPr>
          <w:rFonts w:ascii="Angsana New" w:hAnsi="Angsana New"/>
          <w:sz w:val="32"/>
          <w:szCs w:val="32"/>
        </w:rPr>
        <w:t>70</w:t>
      </w:r>
      <w:r>
        <w:rPr>
          <w:rFonts w:ascii="Angsana New" w:hAnsi="Angsana New"/>
          <w:sz w:val="32"/>
          <w:szCs w:val="32"/>
          <w:cs/>
        </w:rPr>
        <w:t xml:space="preserve"> บาท ซึ่งบริษัทเรียกชำระหุ้นสามัญเพิ่มทุนเต็มจำนวนและได้รับแล้วในเดือนกุมภาพันธ์และมิถุนายน </w:t>
      </w:r>
      <w:r w:rsidR="00E420C8" w:rsidRPr="00E420C8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  <w:cs/>
        </w:rPr>
        <w:t xml:space="preserve"> ทั้งนี้บริษัทได้จดทะเบียนการเพิ่มทุนดังกล่าวกับกระทรวงพาณิชย์</w:t>
      </w:r>
      <w:r w:rsidR="00191659">
        <w:rPr>
          <w:rFonts w:ascii="Angsana New" w:hAnsi="Angsana New"/>
          <w:sz w:val="32"/>
          <w:szCs w:val="32"/>
        </w:rPr>
        <w:br/>
      </w: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420C8" w:rsidRPr="00E420C8">
        <w:rPr>
          <w:rFonts w:ascii="Angsana New" w:hAnsi="Angsana New"/>
          <w:sz w:val="32"/>
          <w:szCs w:val="32"/>
        </w:rPr>
        <w:t>24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E420C8" w:rsidRPr="00E420C8">
        <w:rPr>
          <w:rFonts w:ascii="Angsana New" w:hAnsi="Angsana New"/>
          <w:sz w:val="32"/>
          <w:szCs w:val="32"/>
        </w:rPr>
        <w:t>2567</w:t>
      </w:r>
    </w:p>
    <w:p w14:paraId="3242535D" w14:textId="5B4CA208" w:rsidR="00E537E6" w:rsidRDefault="00E537E6" w:rsidP="00106DD7">
      <w:pPr>
        <w:tabs>
          <w:tab w:val="left" w:pos="540"/>
        </w:tabs>
        <w:spacing w:before="24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420C8" w:rsidRPr="00E420C8">
        <w:rPr>
          <w:rFonts w:ascii="Angsana New" w:hAnsi="Angsana New"/>
          <w:sz w:val="32"/>
          <w:szCs w:val="32"/>
        </w:rPr>
        <w:t>23</w:t>
      </w:r>
      <w:r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E420C8" w:rsidRPr="00E420C8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ที่ประชุมวิสามัญผู้ถือหุ้นครั้งที่ </w:t>
      </w:r>
      <w:r w:rsidR="00E420C8" w:rsidRPr="00E420C8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/</w:t>
      </w:r>
      <w:r w:rsidR="00E420C8" w:rsidRPr="00E420C8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มีมติพิเศษให้เพิ่มทุนจดทะเบียนจำนวน </w:t>
      </w:r>
      <w:r w:rsidR="00E420C8" w:rsidRPr="00E420C8">
        <w:rPr>
          <w:rFonts w:ascii="Angsana New" w:hAnsi="Angsana New"/>
          <w:sz w:val="32"/>
          <w:szCs w:val="32"/>
        </w:rPr>
        <w:t>56</w:t>
      </w:r>
      <w:r>
        <w:rPr>
          <w:rFonts w:ascii="Angsana New" w:hAnsi="Angsana New"/>
          <w:sz w:val="32"/>
          <w:szCs w:val="32"/>
        </w:rPr>
        <w:t>,</w:t>
      </w:r>
      <w:r w:rsidR="00E420C8" w:rsidRPr="00E420C8">
        <w:rPr>
          <w:rFonts w:ascii="Angsana New" w:hAnsi="Angsana New"/>
          <w:sz w:val="32"/>
          <w:szCs w:val="32"/>
        </w:rPr>
        <w:t>392</w:t>
      </w:r>
      <w:r>
        <w:rPr>
          <w:rFonts w:ascii="Angsana New" w:hAnsi="Angsana New"/>
          <w:sz w:val="32"/>
          <w:szCs w:val="32"/>
        </w:rPr>
        <w:t>,</w:t>
      </w:r>
      <w:r w:rsidR="00E420C8" w:rsidRPr="00E420C8">
        <w:rPr>
          <w:rFonts w:ascii="Angsana New" w:hAnsi="Angsana New"/>
          <w:sz w:val="32"/>
          <w:szCs w:val="32"/>
        </w:rPr>
        <w:t>800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บาท ซึ่งสุทธิจากค่าใช้จ่ายในการ</w:t>
      </w:r>
      <w:r>
        <w:rPr>
          <w:rFonts w:ascii="Angsana New" w:hAnsi="Angsana New"/>
          <w:spacing w:val="-6"/>
          <w:sz w:val="32"/>
          <w:szCs w:val="32"/>
          <w:cs/>
        </w:rPr>
        <w:t xml:space="preserve">ดำเนินการเพื่อเสนอขายหุ้นดังกล่าวจำนวน </w:t>
      </w:r>
      <w:r>
        <w:rPr>
          <w:rFonts w:ascii="Angsana New" w:hAnsi="Angsana New"/>
          <w:spacing w:val="-6"/>
          <w:sz w:val="32"/>
          <w:szCs w:val="32"/>
        </w:rPr>
        <w:t xml:space="preserve">    </w:t>
      </w:r>
      <w:r w:rsidR="00E420C8" w:rsidRPr="00E420C8">
        <w:rPr>
          <w:rFonts w:ascii="Angsana New" w:hAnsi="Angsana New"/>
          <w:spacing w:val="-4"/>
          <w:sz w:val="32"/>
          <w:szCs w:val="32"/>
        </w:rPr>
        <w:t>750</w:t>
      </w:r>
      <w:r>
        <w:rPr>
          <w:rFonts w:ascii="Angsana New" w:hAnsi="Angsana New"/>
          <w:spacing w:val="-4"/>
          <w:sz w:val="32"/>
          <w:szCs w:val="32"/>
        </w:rPr>
        <w:t>,</w:t>
      </w:r>
      <w:r w:rsidR="00E420C8" w:rsidRPr="00E420C8">
        <w:rPr>
          <w:rFonts w:ascii="Angsana New" w:hAnsi="Angsana New"/>
          <w:spacing w:val="-4"/>
          <w:sz w:val="32"/>
          <w:szCs w:val="32"/>
        </w:rPr>
        <w:t>000</w:t>
      </w:r>
      <w:r>
        <w:rPr>
          <w:rFonts w:ascii="Angsana New" w:eastAsia="Times New Roman" w:hAnsi="Angsana New"/>
          <w:spacing w:val="-4"/>
          <w:cs/>
        </w:rPr>
        <w:t xml:space="preserve">  </w:t>
      </w:r>
      <w:r>
        <w:rPr>
          <w:rFonts w:ascii="Angsana New" w:hAnsi="Angsana New"/>
          <w:spacing w:val="-4"/>
          <w:sz w:val="32"/>
          <w:szCs w:val="32"/>
          <w:cs/>
        </w:rPr>
        <w:t xml:space="preserve">บาท โดยเพิ่มจำนวนหุ้นสามัญจำนวน </w:t>
      </w:r>
      <w:r w:rsidR="00E420C8" w:rsidRPr="00E420C8">
        <w:rPr>
          <w:rFonts w:ascii="Angsana New" w:hAnsi="Angsana New"/>
          <w:spacing w:val="-4"/>
          <w:sz w:val="32"/>
          <w:szCs w:val="32"/>
        </w:rPr>
        <w:t>714</w:t>
      </w:r>
      <w:r>
        <w:rPr>
          <w:rFonts w:ascii="Angsana New" w:hAnsi="Angsana New"/>
          <w:spacing w:val="-4"/>
          <w:sz w:val="32"/>
          <w:szCs w:val="32"/>
        </w:rPr>
        <w:t>,</w:t>
      </w:r>
      <w:r w:rsidR="00E420C8" w:rsidRPr="00E420C8">
        <w:rPr>
          <w:rFonts w:ascii="Angsana New" w:hAnsi="Angsana New"/>
          <w:spacing w:val="-4"/>
          <w:sz w:val="32"/>
          <w:szCs w:val="32"/>
        </w:rPr>
        <w:t>285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 xml:space="preserve">หุ้น มูลค่าหุ้นละ </w:t>
      </w:r>
      <w:r w:rsidR="00E420C8" w:rsidRPr="00E420C8">
        <w:rPr>
          <w:rFonts w:ascii="Angsana New" w:hAnsi="Angsana New"/>
          <w:spacing w:val="-4"/>
          <w:sz w:val="32"/>
          <w:szCs w:val="32"/>
        </w:rPr>
        <w:t>10</w:t>
      </w:r>
      <w:r>
        <w:rPr>
          <w:rFonts w:ascii="Angsana New" w:hAnsi="Angsana New"/>
          <w:spacing w:val="-4"/>
          <w:sz w:val="32"/>
          <w:szCs w:val="32"/>
          <w:cs/>
        </w:rPr>
        <w:t xml:space="preserve"> บาท และส่วนเกินมูลค่า</w:t>
      </w:r>
      <w:r>
        <w:rPr>
          <w:rFonts w:ascii="Angsana New" w:hAnsi="Angsana New"/>
          <w:spacing w:val="-4"/>
          <w:sz w:val="32"/>
          <w:szCs w:val="32"/>
        </w:rPr>
        <w:br/>
      </w:r>
      <w:r>
        <w:rPr>
          <w:rFonts w:ascii="Angsana New" w:hAnsi="Angsana New"/>
          <w:spacing w:val="-4"/>
          <w:sz w:val="32"/>
          <w:szCs w:val="32"/>
          <w:cs/>
        </w:rPr>
        <w:t xml:space="preserve">หุ้นสามัญ หุ้นละ </w:t>
      </w:r>
      <w:r w:rsidR="00E420C8" w:rsidRPr="00E420C8">
        <w:rPr>
          <w:rFonts w:ascii="Angsana New" w:hAnsi="Angsana New"/>
          <w:spacing w:val="-4"/>
          <w:sz w:val="32"/>
          <w:szCs w:val="32"/>
        </w:rPr>
        <w:t>70</w:t>
      </w:r>
      <w:r>
        <w:rPr>
          <w:rFonts w:ascii="Angsana New" w:hAnsi="Angsana New"/>
          <w:spacing w:val="-4"/>
          <w:sz w:val="32"/>
          <w:szCs w:val="32"/>
          <w:cs/>
        </w:rPr>
        <w:t xml:space="preserve"> บาท ซึ่งบริษัทเรียกชำระหุ้นสามัญเพิ่มทุนเต็มจำนวนและได้รับแล้วในเดือนมิถุนายน </w:t>
      </w:r>
      <w:r w:rsidR="00E420C8" w:rsidRPr="00E420C8">
        <w:rPr>
          <w:rFonts w:ascii="Angsana New" w:hAnsi="Angsana New"/>
          <w:spacing w:val="-4"/>
          <w:sz w:val="32"/>
          <w:szCs w:val="32"/>
        </w:rPr>
        <w:t>2567</w:t>
      </w:r>
      <w:r>
        <w:rPr>
          <w:rFonts w:ascii="Angsana New" w:hAnsi="Angsana New"/>
          <w:spacing w:val="-4"/>
          <w:sz w:val="32"/>
          <w:szCs w:val="32"/>
          <w:cs/>
        </w:rPr>
        <w:t xml:space="preserve"> ทั้งนี้บริษัทได้จดทะเบียนการเพิ่มทุนดังกล่าวกับกระทรวงพาณิชย์เมื่อวันที่ </w:t>
      </w:r>
      <w:r w:rsidR="00E420C8" w:rsidRPr="00E420C8">
        <w:rPr>
          <w:rFonts w:ascii="Angsana New" w:hAnsi="Angsana New"/>
          <w:spacing w:val="-4"/>
          <w:sz w:val="32"/>
          <w:szCs w:val="32"/>
        </w:rPr>
        <w:t>28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="00E420C8" w:rsidRPr="00E420C8">
        <w:rPr>
          <w:rFonts w:ascii="Angsana New" w:hAnsi="Angsana New"/>
          <w:spacing w:val="-4"/>
          <w:sz w:val="32"/>
          <w:szCs w:val="32"/>
        </w:rPr>
        <w:t>2567</w:t>
      </w:r>
    </w:p>
    <w:p w14:paraId="3D847F14" w14:textId="77777777" w:rsidR="00AA1E84" w:rsidRDefault="00AA1E84" w:rsidP="00106DD7">
      <w:pPr>
        <w:snapToGrid w:val="0"/>
        <w:spacing w:after="120"/>
        <w:ind w:left="547"/>
        <w:jc w:val="thaiDistribute"/>
        <w:rPr>
          <w:rFonts w:ascii="Angsana New" w:hAnsi="Angsana New"/>
          <w:sz w:val="10"/>
          <w:szCs w:val="10"/>
        </w:rPr>
      </w:pPr>
    </w:p>
    <w:p w14:paraId="45069E36" w14:textId="2A7AE4CC" w:rsidR="00031BDE" w:rsidRDefault="00A8335D" w:rsidP="00106DD7">
      <w:pPr>
        <w:snapToGrid w:val="0"/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420C8" w:rsidRPr="00E420C8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  <w:cs/>
        </w:rPr>
        <w:t xml:space="preserve"> มีนาคม </w:t>
      </w:r>
      <w:r w:rsidR="00E420C8" w:rsidRPr="00E420C8"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ที่ประชุมวิสามัญผู้ถือหุ้นครั้งที่ </w:t>
      </w:r>
      <w:r w:rsidR="00E420C8" w:rsidRPr="00E420C8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/</w:t>
      </w:r>
      <w:r w:rsidR="00E420C8" w:rsidRPr="00E420C8"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ได้อนุมัติให้เปลี่ยนแปลงมูลค่าหุ้นสามัญของบริษัทจากเดิมที่ตราไว้หุ้นละ </w:t>
      </w:r>
      <w:r w:rsidR="00E420C8" w:rsidRPr="00E420C8"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/>
          <w:sz w:val="32"/>
          <w:szCs w:val="32"/>
          <w:cs/>
        </w:rPr>
        <w:t xml:space="preserve"> บาท จำนวน </w:t>
      </w:r>
      <w:r w:rsidR="00E420C8" w:rsidRPr="00E420C8"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/>
          <w:sz w:val="32"/>
          <w:szCs w:val="32"/>
          <w:cs/>
        </w:rPr>
        <w:t xml:space="preserve"> ล้านหุ้น เป็นหุ้นละ </w:t>
      </w:r>
      <w:r w:rsidR="00E420C8" w:rsidRPr="00E420C8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>.</w:t>
      </w:r>
      <w:r w:rsidR="00E420C8" w:rsidRPr="00E420C8">
        <w:rPr>
          <w:rFonts w:ascii="Angsana New" w:hAnsi="Angsana New"/>
          <w:sz w:val="32"/>
          <w:szCs w:val="32"/>
        </w:rPr>
        <w:t>50</w:t>
      </w:r>
      <w:r>
        <w:rPr>
          <w:rFonts w:ascii="Angsana New" w:hAnsi="Angsana New"/>
          <w:sz w:val="32"/>
          <w:szCs w:val="32"/>
          <w:cs/>
        </w:rPr>
        <w:t xml:space="preserve"> บาท จำนวน </w:t>
      </w:r>
      <w:r w:rsidR="00E420C8" w:rsidRPr="00E420C8">
        <w:rPr>
          <w:rFonts w:ascii="Angsana New" w:hAnsi="Angsana New"/>
          <w:spacing w:val="-8"/>
          <w:sz w:val="32"/>
          <w:szCs w:val="32"/>
        </w:rPr>
        <w:t>300</w:t>
      </w:r>
      <w:r>
        <w:rPr>
          <w:rFonts w:ascii="Angsana New" w:hAnsi="Angsana New"/>
          <w:spacing w:val="-8"/>
          <w:sz w:val="32"/>
          <w:szCs w:val="32"/>
        </w:rPr>
        <w:t xml:space="preserve"> </w:t>
      </w:r>
      <w:r>
        <w:rPr>
          <w:rFonts w:ascii="Angsana New" w:hAnsi="Angsana New"/>
          <w:spacing w:val="-8"/>
          <w:sz w:val="32"/>
          <w:szCs w:val="32"/>
          <w:cs/>
        </w:rPr>
        <w:t xml:space="preserve">ล้านหุ้น และเพิ่มทุนจดทะเบียนของบริษัทจากทุนจดทะเบียนเดิม </w:t>
      </w:r>
      <w:r w:rsidR="00E420C8" w:rsidRPr="00E420C8">
        <w:rPr>
          <w:rFonts w:ascii="Angsana New" w:hAnsi="Angsana New"/>
          <w:spacing w:val="-8"/>
          <w:sz w:val="32"/>
          <w:szCs w:val="32"/>
        </w:rPr>
        <w:t>150</w:t>
      </w:r>
      <w:r>
        <w:rPr>
          <w:rFonts w:ascii="Angsana New" w:hAnsi="Angsana New"/>
          <w:spacing w:val="-8"/>
          <w:sz w:val="32"/>
          <w:szCs w:val="32"/>
          <w:cs/>
        </w:rPr>
        <w:t xml:space="preserve"> ล้านบาท (หุ้นสามัญ </w:t>
      </w:r>
      <w:r w:rsidR="00E420C8" w:rsidRPr="00E420C8">
        <w:rPr>
          <w:rFonts w:ascii="Angsana New" w:hAnsi="Angsana New"/>
          <w:spacing w:val="-8"/>
          <w:sz w:val="32"/>
          <w:szCs w:val="32"/>
        </w:rPr>
        <w:t>300</w:t>
      </w:r>
      <w:r>
        <w:rPr>
          <w:rFonts w:ascii="Angsana New" w:hAnsi="Angsana New"/>
          <w:spacing w:val="-8"/>
          <w:sz w:val="32"/>
          <w:szCs w:val="32"/>
          <w:cs/>
        </w:rPr>
        <w:t xml:space="preserve"> ล้านหุ้น</w:t>
      </w:r>
      <w:r>
        <w:rPr>
          <w:rFonts w:ascii="Angsana New" w:hAnsi="Angsana New"/>
          <w:sz w:val="32"/>
          <w:szCs w:val="32"/>
          <w:cs/>
        </w:rPr>
        <w:t xml:space="preserve"> มูลค่าหุ้นละ </w:t>
      </w:r>
      <w:r w:rsidR="00E420C8" w:rsidRPr="00E420C8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>.</w:t>
      </w:r>
      <w:r w:rsidR="00E420C8" w:rsidRPr="00E420C8">
        <w:rPr>
          <w:rFonts w:ascii="Angsana New" w:hAnsi="Angsana New"/>
          <w:sz w:val="32"/>
          <w:szCs w:val="32"/>
        </w:rPr>
        <w:t>50</w:t>
      </w:r>
      <w:r>
        <w:rPr>
          <w:rFonts w:ascii="Angsana New" w:hAnsi="Angsana New"/>
          <w:sz w:val="32"/>
          <w:szCs w:val="32"/>
          <w:cs/>
        </w:rPr>
        <w:t xml:space="preserve"> บาท) เป็นทุนจดทะเบียนจำนวน </w:t>
      </w:r>
      <w:r w:rsidR="00E420C8" w:rsidRPr="00E420C8">
        <w:rPr>
          <w:rFonts w:ascii="Angsana New" w:hAnsi="Angsana New"/>
          <w:sz w:val="32"/>
          <w:szCs w:val="32"/>
        </w:rPr>
        <w:t>187</w:t>
      </w:r>
      <w:r>
        <w:rPr>
          <w:rFonts w:ascii="Angsana New" w:hAnsi="Angsana New"/>
          <w:sz w:val="32"/>
          <w:szCs w:val="32"/>
        </w:rPr>
        <w:t>.</w:t>
      </w:r>
      <w:r w:rsidR="00E420C8" w:rsidRPr="00E420C8">
        <w:rPr>
          <w:rFonts w:ascii="Angsana New" w:hAnsi="Angsana New"/>
          <w:sz w:val="32"/>
          <w:szCs w:val="32"/>
        </w:rPr>
        <w:t>50</w:t>
      </w:r>
      <w:r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 w:rsidR="00E420C8" w:rsidRPr="00E420C8">
        <w:rPr>
          <w:rFonts w:ascii="Angsana New" w:hAnsi="Angsana New"/>
          <w:sz w:val="32"/>
          <w:szCs w:val="32"/>
        </w:rPr>
        <w:t>375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ล้านหุ้น มูลค่าหุ้นละ </w:t>
      </w:r>
      <w:r w:rsidR="00E420C8" w:rsidRPr="00E420C8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>.</w:t>
      </w:r>
      <w:r w:rsidR="00E420C8" w:rsidRPr="00E420C8">
        <w:rPr>
          <w:rFonts w:ascii="Angsana New" w:hAnsi="Angsana New"/>
          <w:sz w:val="32"/>
          <w:szCs w:val="32"/>
        </w:rPr>
        <w:t>50</w:t>
      </w:r>
      <w:r>
        <w:rPr>
          <w:rFonts w:ascii="Angsana New" w:hAnsi="Angsana New"/>
          <w:sz w:val="32"/>
          <w:szCs w:val="32"/>
          <w:cs/>
        </w:rPr>
        <w:t xml:space="preserve"> บาท) โดยการออกหุ้นสามัญเพิ่มทุนจำนวน </w:t>
      </w:r>
      <w:r w:rsidR="00E420C8" w:rsidRPr="00E420C8">
        <w:rPr>
          <w:rFonts w:ascii="Angsana New" w:hAnsi="Angsana New"/>
          <w:sz w:val="32"/>
          <w:szCs w:val="32"/>
        </w:rPr>
        <w:t>75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ล้านหุ้น มูลค่าหุ้นละ </w:t>
      </w:r>
      <w:r w:rsidR="00E420C8" w:rsidRPr="00E420C8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>.</w:t>
      </w:r>
      <w:r w:rsidR="00E420C8" w:rsidRPr="00E420C8">
        <w:rPr>
          <w:rFonts w:ascii="Angsana New" w:hAnsi="Angsana New"/>
          <w:sz w:val="32"/>
          <w:szCs w:val="32"/>
        </w:rPr>
        <w:t>50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บาท เพื่อเสนอขายให้แก่ประชาชนครั้งแรก</w:t>
      </w:r>
      <w:r>
        <w:rPr>
          <w:rFonts w:ascii="Angsana New" w:hAnsi="Angsana New"/>
          <w:sz w:val="32"/>
          <w:szCs w:val="32"/>
        </w:rPr>
        <w:t xml:space="preserve"> </w:t>
      </w:r>
    </w:p>
    <w:p w14:paraId="7F0029F3" w14:textId="6E5EDD2E" w:rsidR="00F9007B" w:rsidRDefault="00031BDE" w:rsidP="00031BDE">
      <w:pPr>
        <w:snapToGrid w:val="0"/>
        <w:spacing w:after="120"/>
        <w:ind w:left="547"/>
        <w:jc w:val="thaiDistribute"/>
        <w:rPr>
          <w:rFonts w:ascii="Angsana New" w:eastAsia="MS Mincho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</w:rPr>
        <w:br w:type="page"/>
      </w:r>
      <w:r w:rsidR="00F9007B">
        <w:rPr>
          <w:rFonts w:ascii="Angsana New" w:eastAsia="MS Mincho" w:hAnsi="Angsana New"/>
          <w:sz w:val="32"/>
          <w:szCs w:val="32"/>
          <w:cs/>
        </w:rPr>
        <w:lastRenderedPageBreak/>
        <w:t xml:space="preserve">ในระหว่างวันที่ </w:t>
      </w:r>
      <w:r w:rsidR="00E420C8" w:rsidRPr="00E420C8">
        <w:rPr>
          <w:rFonts w:ascii="Angsana New" w:eastAsia="MS Mincho" w:hAnsi="Angsana New"/>
          <w:sz w:val="32"/>
          <w:szCs w:val="32"/>
        </w:rPr>
        <w:t>24</w:t>
      </w:r>
      <w:r w:rsidR="00F9007B">
        <w:rPr>
          <w:rFonts w:ascii="Angsana New" w:eastAsia="MS Mincho" w:hAnsi="Angsana New"/>
          <w:sz w:val="32"/>
          <w:szCs w:val="32"/>
          <w:cs/>
        </w:rPr>
        <w:t xml:space="preserve"> - </w:t>
      </w:r>
      <w:r w:rsidR="00E420C8" w:rsidRPr="00E420C8">
        <w:rPr>
          <w:rFonts w:ascii="Angsana New" w:eastAsia="MS Mincho" w:hAnsi="Angsana New"/>
          <w:sz w:val="32"/>
          <w:szCs w:val="32"/>
        </w:rPr>
        <w:t>28</w:t>
      </w:r>
      <w:r w:rsidR="00F9007B">
        <w:rPr>
          <w:rFonts w:ascii="Angsana New" w:eastAsia="MS Mincho" w:hAnsi="Angsana New"/>
          <w:sz w:val="32"/>
          <w:szCs w:val="32"/>
          <w:cs/>
        </w:rPr>
        <w:t xml:space="preserve"> ตุลาคม </w:t>
      </w:r>
      <w:r w:rsidR="00E420C8" w:rsidRPr="00E420C8">
        <w:rPr>
          <w:rFonts w:ascii="Angsana New" w:eastAsia="MS Mincho" w:hAnsi="Angsana New"/>
          <w:sz w:val="32"/>
          <w:szCs w:val="32"/>
        </w:rPr>
        <w:t>2568</w:t>
      </w:r>
      <w:r w:rsidR="00F9007B">
        <w:rPr>
          <w:rFonts w:ascii="Angsana New" w:eastAsia="MS Mincho" w:hAnsi="Angsana New"/>
          <w:sz w:val="32"/>
          <w:szCs w:val="32"/>
        </w:rPr>
        <w:t xml:space="preserve"> </w:t>
      </w:r>
      <w:r w:rsidR="00F9007B">
        <w:rPr>
          <w:rFonts w:ascii="Angsana New" w:eastAsia="MS Mincho" w:hAnsi="Angsana New"/>
          <w:sz w:val="32"/>
          <w:szCs w:val="32"/>
          <w:cs/>
        </w:rPr>
        <w:t xml:space="preserve">บริษัทได้ขายหุ้นสามัญเพิ่มทุนจำนวน </w:t>
      </w:r>
      <w:r w:rsidR="00E420C8" w:rsidRPr="00E420C8">
        <w:rPr>
          <w:rFonts w:ascii="Angsana New" w:eastAsia="MS Mincho" w:hAnsi="Angsana New"/>
          <w:spacing w:val="-4"/>
          <w:sz w:val="32"/>
          <w:szCs w:val="32"/>
        </w:rPr>
        <w:t>52</w:t>
      </w:r>
      <w:r w:rsidR="00F9007B">
        <w:rPr>
          <w:rFonts w:ascii="Angsana New" w:eastAsia="MS Mincho" w:hAnsi="Angsana New"/>
          <w:spacing w:val="-4"/>
          <w:sz w:val="32"/>
          <w:szCs w:val="32"/>
        </w:rPr>
        <w:t>,</w:t>
      </w:r>
      <w:r w:rsidR="00E420C8" w:rsidRPr="00E420C8">
        <w:rPr>
          <w:rFonts w:ascii="Angsana New" w:eastAsia="MS Mincho" w:hAnsi="Angsana New"/>
          <w:spacing w:val="-4"/>
          <w:sz w:val="32"/>
          <w:szCs w:val="32"/>
        </w:rPr>
        <w:t>941</w:t>
      </w:r>
      <w:r w:rsidR="00F9007B">
        <w:rPr>
          <w:rFonts w:ascii="Angsana New" w:eastAsia="MS Mincho" w:hAnsi="Angsana New"/>
          <w:spacing w:val="-4"/>
          <w:sz w:val="32"/>
          <w:szCs w:val="32"/>
        </w:rPr>
        <w:t>,</w:t>
      </w:r>
      <w:r w:rsidR="00E420C8" w:rsidRPr="00E420C8">
        <w:rPr>
          <w:rFonts w:ascii="Angsana New" w:eastAsia="MS Mincho" w:hAnsi="Angsana New"/>
          <w:spacing w:val="-4"/>
          <w:sz w:val="32"/>
          <w:szCs w:val="32"/>
        </w:rPr>
        <w:t>176</w:t>
      </w:r>
      <w:r w:rsidR="00F9007B">
        <w:rPr>
          <w:rFonts w:ascii="Angsana New" w:eastAsia="MS Mincho" w:hAnsi="Angsana New"/>
          <w:spacing w:val="-4"/>
          <w:sz w:val="32"/>
          <w:szCs w:val="32"/>
          <w:cs/>
        </w:rPr>
        <w:t xml:space="preserve"> หุ้น ในราคาหุ้นละ </w:t>
      </w:r>
      <w:r w:rsidR="00E420C8" w:rsidRPr="00E420C8">
        <w:rPr>
          <w:rFonts w:ascii="Angsana New" w:eastAsia="MS Mincho" w:hAnsi="Angsana New"/>
          <w:spacing w:val="-4"/>
          <w:sz w:val="32"/>
          <w:szCs w:val="32"/>
        </w:rPr>
        <w:t>7</w:t>
      </w:r>
      <w:r w:rsidR="00F9007B">
        <w:rPr>
          <w:rFonts w:ascii="Angsana New" w:eastAsia="MS Mincho" w:hAnsi="Angsana New"/>
          <w:spacing w:val="-4"/>
          <w:sz w:val="32"/>
          <w:szCs w:val="32"/>
        </w:rPr>
        <w:t>.</w:t>
      </w:r>
      <w:r w:rsidR="00E420C8" w:rsidRPr="00E420C8">
        <w:rPr>
          <w:rFonts w:ascii="Angsana New" w:eastAsia="MS Mincho" w:hAnsi="Angsana New"/>
          <w:spacing w:val="-4"/>
          <w:sz w:val="32"/>
          <w:szCs w:val="32"/>
        </w:rPr>
        <w:t>50</w:t>
      </w:r>
      <w:r w:rsidR="00F9007B">
        <w:rPr>
          <w:rFonts w:ascii="Angsana New" w:eastAsia="MS Mincho" w:hAnsi="Angsana New"/>
          <w:spacing w:val="-4"/>
          <w:sz w:val="32"/>
          <w:szCs w:val="32"/>
          <w:cs/>
        </w:rPr>
        <w:t xml:space="preserve"> บาท แก่ประชาชนทั่วไปเป็นครั้งแรก โดยมีมูลค่าที่ตราไว้ </w:t>
      </w:r>
      <w:r w:rsidR="00E420C8" w:rsidRPr="00E420C8">
        <w:rPr>
          <w:rFonts w:ascii="Angsana New" w:eastAsia="MS Mincho" w:hAnsi="Angsana New"/>
          <w:spacing w:val="-4"/>
          <w:sz w:val="32"/>
          <w:szCs w:val="32"/>
        </w:rPr>
        <w:t>0</w:t>
      </w:r>
      <w:r w:rsidR="00F9007B">
        <w:rPr>
          <w:rFonts w:ascii="Angsana New" w:eastAsia="MS Mincho" w:hAnsi="Angsana New"/>
          <w:spacing w:val="-4"/>
          <w:sz w:val="32"/>
          <w:szCs w:val="32"/>
        </w:rPr>
        <w:t>.</w:t>
      </w:r>
      <w:r w:rsidR="00E420C8" w:rsidRPr="00E420C8">
        <w:rPr>
          <w:rFonts w:ascii="Angsana New" w:eastAsia="MS Mincho" w:hAnsi="Angsana New"/>
          <w:spacing w:val="-4"/>
          <w:sz w:val="32"/>
          <w:szCs w:val="32"/>
        </w:rPr>
        <w:t>50</w:t>
      </w:r>
      <w:r w:rsidR="00F9007B">
        <w:rPr>
          <w:rFonts w:ascii="Angsana New" w:eastAsia="MS Mincho" w:hAnsi="Angsana New"/>
          <w:spacing w:val="-4"/>
          <w:sz w:val="32"/>
          <w:szCs w:val="32"/>
          <w:cs/>
        </w:rPr>
        <w:t xml:space="preserve"> บาท</w:t>
      </w:r>
      <w:r w:rsidR="00F9007B">
        <w:rPr>
          <w:rFonts w:ascii="Angsana New" w:eastAsia="MS Mincho" w:hAnsi="Angsana New"/>
          <w:sz w:val="32"/>
          <w:szCs w:val="32"/>
          <w:cs/>
        </w:rPr>
        <w:t xml:space="preserve"> บริษัทได้รับชำระค่าหุ้นจำนวน </w:t>
      </w:r>
      <w:r w:rsidR="00E420C8" w:rsidRPr="00E420C8">
        <w:rPr>
          <w:rFonts w:ascii="Angsana New" w:eastAsia="MS Mincho" w:hAnsi="Angsana New"/>
          <w:sz w:val="32"/>
          <w:szCs w:val="32"/>
        </w:rPr>
        <w:t>397</w:t>
      </w:r>
      <w:r w:rsidR="00F9007B">
        <w:rPr>
          <w:rFonts w:ascii="Angsana New" w:eastAsia="MS Mincho" w:hAnsi="Angsana New"/>
          <w:sz w:val="32"/>
          <w:szCs w:val="32"/>
        </w:rPr>
        <w:t>.</w:t>
      </w:r>
      <w:r w:rsidR="00E420C8" w:rsidRPr="00E420C8">
        <w:rPr>
          <w:rFonts w:ascii="Angsana New" w:eastAsia="MS Mincho" w:hAnsi="Angsana New"/>
          <w:sz w:val="32"/>
          <w:szCs w:val="32"/>
        </w:rPr>
        <w:t>06</w:t>
      </w:r>
      <w:r w:rsidR="00F9007B">
        <w:rPr>
          <w:rFonts w:ascii="Angsana New" w:eastAsia="MS Mincho" w:hAnsi="Angsana New"/>
          <w:sz w:val="32"/>
          <w:szCs w:val="32"/>
          <w:cs/>
        </w:rPr>
        <w:t xml:space="preserve"> ล้านบาทแล้ว</w:t>
      </w:r>
      <w:r w:rsidR="00BD40AB">
        <w:rPr>
          <w:rFonts w:ascii="Angsana New" w:eastAsia="MS Mincho" w:hAnsi="Angsana New"/>
          <w:sz w:val="32"/>
          <w:szCs w:val="32"/>
        </w:rPr>
        <w:t xml:space="preserve"> </w:t>
      </w:r>
      <w:r w:rsidR="00F9007B">
        <w:rPr>
          <w:rFonts w:ascii="Angsana New" w:eastAsia="MS Mincho" w:hAnsi="Angsana New"/>
          <w:sz w:val="32"/>
          <w:szCs w:val="32"/>
          <w:cs/>
        </w:rPr>
        <w:t xml:space="preserve">และได้จดทะเบียนเพิ่มทุนที่ได้รับชำระแล้วกับกรมพัฒนาธุรกิจการค้าเมื่อวันที่ </w:t>
      </w:r>
      <w:r w:rsidR="00E420C8" w:rsidRPr="00E420C8">
        <w:rPr>
          <w:rFonts w:ascii="Angsana New" w:eastAsia="MS Mincho" w:hAnsi="Angsana New"/>
          <w:sz w:val="32"/>
          <w:szCs w:val="32"/>
        </w:rPr>
        <w:t>29</w:t>
      </w:r>
      <w:r w:rsidR="00F9007B">
        <w:rPr>
          <w:rFonts w:ascii="Angsana New" w:eastAsia="MS Mincho" w:hAnsi="Angsana New"/>
          <w:sz w:val="32"/>
          <w:szCs w:val="32"/>
        </w:rPr>
        <w:t xml:space="preserve"> </w:t>
      </w:r>
      <w:r w:rsidR="00F9007B">
        <w:rPr>
          <w:rFonts w:ascii="Angsana New" w:eastAsia="MS Mincho" w:hAnsi="Angsana New"/>
          <w:sz w:val="32"/>
          <w:szCs w:val="32"/>
          <w:cs/>
        </w:rPr>
        <w:t xml:space="preserve">ตุลาคม </w:t>
      </w:r>
      <w:r w:rsidR="00E420C8" w:rsidRPr="00E420C8">
        <w:rPr>
          <w:rFonts w:ascii="Angsana New" w:eastAsia="MS Mincho" w:hAnsi="Angsana New"/>
          <w:sz w:val="32"/>
          <w:szCs w:val="32"/>
        </w:rPr>
        <w:t>2568</w:t>
      </w:r>
      <w:r w:rsidR="00081410">
        <w:rPr>
          <w:rFonts w:ascii="Angsana New" w:eastAsia="MS Mincho" w:hAnsi="Angsana New"/>
          <w:sz w:val="32"/>
          <w:szCs w:val="32"/>
        </w:rPr>
        <w:t xml:space="preserve"> </w:t>
      </w:r>
      <w:r w:rsidR="008F554B">
        <w:rPr>
          <w:rFonts w:ascii="Angsana New" w:eastAsia="MS Mincho" w:hAnsi="Angsana New"/>
          <w:sz w:val="32"/>
          <w:szCs w:val="32"/>
          <w:cs/>
        </w:rPr>
        <w:t xml:space="preserve">ทั้งนี้ </w:t>
      </w:r>
      <w:r w:rsidR="00081410">
        <w:rPr>
          <w:rFonts w:ascii="Angsana New" w:eastAsia="MS Mincho" w:hAnsi="Angsana New"/>
          <w:sz w:val="32"/>
          <w:szCs w:val="32"/>
          <w:cs/>
        </w:rPr>
        <w:t xml:space="preserve">ต้นทุนทางตรงที่เกี่ยวข้องการเสนอขายหุ้นจำนวน </w:t>
      </w:r>
      <w:r w:rsidR="00E420C8" w:rsidRPr="00E420C8">
        <w:rPr>
          <w:rFonts w:ascii="Angsana New" w:eastAsia="MS Mincho" w:hAnsi="Angsana New"/>
          <w:sz w:val="32"/>
          <w:szCs w:val="32"/>
        </w:rPr>
        <w:t>9</w:t>
      </w:r>
      <w:r w:rsidR="00993324">
        <w:rPr>
          <w:rFonts w:ascii="Angsana New" w:eastAsia="MS Mincho" w:hAnsi="Angsana New"/>
          <w:sz w:val="32"/>
          <w:szCs w:val="32"/>
        </w:rPr>
        <w:t>.</w:t>
      </w:r>
      <w:r w:rsidR="00E420C8" w:rsidRPr="00E420C8">
        <w:rPr>
          <w:rFonts w:ascii="Angsana New" w:eastAsia="MS Mincho" w:hAnsi="Angsana New"/>
          <w:sz w:val="32"/>
          <w:szCs w:val="32"/>
        </w:rPr>
        <w:t>93</w:t>
      </w:r>
      <w:r w:rsidR="00081410">
        <w:rPr>
          <w:rFonts w:ascii="Angsana New" w:eastAsia="MS Mincho" w:hAnsi="Angsana New"/>
          <w:sz w:val="32"/>
          <w:szCs w:val="32"/>
          <w:lang w:val="en-GB"/>
        </w:rPr>
        <w:t xml:space="preserve"> </w:t>
      </w:r>
      <w:r w:rsidR="00081410">
        <w:rPr>
          <w:rFonts w:ascii="Angsana New" w:eastAsia="MS Mincho" w:hAnsi="Angsana New"/>
          <w:sz w:val="32"/>
          <w:szCs w:val="32"/>
          <w:cs/>
        </w:rPr>
        <w:t>ล้านบาท (สุทธิจากภาษี) แสดงเป็นส่วนหักในส่วนเกินมูลค่าหุ้น</w:t>
      </w:r>
    </w:p>
    <w:tbl>
      <w:tblPr>
        <w:tblW w:w="9181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260"/>
        <w:gridCol w:w="90"/>
        <w:gridCol w:w="990"/>
        <w:gridCol w:w="85"/>
        <w:gridCol w:w="993"/>
        <w:gridCol w:w="108"/>
        <w:gridCol w:w="1010"/>
        <w:gridCol w:w="112"/>
        <w:gridCol w:w="929"/>
        <w:gridCol w:w="115"/>
        <w:gridCol w:w="1059"/>
      </w:tblGrid>
      <w:tr w:rsidR="00C902D1" w14:paraId="395A17D4" w14:textId="77777777" w:rsidTr="00CF32C1">
        <w:trPr>
          <w:trHeight w:val="144"/>
        </w:trPr>
        <w:tc>
          <w:tcPr>
            <w:tcW w:w="243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9F054AF" w14:textId="77777777" w:rsidR="00A8335D" w:rsidRDefault="00A8335D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03ED99F7" w14:textId="77777777" w:rsidR="00A8335D" w:rsidRDefault="00A8335D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D384AC8" w14:textId="77777777" w:rsidR="00A8335D" w:rsidRDefault="00A8335D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399C163" w14:textId="77777777" w:rsidR="00A8335D" w:rsidRDefault="00A8335D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จำนวน 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3C9CA791" w14:textId="77777777" w:rsidR="00A8335D" w:rsidRDefault="00A8335D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bottom"/>
          </w:tcPr>
          <w:p w14:paraId="60D52CC8" w14:textId="77777777" w:rsidR="00A8335D" w:rsidRDefault="00A8335D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ทุนจด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D23DCF4" w14:textId="77777777" w:rsidR="00A8335D" w:rsidRDefault="00A8335D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noWrap/>
            <w:vAlign w:val="bottom"/>
          </w:tcPr>
          <w:p w14:paraId="13E076DA" w14:textId="77777777" w:rsidR="00A8335D" w:rsidRDefault="00A8335D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ทุนที่ออก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</w:tcPr>
          <w:p w14:paraId="253C4690" w14:textId="77777777" w:rsidR="00A8335D" w:rsidRDefault="00A8335D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noWrap/>
            <w:vAlign w:val="bottom"/>
          </w:tcPr>
          <w:p w14:paraId="146BD317" w14:textId="77777777" w:rsidR="00A8335D" w:rsidRDefault="00A8335D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ส่วนเกิน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</w:tcPr>
          <w:p w14:paraId="078DC57E" w14:textId="77777777" w:rsidR="00A8335D" w:rsidRDefault="00A8335D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noWrap/>
            <w:vAlign w:val="bottom"/>
          </w:tcPr>
          <w:p w14:paraId="64DE25B9" w14:textId="77777777" w:rsidR="00A8335D" w:rsidRDefault="00A8335D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รวมมูลค่าหุ้น</w:t>
            </w:r>
          </w:p>
        </w:tc>
      </w:tr>
      <w:tr w:rsidR="00C902D1" w14:paraId="011DDAEC" w14:textId="77777777" w:rsidTr="00CF32C1">
        <w:trPr>
          <w:trHeight w:val="144"/>
        </w:trPr>
        <w:tc>
          <w:tcPr>
            <w:tcW w:w="243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050EFE3" w14:textId="77777777" w:rsidR="00A8335D" w:rsidRDefault="00A8335D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4C0FC96E" w14:textId="77777777" w:rsidR="00A8335D" w:rsidRDefault="00A8335D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หุ้นสามัญ 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4AF655E" w14:textId="77777777" w:rsidR="00A8335D" w:rsidRDefault="00A8335D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7D089E9" w14:textId="77777777" w:rsidR="00A8335D" w:rsidRDefault="00A8335D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หุ้นสามัญ 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0647836B" w14:textId="77777777" w:rsidR="00A8335D" w:rsidRDefault="00A8335D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bottom"/>
          </w:tcPr>
          <w:p w14:paraId="00895633" w14:textId="77777777" w:rsidR="00A8335D" w:rsidRDefault="00A8335D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ทะเบียน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FBC8A17" w14:textId="77777777" w:rsidR="00A8335D" w:rsidRDefault="00A8335D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noWrap/>
            <w:vAlign w:val="bottom"/>
          </w:tcPr>
          <w:p w14:paraId="6F0A6A99" w14:textId="77777777" w:rsidR="00A8335D" w:rsidRDefault="00A8335D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และชำระแล้ว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</w:tcPr>
          <w:p w14:paraId="7DA8578B" w14:textId="77777777" w:rsidR="00A8335D" w:rsidRDefault="00A8335D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noWrap/>
            <w:vAlign w:val="bottom"/>
          </w:tcPr>
          <w:p w14:paraId="3E335D91" w14:textId="77777777" w:rsidR="00A8335D" w:rsidRDefault="00A8335D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มูลค่าหุ้น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</w:tcPr>
          <w:p w14:paraId="53995712" w14:textId="77777777" w:rsidR="00A8335D" w:rsidRDefault="00A8335D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noWrap/>
            <w:vAlign w:val="bottom"/>
          </w:tcPr>
          <w:p w14:paraId="3CAE2DBF" w14:textId="77777777" w:rsidR="00A8335D" w:rsidRDefault="00A8335D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ที่ชำระแล้ว</w:t>
            </w:r>
          </w:p>
        </w:tc>
      </w:tr>
      <w:tr w:rsidR="00C902D1" w14:paraId="1FBC2067" w14:textId="77777777" w:rsidTr="00CF32C1">
        <w:trPr>
          <w:trHeight w:val="144"/>
        </w:trPr>
        <w:tc>
          <w:tcPr>
            <w:tcW w:w="24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643DBD" w14:textId="77777777" w:rsidR="00A8335D" w:rsidRDefault="00A8335D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2DA169BC" w14:textId="77777777" w:rsidR="00A8335D" w:rsidRDefault="00A8335D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ก่อนแปรสภาพ</w:t>
            </w:r>
          </w:p>
          <w:p w14:paraId="246209DF" w14:textId="49379456" w:rsidR="00A8335D" w:rsidRDefault="00A8335D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(หุ้นละ </w:t>
            </w:r>
            <w:r w:rsidR="00E420C8" w:rsidRPr="00E420C8">
              <w:rPr>
                <w:rFonts w:ascii="Angsana New" w:hAnsi="Angsana New"/>
                <w:b/>
                <w:bCs/>
                <w:sz w:val="24"/>
                <w:szCs w:val="24"/>
              </w:rPr>
              <w:t>10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2168CE" w14:textId="77777777" w:rsidR="00A8335D" w:rsidRDefault="00A8335D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CBE9AE5" w14:textId="77777777" w:rsidR="00A8335D" w:rsidRDefault="00A8335D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หลังแปรสภาพ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37495142" w14:textId="77777777" w:rsidR="00A8335D" w:rsidRDefault="00A8335D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BF1371" w14:textId="77777777" w:rsidR="00A8335D" w:rsidRDefault="00A8335D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หุ้นสามัญ</w:t>
            </w:r>
          </w:p>
          <w:p w14:paraId="47598DF2" w14:textId="77777777" w:rsidR="00A8335D" w:rsidRDefault="00A8335D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A76A15" w14:textId="77777777" w:rsidR="00A8335D" w:rsidRDefault="00A8335D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9D9A6C" w14:textId="77777777" w:rsidR="00A8335D" w:rsidRDefault="00A8335D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</w:tcPr>
          <w:p w14:paraId="1F39DF34" w14:textId="77777777" w:rsidR="00A8335D" w:rsidRDefault="00A8335D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3489B0" w14:textId="77777777" w:rsidR="00A8335D" w:rsidRDefault="00A8335D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ชำระแล้ว</w:t>
            </w:r>
          </w:p>
          <w:p w14:paraId="1C92D678" w14:textId="77777777" w:rsidR="00A8335D" w:rsidRDefault="00A8335D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</w:tcPr>
          <w:p w14:paraId="483A6F8B" w14:textId="77777777" w:rsidR="00A8335D" w:rsidRDefault="00A8335D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D5F8F2" w14:textId="77777777" w:rsidR="00A8335D" w:rsidRDefault="00A8335D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902D1" w14:paraId="07415EDB" w14:textId="77777777" w:rsidTr="00CF32C1">
        <w:trPr>
          <w:trHeight w:val="144"/>
        </w:trPr>
        <w:tc>
          <w:tcPr>
            <w:tcW w:w="24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33C3A5" w14:textId="77777777" w:rsidR="00A8335D" w:rsidRDefault="00A8335D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4FE55B92" w14:textId="77777777" w:rsidR="00A8335D" w:rsidRDefault="00A8335D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F6C695" w14:textId="77777777" w:rsidR="00A8335D" w:rsidRDefault="00A8335D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22D141B" w14:textId="74970F7D" w:rsidR="00A8335D" w:rsidRDefault="00A8335D" w:rsidP="00106DD7">
            <w:pPr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 xml:space="preserve">(หุ้นละ </w:t>
            </w:r>
            <w:r w:rsidR="00E420C8" w:rsidRPr="00E420C8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0</w:t>
            </w:r>
            <w:r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>.</w:t>
            </w:r>
            <w:r w:rsidR="00E420C8" w:rsidRPr="00E420C8"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50</w:t>
            </w:r>
            <w: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>บาท)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6668F858" w14:textId="77777777" w:rsidR="00A8335D" w:rsidRDefault="00A8335D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0C2C12" w14:textId="77777777" w:rsidR="00A8335D" w:rsidRDefault="00A8335D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03A227" w14:textId="77777777" w:rsidR="00A8335D" w:rsidRDefault="00A8335D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70966D" w14:textId="77777777" w:rsidR="00A8335D" w:rsidRDefault="00A8335D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</w:tcPr>
          <w:p w14:paraId="1A47886D" w14:textId="77777777" w:rsidR="00A8335D" w:rsidRDefault="00A8335D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49733F" w14:textId="77777777" w:rsidR="00A8335D" w:rsidRDefault="00A8335D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" w:type="dxa"/>
            <w:tcBorders>
              <w:top w:val="nil"/>
              <w:left w:val="nil"/>
              <w:right w:val="nil"/>
            </w:tcBorders>
          </w:tcPr>
          <w:p w14:paraId="2DD713D3" w14:textId="77777777" w:rsidR="00A8335D" w:rsidRDefault="00A8335D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205A9F" w14:textId="77777777" w:rsidR="00A8335D" w:rsidRDefault="00A8335D" w:rsidP="00106DD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902D1" w14:paraId="57A39507" w14:textId="77777777" w:rsidTr="00001B9C">
        <w:trPr>
          <w:trHeight w:val="144"/>
        </w:trPr>
        <w:tc>
          <w:tcPr>
            <w:tcW w:w="243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71E0A9E8" w14:textId="5585AE44" w:rsidR="00A8335D" w:rsidRDefault="00A8335D" w:rsidP="00106DD7">
            <w:pPr>
              <w:ind w:left="44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420C8" w:rsidRPr="00E420C8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E420C8" w:rsidRPr="00E420C8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260" w:type="dxa"/>
            <w:tcBorders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52E32BE1" w14:textId="0A0DB19F" w:rsidR="00A8335D" w:rsidRDefault="00E420C8" w:rsidP="00106DD7">
            <w:pPr>
              <w:tabs>
                <w:tab w:val="decimal" w:pos="900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15</w:t>
            </w:r>
            <w:r w:rsidR="00A8335D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000</w:t>
            </w:r>
            <w:r w:rsidR="00A8335D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  <w:noWrap/>
            <w:vAlign w:val="bottom"/>
          </w:tcPr>
          <w:p w14:paraId="701747A7" w14:textId="77777777" w:rsidR="00A8335D" w:rsidRDefault="00A8335D" w:rsidP="00106DD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824C79B" w14:textId="19C509CB" w:rsidR="00A8335D" w:rsidRDefault="00E420C8" w:rsidP="00106DD7">
            <w:pPr>
              <w:tabs>
                <w:tab w:val="decimal" w:pos="96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300</w:t>
            </w:r>
            <w:r w:rsidR="00A8335D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000</w:t>
            </w:r>
            <w:r w:rsidR="00A8335D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460A5B8D" w14:textId="77777777" w:rsidR="00A8335D" w:rsidRDefault="00A8335D" w:rsidP="00106DD7">
            <w:pPr>
              <w:tabs>
                <w:tab w:val="decimal" w:pos="96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bottom"/>
          </w:tcPr>
          <w:p w14:paraId="16670CB0" w14:textId="71FA6387" w:rsidR="00A8335D" w:rsidRDefault="00E420C8" w:rsidP="00106DD7">
            <w:pPr>
              <w:tabs>
                <w:tab w:val="decimal" w:pos="96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150</w:t>
            </w:r>
            <w:r w:rsidR="00A8335D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000</w:t>
            </w:r>
            <w:r w:rsidR="00A8335D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08" w:type="dxa"/>
            <w:tcBorders>
              <w:left w:val="nil"/>
              <w:right w:val="nil"/>
            </w:tcBorders>
            <w:noWrap/>
            <w:vAlign w:val="bottom"/>
          </w:tcPr>
          <w:p w14:paraId="0A5E74F6" w14:textId="77777777" w:rsidR="00A8335D" w:rsidRDefault="00A8335D" w:rsidP="00106DD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noWrap/>
            <w:vAlign w:val="bottom"/>
          </w:tcPr>
          <w:p w14:paraId="64B9BD9C" w14:textId="1ADB89BD" w:rsidR="00A8335D" w:rsidRDefault="00E420C8" w:rsidP="00106DD7">
            <w:pPr>
              <w:tabs>
                <w:tab w:val="decimal" w:pos="96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150</w:t>
            </w:r>
            <w:r w:rsidR="00A8335D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000</w:t>
            </w:r>
            <w:r w:rsidR="00A8335D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12" w:type="dxa"/>
            <w:tcBorders>
              <w:left w:val="nil"/>
              <w:right w:val="nil"/>
            </w:tcBorders>
          </w:tcPr>
          <w:p w14:paraId="44ABE502" w14:textId="77777777" w:rsidR="00A8335D" w:rsidRDefault="00A8335D" w:rsidP="00106DD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noWrap/>
            <w:vAlign w:val="bottom"/>
          </w:tcPr>
          <w:p w14:paraId="117D67AE" w14:textId="33BCF839" w:rsidR="00A8335D" w:rsidRDefault="00E420C8" w:rsidP="00106DD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348</w:t>
            </w:r>
            <w:r w:rsidR="00A8335D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889</w:t>
            </w:r>
            <w:r w:rsidR="00A8335D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191</w:t>
            </w:r>
          </w:p>
        </w:tc>
        <w:tc>
          <w:tcPr>
            <w:tcW w:w="115" w:type="dxa"/>
            <w:tcBorders>
              <w:left w:val="nil"/>
              <w:right w:val="nil"/>
            </w:tcBorders>
            <w:vAlign w:val="bottom"/>
          </w:tcPr>
          <w:p w14:paraId="12FF2B8C" w14:textId="77777777" w:rsidR="00A8335D" w:rsidRDefault="00A8335D" w:rsidP="00106DD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noWrap/>
            <w:vAlign w:val="bottom"/>
          </w:tcPr>
          <w:p w14:paraId="62364936" w14:textId="04A1B748" w:rsidR="00A8335D" w:rsidRDefault="00E420C8" w:rsidP="00106DD7">
            <w:pPr>
              <w:tabs>
                <w:tab w:val="decimal" w:pos="96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498</w:t>
            </w:r>
            <w:r w:rsidR="00A8335D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889</w:t>
            </w:r>
            <w:r w:rsidR="00A8335D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191</w:t>
            </w:r>
          </w:p>
        </w:tc>
      </w:tr>
      <w:tr w:rsidR="00C902D1" w14:paraId="3948061D" w14:textId="77777777" w:rsidTr="00001B9C">
        <w:trPr>
          <w:trHeight w:val="14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990369" w14:textId="7158764A" w:rsidR="00A8335D" w:rsidRDefault="00A8335D" w:rsidP="00106DD7">
            <w:pPr>
              <w:ind w:left="44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เพิ่มทุนระหว่าง</w:t>
            </w:r>
            <w:r w:rsidR="00931E02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3E24B321" w14:textId="77777777" w:rsidR="00A8335D" w:rsidRDefault="00A8335D" w:rsidP="00106DD7">
            <w:pPr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0F8C69E" w14:textId="77777777" w:rsidR="00A8335D" w:rsidRDefault="00A8335D" w:rsidP="00106DD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2E855C6" w14:textId="429F10F9" w:rsidR="00A8335D" w:rsidRDefault="00E420C8" w:rsidP="00106DD7">
            <w:pPr>
              <w:tabs>
                <w:tab w:val="decimal" w:pos="96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75</w:t>
            </w:r>
            <w:r w:rsidR="00A8335D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000</w:t>
            </w:r>
            <w:r w:rsidR="00A8335D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262F2D27" w14:textId="77777777" w:rsidR="00A8335D" w:rsidRDefault="00A8335D" w:rsidP="00106DD7">
            <w:pPr>
              <w:tabs>
                <w:tab w:val="decimal" w:pos="968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noWrap/>
            <w:vAlign w:val="bottom"/>
          </w:tcPr>
          <w:p w14:paraId="7AE3E8B0" w14:textId="1952C90A" w:rsidR="00A8335D" w:rsidRDefault="00E420C8" w:rsidP="00106DD7">
            <w:pPr>
              <w:tabs>
                <w:tab w:val="decimal" w:pos="968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37</w:t>
            </w:r>
            <w:r w:rsidR="00A8335D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500</w:t>
            </w:r>
            <w:r w:rsidR="00A8335D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08" w:type="dxa"/>
            <w:tcBorders>
              <w:left w:val="nil"/>
              <w:right w:val="nil"/>
            </w:tcBorders>
            <w:noWrap/>
            <w:vAlign w:val="bottom"/>
          </w:tcPr>
          <w:p w14:paraId="1462AFA3" w14:textId="77777777" w:rsidR="00A8335D" w:rsidRDefault="00A8335D" w:rsidP="00106DD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noWrap/>
            <w:vAlign w:val="bottom"/>
          </w:tcPr>
          <w:p w14:paraId="28F8B1E5" w14:textId="601633B7" w:rsidR="00A8335D" w:rsidRDefault="00E420C8" w:rsidP="00106DD7">
            <w:pPr>
              <w:tabs>
                <w:tab w:val="left" w:pos="882"/>
                <w:tab w:val="decimal" w:pos="972"/>
              </w:tabs>
              <w:ind w:left="162" w:hanging="1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26</w:t>
            </w:r>
            <w:r w:rsidR="00120EE5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470</w:t>
            </w:r>
            <w:r w:rsidR="00946A92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588</w:t>
            </w:r>
          </w:p>
        </w:tc>
        <w:tc>
          <w:tcPr>
            <w:tcW w:w="112" w:type="dxa"/>
            <w:tcBorders>
              <w:left w:val="nil"/>
              <w:right w:val="nil"/>
            </w:tcBorders>
            <w:noWrap/>
            <w:vAlign w:val="bottom"/>
          </w:tcPr>
          <w:p w14:paraId="67CD6213" w14:textId="77777777" w:rsidR="00A8335D" w:rsidRDefault="00A8335D" w:rsidP="00106DD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noWrap/>
            <w:vAlign w:val="bottom"/>
          </w:tcPr>
          <w:p w14:paraId="4D386278" w14:textId="54F96428" w:rsidR="00A8335D" w:rsidRDefault="00E420C8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370</w:t>
            </w:r>
            <w:r w:rsidR="006E3EF9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588</w:t>
            </w:r>
            <w:r w:rsidR="006E3EF9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232</w:t>
            </w:r>
          </w:p>
        </w:tc>
        <w:tc>
          <w:tcPr>
            <w:tcW w:w="115" w:type="dxa"/>
            <w:tcBorders>
              <w:left w:val="nil"/>
              <w:right w:val="nil"/>
            </w:tcBorders>
            <w:noWrap/>
            <w:vAlign w:val="bottom"/>
          </w:tcPr>
          <w:p w14:paraId="07268132" w14:textId="77777777" w:rsidR="00A8335D" w:rsidRDefault="00A8335D" w:rsidP="00106DD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noWrap/>
            <w:vAlign w:val="bottom"/>
          </w:tcPr>
          <w:p w14:paraId="6B370858" w14:textId="00F2DDA5" w:rsidR="00A8335D" w:rsidRDefault="00E420C8" w:rsidP="00106DD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397</w:t>
            </w:r>
            <w:r w:rsidR="00B51881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058</w:t>
            </w:r>
            <w:r w:rsidR="00B51881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820</w:t>
            </w:r>
          </w:p>
        </w:tc>
      </w:tr>
      <w:tr w:rsidR="00C902D1" w14:paraId="0348CE08" w14:textId="77777777" w:rsidTr="00CF32C1">
        <w:trPr>
          <w:trHeight w:val="14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3EBC28" w14:textId="435CB8C7" w:rsidR="00262C7A" w:rsidRDefault="00262C7A" w:rsidP="00106DD7">
            <w:pPr>
              <w:ind w:left="4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4"/>
                <w:szCs w:val="24"/>
                <w:lang w:val="en-GB"/>
              </w:rPr>
              <w:tab/>
            </w:r>
            <w:r w:rsidR="00931E02">
              <w:rPr>
                <w:rFonts w:ascii="Angsana New" w:hAnsi="Angsana New"/>
                <w:sz w:val="24"/>
                <w:szCs w:val="24"/>
                <w:cs/>
              </w:rPr>
              <w:t>ค่าใช้จ่าย</w:t>
            </w:r>
            <w:r>
              <w:rPr>
                <w:rFonts w:ascii="Angsana New" w:hAnsi="Angsana New"/>
                <w:sz w:val="24"/>
                <w:szCs w:val="24"/>
                <w:cs/>
              </w:rPr>
              <w:t>ทางตรงที่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396DF20B" w14:textId="08A9562F" w:rsidR="00262C7A" w:rsidRDefault="00262C7A" w:rsidP="00106DD7">
            <w:pPr>
              <w:ind w:left="448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  <w:cs/>
              </w:rPr>
              <w:t>เกี่ยวกับการออกหุ้น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49EB6890" w14:textId="77777777" w:rsidR="00262C7A" w:rsidRDefault="00262C7A" w:rsidP="00106DD7">
            <w:pPr>
              <w:tabs>
                <w:tab w:val="decimal" w:pos="90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7172A9C" w14:textId="77777777" w:rsidR="00262C7A" w:rsidRDefault="00262C7A" w:rsidP="00106DD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CA9BC1" w14:textId="1B866D5C" w:rsidR="00262C7A" w:rsidRDefault="00262C7A" w:rsidP="00106DD7">
            <w:pPr>
              <w:tabs>
                <w:tab w:val="decimal" w:pos="5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3DC62955" w14:textId="77777777" w:rsidR="00262C7A" w:rsidRDefault="00262C7A" w:rsidP="00106DD7">
            <w:pPr>
              <w:tabs>
                <w:tab w:val="decimal" w:pos="968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2C8335" w14:textId="02CEBF3B" w:rsidR="00262C7A" w:rsidRDefault="00262C7A" w:rsidP="00106DD7">
            <w:pPr>
              <w:tabs>
                <w:tab w:val="decimal" w:pos="5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0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4B28696" w14:textId="77777777" w:rsidR="00262C7A" w:rsidRDefault="00262C7A" w:rsidP="00106DD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E1E58E" w14:textId="16BD1518" w:rsidR="00262C7A" w:rsidRDefault="00262C7A" w:rsidP="00106DD7">
            <w:pPr>
              <w:tabs>
                <w:tab w:val="left" w:pos="882"/>
                <w:tab w:val="decimal" w:pos="972"/>
              </w:tabs>
              <w:ind w:left="162" w:hanging="18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1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8307A36" w14:textId="77777777" w:rsidR="00262C7A" w:rsidRDefault="00262C7A" w:rsidP="00106DD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CD4CC0" w14:textId="70006B59" w:rsidR="00262C7A" w:rsidRDefault="005C6692" w:rsidP="00106DD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926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470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D062125" w14:textId="77777777" w:rsidR="00262C7A" w:rsidRDefault="00262C7A" w:rsidP="00106DD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F322F2E" w14:textId="613498AE" w:rsidR="00262C7A" w:rsidRDefault="005C6692" w:rsidP="00106DD7">
            <w:pPr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926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470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902D1" w14:paraId="6722E63A" w14:textId="77777777" w:rsidTr="00CF32C1">
        <w:trPr>
          <w:trHeight w:val="14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1F60FA" w14:textId="799625EE" w:rsidR="00262C7A" w:rsidRDefault="00262C7A" w:rsidP="00106DD7">
            <w:pPr>
              <w:ind w:left="44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420C8" w:rsidRPr="00E420C8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E420C8" w:rsidRPr="00E420C8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D81384" w14:textId="77777777" w:rsidR="00262C7A" w:rsidRDefault="00262C7A" w:rsidP="00106DD7">
            <w:pPr>
              <w:tabs>
                <w:tab w:val="decimal" w:pos="968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716761" w14:textId="77777777" w:rsidR="00262C7A" w:rsidRDefault="00262C7A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6A979F18" w14:textId="1F40953C" w:rsidR="00262C7A" w:rsidRDefault="00E420C8" w:rsidP="00106DD7">
            <w:pPr>
              <w:tabs>
                <w:tab w:val="decimal" w:pos="96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375</w:t>
            </w:r>
            <w:r w:rsidR="00262C7A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000</w:t>
            </w:r>
            <w:r w:rsidR="00262C7A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55BF5806" w14:textId="77777777" w:rsidR="00262C7A" w:rsidRDefault="00262C7A" w:rsidP="00106DD7">
            <w:pPr>
              <w:tabs>
                <w:tab w:val="decimal" w:pos="968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8A0C522" w14:textId="21358FA5" w:rsidR="00262C7A" w:rsidRDefault="00E420C8" w:rsidP="00106DD7">
            <w:pPr>
              <w:tabs>
                <w:tab w:val="decimal" w:pos="96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187</w:t>
            </w:r>
            <w:r w:rsidR="00262C7A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500</w:t>
            </w:r>
            <w:r w:rsidR="00262C7A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B772DB" w14:textId="77777777" w:rsidR="00262C7A" w:rsidRDefault="00262C7A" w:rsidP="00106DD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ABE1CAB" w14:textId="4F3334E6" w:rsidR="00262C7A" w:rsidRDefault="00E420C8" w:rsidP="00106DD7">
            <w:pPr>
              <w:tabs>
                <w:tab w:val="decimal" w:pos="96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176</w:t>
            </w:r>
            <w:r w:rsidR="00262C7A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470</w:t>
            </w:r>
            <w:r w:rsidR="00262C7A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588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5E8F2E" w14:textId="77777777" w:rsidR="00262C7A" w:rsidRDefault="00262C7A" w:rsidP="00106DD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8A7C75A" w14:textId="54EB449D" w:rsidR="00262C7A" w:rsidRDefault="00E420C8" w:rsidP="00106DD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709</w:t>
            </w:r>
            <w:r w:rsidR="005C6692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550</w:t>
            </w:r>
            <w:r w:rsidR="005C6692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953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97BA42" w14:textId="77777777" w:rsidR="00262C7A" w:rsidRDefault="00262C7A" w:rsidP="00106DD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2D16BD6" w14:textId="4137A449" w:rsidR="00262C7A" w:rsidRDefault="00E420C8" w:rsidP="00106DD7">
            <w:pPr>
              <w:tabs>
                <w:tab w:val="decimal" w:pos="96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886</w:t>
            </w:r>
            <w:r w:rsidR="005C6692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021</w:t>
            </w:r>
            <w:r w:rsidR="005C6692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541</w:t>
            </w:r>
          </w:p>
        </w:tc>
      </w:tr>
    </w:tbl>
    <w:p w14:paraId="16EF509E" w14:textId="0B55501C" w:rsidR="00E537E6" w:rsidRDefault="00E537E6" w:rsidP="00031BDE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pacing w:val="-8"/>
          <w:sz w:val="32"/>
          <w:szCs w:val="32"/>
          <w:cs/>
        </w:rPr>
      </w:pPr>
      <w:r>
        <w:rPr>
          <w:rFonts w:ascii="Angsana New" w:hAnsi="Angsana New"/>
          <w:spacing w:val="-8"/>
          <w:sz w:val="32"/>
          <w:szCs w:val="32"/>
          <w:cs/>
        </w:rPr>
        <w:t>จำนวนหุ้นสามัญถัวเฉลี่ยถ่วงน้ำหนัก สำหรับ</w:t>
      </w:r>
      <w:r w:rsidR="001700D4">
        <w:rPr>
          <w:rFonts w:ascii="Angsana New" w:hAnsi="Angsana New"/>
          <w:spacing w:val="-8"/>
          <w:sz w:val="32"/>
          <w:szCs w:val="32"/>
          <w:cs/>
        </w:rPr>
        <w:t>ปี</w:t>
      </w:r>
      <w:r>
        <w:rPr>
          <w:rFonts w:ascii="Angsana New" w:hAnsi="Angsana New"/>
          <w:spacing w:val="-8"/>
          <w:sz w:val="32"/>
          <w:szCs w:val="32"/>
          <w:cs/>
        </w:rPr>
        <w:t xml:space="preserve">สิ้นสุดวันที่ </w:t>
      </w:r>
      <w:r w:rsidR="00E420C8" w:rsidRPr="00E420C8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8939E4">
        <w:rPr>
          <w:rFonts w:ascii="Angsana New" w:hAnsi="Angsana New"/>
          <w:spacing w:val="-8"/>
          <w:sz w:val="32"/>
          <w:szCs w:val="32"/>
          <w:cs/>
        </w:rPr>
        <w:t>ธันวาคม</w:t>
      </w:r>
      <w:r>
        <w:rPr>
          <w:rFonts w:ascii="Angsana New" w:hAnsi="Angsana New"/>
          <w:spacing w:val="-8"/>
          <w:sz w:val="32"/>
          <w:szCs w:val="32"/>
          <w:cs/>
        </w:rPr>
        <w:t xml:space="preserve"> แสดงดังนี้</w:t>
      </w:r>
    </w:p>
    <w:tbl>
      <w:tblPr>
        <w:tblW w:w="4736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1"/>
        <w:gridCol w:w="1436"/>
        <w:gridCol w:w="144"/>
        <w:gridCol w:w="1436"/>
      </w:tblGrid>
      <w:tr w:rsidR="00C902D1" w14:paraId="320C5388" w14:textId="77777777" w:rsidTr="00AC52D9">
        <w:tc>
          <w:tcPr>
            <w:tcW w:w="5741" w:type="dxa"/>
          </w:tcPr>
          <w:p w14:paraId="4FF27949" w14:textId="77777777" w:rsidR="00B46333" w:rsidRDefault="00B46333" w:rsidP="00106DD7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2423BD90" w14:textId="219B28C8" w:rsidR="00B46333" w:rsidRDefault="00E420C8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44" w:type="dxa"/>
          </w:tcPr>
          <w:p w14:paraId="0A2C0133" w14:textId="77777777" w:rsidR="00B46333" w:rsidRDefault="00B46333" w:rsidP="00106DD7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5536CABB" w14:textId="69E4F228" w:rsidR="00B46333" w:rsidRDefault="00E420C8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C902D1" w14:paraId="34423223" w14:textId="77777777" w:rsidTr="00AC52D9">
        <w:tc>
          <w:tcPr>
            <w:tcW w:w="5741" w:type="dxa"/>
          </w:tcPr>
          <w:p w14:paraId="1DED5BF4" w14:textId="77777777" w:rsidR="00B46333" w:rsidRDefault="00B46333" w:rsidP="00106DD7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35ED676C" w14:textId="77777777" w:rsidR="00B46333" w:rsidRDefault="00B46333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14:paraId="6FA57485" w14:textId="77777777" w:rsidR="00B46333" w:rsidRDefault="00B46333" w:rsidP="00106DD7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39740DCD" w14:textId="77777777" w:rsidR="00B46333" w:rsidRDefault="00B46333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C902D1" w14:paraId="68329D80" w14:textId="77777777" w:rsidTr="00AC52D9">
        <w:tc>
          <w:tcPr>
            <w:tcW w:w="5741" w:type="dxa"/>
          </w:tcPr>
          <w:p w14:paraId="6A8A3930" w14:textId="12C8A5ED" w:rsidR="00B46333" w:rsidRDefault="00B46333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ยอดยกมาต้นปี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(หุ้น)</w:t>
            </w:r>
          </w:p>
        </w:tc>
        <w:tc>
          <w:tcPr>
            <w:tcW w:w="1436" w:type="dxa"/>
          </w:tcPr>
          <w:p w14:paraId="53C0C36C" w14:textId="05E800BF" w:rsidR="00B46333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300</w:t>
            </w:r>
            <w:r w:rsidR="00B46333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000</w:t>
            </w:r>
            <w:r w:rsidR="00B46333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44" w:type="dxa"/>
          </w:tcPr>
          <w:p w14:paraId="2515F009" w14:textId="77777777" w:rsidR="00B46333" w:rsidRDefault="00B46333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55A64F07" w14:textId="059BE470" w:rsidR="00B46333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300</w:t>
            </w:r>
            <w:r w:rsidR="005F6C49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000</w:t>
            </w:r>
            <w:r w:rsidR="005F6C49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C902D1" w14:paraId="37476CC4" w14:textId="77777777" w:rsidTr="00AC52D9">
        <w:tc>
          <w:tcPr>
            <w:tcW w:w="5741" w:type="dxa"/>
          </w:tcPr>
          <w:p w14:paraId="240F1A59" w14:textId="77777777" w:rsidR="00B46333" w:rsidRDefault="00B46333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36" w:type="dxa"/>
          </w:tcPr>
          <w:p w14:paraId="727292CF" w14:textId="77777777" w:rsidR="00B46333" w:rsidRDefault="00B46333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3076FE2B" w14:textId="77777777" w:rsidR="00B46333" w:rsidRDefault="00B46333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600191E8" w14:textId="77777777" w:rsidR="00B46333" w:rsidRDefault="00B46333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902D1" w14:paraId="5B18C3B2" w14:textId="77777777" w:rsidTr="00AC52D9">
        <w:tc>
          <w:tcPr>
            <w:tcW w:w="5741" w:type="dxa"/>
          </w:tcPr>
          <w:p w14:paraId="0D87F517" w14:textId="79CDAD4F" w:rsidR="00B46333" w:rsidRDefault="00B46333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จำนวนหุ้นเพิ่มทุน ณ วันที่ 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29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97A1B">
              <w:rPr>
                <w:rFonts w:ascii="Angsana New" w:hAnsi="Angsana New"/>
                <w:sz w:val="32"/>
                <w:szCs w:val="32"/>
                <w:cs/>
              </w:rPr>
              <w:t>ตุลาคม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2568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(หุ้น)</w:t>
            </w:r>
          </w:p>
        </w:tc>
        <w:tc>
          <w:tcPr>
            <w:tcW w:w="1436" w:type="dxa"/>
          </w:tcPr>
          <w:p w14:paraId="33D21A3F" w14:textId="2EF2FC54" w:rsidR="00B46333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52</w:t>
            </w:r>
            <w:r w:rsidR="00235D06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941</w:t>
            </w:r>
            <w:r w:rsidR="00235D06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176</w:t>
            </w:r>
          </w:p>
        </w:tc>
        <w:tc>
          <w:tcPr>
            <w:tcW w:w="144" w:type="dxa"/>
          </w:tcPr>
          <w:p w14:paraId="1E45A0C8" w14:textId="77777777" w:rsidR="00B46333" w:rsidRDefault="00B46333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7035CD7A" w14:textId="626E171A" w:rsidR="00B46333" w:rsidRDefault="00FB44A3" w:rsidP="00106DD7">
            <w:pPr>
              <w:tabs>
                <w:tab w:val="decimal" w:pos="840"/>
              </w:tabs>
              <w:ind w:right="-1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902D1" w14:paraId="5934F157" w14:textId="77777777" w:rsidTr="00AC52D9">
        <w:tc>
          <w:tcPr>
            <w:tcW w:w="5741" w:type="dxa"/>
          </w:tcPr>
          <w:p w14:paraId="09DFF2F9" w14:textId="352E272D" w:rsidR="00FB44A3" w:rsidRDefault="00FB44A3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ระยะเวลาการถือหุ้นในระหว่างปี </w:t>
            </w: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  <w:cs/>
              </w:rPr>
              <w:t>วัน)</w:t>
            </w: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6F78F6EC" w14:textId="0095A86C" w:rsidR="00FB44A3" w:rsidRDefault="00E420C8" w:rsidP="00106DD7">
            <w:pPr>
              <w:ind w:left="86"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eastAsia="Times New Roman" w:hAnsi="Angsana New"/>
                <w:sz w:val="32"/>
                <w:szCs w:val="32"/>
              </w:rPr>
              <w:t>64</w:t>
            </w:r>
          </w:p>
        </w:tc>
        <w:tc>
          <w:tcPr>
            <w:tcW w:w="144" w:type="dxa"/>
          </w:tcPr>
          <w:p w14:paraId="0EA5ABFB" w14:textId="77777777" w:rsidR="00FB44A3" w:rsidRDefault="00FB44A3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04C3738F" w14:textId="3A294262" w:rsidR="00FB44A3" w:rsidRDefault="00FB44A3" w:rsidP="00106DD7">
            <w:pPr>
              <w:tabs>
                <w:tab w:val="decimal" w:pos="840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902D1" w14:paraId="6DE53B3F" w14:textId="77777777" w:rsidTr="00AC52D9">
        <w:tc>
          <w:tcPr>
            <w:tcW w:w="5741" w:type="dxa"/>
          </w:tcPr>
          <w:p w14:paraId="6C449598" w14:textId="6679DF4C" w:rsidR="00FB44A3" w:rsidRDefault="00FB44A3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จำนวนหุ้นสามัญถัวเฉลี่ยถ่วงน้ำหนักปลายปี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(หุ้น)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1E2BC941" w14:textId="7B25CAC2" w:rsidR="00FB44A3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309</w:t>
            </w:r>
            <w:r w:rsidR="005A3A89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282</w:t>
            </w:r>
            <w:r w:rsidR="005A3A89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836</w:t>
            </w:r>
          </w:p>
        </w:tc>
        <w:tc>
          <w:tcPr>
            <w:tcW w:w="144" w:type="dxa"/>
          </w:tcPr>
          <w:p w14:paraId="10D47EC9" w14:textId="77777777" w:rsidR="00FB44A3" w:rsidRDefault="00FB44A3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43109307" w14:textId="3BE549B2" w:rsidR="00FB44A3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300</w:t>
            </w:r>
            <w:r w:rsidR="00FC512C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000</w:t>
            </w:r>
            <w:r w:rsidR="00FC512C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C902D1" w14:paraId="2D34595F" w14:textId="77777777" w:rsidTr="00AC52D9">
        <w:tc>
          <w:tcPr>
            <w:tcW w:w="5741" w:type="dxa"/>
          </w:tcPr>
          <w:p w14:paraId="2EC2EB50" w14:textId="527B6BF4" w:rsidR="00FB44A3" w:rsidRDefault="00FB44A3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36" w:type="dxa"/>
          </w:tcPr>
          <w:p w14:paraId="06CA2738" w14:textId="0610EDB2" w:rsidR="00FB44A3" w:rsidRDefault="00FB44A3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144F49F1" w14:textId="77777777" w:rsidR="00FB44A3" w:rsidRDefault="00FB44A3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40D457AD" w14:textId="315E3480" w:rsidR="00FB44A3" w:rsidRDefault="00FB44A3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02D1" w14:paraId="5FE0B967" w14:textId="77777777" w:rsidTr="00AC52D9">
        <w:tc>
          <w:tcPr>
            <w:tcW w:w="5741" w:type="dxa"/>
          </w:tcPr>
          <w:p w14:paraId="4C555CF7" w14:textId="76764528" w:rsidR="00FB44A3" w:rsidRDefault="00FB44A3" w:rsidP="00106DD7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กำไรที่เป็นส่วนของผู้ถือหุ้นสามัญของบริษัท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436" w:type="dxa"/>
            <w:tcBorders>
              <w:bottom w:val="double" w:sz="4" w:space="0" w:color="auto"/>
            </w:tcBorders>
            <w:vAlign w:val="bottom"/>
          </w:tcPr>
          <w:p w14:paraId="01DC4634" w14:textId="65F8999D" w:rsidR="00FB44A3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126</w:t>
            </w:r>
            <w:r w:rsidR="00492A6C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603</w:t>
            </w:r>
            <w:r w:rsidR="00492A6C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716</w:t>
            </w:r>
          </w:p>
        </w:tc>
        <w:tc>
          <w:tcPr>
            <w:tcW w:w="144" w:type="dxa"/>
            <w:vAlign w:val="bottom"/>
          </w:tcPr>
          <w:p w14:paraId="7A7DDD87" w14:textId="77777777" w:rsidR="00FB44A3" w:rsidRDefault="00FB44A3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tcBorders>
              <w:bottom w:val="double" w:sz="4" w:space="0" w:color="auto"/>
            </w:tcBorders>
            <w:vAlign w:val="bottom"/>
          </w:tcPr>
          <w:p w14:paraId="49A87D6E" w14:textId="04566F7B" w:rsidR="00FB44A3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eastAsia="Times New Roman" w:hAnsi="Angsana New"/>
                <w:sz w:val="32"/>
                <w:szCs w:val="32"/>
              </w:rPr>
              <w:t>83</w:t>
            </w:r>
            <w:r w:rsidR="006A7F52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E420C8">
              <w:rPr>
                <w:rFonts w:ascii="Angsana New" w:eastAsia="Times New Roman" w:hAnsi="Angsana New"/>
                <w:sz w:val="32"/>
                <w:szCs w:val="32"/>
              </w:rPr>
              <w:t>471</w:t>
            </w:r>
            <w:r w:rsidR="006A7F52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E420C8">
              <w:rPr>
                <w:rFonts w:ascii="Angsana New" w:eastAsia="Times New Roman" w:hAnsi="Angsana New"/>
                <w:sz w:val="32"/>
                <w:szCs w:val="32"/>
              </w:rPr>
              <w:t>396</w:t>
            </w:r>
          </w:p>
        </w:tc>
      </w:tr>
      <w:tr w:rsidR="00FB44A3" w14:paraId="3B879A89" w14:textId="77777777" w:rsidTr="00AC52D9">
        <w:tc>
          <w:tcPr>
            <w:tcW w:w="5741" w:type="dxa"/>
            <w:vAlign w:val="bottom"/>
          </w:tcPr>
          <w:p w14:paraId="2EE10DAE" w14:textId="0F608AA8" w:rsidR="00FB44A3" w:rsidRDefault="00FB44A3" w:rsidP="00106DD7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กำไรต่อหุ้นขั้นพื้นฐาน (บาท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หุ้น)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D69D70" w14:textId="26490585" w:rsidR="00FB44A3" w:rsidRDefault="00E420C8" w:rsidP="00106DD7">
            <w:pPr>
              <w:tabs>
                <w:tab w:val="decimal" w:pos="1016"/>
              </w:tabs>
              <w:ind w:left="-1152"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0</w:t>
            </w:r>
            <w:r w:rsidR="00B73C3E">
              <w:rPr>
                <w:rFonts w:ascii="Angsana New" w:hAnsi="Angsana New"/>
                <w:sz w:val="32"/>
                <w:szCs w:val="32"/>
              </w:rPr>
              <w:t>.</w:t>
            </w:r>
            <w:r w:rsidRPr="00E420C8">
              <w:rPr>
                <w:rFonts w:ascii="Angsana New" w:hAnsi="Angsana New"/>
                <w:sz w:val="32"/>
                <w:szCs w:val="32"/>
              </w:rPr>
              <w:t>41</w:t>
            </w:r>
          </w:p>
        </w:tc>
        <w:tc>
          <w:tcPr>
            <w:tcW w:w="144" w:type="dxa"/>
            <w:vAlign w:val="bottom"/>
          </w:tcPr>
          <w:p w14:paraId="66628144" w14:textId="77777777" w:rsidR="00FB44A3" w:rsidRDefault="00FB44A3" w:rsidP="00106DD7">
            <w:pPr>
              <w:tabs>
                <w:tab w:val="decimal" w:pos="1016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05F4A7" w14:textId="0CFBD268" w:rsidR="00FB44A3" w:rsidRDefault="00E420C8" w:rsidP="00106DD7">
            <w:pPr>
              <w:tabs>
                <w:tab w:val="decimal" w:pos="1016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0</w:t>
            </w:r>
            <w:r w:rsidR="007C605F">
              <w:rPr>
                <w:rFonts w:ascii="Angsana New" w:hAnsi="Angsana New"/>
                <w:sz w:val="32"/>
                <w:szCs w:val="32"/>
              </w:rPr>
              <w:t>.</w:t>
            </w:r>
            <w:r w:rsidRPr="00E420C8">
              <w:rPr>
                <w:rFonts w:ascii="Angsana New" w:hAnsi="Angsana New"/>
                <w:sz w:val="32"/>
                <w:szCs w:val="32"/>
              </w:rPr>
              <w:t>28</w:t>
            </w:r>
          </w:p>
        </w:tc>
      </w:tr>
    </w:tbl>
    <w:p w14:paraId="7EA6D41D" w14:textId="1180D8F3" w:rsidR="00031BDE" w:rsidRDefault="00C42DE7" w:rsidP="00031BDE">
      <w:pPr>
        <w:snapToGrid w:val="0"/>
        <w:spacing w:before="240"/>
        <w:ind w:left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>
        <w:rPr>
          <w:rFonts w:ascii="Angsana New" w:hAnsi="Angsana New"/>
          <w:spacing w:val="-6"/>
          <w:sz w:val="32"/>
          <w:szCs w:val="32"/>
          <w:cs/>
        </w:rPr>
        <w:t>การคำนวณกำไรต่อหุ้นขั้นพื้นฐาน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</w:rPr>
        <w:t>คำนวณโดยการหารกำไรสำหรับงวดที่เป็นส่วนของผู้ถือหุ้นของบริษัทและจำนวนหุ้นสามัญถัวเฉลี่ยถ่วงน้ำหนักที่ออกจำหน่ายแล้วระหว่าง</w:t>
      </w:r>
      <w:r w:rsidR="00EA0639">
        <w:rPr>
          <w:rFonts w:ascii="Angsana New" w:hAnsi="Angsana New"/>
          <w:spacing w:val="-6"/>
          <w:sz w:val="32"/>
          <w:szCs w:val="32"/>
          <w:cs/>
        </w:rPr>
        <w:t>ปี</w:t>
      </w:r>
      <w:r>
        <w:rPr>
          <w:rFonts w:ascii="Angsana New" w:hAnsi="Angsana New"/>
          <w:spacing w:val="-6"/>
          <w:sz w:val="32"/>
          <w:szCs w:val="32"/>
          <w:cs/>
        </w:rPr>
        <w:t xml:space="preserve"> (ถ้ามี) โดยได้ปรับจำนวนหุ้นสามัญตามสัดส่วนที่เปลี่ยนไปของจำนวนหุ้นสามัญที่เกิดจากการเปลี่ยนแปลงมูลค่าหุ้นที่ตราไว้จากมูลค่าหุ้นละ </w:t>
      </w:r>
      <w:r w:rsidR="00E420C8" w:rsidRPr="00E420C8">
        <w:rPr>
          <w:rFonts w:ascii="Angsana New" w:hAnsi="Angsana New"/>
          <w:spacing w:val="-6"/>
          <w:sz w:val="32"/>
          <w:szCs w:val="32"/>
        </w:rPr>
        <w:t>10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</w:rPr>
        <w:t xml:space="preserve">บาท เป็นมูลค่าหุ้นละ </w:t>
      </w:r>
      <w:r w:rsidR="00E420C8" w:rsidRPr="00E420C8">
        <w:rPr>
          <w:rFonts w:ascii="Angsana New" w:hAnsi="Angsana New"/>
          <w:spacing w:val="-6"/>
          <w:sz w:val="32"/>
          <w:szCs w:val="32"/>
        </w:rPr>
        <w:t>0</w:t>
      </w:r>
      <w:r>
        <w:rPr>
          <w:rFonts w:ascii="Angsana New" w:hAnsi="Angsana New"/>
          <w:spacing w:val="-6"/>
          <w:sz w:val="32"/>
          <w:szCs w:val="32"/>
        </w:rPr>
        <w:t>.</w:t>
      </w:r>
      <w:r w:rsidR="00E420C8" w:rsidRPr="00E420C8">
        <w:rPr>
          <w:rFonts w:ascii="Angsana New" w:hAnsi="Angsana New"/>
          <w:spacing w:val="-6"/>
          <w:sz w:val="32"/>
          <w:szCs w:val="32"/>
        </w:rPr>
        <w:t>50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</w:rPr>
        <w:t>บาท โดยถือเสมือนว่าการเปลี่ยนแปลงจำนวนหุ้นและมูลค่าหุ้นที่ตราไว้ได้เกิดขึ้นตั้งแต่วันเริ่มต้นของงวดแรกที่เสนอรายงาน</w:t>
      </w:r>
    </w:p>
    <w:p w14:paraId="34B73DE3" w14:textId="14CBB4C2" w:rsidR="00E00823" w:rsidRDefault="00031BDE" w:rsidP="00031BDE">
      <w:pPr>
        <w:tabs>
          <w:tab w:val="left" w:pos="540"/>
        </w:tabs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br w:type="page"/>
      </w:r>
      <w:r w:rsidR="00E420C8" w:rsidRPr="00E420C8"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E00823">
        <w:rPr>
          <w:rFonts w:ascii="Angsana New" w:hAnsi="Angsana New"/>
          <w:b/>
          <w:bCs/>
          <w:sz w:val="32"/>
          <w:szCs w:val="32"/>
          <w:cs/>
        </w:rPr>
        <w:t>.</w:t>
      </w:r>
      <w:r w:rsidR="00E00823">
        <w:rPr>
          <w:rFonts w:ascii="Angsana New" w:hAnsi="Angsana New"/>
          <w:b/>
          <w:bCs/>
          <w:sz w:val="32"/>
          <w:szCs w:val="32"/>
          <w:cs/>
        </w:rPr>
        <w:tab/>
        <w:t>ทุนสำรองตามกฎหมาย</w:t>
      </w:r>
    </w:p>
    <w:p w14:paraId="54D01278" w14:textId="0B254B75" w:rsidR="00A24F0D" w:rsidRDefault="00A24F0D" w:rsidP="00106DD7">
      <w:pPr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t xml:space="preserve">ภายใต้บทบัญญัติของมาตรา </w:t>
      </w:r>
      <w:r w:rsidR="00E420C8" w:rsidRPr="00E420C8">
        <w:rPr>
          <w:rFonts w:ascii="Angsana New" w:hAnsi="Angsana New"/>
          <w:spacing w:val="-4"/>
          <w:sz w:val="32"/>
          <w:szCs w:val="32"/>
        </w:rPr>
        <w:t>116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E420C8" w:rsidRPr="00E420C8">
        <w:rPr>
          <w:rFonts w:ascii="Angsana New" w:hAnsi="Angsana New"/>
          <w:spacing w:val="-4"/>
          <w:sz w:val="32"/>
          <w:szCs w:val="32"/>
        </w:rPr>
        <w:t>2535</w:t>
      </w:r>
      <w:r>
        <w:rPr>
          <w:rFonts w:ascii="Angsana New" w:hAnsi="Angsana New"/>
          <w:spacing w:val="-4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E420C8" w:rsidRPr="00E420C8">
        <w:rPr>
          <w:rFonts w:ascii="Angsana New" w:hAnsi="Angsana New"/>
          <w:spacing w:val="-4"/>
          <w:sz w:val="32"/>
          <w:szCs w:val="32"/>
        </w:rPr>
        <w:t>5</w:t>
      </w:r>
      <w:r>
        <w:rPr>
          <w:rFonts w:ascii="Angsana New" w:hAnsi="Angsana New"/>
          <w:spacing w:val="-4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E420C8" w:rsidRPr="00E420C8">
        <w:rPr>
          <w:rFonts w:ascii="Angsana New" w:hAnsi="Angsana New"/>
          <w:spacing w:val="-4"/>
          <w:sz w:val="32"/>
          <w:szCs w:val="32"/>
        </w:rPr>
        <w:t>10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</w:t>
      </w:r>
      <w:r w:rsidR="00EB0DA9">
        <w:rPr>
          <w:rFonts w:ascii="Angsana New" w:hAnsi="Angsana New"/>
          <w:spacing w:val="-4"/>
          <w:sz w:val="32"/>
          <w:szCs w:val="32"/>
          <w:cs/>
        </w:rPr>
        <w:t>้</w:t>
      </w:r>
    </w:p>
    <w:p w14:paraId="1F62885B" w14:textId="0DB7EED1" w:rsidR="00E00823" w:rsidRDefault="00216F90" w:rsidP="00106DD7">
      <w:pPr>
        <w:spacing w:before="24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E420C8" w:rsidRPr="00E420C8">
        <w:rPr>
          <w:rFonts w:ascii="Angsana New" w:hAnsi="Angsana New"/>
          <w:spacing w:val="-4"/>
          <w:sz w:val="32"/>
          <w:szCs w:val="32"/>
        </w:rPr>
        <w:t>31</w:t>
      </w:r>
      <w:r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E420C8" w:rsidRPr="00E420C8">
        <w:rPr>
          <w:rFonts w:ascii="Angsana New" w:hAnsi="Angsana New"/>
          <w:spacing w:val="-4"/>
          <w:sz w:val="32"/>
          <w:szCs w:val="32"/>
        </w:rPr>
        <w:t>2568</w:t>
      </w:r>
      <w:r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E420C8" w:rsidRPr="00E420C8">
        <w:rPr>
          <w:rFonts w:ascii="Angsana New" w:hAnsi="Angsana New"/>
          <w:spacing w:val="-4"/>
          <w:sz w:val="32"/>
          <w:szCs w:val="32"/>
        </w:rPr>
        <w:t>2567</w:t>
      </w:r>
      <w:r>
        <w:rPr>
          <w:rFonts w:ascii="Angsana New" w:hAnsi="Angsana New"/>
          <w:spacing w:val="-4"/>
          <w:sz w:val="32"/>
          <w:szCs w:val="32"/>
          <w:cs/>
        </w:rPr>
        <w:t xml:space="preserve"> ทุนสำรองตามกฎหมายของบริษัทมีจำนวน</w:t>
      </w:r>
      <w:r w:rsidR="009D2472">
        <w:rPr>
          <w:rFonts w:ascii="Angsana New" w:hAnsi="Angsana New"/>
          <w:spacing w:val="-4"/>
          <w:sz w:val="32"/>
          <w:szCs w:val="32"/>
        </w:rPr>
        <w:t xml:space="preserve"> </w:t>
      </w:r>
      <w:r w:rsidR="00E420C8" w:rsidRPr="00E420C8">
        <w:rPr>
          <w:rFonts w:ascii="Angsana New" w:hAnsi="Angsana New"/>
          <w:spacing w:val="-4"/>
          <w:sz w:val="32"/>
          <w:szCs w:val="32"/>
        </w:rPr>
        <w:t>18</w:t>
      </w:r>
      <w:r w:rsidR="00EE3AE7">
        <w:rPr>
          <w:rFonts w:ascii="Angsana New" w:hAnsi="Angsana New"/>
          <w:spacing w:val="-4"/>
          <w:sz w:val="32"/>
          <w:szCs w:val="32"/>
        </w:rPr>
        <w:t>.</w:t>
      </w:r>
      <w:r w:rsidR="00E420C8" w:rsidRPr="00E420C8">
        <w:rPr>
          <w:rFonts w:ascii="Angsana New" w:hAnsi="Angsana New"/>
          <w:spacing w:val="-4"/>
          <w:sz w:val="32"/>
          <w:szCs w:val="32"/>
        </w:rPr>
        <w:t>32</w:t>
      </w:r>
      <w:r w:rsidR="00EE3AE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 xml:space="preserve">ล้านบาท และ </w:t>
      </w:r>
      <w:r w:rsidR="00E35EB3">
        <w:rPr>
          <w:rFonts w:ascii="Angsana New" w:hAnsi="Angsana New"/>
          <w:spacing w:val="-4"/>
          <w:sz w:val="32"/>
          <w:szCs w:val="32"/>
          <w:cs/>
        </w:rPr>
        <w:br/>
      </w:r>
      <w:r w:rsidR="00E420C8" w:rsidRPr="00E420C8">
        <w:rPr>
          <w:rFonts w:ascii="Angsana New" w:hAnsi="Angsana New"/>
          <w:spacing w:val="-4"/>
          <w:sz w:val="32"/>
          <w:szCs w:val="32"/>
        </w:rPr>
        <w:t>11</w:t>
      </w:r>
      <w:r w:rsidR="00966B43">
        <w:rPr>
          <w:rFonts w:ascii="Angsana New" w:hAnsi="Angsana New"/>
          <w:spacing w:val="-4"/>
          <w:sz w:val="32"/>
          <w:szCs w:val="32"/>
        </w:rPr>
        <w:t>.</w:t>
      </w:r>
      <w:r w:rsidR="00E420C8" w:rsidRPr="00E420C8">
        <w:rPr>
          <w:rFonts w:ascii="Angsana New" w:hAnsi="Angsana New"/>
          <w:spacing w:val="-4"/>
          <w:sz w:val="32"/>
          <w:szCs w:val="32"/>
        </w:rPr>
        <w:t>78</w:t>
      </w:r>
      <w:r w:rsidR="0004454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ล้านบาท ตามลำดับ</w:t>
      </w:r>
    </w:p>
    <w:p w14:paraId="2215C355" w14:textId="053BB605" w:rsidR="0077708C" w:rsidRDefault="00E420C8" w:rsidP="00031BDE">
      <w:pPr>
        <w:tabs>
          <w:tab w:val="left" w:pos="540"/>
        </w:tabs>
        <w:spacing w:before="360"/>
        <w:jc w:val="both"/>
        <w:rPr>
          <w:rFonts w:ascii="Angsana New" w:hAnsi="Angsana New"/>
          <w:b/>
          <w:bCs/>
          <w:sz w:val="32"/>
          <w:szCs w:val="32"/>
        </w:rPr>
      </w:pPr>
      <w:r w:rsidRPr="00E420C8">
        <w:rPr>
          <w:rFonts w:ascii="Angsana New" w:hAnsi="Angsana New"/>
          <w:b/>
          <w:bCs/>
          <w:sz w:val="32"/>
          <w:szCs w:val="32"/>
        </w:rPr>
        <w:t>24</w:t>
      </w:r>
      <w:r w:rsidR="004C4845">
        <w:rPr>
          <w:rFonts w:ascii="Angsana New" w:hAnsi="Angsana New"/>
          <w:b/>
          <w:bCs/>
          <w:sz w:val="32"/>
          <w:szCs w:val="32"/>
        </w:rPr>
        <w:t>.</w:t>
      </w:r>
      <w:r w:rsidR="004C4845">
        <w:rPr>
          <w:rFonts w:ascii="Angsana New" w:hAnsi="Angsana New"/>
          <w:b/>
          <w:bCs/>
          <w:sz w:val="32"/>
          <w:szCs w:val="32"/>
        </w:rPr>
        <w:tab/>
      </w:r>
      <w:r w:rsidR="0077708C">
        <w:rPr>
          <w:rFonts w:ascii="Angsana New" w:hAnsi="Angsana New"/>
          <w:b/>
          <w:bCs/>
          <w:sz w:val="32"/>
          <w:szCs w:val="32"/>
          <w:cs/>
        </w:rPr>
        <w:t>ค่าใช้จ่ายตาม</w:t>
      </w:r>
      <w:r w:rsidR="007A3CCC">
        <w:rPr>
          <w:rFonts w:ascii="Angsana New" w:hAnsi="Angsana New"/>
          <w:b/>
          <w:bCs/>
          <w:sz w:val="32"/>
          <w:szCs w:val="32"/>
          <w:cs/>
        </w:rPr>
        <w:t>ธรรมชาติ</w:t>
      </w:r>
    </w:p>
    <w:p w14:paraId="37F3572A" w14:textId="338A2C45" w:rsidR="0077708C" w:rsidRDefault="0077708C" w:rsidP="00106DD7">
      <w:pPr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t>งบการเงินได้รวมการวิเคราะห์</w:t>
      </w:r>
      <w:r w:rsidR="00336CF3">
        <w:rPr>
          <w:rFonts w:ascii="Angsana New" w:hAnsi="Angsana New"/>
          <w:spacing w:val="-6"/>
          <w:sz w:val="32"/>
          <w:szCs w:val="32"/>
          <w:cs/>
        </w:rPr>
        <w:t>ค่าใช้จ่ายตามธรรมชาติ</w:t>
      </w:r>
      <w:r>
        <w:rPr>
          <w:rFonts w:ascii="Angsana New" w:hAnsi="Angsana New"/>
          <w:spacing w:val="-6"/>
          <w:sz w:val="32"/>
          <w:szCs w:val="32"/>
          <w:cs/>
        </w:rPr>
        <w:t xml:space="preserve"> สำหรับปีสิ้นสุดวันที่ </w:t>
      </w:r>
      <w:r w:rsidR="00E420C8" w:rsidRPr="00E420C8">
        <w:rPr>
          <w:rFonts w:ascii="Angsana New" w:hAnsi="Angsana New"/>
          <w:spacing w:val="-6"/>
          <w:sz w:val="32"/>
          <w:szCs w:val="32"/>
        </w:rPr>
        <w:t>31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4736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1"/>
        <w:gridCol w:w="1436"/>
        <w:gridCol w:w="144"/>
        <w:gridCol w:w="1436"/>
      </w:tblGrid>
      <w:tr w:rsidR="00C902D1" w14:paraId="12DD07B4" w14:textId="77777777" w:rsidTr="00CF32C1">
        <w:tc>
          <w:tcPr>
            <w:tcW w:w="5741" w:type="dxa"/>
          </w:tcPr>
          <w:p w14:paraId="543F7994" w14:textId="77777777" w:rsidR="00FE31A2" w:rsidRDefault="00FE31A2" w:rsidP="00106DD7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2228102A" w14:textId="249ED41A" w:rsidR="00FE31A2" w:rsidRDefault="00E420C8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44" w:type="dxa"/>
          </w:tcPr>
          <w:p w14:paraId="7600D639" w14:textId="77777777" w:rsidR="00FE31A2" w:rsidRDefault="00FE31A2" w:rsidP="00106DD7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1927470A" w14:textId="49A2E45A" w:rsidR="00FE31A2" w:rsidRDefault="00E420C8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C902D1" w14:paraId="24B938F4" w14:textId="77777777" w:rsidTr="00CF32C1">
        <w:tc>
          <w:tcPr>
            <w:tcW w:w="5741" w:type="dxa"/>
          </w:tcPr>
          <w:p w14:paraId="447D394A" w14:textId="77777777" w:rsidR="00FE31A2" w:rsidRDefault="00FE31A2" w:rsidP="00106DD7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130BAEDE" w14:textId="77777777" w:rsidR="00FE31A2" w:rsidRDefault="00FE31A2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14:paraId="42402C1A" w14:textId="77777777" w:rsidR="00FE31A2" w:rsidRDefault="00FE31A2" w:rsidP="00106DD7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32E8B6CA" w14:textId="77777777" w:rsidR="00FE31A2" w:rsidRDefault="00FE31A2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5B488F" w14:paraId="5CC8991B" w14:textId="77777777" w:rsidTr="00281277">
        <w:tc>
          <w:tcPr>
            <w:tcW w:w="5741" w:type="dxa"/>
            <w:vAlign w:val="bottom"/>
          </w:tcPr>
          <w:p w14:paraId="70CAACBF" w14:textId="56775D71" w:rsidR="005B488F" w:rsidRDefault="005B488F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36" w:type="dxa"/>
          </w:tcPr>
          <w:p w14:paraId="2A521FDD" w14:textId="17D46654" w:rsidR="005B488F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16</w:t>
            </w:r>
            <w:r w:rsidR="005B488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873</w:t>
            </w:r>
            <w:r w:rsidR="005B488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173</w:t>
            </w:r>
          </w:p>
        </w:tc>
        <w:tc>
          <w:tcPr>
            <w:tcW w:w="144" w:type="dxa"/>
          </w:tcPr>
          <w:p w14:paraId="2B9D1A28" w14:textId="77777777" w:rsidR="005B488F" w:rsidRDefault="005B488F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45014533" w14:textId="560D9D21" w:rsidR="005B488F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18</w:t>
            </w:r>
            <w:r w:rsidR="005B488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234</w:t>
            </w:r>
            <w:r w:rsidR="005B488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440</w:t>
            </w:r>
          </w:p>
        </w:tc>
      </w:tr>
      <w:tr w:rsidR="005B488F" w14:paraId="7871449B" w14:textId="77777777" w:rsidTr="00281277">
        <w:tc>
          <w:tcPr>
            <w:tcW w:w="5741" w:type="dxa"/>
            <w:vAlign w:val="bottom"/>
          </w:tcPr>
          <w:p w14:paraId="1A506AB1" w14:textId="7FA46854" w:rsidR="005B488F" w:rsidRDefault="005B488F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ค่าสาธารณูปโภคและบริหารจัดการสาขา</w:t>
            </w:r>
          </w:p>
        </w:tc>
        <w:tc>
          <w:tcPr>
            <w:tcW w:w="1436" w:type="dxa"/>
          </w:tcPr>
          <w:p w14:paraId="1A19C9DE" w14:textId="589A7571" w:rsidR="005B488F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203</w:t>
            </w:r>
            <w:r w:rsidR="005B488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705</w:t>
            </w:r>
            <w:r w:rsidR="005B488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824</w:t>
            </w:r>
          </w:p>
        </w:tc>
        <w:tc>
          <w:tcPr>
            <w:tcW w:w="144" w:type="dxa"/>
          </w:tcPr>
          <w:p w14:paraId="6A61FAA6" w14:textId="77777777" w:rsidR="005B488F" w:rsidRDefault="005B488F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4BD9AA90" w14:textId="1FF05888" w:rsidR="005B488F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151</w:t>
            </w:r>
            <w:r w:rsidR="005B488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712</w:t>
            </w:r>
            <w:r w:rsidR="005B488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698</w:t>
            </w:r>
          </w:p>
        </w:tc>
      </w:tr>
      <w:tr w:rsidR="005B488F" w14:paraId="2FF9B635" w14:textId="77777777" w:rsidTr="00281277">
        <w:tc>
          <w:tcPr>
            <w:tcW w:w="5741" w:type="dxa"/>
            <w:vAlign w:val="bottom"/>
          </w:tcPr>
          <w:p w14:paraId="072C989D" w14:textId="6143543A" w:rsidR="005B488F" w:rsidRDefault="005B488F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ค่าใช้จ่ายเกี่ยวกับพนักงาน</w:t>
            </w:r>
          </w:p>
        </w:tc>
        <w:tc>
          <w:tcPr>
            <w:tcW w:w="1436" w:type="dxa"/>
          </w:tcPr>
          <w:p w14:paraId="54E768EB" w14:textId="0D08D512" w:rsidR="005B488F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179</w:t>
            </w:r>
            <w:r w:rsidR="005B488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750</w:t>
            </w:r>
            <w:r w:rsidR="005B488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726</w:t>
            </w:r>
          </w:p>
        </w:tc>
        <w:tc>
          <w:tcPr>
            <w:tcW w:w="144" w:type="dxa"/>
          </w:tcPr>
          <w:p w14:paraId="4CB0EDD1" w14:textId="77777777" w:rsidR="005B488F" w:rsidRDefault="005B488F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3AA03ABA" w14:textId="0FFC5865" w:rsidR="005B488F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155</w:t>
            </w:r>
            <w:r w:rsidR="005B488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828</w:t>
            </w:r>
            <w:r w:rsidR="005B488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713</w:t>
            </w:r>
          </w:p>
        </w:tc>
      </w:tr>
      <w:tr w:rsidR="005B488F" w14:paraId="0E487E44" w14:textId="77777777" w:rsidTr="00281277">
        <w:tc>
          <w:tcPr>
            <w:tcW w:w="5741" w:type="dxa"/>
            <w:vAlign w:val="bottom"/>
          </w:tcPr>
          <w:p w14:paraId="6E2D9015" w14:textId="6F031CB2" w:rsidR="005B488F" w:rsidRDefault="005B488F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436" w:type="dxa"/>
          </w:tcPr>
          <w:p w14:paraId="64FD6B57" w14:textId="196BC985" w:rsidR="005B488F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332</w:t>
            </w:r>
            <w:r w:rsidR="005B488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872</w:t>
            </w:r>
            <w:r w:rsidR="005B488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027</w:t>
            </w:r>
          </w:p>
        </w:tc>
        <w:tc>
          <w:tcPr>
            <w:tcW w:w="144" w:type="dxa"/>
          </w:tcPr>
          <w:p w14:paraId="690BD03B" w14:textId="77777777" w:rsidR="005B488F" w:rsidRDefault="005B488F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0540494B" w14:textId="4D45132D" w:rsidR="005B488F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280</w:t>
            </w:r>
            <w:r w:rsidR="005B488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201</w:t>
            </w:r>
            <w:r w:rsidR="005B488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524</w:t>
            </w:r>
          </w:p>
        </w:tc>
      </w:tr>
      <w:tr w:rsidR="005B488F" w14:paraId="2023B0DE" w14:textId="77777777" w:rsidTr="00281277">
        <w:tc>
          <w:tcPr>
            <w:tcW w:w="5741" w:type="dxa"/>
            <w:vAlign w:val="bottom"/>
          </w:tcPr>
          <w:p w14:paraId="16A68A03" w14:textId="6570BA85" w:rsidR="005B488F" w:rsidRDefault="005B488F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ค่าใช้จ่ายผลประโยชน์ของพนักงาน</w:t>
            </w:r>
          </w:p>
        </w:tc>
        <w:tc>
          <w:tcPr>
            <w:tcW w:w="1436" w:type="dxa"/>
          </w:tcPr>
          <w:p w14:paraId="0E094978" w14:textId="0F7C89E7" w:rsidR="005B488F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4</w:t>
            </w:r>
            <w:r w:rsidR="005B488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122</w:t>
            </w:r>
            <w:r w:rsidR="005B488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471</w:t>
            </w:r>
          </w:p>
        </w:tc>
        <w:tc>
          <w:tcPr>
            <w:tcW w:w="144" w:type="dxa"/>
          </w:tcPr>
          <w:p w14:paraId="155432CC" w14:textId="77777777" w:rsidR="005B488F" w:rsidRDefault="005B488F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5A2D8A68" w14:textId="67133DF0" w:rsidR="005B488F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2</w:t>
            </w:r>
            <w:r w:rsidR="005B488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784</w:t>
            </w:r>
            <w:r w:rsidR="005B488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093</w:t>
            </w:r>
          </w:p>
        </w:tc>
      </w:tr>
      <w:tr w:rsidR="005B488F" w14:paraId="449B3C15" w14:textId="77777777" w:rsidTr="00EF4A16">
        <w:tc>
          <w:tcPr>
            <w:tcW w:w="5741" w:type="dxa"/>
            <w:vAlign w:val="bottom"/>
          </w:tcPr>
          <w:p w14:paraId="0AD084CB" w14:textId="6D2346F5" w:rsidR="005B488F" w:rsidRDefault="005B488F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ค่าธรรมเนียมการรับชำระเงินทางอิเล็กทรอนิกส์</w:t>
            </w:r>
          </w:p>
        </w:tc>
        <w:tc>
          <w:tcPr>
            <w:tcW w:w="1436" w:type="dxa"/>
          </w:tcPr>
          <w:p w14:paraId="7C83280C" w14:textId="783BC48C" w:rsidR="005B488F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12</w:t>
            </w:r>
            <w:r w:rsidR="005B488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580</w:t>
            </w:r>
            <w:r w:rsidR="005B488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133</w:t>
            </w:r>
          </w:p>
        </w:tc>
        <w:tc>
          <w:tcPr>
            <w:tcW w:w="144" w:type="dxa"/>
          </w:tcPr>
          <w:p w14:paraId="4EA45F6D" w14:textId="77777777" w:rsidR="005B488F" w:rsidRDefault="005B488F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12EDB73C" w14:textId="6520D498" w:rsidR="005B488F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9</w:t>
            </w:r>
            <w:r w:rsidR="005B488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188</w:t>
            </w:r>
            <w:r w:rsidR="005B488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528</w:t>
            </w:r>
          </w:p>
        </w:tc>
      </w:tr>
      <w:tr w:rsidR="005B488F" w14:paraId="04DF8532" w14:textId="77777777" w:rsidTr="00281277">
        <w:tc>
          <w:tcPr>
            <w:tcW w:w="5741" w:type="dxa"/>
            <w:vAlign w:val="bottom"/>
          </w:tcPr>
          <w:p w14:paraId="1444FC82" w14:textId="30B062D9" w:rsidR="005B488F" w:rsidRDefault="005B488F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436" w:type="dxa"/>
          </w:tcPr>
          <w:p w14:paraId="3597C21F" w14:textId="12E00337" w:rsidR="005B488F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49</w:t>
            </w:r>
            <w:r w:rsidR="005B488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378</w:t>
            </w:r>
            <w:r w:rsidR="005B488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802</w:t>
            </w:r>
          </w:p>
        </w:tc>
        <w:tc>
          <w:tcPr>
            <w:tcW w:w="144" w:type="dxa"/>
          </w:tcPr>
          <w:p w14:paraId="19FEF043" w14:textId="77777777" w:rsidR="005B488F" w:rsidRDefault="005B488F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6453FB60" w14:textId="37EC0BBB" w:rsidR="005B488F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38</w:t>
            </w:r>
            <w:r w:rsidR="005B488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147</w:t>
            </w:r>
            <w:r w:rsidR="005B488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206</w:t>
            </w:r>
          </w:p>
        </w:tc>
      </w:tr>
      <w:tr w:rsidR="005B488F" w14:paraId="4880049E" w14:textId="77777777" w:rsidTr="00281277">
        <w:tc>
          <w:tcPr>
            <w:tcW w:w="5741" w:type="dxa"/>
            <w:vAlign w:val="bottom"/>
          </w:tcPr>
          <w:p w14:paraId="0E05712F" w14:textId="79CCF333" w:rsidR="005B488F" w:rsidRDefault="005B488F" w:rsidP="00106DD7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01D3DD63" w14:textId="36BE3E88" w:rsidR="005B488F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799</w:t>
            </w:r>
            <w:r w:rsidR="005B488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283</w:t>
            </w:r>
            <w:r w:rsidR="005B488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156</w:t>
            </w:r>
          </w:p>
        </w:tc>
        <w:tc>
          <w:tcPr>
            <w:tcW w:w="144" w:type="dxa"/>
          </w:tcPr>
          <w:p w14:paraId="37E0D31E" w14:textId="77777777" w:rsidR="005B488F" w:rsidRDefault="005B488F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470FE990" w14:textId="175FB06E" w:rsidR="005B488F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656</w:t>
            </w:r>
            <w:r w:rsidR="005B488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097</w:t>
            </w:r>
            <w:r w:rsidR="005B488F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202</w:t>
            </w:r>
          </w:p>
        </w:tc>
      </w:tr>
    </w:tbl>
    <w:p w14:paraId="75719888" w14:textId="67418FB3" w:rsidR="00D64A0A" w:rsidRDefault="00E420C8" w:rsidP="00106DD7">
      <w:pPr>
        <w:tabs>
          <w:tab w:val="left" w:pos="540"/>
        </w:tabs>
        <w:spacing w:before="360"/>
        <w:jc w:val="both"/>
        <w:rPr>
          <w:rFonts w:ascii="Angsana New" w:hAnsi="Angsana New"/>
          <w:b/>
          <w:bCs/>
          <w:sz w:val="32"/>
          <w:szCs w:val="32"/>
        </w:rPr>
      </w:pPr>
      <w:r w:rsidRPr="00E420C8">
        <w:rPr>
          <w:rFonts w:ascii="Angsana New" w:hAnsi="Angsana New"/>
          <w:b/>
          <w:bCs/>
          <w:sz w:val="32"/>
          <w:szCs w:val="32"/>
        </w:rPr>
        <w:t>25</w:t>
      </w:r>
      <w:r w:rsidR="00D64A0A">
        <w:rPr>
          <w:rFonts w:ascii="Angsana New" w:hAnsi="Angsana New"/>
          <w:b/>
          <w:bCs/>
          <w:sz w:val="32"/>
          <w:szCs w:val="32"/>
        </w:rPr>
        <w:t>.</w:t>
      </w:r>
      <w:r w:rsidR="00D64A0A">
        <w:rPr>
          <w:rFonts w:ascii="Angsana New" w:hAnsi="Angsana New"/>
          <w:b/>
          <w:bCs/>
          <w:sz w:val="32"/>
          <w:szCs w:val="32"/>
        </w:rPr>
        <w:tab/>
      </w:r>
      <w:r w:rsidR="00D64A0A">
        <w:rPr>
          <w:rFonts w:ascii="Angsana New" w:hAnsi="Angsana New"/>
          <w:b/>
          <w:bCs/>
          <w:sz w:val="32"/>
          <w:szCs w:val="32"/>
          <w:cs/>
        </w:rPr>
        <w:t>ค่าใช้จ่ายภาษีเงินได้</w:t>
      </w:r>
    </w:p>
    <w:p w14:paraId="21F593D7" w14:textId="18FC696B" w:rsidR="00D64A0A" w:rsidRDefault="00D64A0A" w:rsidP="00106DD7">
      <w:pPr>
        <w:tabs>
          <w:tab w:val="left" w:pos="540"/>
          <w:tab w:val="left" w:pos="7920"/>
        </w:tabs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spacing w:val="-4"/>
          <w:sz w:val="32"/>
          <w:szCs w:val="32"/>
          <w:cs/>
        </w:rPr>
        <w:t xml:space="preserve">ค่าใช้จ่ายภาษีเงินได้ที่รับรู้ในงบกำไรขาดทุนเบ็ดเสร็จ </w:t>
      </w:r>
      <w:r>
        <w:rPr>
          <w:rFonts w:ascii="Angsana New" w:hAnsi="Angsana New"/>
          <w:spacing w:val="-4"/>
          <w:sz w:val="32"/>
          <w:szCs w:val="32"/>
          <w:cs/>
        </w:rPr>
        <w:t xml:space="preserve">สำหรับปีสิ้นสุดวันที่ </w:t>
      </w:r>
      <w:r w:rsidR="00E420C8" w:rsidRPr="00E420C8">
        <w:rPr>
          <w:rFonts w:ascii="Angsana New" w:hAnsi="Angsana New"/>
          <w:spacing w:val="-4"/>
          <w:sz w:val="32"/>
          <w:szCs w:val="32"/>
        </w:rPr>
        <w:t>31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4736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1"/>
        <w:gridCol w:w="1436"/>
        <w:gridCol w:w="144"/>
        <w:gridCol w:w="1436"/>
      </w:tblGrid>
      <w:tr w:rsidR="00C902D1" w14:paraId="2B2044A3" w14:textId="77777777" w:rsidTr="00CF32C1">
        <w:tc>
          <w:tcPr>
            <w:tcW w:w="5741" w:type="dxa"/>
          </w:tcPr>
          <w:p w14:paraId="683BB9AB" w14:textId="77777777" w:rsidR="00FE31A2" w:rsidRDefault="00FE31A2" w:rsidP="00106DD7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564EC00B" w14:textId="4EA8B308" w:rsidR="00FE31A2" w:rsidRDefault="00E420C8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44" w:type="dxa"/>
          </w:tcPr>
          <w:p w14:paraId="262A478E" w14:textId="77777777" w:rsidR="00FE31A2" w:rsidRDefault="00FE31A2" w:rsidP="00106DD7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3F07D918" w14:textId="50A17D4E" w:rsidR="00FE31A2" w:rsidRDefault="00E420C8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C902D1" w14:paraId="6969070A" w14:textId="77777777" w:rsidTr="00CF32C1">
        <w:tc>
          <w:tcPr>
            <w:tcW w:w="5741" w:type="dxa"/>
          </w:tcPr>
          <w:p w14:paraId="0FF5EFAB" w14:textId="77777777" w:rsidR="00FE31A2" w:rsidRDefault="00FE31A2" w:rsidP="00106DD7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68F82D6A" w14:textId="77777777" w:rsidR="00FE31A2" w:rsidRDefault="00FE31A2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14:paraId="13F3217D" w14:textId="77777777" w:rsidR="00FE31A2" w:rsidRDefault="00FE31A2" w:rsidP="00106DD7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7158740D" w14:textId="77777777" w:rsidR="00FE31A2" w:rsidRDefault="00FE31A2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C902D1" w14:paraId="51107D66" w14:textId="77777777" w:rsidTr="003C040C">
        <w:tc>
          <w:tcPr>
            <w:tcW w:w="5741" w:type="dxa"/>
            <w:vAlign w:val="bottom"/>
          </w:tcPr>
          <w:p w14:paraId="7D3FEF42" w14:textId="3C75B5FA" w:rsidR="001F6A66" w:rsidRDefault="001F6A66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ค่าใช้จ่ายภาษีเงินได้ปัจจุบัน </w:t>
            </w:r>
          </w:p>
        </w:tc>
        <w:tc>
          <w:tcPr>
            <w:tcW w:w="1436" w:type="dxa"/>
          </w:tcPr>
          <w:p w14:paraId="18CAB502" w14:textId="46B11768" w:rsidR="001F6A66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37</w:t>
            </w:r>
            <w:r w:rsidR="00AF4749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370</w:t>
            </w:r>
            <w:r w:rsidR="00AF4749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300</w:t>
            </w:r>
          </w:p>
        </w:tc>
        <w:tc>
          <w:tcPr>
            <w:tcW w:w="144" w:type="dxa"/>
          </w:tcPr>
          <w:p w14:paraId="338ED549" w14:textId="77777777" w:rsidR="001F6A66" w:rsidRDefault="001F6A66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099916E8" w14:textId="1449AF53" w:rsidR="001F6A66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bCs/>
                <w:sz w:val="32"/>
                <w:szCs w:val="32"/>
              </w:rPr>
              <w:t>25</w:t>
            </w:r>
            <w:r w:rsidR="001F6A66">
              <w:rPr>
                <w:rFonts w:ascii="Angsana New" w:hAnsi="Angsana New"/>
                <w:bCs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bCs/>
                <w:sz w:val="32"/>
                <w:szCs w:val="32"/>
              </w:rPr>
              <w:t>721</w:t>
            </w:r>
            <w:r w:rsidR="001F6A66">
              <w:rPr>
                <w:rFonts w:ascii="Angsana New" w:hAnsi="Angsana New"/>
                <w:bCs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bCs/>
                <w:sz w:val="32"/>
                <w:szCs w:val="32"/>
              </w:rPr>
              <w:t>303</w:t>
            </w:r>
          </w:p>
        </w:tc>
      </w:tr>
      <w:tr w:rsidR="00C902D1" w14:paraId="2665E647" w14:textId="77777777" w:rsidTr="003C040C">
        <w:tc>
          <w:tcPr>
            <w:tcW w:w="5741" w:type="dxa"/>
            <w:vAlign w:val="bottom"/>
          </w:tcPr>
          <w:p w14:paraId="00A797F6" w14:textId="0AD31675" w:rsidR="001F6A66" w:rsidRDefault="001F6A66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436" w:type="dxa"/>
          </w:tcPr>
          <w:p w14:paraId="387D6D0B" w14:textId="1B2CE18F" w:rsidR="001F6A66" w:rsidRDefault="00AF4749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009</w:t>
            </w:r>
            <w:r w:rsidR="005B488F">
              <w:rPr>
                <w:rFonts w:ascii="Angsana New" w:hAnsi="Angsana New"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sz w:val="32"/>
                <w:szCs w:val="32"/>
              </w:rPr>
              <w:t>735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" w:type="dxa"/>
          </w:tcPr>
          <w:p w14:paraId="3ECD0D13" w14:textId="77777777" w:rsidR="001F6A66" w:rsidRDefault="001F6A66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5B7B5B2E" w14:textId="63C6741B" w:rsidR="001F6A66" w:rsidRDefault="001F6A66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</w:t>
            </w:r>
            <w:r w:rsidR="00E420C8" w:rsidRPr="00E420C8">
              <w:rPr>
                <w:rFonts w:ascii="Angsana New" w:hAnsi="Angsana New"/>
                <w:bCs/>
                <w:sz w:val="32"/>
                <w:szCs w:val="32"/>
              </w:rPr>
              <w:t>4</w:t>
            </w:r>
            <w:r>
              <w:rPr>
                <w:rFonts w:ascii="Angsana New" w:hAnsi="Angsana New"/>
                <w:bCs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bCs/>
                <w:sz w:val="32"/>
                <w:szCs w:val="32"/>
              </w:rPr>
              <w:t>042</w:t>
            </w:r>
            <w:r>
              <w:rPr>
                <w:rFonts w:ascii="Angsana New" w:hAnsi="Angsana New"/>
                <w:bCs/>
                <w:sz w:val="32"/>
                <w:szCs w:val="32"/>
              </w:rPr>
              <w:t>,</w:t>
            </w:r>
            <w:r w:rsidR="00E420C8" w:rsidRPr="00E420C8">
              <w:rPr>
                <w:rFonts w:ascii="Angsana New" w:hAnsi="Angsana New"/>
                <w:bCs/>
                <w:sz w:val="32"/>
                <w:szCs w:val="32"/>
              </w:rPr>
              <w:t>840</w:t>
            </w:r>
            <w:r>
              <w:rPr>
                <w:rFonts w:ascii="Angsana New" w:hAnsi="Angsana New"/>
                <w:bCs/>
                <w:sz w:val="32"/>
                <w:szCs w:val="32"/>
              </w:rPr>
              <w:t>)</w:t>
            </w:r>
          </w:p>
        </w:tc>
      </w:tr>
      <w:tr w:rsidR="00C902D1" w14:paraId="53468CB8" w14:textId="77777777" w:rsidTr="003C040C">
        <w:tc>
          <w:tcPr>
            <w:tcW w:w="5741" w:type="dxa"/>
            <w:vAlign w:val="bottom"/>
          </w:tcPr>
          <w:p w14:paraId="675F275E" w14:textId="6F467BD6" w:rsidR="001F6A66" w:rsidRDefault="001F6A66" w:rsidP="00106DD7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รวมค่าใช้จ่ายภาษีเงินได้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4876336A" w14:textId="436EB1A4" w:rsidR="001F6A66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32</w:t>
            </w:r>
            <w:r w:rsidR="00827E60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360</w:t>
            </w:r>
            <w:r w:rsidR="00827E60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565</w:t>
            </w:r>
          </w:p>
        </w:tc>
        <w:tc>
          <w:tcPr>
            <w:tcW w:w="144" w:type="dxa"/>
          </w:tcPr>
          <w:p w14:paraId="799F436B" w14:textId="77777777" w:rsidR="001F6A66" w:rsidRDefault="001F6A66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6DEA5EDF" w14:textId="5973EEB3" w:rsidR="001F6A66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bCs/>
                <w:sz w:val="32"/>
                <w:szCs w:val="32"/>
              </w:rPr>
              <w:t>21</w:t>
            </w:r>
            <w:r w:rsidR="001F6A66">
              <w:rPr>
                <w:rFonts w:ascii="Angsana New" w:hAnsi="Angsana New"/>
                <w:bCs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bCs/>
                <w:sz w:val="32"/>
                <w:szCs w:val="32"/>
              </w:rPr>
              <w:t>678</w:t>
            </w:r>
            <w:r w:rsidR="001F6A66">
              <w:rPr>
                <w:rFonts w:ascii="Angsana New" w:hAnsi="Angsana New"/>
                <w:bCs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bCs/>
                <w:sz w:val="32"/>
                <w:szCs w:val="32"/>
              </w:rPr>
              <w:t>463</w:t>
            </w:r>
          </w:p>
        </w:tc>
      </w:tr>
    </w:tbl>
    <w:p w14:paraId="551A8E1A" w14:textId="73C7CDE9" w:rsidR="00D64A0A" w:rsidRDefault="00031BDE" w:rsidP="00031BDE">
      <w:pPr>
        <w:ind w:left="547" w:right="-29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D64A0A">
        <w:rPr>
          <w:rFonts w:ascii="Angsana New" w:hAnsi="Angsana New"/>
          <w:b/>
          <w:bCs/>
          <w:sz w:val="32"/>
          <w:szCs w:val="32"/>
          <w:cs/>
        </w:rPr>
        <w:lastRenderedPageBreak/>
        <w:t>การกระทบยอดเพื่อหาอัตราภาษีที่แท้จริง</w:t>
      </w:r>
    </w:p>
    <w:tbl>
      <w:tblPr>
        <w:tblW w:w="9155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4"/>
        <w:gridCol w:w="1220"/>
        <w:gridCol w:w="152"/>
        <w:gridCol w:w="1221"/>
        <w:gridCol w:w="153"/>
        <w:gridCol w:w="1221"/>
        <w:gridCol w:w="153"/>
        <w:gridCol w:w="1221"/>
      </w:tblGrid>
      <w:tr w:rsidR="00C902D1" w14:paraId="5549BC07" w14:textId="77777777" w:rsidTr="00CF32C1">
        <w:trPr>
          <w:cantSplit/>
          <w:trHeight w:val="20"/>
        </w:trPr>
        <w:tc>
          <w:tcPr>
            <w:tcW w:w="3814" w:type="dxa"/>
          </w:tcPr>
          <w:p w14:paraId="503EDE76" w14:textId="0EECE3EB" w:rsidR="00CD01B1" w:rsidRDefault="00CD01B1" w:rsidP="00106DD7">
            <w:pPr>
              <w:ind w:right="40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93" w:type="dxa"/>
            <w:gridSpan w:val="3"/>
          </w:tcPr>
          <w:p w14:paraId="0D3442A8" w14:textId="418228D2" w:rsidR="00CD01B1" w:rsidRDefault="00E420C8" w:rsidP="00106DD7">
            <w:pPr>
              <w:ind w:right="40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53" w:type="dxa"/>
          </w:tcPr>
          <w:p w14:paraId="28EDDFD4" w14:textId="77777777" w:rsidR="00CD01B1" w:rsidRDefault="00CD01B1" w:rsidP="00106DD7">
            <w:pPr>
              <w:ind w:right="40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95" w:type="dxa"/>
            <w:gridSpan w:val="3"/>
          </w:tcPr>
          <w:p w14:paraId="10D84E8A" w14:textId="1D458903" w:rsidR="00CD01B1" w:rsidRDefault="00E420C8" w:rsidP="00106DD7">
            <w:pPr>
              <w:ind w:right="40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C902D1" w14:paraId="29BCC2B3" w14:textId="77777777" w:rsidTr="00CD01B1">
        <w:trPr>
          <w:cantSplit/>
          <w:trHeight w:val="20"/>
        </w:trPr>
        <w:tc>
          <w:tcPr>
            <w:tcW w:w="3814" w:type="dxa"/>
          </w:tcPr>
          <w:p w14:paraId="08BF45B8" w14:textId="0F2D4BC2" w:rsidR="00CD01B1" w:rsidRDefault="00CD01B1" w:rsidP="00106DD7">
            <w:pPr>
              <w:ind w:right="40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</w:tcPr>
          <w:p w14:paraId="2CE249E9" w14:textId="5D53C213" w:rsidR="00CD01B1" w:rsidRDefault="00CD01B1" w:rsidP="00106DD7">
            <w:pPr>
              <w:ind w:right="40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152" w:type="dxa"/>
          </w:tcPr>
          <w:p w14:paraId="003A2D9D" w14:textId="77777777" w:rsidR="00CD01B1" w:rsidRDefault="00CD01B1" w:rsidP="00106DD7">
            <w:pPr>
              <w:ind w:right="40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</w:tcPr>
          <w:p w14:paraId="52F49BD4" w14:textId="71493402" w:rsidR="00CD01B1" w:rsidRDefault="00CD01B1" w:rsidP="00106DD7">
            <w:pPr>
              <w:ind w:right="40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53" w:type="dxa"/>
          </w:tcPr>
          <w:p w14:paraId="0D0AEBE9" w14:textId="77777777" w:rsidR="00CD01B1" w:rsidRDefault="00CD01B1" w:rsidP="00106DD7">
            <w:pPr>
              <w:ind w:right="40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</w:tcPr>
          <w:p w14:paraId="77090DFA" w14:textId="205D259E" w:rsidR="00CD01B1" w:rsidRDefault="00CD01B1" w:rsidP="00106DD7">
            <w:pPr>
              <w:ind w:right="40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153" w:type="dxa"/>
          </w:tcPr>
          <w:p w14:paraId="316A22D6" w14:textId="77777777" w:rsidR="00CD01B1" w:rsidRDefault="00CD01B1" w:rsidP="00106DD7">
            <w:pPr>
              <w:ind w:right="40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</w:tcPr>
          <w:p w14:paraId="4FC73EB0" w14:textId="3078DFAA" w:rsidR="00CD01B1" w:rsidRDefault="00CD01B1" w:rsidP="00106DD7">
            <w:pPr>
              <w:ind w:right="40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จำนวน</w:t>
            </w:r>
          </w:p>
        </w:tc>
      </w:tr>
      <w:tr w:rsidR="00C902D1" w14:paraId="6346F057" w14:textId="77777777" w:rsidTr="00CD01B1">
        <w:trPr>
          <w:cantSplit/>
          <w:trHeight w:val="20"/>
        </w:trPr>
        <w:tc>
          <w:tcPr>
            <w:tcW w:w="3814" w:type="dxa"/>
          </w:tcPr>
          <w:p w14:paraId="3ADACC40" w14:textId="77777777" w:rsidR="00CD01B1" w:rsidRDefault="00CD01B1" w:rsidP="00106DD7">
            <w:pPr>
              <w:ind w:right="40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</w:tcPr>
          <w:p w14:paraId="76DA9793" w14:textId="28293841" w:rsidR="00CD01B1" w:rsidRDefault="00CD01B1" w:rsidP="00106DD7">
            <w:pPr>
              <w:ind w:right="40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52" w:type="dxa"/>
          </w:tcPr>
          <w:p w14:paraId="3AF5EAEC" w14:textId="77777777" w:rsidR="00CD01B1" w:rsidRDefault="00CD01B1" w:rsidP="00106DD7">
            <w:pPr>
              <w:ind w:right="40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</w:tcPr>
          <w:p w14:paraId="074237C7" w14:textId="505FD1A1" w:rsidR="00CD01B1" w:rsidRDefault="00CD01B1" w:rsidP="00106DD7">
            <w:pPr>
              <w:ind w:right="40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3" w:type="dxa"/>
          </w:tcPr>
          <w:p w14:paraId="1262912E" w14:textId="77777777" w:rsidR="00CD01B1" w:rsidRDefault="00CD01B1" w:rsidP="00106DD7">
            <w:pPr>
              <w:ind w:right="40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</w:tcPr>
          <w:p w14:paraId="6A685AEA" w14:textId="06F9FA4A" w:rsidR="00CD01B1" w:rsidRDefault="00CD01B1" w:rsidP="00106DD7">
            <w:pPr>
              <w:ind w:right="40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53" w:type="dxa"/>
          </w:tcPr>
          <w:p w14:paraId="4074AE9B" w14:textId="77777777" w:rsidR="00CD01B1" w:rsidRDefault="00CD01B1" w:rsidP="00106DD7">
            <w:pPr>
              <w:ind w:right="40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</w:tcPr>
          <w:p w14:paraId="575B43DA" w14:textId="3F039278" w:rsidR="00CD01B1" w:rsidRDefault="00CD01B1" w:rsidP="00106DD7">
            <w:pPr>
              <w:ind w:right="40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902D1" w14:paraId="6CC4B4A8" w14:textId="77777777" w:rsidTr="00CD01B1">
        <w:trPr>
          <w:cantSplit/>
          <w:trHeight w:val="20"/>
        </w:trPr>
        <w:tc>
          <w:tcPr>
            <w:tcW w:w="3814" w:type="dxa"/>
          </w:tcPr>
          <w:p w14:paraId="5DCDCF65" w14:textId="77777777" w:rsidR="00CD01B1" w:rsidRDefault="00CD01B1" w:rsidP="00106DD7">
            <w:pPr>
              <w:ind w:left="165" w:hanging="165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220" w:type="dxa"/>
          </w:tcPr>
          <w:p w14:paraId="3B9A2CFC" w14:textId="77777777" w:rsidR="00CD01B1" w:rsidRDefault="00CD01B1" w:rsidP="00106DD7">
            <w:pPr>
              <w:ind w:left="3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2" w:type="dxa"/>
          </w:tcPr>
          <w:p w14:paraId="24BC8A7A" w14:textId="77777777" w:rsidR="00CD01B1" w:rsidRDefault="00CD01B1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</w:tcPr>
          <w:p w14:paraId="7019365F" w14:textId="77777777" w:rsidR="00CD01B1" w:rsidRDefault="00CD01B1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53" w:type="dxa"/>
          </w:tcPr>
          <w:p w14:paraId="1247C25E" w14:textId="77777777" w:rsidR="00CD01B1" w:rsidRDefault="00CD01B1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</w:tcPr>
          <w:p w14:paraId="65F83A55" w14:textId="77777777" w:rsidR="00CD01B1" w:rsidRDefault="00CD01B1" w:rsidP="00106DD7">
            <w:pPr>
              <w:ind w:left="3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</w:tcPr>
          <w:p w14:paraId="7EE2B2D4" w14:textId="77777777" w:rsidR="00CD01B1" w:rsidRDefault="00CD01B1" w:rsidP="00106DD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</w:tcPr>
          <w:p w14:paraId="59F37B0E" w14:textId="77777777" w:rsidR="00CD01B1" w:rsidRDefault="00CD01B1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</w:tr>
      <w:tr w:rsidR="00C902D1" w14:paraId="75D14CD4" w14:textId="77777777" w:rsidTr="003C040C">
        <w:trPr>
          <w:cantSplit/>
          <w:trHeight w:val="20"/>
        </w:trPr>
        <w:tc>
          <w:tcPr>
            <w:tcW w:w="3814" w:type="dxa"/>
          </w:tcPr>
          <w:p w14:paraId="669F25EC" w14:textId="3555227F" w:rsidR="00C221D2" w:rsidRDefault="00C221D2" w:rsidP="00106DD7">
            <w:pPr>
              <w:ind w:left="165" w:hanging="165"/>
              <w:rPr>
                <w:rFonts w:ascii="Angsana New" w:hAnsi="Angsana New"/>
                <w:sz w:val="24"/>
                <w:szCs w:val="24"/>
                <w:lang w:bidi="ar-SA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220" w:type="dxa"/>
          </w:tcPr>
          <w:p w14:paraId="027EC4D3" w14:textId="77777777" w:rsidR="00C221D2" w:rsidRDefault="00C221D2" w:rsidP="00106DD7">
            <w:pPr>
              <w:ind w:left="3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2" w:type="dxa"/>
          </w:tcPr>
          <w:p w14:paraId="54519051" w14:textId="77777777" w:rsidR="00C221D2" w:rsidRDefault="00C221D2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</w:tcPr>
          <w:p w14:paraId="581A6013" w14:textId="6EC04383" w:rsidR="00C221D2" w:rsidRDefault="00E420C8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126</w:t>
            </w:r>
            <w:r w:rsidR="005F2BEF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603</w:t>
            </w:r>
            <w:r w:rsidR="005F2BEF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716</w:t>
            </w:r>
          </w:p>
        </w:tc>
        <w:tc>
          <w:tcPr>
            <w:tcW w:w="153" w:type="dxa"/>
          </w:tcPr>
          <w:p w14:paraId="06E491EC" w14:textId="77777777" w:rsidR="00C221D2" w:rsidRDefault="00C221D2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</w:tcPr>
          <w:p w14:paraId="09BEB61F" w14:textId="567409AB" w:rsidR="00C221D2" w:rsidRDefault="00C221D2" w:rsidP="00106DD7">
            <w:pPr>
              <w:ind w:left="3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</w:tcPr>
          <w:p w14:paraId="745D7D41" w14:textId="77777777" w:rsidR="00C221D2" w:rsidRDefault="00C221D2" w:rsidP="00106DD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</w:tcPr>
          <w:p w14:paraId="419B1715" w14:textId="5E24B462" w:rsidR="00C221D2" w:rsidRDefault="00E420C8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bCs/>
                <w:sz w:val="24"/>
                <w:szCs w:val="24"/>
              </w:rPr>
              <w:t>83</w:t>
            </w:r>
            <w:r w:rsidR="00C221D2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bCs/>
                <w:sz w:val="24"/>
                <w:szCs w:val="24"/>
              </w:rPr>
              <w:t>471</w:t>
            </w:r>
            <w:r w:rsidR="00C221D2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bCs/>
                <w:sz w:val="24"/>
                <w:szCs w:val="24"/>
              </w:rPr>
              <w:t>396</w:t>
            </w:r>
          </w:p>
        </w:tc>
      </w:tr>
      <w:tr w:rsidR="00C902D1" w14:paraId="69896136" w14:textId="77777777" w:rsidTr="003C040C">
        <w:trPr>
          <w:cantSplit/>
          <w:trHeight w:val="20"/>
        </w:trPr>
        <w:tc>
          <w:tcPr>
            <w:tcW w:w="3814" w:type="dxa"/>
          </w:tcPr>
          <w:p w14:paraId="60A6CE93" w14:textId="450586B2" w:rsidR="00C221D2" w:rsidRDefault="00C221D2" w:rsidP="00106DD7">
            <w:pPr>
              <w:ind w:left="165" w:hanging="165"/>
              <w:rPr>
                <w:rFonts w:ascii="Angsana New" w:hAnsi="Angsana New"/>
                <w:sz w:val="24"/>
                <w:szCs w:val="24"/>
                <w:lang w:bidi="ar-SA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20" w:type="dxa"/>
          </w:tcPr>
          <w:p w14:paraId="7A4FBD28" w14:textId="77777777" w:rsidR="00C221D2" w:rsidRDefault="00C221D2" w:rsidP="00106DD7">
            <w:pPr>
              <w:ind w:left="3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2" w:type="dxa"/>
          </w:tcPr>
          <w:p w14:paraId="6018ACFA" w14:textId="77777777" w:rsidR="00C221D2" w:rsidRDefault="00C221D2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2DB0DFFE" w14:textId="3147DE41" w:rsidR="00C221D2" w:rsidRDefault="00E420C8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32</w:t>
            </w:r>
            <w:r w:rsidR="005B488F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360</w:t>
            </w:r>
            <w:r w:rsidR="005B488F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565</w:t>
            </w:r>
          </w:p>
        </w:tc>
        <w:tc>
          <w:tcPr>
            <w:tcW w:w="153" w:type="dxa"/>
          </w:tcPr>
          <w:p w14:paraId="758DDFB3" w14:textId="77777777" w:rsidR="00C221D2" w:rsidRDefault="00C221D2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</w:tcPr>
          <w:p w14:paraId="5ECBBA5B" w14:textId="77777777" w:rsidR="00C221D2" w:rsidRDefault="00C221D2" w:rsidP="00106DD7">
            <w:pPr>
              <w:ind w:left="3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</w:tcPr>
          <w:p w14:paraId="48B9174A" w14:textId="77777777" w:rsidR="00C221D2" w:rsidRDefault="00C221D2" w:rsidP="00106DD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7FBF50BD" w14:textId="7BCB6D2C" w:rsidR="00C221D2" w:rsidRDefault="00E420C8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bCs/>
                <w:sz w:val="24"/>
                <w:szCs w:val="24"/>
              </w:rPr>
              <w:t>21</w:t>
            </w:r>
            <w:r w:rsidR="00C221D2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bCs/>
                <w:sz w:val="24"/>
                <w:szCs w:val="24"/>
              </w:rPr>
              <w:t>678</w:t>
            </w:r>
            <w:r w:rsidR="00C221D2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bCs/>
                <w:sz w:val="24"/>
                <w:szCs w:val="24"/>
              </w:rPr>
              <w:t>463</w:t>
            </w:r>
          </w:p>
        </w:tc>
      </w:tr>
      <w:tr w:rsidR="00C902D1" w14:paraId="0338B2BF" w14:textId="77777777" w:rsidTr="003C040C">
        <w:trPr>
          <w:cantSplit/>
          <w:trHeight w:val="20"/>
        </w:trPr>
        <w:tc>
          <w:tcPr>
            <w:tcW w:w="3814" w:type="dxa"/>
          </w:tcPr>
          <w:p w14:paraId="043F3E46" w14:textId="16C65D7A" w:rsidR="00C221D2" w:rsidRDefault="00C221D2" w:rsidP="00106DD7">
            <w:pPr>
              <w:ind w:left="165" w:hanging="165"/>
              <w:rPr>
                <w:rFonts w:ascii="Angsana New" w:hAnsi="Angsana New"/>
                <w:sz w:val="24"/>
                <w:szCs w:val="24"/>
                <w:lang w:bidi="ar-SA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20" w:type="dxa"/>
          </w:tcPr>
          <w:p w14:paraId="0944AAEC" w14:textId="77777777" w:rsidR="00C221D2" w:rsidRDefault="00C221D2" w:rsidP="00106DD7">
            <w:pPr>
              <w:ind w:left="3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2" w:type="dxa"/>
          </w:tcPr>
          <w:p w14:paraId="2A5DC8A6" w14:textId="77777777" w:rsidR="00C221D2" w:rsidRDefault="00C221D2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</w:tcPr>
          <w:p w14:paraId="6AE74286" w14:textId="59918093" w:rsidR="00C221D2" w:rsidRDefault="00E420C8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158</w:t>
            </w:r>
            <w:r w:rsidR="005B488F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964</w:t>
            </w:r>
            <w:r w:rsidR="005B488F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281</w:t>
            </w:r>
          </w:p>
        </w:tc>
        <w:tc>
          <w:tcPr>
            <w:tcW w:w="153" w:type="dxa"/>
          </w:tcPr>
          <w:p w14:paraId="44EFEDB0" w14:textId="77777777" w:rsidR="00C221D2" w:rsidRDefault="00C221D2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</w:tcPr>
          <w:p w14:paraId="437E5F11" w14:textId="77777777" w:rsidR="00C221D2" w:rsidRDefault="00C221D2" w:rsidP="00106DD7">
            <w:pPr>
              <w:ind w:left="3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</w:tcPr>
          <w:p w14:paraId="6211D8C1" w14:textId="77777777" w:rsidR="00C221D2" w:rsidRDefault="00C221D2" w:rsidP="00106DD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</w:tcPr>
          <w:p w14:paraId="61B54C30" w14:textId="5540E893" w:rsidR="00C221D2" w:rsidRDefault="00E420C8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bCs/>
                <w:sz w:val="24"/>
                <w:szCs w:val="24"/>
              </w:rPr>
              <w:t>105</w:t>
            </w:r>
            <w:r w:rsidR="00C221D2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bCs/>
                <w:sz w:val="24"/>
                <w:szCs w:val="24"/>
              </w:rPr>
              <w:t>149</w:t>
            </w:r>
            <w:r w:rsidR="00C221D2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bCs/>
                <w:sz w:val="24"/>
                <w:szCs w:val="24"/>
              </w:rPr>
              <w:t>859</w:t>
            </w:r>
          </w:p>
        </w:tc>
      </w:tr>
      <w:tr w:rsidR="00C902D1" w14:paraId="77A429D3" w14:textId="77777777" w:rsidTr="003C040C">
        <w:trPr>
          <w:cantSplit/>
          <w:trHeight w:val="20"/>
        </w:trPr>
        <w:tc>
          <w:tcPr>
            <w:tcW w:w="3814" w:type="dxa"/>
          </w:tcPr>
          <w:p w14:paraId="47886162" w14:textId="46E2BC41" w:rsidR="00C221D2" w:rsidRDefault="00C221D2" w:rsidP="00106DD7">
            <w:pPr>
              <w:ind w:left="165" w:hanging="165"/>
              <w:rPr>
                <w:rFonts w:ascii="Angsana New" w:hAnsi="Angsana New"/>
                <w:sz w:val="24"/>
                <w:szCs w:val="24"/>
                <w:lang w:bidi="ar-SA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1220" w:type="dxa"/>
          </w:tcPr>
          <w:p w14:paraId="560CBC8D" w14:textId="0B0FC9FE" w:rsidR="00C221D2" w:rsidRDefault="00E420C8" w:rsidP="00106DD7">
            <w:pPr>
              <w:ind w:left="3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bCs/>
                <w:sz w:val="24"/>
                <w:szCs w:val="24"/>
              </w:rPr>
              <w:t>20</w:t>
            </w:r>
          </w:p>
        </w:tc>
        <w:tc>
          <w:tcPr>
            <w:tcW w:w="152" w:type="dxa"/>
          </w:tcPr>
          <w:p w14:paraId="41AA3FCB" w14:textId="77777777" w:rsidR="00C221D2" w:rsidRDefault="00C221D2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double" w:sz="4" w:space="0" w:color="auto"/>
            </w:tcBorders>
          </w:tcPr>
          <w:p w14:paraId="3B5E2F08" w14:textId="1AD2B9C1" w:rsidR="00C221D2" w:rsidRDefault="00E420C8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5B488F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792</w:t>
            </w:r>
            <w:r w:rsidR="005B488F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856</w:t>
            </w:r>
          </w:p>
        </w:tc>
        <w:tc>
          <w:tcPr>
            <w:tcW w:w="153" w:type="dxa"/>
          </w:tcPr>
          <w:p w14:paraId="273F090B" w14:textId="77777777" w:rsidR="00C221D2" w:rsidRDefault="00C221D2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</w:tcPr>
          <w:p w14:paraId="384ABB3F" w14:textId="7F388185" w:rsidR="00C221D2" w:rsidRDefault="00E420C8" w:rsidP="00106DD7">
            <w:pPr>
              <w:ind w:left="3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20</w:t>
            </w:r>
          </w:p>
        </w:tc>
        <w:tc>
          <w:tcPr>
            <w:tcW w:w="153" w:type="dxa"/>
          </w:tcPr>
          <w:p w14:paraId="25FE27F8" w14:textId="77777777" w:rsidR="00C221D2" w:rsidRDefault="00C221D2" w:rsidP="00106DD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double" w:sz="4" w:space="0" w:color="auto"/>
            </w:tcBorders>
          </w:tcPr>
          <w:p w14:paraId="225024E5" w14:textId="49E061DE" w:rsidR="00C221D2" w:rsidRDefault="00E420C8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bCs/>
                <w:sz w:val="24"/>
                <w:szCs w:val="24"/>
              </w:rPr>
              <w:t>21</w:t>
            </w:r>
            <w:r w:rsidR="00C221D2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bCs/>
                <w:sz w:val="24"/>
                <w:szCs w:val="24"/>
              </w:rPr>
              <w:t>029</w:t>
            </w:r>
            <w:r w:rsidR="00C221D2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bCs/>
                <w:sz w:val="24"/>
                <w:szCs w:val="24"/>
              </w:rPr>
              <w:t>972</w:t>
            </w:r>
          </w:p>
        </w:tc>
      </w:tr>
      <w:tr w:rsidR="00C902D1" w14:paraId="167B74F4" w14:textId="77777777" w:rsidTr="004D1529">
        <w:trPr>
          <w:cantSplit/>
          <w:trHeight w:val="20"/>
        </w:trPr>
        <w:tc>
          <w:tcPr>
            <w:tcW w:w="3814" w:type="dxa"/>
          </w:tcPr>
          <w:p w14:paraId="2A0F3382" w14:textId="677D46EC" w:rsidR="000A7D87" w:rsidRDefault="000A7D87" w:rsidP="00106DD7">
            <w:pPr>
              <w:ind w:left="165" w:hanging="165"/>
              <w:rPr>
                <w:rFonts w:ascii="Angsana New" w:hAnsi="Angsana New"/>
                <w:sz w:val="24"/>
                <w:szCs w:val="24"/>
                <w:lang w:bidi="ar-SA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ผลกระทบทางภาษีสำหรับค่าใช้จ่ายที่ไม่สามารถ</w:t>
            </w:r>
          </w:p>
        </w:tc>
        <w:tc>
          <w:tcPr>
            <w:tcW w:w="1220" w:type="dxa"/>
          </w:tcPr>
          <w:p w14:paraId="2437D912" w14:textId="77777777" w:rsidR="000A7D87" w:rsidRDefault="000A7D87" w:rsidP="00106DD7">
            <w:pPr>
              <w:ind w:left="3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2" w:type="dxa"/>
          </w:tcPr>
          <w:p w14:paraId="0D8F4F06" w14:textId="77777777" w:rsidR="000A7D87" w:rsidRDefault="000A7D87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</w:tcPr>
          <w:p w14:paraId="4DD75798" w14:textId="77777777" w:rsidR="000A7D87" w:rsidRDefault="000A7D87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53" w:type="dxa"/>
          </w:tcPr>
          <w:p w14:paraId="594847D2" w14:textId="77777777" w:rsidR="000A7D87" w:rsidRDefault="000A7D87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</w:tcPr>
          <w:p w14:paraId="44F828D1" w14:textId="3E096B40" w:rsidR="000A7D87" w:rsidRDefault="000A7D87" w:rsidP="00106DD7">
            <w:pPr>
              <w:ind w:left="3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</w:tcPr>
          <w:p w14:paraId="7F42B87B" w14:textId="77777777" w:rsidR="000A7D87" w:rsidRDefault="000A7D87" w:rsidP="00106DD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</w:tcPr>
          <w:p w14:paraId="3DAC4FBA" w14:textId="37BF3963" w:rsidR="000A7D87" w:rsidRDefault="000A7D87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</w:tr>
      <w:tr w:rsidR="00C902D1" w14:paraId="45690FA9" w14:textId="77777777" w:rsidTr="004D1529">
        <w:trPr>
          <w:cantSplit/>
          <w:trHeight w:val="20"/>
        </w:trPr>
        <w:tc>
          <w:tcPr>
            <w:tcW w:w="3814" w:type="dxa"/>
          </w:tcPr>
          <w:p w14:paraId="00DAB9C1" w14:textId="4C16C32B" w:rsidR="000A7D87" w:rsidRDefault="000A7D87" w:rsidP="00106DD7">
            <w:pPr>
              <w:ind w:left="165" w:hanging="18"/>
              <w:rPr>
                <w:rFonts w:ascii="Angsana New" w:hAnsi="Angsana New"/>
                <w:sz w:val="24"/>
                <w:szCs w:val="24"/>
                <w:lang w:bidi="ar-SA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หักเป็นค่าใช้จ่าย (ผลประโยชน์) ในทางภาษี</w:t>
            </w:r>
          </w:p>
        </w:tc>
        <w:tc>
          <w:tcPr>
            <w:tcW w:w="1220" w:type="dxa"/>
          </w:tcPr>
          <w:p w14:paraId="6214DA22" w14:textId="77777777" w:rsidR="000A7D87" w:rsidRDefault="000A7D87" w:rsidP="00106DD7">
            <w:pPr>
              <w:ind w:left="3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2" w:type="dxa"/>
          </w:tcPr>
          <w:p w14:paraId="55012CF5" w14:textId="77777777" w:rsidR="000A7D87" w:rsidRDefault="000A7D87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</w:tcPr>
          <w:p w14:paraId="292699CF" w14:textId="77777777" w:rsidR="000A7D87" w:rsidRDefault="000A7D87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53" w:type="dxa"/>
          </w:tcPr>
          <w:p w14:paraId="48E755C4" w14:textId="77777777" w:rsidR="000A7D87" w:rsidRDefault="000A7D87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</w:tcPr>
          <w:p w14:paraId="6DD2298D" w14:textId="77777777" w:rsidR="000A7D87" w:rsidRDefault="000A7D87" w:rsidP="00106DD7">
            <w:pPr>
              <w:ind w:left="3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</w:tcPr>
          <w:p w14:paraId="3290EEE6" w14:textId="77777777" w:rsidR="000A7D87" w:rsidRDefault="000A7D87" w:rsidP="00106DD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</w:tcPr>
          <w:p w14:paraId="7D29BDF3" w14:textId="77777777" w:rsidR="000A7D87" w:rsidRDefault="000A7D87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</w:tr>
      <w:tr w:rsidR="00C902D1" w14:paraId="02E9DAA3" w14:textId="77777777" w:rsidTr="004D1529">
        <w:trPr>
          <w:cantSplit/>
          <w:trHeight w:val="20"/>
        </w:trPr>
        <w:tc>
          <w:tcPr>
            <w:tcW w:w="3814" w:type="dxa"/>
          </w:tcPr>
          <w:p w14:paraId="42325698" w14:textId="204A36FE" w:rsidR="00F60780" w:rsidRDefault="00F60780" w:rsidP="00106DD7">
            <w:pPr>
              <w:ind w:left="165" w:hanging="18"/>
              <w:rPr>
                <w:rFonts w:ascii="Angsana New" w:hAnsi="Angsana New"/>
                <w:sz w:val="24"/>
                <w:szCs w:val="24"/>
                <w:lang w:bidi="ar-SA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/>
                <w:sz w:val="24"/>
                <w:szCs w:val="24"/>
                <w:cs/>
              </w:rPr>
              <w:t>ค่าใช้จ่ายที่ไม่สามารถหักเป็นค่าใช้จ่ายทางภาษี</w:t>
            </w:r>
          </w:p>
        </w:tc>
        <w:tc>
          <w:tcPr>
            <w:tcW w:w="1220" w:type="dxa"/>
          </w:tcPr>
          <w:p w14:paraId="2030D744" w14:textId="77777777" w:rsidR="00F60780" w:rsidRDefault="00F60780" w:rsidP="00106DD7">
            <w:pPr>
              <w:ind w:left="3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2" w:type="dxa"/>
          </w:tcPr>
          <w:p w14:paraId="0CBF2193" w14:textId="77777777" w:rsidR="00F60780" w:rsidRDefault="00F60780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</w:tcPr>
          <w:p w14:paraId="1B77BE06" w14:textId="5B8DB709" w:rsidR="00F60780" w:rsidRDefault="00E420C8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="006D7FEE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379</w:t>
            </w:r>
            <w:r w:rsidR="005B488F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272</w:t>
            </w:r>
          </w:p>
        </w:tc>
        <w:tc>
          <w:tcPr>
            <w:tcW w:w="153" w:type="dxa"/>
          </w:tcPr>
          <w:p w14:paraId="5BC1B9CE" w14:textId="77777777" w:rsidR="00F60780" w:rsidRDefault="00F60780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</w:tcPr>
          <w:p w14:paraId="3201F492" w14:textId="77777777" w:rsidR="00F60780" w:rsidRDefault="00F60780" w:rsidP="00106DD7">
            <w:pPr>
              <w:ind w:left="3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</w:tcPr>
          <w:p w14:paraId="10104BA0" w14:textId="77777777" w:rsidR="00F60780" w:rsidRDefault="00F60780" w:rsidP="00106DD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</w:tcPr>
          <w:p w14:paraId="5C31F0A5" w14:textId="1AC2E4F4" w:rsidR="00F60780" w:rsidRDefault="00E420C8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bCs/>
                <w:sz w:val="24"/>
                <w:szCs w:val="24"/>
              </w:rPr>
              <w:t>529</w:t>
            </w:r>
            <w:r w:rsidR="00F60780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bCs/>
                <w:sz w:val="24"/>
                <w:szCs w:val="24"/>
              </w:rPr>
              <w:t>673</w:t>
            </w:r>
          </w:p>
        </w:tc>
      </w:tr>
      <w:tr w:rsidR="00C902D1" w14:paraId="5E89AE99" w14:textId="77777777" w:rsidTr="004D1529">
        <w:trPr>
          <w:cantSplit/>
          <w:trHeight w:val="20"/>
        </w:trPr>
        <w:tc>
          <w:tcPr>
            <w:tcW w:w="3814" w:type="dxa"/>
          </w:tcPr>
          <w:p w14:paraId="0C8860CF" w14:textId="76E20F90" w:rsidR="00F60780" w:rsidRDefault="00F60780" w:rsidP="00106DD7">
            <w:pPr>
              <w:ind w:left="165" w:hanging="18"/>
              <w:rPr>
                <w:rFonts w:ascii="Angsana New" w:hAnsi="Angsana New"/>
                <w:sz w:val="24"/>
                <w:szCs w:val="24"/>
                <w:lang w:bidi="ar-SA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>
              <w:rPr>
                <w:rFonts w:ascii="Angsana New" w:hAnsi="Angsana New"/>
                <w:sz w:val="24"/>
                <w:szCs w:val="24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1220" w:type="dxa"/>
          </w:tcPr>
          <w:p w14:paraId="66F6A363" w14:textId="77777777" w:rsidR="00F60780" w:rsidRDefault="00F60780" w:rsidP="00106DD7">
            <w:pPr>
              <w:ind w:left="3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2" w:type="dxa"/>
          </w:tcPr>
          <w:p w14:paraId="1EE70407" w14:textId="77777777" w:rsidR="00F60780" w:rsidRDefault="00F60780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</w:tcPr>
          <w:p w14:paraId="1F924C13" w14:textId="3A9AC124" w:rsidR="00F60780" w:rsidRDefault="004D1529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(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540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357</w:t>
            </w: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53" w:type="dxa"/>
          </w:tcPr>
          <w:p w14:paraId="4A7D2BF9" w14:textId="77777777" w:rsidR="00F60780" w:rsidRDefault="00F60780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</w:tcPr>
          <w:p w14:paraId="3F0CDCB4" w14:textId="77777777" w:rsidR="00F60780" w:rsidRDefault="00F60780" w:rsidP="00106DD7">
            <w:pPr>
              <w:ind w:left="3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</w:tcPr>
          <w:p w14:paraId="6B7BB8C9" w14:textId="77777777" w:rsidR="00F60780" w:rsidRDefault="00F60780" w:rsidP="00106DD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</w:tcPr>
          <w:p w14:paraId="046CD73B" w14:textId="6A8CE653" w:rsidR="00F60780" w:rsidRDefault="00F60780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bCs/>
                <w:sz w:val="24"/>
                <w:szCs w:val="24"/>
              </w:rPr>
              <w:t>155</w:t>
            </w:r>
            <w:r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bCs/>
                <w:sz w:val="24"/>
                <w:szCs w:val="24"/>
              </w:rPr>
              <w:t>557</w:t>
            </w:r>
            <w:r>
              <w:rPr>
                <w:rFonts w:ascii="Angsana New" w:hAnsi="Angsana New"/>
                <w:bCs/>
                <w:sz w:val="24"/>
                <w:szCs w:val="24"/>
              </w:rPr>
              <w:t>)</w:t>
            </w:r>
          </w:p>
        </w:tc>
      </w:tr>
      <w:tr w:rsidR="00C902D1" w14:paraId="0384B7D1" w14:textId="77777777" w:rsidTr="004D1529">
        <w:trPr>
          <w:cantSplit/>
          <w:trHeight w:val="20"/>
        </w:trPr>
        <w:tc>
          <w:tcPr>
            <w:tcW w:w="3814" w:type="dxa"/>
          </w:tcPr>
          <w:p w14:paraId="014529F1" w14:textId="3C0583FB" w:rsidR="00F60780" w:rsidRDefault="00F60780" w:rsidP="00106DD7">
            <w:pPr>
              <w:ind w:left="165" w:hanging="1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="005155E2">
              <w:rPr>
                <w:rFonts w:ascii="Angsana New" w:hAnsi="Angsana New"/>
                <w:sz w:val="24"/>
                <w:szCs w:val="24"/>
                <w:cs/>
              </w:rPr>
              <w:t>ผลปรับปรุงภาษีเงินได้จากปีก่อน</w:t>
            </w:r>
          </w:p>
        </w:tc>
        <w:tc>
          <w:tcPr>
            <w:tcW w:w="1220" w:type="dxa"/>
          </w:tcPr>
          <w:p w14:paraId="5566A072" w14:textId="77777777" w:rsidR="00F60780" w:rsidRDefault="00F60780" w:rsidP="00106DD7">
            <w:pPr>
              <w:ind w:left="3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2" w:type="dxa"/>
          </w:tcPr>
          <w:p w14:paraId="5D262176" w14:textId="77777777" w:rsidR="00F60780" w:rsidRDefault="00F60780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1ADE8E53" w14:textId="7E368AF7" w:rsidR="00F60780" w:rsidRDefault="00AF4749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271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eastAsia="Times New Roman" w:hAnsi="Angsana New"/>
                <w:sz w:val="24"/>
                <w:szCs w:val="24"/>
              </w:rPr>
              <w:t>206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53" w:type="dxa"/>
          </w:tcPr>
          <w:p w14:paraId="6706D38D" w14:textId="77777777" w:rsidR="00F60780" w:rsidRDefault="00F60780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</w:tcPr>
          <w:p w14:paraId="0BEEBA6B" w14:textId="77777777" w:rsidR="00F60780" w:rsidRDefault="00F60780" w:rsidP="00106DD7">
            <w:pPr>
              <w:ind w:left="3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</w:tcPr>
          <w:p w14:paraId="60724774" w14:textId="77777777" w:rsidR="00F60780" w:rsidRDefault="00F60780" w:rsidP="00106DD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1B2C09E8" w14:textId="7EE8C725" w:rsidR="00F60780" w:rsidRDefault="00F60780" w:rsidP="00106DD7">
            <w:pPr>
              <w:ind w:left="30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274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bCs/>
                <w:sz w:val="24"/>
                <w:szCs w:val="24"/>
              </w:rPr>
              <w:t>375</w:t>
            </w:r>
          </w:p>
        </w:tc>
      </w:tr>
      <w:tr w:rsidR="00F60780" w14:paraId="1F1F688C" w14:textId="77777777" w:rsidTr="00CD01B1">
        <w:trPr>
          <w:cantSplit/>
          <w:trHeight w:val="20"/>
        </w:trPr>
        <w:tc>
          <w:tcPr>
            <w:tcW w:w="3814" w:type="dxa"/>
          </w:tcPr>
          <w:p w14:paraId="03556ACD" w14:textId="5AF084E6" w:rsidR="00F60780" w:rsidRDefault="00F60780" w:rsidP="00106DD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20" w:type="dxa"/>
          </w:tcPr>
          <w:p w14:paraId="7EEEF7C3" w14:textId="154502D8" w:rsidR="00F60780" w:rsidRDefault="00E420C8" w:rsidP="00106DD7">
            <w:pPr>
              <w:ind w:left="3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bCs/>
                <w:sz w:val="24"/>
                <w:szCs w:val="24"/>
              </w:rPr>
              <w:t>20</w:t>
            </w:r>
          </w:p>
        </w:tc>
        <w:tc>
          <w:tcPr>
            <w:tcW w:w="152" w:type="dxa"/>
            <w:tcBorders>
              <w:bottom w:val="nil"/>
            </w:tcBorders>
          </w:tcPr>
          <w:p w14:paraId="30A3E403" w14:textId="77777777" w:rsidR="00F60780" w:rsidRDefault="00F60780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</w:tcPr>
          <w:p w14:paraId="1A6F0E59" w14:textId="0D812F32" w:rsidR="00F60780" w:rsidRDefault="00E420C8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32</w:t>
            </w:r>
            <w:r w:rsidR="005B488F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360</w:t>
            </w:r>
            <w:r w:rsidR="005B488F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E420C8">
              <w:rPr>
                <w:rFonts w:ascii="Angsana New" w:eastAsia="Times New Roman" w:hAnsi="Angsana New"/>
                <w:sz w:val="24"/>
                <w:szCs w:val="24"/>
              </w:rPr>
              <w:t>565</w:t>
            </w:r>
          </w:p>
        </w:tc>
        <w:tc>
          <w:tcPr>
            <w:tcW w:w="153" w:type="dxa"/>
            <w:tcBorders>
              <w:left w:val="nil"/>
            </w:tcBorders>
          </w:tcPr>
          <w:p w14:paraId="31863C35" w14:textId="77777777" w:rsidR="00F60780" w:rsidRDefault="00F60780" w:rsidP="00106DD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</w:tcPr>
          <w:p w14:paraId="05C088DC" w14:textId="1115A6ED" w:rsidR="00F60780" w:rsidRDefault="00E420C8" w:rsidP="00106DD7">
            <w:pPr>
              <w:ind w:left="3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eastAsia="Times New Roman" w:hAnsi="Angsana New"/>
                <w:sz w:val="24"/>
                <w:szCs w:val="24"/>
              </w:rPr>
              <w:t>20</w:t>
            </w:r>
          </w:p>
        </w:tc>
        <w:tc>
          <w:tcPr>
            <w:tcW w:w="153" w:type="dxa"/>
            <w:tcBorders>
              <w:left w:val="nil"/>
            </w:tcBorders>
          </w:tcPr>
          <w:p w14:paraId="464F1DF6" w14:textId="77777777" w:rsidR="00F60780" w:rsidRDefault="00F60780" w:rsidP="00106DD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</w:tcPr>
          <w:p w14:paraId="643D4F7D" w14:textId="2706D556" w:rsidR="00F60780" w:rsidRDefault="00E420C8" w:rsidP="00106DD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bCs/>
                <w:sz w:val="24"/>
                <w:szCs w:val="24"/>
              </w:rPr>
              <w:t>21</w:t>
            </w:r>
            <w:r w:rsidR="00F60780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bCs/>
                <w:sz w:val="24"/>
                <w:szCs w:val="24"/>
              </w:rPr>
              <w:t>678</w:t>
            </w:r>
            <w:r w:rsidR="00F60780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bCs/>
                <w:sz w:val="24"/>
                <w:szCs w:val="24"/>
              </w:rPr>
              <w:t>463</w:t>
            </w:r>
          </w:p>
        </w:tc>
      </w:tr>
    </w:tbl>
    <w:p w14:paraId="697A8DB8" w14:textId="50957595" w:rsidR="003A0F1A" w:rsidRDefault="00E420C8" w:rsidP="00031BDE">
      <w:pPr>
        <w:spacing w:before="36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E420C8">
        <w:rPr>
          <w:rFonts w:ascii="Angsana New" w:hAnsi="Angsana New"/>
          <w:b/>
          <w:bCs/>
          <w:sz w:val="32"/>
          <w:szCs w:val="32"/>
        </w:rPr>
        <w:t>26</w:t>
      </w:r>
      <w:r w:rsidR="003A0F1A">
        <w:rPr>
          <w:rFonts w:ascii="Angsana New" w:hAnsi="Angsana New"/>
          <w:b/>
          <w:bCs/>
          <w:sz w:val="32"/>
          <w:szCs w:val="32"/>
          <w:cs/>
        </w:rPr>
        <w:t>.</w:t>
      </w:r>
      <w:r w:rsidR="003A0F1A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ส่วนงาน</w:t>
      </w:r>
      <w:r w:rsidR="003A0F1A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14:paraId="59108649" w14:textId="519DE6BF" w:rsidR="008E21EF" w:rsidRDefault="008E21EF" w:rsidP="00106DD7">
      <w:pPr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ข้อมูลส่วนงานที่นำเสนอนี้สอดคล้องกับข้อมูลภายในของบริษัทที่ประธานเจ้าหน้าที่บริหารของบริษัท </w:t>
      </w:r>
      <w:r>
        <w:rPr>
          <w:rFonts w:ascii="Angsana New" w:hAnsi="Angsana New"/>
          <w:sz w:val="32"/>
          <w:szCs w:val="32"/>
        </w:rPr>
        <w:br/>
      </w:r>
      <w:r>
        <w:rPr>
          <w:rFonts w:ascii="Angsana New" w:hAnsi="Angsana New"/>
          <w:sz w:val="32"/>
          <w:szCs w:val="32"/>
          <w:cs/>
        </w:rPr>
        <w:t>(ผู้มีอำนาจตัดสินใจสูงสุดด้านการดำเนินงาน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/>
          <w:sz w:val="32"/>
          <w:szCs w:val="32"/>
          <w:cs/>
        </w:rPr>
        <w:t>ได้รับและสอบทานอย่างสม่ำเสมอเพื่อวัตถุประสงค์ในการจัดสรรทรัพยากรและการประเมินผลการดำเนินงานของส่วนงานนั้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บริษัทมีการวัดผลการดำเนินงานโดยพิจารณาเป็น </w:t>
      </w:r>
      <w:r w:rsidR="00E420C8" w:rsidRPr="00E420C8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ส่วนงานที่รายงาน ซึ่งเป็นส่วนงานที่มีการบริหารจัดการแยกต่างหากเนื่องจากกลยุทธ์ทางการตลาดที่แตกต่างกัน ส่วนงานที่รายงานของบริษัท เป็นดังนี้</w:t>
      </w:r>
    </w:p>
    <w:p w14:paraId="69FC7AC1" w14:textId="6A142B00" w:rsidR="008E21EF" w:rsidRDefault="008E21EF" w:rsidP="00106DD7">
      <w:pPr>
        <w:tabs>
          <w:tab w:val="left" w:pos="1800"/>
        </w:tabs>
        <w:spacing w:before="240"/>
        <w:ind w:left="1814" w:hanging="12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ส่วนงานที่ </w:t>
      </w:r>
      <w:r w:rsidR="00E420C8" w:rsidRPr="00E420C8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รายได้จากการให้บริการเครื่องซักผ้า เครื่องอบผ้า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และบริการอื่น รวมถึงรายได้จากการขายสินค้าผ่านเครื่องหยอดเหรียญและสินค้าอื่นหน้าสาขา</w:t>
      </w:r>
    </w:p>
    <w:p w14:paraId="15FE2EF5" w14:textId="752A00F6" w:rsidR="008E21EF" w:rsidRDefault="008E21EF" w:rsidP="00106DD7">
      <w:pPr>
        <w:tabs>
          <w:tab w:val="left" w:pos="1800"/>
        </w:tabs>
        <w:ind w:left="1800" w:hanging="12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ส่วนงานที่ </w:t>
      </w:r>
      <w:r w:rsidR="00E420C8" w:rsidRPr="00E420C8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รายได้จากการให้บริการกับผู้แทนจำหน่าย (</w:t>
      </w:r>
      <w:r>
        <w:rPr>
          <w:rFonts w:ascii="Angsana New" w:hAnsi="Angsana New"/>
          <w:sz w:val="32"/>
          <w:szCs w:val="32"/>
        </w:rPr>
        <w:t>Franchises)</w:t>
      </w:r>
    </w:p>
    <w:p w14:paraId="535C359C" w14:textId="654B3211" w:rsidR="008E21EF" w:rsidRDefault="008E21EF" w:rsidP="00106DD7">
      <w:pPr>
        <w:tabs>
          <w:tab w:val="left" w:pos="1800"/>
        </w:tabs>
        <w:ind w:left="1800" w:hanging="12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ส่วนงานที่ </w:t>
      </w:r>
      <w:r w:rsidR="00E420C8" w:rsidRPr="00E420C8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รายได้จากการขายสินค้าและรายได้จากการให้บริการติดตั้งเครื่อง</w:t>
      </w:r>
      <w:r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/>
          <w:sz w:val="32"/>
          <w:szCs w:val="32"/>
          <w:cs/>
        </w:rPr>
        <w:t xml:space="preserve"> ประกอบด้วย การขายเครื่องซักผ้า เครื่องอบผ้าพร้อมบริการติดตั้ง และการขายสินค้าอื่น</w:t>
      </w:r>
    </w:p>
    <w:p w14:paraId="13817BE3" w14:textId="77777777" w:rsidR="008E21EF" w:rsidRDefault="008E21EF" w:rsidP="00106DD7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ผลการดำเนินงานของแต่ละส่วนงานวัดโดยใช้รายได้และกำไรขั้นต้น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 รายได้และกำไรขั้นต้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68DF54EE" w14:textId="1F5FDD37" w:rsidR="001C357B" w:rsidRDefault="00031BDE" w:rsidP="00031BDE">
      <w:pPr>
        <w:tabs>
          <w:tab w:val="left" w:pos="540"/>
        </w:tabs>
        <w:ind w:right="-43"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1C357B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ข้อมูลทางภูมิศาสตร์ </w:t>
      </w:r>
    </w:p>
    <w:p w14:paraId="5ACA1C14" w14:textId="77777777" w:rsidR="001C357B" w:rsidRDefault="001C357B" w:rsidP="00106DD7">
      <w:pPr>
        <w:spacing w:before="120"/>
        <w:ind w:left="547" w:right="-14"/>
        <w:jc w:val="thaiDistribute"/>
        <w:rPr>
          <w:rFonts w:ascii="Angsana New" w:hAnsi="Angsana New"/>
          <w:snapToGrid w:val="0"/>
          <w:sz w:val="32"/>
          <w:szCs w:val="32"/>
          <w:lang w:eastAsia="th-TH"/>
        </w:rPr>
      </w:pPr>
      <w:r>
        <w:rPr>
          <w:rFonts w:ascii="Angsana New" w:hAnsi="Angsana New"/>
          <w:snapToGrid w:val="0"/>
          <w:spacing w:val="-6"/>
          <w:sz w:val="32"/>
          <w:szCs w:val="32"/>
          <w:cs/>
          <w:lang w:eastAsia="th-TH"/>
        </w:rPr>
        <w:t>บริษัทดำเนินธุรกิจเฉพาะในประเทศไทยเท่านั้น ไม่มีรายได้จากต่างประเทศหรือสินทรัพย์ในต่างประเทศ</w:t>
      </w:r>
      <w:r>
        <w:rPr>
          <w:rFonts w:ascii="Angsana New" w:hAnsi="Angsana New"/>
          <w:snapToGrid w:val="0"/>
          <w:sz w:val="32"/>
          <w:szCs w:val="32"/>
          <w:cs/>
          <w:lang w:eastAsia="th-TH"/>
        </w:rPr>
        <w:t>ที่มีสาระสำคัญ</w:t>
      </w:r>
    </w:p>
    <w:p w14:paraId="16A42181" w14:textId="77777777" w:rsidR="001C357B" w:rsidRDefault="001C357B" w:rsidP="00106DD7">
      <w:pPr>
        <w:tabs>
          <w:tab w:val="left" w:pos="540"/>
        </w:tabs>
        <w:spacing w:before="240"/>
        <w:ind w:right="-43"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318DF956" w14:textId="5B0E173D" w:rsidR="003A0F1A" w:rsidRDefault="003A0F1A" w:rsidP="00106DD7">
      <w:pPr>
        <w:ind w:left="547" w:right="-9"/>
        <w:jc w:val="thaiDistribute"/>
        <w:rPr>
          <w:rFonts w:ascii="Angsana New" w:hAnsi="Angsana New"/>
          <w:snapToGrid w:val="0"/>
          <w:spacing w:val="-6"/>
          <w:sz w:val="32"/>
          <w:szCs w:val="32"/>
          <w:lang w:eastAsia="th-TH"/>
        </w:rPr>
      </w:pPr>
      <w:r>
        <w:rPr>
          <w:rFonts w:ascii="Angsana New" w:hAnsi="Angsana New"/>
          <w:snapToGrid w:val="0"/>
          <w:spacing w:val="-6"/>
          <w:sz w:val="32"/>
          <w:szCs w:val="32"/>
          <w:cs/>
          <w:lang w:eastAsia="th-TH"/>
        </w:rPr>
        <w:t xml:space="preserve">ในปี </w:t>
      </w:r>
      <w:r w:rsidR="00E420C8" w:rsidRPr="00E420C8">
        <w:rPr>
          <w:rFonts w:ascii="Angsana New" w:hAnsi="Angsana New"/>
          <w:snapToGrid w:val="0"/>
          <w:spacing w:val="-6"/>
          <w:sz w:val="32"/>
          <w:szCs w:val="32"/>
          <w:lang w:eastAsia="th-TH"/>
        </w:rPr>
        <w:t>2568</w:t>
      </w:r>
      <w:r>
        <w:rPr>
          <w:rFonts w:ascii="Angsana New" w:hAnsi="Angsana New"/>
          <w:snapToGrid w:val="0"/>
          <w:spacing w:val="-6"/>
          <w:sz w:val="32"/>
          <w:szCs w:val="32"/>
          <w:cs/>
          <w:lang w:eastAsia="th-TH"/>
        </w:rPr>
        <w:t xml:space="preserve"> และ </w:t>
      </w:r>
      <w:r w:rsidR="00E420C8" w:rsidRPr="00E420C8">
        <w:rPr>
          <w:rFonts w:ascii="Angsana New" w:hAnsi="Angsana New"/>
          <w:snapToGrid w:val="0"/>
          <w:spacing w:val="-6"/>
          <w:sz w:val="32"/>
          <w:szCs w:val="32"/>
          <w:lang w:eastAsia="th-TH"/>
        </w:rPr>
        <w:t>2567</w:t>
      </w:r>
      <w:r>
        <w:rPr>
          <w:rFonts w:ascii="Angsana New" w:hAnsi="Angsana New"/>
          <w:snapToGrid w:val="0"/>
          <w:spacing w:val="-6"/>
          <w:sz w:val="32"/>
          <w:szCs w:val="32"/>
          <w:cs/>
          <w:lang w:eastAsia="th-TH"/>
        </w:rPr>
        <w:t xml:space="preserve"> บริษัทไม่มีรายได้จากลูกค้ารายใดที่มีมูลค่าเท่ากับหรือมากกว่าร้อยละ </w:t>
      </w:r>
      <w:r w:rsidR="00E420C8" w:rsidRPr="00E420C8">
        <w:rPr>
          <w:rFonts w:ascii="Angsana New" w:hAnsi="Angsana New"/>
          <w:snapToGrid w:val="0"/>
          <w:spacing w:val="-6"/>
          <w:sz w:val="32"/>
          <w:szCs w:val="32"/>
          <w:lang w:eastAsia="th-TH"/>
        </w:rPr>
        <w:t>10</w:t>
      </w:r>
      <w:r>
        <w:rPr>
          <w:rFonts w:ascii="Angsana New" w:hAnsi="Angsana New"/>
          <w:snapToGrid w:val="0"/>
          <w:spacing w:val="-6"/>
          <w:sz w:val="32"/>
          <w:szCs w:val="32"/>
          <w:cs/>
          <w:lang w:eastAsia="th-TH"/>
        </w:rPr>
        <w:t xml:space="preserve"> ของรายได้ของบริษัท</w:t>
      </w:r>
    </w:p>
    <w:p w14:paraId="2EA31ADB" w14:textId="77777777" w:rsidR="00A434B2" w:rsidRDefault="00A434B2" w:rsidP="00106DD7">
      <w:pPr>
        <w:tabs>
          <w:tab w:val="left" w:pos="54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14:paraId="424A0964" w14:textId="77777777" w:rsidR="00893248" w:rsidRDefault="00893248" w:rsidP="00106DD7">
      <w:pPr>
        <w:tabs>
          <w:tab w:val="left" w:pos="540"/>
        </w:tabs>
        <w:jc w:val="both"/>
        <w:rPr>
          <w:rFonts w:ascii="Angsana New" w:hAnsi="Angsana New"/>
          <w:b/>
          <w:bCs/>
          <w:sz w:val="32"/>
          <w:szCs w:val="32"/>
        </w:rPr>
        <w:sectPr w:rsidR="00893248" w:rsidSect="00F72177">
          <w:headerReference w:type="default" r:id="rId12"/>
          <w:pgSz w:w="11909" w:h="16834" w:code="9"/>
          <w:pgMar w:top="1440" w:right="1224" w:bottom="720" w:left="1440" w:header="864" w:footer="432" w:gutter="0"/>
          <w:pgNumType w:fmt="numberInDash" w:start="2"/>
          <w:cols w:space="720"/>
          <w:docGrid w:linePitch="360"/>
        </w:sectPr>
      </w:pPr>
    </w:p>
    <w:p w14:paraId="2D572642" w14:textId="77777777" w:rsidR="00A434B2" w:rsidRDefault="00D81417" w:rsidP="00106DD7">
      <w:pPr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ข้อมูลจำแนกตาม</w:t>
      </w:r>
      <w:r w:rsidR="00A434B2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14:paraId="03637F28" w14:textId="446FDF2C" w:rsidR="00A434B2" w:rsidRDefault="00A434B2" w:rsidP="00106DD7">
      <w:pPr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ข้อมูลที่มีสาระสำคัญเกี่ยวกับรายได้และกำไรขั้นต้นของแต่ละส่วนงานที่รายงาน สำหรับปีสิ้นสุดวันที่ </w:t>
      </w:r>
      <w:r w:rsidR="00E420C8" w:rsidRPr="00E420C8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 w:rsidR="00E420C8" w:rsidRPr="00E420C8"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และ </w:t>
      </w:r>
      <w:r w:rsidR="00E420C8" w:rsidRPr="00E420C8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13867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4"/>
        <w:gridCol w:w="1116"/>
        <w:gridCol w:w="160"/>
        <w:gridCol w:w="1115"/>
        <w:gridCol w:w="159"/>
        <w:gridCol w:w="1115"/>
        <w:gridCol w:w="159"/>
        <w:gridCol w:w="1115"/>
        <w:gridCol w:w="159"/>
        <w:gridCol w:w="1115"/>
        <w:gridCol w:w="159"/>
        <w:gridCol w:w="1115"/>
        <w:gridCol w:w="159"/>
        <w:gridCol w:w="1115"/>
        <w:gridCol w:w="159"/>
        <w:gridCol w:w="1123"/>
      </w:tblGrid>
      <w:tr w:rsidR="00C902D1" w14:paraId="6F9C7944" w14:textId="77777777" w:rsidTr="00CF32C1">
        <w:trPr>
          <w:trHeight w:val="144"/>
        </w:trPr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61476" w14:textId="77777777" w:rsidR="001D49C8" w:rsidRDefault="001D49C8" w:rsidP="00106DD7">
            <w:pPr>
              <w:ind w:right="72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BED14" w14:textId="6BA45ACE" w:rsidR="001D49C8" w:rsidRDefault="001D49C8" w:rsidP="00106DD7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ส่วนงานที่</w:t>
            </w:r>
            <w:r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</w:t>
            </w:r>
            <w:r w:rsidR="00E420C8" w:rsidRPr="00E420C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412D5A1" w14:textId="77777777" w:rsidR="001D49C8" w:rsidRDefault="001D49C8" w:rsidP="00106DD7">
            <w:pPr>
              <w:ind w:left="-128" w:right="9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3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A78A0" w14:textId="16495A4C" w:rsidR="001D49C8" w:rsidRDefault="001D49C8" w:rsidP="00106DD7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 xml:space="preserve">ส่วนงานที่ </w:t>
            </w:r>
            <w:r w:rsidR="00E420C8" w:rsidRPr="00E420C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E12649F" w14:textId="77777777" w:rsidR="001D49C8" w:rsidRDefault="001D49C8" w:rsidP="00106DD7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AB0115" w14:textId="5DFB2BAD" w:rsidR="001D49C8" w:rsidRDefault="001D49C8" w:rsidP="00106DD7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ส่วนงานที่</w:t>
            </w:r>
            <w:r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</w:t>
            </w:r>
            <w:r w:rsidR="00E420C8" w:rsidRPr="00E420C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5552385" w14:textId="77777777" w:rsidR="001D49C8" w:rsidRDefault="001D49C8" w:rsidP="00106DD7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409B8E" w14:textId="77777777" w:rsidR="001D49C8" w:rsidRDefault="001D49C8" w:rsidP="00106DD7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902D1" w14:paraId="39DB657B" w14:textId="77777777" w:rsidTr="00CF32C1">
        <w:trPr>
          <w:trHeight w:val="144"/>
        </w:trPr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E50802" w14:textId="77777777" w:rsidR="001D49C8" w:rsidRDefault="001D49C8" w:rsidP="00106DD7">
            <w:pPr>
              <w:ind w:right="72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11A8E" w14:textId="0717245D" w:rsidR="001D49C8" w:rsidRDefault="00E420C8" w:rsidP="00106DD7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420C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7148DA9" w14:textId="77777777" w:rsidR="001D49C8" w:rsidRDefault="001D49C8" w:rsidP="00106DD7">
            <w:pPr>
              <w:ind w:right="9" w:hanging="128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B383A" w14:textId="0C6F9219" w:rsidR="001D49C8" w:rsidRDefault="00E420C8" w:rsidP="00106DD7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420C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9F8ECE1" w14:textId="77777777" w:rsidR="001D49C8" w:rsidRDefault="001D49C8" w:rsidP="00106DD7">
            <w:pPr>
              <w:ind w:left="-128" w:right="9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4251E" w14:textId="6C7B8293" w:rsidR="001D49C8" w:rsidRDefault="00E420C8" w:rsidP="00106DD7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420C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D30BE47" w14:textId="77777777" w:rsidR="001D49C8" w:rsidRDefault="001D49C8" w:rsidP="00106DD7">
            <w:pPr>
              <w:ind w:left="-128" w:right="9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05D1F" w14:textId="726DFFFB" w:rsidR="001D49C8" w:rsidRDefault="00E420C8" w:rsidP="00106DD7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420C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3013200" w14:textId="77777777" w:rsidR="001D49C8" w:rsidRDefault="001D49C8" w:rsidP="00106DD7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7E544" w14:textId="03F1A806" w:rsidR="001D49C8" w:rsidRDefault="00E420C8" w:rsidP="00106DD7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420C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E53558B" w14:textId="77777777" w:rsidR="001D49C8" w:rsidRDefault="001D49C8" w:rsidP="00106DD7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59F4C" w14:textId="4A8494B7" w:rsidR="001D49C8" w:rsidRDefault="00E420C8" w:rsidP="00106DD7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420C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8BCEC5D" w14:textId="77777777" w:rsidR="001D49C8" w:rsidRDefault="001D49C8" w:rsidP="00106DD7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4B01D" w14:textId="4F5A8724" w:rsidR="001D49C8" w:rsidRDefault="00E420C8" w:rsidP="00106DD7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420C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EA4F39E" w14:textId="77777777" w:rsidR="001D49C8" w:rsidRDefault="001D49C8" w:rsidP="00106DD7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2DF40" w14:textId="45A84453" w:rsidR="001D49C8" w:rsidRDefault="00E420C8" w:rsidP="00106DD7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420C8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</w:tr>
      <w:tr w:rsidR="00C902D1" w14:paraId="5B79DEC3" w14:textId="77777777" w:rsidTr="00CF32C1">
        <w:trPr>
          <w:trHeight w:val="144"/>
        </w:trPr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0E13F" w14:textId="77777777" w:rsidR="001D49C8" w:rsidRDefault="001D49C8" w:rsidP="00106DD7">
            <w:pPr>
              <w:ind w:right="72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E0540" w14:textId="77777777" w:rsidR="001D49C8" w:rsidRDefault="001D49C8" w:rsidP="00106DD7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  <w:t>พันบาท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9FC6083" w14:textId="77777777" w:rsidR="001D49C8" w:rsidRDefault="001D49C8" w:rsidP="00106DD7">
            <w:pPr>
              <w:ind w:left="-128" w:right="9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F4985" w14:textId="77777777" w:rsidR="001D49C8" w:rsidRDefault="001D49C8" w:rsidP="00106DD7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  <w:t>พันบาท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F845B8B" w14:textId="77777777" w:rsidR="001D49C8" w:rsidRDefault="001D49C8" w:rsidP="00106DD7">
            <w:pPr>
              <w:ind w:left="-128" w:right="9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8B060" w14:textId="77777777" w:rsidR="001D49C8" w:rsidRDefault="001D49C8" w:rsidP="00106DD7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  <w:t>พันบาท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F531449" w14:textId="77777777" w:rsidR="001D49C8" w:rsidRDefault="001D49C8" w:rsidP="00106DD7">
            <w:pPr>
              <w:ind w:left="-128" w:right="9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E2451" w14:textId="77777777" w:rsidR="001D49C8" w:rsidRDefault="001D49C8" w:rsidP="00106DD7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  <w:t>พันบาท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803EB34" w14:textId="77777777" w:rsidR="001D49C8" w:rsidRDefault="001D49C8" w:rsidP="00106DD7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2F112" w14:textId="77777777" w:rsidR="001D49C8" w:rsidRDefault="001D49C8" w:rsidP="00106DD7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  <w:t>พันบาท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3C72ED0" w14:textId="77777777" w:rsidR="001D49C8" w:rsidRDefault="001D49C8" w:rsidP="00106DD7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B8AEC" w14:textId="77777777" w:rsidR="001D49C8" w:rsidRDefault="001D49C8" w:rsidP="00106DD7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  <w:t>พันบาท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1ED63C3" w14:textId="77777777" w:rsidR="001D49C8" w:rsidRDefault="001D49C8" w:rsidP="00106DD7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91C7C" w14:textId="77777777" w:rsidR="001D49C8" w:rsidRDefault="001D49C8" w:rsidP="00106DD7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  <w:t>พันบาท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D66A96C" w14:textId="77777777" w:rsidR="001D49C8" w:rsidRDefault="001D49C8" w:rsidP="00106DD7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E6F20" w14:textId="77777777" w:rsidR="001D49C8" w:rsidRDefault="001D49C8" w:rsidP="00106DD7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  <w:t>พันบาท</w:t>
            </w:r>
          </w:p>
        </w:tc>
      </w:tr>
      <w:tr w:rsidR="00C902D1" w14:paraId="4137B1AB" w14:textId="77777777" w:rsidTr="00CF32C1">
        <w:trPr>
          <w:trHeight w:val="144"/>
        </w:trPr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63CB42" w14:textId="77777777" w:rsidR="001D49C8" w:rsidRDefault="001D49C8" w:rsidP="00106DD7">
            <w:pPr>
              <w:ind w:right="72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799CD0" w14:textId="77777777" w:rsidR="001D49C8" w:rsidRDefault="001D49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C819886" w14:textId="77777777" w:rsidR="001D49C8" w:rsidRDefault="001D49C8" w:rsidP="00106DD7">
            <w:pPr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53906" w14:textId="77777777" w:rsidR="001D49C8" w:rsidRDefault="001D49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3298E0C" w14:textId="77777777" w:rsidR="001D49C8" w:rsidRDefault="001D49C8" w:rsidP="00106DD7">
            <w:pPr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3B275E" w14:textId="77777777" w:rsidR="001D49C8" w:rsidRDefault="001D49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4622627" w14:textId="77777777" w:rsidR="001D49C8" w:rsidRDefault="001D49C8" w:rsidP="00106DD7">
            <w:pPr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E7A51" w14:textId="77777777" w:rsidR="001D49C8" w:rsidRDefault="001D49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787283A" w14:textId="77777777" w:rsidR="001D49C8" w:rsidRDefault="001D49C8" w:rsidP="00106DD7">
            <w:pPr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571F18C1" w14:textId="77777777" w:rsidR="001D49C8" w:rsidRDefault="001D49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F057C3A" w14:textId="77777777" w:rsidR="001D49C8" w:rsidRDefault="001D49C8" w:rsidP="00106DD7">
            <w:pPr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707BAE49" w14:textId="77777777" w:rsidR="001D49C8" w:rsidRDefault="001D49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3DA11F7" w14:textId="77777777" w:rsidR="001D49C8" w:rsidRDefault="001D49C8" w:rsidP="00106DD7">
            <w:pPr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6FF01CD9" w14:textId="77777777" w:rsidR="001D49C8" w:rsidRDefault="001D49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98FB527" w14:textId="77777777" w:rsidR="001D49C8" w:rsidRDefault="001D49C8" w:rsidP="00106DD7">
            <w:pPr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492590FA" w14:textId="77777777" w:rsidR="001D49C8" w:rsidRDefault="001D49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902D1" w14:paraId="6992E3A8" w14:textId="77777777" w:rsidTr="00CF32C1">
        <w:trPr>
          <w:trHeight w:val="144"/>
        </w:trPr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A7C7B6" w14:textId="77777777" w:rsidR="000306C6" w:rsidRDefault="000306C6" w:rsidP="00106DD7">
            <w:pPr>
              <w:ind w:right="72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0FA55BC0" w14:textId="03F999AA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975</w:t>
            </w:r>
            <w:r w:rsidR="00FA5934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792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5BD84EE" w14:textId="77777777" w:rsidR="000306C6" w:rsidRDefault="000306C6" w:rsidP="00106DD7">
            <w:pPr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62A1706E" w14:textId="5BEC7053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773</w:t>
            </w:r>
            <w:r w:rsidR="000306C6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556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6632139" w14:textId="77777777" w:rsidR="000306C6" w:rsidRDefault="000306C6" w:rsidP="00106DD7">
            <w:pPr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03FE6BD1" w14:textId="2F735F41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11</w:t>
            </w:r>
            <w:r w:rsidR="00FA5934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093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27AD7D0" w14:textId="77777777" w:rsidR="000306C6" w:rsidRDefault="000306C6" w:rsidP="00106DD7">
            <w:pPr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4DB62AD1" w14:textId="1998A6CB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10</w:t>
            </w:r>
            <w:r w:rsidR="000306C6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719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0956F1D" w14:textId="77777777" w:rsidR="000306C6" w:rsidRDefault="000306C6" w:rsidP="00106DD7">
            <w:pPr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5FD4878C" w14:textId="07F55C09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796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760E1CB" w14:textId="77777777" w:rsidR="000306C6" w:rsidRDefault="000306C6" w:rsidP="00106DD7">
            <w:pPr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5AC32414" w14:textId="59E49F6E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266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B4BEC82" w14:textId="77777777" w:rsidR="000306C6" w:rsidRDefault="000306C6" w:rsidP="00106DD7">
            <w:pPr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7ABCF783" w14:textId="0D3B4D76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987</w:t>
            </w:r>
            <w:r w:rsidR="00FA5934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681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E7056F3" w14:textId="77777777" w:rsidR="000306C6" w:rsidRDefault="000306C6" w:rsidP="00106DD7">
            <w:pPr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76C47394" w14:textId="6B622754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784</w:t>
            </w:r>
            <w:r w:rsidR="000306C6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541</w:t>
            </w:r>
          </w:p>
        </w:tc>
      </w:tr>
      <w:tr w:rsidR="00C902D1" w14:paraId="770A9FFC" w14:textId="77777777" w:rsidTr="00CF32C1">
        <w:trPr>
          <w:trHeight w:val="144"/>
        </w:trPr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49DA4" w14:textId="77777777" w:rsidR="000306C6" w:rsidRDefault="000306C6" w:rsidP="00106DD7">
            <w:pPr>
              <w:ind w:left="10" w:right="-11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รายได้จากการขายสินค้า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4906ED9" w14:textId="201A9B97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28</w:t>
            </w:r>
            <w:r w:rsidR="00FA5934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071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3F9659B" w14:textId="77777777" w:rsidR="000306C6" w:rsidRDefault="000306C6" w:rsidP="00106DD7">
            <w:pPr>
              <w:tabs>
                <w:tab w:val="decimal" w:pos="1081"/>
              </w:tabs>
              <w:ind w:right="70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51BBBEEE" w14:textId="35775182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22</w:t>
            </w:r>
            <w:r w:rsidR="000306C6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018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A987F36" w14:textId="77777777" w:rsidR="000306C6" w:rsidRDefault="000306C6" w:rsidP="00106DD7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375510C9" w14:textId="5F1B153E" w:rsidR="000306C6" w:rsidRDefault="00FA5934" w:rsidP="00106DD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571C483" w14:textId="77777777" w:rsidR="000306C6" w:rsidRDefault="000306C6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088CB919" w14:textId="6750D5DF" w:rsidR="000306C6" w:rsidRDefault="000306C6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9A5AFF4" w14:textId="77777777" w:rsidR="000306C6" w:rsidRDefault="000306C6" w:rsidP="00106DD7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045BDC24" w14:textId="37EDD377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4</w:t>
            </w:r>
            <w:r w:rsidR="00FA5934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413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31902E8" w14:textId="77777777" w:rsidR="000306C6" w:rsidRDefault="000306C6" w:rsidP="00106DD7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0191501B" w14:textId="3F1963B1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11</w:t>
            </w:r>
            <w:r w:rsidR="000306C6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548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EBADCC6" w14:textId="77777777" w:rsidR="000306C6" w:rsidRDefault="000306C6" w:rsidP="00106DD7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21B45DEB" w14:textId="73391931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32</w:t>
            </w:r>
            <w:r w:rsidR="00FA5934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484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F83B1FA" w14:textId="77777777" w:rsidR="000306C6" w:rsidRDefault="000306C6" w:rsidP="00106DD7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1A4F80BD" w14:textId="043418EE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33</w:t>
            </w:r>
            <w:r w:rsidR="000306C6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566</w:t>
            </w:r>
          </w:p>
        </w:tc>
      </w:tr>
      <w:tr w:rsidR="00C902D1" w14:paraId="5386C8E4" w14:textId="77777777" w:rsidTr="00CF32C1">
        <w:trPr>
          <w:trHeight w:val="144"/>
        </w:trPr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871C4" w14:textId="77777777" w:rsidR="000306C6" w:rsidRDefault="000306C6" w:rsidP="00106DD7">
            <w:pPr>
              <w:ind w:left="10" w:right="-11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2169B5" w14:textId="3B5D8176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</w:t>
            </w:r>
            <w:r w:rsidR="00FA5934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003</w:t>
            </w:r>
            <w:r w:rsidR="00FA5934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863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6E12830" w14:textId="77777777" w:rsidR="000306C6" w:rsidRDefault="000306C6" w:rsidP="00106DD7">
            <w:pPr>
              <w:tabs>
                <w:tab w:val="decimal" w:pos="1081"/>
              </w:tabs>
              <w:ind w:right="70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CF6E6A" w14:textId="14072871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795</w:t>
            </w:r>
            <w:r w:rsidR="000306C6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574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ECB9C17" w14:textId="77777777" w:rsidR="000306C6" w:rsidRDefault="000306C6" w:rsidP="00106DD7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30186A" w14:textId="33AD1F03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11</w:t>
            </w:r>
            <w:r w:rsidR="00FA5934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093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425703B" w14:textId="77777777" w:rsidR="000306C6" w:rsidRDefault="000306C6" w:rsidP="00106DD7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4F331E" w14:textId="69600EB0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10</w:t>
            </w:r>
            <w:r w:rsidR="000306C6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719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868DBC5" w14:textId="77777777" w:rsidR="000306C6" w:rsidRDefault="000306C6" w:rsidP="00106DD7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C3CE31" w14:textId="64C689C6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5</w:t>
            </w:r>
            <w:r w:rsidR="00FA5934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209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7C9D510" w14:textId="77777777" w:rsidR="000306C6" w:rsidRDefault="000306C6" w:rsidP="00106DD7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FFA78B" w14:textId="5EFA3ABD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11</w:t>
            </w:r>
            <w:r w:rsidR="000306C6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814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ECB6C70" w14:textId="77777777" w:rsidR="000306C6" w:rsidRDefault="000306C6" w:rsidP="00106DD7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0C08F0" w14:textId="28049847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</w:t>
            </w:r>
            <w:r w:rsidR="00FA5934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020</w:t>
            </w:r>
            <w:r w:rsidR="00FA5934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165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1BFA998" w14:textId="77777777" w:rsidR="000306C6" w:rsidRDefault="000306C6" w:rsidP="00106DD7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D9EDDB" w14:textId="63E3E729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818</w:t>
            </w:r>
            <w:r w:rsidR="000306C6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107</w:t>
            </w:r>
          </w:p>
        </w:tc>
      </w:tr>
      <w:tr w:rsidR="00C902D1" w14:paraId="0A42D9A1" w14:textId="77777777" w:rsidTr="00CF32C1">
        <w:trPr>
          <w:trHeight w:val="144"/>
        </w:trPr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</w:tcPr>
          <w:p w14:paraId="74D5C6F7" w14:textId="77777777" w:rsidR="000306C6" w:rsidRDefault="000306C6" w:rsidP="00106DD7">
            <w:pPr>
              <w:ind w:left="159" w:right="72" w:hanging="15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111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83EE066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F338DD6" w14:textId="77777777" w:rsidR="000306C6" w:rsidRDefault="000306C6" w:rsidP="00106DD7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7D509FB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2ECC7B5" w14:textId="77777777" w:rsidR="000306C6" w:rsidRDefault="000306C6" w:rsidP="00106DD7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0B66FAE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1E722AD" w14:textId="77777777" w:rsidR="000306C6" w:rsidRDefault="000306C6" w:rsidP="00106DD7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B2A3717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D90567B" w14:textId="77777777" w:rsidR="000306C6" w:rsidRDefault="000306C6" w:rsidP="00106DD7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5528075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916BED4" w14:textId="77777777" w:rsidR="000306C6" w:rsidRDefault="000306C6" w:rsidP="00106DD7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A398F2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72F2BCB" w14:textId="77777777" w:rsidR="000306C6" w:rsidRDefault="000306C6" w:rsidP="00106DD7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7AFE735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245BBA3" w14:textId="77777777" w:rsidR="000306C6" w:rsidRDefault="000306C6" w:rsidP="00106DD7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3C3ED3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902D1" w14:paraId="72E107FC" w14:textId="77777777" w:rsidTr="00CF32C1">
        <w:trPr>
          <w:trHeight w:val="144"/>
        </w:trPr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</w:tcPr>
          <w:p w14:paraId="41A3B913" w14:textId="77777777" w:rsidR="000306C6" w:rsidRDefault="000306C6" w:rsidP="00106DD7">
            <w:pPr>
              <w:ind w:left="159" w:right="72" w:hanging="15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โอน ณ เวลาใดเวลาหนึ่ง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40FFE199" w14:textId="4B4462B6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</w:t>
            </w:r>
            <w:r w:rsidR="00FA5934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003</w:t>
            </w:r>
            <w:r w:rsidR="00FA5934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863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37E804D" w14:textId="77777777" w:rsidR="000306C6" w:rsidRDefault="000306C6" w:rsidP="00106DD7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170CDC06" w14:textId="338F372C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795</w:t>
            </w:r>
            <w:r w:rsidR="000306C6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574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36181AF" w14:textId="77777777" w:rsidR="000306C6" w:rsidRDefault="000306C6" w:rsidP="00106DD7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2EB8F68F" w14:textId="1A82FB2A" w:rsidR="000306C6" w:rsidRDefault="00FA5934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8D79994" w14:textId="77777777" w:rsidR="000306C6" w:rsidRDefault="000306C6" w:rsidP="00106DD7">
            <w:pPr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522B7D22" w14:textId="49B2FC88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173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96C6E4C" w14:textId="77777777" w:rsidR="000306C6" w:rsidRDefault="000306C6" w:rsidP="00106DD7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7FD0377E" w14:textId="0FDC9CB2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5</w:t>
            </w:r>
            <w:r w:rsidR="00FA5934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209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1EDCD76" w14:textId="77777777" w:rsidR="000306C6" w:rsidRDefault="000306C6" w:rsidP="00106DD7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4AF02F43" w14:textId="1F1C4CAE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11</w:t>
            </w:r>
            <w:r w:rsidR="000306C6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814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B51FFDE" w14:textId="77777777" w:rsidR="000306C6" w:rsidRDefault="000306C6" w:rsidP="00106DD7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13D1E262" w14:textId="08F407E4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</w:t>
            </w:r>
            <w:r w:rsidR="00FA5934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009</w:t>
            </w:r>
            <w:r w:rsidR="00FA5934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072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5E69174" w14:textId="77777777" w:rsidR="000306C6" w:rsidRDefault="000306C6" w:rsidP="00106DD7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296716C3" w14:textId="4189EDDD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807</w:t>
            </w:r>
            <w:r w:rsidR="000306C6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561</w:t>
            </w:r>
          </w:p>
        </w:tc>
      </w:tr>
      <w:tr w:rsidR="00C902D1" w14:paraId="15960315" w14:textId="77777777" w:rsidTr="00CF32C1">
        <w:trPr>
          <w:trHeight w:val="144"/>
        </w:trPr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</w:tcPr>
          <w:p w14:paraId="3DFC43E3" w14:textId="77777777" w:rsidR="000306C6" w:rsidRDefault="000306C6" w:rsidP="00106DD7">
            <w:pPr>
              <w:ind w:left="159" w:right="72" w:hanging="15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โอนตลอดช่วงเวลาหนึ่ง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C52054" w14:textId="51BC4ADC" w:rsidR="000306C6" w:rsidRDefault="00FA5934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275E738" w14:textId="77777777" w:rsidR="000306C6" w:rsidRDefault="000306C6" w:rsidP="00106DD7">
            <w:pPr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342BBC" w14:textId="60D06580" w:rsidR="000306C6" w:rsidRDefault="000306C6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C7E7D59" w14:textId="77777777" w:rsidR="000306C6" w:rsidRDefault="000306C6" w:rsidP="00106DD7">
            <w:pPr>
              <w:tabs>
                <w:tab w:val="decimal" w:pos="1081"/>
              </w:tabs>
              <w:ind w:right="70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9BA60F" w14:textId="59A3E956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11</w:t>
            </w:r>
            <w:r w:rsidR="00FA5934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093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D3E6869" w14:textId="77777777" w:rsidR="000306C6" w:rsidRDefault="000306C6" w:rsidP="00106DD7">
            <w:pPr>
              <w:tabs>
                <w:tab w:val="decimal" w:pos="780"/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38719D" w14:textId="52AD8C7C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10</w:t>
            </w:r>
            <w:r w:rsidR="000306C6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546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66B7C69" w14:textId="77777777" w:rsidR="000306C6" w:rsidRDefault="000306C6" w:rsidP="00106DD7">
            <w:pPr>
              <w:tabs>
                <w:tab w:val="decimal" w:pos="780"/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90A2F5" w14:textId="6075598E" w:rsidR="000306C6" w:rsidRDefault="00FA5934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BC87089" w14:textId="77777777" w:rsidR="000306C6" w:rsidRDefault="000306C6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2284F" w14:textId="710D5F7A" w:rsidR="000306C6" w:rsidRDefault="000306C6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9215828" w14:textId="77777777" w:rsidR="000306C6" w:rsidRDefault="000306C6" w:rsidP="00106DD7">
            <w:pPr>
              <w:tabs>
                <w:tab w:val="decimal" w:pos="780"/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3FE13C" w14:textId="00BB967A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11</w:t>
            </w:r>
            <w:r w:rsidR="00FA5934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093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0B06116" w14:textId="77777777" w:rsidR="000306C6" w:rsidRDefault="000306C6" w:rsidP="00106DD7">
            <w:pPr>
              <w:tabs>
                <w:tab w:val="decimal" w:pos="780"/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895BDD" w14:textId="214CF874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10</w:t>
            </w:r>
            <w:r w:rsidR="000306C6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546</w:t>
            </w:r>
          </w:p>
        </w:tc>
      </w:tr>
      <w:tr w:rsidR="00C902D1" w14:paraId="02CF749F" w14:textId="77777777" w:rsidTr="00CF32C1">
        <w:trPr>
          <w:trHeight w:val="144"/>
        </w:trPr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</w:tcPr>
          <w:p w14:paraId="3700EF48" w14:textId="77777777" w:rsidR="000306C6" w:rsidRDefault="000306C6" w:rsidP="00106DD7">
            <w:pPr>
              <w:ind w:left="159" w:right="72" w:hanging="15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E86EE7" w14:textId="6B76B7AC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</w:t>
            </w:r>
            <w:r w:rsidR="00FA5934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003</w:t>
            </w:r>
            <w:r w:rsidR="00FA5934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863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4F37447" w14:textId="77777777" w:rsidR="000306C6" w:rsidRDefault="000306C6" w:rsidP="00106DD7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C091E6" w14:textId="0B591447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795</w:t>
            </w:r>
            <w:r w:rsidR="000306C6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574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8A9F0AF" w14:textId="77777777" w:rsidR="000306C6" w:rsidRDefault="000306C6" w:rsidP="00106DD7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833207" w14:textId="0183FF80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11</w:t>
            </w:r>
            <w:r w:rsidR="00FA5934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093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623292F" w14:textId="77777777" w:rsidR="000306C6" w:rsidRDefault="000306C6" w:rsidP="00106DD7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EFC677" w14:textId="18971F87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10</w:t>
            </w:r>
            <w:r w:rsidR="000306C6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719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29DADA2" w14:textId="77777777" w:rsidR="000306C6" w:rsidRDefault="000306C6" w:rsidP="00106DD7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1AD0A0" w14:textId="5C401E1D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5</w:t>
            </w:r>
            <w:r w:rsidR="00FA5934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209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DC293D8" w14:textId="77777777" w:rsidR="000306C6" w:rsidRDefault="000306C6" w:rsidP="00106DD7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AEB0D8" w14:textId="452EAE80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11</w:t>
            </w:r>
            <w:r w:rsidR="000306C6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814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4C30D2F" w14:textId="77777777" w:rsidR="000306C6" w:rsidRDefault="000306C6" w:rsidP="00106DD7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DD9F31" w14:textId="2ABF053D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</w:t>
            </w:r>
            <w:r w:rsidR="00FA5934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020</w:t>
            </w:r>
            <w:r w:rsidR="00FA5934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165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630C97C" w14:textId="77777777" w:rsidR="000306C6" w:rsidRDefault="000306C6" w:rsidP="00106DD7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AE53BD" w14:textId="306F9154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818</w:t>
            </w:r>
            <w:r w:rsidR="000306C6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107</w:t>
            </w:r>
          </w:p>
        </w:tc>
      </w:tr>
      <w:tr w:rsidR="00C902D1" w14:paraId="18916175" w14:textId="77777777" w:rsidTr="00CF32C1">
        <w:trPr>
          <w:trHeight w:val="144"/>
        </w:trPr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</w:tcPr>
          <w:p w14:paraId="6BB9AE02" w14:textId="77777777" w:rsidR="000306C6" w:rsidRDefault="000306C6" w:rsidP="00106DD7">
            <w:pPr>
              <w:ind w:left="159" w:right="72" w:hanging="15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D55700C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1B86DB9" w14:textId="77777777" w:rsidR="000306C6" w:rsidRDefault="000306C6" w:rsidP="00106DD7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564B96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89EC396" w14:textId="77777777" w:rsidR="000306C6" w:rsidRDefault="000306C6" w:rsidP="00106DD7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DC22257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BAC3D12" w14:textId="77777777" w:rsidR="000306C6" w:rsidRDefault="000306C6" w:rsidP="00106DD7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9AFB0BB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41BE3ED" w14:textId="77777777" w:rsidR="000306C6" w:rsidRDefault="000306C6" w:rsidP="00106DD7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03EDD1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AC721EC" w14:textId="77777777" w:rsidR="000306C6" w:rsidRDefault="000306C6" w:rsidP="00106DD7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6D4104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E63E79B" w14:textId="77777777" w:rsidR="000306C6" w:rsidRDefault="000306C6" w:rsidP="00106DD7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9B90525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A071C35" w14:textId="77777777" w:rsidR="000306C6" w:rsidRDefault="000306C6" w:rsidP="00106DD7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D1E6D6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902D1" w14:paraId="1C88985E" w14:textId="77777777" w:rsidTr="004D1529">
        <w:trPr>
          <w:trHeight w:val="144"/>
        </w:trPr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</w:tcPr>
          <w:p w14:paraId="1C548472" w14:textId="77777777" w:rsidR="000306C6" w:rsidRDefault="000306C6" w:rsidP="00106DD7">
            <w:pPr>
              <w:ind w:left="159" w:right="72" w:hanging="15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7169D311" w14:textId="0284BD10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320</w:t>
            </w:r>
            <w:r w:rsidR="00FA5934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026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3D32239" w14:textId="77777777" w:rsidR="000306C6" w:rsidRDefault="000306C6" w:rsidP="00106DD7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55D49FAD" w14:textId="2FAF25E4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267</w:t>
            </w:r>
            <w:r w:rsidR="000306C6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070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8FE87D0" w14:textId="77777777" w:rsidR="000306C6" w:rsidRDefault="000306C6" w:rsidP="00106DD7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37AD19D8" w14:textId="2D78D180" w:rsidR="000306C6" w:rsidRDefault="00FA5934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6C540CC" w14:textId="77777777" w:rsidR="000306C6" w:rsidRDefault="000306C6" w:rsidP="00106DD7">
            <w:pPr>
              <w:tabs>
                <w:tab w:val="decimal" w:pos="1081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585396F8" w14:textId="1F406CF2" w:rsidR="000306C6" w:rsidRDefault="000306C6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9D37F2A" w14:textId="77777777" w:rsidR="000306C6" w:rsidRDefault="000306C6" w:rsidP="00106DD7">
            <w:pPr>
              <w:tabs>
                <w:tab w:val="decimal" w:pos="1081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61C22448" w14:textId="196C93FE" w:rsidR="000306C6" w:rsidRDefault="00FA5934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 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FF6B692" w14:textId="77777777" w:rsidR="000306C6" w:rsidRDefault="000306C6" w:rsidP="00106DD7">
            <w:pPr>
              <w:tabs>
                <w:tab w:val="decimal" w:pos="1081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66C6E5C4" w14:textId="1D204ED8" w:rsidR="000306C6" w:rsidRDefault="000306C6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7696B3D" w14:textId="77777777" w:rsidR="000306C6" w:rsidRDefault="000306C6" w:rsidP="00106DD7">
            <w:pPr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2243F79A" w14:textId="70D8BD7F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320</w:t>
            </w:r>
            <w:r w:rsidR="00FA5934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026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47E8CEA" w14:textId="77777777" w:rsidR="000306C6" w:rsidRDefault="000306C6" w:rsidP="00106DD7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25F0A8CD" w14:textId="343133E3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267</w:t>
            </w:r>
            <w:r w:rsidR="000306C6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070</w:t>
            </w:r>
          </w:p>
        </w:tc>
      </w:tr>
      <w:tr w:rsidR="00C902D1" w14:paraId="5F84E543" w14:textId="77777777" w:rsidTr="004D1529">
        <w:trPr>
          <w:trHeight w:val="144"/>
        </w:trPr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</w:tcPr>
          <w:p w14:paraId="3F4A0419" w14:textId="77777777" w:rsidR="000306C6" w:rsidRDefault="000306C6" w:rsidP="00106DD7">
            <w:pPr>
              <w:ind w:left="159" w:right="72" w:hanging="15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กำไรขั้นต้นของส่วนงาน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158C0488" w14:textId="27ED0263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344</w:t>
            </w:r>
            <w:r w:rsidR="00FA5934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905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79699E4" w14:textId="77777777" w:rsidR="000306C6" w:rsidRDefault="000306C6" w:rsidP="00106DD7">
            <w:pPr>
              <w:tabs>
                <w:tab w:val="decimal" w:pos="108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279A9A6B" w14:textId="6196D793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262</w:t>
            </w:r>
            <w:r w:rsidR="000306C6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409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122C57F" w14:textId="77777777" w:rsidR="000306C6" w:rsidRDefault="000306C6" w:rsidP="00106DD7">
            <w:pPr>
              <w:tabs>
                <w:tab w:val="decimal" w:pos="108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5DFF960A" w14:textId="127E0237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8</w:t>
            </w:r>
            <w:r w:rsidR="00FA5934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992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12BF60B" w14:textId="77777777" w:rsidR="000306C6" w:rsidRDefault="000306C6" w:rsidP="00106DD7">
            <w:pPr>
              <w:tabs>
                <w:tab w:val="decimal" w:pos="108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7E8AD9DC" w14:textId="1A399E8A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8</w:t>
            </w:r>
            <w:r w:rsidR="000306C6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439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FD4D345" w14:textId="77777777" w:rsidR="000306C6" w:rsidRDefault="000306C6" w:rsidP="00106DD7">
            <w:pPr>
              <w:tabs>
                <w:tab w:val="decimal" w:pos="108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12B9CBC5" w14:textId="5A415A66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2</w:t>
            </w:r>
            <w:r w:rsidR="00FA5934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885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CCB05E7" w14:textId="77777777" w:rsidR="000306C6" w:rsidRDefault="000306C6" w:rsidP="00106DD7">
            <w:pPr>
              <w:tabs>
                <w:tab w:val="decimal" w:pos="108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13AE57BF" w14:textId="608AC6F9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4</w:t>
            </w:r>
            <w:r w:rsidR="000306C6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621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268F25C" w14:textId="77777777" w:rsidR="000306C6" w:rsidRDefault="000306C6" w:rsidP="00106DD7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2F268133" w14:textId="66CD28FD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356</w:t>
            </w:r>
            <w:r w:rsidR="00FA5934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782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33749D5" w14:textId="77777777" w:rsidR="000306C6" w:rsidRDefault="000306C6" w:rsidP="00106DD7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2B185516" w14:textId="6CBE86A7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275</w:t>
            </w:r>
            <w:r w:rsidR="000306C6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469</w:t>
            </w:r>
          </w:p>
        </w:tc>
      </w:tr>
      <w:tr w:rsidR="00C902D1" w14:paraId="4F471B2C" w14:textId="77777777" w:rsidTr="004D1529">
        <w:trPr>
          <w:trHeight w:val="144"/>
        </w:trPr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</w:tcPr>
          <w:p w14:paraId="085C24FE" w14:textId="77777777" w:rsidR="000306C6" w:rsidRDefault="000306C6" w:rsidP="00106DD7">
            <w:pPr>
              <w:ind w:left="159" w:right="72" w:hanging="15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รายได้และค่าใช้จ่ายที่ไม่ได้ปันส่วน</w:t>
            </w:r>
            <w:r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3DC18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91F6AEB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5B048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3589E31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95DB8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74D4438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EF33B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C0604EF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3DF8313F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586116E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3357971B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24CC13F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159E70F2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A5FAC55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43633077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902D1" w14:paraId="7E0618B0" w14:textId="77777777" w:rsidTr="004D1529">
        <w:trPr>
          <w:trHeight w:val="144"/>
        </w:trPr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</w:tcPr>
          <w:p w14:paraId="75EA4DEF" w14:textId="77777777" w:rsidR="000306C6" w:rsidRDefault="000306C6" w:rsidP="00106DD7">
            <w:pPr>
              <w:ind w:left="370" w:right="72" w:hanging="15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CB9B1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B2C9C7C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7C0B14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6C1C36C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72F92D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FCDFF3F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C6142B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60067E5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089EB7D4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BFEE867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0D268D97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B1288FD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311E0F0E" w14:textId="0C28AAEA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11</w:t>
            </w:r>
            <w:r w:rsidR="0069128D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483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93447F4" w14:textId="77777777" w:rsidR="000306C6" w:rsidRDefault="000306C6" w:rsidP="00106DD7">
            <w:pPr>
              <w:tabs>
                <w:tab w:val="decimal" w:pos="774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15B93A81" w14:textId="51DEAA24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5</w:t>
            </w:r>
            <w:r w:rsidR="000306C6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471</w:t>
            </w:r>
          </w:p>
        </w:tc>
      </w:tr>
      <w:tr w:rsidR="00C902D1" w14:paraId="0CB6AD81" w14:textId="77777777" w:rsidTr="004D1529">
        <w:trPr>
          <w:trHeight w:val="144"/>
        </w:trPr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</w:tcPr>
          <w:p w14:paraId="4AEE101F" w14:textId="77777777" w:rsidR="000306C6" w:rsidRDefault="000306C6" w:rsidP="00106DD7">
            <w:pPr>
              <w:ind w:left="370" w:right="72" w:hanging="15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D5C97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205D2D7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764E9C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9B27B9B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CC758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9B8533C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DFD96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3D646B4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4E630762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81F29F2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6E98FF9B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E92BD37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5E71D400" w14:textId="28227E49" w:rsidR="000306C6" w:rsidRDefault="00FA5934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306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FDEE8EE" w14:textId="77777777" w:rsidR="000306C6" w:rsidRDefault="000306C6" w:rsidP="00106DD7">
            <w:pPr>
              <w:tabs>
                <w:tab w:val="decimal" w:pos="774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359ABFA3" w14:textId="1EC090FB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131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902D1" w14:paraId="17F43962" w14:textId="77777777" w:rsidTr="004D1529">
        <w:trPr>
          <w:trHeight w:val="144"/>
        </w:trPr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</w:tcPr>
          <w:p w14:paraId="572AE6CF" w14:textId="77777777" w:rsidR="000306C6" w:rsidRDefault="000306C6" w:rsidP="00106DD7">
            <w:pPr>
              <w:ind w:left="370" w:right="72" w:hanging="15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56ED7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3D9E734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87791A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D3DB1A9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D58AB7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5378519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F9B1E0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F29B525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6E170CF4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558D58B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3C04F45D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51F5679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3E452CC2" w14:textId="1FCF7320" w:rsidR="000306C6" w:rsidRDefault="0069128D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130</w:t>
            </w:r>
            <w:r w:rsidR="0097029F"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593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ED2EF48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7D329111" w14:textId="7A7DE90D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109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328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902D1" w14:paraId="3EC6DADD" w14:textId="77777777" w:rsidTr="004D1529">
        <w:trPr>
          <w:trHeight w:val="144"/>
        </w:trPr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</w:tcPr>
          <w:p w14:paraId="0F4A0FFD" w14:textId="77777777" w:rsidR="000306C6" w:rsidRDefault="000306C6" w:rsidP="00106DD7">
            <w:pPr>
              <w:ind w:left="370" w:right="72" w:hanging="15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5416E8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FFF8C62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B97E17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C27272E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16B5A0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3429184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D55F5B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3B7D6D7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0EB9B31A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5189A61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1BE73BFB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0F4BD44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0D8C35" w14:textId="29D82C56" w:rsidR="000306C6" w:rsidRDefault="00FA5934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73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402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AC89110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1FB69" w14:textId="76DE8AB4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62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331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902D1" w14:paraId="51BBD126" w14:textId="77777777" w:rsidTr="004D1529">
        <w:trPr>
          <w:trHeight w:val="144"/>
        </w:trPr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</w:tcPr>
          <w:p w14:paraId="6DC72374" w14:textId="77777777" w:rsidR="000306C6" w:rsidRDefault="000306C6" w:rsidP="00106DD7">
            <w:pPr>
              <w:ind w:left="159" w:right="72" w:hanging="15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A80ACF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8B36FCE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50C0D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63C1CDF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2C8228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58A2EFE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9A6C8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BC01EB3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64667CE9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AD2E636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17D69138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D8DBE87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D308D3" w14:textId="1E93C60E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158</w:t>
            </w:r>
            <w:r w:rsidR="004D1529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964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80660F0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1D2AC" w14:textId="0FD92541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105</w:t>
            </w:r>
            <w:r w:rsidR="000306C6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150</w:t>
            </w:r>
          </w:p>
        </w:tc>
      </w:tr>
      <w:tr w:rsidR="00C902D1" w14:paraId="05530F68" w14:textId="77777777" w:rsidTr="004D1529">
        <w:trPr>
          <w:trHeight w:val="144"/>
        </w:trPr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</w:tcPr>
          <w:p w14:paraId="2D536F47" w14:textId="77777777" w:rsidR="000306C6" w:rsidRDefault="000306C6" w:rsidP="00106DD7">
            <w:pPr>
              <w:ind w:left="159" w:right="72" w:hanging="15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E0D3C7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0296317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B5579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99B075B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60667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9E056D0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6F48A5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E42CF09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140D7818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3C4F2E1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15A68A7E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11BB4B4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F02852" w14:textId="1276F30C" w:rsidR="000306C6" w:rsidRDefault="00FA5934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32</w:t>
            </w:r>
            <w:r w:rsidR="00C15B1D"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360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E479DD8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7F28F6" w14:textId="7B8563DD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21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679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902D1" w14:paraId="17CAC4A0" w14:textId="77777777" w:rsidTr="004D1529">
        <w:trPr>
          <w:trHeight w:val="144"/>
        </w:trPr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</w:tcPr>
          <w:p w14:paraId="5E82B86F" w14:textId="77777777" w:rsidR="000306C6" w:rsidRDefault="000306C6" w:rsidP="00106DD7">
            <w:pPr>
              <w:ind w:right="72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EA683E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6ADFE45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007E8C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A03A6C2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2161E1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0B4C2D1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A289BE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38B123E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4947C028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0A3A8C7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018EC9DE" w14:textId="77777777" w:rsidR="000306C6" w:rsidRDefault="000306C6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DE2E884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FF09DC" w14:textId="6446492F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126</w:t>
            </w:r>
            <w:r w:rsidR="0069128D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604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72A3688" w14:textId="77777777" w:rsidR="000306C6" w:rsidRDefault="000306C6" w:rsidP="00106DD7">
            <w:pPr>
              <w:tabs>
                <w:tab w:val="decimal" w:pos="780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7AD1AE" w14:textId="20BEA22F" w:rsidR="000306C6" w:rsidRDefault="00E420C8" w:rsidP="00106DD7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83</w:t>
            </w:r>
            <w:r w:rsidR="000306C6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471</w:t>
            </w:r>
          </w:p>
        </w:tc>
      </w:tr>
    </w:tbl>
    <w:p w14:paraId="07CC1C82" w14:textId="77777777" w:rsidR="001D49C8" w:rsidRDefault="001D49C8" w:rsidP="00106DD7">
      <w:pPr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125B19BD" w14:textId="77777777" w:rsidR="00A434B2" w:rsidRDefault="00A434B2" w:rsidP="00106DD7">
      <w:pPr>
        <w:tabs>
          <w:tab w:val="left" w:pos="540"/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  <w:sectPr w:rsidR="00A434B2" w:rsidSect="00E522AE">
          <w:pgSz w:w="16834" w:h="11909" w:orient="landscape" w:code="9"/>
          <w:pgMar w:top="1440" w:right="1224" w:bottom="720" w:left="1440" w:header="864" w:footer="432" w:gutter="0"/>
          <w:pgNumType w:fmt="numberInDash"/>
          <w:cols w:space="720"/>
          <w:docGrid w:linePitch="360"/>
        </w:sectPr>
      </w:pPr>
    </w:p>
    <w:p w14:paraId="4BF711B2" w14:textId="5A6ABA9C" w:rsidR="006758B9" w:rsidRDefault="00E420C8" w:rsidP="00106DD7">
      <w:pPr>
        <w:tabs>
          <w:tab w:val="left" w:pos="540"/>
          <w:tab w:val="left" w:pos="720"/>
        </w:tabs>
        <w:ind w:left="86" w:hanging="86"/>
        <w:jc w:val="thaiDistribute"/>
        <w:rPr>
          <w:rFonts w:ascii="Angsana New" w:hAnsi="Angsana New"/>
          <w:b/>
          <w:bCs/>
          <w:sz w:val="32"/>
          <w:szCs w:val="32"/>
        </w:rPr>
      </w:pPr>
      <w:r w:rsidRPr="00E420C8">
        <w:rPr>
          <w:rFonts w:ascii="Angsana New" w:hAnsi="Angsana New"/>
          <w:b/>
          <w:bCs/>
          <w:sz w:val="32"/>
          <w:szCs w:val="32"/>
        </w:rPr>
        <w:lastRenderedPageBreak/>
        <w:t>27</w:t>
      </w:r>
      <w:r w:rsidR="006758B9">
        <w:rPr>
          <w:rFonts w:ascii="Angsana New" w:hAnsi="Angsana New"/>
          <w:b/>
          <w:bCs/>
          <w:sz w:val="32"/>
          <w:szCs w:val="32"/>
          <w:cs/>
        </w:rPr>
        <w:t>.</w:t>
      </w:r>
      <w:r w:rsidR="006758B9">
        <w:rPr>
          <w:rFonts w:ascii="Angsana New" w:hAnsi="Angsana New"/>
          <w:b/>
          <w:bCs/>
          <w:sz w:val="32"/>
          <w:szCs w:val="32"/>
          <w:cs/>
        </w:rPr>
        <w:tab/>
        <w:t>กองทุนสำรองเลี้ยงชีพ</w:t>
      </w:r>
    </w:p>
    <w:p w14:paraId="606EAFAE" w14:textId="2910C5D0" w:rsidR="00E42835" w:rsidRDefault="00E42835" w:rsidP="00106DD7">
      <w:pPr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บริษัทได้ร่วมกันจัดตั้งกองทุนสำรองเลี้ยงชีพสำหรับพนักงานของบริษัทดังกล่าวที่สมัครเป็นสมาชิกกองทุน โดยหักจากเงินเดือนของพนักงานส่วนหนึ่งและบริษัทจ่ายสมทบให้อีกส่วนหนึ่ง กองทุนสำรองเลี้ยงชีพของบริษัทดังกล่าวนี้มีสถาบันการเงิน</w:t>
      </w:r>
      <w:r>
        <w:rPr>
          <w:rFonts w:ascii="Angsana New" w:hAnsi="Angsana New"/>
          <w:spacing w:val="-6"/>
          <w:sz w:val="32"/>
          <w:szCs w:val="32"/>
          <w:cs/>
        </w:rPr>
        <w:t xml:space="preserve">ซึ่งได้รับอนุญาตจากรัฐบาลให้เป็นผู้จัดการกองทุนตามพระราชบัญญัติกองทุนสำรองเลี้ยงชีพ พ.ศ. </w:t>
      </w:r>
      <w:r w:rsidR="00E420C8" w:rsidRPr="00E420C8">
        <w:rPr>
          <w:rFonts w:ascii="Angsana New" w:hAnsi="Angsana New"/>
          <w:spacing w:val="-6"/>
          <w:sz w:val="32"/>
          <w:szCs w:val="32"/>
        </w:rPr>
        <w:t>2530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และพระราชบัญญัติกองทุนสำรองเลี้ยงชีพ (ฉบับที่ </w:t>
      </w:r>
      <w:r w:rsidR="00E420C8" w:rsidRPr="00E420C8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 xml:space="preserve">) พ.ศ. </w:t>
      </w:r>
      <w:r w:rsidR="00E420C8" w:rsidRPr="00E420C8">
        <w:rPr>
          <w:rFonts w:ascii="Angsana New" w:hAnsi="Angsana New"/>
          <w:sz w:val="32"/>
          <w:szCs w:val="32"/>
        </w:rPr>
        <w:t>2542</w:t>
      </w:r>
    </w:p>
    <w:p w14:paraId="11569422" w14:textId="3535B7F1" w:rsidR="00E42835" w:rsidRDefault="00E42835" w:rsidP="00106DD7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E420C8" w:rsidRPr="00E420C8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ธันวาคม </w:t>
      </w:r>
      <w:r w:rsidR="00E420C8" w:rsidRPr="00E420C8">
        <w:rPr>
          <w:rFonts w:ascii="Angsana New" w:hAnsi="Angsana New"/>
          <w:sz w:val="32"/>
          <w:szCs w:val="32"/>
        </w:rPr>
        <w:t>2568</w:t>
      </w:r>
      <w:r w:rsidR="005D0815">
        <w:rPr>
          <w:rFonts w:ascii="Angsana New" w:hAnsi="Angsana New"/>
          <w:sz w:val="32"/>
          <w:szCs w:val="32"/>
        </w:rPr>
        <w:t xml:space="preserve"> </w:t>
      </w:r>
      <w:r w:rsidR="005D0815">
        <w:rPr>
          <w:rFonts w:ascii="Angsana New" w:hAnsi="Angsana New"/>
          <w:sz w:val="32"/>
          <w:szCs w:val="32"/>
          <w:cs/>
        </w:rPr>
        <w:t xml:space="preserve">และ </w:t>
      </w:r>
      <w:r w:rsidR="00E420C8" w:rsidRPr="00E420C8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บริษัทรับรู้เงินสมทบดังกล่าวเป็นค่าใช้จ่ายในงบกำไรขาดทุนเบ็ดเสร็จจำนวน</w:t>
      </w:r>
      <w:r w:rsidR="00EA086C">
        <w:rPr>
          <w:rFonts w:ascii="Angsana New" w:hAnsi="Angsana New"/>
          <w:sz w:val="32"/>
          <w:szCs w:val="32"/>
        </w:rPr>
        <w:t xml:space="preserve"> </w:t>
      </w:r>
      <w:r w:rsidR="00E420C8" w:rsidRPr="00E420C8">
        <w:rPr>
          <w:rFonts w:ascii="Angsana New" w:hAnsi="Angsana New"/>
          <w:sz w:val="32"/>
          <w:szCs w:val="32"/>
        </w:rPr>
        <w:t>1</w:t>
      </w:r>
      <w:r w:rsidR="009264EA">
        <w:rPr>
          <w:rFonts w:ascii="Angsana New" w:hAnsi="Angsana New"/>
          <w:sz w:val="32"/>
          <w:szCs w:val="32"/>
        </w:rPr>
        <w:t>.</w:t>
      </w:r>
      <w:r w:rsidR="00E420C8" w:rsidRPr="00E420C8">
        <w:rPr>
          <w:rFonts w:ascii="Angsana New" w:hAnsi="Angsana New"/>
          <w:sz w:val="32"/>
          <w:szCs w:val="32"/>
        </w:rPr>
        <w:t>70</w:t>
      </w:r>
      <w:r w:rsidR="009264E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ล้านบาท </w:t>
      </w:r>
      <w:r w:rsidR="005D0815">
        <w:rPr>
          <w:rFonts w:ascii="Angsana New" w:hAnsi="Angsana New"/>
          <w:sz w:val="32"/>
          <w:szCs w:val="32"/>
          <w:cs/>
        </w:rPr>
        <w:t xml:space="preserve">และ </w:t>
      </w:r>
      <w:r w:rsidR="00E420C8" w:rsidRPr="00E420C8">
        <w:rPr>
          <w:rFonts w:ascii="Angsana New" w:hAnsi="Angsana New"/>
          <w:sz w:val="32"/>
          <w:szCs w:val="32"/>
        </w:rPr>
        <w:t>1</w:t>
      </w:r>
      <w:r w:rsidR="00C53FF2">
        <w:rPr>
          <w:rFonts w:ascii="Angsana New" w:hAnsi="Angsana New"/>
          <w:sz w:val="32"/>
          <w:szCs w:val="32"/>
        </w:rPr>
        <w:t>.</w:t>
      </w:r>
      <w:r w:rsidR="00E420C8" w:rsidRPr="00E420C8">
        <w:rPr>
          <w:rFonts w:ascii="Angsana New" w:hAnsi="Angsana New"/>
          <w:sz w:val="32"/>
          <w:szCs w:val="32"/>
        </w:rPr>
        <w:t>53</w:t>
      </w:r>
      <w:r w:rsidR="00C53FF2">
        <w:rPr>
          <w:rFonts w:ascii="Angsana New" w:hAnsi="Angsana New"/>
          <w:sz w:val="32"/>
          <w:szCs w:val="32"/>
          <w:cs/>
        </w:rPr>
        <w:t xml:space="preserve"> </w:t>
      </w:r>
      <w:r w:rsidR="005D0815">
        <w:rPr>
          <w:rFonts w:ascii="Angsana New" w:hAnsi="Angsana New"/>
          <w:sz w:val="32"/>
          <w:szCs w:val="32"/>
          <w:cs/>
        </w:rPr>
        <w:t>ล้านบาทตามลำดับ</w:t>
      </w:r>
    </w:p>
    <w:p w14:paraId="417DA1BC" w14:textId="36E8CE3F" w:rsidR="00B450BD" w:rsidRDefault="00E420C8" w:rsidP="00106DD7">
      <w:pPr>
        <w:spacing w:before="360"/>
        <w:ind w:left="547" w:right="-1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420C8">
        <w:rPr>
          <w:rFonts w:ascii="Angsana New" w:hAnsi="Angsana New"/>
          <w:b/>
          <w:bCs/>
          <w:sz w:val="32"/>
          <w:szCs w:val="32"/>
        </w:rPr>
        <w:t>28</w:t>
      </w:r>
      <w:r w:rsidR="00D408DE">
        <w:rPr>
          <w:rFonts w:ascii="Angsana New" w:hAnsi="Angsana New"/>
          <w:b/>
          <w:bCs/>
          <w:sz w:val="32"/>
          <w:szCs w:val="32"/>
        </w:rPr>
        <w:t>.</w:t>
      </w:r>
      <w:r w:rsidR="00161CF7">
        <w:rPr>
          <w:rFonts w:ascii="Angsana New" w:hAnsi="Angsana New"/>
          <w:b/>
          <w:bCs/>
          <w:sz w:val="32"/>
          <w:szCs w:val="32"/>
          <w:cs/>
        </w:rPr>
        <w:tab/>
        <w:t>เงินปันผลจ่าย</w:t>
      </w:r>
    </w:p>
    <w:p w14:paraId="5851E6F1" w14:textId="4F3AA6BA" w:rsidR="00A24F0D" w:rsidRDefault="00A24F0D" w:rsidP="00031BDE">
      <w:pPr>
        <w:spacing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E420C8" w:rsidRPr="00E420C8">
        <w:rPr>
          <w:rFonts w:ascii="Angsana New" w:hAnsi="Angsana New"/>
          <w:sz w:val="32"/>
          <w:szCs w:val="32"/>
        </w:rPr>
        <w:t>12</w:t>
      </w:r>
      <w:r>
        <w:rPr>
          <w:rFonts w:ascii="Angsana New" w:hAnsi="Angsana New"/>
          <w:sz w:val="32"/>
          <w:szCs w:val="32"/>
        </w:rPr>
        <w:t xml:space="preserve"> </w:t>
      </w:r>
      <w:r w:rsidR="00D252C4">
        <w:rPr>
          <w:rFonts w:ascii="Angsana New" w:hAnsi="Angsana New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E420C8" w:rsidRPr="00E420C8"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/>
          <w:sz w:val="32"/>
          <w:szCs w:val="32"/>
          <w:cs/>
        </w:rPr>
        <w:t xml:space="preserve"> ที่</w:t>
      </w:r>
      <w:r>
        <w:rPr>
          <w:rFonts w:ascii="Angsana New" w:hAnsi="Angsana New"/>
          <w:spacing w:val="-8"/>
          <w:sz w:val="32"/>
          <w:szCs w:val="32"/>
          <w:cs/>
        </w:rPr>
        <w:t>ประชุม</w:t>
      </w:r>
      <w:r w:rsidR="00D252C4">
        <w:rPr>
          <w:rFonts w:ascii="Angsana New" w:hAnsi="Angsana New"/>
          <w:sz w:val="32"/>
          <w:szCs w:val="32"/>
          <w:cs/>
        </w:rPr>
        <w:t>คณะกรรมการ</w:t>
      </w:r>
      <w:r>
        <w:rPr>
          <w:rFonts w:ascii="Angsana New" w:hAnsi="Angsana New"/>
          <w:spacing w:val="-8"/>
          <w:sz w:val="32"/>
          <w:szCs w:val="32"/>
          <w:cs/>
        </w:rPr>
        <w:t xml:space="preserve">บริษัทครั้งที่ </w:t>
      </w:r>
      <w:r w:rsidR="00E420C8" w:rsidRPr="00E420C8">
        <w:rPr>
          <w:rFonts w:ascii="Angsana New" w:hAnsi="Angsana New"/>
          <w:spacing w:val="-8"/>
          <w:sz w:val="32"/>
          <w:szCs w:val="32"/>
        </w:rPr>
        <w:t>7</w:t>
      </w:r>
      <w:r>
        <w:rPr>
          <w:rFonts w:ascii="Angsana New" w:hAnsi="Angsana New"/>
          <w:spacing w:val="-8"/>
          <w:sz w:val="32"/>
          <w:szCs w:val="32"/>
        </w:rPr>
        <w:t>/</w:t>
      </w:r>
      <w:r w:rsidR="00E420C8" w:rsidRPr="00E420C8">
        <w:rPr>
          <w:rFonts w:ascii="Angsana New" w:hAnsi="Angsana New"/>
          <w:spacing w:val="-8"/>
          <w:sz w:val="32"/>
          <w:szCs w:val="32"/>
        </w:rPr>
        <w:t>2568</w:t>
      </w:r>
      <w:r>
        <w:rPr>
          <w:rFonts w:ascii="Angsana New" w:hAnsi="Angsana New"/>
          <w:spacing w:val="-8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ได้มีมติอนุมัติการจ่ายเงินปันผล</w:t>
      </w:r>
      <w:r w:rsidR="00A121BD">
        <w:rPr>
          <w:rFonts w:ascii="Angsana New" w:hAnsi="Angsana New"/>
          <w:sz w:val="32"/>
          <w:szCs w:val="32"/>
          <w:cs/>
        </w:rPr>
        <w:t xml:space="preserve">ระหว่างกาล </w:t>
      </w:r>
      <w:r w:rsidR="008B44C8">
        <w:rPr>
          <w:rFonts w:ascii="Angsana New" w:hAnsi="Angsana New"/>
          <w:sz w:val="32"/>
          <w:szCs w:val="32"/>
          <w:cs/>
        </w:rPr>
        <w:t>จาก</w:t>
      </w:r>
      <w:r w:rsidR="00B128ED">
        <w:rPr>
          <w:rFonts w:ascii="Angsana New" w:hAnsi="Angsana New"/>
          <w:sz w:val="32"/>
          <w:szCs w:val="32"/>
          <w:cs/>
        </w:rPr>
        <w:t xml:space="preserve">กำไรสุทธิประจำปี </w:t>
      </w:r>
      <w:r w:rsidR="00E420C8" w:rsidRPr="00E420C8">
        <w:rPr>
          <w:rFonts w:ascii="Angsana New" w:hAnsi="Angsana New"/>
          <w:sz w:val="32"/>
          <w:szCs w:val="32"/>
        </w:rPr>
        <w:t>2568</w:t>
      </w:r>
      <w:r w:rsidR="00B128E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4974" w:type="pct"/>
        <w:tblInd w:w="27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0"/>
        <w:gridCol w:w="2299"/>
        <w:gridCol w:w="2299"/>
        <w:gridCol w:w="2299"/>
      </w:tblGrid>
      <w:tr w:rsidR="0048024E" w14:paraId="6C2FA55F" w14:textId="77777777" w:rsidTr="00031BDE">
        <w:trPr>
          <w:trHeight w:val="144"/>
        </w:trPr>
        <w:tc>
          <w:tcPr>
            <w:tcW w:w="1250" w:type="pct"/>
          </w:tcPr>
          <w:p w14:paraId="591588C3" w14:textId="77777777" w:rsidR="00A24F0D" w:rsidRDefault="00A24F0D" w:rsidP="00106DD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50" w:type="pct"/>
          </w:tcPr>
          <w:p w14:paraId="2A2C792F" w14:textId="77777777" w:rsidR="00A24F0D" w:rsidRDefault="00A24F0D" w:rsidP="00106DD7">
            <w:pPr>
              <w:tabs>
                <w:tab w:val="left" w:pos="93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วันที่จ่ายเงินปันผล</w:t>
            </w:r>
          </w:p>
        </w:tc>
        <w:tc>
          <w:tcPr>
            <w:tcW w:w="1250" w:type="pct"/>
          </w:tcPr>
          <w:p w14:paraId="0731B979" w14:textId="77777777" w:rsidR="00A24F0D" w:rsidRDefault="00A24F0D" w:rsidP="00106DD7">
            <w:pPr>
              <w:ind w:right="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เงินปันผลต่อหุ้น</w:t>
            </w:r>
          </w:p>
        </w:tc>
        <w:tc>
          <w:tcPr>
            <w:tcW w:w="1250" w:type="pct"/>
          </w:tcPr>
          <w:p w14:paraId="19A50FAE" w14:textId="77777777" w:rsidR="00A24F0D" w:rsidRDefault="00A24F0D" w:rsidP="00106DD7">
            <w:pPr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จำนวนเงินปันผลจ่าย</w:t>
            </w:r>
          </w:p>
        </w:tc>
      </w:tr>
      <w:tr w:rsidR="0048024E" w14:paraId="5CF53C8F" w14:textId="77777777" w:rsidTr="00031BDE">
        <w:trPr>
          <w:trHeight w:val="144"/>
        </w:trPr>
        <w:tc>
          <w:tcPr>
            <w:tcW w:w="1250" w:type="pct"/>
          </w:tcPr>
          <w:p w14:paraId="7AE81609" w14:textId="77777777" w:rsidR="00A24F0D" w:rsidRDefault="00A24F0D" w:rsidP="00106DD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0" w:type="pct"/>
          </w:tcPr>
          <w:p w14:paraId="34A24018" w14:textId="77777777" w:rsidR="00A24F0D" w:rsidRDefault="00A24F0D" w:rsidP="00106DD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0" w:type="pct"/>
          </w:tcPr>
          <w:p w14:paraId="4F81B70E" w14:textId="77777777" w:rsidR="00A24F0D" w:rsidRDefault="00A24F0D" w:rsidP="00106DD7">
            <w:pPr>
              <w:ind w:right="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50" w:type="pct"/>
          </w:tcPr>
          <w:p w14:paraId="3E5861DD" w14:textId="77777777" w:rsidR="00A24F0D" w:rsidRDefault="00A24F0D" w:rsidP="00106DD7">
            <w:pPr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8024E" w14:paraId="58605906" w14:textId="77777777" w:rsidTr="00031BDE">
        <w:trPr>
          <w:trHeight w:val="144"/>
        </w:trPr>
        <w:tc>
          <w:tcPr>
            <w:tcW w:w="1250" w:type="pct"/>
          </w:tcPr>
          <w:p w14:paraId="47211895" w14:textId="5EE7051A" w:rsidR="00A24F0D" w:rsidRDefault="00A24F0D" w:rsidP="00106DD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ระหว่างกาลสำหรับปี </w:t>
            </w:r>
            <w:r w:rsidR="00E420C8" w:rsidRPr="00E420C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50" w:type="pct"/>
          </w:tcPr>
          <w:p w14:paraId="5BB8F5C7" w14:textId="4672BF9D" w:rsidR="00A24F0D" w:rsidRDefault="00E420C8" w:rsidP="00106DD7">
            <w:pPr>
              <w:ind w:left="-108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20C8">
              <w:rPr>
                <w:rFonts w:ascii="Angsana New" w:hAnsi="Angsana New"/>
                <w:sz w:val="28"/>
                <w:szCs w:val="28"/>
              </w:rPr>
              <w:t>9</w:t>
            </w:r>
            <w:r w:rsidR="00D02B4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02B41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E420C8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50" w:type="pct"/>
          </w:tcPr>
          <w:p w14:paraId="61B9B17A" w14:textId="1115EAF1" w:rsidR="00A24F0D" w:rsidRDefault="00E420C8" w:rsidP="00106DD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20C8">
              <w:rPr>
                <w:rFonts w:ascii="Angsana New" w:hAnsi="Angsana New"/>
                <w:sz w:val="28"/>
                <w:szCs w:val="28"/>
              </w:rPr>
              <w:t>0</w:t>
            </w:r>
            <w:r w:rsidR="00A24F0D">
              <w:rPr>
                <w:rFonts w:ascii="Angsana New" w:hAnsi="Angsana New"/>
                <w:sz w:val="28"/>
                <w:szCs w:val="28"/>
              </w:rPr>
              <w:t>.</w:t>
            </w:r>
            <w:r w:rsidRPr="00E420C8">
              <w:rPr>
                <w:rFonts w:ascii="Angsana New" w:hAnsi="Angsana New"/>
                <w:sz w:val="28"/>
                <w:szCs w:val="28"/>
              </w:rPr>
              <w:t>0722</w:t>
            </w:r>
          </w:p>
        </w:tc>
        <w:tc>
          <w:tcPr>
            <w:tcW w:w="1250" w:type="pct"/>
          </w:tcPr>
          <w:p w14:paraId="2BDA7B86" w14:textId="107AB965" w:rsidR="00A24F0D" w:rsidRDefault="00E420C8" w:rsidP="00106DD7">
            <w:pPr>
              <w:ind w:left="-108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20C8">
              <w:rPr>
                <w:rFonts w:ascii="Angsana New" w:hAnsi="Angsana New"/>
                <w:sz w:val="28"/>
                <w:szCs w:val="28"/>
              </w:rPr>
              <w:t>25</w:t>
            </w:r>
            <w:r w:rsidR="00812B27">
              <w:rPr>
                <w:rFonts w:ascii="Angsana New" w:hAnsi="Angsana New"/>
                <w:sz w:val="28"/>
                <w:szCs w:val="28"/>
              </w:rPr>
              <w:t>,</w:t>
            </w:r>
            <w:r w:rsidRPr="00E420C8">
              <w:rPr>
                <w:rFonts w:ascii="Angsana New" w:hAnsi="Angsana New"/>
                <w:sz w:val="28"/>
                <w:szCs w:val="28"/>
              </w:rPr>
              <w:t>477</w:t>
            </w:r>
            <w:r w:rsidR="00812B27">
              <w:rPr>
                <w:rFonts w:ascii="Angsana New" w:hAnsi="Angsana New"/>
                <w:sz w:val="28"/>
                <w:szCs w:val="28"/>
              </w:rPr>
              <w:t>,</w:t>
            </w:r>
            <w:r w:rsidRPr="00E420C8">
              <w:rPr>
                <w:rFonts w:ascii="Angsana New" w:hAnsi="Angsana New"/>
                <w:sz w:val="28"/>
                <w:szCs w:val="28"/>
              </w:rPr>
              <w:t>371</w:t>
            </w:r>
          </w:p>
        </w:tc>
      </w:tr>
    </w:tbl>
    <w:p w14:paraId="4F8ECACE" w14:textId="726969C7" w:rsidR="002171E7" w:rsidRDefault="002171E7" w:rsidP="00031BDE">
      <w:pPr>
        <w:spacing w:before="240" w:after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420C8" w:rsidRPr="00E420C8">
        <w:rPr>
          <w:rFonts w:ascii="Angsana New" w:hAnsi="Angsana New"/>
          <w:sz w:val="32"/>
          <w:szCs w:val="32"/>
        </w:rPr>
        <w:t>18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สิงหาคม </w:t>
      </w:r>
      <w:r w:rsidR="00E420C8" w:rsidRPr="00E420C8"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ที่ประชุมวิสามัญผู้ถือหุ้นของบริษัทครั้งที่ </w:t>
      </w:r>
      <w:r w:rsidR="00E420C8" w:rsidRPr="00E420C8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/</w:t>
      </w:r>
      <w:r w:rsidR="00E420C8" w:rsidRPr="00E420C8"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ได้มีมติอนุมัติการจ่ายเงินปันผลจากกำไรสะสมที่ยังไม่ได้จัดสรร ณ วันที่ </w:t>
      </w:r>
      <w:r w:rsidR="00E420C8" w:rsidRPr="00E420C8"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E420C8" w:rsidRPr="00E420C8"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4948" w:type="pct"/>
        <w:tblInd w:w="27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1"/>
        <w:gridCol w:w="2282"/>
        <w:gridCol w:w="2282"/>
        <w:gridCol w:w="2304"/>
      </w:tblGrid>
      <w:tr w:rsidR="006B4E35" w14:paraId="358F9E10" w14:textId="77777777" w:rsidTr="00827371">
        <w:trPr>
          <w:trHeight w:val="403"/>
        </w:trPr>
        <w:tc>
          <w:tcPr>
            <w:tcW w:w="1247" w:type="pct"/>
          </w:tcPr>
          <w:p w14:paraId="34072F95" w14:textId="77777777" w:rsidR="00A24F0D" w:rsidRDefault="00A24F0D" w:rsidP="00106DD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47" w:type="pct"/>
          </w:tcPr>
          <w:p w14:paraId="12B92C71" w14:textId="77777777" w:rsidR="00A24F0D" w:rsidRDefault="00A24F0D" w:rsidP="00106DD7">
            <w:pPr>
              <w:tabs>
                <w:tab w:val="left" w:pos="93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วันที่จ่ายเงินปันผล</w:t>
            </w:r>
          </w:p>
        </w:tc>
        <w:tc>
          <w:tcPr>
            <w:tcW w:w="1247" w:type="pct"/>
          </w:tcPr>
          <w:p w14:paraId="64EA9F33" w14:textId="77777777" w:rsidR="00A24F0D" w:rsidRDefault="00A24F0D" w:rsidP="00106DD7">
            <w:pPr>
              <w:ind w:right="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เงินปันผลต่อหุ้น</w:t>
            </w:r>
          </w:p>
        </w:tc>
        <w:tc>
          <w:tcPr>
            <w:tcW w:w="1259" w:type="pct"/>
          </w:tcPr>
          <w:p w14:paraId="17EA518E" w14:textId="77777777" w:rsidR="00A24F0D" w:rsidRDefault="00A24F0D" w:rsidP="00106DD7">
            <w:pPr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จำนวนเงินปันผลจ่าย</w:t>
            </w:r>
          </w:p>
        </w:tc>
      </w:tr>
      <w:tr w:rsidR="006B4E35" w14:paraId="4997F4BE" w14:textId="77777777" w:rsidTr="00827371">
        <w:trPr>
          <w:trHeight w:val="403"/>
        </w:trPr>
        <w:tc>
          <w:tcPr>
            <w:tcW w:w="1247" w:type="pct"/>
          </w:tcPr>
          <w:p w14:paraId="61AF9E3B" w14:textId="77777777" w:rsidR="00A24F0D" w:rsidRDefault="00A24F0D" w:rsidP="00106DD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7" w:type="pct"/>
          </w:tcPr>
          <w:p w14:paraId="29563625" w14:textId="77777777" w:rsidR="00A24F0D" w:rsidRDefault="00A24F0D" w:rsidP="00106DD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7" w:type="pct"/>
          </w:tcPr>
          <w:p w14:paraId="6B67F4D1" w14:textId="77777777" w:rsidR="00A24F0D" w:rsidRDefault="00A24F0D" w:rsidP="00106DD7">
            <w:pPr>
              <w:ind w:right="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59" w:type="pct"/>
          </w:tcPr>
          <w:p w14:paraId="0E27EBCB" w14:textId="77777777" w:rsidR="00A24F0D" w:rsidRDefault="00A24F0D" w:rsidP="00106DD7">
            <w:pPr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B4E35" w14:paraId="464D3400" w14:textId="77777777" w:rsidTr="00827371">
        <w:trPr>
          <w:trHeight w:val="403"/>
        </w:trPr>
        <w:tc>
          <w:tcPr>
            <w:tcW w:w="1247" w:type="pct"/>
          </w:tcPr>
          <w:p w14:paraId="65950027" w14:textId="53423389" w:rsidR="00A24F0D" w:rsidRDefault="00A24F0D" w:rsidP="00106DD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ระหว่างกาลสำหรับปี </w:t>
            </w:r>
            <w:r w:rsidR="00E420C8" w:rsidRPr="00E420C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47" w:type="pct"/>
          </w:tcPr>
          <w:p w14:paraId="2033BDEC" w14:textId="5029E849" w:rsidR="00A24F0D" w:rsidRDefault="00E420C8" w:rsidP="00106DD7">
            <w:pPr>
              <w:ind w:left="-108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20C8">
              <w:rPr>
                <w:rFonts w:ascii="Angsana New" w:hAnsi="Angsana New"/>
                <w:sz w:val="28"/>
                <w:szCs w:val="28"/>
              </w:rPr>
              <w:t>20</w:t>
            </w:r>
            <w:r w:rsidR="00A24F0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24F0D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E420C8">
              <w:rPr>
                <w:rFonts w:ascii="Angsana New" w:hAnsi="Angsana New"/>
                <w:sz w:val="28"/>
                <w:szCs w:val="28"/>
              </w:rPr>
              <w:t>2568</w:t>
            </w:r>
            <w:r w:rsidR="00A24F0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24F0D">
              <w:rPr>
                <w:rFonts w:ascii="Angsana New" w:hAnsi="Angsana New"/>
                <w:sz w:val="28"/>
                <w:szCs w:val="28"/>
                <w:cs/>
              </w:rPr>
              <w:t xml:space="preserve">และ </w:t>
            </w:r>
            <w:r w:rsidR="00A24F0D">
              <w:rPr>
                <w:rFonts w:ascii="Angsana New" w:hAnsi="Angsana New"/>
                <w:sz w:val="28"/>
                <w:szCs w:val="28"/>
              </w:rPr>
              <w:br/>
            </w:r>
            <w:r w:rsidRPr="00E420C8">
              <w:rPr>
                <w:rFonts w:ascii="Angsana New" w:hAnsi="Angsana New"/>
                <w:sz w:val="28"/>
                <w:szCs w:val="28"/>
              </w:rPr>
              <w:t>15</w:t>
            </w:r>
            <w:r w:rsidR="00A24F0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24F0D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E420C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47" w:type="pct"/>
          </w:tcPr>
          <w:p w14:paraId="7C09D3D5" w14:textId="6FEEFAB1" w:rsidR="00A24F0D" w:rsidRDefault="00E420C8" w:rsidP="00106DD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20C8">
              <w:rPr>
                <w:rFonts w:ascii="Angsana New" w:hAnsi="Angsana New"/>
                <w:sz w:val="28"/>
                <w:szCs w:val="28"/>
              </w:rPr>
              <w:t>0</w:t>
            </w:r>
            <w:r w:rsidR="00A24F0D">
              <w:rPr>
                <w:rFonts w:ascii="Angsana New" w:hAnsi="Angsana New"/>
                <w:sz w:val="28"/>
                <w:szCs w:val="28"/>
              </w:rPr>
              <w:t>.</w:t>
            </w:r>
            <w:r w:rsidRPr="00E420C8">
              <w:rPr>
                <w:rFonts w:ascii="Angsana New" w:hAnsi="Angsana New"/>
                <w:sz w:val="28"/>
                <w:szCs w:val="28"/>
              </w:rPr>
              <w:t>3334</w:t>
            </w:r>
          </w:p>
        </w:tc>
        <w:tc>
          <w:tcPr>
            <w:tcW w:w="1259" w:type="pct"/>
          </w:tcPr>
          <w:p w14:paraId="20108F10" w14:textId="77732D0F" w:rsidR="00A24F0D" w:rsidRDefault="00E420C8" w:rsidP="00106DD7">
            <w:pPr>
              <w:ind w:left="-108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20C8">
              <w:rPr>
                <w:rFonts w:ascii="Angsana New" w:hAnsi="Angsana New"/>
                <w:sz w:val="28"/>
                <w:szCs w:val="28"/>
              </w:rPr>
              <w:t>100</w:t>
            </w:r>
            <w:r w:rsidR="00A24F0D">
              <w:rPr>
                <w:rFonts w:ascii="Angsana New" w:hAnsi="Angsana New"/>
                <w:sz w:val="28"/>
                <w:szCs w:val="28"/>
              </w:rPr>
              <w:t>,</w:t>
            </w:r>
            <w:r w:rsidRPr="00E420C8">
              <w:rPr>
                <w:rFonts w:ascii="Angsana New" w:hAnsi="Angsana New"/>
                <w:sz w:val="28"/>
                <w:szCs w:val="28"/>
              </w:rPr>
              <w:t>020</w:t>
            </w:r>
            <w:r w:rsidR="00A24F0D">
              <w:rPr>
                <w:rFonts w:ascii="Angsana New" w:hAnsi="Angsana New"/>
                <w:sz w:val="28"/>
                <w:szCs w:val="28"/>
              </w:rPr>
              <w:t>,</w:t>
            </w:r>
            <w:r w:rsidRPr="00E420C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</w:tbl>
    <w:p w14:paraId="1AD0C6FC" w14:textId="5E3B2705" w:rsidR="002171E7" w:rsidRDefault="002171E7" w:rsidP="00031BDE">
      <w:pPr>
        <w:spacing w:before="240" w:after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420C8" w:rsidRPr="00E420C8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มีนาคม </w:t>
      </w:r>
      <w:r w:rsidR="00E420C8" w:rsidRPr="00E420C8"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/>
          <w:sz w:val="32"/>
          <w:szCs w:val="32"/>
          <w:cs/>
        </w:rPr>
        <w:t xml:space="preserve"> ที่</w:t>
      </w:r>
      <w:r>
        <w:rPr>
          <w:rFonts w:ascii="Angsana New" w:hAnsi="Angsana New"/>
          <w:spacing w:val="-8"/>
          <w:sz w:val="32"/>
          <w:szCs w:val="32"/>
          <w:cs/>
        </w:rPr>
        <w:t xml:space="preserve">ประชุมสามัญผู้ถือหุ้นของบริษัทครั้งที่ </w:t>
      </w:r>
      <w:r w:rsidR="00E420C8" w:rsidRPr="00E420C8">
        <w:rPr>
          <w:rFonts w:ascii="Angsana New" w:hAnsi="Angsana New"/>
          <w:spacing w:val="-8"/>
          <w:sz w:val="32"/>
          <w:szCs w:val="32"/>
        </w:rPr>
        <w:t>1</w:t>
      </w:r>
      <w:r>
        <w:rPr>
          <w:rFonts w:ascii="Angsana New" w:hAnsi="Angsana New"/>
          <w:spacing w:val="-8"/>
          <w:sz w:val="32"/>
          <w:szCs w:val="32"/>
        </w:rPr>
        <w:t>/</w:t>
      </w:r>
      <w:r w:rsidR="00E420C8" w:rsidRPr="00E420C8">
        <w:rPr>
          <w:rFonts w:ascii="Angsana New" w:hAnsi="Angsana New"/>
          <w:spacing w:val="-8"/>
          <w:sz w:val="32"/>
          <w:szCs w:val="32"/>
        </w:rPr>
        <w:t>2568</w:t>
      </w:r>
      <w:r>
        <w:rPr>
          <w:rFonts w:ascii="Angsana New" w:hAnsi="Angsana New"/>
          <w:spacing w:val="-8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ได้มีมติอนุมัติการจ่ายเงินปันผลจากกำไรสุทธิประจำปี </w:t>
      </w:r>
      <w:r w:rsidR="00E420C8" w:rsidRPr="00E420C8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5062" w:type="pct"/>
        <w:tblInd w:w="-9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03"/>
        <w:gridCol w:w="2211"/>
        <w:gridCol w:w="2784"/>
        <w:gridCol w:w="1762"/>
      </w:tblGrid>
      <w:tr w:rsidR="00A24F0D" w14:paraId="010AD517" w14:textId="77777777" w:rsidTr="001E430A">
        <w:trPr>
          <w:trHeight w:val="403"/>
        </w:trPr>
        <w:tc>
          <w:tcPr>
            <w:tcW w:w="1391" w:type="pct"/>
          </w:tcPr>
          <w:p w14:paraId="566E6300" w14:textId="77777777" w:rsidR="00A24F0D" w:rsidRDefault="00A24F0D" w:rsidP="00106DD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181" w:type="pct"/>
          </w:tcPr>
          <w:p w14:paraId="63D8CC57" w14:textId="77777777" w:rsidR="00A24F0D" w:rsidRDefault="00A24F0D" w:rsidP="00106DD7">
            <w:pPr>
              <w:tabs>
                <w:tab w:val="left" w:pos="93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วันที่จ่ายเงินปันผล</w:t>
            </w:r>
          </w:p>
        </w:tc>
        <w:tc>
          <w:tcPr>
            <w:tcW w:w="1487" w:type="pct"/>
          </w:tcPr>
          <w:p w14:paraId="0F24218A" w14:textId="77777777" w:rsidR="00A24F0D" w:rsidRDefault="00A24F0D" w:rsidP="00106DD7">
            <w:pPr>
              <w:ind w:right="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เงินปันผลต่อหุ้น</w:t>
            </w:r>
          </w:p>
        </w:tc>
        <w:tc>
          <w:tcPr>
            <w:tcW w:w="941" w:type="pct"/>
          </w:tcPr>
          <w:p w14:paraId="78276F3D" w14:textId="77777777" w:rsidR="00A24F0D" w:rsidRDefault="00A24F0D" w:rsidP="00106DD7">
            <w:pPr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จำนวนเงินปันผลจ่าย</w:t>
            </w:r>
          </w:p>
        </w:tc>
      </w:tr>
      <w:tr w:rsidR="00A24F0D" w14:paraId="59AFB2B6" w14:textId="77777777" w:rsidTr="001E430A">
        <w:trPr>
          <w:trHeight w:val="403"/>
        </w:trPr>
        <w:tc>
          <w:tcPr>
            <w:tcW w:w="1391" w:type="pct"/>
          </w:tcPr>
          <w:p w14:paraId="179D81AA" w14:textId="77777777" w:rsidR="00A24F0D" w:rsidRDefault="00A24F0D" w:rsidP="00106DD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1" w:type="pct"/>
          </w:tcPr>
          <w:p w14:paraId="108413FB" w14:textId="77777777" w:rsidR="00A24F0D" w:rsidRDefault="00A24F0D" w:rsidP="00106DD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7" w:type="pct"/>
          </w:tcPr>
          <w:p w14:paraId="35FF2C29" w14:textId="77777777" w:rsidR="00A24F0D" w:rsidRDefault="00A24F0D" w:rsidP="00106DD7">
            <w:pPr>
              <w:ind w:right="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941" w:type="pct"/>
          </w:tcPr>
          <w:p w14:paraId="194DE3EC" w14:textId="77777777" w:rsidR="00A24F0D" w:rsidRDefault="00A24F0D" w:rsidP="00106DD7">
            <w:pPr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24F0D" w14:paraId="7E0895AE" w14:textId="77777777" w:rsidTr="001E430A">
        <w:trPr>
          <w:trHeight w:val="403"/>
        </w:trPr>
        <w:tc>
          <w:tcPr>
            <w:tcW w:w="1391" w:type="pct"/>
          </w:tcPr>
          <w:p w14:paraId="4467D07A" w14:textId="23945392" w:rsidR="00A24F0D" w:rsidRDefault="00A24F0D" w:rsidP="00031BD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สำหรับปี </w:t>
            </w:r>
            <w:r w:rsidR="00E420C8" w:rsidRPr="00E420C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81" w:type="pct"/>
          </w:tcPr>
          <w:p w14:paraId="5DB5A26C" w14:textId="377EB662" w:rsidR="00A24F0D" w:rsidRDefault="00E420C8" w:rsidP="00106DD7">
            <w:pPr>
              <w:ind w:left="-108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20C8">
              <w:rPr>
                <w:rFonts w:ascii="Angsana New" w:hAnsi="Angsana New"/>
                <w:sz w:val="28"/>
                <w:szCs w:val="28"/>
              </w:rPr>
              <w:t>14</w:t>
            </w:r>
            <w:r w:rsidR="00A24F0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24F0D">
              <w:rPr>
                <w:rFonts w:ascii="Angsana New" w:hAnsi="Angsana New"/>
                <w:sz w:val="28"/>
                <w:szCs w:val="28"/>
                <w:cs/>
              </w:rPr>
              <w:t xml:space="preserve">และ </w:t>
            </w:r>
            <w:r w:rsidRPr="00E420C8">
              <w:rPr>
                <w:rFonts w:ascii="Angsana New" w:hAnsi="Angsana New"/>
                <w:sz w:val="28"/>
                <w:szCs w:val="28"/>
              </w:rPr>
              <w:t>17</w:t>
            </w:r>
            <w:r w:rsidR="00A24F0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24F0D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E420C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87" w:type="pct"/>
          </w:tcPr>
          <w:p w14:paraId="1C24FBBA" w14:textId="051FC1C9" w:rsidR="00A24F0D" w:rsidRDefault="00E420C8" w:rsidP="00106DD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20C8">
              <w:rPr>
                <w:rFonts w:ascii="Angsana New" w:hAnsi="Angsana New"/>
                <w:sz w:val="28"/>
                <w:szCs w:val="28"/>
              </w:rPr>
              <w:t>0</w:t>
            </w:r>
            <w:r w:rsidR="00A24F0D">
              <w:rPr>
                <w:rFonts w:ascii="Angsana New" w:hAnsi="Angsana New"/>
                <w:sz w:val="28"/>
                <w:szCs w:val="28"/>
              </w:rPr>
              <w:t>.</w:t>
            </w:r>
            <w:r w:rsidRPr="00E420C8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941" w:type="pct"/>
          </w:tcPr>
          <w:p w14:paraId="51D9D706" w14:textId="64F4233A" w:rsidR="00A24F0D" w:rsidRDefault="00E420C8" w:rsidP="00106DD7">
            <w:pPr>
              <w:ind w:left="-108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20C8">
              <w:rPr>
                <w:rFonts w:ascii="Angsana New" w:hAnsi="Angsana New"/>
                <w:sz w:val="28"/>
                <w:szCs w:val="28"/>
              </w:rPr>
              <w:t>9</w:t>
            </w:r>
            <w:r w:rsidR="00A24F0D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E420C8">
              <w:rPr>
                <w:rFonts w:ascii="Angsana New" w:hAnsi="Angsana New"/>
                <w:sz w:val="28"/>
                <w:szCs w:val="28"/>
              </w:rPr>
              <w:t>750</w:t>
            </w:r>
            <w:r w:rsidR="00A24F0D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E420C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</w:tbl>
    <w:p w14:paraId="2DA03BEE" w14:textId="77777777" w:rsidR="00031BDE" w:rsidRDefault="00031BDE" w:rsidP="00031BDE">
      <w:pPr>
        <w:spacing w:before="240" w:after="24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2EC7FA17" w14:textId="222814A7" w:rsidR="001425C6" w:rsidRDefault="00031BDE" w:rsidP="00031BDE">
      <w:pPr>
        <w:spacing w:before="240" w:after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1425C6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="00E420C8" w:rsidRPr="00E420C8">
        <w:rPr>
          <w:rFonts w:ascii="Angsana New" w:hAnsi="Angsana New"/>
          <w:sz w:val="32"/>
          <w:szCs w:val="32"/>
        </w:rPr>
        <w:t>14</w:t>
      </w:r>
      <w:r w:rsidR="001425C6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E420C8" w:rsidRPr="00E420C8">
        <w:rPr>
          <w:rFonts w:ascii="Angsana New" w:hAnsi="Angsana New"/>
          <w:sz w:val="32"/>
          <w:szCs w:val="32"/>
        </w:rPr>
        <w:t>2567</w:t>
      </w:r>
      <w:r w:rsidR="001425C6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ที่ประชุมคณะกรรมการบริษัทครั้งที่ </w:t>
      </w:r>
      <w:r w:rsidR="00E420C8" w:rsidRPr="00E420C8">
        <w:rPr>
          <w:rFonts w:ascii="Angsana New" w:hAnsi="Angsana New"/>
          <w:sz w:val="32"/>
          <w:szCs w:val="32"/>
        </w:rPr>
        <w:t>5</w:t>
      </w:r>
      <w:r w:rsidR="001425C6">
        <w:rPr>
          <w:rFonts w:ascii="Angsana New" w:hAnsi="Angsana New"/>
          <w:sz w:val="32"/>
          <w:szCs w:val="32"/>
        </w:rPr>
        <w:t>/</w:t>
      </w:r>
      <w:r w:rsidR="00E420C8" w:rsidRPr="00E420C8">
        <w:rPr>
          <w:rFonts w:ascii="Angsana New" w:hAnsi="Angsana New"/>
          <w:sz w:val="32"/>
          <w:szCs w:val="32"/>
        </w:rPr>
        <w:t>2567</w:t>
      </w:r>
      <w:r w:rsidR="001425C6">
        <w:rPr>
          <w:rFonts w:ascii="Angsana New" w:hAnsi="Angsana New"/>
          <w:sz w:val="32"/>
          <w:szCs w:val="32"/>
        </w:rPr>
        <w:t xml:space="preserve"> </w:t>
      </w:r>
      <w:r w:rsidR="001425C6">
        <w:rPr>
          <w:rFonts w:ascii="Angsana New" w:hAnsi="Angsana New"/>
          <w:sz w:val="32"/>
          <w:szCs w:val="32"/>
          <w:cs/>
        </w:rPr>
        <w:t xml:space="preserve">ได้มีมติอนุมัติการจ่ายเงินปันผลระหว่างกาลสำหรับปี </w:t>
      </w:r>
      <w:r w:rsidR="00E420C8" w:rsidRPr="00E420C8">
        <w:rPr>
          <w:rFonts w:ascii="Angsana New" w:hAnsi="Angsana New"/>
          <w:sz w:val="32"/>
          <w:szCs w:val="32"/>
        </w:rPr>
        <w:t>2567</w:t>
      </w:r>
      <w:r w:rsidR="001425C6">
        <w:rPr>
          <w:rFonts w:ascii="Angsana New" w:hAnsi="Angsana New"/>
          <w:sz w:val="32"/>
          <w:szCs w:val="32"/>
        </w:rPr>
        <w:t xml:space="preserve"> </w:t>
      </w:r>
      <w:r w:rsidR="001425C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4970" w:type="pct"/>
        <w:tblInd w:w="27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97"/>
        <w:gridCol w:w="2297"/>
        <w:gridCol w:w="2298"/>
        <w:gridCol w:w="2298"/>
      </w:tblGrid>
      <w:tr w:rsidR="00A24F0D" w14:paraId="7CE035A6" w14:textId="77777777" w:rsidTr="00827371">
        <w:trPr>
          <w:trHeight w:val="400"/>
        </w:trPr>
        <w:tc>
          <w:tcPr>
            <w:tcW w:w="1250" w:type="pct"/>
          </w:tcPr>
          <w:p w14:paraId="48D21979" w14:textId="77777777" w:rsidR="00A24F0D" w:rsidRDefault="00A24F0D" w:rsidP="00106DD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50" w:type="pct"/>
          </w:tcPr>
          <w:p w14:paraId="3F281DFC" w14:textId="77777777" w:rsidR="00A24F0D" w:rsidRDefault="00A24F0D" w:rsidP="00106DD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วันที่จ่ายเงินปันผล</w:t>
            </w:r>
          </w:p>
        </w:tc>
        <w:tc>
          <w:tcPr>
            <w:tcW w:w="1250" w:type="pct"/>
          </w:tcPr>
          <w:p w14:paraId="01131D06" w14:textId="77777777" w:rsidR="00A24F0D" w:rsidRDefault="00A24F0D" w:rsidP="00106DD7">
            <w:pPr>
              <w:ind w:right="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เงินปันผลต่อหุ้น</w:t>
            </w:r>
          </w:p>
        </w:tc>
        <w:tc>
          <w:tcPr>
            <w:tcW w:w="1250" w:type="pct"/>
          </w:tcPr>
          <w:p w14:paraId="554D25CD" w14:textId="77777777" w:rsidR="00A24F0D" w:rsidRDefault="00A24F0D" w:rsidP="00106DD7">
            <w:pPr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จำนวนเงินปันผลจ่าย</w:t>
            </w:r>
          </w:p>
        </w:tc>
      </w:tr>
      <w:tr w:rsidR="00A24F0D" w14:paraId="2278B298" w14:textId="77777777" w:rsidTr="00827371">
        <w:trPr>
          <w:trHeight w:val="400"/>
        </w:trPr>
        <w:tc>
          <w:tcPr>
            <w:tcW w:w="1250" w:type="pct"/>
          </w:tcPr>
          <w:p w14:paraId="40771D9C" w14:textId="77777777" w:rsidR="00A24F0D" w:rsidRDefault="00A24F0D" w:rsidP="00106DD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0" w:type="pct"/>
          </w:tcPr>
          <w:p w14:paraId="34B7D0B3" w14:textId="77777777" w:rsidR="00A24F0D" w:rsidRDefault="00A24F0D" w:rsidP="00106DD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0" w:type="pct"/>
          </w:tcPr>
          <w:p w14:paraId="0ACE3381" w14:textId="77777777" w:rsidR="00A24F0D" w:rsidRDefault="00A24F0D" w:rsidP="00106DD7">
            <w:pPr>
              <w:ind w:right="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50" w:type="pct"/>
          </w:tcPr>
          <w:p w14:paraId="239A927D" w14:textId="77777777" w:rsidR="00A24F0D" w:rsidRDefault="00A24F0D" w:rsidP="00106DD7">
            <w:pPr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24F0D" w14:paraId="6113488D" w14:textId="77777777" w:rsidTr="00827371">
        <w:trPr>
          <w:trHeight w:val="400"/>
        </w:trPr>
        <w:tc>
          <w:tcPr>
            <w:tcW w:w="1250" w:type="pct"/>
          </w:tcPr>
          <w:p w14:paraId="0B6828E5" w14:textId="65BE41B0" w:rsidR="00A24F0D" w:rsidRDefault="00A24F0D" w:rsidP="00106DD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ระหว่างกาลสำหรับปี 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250" w:type="pct"/>
          </w:tcPr>
          <w:p w14:paraId="35F58B18" w14:textId="26E46C6D" w:rsidR="00A24F0D" w:rsidRDefault="00E420C8" w:rsidP="00106DD7">
            <w:pPr>
              <w:ind w:left="-108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22</w:t>
            </w:r>
            <w:r w:rsidR="00A24F0D">
              <w:rPr>
                <w:rFonts w:ascii="Angsana New" w:hAnsi="Angsana New"/>
                <w:sz w:val="24"/>
                <w:szCs w:val="24"/>
                <w:cs/>
              </w:rPr>
              <w:t xml:space="preserve"> พฤศจิกายน </w:t>
            </w:r>
            <w:r w:rsidRPr="00E420C8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250" w:type="pct"/>
          </w:tcPr>
          <w:p w14:paraId="27E5F083" w14:textId="7038EF49" w:rsidR="00A24F0D" w:rsidRDefault="00E420C8" w:rsidP="00106DD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0</w:t>
            </w:r>
            <w:r w:rsidR="00A24F0D">
              <w:rPr>
                <w:rFonts w:ascii="Angsana New" w:hAnsi="Angsana New"/>
                <w:sz w:val="24"/>
                <w:szCs w:val="24"/>
              </w:rPr>
              <w:t>.</w:t>
            </w:r>
            <w:r w:rsidRPr="00E420C8">
              <w:rPr>
                <w:rFonts w:ascii="Angsana New" w:hAnsi="Angsana New"/>
                <w:sz w:val="24"/>
                <w:szCs w:val="24"/>
              </w:rPr>
              <w:t>80</w:t>
            </w:r>
          </w:p>
        </w:tc>
        <w:tc>
          <w:tcPr>
            <w:tcW w:w="1250" w:type="pct"/>
          </w:tcPr>
          <w:p w14:paraId="3B488E6F" w14:textId="5DCFCC7D" w:rsidR="00A24F0D" w:rsidRDefault="00E420C8" w:rsidP="00106DD7">
            <w:pPr>
              <w:ind w:left="-108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12</w:t>
            </w:r>
            <w:r w:rsidR="00A24F0D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000</w:t>
            </w:r>
            <w:r w:rsidR="00A24F0D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</w:tbl>
    <w:p w14:paraId="2A631E9C" w14:textId="7154DAF8" w:rsidR="002171E7" w:rsidRDefault="002171E7" w:rsidP="00031BDE">
      <w:pPr>
        <w:spacing w:before="240" w:after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420C8" w:rsidRPr="00E420C8">
        <w:rPr>
          <w:rFonts w:ascii="Angsana New" w:hAnsi="Angsana New"/>
          <w:sz w:val="32"/>
          <w:szCs w:val="32"/>
        </w:rPr>
        <w:t>13</w:t>
      </w:r>
      <w:r>
        <w:rPr>
          <w:rFonts w:ascii="Angsana New" w:hAnsi="Angsana New"/>
          <w:sz w:val="32"/>
          <w:szCs w:val="32"/>
          <w:cs/>
        </w:rPr>
        <w:t xml:space="preserve"> สิงหาคม </w:t>
      </w:r>
      <w:r w:rsidR="00E420C8" w:rsidRPr="00E420C8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ที่ประชุมคณะกรรมการบริษัทครั้งที่ </w:t>
      </w:r>
      <w:r w:rsidR="00E420C8" w:rsidRPr="00E420C8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/</w:t>
      </w:r>
      <w:r w:rsidR="00E420C8" w:rsidRPr="00E420C8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ได้มีมติอนุมัติการจ่ายเงินปันผล</w:t>
      </w:r>
      <w:r>
        <w:rPr>
          <w:rFonts w:ascii="Angsana New" w:hAnsi="Angsana New"/>
          <w:sz w:val="32"/>
          <w:szCs w:val="32"/>
        </w:rPr>
        <w:br/>
      </w:r>
      <w:r>
        <w:rPr>
          <w:rFonts w:ascii="Angsana New" w:hAnsi="Angsana New"/>
          <w:sz w:val="32"/>
          <w:szCs w:val="32"/>
          <w:cs/>
        </w:rPr>
        <w:t xml:space="preserve">ระหว่างกาลสำหรับปี </w:t>
      </w:r>
      <w:r w:rsidR="00E420C8" w:rsidRPr="00E420C8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5000" w:type="pct"/>
        <w:tblInd w:w="27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2"/>
        <w:gridCol w:w="2311"/>
        <w:gridCol w:w="2311"/>
        <w:gridCol w:w="2311"/>
      </w:tblGrid>
      <w:tr w:rsidR="00A24F0D" w14:paraId="3494D9A7" w14:textId="77777777" w:rsidTr="00A54EB2">
        <w:trPr>
          <w:trHeight w:val="403"/>
        </w:trPr>
        <w:tc>
          <w:tcPr>
            <w:tcW w:w="1250" w:type="pct"/>
          </w:tcPr>
          <w:p w14:paraId="379A1DD0" w14:textId="77777777" w:rsidR="00A24F0D" w:rsidRDefault="00A24F0D" w:rsidP="00106DD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50" w:type="pct"/>
          </w:tcPr>
          <w:p w14:paraId="2E7697EB" w14:textId="77777777" w:rsidR="00A24F0D" w:rsidRDefault="00A24F0D" w:rsidP="00106DD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วันที่จ่ายเงินปันผล</w:t>
            </w:r>
          </w:p>
        </w:tc>
        <w:tc>
          <w:tcPr>
            <w:tcW w:w="1250" w:type="pct"/>
          </w:tcPr>
          <w:p w14:paraId="16AEE6AB" w14:textId="77777777" w:rsidR="00A24F0D" w:rsidRDefault="00A24F0D" w:rsidP="00106DD7">
            <w:pPr>
              <w:ind w:right="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เงินปันผลต่อหุ้น</w:t>
            </w:r>
          </w:p>
        </w:tc>
        <w:tc>
          <w:tcPr>
            <w:tcW w:w="1250" w:type="pct"/>
          </w:tcPr>
          <w:p w14:paraId="4ED3EEDC" w14:textId="77777777" w:rsidR="00A24F0D" w:rsidRDefault="00A24F0D" w:rsidP="00106DD7">
            <w:pPr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จำนวนเงินปันผลจ่าย</w:t>
            </w:r>
          </w:p>
        </w:tc>
      </w:tr>
      <w:tr w:rsidR="00A24F0D" w14:paraId="15109FDE" w14:textId="77777777" w:rsidTr="00A54EB2">
        <w:trPr>
          <w:trHeight w:val="403"/>
        </w:trPr>
        <w:tc>
          <w:tcPr>
            <w:tcW w:w="1250" w:type="pct"/>
          </w:tcPr>
          <w:p w14:paraId="4D6E9F7A" w14:textId="77777777" w:rsidR="00A24F0D" w:rsidRDefault="00A24F0D" w:rsidP="00106DD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0" w:type="pct"/>
          </w:tcPr>
          <w:p w14:paraId="27E8F3EC" w14:textId="77777777" w:rsidR="00A24F0D" w:rsidRDefault="00A24F0D" w:rsidP="00106DD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0" w:type="pct"/>
          </w:tcPr>
          <w:p w14:paraId="2EE26E17" w14:textId="77777777" w:rsidR="00A24F0D" w:rsidRDefault="00A24F0D" w:rsidP="00106DD7">
            <w:pPr>
              <w:ind w:right="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50" w:type="pct"/>
          </w:tcPr>
          <w:p w14:paraId="3FA63B87" w14:textId="77777777" w:rsidR="00A24F0D" w:rsidRDefault="00A24F0D" w:rsidP="00106DD7">
            <w:pPr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24F0D" w14:paraId="568AB1DD" w14:textId="77777777" w:rsidTr="00A54EB2">
        <w:trPr>
          <w:trHeight w:val="403"/>
        </w:trPr>
        <w:tc>
          <w:tcPr>
            <w:tcW w:w="1250" w:type="pct"/>
          </w:tcPr>
          <w:p w14:paraId="39D1B488" w14:textId="30D772B5" w:rsidR="00A24F0D" w:rsidRDefault="00A24F0D" w:rsidP="00106DD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ระหว่างกาลสำหรับปี </w:t>
            </w:r>
            <w:r w:rsidR="00E420C8" w:rsidRPr="00E420C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50" w:type="pct"/>
          </w:tcPr>
          <w:p w14:paraId="3D0797AE" w14:textId="59CCDF9C" w:rsidR="00A24F0D" w:rsidRDefault="00E420C8" w:rsidP="00106DD7">
            <w:pPr>
              <w:ind w:left="-108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20C8">
              <w:rPr>
                <w:rFonts w:ascii="Angsana New" w:hAnsi="Angsana New"/>
                <w:sz w:val="28"/>
                <w:szCs w:val="28"/>
              </w:rPr>
              <w:t>23</w:t>
            </w:r>
            <w:r w:rsidR="00A24F0D">
              <w:rPr>
                <w:rFonts w:ascii="Angsana New" w:hAnsi="Angsana New"/>
                <w:sz w:val="28"/>
                <w:szCs w:val="28"/>
                <w:cs/>
              </w:rPr>
              <w:t xml:space="preserve"> สิงหาคม </w:t>
            </w:r>
            <w:r w:rsidRPr="00E420C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50" w:type="pct"/>
          </w:tcPr>
          <w:p w14:paraId="6752B29E" w14:textId="7EFE52BF" w:rsidR="00A24F0D" w:rsidRDefault="00E420C8" w:rsidP="00106DD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20C8">
              <w:rPr>
                <w:rFonts w:ascii="Angsana New" w:hAnsi="Angsana New"/>
                <w:sz w:val="28"/>
                <w:szCs w:val="28"/>
              </w:rPr>
              <w:t>0</w:t>
            </w:r>
            <w:r w:rsidR="00A24F0D">
              <w:rPr>
                <w:rFonts w:ascii="Angsana New" w:hAnsi="Angsana New"/>
                <w:sz w:val="28"/>
                <w:szCs w:val="28"/>
              </w:rPr>
              <w:t>.</w:t>
            </w:r>
            <w:r w:rsidRPr="00E420C8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250" w:type="pct"/>
          </w:tcPr>
          <w:p w14:paraId="6A9B5161" w14:textId="7B083806" w:rsidR="00A24F0D" w:rsidRDefault="00E420C8" w:rsidP="00106DD7">
            <w:pPr>
              <w:ind w:left="-108" w:righ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20C8">
              <w:rPr>
                <w:rFonts w:ascii="Angsana New" w:hAnsi="Angsana New"/>
                <w:sz w:val="28"/>
                <w:szCs w:val="28"/>
              </w:rPr>
              <w:t>10</w:t>
            </w:r>
            <w:r w:rsidR="00A24F0D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E420C8">
              <w:rPr>
                <w:rFonts w:ascii="Angsana New" w:hAnsi="Angsana New"/>
                <w:sz w:val="28"/>
                <w:szCs w:val="28"/>
              </w:rPr>
              <w:t>050</w:t>
            </w:r>
            <w:r w:rsidR="00A24F0D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E420C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</w:tbl>
    <w:p w14:paraId="21D640C8" w14:textId="5AE3B3E6" w:rsidR="002171E7" w:rsidRDefault="002171E7" w:rsidP="00031BDE">
      <w:pPr>
        <w:spacing w:before="240" w:after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="00E420C8" w:rsidRPr="00E420C8">
        <w:rPr>
          <w:rFonts w:ascii="Angsana New" w:hAnsi="Angsana New"/>
          <w:spacing w:val="-4"/>
          <w:sz w:val="32"/>
          <w:szCs w:val="32"/>
        </w:rPr>
        <w:t>15</w:t>
      </w:r>
      <w:r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="00E420C8" w:rsidRPr="00E420C8">
        <w:rPr>
          <w:rFonts w:ascii="Angsana New" w:hAnsi="Angsana New"/>
          <w:spacing w:val="-4"/>
          <w:sz w:val="32"/>
          <w:szCs w:val="32"/>
        </w:rPr>
        <w:t>2567</w:t>
      </w:r>
      <w:r>
        <w:rPr>
          <w:rFonts w:ascii="Angsana New" w:hAnsi="Angsana New"/>
          <w:spacing w:val="-4"/>
          <w:sz w:val="32"/>
          <w:szCs w:val="32"/>
          <w:cs/>
        </w:rPr>
        <w:t xml:space="preserve"> ที่ประชุมสามัญผู้ถือหุ้นของบริษัทครั้งที่ </w:t>
      </w:r>
      <w:r w:rsidR="00E420C8" w:rsidRPr="00E420C8">
        <w:rPr>
          <w:rFonts w:ascii="Angsana New" w:hAnsi="Angsana New"/>
          <w:spacing w:val="-4"/>
          <w:sz w:val="32"/>
          <w:szCs w:val="32"/>
        </w:rPr>
        <w:t>1</w:t>
      </w:r>
      <w:r>
        <w:rPr>
          <w:rFonts w:ascii="Angsana New" w:hAnsi="Angsana New"/>
          <w:spacing w:val="-4"/>
          <w:sz w:val="32"/>
          <w:szCs w:val="32"/>
        </w:rPr>
        <w:t>/</w:t>
      </w:r>
      <w:r w:rsidR="00E420C8" w:rsidRPr="00E420C8">
        <w:rPr>
          <w:rFonts w:ascii="Angsana New" w:hAnsi="Angsana New"/>
          <w:spacing w:val="-4"/>
          <w:sz w:val="32"/>
          <w:szCs w:val="32"/>
        </w:rPr>
        <w:t>2567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ได้มีมติอนุมัติการจ่ายเงินปันผล</w:t>
      </w:r>
      <w:r w:rsidR="00A24F0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จากกำไรสุทธิประจำปี</w:t>
      </w:r>
      <w:r>
        <w:rPr>
          <w:rFonts w:ascii="Angsana New" w:hAnsi="Angsana New"/>
          <w:sz w:val="32"/>
          <w:szCs w:val="32"/>
        </w:rPr>
        <w:t xml:space="preserve"> </w:t>
      </w:r>
      <w:r w:rsidR="00E420C8" w:rsidRPr="00E420C8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5161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10"/>
        <w:gridCol w:w="2311"/>
        <w:gridCol w:w="2311"/>
        <w:gridCol w:w="2311"/>
      </w:tblGrid>
      <w:tr w:rsidR="00A24F0D" w14:paraId="18D63F6A" w14:textId="77777777" w:rsidTr="00A54EB2">
        <w:trPr>
          <w:trHeight w:val="403"/>
        </w:trPr>
        <w:tc>
          <w:tcPr>
            <w:tcW w:w="1367" w:type="pct"/>
          </w:tcPr>
          <w:p w14:paraId="337FF5CD" w14:textId="4414608F" w:rsidR="00A24F0D" w:rsidRDefault="00A54EB2" w:rsidP="00106DD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="00A24F0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11" w:type="pct"/>
          </w:tcPr>
          <w:p w14:paraId="4F057557" w14:textId="77777777" w:rsidR="00A24F0D" w:rsidRDefault="00A24F0D" w:rsidP="00106DD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วันที่จ่ายเงินปันผล</w:t>
            </w:r>
          </w:p>
        </w:tc>
        <w:tc>
          <w:tcPr>
            <w:tcW w:w="1211" w:type="pct"/>
          </w:tcPr>
          <w:p w14:paraId="1F736978" w14:textId="77777777" w:rsidR="00A24F0D" w:rsidRDefault="00A24F0D" w:rsidP="00106DD7">
            <w:pPr>
              <w:ind w:right="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เงินปันผลต่อหุ้น</w:t>
            </w:r>
          </w:p>
        </w:tc>
        <w:tc>
          <w:tcPr>
            <w:tcW w:w="1211" w:type="pct"/>
          </w:tcPr>
          <w:p w14:paraId="29A1D26C" w14:textId="77777777" w:rsidR="00A24F0D" w:rsidRDefault="00A24F0D" w:rsidP="00106DD7">
            <w:pPr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จำนวนเงินปันผลจ่าย</w:t>
            </w:r>
          </w:p>
        </w:tc>
      </w:tr>
      <w:tr w:rsidR="00A24F0D" w14:paraId="7B52E464" w14:textId="77777777" w:rsidTr="00A54EB2">
        <w:trPr>
          <w:trHeight w:val="403"/>
        </w:trPr>
        <w:tc>
          <w:tcPr>
            <w:tcW w:w="1367" w:type="pct"/>
          </w:tcPr>
          <w:p w14:paraId="6E4B8B7D" w14:textId="77777777" w:rsidR="00A24F0D" w:rsidRDefault="00A24F0D" w:rsidP="00106DD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1" w:type="pct"/>
          </w:tcPr>
          <w:p w14:paraId="63332D46" w14:textId="77777777" w:rsidR="00A24F0D" w:rsidRDefault="00A24F0D" w:rsidP="00106DD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1" w:type="pct"/>
          </w:tcPr>
          <w:p w14:paraId="3D5CC1CD" w14:textId="77777777" w:rsidR="00A24F0D" w:rsidRDefault="00A24F0D" w:rsidP="00106DD7">
            <w:pPr>
              <w:ind w:right="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11" w:type="pct"/>
          </w:tcPr>
          <w:p w14:paraId="2A83BA7A" w14:textId="77777777" w:rsidR="00A24F0D" w:rsidRDefault="00A24F0D" w:rsidP="00106DD7">
            <w:pPr>
              <w:ind w:left="-108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24F0D" w14:paraId="1E4A1CFC" w14:textId="77777777" w:rsidTr="00A54EB2">
        <w:trPr>
          <w:trHeight w:val="403"/>
        </w:trPr>
        <w:tc>
          <w:tcPr>
            <w:tcW w:w="1367" w:type="pct"/>
          </w:tcPr>
          <w:p w14:paraId="3610D660" w14:textId="584D6760" w:rsidR="00A24F0D" w:rsidRDefault="00A24F0D" w:rsidP="00031BD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สำหรับปี </w:t>
            </w:r>
            <w:r w:rsidR="00E420C8" w:rsidRPr="00E420C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11" w:type="pct"/>
          </w:tcPr>
          <w:p w14:paraId="3EFCF911" w14:textId="73ECA132" w:rsidR="00A24F0D" w:rsidRDefault="00E420C8" w:rsidP="00106DD7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20C8">
              <w:rPr>
                <w:rFonts w:ascii="Angsana New" w:hAnsi="Angsana New"/>
                <w:sz w:val="28"/>
                <w:szCs w:val="28"/>
              </w:rPr>
              <w:t>18</w:t>
            </w:r>
            <w:r w:rsidR="00A24F0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24F0D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E420C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11" w:type="pct"/>
          </w:tcPr>
          <w:p w14:paraId="09EBD300" w14:textId="25530DAE" w:rsidR="00A24F0D" w:rsidRDefault="00E420C8" w:rsidP="00106DD7">
            <w:pPr>
              <w:ind w:right="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20C8">
              <w:rPr>
                <w:rFonts w:ascii="Angsana New" w:hAnsi="Angsana New"/>
                <w:sz w:val="28"/>
                <w:szCs w:val="28"/>
              </w:rPr>
              <w:t>1</w:t>
            </w:r>
            <w:r w:rsidR="00A24F0D">
              <w:rPr>
                <w:rFonts w:ascii="Angsana New" w:hAnsi="Angsana New"/>
                <w:sz w:val="28"/>
                <w:szCs w:val="28"/>
              </w:rPr>
              <w:t>.</w:t>
            </w:r>
            <w:r w:rsidRPr="00E420C8">
              <w:rPr>
                <w:rFonts w:ascii="Angsana New" w:hAnsi="Angsana New"/>
                <w:sz w:val="28"/>
                <w:szCs w:val="28"/>
              </w:rPr>
              <w:t>06</w:t>
            </w:r>
          </w:p>
        </w:tc>
        <w:tc>
          <w:tcPr>
            <w:tcW w:w="1211" w:type="pct"/>
          </w:tcPr>
          <w:p w14:paraId="370A67F7" w14:textId="468ED094" w:rsidR="00A24F0D" w:rsidRDefault="00E420C8" w:rsidP="00106DD7">
            <w:pPr>
              <w:ind w:left="-108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20C8">
              <w:rPr>
                <w:rFonts w:ascii="Angsana New" w:hAnsi="Angsana New"/>
                <w:sz w:val="28"/>
                <w:szCs w:val="28"/>
              </w:rPr>
              <w:t>15</w:t>
            </w:r>
            <w:r w:rsidR="00A24F0D">
              <w:rPr>
                <w:rFonts w:ascii="Angsana New" w:hAnsi="Angsana New"/>
                <w:sz w:val="28"/>
                <w:szCs w:val="28"/>
              </w:rPr>
              <w:t>,</w:t>
            </w:r>
            <w:r w:rsidRPr="00E420C8">
              <w:rPr>
                <w:rFonts w:ascii="Angsana New" w:hAnsi="Angsana New"/>
                <w:sz w:val="28"/>
                <w:szCs w:val="28"/>
              </w:rPr>
              <w:t>900</w:t>
            </w:r>
            <w:r w:rsidR="00A24F0D">
              <w:rPr>
                <w:rFonts w:ascii="Angsana New" w:hAnsi="Angsana New"/>
                <w:sz w:val="28"/>
                <w:szCs w:val="28"/>
              </w:rPr>
              <w:t>,</w:t>
            </w:r>
            <w:r w:rsidRPr="00E420C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</w:tbl>
    <w:p w14:paraId="46F3DD2A" w14:textId="30763D06" w:rsidR="004A3F41" w:rsidRDefault="00E420C8" w:rsidP="00031BDE">
      <w:pPr>
        <w:tabs>
          <w:tab w:val="left" w:pos="540"/>
        </w:tabs>
        <w:spacing w:before="360"/>
        <w:rPr>
          <w:rFonts w:ascii="Angsana New" w:hAnsi="Angsana New"/>
          <w:b/>
          <w:bCs/>
          <w:i/>
          <w:iCs/>
          <w:sz w:val="32"/>
          <w:szCs w:val="32"/>
        </w:rPr>
      </w:pPr>
      <w:r w:rsidRPr="00E420C8">
        <w:rPr>
          <w:rFonts w:ascii="Angsana New" w:hAnsi="Angsana New"/>
          <w:b/>
          <w:bCs/>
          <w:sz w:val="32"/>
          <w:szCs w:val="32"/>
        </w:rPr>
        <w:t>29</w:t>
      </w:r>
      <w:r w:rsidR="004A3F41">
        <w:rPr>
          <w:rFonts w:ascii="Angsana New" w:hAnsi="Angsana New"/>
          <w:b/>
          <w:bCs/>
          <w:sz w:val="32"/>
          <w:szCs w:val="32"/>
        </w:rPr>
        <w:t>.</w:t>
      </w:r>
      <w:r w:rsidR="004A3F41">
        <w:rPr>
          <w:rFonts w:ascii="Angsana New" w:hAnsi="Angsana New"/>
          <w:b/>
          <w:bCs/>
          <w:sz w:val="32"/>
          <w:szCs w:val="32"/>
        </w:rPr>
        <w:tab/>
      </w:r>
      <w:bookmarkStart w:id="3" w:name="_Hlk133226747"/>
      <w:r w:rsidR="004A3F41">
        <w:rPr>
          <w:rFonts w:ascii="Angsana New" w:hAnsi="Angsana New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  <w:bookmarkEnd w:id="3"/>
    </w:p>
    <w:p w14:paraId="38126D09" w14:textId="77777777" w:rsidR="00DA6E79" w:rsidRDefault="00DA6E79" w:rsidP="00106DD7">
      <w:pPr>
        <w:ind w:left="540"/>
        <w:jc w:val="thaiDistribute"/>
        <w:rPr>
          <w:rFonts w:ascii="Angsana New" w:hAnsi="Angsana New"/>
          <w:spacing w:val="-8"/>
          <w:sz w:val="32"/>
          <w:szCs w:val="32"/>
          <w:cs/>
        </w:rPr>
      </w:pPr>
      <w:r>
        <w:rPr>
          <w:rFonts w:ascii="Angsana New" w:hAnsi="Angsana New"/>
          <w:spacing w:val="-12"/>
          <w:sz w:val="32"/>
          <w:szCs w:val="32"/>
          <w:cs/>
        </w:rPr>
        <w:t>บุคคล</w:t>
      </w:r>
      <w:r>
        <w:rPr>
          <w:rFonts w:ascii="Angsana New" w:hAnsi="Angsana New"/>
          <w:spacing w:val="-8"/>
          <w:sz w:val="32"/>
          <w:szCs w:val="32"/>
          <w:cs/>
        </w:rPr>
        <w:t>หรือกิจการที่เกี่ยวข้องกันกับบริษัท หมายถึง บุคคลหรือกิจการที่มีอำนาจควบคุมบริษัท ถูกควบคุม</w:t>
      </w:r>
      <w:r>
        <w:rPr>
          <w:rFonts w:ascii="Angsana New" w:hAnsi="Angsana New"/>
          <w:spacing w:val="-8"/>
          <w:sz w:val="32"/>
          <w:szCs w:val="32"/>
        </w:rPr>
        <w:t xml:space="preserve">             </w:t>
      </w:r>
      <w:r>
        <w:rPr>
          <w:rFonts w:ascii="Angsana New" w:hAnsi="Angsana New"/>
          <w:spacing w:val="-8"/>
          <w:sz w:val="32"/>
          <w:szCs w:val="32"/>
          <w:cs/>
        </w:rPr>
        <w:t>โดยบริษัท ไม่ว่าจะเป็น</w:t>
      </w:r>
      <w:r>
        <w:rPr>
          <w:rFonts w:ascii="Angsana New" w:hAnsi="Angsana New"/>
          <w:sz w:val="32"/>
          <w:szCs w:val="32"/>
          <w:cs/>
        </w:rPr>
        <w:t>โดย</w:t>
      </w:r>
      <w:r>
        <w:rPr>
          <w:rFonts w:ascii="Angsana New" w:hAnsi="Angsana New"/>
          <w:spacing w:val="-8"/>
          <w:sz w:val="32"/>
          <w:szCs w:val="32"/>
          <w:cs/>
        </w:rPr>
        <w:t>ทางตรงหรือทางอ้อม หรืออยู่ภายใต้การควบคุมเดียวกันกับบริษัท รวมถึงบริษัท</w:t>
      </w:r>
      <w:r>
        <w:rPr>
          <w:rFonts w:ascii="Angsana New" w:hAnsi="Angsana New"/>
          <w:spacing w:val="-8"/>
          <w:sz w:val="32"/>
          <w:szCs w:val="32"/>
        </w:rPr>
        <w:t xml:space="preserve">             </w:t>
      </w:r>
      <w:r>
        <w:rPr>
          <w:rFonts w:ascii="Angsana New" w:hAnsi="Angsana New"/>
          <w:spacing w:val="-8"/>
          <w:sz w:val="32"/>
          <w:szCs w:val="32"/>
          <w:cs/>
        </w:rPr>
        <w:t>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ไม่ว่าทางตรงหรือทางอ้อม และมีอิทธิพลอย่างมีนัยสำคัญกับบริษัท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35EDB209" w14:textId="77777777" w:rsidR="00DA6E79" w:rsidRDefault="00DA6E79" w:rsidP="00106DD7">
      <w:pPr>
        <w:spacing w:before="240"/>
        <w:ind w:left="547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7AD3CCD9" w14:textId="77777777" w:rsidR="00DA6E79" w:rsidRDefault="00DA6E79" w:rsidP="00106DD7">
      <w:pPr>
        <w:spacing w:before="240"/>
        <w:ind w:left="547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  <w:cs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2A6688E9" w14:textId="4E89E947" w:rsidR="00DA6E79" w:rsidRDefault="00031BDE" w:rsidP="00031BDE">
      <w:pPr>
        <w:pStyle w:val="BodyText"/>
        <w:spacing w:after="240"/>
        <w:ind w:left="547" w:right="-29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pacing w:val="-8"/>
          <w:sz w:val="32"/>
          <w:szCs w:val="32"/>
          <w:cs/>
          <w:lang w:val="en-US"/>
        </w:rPr>
        <w:br w:type="page"/>
      </w:r>
      <w:r w:rsidR="00DA6E79">
        <w:rPr>
          <w:rFonts w:ascii="Angsana New" w:hAnsi="Angsana New"/>
          <w:spacing w:val="-8"/>
          <w:sz w:val="32"/>
          <w:szCs w:val="32"/>
          <w:cs/>
          <w:lang w:val="en-US"/>
        </w:rPr>
        <w:lastRenderedPageBreak/>
        <w:t>ความสัมพันธ์ที่มีกับกิจการที่เกี่ยวข้องกันที่มีรายการระหว่างกัน</w:t>
      </w:r>
      <w:r w:rsidR="00DA6E79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="00DA6E79">
        <w:rPr>
          <w:rFonts w:ascii="Angsana New" w:hAnsi="Angsana New"/>
          <w:sz w:val="32"/>
          <w:szCs w:val="32"/>
          <w:cs/>
          <w:lang w:val="en-US"/>
        </w:rPr>
        <w:t>ณ</w:t>
      </w:r>
      <w:r w:rsidR="00E427F6">
        <w:rPr>
          <w:rFonts w:ascii="Angsana New" w:hAnsi="Angsana New"/>
          <w:sz w:val="32"/>
          <w:szCs w:val="32"/>
          <w:cs/>
          <w:lang w:val="en-US"/>
        </w:rPr>
        <w:t>วั</w:t>
      </w:r>
      <w:r w:rsidR="00DA6E79">
        <w:rPr>
          <w:rFonts w:ascii="Angsana New" w:hAnsi="Angsana New"/>
          <w:sz w:val="32"/>
          <w:szCs w:val="32"/>
          <w:cs/>
          <w:lang w:val="en-US"/>
        </w:rPr>
        <w:t xml:space="preserve">นที่ </w:t>
      </w:r>
      <w:r w:rsidR="00E420C8" w:rsidRPr="00E420C8">
        <w:rPr>
          <w:rFonts w:ascii="Angsana New" w:hAnsi="Angsana New"/>
          <w:sz w:val="32"/>
          <w:szCs w:val="32"/>
          <w:lang w:val="en-US"/>
        </w:rPr>
        <w:t>31</w:t>
      </w:r>
      <w:r w:rsidR="00DA6E79">
        <w:rPr>
          <w:rFonts w:ascii="Angsana New" w:hAnsi="Angsana New"/>
          <w:sz w:val="32"/>
          <w:szCs w:val="32"/>
          <w:lang w:val="en-US"/>
        </w:rPr>
        <w:t xml:space="preserve"> </w:t>
      </w:r>
      <w:r w:rsidR="00DA6E79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E420C8" w:rsidRPr="00E420C8">
        <w:rPr>
          <w:rFonts w:ascii="Angsana New" w:hAnsi="Angsana New"/>
          <w:sz w:val="32"/>
          <w:szCs w:val="32"/>
          <w:lang w:val="en-US"/>
        </w:rPr>
        <w:t>2568</w:t>
      </w:r>
      <w:r w:rsidR="00E427F6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E420C8" w:rsidRPr="00E420C8">
        <w:rPr>
          <w:rFonts w:ascii="Angsana New" w:hAnsi="Angsana New"/>
          <w:sz w:val="32"/>
          <w:szCs w:val="32"/>
          <w:lang w:val="en-US"/>
        </w:rPr>
        <w:t>2567</w:t>
      </w:r>
      <w:r w:rsidR="00DA6E79">
        <w:rPr>
          <w:rFonts w:ascii="Angsana New" w:hAnsi="Angsana New"/>
          <w:sz w:val="32"/>
          <w:szCs w:val="32"/>
          <w:lang w:val="en-US"/>
        </w:rPr>
        <w:t xml:space="preserve"> </w:t>
      </w:r>
      <w:r w:rsidR="00DA6E79">
        <w:rPr>
          <w:rFonts w:ascii="Angsana New" w:hAnsi="Angsana New"/>
          <w:sz w:val="32"/>
          <w:szCs w:val="32"/>
          <w:cs/>
          <w:lang w:val="en-US"/>
        </w:rPr>
        <w:t xml:space="preserve">มีดังนี้ </w:t>
      </w:r>
      <w:r w:rsidR="00DA6E79">
        <w:rPr>
          <w:rFonts w:ascii="Angsana New" w:hAnsi="Angsana New"/>
          <w:sz w:val="32"/>
          <w:szCs w:val="32"/>
          <w:lang w:val="en-US"/>
        </w:rPr>
        <w:t xml:space="preserve"> </w:t>
      </w:r>
    </w:p>
    <w:tbl>
      <w:tblPr>
        <w:tblW w:w="873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252"/>
        <w:gridCol w:w="2752"/>
        <w:gridCol w:w="1586"/>
        <w:gridCol w:w="1710"/>
        <w:gridCol w:w="2430"/>
      </w:tblGrid>
      <w:tr w:rsidR="00C902D1" w14:paraId="00A9A34D" w14:textId="77777777" w:rsidTr="00050BB5">
        <w:trPr>
          <w:tblHeader/>
        </w:trPr>
        <w:tc>
          <w:tcPr>
            <w:tcW w:w="252" w:type="dxa"/>
          </w:tcPr>
          <w:p w14:paraId="3A9F11A9" w14:textId="77777777" w:rsidR="00DA6E79" w:rsidRDefault="00DA6E79" w:rsidP="00106DD7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2752" w:type="dxa"/>
          </w:tcPr>
          <w:p w14:paraId="03755105" w14:textId="77777777" w:rsidR="00DA6E79" w:rsidRDefault="00DA6E79" w:rsidP="00106DD7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left="785" w:right="-25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1586" w:type="dxa"/>
          </w:tcPr>
          <w:p w14:paraId="46B1F160" w14:textId="77777777" w:rsidR="00DA6E79" w:rsidRDefault="00DA6E79" w:rsidP="00106DD7">
            <w:pPr>
              <w:ind w:left="-110" w:right="-110" w:firstLine="4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710" w:type="dxa"/>
          </w:tcPr>
          <w:p w14:paraId="3385D16F" w14:textId="77777777" w:rsidR="00DA6E79" w:rsidRDefault="00DA6E79" w:rsidP="00106DD7">
            <w:pPr>
              <w:ind w:left="-110" w:right="-110" w:firstLine="4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ประเทศที่จัดตั้ง/สัญชาติ</w:t>
            </w:r>
          </w:p>
        </w:tc>
        <w:tc>
          <w:tcPr>
            <w:tcW w:w="2430" w:type="dxa"/>
          </w:tcPr>
          <w:p w14:paraId="2FC055D5" w14:textId="77777777" w:rsidR="00DA6E79" w:rsidRDefault="00DA6E79" w:rsidP="00106DD7">
            <w:pPr>
              <w:ind w:left="-110" w:right="-110" w:firstLine="4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C902D1" w14:paraId="3FC5E0C4" w14:textId="77777777" w:rsidTr="00050BB5">
        <w:tc>
          <w:tcPr>
            <w:tcW w:w="252" w:type="dxa"/>
          </w:tcPr>
          <w:p w14:paraId="06EA6910" w14:textId="77777777" w:rsidR="00DA6E79" w:rsidRDefault="00DA6E79" w:rsidP="00106DD7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2" w:type="dxa"/>
            <w:vAlign w:val="center"/>
          </w:tcPr>
          <w:p w14:paraId="69CD451B" w14:textId="77777777" w:rsidR="00DA6E79" w:rsidRDefault="00DA6E79" w:rsidP="00106DD7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left="-45" w:right="-2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บริษัท แลนด์ แอสเซ็ทส์ โฮลดิ้ง จำกัด</w:t>
            </w:r>
          </w:p>
        </w:tc>
        <w:tc>
          <w:tcPr>
            <w:tcW w:w="1586" w:type="dxa"/>
          </w:tcPr>
          <w:p w14:paraId="02E10E4B" w14:textId="77777777" w:rsidR="00DA6E79" w:rsidRDefault="00DA6E79" w:rsidP="00106DD7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กิจการโรงแรม</w:t>
            </w:r>
          </w:p>
        </w:tc>
        <w:tc>
          <w:tcPr>
            <w:tcW w:w="1710" w:type="dxa"/>
          </w:tcPr>
          <w:p w14:paraId="0EEDF737" w14:textId="77777777" w:rsidR="00DA6E79" w:rsidRDefault="00DA6E79" w:rsidP="00106DD7">
            <w:pPr>
              <w:tabs>
                <w:tab w:val="left" w:pos="540"/>
              </w:tabs>
              <w:ind w:left="-130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430" w:type="dxa"/>
          </w:tcPr>
          <w:p w14:paraId="5A31B3A7" w14:textId="77777777" w:rsidR="00DA6E79" w:rsidRDefault="00DA6E79" w:rsidP="00106DD7">
            <w:pPr>
              <w:tabs>
                <w:tab w:val="left" w:pos="540"/>
              </w:tabs>
              <w:ind w:left="-104" w:right="-10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มีผู้ถือหุ้นร่วมกันกับบริษัท</w:t>
            </w:r>
          </w:p>
        </w:tc>
      </w:tr>
      <w:tr w:rsidR="00C902D1" w14:paraId="6DE7E0B0" w14:textId="77777777" w:rsidTr="00050BB5">
        <w:tc>
          <w:tcPr>
            <w:tcW w:w="252" w:type="dxa"/>
          </w:tcPr>
          <w:p w14:paraId="32DD5CA4" w14:textId="77777777" w:rsidR="00AD1DDF" w:rsidRDefault="00AD1DDF" w:rsidP="00106DD7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2" w:type="dxa"/>
            <w:vAlign w:val="center"/>
          </w:tcPr>
          <w:p w14:paraId="7137DB36" w14:textId="78289A77" w:rsidR="00AD1DDF" w:rsidRDefault="00AD1DDF" w:rsidP="00106DD7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left="-45" w:right="-2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บริษัท เซ้าท์พอว์ บิสซิเนส จำกัด</w:t>
            </w:r>
          </w:p>
        </w:tc>
        <w:tc>
          <w:tcPr>
            <w:tcW w:w="1586" w:type="dxa"/>
          </w:tcPr>
          <w:p w14:paraId="06E1AC71" w14:textId="78365C18" w:rsidR="00AD1DDF" w:rsidRDefault="00050BB5" w:rsidP="00106DD7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กิจการให้คำปรึกษา</w:t>
            </w:r>
          </w:p>
        </w:tc>
        <w:tc>
          <w:tcPr>
            <w:tcW w:w="1710" w:type="dxa"/>
          </w:tcPr>
          <w:p w14:paraId="1AA12E6A" w14:textId="548880B4" w:rsidR="00AD1DDF" w:rsidRDefault="00AD1DDF" w:rsidP="00106DD7">
            <w:pPr>
              <w:tabs>
                <w:tab w:val="left" w:pos="540"/>
              </w:tabs>
              <w:ind w:left="-130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430" w:type="dxa"/>
          </w:tcPr>
          <w:p w14:paraId="347E574C" w14:textId="5B4B065E" w:rsidR="00AD1DDF" w:rsidRDefault="004F046E" w:rsidP="00106DD7">
            <w:pPr>
              <w:tabs>
                <w:tab w:val="left" w:pos="540"/>
              </w:tabs>
              <w:ind w:left="-104" w:right="-10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Cs w:val="22"/>
                <w:cs/>
              </w:rPr>
              <w:t>ครอบครัวของกรรมการเป็นผู้ถือหุ้นและกรรมการ</w:t>
            </w:r>
          </w:p>
        </w:tc>
      </w:tr>
      <w:tr w:rsidR="00AD1DDF" w14:paraId="6135E82E" w14:textId="77777777" w:rsidTr="00050BB5">
        <w:tc>
          <w:tcPr>
            <w:tcW w:w="252" w:type="dxa"/>
          </w:tcPr>
          <w:p w14:paraId="0E317572" w14:textId="77777777" w:rsidR="00AD1DDF" w:rsidRDefault="00AD1DDF" w:rsidP="00106DD7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2" w:type="dxa"/>
            <w:vAlign w:val="center"/>
          </w:tcPr>
          <w:p w14:paraId="1A734D6A" w14:textId="243A929B" w:rsidR="00AD1DDF" w:rsidRDefault="00AD1DDF" w:rsidP="00106DD7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left="-45" w:right="-2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บริษัท เฮ้าส์ ออฟ วิสดอม จํากัด</w:t>
            </w:r>
          </w:p>
        </w:tc>
        <w:tc>
          <w:tcPr>
            <w:tcW w:w="1586" w:type="dxa"/>
          </w:tcPr>
          <w:p w14:paraId="546D9B6C" w14:textId="26F206FA" w:rsidR="00AD1DDF" w:rsidRDefault="00396A18" w:rsidP="00106DD7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กิจการ</w:t>
            </w:r>
            <w:r w:rsidR="00050BB5">
              <w:rPr>
                <w:rFonts w:ascii="Angsana New" w:hAnsi="Angsana New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1710" w:type="dxa"/>
          </w:tcPr>
          <w:p w14:paraId="0BF055C1" w14:textId="09633AE6" w:rsidR="00AD1DDF" w:rsidRDefault="00AD1DDF" w:rsidP="00106DD7">
            <w:pPr>
              <w:tabs>
                <w:tab w:val="left" w:pos="540"/>
              </w:tabs>
              <w:ind w:left="-130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430" w:type="dxa"/>
          </w:tcPr>
          <w:p w14:paraId="1E168696" w14:textId="65C495FC" w:rsidR="00AD1DDF" w:rsidRDefault="004F046E" w:rsidP="00106DD7">
            <w:pPr>
              <w:tabs>
                <w:tab w:val="left" w:pos="540"/>
              </w:tabs>
              <w:ind w:left="-104" w:right="-10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Cs w:val="22"/>
                <w:cs/>
              </w:rPr>
              <w:t>ครอบครัวของกรรมการเป็นผู้ถือหุ้นและกรรมการ</w:t>
            </w:r>
          </w:p>
        </w:tc>
      </w:tr>
    </w:tbl>
    <w:p w14:paraId="035F11CA" w14:textId="7746CFE8" w:rsidR="00DA6E79" w:rsidRDefault="00DA6E79" w:rsidP="00106DD7">
      <w:pPr>
        <w:spacing w:before="240" w:after="120"/>
        <w:ind w:firstLine="7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นโยบายการกำหนดราคาระหว่างกัน</w:t>
      </w:r>
    </w:p>
    <w:tbl>
      <w:tblPr>
        <w:tblW w:w="7110" w:type="dxa"/>
        <w:tblInd w:w="648" w:type="dxa"/>
        <w:tblLook w:val="04A0" w:firstRow="1" w:lastRow="0" w:firstColumn="1" w:lastColumn="0" w:noHBand="0" w:noVBand="1"/>
      </w:tblPr>
      <w:tblGrid>
        <w:gridCol w:w="4050"/>
        <w:gridCol w:w="3060"/>
      </w:tblGrid>
      <w:tr w:rsidR="00A1032E" w14:paraId="25FF3ADA" w14:textId="77777777" w:rsidTr="00CF32C1">
        <w:trPr>
          <w:tblHeader/>
        </w:trPr>
        <w:tc>
          <w:tcPr>
            <w:tcW w:w="4050" w:type="dxa"/>
          </w:tcPr>
          <w:p w14:paraId="713A1EE3" w14:textId="77777777" w:rsidR="00DA6E79" w:rsidRDefault="00DA6E79" w:rsidP="00106DD7">
            <w:pPr>
              <w:ind w:left="-107" w:right="-81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>รายการ</w:t>
            </w:r>
          </w:p>
        </w:tc>
        <w:tc>
          <w:tcPr>
            <w:tcW w:w="3060" w:type="dxa"/>
          </w:tcPr>
          <w:p w14:paraId="5DBFE69F" w14:textId="77777777" w:rsidR="00DA6E79" w:rsidRDefault="00DA6E79" w:rsidP="00106DD7">
            <w:pPr>
              <w:ind w:right="-108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>นโยบายการกำหนดราคา</w:t>
            </w:r>
          </w:p>
        </w:tc>
      </w:tr>
      <w:tr w:rsidR="00A1032E" w14:paraId="31AC9395" w14:textId="77777777" w:rsidTr="00CF32C1">
        <w:tc>
          <w:tcPr>
            <w:tcW w:w="4050" w:type="dxa"/>
          </w:tcPr>
          <w:p w14:paraId="4B8195E9" w14:textId="77777777" w:rsidR="00DA6E79" w:rsidRDefault="00DA6E79" w:rsidP="00106DD7">
            <w:pPr>
              <w:ind w:left="72" w:right="-81" w:hanging="90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รายได้จากการให้บริการ</w:t>
            </w:r>
          </w:p>
        </w:tc>
        <w:tc>
          <w:tcPr>
            <w:tcW w:w="3060" w:type="dxa"/>
            <w:vAlign w:val="center"/>
          </w:tcPr>
          <w:p w14:paraId="4560E7E2" w14:textId="77777777" w:rsidR="00DA6E79" w:rsidRDefault="00DA6E79" w:rsidP="00106DD7">
            <w:pPr>
              <w:ind w:right="-108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ราคาที่ตกลงกันตามที่ระบุไว้ในสัญญา</w:t>
            </w:r>
          </w:p>
        </w:tc>
      </w:tr>
      <w:tr w:rsidR="00A1032E" w14:paraId="5184417E" w14:textId="77777777" w:rsidTr="00CF32C1">
        <w:tc>
          <w:tcPr>
            <w:tcW w:w="4050" w:type="dxa"/>
          </w:tcPr>
          <w:p w14:paraId="57FD6B14" w14:textId="110227B6" w:rsidR="00AD1DDF" w:rsidRDefault="00AD1DDF" w:rsidP="00106DD7">
            <w:pPr>
              <w:ind w:left="72" w:right="-81" w:hanging="90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ค่าใช้จ่ายในการดำเนินงาน</w:t>
            </w:r>
          </w:p>
        </w:tc>
        <w:tc>
          <w:tcPr>
            <w:tcW w:w="3060" w:type="dxa"/>
            <w:vAlign w:val="center"/>
          </w:tcPr>
          <w:p w14:paraId="3001D63A" w14:textId="0A06520B" w:rsidR="00AD1DDF" w:rsidRDefault="00AD1DDF" w:rsidP="00106DD7">
            <w:pPr>
              <w:ind w:right="-108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ราคาที่ตกลงกันตามที่ระบุไว้ในสัญญา</w:t>
            </w:r>
          </w:p>
        </w:tc>
      </w:tr>
    </w:tbl>
    <w:p w14:paraId="0C7BC656" w14:textId="494754FE" w:rsidR="004A3F41" w:rsidRDefault="004A3F41" w:rsidP="00031BDE">
      <w:pPr>
        <w:pStyle w:val="BodyText"/>
        <w:spacing w:before="240" w:after="240"/>
        <w:ind w:left="547" w:right="-29"/>
        <w:jc w:val="thaiDistribute"/>
        <w:rPr>
          <w:rFonts w:ascii="Angsana New" w:hAnsi="Angsana New"/>
          <w:spacing w:val="-8"/>
          <w:sz w:val="32"/>
          <w:szCs w:val="32"/>
          <w:lang w:val="en-US"/>
        </w:rPr>
      </w:pPr>
      <w:r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รายการที่สำคัญกับบุคคลหรือกิจการที่เกี่ยวข้องกันสำหรับปีสิ้นสุดวันที่ </w:t>
      </w:r>
      <w:r w:rsidR="00E420C8" w:rsidRPr="00E420C8">
        <w:rPr>
          <w:rFonts w:ascii="Angsana New" w:hAnsi="Angsana New"/>
          <w:spacing w:val="-8"/>
          <w:sz w:val="32"/>
          <w:szCs w:val="32"/>
          <w:lang w:val="en-US"/>
        </w:rPr>
        <w:t>31</w:t>
      </w:r>
      <w:r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>
        <w:rPr>
          <w:rFonts w:ascii="Angsana New" w:hAnsi="Angsana New"/>
          <w:spacing w:val="-8"/>
          <w:sz w:val="32"/>
          <w:szCs w:val="32"/>
          <w:cs/>
          <w:lang w:val="en-US"/>
        </w:rPr>
        <w:t>ธันวาคม สรุปได้ดังนี้</w:t>
      </w:r>
    </w:p>
    <w:tbl>
      <w:tblPr>
        <w:tblW w:w="4736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1"/>
        <w:gridCol w:w="1436"/>
        <w:gridCol w:w="144"/>
        <w:gridCol w:w="1436"/>
      </w:tblGrid>
      <w:tr w:rsidR="00C902D1" w14:paraId="2A8CBD59" w14:textId="77777777" w:rsidTr="00CF32C1">
        <w:tc>
          <w:tcPr>
            <w:tcW w:w="5741" w:type="dxa"/>
          </w:tcPr>
          <w:p w14:paraId="63F3FD09" w14:textId="77777777" w:rsidR="00587AED" w:rsidRDefault="00587AED" w:rsidP="00106DD7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223F2FBE" w14:textId="42548957" w:rsidR="00587AED" w:rsidRDefault="00E420C8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44" w:type="dxa"/>
          </w:tcPr>
          <w:p w14:paraId="6D174DF5" w14:textId="77777777" w:rsidR="00587AED" w:rsidRDefault="00587AED" w:rsidP="00106DD7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3216AA37" w14:textId="0DA5EFB9" w:rsidR="00587AED" w:rsidRDefault="00E420C8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C902D1" w14:paraId="06EEEDDE" w14:textId="77777777" w:rsidTr="00CF32C1">
        <w:tc>
          <w:tcPr>
            <w:tcW w:w="5741" w:type="dxa"/>
          </w:tcPr>
          <w:p w14:paraId="7448D01A" w14:textId="77777777" w:rsidR="00587AED" w:rsidRDefault="00587AED" w:rsidP="00106DD7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28646E4E" w14:textId="77777777" w:rsidR="00587AED" w:rsidRDefault="00587AED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14:paraId="2FE87FBA" w14:textId="77777777" w:rsidR="00587AED" w:rsidRDefault="00587AED" w:rsidP="00106DD7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0578D0CD" w14:textId="77777777" w:rsidR="00587AED" w:rsidRDefault="00587AED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C902D1" w14:paraId="10B28690" w14:textId="77777777" w:rsidTr="00CF32C1">
        <w:tc>
          <w:tcPr>
            <w:tcW w:w="5741" w:type="dxa"/>
          </w:tcPr>
          <w:p w14:paraId="17280344" w14:textId="161C36D3" w:rsidR="00587AED" w:rsidRDefault="00587AED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br w:type="page"/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36" w:type="dxa"/>
            <w:shd w:val="clear" w:color="auto" w:fill="FFFFFF"/>
          </w:tcPr>
          <w:p w14:paraId="75120238" w14:textId="2E6BBFFB" w:rsidR="00587AED" w:rsidRDefault="00587AED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4EEC193A" w14:textId="77777777" w:rsidR="00587AED" w:rsidRDefault="00587AED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52909BB6" w14:textId="549D379F" w:rsidR="00587AED" w:rsidRDefault="00587AED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902D1" w14:paraId="2BE2FC3A" w14:textId="77777777" w:rsidTr="00CF32C1">
        <w:tc>
          <w:tcPr>
            <w:tcW w:w="5741" w:type="dxa"/>
          </w:tcPr>
          <w:p w14:paraId="1B30129F" w14:textId="49456875" w:rsidR="00FC10A8" w:rsidRDefault="00FC10A8" w:rsidP="00106DD7">
            <w:pPr>
              <w:ind w:left="2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436" w:type="dxa"/>
            <w:shd w:val="clear" w:color="auto" w:fill="FFFFFF"/>
          </w:tcPr>
          <w:p w14:paraId="1E471224" w14:textId="2CE24D30" w:rsidR="00FC10A8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20</w:t>
            </w:r>
            <w:r w:rsidR="00C51EB9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656</w:t>
            </w:r>
          </w:p>
        </w:tc>
        <w:tc>
          <w:tcPr>
            <w:tcW w:w="144" w:type="dxa"/>
          </w:tcPr>
          <w:p w14:paraId="278FA148" w14:textId="77777777" w:rsidR="00FC10A8" w:rsidRDefault="00FC10A8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4C2B1575" w14:textId="52CD491C" w:rsidR="00FC10A8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8</w:t>
            </w:r>
            <w:r w:rsidR="00FC10A8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985</w:t>
            </w:r>
          </w:p>
        </w:tc>
      </w:tr>
      <w:tr w:rsidR="00C902D1" w14:paraId="66CDF742" w14:textId="77777777" w:rsidTr="00CF32C1">
        <w:tc>
          <w:tcPr>
            <w:tcW w:w="5741" w:type="dxa"/>
          </w:tcPr>
          <w:p w14:paraId="66171D1E" w14:textId="4E590131" w:rsidR="00C51EB9" w:rsidRDefault="00C51EB9" w:rsidP="00106DD7">
            <w:pPr>
              <w:ind w:left="2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  <w:shd w:val="clear" w:color="auto" w:fill="FFFFFF"/>
          </w:tcPr>
          <w:p w14:paraId="1FC4EBB5" w14:textId="03BA9381" w:rsidR="00C51EB9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638</w:t>
            </w:r>
            <w:r w:rsidR="00C51EB9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795</w:t>
            </w:r>
          </w:p>
        </w:tc>
        <w:tc>
          <w:tcPr>
            <w:tcW w:w="144" w:type="dxa"/>
          </w:tcPr>
          <w:p w14:paraId="60933021" w14:textId="77777777" w:rsidR="00C51EB9" w:rsidRDefault="00C51EB9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09AA56BB" w14:textId="6E8D5527" w:rsidR="00C51EB9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411</w:t>
            </w:r>
            <w:r w:rsidR="00C51EB9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110</w:t>
            </w:r>
          </w:p>
        </w:tc>
      </w:tr>
      <w:tr w:rsidR="00C902D1" w14:paraId="070C70CC" w14:textId="77777777" w:rsidTr="00CF32C1">
        <w:tc>
          <w:tcPr>
            <w:tcW w:w="5741" w:type="dxa"/>
          </w:tcPr>
          <w:p w14:paraId="5C5F73F8" w14:textId="39D3A23B" w:rsidR="00FC10A8" w:rsidRDefault="00FC10A8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1436" w:type="dxa"/>
            <w:shd w:val="clear" w:color="auto" w:fill="FFFFFF"/>
          </w:tcPr>
          <w:p w14:paraId="54F0D92B" w14:textId="77777777" w:rsidR="00FC10A8" w:rsidRDefault="00FC10A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36C82BED" w14:textId="77777777" w:rsidR="00FC10A8" w:rsidRDefault="00FC10A8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3849ECC1" w14:textId="77777777" w:rsidR="00FC10A8" w:rsidRDefault="00FC10A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902D1" w14:paraId="45F3831E" w14:textId="77777777" w:rsidTr="00CF32C1">
        <w:tc>
          <w:tcPr>
            <w:tcW w:w="5741" w:type="dxa"/>
          </w:tcPr>
          <w:p w14:paraId="43780B93" w14:textId="0703976A" w:rsidR="00FC10A8" w:rsidRDefault="00FC10A8" w:rsidP="00106DD7">
            <w:pPr>
              <w:ind w:left="2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ค่าตอบแทนผู้บริหารสำคัญ</w:t>
            </w:r>
          </w:p>
        </w:tc>
        <w:tc>
          <w:tcPr>
            <w:tcW w:w="1436" w:type="dxa"/>
            <w:shd w:val="clear" w:color="auto" w:fill="FFFFFF"/>
          </w:tcPr>
          <w:p w14:paraId="6F60D0CE" w14:textId="77777777" w:rsidR="00FC10A8" w:rsidRDefault="00FC10A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703756D5" w14:textId="77777777" w:rsidR="00FC10A8" w:rsidRDefault="00FC10A8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160B2E14" w14:textId="77777777" w:rsidR="00FC10A8" w:rsidRDefault="00FC10A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902D1" w14:paraId="76A5B5EA" w14:textId="77777777" w:rsidTr="00CF32C1">
        <w:tc>
          <w:tcPr>
            <w:tcW w:w="5741" w:type="dxa"/>
          </w:tcPr>
          <w:p w14:paraId="03808C5A" w14:textId="2FD47927" w:rsidR="00FC10A8" w:rsidRDefault="00FC10A8" w:rsidP="00106DD7">
            <w:pPr>
              <w:ind w:left="4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36" w:type="dxa"/>
            <w:shd w:val="clear" w:color="auto" w:fill="FFFFFF"/>
          </w:tcPr>
          <w:p w14:paraId="7594F983" w14:textId="6CF2FDB3" w:rsidR="00FC10A8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14</w:t>
            </w:r>
            <w:r w:rsidR="00C51EB9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213</w:t>
            </w:r>
            <w:r w:rsidR="00C51EB9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423</w:t>
            </w:r>
          </w:p>
        </w:tc>
        <w:tc>
          <w:tcPr>
            <w:tcW w:w="144" w:type="dxa"/>
          </w:tcPr>
          <w:p w14:paraId="6F3505DB" w14:textId="77777777" w:rsidR="00FC10A8" w:rsidRDefault="00FC10A8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602E98B8" w14:textId="012750E1" w:rsidR="00FC10A8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24</w:t>
            </w:r>
            <w:r w:rsidR="00FC10A8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006</w:t>
            </w:r>
            <w:r w:rsidR="00FC10A8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627</w:t>
            </w:r>
          </w:p>
        </w:tc>
      </w:tr>
      <w:tr w:rsidR="00C902D1" w14:paraId="1165CD39" w14:textId="77777777" w:rsidTr="00CF32C1">
        <w:tc>
          <w:tcPr>
            <w:tcW w:w="5741" w:type="dxa"/>
          </w:tcPr>
          <w:p w14:paraId="2BE0F5F1" w14:textId="14CA76A0" w:rsidR="00FC10A8" w:rsidRDefault="00FC10A8" w:rsidP="00106DD7">
            <w:pPr>
              <w:ind w:left="4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36" w:type="dxa"/>
            <w:shd w:val="clear" w:color="auto" w:fill="FFFFFF"/>
          </w:tcPr>
          <w:p w14:paraId="7047D7CB" w14:textId="0F16B81C" w:rsidR="00FC10A8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356</w:t>
            </w:r>
            <w:r w:rsidR="00C51EB9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988</w:t>
            </w:r>
          </w:p>
        </w:tc>
        <w:tc>
          <w:tcPr>
            <w:tcW w:w="144" w:type="dxa"/>
          </w:tcPr>
          <w:p w14:paraId="0F2E7E43" w14:textId="77777777" w:rsidR="00FC10A8" w:rsidRDefault="00FC10A8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05AE7908" w14:textId="6119A4A7" w:rsidR="00FC10A8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</w:t>
            </w:r>
            <w:r w:rsidR="00FC10A8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412</w:t>
            </w:r>
            <w:r w:rsidR="00FC10A8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866</w:t>
            </w:r>
          </w:p>
        </w:tc>
      </w:tr>
      <w:tr w:rsidR="00C902D1" w14:paraId="50E0A16A" w14:textId="77777777" w:rsidTr="00CF32C1">
        <w:tc>
          <w:tcPr>
            <w:tcW w:w="5741" w:type="dxa"/>
          </w:tcPr>
          <w:p w14:paraId="097EC8B8" w14:textId="5E20A1B0" w:rsidR="00FC10A8" w:rsidRDefault="00FC10A8" w:rsidP="00106DD7">
            <w:pPr>
              <w:ind w:left="697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FE6F97B" w14:textId="7DCA32C1" w:rsidR="00FC10A8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14</w:t>
            </w:r>
            <w:r w:rsidR="00C51EB9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570</w:t>
            </w:r>
            <w:r w:rsidR="00C51EB9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411</w:t>
            </w:r>
          </w:p>
        </w:tc>
        <w:tc>
          <w:tcPr>
            <w:tcW w:w="144" w:type="dxa"/>
          </w:tcPr>
          <w:p w14:paraId="3AFDDE31" w14:textId="77777777" w:rsidR="00FC10A8" w:rsidRDefault="00FC10A8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3841D6F7" w14:textId="17920FA9" w:rsidR="00FC10A8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25</w:t>
            </w:r>
            <w:r w:rsidR="00FC10A8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419</w:t>
            </w:r>
            <w:r w:rsidR="00FC10A8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493</w:t>
            </w:r>
          </w:p>
        </w:tc>
      </w:tr>
    </w:tbl>
    <w:p w14:paraId="270A4E5C" w14:textId="78D92001" w:rsidR="00026C11" w:rsidRDefault="0049503E" w:rsidP="00106DD7">
      <w:pPr>
        <w:spacing w:before="240" w:after="120"/>
        <w:ind w:left="547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ยอดคงเหลือที่สำคัญกับกิจการที่เกี่ยวข้องกัน ณ วันที่</w:t>
      </w:r>
      <w:r w:rsidR="00026C1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420C8" w:rsidRPr="00E420C8">
        <w:rPr>
          <w:rFonts w:ascii="Angsana New" w:hAnsi="Angsana New"/>
          <w:spacing w:val="-4"/>
          <w:sz w:val="32"/>
          <w:szCs w:val="32"/>
        </w:rPr>
        <w:t>31</w:t>
      </w:r>
      <w:r w:rsidR="00026C11">
        <w:rPr>
          <w:rFonts w:ascii="Angsana New" w:hAnsi="Angsana New"/>
          <w:spacing w:val="-4"/>
          <w:sz w:val="32"/>
          <w:szCs w:val="32"/>
        </w:rPr>
        <w:t xml:space="preserve"> </w:t>
      </w:r>
      <w:r w:rsidR="00026C11">
        <w:rPr>
          <w:rFonts w:ascii="Angsana New" w:hAnsi="Angsana New"/>
          <w:spacing w:val="-4"/>
          <w:sz w:val="32"/>
          <w:szCs w:val="32"/>
          <w:cs/>
        </w:rPr>
        <w:t>ธันวาคม สรุปได้ดังนี้</w:t>
      </w:r>
    </w:p>
    <w:tbl>
      <w:tblPr>
        <w:tblW w:w="4736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1"/>
        <w:gridCol w:w="1436"/>
        <w:gridCol w:w="144"/>
        <w:gridCol w:w="1436"/>
      </w:tblGrid>
      <w:tr w:rsidR="00C902D1" w14:paraId="0E33A172" w14:textId="77777777" w:rsidTr="00CF32C1">
        <w:tc>
          <w:tcPr>
            <w:tcW w:w="5741" w:type="dxa"/>
          </w:tcPr>
          <w:p w14:paraId="725C3B3E" w14:textId="77777777" w:rsidR="00587AED" w:rsidRDefault="00587AED" w:rsidP="00106DD7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5759B215" w14:textId="23AAF39A" w:rsidR="00587AED" w:rsidRDefault="00E420C8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44" w:type="dxa"/>
          </w:tcPr>
          <w:p w14:paraId="2711B383" w14:textId="77777777" w:rsidR="00587AED" w:rsidRDefault="00587AED" w:rsidP="00106DD7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6D2060EF" w14:textId="079A3AB2" w:rsidR="00587AED" w:rsidRDefault="00E420C8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E420C8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C902D1" w14:paraId="23114B3F" w14:textId="77777777" w:rsidTr="00CF32C1">
        <w:tc>
          <w:tcPr>
            <w:tcW w:w="5741" w:type="dxa"/>
          </w:tcPr>
          <w:p w14:paraId="6DC54630" w14:textId="77777777" w:rsidR="00587AED" w:rsidRDefault="00587AED" w:rsidP="00106DD7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44228CFC" w14:textId="77777777" w:rsidR="00587AED" w:rsidRDefault="00587AED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14:paraId="7C876899" w14:textId="77777777" w:rsidR="00587AED" w:rsidRDefault="00587AED" w:rsidP="00106DD7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71C4B99A" w14:textId="77777777" w:rsidR="00587AED" w:rsidRDefault="00587AED" w:rsidP="00106DD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C902D1" w14:paraId="55B8D4F0" w14:textId="77777777" w:rsidTr="00CF32C1">
        <w:tc>
          <w:tcPr>
            <w:tcW w:w="5741" w:type="dxa"/>
          </w:tcPr>
          <w:p w14:paraId="698084EE" w14:textId="0FAAC717" w:rsidR="009017CB" w:rsidRDefault="009017CB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br w:type="page"/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ลูกหนี้ค่าบริการ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436" w:type="dxa"/>
            <w:shd w:val="clear" w:color="auto" w:fill="FFFFFF"/>
          </w:tcPr>
          <w:p w14:paraId="02787E86" w14:textId="08E0E215" w:rsidR="009017CB" w:rsidRDefault="009017CB" w:rsidP="00106DD7">
            <w:pPr>
              <w:tabs>
                <w:tab w:val="decimal" w:pos="1160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  </w:t>
            </w:r>
          </w:p>
        </w:tc>
        <w:tc>
          <w:tcPr>
            <w:tcW w:w="144" w:type="dxa"/>
          </w:tcPr>
          <w:p w14:paraId="639A88E9" w14:textId="77777777" w:rsidR="009017CB" w:rsidRDefault="009017CB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3A832F42" w14:textId="27609221" w:rsidR="009017CB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9</w:t>
            </w:r>
            <w:r w:rsidR="009017CB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614</w:t>
            </w:r>
          </w:p>
        </w:tc>
      </w:tr>
      <w:tr w:rsidR="00C902D1" w14:paraId="4725BFB8" w14:textId="77777777" w:rsidTr="00CF32C1">
        <w:tc>
          <w:tcPr>
            <w:tcW w:w="5741" w:type="dxa"/>
          </w:tcPr>
          <w:p w14:paraId="288EFDB2" w14:textId="37328495" w:rsidR="009017CB" w:rsidRDefault="009017CB" w:rsidP="00106DD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  <w:r>
              <w:rPr>
                <w:rFonts w:ascii="Angsana New" w:hAnsi="Angsana New"/>
                <w:sz w:val="32"/>
                <w:szCs w:val="32"/>
              </w:rPr>
              <w:t xml:space="preserve"> -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36" w:type="dxa"/>
            <w:shd w:val="clear" w:color="auto" w:fill="FFFFFF"/>
          </w:tcPr>
          <w:p w14:paraId="10A75D39" w14:textId="1E8D4061" w:rsidR="009017CB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55</w:t>
            </w:r>
            <w:r w:rsidR="009017CB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205</w:t>
            </w:r>
          </w:p>
        </w:tc>
        <w:tc>
          <w:tcPr>
            <w:tcW w:w="144" w:type="dxa"/>
          </w:tcPr>
          <w:p w14:paraId="7FB01916" w14:textId="77777777" w:rsidR="009017CB" w:rsidRDefault="009017CB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21BF68D7" w14:textId="4113617A" w:rsidR="009017CB" w:rsidRDefault="009017CB" w:rsidP="00106DD7">
            <w:pPr>
              <w:ind w:left="27" w:right="50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="005D2B53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</w:tc>
      </w:tr>
      <w:tr w:rsidR="00C902D1" w14:paraId="2F96CD01" w14:textId="77777777" w:rsidTr="00CF32C1">
        <w:tc>
          <w:tcPr>
            <w:tcW w:w="5741" w:type="dxa"/>
          </w:tcPr>
          <w:p w14:paraId="46243210" w14:textId="10DDD922" w:rsidR="009017CB" w:rsidRDefault="009017CB" w:rsidP="00106DD7">
            <w:pPr>
              <w:ind w:left="697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5A15B56" w14:textId="1B58FCD4" w:rsidR="009017CB" w:rsidRDefault="00E420C8" w:rsidP="00106DD7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55</w:t>
            </w:r>
            <w:r w:rsidR="009017CB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205</w:t>
            </w:r>
          </w:p>
        </w:tc>
        <w:tc>
          <w:tcPr>
            <w:tcW w:w="144" w:type="dxa"/>
          </w:tcPr>
          <w:p w14:paraId="4A39F60A" w14:textId="77777777" w:rsidR="009017CB" w:rsidRDefault="009017CB" w:rsidP="00106DD7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2CA0CAF4" w14:textId="381A466E" w:rsidR="009017CB" w:rsidRDefault="00E420C8" w:rsidP="00106DD7">
            <w:pPr>
              <w:ind w:left="27" w:right="14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20C8">
              <w:rPr>
                <w:rFonts w:ascii="Angsana New" w:hAnsi="Angsana New"/>
                <w:sz w:val="32"/>
                <w:szCs w:val="32"/>
              </w:rPr>
              <w:t>9</w:t>
            </w:r>
            <w:r w:rsidR="009017CB">
              <w:rPr>
                <w:rFonts w:ascii="Angsana New" w:hAnsi="Angsana New"/>
                <w:sz w:val="32"/>
                <w:szCs w:val="32"/>
              </w:rPr>
              <w:t>,</w:t>
            </w:r>
            <w:r w:rsidRPr="00E420C8">
              <w:rPr>
                <w:rFonts w:ascii="Angsana New" w:hAnsi="Angsana New"/>
                <w:sz w:val="32"/>
                <w:szCs w:val="32"/>
              </w:rPr>
              <w:t>614</w:t>
            </w:r>
          </w:p>
        </w:tc>
      </w:tr>
    </w:tbl>
    <w:p w14:paraId="3FC87EC4" w14:textId="6EB37C5C" w:rsidR="009D2149" w:rsidRDefault="00031BDE" w:rsidP="00031BDE">
      <w:pPr>
        <w:tabs>
          <w:tab w:val="left" w:pos="540"/>
        </w:tabs>
        <w:jc w:val="thaiDistribute"/>
        <w:rPr>
          <w:rFonts w:ascii="Angsana New" w:eastAsia="MS Mincho" w:hAnsi="Angsana New"/>
          <w:b/>
          <w:bCs/>
          <w:sz w:val="32"/>
          <w:szCs w:val="32"/>
        </w:rPr>
      </w:pPr>
      <w:r>
        <w:rPr>
          <w:rFonts w:ascii="Angsana New" w:eastAsia="MS Mincho" w:hAnsi="Angsana New"/>
          <w:b/>
          <w:bCs/>
          <w:sz w:val="32"/>
          <w:szCs w:val="32"/>
        </w:rPr>
        <w:br w:type="page"/>
      </w:r>
      <w:r w:rsidR="00E420C8" w:rsidRPr="00E420C8">
        <w:rPr>
          <w:rFonts w:ascii="Angsana New" w:eastAsia="MS Mincho" w:hAnsi="Angsana New"/>
          <w:b/>
          <w:bCs/>
          <w:sz w:val="32"/>
          <w:szCs w:val="32"/>
        </w:rPr>
        <w:lastRenderedPageBreak/>
        <w:t>30</w:t>
      </w:r>
      <w:r w:rsidR="009D2149">
        <w:rPr>
          <w:rFonts w:ascii="Angsana New" w:eastAsia="MS Mincho" w:hAnsi="Angsana New"/>
          <w:b/>
          <w:bCs/>
          <w:sz w:val="32"/>
          <w:szCs w:val="32"/>
        </w:rPr>
        <w:t>.</w:t>
      </w:r>
      <w:r w:rsidR="009D2149">
        <w:rPr>
          <w:rFonts w:ascii="Angsana New" w:eastAsia="MS Mincho" w:hAnsi="Angsana New"/>
          <w:b/>
          <w:bCs/>
          <w:sz w:val="32"/>
          <w:szCs w:val="32"/>
        </w:rPr>
        <w:tab/>
      </w:r>
      <w:r w:rsidR="009D2149">
        <w:rPr>
          <w:rFonts w:ascii="Angsana New" w:hAnsi="Angsana New"/>
          <w:b/>
          <w:bCs/>
          <w:sz w:val="32"/>
          <w:szCs w:val="32"/>
          <w:cs/>
        </w:rPr>
        <w:t>เครื่องมือ</w:t>
      </w:r>
      <w:r w:rsidR="009D2149">
        <w:rPr>
          <w:rFonts w:ascii="Angsana New" w:eastAsia="MS Mincho" w:hAnsi="Angsana New"/>
          <w:b/>
          <w:bCs/>
          <w:sz w:val="32"/>
          <w:szCs w:val="32"/>
          <w:cs/>
        </w:rPr>
        <w:t>ทางการเงิน</w:t>
      </w:r>
    </w:p>
    <w:p w14:paraId="09B401F8" w14:textId="5ACFFF41" w:rsidR="00115007" w:rsidRDefault="00E420C8" w:rsidP="00106DD7">
      <w:pPr>
        <w:ind w:left="1282" w:right="14" w:hanging="720"/>
        <w:rPr>
          <w:rFonts w:ascii="Angsana New" w:hAnsi="Angsana New"/>
          <w:b/>
          <w:bCs/>
          <w:sz w:val="32"/>
          <w:szCs w:val="32"/>
        </w:rPr>
      </w:pPr>
      <w:r w:rsidRPr="00E420C8">
        <w:rPr>
          <w:rFonts w:ascii="Angsana New" w:hAnsi="Angsana New"/>
          <w:b/>
          <w:bCs/>
          <w:sz w:val="32"/>
          <w:szCs w:val="32"/>
        </w:rPr>
        <w:t>30</w:t>
      </w:r>
      <w:r w:rsidR="00115007">
        <w:rPr>
          <w:rFonts w:ascii="Angsana New" w:hAnsi="Angsana New"/>
          <w:b/>
          <w:bCs/>
          <w:sz w:val="32"/>
          <w:szCs w:val="32"/>
        </w:rPr>
        <w:t>.</w:t>
      </w:r>
      <w:r w:rsidRPr="00E420C8">
        <w:rPr>
          <w:rFonts w:ascii="Angsana New" w:hAnsi="Angsana New"/>
          <w:b/>
          <w:bCs/>
          <w:sz w:val="32"/>
          <w:szCs w:val="32"/>
        </w:rPr>
        <w:t>1</w:t>
      </w:r>
      <w:r w:rsidR="00115007">
        <w:rPr>
          <w:rFonts w:ascii="Angsana New" w:hAnsi="Angsana New"/>
          <w:b/>
          <w:bCs/>
          <w:sz w:val="32"/>
          <w:szCs w:val="32"/>
        </w:rPr>
        <w:tab/>
      </w:r>
      <w:r w:rsidR="00115007">
        <w:rPr>
          <w:rFonts w:ascii="Angsana New" w:hAnsi="Angsana New"/>
          <w:b/>
          <w:bCs/>
          <w:sz w:val="32"/>
          <w:szCs w:val="32"/>
          <w:cs/>
        </w:rPr>
        <w:t>วัตถุประสงค์ในการบริหารความเสี่ยงทางการเงิน</w:t>
      </w:r>
    </w:p>
    <w:p w14:paraId="24620D40" w14:textId="6281E541" w:rsidR="009C0FAA" w:rsidRDefault="00785F26" w:rsidP="00106DD7">
      <w:pPr>
        <w:ind w:left="1276" w:right="11" w:firstLine="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</w:t>
      </w:r>
      <w:r w:rsidR="00991F2C">
        <w:rPr>
          <w:rFonts w:ascii="Angsana New" w:hAnsi="Angsana New"/>
          <w:sz w:val="32"/>
          <w:szCs w:val="32"/>
          <w:cs/>
        </w:rPr>
        <w:t>ไม่</w:t>
      </w:r>
      <w:r>
        <w:rPr>
          <w:rFonts w:ascii="Angsana New" w:hAnsi="Angsana New"/>
          <w:sz w:val="32"/>
          <w:szCs w:val="32"/>
          <w:cs/>
        </w:rPr>
        <w:t xml:space="preserve">มีความเสี่ยงจากการดำเนินธุรกิจตามปกติจากการเปลี่ยนแปลงอัตราแลกเปลี่ยนเงินตราต่างประเทศ และจากการไม่ปฏิบัติตามข้อกำหนดตามสัญญาของคู่สัญญา บริษัทไม่มีการถือหรือออกตราสารอนุพันธ์ เพื่อการเก็งกำไรหรือการค้า </w:t>
      </w:r>
    </w:p>
    <w:p w14:paraId="62802658" w14:textId="1E5D2BD4" w:rsidR="00E21464" w:rsidRDefault="00785F26" w:rsidP="00106DD7">
      <w:pPr>
        <w:tabs>
          <w:tab w:val="left" w:pos="1276"/>
          <w:tab w:val="left" w:pos="1350"/>
          <w:tab w:val="left" w:pos="1620"/>
          <w:tab w:val="left" w:pos="1710"/>
          <w:tab w:val="left" w:pos="1800"/>
        </w:tabs>
        <w:spacing w:before="240"/>
        <w:ind w:left="128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การจัดการความเสี่ยงเป็นส่วนที่สำคัญของธุรกิจของบริษัท บริษัทมีระบบในการบริหารจัดการความเสี่ยงอย่างต่อเนื่องเพื่อการควบคุมความเสี่ยงให้อยู่ในระดับที่เหมาะสมและยอมรับได้</w:t>
      </w:r>
    </w:p>
    <w:p w14:paraId="694BD64F" w14:textId="6B1E3C80" w:rsidR="006A6EBB" w:rsidRDefault="00E420C8" w:rsidP="00031BDE">
      <w:pPr>
        <w:spacing w:before="240"/>
        <w:ind w:left="1282" w:right="14" w:hanging="720"/>
        <w:rPr>
          <w:rFonts w:ascii="Angsana New" w:hAnsi="Angsana New"/>
          <w:b/>
          <w:bCs/>
          <w:sz w:val="32"/>
          <w:szCs w:val="32"/>
        </w:rPr>
      </w:pPr>
      <w:r w:rsidRPr="00E420C8">
        <w:rPr>
          <w:rFonts w:ascii="Angsana New" w:hAnsi="Angsana New"/>
          <w:b/>
          <w:bCs/>
          <w:sz w:val="32"/>
          <w:szCs w:val="32"/>
        </w:rPr>
        <w:t>30</w:t>
      </w:r>
      <w:r w:rsidR="001B2AC5">
        <w:rPr>
          <w:rFonts w:ascii="Angsana New" w:hAnsi="Angsana New"/>
          <w:b/>
          <w:bCs/>
          <w:sz w:val="32"/>
          <w:szCs w:val="32"/>
        </w:rPr>
        <w:t>.</w:t>
      </w:r>
      <w:r w:rsidRPr="00E420C8">
        <w:rPr>
          <w:rFonts w:ascii="Angsana New" w:hAnsi="Angsana New"/>
          <w:b/>
          <w:bCs/>
          <w:sz w:val="32"/>
          <w:szCs w:val="32"/>
        </w:rPr>
        <w:t>2</w:t>
      </w:r>
      <w:r w:rsidR="00785F26">
        <w:rPr>
          <w:rFonts w:ascii="Angsana New" w:hAnsi="Angsana New"/>
          <w:b/>
          <w:bCs/>
          <w:sz w:val="32"/>
          <w:szCs w:val="32"/>
        </w:rPr>
        <w:tab/>
      </w:r>
      <w:r w:rsidR="006A6EBB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1D697476" w14:textId="174C4128" w:rsidR="00785F26" w:rsidRDefault="00785F26" w:rsidP="00106DD7">
      <w:pPr>
        <w:ind w:left="1276" w:right="11" w:firstLine="6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กิจกรรมของบริษัทแสดงให้เห็นถึงความเสี่ยงทางการเงินมาจากการเปลี่ยนแปลงของอัตราดอกเบี้ย เนื่องจากบริษัทกู้ยืมเงินแบบอัตราดอกเบี้ยคงที่และอัตราดอกเบี้ยลอยตัว ความเสี่ยงของบริษัทต่ออัตราดอกเบี้ยของหนี้สินทางการเงินมีรายละเอียดอยู่ในส่วนการบริหารความเสี่ยงด้านสภาพคล่องของหมายเหตุประกอบงบการเงินนี้ บริษัทไม่มีความ</w:t>
      </w:r>
      <w:r>
        <w:rPr>
          <w:rFonts w:ascii="Angsana New" w:hAnsi="Angsana New"/>
          <w:spacing w:val="-4"/>
          <w:sz w:val="32"/>
          <w:szCs w:val="32"/>
          <w:cs/>
        </w:rPr>
        <w:t>เสี่ยงจากการเปลี่ยนแปลงของอัตราแลกเปลี่ยนเงินตราต่างประเทศ หรือความเสี่ยงด้านตลาดอื่น</w:t>
      </w:r>
    </w:p>
    <w:p w14:paraId="71A58B96" w14:textId="77777777" w:rsidR="00C93987" w:rsidRDefault="00785F26" w:rsidP="00106DD7">
      <w:pPr>
        <w:spacing w:before="240"/>
        <w:ind w:left="1267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cs/>
          <w:lang w:val="en-GB"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ซึ่งส่งผลกระทบต่อการดำเนินงานและกระแสเงินสดของบริษัท</w:t>
      </w:r>
    </w:p>
    <w:p w14:paraId="76E8E696" w14:textId="0F19EC01" w:rsidR="005E5C08" w:rsidRDefault="005E5C08" w:rsidP="00106DD7">
      <w:pPr>
        <w:spacing w:before="240"/>
        <w:ind w:firstLine="126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cs/>
          <w:lang w:val="en-GB"/>
        </w:rPr>
        <w:t>การวิเคราะห์ความอ่อนไหวของอัตราดอกเบี้ย</w:t>
      </w:r>
    </w:p>
    <w:p w14:paraId="5FE2F450" w14:textId="77777777" w:rsidR="00C93987" w:rsidRDefault="005E5C08" w:rsidP="00106DD7">
      <w:pPr>
        <w:ind w:left="1267" w:right="-1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10"/>
          <w:sz w:val="32"/>
          <w:szCs w:val="32"/>
          <w:cs/>
        </w:rPr>
        <w:t>การวิเคราะห์ความอ่อนไหวด้านล่างได้พิจารณาจากความเสี่ยงต่ออัตราดอกเบี้ยของหนี้สินทาง</w:t>
      </w:r>
      <w:r>
        <w:rPr>
          <w:rFonts w:ascii="Angsana New" w:hAnsi="Angsana New"/>
          <w:sz w:val="32"/>
          <w:szCs w:val="32"/>
          <w:cs/>
        </w:rPr>
        <w:t>การเงิน ณ วันที่รายงาน สำหรับหนี้สินที่มีอัตราดอกเบี้ยลอยตัว การวิเคราะห์จัดทำขึ้นโดยสมมติว่าจำนวนหนี้สินคงค้าง ณ วันที่รายงานเป็นยอดคงค้างสำหรับทั้งปี และใช้อัตราที่เพิ่มขึ้นหรือลดลงโดยพิจารณาถึงการเปลี่ยนแปลงของอัตราดอกเบี้ยในตลาดที่เป็นไปได้อย่างสมเหตุสมผล</w:t>
      </w:r>
      <w:r w:rsidR="00C71351">
        <w:rPr>
          <w:rFonts w:ascii="Angsana New" w:hAnsi="Angsana New"/>
          <w:sz w:val="32"/>
          <w:szCs w:val="32"/>
          <w:cs/>
        </w:rPr>
        <w:t xml:space="preserve"> ส่วนใหญ่เกิดจากการที่บริษัท มีความเสี่ยงต่ออัตราดอกเบี้ยจากการกู้ยืมในอัตราผันแปร</w:t>
      </w:r>
    </w:p>
    <w:p w14:paraId="20C38997" w14:textId="77777777" w:rsidR="005E5C08" w:rsidRDefault="005E5C08" w:rsidP="00106DD7">
      <w:pPr>
        <w:ind w:left="7150" w:right="90" w:firstLine="190"/>
        <w:jc w:val="right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t>หน่วย</w:t>
      </w:r>
      <w:r>
        <w:rPr>
          <w:rFonts w:ascii="Angsana New" w:hAnsi="Angsana New"/>
          <w:b/>
          <w:bCs/>
          <w:sz w:val="28"/>
          <w:szCs w:val="28"/>
          <w:lang w:val="en-GB"/>
        </w:rPr>
        <w:t xml:space="preserve"> : </w:t>
      </w:r>
      <w:r>
        <w:rPr>
          <w:rFonts w:ascii="Angsana New" w:hAnsi="Angsana New"/>
          <w:b/>
          <w:bCs/>
          <w:sz w:val="28"/>
          <w:szCs w:val="28"/>
          <w:cs/>
          <w:lang w:val="en-GB"/>
        </w:rPr>
        <w:t>พัน</w:t>
      </w:r>
      <w:r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804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00"/>
        <w:gridCol w:w="1200"/>
        <w:gridCol w:w="1200"/>
        <w:gridCol w:w="1200"/>
      </w:tblGrid>
      <w:tr w:rsidR="00C902D1" w14:paraId="11E37A9D" w14:textId="77777777" w:rsidTr="005E5C08">
        <w:trPr>
          <w:cantSplit/>
          <w:trHeight w:val="20"/>
        </w:trPr>
        <w:tc>
          <w:tcPr>
            <w:tcW w:w="3240" w:type="dxa"/>
            <w:vAlign w:val="center"/>
          </w:tcPr>
          <w:p w14:paraId="0882283F" w14:textId="77777777" w:rsidR="005E5C08" w:rsidRDefault="005E5C08" w:rsidP="00106DD7">
            <w:pPr>
              <w:ind w:right="2" w:firstLine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0" w:type="dxa"/>
            <w:gridSpan w:val="2"/>
            <w:vAlign w:val="center"/>
          </w:tcPr>
          <w:p w14:paraId="044EA9D2" w14:textId="4AAD9240" w:rsidR="005E5C08" w:rsidRDefault="00E420C8" w:rsidP="00106DD7">
            <w:pPr>
              <w:ind w:right="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420C8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400" w:type="dxa"/>
            <w:gridSpan w:val="2"/>
            <w:vAlign w:val="center"/>
          </w:tcPr>
          <w:p w14:paraId="58D581DA" w14:textId="6C33391E" w:rsidR="005E5C08" w:rsidRDefault="00E420C8" w:rsidP="00106DD7">
            <w:pPr>
              <w:ind w:right="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420C8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C902D1" w14:paraId="77F21DC9" w14:textId="77777777" w:rsidTr="005E5C08">
        <w:trPr>
          <w:cantSplit/>
          <w:trHeight w:val="20"/>
        </w:trPr>
        <w:tc>
          <w:tcPr>
            <w:tcW w:w="3240" w:type="dxa"/>
            <w:vAlign w:val="center"/>
          </w:tcPr>
          <w:p w14:paraId="5EE39A85" w14:textId="77777777" w:rsidR="005E5C08" w:rsidRDefault="005E5C08" w:rsidP="00106DD7">
            <w:pPr>
              <w:ind w:right="2" w:firstLine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14:paraId="5CABD714" w14:textId="77777777" w:rsidR="005E5C08" w:rsidRDefault="005E5C08" w:rsidP="00106DD7">
            <w:pPr>
              <w:ind w:right="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00" w:type="dxa"/>
          </w:tcPr>
          <w:p w14:paraId="4766F048" w14:textId="77777777" w:rsidR="005E5C08" w:rsidRDefault="005E5C08" w:rsidP="00106DD7">
            <w:pPr>
              <w:ind w:right="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200" w:type="dxa"/>
            <w:vAlign w:val="center"/>
          </w:tcPr>
          <w:p w14:paraId="531CE813" w14:textId="77777777" w:rsidR="005E5C08" w:rsidRDefault="005E5C08" w:rsidP="00106DD7">
            <w:pPr>
              <w:ind w:right="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00" w:type="dxa"/>
          </w:tcPr>
          <w:p w14:paraId="17000CA7" w14:textId="77777777" w:rsidR="005E5C08" w:rsidRDefault="005E5C08" w:rsidP="00106DD7">
            <w:pPr>
              <w:ind w:right="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ลดลง</w:t>
            </w:r>
          </w:p>
        </w:tc>
      </w:tr>
      <w:tr w:rsidR="00C902D1" w14:paraId="787FA564" w14:textId="77777777" w:rsidTr="005E5C08">
        <w:trPr>
          <w:cantSplit/>
          <w:trHeight w:val="20"/>
        </w:trPr>
        <w:tc>
          <w:tcPr>
            <w:tcW w:w="3240" w:type="dxa"/>
            <w:vAlign w:val="center"/>
          </w:tcPr>
          <w:p w14:paraId="1E6D8DED" w14:textId="69714E47" w:rsidR="005E5C08" w:rsidRDefault="005E5C08" w:rsidP="00106DD7">
            <w:pPr>
              <w:ind w:right="2" w:firstLine="2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420C8" w:rsidRPr="00E420C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00" w:type="dxa"/>
          </w:tcPr>
          <w:p w14:paraId="6BEA71C5" w14:textId="77777777" w:rsidR="005E5C08" w:rsidRDefault="005E5C08" w:rsidP="00106DD7">
            <w:pPr>
              <w:tabs>
                <w:tab w:val="decimal" w:pos="1043"/>
              </w:tabs>
              <w:ind w:right="-19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00" w:type="dxa"/>
          </w:tcPr>
          <w:p w14:paraId="1C1B8702" w14:textId="77777777" w:rsidR="005E5C08" w:rsidRDefault="005E5C08" w:rsidP="00106DD7">
            <w:pPr>
              <w:tabs>
                <w:tab w:val="decimal" w:pos="1043"/>
              </w:tabs>
              <w:ind w:right="-19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00" w:type="dxa"/>
            <w:vAlign w:val="center"/>
          </w:tcPr>
          <w:p w14:paraId="671715B1" w14:textId="77777777" w:rsidR="005E5C08" w:rsidRDefault="005E5C08" w:rsidP="00106DD7">
            <w:pPr>
              <w:tabs>
                <w:tab w:val="decimal" w:pos="1043"/>
              </w:tabs>
              <w:ind w:right="-19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00" w:type="dxa"/>
          </w:tcPr>
          <w:p w14:paraId="7BA80974" w14:textId="77777777" w:rsidR="005E5C08" w:rsidRDefault="005E5C08" w:rsidP="00106DD7">
            <w:pPr>
              <w:tabs>
                <w:tab w:val="decimal" w:pos="1043"/>
              </w:tabs>
              <w:ind w:right="-19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C902D1" w14:paraId="07E57641" w14:textId="77777777" w:rsidTr="005E5C08">
        <w:trPr>
          <w:cantSplit/>
          <w:trHeight w:val="20"/>
        </w:trPr>
        <w:tc>
          <w:tcPr>
            <w:tcW w:w="3240" w:type="dxa"/>
            <w:vAlign w:val="center"/>
          </w:tcPr>
          <w:p w14:paraId="53F8F014" w14:textId="40A5E3BA" w:rsidR="005E5C08" w:rsidRDefault="005E5C08" w:rsidP="00106DD7">
            <w:pPr>
              <w:ind w:right="2" w:firstLine="2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อัตราดอกเบี้ยเปลี่ยนแปลงไปร้อยละ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420C8" w:rsidRPr="00E420C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00" w:type="dxa"/>
          </w:tcPr>
          <w:p w14:paraId="101F07C2" w14:textId="77777777" w:rsidR="005E5C08" w:rsidRDefault="005E5C08" w:rsidP="00106DD7">
            <w:pPr>
              <w:tabs>
                <w:tab w:val="decimal" w:pos="1043"/>
              </w:tabs>
              <w:ind w:right="-19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00" w:type="dxa"/>
          </w:tcPr>
          <w:p w14:paraId="117964D0" w14:textId="77777777" w:rsidR="005E5C08" w:rsidRDefault="005E5C08" w:rsidP="00106DD7">
            <w:pPr>
              <w:tabs>
                <w:tab w:val="decimal" w:pos="1043"/>
              </w:tabs>
              <w:ind w:right="-19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00" w:type="dxa"/>
            <w:vAlign w:val="center"/>
          </w:tcPr>
          <w:p w14:paraId="791D300A" w14:textId="77777777" w:rsidR="005E5C08" w:rsidRDefault="005E5C08" w:rsidP="00106DD7">
            <w:pPr>
              <w:tabs>
                <w:tab w:val="decimal" w:pos="1043"/>
              </w:tabs>
              <w:ind w:right="-19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00" w:type="dxa"/>
            <w:vAlign w:val="center"/>
          </w:tcPr>
          <w:p w14:paraId="6FC8DD7A" w14:textId="77777777" w:rsidR="005E5C08" w:rsidRDefault="005E5C08" w:rsidP="00106DD7">
            <w:pPr>
              <w:tabs>
                <w:tab w:val="decimal" w:pos="1043"/>
              </w:tabs>
              <w:ind w:right="-19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C902D1" w14:paraId="20FE2905" w14:textId="77777777" w:rsidTr="005E5C08">
        <w:trPr>
          <w:cantSplit/>
          <w:trHeight w:val="20"/>
        </w:trPr>
        <w:tc>
          <w:tcPr>
            <w:tcW w:w="3240" w:type="dxa"/>
            <w:vAlign w:val="center"/>
          </w:tcPr>
          <w:p w14:paraId="08F64281" w14:textId="77777777" w:rsidR="00D32A27" w:rsidRDefault="00D32A27" w:rsidP="00106DD7">
            <w:pPr>
              <w:ind w:right="2" w:firstLine="26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00" w:type="dxa"/>
          </w:tcPr>
          <w:p w14:paraId="6A620CC0" w14:textId="7CC6EABF" w:rsidR="00D32A27" w:rsidRDefault="00D32A27" w:rsidP="00106DD7">
            <w:pPr>
              <w:tabs>
                <w:tab w:val="decimal" w:pos="835"/>
              </w:tabs>
              <w:ind w:right="-19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420C8" w:rsidRPr="00E420C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</w:t>
            </w: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E420C8" w:rsidRPr="00E420C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827</w:t>
            </w: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200" w:type="dxa"/>
          </w:tcPr>
          <w:p w14:paraId="4E90234D" w14:textId="107867D9" w:rsidR="00D32A27" w:rsidRDefault="00D32A27" w:rsidP="00106DD7">
            <w:pPr>
              <w:tabs>
                <w:tab w:val="decimal" w:pos="835"/>
              </w:tabs>
              <w:ind w:right="-19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="00E420C8" w:rsidRPr="00E420C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</w:t>
            </w: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E420C8" w:rsidRPr="00E420C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827</w:t>
            </w: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200" w:type="dxa"/>
          </w:tcPr>
          <w:p w14:paraId="0AA71CFD" w14:textId="7D19519F" w:rsidR="00D32A27" w:rsidRDefault="00E420C8" w:rsidP="00106DD7">
            <w:pPr>
              <w:tabs>
                <w:tab w:val="decimal" w:pos="835"/>
              </w:tabs>
              <w:ind w:right="-19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E420C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</w:t>
            </w:r>
            <w:r w:rsidR="00D32A27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E420C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469</w:t>
            </w:r>
          </w:p>
        </w:tc>
        <w:tc>
          <w:tcPr>
            <w:tcW w:w="1200" w:type="dxa"/>
          </w:tcPr>
          <w:p w14:paraId="480FCB7C" w14:textId="4821CF03" w:rsidR="00D32A27" w:rsidRDefault="00D32A27" w:rsidP="00106DD7">
            <w:pPr>
              <w:tabs>
                <w:tab w:val="decimal" w:pos="835"/>
              </w:tabs>
              <w:ind w:right="-19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="00E420C8" w:rsidRPr="00E420C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</w:t>
            </w: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E420C8" w:rsidRPr="00E420C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469</w:t>
            </w: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</w:tbl>
    <w:p w14:paraId="10C34837" w14:textId="0EC5C101" w:rsidR="001B2AC5" w:rsidRDefault="00031BDE" w:rsidP="00031BDE">
      <w:pPr>
        <w:ind w:left="1282" w:right="14" w:hanging="720"/>
        <w:rPr>
          <w:rFonts w:ascii="Angsana New" w:hAnsi="Angsana New"/>
          <w:sz w:val="32"/>
          <w:szCs w:val="32"/>
        </w:rPr>
      </w:pPr>
      <w:r>
        <w:rPr>
          <w:rFonts w:ascii="Angsana New" w:eastAsia="MS Mincho" w:hAnsi="Angsana New"/>
          <w:b/>
          <w:bCs/>
          <w:sz w:val="32"/>
          <w:szCs w:val="32"/>
        </w:rPr>
        <w:br w:type="page"/>
      </w:r>
      <w:r w:rsidR="00E420C8" w:rsidRPr="00E420C8">
        <w:rPr>
          <w:rFonts w:ascii="Angsana New" w:eastAsia="MS Mincho" w:hAnsi="Angsana New"/>
          <w:b/>
          <w:bCs/>
          <w:sz w:val="32"/>
          <w:szCs w:val="32"/>
        </w:rPr>
        <w:lastRenderedPageBreak/>
        <w:t>30</w:t>
      </w:r>
      <w:r w:rsidR="001B2AC5">
        <w:rPr>
          <w:rFonts w:ascii="Angsana New" w:eastAsia="MS Mincho" w:hAnsi="Angsana New"/>
          <w:b/>
          <w:bCs/>
          <w:sz w:val="32"/>
          <w:szCs w:val="32"/>
        </w:rPr>
        <w:t>.</w:t>
      </w:r>
      <w:r w:rsidR="00E420C8" w:rsidRPr="00E420C8">
        <w:rPr>
          <w:rFonts w:ascii="Angsana New" w:eastAsia="MS Mincho" w:hAnsi="Angsana New"/>
          <w:b/>
          <w:bCs/>
          <w:sz w:val="32"/>
          <w:szCs w:val="32"/>
        </w:rPr>
        <w:t>3</w:t>
      </w:r>
      <w:r w:rsidR="001B2AC5">
        <w:rPr>
          <w:rFonts w:ascii="Angsana New" w:eastAsia="MS Mincho" w:hAnsi="Angsana New"/>
          <w:b/>
          <w:bCs/>
          <w:sz w:val="32"/>
          <w:szCs w:val="32"/>
        </w:rPr>
        <w:tab/>
      </w:r>
      <w:r w:rsidR="001B2AC5">
        <w:rPr>
          <w:rFonts w:ascii="Angsana New" w:eastAsia="MS Mincho" w:hAnsi="Angsana New"/>
          <w:b/>
          <w:bCs/>
          <w:sz w:val="32"/>
          <w:szCs w:val="32"/>
          <w:cs/>
        </w:rPr>
        <w:t>ความเสี่ยง</w:t>
      </w:r>
      <w:r w:rsidR="001B2AC5">
        <w:rPr>
          <w:rFonts w:ascii="Angsana New" w:hAnsi="Angsana New"/>
          <w:b/>
          <w:bCs/>
          <w:sz w:val="32"/>
          <w:szCs w:val="32"/>
          <w:cs/>
        </w:rPr>
        <w:t>ทางด้าน</w:t>
      </w:r>
      <w:r w:rsidR="001B2AC5">
        <w:rPr>
          <w:rFonts w:ascii="Angsana New" w:eastAsia="MS Mincho" w:hAnsi="Angsana New"/>
          <w:b/>
          <w:bCs/>
          <w:sz w:val="32"/>
          <w:szCs w:val="32"/>
          <w:cs/>
        </w:rPr>
        <w:t>เครดิต</w:t>
      </w:r>
    </w:p>
    <w:p w14:paraId="2EB61BDB" w14:textId="77777777" w:rsidR="006A34C1" w:rsidRDefault="006A34C1" w:rsidP="00106DD7">
      <w:pPr>
        <w:ind w:left="1276" w:right="11"/>
        <w:jc w:val="thaiDistribute"/>
        <w:rPr>
          <w:rFonts w:ascii="Angsana New" w:hAnsi="Angsana New"/>
          <w:spacing w:val="-2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cs/>
          <w:lang w:val="en-GB"/>
        </w:rPr>
        <w:t>ความเสี่ยงทางด้านการ</w:t>
      </w:r>
      <w:r>
        <w:rPr>
          <w:rFonts w:ascii="Angsana New" w:hAnsi="Angsana New"/>
          <w:spacing w:val="-2"/>
          <w:sz w:val="32"/>
          <w:szCs w:val="32"/>
          <w:cs/>
          <w:lang w:val="en-GB"/>
        </w:rPr>
        <w:t>ให้สินเชื่อ คือความเสี่ยงที่ลูกค้าหรือคู่สัญญาไม่สามารถชำระหนี้แก่บริษัทตามเงื่อนไขที่ตกลงไว้เมื่อครบกำหนด</w:t>
      </w:r>
    </w:p>
    <w:p w14:paraId="6498295F" w14:textId="1D37C187" w:rsidR="00E21464" w:rsidRDefault="006A34C1" w:rsidP="00106DD7">
      <w:pPr>
        <w:spacing w:before="240"/>
        <w:ind w:left="1282" w:right="14"/>
        <w:jc w:val="thaiDistribute"/>
        <w:rPr>
          <w:rFonts w:ascii="Angsana New" w:hAnsi="Angsana New"/>
          <w:spacing w:val="4"/>
          <w:sz w:val="32"/>
          <w:szCs w:val="32"/>
          <w:lang w:val="en-GB"/>
        </w:rPr>
      </w:pPr>
      <w:r>
        <w:rPr>
          <w:rFonts w:ascii="Angsana New" w:eastAsia="MS Mincho" w:hAnsi="Angsana New"/>
          <w:sz w:val="32"/>
          <w:szCs w:val="32"/>
          <w:cs/>
        </w:rPr>
        <w:t>ความเสี่ยงสูงสุดทางด้านสินเชื่อแสดงไว้ในราคาตามบัญชีของสินทรัพย์ทางการเงินแต่ละรายการในงบฐานะการเงิน อย่างไรก็ตาม ฝ่ายบริหารไม่ได้คาดว่าจะเกิดผลเสียหายที่มีสาระสำคัญจากการเก็บหนี้ไม่ได้</w:t>
      </w:r>
    </w:p>
    <w:p w14:paraId="3C781607" w14:textId="400774B3" w:rsidR="006A34C1" w:rsidRDefault="00E420C8" w:rsidP="00106DD7">
      <w:pPr>
        <w:spacing w:before="240"/>
        <w:ind w:left="1282" w:right="14" w:hanging="720"/>
        <w:rPr>
          <w:rFonts w:ascii="Angsana New" w:eastAsia="MS Mincho" w:hAnsi="Angsana New"/>
          <w:b/>
          <w:bCs/>
          <w:sz w:val="32"/>
          <w:szCs w:val="32"/>
        </w:rPr>
      </w:pPr>
      <w:r w:rsidRPr="00E420C8">
        <w:rPr>
          <w:rFonts w:ascii="Angsana New" w:hAnsi="Angsana New"/>
          <w:b/>
          <w:bCs/>
          <w:spacing w:val="-4"/>
          <w:sz w:val="32"/>
          <w:szCs w:val="32"/>
        </w:rPr>
        <w:t>30</w:t>
      </w:r>
      <w:r w:rsidR="006A34C1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Pr="00E420C8">
        <w:rPr>
          <w:rFonts w:ascii="Angsana New" w:hAnsi="Angsana New"/>
          <w:b/>
          <w:bCs/>
          <w:spacing w:val="-4"/>
          <w:sz w:val="32"/>
          <w:szCs w:val="32"/>
        </w:rPr>
        <w:t>4</w:t>
      </w:r>
      <w:r w:rsidR="006A34C1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6A34C1">
        <w:rPr>
          <w:rFonts w:ascii="Angsana New" w:eastAsia="MS Mincho" w:hAnsi="Angsana New"/>
          <w:b/>
          <w:bCs/>
          <w:sz w:val="32"/>
          <w:szCs w:val="32"/>
          <w:cs/>
        </w:rPr>
        <w:t>ความเสี่ยงจากสภาพคล่อง</w:t>
      </w:r>
    </w:p>
    <w:p w14:paraId="65F1CF53" w14:textId="77777777" w:rsidR="006A34C1" w:rsidRDefault="006A34C1" w:rsidP="00106DD7">
      <w:pPr>
        <w:ind w:left="1282" w:right="14"/>
        <w:jc w:val="thaiDistribute"/>
        <w:rPr>
          <w:rFonts w:ascii="Angsana New" w:eastAsia="MS Mincho" w:hAnsi="Angsana New"/>
          <w:sz w:val="32"/>
          <w:szCs w:val="32"/>
        </w:rPr>
      </w:pPr>
      <w:r>
        <w:rPr>
          <w:rFonts w:ascii="Angsana New" w:eastAsia="MS Mincho" w:hAnsi="Angsana New"/>
          <w:sz w:val="32"/>
          <w:szCs w:val="32"/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บริษัท และเพื่อทำให้ผลกระทบจากความผันผวนของกระแสเงินสดลดลง</w:t>
      </w:r>
    </w:p>
    <w:p w14:paraId="7324CF36" w14:textId="5AD7717A" w:rsidR="00416D89" w:rsidRDefault="006A34C1" w:rsidP="00031BDE">
      <w:pPr>
        <w:spacing w:before="240"/>
        <w:ind w:left="1267" w:right="14"/>
        <w:jc w:val="thaiDistribute"/>
        <w:rPr>
          <w:rFonts w:ascii="Angsana New" w:eastAsia="MS Mincho" w:hAnsi="Angsana New"/>
          <w:sz w:val="32"/>
          <w:szCs w:val="32"/>
        </w:rPr>
      </w:pPr>
      <w:r>
        <w:rPr>
          <w:rFonts w:ascii="Angsana New" w:eastAsia="MS Mincho" w:hAnsi="Angsana New"/>
          <w:sz w:val="32"/>
          <w:szCs w:val="32"/>
          <w:cs/>
        </w:rPr>
        <w:t xml:space="preserve">ตารางต่อไปนี้แสดงรายละเอียดอายุสัญญาที่เหลืออยู่ของบริษัท ณ วันที่ </w:t>
      </w:r>
      <w:r w:rsidR="00E420C8" w:rsidRPr="00E420C8">
        <w:rPr>
          <w:rFonts w:ascii="Angsana New" w:eastAsia="MS Mincho" w:hAnsi="Angsana New"/>
          <w:sz w:val="32"/>
          <w:szCs w:val="32"/>
        </w:rPr>
        <w:t>31</w:t>
      </w:r>
      <w:r>
        <w:rPr>
          <w:rFonts w:ascii="Angsana New" w:eastAsia="MS Mincho" w:hAnsi="Angsana New"/>
          <w:sz w:val="32"/>
          <w:szCs w:val="32"/>
        </w:rPr>
        <w:t xml:space="preserve"> </w:t>
      </w:r>
      <w:r>
        <w:rPr>
          <w:rFonts w:ascii="Angsana New" w:eastAsia="MS Mincho" w:hAnsi="Angsana New"/>
          <w:sz w:val="32"/>
          <w:szCs w:val="32"/>
          <w:cs/>
        </w:rPr>
        <w:t xml:space="preserve">ธันวาคม </w:t>
      </w:r>
      <w:r w:rsidR="00E420C8" w:rsidRPr="00E420C8">
        <w:rPr>
          <w:rFonts w:ascii="Angsana New" w:eastAsia="MS Mincho" w:hAnsi="Angsana New"/>
          <w:sz w:val="32"/>
          <w:szCs w:val="32"/>
        </w:rPr>
        <w:t>2568</w:t>
      </w:r>
      <w:r>
        <w:rPr>
          <w:rFonts w:ascii="Angsana New" w:eastAsia="MS Mincho" w:hAnsi="Angsana New"/>
          <w:sz w:val="32"/>
          <w:szCs w:val="32"/>
        </w:rPr>
        <w:t xml:space="preserve"> </w:t>
      </w:r>
      <w:r>
        <w:rPr>
          <w:rFonts w:ascii="Angsana New" w:eastAsia="MS Mincho" w:hAnsi="Angsana New"/>
          <w:sz w:val="32"/>
          <w:szCs w:val="32"/>
          <w:cs/>
        </w:rPr>
        <w:t xml:space="preserve">และ </w:t>
      </w:r>
      <w:r w:rsidR="00E420C8" w:rsidRPr="00E420C8">
        <w:rPr>
          <w:rFonts w:ascii="Angsana New" w:eastAsia="MS Mincho" w:hAnsi="Angsana New"/>
          <w:spacing w:val="-6"/>
          <w:sz w:val="32"/>
          <w:szCs w:val="32"/>
        </w:rPr>
        <w:t>2567</w:t>
      </w:r>
      <w:r>
        <w:rPr>
          <w:rFonts w:ascii="Angsana New" w:eastAsia="MS Mincho" w:hAnsi="Angsana New"/>
          <w:spacing w:val="-6"/>
          <w:sz w:val="32"/>
          <w:szCs w:val="32"/>
        </w:rPr>
        <w:t xml:space="preserve"> </w:t>
      </w:r>
      <w:r>
        <w:rPr>
          <w:rFonts w:ascii="Angsana New" w:eastAsia="MS Mincho" w:hAnsi="Angsana New"/>
          <w:spacing w:val="-6"/>
          <w:sz w:val="32"/>
          <w:szCs w:val="32"/>
          <w:cs/>
        </w:rPr>
        <w:t xml:space="preserve">สำหรับหนี้สินทางการเงินที่ไม่ใช่ตราสารอนุพันธ์ รวมถึงระยะเวลาชำระคืนที่ตกลงกันไว้ </w:t>
      </w:r>
      <w:r>
        <w:rPr>
          <w:rFonts w:ascii="Angsana New" w:eastAsia="MS Mincho" w:hAnsi="Angsana New"/>
          <w:sz w:val="32"/>
          <w:szCs w:val="32"/>
          <w:cs/>
        </w:rPr>
        <w:t>ตารางได้จัดทำขึ้นตามกระแสเงินสดที่ไม่ได้คิดลดของหนี้สินทางการเงินตามวันที่เร็วที่สุดที่บริษัทจะต้องจ่ายชำระ</w:t>
      </w:r>
    </w:p>
    <w:tbl>
      <w:tblPr>
        <w:tblW w:w="9270" w:type="dxa"/>
        <w:tblInd w:w="6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2"/>
        <w:gridCol w:w="1251"/>
        <w:gridCol w:w="1103"/>
        <w:gridCol w:w="136"/>
        <w:gridCol w:w="1102"/>
        <w:gridCol w:w="136"/>
        <w:gridCol w:w="1102"/>
        <w:gridCol w:w="136"/>
        <w:gridCol w:w="1102"/>
      </w:tblGrid>
      <w:tr w:rsidR="00A1032E" w14:paraId="7B5B0D35" w14:textId="77777777" w:rsidTr="00CF32C1">
        <w:trPr>
          <w:trHeight w:val="144"/>
        </w:trPr>
        <w:tc>
          <w:tcPr>
            <w:tcW w:w="3202" w:type="dxa"/>
          </w:tcPr>
          <w:p w14:paraId="71E34D32" w14:textId="77777777" w:rsidR="006C2827" w:rsidRDefault="006C2827" w:rsidP="00106DD7">
            <w:pPr>
              <w:ind w:left="627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1" w:type="dxa"/>
          </w:tcPr>
          <w:p w14:paraId="38155F2A" w14:textId="77777777" w:rsidR="006C2827" w:rsidRDefault="006C2827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03" w:type="dxa"/>
            <w:hideMark/>
          </w:tcPr>
          <w:p w14:paraId="26F0AC98" w14:textId="125477C6" w:rsidR="006C2827" w:rsidRDefault="006C2827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น้อยกว่า </w:t>
            </w:r>
            <w:r w:rsidR="00E420C8" w:rsidRPr="00E420C8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36" w:type="dxa"/>
          </w:tcPr>
          <w:p w14:paraId="7A1A10FE" w14:textId="77777777" w:rsidR="006C2827" w:rsidRDefault="006C2827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2" w:type="dxa"/>
            <w:hideMark/>
          </w:tcPr>
          <w:p w14:paraId="550ACEF1" w14:textId="3BCC542B" w:rsidR="006C2827" w:rsidRDefault="00E420C8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6C282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- </w:t>
            </w:r>
            <w:r w:rsidRPr="00E420C8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="006C2827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6C28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36" w:type="dxa"/>
          </w:tcPr>
          <w:p w14:paraId="1AB1D855" w14:textId="77777777" w:rsidR="006C2827" w:rsidRDefault="006C2827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2" w:type="dxa"/>
            <w:hideMark/>
          </w:tcPr>
          <w:p w14:paraId="33C4F41F" w14:textId="459E0B98" w:rsidR="006C2827" w:rsidRDefault="00E420C8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420C8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="006C282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ปีขึ้นไป</w:t>
            </w:r>
          </w:p>
        </w:tc>
        <w:tc>
          <w:tcPr>
            <w:tcW w:w="136" w:type="dxa"/>
          </w:tcPr>
          <w:p w14:paraId="25D6086E" w14:textId="77777777" w:rsidR="006C2827" w:rsidRDefault="006C2827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2" w:type="dxa"/>
            <w:hideMark/>
          </w:tcPr>
          <w:p w14:paraId="1F0E1C29" w14:textId="77777777" w:rsidR="006C2827" w:rsidRDefault="006C2827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1032E" w14:paraId="490D7C43" w14:textId="77777777" w:rsidTr="00CF32C1">
        <w:trPr>
          <w:trHeight w:val="144"/>
        </w:trPr>
        <w:tc>
          <w:tcPr>
            <w:tcW w:w="3202" w:type="dxa"/>
          </w:tcPr>
          <w:p w14:paraId="6F16B2EC" w14:textId="77777777" w:rsidR="006C2827" w:rsidRDefault="006C2827" w:rsidP="00106DD7">
            <w:pPr>
              <w:ind w:left="627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1" w:type="dxa"/>
          </w:tcPr>
          <w:p w14:paraId="54DAED90" w14:textId="77777777" w:rsidR="006C2827" w:rsidRDefault="006C2827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ที่แท้จริงถัวเฉลี่ย</w:t>
            </w:r>
          </w:p>
        </w:tc>
        <w:tc>
          <w:tcPr>
            <w:tcW w:w="1103" w:type="dxa"/>
          </w:tcPr>
          <w:p w14:paraId="6DD88174" w14:textId="77777777" w:rsidR="006C2827" w:rsidRDefault="006C2827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25EB3EAC" w14:textId="77777777" w:rsidR="006C2827" w:rsidRDefault="006C2827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2" w:type="dxa"/>
          </w:tcPr>
          <w:p w14:paraId="4CD005F4" w14:textId="77777777" w:rsidR="006C2827" w:rsidRDefault="006C2827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" w:type="dxa"/>
          </w:tcPr>
          <w:p w14:paraId="638147B1" w14:textId="77777777" w:rsidR="006C2827" w:rsidRDefault="006C2827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2" w:type="dxa"/>
          </w:tcPr>
          <w:p w14:paraId="71A83A46" w14:textId="77777777" w:rsidR="006C2827" w:rsidRDefault="006C2827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" w:type="dxa"/>
          </w:tcPr>
          <w:p w14:paraId="5DD07BA0" w14:textId="77777777" w:rsidR="006C2827" w:rsidRDefault="006C2827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2" w:type="dxa"/>
          </w:tcPr>
          <w:p w14:paraId="22238E0E" w14:textId="77777777" w:rsidR="006C2827" w:rsidRDefault="006C2827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A1032E" w14:paraId="02FBA903" w14:textId="77777777" w:rsidTr="00CF32C1">
        <w:trPr>
          <w:trHeight w:val="144"/>
        </w:trPr>
        <w:tc>
          <w:tcPr>
            <w:tcW w:w="3202" w:type="dxa"/>
          </w:tcPr>
          <w:p w14:paraId="2564F3A1" w14:textId="77777777" w:rsidR="006C2827" w:rsidRDefault="006C2827" w:rsidP="00106DD7">
            <w:pPr>
              <w:ind w:left="627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1" w:type="dxa"/>
          </w:tcPr>
          <w:p w14:paraId="2CE3206F" w14:textId="77777777" w:rsidR="006C2827" w:rsidRDefault="006C2827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ถ่วงน้ำหนัก</w:t>
            </w:r>
          </w:p>
        </w:tc>
        <w:tc>
          <w:tcPr>
            <w:tcW w:w="1103" w:type="dxa"/>
          </w:tcPr>
          <w:p w14:paraId="20601DF7" w14:textId="77777777" w:rsidR="006C2827" w:rsidRDefault="006C2827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226A45D4" w14:textId="77777777" w:rsidR="006C2827" w:rsidRDefault="006C2827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2" w:type="dxa"/>
          </w:tcPr>
          <w:p w14:paraId="62059939" w14:textId="77777777" w:rsidR="006C2827" w:rsidRDefault="006C2827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" w:type="dxa"/>
          </w:tcPr>
          <w:p w14:paraId="0BD41D4A" w14:textId="77777777" w:rsidR="006C2827" w:rsidRDefault="006C2827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2" w:type="dxa"/>
          </w:tcPr>
          <w:p w14:paraId="637463D7" w14:textId="77777777" w:rsidR="006C2827" w:rsidRDefault="006C2827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" w:type="dxa"/>
          </w:tcPr>
          <w:p w14:paraId="032725A5" w14:textId="77777777" w:rsidR="006C2827" w:rsidRDefault="006C2827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2" w:type="dxa"/>
          </w:tcPr>
          <w:p w14:paraId="0FDBEC0F" w14:textId="77777777" w:rsidR="006C2827" w:rsidRDefault="006C2827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A1032E" w14:paraId="02DB613D" w14:textId="77777777" w:rsidTr="00CF32C1">
        <w:trPr>
          <w:trHeight w:val="144"/>
        </w:trPr>
        <w:tc>
          <w:tcPr>
            <w:tcW w:w="3202" w:type="dxa"/>
          </w:tcPr>
          <w:p w14:paraId="0B8F8CFE" w14:textId="77777777" w:rsidR="006C2827" w:rsidRDefault="006C2827" w:rsidP="00106DD7">
            <w:pPr>
              <w:ind w:left="627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1" w:type="dxa"/>
          </w:tcPr>
          <w:p w14:paraId="1D20A8E5" w14:textId="77777777" w:rsidR="006C2827" w:rsidRDefault="006C2827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103" w:type="dxa"/>
          </w:tcPr>
          <w:p w14:paraId="08FC21A4" w14:textId="77777777" w:rsidR="006C2827" w:rsidRDefault="006C2827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" w:type="dxa"/>
          </w:tcPr>
          <w:p w14:paraId="4BA34D9B" w14:textId="77777777" w:rsidR="006C2827" w:rsidRDefault="006C2827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2" w:type="dxa"/>
          </w:tcPr>
          <w:p w14:paraId="52E51E45" w14:textId="77777777" w:rsidR="006C2827" w:rsidRDefault="006C2827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" w:type="dxa"/>
          </w:tcPr>
          <w:p w14:paraId="3AC70EE4" w14:textId="77777777" w:rsidR="006C2827" w:rsidRDefault="006C2827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2" w:type="dxa"/>
          </w:tcPr>
          <w:p w14:paraId="019301CC" w14:textId="77777777" w:rsidR="006C2827" w:rsidRDefault="006C2827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" w:type="dxa"/>
          </w:tcPr>
          <w:p w14:paraId="7FB88EBA" w14:textId="77777777" w:rsidR="006C2827" w:rsidRDefault="006C2827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2" w:type="dxa"/>
          </w:tcPr>
          <w:p w14:paraId="6648686F" w14:textId="77777777" w:rsidR="006C2827" w:rsidRDefault="006C2827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1032E" w14:paraId="39EB38BD" w14:textId="77777777" w:rsidTr="00CF32C1">
        <w:trPr>
          <w:trHeight w:val="144"/>
        </w:trPr>
        <w:tc>
          <w:tcPr>
            <w:tcW w:w="3202" w:type="dxa"/>
            <w:hideMark/>
          </w:tcPr>
          <w:p w14:paraId="352E1EC1" w14:textId="4531077F" w:rsidR="006C2827" w:rsidRDefault="006C2827" w:rsidP="00106DD7">
            <w:pPr>
              <w:ind w:left="627"/>
              <w:contextualSpacing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420C8" w:rsidRPr="00E420C8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 xml:space="preserve">ธันวาคม </w:t>
            </w:r>
            <w:r w:rsidR="00E420C8" w:rsidRPr="00E420C8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251" w:type="dxa"/>
          </w:tcPr>
          <w:p w14:paraId="455E916E" w14:textId="77777777" w:rsidR="006C2827" w:rsidRDefault="006C2827" w:rsidP="00106DD7">
            <w:pPr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</w:tcPr>
          <w:p w14:paraId="57FE0618" w14:textId="77777777" w:rsidR="006C2827" w:rsidRDefault="006C2827" w:rsidP="00106DD7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73CBE74" w14:textId="77777777" w:rsidR="006C2827" w:rsidRDefault="006C2827" w:rsidP="00106DD7">
            <w:pPr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</w:tcPr>
          <w:p w14:paraId="00634C06" w14:textId="77777777" w:rsidR="006C2827" w:rsidRDefault="006C2827" w:rsidP="00106DD7">
            <w:pPr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7C683A86" w14:textId="77777777" w:rsidR="006C2827" w:rsidRDefault="006C2827" w:rsidP="00106DD7">
            <w:pPr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</w:tcPr>
          <w:p w14:paraId="459A174C" w14:textId="77777777" w:rsidR="006C2827" w:rsidRDefault="006C2827" w:rsidP="00106DD7">
            <w:pPr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37CA722" w14:textId="77777777" w:rsidR="006C2827" w:rsidRDefault="006C2827" w:rsidP="00106DD7">
            <w:pPr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</w:tcPr>
          <w:p w14:paraId="2024AC1B" w14:textId="77777777" w:rsidR="006C2827" w:rsidRDefault="006C2827" w:rsidP="00106DD7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1032E" w14:paraId="7A36BB17" w14:textId="77777777" w:rsidTr="00CF32C1">
        <w:trPr>
          <w:trHeight w:val="144"/>
        </w:trPr>
        <w:tc>
          <w:tcPr>
            <w:tcW w:w="3202" w:type="dxa"/>
            <w:hideMark/>
          </w:tcPr>
          <w:p w14:paraId="398D7488" w14:textId="77777777" w:rsidR="00D32A27" w:rsidRDefault="00D32A27" w:rsidP="00106DD7">
            <w:pPr>
              <w:ind w:left="627" w:right="115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51" w:type="dxa"/>
          </w:tcPr>
          <w:p w14:paraId="02BC69BD" w14:textId="3C6817F7" w:rsidR="00D32A27" w:rsidRDefault="00D32A27" w:rsidP="00106DD7">
            <w:pPr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3" w:type="dxa"/>
          </w:tcPr>
          <w:p w14:paraId="11313375" w14:textId="70838C73" w:rsidR="00D32A27" w:rsidRDefault="00E420C8" w:rsidP="00106DD7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144</w:t>
            </w:r>
            <w:r w:rsidR="005E5630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470</w:t>
            </w:r>
            <w:r w:rsidR="005E5630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039</w:t>
            </w:r>
            <w:r w:rsidR="00D32A2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6" w:type="dxa"/>
            <w:vAlign w:val="bottom"/>
          </w:tcPr>
          <w:p w14:paraId="278FC109" w14:textId="77777777" w:rsidR="00D32A27" w:rsidRDefault="00D32A27" w:rsidP="00106DD7">
            <w:pPr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</w:tcPr>
          <w:p w14:paraId="50ED4338" w14:textId="381C1FCD" w:rsidR="00D32A27" w:rsidRDefault="00D32A27" w:rsidP="00106DD7">
            <w:pPr>
              <w:tabs>
                <w:tab w:val="decimal" w:pos="700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36" w:type="dxa"/>
          </w:tcPr>
          <w:p w14:paraId="3938AA17" w14:textId="77777777" w:rsidR="00D32A27" w:rsidRDefault="00D32A27" w:rsidP="00106DD7">
            <w:pPr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</w:tcPr>
          <w:p w14:paraId="4DE1F9AA" w14:textId="030B4D8C" w:rsidR="00D32A27" w:rsidRDefault="00D32A27" w:rsidP="00106DD7">
            <w:pPr>
              <w:tabs>
                <w:tab w:val="decimal" w:pos="720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36" w:type="dxa"/>
            <w:vAlign w:val="bottom"/>
          </w:tcPr>
          <w:p w14:paraId="7133C945" w14:textId="77777777" w:rsidR="00D32A27" w:rsidRDefault="00D32A27" w:rsidP="00106DD7">
            <w:pPr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</w:tcPr>
          <w:p w14:paraId="6ABD4616" w14:textId="5BE26683" w:rsidR="00D32A27" w:rsidRDefault="00E420C8" w:rsidP="00106DD7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144</w:t>
            </w:r>
            <w:r w:rsidR="005E5630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470</w:t>
            </w:r>
            <w:r w:rsidR="005E5630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039</w:t>
            </w:r>
            <w:r w:rsidR="00D32A27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A1032E" w14:paraId="7951C3CF" w14:textId="77777777" w:rsidTr="00CF32C1">
        <w:trPr>
          <w:trHeight w:val="144"/>
        </w:trPr>
        <w:tc>
          <w:tcPr>
            <w:tcW w:w="3202" w:type="dxa"/>
          </w:tcPr>
          <w:p w14:paraId="20B46049" w14:textId="77777777" w:rsidR="00D32A27" w:rsidRDefault="00D32A27" w:rsidP="00106DD7">
            <w:pPr>
              <w:ind w:left="627" w:right="115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51" w:type="dxa"/>
          </w:tcPr>
          <w:p w14:paraId="42DE9EF8" w14:textId="35143606" w:rsidR="00D32A27" w:rsidRDefault="00E420C8" w:rsidP="00106DD7">
            <w:pPr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4</w:t>
            </w:r>
            <w:r w:rsidR="00D32A27">
              <w:rPr>
                <w:rFonts w:ascii="Angsana New" w:hAnsi="Angsana New"/>
                <w:sz w:val="24"/>
                <w:szCs w:val="24"/>
              </w:rPr>
              <w:t>.</w:t>
            </w:r>
            <w:r w:rsidRPr="00E420C8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103" w:type="dxa"/>
          </w:tcPr>
          <w:p w14:paraId="718570C0" w14:textId="4DE8D524" w:rsidR="00D32A27" w:rsidRDefault="00D32A27" w:rsidP="00106DD7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195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989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364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6" w:type="dxa"/>
            <w:vAlign w:val="bottom"/>
          </w:tcPr>
          <w:p w14:paraId="27435BBB" w14:textId="77777777" w:rsidR="00D32A27" w:rsidRDefault="00D32A27" w:rsidP="00106DD7">
            <w:pPr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</w:tcPr>
          <w:p w14:paraId="5E22D0A6" w14:textId="2117D76D" w:rsidR="00D32A27" w:rsidRDefault="00D32A27" w:rsidP="00106DD7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736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351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926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6" w:type="dxa"/>
            <w:vAlign w:val="bottom"/>
          </w:tcPr>
          <w:p w14:paraId="78AB6796" w14:textId="77777777" w:rsidR="00D32A27" w:rsidRDefault="00D32A27" w:rsidP="00106DD7">
            <w:pPr>
              <w:ind w:right="115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</w:tcPr>
          <w:p w14:paraId="62B1EC49" w14:textId="44F42117" w:rsidR="00D32A27" w:rsidRDefault="00D32A27" w:rsidP="00106DD7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294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272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282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6" w:type="dxa"/>
            <w:vAlign w:val="bottom"/>
          </w:tcPr>
          <w:p w14:paraId="5EC2A407" w14:textId="77777777" w:rsidR="00D32A27" w:rsidRDefault="00D32A27" w:rsidP="00106DD7">
            <w:pPr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</w:tcPr>
          <w:p w14:paraId="6C1B95E1" w14:textId="2CD5BC94" w:rsidR="00D32A27" w:rsidRDefault="00D32A27" w:rsidP="00106DD7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226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613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572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A1032E" w14:paraId="02DD9A1E" w14:textId="77777777" w:rsidTr="00CF32C1">
        <w:trPr>
          <w:trHeight w:val="144"/>
        </w:trPr>
        <w:tc>
          <w:tcPr>
            <w:tcW w:w="3202" w:type="dxa"/>
            <w:hideMark/>
          </w:tcPr>
          <w:p w14:paraId="50D1CBC4" w14:textId="77777777" w:rsidR="00D32A27" w:rsidRDefault="00D32A27" w:rsidP="00106DD7">
            <w:pPr>
              <w:ind w:left="627" w:right="115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51" w:type="dxa"/>
          </w:tcPr>
          <w:p w14:paraId="1B8309E1" w14:textId="4D2FCA05" w:rsidR="00D32A27" w:rsidRDefault="00E420C8" w:rsidP="00106DD7">
            <w:pPr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6</w:t>
            </w:r>
            <w:r w:rsidR="00D32A27">
              <w:rPr>
                <w:rFonts w:ascii="Angsana New" w:hAnsi="Angsana New"/>
                <w:sz w:val="24"/>
                <w:szCs w:val="24"/>
              </w:rPr>
              <w:t>.</w:t>
            </w:r>
            <w:r w:rsidRPr="00E420C8">
              <w:rPr>
                <w:rFonts w:ascii="Angsana New" w:hAnsi="Angsana New"/>
                <w:sz w:val="24"/>
                <w:szCs w:val="24"/>
              </w:rPr>
              <w:t>24</w:t>
            </w:r>
          </w:p>
        </w:tc>
        <w:tc>
          <w:tcPr>
            <w:tcW w:w="1103" w:type="dxa"/>
          </w:tcPr>
          <w:p w14:paraId="0D1EB0E4" w14:textId="576D3633" w:rsidR="00D32A27" w:rsidRDefault="00D32A27" w:rsidP="00106DD7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76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559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435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6" w:type="dxa"/>
            <w:vAlign w:val="bottom"/>
          </w:tcPr>
          <w:p w14:paraId="6D74DE7C" w14:textId="77777777" w:rsidR="00D32A27" w:rsidRDefault="00D32A27" w:rsidP="00106DD7">
            <w:pPr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</w:tcPr>
          <w:p w14:paraId="37883C13" w14:textId="0FE8E544" w:rsidR="00D32A27" w:rsidRDefault="00D32A27" w:rsidP="00106DD7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106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113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936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6" w:type="dxa"/>
            <w:vAlign w:val="bottom"/>
          </w:tcPr>
          <w:p w14:paraId="007576A7" w14:textId="77777777" w:rsidR="00D32A27" w:rsidRDefault="00D32A27" w:rsidP="00106DD7">
            <w:pPr>
              <w:ind w:right="115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</w:tcPr>
          <w:p w14:paraId="35559EAA" w14:textId="2618D1F3" w:rsidR="00D32A27" w:rsidRDefault="00D32A27" w:rsidP="00106DD7">
            <w:pPr>
              <w:tabs>
                <w:tab w:val="decimal" w:pos="720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36" w:type="dxa"/>
            <w:vAlign w:val="bottom"/>
          </w:tcPr>
          <w:p w14:paraId="30B4A9DD" w14:textId="77777777" w:rsidR="00D32A27" w:rsidRDefault="00D32A27" w:rsidP="00106DD7">
            <w:pPr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</w:tcPr>
          <w:p w14:paraId="1DE55AEB" w14:textId="259FEB6E" w:rsidR="00D32A27" w:rsidRDefault="00D32A27" w:rsidP="00106DD7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182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673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371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D32A27" w14:paraId="683D6BE9" w14:textId="77777777" w:rsidTr="00CF32C1">
        <w:trPr>
          <w:trHeight w:val="144"/>
        </w:trPr>
        <w:tc>
          <w:tcPr>
            <w:tcW w:w="3202" w:type="dxa"/>
          </w:tcPr>
          <w:p w14:paraId="0A6E173A" w14:textId="39B26171" w:rsidR="00D32A27" w:rsidRDefault="00D32A27" w:rsidP="00106DD7">
            <w:pPr>
              <w:ind w:left="627" w:right="115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251" w:type="dxa"/>
          </w:tcPr>
          <w:p w14:paraId="3C7DCF3F" w14:textId="7F280A2A" w:rsidR="00D32A27" w:rsidRDefault="00E420C8" w:rsidP="00106DD7">
            <w:pPr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5</w:t>
            </w:r>
            <w:r w:rsidR="00D32A27">
              <w:rPr>
                <w:rFonts w:ascii="Angsana New" w:hAnsi="Angsana New"/>
                <w:sz w:val="24"/>
                <w:szCs w:val="24"/>
              </w:rPr>
              <w:t>.</w:t>
            </w:r>
            <w:r w:rsidRPr="00E420C8">
              <w:rPr>
                <w:rFonts w:ascii="Angsana New" w:hAnsi="Angsana New"/>
                <w:sz w:val="24"/>
                <w:szCs w:val="24"/>
              </w:rPr>
              <w:t>53</w:t>
            </w:r>
          </w:p>
        </w:tc>
        <w:tc>
          <w:tcPr>
            <w:tcW w:w="1103" w:type="dxa"/>
          </w:tcPr>
          <w:p w14:paraId="41847B6E" w14:textId="3F1B52AC" w:rsidR="00D32A27" w:rsidRDefault="00D32A27" w:rsidP="00106DD7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127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308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214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6" w:type="dxa"/>
            <w:vAlign w:val="bottom"/>
          </w:tcPr>
          <w:p w14:paraId="12801237" w14:textId="77777777" w:rsidR="00D32A27" w:rsidRDefault="00D32A27" w:rsidP="00106DD7">
            <w:pPr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</w:tcPr>
          <w:p w14:paraId="564786FE" w14:textId="23FB026F" w:rsidR="00D32A27" w:rsidRDefault="00D32A27" w:rsidP="00106DD7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90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346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588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6" w:type="dxa"/>
            <w:vAlign w:val="bottom"/>
          </w:tcPr>
          <w:p w14:paraId="1112B543" w14:textId="77777777" w:rsidR="00D32A27" w:rsidRDefault="00D32A27" w:rsidP="00106DD7">
            <w:pPr>
              <w:ind w:right="115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</w:tcPr>
          <w:p w14:paraId="15C08FE7" w14:textId="213B3098" w:rsidR="00D32A27" w:rsidRDefault="00D32A27" w:rsidP="00106DD7">
            <w:pPr>
              <w:tabs>
                <w:tab w:val="decimal" w:pos="720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36" w:type="dxa"/>
            <w:vAlign w:val="bottom"/>
          </w:tcPr>
          <w:p w14:paraId="175D4C1D" w14:textId="77777777" w:rsidR="00D32A27" w:rsidRDefault="00D32A27" w:rsidP="00106DD7">
            <w:pPr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</w:tcPr>
          <w:p w14:paraId="713DBB0A" w14:textId="56EAE745" w:rsidR="00D32A27" w:rsidRDefault="00D32A27" w:rsidP="00106DD7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217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654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E420C8" w:rsidRPr="00E420C8">
              <w:rPr>
                <w:rFonts w:ascii="Angsana New" w:hAnsi="Angsana New"/>
                <w:sz w:val="24"/>
                <w:szCs w:val="24"/>
              </w:rPr>
              <w:t>802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</w:tbl>
    <w:p w14:paraId="232D75EF" w14:textId="77777777" w:rsidR="006C2827" w:rsidRDefault="006C2827" w:rsidP="00106DD7">
      <w:pPr>
        <w:ind w:left="1260" w:right="14"/>
        <w:jc w:val="thaiDistribute"/>
        <w:rPr>
          <w:rFonts w:ascii="Angsana New" w:eastAsia="MS Mincho" w:hAnsi="Angsana New"/>
          <w:sz w:val="32"/>
          <w:szCs w:val="32"/>
        </w:rPr>
      </w:pPr>
    </w:p>
    <w:tbl>
      <w:tblPr>
        <w:tblW w:w="9270" w:type="dxa"/>
        <w:tblInd w:w="6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3"/>
        <w:gridCol w:w="1236"/>
        <w:gridCol w:w="1118"/>
        <w:gridCol w:w="133"/>
        <w:gridCol w:w="1118"/>
        <w:gridCol w:w="133"/>
        <w:gridCol w:w="1118"/>
        <w:gridCol w:w="133"/>
        <w:gridCol w:w="1118"/>
      </w:tblGrid>
      <w:tr w:rsidR="00A1032E" w14:paraId="7A0D795C" w14:textId="77777777" w:rsidTr="006C2827">
        <w:trPr>
          <w:trHeight w:val="144"/>
        </w:trPr>
        <w:tc>
          <w:tcPr>
            <w:tcW w:w="3163" w:type="dxa"/>
          </w:tcPr>
          <w:p w14:paraId="3A30FC8B" w14:textId="77777777" w:rsidR="006A34C1" w:rsidRDefault="006A34C1" w:rsidP="00106DD7">
            <w:pPr>
              <w:ind w:left="627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6" w:type="dxa"/>
          </w:tcPr>
          <w:p w14:paraId="0455388A" w14:textId="77777777" w:rsidR="006A34C1" w:rsidRDefault="006A34C1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18" w:type="dxa"/>
            <w:hideMark/>
          </w:tcPr>
          <w:p w14:paraId="5466CA04" w14:textId="2509A4AC" w:rsidR="006A34C1" w:rsidRDefault="006A34C1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น้อยกว่า </w:t>
            </w:r>
            <w:r w:rsidR="00E420C8" w:rsidRPr="00E420C8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33" w:type="dxa"/>
          </w:tcPr>
          <w:p w14:paraId="0660EB06" w14:textId="77777777" w:rsidR="006A34C1" w:rsidRDefault="006A34C1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hideMark/>
          </w:tcPr>
          <w:p w14:paraId="4F250A6A" w14:textId="2A629C77" w:rsidR="006A34C1" w:rsidRDefault="00E420C8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6A34C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- </w:t>
            </w:r>
            <w:r w:rsidRPr="00E420C8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="006A34C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6A34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33" w:type="dxa"/>
          </w:tcPr>
          <w:p w14:paraId="5B0D580D" w14:textId="77777777" w:rsidR="006A34C1" w:rsidRDefault="006A34C1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hideMark/>
          </w:tcPr>
          <w:p w14:paraId="29F7D8DE" w14:textId="7871D99E" w:rsidR="006A34C1" w:rsidRDefault="00E420C8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420C8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="006A34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ปีขึ้นไป</w:t>
            </w:r>
          </w:p>
        </w:tc>
        <w:tc>
          <w:tcPr>
            <w:tcW w:w="133" w:type="dxa"/>
          </w:tcPr>
          <w:p w14:paraId="244796F0" w14:textId="77777777" w:rsidR="006A34C1" w:rsidRDefault="006A34C1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hideMark/>
          </w:tcPr>
          <w:p w14:paraId="69764A4E" w14:textId="77777777" w:rsidR="006A34C1" w:rsidRDefault="006A34C1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1032E" w14:paraId="2CCEC4DC" w14:textId="77777777" w:rsidTr="006C2827">
        <w:trPr>
          <w:trHeight w:val="144"/>
        </w:trPr>
        <w:tc>
          <w:tcPr>
            <w:tcW w:w="3163" w:type="dxa"/>
          </w:tcPr>
          <w:p w14:paraId="3B473331" w14:textId="77777777" w:rsidR="00460265" w:rsidRDefault="00460265" w:rsidP="00106DD7">
            <w:pPr>
              <w:ind w:left="627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6" w:type="dxa"/>
          </w:tcPr>
          <w:p w14:paraId="3583BEDC" w14:textId="30ACCD47" w:rsidR="00460265" w:rsidRDefault="00460265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ที่แท้จริงถัวเฉลี่ย</w:t>
            </w:r>
          </w:p>
        </w:tc>
        <w:tc>
          <w:tcPr>
            <w:tcW w:w="1118" w:type="dxa"/>
          </w:tcPr>
          <w:p w14:paraId="1A3DD285" w14:textId="77777777" w:rsidR="00460265" w:rsidRDefault="00460265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" w:type="dxa"/>
          </w:tcPr>
          <w:p w14:paraId="50C1EE90" w14:textId="77777777" w:rsidR="00460265" w:rsidRDefault="00460265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</w:tcPr>
          <w:p w14:paraId="3AE9F7A2" w14:textId="77777777" w:rsidR="00460265" w:rsidRDefault="00460265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" w:type="dxa"/>
          </w:tcPr>
          <w:p w14:paraId="3CCDDC37" w14:textId="77777777" w:rsidR="00460265" w:rsidRDefault="00460265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</w:tcPr>
          <w:p w14:paraId="40860611" w14:textId="77777777" w:rsidR="00460265" w:rsidRDefault="00460265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" w:type="dxa"/>
          </w:tcPr>
          <w:p w14:paraId="70A39D14" w14:textId="77777777" w:rsidR="00460265" w:rsidRDefault="00460265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</w:tcPr>
          <w:p w14:paraId="4FCDFF7A" w14:textId="77777777" w:rsidR="00460265" w:rsidRDefault="00460265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A1032E" w14:paraId="06F88FDE" w14:textId="77777777" w:rsidTr="006C2827">
        <w:trPr>
          <w:trHeight w:val="144"/>
        </w:trPr>
        <w:tc>
          <w:tcPr>
            <w:tcW w:w="3163" w:type="dxa"/>
          </w:tcPr>
          <w:p w14:paraId="71F5B541" w14:textId="77777777" w:rsidR="006A34C1" w:rsidRDefault="006A34C1" w:rsidP="00106DD7">
            <w:pPr>
              <w:ind w:left="627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6" w:type="dxa"/>
          </w:tcPr>
          <w:p w14:paraId="7A37821C" w14:textId="65595F60" w:rsidR="006A34C1" w:rsidRDefault="006A34C1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ถ่วงน้ำหนัก</w:t>
            </w:r>
          </w:p>
        </w:tc>
        <w:tc>
          <w:tcPr>
            <w:tcW w:w="1118" w:type="dxa"/>
          </w:tcPr>
          <w:p w14:paraId="3E8763FC" w14:textId="77777777" w:rsidR="006A34C1" w:rsidRDefault="006A34C1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" w:type="dxa"/>
          </w:tcPr>
          <w:p w14:paraId="6B137F1B" w14:textId="77777777" w:rsidR="006A34C1" w:rsidRDefault="006A34C1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</w:tcPr>
          <w:p w14:paraId="6600105D" w14:textId="77777777" w:rsidR="006A34C1" w:rsidRDefault="006A34C1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" w:type="dxa"/>
          </w:tcPr>
          <w:p w14:paraId="2B80ACCF" w14:textId="77777777" w:rsidR="006A34C1" w:rsidRDefault="006A34C1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</w:tcPr>
          <w:p w14:paraId="02723FB2" w14:textId="77777777" w:rsidR="006A34C1" w:rsidRDefault="006A34C1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" w:type="dxa"/>
          </w:tcPr>
          <w:p w14:paraId="74022F81" w14:textId="77777777" w:rsidR="006A34C1" w:rsidRDefault="006A34C1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</w:tcPr>
          <w:p w14:paraId="12E56FA4" w14:textId="77777777" w:rsidR="006A34C1" w:rsidRDefault="006A34C1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A1032E" w14:paraId="59DE7BBE" w14:textId="77777777" w:rsidTr="006C2827">
        <w:trPr>
          <w:trHeight w:val="144"/>
        </w:trPr>
        <w:tc>
          <w:tcPr>
            <w:tcW w:w="3163" w:type="dxa"/>
          </w:tcPr>
          <w:p w14:paraId="08B3EE5A" w14:textId="77777777" w:rsidR="006A34C1" w:rsidRDefault="006A34C1" w:rsidP="00106DD7">
            <w:pPr>
              <w:ind w:left="627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6" w:type="dxa"/>
          </w:tcPr>
          <w:p w14:paraId="79CB96BC" w14:textId="77777777" w:rsidR="006A34C1" w:rsidRDefault="006A34C1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118" w:type="dxa"/>
          </w:tcPr>
          <w:p w14:paraId="1262924D" w14:textId="77777777" w:rsidR="006A34C1" w:rsidRDefault="006A34C1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" w:type="dxa"/>
          </w:tcPr>
          <w:p w14:paraId="6A934BF1" w14:textId="77777777" w:rsidR="006A34C1" w:rsidRDefault="006A34C1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</w:tcPr>
          <w:p w14:paraId="2FD550B1" w14:textId="77777777" w:rsidR="006A34C1" w:rsidRDefault="006A34C1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" w:type="dxa"/>
          </w:tcPr>
          <w:p w14:paraId="25855E9C" w14:textId="77777777" w:rsidR="006A34C1" w:rsidRDefault="006A34C1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</w:tcPr>
          <w:p w14:paraId="088B4504" w14:textId="77777777" w:rsidR="006A34C1" w:rsidRDefault="006A34C1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" w:type="dxa"/>
          </w:tcPr>
          <w:p w14:paraId="61E362B9" w14:textId="77777777" w:rsidR="006A34C1" w:rsidRDefault="006A34C1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</w:tcPr>
          <w:p w14:paraId="6B4F3CDB" w14:textId="77777777" w:rsidR="006A34C1" w:rsidRDefault="006A34C1" w:rsidP="00106DD7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1032E" w14:paraId="38460C81" w14:textId="77777777" w:rsidTr="006C2827">
        <w:trPr>
          <w:trHeight w:val="144"/>
        </w:trPr>
        <w:tc>
          <w:tcPr>
            <w:tcW w:w="3163" w:type="dxa"/>
            <w:hideMark/>
          </w:tcPr>
          <w:p w14:paraId="473E0E4D" w14:textId="291B5F7F" w:rsidR="006A34C1" w:rsidRDefault="006A34C1" w:rsidP="00106DD7">
            <w:pPr>
              <w:ind w:left="627"/>
              <w:contextualSpacing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E420C8" w:rsidRPr="00E420C8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 xml:space="preserve">ธันวาคม </w:t>
            </w:r>
            <w:r w:rsidR="00E420C8" w:rsidRPr="00E420C8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36" w:type="dxa"/>
          </w:tcPr>
          <w:p w14:paraId="32B7777D" w14:textId="77777777" w:rsidR="006A34C1" w:rsidRDefault="006A34C1" w:rsidP="00106DD7">
            <w:pPr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436FD63E" w14:textId="77777777" w:rsidR="006A34C1" w:rsidRDefault="006A34C1" w:rsidP="00106DD7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dxa"/>
          </w:tcPr>
          <w:p w14:paraId="347AEE94" w14:textId="77777777" w:rsidR="006A34C1" w:rsidRDefault="006A34C1" w:rsidP="00106DD7">
            <w:pPr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6B1F6660" w14:textId="77777777" w:rsidR="006A34C1" w:rsidRDefault="006A34C1" w:rsidP="00106DD7">
            <w:pPr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" w:type="dxa"/>
          </w:tcPr>
          <w:p w14:paraId="2EA75D13" w14:textId="77777777" w:rsidR="006A34C1" w:rsidRDefault="006A34C1" w:rsidP="00106DD7">
            <w:pPr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65AA6077" w14:textId="77777777" w:rsidR="006A34C1" w:rsidRDefault="006A34C1" w:rsidP="00106DD7">
            <w:pPr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dxa"/>
          </w:tcPr>
          <w:p w14:paraId="5443A8C5" w14:textId="77777777" w:rsidR="006A34C1" w:rsidRDefault="006A34C1" w:rsidP="00106DD7">
            <w:pPr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42AE6ADA" w14:textId="77777777" w:rsidR="006A34C1" w:rsidRDefault="006A34C1" w:rsidP="00106DD7">
            <w:pPr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1032E" w14:paraId="425D8997" w14:textId="77777777" w:rsidTr="006C2827">
        <w:trPr>
          <w:trHeight w:val="144"/>
        </w:trPr>
        <w:tc>
          <w:tcPr>
            <w:tcW w:w="3163" w:type="dxa"/>
          </w:tcPr>
          <w:p w14:paraId="473BF96E" w14:textId="726B0F97" w:rsidR="00720CA0" w:rsidRDefault="00720CA0" w:rsidP="00106DD7">
            <w:pPr>
              <w:ind w:left="62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6" w:type="dxa"/>
          </w:tcPr>
          <w:p w14:paraId="62DCC28E" w14:textId="0EF6D772" w:rsidR="00720CA0" w:rsidRDefault="00E420C8" w:rsidP="00106DD7">
            <w:pPr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</w:t>
            </w:r>
            <w:r w:rsidR="002B4FBC">
              <w:rPr>
                <w:rFonts w:ascii="Angsana New" w:hAnsi="Angsana New"/>
                <w:sz w:val="24"/>
                <w:szCs w:val="24"/>
              </w:rPr>
              <w:t>.</w:t>
            </w:r>
            <w:r w:rsidRPr="00E420C8">
              <w:rPr>
                <w:rFonts w:ascii="Angsana New" w:hAnsi="Angsana New"/>
                <w:sz w:val="24"/>
                <w:szCs w:val="24"/>
              </w:rPr>
              <w:t>77</w:t>
            </w:r>
          </w:p>
        </w:tc>
        <w:tc>
          <w:tcPr>
            <w:tcW w:w="1118" w:type="dxa"/>
          </w:tcPr>
          <w:p w14:paraId="4A20BA5F" w14:textId="615E5658" w:rsidR="00720CA0" w:rsidRDefault="00E420C8" w:rsidP="00106DD7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9</w:t>
            </w:r>
            <w:r w:rsidR="002B4FBC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000</w:t>
            </w:r>
            <w:r w:rsidR="002B4FBC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33" w:type="dxa"/>
          </w:tcPr>
          <w:p w14:paraId="649AA0DB" w14:textId="77777777" w:rsidR="00720CA0" w:rsidRDefault="00720CA0" w:rsidP="00106DD7">
            <w:pPr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1B19E34D" w14:textId="1B531E94" w:rsidR="00720CA0" w:rsidRDefault="002B4FBC" w:rsidP="00106DD7">
            <w:pPr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</w:tcPr>
          <w:p w14:paraId="4B31D079" w14:textId="5B9858C4" w:rsidR="00720CA0" w:rsidRDefault="00720CA0" w:rsidP="00106DD7">
            <w:pPr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51178115" w14:textId="7E92414C" w:rsidR="00720CA0" w:rsidRDefault="002B4FBC" w:rsidP="00106DD7">
            <w:pPr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</w:tcPr>
          <w:p w14:paraId="0DBFD547" w14:textId="77777777" w:rsidR="00720CA0" w:rsidRDefault="00720CA0" w:rsidP="00106DD7">
            <w:pPr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1365C5AF" w14:textId="17ED6F2E" w:rsidR="00720CA0" w:rsidRDefault="00E420C8" w:rsidP="00106DD7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9</w:t>
            </w:r>
            <w:r w:rsidR="002B4FBC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000</w:t>
            </w:r>
            <w:r w:rsidR="002B4FBC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A1032E" w14:paraId="48A0355C" w14:textId="77777777" w:rsidTr="006C2827">
        <w:trPr>
          <w:trHeight w:val="144"/>
        </w:trPr>
        <w:tc>
          <w:tcPr>
            <w:tcW w:w="3163" w:type="dxa"/>
            <w:hideMark/>
          </w:tcPr>
          <w:p w14:paraId="7668E20F" w14:textId="77777777" w:rsidR="00471EEB" w:rsidRDefault="00471EEB" w:rsidP="00106DD7">
            <w:pPr>
              <w:ind w:left="627" w:right="115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36" w:type="dxa"/>
          </w:tcPr>
          <w:p w14:paraId="30B549B1" w14:textId="78E7CDCF" w:rsidR="00471EEB" w:rsidRDefault="002B4FBC" w:rsidP="00106DD7">
            <w:pPr>
              <w:ind w:right="11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8" w:type="dxa"/>
          </w:tcPr>
          <w:p w14:paraId="35D8E909" w14:textId="3E74E9DF" w:rsidR="00471EEB" w:rsidRDefault="00E420C8" w:rsidP="00106DD7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69</w:t>
            </w:r>
            <w:r w:rsidR="002B4FBC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376</w:t>
            </w:r>
            <w:r w:rsidR="002B4FBC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026</w:t>
            </w:r>
          </w:p>
        </w:tc>
        <w:tc>
          <w:tcPr>
            <w:tcW w:w="133" w:type="dxa"/>
            <w:vAlign w:val="bottom"/>
          </w:tcPr>
          <w:p w14:paraId="5D70E106" w14:textId="77777777" w:rsidR="00471EEB" w:rsidRDefault="00471EEB" w:rsidP="00106DD7">
            <w:pPr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4E758C74" w14:textId="69E47381" w:rsidR="00471EEB" w:rsidRDefault="002B4FBC" w:rsidP="00106DD7">
            <w:pPr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</w:tcPr>
          <w:p w14:paraId="0E9A1FDA" w14:textId="77777777" w:rsidR="00471EEB" w:rsidRDefault="00471EEB" w:rsidP="00106DD7">
            <w:pPr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49C49C47" w14:textId="7C30079B" w:rsidR="00471EEB" w:rsidRDefault="002B4FBC" w:rsidP="00106DD7">
            <w:pPr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  <w:vAlign w:val="bottom"/>
          </w:tcPr>
          <w:p w14:paraId="16AC1E78" w14:textId="77777777" w:rsidR="00471EEB" w:rsidRDefault="00471EEB" w:rsidP="00106DD7">
            <w:pPr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6419B0CB" w14:textId="06A28760" w:rsidR="00471EEB" w:rsidRDefault="00E420C8" w:rsidP="00106DD7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69</w:t>
            </w:r>
            <w:r w:rsidR="002B4FBC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376</w:t>
            </w:r>
            <w:r w:rsidR="002B4FBC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026</w:t>
            </w:r>
          </w:p>
        </w:tc>
      </w:tr>
      <w:tr w:rsidR="00A1032E" w14:paraId="4EAC9C57" w14:textId="77777777" w:rsidTr="006C2827">
        <w:trPr>
          <w:trHeight w:val="144"/>
        </w:trPr>
        <w:tc>
          <w:tcPr>
            <w:tcW w:w="3163" w:type="dxa"/>
          </w:tcPr>
          <w:p w14:paraId="452BED8D" w14:textId="77777777" w:rsidR="0077185B" w:rsidRDefault="0077185B" w:rsidP="00106DD7">
            <w:pPr>
              <w:ind w:left="627" w:right="115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36" w:type="dxa"/>
          </w:tcPr>
          <w:p w14:paraId="41451FFA" w14:textId="68B63971" w:rsidR="0077185B" w:rsidRDefault="00E420C8" w:rsidP="00106DD7">
            <w:pPr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4</w:t>
            </w:r>
            <w:r w:rsidR="002B4FBC">
              <w:rPr>
                <w:rFonts w:ascii="Angsana New" w:hAnsi="Angsana New"/>
                <w:sz w:val="24"/>
                <w:szCs w:val="24"/>
              </w:rPr>
              <w:t>.</w:t>
            </w:r>
            <w:r w:rsidRPr="00E420C8">
              <w:rPr>
                <w:rFonts w:ascii="Angsana New" w:hAnsi="Angsana New"/>
                <w:sz w:val="24"/>
                <w:szCs w:val="24"/>
              </w:rPr>
              <w:t>68</w:t>
            </w:r>
          </w:p>
        </w:tc>
        <w:tc>
          <w:tcPr>
            <w:tcW w:w="1118" w:type="dxa"/>
          </w:tcPr>
          <w:p w14:paraId="13E886ED" w14:textId="6E7AB6E2" w:rsidR="0077185B" w:rsidRDefault="00E420C8" w:rsidP="00106DD7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165</w:t>
            </w:r>
            <w:r w:rsidR="002B4FBC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055</w:t>
            </w:r>
            <w:r w:rsidR="002B4FBC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204</w:t>
            </w:r>
          </w:p>
        </w:tc>
        <w:tc>
          <w:tcPr>
            <w:tcW w:w="133" w:type="dxa"/>
            <w:vAlign w:val="bottom"/>
          </w:tcPr>
          <w:p w14:paraId="5A8CE20D" w14:textId="77777777" w:rsidR="0077185B" w:rsidRDefault="0077185B" w:rsidP="00106DD7">
            <w:pPr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69C8F026" w14:textId="269C6D76" w:rsidR="0077185B" w:rsidRDefault="00E420C8" w:rsidP="00106DD7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667</w:t>
            </w:r>
            <w:r w:rsidR="002B4FBC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588</w:t>
            </w:r>
            <w:r w:rsidR="002B4FBC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336</w:t>
            </w:r>
          </w:p>
        </w:tc>
        <w:tc>
          <w:tcPr>
            <w:tcW w:w="133" w:type="dxa"/>
            <w:vAlign w:val="bottom"/>
          </w:tcPr>
          <w:p w14:paraId="5CB1E36E" w14:textId="77777777" w:rsidR="0077185B" w:rsidRDefault="0077185B" w:rsidP="00106DD7">
            <w:pPr>
              <w:ind w:right="115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2F6ED5F1" w14:textId="3C9D2728" w:rsidR="0077185B" w:rsidRDefault="00E420C8" w:rsidP="00106DD7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306</w:t>
            </w:r>
            <w:r w:rsidR="002B4FBC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764</w:t>
            </w:r>
            <w:r w:rsidR="002B4FBC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414</w:t>
            </w:r>
          </w:p>
        </w:tc>
        <w:tc>
          <w:tcPr>
            <w:tcW w:w="133" w:type="dxa"/>
            <w:vAlign w:val="bottom"/>
          </w:tcPr>
          <w:p w14:paraId="4A12565E" w14:textId="77777777" w:rsidR="0077185B" w:rsidRDefault="0077185B" w:rsidP="00106DD7">
            <w:pPr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3C88297E" w14:textId="47D0C0F5" w:rsidR="0077185B" w:rsidRDefault="00E420C8" w:rsidP="00106DD7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</w:t>
            </w:r>
            <w:r w:rsidR="002B4FBC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139</w:t>
            </w:r>
            <w:r w:rsidR="002B4FBC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407</w:t>
            </w:r>
            <w:r w:rsidR="002B4FBC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954</w:t>
            </w:r>
          </w:p>
        </w:tc>
      </w:tr>
      <w:tr w:rsidR="00A1032E" w14:paraId="62503866" w14:textId="77777777" w:rsidTr="006C2827">
        <w:trPr>
          <w:trHeight w:val="144"/>
        </w:trPr>
        <w:tc>
          <w:tcPr>
            <w:tcW w:w="3163" w:type="dxa"/>
            <w:hideMark/>
          </w:tcPr>
          <w:p w14:paraId="4EF6A014" w14:textId="77777777" w:rsidR="0077185B" w:rsidRDefault="0077185B" w:rsidP="00106DD7">
            <w:pPr>
              <w:ind w:left="627" w:right="115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36" w:type="dxa"/>
          </w:tcPr>
          <w:p w14:paraId="6667FD60" w14:textId="1857BE97" w:rsidR="0077185B" w:rsidRDefault="00E420C8" w:rsidP="00106DD7">
            <w:pPr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5</w:t>
            </w:r>
            <w:r w:rsidR="002B4FBC">
              <w:rPr>
                <w:rFonts w:ascii="Angsana New" w:hAnsi="Angsana New"/>
                <w:sz w:val="24"/>
                <w:szCs w:val="24"/>
              </w:rPr>
              <w:t>.</w:t>
            </w:r>
            <w:r w:rsidRPr="00E420C8">
              <w:rPr>
                <w:rFonts w:ascii="Angsana New" w:hAnsi="Angsana New"/>
                <w:sz w:val="24"/>
                <w:szCs w:val="24"/>
              </w:rPr>
              <w:t>19</w:t>
            </w:r>
          </w:p>
        </w:tc>
        <w:tc>
          <w:tcPr>
            <w:tcW w:w="1118" w:type="dxa"/>
          </w:tcPr>
          <w:p w14:paraId="3E702B1C" w14:textId="318006CB" w:rsidR="0077185B" w:rsidRDefault="00E420C8" w:rsidP="00106DD7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53</w:t>
            </w:r>
            <w:r w:rsidR="002B4FBC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561</w:t>
            </w:r>
            <w:r w:rsidR="002B4FBC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253</w:t>
            </w:r>
          </w:p>
        </w:tc>
        <w:tc>
          <w:tcPr>
            <w:tcW w:w="133" w:type="dxa"/>
            <w:vAlign w:val="bottom"/>
          </w:tcPr>
          <w:p w14:paraId="7032A5D7" w14:textId="77777777" w:rsidR="0077185B" w:rsidRDefault="0077185B" w:rsidP="00106DD7">
            <w:pPr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62110CAF" w14:textId="5F965240" w:rsidR="0077185B" w:rsidRDefault="00E420C8" w:rsidP="00106DD7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93</w:t>
            </w:r>
            <w:r w:rsidR="002B4FBC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348</w:t>
            </w:r>
            <w:r w:rsidR="002B4FBC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373</w:t>
            </w:r>
          </w:p>
        </w:tc>
        <w:tc>
          <w:tcPr>
            <w:tcW w:w="133" w:type="dxa"/>
            <w:vAlign w:val="bottom"/>
          </w:tcPr>
          <w:p w14:paraId="43207ED9" w14:textId="77777777" w:rsidR="0077185B" w:rsidRDefault="0077185B" w:rsidP="00106DD7">
            <w:pPr>
              <w:ind w:right="115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50AF2C8A" w14:textId="7C1469F4" w:rsidR="0077185B" w:rsidRDefault="002B4FBC" w:rsidP="00106DD7">
            <w:pPr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  <w:vAlign w:val="bottom"/>
          </w:tcPr>
          <w:p w14:paraId="6B4C7E93" w14:textId="77777777" w:rsidR="0077185B" w:rsidRDefault="0077185B" w:rsidP="00106DD7">
            <w:pPr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70A0C270" w14:textId="75B89246" w:rsidR="0077185B" w:rsidRDefault="00E420C8" w:rsidP="00106DD7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146</w:t>
            </w:r>
            <w:r w:rsidR="002B4FBC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909</w:t>
            </w:r>
            <w:r w:rsidR="002B4FBC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626</w:t>
            </w:r>
          </w:p>
        </w:tc>
      </w:tr>
      <w:tr w:rsidR="006C2827" w14:paraId="463445F8" w14:textId="77777777" w:rsidTr="006C2827">
        <w:trPr>
          <w:trHeight w:val="144"/>
        </w:trPr>
        <w:tc>
          <w:tcPr>
            <w:tcW w:w="3163" w:type="dxa"/>
          </w:tcPr>
          <w:p w14:paraId="3A9088AE" w14:textId="0B50F08A" w:rsidR="0077185B" w:rsidRDefault="0077185B" w:rsidP="00106DD7">
            <w:pPr>
              <w:ind w:left="627" w:right="115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236" w:type="dxa"/>
          </w:tcPr>
          <w:p w14:paraId="55D85D11" w14:textId="0E0D0DBE" w:rsidR="0077185B" w:rsidRDefault="00E420C8" w:rsidP="00106DD7">
            <w:pPr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5</w:t>
            </w:r>
            <w:r w:rsidR="002B4FBC">
              <w:rPr>
                <w:rFonts w:ascii="Angsana New" w:hAnsi="Angsana New"/>
                <w:sz w:val="24"/>
                <w:szCs w:val="24"/>
              </w:rPr>
              <w:t>.</w:t>
            </w:r>
            <w:r w:rsidRPr="00E420C8">
              <w:rPr>
                <w:rFonts w:ascii="Angsana New" w:hAnsi="Angsana New"/>
                <w:sz w:val="24"/>
                <w:szCs w:val="24"/>
              </w:rPr>
              <w:t>09</w:t>
            </w:r>
          </w:p>
        </w:tc>
        <w:tc>
          <w:tcPr>
            <w:tcW w:w="1118" w:type="dxa"/>
          </w:tcPr>
          <w:p w14:paraId="6877378E" w14:textId="1B9D191F" w:rsidR="0077185B" w:rsidRDefault="00E420C8" w:rsidP="00106DD7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161</w:t>
            </w:r>
            <w:r w:rsidR="002B4FBC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873</w:t>
            </w:r>
            <w:r w:rsidR="002B4FBC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681</w:t>
            </w:r>
          </w:p>
        </w:tc>
        <w:tc>
          <w:tcPr>
            <w:tcW w:w="133" w:type="dxa"/>
            <w:vAlign w:val="bottom"/>
          </w:tcPr>
          <w:p w14:paraId="409B2F62" w14:textId="77777777" w:rsidR="0077185B" w:rsidRDefault="0077185B" w:rsidP="00106DD7">
            <w:pPr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1C75928D" w14:textId="3091D860" w:rsidR="0077185B" w:rsidRDefault="00E420C8" w:rsidP="00106DD7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130</w:t>
            </w:r>
            <w:r w:rsidR="002B4FBC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429</w:t>
            </w:r>
            <w:r w:rsidR="002B4FBC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392</w:t>
            </w:r>
          </w:p>
        </w:tc>
        <w:tc>
          <w:tcPr>
            <w:tcW w:w="133" w:type="dxa"/>
            <w:vAlign w:val="bottom"/>
          </w:tcPr>
          <w:p w14:paraId="6583FDCB" w14:textId="77777777" w:rsidR="0077185B" w:rsidRDefault="0077185B" w:rsidP="00106DD7">
            <w:pPr>
              <w:ind w:right="115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13AC3508" w14:textId="36319F24" w:rsidR="0077185B" w:rsidRDefault="002B4FBC" w:rsidP="00106DD7">
            <w:pPr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  <w:vAlign w:val="bottom"/>
          </w:tcPr>
          <w:p w14:paraId="507B370B" w14:textId="77777777" w:rsidR="0077185B" w:rsidRDefault="0077185B" w:rsidP="00106DD7">
            <w:pPr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21FB713F" w14:textId="720FEEC4" w:rsidR="0077185B" w:rsidRDefault="00E420C8" w:rsidP="00106DD7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E420C8">
              <w:rPr>
                <w:rFonts w:ascii="Angsana New" w:hAnsi="Angsana New"/>
                <w:sz w:val="24"/>
                <w:szCs w:val="24"/>
              </w:rPr>
              <w:t>292</w:t>
            </w:r>
            <w:r w:rsidR="002B4FBC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303</w:t>
            </w:r>
            <w:r w:rsidR="002B4FBC">
              <w:rPr>
                <w:rFonts w:ascii="Angsana New" w:hAnsi="Angsana New"/>
                <w:sz w:val="24"/>
                <w:szCs w:val="24"/>
              </w:rPr>
              <w:t>,</w:t>
            </w:r>
            <w:r w:rsidRPr="00E420C8">
              <w:rPr>
                <w:rFonts w:ascii="Angsana New" w:hAnsi="Angsana New"/>
                <w:sz w:val="24"/>
                <w:szCs w:val="24"/>
              </w:rPr>
              <w:t>073</w:t>
            </w:r>
          </w:p>
        </w:tc>
      </w:tr>
    </w:tbl>
    <w:p w14:paraId="0790A047" w14:textId="77777777" w:rsidR="00B9094F" w:rsidRDefault="00B9094F" w:rsidP="00106DD7">
      <w:pPr>
        <w:pStyle w:val="BodyText2"/>
        <w:adjustRightInd w:val="0"/>
        <w:spacing w:after="0" w:line="240" w:lineRule="auto"/>
        <w:ind w:left="1166" w:hanging="619"/>
        <w:jc w:val="thaiDistribute"/>
        <w:rPr>
          <w:rFonts w:ascii="Angsana New" w:hAnsi="Angsana New"/>
          <w:b/>
          <w:bCs/>
          <w:spacing w:val="-4"/>
          <w:sz w:val="2"/>
          <w:szCs w:val="2"/>
          <w:lang w:val="en-US"/>
        </w:rPr>
      </w:pPr>
    </w:p>
    <w:p w14:paraId="186F6D9B" w14:textId="2D35E5F4" w:rsidR="007D4DC7" w:rsidRDefault="00031BDE" w:rsidP="00031BDE">
      <w:pPr>
        <w:ind w:left="547" w:right="14" w:hanging="547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/>
          <w:b/>
          <w:bCs/>
          <w:spacing w:val="-4"/>
          <w:sz w:val="32"/>
          <w:szCs w:val="32"/>
        </w:rPr>
        <w:br w:type="page"/>
      </w:r>
      <w:r w:rsidR="00E420C8" w:rsidRPr="00E420C8">
        <w:rPr>
          <w:rFonts w:ascii="Angsana New" w:hAnsi="Angsana New"/>
          <w:b/>
          <w:bCs/>
          <w:spacing w:val="-4"/>
          <w:sz w:val="32"/>
          <w:szCs w:val="32"/>
        </w:rPr>
        <w:lastRenderedPageBreak/>
        <w:t>31</w:t>
      </w:r>
      <w:r w:rsidR="004459DC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="009B3DEF">
        <w:rPr>
          <w:rFonts w:ascii="Angsana New" w:hAnsi="Angsana New"/>
          <w:b/>
          <w:bCs/>
          <w:spacing w:val="-4"/>
          <w:sz w:val="32"/>
          <w:szCs w:val="32"/>
        </w:rPr>
        <w:t xml:space="preserve"> </w:t>
      </w:r>
      <w:r w:rsidR="00EB6A09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7D4DC7">
        <w:rPr>
          <w:rFonts w:ascii="Angsana New" w:hAnsi="Angsana New"/>
          <w:b/>
          <w:bCs/>
          <w:spacing w:val="-4"/>
          <w:sz w:val="32"/>
          <w:szCs w:val="32"/>
          <w:cs/>
        </w:rPr>
        <w:t>มูลค่า</w:t>
      </w:r>
      <w:r w:rsidR="007D4DC7">
        <w:rPr>
          <w:rFonts w:ascii="Angsana New" w:eastAsia="MS Mincho" w:hAnsi="Angsana New"/>
          <w:b/>
          <w:bCs/>
          <w:sz w:val="32"/>
          <w:szCs w:val="32"/>
          <w:cs/>
        </w:rPr>
        <w:t>ยุติธรรม</w:t>
      </w:r>
      <w:r w:rsidR="007D4DC7">
        <w:rPr>
          <w:rFonts w:ascii="Angsana New" w:hAnsi="Angsana New"/>
          <w:b/>
          <w:bCs/>
          <w:spacing w:val="-4"/>
          <w:sz w:val="32"/>
          <w:szCs w:val="32"/>
          <w:cs/>
        </w:rPr>
        <w:t>ของเครื่องมือทางการเงิน</w:t>
      </w:r>
    </w:p>
    <w:p w14:paraId="29CCF5A5" w14:textId="539C2260" w:rsidR="002E0F14" w:rsidRDefault="009D4845" w:rsidP="002E0F14">
      <w:pPr>
        <w:pStyle w:val="BodyText2"/>
        <w:adjustRightInd w:val="0"/>
        <w:spacing w:after="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นโยบายการบัญชีและการเปิดเผยของบริษัทกำหนดให้มีการกำหนดมูลค่ายุติธรรมทั้งสินทรัพย์และหนี้สิน</w:t>
      </w:r>
      <w:r>
        <w:rPr>
          <w:rFonts w:ascii="Angsana New" w:hAnsi="Angsana New"/>
          <w:spacing w:val="-4"/>
          <w:sz w:val="32"/>
          <w:szCs w:val="32"/>
          <w:cs/>
        </w:rPr>
        <w:t>ทางการเงินและไม่ใช่ทางการเงิน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จำนวนเงินที่ผู้ซื้อและผู้ขายตกลงแลกเปลี่ยนสินทรัพย์</w:t>
      </w:r>
      <w:r>
        <w:rPr>
          <w:rFonts w:ascii="Angsana New" w:hAnsi="Angsana New"/>
          <w:spacing w:val="-10"/>
          <w:sz w:val="32"/>
          <w:szCs w:val="32"/>
          <w:cs/>
        </w:rPr>
        <w:t>หรือชำระหนี้สินกัน ในขณะที่ทั้งสองฝ่ายมีความรอบรู้และเต็มใจในการแลกเปลี่ยนกัน</w:t>
      </w:r>
      <w:r>
        <w:rPr>
          <w:rFonts w:ascii="Angsana New" w:hAnsi="Angsana New"/>
          <w:spacing w:val="-10"/>
          <w:sz w:val="32"/>
          <w:szCs w:val="32"/>
        </w:rPr>
        <w:t xml:space="preserve"> </w:t>
      </w:r>
      <w:r>
        <w:rPr>
          <w:rFonts w:ascii="Angsana New" w:hAnsi="Angsana New"/>
          <w:spacing w:val="-10"/>
          <w:sz w:val="32"/>
          <w:szCs w:val="32"/>
          <w:cs/>
        </w:rPr>
        <w:t>และสามารถต่อรองราคากัน</w:t>
      </w:r>
      <w:r>
        <w:rPr>
          <w:rFonts w:ascii="Angsana New" w:hAnsi="Angsana New"/>
          <w:sz w:val="32"/>
          <w:szCs w:val="32"/>
          <w:cs/>
        </w:rPr>
        <w:t xml:space="preserve">ได้อย่างเป็นอิสระในลักษณะของผู้ที่ไม่มีความเกี่ยวข้องกัน </w:t>
      </w:r>
    </w:p>
    <w:p w14:paraId="12199009" w14:textId="5074BEEA" w:rsidR="009D4845" w:rsidRDefault="009D4845" w:rsidP="00106DD7">
      <w:pPr>
        <w:pStyle w:val="BodyText2"/>
        <w:adjustRightInd w:val="0"/>
        <w:spacing w:after="0" w:line="240" w:lineRule="auto"/>
        <w:ind w:left="540"/>
        <w:jc w:val="thaiDistribute"/>
        <w:rPr>
          <w:rFonts w:ascii="Angsana New" w:hAnsi="Angsana New"/>
          <w:b/>
          <w:bCs/>
          <w:spacing w:val="-6"/>
          <w:sz w:val="32"/>
          <w:szCs w:val="32"/>
          <w:cs/>
          <w:lang w:val="en-US"/>
        </w:rPr>
      </w:pPr>
      <w:r>
        <w:rPr>
          <w:rFonts w:ascii="Angsana New" w:hAnsi="Angsana New"/>
          <w:spacing w:val="-6"/>
          <w:sz w:val="32"/>
          <w:szCs w:val="32"/>
          <w:cs/>
          <w:lang w:val="en-US"/>
        </w:rPr>
        <w:t>ในการเปิดเผยมูลค่ายุติธรรมของเครื่องมือทางการเงินต้องใช้ดุลยพินิจในการประมาณมูลค่ายุติธรรม ดังนั้นมูลค่ายุติธรรมที่ประมาณขึ้นที่เปิดเผยในหมายเหตุประกอบงบการเงินนี้จึงไม่จำเป็นต้องบ่งชี้ถึงจำนวนเงิน ซึ่งเกิดขึ้นจริงในตลาดแลกเปลี่ยนในปัจจุบัน การใช้ข้อสมมติฐานทางการตลาดและหรือวิธีการประมาณที่แตกต่างกันอาจมีผลกระทบที่มีสาระสำคัญต่อมูลค่ายุติธรรมที่ประมาณขึ้น บริษัทใช้วิธีการและ</w:t>
      </w:r>
      <w:r>
        <w:rPr>
          <w:rFonts w:ascii="Angsana New" w:hAnsi="Angsana New"/>
          <w:spacing w:val="-6"/>
          <w:sz w:val="32"/>
          <w:szCs w:val="32"/>
          <w:lang w:val="en-US"/>
        </w:rPr>
        <w:br/>
      </w:r>
      <w:r>
        <w:rPr>
          <w:rFonts w:ascii="Angsana New" w:hAnsi="Angsana New"/>
          <w:spacing w:val="-6"/>
          <w:sz w:val="32"/>
          <w:szCs w:val="32"/>
          <w:cs/>
          <w:lang w:val="en-US"/>
        </w:rPr>
        <w:t>ข้อสมมติฐานดังต่อไปนี้ ในการประมาณมูลค่ายุติธรรมของเครื่องมือทางการเงิน</w:t>
      </w:r>
    </w:p>
    <w:p w14:paraId="79B77167" w14:textId="4CDAAB32" w:rsidR="009D4845" w:rsidRDefault="009D4845" w:rsidP="00031BDE">
      <w:pPr>
        <w:pStyle w:val="BodyText2"/>
        <w:adjustRightInd w:val="0"/>
        <w:spacing w:before="240" w:after="0" w:line="240" w:lineRule="auto"/>
        <w:ind w:left="547"/>
        <w:jc w:val="thaiDistribute"/>
        <w:rPr>
          <w:rFonts w:ascii="Angsana New" w:hAnsi="Angsana New"/>
          <w:spacing w:val="-4"/>
          <w:sz w:val="32"/>
          <w:szCs w:val="32"/>
          <w:u w:val="single"/>
          <w:lang w:val="en-US"/>
        </w:rPr>
      </w:pPr>
      <w:r>
        <w:rPr>
          <w:rFonts w:ascii="Angsana New" w:hAnsi="Angsana New"/>
          <w:spacing w:val="-4"/>
          <w:sz w:val="32"/>
          <w:szCs w:val="32"/>
          <w:u w:val="single"/>
          <w:cs/>
          <w:lang w:val="en-US"/>
        </w:rPr>
        <w:t>สินทรัพย์ทางการเงินและหนี้สินทางการเงิน</w:t>
      </w:r>
    </w:p>
    <w:p w14:paraId="0D868166" w14:textId="24874BEF" w:rsidR="009D4845" w:rsidRDefault="009D4845" w:rsidP="00106DD7">
      <w:pPr>
        <w:pStyle w:val="BodyText2"/>
        <w:adjustRightInd w:val="0"/>
        <w:spacing w:after="0" w:line="240" w:lineRule="auto"/>
        <w:ind w:left="547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>
        <w:rPr>
          <w:rFonts w:ascii="Angsana New" w:hAnsi="Angsana New"/>
          <w:spacing w:val="-6"/>
          <w:sz w:val="32"/>
          <w:szCs w:val="32"/>
          <w:cs/>
          <w:lang w:val="en-US"/>
        </w:rPr>
        <w:t>เงินสดและรายการเทียบเท่าเงินสด ลูกหนี้การค้าและลูกหนี้หมุนเวียนอื่น</w:t>
      </w:r>
      <w:r w:rsidR="00753ED1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en-US"/>
        </w:rPr>
        <w:t>สินทรัพย์หมุนเวียนอื่น</w:t>
      </w:r>
      <w:r w:rsidR="00170BA9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สินทรัพย์ไม่หมุนเวียนอื่น</w:t>
      </w:r>
      <w:r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เงินกู้ยืมระยะสั้นจากสถาบันการเงิน เจ้าหนี้การค้าและเจ้าหนี้หมุนเวียนอื่น</w:t>
      </w:r>
      <w:r w:rsidR="00C801BA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หนี้สินที่เกิดจากสัญญา</w:t>
      </w:r>
      <w:r w:rsidR="0047453C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หนี้สินหมุนเวียนอื่น </w:t>
      </w:r>
      <w:r w:rsidR="00F63F57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และหนี้สินไม่หมุนเวียนอื่น </w:t>
      </w:r>
      <w:r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มีมูลค่ายุติธรรมโดยประมาณเท่ากับมูลค่าตามบัญชี </w:t>
      </w:r>
      <w:r>
        <w:rPr>
          <w:rFonts w:ascii="Angsana New" w:hAnsi="Angsana New"/>
          <w:sz w:val="32"/>
          <w:szCs w:val="32"/>
          <w:cs/>
        </w:rPr>
        <w:t>เนื่องจากครบกำหนดชำระในระยะเวลาอันสั้น</w:t>
      </w:r>
    </w:p>
    <w:p w14:paraId="7C1EF134" w14:textId="3B28925C" w:rsidR="009D4845" w:rsidRDefault="009D4845" w:rsidP="00106DD7">
      <w:pPr>
        <w:tabs>
          <w:tab w:val="left" w:pos="540"/>
        </w:tabs>
        <w:spacing w:before="240"/>
        <w:ind w:left="547"/>
        <w:jc w:val="thaiDistribute"/>
        <w:rPr>
          <w:rFonts w:ascii="Angsana New" w:eastAsia="MS Mincho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เงินกู้ยืมระยะยาวจากสถาบันการเงินที่มีอัตราดอกเบี้ยลอยตัว หนี้สินตามสัญญาเช่า</w:t>
      </w:r>
      <w:r w:rsidR="00027C06">
        <w:rPr>
          <w:rFonts w:ascii="Angsana New" w:hAnsi="Angsana New"/>
          <w:spacing w:val="-4"/>
          <w:sz w:val="32"/>
          <w:szCs w:val="32"/>
          <w:cs/>
        </w:rPr>
        <w:t xml:space="preserve"> แ</w:t>
      </w:r>
      <w:r>
        <w:rPr>
          <w:rFonts w:ascii="Angsana New" w:hAnsi="Angsana New"/>
          <w:spacing w:val="-6"/>
          <w:sz w:val="32"/>
          <w:szCs w:val="32"/>
          <w:cs/>
        </w:rPr>
        <w:t>ละ</w:t>
      </w:r>
      <w:r>
        <w:rPr>
          <w:rFonts w:ascii="Angsana New" w:hAnsi="Angsana New"/>
          <w:spacing w:val="-4"/>
          <w:sz w:val="32"/>
          <w:szCs w:val="32"/>
          <w:cs/>
        </w:rPr>
        <w:t>เงินกู้ยืมระยะยาว</w:t>
      </w:r>
      <w:r>
        <w:rPr>
          <w:rFonts w:ascii="Angsana New" w:hAnsi="Angsana New"/>
          <w:sz w:val="32"/>
          <w:szCs w:val="32"/>
          <w:cs/>
        </w:rPr>
        <w:t>ซึ่งวัดมูลค่าด้วยราคาทุนตัดจำหน่าย</w:t>
      </w:r>
      <w:r>
        <w:rPr>
          <w:rFonts w:ascii="Angsana New" w:hAnsi="Angsana New"/>
          <w:spacing w:val="-4"/>
          <w:sz w:val="32"/>
          <w:szCs w:val="32"/>
          <w:cs/>
        </w:rPr>
        <w:t xml:space="preserve"> มีมูลค่ายุติธรรมโดยประมาณเท่ากับมูลค่าตามบัญชี </w:t>
      </w:r>
    </w:p>
    <w:p w14:paraId="51A90378" w14:textId="73287245" w:rsidR="00C05083" w:rsidRDefault="00E420C8" w:rsidP="00106DD7">
      <w:pPr>
        <w:tabs>
          <w:tab w:val="left" w:pos="540"/>
          <w:tab w:val="left" w:pos="630"/>
        </w:tabs>
        <w:spacing w:before="360"/>
        <w:jc w:val="thaiDistribute"/>
        <w:rPr>
          <w:rFonts w:ascii="Angsana New" w:eastAsia="MS Mincho" w:hAnsi="Angsana New"/>
          <w:b/>
          <w:bCs/>
          <w:sz w:val="32"/>
          <w:szCs w:val="32"/>
        </w:rPr>
      </w:pPr>
      <w:r w:rsidRPr="00E420C8">
        <w:rPr>
          <w:rFonts w:ascii="Angsana New" w:eastAsia="MS Mincho" w:hAnsi="Angsana New"/>
          <w:b/>
          <w:bCs/>
          <w:sz w:val="32"/>
          <w:szCs w:val="32"/>
        </w:rPr>
        <w:t>32</w:t>
      </w:r>
      <w:r w:rsidR="004678A4">
        <w:rPr>
          <w:rFonts w:ascii="Angsana New" w:eastAsia="MS Mincho" w:hAnsi="Angsana New"/>
          <w:b/>
          <w:bCs/>
          <w:sz w:val="32"/>
          <w:szCs w:val="32"/>
        </w:rPr>
        <w:t>.</w:t>
      </w:r>
      <w:r w:rsidR="004678A4">
        <w:rPr>
          <w:rFonts w:ascii="Angsana New" w:eastAsia="MS Mincho" w:hAnsi="Angsana New"/>
          <w:b/>
          <w:bCs/>
          <w:sz w:val="32"/>
          <w:szCs w:val="32"/>
        </w:rPr>
        <w:tab/>
      </w:r>
      <w:r w:rsidR="004678A4">
        <w:rPr>
          <w:rFonts w:ascii="Angsana New" w:eastAsia="MS Mincho" w:hAnsi="Angsana New"/>
          <w:b/>
          <w:bCs/>
          <w:sz w:val="32"/>
          <w:szCs w:val="32"/>
          <w:cs/>
        </w:rPr>
        <w:t>หนังสือค้ำประกัน</w:t>
      </w:r>
    </w:p>
    <w:p w14:paraId="5B4F34EB" w14:textId="271AA539" w:rsidR="00AE7D75" w:rsidRDefault="004A01E7" w:rsidP="00106DD7">
      <w:pPr>
        <w:tabs>
          <w:tab w:val="left" w:pos="540"/>
        </w:tabs>
        <w:ind w:left="547" w:hanging="7"/>
        <w:jc w:val="thaiDistribute"/>
        <w:rPr>
          <w:rFonts w:ascii="Angsana New" w:eastAsia="MS Mincho" w:hAnsi="Angsana New"/>
          <w:sz w:val="32"/>
          <w:szCs w:val="32"/>
        </w:rPr>
      </w:pPr>
      <w:r>
        <w:rPr>
          <w:rFonts w:ascii="Angsana New" w:eastAsia="MS Mincho" w:hAnsi="Angsana New"/>
          <w:sz w:val="32"/>
          <w:szCs w:val="32"/>
          <w:cs/>
        </w:rPr>
        <w:t xml:space="preserve">ณ วันที่ </w:t>
      </w:r>
      <w:r w:rsidR="00E420C8" w:rsidRPr="00E420C8">
        <w:rPr>
          <w:rFonts w:ascii="Angsana New" w:eastAsia="MS Mincho" w:hAnsi="Angsana New"/>
          <w:spacing w:val="-14"/>
          <w:sz w:val="32"/>
          <w:szCs w:val="32"/>
        </w:rPr>
        <w:t>31</w:t>
      </w:r>
      <w:r>
        <w:rPr>
          <w:rFonts w:ascii="Angsana New" w:eastAsia="MS Mincho" w:hAnsi="Angsana New"/>
          <w:spacing w:val="-14"/>
          <w:sz w:val="32"/>
          <w:szCs w:val="32"/>
          <w:cs/>
        </w:rPr>
        <w:t xml:space="preserve"> ธันวาคม </w:t>
      </w:r>
      <w:r w:rsidR="00E420C8" w:rsidRPr="00E420C8">
        <w:rPr>
          <w:rFonts w:ascii="Angsana New" w:eastAsia="MS Mincho" w:hAnsi="Angsana New"/>
          <w:spacing w:val="-14"/>
          <w:sz w:val="32"/>
          <w:szCs w:val="32"/>
        </w:rPr>
        <w:t>2568</w:t>
      </w:r>
      <w:r>
        <w:rPr>
          <w:rFonts w:ascii="Angsana New" w:eastAsia="MS Mincho" w:hAnsi="Angsana New"/>
          <w:spacing w:val="-14"/>
          <w:sz w:val="32"/>
          <w:szCs w:val="32"/>
        </w:rPr>
        <w:t xml:space="preserve"> </w:t>
      </w:r>
      <w:r>
        <w:rPr>
          <w:rFonts w:ascii="Angsana New" w:eastAsia="MS Mincho" w:hAnsi="Angsana New"/>
          <w:spacing w:val="-14"/>
          <w:sz w:val="32"/>
          <w:szCs w:val="32"/>
          <w:cs/>
        </w:rPr>
        <w:t xml:space="preserve">และ </w:t>
      </w:r>
      <w:r w:rsidR="00E420C8" w:rsidRPr="00E420C8">
        <w:rPr>
          <w:rFonts w:ascii="Angsana New" w:eastAsia="MS Mincho" w:hAnsi="Angsana New"/>
          <w:spacing w:val="-14"/>
          <w:sz w:val="32"/>
          <w:szCs w:val="32"/>
        </w:rPr>
        <w:t>2567</w:t>
      </w:r>
      <w:r>
        <w:rPr>
          <w:rFonts w:ascii="Angsana New" w:eastAsia="MS Mincho" w:hAnsi="Angsana New"/>
          <w:spacing w:val="-14"/>
          <w:sz w:val="32"/>
          <w:szCs w:val="32"/>
        </w:rPr>
        <w:t xml:space="preserve"> </w:t>
      </w:r>
      <w:r>
        <w:rPr>
          <w:rFonts w:ascii="Angsana New" w:eastAsia="MS Mincho" w:hAnsi="Angsana New"/>
          <w:sz w:val="32"/>
          <w:szCs w:val="32"/>
          <w:cs/>
        </w:rPr>
        <w:t xml:space="preserve">บริษัทมีหนังสือค้ำประกันที่ธนาคารออกเพื่อซื้อวัสดุก่อสร้างของบริษัทเป็นจำนวน </w:t>
      </w:r>
      <w:r w:rsidR="00E420C8" w:rsidRPr="00E420C8">
        <w:rPr>
          <w:rFonts w:ascii="Angsana New" w:hAnsi="Angsana New"/>
          <w:spacing w:val="-8"/>
          <w:sz w:val="32"/>
          <w:szCs w:val="32"/>
        </w:rPr>
        <w:t>0</w:t>
      </w:r>
      <w:r w:rsidR="00562CC4">
        <w:rPr>
          <w:rFonts w:ascii="Angsana New" w:hAnsi="Angsana New"/>
          <w:spacing w:val="-8"/>
          <w:sz w:val="32"/>
          <w:szCs w:val="32"/>
        </w:rPr>
        <w:t>.</w:t>
      </w:r>
      <w:r w:rsidR="00E420C8" w:rsidRPr="00E420C8">
        <w:rPr>
          <w:rFonts w:ascii="Angsana New" w:eastAsia="MS Mincho" w:hAnsi="Angsana New"/>
          <w:spacing w:val="-14"/>
          <w:sz w:val="32"/>
          <w:szCs w:val="32"/>
        </w:rPr>
        <w:t>25</w:t>
      </w:r>
      <w:r>
        <w:rPr>
          <w:rFonts w:ascii="Angsana New" w:eastAsia="MS Mincho" w:hAnsi="Angsana New"/>
          <w:sz w:val="32"/>
          <w:szCs w:val="32"/>
          <w:cs/>
        </w:rPr>
        <w:t xml:space="preserve"> ล้านบาท </w:t>
      </w:r>
      <w:r>
        <w:rPr>
          <w:rFonts w:ascii="Angsana New" w:eastAsia="MS Mincho" w:hAnsi="Angsana New"/>
          <w:spacing w:val="-14"/>
          <w:sz w:val="32"/>
          <w:szCs w:val="32"/>
          <w:cs/>
        </w:rPr>
        <w:t xml:space="preserve">และ </w:t>
      </w:r>
      <w:r w:rsidR="00E420C8" w:rsidRPr="00E420C8">
        <w:rPr>
          <w:rFonts w:ascii="Angsana New" w:hAnsi="Angsana New"/>
          <w:spacing w:val="-8"/>
          <w:sz w:val="32"/>
          <w:szCs w:val="32"/>
        </w:rPr>
        <w:t>0</w:t>
      </w:r>
      <w:r w:rsidR="00562CC4">
        <w:rPr>
          <w:rFonts w:ascii="Angsana New" w:hAnsi="Angsana New"/>
          <w:spacing w:val="-8"/>
          <w:sz w:val="32"/>
          <w:szCs w:val="32"/>
        </w:rPr>
        <w:t>.</w:t>
      </w:r>
      <w:r w:rsidR="00E420C8" w:rsidRPr="00E420C8">
        <w:rPr>
          <w:rFonts w:ascii="Angsana New" w:eastAsia="MS Mincho" w:hAnsi="Angsana New"/>
          <w:sz w:val="32"/>
          <w:szCs w:val="32"/>
        </w:rPr>
        <w:t>10</w:t>
      </w:r>
      <w:r>
        <w:rPr>
          <w:rFonts w:ascii="Angsana New" w:eastAsia="MS Mincho" w:hAnsi="Angsana New"/>
          <w:sz w:val="32"/>
          <w:szCs w:val="32"/>
          <w:cs/>
        </w:rPr>
        <w:t xml:space="preserve"> </w:t>
      </w:r>
      <w:r>
        <w:rPr>
          <w:rFonts w:ascii="Angsana New" w:eastAsia="MS Mincho" w:hAnsi="Angsana New"/>
          <w:spacing w:val="-14"/>
          <w:sz w:val="32"/>
          <w:szCs w:val="32"/>
          <w:cs/>
        </w:rPr>
        <w:t>ล้านบาท ตามลำดับ</w:t>
      </w:r>
      <w:r>
        <w:rPr>
          <w:rFonts w:ascii="Angsana New" w:eastAsia="MS Mincho" w:hAnsi="Angsana New"/>
          <w:sz w:val="32"/>
          <w:szCs w:val="32"/>
          <w:cs/>
        </w:rPr>
        <w:t xml:space="preserve"> โดย</w:t>
      </w:r>
      <w:r w:rsidR="0097029F">
        <w:rPr>
          <w:rFonts w:ascii="Angsana New" w:eastAsia="MS Mincho" w:hAnsi="Angsana New"/>
          <w:sz w:val="32"/>
          <w:szCs w:val="32"/>
          <w:cs/>
        </w:rPr>
        <w:t>มีบัญชีเงินฝากออมทรัพย์เป็น</w:t>
      </w:r>
      <w:r>
        <w:rPr>
          <w:rFonts w:ascii="Angsana New" w:eastAsia="MS Mincho" w:hAnsi="Angsana New"/>
          <w:sz w:val="32"/>
          <w:szCs w:val="32"/>
          <w:cs/>
        </w:rPr>
        <w:t>หลัก</w:t>
      </w:r>
      <w:r w:rsidR="00562CC4">
        <w:rPr>
          <w:rFonts w:ascii="Angsana New" w:eastAsia="MS Mincho" w:hAnsi="Angsana New"/>
          <w:sz w:val="32"/>
          <w:szCs w:val="32"/>
          <w:cs/>
        </w:rPr>
        <w:t>ทรัพย์</w:t>
      </w:r>
      <w:r>
        <w:rPr>
          <w:rFonts w:ascii="Angsana New" w:eastAsia="MS Mincho" w:hAnsi="Angsana New"/>
          <w:sz w:val="32"/>
          <w:szCs w:val="32"/>
          <w:cs/>
        </w:rPr>
        <w:t>ค้ำประกัน</w:t>
      </w:r>
      <w:r w:rsidR="00AE7D75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5B7DBE">
        <w:rPr>
          <w:rFonts w:ascii="Angsana New" w:hAnsi="Angsana New"/>
          <w:sz w:val="32"/>
          <w:szCs w:val="32"/>
        </w:rPr>
        <w:t>(</w:t>
      </w:r>
      <w:r w:rsidR="005B7DBE">
        <w:rPr>
          <w:rFonts w:ascii="Angsana New" w:hAnsi="Angsana New"/>
          <w:sz w:val="32"/>
          <w:szCs w:val="32"/>
          <w:cs/>
        </w:rPr>
        <w:t xml:space="preserve">ดูหมายเหตุข้อ </w:t>
      </w:r>
      <w:r w:rsidR="00E420C8" w:rsidRPr="00E420C8">
        <w:rPr>
          <w:rFonts w:ascii="Angsana New" w:hAnsi="Angsana New"/>
          <w:sz w:val="32"/>
          <w:szCs w:val="32"/>
        </w:rPr>
        <w:t>9</w:t>
      </w:r>
      <w:r w:rsidR="005B7DBE">
        <w:rPr>
          <w:rFonts w:ascii="Angsana New" w:hAnsi="Angsana New"/>
          <w:sz w:val="32"/>
          <w:szCs w:val="32"/>
        </w:rPr>
        <w:t>)</w:t>
      </w:r>
    </w:p>
    <w:p w14:paraId="4A185F36" w14:textId="29DBA9D5" w:rsidR="009B78CC" w:rsidRDefault="00E420C8" w:rsidP="00106DD7">
      <w:pPr>
        <w:tabs>
          <w:tab w:val="left" w:pos="540"/>
          <w:tab w:val="left" w:pos="630"/>
        </w:tabs>
        <w:spacing w:before="360"/>
        <w:jc w:val="thaiDistribute"/>
        <w:rPr>
          <w:rFonts w:ascii="Angsana New" w:eastAsia="MS Mincho" w:hAnsi="Angsana New"/>
          <w:b/>
          <w:bCs/>
          <w:sz w:val="32"/>
          <w:szCs w:val="32"/>
        </w:rPr>
      </w:pPr>
      <w:r w:rsidRPr="00E420C8">
        <w:rPr>
          <w:rFonts w:ascii="Angsana New" w:eastAsia="MS Mincho" w:hAnsi="Angsana New"/>
          <w:b/>
          <w:bCs/>
          <w:sz w:val="32"/>
          <w:szCs w:val="32"/>
        </w:rPr>
        <w:t>33</w:t>
      </w:r>
      <w:r w:rsidR="009B78CC">
        <w:rPr>
          <w:rFonts w:ascii="Angsana New" w:eastAsia="MS Mincho" w:hAnsi="Angsana New"/>
          <w:b/>
          <w:bCs/>
          <w:sz w:val="32"/>
          <w:szCs w:val="32"/>
        </w:rPr>
        <w:t>.</w:t>
      </w:r>
      <w:r w:rsidR="009B78CC">
        <w:rPr>
          <w:rFonts w:ascii="Angsana New" w:eastAsia="MS Mincho" w:hAnsi="Angsana New"/>
          <w:b/>
          <w:bCs/>
          <w:sz w:val="32"/>
          <w:szCs w:val="32"/>
        </w:rPr>
        <w:tab/>
      </w:r>
      <w:r w:rsidR="00464A05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3A1BA613" w14:textId="15797BB4" w:rsidR="00E21464" w:rsidRDefault="0062208A" w:rsidP="00106DD7">
      <w:pPr>
        <w:tabs>
          <w:tab w:val="left" w:pos="540"/>
        </w:tabs>
        <w:ind w:left="547" w:hanging="7"/>
        <w:jc w:val="thaiDistribute"/>
        <w:rPr>
          <w:rFonts w:ascii="Angsana New" w:eastAsia="MS Mincho" w:hAnsi="Angsana New"/>
          <w:sz w:val="32"/>
          <w:szCs w:val="32"/>
        </w:rPr>
      </w:pPr>
      <w:r>
        <w:rPr>
          <w:rFonts w:ascii="Angsana New" w:eastAsia="MS Mincho" w:hAnsi="Angsana New"/>
          <w:sz w:val="32"/>
          <w:szCs w:val="32"/>
        </w:rPr>
        <w:tab/>
      </w:r>
      <w:r>
        <w:rPr>
          <w:rFonts w:ascii="Angsana New" w:eastAsia="MS Mincho" w:hAnsi="Angsana New"/>
          <w:sz w:val="32"/>
          <w:szCs w:val="32"/>
          <w:cs/>
        </w:rPr>
        <w:t xml:space="preserve">ณ วันที่ </w:t>
      </w:r>
      <w:r w:rsidR="00E420C8" w:rsidRPr="00E420C8">
        <w:rPr>
          <w:rFonts w:ascii="Angsana New" w:eastAsia="MS Mincho" w:hAnsi="Angsana New"/>
          <w:sz w:val="32"/>
          <w:szCs w:val="32"/>
        </w:rPr>
        <w:t>31</w:t>
      </w:r>
      <w:r>
        <w:rPr>
          <w:rFonts w:ascii="Angsana New" w:eastAsia="MS Mincho" w:hAnsi="Angsana New"/>
          <w:sz w:val="32"/>
          <w:szCs w:val="32"/>
          <w:cs/>
        </w:rPr>
        <w:t xml:space="preserve"> ธันวาคม </w:t>
      </w:r>
      <w:r w:rsidR="00E420C8" w:rsidRPr="00E420C8">
        <w:rPr>
          <w:rFonts w:ascii="Angsana New" w:eastAsia="MS Mincho" w:hAnsi="Angsana New"/>
          <w:sz w:val="32"/>
          <w:szCs w:val="32"/>
        </w:rPr>
        <w:t>2568</w:t>
      </w:r>
      <w:r>
        <w:rPr>
          <w:rFonts w:ascii="Angsana New" w:eastAsia="MS Mincho" w:hAnsi="Angsana New"/>
          <w:sz w:val="32"/>
          <w:szCs w:val="32"/>
        </w:rPr>
        <w:t xml:space="preserve"> </w:t>
      </w:r>
      <w:r>
        <w:rPr>
          <w:rFonts w:ascii="Angsana New" w:eastAsia="MS Mincho" w:hAnsi="Angsana New"/>
          <w:sz w:val="32"/>
          <w:szCs w:val="32"/>
          <w:cs/>
        </w:rPr>
        <w:t xml:space="preserve">และ </w:t>
      </w:r>
      <w:r w:rsidR="00E420C8" w:rsidRPr="00E420C8">
        <w:rPr>
          <w:rFonts w:ascii="Angsana New" w:eastAsia="MS Mincho" w:hAnsi="Angsana New"/>
          <w:sz w:val="32"/>
          <w:szCs w:val="32"/>
        </w:rPr>
        <w:t>2567</w:t>
      </w:r>
      <w:r>
        <w:rPr>
          <w:rFonts w:ascii="Angsana New" w:eastAsia="MS Mincho" w:hAnsi="Angsana New"/>
          <w:sz w:val="32"/>
          <w:szCs w:val="32"/>
        </w:rPr>
        <w:t xml:space="preserve"> </w:t>
      </w:r>
      <w:r w:rsidR="00AF5E12">
        <w:rPr>
          <w:rFonts w:ascii="Angsana New" w:eastAsia="MS Mincho" w:hAnsi="Angsana New"/>
          <w:spacing w:val="-14"/>
          <w:sz w:val="32"/>
          <w:szCs w:val="32"/>
          <w:cs/>
        </w:rPr>
        <w:t xml:space="preserve">บริษัทมีภาระผูกพันรายจ่ายฝ่ายทุนจำนวนเงิน </w:t>
      </w:r>
      <w:r w:rsidR="00E420C8" w:rsidRPr="00E420C8">
        <w:rPr>
          <w:rFonts w:ascii="Angsana New" w:eastAsia="MS Mincho" w:hAnsi="Angsana New"/>
          <w:spacing w:val="-14"/>
          <w:sz w:val="32"/>
          <w:szCs w:val="32"/>
        </w:rPr>
        <w:t>1</w:t>
      </w:r>
      <w:r w:rsidR="005A23F6">
        <w:rPr>
          <w:rFonts w:ascii="Angsana New" w:eastAsia="MS Mincho" w:hAnsi="Angsana New"/>
          <w:spacing w:val="-14"/>
          <w:sz w:val="32"/>
          <w:szCs w:val="32"/>
        </w:rPr>
        <w:t>.</w:t>
      </w:r>
      <w:r w:rsidR="00E420C8" w:rsidRPr="00E420C8">
        <w:rPr>
          <w:rFonts w:ascii="Angsana New" w:eastAsia="MS Mincho" w:hAnsi="Angsana New"/>
          <w:spacing w:val="-14"/>
          <w:sz w:val="32"/>
          <w:szCs w:val="32"/>
        </w:rPr>
        <w:t>31</w:t>
      </w:r>
      <w:r w:rsidR="005A23F6">
        <w:rPr>
          <w:rFonts w:ascii="Angsana New" w:eastAsia="MS Mincho" w:hAnsi="Angsana New"/>
          <w:spacing w:val="-14"/>
          <w:sz w:val="32"/>
          <w:szCs w:val="32"/>
        </w:rPr>
        <w:t xml:space="preserve"> </w:t>
      </w:r>
      <w:r w:rsidR="00AF5E12">
        <w:rPr>
          <w:rFonts w:ascii="Angsana New" w:eastAsia="MS Mincho" w:hAnsi="Angsana New"/>
          <w:spacing w:val="-14"/>
          <w:sz w:val="32"/>
          <w:szCs w:val="32"/>
          <w:cs/>
        </w:rPr>
        <w:t xml:space="preserve">ล้านบาท </w:t>
      </w:r>
      <w:r w:rsidR="00AF5E12">
        <w:rPr>
          <w:rFonts w:ascii="Angsana New" w:eastAsia="MS Mincho" w:hAnsi="Angsana New"/>
          <w:sz w:val="32"/>
          <w:szCs w:val="32"/>
          <w:cs/>
        </w:rPr>
        <w:t xml:space="preserve">และ </w:t>
      </w:r>
      <w:r w:rsidR="00E420C8" w:rsidRPr="00E420C8">
        <w:rPr>
          <w:rFonts w:ascii="Angsana New" w:eastAsia="MS Mincho" w:hAnsi="Angsana New"/>
          <w:sz w:val="32"/>
          <w:szCs w:val="32"/>
        </w:rPr>
        <w:t>9</w:t>
      </w:r>
      <w:r w:rsidR="00AF5E12">
        <w:rPr>
          <w:rFonts w:ascii="Angsana New" w:eastAsia="MS Mincho" w:hAnsi="Angsana New"/>
          <w:sz w:val="32"/>
          <w:szCs w:val="32"/>
        </w:rPr>
        <w:t>.</w:t>
      </w:r>
      <w:r w:rsidR="00E420C8" w:rsidRPr="00E420C8">
        <w:rPr>
          <w:rFonts w:ascii="Angsana New" w:eastAsia="MS Mincho" w:hAnsi="Angsana New"/>
          <w:sz w:val="32"/>
          <w:szCs w:val="32"/>
        </w:rPr>
        <w:t>78</w:t>
      </w:r>
      <w:r w:rsidR="00AF5E12">
        <w:rPr>
          <w:rFonts w:ascii="Angsana New" w:eastAsia="MS Mincho" w:hAnsi="Angsana New"/>
          <w:sz w:val="32"/>
          <w:szCs w:val="32"/>
        </w:rPr>
        <w:t xml:space="preserve"> </w:t>
      </w:r>
      <w:r w:rsidR="00AF5E12">
        <w:rPr>
          <w:rFonts w:ascii="Angsana New" w:eastAsia="MS Mincho" w:hAnsi="Angsana New"/>
          <w:sz w:val="32"/>
          <w:szCs w:val="32"/>
          <w:cs/>
        </w:rPr>
        <w:t>ล้านบาท</w:t>
      </w:r>
      <w:r w:rsidR="00AF5E12">
        <w:rPr>
          <w:rFonts w:ascii="Angsana New" w:eastAsia="MS Mincho" w:hAnsi="Angsana New"/>
          <w:sz w:val="32"/>
          <w:szCs w:val="32"/>
        </w:rPr>
        <w:t xml:space="preserve"> </w:t>
      </w:r>
      <w:r w:rsidR="00AF5E12">
        <w:rPr>
          <w:rFonts w:ascii="Angsana New" w:eastAsia="MS Mincho" w:hAnsi="Angsana New"/>
          <w:sz w:val="32"/>
          <w:szCs w:val="32"/>
          <w:cs/>
        </w:rPr>
        <w:t>ตามลำดับ</w:t>
      </w:r>
      <w:r w:rsidR="00AF5E12">
        <w:rPr>
          <w:rFonts w:ascii="Angsana New" w:eastAsia="MS Mincho" w:hAnsi="Angsana New"/>
          <w:sz w:val="32"/>
          <w:szCs w:val="32"/>
        </w:rPr>
        <w:t xml:space="preserve"> </w:t>
      </w:r>
      <w:r w:rsidR="00AF5E12">
        <w:rPr>
          <w:rFonts w:ascii="Angsana New" w:eastAsia="MS Mincho" w:hAnsi="Angsana New"/>
          <w:sz w:val="32"/>
          <w:szCs w:val="32"/>
          <w:cs/>
        </w:rPr>
        <w:t>อันเป็นรายจ่ายที่เกี่ยวข้องกับการก่อสร้างสาขา</w:t>
      </w:r>
    </w:p>
    <w:p w14:paraId="6285FB32" w14:textId="72DAF8A3" w:rsidR="00AE7D75" w:rsidRDefault="000558E6" w:rsidP="000558E6">
      <w:pPr>
        <w:tabs>
          <w:tab w:val="left" w:pos="540"/>
          <w:tab w:val="left" w:pos="630"/>
        </w:tabs>
        <w:jc w:val="thaiDistribute"/>
        <w:rPr>
          <w:rFonts w:ascii="Angsana New" w:eastAsia="MS Mincho" w:hAnsi="Angsana New"/>
          <w:b/>
          <w:bCs/>
          <w:sz w:val="32"/>
          <w:szCs w:val="32"/>
        </w:rPr>
      </w:pPr>
      <w:r>
        <w:rPr>
          <w:rFonts w:ascii="Angsana New" w:eastAsia="MS Mincho" w:hAnsi="Angsana New"/>
          <w:b/>
          <w:bCs/>
          <w:sz w:val="32"/>
          <w:szCs w:val="32"/>
        </w:rPr>
        <w:br w:type="page"/>
      </w:r>
      <w:r w:rsidR="00E420C8" w:rsidRPr="00E420C8">
        <w:rPr>
          <w:rFonts w:ascii="Angsana New" w:eastAsia="MS Mincho" w:hAnsi="Angsana New"/>
          <w:b/>
          <w:bCs/>
          <w:sz w:val="32"/>
          <w:szCs w:val="32"/>
        </w:rPr>
        <w:lastRenderedPageBreak/>
        <w:t>34</w:t>
      </w:r>
      <w:r w:rsidR="00AE7D75">
        <w:rPr>
          <w:rFonts w:ascii="Angsana New" w:eastAsia="MS Mincho" w:hAnsi="Angsana New"/>
          <w:b/>
          <w:bCs/>
          <w:sz w:val="32"/>
          <w:szCs w:val="32"/>
        </w:rPr>
        <w:t>.</w:t>
      </w:r>
      <w:r w:rsidR="00AE7D75">
        <w:rPr>
          <w:rFonts w:ascii="Angsana New" w:eastAsia="MS Mincho" w:hAnsi="Angsana New"/>
          <w:b/>
          <w:bCs/>
          <w:sz w:val="32"/>
          <w:szCs w:val="32"/>
        </w:rPr>
        <w:tab/>
      </w:r>
      <w:r w:rsidR="00AE7D75">
        <w:rPr>
          <w:rFonts w:ascii="Angsana New" w:eastAsia="MS Mincho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EDCAE9C" w14:textId="3F25610E" w:rsidR="000558E6" w:rsidRPr="00106DD7" w:rsidRDefault="000558E6" w:rsidP="000558E6">
      <w:pPr>
        <w:tabs>
          <w:tab w:val="left" w:pos="540"/>
        </w:tabs>
        <w:ind w:left="547" w:hanging="7"/>
        <w:jc w:val="thaiDistribute"/>
        <w:rPr>
          <w:rFonts w:ascii="Angsana New" w:hAnsi="Angsana New"/>
          <w:spacing w:val="-8"/>
          <w:sz w:val="32"/>
          <w:szCs w:val="32"/>
        </w:rPr>
      </w:pPr>
      <w:r w:rsidRPr="0026468C">
        <w:rPr>
          <w:rFonts w:ascii="Angsana New" w:hAnsi="Angsana New" w:hint="cs"/>
          <w:spacing w:val="-8"/>
          <w:sz w:val="32"/>
          <w:szCs w:val="32"/>
          <w:cs/>
        </w:rPr>
        <w:t xml:space="preserve">เมื่อวันที่ </w:t>
      </w:r>
      <w:r w:rsidR="00E420C8" w:rsidRPr="00E420C8">
        <w:rPr>
          <w:rFonts w:ascii="Angsana New" w:hAnsi="Angsana New"/>
          <w:spacing w:val="-8"/>
          <w:sz w:val="32"/>
          <w:szCs w:val="32"/>
        </w:rPr>
        <w:t>24</w:t>
      </w:r>
      <w:r w:rsidRPr="0026468C">
        <w:rPr>
          <w:rFonts w:ascii="Angsana New" w:hAnsi="Angsana New"/>
          <w:spacing w:val="-8"/>
          <w:sz w:val="32"/>
          <w:szCs w:val="32"/>
        </w:rPr>
        <w:t xml:space="preserve"> </w:t>
      </w:r>
      <w:r w:rsidRPr="0026468C">
        <w:rPr>
          <w:rFonts w:ascii="Angsana New" w:hAnsi="Angsana New" w:hint="cs"/>
          <w:spacing w:val="-8"/>
          <w:sz w:val="32"/>
          <w:szCs w:val="32"/>
          <w:cs/>
        </w:rPr>
        <w:t xml:space="preserve">กุมภาพันธ์ </w:t>
      </w:r>
      <w:r w:rsidR="00E420C8" w:rsidRPr="00E420C8">
        <w:rPr>
          <w:rFonts w:ascii="Angsana New" w:hAnsi="Angsana New"/>
          <w:spacing w:val="-8"/>
          <w:sz w:val="32"/>
          <w:szCs w:val="32"/>
        </w:rPr>
        <w:t>2569</w:t>
      </w:r>
      <w:r w:rsidRPr="0026468C">
        <w:rPr>
          <w:rFonts w:ascii="Angsana New" w:hAnsi="Angsana New"/>
          <w:spacing w:val="-8"/>
          <w:sz w:val="32"/>
          <w:szCs w:val="32"/>
        </w:rPr>
        <w:t xml:space="preserve"> </w:t>
      </w:r>
      <w:r w:rsidRPr="0026468C">
        <w:rPr>
          <w:rFonts w:ascii="Angsana New" w:hAnsi="Angsana New" w:hint="cs"/>
          <w:spacing w:val="-8"/>
          <w:sz w:val="32"/>
          <w:szCs w:val="32"/>
          <w:cs/>
        </w:rPr>
        <w:t xml:space="preserve">ที่ประชุมคณะกรรมการของบริษัทครั้งที่ </w:t>
      </w:r>
      <w:r w:rsidR="00E420C8" w:rsidRPr="00E420C8">
        <w:rPr>
          <w:rFonts w:ascii="Angsana New" w:hAnsi="Angsana New"/>
          <w:spacing w:val="-8"/>
          <w:sz w:val="32"/>
          <w:szCs w:val="32"/>
        </w:rPr>
        <w:t>1</w:t>
      </w:r>
      <w:r w:rsidRPr="0026468C">
        <w:rPr>
          <w:rFonts w:ascii="Angsana New" w:hAnsi="Angsana New"/>
          <w:spacing w:val="-8"/>
          <w:sz w:val="32"/>
          <w:szCs w:val="32"/>
        </w:rPr>
        <w:t>/</w:t>
      </w:r>
      <w:r w:rsidR="00E420C8" w:rsidRPr="00E420C8">
        <w:rPr>
          <w:rFonts w:ascii="Angsana New" w:hAnsi="Angsana New"/>
          <w:spacing w:val="-8"/>
          <w:sz w:val="32"/>
          <w:szCs w:val="32"/>
        </w:rPr>
        <w:t>2569</w:t>
      </w:r>
      <w:r w:rsidRPr="0026468C">
        <w:rPr>
          <w:rFonts w:ascii="Angsana New" w:hAnsi="Angsana New"/>
          <w:spacing w:val="-8"/>
          <w:sz w:val="32"/>
          <w:szCs w:val="32"/>
        </w:rPr>
        <w:t xml:space="preserve"> </w:t>
      </w:r>
      <w:r w:rsidRPr="0026468C">
        <w:rPr>
          <w:rFonts w:ascii="Angsana New" w:hAnsi="Angsana New" w:hint="cs"/>
          <w:spacing w:val="-8"/>
          <w:sz w:val="32"/>
          <w:szCs w:val="32"/>
          <w:cs/>
        </w:rPr>
        <w:t xml:space="preserve">ได้อนุมัติให้เสนอต่อที่ประชุมสามัญผู้ถือหุ้นซึ่งจะจัดขึ้นในวันที่ </w:t>
      </w:r>
      <w:r w:rsidR="00E420C8" w:rsidRPr="00E420C8">
        <w:rPr>
          <w:rFonts w:ascii="Angsana New" w:hAnsi="Angsana New"/>
          <w:spacing w:val="-8"/>
          <w:sz w:val="32"/>
          <w:szCs w:val="32"/>
        </w:rPr>
        <w:t>2</w:t>
      </w:r>
      <w:r w:rsidRPr="0026468C">
        <w:rPr>
          <w:rFonts w:ascii="Angsana New" w:hAnsi="Angsana New"/>
          <w:spacing w:val="-8"/>
          <w:sz w:val="32"/>
          <w:szCs w:val="32"/>
        </w:rPr>
        <w:t xml:space="preserve"> </w:t>
      </w:r>
      <w:r w:rsidRPr="0026468C">
        <w:rPr>
          <w:rFonts w:ascii="Angsana New" w:hAnsi="Angsana New" w:hint="cs"/>
          <w:spacing w:val="-8"/>
          <w:sz w:val="32"/>
          <w:szCs w:val="32"/>
          <w:cs/>
        </w:rPr>
        <w:t xml:space="preserve">เมษายน </w:t>
      </w:r>
      <w:r w:rsidR="00E420C8" w:rsidRPr="00E420C8">
        <w:rPr>
          <w:rFonts w:ascii="Angsana New" w:hAnsi="Angsana New"/>
          <w:spacing w:val="-8"/>
          <w:sz w:val="32"/>
          <w:szCs w:val="32"/>
        </w:rPr>
        <w:t>2569</w:t>
      </w:r>
      <w:r w:rsidRPr="0026468C">
        <w:rPr>
          <w:rFonts w:ascii="Angsana New" w:hAnsi="Angsana New"/>
          <w:spacing w:val="-8"/>
          <w:sz w:val="32"/>
          <w:szCs w:val="32"/>
        </w:rPr>
        <w:t xml:space="preserve"> </w:t>
      </w:r>
      <w:r w:rsidRPr="0026468C">
        <w:rPr>
          <w:rFonts w:ascii="Angsana New" w:hAnsi="Angsana New" w:hint="cs"/>
          <w:spacing w:val="-8"/>
          <w:sz w:val="32"/>
          <w:szCs w:val="32"/>
          <w:cs/>
        </w:rPr>
        <w:t xml:space="preserve">เพื่อพิจารณาและอนุมัติการจ่ายเงินปันผลประจำปี </w:t>
      </w:r>
      <w:r w:rsidR="00E420C8" w:rsidRPr="00E420C8">
        <w:rPr>
          <w:rFonts w:ascii="Angsana New" w:hAnsi="Angsana New"/>
          <w:spacing w:val="-8"/>
          <w:sz w:val="32"/>
          <w:szCs w:val="32"/>
        </w:rPr>
        <w:t>2568</w:t>
      </w:r>
      <w:r w:rsidRPr="0026468C">
        <w:rPr>
          <w:rFonts w:ascii="Angsana New" w:hAnsi="Angsana New"/>
          <w:spacing w:val="-8"/>
          <w:sz w:val="32"/>
          <w:szCs w:val="32"/>
        </w:rPr>
        <w:t xml:space="preserve"> </w:t>
      </w:r>
      <w:r w:rsidRPr="0026468C">
        <w:rPr>
          <w:rFonts w:ascii="Angsana New" w:hAnsi="Angsana New" w:hint="cs"/>
          <w:spacing w:val="-8"/>
          <w:sz w:val="32"/>
          <w:szCs w:val="32"/>
          <w:cs/>
        </w:rPr>
        <w:t xml:space="preserve">ในอัตรา </w:t>
      </w:r>
      <w:r w:rsidR="00E420C8" w:rsidRPr="00E420C8">
        <w:rPr>
          <w:rFonts w:ascii="Angsana New" w:hAnsi="Angsana New"/>
          <w:spacing w:val="-8"/>
          <w:sz w:val="32"/>
          <w:szCs w:val="32"/>
        </w:rPr>
        <w:t>0</w:t>
      </w:r>
      <w:r w:rsidRPr="0026468C">
        <w:rPr>
          <w:rFonts w:ascii="Angsana New" w:hAnsi="Angsana New"/>
          <w:spacing w:val="-8"/>
          <w:sz w:val="32"/>
          <w:szCs w:val="32"/>
        </w:rPr>
        <w:t>.</w:t>
      </w:r>
      <w:r w:rsidR="00E420C8" w:rsidRPr="00E420C8">
        <w:rPr>
          <w:rFonts w:ascii="Angsana New" w:hAnsi="Angsana New"/>
          <w:spacing w:val="-8"/>
          <w:sz w:val="32"/>
          <w:szCs w:val="32"/>
        </w:rPr>
        <w:t>1788</w:t>
      </w:r>
      <w:r w:rsidRPr="0026468C">
        <w:rPr>
          <w:rFonts w:ascii="Angsana New" w:hAnsi="Angsana New"/>
          <w:spacing w:val="-8"/>
          <w:sz w:val="32"/>
          <w:szCs w:val="32"/>
        </w:rPr>
        <w:t xml:space="preserve"> </w:t>
      </w:r>
      <w:r w:rsidRPr="0026468C">
        <w:rPr>
          <w:rFonts w:ascii="Angsana New" w:hAnsi="Angsana New" w:hint="cs"/>
          <w:spacing w:val="-8"/>
          <w:sz w:val="32"/>
          <w:szCs w:val="32"/>
          <w:cs/>
        </w:rPr>
        <w:t xml:space="preserve">บาทต่อหุ้น รวมเป็นเงิน </w:t>
      </w:r>
      <w:r w:rsidR="00E420C8" w:rsidRPr="00E420C8">
        <w:rPr>
          <w:rFonts w:ascii="Angsana New" w:hAnsi="Angsana New"/>
          <w:spacing w:val="-8"/>
          <w:sz w:val="32"/>
          <w:szCs w:val="32"/>
        </w:rPr>
        <w:t>63</w:t>
      </w:r>
      <w:r w:rsidRPr="0026468C">
        <w:rPr>
          <w:rFonts w:ascii="Angsana New" w:hAnsi="Angsana New"/>
          <w:spacing w:val="-8"/>
          <w:sz w:val="32"/>
          <w:szCs w:val="32"/>
        </w:rPr>
        <w:t>.</w:t>
      </w:r>
      <w:r w:rsidR="00E420C8" w:rsidRPr="00E420C8">
        <w:rPr>
          <w:rFonts w:ascii="Angsana New" w:hAnsi="Angsana New"/>
          <w:spacing w:val="-8"/>
          <w:sz w:val="32"/>
          <w:szCs w:val="32"/>
        </w:rPr>
        <w:t>11</w:t>
      </w:r>
      <w:r w:rsidRPr="0026468C">
        <w:rPr>
          <w:rFonts w:ascii="Angsana New" w:hAnsi="Angsana New"/>
          <w:spacing w:val="-8"/>
          <w:sz w:val="32"/>
          <w:szCs w:val="32"/>
        </w:rPr>
        <w:t xml:space="preserve"> </w:t>
      </w:r>
      <w:r w:rsidRPr="0026468C">
        <w:rPr>
          <w:rFonts w:ascii="Angsana New" w:hAnsi="Angsana New" w:hint="cs"/>
          <w:spacing w:val="-8"/>
          <w:sz w:val="32"/>
          <w:szCs w:val="32"/>
          <w:cs/>
        </w:rPr>
        <w:t>ล้านบาท</w:t>
      </w:r>
      <w:r w:rsidRPr="0026468C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26468C">
        <w:rPr>
          <w:rFonts w:ascii="Angsana New" w:hAnsi="Angsana New" w:hint="cs"/>
          <w:spacing w:val="-8"/>
          <w:sz w:val="32"/>
          <w:szCs w:val="32"/>
          <w:cs/>
        </w:rPr>
        <w:t xml:space="preserve">โดยเมื่อวันที่ </w:t>
      </w:r>
      <w:r w:rsidR="00E420C8" w:rsidRPr="00E420C8">
        <w:rPr>
          <w:rFonts w:ascii="Angsana New" w:hAnsi="Angsana New"/>
          <w:spacing w:val="-8"/>
          <w:sz w:val="32"/>
          <w:szCs w:val="32"/>
        </w:rPr>
        <w:t>9</w:t>
      </w:r>
      <w:r w:rsidRPr="0026468C">
        <w:rPr>
          <w:rFonts w:ascii="Angsana New" w:hAnsi="Angsana New"/>
          <w:spacing w:val="-8"/>
          <w:sz w:val="32"/>
          <w:szCs w:val="32"/>
        </w:rPr>
        <w:t xml:space="preserve"> </w:t>
      </w:r>
      <w:r w:rsidRPr="0026468C">
        <w:rPr>
          <w:rFonts w:ascii="Angsana New" w:hAnsi="Angsana New" w:hint="cs"/>
          <w:spacing w:val="-8"/>
          <w:sz w:val="32"/>
          <w:szCs w:val="32"/>
          <w:cs/>
        </w:rPr>
        <w:t xml:space="preserve">มกราคม </w:t>
      </w:r>
      <w:r w:rsidR="00E420C8" w:rsidRPr="00E420C8">
        <w:rPr>
          <w:rFonts w:ascii="Angsana New" w:hAnsi="Angsana New"/>
          <w:spacing w:val="-8"/>
          <w:sz w:val="32"/>
          <w:szCs w:val="32"/>
        </w:rPr>
        <w:t>2569</w:t>
      </w:r>
      <w:r w:rsidRPr="0026468C">
        <w:rPr>
          <w:rFonts w:ascii="Angsana New" w:hAnsi="Angsana New"/>
          <w:spacing w:val="-8"/>
          <w:sz w:val="32"/>
          <w:szCs w:val="32"/>
        </w:rPr>
        <w:t xml:space="preserve"> </w:t>
      </w:r>
      <w:r w:rsidRPr="0026468C">
        <w:rPr>
          <w:rFonts w:ascii="Angsana New" w:hAnsi="Angsana New" w:hint="cs"/>
          <w:spacing w:val="-8"/>
          <w:sz w:val="32"/>
          <w:szCs w:val="32"/>
          <w:cs/>
        </w:rPr>
        <w:t>บริษัทได้จ่ายเงินปันผลระหว่างกาลจาก</w:t>
      </w:r>
      <w:r>
        <w:rPr>
          <w:rFonts w:ascii="Angsana New" w:hAnsi="Angsana New" w:hint="cs"/>
          <w:spacing w:val="-8"/>
          <w:sz w:val="32"/>
          <w:szCs w:val="32"/>
          <w:cs/>
        </w:rPr>
        <w:t>กำไรสุทธิ</w:t>
      </w:r>
      <w:r w:rsidRPr="0026468C">
        <w:rPr>
          <w:rFonts w:ascii="Angsana New" w:hAnsi="Angsana New" w:hint="cs"/>
          <w:spacing w:val="-8"/>
          <w:sz w:val="32"/>
          <w:szCs w:val="32"/>
          <w:cs/>
        </w:rPr>
        <w:t xml:space="preserve">ปี </w:t>
      </w:r>
      <w:r w:rsidR="00E420C8" w:rsidRPr="00E420C8">
        <w:rPr>
          <w:rFonts w:ascii="Angsana New" w:hAnsi="Angsana New"/>
          <w:spacing w:val="-8"/>
          <w:sz w:val="32"/>
          <w:szCs w:val="32"/>
        </w:rPr>
        <w:t>2568</w:t>
      </w:r>
      <w:r w:rsidRPr="0026468C">
        <w:rPr>
          <w:rFonts w:ascii="Angsana New" w:hAnsi="Angsana New"/>
          <w:spacing w:val="-8"/>
          <w:sz w:val="32"/>
          <w:szCs w:val="32"/>
        </w:rPr>
        <w:t xml:space="preserve"> </w:t>
      </w:r>
      <w:r w:rsidRPr="0026468C">
        <w:rPr>
          <w:rFonts w:ascii="Angsana New" w:hAnsi="Angsana New" w:hint="cs"/>
          <w:spacing w:val="-8"/>
          <w:sz w:val="32"/>
          <w:szCs w:val="32"/>
          <w:cs/>
        </w:rPr>
        <w:t xml:space="preserve">ให้แก่ผู้ถือหุ้นแล้วในอัตราหุ้นละ </w:t>
      </w:r>
      <w:r w:rsidR="00E420C8" w:rsidRPr="00E420C8">
        <w:rPr>
          <w:rFonts w:ascii="Angsana New" w:hAnsi="Angsana New"/>
          <w:spacing w:val="-8"/>
          <w:sz w:val="32"/>
          <w:szCs w:val="32"/>
        </w:rPr>
        <w:t>0</w:t>
      </w:r>
      <w:r w:rsidRPr="0026468C">
        <w:rPr>
          <w:rFonts w:ascii="Angsana New" w:hAnsi="Angsana New"/>
          <w:spacing w:val="-8"/>
          <w:sz w:val="32"/>
          <w:szCs w:val="32"/>
        </w:rPr>
        <w:t>.</w:t>
      </w:r>
      <w:r w:rsidR="00E420C8" w:rsidRPr="00E420C8">
        <w:rPr>
          <w:rFonts w:ascii="Angsana New" w:hAnsi="Angsana New"/>
          <w:spacing w:val="-8"/>
          <w:sz w:val="32"/>
          <w:szCs w:val="32"/>
        </w:rPr>
        <w:t>0722</w:t>
      </w:r>
      <w:r w:rsidRPr="0026468C">
        <w:rPr>
          <w:rFonts w:ascii="Angsana New" w:hAnsi="Angsana New"/>
          <w:spacing w:val="-8"/>
          <w:sz w:val="32"/>
          <w:szCs w:val="32"/>
        </w:rPr>
        <w:t xml:space="preserve"> </w:t>
      </w:r>
      <w:r w:rsidRPr="0026468C">
        <w:rPr>
          <w:rFonts w:ascii="Angsana New" w:hAnsi="Angsana New" w:hint="cs"/>
          <w:spacing w:val="-8"/>
          <w:sz w:val="32"/>
          <w:szCs w:val="32"/>
          <w:cs/>
        </w:rPr>
        <w:t xml:space="preserve">บาท รวมเป็นเงินทั้งสิ้น </w:t>
      </w:r>
      <w:r w:rsidR="00E420C8" w:rsidRPr="00E420C8">
        <w:rPr>
          <w:rFonts w:ascii="Angsana New" w:hAnsi="Angsana New"/>
          <w:spacing w:val="-8"/>
          <w:sz w:val="32"/>
          <w:szCs w:val="32"/>
        </w:rPr>
        <w:t>25</w:t>
      </w:r>
      <w:r w:rsidRPr="0026468C">
        <w:rPr>
          <w:rFonts w:ascii="Angsana New" w:hAnsi="Angsana New"/>
          <w:spacing w:val="-8"/>
          <w:sz w:val="32"/>
          <w:szCs w:val="32"/>
        </w:rPr>
        <w:t>.</w:t>
      </w:r>
      <w:r w:rsidR="00E420C8" w:rsidRPr="00E420C8">
        <w:rPr>
          <w:rFonts w:ascii="Angsana New" w:hAnsi="Angsana New"/>
          <w:spacing w:val="-8"/>
          <w:sz w:val="32"/>
          <w:szCs w:val="32"/>
        </w:rPr>
        <w:t>48</w:t>
      </w:r>
      <w:r w:rsidRPr="0026468C">
        <w:rPr>
          <w:rFonts w:ascii="Angsana New" w:hAnsi="Angsana New"/>
          <w:spacing w:val="-8"/>
          <w:sz w:val="32"/>
          <w:szCs w:val="32"/>
        </w:rPr>
        <w:t xml:space="preserve"> </w:t>
      </w:r>
      <w:r w:rsidRPr="0026468C">
        <w:rPr>
          <w:rFonts w:ascii="Angsana New" w:hAnsi="Angsana New" w:hint="cs"/>
          <w:spacing w:val="-8"/>
          <w:sz w:val="32"/>
          <w:szCs w:val="32"/>
          <w:cs/>
        </w:rPr>
        <w:t xml:space="preserve">ล้านบาท ดังนั้น คงเหลือเงินปันผลที่จะจ่ายตามมติที่ประชุมผู้ถือหุ้นครั้งนี้ในอัตราหุ้นละ </w:t>
      </w:r>
      <w:r w:rsidR="00E420C8" w:rsidRPr="00E420C8">
        <w:rPr>
          <w:rFonts w:ascii="Angsana New" w:hAnsi="Angsana New"/>
          <w:spacing w:val="-8"/>
          <w:sz w:val="32"/>
          <w:szCs w:val="32"/>
        </w:rPr>
        <w:t>0</w:t>
      </w:r>
      <w:r w:rsidRPr="0026468C">
        <w:rPr>
          <w:rFonts w:ascii="Angsana New" w:hAnsi="Angsana New"/>
          <w:spacing w:val="-8"/>
          <w:sz w:val="32"/>
          <w:szCs w:val="32"/>
        </w:rPr>
        <w:t>.</w:t>
      </w:r>
      <w:r w:rsidR="00E420C8" w:rsidRPr="00E420C8">
        <w:rPr>
          <w:rFonts w:ascii="Angsana New" w:hAnsi="Angsana New"/>
          <w:spacing w:val="-8"/>
          <w:sz w:val="32"/>
          <w:szCs w:val="32"/>
        </w:rPr>
        <w:t>1066</w:t>
      </w:r>
      <w:r w:rsidRPr="0026468C">
        <w:rPr>
          <w:rFonts w:ascii="Angsana New" w:hAnsi="Angsana New"/>
          <w:spacing w:val="-8"/>
          <w:sz w:val="32"/>
          <w:szCs w:val="32"/>
        </w:rPr>
        <w:t xml:space="preserve"> </w:t>
      </w:r>
      <w:r w:rsidRPr="0026468C">
        <w:rPr>
          <w:rFonts w:ascii="Angsana New" w:hAnsi="Angsana New" w:hint="cs"/>
          <w:spacing w:val="-8"/>
          <w:sz w:val="32"/>
          <w:szCs w:val="32"/>
          <w:cs/>
        </w:rPr>
        <w:t xml:space="preserve">บาท </w:t>
      </w:r>
      <w:r>
        <w:rPr>
          <w:rFonts w:ascii="Angsana New" w:hAnsi="Angsana New"/>
          <w:spacing w:val="-8"/>
          <w:sz w:val="32"/>
          <w:szCs w:val="32"/>
        </w:rPr>
        <w:br/>
      </w:r>
      <w:r w:rsidRPr="0026468C">
        <w:rPr>
          <w:rFonts w:ascii="Angsana New" w:hAnsi="Angsana New" w:hint="cs"/>
          <w:spacing w:val="-8"/>
          <w:sz w:val="32"/>
          <w:szCs w:val="32"/>
          <w:cs/>
        </w:rPr>
        <w:t xml:space="preserve">รวมทั้งสิ้น </w:t>
      </w:r>
      <w:r w:rsidR="00E420C8" w:rsidRPr="00E420C8">
        <w:rPr>
          <w:rFonts w:ascii="Angsana New" w:hAnsi="Angsana New"/>
          <w:spacing w:val="-8"/>
          <w:sz w:val="32"/>
          <w:szCs w:val="32"/>
        </w:rPr>
        <w:t>37</w:t>
      </w:r>
      <w:r w:rsidRPr="0026468C">
        <w:rPr>
          <w:rFonts w:ascii="Angsana New" w:hAnsi="Angsana New"/>
          <w:spacing w:val="-8"/>
          <w:sz w:val="32"/>
          <w:szCs w:val="32"/>
        </w:rPr>
        <w:t>.</w:t>
      </w:r>
      <w:r w:rsidR="00E420C8" w:rsidRPr="00E420C8">
        <w:rPr>
          <w:rFonts w:ascii="Angsana New" w:hAnsi="Angsana New"/>
          <w:spacing w:val="-8"/>
          <w:sz w:val="32"/>
          <w:szCs w:val="32"/>
        </w:rPr>
        <w:t>62</w:t>
      </w:r>
      <w:r w:rsidRPr="0026468C">
        <w:rPr>
          <w:rFonts w:ascii="Angsana New" w:hAnsi="Angsana New"/>
          <w:spacing w:val="-8"/>
          <w:sz w:val="32"/>
          <w:szCs w:val="32"/>
        </w:rPr>
        <w:t xml:space="preserve"> </w:t>
      </w:r>
      <w:r w:rsidRPr="0026468C">
        <w:rPr>
          <w:rFonts w:ascii="Angsana New" w:hAnsi="Angsana New" w:hint="cs"/>
          <w:spacing w:val="-8"/>
          <w:sz w:val="32"/>
          <w:szCs w:val="32"/>
          <w:cs/>
        </w:rPr>
        <w:t xml:space="preserve">ล้านบาท และขออนุมัติผู้ถือหุ้นเพื่อจัดสรรทุนสำรองตามกฎหมายจำนวน </w:t>
      </w:r>
      <w:r w:rsidR="00E420C8" w:rsidRPr="00E420C8">
        <w:rPr>
          <w:rFonts w:ascii="Angsana New" w:hAnsi="Angsana New"/>
          <w:spacing w:val="-8"/>
          <w:sz w:val="32"/>
          <w:szCs w:val="32"/>
        </w:rPr>
        <w:t>0</w:t>
      </w:r>
      <w:r w:rsidRPr="0026468C">
        <w:rPr>
          <w:rFonts w:ascii="Angsana New" w:hAnsi="Angsana New"/>
          <w:spacing w:val="-8"/>
          <w:sz w:val="32"/>
          <w:szCs w:val="32"/>
        </w:rPr>
        <w:t>.</w:t>
      </w:r>
      <w:r w:rsidR="00E420C8" w:rsidRPr="00E420C8">
        <w:rPr>
          <w:rFonts w:ascii="Angsana New" w:hAnsi="Angsana New"/>
          <w:spacing w:val="-8"/>
          <w:sz w:val="32"/>
          <w:szCs w:val="32"/>
        </w:rPr>
        <w:t>43</w:t>
      </w:r>
      <w:r w:rsidRPr="0026468C">
        <w:rPr>
          <w:rFonts w:ascii="Angsana New" w:hAnsi="Angsana New"/>
          <w:spacing w:val="-8"/>
          <w:sz w:val="32"/>
          <w:szCs w:val="32"/>
        </w:rPr>
        <w:t xml:space="preserve"> </w:t>
      </w:r>
      <w:r w:rsidRPr="0026468C">
        <w:rPr>
          <w:rFonts w:ascii="Angsana New" w:hAnsi="Angsana New" w:hint="cs"/>
          <w:spacing w:val="-8"/>
          <w:sz w:val="32"/>
          <w:szCs w:val="32"/>
          <w:cs/>
        </w:rPr>
        <w:t>ล้านบาท</w:t>
      </w:r>
    </w:p>
    <w:p w14:paraId="02A24529" w14:textId="352974EF" w:rsidR="00161CF7" w:rsidRDefault="00E420C8" w:rsidP="000558E6">
      <w:pPr>
        <w:tabs>
          <w:tab w:val="left" w:pos="540"/>
          <w:tab w:val="left" w:pos="630"/>
        </w:tabs>
        <w:spacing w:before="360"/>
        <w:jc w:val="thaiDistribute"/>
        <w:rPr>
          <w:rFonts w:ascii="Angsana New" w:eastAsia="MS Mincho" w:hAnsi="Angsana New"/>
          <w:b/>
          <w:bCs/>
          <w:sz w:val="32"/>
          <w:szCs w:val="32"/>
        </w:rPr>
      </w:pPr>
      <w:r w:rsidRPr="00E420C8">
        <w:rPr>
          <w:rFonts w:ascii="Angsana New" w:eastAsia="MS Mincho" w:hAnsi="Angsana New"/>
          <w:b/>
          <w:bCs/>
          <w:sz w:val="32"/>
          <w:szCs w:val="32"/>
        </w:rPr>
        <w:t>35</w:t>
      </w:r>
      <w:r w:rsidR="00AE29AF">
        <w:rPr>
          <w:rFonts w:ascii="Angsana New" w:eastAsia="MS Mincho" w:hAnsi="Angsana New"/>
          <w:b/>
          <w:bCs/>
          <w:sz w:val="32"/>
          <w:szCs w:val="32"/>
        </w:rPr>
        <w:t>.</w:t>
      </w:r>
      <w:r w:rsidR="00AE29AF">
        <w:rPr>
          <w:rFonts w:ascii="Angsana New" w:eastAsia="MS Mincho" w:hAnsi="Angsana New"/>
          <w:b/>
          <w:bCs/>
          <w:sz w:val="32"/>
          <w:szCs w:val="32"/>
        </w:rPr>
        <w:tab/>
      </w:r>
      <w:r w:rsidR="00C431F6">
        <w:rPr>
          <w:rFonts w:ascii="Angsana New" w:eastAsia="MS Mincho" w:hAnsi="Angsana New"/>
          <w:b/>
          <w:bCs/>
          <w:sz w:val="32"/>
          <w:szCs w:val="32"/>
          <w:cs/>
        </w:rPr>
        <w:t>การอนุมัติ</w:t>
      </w:r>
      <w:r w:rsidR="00161CF7">
        <w:rPr>
          <w:rFonts w:ascii="Angsana New" w:eastAsia="MS Mincho" w:hAnsi="Angsana New"/>
          <w:b/>
          <w:bCs/>
          <w:sz w:val="32"/>
          <w:szCs w:val="32"/>
          <w:cs/>
        </w:rPr>
        <w:t>งบการเงิน</w:t>
      </w:r>
    </w:p>
    <w:p w14:paraId="0D5CE12C" w14:textId="35C50EA6" w:rsidR="000558E6" w:rsidRPr="00A1032E" w:rsidRDefault="000558E6" w:rsidP="000558E6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106DD7">
        <w:rPr>
          <w:rFonts w:ascii="Angsana New" w:hAnsi="Angsana New"/>
          <w:spacing w:val="-8"/>
          <w:sz w:val="32"/>
          <w:szCs w:val="32"/>
          <w:cs/>
        </w:rPr>
        <w:t>งบการเงินได้รับอนุมัติให้ออกงบการเงินจากคณะกรรมการบริษัท</w:t>
      </w:r>
      <w:r w:rsidRPr="00106DD7">
        <w:rPr>
          <w:rFonts w:ascii="Angsana New" w:hAnsi="Angsana New"/>
          <w:sz w:val="32"/>
          <w:szCs w:val="32"/>
          <w:cs/>
        </w:rPr>
        <w:t>เมื่อวันที่</w:t>
      </w:r>
      <w:r w:rsidRPr="00106DD7">
        <w:rPr>
          <w:rFonts w:ascii="Angsana New" w:hAnsi="Angsana New"/>
          <w:sz w:val="32"/>
          <w:szCs w:val="32"/>
        </w:rPr>
        <w:t xml:space="preserve"> </w:t>
      </w:r>
      <w:r w:rsidR="00E420C8" w:rsidRPr="00E420C8">
        <w:rPr>
          <w:rFonts w:ascii="Angsana New" w:hAnsi="Angsana New"/>
          <w:sz w:val="32"/>
          <w:szCs w:val="32"/>
        </w:rPr>
        <w:t>24</w:t>
      </w:r>
      <w:r w:rsidRPr="00106DD7">
        <w:rPr>
          <w:rFonts w:ascii="Angsana New" w:hAnsi="Angsana New"/>
          <w:sz w:val="32"/>
          <w:szCs w:val="32"/>
        </w:rPr>
        <w:t xml:space="preserve"> </w:t>
      </w:r>
      <w:r w:rsidRPr="00106DD7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E420C8" w:rsidRPr="00E420C8">
        <w:rPr>
          <w:rFonts w:ascii="Angsana New" w:hAnsi="Angsana New"/>
          <w:sz w:val="32"/>
          <w:szCs w:val="32"/>
        </w:rPr>
        <w:t>2569</w:t>
      </w:r>
    </w:p>
    <w:p w14:paraId="2643D537" w14:textId="306E2A63" w:rsidR="00A845B7" w:rsidRDefault="00A845B7" w:rsidP="000558E6">
      <w:pPr>
        <w:ind w:left="547"/>
        <w:jc w:val="thaiDistribute"/>
        <w:rPr>
          <w:rFonts w:ascii="Angsana New" w:hAnsi="Angsana New"/>
          <w:sz w:val="32"/>
          <w:szCs w:val="32"/>
        </w:rPr>
      </w:pPr>
    </w:p>
    <w:sectPr w:rsidR="00A845B7" w:rsidSect="00E522AE">
      <w:pgSz w:w="11909" w:h="16834" w:code="9"/>
      <w:pgMar w:top="1440" w:right="1224" w:bottom="720" w:left="1440" w:header="864" w:footer="432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730F8" w14:textId="77777777" w:rsidR="009A0BFB" w:rsidRDefault="009A0BFB">
      <w:r>
        <w:separator/>
      </w:r>
    </w:p>
  </w:endnote>
  <w:endnote w:type="continuationSeparator" w:id="0">
    <w:p w14:paraId="0315D027" w14:textId="77777777" w:rsidR="009A0BFB" w:rsidRDefault="009A0BFB">
      <w:r>
        <w:continuationSeparator/>
      </w:r>
    </w:p>
  </w:endnote>
  <w:endnote w:type="continuationNotice" w:id="1">
    <w:p w14:paraId="67D29F03" w14:textId="77777777" w:rsidR="009A0BFB" w:rsidRDefault="009A0B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Univers 55">
    <w:altName w:val="Times New Roman"/>
    <w:panose1 w:val="00000000000000000000"/>
    <w:charset w:val="00"/>
    <w:family w:val="roman"/>
    <w:notTrueType/>
    <w:pitch w:val="default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ZapfDingbats BT">
    <w:altName w:val="Cambria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2A0B8" w14:textId="77777777" w:rsidR="009A0BFB" w:rsidRDefault="009A0BFB">
      <w:r>
        <w:separator/>
      </w:r>
    </w:p>
  </w:footnote>
  <w:footnote w:type="continuationSeparator" w:id="0">
    <w:p w14:paraId="65E51C1F" w14:textId="77777777" w:rsidR="009A0BFB" w:rsidRDefault="009A0BFB">
      <w:r>
        <w:continuationSeparator/>
      </w:r>
    </w:p>
  </w:footnote>
  <w:footnote w:type="continuationNotice" w:id="1">
    <w:p w14:paraId="1824A475" w14:textId="77777777" w:rsidR="009A0BFB" w:rsidRDefault="009A0B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6DC3F" w14:textId="00A04E93" w:rsidR="00090054" w:rsidRPr="009F4810" w:rsidRDefault="00090054">
    <w:pPr>
      <w:pStyle w:val="Header"/>
      <w:jc w:val="center"/>
      <w:rPr>
        <w:rFonts w:ascii="Angsana New" w:hAnsi="Angsana New"/>
        <w:b/>
        <w:bCs/>
        <w:sz w:val="28"/>
        <w:szCs w:val="28"/>
      </w:rPr>
    </w:pPr>
  </w:p>
  <w:p w14:paraId="325C1216" w14:textId="2740C724" w:rsidR="00090054" w:rsidRDefault="00090054">
    <w:pPr>
      <w:pStyle w:val="Header"/>
      <w:jc w:val="center"/>
    </w:pPr>
  </w:p>
  <w:p w14:paraId="112EAE7C" w14:textId="77777777" w:rsidR="00090054" w:rsidRDefault="00090054" w:rsidP="00090054">
    <w:pPr>
      <w:pStyle w:val="Header"/>
      <w:jc w:val="center"/>
      <w:rPr>
        <w:rFonts w:ascii="Angsana New" w:hAnsi="Angsana New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90B47" w14:textId="77777777" w:rsidR="00E522AE" w:rsidRPr="009F4810" w:rsidRDefault="00E522AE">
    <w:pPr>
      <w:pStyle w:val="Header"/>
      <w:jc w:val="center"/>
      <w:rPr>
        <w:rFonts w:ascii="Angsana New" w:hAnsi="Angsana New"/>
        <w:b/>
        <w:bCs/>
        <w:sz w:val="28"/>
        <w:szCs w:val="28"/>
      </w:rPr>
    </w:pPr>
  </w:p>
  <w:p w14:paraId="57C27896" w14:textId="77777777" w:rsidR="00E522AE" w:rsidRDefault="00E522AE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5A98EB81" w14:textId="77777777" w:rsidR="00E522AE" w:rsidRDefault="00E522AE" w:rsidP="00090054">
    <w:pPr>
      <w:pStyle w:val="Header"/>
      <w:jc w:val="center"/>
      <w:rPr>
        <w:rFonts w:ascii="Angsana New" w:hAnsi="Angsana New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056CC"/>
    <w:multiLevelType w:val="hybridMultilevel"/>
    <w:tmpl w:val="42D674F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B50468"/>
    <w:multiLevelType w:val="hybridMultilevel"/>
    <w:tmpl w:val="4FA862B0"/>
    <w:lvl w:ilvl="0" w:tplc="63FE96D2">
      <w:start w:val="1"/>
      <w:numFmt w:val="decimal"/>
      <w:lvlText w:val="%1."/>
      <w:lvlJc w:val="left"/>
      <w:pPr>
        <w:ind w:left="1020" w:hanging="360"/>
      </w:pPr>
    </w:lvl>
    <w:lvl w:ilvl="1" w:tplc="814CD916">
      <w:start w:val="1"/>
      <w:numFmt w:val="decimal"/>
      <w:lvlText w:val="%2."/>
      <w:lvlJc w:val="left"/>
      <w:pPr>
        <w:ind w:left="1020" w:hanging="360"/>
      </w:pPr>
    </w:lvl>
    <w:lvl w:ilvl="2" w:tplc="C3148ED4">
      <w:start w:val="1"/>
      <w:numFmt w:val="decimal"/>
      <w:lvlText w:val="%3."/>
      <w:lvlJc w:val="left"/>
      <w:pPr>
        <w:ind w:left="1020" w:hanging="360"/>
      </w:pPr>
    </w:lvl>
    <w:lvl w:ilvl="3" w:tplc="D1FEBA34">
      <w:start w:val="1"/>
      <w:numFmt w:val="decimal"/>
      <w:lvlText w:val="%4."/>
      <w:lvlJc w:val="left"/>
      <w:pPr>
        <w:ind w:left="1020" w:hanging="360"/>
      </w:pPr>
    </w:lvl>
    <w:lvl w:ilvl="4" w:tplc="091CD1FC">
      <w:start w:val="1"/>
      <w:numFmt w:val="decimal"/>
      <w:lvlText w:val="%5."/>
      <w:lvlJc w:val="left"/>
      <w:pPr>
        <w:ind w:left="1020" w:hanging="360"/>
      </w:pPr>
    </w:lvl>
    <w:lvl w:ilvl="5" w:tplc="27007174">
      <w:start w:val="1"/>
      <w:numFmt w:val="decimal"/>
      <w:lvlText w:val="%6."/>
      <w:lvlJc w:val="left"/>
      <w:pPr>
        <w:ind w:left="1020" w:hanging="360"/>
      </w:pPr>
    </w:lvl>
    <w:lvl w:ilvl="6" w:tplc="0C8A8F52">
      <w:start w:val="1"/>
      <w:numFmt w:val="decimal"/>
      <w:lvlText w:val="%7."/>
      <w:lvlJc w:val="left"/>
      <w:pPr>
        <w:ind w:left="1020" w:hanging="360"/>
      </w:pPr>
    </w:lvl>
    <w:lvl w:ilvl="7" w:tplc="A0D0E7A0">
      <w:start w:val="1"/>
      <w:numFmt w:val="decimal"/>
      <w:lvlText w:val="%8."/>
      <w:lvlJc w:val="left"/>
      <w:pPr>
        <w:ind w:left="1020" w:hanging="360"/>
      </w:pPr>
    </w:lvl>
    <w:lvl w:ilvl="8" w:tplc="91A6FBB6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0DE71574"/>
    <w:multiLevelType w:val="hybridMultilevel"/>
    <w:tmpl w:val="8FB0C6D8"/>
    <w:lvl w:ilvl="0" w:tplc="BE64AED0">
      <w:start w:val="1"/>
      <w:numFmt w:val="bullet"/>
      <w:pStyle w:val="Style1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4" w15:restartNumberingAfterBreak="0">
    <w:nsid w:val="100A0D88"/>
    <w:multiLevelType w:val="hybridMultilevel"/>
    <w:tmpl w:val="9EFC9FE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 w15:restartNumberingAfterBreak="0">
    <w:nsid w:val="1044336D"/>
    <w:multiLevelType w:val="hybridMultilevel"/>
    <w:tmpl w:val="18500A82"/>
    <w:lvl w:ilvl="0" w:tplc="21A2BE6C">
      <w:numFmt w:val="bullet"/>
      <w:lvlText w:val="•"/>
      <w:lvlJc w:val="left"/>
      <w:pPr>
        <w:ind w:left="19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6" w15:restartNumberingAfterBreak="0">
    <w:nsid w:val="10944019"/>
    <w:multiLevelType w:val="hybridMultilevel"/>
    <w:tmpl w:val="9C169AE8"/>
    <w:lvl w:ilvl="0" w:tplc="4D60ACE4">
      <w:start w:val="1"/>
      <w:numFmt w:val="thaiLetters"/>
      <w:lvlText w:val="%1)."/>
      <w:lvlJc w:val="left"/>
      <w:pPr>
        <w:ind w:left="8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460" w:hanging="360"/>
      </w:pPr>
    </w:lvl>
    <w:lvl w:ilvl="2" w:tplc="0409001B" w:tentative="1">
      <w:start w:val="1"/>
      <w:numFmt w:val="lowerRoman"/>
      <w:lvlText w:val="%3."/>
      <w:lvlJc w:val="right"/>
      <w:pPr>
        <w:ind w:left="9180" w:hanging="180"/>
      </w:pPr>
    </w:lvl>
    <w:lvl w:ilvl="3" w:tplc="0409000F" w:tentative="1">
      <w:start w:val="1"/>
      <w:numFmt w:val="decimal"/>
      <w:lvlText w:val="%4."/>
      <w:lvlJc w:val="left"/>
      <w:pPr>
        <w:ind w:left="9900" w:hanging="360"/>
      </w:pPr>
    </w:lvl>
    <w:lvl w:ilvl="4" w:tplc="04090019" w:tentative="1">
      <w:start w:val="1"/>
      <w:numFmt w:val="lowerLetter"/>
      <w:lvlText w:val="%5."/>
      <w:lvlJc w:val="left"/>
      <w:pPr>
        <w:ind w:left="10620" w:hanging="360"/>
      </w:pPr>
    </w:lvl>
    <w:lvl w:ilvl="5" w:tplc="0409001B" w:tentative="1">
      <w:start w:val="1"/>
      <w:numFmt w:val="lowerRoman"/>
      <w:lvlText w:val="%6."/>
      <w:lvlJc w:val="right"/>
      <w:pPr>
        <w:ind w:left="11340" w:hanging="180"/>
      </w:pPr>
    </w:lvl>
    <w:lvl w:ilvl="6" w:tplc="0409000F" w:tentative="1">
      <w:start w:val="1"/>
      <w:numFmt w:val="decimal"/>
      <w:lvlText w:val="%7."/>
      <w:lvlJc w:val="left"/>
      <w:pPr>
        <w:ind w:left="12060" w:hanging="360"/>
      </w:pPr>
    </w:lvl>
    <w:lvl w:ilvl="7" w:tplc="04090019" w:tentative="1">
      <w:start w:val="1"/>
      <w:numFmt w:val="lowerLetter"/>
      <w:lvlText w:val="%8."/>
      <w:lvlJc w:val="left"/>
      <w:pPr>
        <w:ind w:left="12780" w:hanging="360"/>
      </w:pPr>
    </w:lvl>
    <w:lvl w:ilvl="8" w:tplc="0409001B" w:tentative="1">
      <w:start w:val="1"/>
      <w:numFmt w:val="lowerRoman"/>
      <w:lvlText w:val="%9."/>
      <w:lvlJc w:val="right"/>
      <w:pPr>
        <w:ind w:left="13500" w:hanging="180"/>
      </w:pPr>
    </w:lvl>
  </w:abstractNum>
  <w:abstractNum w:abstractNumId="7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88858A5"/>
    <w:multiLevelType w:val="hybridMultilevel"/>
    <w:tmpl w:val="D9DE95D2"/>
    <w:lvl w:ilvl="0" w:tplc="35F41948">
      <w:start w:val="40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  <w:color w:val="auto"/>
        <w:sz w:val="32"/>
        <w:szCs w:val="32"/>
        <w:lang w:bidi="th-TH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A306BB"/>
    <w:multiLevelType w:val="hybridMultilevel"/>
    <w:tmpl w:val="1AD24AF6"/>
    <w:lvl w:ilvl="0" w:tplc="BC5A57B6">
      <w:start w:val="15"/>
      <w:numFmt w:val="bullet"/>
      <w:lvlText w:val="-"/>
      <w:lvlJc w:val="left"/>
      <w:pPr>
        <w:ind w:left="1292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11" w15:restartNumberingAfterBreak="0">
    <w:nsid w:val="21F56445"/>
    <w:multiLevelType w:val="hybridMultilevel"/>
    <w:tmpl w:val="9B78EAE8"/>
    <w:lvl w:ilvl="0" w:tplc="BE64AED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4F63643"/>
    <w:multiLevelType w:val="hybridMultilevel"/>
    <w:tmpl w:val="D72AE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4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5" w15:restartNumberingAfterBreak="0">
    <w:nsid w:val="2AA83B04"/>
    <w:multiLevelType w:val="hybridMultilevel"/>
    <w:tmpl w:val="83AE3CB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B841C69"/>
    <w:multiLevelType w:val="hybridMultilevel"/>
    <w:tmpl w:val="D8DABD70"/>
    <w:lvl w:ilvl="0" w:tplc="2612DA42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34A67685"/>
    <w:multiLevelType w:val="multilevel"/>
    <w:tmpl w:val="98D6C654"/>
    <w:lvl w:ilvl="0">
      <w:start w:val="1"/>
      <w:numFmt w:val="decimal"/>
      <w:lvlText w:val="%1."/>
      <w:lvlJc w:val="left"/>
      <w:pPr>
        <w:ind w:left="7470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6464FE1"/>
    <w:multiLevelType w:val="multilevel"/>
    <w:tmpl w:val="5062199A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b/>
        <w:bCs/>
        <w:color w:val="auto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9" w15:restartNumberingAfterBreak="0">
    <w:nsid w:val="36F344C1"/>
    <w:multiLevelType w:val="hybridMultilevel"/>
    <w:tmpl w:val="B07E6E7A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0" w15:restartNumberingAfterBreak="0">
    <w:nsid w:val="39F10A2E"/>
    <w:multiLevelType w:val="hybridMultilevel"/>
    <w:tmpl w:val="A5E26D96"/>
    <w:lvl w:ilvl="0" w:tplc="41A02780">
      <w:start w:val="5"/>
      <w:numFmt w:val="bullet"/>
      <w:lvlText w:val="-"/>
      <w:lvlJc w:val="left"/>
      <w:pPr>
        <w:ind w:left="461" w:hanging="360"/>
      </w:pPr>
      <w:rPr>
        <w:rFonts w:ascii="Angsana New" w:eastAsia="Malgun Gothi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21" w15:restartNumberingAfterBreak="0">
    <w:nsid w:val="3A435C81"/>
    <w:multiLevelType w:val="hybridMultilevel"/>
    <w:tmpl w:val="1FA2140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3C996C4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FB66F0B"/>
    <w:multiLevelType w:val="hybridMultilevel"/>
    <w:tmpl w:val="2E721DE0"/>
    <w:lvl w:ilvl="0" w:tplc="863AF3E4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08C0057"/>
    <w:multiLevelType w:val="hybridMultilevel"/>
    <w:tmpl w:val="D17291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3A67E51"/>
    <w:multiLevelType w:val="hybridMultilevel"/>
    <w:tmpl w:val="82102F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46E6297"/>
    <w:multiLevelType w:val="hybridMultilevel"/>
    <w:tmpl w:val="2228A4E2"/>
    <w:lvl w:ilvl="0" w:tplc="97B8E8A0">
      <w:start w:val="15"/>
      <w:numFmt w:val="bullet"/>
      <w:lvlText w:val="-"/>
      <w:lvlJc w:val="left"/>
      <w:pPr>
        <w:ind w:left="2361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28" w15:restartNumberingAfterBreak="0">
    <w:nsid w:val="46BC54D5"/>
    <w:multiLevelType w:val="hybridMultilevel"/>
    <w:tmpl w:val="CED2E6D8"/>
    <w:lvl w:ilvl="0" w:tplc="6CB4D616">
      <w:start w:val="1"/>
      <w:numFmt w:val="decimal"/>
      <w:lvlText w:val="(%1)"/>
      <w:lvlJc w:val="left"/>
      <w:pPr>
        <w:ind w:left="904" w:hanging="360"/>
      </w:pPr>
      <w:rPr>
        <w:rFonts w:cs="Cordia New" w:hint="default"/>
        <w:color w:val="FF0000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9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30" w15:restartNumberingAfterBreak="0">
    <w:nsid w:val="48484040"/>
    <w:multiLevelType w:val="hybridMultilevel"/>
    <w:tmpl w:val="B34E27B2"/>
    <w:lvl w:ilvl="0" w:tplc="CC2C2ED2">
      <w:start w:val="1"/>
      <w:numFmt w:val="decimal"/>
      <w:lvlText w:val="%1.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812417"/>
    <w:multiLevelType w:val="hybridMultilevel"/>
    <w:tmpl w:val="6CA0BED4"/>
    <w:lvl w:ilvl="0" w:tplc="72882FD0">
      <w:numFmt w:val="bullet"/>
      <w:lvlText w:val="-"/>
      <w:lvlJc w:val="left"/>
      <w:pPr>
        <w:ind w:left="288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2" w15:restartNumberingAfterBreak="0">
    <w:nsid w:val="4A94620E"/>
    <w:multiLevelType w:val="hybridMultilevel"/>
    <w:tmpl w:val="0686838E"/>
    <w:lvl w:ilvl="0" w:tplc="21F0702E">
      <w:start w:val="10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AB5370C"/>
    <w:multiLevelType w:val="hybridMultilevel"/>
    <w:tmpl w:val="6E4E4808"/>
    <w:lvl w:ilvl="0" w:tplc="BA62B31E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4" w15:restartNumberingAfterBreak="0">
    <w:nsid w:val="4D771F25"/>
    <w:multiLevelType w:val="hybridMultilevel"/>
    <w:tmpl w:val="3340A25E"/>
    <w:lvl w:ilvl="0" w:tplc="6CEE54D8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35" w15:restartNumberingAfterBreak="0">
    <w:nsid w:val="501044B1"/>
    <w:multiLevelType w:val="hybridMultilevel"/>
    <w:tmpl w:val="E3E676C4"/>
    <w:lvl w:ilvl="0" w:tplc="A38E19B6">
      <w:start w:val="1"/>
      <w:numFmt w:val="decimal"/>
      <w:lvlText w:val="%1."/>
      <w:lvlJc w:val="left"/>
      <w:pPr>
        <w:ind w:left="1020" w:hanging="360"/>
      </w:pPr>
    </w:lvl>
    <w:lvl w:ilvl="1" w:tplc="E514B388">
      <w:start w:val="1"/>
      <w:numFmt w:val="decimal"/>
      <w:lvlText w:val="%2."/>
      <w:lvlJc w:val="left"/>
      <w:pPr>
        <w:ind w:left="1020" w:hanging="360"/>
      </w:pPr>
    </w:lvl>
    <w:lvl w:ilvl="2" w:tplc="01B853FE">
      <w:start w:val="1"/>
      <w:numFmt w:val="decimal"/>
      <w:lvlText w:val="%3."/>
      <w:lvlJc w:val="left"/>
      <w:pPr>
        <w:ind w:left="1020" w:hanging="360"/>
      </w:pPr>
    </w:lvl>
    <w:lvl w:ilvl="3" w:tplc="C68C7C34">
      <w:start w:val="1"/>
      <w:numFmt w:val="decimal"/>
      <w:lvlText w:val="%4."/>
      <w:lvlJc w:val="left"/>
      <w:pPr>
        <w:ind w:left="1020" w:hanging="360"/>
      </w:pPr>
    </w:lvl>
    <w:lvl w:ilvl="4" w:tplc="4A5654CC">
      <w:start w:val="1"/>
      <w:numFmt w:val="decimal"/>
      <w:lvlText w:val="%5."/>
      <w:lvlJc w:val="left"/>
      <w:pPr>
        <w:ind w:left="1020" w:hanging="360"/>
      </w:pPr>
    </w:lvl>
    <w:lvl w:ilvl="5" w:tplc="A90E0AB6">
      <w:start w:val="1"/>
      <w:numFmt w:val="decimal"/>
      <w:lvlText w:val="%6."/>
      <w:lvlJc w:val="left"/>
      <w:pPr>
        <w:ind w:left="1020" w:hanging="360"/>
      </w:pPr>
    </w:lvl>
    <w:lvl w:ilvl="6" w:tplc="5C98A792">
      <w:start w:val="1"/>
      <w:numFmt w:val="decimal"/>
      <w:lvlText w:val="%7."/>
      <w:lvlJc w:val="left"/>
      <w:pPr>
        <w:ind w:left="1020" w:hanging="360"/>
      </w:pPr>
    </w:lvl>
    <w:lvl w:ilvl="7" w:tplc="3482E698">
      <w:start w:val="1"/>
      <w:numFmt w:val="decimal"/>
      <w:lvlText w:val="%8."/>
      <w:lvlJc w:val="left"/>
      <w:pPr>
        <w:ind w:left="1020" w:hanging="360"/>
      </w:pPr>
    </w:lvl>
    <w:lvl w:ilvl="8" w:tplc="F0241B14">
      <w:start w:val="1"/>
      <w:numFmt w:val="decimal"/>
      <w:lvlText w:val="%9."/>
      <w:lvlJc w:val="left"/>
      <w:pPr>
        <w:ind w:left="1020" w:hanging="360"/>
      </w:pPr>
    </w:lvl>
  </w:abstractNum>
  <w:abstractNum w:abstractNumId="36" w15:restartNumberingAfterBreak="0">
    <w:nsid w:val="52484A54"/>
    <w:multiLevelType w:val="hybridMultilevel"/>
    <w:tmpl w:val="8AD2295E"/>
    <w:lvl w:ilvl="0" w:tplc="DF2892BA">
      <w:numFmt w:val="bullet"/>
      <w:lvlText w:val="-"/>
      <w:lvlJc w:val="left"/>
      <w:pPr>
        <w:ind w:left="1987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37" w15:restartNumberingAfterBreak="0">
    <w:nsid w:val="52F378F8"/>
    <w:multiLevelType w:val="hybridMultilevel"/>
    <w:tmpl w:val="0680D8AA"/>
    <w:lvl w:ilvl="0" w:tplc="69E02A7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93" w:hanging="360"/>
      </w:pPr>
    </w:lvl>
    <w:lvl w:ilvl="2" w:tplc="0409001B" w:tentative="1">
      <w:start w:val="1"/>
      <w:numFmt w:val="lowerRoman"/>
      <w:lvlText w:val="%3."/>
      <w:lvlJc w:val="right"/>
      <w:pPr>
        <w:ind w:left="1613" w:hanging="180"/>
      </w:pPr>
    </w:lvl>
    <w:lvl w:ilvl="3" w:tplc="0409000F" w:tentative="1">
      <w:start w:val="1"/>
      <w:numFmt w:val="decimal"/>
      <w:lvlText w:val="%4."/>
      <w:lvlJc w:val="left"/>
      <w:pPr>
        <w:ind w:left="2333" w:hanging="360"/>
      </w:pPr>
    </w:lvl>
    <w:lvl w:ilvl="4" w:tplc="04090019" w:tentative="1">
      <w:start w:val="1"/>
      <w:numFmt w:val="lowerLetter"/>
      <w:lvlText w:val="%5."/>
      <w:lvlJc w:val="left"/>
      <w:pPr>
        <w:ind w:left="3053" w:hanging="360"/>
      </w:pPr>
    </w:lvl>
    <w:lvl w:ilvl="5" w:tplc="0409001B" w:tentative="1">
      <w:start w:val="1"/>
      <w:numFmt w:val="lowerRoman"/>
      <w:lvlText w:val="%6."/>
      <w:lvlJc w:val="right"/>
      <w:pPr>
        <w:ind w:left="3773" w:hanging="180"/>
      </w:pPr>
    </w:lvl>
    <w:lvl w:ilvl="6" w:tplc="0409000F" w:tentative="1">
      <w:start w:val="1"/>
      <w:numFmt w:val="decimal"/>
      <w:lvlText w:val="%7."/>
      <w:lvlJc w:val="left"/>
      <w:pPr>
        <w:ind w:left="4493" w:hanging="360"/>
      </w:pPr>
    </w:lvl>
    <w:lvl w:ilvl="7" w:tplc="04090019" w:tentative="1">
      <w:start w:val="1"/>
      <w:numFmt w:val="lowerLetter"/>
      <w:lvlText w:val="%8."/>
      <w:lvlJc w:val="left"/>
      <w:pPr>
        <w:ind w:left="5213" w:hanging="360"/>
      </w:pPr>
    </w:lvl>
    <w:lvl w:ilvl="8" w:tplc="0409001B" w:tentative="1">
      <w:start w:val="1"/>
      <w:numFmt w:val="lowerRoman"/>
      <w:lvlText w:val="%9."/>
      <w:lvlJc w:val="right"/>
      <w:pPr>
        <w:ind w:left="5933" w:hanging="180"/>
      </w:pPr>
    </w:lvl>
  </w:abstractNum>
  <w:abstractNum w:abstractNumId="38" w15:restartNumberingAfterBreak="0">
    <w:nsid w:val="59571528"/>
    <w:multiLevelType w:val="hybridMultilevel"/>
    <w:tmpl w:val="E71EFAB8"/>
    <w:lvl w:ilvl="0" w:tplc="35F66B90">
      <w:start w:val="100"/>
      <w:numFmt w:val="bullet"/>
      <w:lvlText w:val="-"/>
      <w:lvlJc w:val="left"/>
      <w:pPr>
        <w:ind w:left="1335" w:hanging="97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B07C11"/>
    <w:multiLevelType w:val="hybridMultilevel"/>
    <w:tmpl w:val="003C56EC"/>
    <w:lvl w:ilvl="0" w:tplc="FDAA27EC">
      <w:start w:val="1"/>
      <w:numFmt w:val="bullet"/>
      <w:lvlText w:val="-"/>
      <w:lvlJc w:val="left"/>
      <w:pPr>
        <w:ind w:left="2361" w:hanging="360"/>
      </w:pPr>
      <w:rPr>
        <w:rFonts w:ascii="EucrosiaUPC" w:eastAsia="Times New Roman" w:hAnsi="EucrosiaUPC" w:cs="Times New Roman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40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41" w15:restartNumberingAfterBreak="0">
    <w:nsid w:val="5B812E72"/>
    <w:multiLevelType w:val="hybridMultilevel"/>
    <w:tmpl w:val="F5508DC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5B9D6BE2"/>
    <w:multiLevelType w:val="hybridMultilevel"/>
    <w:tmpl w:val="36D86E64"/>
    <w:lvl w:ilvl="0" w:tplc="77ECF8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E4D7606"/>
    <w:multiLevelType w:val="hybridMultilevel"/>
    <w:tmpl w:val="CB1A48F2"/>
    <w:lvl w:ilvl="0" w:tplc="0409000F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1153B96"/>
    <w:multiLevelType w:val="multilevel"/>
    <w:tmpl w:val="45ECF50A"/>
    <w:lvl w:ilvl="0">
      <w:start w:val="2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5" w15:restartNumberingAfterBreak="0">
    <w:nsid w:val="62273299"/>
    <w:multiLevelType w:val="multilevel"/>
    <w:tmpl w:val="88E66822"/>
    <w:lvl w:ilvl="0">
      <w:start w:val="2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6" w15:restartNumberingAfterBreak="0">
    <w:nsid w:val="65082770"/>
    <w:multiLevelType w:val="hybridMultilevel"/>
    <w:tmpl w:val="5144ED5E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47" w15:restartNumberingAfterBreak="0">
    <w:nsid w:val="664A7B20"/>
    <w:multiLevelType w:val="hybridMultilevel"/>
    <w:tmpl w:val="EC844C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49" w15:restartNumberingAfterBreak="0">
    <w:nsid w:val="681D63A5"/>
    <w:multiLevelType w:val="hybridMultilevel"/>
    <w:tmpl w:val="11460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9507ED9"/>
    <w:multiLevelType w:val="hybridMultilevel"/>
    <w:tmpl w:val="2228A4E2"/>
    <w:lvl w:ilvl="0" w:tplc="97B8E8A0">
      <w:start w:val="15"/>
      <w:numFmt w:val="bullet"/>
      <w:lvlText w:val="-"/>
      <w:lvlJc w:val="left"/>
      <w:pPr>
        <w:ind w:left="2361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51" w15:restartNumberingAfterBreak="0">
    <w:nsid w:val="69901459"/>
    <w:multiLevelType w:val="multilevel"/>
    <w:tmpl w:val="892CD6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(%2)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52" w15:restartNumberingAfterBreak="0">
    <w:nsid w:val="6E685CFB"/>
    <w:multiLevelType w:val="hybridMultilevel"/>
    <w:tmpl w:val="9AC2B3C8"/>
    <w:lvl w:ilvl="0" w:tplc="EC8E8A86">
      <w:start w:val="29"/>
      <w:numFmt w:val="bullet"/>
      <w:lvlText w:val="-"/>
      <w:lvlJc w:val="left"/>
      <w:pPr>
        <w:ind w:left="-530" w:hanging="360"/>
      </w:pPr>
      <w:rPr>
        <w:rFonts w:ascii="Angsana New" w:eastAsia="Malgun Gothi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</w:abstractNum>
  <w:abstractNum w:abstractNumId="53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F946084"/>
    <w:multiLevelType w:val="hybridMultilevel"/>
    <w:tmpl w:val="C95A35E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5" w15:restartNumberingAfterBreak="0">
    <w:nsid w:val="70152380"/>
    <w:multiLevelType w:val="hybridMultilevel"/>
    <w:tmpl w:val="A89CE3BC"/>
    <w:lvl w:ilvl="0" w:tplc="2A9036B6">
      <w:start w:val="1"/>
      <w:numFmt w:val="thaiLetters"/>
      <w:lvlText w:val="(%1)"/>
      <w:lvlJc w:val="left"/>
      <w:pPr>
        <w:ind w:left="1494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6" w15:restartNumberingAfterBreak="0">
    <w:nsid w:val="721A21CA"/>
    <w:multiLevelType w:val="hybridMultilevel"/>
    <w:tmpl w:val="E7E030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728F1B3C"/>
    <w:multiLevelType w:val="hybridMultilevel"/>
    <w:tmpl w:val="8FF6546A"/>
    <w:lvl w:ilvl="0" w:tplc="39A0F70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BD61596"/>
    <w:multiLevelType w:val="hybridMultilevel"/>
    <w:tmpl w:val="C1380F38"/>
    <w:lvl w:ilvl="0" w:tplc="54BE75CE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C127F0E"/>
    <w:multiLevelType w:val="hybridMultilevel"/>
    <w:tmpl w:val="B4EAFD0E"/>
    <w:lvl w:ilvl="0" w:tplc="72882FD0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0" w15:restartNumberingAfterBreak="0">
    <w:nsid w:val="7C226C93"/>
    <w:multiLevelType w:val="hybridMultilevel"/>
    <w:tmpl w:val="0B04DD9A"/>
    <w:lvl w:ilvl="0" w:tplc="E18EA0B2">
      <w:start w:val="1"/>
      <w:numFmt w:val="decimal"/>
      <w:lvlText w:val="%1."/>
      <w:lvlJc w:val="left"/>
      <w:pPr>
        <w:ind w:left="1020" w:hanging="360"/>
      </w:pPr>
    </w:lvl>
    <w:lvl w:ilvl="1" w:tplc="5C3A8EFE">
      <w:start w:val="1"/>
      <w:numFmt w:val="decimal"/>
      <w:lvlText w:val="%2."/>
      <w:lvlJc w:val="left"/>
      <w:pPr>
        <w:ind w:left="1020" w:hanging="360"/>
      </w:pPr>
    </w:lvl>
    <w:lvl w:ilvl="2" w:tplc="210405E8">
      <w:start w:val="1"/>
      <w:numFmt w:val="decimal"/>
      <w:lvlText w:val="%3."/>
      <w:lvlJc w:val="left"/>
      <w:pPr>
        <w:ind w:left="1020" w:hanging="360"/>
      </w:pPr>
    </w:lvl>
    <w:lvl w:ilvl="3" w:tplc="F0081630">
      <w:start w:val="1"/>
      <w:numFmt w:val="decimal"/>
      <w:lvlText w:val="%4."/>
      <w:lvlJc w:val="left"/>
      <w:pPr>
        <w:ind w:left="1020" w:hanging="360"/>
      </w:pPr>
    </w:lvl>
    <w:lvl w:ilvl="4" w:tplc="979E113C">
      <w:start w:val="1"/>
      <w:numFmt w:val="decimal"/>
      <w:lvlText w:val="%5."/>
      <w:lvlJc w:val="left"/>
      <w:pPr>
        <w:ind w:left="1020" w:hanging="360"/>
      </w:pPr>
    </w:lvl>
    <w:lvl w:ilvl="5" w:tplc="A3C427D8">
      <w:start w:val="1"/>
      <w:numFmt w:val="decimal"/>
      <w:lvlText w:val="%6."/>
      <w:lvlJc w:val="left"/>
      <w:pPr>
        <w:ind w:left="1020" w:hanging="360"/>
      </w:pPr>
    </w:lvl>
    <w:lvl w:ilvl="6" w:tplc="D37CFC70">
      <w:start w:val="1"/>
      <w:numFmt w:val="decimal"/>
      <w:lvlText w:val="%7."/>
      <w:lvlJc w:val="left"/>
      <w:pPr>
        <w:ind w:left="1020" w:hanging="360"/>
      </w:pPr>
    </w:lvl>
    <w:lvl w:ilvl="7" w:tplc="E610A400">
      <w:start w:val="1"/>
      <w:numFmt w:val="decimal"/>
      <w:lvlText w:val="%8."/>
      <w:lvlJc w:val="left"/>
      <w:pPr>
        <w:ind w:left="1020" w:hanging="360"/>
      </w:pPr>
    </w:lvl>
    <w:lvl w:ilvl="8" w:tplc="1BB07078">
      <w:start w:val="1"/>
      <w:numFmt w:val="decimal"/>
      <w:lvlText w:val="%9."/>
      <w:lvlJc w:val="left"/>
      <w:pPr>
        <w:ind w:left="1020" w:hanging="360"/>
      </w:pPr>
    </w:lvl>
  </w:abstractNum>
  <w:abstractNum w:abstractNumId="61" w15:restartNumberingAfterBreak="0">
    <w:nsid w:val="7CD8344A"/>
    <w:multiLevelType w:val="hybridMultilevel"/>
    <w:tmpl w:val="7C568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DF030E5"/>
    <w:multiLevelType w:val="hybridMultilevel"/>
    <w:tmpl w:val="4CA60C44"/>
    <w:lvl w:ilvl="0" w:tplc="F8185B1C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63" w15:restartNumberingAfterBreak="0">
    <w:nsid w:val="7E351CE9"/>
    <w:multiLevelType w:val="hybridMultilevel"/>
    <w:tmpl w:val="5A88834C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4" w15:restartNumberingAfterBreak="0">
    <w:nsid w:val="7FF5370D"/>
    <w:multiLevelType w:val="hybridMultilevel"/>
    <w:tmpl w:val="3BE41EB2"/>
    <w:lvl w:ilvl="0" w:tplc="E6722330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 w16cid:durableId="326173119">
    <w:abstractNumId w:val="29"/>
  </w:num>
  <w:num w:numId="2" w16cid:durableId="658506030">
    <w:abstractNumId w:val="13"/>
  </w:num>
  <w:num w:numId="3" w16cid:durableId="1745833897">
    <w:abstractNumId w:val="51"/>
  </w:num>
  <w:num w:numId="4" w16cid:durableId="1528057358">
    <w:abstractNumId w:val="16"/>
  </w:num>
  <w:num w:numId="5" w16cid:durableId="652755884">
    <w:abstractNumId w:val="40"/>
  </w:num>
  <w:num w:numId="6" w16cid:durableId="1931305300">
    <w:abstractNumId w:val="22"/>
  </w:num>
  <w:num w:numId="7" w16cid:durableId="652872102">
    <w:abstractNumId w:val="9"/>
  </w:num>
  <w:num w:numId="8" w16cid:durableId="1516648302">
    <w:abstractNumId w:val="37"/>
  </w:num>
  <w:num w:numId="9" w16cid:durableId="883104468">
    <w:abstractNumId w:val="55"/>
  </w:num>
  <w:num w:numId="10" w16cid:durableId="2049600236">
    <w:abstractNumId w:val="28"/>
  </w:num>
  <w:num w:numId="11" w16cid:durableId="873805191">
    <w:abstractNumId w:val="18"/>
  </w:num>
  <w:num w:numId="12" w16cid:durableId="1002513905">
    <w:abstractNumId w:val="26"/>
  </w:num>
  <w:num w:numId="13" w16cid:durableId="1420102143">
    <w:abstractNumId w:val="53"/>
  </w:num>
  <w:num w:numId="14" w16cid:durableId="728578210">
    <w:abstractNumId w:val="56"/>
  </w:num>
  <w:num w:numId="15" w16cid:durableId="1669480700">
    <w:abstractNumId w:val="1"/>
  </w:num>
  <w:num w:numId="16" w16cid:durableId="1211769774">
    <w:abstractNumId w:val="54"/>
  </w:num>
  <w:num w:numId="17" w16cid:durableId="2127430115">
    <w:abstractNumId w:val="15"/>
  </w:num>
  <w:num w:numId="18" w16cid:durableId="92826568">
    <w:abstractNumId w:val="41"/>
  </w:num>
  <w:num w:numId="19" w16cid:durableId="517892537">
    <w:abstractNumId w:val="12"/>
  </w:num>
  <w:num w:numId="20" w16cid:durableId="614795005">
    <w:abstractNumId w:val="25"/>
  </w:num>
  <w:num w:numId="21" w16cid:durableId="1182085355">
    <w:abstractNumId w:val="14"/>
  </w:num>
  <w:num w:numId="22" w16cid:durableId="1361584333">
    <w:abstractNumId w:val="3"/>
  </w:num>
  <w:num w:numId="23" w16cid:durableId="18435833">
    <w:abstractNumId w:val="34"/>
  </w:num>
  <w:num w:numId="24" w16cid:durableId="1634099581">
    <w:abstractNumId w:val="64"/>
  </w:num>
  <w:num w:numId="25" w16cid:durableId="1362703239">
    <w:abstractNumId w:val="33"/>
  </w:num>
  <w:num w:numId="26" w16cid:durableId="1836335468">
    <w:abstractNumId w:val="62"/>
  </w:num>
  <w:num w:numId="27" w16cid:durableId="196358287">
    <w:abstractNumId w:val="0"/>
  </w:num>
  <w:num w:numId="28" w16cid:durableId="750350474">
    <w:abstractNumId w:val="57"/>
  </w:num>
  <w:num w:numId="29" w16cid:durableId="855079224">
    <w:abstractNumId w:val="61"/>
  </w:num>
  <w:num w:numId="30" w16cid:durableId="777724090">
    <w:abstractNumId w:val="49"/>
  </w:num>
  <w:num w:numId="31" w16cid:durableId="712116430">
    <w:abstractNumId w:val="11"/>
  </w:num>
  <w:num w:numId="32" w16cid:durableId="1787500580">
    <w:abstractNumId w:val="23"/>
  </w:num>
  <w:num w:numId="33" w16cid:durableId="1228540681">
    <w:abstractNumId w:val="4"/>
  </w:num>
  <w:num w:numId="34" w16cid:durableId="77333011">
    <w:abstractNumId w:val="63"/>
  </w:num>
  <w:num w:numId="35" w16cid:durableId="1032806257">
    <w:abstractNumId w:val="52"/>
  </w:num>
  <w:num w:numId="36" w16cid:durableId="761755261">
    <w:abstractNumId w:val="3"/>
  </w:num>
  <w:num w:numId="37" w16cid:durableId="1846557427">
    <w:abstractNumId w:val="58"/>
  </w:num>
  <w:num w:numId="38" w16cid:durableId="601188876">
    <w:abstractNumId w:val="20"/>
  </w:num>
  <w:num w:numId="39" w16cid:durableId="1691449100">
    <w:abstractNumId w:val="48"/>
  </w:num>
  <w:num w:numId="40" w16cid:durableId="1125276289">
    <w:abstractNumId w:val="3"/>
  </w:num>
  <w:num w:numId="41" w16cid:durableId="1039402464">
    <w:abstractNumId w:val="3"/>
  </w:num>
  <w:num w:numId="42" w16cid:durableId="1042436224">
    <w:abstractNumId w:val="3"/>
  </w:num>
  <w:num w:numId="43" w16cid:durableId="661784787">
    <w:abstractNumId w:val="35"/>
  </w:num>
  <w:num w:numId="44" w16cid:durableId="2133942867">
    <w:abstractNumId w:val="2"/>
  </w:num>
  <w:num w:numId="45" w16cid:durableId="252013210">
    <w:abstractNumId w:val="6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6F3CCA"/>
    <w:rsid w:val="0000014B"/>
    <w:rsid w:val="00000347"/>
    <w:rsid w:val="00000391"/>
    <w:rsid w:val="00000A3C"/>
    <w:rsid w:val="00000B60"/>
    <w:rsid w:val="00000CFD"/>
    <w:rsid w:val="0000124B"/>
    <w:rsid w:val="00001541"/>
    <w:rsid w:val="00001935"/>
    <w:rsid w:val="000019E1"/>
    <w:rsid w:val="00001A24"/>
    <w:rsid w:val="00001AD6"/>
    <w:rsid w:val="00001B9C"/>
    <w:rsid w:val="00002355"/>
    <w:rsid w:val="000024EA"/>
    <w:rsid w:val="00002608"/>
    <w:rsid w:val="000028D0"/>
    <w:rsid w:val="0000293A"/>
    <w:rsid w:val="0000360E"/>
    <w:rsid w:val="000037DC"/>
    <w:rsid w:val="0000384F"/>
    <w:rsid w:val="00003A22"/>
    <w:rsid w:val="00003FFC"/>
    <w:rsid w:val="00004280"/>
    <w:rsid w:val="00004849"/>
    <w:rsid w:val="00004A67"/>
    <w:rsid w:val="00004C41"/>
    <w:rsid w:val="00004DBD"/>
    <w:rsid w:val="000053A2"/>
    <w:rsid w:val="0000550E"/>
    <w:rsid w:val="0000572F"/>
    <w:rsid w:val="000064A5"/>
    <w:rsid w:val="00006984"/>
    <w:rsid w:val="00006E13"/>
    <w:rsid w:val="00006E48"/>
    <w:rsid w:val="00007039"/>
    <w:rsid w:val="000078C3"/>
    <w:rsid w:val="00007AD9"/>
    <w:rsid w:val="00010314"/>
    <w:rsid w:val="00010789"/>
    <w:rsid w:val="00010998"/>
    <w:rsid w:val="00010C0B"/>
    <w:rsid w:val="0001197D"/>
    <w:rsid w:val="00011B80"/>
    <w:rsid w:val="00012168"/>
    <w:rsid w:val="00012850"/>
    <w:rsid w:val="000129E5"/>
    <w:rsid w:val="00012E85"/>
    <w:rsid w:val="00013294"/>
    <w:rsid w:val="000133E0"/>
    <w:rsid w:val="00013422"/>
    <w:rsid w:val="000137AA"/>
    <w:rsid w:val="0001388F"/>
    <w:rsid w:val="00013DC3"/>
    <w:rsid w:val="00014056"/>
    <w:rsid w:val="000140A8"/>
    <w:rsid w:val="000141E5"/>
    <w:rsid w:val="00014782"/>
    <w:rsid w:val="000147B8"/>
    <w:rsid w:val="000158C7"/>
    <w:rsid w:val="00015922"/>
    <w:rsid w:val="00015FCE"/>
    <w:rsid w:val="0001635B"/>
    <w:rsid w:val="000168C3"/>
    <w:rsid w:val="00016E92"/>
    <w:rsid w:val="0001704A"/>
    <w:rsid w:val="000170A1"/>
    <w:rsid w:val="00017241"/>
    <w:rsid w:val="00017331"/>
    <w:rsid w:val="000173B3"/>
    <w:rsid w:val="00017521"/>
    <w:rsid w:val="0001773B"/>
    <w:rsid w:val="000179FC"/>
    <w:rsid w:val="00017A03"/>
    <w:rsid w:val="00017D5E"/>
    <w:rsid w:val="00017DD1"/>
    <w:rsid w:val="00020294"/>
    <w:rsid w:val="00020602"/>
    <w:rsid w:val="00020DB4"/>
    <w:rsid w:val="00020F33"/>
    <w:rsid w:val="00021064"/>
    <w:rsid w:val="00021B32"/>
    <w:rsid w:val="0002201C"/>
    <w:rsid w:val="00022133"/>
    <w:rsid w:val="000223DF"/>
    <w:rsid w:val="000223E9"/>
    <w:rsid w:val="000227CB"/>
    <w:rsid w:val="0002317B"/>
    <w:rsid w:val="000233E1"/>
    <w:rsid w:val="000234C3"/>
    <w:rsid w:val="0002392E"/>
    <w:rsid w:val="00023B50"/>
    <w:rsid w:val="00023BBA"/>
    <w:rsid w:val="00023DB7"/>
    <w:rsid w:val="0002415A"/>
    <w:rsid w:val="000242A4"/>
    <w:rsid w:val="0002439F"/>
    <w:rsid w:val="000246B5"/>
    <w:rsid w:val="000247FE"/>
    <w:rsid w:val="00024B2C"/>
    <w:rsid w:val="00024D57"/>
    <w:rsid w:val="00024EF3"/>
    <w:rsid w:val="00025BEF"/>
    <w:rsid w:val="00025FEE"/>
    <w:rsid w:val="00026085"/>
    <w:rsid w:val="00026203"/>
    <w:rsid w:val="000263B2"/>
    <w:rsid w:val="000264C4"/>
    <w:rsid w:val="000264D9"/>
    <w:rsid w:val="00026738"/>
    <w:rsid w:val="00026C11"/>
    <w:rsid w:val="00026E8A"/>
    <w:rsid w:val="00027357"/>
    <w:rsid w:val="000278B3"/>
    <w:rsid w:val="00027C06"/>
    <w:rsid w:val="00027CDD"/>
    <w:rsid w:val="0003016D"/>
    <w:rsid w:val="00030183"/>
    <w:rsid w:val="00030269"/>
    <w:rsid w:val="000302D5"/>
    <w:rsid w:val="0003043C"/>
    <w:rsid w:val="00030607"/>
    <w:rsid w:val="000306C6"/>
    <w:rsid w:val="00030C0A"/>
    <w:rsid w:val="00030F33"/>
    <w:rsid w:val="00031595"/>
    <w:rsid w:val="000316BE"/>
    <w:rsid w:val="000316F3"/>
    <w:rsid w:val="00031855"/>
    <w:rsid w:val="0003196A"/>
    <w:rsid w:val="00031BDE"/>
    <w:rsid w:val="00031F41"/>
    <w:rsid w:val="00032214"/>
    <w:rsid w:val="0003223E"/>
    <w:rsid w:val="000322F8"/>
    <w:rsid w:val="0003244A"/>
    <w:rsid w:val="00032B36"/>
    <w:rsid w:val="00032B39"/>
    <w:rsid w:val="00032C7D"/>
    <w:rsid w:val="00032DDF"/>
    <w:rsid w:val="00033351"/>
    <w:rsid w:val="00033822"/>
    <w:rsid w:val="000339D1"/>
    <w:rsid w:val="00033AF6"/>
    <w:rsid w:val="00033BB1"/>
    <w:rsid w:val="00033CD7"/>
    <w:rsid w:val="00033F3F"/>
    <w:rsid w:val="000340C2"/>
    <w:rsid w:val="000344E2"/>
    <w:rsid w:val="0003462A"/>
    <w:rsid w:val="00034D84"/>
    <w:rsid w:val="000350E2"/>
    <w:rsid w:val="000351DA"/>
    <w:rsid w:val="00035811"/>
    <w:rsid w:val="00035F46"/>
    <w:rsid w:val="0003628D"/>
    <w:rsid w:val="00036521"/>
    <w:rsid w:val="00036FB6"/>
    <w:rsid w:val="00036FC7"/>
    <w:rsid w:val="000376C6"/>
    <w:rsid w:val="0003776C"/>
    <w:rsid w:val="00037792"/>
    <w:rsid w:val="000379DB"/>
    <w:rsid w:val="00037BFE"/>
    <w:rsid w:val="00040C90"/>
    <w:rsid w:val="0004102E"/>
    <w:rsid w:val="00041850"/>
    <w:rsid w:val="00041868"/>
    <w:rsid w:val="0004197B"/>
    <w:rsid w:val="0004253F"/>
    <w:rsid w:val="00042856"/>
    <w:rsid w:val="00042ABD"/>
    <w:rsid w:val="00042BA7"/>
    <w:rsid w:val="000433BF"/>
    <w:rsid w:val="00043980"/>
    <w:rsid w:val="00043D20"/>
    <w:rsid w:val="00043ECE"/>
    <w:rsid w:val="00043FA9"/>
    <w:rsid w:val="000440AD"/>
    <w:rsid w:val="0004454A"/>
    <w:rsid w:val="0004497B"/>
    <w:rsid w:val="00044A97"/>
    <w:rsid w:val="0004530A"/>
    <w:rsid w:val="0004544B"/>
    <w:rsid w:val="0004550E"/>
    <w:rsid w:val="000455BD"/>
    <w:rsid w:val="000455FD"/>
    <w:rsid w:val="00045637"/>
    <w:rsid w:val="000458AD"/>
    <w:rsid w:val="000459D4"/>
    <w:rsid w:val="00045C67"/>
    <w:rsid w:val="00045C85"/>
    <w:rsid w:val="0004615A"/>
    <w:rsid w:val="00046326"/>
    <w:rsid w:val="00046D9A"/>
    <w:rsid w:val="00046F70"/>
    <w:rsid w:val="00047506"/>
    <w:rsid w:val="000475D9"/>
    <w:rsid w:val="00047705"/>
    <w:rsid w:val="00047A41"/>
    <w:rsid w:val="00047B65"/>
    <w:rsid w:val="00047C93"/>
    <w:rsid w:val="00047EA4"/>
    <w:rsid w:val="00050205"/>
    <w:rsid w:val="0005056E"/>
    <w:rsid w:val="0005076E"/>
    <w:rsid w:val="00050BB5"/>
    <w:rsid w:val="000511D1"/>
    <w:rsid w:val="0005124F"/>
    <w:rsid w:val="0005147E"/>
    <w:rsid w:val="0005188D"/>
    <w:rsid w:val="00051B03"/>
    <w:rsid w:val="00051FEA"/>
    <w:rsid w:val="00052022"/>
    <w:rsid w:val="000524CE"/>
    <w:rsid w:val="00052CB9"/>
    <w:rsid w:val="0005330C"/>
    <w:rsid w:val="00053820"/>
    <w:rsid w:val="00053912"/>
    <w:rsid w:val="00053AE2"/>
    <w:rsid w:val="00053EFD"/>
    <w:rsid w:val="000541E5"/>
    <w:rsid w:val="00054205"/>
    <w:rsid w:val="000544DA"/>
    <w:rsid w:val="00054675"/>
    <w:rsid w:val="000547D9"/>
    <w:rsid w:val="00054F82"/>
    <w:rsid w:val="0005569B"/>
    <w:rsid w:val="000557B9"/>
    <w:rsid w:val="000558E6"/>
    <w:rsid w:val="00055D8A"/>
    <w:rsid w:val="00056541"/>
    <w:rsid w:val="000566DA"/>
    <w:rsid w:val="00056880"/>
    <w:rsid w:val="00056B5A"/>
    <w:rsid w:val="00056DF2"/>
    <w:rsid w:val="00057527"/>
    <w:rsid w:val="00057787"/>
    <w:rsid w:val="000578CD"/>
    <w:rsid w:val="00060282"/>
    <w:rsid w:val="000603F7"/>
    <w:rsid w:val="00060416"/>
    <w:rsid w:val="0006096E"/>
    <w:rsid w:val="0006164D"/>
    <w:rsid w:val="000617DA"/>
    <w:rsid w:val="00061BEC"/>
    <w:rsid w:val="00061D86"/>
    <w:rsid w:val="00061F3D"/>
    <w:rsid w:val="00061F90"/>
    <w:rsid w:val="00062168"/>
    <w:rsid w:val="000623DD"/>
    <w:rsid w:val="00062473"/>
    <w:rsid w:val="00062562"/>
    <w:rsid w:val="00062D04"/>
    <w:rsid w:val="000634A2"/>
    <w:rsid w:val="00063543"/>
    <w:rsid w:val="00063C39"/>
    <w:rsid w:val="00063DE0"/>
    <w:rsid w:val="000645E5"/>
    <w:rsid w:val="000646DE"/>
    <w:rsid w:val="00064766"/>
    <w:rsid w:val="00064993"/>
    <w:rsid w:val="00064F46"/>
    <w:rsid w:val="00065090"/>
    <w:rsid w:val="000653D1"/>
    <w:rsid w:val="0006555D"/>
    <w:rsid w:val="00065D90"/>
    <w:rsid w:val="00066168"/>
    <w:rsid w:val="000661B9"/>
    <w:rsid w:val="000661E5"/>
    <w:rsid w:val="0006630E"/>
    <w:rsid w:val="00066403"/>
    <w:rsid w:val="000668C9"/>
    <w:rsid w:val="00066CDC"/>
    <w:rsid w:val="0006722A"/>
    <w:rsid w:val="00067467"/>
    <w:rsid w:val="00067E51"/>
    <w:rsid w:val="00067F7E"/>
    <w:rsid w:val="00070263"/>
    <w:rsid w:val="000703E6"/>
    <w:rsid w:val="00070736"/>
    <w:rsid w:val="000707DE"/>
    <w:rsid w:val="000708D2"/>
    <w:rsid w:val="00070AAD"/>
    <w:rsid w:val="00070ABD"/>
    <w:rsid w:val="00070B2E"/>
    <w:rsid w:val="00070F28"/>
    <w:rsid w:val="0007148A"/>
    <w:rsid w:val="000715ED"/>
    <w:rsid w:val="00071979"/>
    <w:rsid w:val="00071A1C"/>
    <w:rsid w:val="00071E9B"/>
    <w:rsid w:val="00072428"/>
    <w:rsid w:val="000727C9"/>
    <w:rsid w:val="00072895"/>
    <w:rsid w:val="00072CC1"/>
    <w:rsid w:val="00072CCA"/>
    <w:rsid w:val="000730E3"/>
    <w:rsid w:val="0007316B"/>
    <w:rsid w:val="00073703"/>
    <w:rsid w:val="0007384D"/>
    <w:rsid w:val="00073DA5"/>
    <w:rsid w:val="0007413C"/>
    <w:rsid w:val="000744FF"/>
    <w:rsid w:val="00074C4F"/>
    <w:rsid w:val="00074D00"/>
    <w:rsid w:val="00075104"/>
    <w:rsid w:val="00075549"/>
    <w:rsid w:val="00076019"/>
    <w:rsid w:val="000763CE"/>
    <w:rsid w:val="000764CD"/>
    <w:rsid w:val="00076E1C"/>
    <w:rsid w:val="000770C8"/>
    <w:rsid w:val="000776BE"/>
    <w:rsid w:val="00077DD2"/>
    <w:rsid w:val="00077FDB"/>
    <w:rsid w:val="000807AE"/>
    <w:rsid w:val="000808DE"/>
    <w:rsid w:val="00080E36"/>
    <w:rsid w:val="0008103F"/>
    <w:rsid w:val="000812F1"/>
    <w:rsid w:val="00081410"/>
    <w:rsid w:val="0008171B"/>
    <w:rsid w:val="0008178B"/>
    <w:rsid w:val="00081AA2"/>
    <w:rsid w:val="00081E1C"/>
    <w:rsid w:val="00081EEB"/>
    <w:rsid w:val="00081FBE"/>
    <w:rsid w:val="00082441"/>
    <w:rsid w:val="000824EB"/>
    <w:rsid w:val="0008263F"/>
    <w:rsid w:val="000827D4"/>
    <w:rsid w:val="00082DCC"/>
    <w:rsid w:val="00082E09"/>
    <w:rsid w:val="00083012"/>
    <w:rsid w:val="00083160"/>
    <w:rsid w:val="000831FF"/>
    <w:rsid w:val="00083307"/>
    <w:rsid w:val="000833A7"/>
    <w:rsid w:val="000833B2"/>
    <w:rsid w:val="00083888"/>
    <w:rsid w:val="00083984"/>
    <w:rsid w:val="000840FE"/>
    <w:rsid w:val="00084572"/>
    <w:rsid w:val="00084674"/>
    <w:rsid w:val="000849EB"/>
    <w:rsid w:val="00084AF7"/>
    <w:rsid w:val="0008509B"/>
    <w:rsid w:val="000853FF"/>
    <w:rsid w:val="00085B16"/>
    <w:rsid w:val="00085C74"/>
    <w:rsid w:val="00085ED2"/>
    <w:rsid w:val="00085F2B"/>
    <w:rsid w:val="000867EA"/>
    <w:rsid w:val="00086D90"/>
    <w:rsid w:val="000875D5"/>
    <w:rsid w:val="00090054"/>
    <w:rsid w:val="00090067"/>
    <w:rsid w:val="00090158"/>
    <w:rsid w:val="0009022A"/>
    <w:rsid w:val="00090774"/>
    <w:rsid w:val="00090FD3"/>
    <w:rsid w:val="00091263"/>
    <w:rsid w:val="000912AE"/>
    <w:rsid w:val="00091C56"/>
    <w:rsid w:val="00091D27"/>
    <w:rsid w:val="00091E36"/>
    <w:rsid w:val="00092724"/>
    <w:rsid w:val="00092C1A"/>
    <w:rsid w:val="00092D2C"/>
    <w:rsid w:val="0009325E"/>
    <w:rsid w:val="00093468"/>
    <w:rsid w:val="0009358C"/>
    <w:rsid w:val="000935E9"/>
    <w:rsid w:val="00093660"/>
    <w:rsid w:val="000946C4"/>
    <w:rsid w:val="00095500"/>
    <w:rsid w:val="0009567C"/>
    <w:rsid w:val="000956AC"/>
    <w:rsid w:val="00095884"/>
    <w:rsid w:val="00096511"/>
    <w:rsid w:val="000966AC"/>
    <w:rsid w:val="000969D2"/>
    <w:rsid w:val="00096B3A"/>
    <w:rsid w:val="0009731E"/>
    <w:rsid w:val="000973FD"/>
    <w:rsid w:val="0009750A"/>
    <w:rsid w:val="00097B2B"/>
    <w:rsid w:val="000A04AC"/>
    <w:rsid w:val="000A04EC"/>
    <w:rsid w:val="000A0990"/>
    <w:rsid w:val="000A0B04"/>
    <w:rsid w:val="000A16BE"/>
    <w:rsid w:val="000A18D7"/>
    <w:rsid w:val="000A1B68"/>
    <w:rsid w:val="000A20A2"/>
    <w:rsid w:val="000A27C3"/>
    <w:rsid w:val="000A280A"/>
    <w:rsid w:val="000A29C1"/>
    <w:rsid w:val="000A2A24"/>
    <w:rsid w:val="000A2D97"/>
    <w:rsid w:val="000A34D9"/>
    <w:rsid w:val="000A4132"/>
    <w:rsid w:val="000A431D"/>
    <w:rsid w:val="000A4E8A"/>
    <w:rsid w:val="000A506B"/>
    <w:rsid w:val="000A556F"/>
    <w:rsid w:val="000A5652"/>
    <w:rsid w:val="000A6D25"/>
    <w:rsid w:val="000A6EF8"/>
    <w:rsid w:val="000A7379"/>
    <w:rsid w:val="000A747C"/>
    <w:rsid w:val="000A75AD"/>
    <w:rsid w:val="000A7D87"/>
    <w:rsid w:val="000B02E2"/>
    <w:rsid w:val="000B02E3"/>
    <w:rsid w:val="000B0A0C"/>
    <w:rsid w:val="000B0D76"/>
    <w:rsid w:val="000B0F52"/>
    <w:rsid w:val="000B0FF6"/>
    <w:rsid w:val="000B136A"/>
    <w:rsid w:val="000B149A"/>
    <w:rsid w:val="000B169B"/>
    <w:rsid w:val="000B17C0"/>
    <w:rsid w:val="000B194D"/>
    <w:rsid w:val="000B1A2B"/>
    <w:rsid w:val="000B1B19"/>
    <w:rsid w:val="000B1C10"/>
    <w:rsid w:val="000B1F64"/>
    <w:rsid w:val="000B2169"/>
    <w:rsid w:val="000B2B6E"/>
    <w:rsid w:val="000B2E93"/>
    <w:rsid w:val="000B2F40"/>
    <w:rsid w:val="000B304F"/>
    <w:rsid w:val="000B3253"/>
    <w:rsid w:val="000B35AE"/>
    <w:rsid w:val="000B394F"/>
    <w:rsid w:val="000B3BDF"/>
    <w:rsid w:val="000B4044"/>
    <w:rsid w:val="000B41C1"/>
    <w:rsid w:val="000B4228"/>
    <w:rsid w:val="000B4E27"/>
    <w:rsid w:val="000B4E59"/>
    <w:rsid w:val="000B5276"/>
    <w:rsid w:val="000B5623"/>
    <w:rsid w:val="000B571F"/>
    <w:rsid w:val="000B597A"/>
    <w:rsid w:val="000B5BCA"/>
    <w:rsid w:val="000B6603"/>
    <w:rsid w:val="000B666D"/>
    <w:rsid w:val="000B6717"/>
    <w:rsid w:val="000B6956"/>
    <w:rsid w:val="000B6C22"/>
    <w:rsid w:val="000B6C73"/>
    <w:rsid w:val="000B6E57"/>
    <w:rsid w:val="000B7395"/>
    <w:rsid w:val="000B73B7"/>
    <w:rsid w:val="000B7AEB"/>
    <w:rsid w:val="000B7B1C"/>
    <w:rsid w:val="000B7E10"/>
    <w:rsid w:val="000C00D1"/>
    <w:rsid w:val="000C036C"/>
    <w:rsid w:val="000C13DA"/>
    <w:rsid w:val="000C17E5"/>
    <w:rsid w:val="000C1C47"/>
    <w:rsid w:val="000C22FF"/>
    <w:rsid w:val="000C2FD3"/>
    <w:rsid w:val="000C2FDA"/>
    <w:rsid w:val="000C3609"/>
    <w:rsid w:val="000C377B"/>
    <w:rsid w:val="000C377D"/>
    <w:rsid w:val="000C378A"/>
    <w:rsid w:val="000C37C8"/>
    <w:rsid w:val="000C3803"/>
    <w:rsid w:val="000C4465"/>
    <w:rsid w:val="000C454D"/>
    <w:rsid w:val="000C47E1"/>
    <w:rsid w:val="000C507E"/>
    <w:rsid w:val="000C5601"/>
    <w:rsid w:val="000C5765"/>
    <w:rsid w:val="000C5869"/>
    <w:rsid w:val="000C58F1"/>
    <w:rsid w:val="000C58FB"/>
    <w:rsid w:val="000C5942"/>
    <w:rsid w:val="000C631F"/>
    <w:rsid w:val="000C67AD"/>
    <w:rsid w:val="000C705B"/>
    <w:rsid w:val="000C7518"/>
    <w:rsid w:val="000C7995"/>
    <w:rsid w:val="000C7ABC"/>
    <w:rsid w:val="000C7BEA"/>
    <w:rsid w:val="000D03BA"/>
    <w:rsid w:val="000D0487"/>
    <w:rsid w:val="000D0D35"/>
    <w:rsid w:val="000D0D59"/>
    <w:rsid w:val="000D0F2F"/>
    <w:rsid w:val="000D1488"/>
    <w:rsid w:val="000D15B3"/>
    <w:rsid w:val="000D18B8"/>
    <w:rsid w:val="000D1B27"/>
    <w:rsid w:val="000D1E2E"/>
    <w:rsid w:val="000D2266"/>
    <w:rsid w:val="000D2337"/>
    <w:rsid w:val="000D2869"/>
    <w:rsid w:val="000D33BD"/>
    <w:rsid w:val="000D370C"/>
    <w:rsid w:val="000D38B4"/>
    <w:rsid w:val="000D3939"/>
    <w:rsid w:val="000D3C18"/>
    <w:rsid w:val="000D3C96"/>
    <w:rsid w:val="000D3E7E"/>
    <w:rsid w:val="000D3EBC"/>
    <w:rsid w:val="000D3F85"/>
    <w:rsid w:val="000D4571"/>
    <w:rsid w:val="000D484A"/>
    <w:rsid w:val="000D4DBD"/>
    <w:rsid w:val="000D4FD6"/>
    <w:rsid w:val="000D538B"/>
    <w:rsid w:val="000D55C4"/>
    <w:rsid w:val="000D5631"/>
    <w:rsid w:val="000D56BB"/>
    <w:rsid w:val="000D5AFE"/>
    <w:rsid w:val="000D5BEF"/>
    <w:rsid w:val="000D5C16"/>
    <w:rsid w:val="000D5F73"/>
    <w:rsid w:val="000D6B8C"/>
    <w:rsid w:val="000D6EAC"/>
    <w:rsid w:val="000D70FB"/>
    <w:rsid w:val="000D7162"/>
    <w:rsid w:val="000D71EE"/>
    <w:rsid w:val="000D764E"/>
    <w:rsid w:val="000D76D1"/>
    <w:rsid w:val="000D77CF"/>
    <w:rsid w:val="000D7960"/>
    <w:rsid w:val="000D7A09"/>
    <w:rsid w:val="000D7CB7"/>
    <w:rsid w:val="000E0443"/>
    <w:rsid w:val="000E0460"/>
    <w:rsid w:val="000E0D97"/>
    <w:rsid w:val="000E138D"/>
    <w:rsid w:val="000E1596"/>
    <w:rsid w:val="000E1597"/>
    <w:rsid w:val="000E1635"/>
    <w:rsid w:val="000E19AF"/>
    <w:rsid w:val="000E1BEE"/>
    <w:rsid w:val="000E1ED2"/>
    <w:rsid w:val="000E1EDF"/>
    <w:rsid w:val="000E261E"/>
    <w:rsid w:val="000E33C6"/>
    <w:rsid w:val="000E377F"/>
    <w:rsid w:val="000E399A"/>
    <w:rsid w:val="000E3D76"/>
    <w:rsid w:val="000E3E5A"/>
    <w:rsid w:val="000E4E43"/>
    <w:rsid w:val="000E4EC9"/>
    <w:rsid w:val="000E5173"/>
    <w:rsid w:val="000E5D12"/>
    <w:rsid w:val="000E65EF"/>
    <w:rsid w:val="000E6671"/>
    <w:rsid w:val="000E6A7D"/>
    <w:rsid w:val="000E7FB6"/>
    <w:rsid w:val="000F01A0"/>
    <w:rsid w:val="000F024C"/>
    <w:rsid w:val="000F0841"/>
    <w:rsid w:val="000F0C77"/>
    <w:rsid w:val="000F0E36"/>
    <w:rsid w:val="000F11EC"/>
    <w:rsid w:val="000F122A"/>
    <w:rsid w:val="000F138F"/>
    <w:rsid w:val="000F1523"/>
    <w:rsid w:val="000F1527"/>
    <w:rsid w:val="000F1623"/>
    <w:rsid w:val="000F1685"/>
    <w:rsid w:val="000F1C3A"/>
    <w:rsid w:val="000F1C79"/>
    <w:rsid w:val="000F1CC4"/>
    <w:rsid w:val="000F2325"/>
    <w:rsid w:val="000F269F"/>
    <w:rsid w:val="000F2A81"/>
    <w:rsid w:val="000F2C70"/>
    <w:rsid w:val="000F2DF9"/>
    <w:rsid w:val="000F351D"/>
    <w:rsid w:val="000F35AA"/>
    <w:rsid w:val="000F382D"/>
    <w:rsid w:val="000F3A14"/>
    <w:rsid w:val="000F3FD6"/>
    <w:rsid w:val="000F424A"/>
    <w:rsid w:val="000F4288"/>
    <w:rsid w:val="000F4883"/>
    <w:rsid w:val="000F4E44"/>
    <w:rsid w:val="000F4F25"/>
    <w:rsid w:val="000F50FD"/>
    <w:rsid w:val="000F51C5"/>
    <w:rsid w:val="000F5521"/>
    <w:rsid w:val="000F5594"/>
    <w:rsid w:val="000F58A5"/>
    <w:rsid w:val="000F594E"/>
    <w:rsid w:val="000F5B08"/>
    <w:rsid w:val="000F5C93"/>
    <w:rsid w:val="000F663A"/>
    <w:rsid w:val="000F690C"/>
    <w:rsid w:val="000F6E4B"/>
    <w:rsid w:val="000F72C4"/>
    <w:rsid w:val="000F730F"/>
    <w:rsid w:val="000F755B"/>
    <w:rsid w:val="000F7808"/>
    <w:rsid w:val="000F797A"/>
    <w:rsid w:val="000F7E84"/>
    <w:rsid w:val="000F7EC1"/>
    <w:rsid w:val="000F7F30"/>
    <w:rsid w:val="00100A5C"/>
    <w:rsid w:val="00100F71"/>
    <w:rsid w:val="00101083"/>
    <w:rsid w:val="00101562"/>
    <w:rsid w:val="0010179A"/>
    <w:rsid w:val="00101D03"/>
    <w:rsid w:val="00101DDB"/>
    <w:rsid w:val="00101F9F"/>
    <w:rsid w:val="001023B8"/>
    <w:rsid w:val="00102524"/>
    <w:rsid w:val="00102ADB"/>
    <w:rsid w:val="00102D80"/>
    <w:rsid w:val="00102E11"/>
    <w:rsid w:val="00102EE8"/>
    <w:rsid w:val="00102F25"/>
    <w:rsid w:val="00103162"/>
    <w:rsid w:val="00103403"/>
    <w:rsid w:val="001038C8"/>
    <w:rsid w:val="00104446"/>
    <w:rsid w:val="001046F7"/>
    <w:rsid w:val="001049EF"/>
    <w:rsid w:val="00104B49"/>
    <w:rsid w:val="00104D08"/>
    <w:rsid w:val="00104F7A"/>
    <w:rsid w:val="001052DC"/>
    <w:rsid w:val="00105748"/>
    <w:rsid w:val="0010579E"/>
    <w:rsid w:val="00105B5B"/>
    <w:rsid w:val="00105DC0"/>
    <w:rsid w:val="00106A18"/>
    <w:rsid w:val="00106C67"/>
    <w:rsid w:val="00106DD7"/>
    <w:rsid w:val="00106F57"/>
    <w:rsid w:val="00107078"/>
    <w:rsid w:val="0010731C"/>
    <w:rsid w:val="00107985"/>
    <w:rsid w:val="001079C5"/>
    <w:rsid w:val="00107C7F"/>
    <w:rsid w:val="00107CBE"/>
    <w:rsid w:val="00110317"/>
    <w:rsid w:val="00110371"/>
    <w:rsid w:val="0011057A"/>
    <w:rsid w:val="0011067A"/>
    <w:rsid w:val="0011085D"/>
    <w:rsid w:val="0011086D"/>
    <w:rsid w:val="00110E6E"/>
    <w:rsid w:val="00110FEA"/>
    <w:rsid w:val="001117D9"/>
    <w:rsid w:val="00111864"/>
    <w:rsid w:val="00111B9C"/>
    <w:rsid w:val="00111BFD"/>
    <w:rsid w:val="00111C8E"/>
    <w:rsid w:val="0011205E"/>
    <w:rsid w:val="00112106"/>
    <w:rsid w:val="00112272"/>
    <w:rsid w:val="001128BF"/>
    <w:rsid w:val="001128EA"/>
    <w:rsid w:val="00112FE0"/>
    <w:rsid w:val="0011328A"/>
    <w:rsid w:val="001132D1"/>
    <w:rsid w:val="00113A86"/>
    <w:rsid w:val="00113D2E"/>
    <w:rsid w:val="00114334"/>
    <w:rsid w:val="00114605"/>
    <w:rsid w:val="0011463C"/>
    <w:rsid w:val="00114918"/>
    <w:rsid w:val="00114A97"/>
    <w:rsid w:val="00114CCA"/>
    <w:rsid w:val="00115007"/>
    <w:rsid w:val="00115196"/>
    <w:rsid w:val="001154E5"/>
    <w:rsid w:val="0011593F"/>
    <w:rsid w:val="00115A76"/>
    <w:rsid w:val="00115ACF"/>
    <w:rsid w:val="00115F99"/>
    <w:rsid w:val="001161B3"/>
    <w:rsid w:val="00116352"/>
    <w:rsid w:val="0011657C"/>
    <w:rsid w:val="0011661E"/>
    <w:rsid w:val="001174EA"/>
    <w:rsid w:val="001178EA"/>
    <w:rsid w:val="001179F6"/>
    <w:rsid w:val="00117AEB"/>
    <w:rsid w:val="00117D29"/>
    <w:rsid w:val="00117E7E"/>
    <w:rsid w:val="00117E90"/>
    <w:rsid w:val="0012039E"/>
    <w:rsid w:val="0012041F"/>
    <w:rsid w:val="00120790"/>
    <w:rsid w:val="001207A0"/>
    <w:rsid w:val="001207E3"/>
    <w:rsid w:val="00120D1B"/>
    <w:rsid w:val="00120EE5"/>
    <w:rsid w:val="00121975"/>
    <w:rsid w:val="00121B92"/>
    <w:rsid w:val="00121B9A"/>
    <w:rsid w:val="00121B9D"/>
    <w:rsid w:val="00121CC2"/>
    <w:rsid w:val="00121CE4"/>
    <w:rsid w:val="00121DDA"/>
    <w:rsid w:val="00121E63"/>
    <w:rsid w:val="00121FA8"/>
    <w:rsid w:val="001220C4"/>
    <w:rsid w:val="00122611"/>
    <w:rsid w:val="0012261F"/>
    <w:rsid w:val="001226CB"/>
    <w:rsid w:val="00122AEF"/>
    <w:rsid w:val="00122C50"/>
    <w:rsid w:val="0012390E"/>
    <w:rsid w:val="00124215"/>
    <w:rsid w:val="00124C61"/>
    <w:rsid w:val="00124CC5"/>
    <w:rsid w:val="001250CE"/>
    <w:rsid w:val="001251C3"/>
    <w:rsid w:val="001251C7"/>
    <w:rsid w:val="00125204"/>
    <w:rsid w:val="00125DAD"/>
    <w:rsid w:val="0012649D"/>
    <w:rsid w:val="00126746"/>
    <w:rsid w:val="00126E72"/>
    <w:rsid w:val="00126E7A"/>
    <w:rsid w:val="001270DD"/>
    <w:rsid w:val="001271D1"/>
    <w:rsid w:val="001275E8"/>
    <w:rsid w:val="0012796A"/>
    <w:rsid w:val="00127F81"/>
    <w:rsid w:val="00130259"/>
    <w:rsid w:val="0013027B"/>
    <w:rsid w:val="00130734"/>
    <w:rsid w:val="00130880"/>
    <w:rsid w:val="00130F1B"/>
    <w:rsid w:val="001311FE"/>
    <w:rsid w:val="00131D44"/>
    <w:rsid w:val="001326D0"/>
    <w:rsid w:val="00132995"/>
    <w:rsid w:val="00133481"/>
    <w:rsid w:val="00133C5A"/>
    <w:rsid w:val="00133CE7"/>
    <w:rsid w:val="00133D11"/>
    <w:rsid w:val="00133D51"/>
    <w:rsid w:val="00133DAA"/>
    <w:rsid w:val="00134164"/>
    <w:rsid w:val="0013418F"/>
    <w:rsid w:val="00134715"/>
    <w:rsid w:val="00134A9C"/>
    <w:rsid w:val="00134AF5"/>
    <w:rsid w:val="00134BF4"/>
    <w:rsid w:val="00134D67"/>
    <w:rsid w:val="00134EAB"/>
    <w:rsid w:val="001351B6"/>
    <w:rsid w:val="001352AB"/>
    <w:rsid w:val="001352FE"/>
    <w:rsid w:val="0013584B"/>
    <w:rsid w:val="00135936"/>
    <w:rsid w:val="0013656A"/>
    <w:rsid w:val="00136644"/>
    <w:rsid w:val="001366F2"/>
    <w:rsid w:val="00136830"/>
    <w:rsid w:val="0013692F"/>
    <w:rsid w:val="001369B4"/>
    <w:rsid w:val="00136FA4"/>
    <w:rsid w:val="001370AA"/>
    <w:rsid w:val="00137134"/>
    <w:rsid w:val="00137267"/>
    <w:rsid w:val="001376E4"/>
    <w:rsid w:val="001379BA"/>
    <w:rsid w:val="00137C09"/>
    <w:rsid w:val="00137F46"/>
    <w:rsid w:val="001402B9"/>
    <w:rsid w:val="00140657"/>
    <w:rsid w:val="00140CB3"/>
    <w:rsid w:val="00141990"/>
    <w:rsid w:val="00141AB5"/>
    <w:rsid w:val="00142106"/>
    <w:rsid w:val="00142381"/>
    <w:rsid w:val="00142556"/>
    <w:rsid w:val="001425C6"/>
    <w:rsid w:val="00142AEC"/>
    <w:rsid w:val="001430BE"/>
    <w:rsid w:val="00143138"/>
    <w:rsid w:val="00143187"/>
    <w:rsid w:val="00143250"/>
    <w:rsid w:val="0014344F"/>
    <w:rsid w:val="00143CFB"/>
    <w:rsid w:val="0014419C"/>
    <w:rsid w:val="00144632"/>
    <w:rsid w:val="00144763"/>
    <w:rsid w:val="00144DAF"/>
    <w:rsid w:val="0014553C"/>
    <w:rsid w:val="001457D7"/>
    <w:rsid w:val="00145A99"/>
    <w:rsid w:val="00145CD6"/>
    <w:rsid w:val="00145EEF"/>
    <w:rsid w:val="001460BE"/>
    <w:rsid w:val="001462DF"/>
    <w:rsid w:val="00146543"/>
    <w:rsid w:val="0014667B"/>
    <w:rsid w:val="001468F8"/>
    <w:rsid w:val="00146DF4"/>
    <w:rsid w:val="00146FD4"/>
    <w:rsid w:val="00146FED"/>
    <w:rsid w:val="00147670"/>
    <w:rsid w:val="001478F7"/>
    <w:rsid w:val="00147A12"/>
    <w:rsid w:val="001500D6"/>
    <w:rsid w:val="001501EE"/>
    <w:rsid w:val="00150213"/>
    <w:rsid w:val="001503CE"/>
    <w:rsid w:val="001504E6"/>
    <w:rsid w:val="001509D0"/>
    <w:rsid w:val="00150D9A"/>
    <w:rsid w:val="00151313"/>
    <w:rsid w:val="00151335"/>
    <w:rsid w:val="00151773"/>
    <w:rsid w:val="00151990"/>
    <w:rsid w:val="001519D3"/>
    <w:rsid w:val="00151DE0"/>
    <w:rsid w:val="00151EDD"/>
    <w:rsid w:val="00152089"/>
    <w:rsid w:val="001520F4"/>
    <w:rsid w:val="0015243F"/>
    <w:rsid w:val="001525A1"/>
    <w:rsid w:val="00152626"/>
    <w:rsid w:val="00152693"/>
    <w:rsid w:val="00152B97"/>
    <w:rsid w:val="00152D3C"/>
    <w:rsid w:val="00153087"/>
    <w:rsid w:val="00153171"/>
    <w:rsid w:val="0015323F"/>
    <w:rsid w:val="00153893"/>
    <w:rsid w:val="0015396F"/>
    <w:rsid w:val="00153AA5"/>
    <w:rsid w:val="00153B8F"/>
    <w:rsid w:val="00154718"/>
    <w:rsid w:val="00154915"/>
    <w:rsid w:val="00154D0F"/>
    <w:rsid w:val="00154F92"/>
    <w:rsid w:val="00155071"/>
    <w:rsid w:val="001553A2"/>
    <w:rsid w:val="00155E1B"/>
    <w:rsid w:val="00155F52"/>
    <w:rsid w:val="00155FDA"/>
    <w:rsid w:val="00156204"/>
    <w:rsid w:val="00156553"/>
    <w:rsid w:val="0015678E"/>
    <w:rsid w:val="00156927"/>
    <w:rsid w:val="00156A11"/>
    <w:rsid w:val="00156FA1"/>
    <w:rsid w:val="00157343"/>
    <w:rsid w:val="001575B2"/>
    <w:rsid w:val="001600BD"/>
    <w:rsid w:val="00160EF5"/>
    <w:rsid w:val="00160FD7"/>
    <w:rsid w:val="0016126D"/>
    <w:rsid w:val="00161533"/>
    <w:rsid w:val="00161CF7"/>
    <w:rsid w:val="00161D7C"/>
    <w:rsid w:val="00162004"/>
    <w:rsid w:val="0016201B"/>
    <w:rsid w:val="0016204C"/>
    <w:rsid w:val="001621FF"/>
    <w:rsid w:val="00162223"/>
    <w:rsid w:val="0016233B"/>
    <w:rsid w:val="0016253A"/>
    <w:rsid w:val="00162813"/>
    <w:rsid w:val="00162974"/>
    <w:rsid w:val="001629D0"/>
    <w:rsid w:val="00162D39"/>
    <w:rsid w:val="00162D7D"/>
    <w:rsid w:val="001638E1"/>
    <w:rsid w:val="00163A34"/>
    <w:rsid w:val="001641FC"/>
    <w:rsid w:val="00164424"/>
    <w:rsid w:val="00164BF5"/>
    <w:rsid w:val="00164C3B"/>
    <w:rsid w:val="00164F66"/>
    <w:rsid w:val="001652D4"/>
    <w:rsid w:val="001652F8"/>
    <w:rsid w:val="0016590A"/>
    <w:rsid w:val="0016593F"/>
    <w:rsid w:val="00165B88"/>
    <w:rsid w:val="00166765"/>
    <w:rsid w:val="0016684B"/>
    <w:rsid w:val="0016693B"/>
    <w:rsid w:val="00166E7E"/>
    <w:rsid w:val="00166FCF"/>
    <w:rsid w:val="00167822"/>
    <w:rsid w:val="001700D4"/>
    <w:rsid w:val="00170127"/>
    <w:rsid w:val="001702B1"/>
    <w:rsid w:val="001702FB"/>
    <w:rsid w:val="001704B4"/>
    <w:rsid w:val="0017061D"/>
    <w:rsid w:val="0017064A"/>
    <w:rsid w:val="00170BA9"/>
    <w:rsid w:val="00170C68"/>
    <w:rsid w:val="001711E4"/>
    <w:rsid w:val="00171435"/>
    <w:rsid w:val="001716C7"/>
    <w:rsid w:val="00171C8F"/>
    <w:rsid w:val="00171DCB"/>
    <w:rsid w:val="00171EA1"/>
    <w:rsid w:val="001720BB"/>
    <w:rsid w:val="001721A6"/>
    <w:rsid w:val="0017238D"/>
    <w:rsid w:val="00172522"/>
    <w:rsid w:val="00172A43"/>
    <w:rsid w:val="00172C03"/>
    <w:rsid w:val="001735AB"/>
    <w:rsid w:val="001736C8"/>
    <w:rsid w:val="001737F3"/>
    <w:rsid w:val="00173A42"/>
    <w:rsid w:val="00173F9A"/>
    <w:rsid w:val="0017404B"/>
    <w:rsid w:val="001741C5"/>
    <w:rsid w:val="00174328"/>
    <w:rsid w:val="001743D3"/>
    <w:rsid w:val="0017477D"/>
    <w:rsid w:val="00174930"/>
    <w:rsid w:val="00174A45"/>
    <w:rsid w:val="001750E4"/>
    <w:rsid w:val="00175229"/>
    <w:rsid w:val="001754E4"/>
    <w:rsid w:val="00175552"/>
    <w:rsid w:val="00175A27"/>
    <w:rsid w:val="00175C14"/>
    <w:rsid w:val="00176A33"/>
    <w:rsid w:val="00176E3A"/>
    <w:rsid w:val="00176FA0"/>
    <w:rsid w:val="0017703D"/>
    <w:rsid w:val="001770D0"/>
    <w:rsid w:val="00177107"/>
    <w:rsid w:val="00177368"/>
    <w:rsid w:val="001773D9"/>
    <w:rsid w:val="00177539"/>
    <w:rsid w:val="001776E7"/>
    <w:rsid w:val="00177E3F"/>
    <w:rsid w:val="00177EDE"/>
    <w:rsid w:val="00177EFE"/>
    <w:rsid w:val="00180505"/>
    <w:rsid w:val="0018055E"/>
    <w:rsid w:val="00180808"/>
    <w:rsid w:val="001808EA"/>
    <w:rsid w:val="001810C8"/>
    <w:rsid w:val="001812B6"/>
    <w:rsid w:val="00181566"/>
    <w:rsid w:val="00181794"/>
    <w:rsid w:val="00182713"/>
    <w:rsid w:val="0018306D"/>
    <w:rsid w:val="00183250"/>
    <w:rsid w:val="0018335C"/>
    <w:rsid w:val="00183468"/>
    <w:rsid w:val="00184021"/>
    <w:rsid w:val="00184039"/>
    <w:rsid w:val="0018430A"/>
    <w:rsid w:val="001844D8"/>
    <w:rsid w:val="0018453E"/>
    <w:rsid w:val="001846C2"/>
    <w:rsid w:val="00184F84"/>
    <w:rsid w:val="001852E2"/>
    <w:rsid w:val="0018538B"/>
    <w:rsid w:val="00185680"/>
    <w:rsid w:val="0018572D"/>
    <w:rsid w:val="00186125"/>
    <w:rsid w:val="001861E4"/>
    <w:rsid w:val="0018680E"/>
    <w:rsid w:val="00186A18"/>
    <w:rsid w:val="00186C3C"/>
    <w:rsid w:val="00186D1F"/>
    <w:rsid w:val="00186D3D"/>
    <w:rsid w:val="00187053"/>
    <w:rsid w:val="001871F4"/>
    <w:rsid w:val="0018735C"/>
    <w:rsid w:val="001874A1"/>
    <w:rsid w:val="00187649"/>
    <w:rsid w:val="0018797B"/>
    <w:rsid w:val="00187DEF"/>
    <w:rsid w:val="0019005B"/>
    <w:rsid w:val="001900F7"/>
    <w:rsid w:val="0019020B"/>
    <w:rsid w:val="00190387"/>
    <w:rsid w:val="0019052A"/>
    <w:rsid w:val="00190835"/>
    <w:rsid w:val="001913B4"/>
    <w:rsid w:val="001913F6"/>
    <w:rsid w:val="00191659"/>
    <w:rsid w:val="00191A9E"/>
    <w:rsid w:val="00191D72"/>
    <w:rsid w:val="00191EC6"/>
    <w:rsid w:val="001921A9"/>
    <w:rsid w:val="001921BD"/>
    <w:rsid w:val="00192406"/>
    <w:rsid w:val="001925DA"/>
    <w:rsid w:val="0019267A"/>
    <w:rsid w:val="001928EB"/>
    <w:rsid w:val="00192E9C"/>
    <w:rsid w:val="001932B1"/>
    <w:rsid w:val="001935AC"/>
    <w:rsid w:val="001936A3"/>
    <w:rsid w:val="00193AF9"/>
    <w:rsid w:val="00194A5A"/>
    <w:rsid w:val="00194FDA"/>
    <w:rsid w:val="0019537E"/>
    <w:rsid w:val="00195712"/>
    <w:rsid w:val="00195D40"/>
    <w:rsid w:val="00196359"/>
    <w:rsid w:val="0019706B"/>
    <w:rsid w:val="00197265"/>
    <w:rsid w:val="00197A1B"/>
    <w:rsid w:val="00197CEB"/>
    <w:rsid w:val="00197F63"/>
    <w:rsid w:val="001A029C"/>
    <w:rsid w:val="001A154E"/>
    <w:rsid w:val="001A1592"/>
    <w:rsid w:val="001A2F85"/>
    <w:rsid w:val="001A3735"/>
    <w:rsid w:val="001A3B09"/>
    <w:rsid w:val="001A4040"/>
    <w:rsid w:val="001A4274"/>
    <w:rsid w:val="001A4501"/>
    <w:rsid w:val="001A4577"/>
    <w:rsid w:val="001A4B25"/>
    <w:rsid w:val="001A582C"/>
    <w:rsid w:val="001A5D5D"/>
    <w:rsid w:val="001A5E73"/>
    <w:rsid w:val="001A64C1"/>
    <w:rsid w:val="001A6C4F"/>
    <w:rsid w:val="001A6CEE"/>
    <w:rsid w:val="001A6F1F"/>
    <w:rsid w:val="001A6FE4"/>
    <w:rsid w:val="001A732C"/>
    <w:rsid w:val="001A75B5"/>
    <w:rsid w:val="001A77A4"/>
    <w:rsid w:val="001A78BD"/>
    <w:rsid w:val="001A7DD3"/>
    <w:rsid w:val="001A7EA4"/>
    <w:rsid w:val="001B0184"/>
    <w:rsid w:val="001B02EE"/>
    <w:rsid w:val="001B08C0"/>
    <w:rsid w:val="001B0AC6"/>
    <w:rsid w:val="001B1052"/>
    <w:rsid w:val="001B14B7"/>
    <w:rsid w:val="001B2063"/>
    <w:rsid w:val="001B2137"/>
    <w:rsid w:val="001B22A1"/>
    <w:rsid w:val="001B251A"/>
    <w:rsid w:val="001B28AD"/>
    <w:rsid w:val="001B2AC5"/>
    <w:rsid w:val="001B3085"/>
    <w:rsid w:val="001B34C5"/>
    <w:rsid w:val="001B385C"/>
    <w:rsid w:val="001B41C9"/>
    <w:rsid w:val="001B435F"/>
    <w:rsid w:val="001B4AF9"/>
    <w:rsid w:val="001B507C"/>
    <w:rsid w:val="001B50B3"/>
    <w:rsid w:val="001B5266"/>
    <w:rsid w:val="001B57E0"/>
    <w:rsid w:val="001B598C"/>
    <w:rsid w:val="001B5F49"/>
    <w:rsid w:val="001B5F91"/>
    <w:rsid w:val="001B68B7"/>
    <w:rsid w:val="001B6DE7"/>
    <w:rsid w:val="001B6EEB"/>
    <w:rsid w:val="001B6EF4"/>
    <w:rsid w:val="001B6FC7"/>
    <w:rsid w:val="001B714F"/>
    <w:rsid w:val="001B7529"/>
    <w:rsid w:val="001B76EE"/>
    <w:rsid w:val="001B7991"/>
    <w:rsid w:val="001C0153"/>
    <w:rsid w:val="001C0306"/>
    <w:rsid w:val="001C0561"/>
    <w:rsid w:val="001C0F99"/>
    <w:rsid w:val="001C12AD"/>
    <w:rsid w:val="001C131F"/>
    <w:rsid w:val="001C1603"/>
    <w:rsid w:val="001C1B9A"/>
    <w:rsid w:val="001C1C3F"/>
    <w:rsid w:val="001C1C79"/>
    <w:rsid w:val="001C1DC3"/>
    <w:rsid w:val="001C1DD5"/>
    <w:rsid w:val="001C1E05"/>
    <w:rsid w:val="001C2021"/>
    <w:rsid w:val="001C2201"/>
    <w:rsid w:val="001C2254"/>
    <w:rsid w:val="001C2882"/>
    <w:rsid w:val="001C2AB0"/>
    <w:rsid w:val="001C2AE4"/>
    <w:rsid w:val="001C2DAF"/>
    <w:rsid w:val="001C2E2F"/>
    <w:rsid w:val="001C32BC"/>
    <w:rsid w:val="001C3346"/>
    <w:rsid w:val="001C357B"/>
    <w:rsid w:val="001C36F3"/>
    <w:rsid w:val="001C3BA3"/>
    <w:rsid w:val="001C3E2E"/>
    <w:rsid w:val="001C4274"/>
    <w:rsid w:val="001C48C3"/>
    <w:rsid w:val="001C4E07"/>
    <w:rsid w:val="001C4EC9"/>
    <w:rsid w:val="001C536D"/>
    <w:rsid w:val="001C56E4"/>
    <w:rsid w:val="001C7049"/>
    <w:rsid w:val="001C71D4"/>
    <w:rsid w:val="001C728A"/>
    <w:rsid w:val="001C7CAD"/>
    <w:rsid w:val="001C7FAB"/>
    <w:rsid w:val="001D0047"/>
    <w:rsid w:val="001D037E"/>
    <w:rsid w:val="001D04D6"/>
    <w:rsid w:val="001D082B"/>
    <w:rsid w:val="001D0B7B"/>
    <w:rsid w:val="001D0D7C"/>
    <w:rsid w:val="001D0DD2"/>
    <w:rsid w:val="001D0E13"/>
    <w:rsid w:val="001D0E76"/>
    <w:rsid w:val="001D0F77"/>
    <w:rsid w:val="001D165A"/>
    <w:rsid w:val="001D28FD"/>
    <w:rsid w:val="001D29D4"/>
    <w:rsid w:val="001D2D40"/>
    <w:rsid w:val="001D34BC"/>
    <w:rsid w:val="001D35B5"/>
    <w:rsid w:val="001D4493"/>
    <w:rsid w:val="001D44AC"/>
    <w:rsid w:val="001D49C8"/>
    <w:rsid w:val="001D4F12"/>
    <w:rsid w:val="001D5060"/>
    <w:rsid w:val="001D51E7"/>
    <w:rsid w:val="001D59F8"/>
    <w:rsid w:val="001D5C00"/>
    <w:rsid w:val="001D5C19"/>
    <w:rsid w:val="001D60A0"/>
    <w:rsid w:val="001D6325"/>
    <w:rsid w:val="001D685F"/>
    <w:rsid w:val="001D6BAB"/>
    <w:rsid w:val="001D6F72"/>
    <w:rsid w:val="001D6FCD"/>
    <w:rsid w:val="001D7618"/>
    <w:rsid w:val="001D7845"/>
    <w:rsid w:val="001D7D49"/>
    <w:rsid w:val="001D7D93"/>
    <w:rsid w:val="001D7ED5"/>
    <w:rsid w:val="001E01AC"/>
    <w:rsid w:val="001E0832"/>
    <w:rsid w:val="001E0BD5"/>
    <w:rsid w:val="001E0CCF"/>
    <w:rsid w:val="001E0DED"/>
    <w:rsid w:val="001E0F23"/>
    <w:rsid w:val="001E1865"/>
    <w:rsid w:val="001E228A"/>
    <w:rsid w:val="001E2579"/>
    <w:rsid w:val="001E2855"/>
    <w:rsid w:val="001E2A63"/>
    <w:rsid w:val="001E2C3C"/>
    <w:rsid w:val="001E2F44"/>
    <w:rsid w:val="001E30D5"/>
    <w:rsid w:val="001E3134"/>
    <w:rsid w:val="001E31C4"/>
    <w:rsid w:val="001E3A7E"/>
    <w:rsid w:val="001E3B0D"/>
    <w:rsid w:val="001E3C63"/>
    <w:rsid w:val="001E3ECD"/>
    <w:rsid w:val="001E3FDD"/>
    <w:rsid w:val="001E430A"/>
    <w:rsid w:val="001E4477"/>
    <w:rsid w:val="001E4B95"/>
    <w:rsid w:val="001E4D38"/>
    <w:rsid w:val="001E4F1D"/>
    <w:rsid w:val="001E53CD"/>
    <w:rsid w:val="001E558C"/>
    <w:rsid w:val="001E58F1"/>
    <w:rsid w:val="001E5B48"/>
    <w:rsid w:val="001E5E19"/>
    <w:rsid w:val="001E5E61"/>
    <w:rsid w:val="001E62FF"/>
    <w:rsid w:val="001E65E2"/>
    <w:rsid w:val="001E6B42"/>
    <w:rsid w:val="001E6C7F"/>
    <w:rsid w:val="001E6CB7"/>
    <w:rsid w:val="001E70BE"/>
    <w:rsid w:val="001E73C8"/>
    <w:rsid w:val="001E7402"/>
    <w:rsid w:val="001E7788"/>
    <w:rsid w:val="001E7821"/>
    <w:rsid w:val="001F026C"/>
    <w:rsid w:val="001F0429"/>
    <w:rsid w:val="001F05DF"/>
    <w:rsid w:val="001F08EC"/>
    <w:rsid w:val="001F093C"/>
    <w:rsid w:val="001F0BEF"/>
    <w:rsid w:val="001F0E9C"/>
    <w:rsid w:val="001F11B8"/>
    <w:rsid w:val="001F133E"/>
    <w:rsid w:val="001F1360"/>
    <w:rsid w:val="001F1413"/>
    <w:rsid w:val="001F16A2"/>
    <w:rsid w:val="001F16D6"/>
    <w:rsid w:val="001F1C0E"/>
    <w:rsid w:val="001F22D3"/>
    <w:rsid w:val="001F256B"/>
    <w:rsid w:val="001F2910"/>
    <w:rsid w:val="001F2AB3"/>
    <w:rsid w:val="001F3E9F"/>
    <w:rsid w:val="001F40C4"/>
    <w:rsid w:val="001F431E"/>
    <w:rsid w:val="001F4677"/>
    <w:rsid w:val="001F49D0"/>
    <w:rsid w:val="001F4BFD"/>
    <w:rsid w:val="001F4D0E"/>
    <w:rsid w:val="001F5135"/>
    <w:rsid w:val="001F58EC"/>
    <w:rsid w:val="001F59E7"/>
    <w:rsid w:val="001F5D87"/>
    <w:rsid w:val="001F5EFE"/>
    <w:rsid w:val="001F65E4"/>
    <w:rsid w:val="001F6A66"/>
    <w:rsid w:val="001F6B50"/>
    <w:rsid w:val="001F71BA"/>
    <w:rsid w:val="001F734A"/>
    <w:rsid w:val="001F775F"/>
    <w:rsid w:val="001F7823"/>
    <w:rsid w:val="001F795C"/>
    <w:rsid w:val="001F7A43"/>
    <w:rsid w:val="001F7CFC"/>
    <w:rsid w:val="001F7D4D"/>
    <w:rsid w:val="001F7E09"/>
    <w:rsid w:val="00200404"/>
    <w:rsid w:val="002005D8"/>
    <w:rsid w:val="00200723"/>
    <w:rsid w:val="002007CB"/>
    <w:rsid w:val="00200AE6"/>
    <w:rsid w:val="00200C0D"/>
    <w:rsid w:val="00200FA8"/>
    <w:rsid w:val="002010B1"/>
    <w:rsid w:val="00201135"/>
    <w:rsid w:val="002015B0"/>
    <w:rsid w:val="00201A49"/>
    <w:rsid w:val="00201A61"/>
    <w:rsid w:val="00201B3A"/>
    <w:rsid w:val="00201D49"/>
    <w:rsid w:val="002021F1"/>
    <w:rsid w:val="00202255"/>
    <w:rsid w:val="0020306C"/>
    <w:rsid w:val="00203197"/>
    <w:rsid w:val="0020337B"/>
    <w:rsid w:val="0020392A"/>
    <w:rsid w:val="00203DE2"/>
    <w:rsid w:val="0020451B"/>
    <w:rsid w:val="002049BC"/>
    <w:rsid w:val="00204B65"/>
    <w:rsid w:val="00205D94"/>
    <w:rsid w:val="00205EE3"/>
    <w:rsid w:val="00205FB4"/>
    <w:rsid w:val="00207242"/>
    <w:rsid w:val="002072C6"/>
    <w:rsid w:val="00207307"/>
    <w:rsid w:val="00207363"/>
    <w:rsid w:val="00207514"/>
    <w:rsid w:val="002075D4"/>
    <w:rsid w:val="00207E3A"/>
    <w:rsid w:val="00210139"/>
    <w:rsid w:val="002101D6"/>
    <w:rsid w:val="00210B15"/>
    <w:rsid w:val="00210F6D"/>
    <w:rsid w:val="00210F95"/>
    <w:rsid w:val="002116A0"/>
    <w:rsid w:val="0021178D"/>
    <w:rsid w:val="00212150"/>
    <w:rsid w:val="0021221C"/>
    <w:rsid w:val="0021288A"/>
    <w:rsid w:val="00212B41"/>
    <w:rsid w:val="00212D4F"/>
    <w:rsid w:val="00212F27"/>
    <w:rsid w:val="0021319F"/>
    <w:rsid w:val="0021338F"/>
    <w:rsid w:val="002137C9"/>
    <w:rsid w:val="00213F08"/>
    <w:rsid w:val="00213F5D"/>
    <w:rsid w:val="00213F75"/>
    <w:rsid w:val="002140CE"/>
    <w:rsid w:val="00214256"/>
    <w:rsid w:val="0021442D"/>
    <w:rsid w:val="00214444"/>
    <w:rsid w:val="0021466C"/>
    <w:rsid w:val="002147F7"/>
    <w:rsid w:val="00214A14"/>
    <w:rsid w:val="00214E02"/>
    <w:rsid w:val="00214E66"/>
    <w:rsid w:val="00214F18"/>
    <w:rsid w:val="0021506D"/>
    <w:rsid w:val="0021561F"/>
    <w:rsid w:val="002156DE"/>
    <w:rsid w:val="00215823"/>
    <w:rsid w:val="00215CBC"/>
    <w:rsid w:val="00215E09"/>
    <w:rsid w:val="00216671"/>
    <w:rsid w:val="002167D5"/>
    <w:rsid w:val="00216CA8"/>
    <w:rsid w:val="00216F07"/>
    <w:rsid w:val="00216F90"/>
    <w:rsid w:val="002171E7"/>
    <w:rsid w:val="00217245"/>
    <w:rsid w:val="002172E6"/>
    <w:rsid w:val="00217389"/>
    <w:rsid w:val="00217DC4"/>
    <w:rsid w:val="00217DE7"/>
    <w:rsid w:val="002200FF"/>
    <w:rsid w:val="0022014C"/>
    <w:rsid w:val="00220261"/>
    <w:rsid w:val="0022070C"/>
    <w:rsid w:val="00220A9C"/>
    <w:rsid w:val="00220B10"/>
    <w:rsid w:val="00220BFC"/>
    <w:rsid w:val="00220EB1"/>
    <w:rsid w:val="00220FB7"/>
    <w:rsid w:val="0022103F"/>
    <w:rsid w:val="00221502"/>
    <w:rsid w:val="002215A3"/>
    <w:rsid w:val="002215CA"/>
    <w:rsid w:val="0022179A"/>
    <w:rsid w:val="00221FF6"/>
    <w:rsid w:val="00222BCE"/>
    <w:rsid w:val="00223811"/>
    <w:rsid w:val="00223902"/>
    <w:rsid w:val="00223B8B"/>
    <w:rsid w:val="00223C47"/>
    <w:rsid w:val="00223CF6"/>
    <w:rsid w:val="00223DCC"/>
    <w:rsid w:val="00223E63"/>
    <w:rsid w:val="0022459B"/>
    <w:rsid w:val="00224A19"/>
    <w:rsid w:val="00224B60"/>
    <w:rsid w:val="00224B62"/>
    <w:rsid w:val="00224CAA"/>
    <w:rsid w:val="00224E02"/>
    <w:rsid w:val="0022529A"/>
    <w:rsid w:val="0022538E"/>
    <w:rsid w:val="0022543E"/>
    <w:rsid w:val="0022547E"/>
    <w:rsid w:val="00225F6D"/>
    <w:rsid w:val="00226D21"/>
    <w:rsid w:val="00227B0F"/>
    <w:rsid w:val="00227C31"/>
    <w:rsid w:val="00227FD2"/>
    <w:rsid w:val="00230227"/>
    <w:rsid w:val="0023058E"/>
    <w:rsid w:val="002308E4"/>
    <w:rsid w:val="00230CDD"/>
    <w:rsid w:val="00230CF5"/>
    <w:rsid w:val="00230D16"/>
    <w:rsid w:val="002311A8"/>
    <w:rsid w:val="0023181A"/>
    <w:rsid w:val="00231EE6"/>
    <w:rsid w:val="00232112"/>
    <w:rsid w:val="00232393"/>
    <w:rsid w:val="0023271A"/>
    <w:rsid w:val="00233173"/>
    <w:rsid w:val="002338C0"/>
    <w:rsid w:val="00233A10"/>
    <w:rsid w:val="00233E5C"/>
    <w:rsid w:val="002342D7"/>
    <w:rsid w:val="0023448A"/>
    <w:rsid w:val="002347C5"/>
    <w:rsid w:val="00234848"/>
    <w:rsid w:val="00234A32"/>
    <w:rsid w:val="00234A69"/>
    <w:rsid w:val="00234AA3"/>
    <w:rsid w:val="00234AC0"/>
    <w:rsid w:val="00234D54"/>
    <w:rsid w:val="0023564A"/>
    <w:rsid w:val="002359CF"/>
    <w:rsid w:val="00235A7F"/>
    <w:rsid w:val="00235C9D"/>
    <w:rsid w:val="00235D06"/>
    <w:rsid w:val="00235DC8"/>
    <w:rsid w:val="00235DF8"/>
    <w:rsid w:val="0023608D"/>
    <w:rsid w:val="0023609F"/>
    <w:rsid w:val="00236254"/>
    <w:rsid w:val="002362C2"/>
    <w:rsid w:val="002364F3"/>
    <w:rsid w:val="0023672D"/>
    <w:rsid w:val="0023755B"/>
    <w:rsid w:val="00237BC9"/>
    <w:rsid w:val="00237BF2"/>
    <w:rsid w:val="00237C8F"/>
    <w:rsid w:val="00237CD2"/>
    <w:rsid w:val="00237DC4"/>
    <w:rsid w:val="00237ED4"/>
    <w:rsid w:val="00237F18"/>
    <w:rsid w:val="00240027"/>
    <w:rsid w:val="002405C9"/>
    <w:rsid w:val="00240A9E"/>
    <w:rsid w:val="00240BD3"/>
    <w:rsid w:val="00240F3B"/>
    <w:rsid w:val="00240F9B"/>
    <w:rsid w:val="002412E5"/>
    <w:rsid w:val="00241403"/>
    <w:rsid w:val="00241860"/>
    <w:rsid w:val="00241DC4"/>
    <w:rsid w:val="00241F91"/>
    <w:rsid w:val="00241FA1"/>
    <w:rsid w:val="002429C8"/>
    <w:rsid w:val="0024306E"/>
    <w:rsid w:val="00243098"/>
    <w:rsid w:val="00243144"/>
    <w:rsid w:val="0024316E"/>
    <w:rsid w:val="00243DEB"/>
    <w:rsid w:val="00243FD5"/>
    <w:rsid w:val="00244B1E"/>
    <w:rsid w:val="00244B27"/>
    <w:rsid w:val="0024518D"/>
    <w:rsid w:val="00245420"/>
    <w:rsid w:val="00246727"/>
    <w:rsid w:val="00246ABF"/>
    <w:rsid w:val="00246B57"/>
    <w:rsid w:val="00246BE4"/>
    <w:rsid w:val="00246DB6"/>
    <w:rsid w:val="002477EA"/>
    <w:rsid w:val="00247BFB"/>
    <w:rsid w:val="00247EB2"/>
    <w:rsid w:val="00250162"/>
    <w:rsid w:val="0025032F"/>
    <w:rsid w:val="0025070E"/>
    <w:rsid w:val="00250908"/>
    <w:rsid w:val="00250A58"/>
    <w:rsid w:val="00250F6B"/>
    <w:rsid w:val="0025106B"/>
    <w:rsid w:val="002513F0"/>
    <w:rsid w:val="002520BC"/>
    <w:rsid w:val="002525A8"/>
    <w:rsid w:val="00252A22"/>
    <w:rsid w:val="00252C21"/>
    <w:rsid w:val="00252F73"/>
    <w:rsid w:val="002539F8"/>
    <w:rsid w:val="00254266"/>
    <w:rsid w:val="0025437B"/>
    <w:rsid w:val="002544B8"/>
    <w:rsid w:val="00254525"/>
    <w:rsid w:val="00254968"/>
    <w:rsid w:val="00254CD8"/>
    <w:rsid w:val="00254E9B"/>
    <w:rsid w:val="002550C0"/>
    <w:rsid w:val="002553BC"/>
    <w:rsid w:val="00255B42"/>
    <w:rsid w:val="00255CD5"/>
    <w:rsid w:val="00255F58"/>
    <w:rsid w:val="002564A1"/>
    <w:rsid w:val="00256848"/>
    <w:rsid w:val="0025685B"/>
    <w:rsid w:val="00256C63"/>
    <w:rsid w:val="00256D89"/>
    <w:rsid w:val="00256F35"/>
    <w:rsid w:val="0025703A"/>
    <w:rsid w:val="002573D0"/>
    <w:rsid w:val="00257651"/>
    <w:rsid w:val="00257883"/>
    <w:rsid w:val="002579F4"/>
    <w:rsid w:val="00257D25"/>
    <w:rsid w:val="0026001A"/>
    <w:rsid w:val="00260596"/>
    <w:rsid w:val="00260AF5"/>
    <w:rsid w:val="00260CDF"/>
    <w:rsid w:val="00260D79"/>
    <w:rsid w:val="00260EBB"/>
    <w:rsid w:val="002611F2"/>
    <w:rsid w:val="0026159C"/>
    <w:rsid w:val="0026185E"/>
    <w:rsid w:val="00261871"/>
    <w:rsid w:val="00261873"/>
    <w:rsid w:val="00261A58"/>
    <w:rsid w:val="00261C47"/>
    <w:rsid w:val="00262C7A"/>
    <w:rsid w:val="00263254"/>
    <w:rsid w:val="0026327B"/>
    <w:rsid w:val="0026363A"/>
    <w:rsid w:val="0026363B"/>
    <w:rsid w:val="00263825"/>
    <w:rsid w:val="002639D1"/>
    <w:rsid w:val="00263C76"/>
    <w:rsid w:val="00263D9B"/>
    <w:rsid w:val="002641D3"/>
    <w:rsid w:val="00264295"/>
    <w:rsid w:val="0026447E"/>
    <w:rsid w:val="0026472E"/>
    <w:rsid w:val="00264B5D"/>
    <w:rsid w:val="00264E4A"/>
    <w:rsid w:val="00264FCF"/>
    <w:rsid w:val="00265097"/>
    <w:rsid w:val="0026547F"/>
    <w:rsid w:val="0026548D"/>
    <w:rsid w:val="002654C4"/>
    <w:rsid w:val="002654DD"/>
    <w:rsid w:val="0026579A"/>
    <w:rsid w:val="00265815"/>
    <w:rsid w:val="00265952"/>
    <w:rsid w:val="00265DF2"/>
    <w:rsid w:val="00266283"/>
    <w:rsid w:val="00266ACC"/>
    <w:rsid w:val="00266B7B"/>
    <w:rsid w:val="00266B93"/>
    <w:rsid w:val="00266E59"/>
    <w:rsid w:val="002671A1"/>
    <w:rsid w:val="002676E2"/>
    <w:rsid w:val="002679B5"/>
    <w:rsid w:val="002679C0"/>
    <w:rsid w:val="00267AE7"/>
    <w:rsid w:val="00267D83"/>
    <w:rsid w:val="002701DE"/>
    <w:rsid w:val="00270234"/>
    <w:rsid w:val="00270736"/>
    <w:rsid w:val="00270A42"/>
    <w:rsid w:val="00270B9F"/>
    <w:rsid w:val="00270C60"/>
    <w:rsid w:val="00270CF1"/>
    <w:rsid w:val="0027161B"/>
    <w:rsid w:val="0027249B"/>
    <w:rsid w:val="00272567"/>
    <w:rsid w:val="00272633"/>
    <w:rsid w:val="002729B6"/>
    <w:rsid w:val="00272D69"/>
    <w:rsid w:val="002735E2"/>
    <w:rsid w:val="0027369B"/>
    <w:rsid w:val="002737BD"/>
    <w:rsid w:val="002739F3"/>
    <w:rsid w:val="00273D81"/>
    <w:rsid w:val="00273D84"/>
    <w:rsid w:val="002742E8"/>
    <w:rsid w:val="0027455B"/>
    <w:rsid w:val="002753EA"/>
    <w:rsid w:val="0027586E"/>
    <w:rsid w:val="00275A17"/>
    <w:rsid w:val="00275B88"/>
    <w:rsid w:val="00276058"/>
    <w:rsid w:val="002762DF"/>
    <w:rsid w:val="002765C9"/>
    <w:rsid w:val="00276E73"/>
    <w:rsid w:val="00276F2B"/>
    <w:rsid w:val="002777C6"/>
    <w:rsid w:val="00277FFB"/>
    <w:rsid w:val="00280099"/>
    <w:rsid w:val="00280150"/>
    <w:rsid w:val="002808B0"/>
    <w:rsid w:val="002809CD"/>
    <w:rsid w:val="00281277"/>
    <w:rsid w:val="00281319"/>
    <w:rsid w:val="00281420"/>
    <w:rsid w:val="0028172A"/>
    <w:rsid w:val="00281980"/>
    <w:rsid w:val="00282175"/>
    <w:rsid w:val="002824B4"/>
    <w:rsid w:val="00282621"/>
    <w:rsid w:val="00282F58"/>
    <w:rsid w:val="00283035"/>
    <w:rsid w:val="0028341D"/>
    <w:rsid w:val="002834DA"/>
    <w:rsid w:val="00283CA8"/>
    <w:rsid w:val="00283EDA"/>
    <w:rsid w:val="0028462B"/>
    <w:rsid w:val="0028491A"/>
    <w:rsid w:val="00284AA5"/>
    <w:rsid w:val="00284E00"/>
    <w:rsid w:val="00285C75"/>
    <w:rsid w:val="0028605A"/>
    <w:rsid w:val="002864FD"/>
    <w:rsid w:val="00286B6C"/>
    <w:rsid w:val="002872D6"/>
    <w:rsid w:val="002872EC"/>
    <w:rsid w:val="00287439"/>
    <w:rsid w:val="0028754E"/>
    <w:rsid w:val="0028795A"/>
    <w:rsid w:val="00287D6B"/>
    <w:rsid w:val="00287EA8"/>
    <w:rsid w:val="002905EE"/>
    <w:rsid w:val="00290CA4"/>
    <w:rsid w:val="0029134C"/>
    <w:rsid w:val="00291403"/>
    <w:rsid w:val="002914BD"/>
    <w:rsid w:val="00291885"/>
    <w:rsid w:val="00291EA7"/>
    <w:rsid w:val="00291F92"/>
    <w:rsid w:val="00291FB4"/>
    <w:rsid w:val="0029294F"/>
    <w:rsid w:val="00292C2B"/>
    <w:rsid w:val="00292EF3"/>
    <w:rsid w:val="00293200"/>
    <w:rsid w:val="00293342"/>
    <w:rsid w:val="00293A13"/>
    <w:rsid w:val="00293A72"/>
    <w:rsid w:val="00294179"/>
    <w:rsid w:val="002941B2"/>
    <w:rsid w:val="0029422C"/>
    <w:rsid w:val="00294296"/>
    <w:rsid w:val="00294380"/>
    <w:rsid w:val="0029449B"/>
    <w:rsid w:val="0029476A"/>
    <w:rsid w:val="002948A4"/>
    <w:rsid w:val="00294C4C"/>
    <w:rsid w:val="00295AA3"/>
    <w:rsid w:val="00295F0B"/>
    <w:rsid w:val="0029619C"/>
    <w:rsid w:val="00297036"/>
    <w:rsid w:val="002971E4"/>
    <w:rsid w:val="00297462"/>
    <w:rsid w:val="00297548"/>
    <w:rsid w:val="00297958"/>
    <w:rsid w:val="00297E3D"/>
    <w:rsid w:val="002A0012"/>
    <w:rsid w:val="002A0079"/>
    <w:rsid w:val="002A0262"/>
    <w:rsid w:val="002A06D5"/>
    <w:rsid w:val="002A0816"/>
    <w:rsid w:val="002A0D4A"/>
    <w:rsid w:val="002A0E63"/>
    <w:rsid w:val="002A1434"/>
    <w:rsid w:val="002A18C1"/>
    <w:rsid w:val="002A1919"/>
    <w:rsid w:val="002A1A22"/>
    <w:rsid w:val="002A1A59"/>
    <w:rsid w:val="002A20EB"/>
    <w:rsid w:val="002A224D"/>
    <w:rsid w:val="002A24FE"/>
    <w:rsid w:val="002A2766"/>
    <w:rsid w:val="002A28DD"/>
    <w:rsid w:val="002A28E6"/>
    <w:rsid w:val="002A2BA7"/>
    <w:rsid w:val="002A2BB2"/>
    <w:rsid w:val="002A32F9"/>
    <w:rsid w:val="002A348A"/>
    <w:rsid w:val="002A37E9"/>
    <w:rsid w:val="002A401E"/>
    <w:rsid w:val="002A47DC"/>
    <w:rsid w:val="002A5732"/>
    <w:rsid w:val="002A574A"/>
    <w:rsid w:val="002A5772"/>
    <w:rsid w:val="002A583B"/>
    <w:rsid w:val="002A5B3F"/>
    <w:rsid w:val="002A6048"/>
    <w:rsid w:val="002A62D3"/>
    <w:rsid w:val="002A6354"/>
    <w:rsid w:val="002A63B5"/>
    <w:rsid w:val="002A6560"/>
    <w:rsid w:val="002A65F6"/>
    <w:rsid w:val="002A69B9"/>
    <w:rsid w:val="002A6DC2"/>
    <w:rsid w:val="002A6F52"/>
    <w:rsid w:val="002A7993"/>
    <w:rsid w:val="002A7F2E"/>
    <w:rsid w:val="002B00E7"/>
    <w:rsid w:val="002B028B"/>
    <w:rsid w:val="002B0DAC"/>
    <w:rsid w:val="002B14AE"/>
    <w:rsid w:val="002B1703"/>
    <w:rsid w:val="002B1EEB"/>
    <w:rsid w:val="002B226F"/>
    <w:rsid w:val="002B256F"/>
    <w:rsid w:val="002B2D2E"/>
    <w:rsid w:val="002B31FA"/>
    <w:rsid w:val="002B354B"/>
    <w:rsid w:val="002B3561"/>
    <w:rsid w:val="002B35E5"/>
    <w:rsid w:val="002B365C"/>
    <w:rsid w:val="002B3838"/>
    <w:rsid w:val="002B3B19"/>
    <w:rsid w:val="002B3C98"/>
    <w:rsid w:val="002B3F30"/>
    <w:rsid w:val="002B4519"/>
    <w:rsid w:val="002B45FC"/>
    <w:rsid w:val="002B4912"/>
    <w:rsid w:val="002B4CCB"/>
    <w:rsid w:val="002B4CEF"/>
    <w:rsid w:val="002B4EF6"/>
    <w:rsid w:val="002B4FBC"/>
    <w:rsid w:val="002B5194"/>
    <w:rsid w:val="002B5749"/>
    <w:rsid w:val="002B57D4"/>
    <w:rsid w:val="002B5C1C"/>
    <w:rsid w:val="002B5FF8"/>
    <w:rsid w:val="002B6D19"/>
    <w:rsid w:val="002B727F"/>
    <w:rsid w:val="002B74F3"/>
    <w:rsid w:val="002B763E"/>
    <w:rsid w:val="002B79B0"/>
    <w:rsid w:val="002B7CFC"/>
    <w:rsid w:val="002B7D26"/>
    <w:rsid w:val="002B7F96"/>
    <w:rsid w:val="002C036B"/>
    <w:rsid w:val="002C0D40"/>
    <w:rsid w:val="002C0F7E"/>
    <w:rsid w:val="002C11A8"/>
    <w:rsid w:val="002C134C"/>
    <w:rsid w:val="002C1400"/>
    <w:rsid w:val="002C1629"/>
    <w:rsid w:val="002C1698"/>
    <w:rsid w:val="002C2066"/>
    <w:rsid w:val="002C215E"/>
    <w:rsid w:val="002C249E"/>
    <w:rsid w:val="002C25CE"/>
    <w:rsid w:val="002C2FEE"/>
    <w:rsid w:val="002C34F3"/>
    <w:rsid w:val="002C35E3"/>
    <w:rsid w:val="002C39CF"/>
    <w:rsid w:val="002C3AB4"/>
    <w:rsid w:val="002C3D07"/>
    <w:rsid w:val="002C3DFC"/>
    <w:rsid w:val="002C4031"/>
    <w:rsid w:val="002C411A"/>
    <w:rsid w:val="002C4149"/>
    <w:rsid w:val="002C486B"/>
    <w:rsid w:val="002C49D0"/>
    <w:rsid w:val="002C581F"/>
    <w:rsid w:val="002C5BA6"/>
    <w:rsid w:val="002C6012"/>
    <w:rsid w:val="002C6177"/>
    <w:rsid w:val="002C644D"/>
    <w:rsid w:val="002C6450"/>
    <w:rsid w:val="002C649A"/>
    <w:rsid w:val="002C65C3"/>
    <w:rsid w:val="002C65F3"/>
    <w:rsid w:val="002C6A14"/>
    <w:rsid w:val="002C7006"/>
    <w:rsid w:val="002C731F"/>
    <w:rsid w:val="002C7777"/>
    <w:rsid w:val="002C777C"/>
    <w:rsid w:val="002C7784"/>
    <w:rsid w:val="002C7877"/>
    <w:rsid w:val="002C7B1F"/>
    <w:rsid w:val="002C7E69"/>
    <w:rsid w:val="002C7EB0"/>
    <w:rsid w:val="002D0079"/>
    <w:rsid w:val="002D017F"/>
    <w:rsid w:val="002D0280"/>
    <w:rsid w:val="002D02BD"/>
    <w:rsid w:val="002D03B9"/>
    <w:rsid w:val="002D06EF"/>
    <w:rsid w:val="002D0B85"/>
    <w:rsid w:val="002D11BE"/>
    <w:rsid w:val="002D152A"/>
    <w:rsid w:val="002D1C6C"/>
    <w:rsid w:val="002D2573"/>
    <w:rsid w:val="002D25D2"/>
    <w:rsid w:val="002D2DDD"/>
    <w:rsid w:val="002D3CDB"/>
    <w:rsid w:val="002D40DB"/>
    <w:rsid w:val="002D45CE"/>
    <w:rsid w:val="002D4829"/>
    <w:rsid w:val="002D4B17"/>
    <w:rsid w:val="002D4BD6"/>
    <w:rsid w:val="002D4C88"/>
    <w:rsid w:val="002D51AC"/>
    <w:rsid w:val="002D5403"/>
    <w:rsid w:val="002D57EE"/>
    <w:rsid w:val="002D5ADC"/>
    <w:rsid w:val="002D5B16"/>
    <w:rsid w:val="002D5B5B"/>
    <w:rsid w:val="002D5D30"/>
    <w:rsid w:val="002D5E2D"/>
    <w:rsid w:val="002D5F2D"/>
    <w:rsid w:val="002D5FD2"/>
    <w:rsid w:val="002D6174"/>
    <w:rsid w:val="002D68D1"/>
    <w:rsid w:val="002D6C89"/>
    <w:rsid w:val="002D728A"/>
    <w:rsid w:val="002D7784"/>
    <w:rsid w:val="002D7923"/>
    <w:rsid w:val="002D7A8D"/>
    <w:rsid w:val="002D7C52"/>
    <w:rsid w:val="002D7E31"/>
    <w:rsid w:val="002E00E5"/>
    <w:rsid w:val="002E0304"/>
    <w:rsid w:val="002E04C8"/>
    <w:rsid w:val="002E0617"/>
    <w:rsid w:val="002E062D"/>
    <w:rsid w:val="002E0917"/>
    <w:rsid w:val="002E0972"/>
    <w:rsid w:val="002E0F14"/>
    <w:rsid w:val="002E0F46"/>
    <w:rsid w:val="002E0F72"/>
    <w:rsid w:val="002E0F9A"/>
    <w:rsid w:val="002E111F"/>
    <w:rsid w:val="002E121A"/>
    <w:rsid w:val="002E13E6"/>
    <w:rsid w:val="002E159F"/>
    <w:rsid w:val="002E1C63"/>
    <w:rsid w:val="002E1F31"/>
    <w:rsid w:val="002E1FA0"/>
    <w:rsid w:val="002E210A"/>
    <w:rsid w:val="002E21EA"/>
    <w:rsid w:val="002E26D2"/>
    <w:rsid w:val="002E280C"/>
    <w:rsid w:val="002E2AA7"/>
    <w:rsid w:val="002E2CA8"/>
    <w:rsid w:val="002E31EE"/>
    <w:rsid w:val="002E354F"/>
    <w:rsid w:val="002E36A5"/>
    <w:rsid w:val="002E3907"/>
    <w:rsid w:val="002E3AD0"/>
    <w:rsid w:val="002E4C24"/>
    <w:rsid w:val="002E513C"/>
    <w:rsid w:val="002E5505"/>
    <w:rsid w:val="002E5536"/>
    <w:rsid w:val="002E5622"/>
    <w:rsid w:val="002E5F68"/>
    <w:rsid w:val="002E60D0"/>
    <w:rsid w:val="002E648C"/>
    <w:rsid w:val="002E6B87"/>
    <w:rsid w:val="002E6E27"/>
    <w:rsid w:val="002E7465"/>
    <w:rsid w:val="002E7AFA"/>
    <w:rsid w:val="002E7C77"/>
    <w:rsid w:val="002E7C7E"/>
    <w:rsid w:val="002E7D19"/>
    <w:rsid w:val="002F0226"/>
    <w:rsid w:val="002F04DB"/>
    <w:rsid w:val="002F09E3"/>
    <w:rsid w:val="002F1061"/>
    <w:rsid w:val="002F1173"/>
    <w:rsid w:val="002F122E"/>
    <w:rsid w:val="002F12D3"/>
    <w:rsid w:val="002F157A"/>
    <w:rsid w:val="002F1833"/>
    <w:rsid w:val="002F19F2"/>
    <w:rsid w:val="002F276E"/>
    <w:rsid w:val="002F28BF"/>
    <w:rsid w:val="002F33C5"/>
    <w:rsid w:val="002F3826"/>
    <w:rsid w:val="002F39E4"/>
    <w:rsid w:val="002F3D7A"/>
    <w:rsid w:val="002F3F5B"/>
    <w:rsid w:val="002F401E"/>
    <w:rsid w:val="002F4089"/>
    <w:rsid w:val="002F4193"/>
    <w:rsid w:val="002F55AB"/>
    <w:rsid w:val="002F568C"/>
    <w:rsid w:val="002F569B"/>
    <w:rsid w:val="002F5C73"/>
    <w:rsid w:val="002F5CD1"/>
    <w:rsid w:val="002F5DE2"/>
    <w:rsid w:val="002F601B"/>
    <w:rsid w:val="002F61F1"/>
    <w:rsid w:val="002F6309"/>
    <w:rsid w:val="002F638F"/>
    <w:rsid w:val="002F6397"/>
    <w:rsid w:val="002F6540"/>
    <w:rsid w:val="002F6585"/>
    <w:rsid w:val="002F6613"/>
    <w:rsid w:val="002F6658"/>
    <w:rsid w:val="002F68C3"/>
    <w:rsid w:val="002F6908"/>
    <w:rsid w:val="002F69E6"/>
    <w:rsid w:val="002F6A53"/>
    <w:rsid w:val="002F74B2"/>
    <w:rsid w:val="002F752B"/>
    <w:rsid w:val="002F77E4"/>
    <w:rsid w:val="002F7BE2"/>
    <w:rsid w:val="002F7DB8"/>
    <w:rsid w:val="00300165"/>
    <w:rsid w:val="00300261"/>
    <w:rsid w:val="003003B1"/>
    <w:rsid w:val="003004DB"/>
    <w:rsid w:val="00300BCD"/>
    <w:rsid w:val="00300E1D"/>
    <w:rsid w:val="00300E71"/>
    <w:rsid w:val="0030163C"/>
    <w:rsid w:val="00301F63"/>
    <w:rsid w:val="00302835"/>
    <w:rsid w:val="00303099"/>
    <w:rsid w:val="00303181"/>
    <w:rsid w:val="003031BE"/>
    <w:rsid w:val="0030357C"/>
    <w:rsid w:val="00303A48"/>
    <w:rsid w:val="00303B4C"/>
    <w:rsid w:val="0030446D"/>
    <w:rsid w:val="00304C4C"/>
    <w:rsid w:val="00304DF4"/>
    <w:rsid w:val="00304F49"/>
    <w:rsid w:val="003052BD"/>
    <w:rsid w:val="003056C7"/>
    <w:rsid w:val="00305791"/>
    <w:rsid w:val="00305C99"/>
    <w:rsid w:val="00305CF2"/>
    <w:rsid w:val="003065AE"/>
    <w:rsid w:val="003067AC"/>
    <w:rsid w:val="003067E0"/>
    <w:rsid w:val="00306830"/>
    <w:rsid w:val="00306B15"/>
    <w:rsid w:val="00306DDB"/>
    <w:rsid w:val="00306EDB"/>
    <w:rsid w:val="00306F05"/>
    <w:rsid w:val="003070A9"/>
    <w:rsid w:val="00307753"/>
    <w:rsid w:val="003077C8"/>
    <w:rsid w:val="00307AA9"/>
    <w:rsid w:val="00307FB0"/>
    <w:rsid w:val="00310524"/>
    <w:rsid w:val="00310621"/>
    <w:rsid w:val="00310646"/>
    <w:rsid w:val="00310745"/>
    <w:rsid w:val="00310C99"/>
    <w:rsid w:val="00310F18"/>
    <w:rsid w:val="00311104"/>
    <w:rsid w:val="00311ABA"/>
    <w:rsid w:val="00311E92"/>
    <w:rsid w:val="003122E4"/>
    <w:rsid w:val="00312456"/>
    <w:rsid w:val="00312C62"/>
    <w:rsid w:val="00312D67"/>
    <w:rsid w:val="003134E4"/>
    <w:rsid w:val="003135F8"/>
    <w:rsid w:val="0031377C"/>
    <w:rsid w:val="00313F12"/>
    <w:rsid w:val="0031408A"/>
    <w:rsid w:val="0031436D"/>
    <w:rsid w:val="00314472"/>
    <w:rsid w:val="0031459D"/>
    <w:rsid w:val="00314A9D"/>
    <w:rsid w:val="003150C2"/>
    <w:rsid w:val="00315605"/>
    <w:rsid w:val="00315670"/>
    <w:rsid w:val="00315862"/>
    <w:rsid w:val="00315A63"/>
    <w:rsid w:val="00315CE6"/>
    <w:rsid w:val="00315E73"/>
    <w:rsid w:val="00315FCF"/>
    <w:rsid w:val="00316180"/>
    <w:rsid w:val="003164FF"/>
    <w:rsid w:val="00316759"/>
    <w:rsid w:val="003168CF"/>
    <w:rsid w:val="003169F1"/>
    <w:rsid w:val="00316BBD"/>
    <w:rsid w:val="00316C9D"/>
    <w:rsid w:val="00316DA2"/>
    <w:rsid w:val="00316DF3"/>
    <w:rsid w:val="0031761D"/>
    <w:rsid w:val="0032029E"/>
    <w:rsid w:val="003202F7"/>
    <w:rsid w:val="00320522"/>
    <w:rsid w:val="003205A5"/>
    <w:rsid w:val="00320769"/>
    <w:rsid w:val="00320D05"/>
    <w:rsid w:val="00320E8A"/>
    <w:rsid w:val="00321A83"/>
    <w:rsid w:val="00321B5A"/>
    <w:rsid w:val="00321EF3"/>
    <w:rsid w:val="00321FAF"/>
    <w:rsid w:val="00322638"/>
    <w:rsid w:val="00322C57"/>
    <w:rsid w:val="00322CB4"/>
    <w:rsid w:val="00322D4F"/>
    <w:rsid w:val="00322E68"/>
    <w:rsid w:val="00323C7B"/>
    <w:rsid w:val="003240CF"/>
    <w:rsid w:val="003240FD"/>
    <w:rsid w:val="00324429"/>
    <w:rsid w:val="00324588"/>
    <w:rsid w:val="00324694"/>
    <w:rsid w:val="00324BC7"/>
    <w:rsid w:val="00324BEF"/>
    <w:rsid w:val="00325085"/>
    <w:rsid w:val="00325674"/>
    <w:rsid w:val="00325C0D"/>
    <w:rsid w:val="00325D35"/>
    <w:rsid w:val="00325ED0"/>
    <w:rsid w:val="0032638F"/>
    <w:rsid w:val="003268EB"/>
    <w:rsid w:val="0032697B"/>
    <w:rsid w:val="00326A0B"/>
    <w:rsid w:val="00326E36"/>
    <w:rsid w:val="00327452"/>
    <w:rsid w:val="003274FF"/>
    <w:rsid w:val="00327842"/>
    <w:rsid w:val="00327A28"/>
    <w:rsid w:val="00327EE8"/>
    <w:rsid w:val="00327FFC"/>
    <w:rsid w:val="00330363"/>
    <w:rsid w:val="0033073A"/>
    <w:rsid w:val="00330740"/>
    <w:rsid w:val="003308DC"/>
    <w:rsid w:val="00330C28"/>
    <w:rsid w:val="00330D27"/>
    <w:rsid w:val="003314AB"/>
    <w:rsid w:val="00331641"/>
    <w:rsid w:val="0033197C"/>
    <w:rsid w:val="00331BF4"/>
    <w:rsid w:val="00332456"/>
    <w:rsid w:val="00332556"/>
    <w:rsid w:val="00332A5B"/>
    <w:rsid w:val="00332C33"/>
    <w:rsid w:val="0033304C"/>
    <w:rsid w:val="003331BE"/>
    <w:rsid w:val="003333A1"/>
    <w:rsid w:val="0033364C"/>
    <w:rsid w:val="003336C8"/>
    <w:rsid w:val="00333840"/>
    <w:rsid w:val="00333BD5"/>
    <w:rsid w:val="00333C1E"/>
    <w:rsid w:val="00333C93"/>
    <w:rsid w:val="00333EE7"/>
    <w:rsid w:val="00333FA7"/>
    <w:rsid w:val="00334304"/>
    <w:rsid w:val="00334416"/>
    <w:rsid w:val="00334C99"/>
    <w:rsid w:val="00334EA1"/>
    <w:rsid w:val="00335198"/>
    <w:rsid w:val="0033536A"/>
    <w:rsid w:val="0033581C"/>
    <w:rsid w:val="00335C0B"/>
    <w:rsid w:val="00335C58"/>
    <w:rsid w:val="00335D51"/>
    <w:rsid w:val="00336053"/>
    <w:rsid w:val="00336521"/>
    <w:rsid w:val="0033663F"/>
    <w:rsid w:val="00336CF3"/>
    <w:rsid w:val="00336D4C"/>
    <w:rsid w:val="00336F4A"/>
    <w:rsid w:val="00337274"/>
    <w:rsid w:val="00337785"/>
    <w:rsid w:val="0034004A"/>
    <w:rsid w:val="003404A1"/>
    <w:rsid w:val="003404DD"/>
    <w:rsid w:val="003406AF"/>
    <w:rsid w:val="003407AF"/>
    <w:rsid w:val="00340A6A"/>
    <w:rsid w:val="00341140"/>
    <w:rsid w:val="003413F5"/>
    <w:rsid w:val="00341B18"/>
    <w:rsid w:val="00341F54"/>
    <w:rsid w:val="00341F9E"/>
    <w:rsid w:val="003423F8"/>
    <w:rsid w:val="003426D4"/>
    <w:rsid w:val="0034278F"/>
    <w:rsid w:val="00342837"/>
    <w:rsid w:val="00342EF9"/>
    <w:rsid w:val="00342FF2"/>
    <w:rsid w:val="003430D0"/>
    <w:rsid w:val="0034335D"/>
    <w:rsid w:val="0034363B"/>
    <w:rsid w:val="00343863"/>
    <w:rsid w:val="00343D0A"/>
    <w:rsid w:val="00343F5E"/>
    <w:rsid w:val="003443A2"/>
    <w:rsid w:val="00344C7B"/>
    <w:rsid w:val="00344F15"/>
    <w:rsid w:val="00344F62"/>
    <w:rsid w:val="003451F5"/>
    <w:rsid w:val="0034543B"/>
    <w:rsid w:val="003454D4"/>
    <w:rsid w:val="00345569"/>
    <w:rsid w:val="00345740"/>
    <w:rsid w:val="00345835"/>
    <w:rsid w:val="00345CA7"/>
    <w:rsid w:val="00345CD9"/>
    <w:rsid w:val="00345D0F"/>
    <w:rsid w:val="00345F26"/>
    <w:rsid w:val="00345F9A"/>
    <w:rsid w:val="00346053"/>
    <w:rsid w:val="003462BF"/>
    <w:rsid w:val="003463DA"/>
    <w:rsid w:val="00346673"/>
    <w:rsid w:val="00346698"/>
    <w:rsid w:val="00346830"/>
    <w:rsid w:val="00346C37"/>
    <w:rsid w:val="003470F1"/>
    <w:rsid w:val="0034729A"/>
    <w:rsid w:val="00347ECC"/>
    <w:rsid w:val="0035013E"/>
    <w:rsid w:val="003510F0"/>
    <w:rsid w:val="00351140"/>
    <w:rsid w:val="003514E9"/>
    <w:rsid w:val="003515E2"/>
    <w:rsid w:val="00351608"/>
    <w:rsid w:val="003517B9"/>
    <w:rsid w:val="00351B82"/>
    <w:rsid w:val="00351CA7"/>
    <w:rsid w:val="00351DFC"/>
    <w:rsid w:val="0035290F"/>
    <w:rsid w:val="003532A5"/>
    <w:rsid w:val="003536BE"/>
    <w:rsid w:val="0035396E"/>
    <w:rsid w:val="00353A4C"/>
    <w:rsid w:val="00353E30"/>
    <w:rsid w:val="00354055"/>
    <w:rsid w:val="00354117"/>
    <w:rsid w:val="0035578A"/>
    <w:rsid w:val="003558D3"/>
    <w:rsid w:val="00355B7C"/>
    <w:rsid w:val="00355B96"/>
    <w:rsid w:val="00355E03"/>
    <w:rsid w:val="00356600"/>
    <w:rsid w:val="00356653"/>
    <w:rsid w:val="00356AD2"/>
    <w:rsid w:val="00356CF4"/>
    <w:rsid w:val="00357B83"/>
    <w:rsid w:val="003601C8"/>
    <w:rsid w:val="00360AAA"/>
    <w:rsid w:val="00360C3D"/>
    <w:rsid w:val="00360F1B"/>
    <w:rsid w:val="00361495"/>
    <w:rsid w:val="003616CC"/>
    <w:rsid w:val="003619EA"/>
    <w:rsid w:val="00361D19"/>
    <w:rsid w:val="0036206F"/>
    <w:rsid w:val="00362AEE"/>
    <w:rsid w:val="00362DD0"/>
    <w:rsid w:val="00363043"/>
    <w:rsid w:val="0036327F"/>
    <w:rsid w:val="003636E1"/>
    <w:rsid w:val="00363A21"/>
    <w:rsid w:val="00363A59"/>
    <w:rsid w:val="00363AFF"/>
    <w:rsid w:val="00364096"/>
    <w:rsid w:val="00364327"/>
    <w:rsid w:val="00364560"/>
    <w:rsid w:val="00364E88"/>
    <w:rsid w:val="00365179"/>
    <w:rsid w:val="0036557E"/>
    <w:rsid w:val="0036587E"/>
    <w:rsid w:val="00365C6F"/>
    <w:rsid w:val="00365F63"/>
    <w:rsid w:val="0036621D"/>
    <w:rsid w:val="00366F0C"/>
    <w:rsid w:val="00367114"/>
    <w:rsid w:val="0036758A"/>
    <w:rsid w:val="003677B7"/>
    <w:rsid w:val="00367B69"/>
    <w:rsid w:val="00367CD9"/>
    <w:rsid w:val="003702F4"/>
    <w:rsid w:val="00370668"/>
    <w:rsid w:val="00370C5A"/>
    <w:rsid w:val="003712EF"/>
    <w:rsid w:val="003713C8"/>
    <w:rsid w:val="00371943"/>
    <w:rsid w:val="00371D07"/>
    <w:rsid w:val="00371D89"/>
    <w:rsid w:val="00371F14"/>
    <w:rsid w:val="00372076"/>
    <w:rsid w:val="003721F7"/>
    <w:rsid w:val="00372345"/>
    <w:rsid w:val="00372EBB"/>
    <w:rsid w:val="00373257"/>
    <w:rsid w:val="00373387"/>
    <w:rsid w:val="003736B9"/>
    <w:rsid w:val="00373788"/>
    <w:rsid w:val="00373892"/>
    <w:rsid w:val="00373A98"/>
    <w:rsid w:val="00373B43"/>
    <w:rsid w:val="00373EDB"/>
    <w:rsid w:val="00373EE5"/>
    <w:rsid w:val="0037421D"/>
    <w:rsid w:val="003746AB"/>
    <w:rsid w:val="00374A34"/>
    <w:rsid w:val="00374D62"/>
    <w:rsid w:val="00374D6C"/>
    <w:rsid w:val="00374E0F"/>
    <w:rsid w:val="0037517B"/>
    <w:rsid w:val="003752E8"/>
    <w:rsid w:val="00375614"/>
    <w:rsid w:val="003756FA"/>
    <w:rsid w:val="003758F3"/>
    <w:rsid w:val="00375B32"/>
    <w:rsid w:val="00375E04"/>
    <w:rsid w:val="00375EEF"/>
    <w:rsid w:val="00376AA2"/>
    <w:rsid w:val="00380065"/>
    <w:rsid w:val="003804CA"/>
    <w:rsid w:val="0038074B"/>
    <w:rsid w:val="00380A6E"/>
    <w:rsid w:val="00380C04"/>
    <w:rsid w:val="00380D0D"/>
    <w:rsid w:val="00380E27"/>
    <w:rsid w:val="00380E76"/>
    <w:rsid w:val="00381156"/>
    <w:rsid w:val="00381335"/>
    <w:rsid w:val="003816D7"/>
    <w:rsid w:val="003816FF"/>
    <w:rsid w:val="00381705"/>
    <w:rsid w:val="00381919"/>
    <w:rsid w:val="00381C29"/>
    <w:rsid w:val="00381F93"/>
    <w:rsid w:val="003823A4"/>
    <w:rsid w:val="003823DA"/>
    <w:rsid w:val="00382826"/>
    <w:rsid w:val="00382902"/>
    <w:rsid w:val="00382AC0"/>
    <w:rsid w:val="00382C93"/>
    <w:rsid w:val="00382CA1"/>
    <w:rsid w:val="00382D66"/>
    <w:rsid w:val="003837E9"/>
    <w:rsid w:val="00383883"/>
    <w:rsid w:val="00383D2E"/>
    <w:rsid w:val="00383ECF"/>
    <w:rsid w:val="003842C4"/>
    <w:rsid w:val="0038437F"/>
    <w:rsid w:val="00385446"/>
    <w:rsid w:val="00385548"/>
    <w:rsid w:val="0038661B"/>
    <w:rsid w:val="0038694B"/>
    <w:rsid w:val="00386C9D"/>
    <w:rsid w:val="00387348"/>
    <w:rsid w:val="003877BB"/>
    <w:rsid w:val="0038B5E6"/>
    <w:rsid w:val="0039050D"/>
    <w:rsid w:val="003907E3"/>
    <w:rsid w:val="00390BC7"/>
    <w:rsid w:val="00390D85"/>
    <w:rsid w:val="00390D87"/>
    <w:rsid w:val="003913D9"/>
    <w:rsid w:val="003916AD"/>
    <w:rsid w:val="00391ABC"/>
    <w:rsid w:val="00391BE5"/>
    <w:rsid w:val="003920B8"/>
    <w:rsid w:val="00392390"/>
    <w:rsid w:val="00392679"/>
    <w:rsid w:val="00392900"/>
    <w:rsid w:val="00392DF8"/>
    <w:rsid w:val="00393055"/>
    <w:rsid w:val="003933B7"/>
    <w:rsid w:val="003936C8"/>
    <w:rsid w:val="003937BF"/>
    <w:rsid w:val="00393879"/>
    <w:rsid w:val="0039392D"/>
    <w:rsid w:val="00393E93"/>
    <w:rsid w:val="003940DC"/>
    <w:rsid w:val="00394363"/>
    <w:rsid w:val="003947C3"/>
    <w:rsid w:val="00394B36"/>
    <w:rsid w:val="00395614"/>
    <w:rsid w:val="003958FA"/>
    <w:rsid w:val="00396094"/>
    <w:rsid w:val="003960AF"/>
    <w:rsid w:val="003961C0"/>
    <w:rsid w:val="00396338"/>
    <w:rsid w:val="00396A18"/>
    <w:rsid w:val="00396A2E"/>
    <w:rsid w:val="00396BCC"/>
    <w:rsid w:val="0039703F"/>
    <w:rsid w:val="00397190"/>
    <w:rsid w:val="00397352"/>
    <w:rsid w:val="003978AA"/>
    <w:rsid w:val="0039793C"/>
    <w:rsid w:val="003979F5"/>
    <w:rsid w:val="00397B04"/>
    <w:rsid w:val="00397EC8"/>
    <w:rsid w:val="00397F1C"/>
    <w:rsid w:val="003A0BAF"/>
    <w:rsid w:val="003A0E08"/>
    <w:rsid w:val="003A0F1A"/>
    <w:rsid w:val="003A11DD"/>
    <w:rsid w:val="003A13DD"/>
    <w:rsid w:val="003A1451"/>
    <w:rsid w:val="003A166A"/>
    <w:rsid w:val="003A19A6"/>
    <w:rsid w:val="003A1D9E"/>
    <w:rsid w:val="003A1FA4"/>
    <w:rsid w:val="003A23ED"/>
    <w:rsid w:val="003A23F8"/>
    <w:rsid w:val="003A265D"/>
    <w:rsid w:val="003A2BF5"/>
    <w:rsid w:val="003A2D3D"/>
    <w:rsid w:val="003A2E39"/>
    <w:rsid w:val="003A3526"/>
    <w:rsid w:val="003A40B9"/>
    <w:rsid w:val="003A4F7D"/>
    <w:rsid w:val="003A552A"/>
    <w:rsid w:val="003A5CF7"/>
    <w:rsid w:val="003A5FB0"/>
    <w:rsid w:val="003A6006"/>
    <w:rsid w:val="003A64E6"/>
    <w:rsid w:val="003A69F1"/>
    <w:rsid w:val="003A6B02"/>
    <w:rsid w:val="003A6B1D"/>
    <w:rsid w:val="003A6BE9"/>
    <w:rsid w:val="003A6CB0"/>
    <w:rsid w:val="003A6E57"/>
    <w:rsid w:val="003A6E8C"/>
    <w:rsid w:val="003A6F3F"/>
    <w:rsid w:val="003A7193"/>
    <w:rsid w:val="003A7438"/>
    <w:rsid w:val="003A75BD"/>
    <w:rsid w:val="003A7662"/>
    <w:rsid w:val="003A7AEE"/>
    <w:rsid w:val="003A7B77"/>
    <w:rsid w:val="003B0036"/>
    <w:rsid w:val="003B1020"/>
    <w:rsid w:val="003B1024"/>
    <w:rsid w:val="003B105E"/>
    <w:rsid w:val="003B1483"/>
    <w:rsid w:val="003B1632"/>
    <w:rsid w:val="003B1C38"/>
    <w:rsid w:val="003B1D37"/>
    <w:rsid w:val="003B1F91"/>
    <w:rsid w:val="003B2230"/>
    <w:rsid w:val="003B261F"/>
    <w:rsid w:val="003B2A06"/>
    <w:rsid w:val="003B2A80"/>
    <w:rsid w:val="003B2AC2"/>
    <w:rsid w:val="003B354C"/>
    <w:rsid w:val="003B3654"/>
    <w:rsid w:val="003B3C0A"/>
    <w:rsid w:val="003B3CDF"/>
    <w:rsid w:val="003B3D48"/>
    <w:rsid w:val="003B3FD8"/>
    <w:rsid w:val="003B4079"/>
    <w:rsid w:val="003B4521"/>
    <w:rsid w:val="003B4580"/>
    <w:rsid w:val="003B4B05"/>
    <w:rsid w:val="003B4B6E"/>
    <w:rsid w:val="003B4E54"/>
    <w:rsid w:val="003B54EB"/>
    <w:rsid w:val="003B55A3"/>
    <w:rsid w:val="003B564E"/>
    <w:rsid w:val="003B56DA"/>
    <w:rsid w:val="003B5A05"/>
    <w:rsid w:val="003B5D86"/>
    <w:rsid w:val="003B5E0D"/>
    <w:rsid w:val="003B5E62"/>
    <w:rsid w:val="003B5EAE"/>
    <w:rsid w:val="003B6256"/>
    <w:rsid w:val="003B6806"/>
    <w:rsid w:val="003B697E"/>
    <w:rsid w:val="003B6B11"/>
    <w:rsid w:val="003B7003"/>
    <w:rsid w:val="003B7085"/>
    <w:rsid w:val="003B7417"/>
    <w:rsid w:val="003B74B3"/>
    <w:rsid w:val="003B74DA"/>
    <w:rsid w:val="003B7711"/>
    <w:rsid w:val="003B7962"/>
    <w:rsid w:val="003B7DE7"/>
    <w:rsid w:val="003C0137"/>
    <w:rsid w:val="003C040C"/>
    <w:rsid w:val="003C07DC"/>
    <w:rsid w:val="003C093A"/>
    <w:rsid w:val="003C0986"/>
    <w:rsid w:val="003C0C8D"/>
    <w:rsid w:val="003C1781"/>
    <w:rsid w:val="003C1ACA"/>
    <w:rsid w:val="003C1D0E"/>
    <w:rsid w:val="003C1EC3"/>
    <w:rsid w:val="003C1F78"/>
    <w:rsid w:val="003C225B"/>
    <w:rsid w:val="003C2D1F"/>
    <w:rsid w:val="003C2FCD"/>
    <w:rsid w:val="003C3077"/>
    <w:rsid w:val="003C33EA"/>
    <w:rsid w:val="003C3795"/>
    <w:rsid w:val="003C3BCB"/>
    <w:rsid w:val="003C4239"/>
    <w:rsid w:val="003C4524"/>
    <w:rsid w:val="003C4613"/>
    <w:rsid w:val="003C4647"/>
    <w:rsid w:val="003C4B57"/>
    <w:rsid w:val="003C4B87"/>
    <w:rsid w:val="003C4F56"/>
    <w:rsid w:val="003C508A"/>
    <w:rsid w:val="003C5633"/>
    <w:rsid w:val="003C565D"/>
    <w:rsid w:val="003C59CB"/>
    <w:rsid w:val="003C5A69"/>
    <w:rsid w:val="003C64BC"/>
    <w:rsid w:val="003C72B7"/>
    <w:rsid w:val="003C74A3"/>
    <w:rsid w:val="003C76F1"/>
    <w:rsid w:val="003C7A34"/>
    <w:rsid w:val="003C7EB6"/>
    <w:rsid w:val="003C7F1D"/>
    <w:rsid w:val="003D0298"/>
    <w:rsid w:val="003D0459"/>
    <w:rsid w:val="003D054F"/>
    <w:rsid w:val="003D08A6"/>
    <w:rsid w:val="003D09C1"/>
    <w:rsid w:val="003D0E6A"/>
    <w:rsid w:val="003D1311"/>
    <w:rsid w:val="003D1312"/>
    <w:rsid w:val="003D13C5"/>
    <w:rsid w:val="003D16FC"/>
    <w:rsid w:val="003D1BF2"/>
    <w:rsid w:val="003D1FDE"/>
    <w:rsid w:val="003D2102"/>
    <w:rsid w:val="003D2103"/>
    <w:rsid w:val="003D211C"/>
    <w:rsid w:val="003D2180"/>
    <w:rsid w:val="003D2422"/>
    <w:rsid w:val="003D25B3"/>
    <w:rsid w:val="003D25EE"/>
    <w:rsid w:val="003D28F3"/>
    <w:rsid w:val="003D2A38"/>
    <w:rsid w:val="003D2C85"/>
    <w:rsid w:val="003D2D42"/>
    <w:rsid w:val="003D32BF"/>
    <w:rsid w:val="003D33CF"/>
    <w:rsid w:val="003D3591"/>
    <w:rsid w:val="003D3755"/>
    <w:rsid w:val="003D3D80"/>
    <w:rsid w:val="003D433F"/>
    <w:rsid w:val="003D48A8"/>
    <w:rsid w:val="003D5087"/>
    <w:rsid w:val="003D52EF"/>
    <w:rsid w:val="003D57A9"/>
    <w:rsid w:val="003D5B15"/>
    <w:rsid w:val="003D5C62"/>
    <w:rsid w:val="003D6283"/>
    <w:rsid w:val="003D66CF"/>
    <w:rsid w:val="003D762A"/>
    <w:rsid w:val="003D7827"/>
    <w:rsid w:val="003D7933"/>
    <w:rsid w:val="003D7970"/>
    <w:rsid w:val="003D797C"/>
    <w:rsid w:val="003D7A17"/>
    <w:rsid w:val="003E00D5"/>
    <w:rsid w:val="003E085A"/>
    <w:rsid w:val="003E09D1"/>
    <w:rsid w:val="003E12F2"/>
    <w:rsid w:val="003E133D"/>
    <w:rsid w:val="003E13B8"/>
    <w:rsid w:val="003E14E5"/>
    <w:rsid w:val="003E17EC"/>
    <w:rsid w:val="003E1A44"/>
    <w:rsid w:val="003E1AD4"/>
    <w:rsid w:val="003E1E36"/>
    <w:rsid w:val="003E1FF0"/>
    <w:rsid w:val="003E2401"/>
    <w:rsid w:val="003E2409"/>
    <w:rsid w:val="003E2492"/>
    <w:rsid w:val="003E250D"/>
    <w:rsid w:val="003E25E2"/>
    <w:rsid w:val="003E2759"/>
    <w:rsid w:val="003E27EC"/>
    <w:rsid w:val="003E2851"/>
    <w:rsid w:val="003E2B48"/>
    <w:rsid w:val="003E2BF5"/>
    <w:rsid w:val="003E2DC8"/>
    <w:rsid w:val="003E2F85"/>
    <w:rsid w:val="003E3399"/>
    <w:rsid w:val="003E3474"/>
    <w:rsid w:val="003E3723"/>
    <w:rsid w:val="003E3C82"/>
    <w:rsid w:val="003E3EF2"/>
    <w:rsid w:val="003E4AB1"/>
    <w:rsid w:val="003E4ECB"/>
    <w:rsid w:val="003E5191"/>
    <w:rsid w:val="003E54C5"/>
    <w:rsid w:val="003E6686"/>
    <w:rsid w:val="003E6849"/>
    <w:rsid w:val="003E6E90"/>
    <w:rsid w:val="003E7010"/>
    <w:rsid w:val="003E70B9"/>
    <w:rsid w:val="003E776B"/>
    <w:rsid w:val="003E78F4"/>
    <w:rsid w:val="003E7CC9"/>
    <w:rsid w:val="003F02F4"/>
    <w:rsid w:val="003F0436"/>
    <w:rsid w:val="003F054B"/>
    <w:rsid w:val="003F079D"/>
    <w:rsid w:val="003F08BA"/>
    <w:rsid w:val="003F0C82"/>
    <w:rsid w:val="003F0CA7"/>
    <w:rsid w:val="003F0F0C"/>
    <w:rsid w:val="003F0FCB"/>
    <w:rsid w:val="003F118D"/>
    <w:rsid w:val="003F1258"/>
    <w:rsid w:val="003F204A"/>
    <w:rsid w:val="003F20CB"/>
    <w:rsid w:val="003F2203"/>
    <w:rsid w:val="003F23C9"/>
    <w:rsid w:val="003F2411"/>
    <w:rsid w:val="003F2444"/>
    <w:rsid w:val="003F264F"/>
    <w:rsid w:val="003F279F"/>
    <w:rsid w:val="003F2C23"/>
    <w:rsid w:val="003F2C9C"/>
    <w:rsid w:val="003F2FF2"/>
    <w:rsid w:val="003F3160"/>
    <w:rsid w:val="003F32C7"/>
    <w:rsid w:val="003F369E"/>
    <w:rsid w:val="003F36CB"/>
    <w:rsid w:val="003F3ED6"/>
    <w:rsid w:val="003F4430"/>
    <w:rsid w:val="003F4889"/>
    <w:rsid w:val="003F495A"/>
    <w:rsid w:val="003F49DF"/>
    <w:rsid w:val="003F4CEC"/>
    <w:rsid w:val="003F4F7B"/>
    <w:rsid w:val="003F5097"/>
    <w:rsid w:val="003F5224"/>
    <w:rsid w:val="003F5320"/>
    <w:rsid w:val="003F5348"/>
    <w:rsid w:val="003F538B"/>
    <w:rsid w:val="003F54F0"/>
    <w:rsid w:val="003F5776"/>
    <w:rsid w:val="003F57B2"/>
    <w:rsid w:val="003F5945"/>
    <w:rsid w:val="003F5CDD"/>
    <w:rsid w:val="003F5EF1"/>
    <w:rsid w:val="003F600F"/>
    <w:rsid w:val="003F6314"/>
    <w:rsid w:val="003F648B"/>
    <w:rsid w:val="003F67A8"/>
    <w:rsid w:val="003F69AC"/>
    <w:rsid w:val="003F6A83"/>
    <w:rsid w:val="003F7213"/>
    <w:rsid w:val="003F7713"/>
    <w:rsid w:val="003F7BB5"/>
    <w:rsid w:val="00400035"/>
    <w:rsid w:val="0040017B"/>
    <w:rsid w:val="00400415"/>
    <w:rsid w:val="00400AA6"/>
    <w:rsid w:val="004010CF"/>
    <w:rsid w:val="004011A3"/>
    <w:rsid w:val="0040141C"/>
    <w:rsid w:val="004014D1"/>
    <w:rsid w:val="004014F9"/>
    <w:rsid w:val="00401912"/>
    <w:rsid w:val="00401A8A"/>
    <w:rsid w:val="00401BB0"/>
    <w:rsid w:val="00402496"/>
    <w:rsid w:val="004027F9"/>
    <w:rsid w:val="00403113"/>
    <w:rsid w:val="0040319F"/>
    <w:rsid w:val="004031CB"/>
    <w:rsid w:val="004032C1"/>
    <w:rsid w:val="004033AA"/>
    <w:rsid w:val="00403B77"/>
    <w:rsid w:val="00403EDB"/>
    <w:rsid w:val="00403F29"/>
    <w:rsid w:val="0040454D"/>
    <w:rsid w:val="00404691"/>
    <w:rsid w:val="00404694"/>
    <w:rsid w:val="0040469B"/>
    <w:rsid w:val="00404788"/>
    <w:rsid w:val="004047D6"/>
    <w:rsid w:val="00404887"/>
    <w:rsid w:val="0040494C"/>
    <w:rsid w:val="004049D0"/>
    <w:rsid w:val="00404D73"/>
    <w:rsid w:val="004052E8"/>
    <w:rsid w:val="0040534C"/>
    <w:rsid w:val="004053C9"/>
    <w:rsid w:val="004053F7"/>
    <w:rsid w:val="00405FAF"/>
    <w:rsid w:val="0040620D"/>
    <w:rsid w:val="0040676E"/>
    <w:rsid w:val="00406916"/>
    <w:rsid w:val="00406ACA"/>
    <w:rsid w:val="00406DFC"/>
    <w:rsid w:val="0040701E"/>
    <w:rsid w:val="004072BD"/>
    <w:rsid w:val="0040763F"/>
    <w:rsid w:val="004106AA"/>
    <w:rsid w:val="00410990"/>
    <w:rsid w:val="00410ADD"/>
    <w:rsid w:val="0041159C"/>
    <w:rsid w:val="004115DD"/>
    <w:rsid w:val="00411D01"/>
    <w:rsid w:val="0041215B"/>
    <w:rsid w:val="0041216A"/>
    <w:rsid w:val="004125C9"/>
    <w:rsid w:val="0041277B"/>
    <w:rsid w:val="00412A32"/>
    <w:rsid w:val="00412AAB"/>
    <w:rsid w:val="00412D33"/>
    <w:rsid w:val="00413171"/>
    <w:rsid w:val="00413AA0"/>
    <w:rsid w:val="00414581"/>
    <w:rsid w:val="004146C1"/>
    <w:rsid w:val="00414CBE"/>
    <w:rsid w:val="0041524B"/>
    <w:rsid w:val="00415410"/>
    <w:rsid w:val="004159AD"/>
    <w:rsid w:val="00415B21"/>
    <w:rsid w:val="00415E47"/>
    <w:rsid w:val="00416317"/>
    <w:rsid w:val="00416699"/>
    <w:rsid w:val="004166AE"/>
    <w:rsid w:val="00416AAE"/>
    <w:rsid w:val="00416D89"/>
    <w:rsid w:val="00416DD0"/>
    <w:rsid w:val="00416DE2"/>
    <w:rsid w:val="00417388"/>
    <w:rsid w:val="004173C1"/>
    <w:rsid w:val="004175EB"/>
    <w:rsid w:val="004177CD"/>
    <w:rsid w:val="00417A11"/>
    <w:rsid w:val="00417AA4"/>
    <w:rsid w:val="004202B3"/>
    <w:rsid w:val="004204BF"/>
    <w:rsid w:val="004206CD"/>
    <w:rsid w:val="00420971"/>
    <w:rsid w:val="00420C05"/>
    <w:rsid w:val="00420EBF"/>
    <w:rsid w:val="004211E3"/>
    <w:rsid w:val="00421719"/>
    <w:rsid w:val="0042190B"/>
    <w:rsid w:val="00421F00"/>
    <w:rsid w:val="004224B5"/>
    <w:rsid w:val="004227B6"/>
    <w:rsid w:val="004229EE"/>
    <w:rsid w:val="00422DBE"/>
    <w:rsid w:val="00422DD0"/>
    <w:rsid w:val="0042364D"/>
    <w:rsid w:val="00423ACA"/>
    <w:rsid w:val="00424259"/>
    <w:rsid w:val="00424374"/>
    <w:rsid w:val="004244B5"/>
    <w:rsid w:val="00424573"/>
    <w:rsid w:val="00424588"/>
    <w:rsid w:val="004245EF"/>
    <w:rsid w:val="004246FA"/>
    <w:rsid w:val="00424883"/>
    <w:rsid w:val="004251E2"/>
    <w:rsid w:val="00425392"/>
    <w:rsid w:val="00425AF7"/>
    <w:rsid w:val="00425CF0"/>
    <w:rsid w:val="0042619C"/>
    <w:rsid w:val="00426FBE"/>
    <w:rsid w:val="004272C5"/>
    <w:rsid w:val="00427394"/>
    <w:rsid w:val="004273D7"/>
    <w:rsid w:val="004274B4"/>
    <w:rsid w:val="004275FB"/>
    <w:rsid w:val="0042777E"/>
    <w:rsid w:val="00427AD5"/>
    <w:rsid w:val="004302A9"/>
    <w:rsid w:val="00430594"/>
    <w:rsid w:val="00430767"/>
    <w:rsid w:val="00430793"/>
    <w:rsid w:val="00430A16"/>
    <w:rsid w:val="00430A23"/>
    <w:rsid w:val="00430C94"/>
    <w:rsid w:val="004315F3"/>
    <w:rsid w:val="00432111"/>
    <w:rsid w:val="004321C7"/>
    <w:rsid w:val="0043293F"/>
    <w:rsid w:val="00432AC0"/>
    <w:rsid w:val="00432CEA"/>
    <w:rsid w:val="00433123"/>
    <w:rsid w:val="00433581"/>
    <w:rsid w:val="004335FC"/>
    <w:rsid w:val="00433AE4"/>
    <w:rsid w:val="00433B95"/>
    <w:rsid w:val="00433C7D"/>
    <w:rsid w:val="00434860"/>
    <w:rsid w:val="00434AFB"/>
    <w:rsid w:val="00434B72"/>
    <w:rsid w:val="00434EAB"/>
    <w:rsid w:val="00435693"/>
    <w:rsid w:val="004357E8"/>
    <w:rsid w:val="00435A1B"/>
    <w:rsid w:val="00435E4A"/>
    <w:rsid w:val="00435E4B"/>
    <w:rsid w:val="004360F9"/>
    <w:rsid w:val="004365EC"/>
    <w:rsid w:val="00436A2A"/>
    <w:rsid w:val="0043740D"/>
    <w:rsid w:val="00437AFB"/>
    <w:rsid w:val="00440055"/>
    <w:rsid w:val="0044021E"/>
    <w:rsid w:val="0044094D"/>
    <w:rsid w:val="004409B8"/>
    <w:rsid w:val="004411DE"/>
    <w:rsid w:val="00441F54"/>
    <w:rsid w:val="004420A1"/>
    <w:rsid w:val="00442385"/>
    <w:rsid w:val="004424F4"/>
    <w:rsid w:val="00442A75"/>
    <w:rsid w:val="00442B18"/>
    <w:rsid w:val="00442B2A"/>
    <w:rsid w:val="00442CE9"/>
    <w:rsid w:val="00442DF7"/>
    <w:rsid w:val="00443940"/>
    <w:rsid w:val="00443A68"/>
    <w:rsid w:val="00443B45"/>
    <w:rsid w:val="00444044"/>
    <w:rsid w:val="0044438B"/>
    <w:rsid w:val="00444F30"/>
    <w:rsid w:val="00444F60"/>
    <w:rsid w:val="004453B1"/>
    <w:rsid w:val="004455D8"/>
    <w:rsid w:val="004457B8"/>
    <w:rsid w:val="004459DC"/>
    <w:rsid w:val="00445C45"/>
    <w:rsid w:val="0044641C"/>
    <w:rsid w:val="004464A3"/>
    <w:rsid w:val="00446553"/>
    <w:rsid w:val="0044659E"/>
    <w:rsid w:val="00446726"/>
    <w:rsid w:val="00446BC5"/>
    <w:rsid w:val="0044728B"/>
    <w:rsid w:val="00447882"/>
    <w:rsid w:val="004478D8"/>
    <w:rsid w:val="0045035B"/>
    <w:rsid w:val="0045063B"/>
    <w:rsid w:val="0045075A"/>
    <w:rsid w:val="00450760"/>
    <w:rsid w:val="004508A9"/>
    <w:rsid w:val="004509F9"/>
    <w:rsid w:val="00450D20"/>
    <w:rsid w:val="00450E6F"/>
    <w:rsid w:val="00451173"/>
    <w:rsid w:val="004514CE"/>
    <w:rsid w:val="00451820"/>
    <w:rsid w:val="004518E7"/>
    <w:rsid w:val="00451C44"/>
    <w:rsid w:val="00452393"/>
    <w:rsid w:val="00452864"/>
    <w:rsid w:val="004528B1"/>
    <w:rsid w:val="00452D76"/>
    <w:rsid w:val="00452E19"/>
    <w:rsid w:val="0045309A"/>
    <w:rsid w:val="0045357F"/>
    <w:rsid w:val="004536C5"/>
    <w:rsid w:val="00453769"/>
    <w:rsid w:val="0045398A"/>
    <w:rsid w:val="00453B34"/>
    <w:rsid w:val="00453CDA"/>
    <w:rsid w:val="004540EC"/>
    <w:rsid w:val="004547A5"/>
    <w:rsid w:val="004547B7"/>
    <w:rsid w:val="00455719"/>
    <w:rsid w:val="00455AA5"/>
    <w:rsid w:val="00456021"/>
    <w:rsid w:val="0045612C"/>
    <w:rsid w:val="00456329"/>
    <w:rsid w:val="004563CD"/>
    <w:rsid w:val="00456620"/>
    <w:rsid w:val="00456955"/>
    <w:rsid w:val="00456A8B"/>
    <w:rsid w:val="00456B4E"/>
    <w:rsid w:val="004570EE"/>
    <w:rsid w:val="0045761B"/>
    <w:rsid w:val="00457907"/>
    <w:rsid w:val="00457BF2"/>
    <w:rsid w:val="00457EEA"/>
    <w:rsid w:val="00460232"/>
    <w:rsid w:val="00460265"/>
    <w:rsid w:val="0046111F"/>
    <w:rsid w:val="0046113E"/>
    <w:rsid w:val="00461250"/>
    <w:rsid w:val="00462049"/>
    <w:rsid w:val="004624E7"/>
    <w:rsid w:val="004624ED"/>
    <w:rsid w:val="00462634"/>
    <w:rsid w:val="004628C7"/>
    <w:rsid w:val="0046299C"/>
    <w:rsid w:val="00462A01"/>
    <w:rsid w:val="00462C68"/>
    <w:rsid w:val="00463357"/>
    <w:rsid w:val="004638C5"/>
    <w:rsid w:val="00463F74"/>
    <w:rsid w:val="00464412"/>
    <w:rsid w:val="00464A05"/>
    <w:rsid w:val="00464A66"/>
    <w:rsid w:val="00465A35"/>
    <w:rsid w:val="00465F88"/>
    <w:rsid w:val="0046654C"/>
    <w:rsid w:val="0046668D"/>
    <w:rsid w:val="00466CDC"/>
    <w:rsid w:val="00466FBC"/>
    <w:rsid w:val="004670A3"/>
    <w:rsid w:val="004673CF"/>
    <w:rsid w:val="004678A4"/>
    <w:rsid w:val="0046791A"/>
    <w:rsid w:val="00467F0A"/>
    <w:rsid w:val="0047007C"/>
    <w:rsid w:val="004702E5"/>
    <w:rsid w:val="00470B04"/>
    <w:rsid w:val="00470B05"/>
    <w:rsid w:val="00470CF8"/>
    <w:rsid w:val="00471441"/>
    <w:rsid w:val="004714EA"/>
    <w:rsid w:val="00471589"/>
    <w:rsid w:val="00471AE5"/>
    <w:rsid w:val="00471D59"/>
    <w:rsid w:val="00471EEB"/>
    <w:rsid w:val="00471F0F"/>
    <w:rsid w:val="004720F3"/>
    <w:rsid w:val="0047213A"/>
    <w:rsid w:val="0047287B"/>
    <w:rsid w:val="004729E9"/>
    <w:rsid w:val="00472BD6"/>
    <w:rsid w:val="00473040"/>
    <w:rsid w:val="00473240"/>
    <w:rsid w:val="004733AC"/>
    <w:rsid w:val="00473680"/>
    <w:rsid w:val="00473731"/>
    <w:rsid w:val="00473C4B"/>
    <w:rsid w:val="00473F15"/>
    <w:rsid w:val="00473F32"/>
    <w:rsid w:val="0047451B"/>
    <w:rsid w:val="0047453C"/>
    <w:rsid w:val="00474BF4"/>
    <w:rsid w:val="0047504E"/>
    <w:rsid w:val="004751A3"/>
    <w:rsid w:val="00475556"/>
    <w:rsid w:val="004755ED"/>
    <w:rsid w:val="00475A62"/>
    <w:rsid w:val="00475D78"/>
    <w:rsid w:val="00475F84"/>
    <w:rsid w:val="0047600C"/>
    <w:rsid w:val="00476430"/>
    <w:rsid w:val="00476603"/>
    <w:rsid w:val="00476EB4"/>
    <w:rsid w:val="004770DA"/>
    <w:rsid w:val="00477723"/>
    <w:rsid w:val="00477A9E"/>
    <w:rsid w:val="00477ADE"/>
    <w:rsid w:val="00477ED8"/>
    <w:rsid w:val="004800BC"/>
    <w:rsid w:val="0048024E"/>
    <w:rsid w:val="00480315"/>
    <w:rsid w:val="00481089"/>
    <w:rsid w:val="00481253"/>
    <w:rsid w:val="004814B6"/>
    <w:rsid w:val="004815EC"/>
    <w:rsid w:val="004818A5"/>
    <w:rsid w:val="0048236C"/>
    <w:rsid w:val="0048248B"/>
    <w:rsid w:val="00482F5F"/>
    <w:rsid w:val="00483182"/>
    <w:rsid w:val="0048337D"/>
    <w:rsid w:val="00483496"/>
    <w:rsid w:val="00483F87"/>
    <w:rsid w:val="00483FF6"/>
    <w:rsid w:val="0048436F"/>
    <w:rsid w:val="0048470F"/>
    <w:rsid w:val="0048487B"/>
    <w:rsid w:val="00484A59"/>
    <w:rsid w:val="00484C8F"/>
    <w:rsid w:val="0048516B"/>
    <w:rsid w:val="00485A87"/>
    <w:rsid w:val="00485A9C"/>
    <w:rsid w:val="00485BDE"/>
    <w:rsid w:val="00485EA1"/>
    <w:rsid w:val="00485F70"/>
    <w:rsid w:val="00486070"/>
    <w:rsid w:val="004864F3"/>
    <w:rsid w:val="0048650A"/>
    <w:rsid w:val="00486FC4"/>
    <w:rsid w:val="0048701D"/>
    <w:rsid w:val="004873B3"/>
    <w:rsid w:val="00487DBF"/>
    <w:rsid w:val="00487E57"/>
    <w:rsid w:val="00487FA8"/>
    <w:rsid w:val="00490249"/>
    <w:rsid w:val="00490329"/>
    <w:rsid w:val="00490A83"/>
    <w:rsid w:val="00490ABF"/>
    <w:rsid w:val="00490AF7"/>
    <w:rsid w:val="00490BE4"/>
    <w:rsid w:val="00490FD3"/>
    <w:rsid w:val="00491203"/>
    <w:rsid w:val="00491ACE"/>
    <w:rsid w:val="00491B24"/>
    <w:rsid w:val="00491CFA"/>
    <w:rsid w:val="00492559"/>
    <w:rsid w:val="004926D2"/>
    <w:rsid w:val="0049270C"/>
    <w:rsid w:val="0049281D"/>
    <w:rsid w:val="00492A6C"/>
    <w:rsid w:val="00492C15"/>
    <w:rsid w:val="00492D22"/>
    <w:rsid w:val="00492E87"/>
    <w:rsid w:val="004944CA"/>
    <w:rsid w:val="00494573"/>
    <w:rsid w:val="004949EC"/>
    <w:rsid w:val="00494DDC"/>
    <w:rsid w:val="00494FE5"/>
    <w:rsid w:val="0049503E"/>
    <w:rsid w:val="004950EA"/>
    <w:rsid w:val="00495676"/>
    <w:rsid w:val="00495DB8"/>
    <w:rsid w:val="004963F7"/>
    <w:rsid w:val="00496421"/>
    <w:rsid w:val="00496423"/>
    <w:rsid w:val="004965DD"/>
    <w:rsid w:val="00496D37"/>
    <w:rsid w:val="00496F6C"/>
    <w:rsid w:val="0049748B"/>
    <w:rsid w:val="00497AE6"/>
    <w:rsid w:val="004A005E"/>
    <w:rsid w:val="004A01E7"/>
    <w:rsid w:val="004A027A"/>
    <w:rsid w:val="004A0637"/>
    <w:rsid w:val="004A06A2"/>
    <w:rsid w:val="004A0733"/>
    <w:rsid w:val="004A0744"/>
    <w:rsid w:val="004A08D2"/>
    <w:rsid w:val="004A0A21"/>
    <w:rsid w:val="004A0B1A"/>
    <w:rsid w:val="004A1299"/>
    <w:rsid w:val="004A1353"/>
    <w:rsid w:val="004A142D"/>
    <w:rsid w:val="004A147E"/>
    <w:rsid w:val="004A1683"/>
    <w:rsid w:val="004A17F6"/>
    <w:rsid w:val="004A1894"/>
    <w:rsid w:val="004A1CD0"/>
    <w:rsid w:val="004A1F15"/>
    <w:rsid w:val="004A2283"/>
    <w:rsid w:val="004A264C"/>
    <w:rsid w:val="004A2732"/>
    <w:rsid w:val="004A328A"/>
    <w:rsid w:val="004A34FF"/>
    <w:rsid w:val="004A3AAB"/>
    <w:rsid w:val="004A3EE8"/>
    <w:rsid w:val="004A3F41"/>
    <w:rsid w:val="004A4761"/>
    <w:rsid w:val="004A4976"/>
    <w:rsid w:val="004A4A39"/>
    <w:rsid w:val="004A4B73"/>
    <w:rsid w:val="004A4BAD"/>
    <w:rsid w:val="004A4C3D"/>
    <w:rsid w:val="004A4F99"/>
    <w:rsid w:val="004A543D"/>
    <w:rsid w:val="004A544F"/>
    <w:rsid w:val="004A54F4"/>
    <w:rsid w:val="004A5765"/>
    <w:rsid w:val="004A5B14"/>
    <w:rsid w:val="004A6C72"/>
    <w:rsid w:val="004A6CDF"/>
    <w:rsid w:val="004A72C2"/>
    <w:rsid w:val="004A79E0"/>
    <w:rsid w:val="004A7A2F"/>
    <w:rsid w:val="004A7B92"/>
    <w:rsid w:val="004A7E1A"/>
    <w:rsid w:val="004A7F4C"/>
    <w:rsid w:val="004A7F9B"/>
    <w:rsid w:val="004B0B6C"/>
    <w:rsid w:val="004B1768"/>
    <w:rsid w:val="004B18DD"/>
    <w:rsid w:val="004B1B3D"/>
    <w:rsid w:val="004B1BBD"/>
    <w:rsid w:val="004B246C"/>
    <w:rsid w:val="004B2BA1"/>
    <w:rsid w:val="004B36E1"/>
    <w:rsid w:val="004B3715"/>
    <w:rsid w:val="004B3819"/>
    <w:rsid w:val="004B3972"/>
    <w:rsid w:val="004B3A26"/>
    <w:rsid w:val="004B3C3A"/>
    <w:rsid w:val="004B42BA"/>
    <w:rsid w:val="004B4436"/>
    <w:rsid w:val="004B4976"/>
    <w:rsid w:val="004B4B90"/>
    <w:rsid w:val="004B4DE8"/>
    <w:rsid w:val="004B5571"/>
    <w:rsid w:val="004B55E5"/>
    <w:rsid w:val="004B56C5"/>
    <w:rsid w:val="004B5824"/>
    <w:rsid w:val="004B604B"/>
    <w:rsid w:val="004B6180"/>
    <w:rsid w:val="004B62BD"/>
    <w:rsid w:val="004B6450"/>
    <w:rsid w:val="004B651C"/>
    <w:rsid w:val="004B786E"/>
    <w:rsid w:val="004B78F0"/>
    <w:rsid w:val="004B7963"/>
    <w:rsid w:val="004B7C7E"/>
    <w:rsid w:val="004C0307"/>
    <w:rsid w:val="004C05E6"/>
    <w:rsid w:val="004C065E"/>
    <w:rsid w:val="004C0FA8"/>
    <w:rsid w:val="004C1692"/>
    <w:rsid w:val="004C1A43"/>
    <w:rsid w:val="004C1C60"/>
    <w:rsid w:val="004C1F18"/>
    <w:rsid w:val="004C2207"/>
    <w:rsid w:val="004C28A3"/>
    <w:rsid w:val="004C2A3A"/>
    <w:rsid w:val="004C2BAF"/>
    <w:rsid w:val="004C2EAF"/>
    <w:rsid w:val="004C3154"/>
    <w:rsid w:val="004C37DF"/>
    <w:rsid w:val="004C41BB"/>
    <w:rsid w:val="004C47B4"/>
    <w:rsid w:val="004C4845"/>
    <w:rsid w:val="004C4946"/>
    <w:rsid w:val="004C4AFF"/>
    <w:rsid w:val="004C4B90"/>
    <w:rsid w:val="004C4DD6"/>
    <w:rsid w:val="004C4EDE"/>
    <w:rsid w:val="004C5D0A"/>
    <w:rsid w:val="004C5D5D"/>
    <w:rsid w:val="004C600B"/>
    <w:rsid w:val="004C64FD"/>
    <w:rsid w:val="004C70E3"/>
    <w:rsid w:val="004C731A"/>
    <w:rsid w:val="004C74C9"/>
    <w:rsid w:val="004C760E"/>
    <w:rsid w:val="004C76EF"/>
    <w:rsid w:val="004C7AFD"/>
    <w:rsid w:val="004C7CEB"/>
    <w:rsid w:val="004C7FEF"/>
    <w:rsid w:val="004D05F3"/>
    <w:rsid w:val="004D0685"/>
    <w:rsid w:val="004D0AA4"/>
    <w:rsid w:val="004D0F77"/>
    <w:rsid w:val="004D0FEE"/>
    <w:rsid w:val="004D1529"/>
    <w:rsid w:val="004D197E"/>
    <w:rsid w:val="004D1BF4"/>
    <w:rsid w:val="004D2176"/>
    <w:rsid w:val="004D229B"/>
    <w:rsid w:val="004D25CB"/>
    <w:rsid w:val="004D2994"/>
    <w:rsid w:val="004D3401"/>
    <w:rsid w:val="004D3820"/>
    <w:rsid w:val="004D4362"/>
    <w:rsid w:val="004D4421"/>
    <w:rsid w:val="004D4580"/>
    <w:rsid w:val="004D4596"/>
    <w:rsid w:val="004D48C7"/>
    <w:rsid w:val="004D48DF"/>
    <w:rsid w:val="004D4C54"/>
    <w:rsid w:val="004D4CD3"/>
    <w:rsid w:val="004D4D1C"/>
    <w:rsid w:val="004D516F"/>
    <w:rsid w:val="004D5B7B"/>
    <w:rsid w:val="004D5DA9"/>
    <w:rsid w:val="004D5E3C"/>
    <w:rsid w:val="004D609F"/>
    <w:rsid w:val="004D6454"/>
    <w:rsid w:val="004D6593"/>
    <w:rsid w:val="004D670E"/>
    <w:rsid w:val="004D6812"/>
    <w:rsid w:val="004D73DB"/>
    <w:rsid w:val="004D782A"/>
    <w:rsid w:val="004D7AEE"/>
    <w:rsid w:val="004D7CA2"/>
    <w:rsid w:val="004E000F"/>
    <w:rsid w:val="004E077D"/>
    <w:rsid w:val="004E0DFB"/>
    <w:rsid w:val="004E0FA6"/>
    <w:rsid w:val="004E119C"/>
    <w:rsid w:val="004E13D2"/>
    <w:rsid w:val="004E1630"/>
    <w:rsid w:val="004E1883"/>
    <w:rsid w:val="004E18A6"/>
    <w:rsid w:val="004E1B5A"/>
    <w:rsid w:val="004E1B72"/>
    <w:rsid w:val="004E2422"/>
    <w:rsid w:val="004E26D5"/>
    <w:rsid w:val="004E2C4D"/>
    <w:rsid w:val="004E2EEA"/>
    <w:rsid w:val="004E330E"/>
    <w:rsid w:val="004E3405"/>
    <w:rsid w:val="004E41FF"/>
    <w:rsid w:val="004E43EF"/>
    <w:rsid w:val="004E4517"/>
    <w:rsid w:val="004E464C"/>
    <w:rsid w:val="004E4ABF"/>
    <w:rsid w:val="004E4FD6"/>
    <w:rsid w:val="004E5363"/>
    <w:rsid w:val="004E5B7F"/>
    <w:rsid w:val="004E69D5"/>
    <w:rsid w:val="004E6AEF"/>
    <w:rsid w:val="004E6EFA"/>
    <w:rsid w:val="004E720D"/>
    <w:rsid w:val="004E721E"/>
    <w:rsid w:val="004E767A"/>
    <w:rsid w:val="004E7D57"/>
    <w:rsid w:val="004F0250"/>
    <w:rsid w:val="004F046E"/>
    <w:rsid w:val="004F04E1"/>
    <w:rsid w:val="004F0749"/>
    <w:rsid w:val="004F0883"/>
    <w:rsid w:val="004F08CD"/>
    <w:rsid w:val="004F0BD9"/>
    <w:rsid w:val="004F0E25"/>
    <w:rsid w:val="004F1149"/>
    <w:rsid w:val="004F1260"/>
    <w:rsid w:val="004F159B"/>
    <w:rsid w:val="004F1A4E"/>
    <w:rsid w:val="004F1C98"/>
    <w:rsid w:val="004F1D12"/>
    <w:rsid w:val="004F2D6D"/>
    <w:rsid w:val="004F3000"/>
    <w:rsid w:val="004F3299"/>
    <w:rsid w:val="004F3369"/>
    <w:rsid w:val="004F39AE"/>
    <w:rsid w:val="004F418E"/>
    <w:rsid w:val="004F4654"/>
    <w:rsid w:val="004F4C0A"/>
    <w:rsid w:val="004F4E62"/>
    <w:rsid w:val="004F5718"/>
    <w:rsid w:val="004F5746"/>
    <w:rsid w:val="004F5C91"/>
    <w:rsid w:val="004F5CC2"/>
    <w:rsid w:val="004F600A"/>
    <w:rsid w:val="004F6116"/>
    <w:rsid w:val="004F65C2"/>
    <w:rsid w:val="004F69F1"/>
    <w:rsid w:val="004F7A65"/>
    <w:rsid w:val="004F7DFB"/>
    <w:rsid w:val="0050027A"/>
    <w:rsid w:val="005008BA"/>
    <w:rsid w:val="005008F5"/>
    <w:rsid w:val="00500D0A"/>
    <w:rsid w:val="00500EF6"/>
    <w:rsid w:val="00500F3B"/>
    <w:rsid w:val="005010E3"/>
    <w:rsid w:val="00501B5C"/>
    <w:rsid w:val="00501BC9"/>
    <w:rsid w:val="00501C5D"/>
    <w:rsid w:val="00501E2E"/>
    <w:rsid w:val="00501FC2"/>
    <w:rsid w:val="00502212"/>
    <w:rsid w:val="00502324"/>
    <w:rsid w:val="005023AC"/>
    <w:rsid w:val="00502885"/>
    <w:rsid w:val="0050295C"/>
    <w:rsid w:val="005031CC"/>
    <w:rsid w:val="00503772"/>
    <w:rsid w:val="0050403E"/>
    <w:rsid w:val="0050411E"/>
    <w:rsid w:val="005045C6"/>
    <w:rsid w:val="0050468A"/>
    <w:rsid w:val="00504D62"/>
    <w:rsid w:val="00504DF4"/>
    <w:rsid w:val="00505154"/>
    <w:rsid w:val="00505224"/>
    <w:rsid w:val="00505273"/>
    <w:rsid w:val="0050539C"/>
    <w:rsid w:val="00505721"/>
    <w:rsid w:val="00505775"/>
    <w:rsid w:val="00505F78"/>
    <w:rsid w:val="005060B1"/>
    <w:rsid w:val="00506268"/>
    <w:rsid w:val="00506511"/>
    <w:rsid w:val="0050681C"/>
    <w:rsid w:val="00506BCE"/>
    <w:rsid w:val="00506D45"/>
    <w:rsid w:val="00506F22"/>
    <w:rsid w:val="00507033"/>
    <w:rsid w:val="00507219"/>
    <w:rsid w:val="0050768C"/>
    <w:rsid w:val="0050777B"/>
    <w:rsid w:val="005078A0"/>
    <w:rsid w:val="00507A12"/>
    <w:rsid w:val="00507B02"/>
    <w:rsid w:val="00507B34"/>
    <w:rsid w:val="00507D22"/>
    <w:rsid w:val="005101AC"/>
    <w:rsid w:val="0051030D"/>
    <w:rsid w:val="005104CC"/>
    <w:rsid w:val="005109D1"/>
    <w:rsid w:val="005110C7"/>
    <w:rsid w:val="00511C6A"/>
    <w:rsid w:val="00511DE7"/>
    <w:rsid w:val="00511DE9"/>
    <w:rsid w:val="00511EB0"/>
    <w:rsid w:val="00512253"/>
    <w:rsid w:val="005124F3"/>
    <w:rsid w:val="00512692"/>
    <w:rsid w:val="0051352A"/>
    <w:rsid w:val="005136DF"/>
    <w:rsid w:val="00513A02"/>
    <w:rsid w:val="00513AA7"/>
    <w:rsid w:val="00513C1D"/>
    <w:rsid w:val="00514094"/>
    <w:rsid w:val="00514703"/>
    <w:rsid w:val="00514945"/>
    <w:rsid w:val="00514E4D"/>
    <w:rsid w:val="00515265"/>
    <w:rsid w:val="0051545C"/>
    <w:rsid w:val="00515514"/>
    <w:rsid w:val="005155E2"/>
    <w:rsid w:val="0051575A"/>
    <w:rsid w:val="0051577F"/>
    <w:rsid w:val="005159E2"/>
    <w:rsid w:val="00515D0A"/>
    <w:rsid w:val="0051604A"/>
    <w:rsid w:val="0051627A"/>
    <w:rsid w:val="00516877"/>
    <w:rsid w:val="00516955"/>
    <w:rsid w:val="00516BEA"/>
    <w:rsid w:val="00516DA4"/>
    <w:rsid w:val="0051712C"/>
    <w:rsid w:val="005176EE"/>
    <w:rsid w:val="00517772"/>
    <w:rsid w:val="00517B17"/>
    <w:rsid w:val="005203DB"/>
    <w:rsid w:val="0052072C"/>
    <w:rsid w:val="0052090F"/>
    <w:rsid w:val="00520BAB"/>
    <w:rsid w:val="00520C92"/>
    <w:rsid w:val="00521EA0"/>
    <w:rsid w:val="005223CF"/>
    <w:rsid w:val="005229E3"/>
    <w:rsid w:val="00522AA6"/>
    <w:rsid w:val="00522F98"/>
    <w:rsid w:val="0052390F"/>
    <w:rsid w:val="00523D60"/>
    <w:rsid w:val="00523EC9"/>
    <w:rsid w:val="005240C9"/>
    <w:rsid w:val="005241D3"/>
    <w:rsid w:val="00524776"/>
    <w:rsid w:val="00524FF4"/>
    <w:rsid w:val="0052527E"/>
    <w:rsid w:val="0052589A"/>
    <w:rsid w:val="00525CC6"/>
    <w:rsid w:val="00526059"/>
    <w:rsid w:val="00526A45"/>
    <w:rsid w:val="00526E2A"/>
    <w:rsid w:val="005276CF"/>
    <w:rsid w:val="0052771D"/>
    <w:rsid w:val="00530301"/>
    <w:rsid w:val="005304D7"/>
    <w:rsid w:val="005304E5"/>
    <w:rsid w:val="005313D9"/>
    <w:rsid w:val="00531855"/>
    <w:rsid w:val="00531A5A"/>
    <w:rsid w:val="00531A6B"/>
    <w:rsid w:val="005321FE"/>
    <w:rsid w:val="005322FE"/>
    <w:rsid w:val="0053249A"/>
    <w:rsid w:val="00532DD3"/>
    <w:rsid w:val="005331F6"/>
    <w:rsid w:val="00533835"/>
    <w:rsid w:val="00533A8D"/>
    <w:rsid w:val="00533BB9"/>
    <w:rsid w:val="00534587"/>
    <w:rsid w:val="00534C5F"/>
    <w:rsid w:val="00534CBA"/>
    <w:rsid w:val="00534EB1"/>
    <w:rsid w:val="00535005"/>
    <w:rsid w:val="00535053"/>
    <w:rsid w:val="0053517E"/>
    <w:rsid w:val="00535186"/>
    <w:rsid w:val="005353C5"/>
    <w:rsid w:val="00535E48"/>
    <w:rsid w:val="00535F29"/>
    <w:rsid w:val="005360C7"/>
    <w:rsid w:val="00536181"/>
    <w:rsid w:val="005361DC"/>
    <w:rsid w:val="00536BAB"/>
    <w:rsid w:val="00536C7F"/>
    <w:rsid w:val="00536CA6"/>
    <w:rsid w:val="00536EC7"/>
    <w:rsid w:val="00537E09"/>
    <w:rsid w:val="005402D7"/>
    <w:rsid w:val="00540B9B"/>
    <w:rsid w:val="00540F83"/>
    <w:rsid w:val="00540FAD"/>
    <w:rsid w:val="00541574"/>
    <w:rsid w:val="0054158B"/>
    <w:rsid w:val="00541BB7"/>
    <w:rsid w:val="00541BF8"/>
    <w:rsid w:val="00541F38"/>
    <w:rsid w:val="005426B7"/>
    <w:rsid w:val="00542CC1"/>
    <w:rsid w:val="005435B4"/>
    <w:rsid w:val="00543F52"/>
    <w:rsid w:val="00544175"/>
    <w:rsid w:val="00544AAF"/>
    <w:rsid w:val="00544FEE"/>
    <w:rsid w:val="0054501C"/>
    <w:rsid w:val="005450FE"/>
    <w:rsid w:val="005451EF"/>
    <w:rsid w:val="00545412"/>
    <w:rsid w:val="00545993"/>
    <w:rsid w:val="00545998"/>
    <w:rsid w:val="00545B31"/>
    <w:rsid w:val="00545BC7"/>
    <w:rsid w:val="00545F27"/>
    <w:rsid w:val="0054670B"/>
    <w:rsid w:val="00546E13"/>
    <w:rsid w:val="00546FD4"/>
    <w:rsid w:val="0054724A"/>
    <w:rsid w:val="0054727B"/>
    <w:rsid w:val="00547658"/>
    <w:rsid w:val="00547A2D"/>
    <w:rsid w:val="00547AFD"/>
    <w:rsid w:val="00547AFE"/>
    <w:rsid w:val="00547CB2"/>
    <w:rsid w:val="00547DE0"/>
    <w:rsid w:val="00550294"/>
    <w:rsid w:val="005504E8"/>
    <w:rsid w:val="005505DE"/>
    <w:rsid w:val="00550993"/>
    <w:rsid w:val="00550AE1"/>
    <w:rsid w:val="00550C3A"/>
    <w:rsid w:val="00550D57"/>
    <w:rsid w:val="00551748"/>
    <w:rsid w:val="005522D3"/>
    <w:rsid w:val="00552C74"/>
    <w:rsid w:val="00552E4C"/>
    <w:rsid w:val="00552F7E"/>
    <w:rsid w:val="00553514"/>
    <w:rsid w:val="00553565"/>
    <w:rsid w:val="005536E2"/>
    <w:rsid w:val="00553E87"/>
    <w:rsid w:val="00553FE4"/>
    <w:rsid w:val="0055413A"/>
    <w:rsid w:val="005541FD"/>
    <w:rsid w:val="00554388"/>
    <w:rsid w:val="00554947"/>
    <w:rsid w:val="005549A0"/>
    <w:rsid w:val="0055503B"/>
    <w:rsid w:val="0055530F"/>
    <w:rsid w:val="00555380"/>
    <w:rsid w:val="005557B6"/>
    <w:rsid w:val="00555974"/>
    <w:rsid w:val="00555C8B"/>
    <w:rsid w:val="0055631E"/>
    <w:rsid w:val="0055658B"/>
    <w:rsid w:val="00556CE4"/>
    <w:rsid w:val="00556D69"/>
    <w:rsid w:val="00556D92"/>
    <w:rsid w:val="00556E2A"/>
    <w:rsid w:val="005570E0"/>
    <w:rsid w:val="00557534"/>
    <w:rsid w:val="00557729"/>
    <w:rsid w:val="005577C7"/>
    <w:rsid w:val="00557B75"/>
    <w:rsid w:val="00557D08"/>
    <w:rsid w:val="00557F8C"/>
    <w:rsid w:val="00560533"/>
    <w:rsid w:val="0056055C"/>
    <w:rsid w:val="00560D0C"/>
    <w:rsid w:val="00560F98"/>
    <w:rsid w:val="005614AF"/>
    <w:rsid w:val="00561699"/>
    <w:rsid w:val="00561730"/>
    <w:rsid w:val="00561C7B"/>
    <w:rsid w:val="00561CBD"/>
    <w:rsid w:val="00561DA5"/>
    <w:rsid w:val="00561EAD"/>
    <w:rsid w:val="005626D8"/>
    <w:rsid w:val="00562A38"/>
    <w:rsid w:val="00562CC4"/>
    <w:rsid w:val="00563183"/>
    <w:rsid w:val="005631AA"/>
    <w:rsid w:val="0056346A"/>
    <w:rsid w:val="0056397A"/>
    <w:rsid w:val="00563EBE"/>
    <w:rsid w:val="005644D4"/>
    <w:rsid w:val="005648B3"/>
    <w:rsid w:val="00564B98"/>
    <w:rsid w:val="00564FB4"/>
    <w:rsid w:val="0056500B"/>
    <w:rsid w:val="005650E7"/>
    <w:rsid w:val="005654B3"/>
    <w:rsid w:val="0056613C"/>
    <w:rsid w:val="00566238"/>
    <w:rsid w:val="005662FF"/>
    <w:rsid w:val="00566300"/>
    <w:rsid w:val="0056644E"/>
    <w:rsid w:val="005666A5"/>
    <w:rsid w:val="00567194"/>
    <w:rsid w:val="005675BD"/>
    <w:rsid w:val="005677DB"/>
    <w:rsid w:val="00567F9B"/>
    <w:rsid w:val="00567FAB"/>
    <w:rsid w:val="00570673"/>
    <w:rsid w:val="00570C44"/>
    <w:rsid w:val="00570EE4"/>
    <w:rsid w:val="00570F89"/>
    <w:rsid w:val="00571552"/>
    <w:rsid w:val="00571564"/>
    <w:rsid w:val="0057184F"/>
    <w:rsid w:val="00571B2B"/>
    <w:rsid w:val="00571B79"/>
    <w:rsid w:val="00571C68"/>
    <w:rsid w:val="00571EBA"/>
    <w:rsid w:val="00571F97"/>
    <w:rsid w:val="00571FA6"/>
    <w:rsid w:val="00572295"/>
    <w:rsid w:val="00572654"/>
    <w:rsid w:val="0057294B"/>
    <w:rsid w:val="00572A0F"/>
    <w:rsid w:val="00572A7E"/>
    <w:rsid w:val="00572E8C"/>
    <w:rsid w:val="0057338E"/>
    <w:rsid w:val="005734B7"/>
    <w:rsid w:val="00573814"/>
    <w:rsid w:val="00573D4D"/>
    <w:rsid w:val="00573EEB"/>
    <w:rsid w:val="00573F10"/>
    <w:rsid w:val="005740DB"/>
    <w:rsid w:val="005744D4"/>
    <w:rsid w:val="00574609"/>
    <w:rsid w:val="005751B7"/>
    <w:rsid w:val="005751CC"/>
    <w:rsid w:val="00575509"/>
    <w:rsid w:val="005757AD"/>
    <w:rsid w:val="00576410"/>
    <w:rsid w:val="005764C1"/>
    <w:rsid w:val="0057653F"/>
    <w:rsid w:val="00576B6F"/>
    <w:rsid w:val="0057732B"/>
    <w:rsid w:val="00577388"/>
    <w:rsid w:val="0057763A"/>
    <w:rsid w:val="005779DB"/>
    <w:rsid w:val="00577B60"/>
    <w:rsid w:val="00577F10"/>
    <w:rsid w:val="00580004"/>
    <w:rsid w:val="00580145"/>
    <w:rsid w:val="005801E9"/>
    <w:rsid w:val="0058028E"/>
    <w:rsid w:val="005803AE"/>
    <w:rsid w:val="00580721"/>
    <w:rsid w:val="00580B09"/>
    <w:rsid w:val="00580C97"/>
    <w:rsid w:val="0058149F"/>
    <w:rsid w:val="005818C0"/>
    <w:rsid w:val="005818E1"/>
    <w:rsid w:val="005818F7"/>
    <w:rsid w:val="00581A17"/>
    <w:rsid w:val="00581D7F"/>
    <w:rsid w:val="00582330"/>
    <w:rsid w:val="00582359"/>
    <w:rsid w:val="00582511"/>
    <w:rsid w:val="0058266D"/>
    <w:rsid w:val="00582814"/>
    <w:rsid w:val="00582D3D"/>
    <w:rsid w:val="00582FA3"/>
    <w:rsid w:val="00583E49"/>
    <w:rsid w:val="00583E5F"/>
    <w:rsid w:val="00584163"/>
    <w:rsid w:val="00584862"/>
    <w:rsid w:val="00584ABB"/>
    <w:rsid w:val="00584BB2"/>
    <w:rsid w:val="0058515D"/>
    <w:rsid w:val="00585283"/>
    <w:rsid w:val="00585757"/>
    <w:rsid w:val="0058582C"/>
    <w:rsid w:val="00585C81"/>
    <w:rsid w:val="00585C94"/>
    <w:rsid w:val="00585F2C"/>
    <w:rsid w:val="00586100"/>
    <w:rsid w:val="005861F7"/>
    <w:rsid w:val="005862FD"/>
    <w:rsid w:val="00586390"/>
    <w:rsid w:val="005864C9"/>
    <w:rsid w:val="005868F9"/>
    <w:rsid w:val="00586916"/>
    <w:rsid w:val="00586B1A"/>
    <w:rsid w:val="00586C2F"/>
    <w:rsid w:val="00586C31"/>
    <w:rsid w:val="00587186"/>
    <w:rsid w:val="00587379"/>
    <w:rsid w:val="00587AED"/>
    <w:rsid w:val="00587F2C"/>
    <w:rsid w:val="00587FB2"/>
    <w:rsid w:val="0059012D"/>
    <w:rsid w:val="005903EC"/>
    <w:rsid w:val="0059050A"/>
    <w:rsid w:val="00590918"/>
    <w:rsid w:val="00590A05"/>
    <w:rsid w:val="00590CDF"/>
    <w:rsid w:val="0059109D"/>
    <w:rsid w:val="00591548"/>
    <w:rsid w:val="0059167E"/>
    <w:rsid w:val="0059194E"/>
    <w:rsid w:val="00591D7E"/>
    <w:rsid w:val="00592275"/>
    <w:rsid w:val="005924CA"/>
    <w:rsid w:val="00593115"/>
    <w:rsid w:val="0059312C"/>
    <w:rsid w:val="005931F7"/>
    <w:rsid w:val="00593232"/>
    <w:rsid w:val="00593753"/>
    <w:rsid w:val="005938C5"/>
    <w:rsid w:val="00593B38"/>
    <w:rsid w:val="00593B59"/>
    <w:rsid w:val="00593D59"/>
    <w:rsid w:val="00593D64"/>
    <w:rsid w:val="00594552"/>
    <w:rsid w:val="005946C3"/>
    <w:rsid w:val="005950F4"/>
    <w:rsid w:val="0059595F"/>
    <w:rsid w:val="00595DEF"/>
    <w:rsid w:val="00595E00"/>
    <w:rsid w:val="005963F1"/>
    <w:rsid w:val="0059642D"/>
    <w:rsid w:val="00596496"/>
    <w:rsid w:val="00596740"/>
    <w:rsid w:val="00596B3C"/>
    <w:rsid w:val="00596E95"/>
    <w:rsid w:val="0059703A"/>
    <w:rsid w:val="0059726A"/>
    <w:rsid w:val="00597A53"/>
    <w:rsid w:val="00597C5B"/>
    <w:rsid w:val="00597CB1"/>
    <w:rsid w:val="005A02F2"/>
    <w:rsid w:val="005A033A"/>
    <w:rsid w:val="005A0608"/>
    <w:rsid w:val="005A0A85"/>
    <w:rsid w:val="005A0B76"/>
    <w:rsid w:val="005A0B93"/>
    <w:rsid w:val="005A0C99"/>
    <w:rsid w:val="005A0FF3"/>
    <w:rsid w:val="005A1008"/>
    <w:rsid w:val="005A11B7"/>
    <w:rsid w:val="005A16F1"/>
    <w:rsid w:val="005A1D67"/>
    <w:rsid w:val="005A23AA"/>
    <w:rsid w:val="005A23F6"/>
    <w:rsid w:val="005A2C42"/>
    <w:rsid w:val="005A3554"/>
    <w:rsid w:val="005A36A9"/>
    <w:rsid w:val="005A3948"/>
    <w:rsid w:val="005A3A89"/>
    <w:rsid w:val="005A3D6B"/>
    <w:rsid w:val="005A4060"/>
    <w:rsid w:val="005A49AB"/>
    <w:rsid w:val="005A4CF0"/>
    <w:rsid w:val="005A52C5"/>
    <w:rsid w:val="005A52EC"/>
    <w:rsid w:val="005A539A"/>
    <w:rsid w:val="005A5885"/>
    <w:rsid w:val="005A64C7"/>
    <w:rsid w:val="005A6725"/>
    <w:rsid w:val="005A676B"/>
    <w:rsid w:val="005A6954"/>
    <w:rsid w:val="005A6AF6"/>
    <w:rsid w:val="005A6B49"/>
    <w:rsid w:val="005A6F4C"/>
    <w:rsid w:val="005A7021"/>
    <w:rsid w:val="005A732A"/>
    <w:rsid w:val="005A7468"/>
    <w:rsid w:val="005A74F5"/>
    <w:rsid w:val="005B0315"/>
    <w:rsid w:val="005B0377"/>
    <w:rsid w:val="005B084F"/>
    <w:rsid w:val="005B0893"/>
    <w:rsid w:val="005B0A32"/>
    <w:rsid w:val="005B0B1C"/>
    <w:rsid w:val="005B0F8D"/>
    <w:rsid w:val="005B163D"/>
    <w:rsid w:val="005B1770"/>
    <w:rsid w:val="005B1B6E"/>
    <w:rsid w:val="005B1D95"/>
    <w:rsid w:val="005B226A"/>
    <w:rsid w:val="005B228F"/>
    <w:rsid w:val="005B245D"/>
    <w:rsid w:val="005B26EB"/>
    <w:rsid w:val="005B271B"/>
    <w:rsid w:val="005B296C"/>
    <w:rsid w:val="005B2A54"/>
    <w:rsid w:val="005B2BC7"/>
    <w:rsid w:val="005B2E12"/>
    <w:rsid w:val="005B2E20"/>
    <w:rsid w:val="005B2FDB"/>
    <w:rsid w:val="005B3504"/>
    <w:rsid w:val="005B3760"/>
    <w:rsid w:val="005B39A8"/>
    <w:rsid w:val="005B3C41"/>
    <w:rsid w:val="005B3D06"/>
    <w:rsid w:val="005B3FD5"/>
    <w:rsid w:val="005B446E"/>
    <w:rsid w:val="005B45B7"/>
    <w:rsid w:val="005B488F"/>
    <w:rsid w:val="005B491B"/>
    <w:rsid w:val="005B4E64"/>
    <w:rsid w:val="005B51F0"/>
    <w:rsid w:val="005B5405"/>
    <w:rsid w:val="005B55C6"/>
    <w:rsid w:val="005B5653"/>
    <w:rsid w:val="005B5D9B"/>
    <w:rsid w:val="005B5F12"/>
    <w:rsid w:val="005B65E7"/>
    <w:rsid w:val="005B68C3"/>
    <w:rsid w:val="005B6AB4"/>
    <w:rsid w:val="005B6CCB"/>
    <w:rsid w:val="005B6EA8"/>
    <w:rsid w:val="005B7084"/>
    <w:rsid w:val="005B78D6"/>
    <w:rsid w:val="005B7BFD"/>
    <w:rsid w:val="005B7C68"/>
    <w:rsid w:val="005B7DBE"/>
    <w:rsid w:val="005B7F63"/>
    <w:rsid w:val="005C0056"/>
    <w:rsid w:val="005C020D"/>
    <w:rsid w:val="005C0310"/>
    <w:rsid w:val="005C0789"/>
    <w:rsid w:val="005C0972"/>
    <w:rsid w:val="005C0C30"/>
    <w:rsid w:val="005C0E7D"/>
    <w:rsid w:val="005C10A1"/>
    <w:rsid w:val="005C11AE"/>
    <w:rsid w:val="005C142E"/>
    <w:rsid w:val="005C1815"/>
    <w:rsid w:val="005C1BB0"/>
    <w:rsid w:val="005C1EEB"/>
    <w:rsid w:val="005C21C8"/>
    <w:rsid w:val="005C2438"/>
    <w:rsid w:val="005C28D8"/>
    <w:rsid w:val="005C3237"/>
    <w:rsid w:val="005C35CE"/>
    <w:rsid w:val="005C41AF"/>
    <w:rsid w:val="005C456A"/>
    <w:rsid w:val="005C4597"/>
    <w:rsid w:val="005C4616"/>
    <w:rsid w:val="005C4C14"/>
    <w:rsid w:val="005C4CF2"/>
    <w:rsid w:val="005C5287"/>
    <w:rsid w:val="005C57EA"/>
    <w:rsid w:val="005C5F80"/>
    <w:rsid w:val="005C6692"/>
    <w:rsid w:val="005C71A3"/>
    <w:rsid w:val="005C73B9"/>
    <w:rsid w:val="005C795E"/>
    <w:rsid w:val="005C7E17"/>
    <w:rsid w:val="005C7E7C"/>
    <w:rsid w:val="005C7F8D"/>
    <w:rsid w:val="005D00EA"/>
    <w:rsid w:val="005D0342"/>
    <w:rsid w:val="005D05F4"/>
    <w:rsid w:val="005D0815"/>
    <w:rsid w:val="005D08EC"/>
    <w:rsid w:val="005D0E05"/>
    <w:rsid w:val="005D0F22"/>
    <w:rsid w:val="005D0FAC"/>
    <w:rsid w:val="005D0FAD"/>
    <w:rsid w:val="005D0FDD"/>
    <w:rsid w:val="005D10B8"/>
    <w:rsid w:val="005D150C"/>
    <w:rsid w:val="005D182D"/>
    <w:rsid w:val="005D19F2"/>
    <w:rsid w:val="005D241A"/>
    <w:rsid w:val="005D289B"/>
    <w:rsid w:val="005D2B53"/>
    <w:rsid w:val="005D2DF0"/>
    <w:rsid w:val="005D2E51"/>
    <w:rsid w:val="005D2FEF"/>
    <w:rsid w:val="005D3144"/>
    <w:rsid w:val="005D32D4"/>
    <w:rsid w:val="005D3768"/>
    <w:rsid w:val="005D3975"/>
    <w:rsid w:val="005D3D1D"/>
    <w:rsid w:val="005D4429"/>
    <w:rsid w:val="005D4756"/>
    <w:rsid w:val="005D4873"/>
    <w:rsid w:val="005D497B"/>
    <w:rsid w:val="005D49B4"/>
    <w:rsid w:val="005D4C7F"/>
    <w:rsid w:val="005D4DF5"/>
    <w:rsid w:val="005D504D"/>
    <w:rsid w:val="005D54ED"/>
    <w:rsid w:val="005D5737"/>
    <w:rsid w:val="005D588B"/>
    <w:rsid w:val="005D5D31"/>
    <w:rsid w:val="005D6265"/>
    <w:rsid w:val="005D6421"/>
    <w:rsid w:val="005D64BE"/>
    <w:rsid w:val="005D653D"/>
    <w:rsid w:val="005D67B1"/>
    <w:rsid w:val="005D6CAD"/>
    <w:rsid w:val="005D6FE3"/>
    <w:rsid w:val="005D7432"/>
    <w:rsid w:val="005D7505"/>
    <w:rsid w:val="005D759B"/>
    <w:rsid w:val="005D764D"/>
    <w:rsid w:val="005D7650"/>
    <w:rsid w:val="005D7A6A"/>
    <w:rsid w:val="005D7B01"/>
    <w:rsid w:val="005D7B41"/>
    <w:rsid w:val="005D7F08"/>
    <w:rsid w:val="005E068C"/>
    <w:rsid w:val="005E0750"/>
    <w:rsid w:val="005E096A"/>
    <w:rsid w:val="005E0A6F"/>
    <w:rsid w:val="005E0D2D"/>
    <w:rsid w:val="005E175B"/>
    <w:rsid w:val="005E1F92"/>
    <w:rsid w:val="005E2235"/>
    <w:rsid w:val="005E22B0"/>
    <w:rsid w:val="005E255C"/>
    <w:rsid w:val="005E2606"/>
    <w:rsid w:val="005E2982"/>
    <w:rsid w:val="005E2B21"/>
    <w:rsid w:val="005E2E7F"/>
    <w:rsid w:val="005E318E"/>
    <w:rsid w:val="005E341B"/>
    <w:rsid w:val="005E3735"/>
    <w:rsid w:val="005E37B6"/>
    <w:rsid w:val="005E3D5B"/>
    <w:rsid w:val="005E4143"/>
    <w:rsid w:val="005E4D26"/>
    <w:rsid w:val="005E4F36"/>
    <w:rsid w:val="005E5630"/>
    <w:rsid w:val="005E5712"/>
    <w:rsid w:val="005E5814"/>
    <w:rsid w:val="005E5C08"/>
    <w:rsid w:val="005E6043"/>
    <w:rsid w:val="005E6245"/>
    <w:rsid w:val="005E624E"/>
    <w:rsid w:val="005E69BA"/>
    <w:rsid w:val="005E6A8E"/>
    <w:rsid w:val="005E71E9"/>
    <w:rsid w:val="005E75BF"/>
    <w:rsid w:val="005F00E3"/>
    <w:rsid w:val="005F031B"/>
    <w:rsid w:val="005F04C7"/>
    <w:rsid w:val="005F0579"/>
    <w:rsid w:val="005F0CF8"/>
    <w:rsid w:val="005F0FBC"/>
    <w:rsid w:val="005F113E"/>
    <w:rsid w:val="005F144F"/>
    <w:rsid w:val="005F191E"/>
    <w:rsid w:val="005F19AF"/>
    <w:rsid w:val="005F1CC3"/>
    <w:rsid w:val="005F1ED4"/>
    <w:rsid w:val="005F281D"/>
    <w:rsid w:val="005F2BEF"/>
    <w:rsid w:val="005F2FA6"/>
    <w:rsid w:val="005F2FC4"/>
    <w:rsid w:val="005F33E8"/>
    <w:rsid w:val="005F3C7B"/>
    <w:rsid w:val="005F4166"/>
    <w:rsid w:val="005F4251"/>
    <w:rsid w:val="005F4505"/>
    <w:rsid w:val="005F4A4B"/>
    <w:rsid w:val="005F4AFD"/>
    <w:rsid w:val="005F4C3E"/>
    <w:rsid w:val="005F4D1D"/>
    <w:rsid w:val="005F52C1"/>
    <w:rsid w:val="005F59BB"/>
    <w:rsid w:val="005F5A63"/>
    <w:rsid w:val="005F63F4"/>
    <w:rsid w:val="005F69C2"/>
    <w:rsid w:val="005F6C20"/>
    <w:rsid w:val="005F6C49"/>
    <w:rsid w:val="005F6ED0"/>
    <w:rsid w:val="005F70F2"/>
    <w:rsid w:val="005F722A"/>
    <w:rsid w:val="005F7624"/>
    <w:rsid w:val="005F7680"/>
    <w:rsid w:val="005F7754"/>
    <w:rsid w:val="005F7920"/>
    <w:rsid w:val="005F7994"/>
    <w:rsid w:val="005F7B47"/>
    <w:rsid w:val="005F7CAA"/>
    <w:rsid w:val="005F7E55"/>
    <w:rsid w:val="006000B1"/>
    <w:rsid w:val="006005B5"/>
    <w:rsid w:val="00600DC5"/>
    <w:rsid w:val="00600F8D"/>
    <w:rsid w:val="006012B4"/>
    <w:rsid w:val="00601328"/>
    <w:rsid w:val="00601D4F"/>
    <w:rsid w:val="00601FA8"/>
    <w:rsid w:val="0060225C"/>
    <w:rsid w:val="00602367"/>
    <w:rsid w:val="0060256C"/>
    <w:rsid w:val="0060265D"/>
    <w:rsid w:val="006029AF"/>
    <w:rsid w:val="00602C83"/>
    <w:rsid w:val="00602CF6"/>
    <w:rsid w:val="00602EA8"/>
    <w:rsid w:val="00603498"/>
    <w:rsid w:val="006037FB"/>
    <w:rsid w:val="00603913"/>
    <w:rsid w:val="006039B9"/>
    <w:rsid w:val="00603A2F"/>
    <w:rsid w:val="00603CEC"/>
    <w:rsid w:val="0060441D"/>
    <w:rsid w:val="00604A2F"/>
    <w:rsid w:val="00604FF5"/>
    <w:rsid w:val="00605229"/>
    <w:rsid w:val="006052B9"/>
    <w:rsid w:val="0060555A"/>
    <w:rsid w:val="00605786"/>
    <w:rsid w:val="00605B88"/>
    <w:rsid w:val="00605CCB"/>
    <w:rsid w:val="00605E30"/>
    <w:rsid w:val="0060601A"/>
    <w:rsid w:val="00606297"/>
    <w:rsid w:val="006062A8"/>
    <w:rsid w:val="006064A3"/>
    <w:rsid w:val="00606B45"/>
    <w:rsid w:val="00606C91"/>
    <w:rsid w:val="00606CB4"/>
    <w:rsid w:val="00607684"/>
    <w:rsid w:val="006078C5"/>
    <w:rsid w:val="006107CC"/>
    <w:rsid w:val="00610807"/>
    <w:rsid w:val="006108A9"/>
    <w:rsid w:val="00610F27"/>
    <w:rsid w:val="00610F7A"/>
    <w:rsid w:val="006115AE"/>
    <w:rsid w:val="00611749"/>
    <w:rsid w:val="00611C93"/>
    <w:rsid w:val="0061246D"/>
    <w:rsid w:val="00612515"/>
    <w:rsid w:val="00612576"/>
    <w:rsid w:val="00612B08"/>
    <w:rsid w:val="00612BE0"/>
    <w:rsid w:val="00612CB2"/>
    <w:rsid w:val="00612E9D"/>
    <w:rsid w:val="006130C1"/>
    <w:rsid w:val="006133FB"/>
    <w:rsid w:val="00613662"/>
    <w:rsid w:val="006136A1"/>
    <w:rsid w:val="006137B4"/>
    <w:rsid w:val="00613965"/>
    <w:rsid w:val="006139FB"/>
    <w:rsid w:val="00613A83"/>
    <w:rsid w:val="00613BD2"/>
    <w:rsid w:val="00613D7B"/>
    <w:rsid w:val="00613FE2"/>
    <w:rsid w:val="006147E2"/>
    <w:rsid w:val="0061488D"/>
    <w:rsid w:val="006149AA"/>
    <w:rsid w:val="006153A6"/>
    <w:rsid w:val="006158AC"/>
    <w:rsid w:val="0061591B"/>
    <w:rsid w:val="00615F3B"/>
    <w:rsid w:val="00615FE2"/>
    <w:rsid w:val="0061636B"/>
    <w:rsid w:val="006172A3"/>
    <w:rsid w:val="00617586"/>
    <w:rsid w:val="006176CA"/>
    <w:rsid w:val="00617DEF"/>
    <w:rsid w:val="00617F47"/>
    <w:rsid w:val="006206CA"/>
    <w:rsid w:val="00620899"/>
    <w:rsid w:val="00620AB6"/>
    <w:rsid w:val="00621218"/>
    <w:rsid w:val="0062147D"/>
    <w:rsid w:val="006215B4"/>
    <w:rsid w:val="00621718"/>
    <w:rsid w:val="00621A0F"/>
    <w:rsid w:val="00621E21"/>
    <w:rsid w:val="00621EE3"/>
    <w:rsid w:val="00621FD7"/>
    <w:rsid w:val="0062208A"/>
    <w:rsid w:val="00622805"/>
    <w:rsid w:val="0062296C"/>
    <w:rsid w:val="006232D1"/>
    <w:rsid w:val="00623347"/>
    <w:rsid w:val="006237D8"/>
    <w:rsid w:val="00623EC7"/>
    <w:rsid w:val="0062450A"/>
    <w:rsid w:val="006245B5"/>
    <w:rsid w:val="00624A44"/>
    <w:rsid w:val="00624C3B"/>
    <w:rsid w:val="006250AF"/>
    <w:rsid w:val="006250BA"/>
    <w:rsid w:val="00625201"/>
    <w:rsid w:val="00625302"/>
    <w:rsid w:val="00625A0A"/>
    <w:rsid w:val="00625AA4"/>
    <w:rsid w:val="00625B71"/>
    <w:rsid w:val="00626186"/>
    <w:rsid w:val="0062723C"/>
    <w:rsid w:val="00627620"/>
    <w:rsid w:val="0062794C"/>
    <w:rsid w:val="00627A8B"/>
    <w:rsid w:val="00627C2A"/>
    <w:rsid w:val="00627EFF"/>
    <w:rsid w:val="0063026C"/>
    <w:rsid w:val="006306E8"/>
    <w:rsid w:val="00630A13"/>
    <w:rsid w:val="00630CD4"/>
    <w:rsid w:val="00631411"/>
    <w:rsid w:val="0063150A"/>
    <w:rsid w:val="00631B6D"/>
    <w:rsid w:val="00631F3B"/>
    <w:rsid w:val="006320AB"/>
    <w:rsid w:val="00632DF9"/>
    <w:rsid w:val="00633297"/>
    <w:rsid w:val="006334EA"/>
    <w:rsid w:val="006335BF"/>
    <w:rsid w:val="0063379B"/>
    <w:rsid w:val="00633FB4"/>
    <w:rsid w:val="00634395"/>
    <w:rsid w:val="006345A3"/>
    <w:rsid w:val="006345B6"/>
    <w:rsid w:val="00634812"/>
    <w:rsid w:val="00634C07"/>
    <w:rsid w:val="00634E92"/>
    <w:rsid w:val="00635A7A"/>
    <w:rsid w:val="00635B2A"/>
    <w:rsid w:val="00635D0B"/>
    <w:rsid w:val="00635EF1"/>
    <w:rsid w:val="006360A5"/>
    <w:rsid w:val="0063645B"/>
    <w:rsid w:val="006365EE"/>
    <w:rsid w:val="00636744"/>
    <w:rsid w:val="0063681D"/>
    <w:rsid w:val="00636A34"/>
    <w:rsid w:val="00636F4E"/>
    <w:rsid w:val="00637150"/>
    <w:rsid w:val="006376F0"/>
    <w:rsid w:val="0063793B"/>
    <w:rsid w:val="00637AE3"/>
    <w:rsid w:val="00637B0F"/>
    <w:rsid w:val="00637D9E"/>
    <w:rsid w:val="00640065"/>
    <w:rsid w:val="0064092F"/>
    <w:rsid w:val="00641955"/>
    <w:rsid w:val="006419C8"/>
    <w:rsid w:val="00641AAF"/>
    <w:rsid w:val="00641CD1"/>
    <w:rsid w:val="00641FEB"/>
    <w:rsid w:val="00642255"/>
    <w:rsid w:val="006423B9"/>
    <w:rsid w:val="0064247D"/>
    <w:rsid w:val="00642838"/>
    <w:rsid w:val="006429AD"/>
    <w:rsid w:val="00642BCC"/>
    <w:rsid w:val="00642E28"/>
    <w:rsid w:val="00643065"/>
    <w:rsid w:val="006430F9"/>
    <w:rsid w:val="00643C0F"/>
    <w:rsid w:val="00644081"/>
    <w:rsid w:val="00644486"/>
    <w:rsid w:val="00644A54"/>
    <w:rsid w:val="00644B19"/>
    <w:rsid w:val="00644F40"/>
    <w:rsid w:val="006455E5"/>
    <w:rsid w:val="0064567B"/>
    <w:rsid w:val="006456D4"/>
    <w:rsid w:val="00645845"/>
    <w:rsid w:val="00645C37"/>
    <w:rsid w:val="0064632B"/>
    <w:rsid w:val="006465D4"/>
    <w:rsid w:val="006466E7"/>
    <w:rsid w:val="00646800"/>
    <w:rsid w:val="006468E4"/>
    <w:rsid w:val="00646F1A"/>
    <w:rsid w:val="006475E8"/>
    <w:rsid w:val="00647960"/>
    <w:rsid w:val="00647AC7"/>
    <w:rsid w:val="00647BBA"/>
    <w:rsid w:val="00647E6F"/>
    <w:rsid w:val="006501AC"/>
    <w:rsid w:val="00650720"/>
    <w:rsid w:val="006508B2"/>
    <w:rsid w:val="00650CB5"/>
    <w:rsid w:val="00650D7D"/>
    <w:rsid w:val="00650DD8"/>
    <w:rsid w:val="00650DF2"/>
    <w:rsid w:val="006515D2"/>
    <w:rsid w:val="006515E1"/>
    <w:rsid w:val="00651710"/>
    <w:rsid w:val="00651A7C"/>
    <w:rsid w:val="00651CD9"/>
    <w:rsid w:val="00651DC2"/>
    <w:rsid w:val="00651E9F"/>
    <w:rsid w:val="00652486"/>
    <w:rsid w:val="006529D2"/>
    <w:rsid w:val="00652F66"/>
    <w:rsid w:val="0065335A"/>
    <w:rsid w:val="006533F8"/>
    <w:rsid w:val="0065381B"/>
    <w:rsid w:val="00653D52"/>
    <w:rsid w:val="00653F50"/>
    <w:rsid w:val="00654097"/>
    <w:rsid w:val="006542C7"/>
    <w:rsid w:val="00654482"/>
    <w:rsid w:val="00654C6E"/>
    <w:rsid w:val="00654CBD"/>
    <w:rsid w:val="00654CED"/>
    <w:rsid w:val="00654DE9"/>
    <w:rsid w:val="006550FE"/>
    <w:rsid w:val="00655162"/>
    <w:rsid w:val="00655247"/>
    <w:rsid w:val="00655796"/>
    <w:rsid w:val="00655A8A"/>
    <w:rsid w:val="00655B20"/>
    <w:rsid w:val="00655B41"/>
    <w:rsid w:val="00655BE6"/>
    <w:rsid w:val="00655DDB"/>
    <w:rsid w:val="00656106"/>
    <w:rsid w:val="006561A7"/>
    <w:rsid w:val="006566BD"/>
    <w:rsid w:val="00656926"/>
    <w:rsid w:val="0065696A"/>
    <w:rsid w:val="00656A77"/>
    <w:rsid w:val="00656E9F"/>
    <w:rsid w:val="00656EE9"/>
    <w:rsid w:val="00657144"/>
    <w:rsid w:val="006571F7"/>
    <w:rsid w:val="006578A7"/>
    <w:rsid w:val="00657A85"/>
    <w:rsid w:val="00657AAE"/>
    <w:rsid w:val="00657D6D"/>
    <w:rsid w:val="00657E1B"/>
    <w:rsid w:val="00660009"/>
    <w:rsid w:val="00660463"/>
    <w:rsid w:val="006607DF"/>
    <w:rsid w:val="00660EBC"/>
    <w:rsid w:val="006611ED"/>
    <w:rsid w:val="006615F8"/>
    <w:rsid w:val="006615F9"/>
    <w:rsid w:val="006616D6"/>
    <w:rsid w:val="00661AA0"/>
    <w:rsid w:val="00661DFC"/>
    <w:rsid w:val="006626A8"/>
    <w:rsid w:val="00662A70"/>
    <w:rsid w:val="00662B4C"/>
    <w:rsid w:val="006630ED"/>
    <w:rsid w:val="006630FC"/>
    <w:rsid w:val="006631B8"/>
    <w:rsid w:val="0066353D"/>
    <w:rsid w:val="00663561"/>
    <w:rsid w:val="006638DC"/>
    <w:rsid w:val="00663FBC"/>
    <w:rsid w:val="006641D8"/>
    <w:rsid w:val="00664D4A"/>
    <w:rsid w:val="00665062"/>
    <w:rsid w:val="0066557F"/>
    <w:rsid w:val="006657A3"/>
    <w:rsid w:val="006657ED"/>
    <w:rsid w:val="00665A83"/>
    <w:rsid w:val="00665AD5"/>
    <w:rsid w:val="00665BBA"/>
    <w:rsid w:val="00665E9C"/>
    <w:rsid w:val="006662FF"/>
    <w:rsid w:val="00666987"/>
    <w:rsid w:val="006671C6"/>
    <w:rsid w:val="0066723B"/>
    <w:rsid w:val="0066777E"/>
    <w:rsid w:val="00667ACD"/>
    <w:rsid w:val="00667D4B"/>
    <w:rsid w:val="00667D8A"/>
    <w:rsid w:val="00667EB1"/>
    <w:rsid w:val="00667F8F"/>
    <w:rsid w:val="006700E3"/>
    <w:rsid w:val="00670164"/>
    <w:rsid w:val="00670471"/>
    <w:rsid w:val="0067073A"/>
    <w:rsid w:val="006708B5"/>
    <w:rsid w:val="0067094D"/>
    <w:rsid w:val="006709F1"/>
    <w:rsid w:val="00670CAD"/>
    <w:rsid w:val="00670D30"/>
    <w:rsid w:val="0067119F"/>
    <w:rsid w:val="006712A3"/>
    <w:rsid w:val="006715EA"/>
    <w:rsid w:val="006721B6"/>
    <w:rsid w:val="0067229E"/>
    <w:rsid w:val="00672349"/>
    <w:rsid w:val="0067261F"/>
    <w:rsid w:val="00672847"/>
    <w:rsid w:val="0067306F"/>
    <w:rsid w:val="00673793"/>
    <w:rsid w:val="006737C1"/>
    <w:rsid w:val="00673A09"/>
    <w:rsid w:val="00673C61"/>
    <w:rsid w:val="00673CA0"/>
    <w:rsid w:val="0067435E"/>
    <w:rsid w:val="00674374"/>
    <w:rsid w:val="00674689"/>
    <w:rsid w:val="0067470D"/>
    <w:rsid w:val="006749BA"/>
    <w:rsid w:val="006749CA"/>
    <w:rsid w:val="00674E54"/>
    <w:rsid w:val="00674EEB"/>
    <w:rsid w:val="00675270"/>
    <w:rsid w:val="0067548D"/>
    <w:rsid w:val="00675669"/>
    <w:rsid w:val="00675739"/>
    <w:rsid w:val="006758B9"/>
    <w:rsid w:val="00675B92"/>
    <w:rsid w:val="00675BCA"/>
    <w:rsid w:val="00675CDB"/>
    <w:rsid w:val="00676313"/>
    <w:rsid w:val="00676343"/>
    <w:rsid w:val="0067641C"/>
    <w:rsid w:val="0067679C"/>
    <w:rsid w:val="006767C3"/>
    <w:rsid w:val="00676984"/>
    <w:rsid w:val="00676A24"/>
    <w:rsid w:val="00676A6C"/>
    <w:rsid w:val="00676E1B"/>
    <w:rsid w:val="00676EE5"/>
    <w:rsid w:val="006772F8"/>
    <w:rsid w:val="0067758B"/>
    <w:rsid w:val="00677851"/>
    <w:rsid w:val="00677D8D"/>
    <w:rsid w:val="00677E69"/>
    <w:rsid w:val="00680178"/>
    <w:rsid w:val="00680895"/>
    <w:rsid w:val="00680B42"/>
    <w:rsid w:val="00680D7A"/>
    <w:rsid w:val="0068113D"/>
    <w:rsid w:val="0068141A"/>
    <w:rsid w:val="0068149A"/>
    <w:rsid w:val="006819B5"/>
    <w:rsid w:val="00681A7A"/>
    <w:rsid w:val="00681CA4"/>
    <w:rsid w:val="00681E6D"/>
    <w:rsid w:val="0068219C"/>
    <w:rsid w:val="006824A7"/>
    <w:rsid w:val="0068306B"/>
    <w:rsid w:val="006830DE"/>
    <w:rsid w:val="006837B9"/>
    <w:rsid w:val="006837C4"/>
    <w:rsid w:val="00683BF6"/>
    <w:rsid w:val="00683ECA"/>
    <w:rsid w:val="00684AEE"/>
    <w:rsid w:val="00684C18"/>
    <w:rsid w:val="00685028"/>
    <w:rsid w:val="00685607"/>
    <w:rsid w:val="006859AE"/>
    <w:rsid w:val="00685DD3"/>
    <w:rsid w:val="00685FFB"/>
    <w:rsid w:val="0068625B"/>
    <w:rsid w:val="006867C8"/>
    <w:rsid w:val="006867CE"/>
    <w:rsid w:val="006869B2"/>
    <w:rsid w:val="006869FA"/>
    <w:rsid w:val="00686D88"/>
    <w:rsid w:val="00686E5C"/>
    <w:rsid w:val="0068715C"/>
    <w:rsid w:val="00687581"/>
    <w:rsid w:val="006876CF"/>
    <w:rsid w:val="00687864"/>
    <w:rsid w:val="00687A77"/>
    <w:rsid w:val="00687F1D"/>
    <w:rsid w:val="00687F9C"/>
    <w:rsid w:val="00690AF1"/>
    <w:rsid w:val="00690DE1"/>
    <w:rsid w:val="00690F8B"/>
    <w:rsid w:val="0069128D"/>
    <w:rsid w:val="006919BF"/>
    <w:rsid w:val="00691B8F"/>
    <w:rsid w:val="006926DE"/>
    <w:rsid w:val="006927AE"/>
    <w:rsid w:val="00692C97"/>
    <w:rsid w:val="00693045"/>
    <w:rsid w:val="00693153"/>
    <w:rsid w:val="00693371"/>
    <w:rsid w:val="0069350B"/>
    <w:rsid w:val="0069363F"/>
    <w:rsid w:val="00693812"/>
    <w:rsid w:val="006939D0"/>
    <w:rsid w:val="00693C24"/>
    <w:rsid w:val="00694371"/>
    <w:rsid w:val="00694758"/>
    <w:rsid w:val="0069485F"/>
    <w:rsid w:val="00694B45"/>
    <w:rsid w:val="00694C04"/>
    <w:rsid w:val="00694C49"/>
    <w:rsid w:val="00694D26"/>
    <w:rsid w:val="00695174"/>
    <w:rsid w:val="006952A5"/>
    <w:rsid w:val="00695436"/>
    <w:rsid w:val="006958E2"/>
    <w:rsid w:val="00695C64"/>
    <w:rsid w:val="00695CB3"/>
    <w:rsid w:val="00696227"/>
    <w:rsid w:val="00696A00"/>
    <w:rsid w:val="00696A5D"/>
    <w:rsid w:val="00696A95"/>
    <w:rsid w:val="00696D97"/>
    <w:rsid w:val="006975E4"/>
    <w:rsid w:val="00697918"/>
    <w:rsid w:val="00697A24"/>
    <w:rsid w:val="00697D92"/>
    <w:rsid w:val="00697EC2"/>
    <w:rsid w:val="006A0B70"/>
    <w:rsid w:val="006A0EF5"/>
    <w:rsid w:val="006A137F"/>
    <w:rsid w:val="006A18EC"/>
    <w:rsid w:val="006A19BA"/>
    <w:rsid w:val="006A1BB6"/>
    <w:rsid w:val="006A243D"/>
    <w:rsid w:val="006A276D"/>
    <w:rsid w:val="006A2879"/>
    <w:rsid w:val="006A288C"/>
    <w:rsid w:val="006A2C8D"/>
    <w:rsid w:val="006A310F"/>
    <w:rsid w:val="006A34C1"/>
    <w:rsid w:val="006A3822"/>
    <w:rsid w:val="006A38CF"/>
    <w:rsid w:val="006A3EE1"/>
    <w:rsid w:val="006A4229"/>
    <w:rsid w:val="006A463F"/>
    <w:rsid w:val="006A47B9"/>
    <w:rsid w:val="006A4C2C"/>
    <w:rsid w:val="006A4C73"/>
    <w:rsid w:val="006A4C91"/>
    <w:rsid w:val="006A5371"/>
    <w:rsid w:val="006A543B"/>
    <w:rsid w:val="006A5C15"/>
    <w:rsid w:val="006A5FAF"/>
    <w:rsid w:val="006A605A"/>
    <w:rsid w:val="006A62FF"/>
    <w:rsid w:val="006A64E9"/>
    <w:rsid w:val="006A6979"/>
    <w:rsid w:val="006A6EBB"/>
    <w:rsid w:val="006A7719"/>
    <w:rsid w:val="006A7BB4"/>
    <w:rsid w:val="006A7BC4"/>
    <w:rsid w:val="006A7F52"/>
    <w:rsid w:val="006A7FB7"/>
    <w:rsid w:val="006AB711"/>
    <w:rsid w:val="006B0595"/>
    <w:rsid w:val="006B0685"/>
    <w:rsid w:val="006B0875"/>
    <w:rsid w:val="006B0BB5"/>
    <w:rsid w:val="006B1585"/>
    <w:rsid w:val="006B1671"/>
    <w:rsid w:val="006B168A"/>
    <w:rsid w:val="006B1C93"/>
    <w:rsid w:val="006B1D84"/>
    <w:rsid w:val="006B1E1F"/>
    <w:rsid w:val="006B23F6"/>
    <w:rsid w:val="006B2631"/>
    <w:rsid w:val="006B2BB8"/>
    <w:rsid w:val="006B2EAD"/>
    <w:rsid w:val="006B2FB2"/>
    <w:rsid w:val="006B3228"/>
    <w:rsid w:val="006B38DA"/>
    <w:rsid w:val="006B391C"/>
    <w:rsid w:val="006B3A06"/>
    <w:rsid w:val="006B3B11"/>
    <w:rsid w:val="006B3BD5"/>
    <w:rsid w:val="006B3CE9"/>
    <w:rsid w:val="006B3E74"/>
    <w:rsid w:val="006B40AE"/>
    <w:rsid w:val="006B40F5"/>
    <w:rsid w:val="006B4146"/>
    <w:rsid w:val="006B47FC"/>
    <w:rsid w:val="006B4832"/>
    <w:rsid w:val="006B4B11"/>
    <w:rsid w:val="006B4CDB"/>
    <w:rsid w:val="006B4E35"/>
    <w:rsid w:val="006B50E8"/>
    <w:rsid w:val="006B52AB"/>
    <w:rsid w:val="006B5439"/>
    <w:rsid w:val="006B5856"/>
    <w:rsid w:val="006B5B91"/>
    <w:rsid w:val="006B5CA8"/>
    <w:rsid w:val="006B6019"/>
    <w:rsid w:val="006B6024"/>
    <w:rsid w:val="006B6407"/>
    <w:rsid w:val="006B65DC"/>
    <w:rsid w:val="006B67F8"/>
    <w:rsid w:val="006B68D4"/>
    <w:rsid w:val="006B6944"/>
    <w:rsid w:val="006B6957"/>
    <w:rsid w:val="006B71AF"/>
    <w:rsid w:val="006B739D"/>
    <w:rsid w:val="006B77FA"/>
    <w:rsid w:val="006B796D"/>
    <w:rsid w:val="006B7E8E"/>
    <w:rsid w:val="006C0070"/>
    <w:rsid w:val="006C0340"/>
    <w:rsid w:val="006C07BF"/>
    <w:rsid w:val="006C0822"/>
    <w:rsid w:val="006C128C"/>
    <w:rsid w:val="006C165A"/>
    <w:rsid w:val="006C1866"/>
    <w:rsid w:val="006C18EE"/>
    <w:rsid w:val="006C1A2B"/>
    <w:rsid w:val="006C2827"/>
    <w:rsid w:val="006C28C8"/>
    <w:rsid w:val="006C2E54"/>
    <w:rsid w:val="006C310C"/>
    <w:rsid w:val="006C34DA"/>
    <w:rsid w:val="006C360B"/>
    <w:rsid w:val="006C384C"/>
    <w:rsid w:val="006C3A48"/>
    <w:rsid w:val="006C3B2C"/>
    <w:rsid w:val="006C3D52"/>
    <w:rsid w:val="006C404D"/>
    <w:rsid w:val="006C4085"/>
    <w:rsid w:val="006C41B6"/>
    <w:rsid w:val="006C4283"/>
    <w:rsid w:val="006C47A8"/>
    <w:rsid w:val="006C4970"/>
    <w:rsid w:val="006C4B1A"/>
    <w:rsid w:val="006C4C5B"/>
    <w:rsid w:val="006C4CBF"/>
    <w:rsid w:val="006C4D5D"/>
    <w:rsid w:val="006C4E13"/>
    <w:rsid w:val="006C52B4"/>
    <w:rsid w:val="006C5401"/>
    <w:rsid w:val="006C5855"/>
    <w:rsid w:val="006C5A52"/>
    <w:rsid w:val="006C5DBE"/>
    <w:rsid w:val="006C6090"/>
    <w:rsid w:val="006C64F1"/>
    <w:rsid w:val="006C66D4"/>
    <w:rsid w:val="006C6906"/>
    <w:rsid w:val="006C698C"/>
    <w:rsid w:val="006C69D0"/>
    <w:rsid w:val="006C6AC7"/>
    <w:rsid w:val="006C6B56"/>
    <w:rsid w:val="006C6DE8"/>
    <w:rsid w:val="006C7058"/>
    <w:rsid w:val="006C7289"/>
    <w:rsid w:val="006C752C"/>
    <w:rsid w:val="006C75A3"/>
    <w:rsid w:val="006C76A8"/>
    <w:rsid w:val="006C7B1F"/>
    <w:rsid w:val="006C7B84"/>
    <w:rsid w:val="006C7BEA"/>
    <w:rsid w:val="006C7D38"/>
    <w:rsid w:val="006D00A7"/>
    <w:rsid w:val="006D0306"/>
    <w:rsid w:val="006D079C"/>
    <w:rsid w:val="006D0B84"/>
    <w:rsid w:val="006D0F86"/>
    <w:rsid w:val="006D117C"/>
    <w:rsid w:val="006D1315"/>
    <w:rsid w:val="006D1A93"/>
    <w:rsid w:val="006D1DC3"/>
    <w:rsid w:val="006D2291"/>
    <w:rsid w:val="006D2408"/>
    <w:rsid w:val="006D2598"/>
    <w:rsid w:val="006D265B"/>
    <w:rsid w:val="006D269E"/>
    <w:rsid w:val="006D2910"/>
    <w:rsid w:val="006D30EF"/>
    <w:rsid w:val="006D3142"/>
    <w:rsid w:val="006D3A0E"/>
    <w:rsid w:val="006D3AC5"/>
    <w:rsid w:val="006D3ADB"/>
    <w:rsid w:val="006D3CA4"/>
    <w:rsid w:val="006D446A"/>
    <w:rsid w:val="006D4552"/>
    <w:rsid w:val="006D4662"/>
    <w:rsid w:val="006D4ABE"/>
    <w:rsid w:val="006D4C32"/>
    <w:rsid w:val="006D4DA7"/>
    <w:rsid w:val="006D4E7D"/>
    <w:rsid w:val="006D4F91"/>
    <w:rsid w:val="006D519E"/>
    <w:rsid w:val="006D52EA"/>
    <w:rsid w:val="006D5E87"/>
    <w:rsid w:val="006D5F71"/>
    <w:rsid w:val="006D5FC4"/>
    <w:rsid w:val="006D6416"/>
    <w:rsid w:val="006D6544"/>
    <w:rsid w:val="006D676E"/>
    <w:rsid w:val="006D6BAE"/>
    <w:rsid w:val="006D7092"/>
    <w:rsid w:val="006D70E6"/>
    <w:rsid w:val="006D7B1E"/>
    <w:rsid w:val="006D7FEE"/>
    <w:rsid w:val="006E0032"/>
    <w:rsid w:val="006E00C3"/>
    <w:rsid w:val="006E0174"/>
    <w:rsid w:val="006E024E"/>
    <w:rsid w:val="006E0D1A"/>
    <w:rsid w:val="006E0EA7"/>
    <w:rsid w:val="006E0F87"/>
    <w:rsid w:val="006E141C"/>
    <w:rsid w:val="006E171C"/>
    <w:rsid w:val="006E176B"/>
    <w:rsid w:val="006E19A7"/>
    <w:rsid w:val="006E1D73"/>
    <w:rsid w:val="006E21E9"/>
    <w:rsid w:val="006E26D3"/>
    <w:rsid w:val="006E2837"/>
    <w:rsid w:val="006E28F9"/>
    <w:rsid w:val="006E2C12"/>
    <w:rsid w:val="006E334D"/>
    <w:rsid w:val="006E3826"/>
    <w:rsid w:val="006E3C3A"/>
    <w:rsid w:val="006E3EF9"/>
    <w:rsid w:val="006E3FD2"/>
    <w:rsid w:val="006E4739"/>
    <w:rsid w:val="006E4C67"/>
    <w:rsid w:val="006E4FE3"/>
    <w:rsid w:val="006E4FF1"/>
    <w:rsid w:val="006E59FD"/>
    <w:rsid w:val="006E5BE1"/>
    <w:rsid w:val="006E5D4D"/>
    <w:rsid w:val="006E5EBF"/>
    <w:rsid w:val="006E5F50"/>
    <w:rsid w:val="006E5FBC"/>
    <w:rsid w:val="006E6256"/>
    <w:rsid w:val="006E6491"/>
    <w:rsid w:val="006E69DE"/>
    <w:rsid w:val="006E6FF9"/>
    <w:rsid w:val="006E707A"/>
    <w:rsid w:val="006E712C"/>
    <w:rsid w:val="006E78B9"/>
    <w:rsid w:val="006E79C1"/>
    <w:rsid w:val="006E7CE5"/>
    <w:rsid w:val="006E7D9A"/>
    <w:rsid w:val="006F0238"/>
    <w:rsid w:val="006F03D3"/>
    <w:rsid w:val="006F0770"/>
    <w:rsid w:val="006F16C9"/>
    <w:rsid w:val="006F1A5F"/>
    <w:rsid w:val="006F1ED6"/>
    <w:rsid w:val="006F1F9B"/>
    <w:rsid w:val="006F21C1"/>
    <w:rsid w:val="006F2407"/>
    <w:rsid w:val="006F24A4"/>
    <w:rsid w:val="006F253D"/>
    <w:rsid w:val="006F2A27"/>
    <w:rsid w:val="006F2B57"/>
    <w:rsid w:val="006F2D29"/>
    <w:rsid w:val="006F2D31"/>
    <w:rsid w:val="006F2E2B"/>
    <w:rsid w:val="006F2E34"/>
    <w:rsid w:val="006F2F09"/>
    <w:rsid w:val="006F2FD7"/>
    <w:rsid w:val="006F31A1"/>
    <w:rsid w:val="006F31C9"/>
    <w:rsid w:val="006F384D"/>
    <w:rsid w:val="006F39C8"/>
    <w:rsid w:val="006F3CCA"/>
    <w:rsid w:val="006F416A"/>
    <w:rsid w:val="006F4181"/>
    <w:rsid w:val="006F4777"/>
    <w:rsid w:val="006F47B5"/>
    <w:rsid w:val="006F4DA9"/>
    <w:rsid w:val="006F5A90"/>
    <w:rsid w:val="006F5C8F"/>
    <w:rsid w:val="006F5D42"/>
    <w:rsid w:val="006F6A26"/>
    <w:rsid w:val="006F6AAA"/>
    <w:rsid w:val="006F6CA2"/>
    <w:rsid w:val="006F6F49"/>
    <w:rsid w:val="006F7812"/>
    <w:rsid w:val="006F7B6F"/>
    <w:rsid w:val="006F7BFC"/>
    <w:rsid w:val="007003F9"/>
    <w:rsid w:val="00700868"/>
    <w:rsid w:val="007009B2"/>
    <w:rsid w:val="00700ADC"/>
    <w:rsid w:val="00700B22"/>
    <w:rsid w:val="00700B2C"/>
    <w:rsid w:val="00700E95"/>
    <w:rsid w:val="00700EBB"/>
    <w:rsid w:val="00700F5F"/>
    <w:rsid w:val="00700FF5"/>
    <w:rsid w:val="00701383"/>
    <w:rsid w:val="007014BF"/>
    <w:rsid w:val="00701831"/>
    <w:rsid w:val="007019CB"/>
    <w:rsid w:val="00701BAB"/>
    <w:rsid w:val="00701DAC"/>
    <w:rsid w:val="00701F6F"/>
    <w:rsid w:val="00702B94"/>
    <w:rsid w:val="0070301C"/>
    <w:rsid w:val="0070348C"/>
    <w:rsid w:val="00703707"/>
    <w:rsid w:val="00703B58"/>
    <w:rsid w:val="0070423A"/>
    <w:rsid w:val="007042F6"/>
    <w:rsid w:val="007044F2"/>
    <w:rsid w:val="00704C19"/>
    <w:rsid w:val="00704C65"/>
    <w:rsid w:val="00705607"/>
    <w:rsid w:val="00705857"/>
    <w:rsid w:val="007058FD"/>
    <w:rsid w:val="00705B64"/>
    <w:rsid w:val="00705C64"/>
    <w:rsid w:val="00706B22"/>
    <w:rsid w:val="007073DD"/>
    <w:rsid w:val="00707582"/>
    <w:rsid w:val="0070772A"/>
    <w:rsid w:val="007079CB"/>
    <w:rsid w:val="00707B72"/>
    <w:rsid w:val="0071004C"/>
    <w:rsid w:val="00710EDD"/>
    <w:rsid w:val="0071136B"/>
    <w:rsid w:val="00711469"/>
    <w:rsid w:val="007114EA"/>
    <w:rsid w:val="00711A87"/>
    <w:rsid w:val="00711CDC"/>
    <w:rsid w:val="00711D47"/>
    <w:rsid w:val="0071206D"/>
    <w:rsid w:val="00712C91"/>
    <w:rsid w:val="00712E66"/>
    <w:rsid w:val="00713791"/>
    <w:rsid w:val="00713999"/>
    <w:rsid w:val="00713ADF"/>
    <w:rsid w:val="00714069"/>
    <w:rsid w:val="007141A1"/>
    <w:rsid w:val="00714229"/>
    <w:rsid w:val="00714C8D"/>
    <w:rsid w:val="007150C0"/>
    <w:rsid w:val="00715278"/>
    <w:rsid w:val="007152A7"/>
    <w:rsid w:val="0071575C"/>
    <w:rsid w:val="00715824"/>
    <w:rsid w:val="00715D7F"/>
    <w:rsid w:val="00715E21"/>
    <w:rsid w:val="00715FBC"/>
    <w:rsid w:val="00716322"/>
    <w:rsid w:val="007165D7"/>
    <w:rsid w:val="00716ED6"/>
    <w:rsid w:val="00716F2F"/>
    <w:rsid w:val="00716F7B"/>
    <w:rsid w:val="00717A4F"/>
    <w:rsid w:val="00717D2A"/>
    <w:rsid w:val="00717EB6"/>
    <w:rsid w:val="0072042B"/>
    <w:rsid w:val="00720433"/>
    <w:rsid w:val="00720725"/>
    <w:rsid w:val="007209B9"/>
    <w:rsid w:val="00720B6E"/>
    <w:rsid w:val="00720CA0"/>
    <w:rsid w:val="00720F70"/>
    <w:rsid w:val="00720FD2"/>
    <w:rsid w:val="00721166"/>
    <w:rsid w:val="00721449"/>
    <w:rsid w:val="00721995"/>
    <w:rsid w:val="007221EF"/>
    <w:rsid w:val="0072234D"/>
    <w:rsid w:val="00722369"/>
    <w:rsid w:val="00722AB8"/>
    <w:rsid w:val="00722AF5"/>
    <w:rsid w:val="00722EA8"/>
    <w:rsid w:val="00723018"/>
    <w:rsid w:val="0072305C"/>
    <w:rsid w:val="00723205"/>
    <w:rsid w:val="007234C1"/>
    <w:rsid w:val="007236BA"/>
    <w:rsid w:val="00723E66"/>
    <w:rsid w:val="00724087"/>
    <w:rsid w:val="0072451D"/>
    <w:rsid w:val="0072479B"/>
    <w:rsid w:val="007247F6"/>
    <w:rsid w:val="007248D0"/>
    <w:rsid w:val="00724D95"/>
    <w:rsid w:val="00725023"/>
    <w:rsid w:val="0072529A"/>
    <w:rsid w:val="00725421"/>
    <w:rsid w:val="007254BA"/>
    <w:rsid w:val="00725B35"/>
    <w:rsid w:val="0072613E"/>
    <w:rsid w:val="0072613F"/>
    <w:rsid w:val="00726222"/>
    <w:rsid w:val="00726558"/>
    <w:rsid w:val="007266B4"/>
    <w:rsid w:val="00727055"/>
    <w:rsid w:val="00727CA0"/>
    <w:rsid w:val="00730204"/>
    <w:rsid w:val="007302A9"/>
    <w:rsid w:val="00730611"/>
    <w:rsid w:val="00730792"/>
    <w:rsid w:val="007309E0"/>
    <w:rsid w:val="00730BAD"/>
    <w:rsid w:val="00730E5E"/>
    <w:rsid w:val="00731201"/>
    <w:rsid w:val="00731843"/>
    <w:rsid w:val="00731BA8"/>
    <w:rsid w:val="00731C4D"/>
    <w:rsid w:val="00732118"/>
    <w:rsid w:val="0073221C"/>
    <w:rsid w:val="00732445"/>
    <w:rsid w:val="0073269A"/>
    <w:rsid w:val="00732821"/>
    <w:rsid w:val="00732987"/>
    <w:rsid w:val="007329F5"/>
    <w:rsid w:val="00733400"/>
    <w:rsid w:val="0073352A"/>
    <w:rsid w:val="007340FA"/>
    <w:rsid w:val="00734286"/>
    <w:rsid w:val="00734468"/>
    <w:rsid w:val="00734724"/>
    <w:rsid w:val="00734896"/>
    <w:rsid w:val="00734B90"/>
    <w:rsid w:val="007352A5"/>
    <w:rsid w:val="00735555"/>
    <w:rsid w:val="00735933"/>
    <w:rsid w:val="00735BCD"/>
    <w:rsid w:val="00735E3E"/>
    <w:rsid w:val="0073600F"/>
    <w:rsid w:val="007364AB"/>
    <w:rsid w:val="00736724"/>
    <w:rsid w:val="007368AA"/>
    <w:rsid w:val="00736A55"/>
    <w:rsid w:val="00736DA0"/>
    <w:rsid w:val="00736DC1"/>
    <w:rsid w:val="00736FCA"/>
    <w:rsid w:val="00736FE7"/>
    <w:rsid w:val="0073751C"/>
    <w:rsid w:val="00737B40"/>
    <w:rsid w:val="00737F5E"/>
    <w:rsid w:val="00737F8A"/>
    <w:rsid w:val="00737FA0"/>
    <w:rsid w:val="00737FD2"/>
    <w:rsid w:val="00740015"/>
    <w:rsid w:val="00740245"/>
    <w:rsid w:val="00740699"/>
    <w:rsid w:val="00740D98"/>
    <w:rsid w:val="00740E5C"/>
    <w:rsid w:val="00740FB7"/>
    <w:rsid w:val="007415F8"/>
    <w:rsid w:val="00741928"/>
    <w:rsid w:val="00741D39"/>
    <w:rsid w:val="00742116"/>
    <w:rsid w:val="007421F4"/>
    <w:rsid w:val="00742214"/>
    <w:rsid w:val="007428DA"/>
    <w:rsid w:val="00742E30"/>
    <w:rsid w:val="00742FE1"/>
    <w:rsid w:val="00743119"/>
    <w:rsid w:val="007431A4"/>
    <w:rsid w:val="00743631"/>
    <w:rsid w:val="00743ACF"/>
    <w:rsid w:val="00743EC4"/>
    <w:rsid w:val="00743F40"/>
    <w:rsid w:val="0074489C"/>
    <w:rsid w:val="00744BE6"/>
    <w:rsid w:val="00744D7E"/>
    <w:rsid w:val="00744E90"/>
    <w:rsid w:val="00744FA5"/>
    <w:rsid w:val="00744FC3"/>
    <w:rsid w:val="0074522C"/>
    <w:rsid w:val="00745636"/>
    <w:rsid w:val="00745C62"/>
    <w:rsid w:val="00745F11"/>
    <w:rsid w:val="00745F72"/>
    <w:rsid w:val="00746008"/>
    <w:rsid w:val="00746387"/>
    <w:rsid w:val="00746564"/>
    <w:rsid w:val="007465E5"/>
    <w:rsid w:val="007467EC"/>
    <w:rsid w:val="00746B9E"/>
    <w:rsid w:val="00746E6E"/>
    <w:rsid w:val="007470F6"/>
    <w:rsid w:val="0074773B"/>
    <w:rsid w:val="00747A20"/>
    <w:rsid w:val="00747D0F"/>
    <w:rsid w:val="00750082"/>
    <w:rsid w:val="0075008F"/>
    <w:rsid w:val="00750151"/>
    <w:rsid w:val="00750ADB"/>
    <w:rsid w:val="00750B59"/>
    <w:rsid w:val="00750BF2"/>
    <w:rsid w:val="00750D4B"/>
    <w:rsid w:val="007516A1"/>
    <w:rsid w:val="00751974"/>
    <w:rsid w:val="00751E0B"/>
    <w:rsid w:val="00751E32"/>
    <w:rsid w:val="00751FC2"/>
    <w:rsid w:val="007523E5"/>
    <w:rsid w:val="007527C3"/>
    <w:rsid w:val="00752B12"/>
    <w:rsid w:val="00752E48"/>
    <w:rsid w:val="0075320E"/>
    <w:rsid w:val="0075324E"/>
    <w:rsid w:val="007532C5"/>
    <w:rsid w:val="0075391C"/>
    <w:rsid w:val="00753C07"/>
    <w:rsid w:val="00753CB6"/>
    <w:rsid w:val="00753DC8"/>
    <w:rsid w:val="00753E36"/>
    <w:rsid w:val="00753ED1"/>
    <w:rsid w:val="007540B3"/>
    <w:rsid w:val="00754149"/>
    <w:rsid w:val="00754726"/>
    <w:rsid w:val="0075479A"/>
    <w:rsid w:val="007547DC"/>
    <w:rsid w:val="00754BF4"/>
    <w:rsid w:val="00754F94"/>
    <w:rsid w:val="00755751"/>
    <w:rsid w:val="0075576C"/>
    <w:rsid w:val="007557D3"/>
    <w:rsid w:val="007558DF"/>
    <w:rsid w:val="007560ED"/>
    <w:rsid w:val="007563DA"/>
    <w:rsid w:val="007563F7"/>
    <w:rsid w:val="007568B5"/>
    <w:rsid w:val="00756EB0"/>
    <w:rsid w:val="007573C3"/>
    <w:rsid w:val="007576E0"/>
    <w:rsid w:val="00757A13"/>
    <w:rsid w:val="00757E58"/>
    <w:rsid w:val="00760000"/>
    <w:rsid w:val="007602F2"/>
    <w:rsid w:val="0076036C"/>
    <w:rsid w:val="00760669"/>
    <w:rsid w:val="00760724"/>
    <w:rsid w:val="0076130B"/>
    <w:rsid w:val="007613C8"/>
    <w:rsid w:val="00761A1D"/>
    <w:rsid w:val="00761BAA"/>
    <w:rsid w:val="00761E6F"/>
    <w:rsid w:val="00762204"/>
    <w:rsid w:val="00762296"/>
    <w:rsid w:val="007622E4"/>
    <w:rsid w:val="00762A4A"/>
    <w:rsid w:val="00762D7A"/>
    <w:rsid w:val="0076349A"/>
    <w:rsid w:val="0076369A"/>
    <w:rsid w:val="007639F6"/>
    <w:rsid w:val="00763A80"/>
    <w:rsid w:val="00763DAD"/>
    <w:rsid w:val="00763F42"/>
    <w:rsid w:val="00764458"/>
    <w:rsid w:val="007646FE"/>
    <w:rsid w:val="00764D8D"/>
    <w:rsid w:val="00764FB4"/>
    <w:rsid w:val="00764FB7"/>
    <w:rsid w:val="00765377"/>
    <w:rsid w:val="0076545A"/>
    <w:rsid w:val="007655D1"/>
    <w:rsid w:val="00765C77"/>
    <w:rsid w:val="00765ED2"/>
    <w:rsid w:val="00766107"/>
    <w:rsid w:val="007664C7"/>
    <w:rsid w:val="0076650A"/>
    <w:rsid w:val="00766901"/>
    <w:rsid w:val="007669B7"/>
    <w:rsid w:val="00766C82"/>
    <w:rsid w:val="00767057"/>
    <w:rsid w:val="00767416"/>
    <w:rsid w:val="0076781F"/>
    <w:rsid w:val="007678BA"/>
    <w:rsid w:val="00770587"/>
    <w:rsid w:val="00770FE2"/>
    <w:rsid w:val="00771203"/>
    <w:rsid w:val="00771425"/>
    <w:rsid w:val="00771761"/>
    <w:rsid w:val="0077185B"/>
    <w:rsid w:val="00771899"/>
    <w:rsid w:val="00771D30"/>
    <w:rsid w:val="00772842"/>
    <w:rsid w:val="007729C1"/>
    <w:rsid w:val="00772B70"/>
    <w:rsid w:val="00772B85"/>
    <w:rsid w:val="00773AEB"/>
    <w:rsid w:val="00773B95"/>
    <w:rsid w:val="00774190"/>
    <w:rsid w:val="0077428A"/>
    <w:rsid w:val="00774366"/>
    <w:rsid w:val="00774678"/>
    <w:rsid w:val="00774731"/>
    <w:rsid w:val="007749BF"/>
    <w:rsid w:val="00774B37"/>
    <w:rsid w:val="00774F08"/>
    <w:rsid w:val="00775573"/>
    <w:rsid w:val="00775645"/>
    <w:rsid w:val="00775B2E"/>
    <w:rsid w:val="00775C78"/>
    <w:rsid w:val="00775C80"/>
    <w:rsid w:val="00775CDF"/>
    <w:rsid w:val="0077620D"/>
    <w:rsid w:val="0077634F"/>
    <w:rsid w:val="007768A7"/>
    <w:rsid w:val="00776E68"/>
    <w:rsid w:val="00776EE5"/>
    <w:rsid w:val="0077708C"/>
    <w:rsid w:val="0077718C"/>
    <w:rsid w:val="0077764C"/>
    <w:rsid w:val="0077797D"/>
    <w:rsid w:val="00777B4A"/>
    <w:rsid w:val="00777E13"/>
    <w:rsid w:val="007801CF"/>
    <w:rsid w:val="007803E7"/>
    <w:rsid w:val="00780464"/>
    <w:rsid w:val="0078053F"/>
    <w:rsid w:val="00780A7D"/>
    <w:rsid w:val="00780B73"/>
    <w:rsid w:val="00780F9F"/>
    <w:rsid w:val="0078133D"/>
    <w:rsid w:val="007813C1"/>
    <w:rsid w:val="0078166E"/>
    <w:rsid w:val="00781726"/>
    <w:rsid w:val="00781867"/>
    <w:rsid w:val="007818B9"/>
    <w:rsid w:val="00781BBF"/>
    <w:rsid w:val="00781D9A"/>
    <w:rsid w:val="0078229D"/>
    <w:rsid w:val="0078244E"/>
    <w:rsid w:val="007828FD"/>
    <w:rsid w:val="00782AE7"/>
    <w:rsid w:val="00782F39"/>
    <w:rsid w:val="007832A3"/>
    <w:rsid w:val="0078355D"/>
    <w:rsid w:val="00783D86"/>
    <w:rsid w:val="00783E41"/>
    <w:rsid w:val="00783E66"/>
    <w:rsid w:val="0078439A"/>
    <w:rsid w:val="0078455E"/>
    <w:rsid w:val="007845ED"/>
    <w:rsid w:val="0078470A"/>
    <w:rsid w:val="0078484F"/>
    <w:rsid w:val="00784899"/>
    <w:rsid w:val="00785455"/>
    <w:rsid w:val="00785996"/>
    <w:rsid w:val="00785E8B"/>
    <w:rsid w:val="00785EA7"/>
    <w:rsid w:val="00785F26"/>
    <w:rsid w:val="00785FEC"/>
    <w:rsid w:val="007861D1"/>
    <w:rsid w:val="007863BE"/>
    <w:rsid w:val="00786603"/>
    <w:rsid w:val="0078664A"/>
    <w:rsid w:val="00786879"/>
    <w:rsid w:val="00786954"/>
    <w:rsid w:val="00786972"/>
    <w:rsid w:val="00786A88"/>
    <w:rsid w:val="00787008"/>
    <w:rsid w:val="0078704D"/>
    <w:rsid w:val="00787176"/>
    <w:rsid w:val="00787178"/>
    <w:rsid w:val="007873DF"/>
    <w:rsid w:val="0078751E"/>
    <w:rsid w:val="00787CC0"/>
    <w:rsid w:val="00787DE3"/>
    <w:rsid w:val="00787E8A"/>
    <w:rsid w:val="00790025"/>
    <w:rsid w:val="00790539"/>
    <w:rsid w:val="0079063D"/>
    <w:rsid w:val="00790A76"/>
    <w:rsid w:val="00791065"/>
    <w:rsid w:val="0079121A"/>
    <w:rsid w:val="007912FD"/>
    <w:rsid w:val="0079152D"/>
    <w:rsid w:val="00791746"/>
    <w:rsid w:val="00792AD8"/>
    <w:rsid w:val="00793A99"/>
    <w:rsid w:val="00794226"/>
    <w:rsid w:val="00794603"/>
    <w:rsid w:val="00794F0C"/>
    <w:rsid w:val="007953B4"/>
    <w:rsid w:val="007955EF"/>
    <w:rsid w:val="00796063"/>
    <w:rsid w:val="00796383"/>
    <w:rsid w:val="007965D8"/>
    <w:rsid w:val="00796815"/>
    <w:rsid w:val="00796846"/>
    <w:rsid w:val="0079685B"/>
    <w:rsid w:val="00796D1E"/>
    <w:rsid w:val="007971B5"/>
    <w:rsid w:val="00797200"/>
    <w:rsid w:val="00797334"/>
    <w:rsid w:val="0079791D"/>
    <w:rsid w:val="00797AA2"/>
    <w:rsid w:val="00797CA0"/>
    <w:rsid w:val="007A002A"/>
    <w:rsid w:val="007A01FF"/>
    <w:rsid w:val="007A0C66"/>
    <w:rsid w:val="007A0E06"/>
    <w:rsid w:val="007A1039"/>
    <w:rsid w:val="007A1218"/>
    <w:rsid w:val="007A1489"/>
    <w:rsid w:val="007A1559"/>
    <w:rsid w:val="007A18F0"/>
    <w:rsid w:val="007A1949"/>
    <w:rsid w:val="007A1A22"/>
    <w:rsid w:val="007A2051"/>
    <w:rsid w:val="007A2506"/>
    <w:rsid w:val="007A284C"/>
    <w:rsid w:val="007A2957"/>
    <w:rsid w:val="007A2B02"/>
    <w:rsid w:val="007A31A2"/>
    <w:rsid w:val="007A3BAA"/>
    <w:rsid w:val="007A3CCC"/>
    <w:rsid w:val="007A3DED"/>
    <w:rsid w:val="007A4441"/>
    <w:rsid w:val="007A46C9"/>
    <w:rsid w:val="007A4EBB"/>
    <w:rsid w:val="007A6139"/>
    <w:rsid w:val="007A636D"/>
    <w:rsid w:val="007A6467"/>
    <w:rsid w:val="007A6B35"/>
    <w:rsid w:val="007A6D23"/>
    <w:rsid w:val="007A6D4D"/>
    <w:rsid w:val="007A733E"/>
    <w:rsid w:val="007A74A3"/>
    <w:rsid w:val="007A76EC"/>
    <w:rsid w:val="007A7827"/>
    <w:rsid w:val="007A7C32"/>
    <w:rsid w:val="007A7CDE"/>
    <w:rsid w:val="007B06A9"/>
    <w:rsid w:val="007B0887"/>
    <w:rsid w:val="007B09B8"/>
    <w:rsid w:val="007B0D17"/>
    <w:rsid w:val="007B193B"/>
    <w:rsid w:val="007B1AFD"/>
    <w:rsid w:val="007B207E"/>
    <w:rsid w:val="007B215D"/>
    <w:rsid w:val="007B268D"/>
    <w:rsid w:val="007B2745"/>
    <w:rsid w:val="007B295C"/>
    <w:rsid w:val="007B2AB6"/>
    <w:rsid w:val="007B2AC1"/>
    <w:rsid w:val="007B2DE5"/>
    <w:rsid w:val="007B3034"/>
    <w:rsid w:val="007B388B"/>
    <w:rsid w:val="007B3CDE"/>
    <w:rsid w:val="007B3D8F"/>
    <w:rsid w:val="007B3DBC"/>
    <w:rsid w:val="007B46D2"/>
    <w:rsid w:val="007B4F2D"/>
    <w:rsid w:val="007B5847"/>
    <w:rsid w:val="007B5A91"/>
    <w:rsid w:val="007B5EE8"/>
    <w:rsid w:val="007B630B"/>
    <w:rsid w:val="007B6513"/>
    <w:rsid w:val="007B688F"/>
    <w:rsid w:val="007B6FC1"/>
    <w:rsid w:val="007B7361"/>
    <w:rsid w:val="007B7493"/>
    <w:rsid w:val="007B74E4"/>
    <w:rsid w:val="007B7EBD"/>
    <w:rsid w:val="007B7EF8"/>
    <w:rsid w:val="007B7F80"/>
    <w:rsid w:val="007C04F0"/>
    <w:rsid w:val="007C054E"/>
    <w:rsid w:val="007C08DB"/>
    <w:rsid w:val="007C0A71"/>
    <w:rsid w:val="007C0C21"/>
    <w:rsid w:val="007C0D8C"/>
    <w:rsid w:val="007C1356"/>
    <w:rsid w:val="007C1B1C"/>
    <w:rsid w:val="007C1EB7"/>
    <w:rsid w:val="007C1FBF"/>
    <w:rsid w:val="007C202B"/>
    <w:rsid w:val="007C2A25"/>
    <w:rsid w:val="007C2F1C"/>
    <w:rsid w:val="007C2F5D"/>
    <w:rsid w:val="007C31FE"/>
    <w:rsid w:val="007C3397"/>
    <w:rsid w:val="007C33EB"/>
    <w:rsid w:val="007C362D"/>
    <w:rsid w:val="007C396A"/>
    <w:rsid w:val="007C47DB"/>
    <w:rsid w:val="007C4911"/>
    <w:rsid w:val="007C4B67"/>
    <w:rsid w:val="007C528A"/>
    <w:rsid w:val="007C54B4"/>
    <w:rsid w:val="007C5581"/>
    <w:rsid w:val="007C55A9"/>
    <w:rsid w:val="007C5F59"/>
    <w:rsid w:val="007C605F"/>
    <w:rsid w:val="007C610B"/>
    <w:rsid w:val="007C6764"/>
    <w:rsid w:val="007C695F"/>
    <w:rsid w:val="007C6CBE"/>
    <w:rsid w:val="007C6ED0"/>
    <w:rsid w:val="007C7B30"/>
    <w:rsid w:val="007D0139"/>
    <w:rsid w:val="007D0C0B"/>
    <w:rsid w:val="007D0F3F"/>
    <w:rsid w:val="007D0F6F"/>
    <w:rsid w:val="007D13CE"/>
    <w:rsid w:val="007D1463"/>
    <w:rsid w:val="007D1594"/>
    <w:rsid w:val="007D1A33"/>
    <w:rsid w:val="007D1EF5"/>
    <w:rsid w:val="007D23D0"/>
    <w:rsid w:val="007D24AE"/>
    <w:rsid w:val="007D290C"/>
    <w:rsid w:val="007D2A16"/>
    <w:rsid w:val="007D2F54"/>
    <w:rsid w:val="007D416C"/>
    <w:rsid w:val="007D41B1"/>
    <w:rsid w:val="007D4713"/>
    <w:rsid w:val="007D4DC7"/>
    <w:rsid w:val="007D5303"/>
    <w:rsid w:val="007D5358"/>
    <w:rsid w:val="007D67E9"/>
    <w:rsid w:val="007D71A3"/>
    <w:rsid w:val="007D71AE"/>
    <w:rsid w:val="007D7654"/>
    <w:rsid w:val="007E002B"/>
    <w:rsid w:val="007E0177"/>
    <w:rsid w:val="007E04C4"/>
    <w:rsid w:val="007E0C0E"/>
    <w:rsid w:val="007E0E1E"/>
    <w:rsid w:val="007E0E2D"/>
    <w:rsid w:val="007E0FBC"/>
    <w:rsid w:val="007E1033"/>
    <w:rsid w:val="007E10A6"/>
    <w:rsid w:val="007E1334"/>
    <w:rsid w:val="007E16BF"/>
    <w:rsid w:val="007E1CE0"/>
    <w:rsid w:val="007E1E13"/>
    <w:rsid w:val="007E1FB3"/>
    <w:rsid w:val="007E2126"/>
    <w:rsid w:val="007E2B44"/>
    <w:rsid w:val="007E30FE"/>
    <w:rsid w:val="007E3300"/>
    <w:rsid w:val="007E350F"/>
    <w:rsid w:val="007E3F57"/>
    <w:rsid w:val="007E46E4"/>
    <w:rsid w:val="007E4736"/>
    <w:rsid w:val="007E4AC6"/>
    <w:rsid w:val="007E4EB6"/>
    <w:rsid w:val="007E50AE"/>
    <w:rsid w:val="007E50E3"/>
    <w:rsid w:val="007E52EE"/>
    <w:rsid w:val="007E586C"/>
    <w:rsid w:val="007E59EF"/>
    <w:rsid w:val="007E5A1D"/>
    <w:rsid w:val="007E65D0"/>
    <w:rsid w:val="007E6B96"/>
    <w:rsid w:val="007E6D17"/>
    <w:rsid w:val="007E79D2"/>
    <w:rsid w:val="007E7ABF"/>
    <w:rsid w:val="007E7EFA"/>
    <w:rsid w:val="007E7FA6"/>
    <w:rsid w:val="007F0222"/>
    <w:rsid w:val="007F0375"/>
    <w:rsid w:val="007F04A0"/>
    <w:rsid w:val="007F17B2"/>
    <w:rsid w:val="007F1EC7"/>
    <w:rsid w:val="007F2273"/>
    <w:rsid w:val="007F2350"/>
    <w:rsid w:val="007F23D7"/>
    <w:rsid w:val="007F2775"/>
    <w:rsid w:val="007F29F2"/>
    <w:rsid w:val="007F2A23"/>
    <w:rsid w:val="007F3609"/>
    <w:rsid w:val="007F3787"/>
    <w:rsid w:val="007F3797"/>
    <w:rsid w:val="007F3BBB"/>
    <w:rsid w:val="007F3D4F"/>
    <w:rsid w:val="007F3E62"/>
    <w:rsid w:val="007F4686"/>
    <w:rsid w:val="007F4744"/>
    <w:rsid w:val="007F5352"/>
    <w:rsid w:val="007F5785"/>
    <w:rsid w:val="007F5951"/>
    <w:rsid w:val="007F5A7C"/>
    <w:rsid w:val="007F5D45"/>
    <w:rsid w:val="007F5F71"/>
    <w:rsid w:val="007F6057"/>
    <w:rsid w:val="007F61A4"/>
    <w:rsid w:val="007F67EA"/>
    <w:rsid w:val="007F6E05"/>
    <w:rsid w:val="007F7049"/>
    <w:rsid w:val="007F7467"/>
    <w:rsid w:val="007F769C"/>
    <w:rsid w:val="0080008C"/>
    <w:rsid w:val="00800252"/>
    <w:rsid w:val="0080080E"/>
    <w:rsid w:val="00800E4E"/>
    <w:rsid w:val="0080106C"/>
    <w:rsid w:val="00801240"/>
    <w:rsid w:val="008013B0"/>
    <w:rsid w:val="008015C5"/>
    <w:rsid w:val="00801EC9"/>
    <w:rsid w:val="0080239C"/>
    <w:rsid w:val="00802787"/>
    <w:rsid w:val="00802DAB"/>
    <w:rsid w:val="008033D0"/>
    <w:rsid w:val="0080365F"/>
    <w:rsid w:val="0080369E"/>
    <w:rsid w:val="00803E14"/>
    <w:rsid w:val="00803E9E"/>
    <w:rsid w:val="00803EF2"/>
    <w:rsid w:val="008041F5"/>
    <w:rsid w:val="00804BB4"/>
    <w:rsid w:val="00804E47"/>
    <w:rsid w:val="0080562C"/>
    <w:rsid w:val="008057EF"/>
    <w:rsid w:val="00805B43"/>
    <w:rsid w:val="0080600B"/>
    <w:rsid w:val="00806583"/>
    <w:rsid w:val="00810041"/>
    <w:rsid w:val="0081027A"/>
    <w:rsid w:val="008102AA"/>
    <w:rsid w:val="008104DC"/>
    <w:rsid w:val="0081058C"/>
    <w:rsid w:val="008108DC"/>
    <w:rsid w:val="00810CFC"/>
    <w:rsid w:val="00810F0D"/>
    <w:rsid w:val="008113A0"/>
    <w:rsid w:val="00811644"/>
    <w:rsid w:val="008117DC"/>
    <w:rsid w:val="00811DD2"/>
    <w:rsid w:val="00811E45"/>
    <w:rsid w:val="00812001"/>
    <w:rsid w:val="008123E3"/>
    <w:rsid w:val="00812AA6"/>
    <w:rsid w:val="00812B27"/>
    <w:rsid w:val="00812C10"/>
    <w:rsid w:val="00812D64"/>
    <w:rsid w:val="00812F56"/>
    <w:rsid w:val="008130E7"/>
    <w:rsid w:val="00813356"/>
    <w:rsid w:val="00813CAC"/>
    <w:rsid w:val="00814421"/>
    <w:rsid w:val="00815439"/>
    <w:rsid w:val="00815A7D"/>
    <w:rsid w:val="00815C7F"/>
    <w:rsid w:val="00816179"/>
    <w:rsid w:val="0081653D"/>
    <w:rsid w:val="0081669E"/>
    <w:rsid w:val="008166A4"/>
    <w:rsid w:val="00816EF3"/>
    <w:rsid w:val="00816F54"/>
    <w:rsid w:val="00816F76"/>
    <w:rsid w:val="0081757F"/>
    <w:rsid w:val="008176C7"/>
    <w:rsid w:val="00817893"/>
    <w:rsid w:val="00817B92"/>
    <w:rsid w:val="00817C8C"/>
    <w:rsid w:val="0082038E"/>
    <w:rsid w:val="008205CD"/>
    <w:rsid w:val="008213C0"/>
    <w:rsid w:val="008213E8"/>
    <w:rsid w:val="008215FC"/>
    <w:rsid w:val="0082168C"/>
    <w:rsid w:val="00821D9C"/>
    <w:rsid w:val="00822251"/>
    <w:rsid w:val="00822344"/>
    <w:rsid w:val="008228FA"/>
    <w:rsid w:val="00822DB6"/>
    <w:rsid w:val="00822DE6"/>
    <w:rsid w:val="00823037"/>
    <w:rsid w:val="0082305C"/>
    <w:rsid w:val="0082344B"/>
    <w:rsid w:val="00823543"/>
    <w:rsid w:val="00823669"/>
    <w:rsid w:val="0082368C"/>
    <w:rsid w:val="00823A30"/>
    <w:rsid w:val="00823B0E"/>
    <w:rsid w:val="00824AD8"/>
    <w:rsid w:val="00824F56"/>
    <w:rsid w:val="008251F0"/>
    <w:rsid w:val="00825371"/>
    <w:rsid w:val="008255EB"/>
    <w:rsid w:val="008259AB"/>
    <w:rsid w:val="00825ACC"/>
    <w:rsid w:val="00826009"/>
    <w:rsid w:val="00826016"/>
    <w:rsid w:val="008261C8"/>
    <w:rsid w:val="00826281"/>
    <w:rsid w:val="00826432"/>
    <w:rsid w:val="00826BBF"/>
    <w:rsid w:val="00826FFC"/>
    <w:rsid w:val="00827157"/>
    <w:rsid w:val="00827238"/>
    <w:rsid w:val="0082724D"/>
    <w:rsid w:val="00827371"/>
    <w:rsid w:val="00827432"/>
    <w:rsid w:val="008278FE"/>
    <w:rsid w:val="00827B1D"/>
    <w:rsid w:val="00827E60"/>
    <w:rsid w:val="00827F6D"/>
    <w:rsid w:val="00830A20"/>
    <w:rsid w:val="00830BDE"/>
    <w:rsid w:val="008311B2"/>
    <w:rsid w:val="008311BD"/>
    <w:rsid w:val="008312C8"/>
    <w:rsid w:val="00831526"/>
    <w:rsid w:val="00831A34"/>
    <w:rsid w:val="00831D48"/>
    <w:rsid w:val="00832155"/>
    <w:rsid w:val="00832E2C"/>
    <w:rsid w:val="0083338F"/>
    <w:rsid w:val="008335D5"/>
    <w:rsid w:val="0083396F"/>
    <w:rsid w:val="00834145"/>
    <w:rsid w:val="008343F4"/>
    <w:rsid w:val="00834491"/>
    <w:rsid w:val="008347EF"/>
    <w:rsid w:val="00834FAB"/>
    <w:rsid w:val="00835033"/>
    <w:rsid w:val="008352B6"/>
    <w:rsid w:val="008353AB"/>
    <w:rsid w:val="008353F2"/>
    <w:rsid w:val="00835867"/>
    <w:rsid w:val="0083599A"/>
    <w:rsid w:val="00835D9B"/>
    <w:rsid w:val="008366C0"/>
    <w:rsid w:val="00836AA9"/>
    <w:rsid w:val="00836CCA"/>
    <w:rsid w:val="00836EB8"/>
    <w:rsid w:val="008371F2"/>
    <w:rsid w:val="00837A89"/>
    <w:rsid w:val="00837CEF"/>
    <w:rsid w:val="00840D92"/>
    <w:rsid w:val="00841444"/>
    <w:rsid w:val="0084173B"/>
    <w:rsid w:val="0084192F"/>
    <w:rsid w:val="00841931"/>
    <w:rsid w:val="00841983"/>
    <w:rsid w:val="00841B04"/>
    <w:rsid w:val="00842403"/>
    <w:rsid w:val="00842764"/>
    <w:rsid w:val="00842781"/>
    <w:rsid w:val="008428F5"/>
    <w:rsid w:val="008429A9"/>
    <w:rsid w:val="00842D29"/>
    <w:rsid w:val="00842DEC"/>
    <w:rsid w:val="008430EF"/>
    <w:rsid w:val="008432FD"/>
    <w:rsid w:val="008437F6"/>
    <w:rsid w:val="008439B6"/>
    <w:rsid w:val="00843ACF"/>
    <w:rsid w:val="00843B78"/>
    <w:rsid w:val="00843C37"/>
    <w:rsid w:val="00843DF3"/>
    <w:rsid w:val="0084403C"/>
    <w:rsid w:val="00844150"/>
    <w:rsid w:val="00844717"/>
    <w:rsid w:val="00844806"/>
    <w:rsid w:val="008450AB"/>
    <w:rsid w:val="008455C6"/>
    <w:rsid w:val="00845C33"/>
    <w:rsid w:val="00845E7B"/>
    <w:rsid w:val="008461ED"/>
    <w:rsid w:val="00846512"/>
    <w:rsid w:val="0084669B"/>
    <w:rsid w:val="00846842"/>
    <w:rsid w:val="00846CDB"/>
    <w:rsid w:val="0084705F"/>
    <w:rsid w:val="00847108"/>
    <w:rsid w:val="0084717F"/>
    <w:rsid w:val="0084777D"/>
    <w:rsid w:val="00847949"/>
    <w:rsid w:val="00847F00"/>
    <w:rsid w:val="0085083B"/>
    <w:rsid w:val="00850A47"/>
    <w:rsid w:val="00851004"/>
    <w:rsid w:val="00851895"/>
    <w:rsid w:val="00851A41"/>
    <w:rsid w:val="00851C29"/>
    <w:rsid w:val="0085210C"/>
    <w:rsid w:val="00852412"/>
    <w:rsid w:val="008529C7"/>
    <w:rsid w:val="00852B9B"/>
    <w:rsid w:val="00853132"/>
    <w:rsid w:val="008531D7"/>
    <w:rsid w:val="008535D9"/>
    <w:rsid w:val="00853635"/>
    <w:rsid w:val="008537BF"/>
    <w:rsid w:val="0085399A"/>
    <w:rsid w:val="00853A15"/>
    <w:rsid w:val="00853B23"/>
    <w:rsid w:val="0085426A"/>
    <w:rsid w:val="0085438D"/>
    <w:rsid w:val="008544E2"/>
    <w:rsid w:val="008547B7"/>
    <w:rsid w:val="00854805"/>
    <w:rsid w:val="0085543D"/>
    <w:rsid w:val="00855512"/>
    <w:rsid w:val="00855902"/>
    <w:rsid w:val="00855945"/>
    <w:rsid w:val="00855D65"/>
    <w:rsid w:val="0085604D"/>
    <w:rsid w:val="008560B1"/>
    <w:rsid w:val="008564D8"/>
    <w:rsid w:val="00856B96"/>
    <w:rsid w:val="00856F5D"/>
    <w:rsid w:val="00856F95"/>
    <w:rsid w:val="00857083"/>
    <w:rsid w:val="008574B1"/>
    <w:rsid w:val="008574E8"/>
    <w:rsid w:val="008579F7"/>
    <w:rsid w:val="00857BD4"/>
    <w:rsid w:val="008601A1"/>
    <w:rsid w:val="00860606"/>
    <w:rsid w:val="008606DF"/>
    <w:rsid w:val="008608F8"/>
    <w:rsid w:val="008610B1"/>
    <w:rsid w:val="0086181C"/>
    <w:rsid w:val="008619A2"/>
    <w:rsid w:val="00861B6D"/>
    <w:rsid w:val="00861E18"/>
    <w:rsid w:val="00861F43"/>
    <w:rsid w:val="0086204C"/>
    <w:rsid w:val="00862997"/>
    <w:rsid w:val="00862AD0"/>
    <w:rsid w:val="00862B3D"/>
    <w:rsid w:val="00862B3E"/>
    <w:rsid w:val="00862D5C"/>
    <w:rsid w:val="008630BB"/>
    <w:rsid w:val="008632EE"/>
    <w:rsid w:val="008636B4"/>
    <w:rsid w:val="008637EA"/>
    <w:rsid w:val="00863E9C"/>
    <w:rsid w:val="00863ED4"/>
    <w:rsid w:val="00863F24"/>
    <w:rsid w:val="008642F6"/>
    <w:rsid w:val="008645E1"/>
    <w:rsid w:val="008648DF"/>
    <w:rsid w:val="00864F07"/>
    <w:rsid w:val="00864FAB"/>
    <w:rsid w:val="008653C4"/>
    <w:rsid w:val="008657C3"/>
    <w:rsid w:val="00866381"/>
    <w:rsid w:val="0086651E"/>
    <w:rsid w:val="0086726C"/>
    <w:rsid w:val="008675F0"/>
    <w:rsid w:val="0086779A"/>
    <w:rsid w:val="00867B5A"/>
    <w:rsid w:val="00867E58"/>
    <w:rsid w:val="008702A1"/>
    <w:rsid w:val="008705DB"/>
    <w:rsid w:val="00870679"/>
    <w:rsid w:val="008707F9"/>
    <w:rsid w:val="00870929"/>
    <w:rsid w:val="00870D47"/>
    <w:rsid w:val="00871346"/>
    <w:rsid w:val="008714AA"/>
    <w:rsid w:val="008714B0"/>
    <w:rsid w:val="00871622"/>
    <w:rsid w:val="00871644"/>
    <w:rsid w:val="008718B0"/>
    <w:rsid w:val="00871F4B"/>
    <w:rsid w:val="00872B13"/>
    <w:rsid w:val="00873003"/>
    <w:rsid w:val="008731EA"/>
    <w:rsid w:val="00873488"/>
    <w:rsid w:val="008734C1"/>
    <w:rsid w:val="0087357C"/>
    <w:rsid w:val="008736B1"/>
    <w:rsid w:val="00873EC3"/>
    <w:rsid w:val="00874161"/>
    <w:rsid w:val="008743C6"/>
    <w:rsid w:val="0087457B"/>
    <w:rsid w:val="00874C7D"/>
    <w:rsid w:val="0087501E"/>
    <w:rsid w:val="00875205"/>
    <w:rsid w:val="008753CF"/>
    <w:rsid w:val="00875427"/>
    <w:rsid w:val="008757C0"/>
    <w:rsid w:val="00875BC2"/>
    <w:rsid w:val="00875D5D"/>
    <w:rsid w:val="00875DA3"/>
    <w:rsid w:val="00876097"/>
    <w:rsid w:val="008762B0"/>
    <w:rsid w:val="00876D53"/>
    <w:rsid w:val="00876E4D"/>
    <w:rsid w:val="00876F25"/>
    <w:rsid w:val="00876F62"/>
    <w:rsid w:val="00877196"/>
    <w:rsid w:val="00877536"/>
    <w:rsid w:val="00877D63"/>
    <w:rsid w:val="00877F35"/>
    <w:rsid w:val="00877F3B"/>
    <w:rsid w:val="00880B47"/>
    <w:rsid w:val="00880C17"/>
    <w:rsid w:val="008813FD"/>
    <w:rsid w:val="00881B29"/>
    <w:rsid w:val="00881BE6"/>
    <w:rsid w:val="00882375"/>
    <w:rsid w:val="00882379"/>
    <w:rsid w:val="008825CB"/>
    <w:rsid w:val="008825FC"/>
    <w:rsid w:val="00882FF6"/>
    <w:rsid w:val="0088321C"/>
    <w:rsid w:val="008835AD"/>
    <w:rsid w:val="00883E71"/>
    <w:rsid w:val="008841EC"/>
    <w:rsid w:val="00884788"/>
    <w:rsid w:val="00884A85"/>
    <w:rsid w:val="00884E4C"/>
    <w:rsid w:val="008852D4"/>
    <w:rsid w:val="008852DB"/>
    <w:rsid w:val="008852E9"/>
    <w:rsid w:val="00885337"/>
    <w:rsid w:val="008860BC"/>
    <w:rsid w:val="0088681C"/>
    <w:rsid w:val="00886B6D"/>
    <w:rsid w:val="00886EA8"/>
    <w:rsid w:val="008872C6"/>
    <w:rsid w:val="00887C83"/>
    <w:rsid w:val="00887DAC"/>
    <w:rsid w:val="00887FF8"/>
    <w:rsid w:val="0089051C"/>
    <w:rsid w:val="00890AAD"/>
    <w:rsid w:val="0089124A"/>
    <w:rsid w:val="008914D1"/>
    <w:rsid w:val="008916DA"/>
    <w:rsid w:val="00891706"/>
    <w:rsid w:val="00891B52"/>
    <w:rsid w:val="00891CDE"/>
    <w:rsid w:val="00891E6E"/>
    <w:rsid w:val="00892409"/>
    <w:rsid w:val="0089281C"/>
    <w:rsid w:val="0089294F"/>
    <w:rsid w:val="00892D21"/>
    <w:rsid w:val="00893248"/>
    <w:rsid w:val="008936C0"/>
    <w:rsid w:val="008936D4"/>
    <w:rsid w:val="008937A2"/>
    <w:rsid w:val="008939E4"/>
    <w:rsid w:val="00894202"/>
    <w:rsid w:val="008942D4"/>
    <w:rsid w:val="00894307"/>
    <w:rsid w:val="008945E6"/>
    <w:rsid w:val="008946A6"/>
    <w:rsid w:val="008946C6"/>
    <w:rsid w:val="00894D27"/>
    <w:rsid w:val="008952E2"/>
    <w:rsid w:val="008952E4"/>
    <w:rsid w:val="008958D5"/>
    <w:rsid w:val="00895A87"/>
    <w:rsid w:val="00895F9D"/>
    <w:rsid w:val="00896070"/>
    <w:rsid w:val="00896085"/>
    <w:rsid w:val="0089642E"/>
    <w:rsid w:val="0089664C"/>
    <w:rsid w:val="00896ACC"/>
    <w:rsid w:val="00896C21"/>
    <w:rsid w:val="00896C43"/>
    <w:rsid w:val="00896C86"/>
    <w:rsid w:val="00896F64"/>
    <w:rsid w:val="00897238"/>
    <w:rsid w:val="0089735E"/>
    <w:rsid w:val="0089741B"/>
    <w:rsid w:val="00897750"/>
    <w:rsid w:val="00897AC4"/>
    <w:rsid w:val="008A02BE"/>
    <w:rsid w:val="008A0321"/>
    <w:rsid w:val="008A05BB"/>
    <w:rsid w:val="008A0642"/>
    <w:rsid w:val="008A0C5E"/>
    <w:rsid w:val="008A0EE1"/>
    <w:rsid w:val="008A1142"/>
    <w:rsid w:val="008A13A7"/>
    <w:rsid w:val="008A146D"/>
    <w:rsid w:val="008A1A05"/>
    <w:rsid w:val="008A1ACE"/>
    <w:rsid w:val="008A1D21"/>
    <w:rsid w:val="008A205C"/>
    <w:rsid w:val="008A21F8"/>
    <w:rsid w:val="008A22E5"/>
    <w:rsid w:val="008A233E"/>
    <w:rsid w:val="008A2A85"/>
    <w:rsid w:val="008A2F35"/>
    <w:rsid w:val="008A3248"/>
    <w:rsid w:val="008A3384"/>
    <w:rsid w:val="008A3521"/>
    <w:rsid w:val="008A397C"/>
    <w:rsid w:val="008A39AD"/>
    <w:rsid w:val="008A39F7"/>
    <w:rsid w:val="008A3A51"/>
    <w:rsid w:val="008A3DB5"/>
    <w:rsid w:val="008A44C3"/>
    <w:rsid w:val="008A4501"/>
    <w:rsid w:val="008A4C2B"/>
    <w:rsid w:val="008A50B7"/>
    <w:rsid w:val="008A52A0"/>
    <w:rsid w:val="008A5579"/>
    <w:rsid w:val="008A59B2"/>
    <w:rsid w:val="008A5D28"/>
    <w:rsid w:val="008A5E7F"/>
    <w:rsid w:val="008A5FA1"/>
    <w:rsid w:val="008A631D"/>
    <w:rsid w:val="008A64B6"/>
    <w:rsid w:val="008A64BD"/>
    <w:rsid w:val="008A6550"/>
    <w:rsid w:val="008A66E8"/>
    <w:rsid w:val="008A66EF"/>
    <w:rsid w:val="008A6760"/>
    <w:rsid w:val="008A7146"/>
    <w:rsid w:val="008A7423"/>
    <w:rsid w:val="008A7699"/>
    <w:rsid w:val="008A7A1F"/>
    <w:rsid w:val="008A7BB6"/>
    <w:rsid w:val="008A7D00"/>
    <w:rsid w:val="008B02F6"/>
    <w:rsid w:val="008B04BE"/>
    <w:rsid w:val="008B0776"/>
    <w:rsid w:val="008B0FB4"/>
    <w:rsid w:val="008B1326"/>
    <w:rsid w:val="008B1538"/>
    <w:rsid w:val="008B1D32"/>
    <w:rsid w:val="008B2205"/>
    <w:rsid w:val="008B269D"/>
    <w:rsid w:val="008B2819"/>
    <w:rsid w:val="008B2993"/>
    <w:rsid w:val="008B2AA5"/>
    <w:rsid w:val="008B2B2C"/>
    <w:rsid w:val="008B2B50"/>
    <w:rsid w:val="008B2B66"/>
    <w:rsid w:val="008B2D00"/>
    <w:rsid w:val="008B2DE5"/>
    <w:rsid w:val="008B3334"/>
    <w:rsid w:val="008B3724"/>
    <w:rsid w:val="008B373B"/>
    <w:rsid w:val="008B3837"/>
    <w:rsid w:val="008B3B2B"/>
    <w:rsid w:val="008B3B54"/>
    <w:rsid w:val="008B3C07"/>
    <w:rsid w:val="008B3F89"/>
    <w:rsid w:val="008B4047"/>
    <w:rsid w:val="008B4226"/>
    <w:rsid w:val="008B44C8"/>
    <w:rsid w:val="008B46C9"/>
    <w:rsid w:val="008B49B4"/>
    <w:rsid w:val="008B4BF7"/>
    <w:rsid w:val="008B5005"/>
    <w:rsid w:val="008B50C4"/>
    <w:rsid w:val="008B52C1"/>
    <w:rsid w:val="008B541A"/>
    <w:rsid w:val="008B5628"/>
    <w:rsid w:val="008B60DB"/>
    <w:rsid w:val="008B63DE"/>
    <w:rsid w:val="008B697F"/>
    <w:rsid w:val="008B6C41"/>
    <w:rsid w:val="008B6E0B"/>
    <w:rsid w:val="008C08B9"/>
    <w:rsid w:val="008C12FE"/>
    <w:rsid w:val="008C16F5"/>
    <w:rsid w:val="008C1700"/>
    <w:rsid w:val="008C1734"/>
    <w:rsid w:val="008C1D74"/>
    <w:rsid w:val="008C1F70"/>
    <w:rsid w:val="008C283A"/>
    <w:rsid w:val="008C28CD"/>
    <w:rsid w:val="008C2951"/>
    <w:rsid w:val="008C29B5"/>
    <w:rsid w:val="008C3006"/>
    <w:rsid w:val="008C3A2F"/>
    <w:rsid w:val="008C3AC6"/>
    <w:rsid w:val="008C3EDB"/>
    <w:rsid w:val="008C4157"/>
    <w:rsid w:val="008C46C7"/>
    <w:rsid w:val="008C4A27"/>
    <w:rsid w:val="008C4A53"/>
    <w:rsid w:val="008C4A86"/>
    <w:rsid w:val="008C4AD4"/>
    <w:rsid w:val="008C4ADA"/>
    <w:rsid w:val="008C5338"/>
    <w:rsid w:val="008C5375"/>
    <w:rsid w:val="008C53A4"/>
    <w:rsid w:val="008C5ACE"/>
    <w:rsid w:val="008C5C93"/>
    <w:rsid w:val="008C5E14"/>
    <w:rsid w:val="008C646C"/>
    <w:rsid w:val="008C6609"/>
    <w:rsid w:val="008C66DD"/>
    <w:rsid w:val="008C6A5E"/>
    <w:rsid w:val="008C70CE"/>
    <w:rsid w:val="008C7201"/>
    <w:rsid w:val="008C75E4"/>
    <w:rsid w:val="008C75F6"/>
    <w:rsid w:val="008C7703"/>
    <w:rsid w:val="008C7CE0"/>
    <w:rsid w:val="008D0289"/>
    <w:rsid w:val="008D06A7"/>
    <w:rsid w:val="008D0EA3"/>
    <w:rsid w:val="008D0ECA"/>
    <w:rsid w:val="008D10CA"/>
    <w:rsid w:val="008D1ABB"/>
    <w:rsid w:val="008D1D03"/>
    <w:rsid w:val="008D1ED0"/>
    <w:rsid w:val="008D2CB9"/>
    <w:rsid w:val="008D2ED4"/>
    <w:rsid w:val="008D3700"/>
    <w:rsid w:val="008D37EF"/>
    <w:rsid w:val="008D38E5"/>
    <w:rsid w:val="008D39FA"/>
    <w:rsid w:val="008D3D59"/>
    <w:rsid w:val="008D3E81"/>
    <w:rsid w:val="008D4103"/>
    <w:rsid w:val="008D44F6"/>
    <w:rsid w:val="008D47C1"/>
    <w:rsid w:val="008D4B28"/>
    <w:rsid w:val="008D4CE5"/>
    <w:rsid w:val="008D5368"/>
    <w:rsid w:val="008D5471"/>
    <w:rsid w:val="008D54F8"/>
    <w:rsid w:val="008D577D"/>
    <w:rsid w:val="008D57A9"/>
    <w:rsid w:val="008D5A99"/>
    <w:rsid w:val="008D5EDB"/>
    <w:rsid w:val="008D6356"/>
    <w:rsid w:val="008D6932"/>
    <w:rsid w:val="008D702D"/>
    <w:rsid w:val="008D75CB"/>
    <w:rsid w:val="008D7616"/>
    <w:rsid w:val="008D7E0A"/>
    <w:rsid w:val="008D7F7A"/>
    <w:rsid w:val="008E01EA"/>
    <w:rsid w:val="008E0605"/>
    <w:rsid w:val="008E0983"/>
    <w:rsid w:val="008E09D4"/>
    <w:rsid w:val="008E0B18"/>
    <w:rsid w:val="008E0C02"/>
    <w:rsid w:val="008E0D49"/>
    <w:rsid w:val="008E11C6"/>
    <w:rsid w:val="008E11D9"/>
    <w:rsid w:val="008E11F2"/>
    <w:rsid w:val="008E12C7"/>
    <w:rsid w:val="008E12D3"/>
    <w:rsid w:val="008E17B7"/>
    <w:rsid w:val="008E18FD"/>
    <w:rsid w:val="008E1922"/>
    <w:rsid w:val="008E1B95"/>
    <w:rsid w:val="008E1EB5"/>
    <w:rsid w:val="008E21EF"/>
    <w:rsid w:val="008E2AB2"/>
    <w:rsid w:val="008E3149"/>
    <w:rsid w:val="008E3232"/>
    <w:rsid w:val="008E327D"/>
    <w:rsid w:val="008E3C3F"/>
    <w:rsid w:val="008E477E"/>
    <w:rsid w:val="008E4E26"/>
    <w:rsid w:val="008E6110"/>
    <w:rsid w:val="008E649A"/>
    <w:rsid w:val="008E71B1"/>
    <w:rsid w:val="008E7E07"/>
    <w:rsid w:val="008E7F07"/>
    <w:rsid w:val="008F0624"/>
    <w:rsid w:val="008F0737"/>
    <w:rsid w:val="008F073A"/>
    <w:rsid w:val="008F096A"/>
    <w:rsid w:val="008F0E36"/>
    <w:rsid w:val="008F0F74"/>
    <w:rsid w:val="008F129C"/>
    <w:rsid w:val="008F154A"/>
    <w:rsid w:val="008F1834"/>
    <w:rsid w:val="008F1A35"/>
    <w:rsid w:val="008F27ED"/>
    <w:rsid w:val="008F280D"/>
    <w:rsid w:val="008F2C88"/>
    <w:rsid w:val="008F2CC9"/>
    <w:rsid w:val="008F320E"/>
    <w:rsid w:val="008F3670"/>
    <w:rsid w:val="008F427D"/>
    <w:rsid w:val="008F4409"/>
    <w:rsid w:val="008F4578"/>
    <w:rsid w:val="008F47AA"/>
    <w:rsid w:val="008F4A8F"/>
    <w:rsid w:val="008F5050"/>
    <w:rsid w:val="008F5089"/>
    <w:rsid w:val="008F51F8"/>
    <w:rsid w:val="008F5208"/>
    <w:rsid w:val="008F5346"/>
    <w:rsid w:val="008F5363"/>
    <w:rsid w:val="008F554B"/>
    <w:rsid w:val="008F58B2"/>
    <w:rsid w:val="008F5C45"/>
    <w:rsid w:val="008F5D1D"/>
    <w:rsid w:val="008F5D8A"/>
    <w:rsid w:val="008F6513"/>
    <w:rsid w:val="008F65CB"/>
    <w:rsid w:val="008F6919"/>
    <w:rsid w:val="008F6CC2"/>
    <w:rsid w:val="008F6EF9"/>
    <w:rsid w:val="008F6FCF"/>
    <w:rsid w:val="008F7132"/>
    <w:rsid w:val="008F7522"/>
    <w:rsid w:val="008F797D"/>
    <w:rsid w:val="008F7C6C"/>
    <w:rsid w:val="008F7F45"/>
    <w:rsid w:val="009003E1"/>
    <w:rsid w:val="009003E2"/>
    <w:rsid w:val="00900403"/>
    <w:rsid w:val="0090041C"/>
    <w:rsid w:val="00900494"/>
    <w:rsid w:val="00900684"/>
    <w:rsid w:val="0090068C"/>
    <w:rsid w:val="009008F6"/>
    <w:rsid w:val="00900CAC"/>
    <w:rsid w:val="00900F5E"/>
    <w:rsid w:val="009014DC"/>
    <w:rsid w:val="009016F9"/>
    <w:rsid w:val="009017CB"/>
    <w:rsid w:val="00901B4B"/>
    <w:rsid w:val="00901B6C"/>
    <w:rsid w:val="00901D09"/>
    <w:rsid w:val="00901E4A"/>
    <w:rsid w:val="0090240A"/>
    <w:rsid w:val="00902564"/>
    <w:rsid w:val="009034E3"/>
    <w:rsid w:val="009034EA"/>
    <w:rsid w:val="009036B0"/>
    <w:rsid w:val="00903F54"/>
    <w:rsid w:val="00904097"/>
    <w:rsid w:val="0090452D"/>
    <w:rsid w:val="00904574"/>
    <w:rsid w:val="00904697"/>
    <w:rsid w:val="0090487B"/>
    <w:rsid w:val="00904C0A"/>
    <w:rsid w:val="00905509"/>
    <w:rsid w:val="0090556E"/>
    <w:rsid w:val="009056FD"/>
    <w:rsid w:val="00905E1B"/>
    <w:rsid w:val="009063DE"/>
    <w:rsid w:val="00906E1F"/>
    <w:rsid w:val="00906E95"/>
    <w:rsid w:val="0090723D"/>
    <w:rsid w:val="009073C7"/>
    <w:rsid w:val="009075C4"/>
    <w:rsid w:val="00907643"/>
    <w:rsid w:val="00907CBA"/>
    <w:rsid w:val="009106A0"/>
    <w:rsid w:val="009107C6"/>
    <w:rsid w:val="00910A34"/>
    <w:rsid w:val="009110BE"/>
    <w:rsid w:val="009114A0"/>
    <w:rsid w:val="0091151F"/>
    <w:rsid w:val="00911D28"/>
    <w:rsid w:val="00911D79"/>
    <w:rsid w:val="00911DA4"/>
    <w:rsid w:val="00911F48"/>
    <w:rsid w:val="0091202A"/>
    <w:rsid w:val="00912073"/>
    <w:rsid w:val="00912084"/>
    <w:rsid w:val="00912247"/>
    <w:rsid w:val="00912293"/>
    <w:rsid w:val="0091281C"/>
    <w:rsid w:val="00912BA9"/>
    <w:rsid w:val="0091323F"/>
    <w:rsid w:val="009136A7"/>
    <w:rsid w:val="00913FC5"/>
    <w:rsid w:val="00913FE6"/>
    <w:rsid w:val="009140E1"/>
    <w:rsid w:val="00914469"/>
    <w:rsid w:val="00914537"/>
    <w:rsid w:val="0091494C"/>
    <w:rsid w:val="00914970"/>
    <w:rsid w:val="00914BA8"/>
    <w:rsid w:val="00914FA8"/>
    <w:rsid w:val="00915016"/>
    <w:rsid w:val="00915356"/>
    <w:rsid w:val="00915515"/>
    <w:rsid w:val="00915AEC"/>
    <w:rsid w:val="00915BAD"/>
    <w:rsid w:val="009160E9"/>
    <w:rsid w:val="0091611D"/>
    <w:rsid w:val="00916734"/>
    <w:rsid w:val="00916A00"/>
    <w:rsid w:val="00916E09"/>
    <w:rsid w:val="009170AA"/>
    <w:rsid w:val="0091725D"/>
    <w:rsid w:val="009174B9"/>
    <w:rsid w:val="00917519"/>
    <w:rsid w:val="0091791F"/>
    <w:rsid w:val="00920073"/>
    <w:rsid w:val="00920468"/>
    <w:rsid w:val="00920483"/>
    <w:rsid w:val="00920723"/>
    <w:rsid w:val="00921645"/>
    <w:rsid w:val="00921C6C"/>
    <w:rsid w:val="0092219F"/>
    <w:rsid w:val="00922287"/>
    <w:rsid w:val="009223AA"/>
    <w:rsid w:val="0092249B"/>
    <w:rsid w:val="00922577"/>
    <w:rsid w:val="009226BE"/>
    <w:rsid w:val="0092271C"/>
    <w:rsid w:val="00922854"/>
    <w:rsid w:val="0092291A"/>
    <w:rsid w:val="00922EFD"/>
    <w:rsid w:val="009230F0"/>
    <w:rsid w:val="0092311C"/>
    <w:rsid w:val="00923565"/>
    <w:rsid w:val="009236C7"/>
    <w:rsid w:val="0092385F"/>
    <w:rsid w:val="00923888"/>
    <w:rsid w:val="00923954"/>
    <w:rsid w:val="0092398E"/>
    <w:rsid w:val="009241F5"/>
    <w:rsid w:val="00924200"/>
    <w:rsid w:val="00924351"/>
    <w:rsid w:val="0092440B"/>
    <w:rsid w:val="00924643"/>
    <w:rsid w:val="009248F4"/>
    <w:rsid w:val="009250F8"/>
    <w:rsid w:val="009253DA"/>
    <w:rsid w:val="00925876"/>
    <w:rsid w:val="009264EA"/>
    <w:rsid w:val="0092680D"/>
    <w:rsid w:val="00927326"/>
    <w:rsid w:val="00927514"/>
    <w:rsid w:val="009275A3"/>
    <w:rsid w:val="009276F8"/>
    <w:rsid w:val="0092796B"/>
    <w:rsid w:val="00927A36"/>
    <w:rsid w:val="00927C47"/>
    <w:rsid w:val="00927DA2"/>
    <w:rsid w:val="00927E90"/>
    <w:rsid w:val="00930147"/>
    <w:rsid w:val="009303BA"/>
    <w:rsid w:val="009303D9"/>
    <w:rsid w:val="00930461"/>
    <w:rsid w:val="00930475"/>
    <w:rsid w:val="00930903"/>
    <w:rsid w:val="00930A6B"/>
    <w:rsid w:val="00930CB0"/>
    <w:rsid w:val="00931007"/>
    <w:rsid w:val="00931174"/>
    <w:rsid w:val="00931D36"/>
    <w:rsid w:val="00931E02"/>
    <w:rsid w:val="00932332"/>
    <w:rsid w:val="00932C45"/>
    <w:rsid w:val="00932E9A"/>
    <w:rsid w:val="009333EE"/>
    <w:rsid w:val="009337C6"/>
    <w:rsid w:val="00933918"/>
    <w:rsid w:val="00933D79"/>
    <w:rsid w:val="00934132"/>
    <w:rsid w:val="00934AAD"/>
    <w:rsid w:val="00934B36"/>
    <w:rsid w:val="00935035"/>
    <w:rsid w:val="00935057"/>
    <w:rsid w:val="0093516C"/>
    <w:rsid w:val="0093552C"/>
    <w:rsid w:val="0093580B"/>
    <w:rsid w:val="00935987"/>
    <w:rsid w:val="00935D7F"/>
    <w:rsid w:val="00935E68"/>
    <w:rsid w:val="00935EFA"/>
    <w:rsid w:val="00935FDB"/>
    <w:rsid w:val="009362F0"/>
    <w:rsid w:val="0093661D"/>
    <w:rsid w:val="00936671"/>
    <w:rsid w:val="009367A7"/>
    <w:rsid w:val="009369F1"/>
    <w:rsid w:val="00936C0B"/>
    <w:rsid w:val="00937468"/>
    <w:rsid w:val="00937641"/>
    <w:rsid w:val="0093769E"/>
    <w:rsid w:val="00937942"/>
    <w:rsid w:val="00937996"/>
    <w:rsid w:val="00937B25"/>
    <w:rsid w:val="00937FF0"/>
    <w:rsid w:val="009407BD"/>
    <w:rsid w:val="00940EB2"/>
    <w:rsid w:val="00940FA4"/>
    <w:rsid w:val="009411C0"/>
    <w:rsid w:val="00941898"/>
    <w:rsid w:val="0094198C"/>
    <w:rsid w:val="00941A30"/>
    <w:rsid w:val="00941DCB"/>
    <w:rsid w:val="009421AE"/>
    <w:rsid w:val="00942408"/>
    <w:rsid w:val="00942488"/>
    <w:rsid w:val="00942513"/>
    <w:rsid w:val="00942A07"/>
    <w:rsid w:val="00942B19"/>
    <w:rsid w:val="00942DCF"/>
    <w:rsid w:val="0094364E"/>
    <w:rsid w:val="00943C50"/>
    <w:rsid w:val="00944C99"/>
    <w:rsid w:val="00944D73"/>
    <w:rsid w:val="009456C2"/>
    <w:rsid w:val="009458A9"/>
    <w:rsid w:val="00945915"/>
    <w:rsid w:val="0094599A"/>
    <w:rsid w:val="009459F2"/>
    <w:rsid w:val="00945DD8"/>
    <w:rsid w:val="0094603A"/>
    <w:rsid w:val="0094630C"/>
    <w:rsid w:val="0094686B"/>
    <w:rsid w:val="00946A05"/>
    <w:rsid w:val="00946A92"/>
    <w:rsid w:val="00946CBF"/>
    <w:rsid w:val="00946E51"/>
    <w:rsid w:val="00947688"/>
    <w:rsid w:val="00947713"/>
    <w:rsid w:val="00947A67"/>
    <w:rsid w:val="00947AC9"/>
    <w:rsid w:val="00947D11"/>
    <w:rsid w:val="0095038C"/>
    <w:rsid w:val="00950951"/>
    <w:rsid w:val="0095096B"/>
    <w:rsid w:val="00950C27"/>
    <w:rsid w:val="009515F2"/>
    <w:rsid w:val="00951CE6"/>
    <w:rsid w:val="00951CEB"/>
    <w:rsid w:val="00952292"/>
    <w:rsid w:val="0095264C"/>
    <w:rsid w:val="00952C82"/>
    <w:rsid w:val="009533E4"/>
    <w:rsid w:val="00953651"/>
    <w:rsid w:val="00953842"/>
    <w:rsid w:val="00953AD7"/>
    <w:rsid w:val="00953E75"/>
    <w:rsid w:val="0095435C"/>
    <w:rsid w:val="009547D8"/>
    <w:rsid w:val="009548F3"/>
    <w:rsid w:val="00955493"/>
    <w:rsid w:val="00956110"/>
    <w:rsid w:val="00956704"/>
    <w:rsid w:val="009568F0"/>
    <w:rsid w:val="009569A0"/>
    <w:rsid w:val="0095708B"/>
    <w:rsid w:val="00957434"/>
    <w:rsid w:val="00957A5B"/>
    <w:rsid w:val="00957E6E"/>
    <w:rsid w:val="00960026"/>
    <w:rsid w:val="0096071B"/>
    <w:rsid w:val="00960B48"/>
    <w:rsid w:val="00960C24"/>
    <w:rsid w:val="00960E75"/>
    <w:rsid w:val="00960FA7"/>
    <w:rsid w:val="009615B1"/>
    <w:rsid w:val="00961AC0"/>
    <w:rsid w:val="00961EC0"/>
    <w:rsid w:val="009625BE"/>
    <w:rsid w:val="009625CF"/>
    <w:rsid w:val="009628D8"/>
    <w:rsid w:val="00962B38"/>
    <w:rsid w:val="00962B55"/>
    <w:rsid w:val="009630AB"/>
    <w:rsid w:val="009633E8"/>
    <w:rsid w:val="00963539"/>
    <w:rsid w:val="0096354B"/>
    <w:rsid w:val="009639D3"/>
    <w:rsid w:val="00963A33"/>
    <w:rsid w:val="00964084"/>
    <w:rsid w:val="00965351"/>
    <w:rsid w:val="009654DA"/>
    <w:rsid w:val="00965EA1"/>
    <w:rsid w:val="009662E6"/>
    <w:rsid w:val="009664FD"/>
    <w:rsid w:val="0096661F"/>
    <w:rsid w:val="00966B43"/>
    <w:rsid w:val="00966D6B"/>
    <w:rsid w:val="00966E8E"/>
    <w:rsid w:val="00966F57"/>
    <w:rsid w:val="00966F7F"/>
    <w:rsid w:val="00967182"/>
    <w:rsid w:val="009672E7"/>
    <w:rsid w:val="009673E7"/>
    <w:rsid w:val="00967708"/>
    <w:rsid w:val="0096796E"/>
    <w:rsid w:val="0097029F"/>
    <w:rsid w:val="00970BAA"/>
    <w:rsid w:val="00970F29"/>
    <w:rsid w:val="009710FD"/>
    <w:rsid w:val="0097130F"/>
    <w:rsid w:val="00971D1E"/>
    <w:rsid w:val="00972C4A"/>
    <w:rsid w:val="00972C87"/>
    <w:rsid w:val="00972DAE"/>
    <w:rsid w:val="0097316A"/>
    <w:rsid w:val="00973B08"/>
    <w:rsid w:val="00974C0E"/>
    <w:rsid w:val="00975080"/>
    <w:rsid w:val="009753F2"/>
    <w:rsid w:val="0097545D"/>
    <w:rsid w:val="0097562A"/>
    <w:rsid w:val="00975F89"/>
    <w:rsid w:val="0097612D"/>
    <w:rsid w:val="009762A6"/>
    <w:rsid w:val="00976B53"/>
    <w:rsid w:val="00976D69"/>
    <w:rsid w:val="00977487"/>
    <w:rsid w:val="009777F1"/>
    <w:rsid w:val="0097793C"/>
    <w:rsid w:val="00977B38"/>
    <w:rsid w:val="00977E78"/>
    <w:rsid w:val="00980237"/>
    <w:rsid w:val="00980428"/>
    <w:rsid w:val="00980662"/>
    <w:rsid w:val="00980C12"/>
    <w:rsid w:val="00981309"/>
    <w:rsid w:val="00981619"/>
    <w:rsid w:val="009816C9"/>
    <w:rsid w:val="009819FD"/>
    <w:rsid w:val="009821C9"/>
    <w:rsid w:val="0098221A"/>
    <w:rsid w:val="00983671"/>
    <w:rsid w:val="009838ED"/>
    <w:rsid w:val="00983AD6"/>
    <w:rsid w:val="00983D43"/>
    <w:rsid w:val="00983EF7"/>
    <w:rsid w:val="00983F11"/>
    <w:rsid w:val="00984790"/>
    <w:rsid w:val="00984E0C"/>
    <w:rsid w:val="00984F0D"/>
    <w:rsid w:val="00985199"/>
    <w:rsid w:val="00985236"/>
    <w:rsid w:val="00985320"/>
    <w:rsid w:val="00985D3E"/>
    <w:rsid w:val="00985FBB"/>
    <w:rsid w:val="00986218"/>
    <w:rsid w:val="00986340"/>
    <w:rsid w:val="00986604"/>
    <w:rsid w:val="00986621"/>
    <w:rsid w:val="00986802"/>
    <w:rsid w:val="009868EF"/>
    <w:rsid w:val="00986B74"/>
    <w:rsid w:val="00986E08"/>
    <w:rsid w:val="00986F22"/>
    <w:rsid w:val="00987195"/>
    <w:rsid w:val="009878B4"/>
    <w:rsid w:val="00987990"/>
    <w:rsid w:val="00987F44"/>
    <w:rsid w:val="009900BC"/>
    <w:rsid w:val="009905BF"/>
    <w:rsid w:val="0099073C"/>
    <w:rsid w:val="009909AA"/>
    <w:rsid w:val="009909D8"/>
    <w:rsid w:val="00990E59"/>
    <w:rsid w:val="00991A27"/>
    <w:rsid w:val="00991B9A"/>
    <w:rsid w:val="00991F2C"/>
    <w:rsid w:val="0099236C"/>
    <w:rsid w:val="009923C5"/>
    <w:rsid w:val="009923F4"/>
    <w:rsid w:val="00992768"/>
    <w:rsid w:val="00992D93"/>
    <w:rsid w:val="009931D8"/>
    <w:rsid w:val="00993324"/>
    <w:rsid w:val="009933FC"/>
    <w:rsid w:val="0099372B"/>
    <w:rsid w:val="00993778"/>
    <w:rsid w:val="0099434E"/>
    <w:rsid w:val="009943F3"/>
    <w:rsid w:val="0099450E"/>
    <w:rsid w:val="009947C9"/>
    <w:rsid w:val="009954B4"/>
    <w:rsid w:val="0099553B"/>
    <w:rsid w:val="00995E75"/>
    <w:rsid w:val="00996625"/>
    <w:rsid w:val="00996C51"/>
    <w:rsid w:val="00996CF4"/>
    <w:rsid w:val="00996FF8"/>
    <w:rsid w:val="009970F0"/>
    <w:rsid w:val="00997506"/>
    <w:rsid w:val="0099758D"/>
    <w:rsid w:val="009976DC"/>
    <w:rsid w:val="00997B0B"/>
    <w:rsid w:val="00997B6B"/>
    <w:rsid w:val="00997F4B"/>
    <w:rsid w:val="00997FF8"/>
    <w:rsid w:val="009A0097"/>
    <w:rsid w:val="009A02B7"/>
    <w:rsid w:val="009A065A"/>
    <w:rsid w:val="009A09DE"/>
    <w:rsid w:val="009A0B96"/>
    <w:rsid w:val="009A0BE4"/>
    <w:rsid w:val="009A0BFB"/>
    <w:rsid w:val="009A0E7C"/>
    <w:rsid w:val="009A0EDC"/>
    <w:rsid w:val="009A12E1"/>
    <w:rsid w:val="009A1633"/>
    <w:rsid w:val="009A18D1"/>
    <w:rsid w:val="009A1ACC"/>
    <w:rsid w:val="009A1C80"/>
    <w:rsid w:val="009A1CEE"/>
    <w:rsid w:val="009A1DC6"/>
    <w:rsid w:val="009A1DE0"/>
    <w:rsid w:val="009A2089"/>
    <w:rsid w:val="009A27D5"/>
    <w:rsid w:val="009A2C80"/>
    <w:rsid w:val="009A2F6F"/>
    <w:rsid w:val="009A3279"/>
    <w:rsid w:val="009A35D6"/>
    <w:rsid w:val="009A3B31"/>
    <w:rsid w:val="009A403C"/>
    <w:rsid w:val="009A45EC"/>
    <w:rsid w:val="009A46CA"/>
    <w:rsid w:val="009A4731"/>
    <w:rsid w:val="009A4C67"/>
    <w:rsid w:val="009A50F8"/>
    <w:rsid w:val="009A5733"/>
    <w:rsid w:val="009A5748"/>
    <w:rsid w:val="009A5765"/>
    <w:rsid w:val="009A5907"/>
    <w:rsid w:val="009A5A17"/>
    <w:rsid w:val="009A5C9A"/>
    <w:rsid w:val="009A632A"/>
    <w:rsid w:val="009A648D"/>
    <w:rsid w:val="009A65C8"/>
    <w:rsid w:val="009A666C"/>
    <w:rsid w:val="009A679F"/>
    <w:rsid w:val="009A68EF"/>
    <w:rsid w:val="009A6A9E"/>
    <w:rsid w:val="009A6CBF"/>
    <w:rsid w:val="009A71AE"/>
    <w:rsid w:val="009A75D2"/>
    <w:rsid w:val="009A764A"/>
    <w:rsid w:val="009A7A7A"/>
    <w:rsid w:val="009A7F51"/>
    <w:rsid w:val="009B081B"/>
    <w:rsid w:val="009B0A12"/>
    <w:rsid w:val="009B11F2"/>
    <w:rsid w:val="009B1B3A"/>
    <w:rsid w:val="009B1B79"/>
    <w:rsid w:val="009B282F"/>
    <w:rsid w:val="009B2AE5"/>
    <w:rsid w:val="009B2B16"/>
    <w:rsid w:val="009B2B4D"/>
    <w:rsid w:val="009B3613"/>
    <w:rsid w:val="009B38EC"/>
    <w:rsid w:val="009B38F7"/>
    <w:rsid w:val="009B3D94"/>
    <w:rsid w:val="009B3DEF"/>
    <w:rsid w:val="009B3E1C"/>
    <w:rsid w:val="009B3F93"/>
    <w:rsid w:val="009B453C"/>
    <w:rsid w:val="009B4585"/>
    <w:rsid w:val="009B49E0"/>
    <w:rsid w:val="009B4EFC"/>
    <w:rsid w:val="009B4F09"/>
    <w:rsid w:val="009B509B"/>
    <w:rsid w:val="009B5A54"/>
    <w:rsid w:val="009B5DC1"/>
    <w:rsid w:val="009B6328"/>
    <w:rsid w:val="009B64BA"/>
    <w:rsid w:val="009B67A1"/>
    <w:rsid w:val="009B6B3E"/>
    <w:rsid w:val="009B739C"/>
    <w:rsid w:val="009B767D"/>
    <w:rsid w:val="009B77C8"/>
    <w:rsid w:val="009B78CC"/>
    <w:rsid w:val="009B7933"/>
    <w:rsid w:val="009B7951"/>
    <w:rsid w:val="009C01AF"/>
    <w:rsid w:val="009C0389"/>
    <w:rsid w:val="009C066E"/>
    <w:rsid w:val="009C08EB"/>
    <w:rsid w:val="009C0FAA"/>
    <w:rsid w:val="009C126E"/>
    <w:rsid w:val="009C1F6A"/>
    <w:rsid w:val="009C20D0"/>
    <w:rsid w:val="009C2205"/>
    <w:rsid w:val="009C2594"/>
    <w:rsid w:val="009C27A4"/>
    <w:rsid w:val="009C2BB0"/>
    <w:rsid w:val="009C2EEF"/>
    <w:rsid w:val="009C31D0"/>
    <w:rsid w:val="009C33E8"/>
    <w:rsid w:val="009C36D1"/>
    <w:rsid w:val="009C3AC1"/>
    <w:rsid w:val="009C3B46"/>
    <w:rsid w:val="009C5061"/>
    <w:rsid w:val="009C574E"/>
    <w:rsid w:val="009C578A"/>
    <w:rsid w:val="009C5846"/>
    <w:rsid w:val="009C593E"/>
    <w:rsid w:val="009C635C"/>
    <w:rsid w:val="009C65AC"/>
    <w:rsid w:val="009C6873"/>
    <w:rsid w:val="009C6B2F"/>
    <w:rsid w:val="009C6D34"/>
    <w:rsid w:val="009C76AB"/>
    <w:rsid w:val="009C79A8"/>
    <w:rsid w:val="009C7BEE"/>
    <w:rsid w:val="009C7F28"/>
    <w:rsid w:val="009D0181"/>
    <w:rsid w:val="009D01C2"/>
    <w:rsid w:val="009D0249"/>
    <w:rsid w:val="009D04F0"/>
    <w:rsid w:val="009D0B89"/>
    <w:rsid w:val="009D120A"/>
    <w:rsid w:val="009D1715"/>
    <w:rsid w:val="009D17AC"/>
    <w:rsid w:val="009D1895"/>
    <w:rsid w:val="009D1959"/>
    <w:rsid w:val="009D1CC4"/>
    <w:rsid w:val="009D1CFA"/>
    <w:rsid w:val="009D1D85"/>
    <w:rsid w:val="009D1E6C"/>
    <w:rsid w:val="009D1EB2"/>
    <w:rsid w:val="009D2067"/>
    <w:rsid w:val="009D20BF"/>
    <w:rsid w:val="009D2149"/>
    <w:rsid w:val="009D215F"/>
    <w:rsid w:val="009D2207"/>
    <w:rsid w:val="009D2215"/>
    <w:rsid w:val="009D2472"/>
    <w:rsid w:val="009D2476"/>
    <w:rsid w:val="009D2930"/>
    <w:rsid w:val="009D33C4"/>
    <w:rsid w:val="009D3533"/>
    <w:rsid w:val="009D35AF"/>
    <w:rsid w:val="009D3EC8"/>
    <w:rsid w:val="009D40C9"/>
    <w:rsid w:val="009D41D1"/>
    <w:rsid w:val="009D45F4"/>
    <w:rsid w:val="009D4845"/>
    <w:rsid w:val="009D4ACA"/>
    <w:rsid w:val="009D4D69"/>
    <w:rsid w:val="009D4DE0"/>
    <w:rsid w:val="009D4F12"/>
    <w:rsid w:val="009D535E"/>
    <w:rsid w:val="009D58F5"/>
    <w:rsid w:val="009D5AA9"/>
    <w:rsid w:val="009D5F2E"/>
    <w:rsid w:val="009D647D"/>
    <w:rsid w:val="009D6531"/>
    <w:rsid w:val="009D6793"/>
    <w:rsid w:val="009D68A5"/>
    <w:rsid w:val="009D6A29"/>
    <w:rsid w:val="009D6A44"/>
    <w:rsid w:val="009D7226"/>
    <w:rsid w:val="009D7596"/>
    <w:rsid w:val="009D76A6"/>
    <w:rsid w:val="009D7E98"/>
    <w:rsid w:val="009E0149"/>
    <w:rsid w:val="009E0476"/>
    <w:rsid w:val="009E0560"/>
    <w:rsid w:val="009E0672"/>
    <w:rsid w:val="009E070E"/>
    <w:rsid w:val="009E0771"/>
    <w:rsid w:val="009E08FF"/>
    <w:rsid w:val="009E0D3C"/>
    <w:rsid w:val="009E0E49"/>
    <w:rsid w:val="009E1167"/>
    <w:rsid w:val="009E1521"/>
    <w:rsid w:val="009E195D"/>
    <w:rsid w:val="009E1A3B"/>
    <w:rsid w:val="009E2216"/>
    <w:rsid w:val="009E26FC"/>
    <w:rsid w:val="009E3335"/>
    <w:rsid w:val="009E3492"/>
    <w:rsid w:val="009E39B9"/>
    <w:rsid w:val="009E3B80"/>
    <w:rsid w:val="009E3CCA"/>
    <w:rsid w:val="009E4219"/>
    <w:rsid w:val="009E449B"/>
    <w:rsid w:val="009E4502"/>
    <w:rsid w:val="009E45F1"/>
    <w:rsid w:val="009E486E"/>
    <w:rsid w:val="009E4A15"/>
    <w:rsid w:val="009E4B53"/>
    <w:rsid w:val="009E50F1"/>
    <w:rsid w:val="009E5142"/>
    <w:rsid w:val="009E53F3"/>
    <w:rsid w:val="009E56AD"/>
    <w:rsid w:val="009E5912"/>
    <w:rsid w:val="009E5A55"/>
    <w:rsid w:val="009E5F38"/>
    <w:rsid w:val="009E6174"/>
    <w:rsid w:val="009E6330"/>
    <w:rsid w:val="009E6EB1"/>
    <w:rsid w:val="009E72CD"/>
    <w:rsid w:val="009E775D"/>
    <w:rsid w:val="009E7B6B"/>
    <w:rsid w:val="009E7FE7"/>
    <w:rsid w:val="009F046A"/>
    <w:rsid w:val="009F0A71"/>
    <w:rsid w:val="009F13D5"/>
    <w:rsid w:val="009F164E"/>
    <w:rsid w:val="009F1BD4"/>
    <w:rsid w:val="009F1C8A"/>
    <w:rsid w:val="009F1E15"/>
    <w:rsid w:val="009F1FDD"/>
    <w:rsid w:val="009F2548"/>
    <w:rsid w:val="009F2554"/>
    <w:rsid w:val="009F25C3"/>
    <w:rsid w:val="009F2938"/>
    <w:rsid w:val="009F3B0A"/>
    <w:rsid w:val="009F3C4C"/>
    <w:rsid w:val="009F3CB0"/>
    <w:rsid w:val="009F3D48"/>
    <w:rsid w:val="009F4810"/>
    <w:rsid w:val="009F4E6F"/>
    <w:rsid w:val="009F4EC9"/>
    <w:rsid w:val="009F4F23"/>
    <w:rsid w:val="009F54CC"/>
    <w:rsid w:val="009F5641"/>
    <w:rsid w:val="009F5DB3"/>
    <w:rsid w:val="009F5F73"/>
    <w:rsid w:val="009F64C4"/>
    <w:rsid w:val="009F66BE"/>
    <w:rsid w:val="009F6B3A"/>
    <w:rsid w:val="009F6DFE"/>
    <w:rsid w:val="009F6F99"/>
    <w:rsid w:val="009F7068"/>
    <w:rsid w:val="009F77A1"/>
    <w:rsid w:val="009F7C1C"/>
    <w:rsid w:val="009F7C3B"/>
    <w:rsid w:val="009F7CF4"/>
    <w:rsid w:val="009F7DB5"/>
    <w:rsid w:val="00A0033E"/>
    <w:rsid w:val="00A0042E"/>
    <w:rsid w:val="00A005B5"/>
    <w:rsid w:val="00A00CCB"/>
    <w:rsid w:val="00A00E73"/>
    <w:rsid w:val="00A01011"/>
    <w:rsid w:val="00A0101D"/>
    <w:rsid w:val="00A01153"/>
    <w:rsid w:val="00A011E6"/>
    <w:rsid w:val="00A016B8"/>
    <w:rsid w:val="00A01926"/>
    <w:rsid w:val="00A01940"/>
    <w:rsid w:val="00A01956"/>
    <w:rsid w:val="00A01E94"/>
    <w:rsid w:val="00A02076"/>
    <w:rsid w:val="00A02350"/>
    <w:rsid w:val="00A02556"/>
    <w:rsid w:val="00A02617"/>
    <w:rsid w:val="00A027DF"/>
    <w:rsid w:val="00A02A4D"/>
    <w:rsid w:val="00A02A72"/>
    <w:rsid w:val="00A02CED"/>
    <w:rsid w:val="00A035A4"/>
    <w:rsid w:val="00A0380B"/>
    <w:rsid w:val="00A04830"/>
    <w:rsid w:val="00A04955"/>
    <w:rsid w:val="00A04E60"/>
    <w:rsid w:val="00A0503B"/>
    <w:rsid w:val="00A0513C"/>
    <w:rsid w:val="00A0517E"/>
    <w:rsid w:val="00A05D28"/>
    <w:rsid w:val="00A0634D"/>
    <w:rsid w:val="00A064E2"/>
    <w:rsid w:val="00A0668C"/>
    <w:rsid w:val="00A069D0"/>
    <w:rsid w:val="00A06B04"/>
    <w:rsid w:val="00A06B78"/>
    <w:rsid w:val="00A06C62"/>
    <w:rsid w:val="00A07411"/>
    <w:rsid w:val="00A0742A"/>
    <w:rsid w:val="00A07776"/>
    <w:rsid w:val="00A0799B"/>
    <w:rsid w:val="00A07CB3"/>
    <w:rsid w:val="00A1032E"/>
    <w:rsid w:val="00A106E2"/>
    <w:rsid w:val="00A108D3"/>
    <w:rsid w:val="00A10AB6"/>
    <w:rsid w:val="00A10BA7"/>
    <w:rsid w:val="00A111BB"/>
    <w:rsid w:val="00A121BD"/>
    <w:rsid w:val="00A1233D"/>
    <w:rsid w:val="00A123DD"/>
    <w:rsid w:val="00A127F2"/>
    <w:rsid w:val="00A12E7C"/>
    <w:rsid w:val="00A12F5B"/>
    <w:rsid w:val="00A12F72"/>
    <w:rsid w:val="00A13031"/>
    <w:rsid w:val="00A1314C"/>
    <w:rsid w:val="00A1343A"/>
    <w:rsid w:val="00A136AA"/>
    <w:rsid w:val="00A139D3"/>
    <w:rsid w:val="00A143E9"/>
    <w:rsid w:val="00A14473"/>
    <w:rsid w:val="00A144FE"/>
    <w:rsid w:val="00A148D1"/>
    <w:rsid w:val="00A14982"/>
    <w:rsid w:val="00A14B09"/>
    <w:rsid w:val="00A14B6C"/>
    <w:rsid w:val="00A14F6B"/>
    <w:rsid w:val="00A15410"/>
    <w:rsid w:val="00A15692"/>
    <w:rsid w:val="00A15954"/>
    <w:rsid w:val="00A15F5F"/>
    <w:rsid w:val="00A16566"/>
    <w:rsid w:val="00A166AB"/>
    <w:rsid w:val="00A168F8"/>
    <w:rsid w:val="00A16B48"/>
    <w:rsid w:val="00A1775A"/>
    <w:rsid w:val="00A17788"/>
    <w:rsid w:val="00A17E84"/>
    <w:rsid w:val="00A20067"/>
    <w:rsid w:val="00A203E8"/>
    <w:rsid w:val="00A2051A"/>
    <w:rsid w:val="00A20CA0"/>
    <w:rsid w:val="00A2101C"/>
    <w:rsid w:val="00A2138C"/>
    <w:rsid w:val="00A2153A"/>
    <w:rsid w:val="00A21854"/>
    <w:rsid w:val="00A21BF1"/>
    <w:rsid w:val="00A21F88"/>
    <w:rsid w:val="00A21FAE"/>
    <w:rsid w:val="00A21FB0"/>
    <w:rsid w:val="00A22526"/>
    <w:rsid w:val="00A226DF"/>
    <w:rsid w:val="00A227C1"/>
    <w:rsid w:val="00A22A43"/>
    <w:rsid w:val="00A22E80"/>
    <w:rsid w:val="00A22ED4"/>
    <w:rsid w:val="00A22F6F"/>
    <w:rsid w:val="00A23053"/>
    <w:rsid w:val="00A23507"/>
    <w:rsid w:val="00A2351D"/>
    <w:rsid w:val="00A2364B"/>
    <w:rsid w:val="00A23751"/>
    <w:rsid w:val="00A23A0A"/>
    <w:rsid w:val="00A2415B"/>
    <w:rsid w:val="00A2431F"/>
    <w:rsid w:val="00A2457F"/>
    <w:rsid w:val="00A247FD"/>
    <w:rsid w:val="00A24874"/>
    <w:rsid w:val="00A24F0D"/>
    <w:rsid w:val="00A25026"/>
    <w:rsid w:val="00A251B8"/>
    <w:rsid w:val="00A25576"/>
    <w:rsid w:val="00A256AD"/>
    <w:rsid w:val="00A25B9B"/>
    <w:rsid w:val="00A25DEC"/>
    <w:rsid w:val="00A26126"/>
    <w:rsid w:val="00A264A3"/>
    <w:rsid w:val="00A26CE2"/>
    <w:rsid w:val="00A26DE3"/>
    <w:rsid w:val="00A26F99"/>
    <w:rsid w:val="00A271F9"/>
    <w:rsid w:val="00A2725D"/>
    <w:rsid w:val="00A274D7"/>
    <w:rsid w:val="00A278C5"/>
    <w:rsid w:val="00A3040C"/>
    <w:rsid w:val="00A305F3"/>
    <w:rsid w:val="00A30A94"/>
    <w:rsid w:val="00A31A12"/>
    <w:rsid w:val="00A32144"/>
    <w:rsid w:val="00A32852"/>
    <w:rsid w:val="00A328DD"/>
    <w:rsid w:val="00A32F08"/>
    <w:rsid w:val="00A3326F"/>
    <w:rsid w:val="00A33452"/>
    <w:rsid w:val="00A334B6"/>
    <w:rsid w:val="00A33A9A"/>
    <w:rsid w:val="00A3402D"/>
    <w:rsid w:val="00A343FE"/>
    <w:rsid w:val="00A34616"/>
    <w:rsid w:val="00A34748"/>
    <w:rsid w:val="00A34D7B"/>
    <w:rsid w:val="00A34D93"/>
    <w:rsid w:val="00A34E89"/>
    <w:rsid w:val="00A35186"/>
    <w:rsid w:val="00A35200"/>
    <w:rsid w:val="00A352D5"/>
    <w:rsid w:val="00A35480"/>
    <w:rsid w:val="00A35FD7"/>
    <w:rsid w:val="00A36181"/>
    <w:rsid w:val="00A366F6"/>
    <w:rsid w:val="00A36848"/>
    <w:rsid w:val="00A36857"/>
    <w:rsid w:val="00A36AAD"/>
    <w:rsid w:val="00A36B41"/>
    <w:rsid w:val="00A36C49"/>
    <w:rsid w:val="00A36F25"/>
    <w:rsid w:val="00A36FB1"/>
    <w:rsid w:val="00A375D9"/>
    <w:rsid w:val="00A3762E"/>
    <w:rsid w:val="00A3787E"/>
    <w:rsid w:val="00A379A2"/>
    <w:rsid w:val="00A4014A"/>
    <w:rsid w:val="00A4032A"/>
    <w:rsid w:val="00A403A7"/>
    <w:rsid w:val="00A4041A"/>
    <w:rsid w:val="00A40877"/>
    <w:rsid w:val="00A40BD5"/>
    <w:rsid w:val="00A40E50"/>
    <w:rsid w:val="00A4151A"/>
    <w:rsid w:val="00A42276"/>
    <w:rsid w:val="00A426AB"/>
    <w:rsid w:val="00A42864"/>
    <w:rsid w:val="00A42C88"/>
    <w:rsid w:val="00A43218"/>
    <w:rsid w:val="00A434B2"/>
    <w:rsid w:val="00A43C43"/>
    <w:rsid w:val="00A43E3E"/>
    <w:rsid w:val="00A44626"/>
    <w:rsid w:val="00A44E67"/>
    <w:rsid w:val="00A45115"/>
    <w:rsid w:val="00A458DE"/>
    <w:rsid w:val="00A458F7"/>
    <w:rsid w:val="00A45B30"/>
    <w:rsid w:val="00A45C1C"/>
    <w:rsid w:val="00A4617B"/>
    <w:rsid w:val="00A46679"/>
    <w:rsid w:val="00A467B6"/>
    <w:rsid w:val="00A46BCA"/>
    <w:rsid w:val="00A46EA0"/>
    <w:rsid w:val="00A47585"/>
    <w:rsid w:val="00A475A9"/>
    <w:rsid w:val="00A476C5"/>
    <w:rsid w:val="00A4789D"/>
    <w:rsid w:val="00A47A20"/>
    <w:rsid w:val="00A47B99"/>
    <w:rsid w:val="00A5010F"/>
    <w:rsid w:val="00A501F4"/>
    <w:rsid w:val="00A502E3"/>
    <w:rsid w:val="00A5054E"/>
    <w:rsid w:val="00A51569"/>
    <w:rsid w:val="00A5199C"/>
    <w:rsid w:val="00A51A20"/>
    <w:rsid w:val="00A51A6A"/>
    <w:rsid w:val="00A51AC9"/>
    <w:rsid w:val="00A51EB4"/>
    <w:rsid w:val="00A5206E"/>
    <w:rsid w:val="00A521A3"/>
    <w:rsid w:val="00A5241B"/>
    <w:rsid w:val="00A5254A"/>
    <w:rsid w:val="00A52891"/>
    <w:rsid w:val="00A53770"/>
    <w:rsid w:val="00A53B48"/>
    <w:rsid w:val="00A53F88"/>
    <w:rsid w:val="00A540C4"/>
    <w:rsid w:val="00A540E3"/>
    <w:rsid w:val="00A5476F"/>
    <w:rsid w:val="00A54EB2"/>
    <w:rsid w:val="00A55084"/>
    <w:rsid w:val="00A552D1"/>
    <w:rsid w:val="00A55F35"/>
    <w:rsid w:val="00A55FCC"/>
    <w:rsid w:val="00A5619B"/>
    <w:rsid w:val="00A569A4"/>
    <w:rsid w:val="00A569F2"/>
    <w:rsid w:val="00A56E7A"/>
    <w:rsid w:val="00A572BB"/>
    <w:rsid w:val="00A57318"/>
    <w:rsid w:val="00A57594"/>
    <w:rsid w:val="00A57B19"/>
    <w:rsid w:val="00A57C3D"/>
    <w:rsid w:val="00A57FCF"/>
    <w:rsid w:val="00A6010C"/>
    <w:rsid w:val="00A603A0"/>
    <w:rsid w:val="00A60B47"/>
    <w:rsid w:val="00A60BC4"/>
    <w:rsid w:val="00A60C35"/>
    <w:rsid w:val="00A61A5A"/>
    <w:rsid w:val="00A61EB3"/>
    <w:rsid w:val="00A6211D"/>
    <w:rsid w:val="00A6219D"/>
    <w:rsid w:val="00A621C6"/>
    <w:rsid w:val="00A63345"/>
    <w:rsid w:val="00A63641"/>
    <w:rsid w:val="00A63DB3"/>
    <w:rsid w:val="00A63F20"/>
    <w:rsid w:val="00A64ED0"/>
    <w:rsid w:val="00A65805"/>
    <w:rsid w:val="00A65E90"/>
    <w:rsid w:val="00A65FD0"/>
    <w:rsid w:val="00A66215"/>
    <w:rsid w:val="00A6639D"/>
    <w:rsid w:val="00A6694B"/>
    <w:rsid w:val="00A66BDF"/>
    <w:rsid w:val="00A66C75"/>
    <w:rsid w:val="00A67160"/>
    <w:rsid w:val="00A6763B"/>
    <w:rsid w:val="00A67773"/>
    <w:rsid w:val="00A7003E"/>
    <w:rsid w:val="00A702C6"/>
    <w:rsid w:val="00A70766"/>
    <w:rsid w:val="00A70CA0"/>
    <w:rsid w:val="00A71029"/>
    <w:rsid w:val="00A71163"/>
    <w:rsid w:val="00A71A91"/>
    <w:rsid w:val="00A72182"/>
    <w:rsid w:val="00A721D3"/>
    <w:rsid w:val="00A72664"/>
    <w:rsid w:val="00A72667"/>
    <w:rsid w:val="00A72982"/>
    <w:rsid w:val="00A72A1F"/>
    <w:rsid w:val="00A72A42"/>
    <w:rsid w:val="00A72A95"/>
    <w:rsid w:val="00A72DF5"/>
    <w:rsid w:val="00A72E10"/>
    <w:rsid w:val="00A72F70"/>
    <w:rsid w:val="00A73304"/>
    <w:rsid w:val="00A73694"/>
    <w:rsid w:val="00A7369A"/>
    <w:rsid w:val="00A7394F"/>
    <w:rsid w:val="00A73CB4"/>
    <w:rsid w:val="00A73CE9"/>
    <w:rsid w:val="00A73DF4"/>
    <w:rsid w:val="00A740DE"/>
    <w:rsid w:val="00A7427A"/>
    <w:rsid w:val="00A74737"/>
    <w:rsid w:val="00A7499C"/>
    <w:rsid w:val="00A74B16"/>
    <w:rsid w:val="00A74B74"/>
    <w:rsid w:val="00A7591D"/>
    <w:rsid w:val="00A75AED"/>
    <w:rsid w:val="00A764C5"/>
    <w:rsid w:val="00A768CE"/>
    <w:rsid w:val="00A77379"/>
    <w:rsid w:val="00A7739B"/>
    <w:rsid w:val="00A7755D"/>
    <w:rsid w:val="00A77E83"/>
    <w:rsid w:val="00A80066"/>
    <w:rsid w:val="00A80394"/>
    <w:rsid w:val="00A803BD"/>
    <w:rsid w:val="00A80476"/>
    <w:rsid w:val="00A80504"/>
    <w:rsid w:val="00A80AD5"/>
    <w:rsid w:val="00A80F45"/>
    <w:rsid w:val="00A8198B"/>
    <w:rsid w:val="00A81A72"/>
    <w:rsid w:val="00A81D98"/>
    <w:rsid w:val="00A81E9C"/>
    <w:rsid w:val="00A82200"/>
    <w:rsid w:val="00A82223"/>
    <w:rsid w:val="00A82449"/>
    <w:rsid w:val="00A82D4E"/>
    <w:rsid w:val="00A831F8"/>
    <w:rsid w:val="00A8333A"/>
    <w:rsid w:val="00A8335D"/>
    <w:rsid w:val="00A839D6"/>
    <w:rsid w:val="00A83E5D"/>
    <w:rsid w:val="00A84487"/>
    <w:rsid w:val="00A845B7"/>
    <w:rsid w:val="00A8462F"/>
    <w:rsid w:val="00A848FD"/>
    <w:rsid w:val="00A849A0"/>
    <w:rsid w:val="00A849B8"/>
    <w:rsid w:val="00A84B5A"/>
    <w:rsid w:val="00A84DA5"/>
    <w:rsid w:val="00A84E2F"/>
    <w:rsid w:val="00A85038"/>
    <w:rsid w:val="00A85107"/>
    <w:rsid w:val="00A8533D"/>
    <w:rsid w:val="00A857C4"/>
    <w:rsid w:val="00A85815"/>
    <w:rsid w:val="00A858C6"/>
    <w:rsid w:val="00A85AB0"/>
    <w:rsid w:val="00A8663C"/>
    <w:rsid w:val="00A8670B"/>
    <w:rsid w:val="00A867EF"/>
    <w:rsid w:val="00A86C1E"/>
    <w:rsid w:val="00A86E2D"/>
    <w:rsid w:val="00A8728F"/>
    <w:rsid w:val="00A87E88"/>
    <w:rsid w:val="00A87FE3"/>
    <w:rsid w:val="00A900FB"/>
    <w:rsid w:val="00A901B1"/>
    <w:rsid w:val="00A9068E"/>
    <w:rsid w:val="00A90745"/>
    <w:rsid w:val="00A9096E"/>
    <w:rsid w:val="00A909B5"/>
    <w:rsid w:val="00A90AC4"/>
    <w:rsid w:val="00A90B51"/>
    <w:rsid w:val="00A90DD0"/>
    <w:rsid w:val="00A912F1"/>
    <w:rsid w:val="00A91ADB"/>
    <w:rsid w:val="00A91D5E"/>
    <w:rsid w:val="00A91F42"/>
    <w:rsid w:val="00A92324"/>
    <w:rsid w:val="00A9264E"/>
    <w:rsid w:val="00A928A6"/>
    <w:rsid w:val="00A928F0"/>
    <w:rsid w:val="00A929AC"/>
    <w:rsid w:val="00A92DB4"/>
    <w:rsid w:val="00A93527"/>
    <w:rsid w:val="00A93EAB"/>
    <w:rsid w:val="00A93FB7"/>
    <w:rsid w:val="00A945B9"/>
    <w:rsid w:val="00A94A8C"/>
    <w:rsid w:val="00A94B4D"/>
    <w:rsid w:val="00A94C25"/>
    <w:rsid w:val="00A94E6B"/>
    <w:rsid w:val="00A954EF"/>
    <w:rsid w:val="00A955CE"/>
    <w:rsid w:val="00A956ED"/>
    <w:rsid w:val="00A95F10"/>
    <w:rsid w:val="00A9649D"/>
    <w:rsid w:val="00A96B90"/>
    <w:rsid w:val="00A96C18"/>
    <w:rsid w:val="00A96DE8"/>
    <w:rsid w:val="00A96EBC"/>
    <w:rsid w:val="00A96F5F"/>
    <w:rsid w:val="00A970AF"/>
    <w:rsid w:val="00A973CB"/>
    <w:rsid w:val="00A97608"/>
    <w:rsid w:val="00A9764F"/>
    <w:rsid w:val="00A97796"/>
    <w:rsid w:val="00A97AA7"/>
    <w:rsid w:val="00A97DB2"/>
    <w:rsid w:val="00A97FDB"/>
    <w:rsid w:val="00AA0046"/>
    <w:rsid w:val="00AA1240"/>
    <w:rsid w:val="00AA142F"/>
    <w:rsid w:val="00AA156B"/>
    <w:rsid w:val="00AA16EE"/>
    <w:rsid w:val="00AA19EC"/>
    <w:rsid w:val="00AA1A73"/>
    <w:rsid w:val="00AA1CD7"/>
    <w:rsid w:val="00AA1DD5"/>
    <w:rsid w:val="00AA1E0D"/>
    <w:rsid w:val="00AA1E84"/>
    <w:rsid w:val="00AA1FFA"/>
    <w:rsid w:val="00AA20F6"/>
    <w:rsid w:val="00AA2519"/>
    <w:rsid w:val="00AA25BD"/>
    <w:rsid w:val="00AA32C1"/>
    <w:rsid w:val="00AA3676"/>
    <w:rsid w:val="00AA3814"/>
    <w:rsid w:val="00AA3C54"/>
    <w:rsid w:val="00AA3FA4"/>
    <w:rsid w:val="00AA3FF7"/>
    <w:rsid w:val="00AA4A03"/>
    <w:rsid w:val="00AA4E77"/>
    <w:rsid w:val="00AA531B"/>
    <w:rsid w:val="00AA58B7"/>
    <w:rsid w:val="00AA58ED"/>
    <w:rsid w:val="00AA5981"/>
    <w:rsid w:val="00AA5A5E"/>
    <w:rsid w:val="00AA5A78"/>
    <w:rsid w:val="00AA5BAF"/>
    <w:rsid w:val="00AA6394"/>
    <w:rsid w:val="00AA64FC"/>
    <w:rsid w:val="00AA6743"/>
    <w:rsid w:val="00AA69EC"/>
    <w:rsid w:val="00AA6C63"/>
    <w:rsid w:val="00AA7132"/>
    <w:rsid w:val="00AA755C"/>
    <w:rsid w:val="00AA77C2"/>
    <w:rsid w:val="00AB0805"/>
    <w:rsid w:val="00AB109C"/>
    <w:rsid w:val="00AB11CC"/>
    <w:rsid w:val="00AB1285"/>
    <w:rsid w:val="00AB1672"/>
    <w:rsid w:val="00AB195B"/>
    <w:rsid w:val="00AB1A89"/>
    <w:rsid w:val="00AB1AB4"/>
    <w:rsid w:val="00AB1D3C"/>
    <w:rsid w:val="00AB1E60"/>
    <w:rsid w:val="00AB272B"/>
    <w:rsid w:val="00AB2A7B"/>
    <w:rsid w:val="00AB2A92"/>
    <w:rsid w:val="00AB2AE3"/>
    <w:rsid w:val="00AB3571"/>
    <w:rsid w:val="00AB3836"/>
    <w:rsid w:val="00AB38E6"/>
    <w:rsid w:val="00AB4611"/>
    <w:rsid w:val="00AB4867"/>
    <w:rsid w:val="00AB4A49"/>
    <w:rsid w:val="00AB55F0"/>
    <w:rsid w:val="00AB59C9"/>
    <w:rsid w:val="00AB5A72"/>
    <w:rsid w:val="00AB5B6A"/>
    <w:rsid w:val="00AB5B86"/>
    <w:rsid w:val="00AB6020"/>
    <w:rsid w:val="00AB63FE"/>
    <w:rsid w:val="00AB6530"/>
    <w:rsid w:val="00AB6579"/>
    <w:rsid w:val="00AB66F6"/>
    <w:rsid w:val="00AB676D"/>
    <w:rsid w:val="00AB680C"/>
    <w:rsid w:val="00AB69E1"/>
    <w:rsid w:val="00AB6BCD"/>
    <w:rsid w:val="00AB6EDC"/>
    <w:rsid w:val="00AB705C"/>
    <w:rsid w:val="00AB71BD"/>
    <w:rsid w:val="00AB7262"/>
    <w:rsid w:val="00AB780B"/>
    <w:rsid w:val="00AB7ADA"/>
    <w:rsid w:val="00AB7C8F"/>
    <w:rsid w:val="00AB7FA8"/>
    <w:rsid w:val="00AC0153"/>
    <w:rsid w:val="00AC03ED"/>
    <w:rsid w:val="00AC09D2"/>
    <w:rsid w:val="00AC1368"/>
    <w:rsid w:val="00AC1A19"/>
    <w:rsid w:val="00AC1A45"/>
    <w:rsid w:val="00AC1F9F"/>
    <w:rsid w:val="00AC202B"/>
    <w:rsid w:val="00AC2088"/>
    <w:rsid w:val="00AC2216"/>
    <w:rsid w:val="00AC2575"/>
    <w:rsid w:val="00AC275A"/>
    <w:rsid w:val="00AC32F2"/>
    <w:rsid w:val="00AC34B0"/>
    <w:rsid w:val="00AC35BF"/>
    <w:rsid w:val="00AC3E3A"/>
    <w:rsid w:val="00AC429C"/>
    <w:rsid w:val="00AC4B48"/>
    <w:rsid w:val="00AC4E8D"/>
    <w:rsid w:val="00AC4F32"/>
    <w:rsid w:val="00AC5115"/>
    <w:rsid w:val="00AC5292"/>
    <w:rsid w:val="00AC52D9"/>
    <w:rsid w:val="00AC56CB"/>
    <w:rsid w:val="00AC588E"/>
    <w:rsid w:val="00AC5AEA"/>
    <w:rsid w:val="00AC5FC8"/>
    <w:rsid w:val="00AC6B3B"/>
    <w:rsid w:val="00AC737C"/>
    <w:rsid w:val="00AC7B1A"/>
    <w:rsid w:val="00AC7E12"/>
    <w:rsid w:val="00AC7FE3"/>
    <w:rsid w:val="00AD0100"/>
    <w:rsid w:val="00AD0409"/>
    <w:rsid w:val="00AD05DC"/>
    <w:rsid w:val="00AD0874"/>
    <w:rsid w:val="00AD0894"/>
    <w:rsid w:val="00AD08DA"/>
    <w:rsid w:val="00AD1154"/>
    <w:rsid w:val="00AD1172"/>
    <w:rsid w:val="00AD12F9"/>
    <w:rsid w:val="00AD134C"/>
    <w:rsid w:val="00AD138F"/>
    <w:rsid w:val="00AD1A42"/>
    <w:rsid w:val="00AD1B8D"/>
    <w:rsid w:val="00AD1DDF"/>
    <w:rsid w:val="00AD20EA"/>
    <w:rsid w:val="00AD220C"/>
    <w:rsid w:val="00AD246D"/>
    <w:rsid w:val="00AD266D"/>
    <w:rsid w:val="00AD28F0"/>
    <w:rsid w:val="00AD2957"/>
    <w:rsid w:val="00AD2A1F"/>
    <w:rsid w:val="00AD2BDA"/>
    <w:rsid w:val="00AD2DF0"/>
    <w:rsid w:val="00AD37AE"/>
    <w:rsid w:val="00AD3851"/>
    <w:rsid w:val="00AD3DF5"/>
    <w:rsid w:val="00AD3EF7"/>
    <w:rsid w:val="00AD4575"/>
    <w:rsid w:val="00AD4672"/>
    <w:rsid w:val="00AD46A7"/>
    <w:rsid w:val="00AD5111"/>
    <w:rsid w:val="00AD5342"/>
    <w:rsid w:val="00AD5436"/>
    <w:rsid w:val="00AD546B"/>
    <w:rsid w:val="00AD58EF"/>
    <w:rsid w:val="00AD593C"/>
    <w:rsid w:val="00AD5A59"/>
    <w:rsid w:val="00AD5B99"/>
    <w:rsid w:val="00AD658A"/>
    <w:rsid w:val="00AD673A"/>
    <w:rsid w:val="00AD68F8"/>
    <w:rsid w:val="00AD6932"/>
    <w:rsid w:val="00AD6D78"/>
    <w:rsid w:val="00AD7748"/>
    <w:rsid w:val="00AD7822"/>
    <w:rsid w:val="00AD7A72"/>
    <w:rsid w:val="00AD7C20"/>
    <w:rsid w:val="00AD7CCC"/>
    <w:rsid w:val="00AE0280"/>
    <w:rsid w:val="00AE0297"/>
    <w:rsid w:val="00AE0498"/>
    <w:rsid w:val="00AE0DF0"/>
    <w:rsid w:val="00AE0E21"/>
    <w:rsid w:val="00AE0E51"/>
    <w:rsid w:val="00AE1150"/>
    <w:rsid w:val="00AE1B68"/>
    <w:rsid w:val="00AE1E37"/>
    <w:rsid w:val="00AE1EE8"/>
    <w:rsid w:val="00AE2630"/>
    <w:rsid w:val="00AE265B"/>
    <w:rsid w:val="00AE29AF"/>
    <w:rsid w:val="00AE2B93"/>
    <w:rsid w:val="00AE2CF2"/>
    <w:rsid w:val="00AE2FAD"/>
    <w:rsid w:val="00AE30C9"/>
    <w:rsid w:val="00AE31BD"/>
    <w:rsid w:val="00AE3BCC"/>
    <w:rsid w:val="00AE3BEB"/>
    <w:rsid w:val="00AE3C2F"/>
    <w:rsid w:val="00AE3CBA"/>
    <w:rsid w:val="00AE3ECD"/>
    <w:rsid w:val="00AE44D0"/>
    <w:rsid w:val="00AE47B8"/>
    <w:rsid w:val="00AE4AF7"/>
    <w:rsid w:val="00AE523E"/>
    <w:rsid w:val="00AE5579"/>
    <w:rsid w:val="00AE575D"/>
    <w:rsid w:val="00AE5994"/>
    <w:rsid w:val="00AE59E9"/>
    <w:rsid w:val="00AE5A2E"/>
    <w:rsid w:val="00AE5BDA"/>
    <w:rsid w:val="00AE5CFD"/>
    <w:rsid w:val="00AE6113"/>
    <w:rsid w:val="00AE6A76"/>
    <w:rsid w:val="00AE6DD6"/>
    <w:rsid w:val="00AE707A"/>
    <w:rsid w:val="00AE7BB8"/>
    <w:rsid w:val="00AE7D75"/>
    <w:rsid w:val="00AE7E5C"/>
    <w:rsid w:val="00AF0317"/>
    <w:rsid w:val="00AF0377"/>
    <w:rsid w:val="00AF0746"/>
    <w:rsid w:val="00AF0A10"/>
    <w:rsid w:val="00AF0D9B"/>
    <w:rsid w:val="00AF0ECF"/>
    <w:rsid w:val="00AF0F90"/>
    <w:rsid w:val="00AF0F94"/>
    <w:rsid w:val="00AF1ACD"/>
    <w:rsid w:val="00AF1D4F"/>
    <w:rsid w:val="00AF22BB"/>
    <w:rsid w:val="00AF2879"/>
    <w:rsid w:val="00AF2B60"/>
    <w:rsid w:val="00AF2B78"/>
    <w:rsid w:val="00AF2D08"/>
    <w:rsid w:val="00AF37C1"/>
    <w:rsid w:val="00AF3862"/>
    <w:rsid w:val="00AF3F37"/>
    <w:rsid w:val="00AF3FA4"/>
    <w:rsid w:val="00AF4178"/>
    <w:rsid w:val="00AF41DA"/>
    <w:rsid w:val="00AF41FD"/>
    <w:rsid w:val="00AF4581"/>
    <w:rsid w:val="00AF4749"/>
    <w:rsid w:val="00AF4769"/>
    <w:rsid w:val="00AF47C8"/>
    <w:rsid w:val="00AF4CF0"/>
    <w:rsid w:val="00AF4D64"/>
    <w:rsid w:val="00AF595B"/>
    <w:rsid w:val="00AF5ABF"/>
    <w:rsid w:val="00AF5E12"/>
    <w:rsid w:val="00AF60FD"/>
    <w:rsid w:val="00AF67F4"/>
    <w:rsid w:val="00AF6848"/>
    <w:rsid w:val="00AF689C"/>
    <w:rsid w:val="00AF69BA"/>
    <w:rsid w:val="00AF799D"/>
    <w:rsid w:val="00AF79B0"/>
    <w:rsid w:val="00AF7E3F"/>
    <w:rsid w:val="00AF7F8E"/>
    <w:rsid w:val="00AF7FEC"/>
    <w:rsid w:val="00B006E7"/>
    <w:rsid w:val="00B00BEC"/>
    <w:rsid w:val="00B00D3F"/>
    <w:rsid w:val="00B00D85"/>
    <w:rsid w:val="00B0155A"/>
    <w:rsid w:val="00B019AF"/>
    <w:rsid w:val="00B02357"/>
    <w:rsid w:val="00B026BF"/>
    <w:rsid w:val="00B02962"/>
    <w:rsid w:val="00B029B2"/>
    <w:rsid w:val="00B02AB0"/>
    <w:rsid w:val="00B02D48"/>
    <w:rsid w:val="00B0320E"/>
    <w:rsid w:val="00B034E9"/>
    <w:rsid w:val="00B03EBF"/>
    <w:rsid w:val="00B05351"/>
    <w:rsid w:val="00B059AA"/>
    <w:rsid w:val="00B05B83"/>
    <w:rsid w:val="00B05D77"/>
    <w:rsid w:val="00B062E9"/>
    <w:rsid w:val="00B066A1"/>
    <w:rsid w:val="00B0671D"/>
    <w:rsid w:val="00B067BE"/>
    <w:rsid w:val="00B06C3E"/>
    <w:rsid w:val="00B0707F"/>
    <w:rsid w:val="00B07A14"/>
    <w:rsid w:val="00B07C37"/>
    <w:rsid w:val="00B07F8C"/>
    <w:rsid w:val="00B104AA"/>
    <w:rsid w:val="00B106B0"/>
    <w:rsid w:val="00B1084B"/>
    <w:rsid w:val="00B10C15"/>
    <w:rsid w:val="00B1136A"/>
    <w:rsid w:val="00B1137D"/>
    <w:rsid w:val="00B1152C"/>
    <w:rsid w:val="00B117F0"/>
    <w:rsid w:val="00B11993"/>
    <w:rsid w:val="00B11C05"/>
    <w:rsid w:val="00B11EA6"/>
    <w:rsid w:val="00B11EF4"/>
    <w:rsid w:val="00B120A3"/>
    <w:rsid w:val="00B12290"/>
    <w:rsid w:val="00B12675"/>
    <w:rsid w:val="00B1274E"/>
    <w:rsid w:val="00B128ED"/>
    <w:rsid w:val="00B129C1"/>
    <w:rsid w:val="00B12C7B"/>
    <w:rsid w:val="00B13025"/>
    <w:rsid w:val="00B13041"/>
    <w:rsid w:val="00B13234"/>
    <w:rsid w:val="00B138EB"/>
    <w:rsid w:val="00B13A77"/>
    <w:rsid w:val="00B13F1E"/>
    <w:rsid w:val="00B141BF"/>
    <w:rsid w:val="00B143A8"/>
    <w:rsid w:val="00B146F3"/>
    <w:rsid w:val="00B14A8F"/>
    <w:rsid w:val="00B14DAD"/>
    <w:rsid w:val="00B152AA"/>
    <w:rsid w:val="00B154E2"/>
    <w:rsid w:val="00B15CDC"/>
    <w:rsid w:val="00B15E19"/>
    <w:rsid w:val="00B15E35"/>
    <w:rsid w:val="00B15E54"/>
    <w:rsid w:val="00B1634A"/>
    <w:rsid w:val="00B1661B"/>
    <w:rsid w:val="00B16944"/>
    <w:rsid w:val="00B16D31"/>
    <w:rsid w:val="00B174FC"/>
    <w:rsid w:val="00B17976"/>
    <w:rsid w:val="00B17DA8"/>
    <w:rsid w:val="00B20133"/>
    <w:rsid w:val="00B20534"/>
    <w:rsid w:val="00B20B34"/>
    <w:rsid w:val="00B20BB8"/>
    <w:rsid w:val="00B21411"/>
    <w:rsid w:val="00B21459"/>
    <w:rsid w:val="00B21B8B"/>
    <w:rsid w:val="00B21BB3"/>
    <w:rsid w:val="00B21C61"/>
    <w:rsid w:val="00B2235C"/>
    <w:rsid w:val="00B223FB"/>
    <w:rsid w:val="00B227A7"/>
    <w:rsid w:val="00B227B1"/>
    <w:rsid w:val="00B22D49"/>
    <w:rsid w:val="00B231AB"/>
    <w:rsid w:val="00B23280"/>
    <w:rsid w:val="00B236A3"/>
    <w:rsid w:val="00B23B4E"/>
    <w:rsid w:val="00B24107"/>
    <w:rsid w:val="00B2413F"/>
    <w:rsid w:val="00B24339"/>
    <w:rsid w:val="00B246DC"/>
    <w:rsid w:val="00B24B35"/>
    <w:rsid w:val="00B2525A"/>
    <w:rsid w:val="00B255D1"/>
    <w:rsid w:val="00B255F5"/>
    <w:rsid w:val="00B25A85"/>
    <w:rsid w:val="00B25F7D"/>
    <w:rsid w:val="00B260FC"/>
    <w:rsid w:val="00B26183"/>
    <w:rsid w:val="00B261E4"/>
    <w:rsid w:val="00B263C1"/>
    <w:rsid w:val="00B26637"/>
    <w:rsid w:val="00B26B4D"/>
    <w:rsid w:val="00B26C59"/>
    <w:rsid w:val="00B26EFF"/>
    <w:rsid w:val="00B2711B"/>
    <w:rsid w:val="00B273F4"/>
    <w:rsid w:val="00B27B51"/>
    <w:rsid w:val="00B27CA1"/>
    <w:rsid w:val="00B27FAE"/>
    <w:rsid w:val="00B30302"/>
    <w:rsid w:val="00B3035A"/>
    <w:rsid w:val="00B30395"/>
    <w:rsid w:val="00B306C3"/>
    <w:rsid w:val="00B306CD"/>
    <w:rsid w:val="00B3079C"/>
    <w:rsid w:val="00B30FC9"/>
    <w:rsid w:val="00B312ED"/>
    <w:rsid w:val="00B315E9"/>
    <w:rsid w:val="00B316F7"/>
    <w:rsid w:val="00B31ABC"/>
    <w:rsid w:val="00B31BDE"/>
    <w:rsid w:val="00B31C62"/>
    <w:rsid w:val="00B31FF8"/>
    <w:rsid w:val="00B321C3"/>
    <w:rsid w:val="00B322A0"/>
    <w:rsid w:val="00B32A54"/>
    <w:rsid w:val="00B32AF5"/>
    <w:rsid w:val="00B330A8"/>
    <w:rsid w:val="00B333DE"/>
    <w:rsid w:val="00B334CB"/>
    <w:rsid w:val="00B334FB"/>
    <w:rsid w:val="00B3360A"/>
    <w:rsid w:val="00B33870"/>
    <w:rsid w:val="00B339C8"/>
    <w:rsid w:val="00B343C2"/>
    <w:rsid w:val="00B34536"/>
    <w:rsid w:val="00B34B2D"/>
    <w:rsid w:val="00B34BCF"/>
    <w:rsid w:val="00B34D86"/>
    <w:rsid w:val="00B34F29"/>
    <w:rsid w:val="00B35020"/>
    <w:rsid w:val="00B3555C"/>
    <w:rsid w:val="00B359B7"/>
    <w:rsid w:val="00B359DA"/>
    <w:rsid w:val="00B35A63"/>
    <w:rsid w:val="00B35C87"/>
    <w:rsid w:val="00B363E5"/>
    <w:rsid w:val="00B36487"/>
    <w:rsid w:val="00B36D1E"/>
    <w:rsid w:val="00B36D51"/>
    <w:rsid w:val="00B36E5C"/>
    <w:rsid w:val="00B3740D"/>
    <w:rsid w:val="00B374BA"/>
    <w:rsid w:val="00B374F9"/>
    <w:rsid w:val="00B3761B"/>
    <w:rsid w:val="00B37769"/>
    <w:rsid w:val="00B3785D"/>
    <w:rsid w:val="00B37A2E"/>
    <w:rsid w:val="00B40058"/>
    <w:rsid w:val="00B40163"/>
    <w:rsid w:val="00B4032B"/>
    <w:rsid w:val="00B40757"/>
    <w:rsid w:val="00B407A3"/>
    <w:rsid w:val="00B40904"/>
    <w:rsid w:val="00B40A9B"/>
    <w:rsid w:val="00B40BEB"/>
    <w:rsid w:val="00B40C51"/>
    <w:rsid w:val="00B40CD9"/>
    <w:rsid w:val="00B40EBC"/>
    <w:rsid w:val="00B41010"/>
    <w:rsid w:val="00B4120C"/>
    <w:rsid w:val="00B41495"/>
    <w:rsid w:val="00B4176E"/>
    <w:rsid w:val="00B418E4"/>
    <w:rsid w:val="00B41DB2"/>
    <w:rsid w:val="00B41E37"/>
    <w:rsid w:val="00B4214A"/>
    <w:rsid w:val="00B42313"/>
    <w:rsid w:val="00B4263F"/>
    <w:rsid w:val="00B42674"/>
    <w:rsid w:val="00B42B51"/>
    <w:rsid w:val="00B42C7B"/>
    <w:rsid w:val="00B42E48"/>
    <w:rsid w:val="00B432F6"/>
    <w:rsid w:val="00B43368"/>
    <w:rsid w:val="00B43384"/>
    <w:rsid w:val="00B43459"/>
    <w:rsid w:val="00B43AF1"/>
    <w:rsid w:val="00B43ED5"/>
    <w:rsid w:val="00B4429C"/>
    <w:rsid w:val="00B447BD"/>
    <w:rsid w:val="00B44818"/>
    <w:rsid w:val="00B44A06"/>
    <w:rsid w:val="00B44A8B"/>
    <w:rsid w:val="00B44BA3"/>
    <w:rsid w:val="00B44BDC"/>
    <w:rsid w:val="00B44C6A"/>
    <w:rsid w:val="00B450BD"/>
    <w:rsid w:val="00B4510B"/>
    <w:rsid w:val="00B46048"/>
    <w:rsid w:val="00B46333"/>
    <w:rsid w:val="00B4638A"/>
    <w:rsid w:val="00B4675F"/>
    <w:rsid w:val="00B46E50"/>
    <w:rsid w:val="00B46FC1"/>
    <w:rsid w:val="00B4761D"/>
    <w:rsid w:val="00B47DA6"/>
    <w:rsid w:val="00B501A6"/>
    <w:rsid w:val="00B50458"/>
    <w:rsid w:val="00B5064B"/>
    <w:rsid w:val="00B50F14"/>
    <w:rsid w:val="00B51437"/>
    <w:rsid w:val="00B5177D"/>
    <w:rsid w:val="00B517A8"/>
    <w:rsid w:val="00B51881"/>
    <w:rsid w:val="00B5190A"/>
    <w:rsid w:val="00B51C66"/>
    <w:rsid w:val="00B51D66"/>
    <w:rsid w:val="00B52132"/>
    <w:rsid w:val="00B527A1"/>
    <w:rsid w:val="00B527AC"/>
    <w:rsid w:val="00B52CA5"/>
    <w:rsid w:val="00B52DE1"/>
    <w:rsid w:val="00B52E66"/>
    <w:rsid w:val="00B5312B"/>
    <w:rsid w:val="00B536A5"/>
    <w:rsid w:val="00B53E18"/>
    <w:rsid w:val="00B53E4B"/>
    <w:rsid w:val="00B5447F"/>
    <w:rsid w:val="00B545CB"/>
    <w:rsid w:val="00B54BBD"/>
    <w:rsid w:val="00B55107"/>
    <w:rsid w:val="00B55608"/>
    <w:rsid w:val="00B5578C"/>
    <w:rsid w:val="00B55AC0"/>
    <w:rsid w:val="00B5606B"/>
    <w:rsid w:val="00B56234"/>
    <w:rsid w:val="00B563A9"/>
    <w:rsid w:val="00B5658B"/>
    <w:rsid w:val="00B56736"/>
    <w:rsid w:val="00B56BCB"/>
    <w:rsid w:val="00B56C78"/>
    <w:rsid w:val="00B57208"/>
    <w:rsid w:val="00B5735F"/>
    <w:rsid w:val="00B57793"/>
    <w:rsid w:val="00B577EF"/>
    <w:rsid w:val="00B57DE2"/>
    <w:rsid w:val="00B57E91"/>
    <w:rsid w:val="00B600A3"/>
    <w:rsid w:val="00B60725"/>
    <w:rsid w:val="00B60752"/>
    <w:rsid w:val="00B60A0D"/>
    <w:rsid w:val="00B611FD"/>
    <w:rsid w:val="00B616CD"/>
    <w:rsid w:val="00B61A14"/>
    <w:rsid w:val="00B61BD2"/>
    <w:rsid w:val="00B620FA"/>
    <w:rsid w:val="00B62693"/>
    <w:rsid w:val="00B62712"/>
    <w:rsid w:val="00B62812"/>
    <w:rsid w:val="00B62940"/>
    <w:rsid w:val="00B62EDF"/>
    <w:rsid w:val="00B63567"/>
    <w:rsid w:val="00B638F3"/>
    <w:rsid w:val="00B63ECC"/>
    <w:rsid w:val="00B63F08"/>
    <w:rsid w:val="00B64236"/>
    <w:rsid w:val="00B64340"/>
    <w:rsid w:val="00B64A9A"/>
    <w:rsid w:val="00B64D59"/>
    <w:rsid w:val="00B654A1"/>
    <w:rsid w:val="00B6562F"/>
    <w:rsid w:val="00B65CA2"/>
    <w:rsid w:val="00B65CF1"/>
    <w:rsid w:val="00B65D86"/>
    <w:rsid w:val="00B66885"/>
    <w:rsid w:val="00B66B89"/>
    <w:rsid w:val="00B670FC"/>
    <w:rsid w:val="00B67399"/>
    <w:rsid w:val="00B673E1"/>
    <w:rsid w:val="00B676B2"/>
    <w:rsid w:val="00B67788"/>
    <w:rsid w:val="00B678A3"/>
    <w:rsid w:val="00B67CE0"/>
    <w:rsid w:val="00B70241"/>
    <w:rsid w:val="00B702E2"/>
    <w:rsid w:val="00B704AE"/>
    <w:rsid w:val="00B70582"/>
    <w:rsid w:val="00B7058E"/>
    <w:rsid w:val="00B7125A"/>
    <w:rsid w:val="00B7180E"/>
    <w:rsid w:val="00B72031"/>
    <w:rsid w:val="00B724A4"/>
    <w:rsid w:val="00B7265D"/>
    <w:rsid w:val="00B72A9D"/>
    <w:rsid w:val="00B733A7"/>
    <w:rsid w:val="00B7348A"/>
    <w:rsid w:val="00B734A1"/>
    <w:rsid w:val="00B734EA"/>
    <w:rsid w:val="00B73621"/>
    <w:rsid w:val="00B739F6"/>
    <w:rsid w:val="00B73C3E"/>
    <w:rsid w:val="00B7440B"/>
    <w:rsid w:val="00B747F7"/>
    <w:rsid w:val="00B749D4"/>
    <w:rsid w:val="00B74AF1"/>
    <w:rsid w:val="00B74CD3"/>
    <w:rsid w:val="00B74CF3"/>
    <w:rsid w:val="00B75103"/>
    <w:rsid w:val="00B75381"/>
    <w:rsid w:val="00B75576"/>
    <w:rsid w:val="00B75744"/>
    <w:rsid w:val="00B75750"/>
    <w:rsid w:val="00B758CC"/>
    <w:rsid w:val="00B75B52"/>
    <w:rsid w:val="00B76051"/>
    <w:rsid w:val="00B760CE"/>
    <w:rsid w:val="00B76113"/>
    <w:rsid w:val="00B7648F"/>
    <w:rsid w:val="00B76643"/>
    <w:rsid w:val="00B76866"/>
    <w:rsid w:val="00B76953"/>
    <w:rsid w:val="00B76DD1"/>
    <w:rsid w:val="00B771D4"/>
    <w:rsid w:val="00B7786E"/>
    <w:rsid w:val="00B77B70"/>
    <w:rsid w:val="00B77C64"/>
    <w:rsid w:val="00B7E4A8"/>
    <w:rsid w:val="00B80351"/>
    <w:rsid w:val="00B804FC"/>
    <w:rsid w:val="00B807FB"/>
    <w:rsid w:val="00B80828"/>
    <w:rsid w:val="00B8118B"/>
    <w:rsid w:val="00B81772"/>
    <w:rsid w:val="00B81E64"/>
    <w:rsid w:val="00B824C3"/>
    <w:rsid w:val="00B8285C"/>
    <w:rsid w:val="00B828D6"/>
    <w:rsid w:val="00B8292B"/>
    <w:rsid w:val="00B82B23"/>
    <w:rsid w:val="00B82BF5"/>
    <w:rsid w:val="00B82C26"/>
    <w:rsid w:val="00B82D3A"/>
    <w:rsid w:val="00B82D8D"/>
    <w:rsid w:val="00B82F15"/>
    <w:rsid w:val="00B830AA"/>
    <w:rsid w:val="00B83335"/>
    <w:rsid w:val="00B8337F"/>
    <w:rsid w:val="00B838CF"/>
    <w:rsid w:val="00B83BAF"/>
    <w:rsid w:val="00B83D2A"/>
    <w:rsid w:val="00B83EE1"/>
    <w:rsid w:val="00B83F47"/>
    <w:rsid w:val="00B83F75"/>
    <w:rsid w:val="00B844CE"/>
    <w:rsid w:val="00B84893"/>
    <w:rsid w:val="00B84A0F"/>
    <w:rsid w:val="00B84F27"/>
    <w:rsid w:val="00B8523F"/>
    <w:rsid w:val="00B8559C"/>
    <w:rsid w:val="00B8566F"/>
    <w:rsid w:val="00B85E97"/>
    <w:rsid w:val="00B85F48"/>
    <w:rsid w:val="00B8612E"/>
    <w:rsid w:val="00B866A4"/>
    <w:rsid w:val="00B8692B"/>
    <w:rsid w:val="00B86A4A"/>
    <w:rsid w:val="00B86D8C"/>
    <w:rsid w:val="00B86FA8"/>
    <w:rsid w:val="00B8701E"/>
    <w:rsid w:val="00B87275"/>
    <w:rsid w:val="00B876FC"/>
    <w:rsid w:val="00B878C6"/>
    <w:rsid w:val="00B87C02"/>
    <w:rsid w:val="00B87C7F"/>
    <w:rsid w:val="00B87FE4"/>
    <w:rsid w:val="00B90141"/>
    <w:rsid w:val="00B90191"/>
    <w:rsid w:val="00B90440"/>
    <w:rsid w:val="00B90587"/>
    <w:rsid w:val="00B907F0"/>
    <w:rsid w:val="00B9094F"/>
    <w:rsid w:val="00B90A1F"/>
    <w:rsid w:val="00B90A75"/>
    <w:rsid w:val="00B90C44"/>
    <w:rsid w:val="00B90C57"/>
    <w:rsid w:val="00B90EE8"/>
    <w:rsid w:val="00B910FE"/>
    <w:rsid w:val="00B91180"/>
    <w:rsid w:val="00B91850"/>
    <w:rsid w:val="00B919F1"/>
    <w:rsid w:val="00B91A23"/>
    <w:rsid w:val="00B91F2B"/>
    <w:rsid w:val="00B92158"/>
    <w:rsid w:val="00B9219D"/>
    <w:rsid w:val="00B93227"/>
    <w:rsid w:val="00B93231"/>
    <w:rsid w:val="00B93314"/>
    <w:rsid w:val="00B93966"/>
    <w:rsid w:val="00B93AFD"/>
    <w:rsid w:val="00B93F27"/>
    <w:rsid w:val="00B94214"/>
    <w:rsid w:val="00B947B1"/>
    <w:rsid w:val="00B94874"/>
    <w:rsid w:val="00B94A91"/>
    <w:rsid w:val="00B94C09"/>
    <w:rsid w:val="00B94E55"/>
    <w:rsid w:val="00B94F9F"/>
    <w:rsid w:val="00B94FC4"/>
    <w:rsid w:val="00B95109"/>
    <w:rsid w:val="00B954BD"/>
    <w:rsid w:val="00B958EC"/>
    <w:rsid w:val="00B95959"/>
    <w:rsid w:val="00B95997"/>
    <w:rsid w:val="00B95999"/>
    <w:rsid w:val="00B95C46"/>
    <w:rsid w:val="00B95CA5"/>
    <w:rsid w:val="00B95CE7"/>
    <w:rsid w:val="00B95F75"/>
    <w:rsid w:val="00B963B9"/>
    <w:rsid w:val="00B964E8"/>
    <w:rsid w:val="00B968CA"/>
    <w:rsid w:val="00B97110"/>
    <w:rsid w:val="00B973FC"/>
    <w:rsid w:val="00B97827"/>
    <w:rsid w:val="00B97A27"/>
    <w:rsid w:val="00B97D37"/>
    <w:rsid w:val="00BA016F"/>
    <w:rsid w:val="00BA01F5"/>
    <w:rsid w:val="00BA0582"/>
    <w:rsid w:val="00BA0929"/>
    <w:rsid w:val="00BA09DF"/>
    <w:rsid w:val="00BA0A12"/>
    <w:rsid w:val="00BA0A8F"/>
    <w:rsid w:val="00BA0FB8"/>
    <w:rsid w:val="00BA1038"/>
    <w:rsid w:val="00BA119D"/>
    <w:rsid w:val="00BA12A2"/>
    <w:rsid w:val="00BA1AD7"/>
    <w:rsid w:val="00BA1C0D"/>
    <w:rsid w:val="00BA1E0C"/>
    <w:rsid w:val="00BA23BF"/>
    <w:rsid w:val="00BA23FF"/>
    <w:rsid w:val="00BA264D"/>
    <w:rsid w:val="00BA2757"/>
    <w:rsid w:val="00BA2B90"/>
    <w:rsid w:val="00BA3085"/>
    <w:rsid w:val="00BA3643"/>
    <w:rsid w:val="00BA36C6"/>
    <w:rsid w:val="00BA3B98"/>
    <w:rsid w:val="00BA4065"/>
    <w:rsid w:val="00BA48DC"/>
    <w:rsid w:val="00BA4D94"/>
    <w:rsid w:val="00BA4DD9"/>
    <w:rsid w:val="00BA4EC1"/>
    <w:rsid w:val="00BA558C"/>
    <w:rsid w:val="00BA5656"/>
    <w:rsid w:val="00BA5CDE"/>
    <w:rsid w:val="00BA6888"/>
    <w:rsid w:val="00BA6A54"/>
    <w:rsid w:val="00BA6DB5"/>
    <w:rsid w:val="00BA742E"/>
    <w:rsid w:val="00BA745F"/>
    <w:rsid w:val="00BA76C0"/>
    <w:rsid w:val="00BA776C"/>
    <w:rsid w:val="00BA7A24"/>
    <w:rsid w:val="00BA7E85"/>
    <w:rsid w:val="00BA7EC1"/>
    <w:rsid w:val="00BA7ECA"/>
    <w:rsid w:val="00BB098A"/>
    <w:rsid w:val="00BB1498"/>
    <w:rsid w:val="00BB1502"/>
    <w:rsid w:val="00BB1775"/>
    <w:rsid w:val="00BB1896"/>
    <w:rsid w:val="00BB1936"/>
    <w:rsid w:val="00BB1E46"/>
    <w:rsid w:val="00BB210D"/>
    <w:rsid w:val="00BB21D6"/>
    <w:rsid w:val="00BB2325"/>
    <w:rsid w:val="00BB2518"/>
    <w:rsid w:val="00BB269A"/>
    <w:rsid w:val="00BB2887"/>
    <w:rsid w:val="00BB2942"/>
    <w:rsid w:val="00BB2CED"/>
    <w:rsid w:val="00BB2D06"/>
    <w:rsid w:val="00BB2E8B"/>
    <w:rsid w:val="00BB351F"/>
    <w:rsid w:val="00BB3704"/>
    <w:rsid w:val="00BB40B9"/>
    <w:rsid w:val="00BB4E2E"/>
    <w:rsid w:val="00BB53F4"/>
    <w:rsid w:val="00BB5418"/>
    <w:rsid w:val="00BB5501"/>
    <w:rsid w:val="00BB5BBF"/>
    <w:rsid w:val="00BB62AB"/>
    <w:rsid w:val="00BB6423"/>
    <w:rsid w:val="00BB652C"/>
    <w:rsid w:val="00BB69B8"/>
    <w:rsid w:val="00BB6E6E"/>
    <w:rsid w:val="00BC0439"/>
    <w:rsid w:val="00BC0689"/>
    <w:rsid w:val="00BC07BE"/>
    <w:rsid w:val="00BC0A74"/>
    <w:rsid w:val="00BC0A78"/>
    <w:rsid w:val="00BC0D43"/>
    <w:rsid w:val="00BC14A9"/>
    <w:rsid w:val="00BC1546"/>
    <w:rsid w:val="00BC16A0"/>
    <w:rsid w:val="00BC1861"/>
    <w:rsid w:val="00BC1AF1"/>
    <w:rsid w:val="00BC1B3E"/>
    <w:rsid w:val="00BC1FEF"/>
    <w:rsid w:val="00BC205C"/>
    <w:rsid w:val="00BC212D"/>
    <w:rsid w:val="00BC22B1"/>
    <w:rsid w:val="00BC271F"/>
    <w:rsid w:val="00BC2AB3"/>
    <w:rsid w:val="00BC2B45"/>
    <w:rsid w:val="00BC338F"/>
    <w:rsid w:val="00BC3464"/>
    <w:rsid w:val="00BC36D2"/>
    <w:rsid w:val="00BC3A82"/>
    <w:rsid w:val="00BC3B97"/>
    <w:rsid w:val="00BC3E50"/>
    <w:rsid w:val="00BC442B"/>
    <w:rsid w:val="00BC474E"/>
    <w:rsid w:val="00BC49A7"/>
    <w:rsid w:val="00BC4DF9"/>
    <w:rsid w:val="00BC4F83"/>
    <w:rsid w:val="00BC508E"/>
    <w:rsid w:val="00BC51CE"/>
    <w:rsid w:val="00BC5806"/>
    <w:rsid w:val="00BC5841"/>
    <w:rsid w:val="00BC617F"/>
    <w:rsid w:val="00BC646B"/>
    <w:rsid w:val="00BC6B54"/>
    <w:rsid w:val="00BC709A"/>
    <w:rsid w:val="00BC751E"/>
    <w:rsid w:val="00BC7A69"/>
    <w:rsid w:val="00BC7B89"/>
    <w:rsid w:val="00BC7E46"/>
    <w:rsid w:val="00BD08B6"/>
    <w:rsid w:val="00BD0C0C"/>
    <w:rsid w:val="00BD0CE1"/>
    <w:rsid w:val="00BD0D81"/>
    <w:rsid w:val="00BD0DBA"/>
    <w:rsid w:val="00BD0DDE"/>
    <w:rsid w:val="00BD1583"/>
    <w:rsid w:val="00BD170A"/>
    <w:rsid w:val="00BD1897"/>
    <w:rsid w:val="00BD1ACC"/>
    <w:rsid w:val="00BD2158"/>
    <w:rsid w:val="00BD2614"/>
    <w:rsid w:val="00BD2A2A"/>
    <w:rsid w:val="00BD2CBA"/>
    <w:rsid w:val="00BD2D64"/>
    <w:rsid w:val="00BD3413"/>
    <w:rsid w:val="00BD3CED"/>
    <w:rsid w:val="00BD3E4E"/>
    <w:rsid w:val="00BD402A"/>
    <w:rsid w:val="00BD40AB"/>
    <w:rsid w:val="00BD471D"/>
    <w:rsid w:val="00BD4AC4"/>
    <w:rsid w:val="00BD4D12"/>
    <w:rsid w:val="00BD4D48"/>
    <w:rsid w:val="00BD4D76"/>
    <w:rsid w:val="00BD5247"/>
    <w:rsid w:val="00BD5D0F"/>
    <w:rsid w:val="00BD63FF"/>
    <w:rsid w:val="00BD65DB"/>
    <w:rsid w:val="00BD6C2A"/>
    <w:rsid w:val="00BD6D7D"/>
    <w:rsid w:val="00BD7060"/>
    <w:rsid w:val="00BD78EE"/>
    <w:rsid w:val="00BD79A8"/>
    <w:rsid w:val="00BD7FB7"/>
    <w:rsid w:val="00BE010C"/>
    <w:rsid w:val="00BE0906"/>
    <w:rsid w:val="00BE0B31"/>
    <w:rsid w:val="00BE0EC7"/>
    <w:rsid w:val="00BE136B"/>
    <w:rsid w:val="00BE187E"/>
    <w:rsid w:val="00BE1BDF"/>
    <w:rsid w:val="00BE1E96"/>
    <w:rsid w:val="00BE1F29"/>
    <w:rsid w:val="00BE27DD"/>
    <w:rsid w:val="00BE2BCE"/>
    <w:rsid w:val="00BE2CAD"/>
    <w:rsid w:val="00BE2D15"/>
    <w:rsid w:val="00BE2E7F"/>
    <w:rsid w:val="00BE313C"/>
    <w:rsid w:val="00BE32E4"/>
    <w:rsid w:val="00BE344F"/>
    <w:rsid w:val="00BE3519"/>
    <w:rsid w:val="00BE35A9"/>
    <w:rsid w:val="00BE3A6A"/>
    <w:rsid w:val="00BE3C0F"/>
    <w:rsid w:val="00BE3E87"/>
    <w:rsid w:val="00BE413D"/>
    <w:rsid w:val="00BE46DB"/>
    <w:rsid w:val="00BE4C06"/>
    <w:rsid w:val="00BE4EAD"/>
    <w:rsid w:val="00BE512B"/>
    <w:rsid w:val="00BE52B5"/>
    <w:rsid w:val="00BE52C9"/>
    <w:rsid w:val="00BE5302"/>
    <w:rsid w:val="00BE56DF"/>
    <w:rsid w:val="00BE5780"/>
    <w:rsid w:val="00BE5BA8"/>
    <w:rsid w:val="00BE680C"/>
    <w:rsid w:val="00BE6BAD"/>
    <w:rsid w:val="00BE6D13"/>
    <w:rsid w:val="00BE6DF2"/>
    <w:rsid w:val="00BE72E7"/>
    <w:rsid w:val="00BE7D32"/>
    <w:rsid w:val="00BF04ED"/>
    <w:rsid w:val="00BF0927"/>
    <w:rsid w:val="00BF0B5B"/>
    <w:rsid w:val="00BF1214"/>
    <w:rsid w:val="00BF13DB"/>
    <w:rsid w:val="00BF1D46"/>
    <w:rsid w:val="00BF1F3B"/>
    <w:rsid w:val="00BF2033"/>
    <w:rsid w:val="00BF2200"/>
    <w:rsid w:val="00BF2212"/>
    <w:rsid w:val="00BF243C"/>
    <w:rsid w:val="00BF2C39"/>
    <w:rsid w:val="00BF31A1"/>
    <w:rsid w:val="00BF31F3"/>
    <w:rsid w:val="00BF39A5"/>
    <w:rsid w:val="00BF3B1B"/>
    <w:rsid w:val="00BF40F1"/>
    <w:rsid w:val="00BF41D4"/>
    <w:rsid w:val="00BF4212"/>
    <w:rsid w:val="00BF4B41"/>
    <w:rsid w:val="00BF4F01"/>
    <w:rsid w:val="00BF5116"/>
    <w:rsid w:val="00BF53F1"/>
    <w:rsid w:val="00BF5552"/>
    <w:rsid w:val="00BF567E"/>
    <w:rsid w:val="00BF57C8"/>
    <w:rsid w:val="00BF57EC"/>
    <w:rsid w:val="00BF585B"/>
    <w:rsid w:val="00BF5895"/>
    <w:rsid w:val="00BF5971"/>
    <w:rsid w:val="00BF5AC5"/>
    <w:rsid w:val="00BF5B94"/>
    <w:rsid w:val="00BF5FAB"/>
    <w:rsid w:val="00BF63ED"/>
    <w:rsid w:val="00BF64D6"/>
    <w:rsid w:val="00BF686C"/>
    <w:rsid w:val="00BF686F"/>
    <w:rsid w:val="00BF6A27"/>
    <w:rsid w:val="00BF6BF5"/>
    <w:rsid w:val="00BF6CA5"/>
    <w:rsid w:val="00BF734A"/>
    <w:rsid w:val="00BF774A"/>
    <w:rsid w:val="00BF7879"/>
    <w:rsid w:val="00C004CE"/>
    <w:rsid w:val="00C006FF"/>
    <w:rsid w:val="00C007B4"/>
    <w:rsid w:val="00C00FEA"/>
    <w:rsid w:val="00C0102A"/>
    <w:rsid w:val="00C0106A"/>
    <w:rsid w:val="00C010DE"/>
    <w:rsid w:val="00C01369"/>
    <w:rsid w:val="00C01E5F"/>
    <w:rsid w:val="00C01E77"/>
    <w:rsid w:val="00C0216C"/>
    <w:rsid w:val="00C026A3"/>
    <w:rsid w:val="00C02BFE"/>
    <w:rsid w:val="00C02E64"/>
    <w:rsid w:val="00C05083"/>
    <w:rsid w:val="00C05446"/>
    <w:rsid w:val="00C056DD"/>
    <w:rsid w:val="00C05BCD"/>
    <w:rsid w:val="00C05CA6"/>
    <w:rsid w:val="00C05DEE"/>
    <w:rsid w:val="00C06021"/>
    <w:rsid w:val="00C061A4"/>
    <w:rsid w:val="00C0627A"/>
    <w:rsid w:val="00C07080"/>
    <w:rsid w:val="00C07390"/>
    <w:rsid w:val="00C078BD"/>
    <w:rsid w:val="00C103E2"/>
    <w:rsid w:val="00C1080F"/>
    <w:rsid w:val="00C10FD6"/>
    <w:rsid w:val="00C11659"/>
    <w:rsid w:val="00C119A4"/>
    <w:rsid w:val="00C11E54"/>
    <w:rsid w:val="00C121D0"/>
    <w:rsid w:val="00C129B6"/>
    <w:rsid w:val="00C13116"/>
    <w:rsid w:val="00C1316F"/>
    <w:rsid w:val="00C133A4"/>
    <w:rsid w:val="00C1388B"/>
    <w:rsid w:val="00C13CD8"/>
    <w:rsid w:val="00C142D2"/>
    <w:rsid w:val="00C143D8"/>
    <w:rsid w:val="00C145BD"/>
    <w:rsid w:val="00C1491D"/>
    <w:rsid w:val="00C14EC5"/>
    <w:rsid w:val="00C14FCD"/>
    <w:rsid w:val="00C15B1D"/>
    <w:rsid w:val="00C16299"/>
    <w:rsid w:val="00C16B57"/>
    <w:rsid w:val="00C16EF2"/>
    <w:rsid w:val="00C17150"/>
    <w:rsid w:val="00C17549"/>
    <w:rsid w:val="00C17A60"/>
    <w:rsid w:val="00C17A82"/>
    <w:rsid w:val="00C17CEF"/>
    <w:rsid w:val="00C17D04"/>
    <w:rsid w:val="00C20661"/>
    <w:rsid w:val="00C206F0"/>
    <w:rsid w:val="00C2078C"/>
    <w:rsid w:val="00C207BE"/>
    <w:rsid w:val="00C208C5"/>
    <w:rsid w:val="00C2097F"/>
    <w:rsid w:val="00C20ACB"/>
    <w:rsid w:val="00C2146E"/>
    <w:rsid w:val="00C215AA"/>
    <w:rsid w:val="00C21D7D"/>
    <w:rsid w:val="00C21D88"/>
    <w:rsid w:val="00C21FE0"/>
    <w:rsid w:val="00C221D2"/>
    <w:rsid w:val="00C22BE6"/>
    <w:rsid w:val="00C22E00"/>
    <w:rsid w:val="00C22F01"/>
    <w:rsid w:val="00C22FA0"/>
    <w:rsid w:val="00C2321F"/>
    <w:rsid w:val="00C2332A"/>
    <w:rsid w:val="00C233C4"/>
    <w:rsid w:val="00C23566"/>
    <w:rsid w:val="00C23FA1"/>
    <w:rsid w:val="00C24682"/>
    <w:rsid w:val="00C24AF7"/>
    <w:rsid w:val="00C2534A"/>
    <w:rsid w:val="00C254F1"/>
    <w:rsid w:val="00C25AF8"/>
    <w:rsid w:val="00C25D7C"/>
    <w:rsid w:val="00C2626D"/>
    <w:rsid w:val="00C268C8"/>
    <w:rsid w:val="00C26E91"/>
    <w:rsid w:val="00C2735C"/>
    <w:rsid w:val="00C27647"/>
    <w:rsid w:val="00C30076"/>
    <w:rsid w:val="00C30283"/>
    <w:rsid w:val="00C30716"/>
    <w:rsid w:val="00C30AD1"/>
    <w:rsid w:val="00C30D55"/>
    <w:rsid w:val="00C30EB3"/>
    <w:rsid w:val="00C30EF1"/>
    <w:rsid w:val="00C30FA9"/>
    <w:rsid w:val="00C30FDD"/>
    <w:rsid w:val="00C3147E"/>
    <w:rsid w:val="00C31692"/>
    <w:rsid w:val="00C317CE"/>
    <w:rsid w:val="00C31BFF"/>
    <w:rsid w:val="00C324E8"/>
    <w:rsid w:val="00C32B19"/>
    <w:rsid w:val="00C32B29"/>
    <w:rsid w:val="00C32D57"/>
    <w:rsid w:val="00C32E0E"/>
    <w:rsid w:val="00C337F0"/>
    <w:rsid w:val="00C33EFB"/>
    <w:rsid w:val="00C3412F"/>
    <w:rsid w:val="00C34299"/>
    <w:rsid w:val="00C34D75"/>
    <w:rsid w:val="00C34D95"/>
    <w:rsid w:val="00C34EE0"/>
    <w:rsid w:val="00C34FBF"/>
    <w:rsid w:val="00C350ED"/>
    <w:rsid w:val="00C35467"/>
    <w:rsid w:val="00C35580"/>
    <w:rsid w:val="00C356B6"/>
    <w:rsid w:val="00C35A3F"/>
    <w:rsid w:val="00C35BFB"/>
    <w:rsid w:val="00C36797"/>
    <w:rsid w:val="00C36873"/>
    <w:rsid w:val="00C369FA"/>
    <w:rsid w:val="00C36B4B"/>
    <w:rsid w:val="00C36C1C"/>
    <w:rsid w:val="00C36F3F"/>
    <w:rsid w:val="00C36F71"/>
    <w:rsid w:val="00C37774"/>
    <w:rsid w:val="00C37A34"/>
    <w:rsid w:val="00C4021A"/>
    <w:rsid w:val="00C41397"/>
    <w:rsid w:val="00C415CC"/>
    <w:rsid w:val="00C41CC2"/>
    <w:rsid w:val="00C41DDD"/>
    <w:rsid w:val="00C41E2F"/>
    <w:rsid w:val="00C41EB7"/>
    <w:rsid w:val="00C4205B"/>
    <w:rsid w:val="00C420D4"/>
    <w:rsid w:val="00C42107"/>
    <w:rsid w:val="00C42151"/>
    <w:rsid w:val="00C42394"/>
    <w:rsid w:val="00C427B9"/>
    <w:rsid w:val="00C42DE7"/>
    <w:rsid w:val="00C431F6"/>
    <w:rsid w:val="00C4349D"/>
    <w:rsid w:val="00C43688"/>
    <w:rsid w:val="00C43E7C"/>
    <w:rsid w:val="00C43FF9"/>
    <w:rsid w:val="00C44BE2"/>
    <w:rsid w:val="00C44D9F"/>
    <w:rsid w:val="00C44DE0"/>
    <w:rsid w:val="00C451F8"/>
    <w:rsid w:val="00C45240"/>
    <w:rsid w:val="00C45418"/>
    <w:rsid w:val="00C457F7"/>
    <w:rsid w:val="00C45CD1"/>
    <w:rsid w:val="00C4625E"/>
    <w:rsid w:val="00C46810"/>
    <w:rsid w:val="00C46DD5"/>
    <w:rsid w:val="00C472CA"/>
    <w:rsid w:val="00C474EF"/>
    <w:rsid w:val="00C47734"/>
    <w:rsid w:val="00C477AC"/>
    <w:rsid w:val="00C47E55"/>
    <w:rsid w:val="00C47EAB"/>
    <w:rsid w:val="00C47EE8"/>
    <w:rsid w:val="00C47FBF"/>
    <w:rsid w:val="00C504A7"/>
    <w:rsid w:val="00C5097B"/>
    <w:rsid w:val="00C50CB8"/>
    <w:rsid w:val="00C50D9A"/>
    <w:rsid w:val="00C51628"/>
    <w:rsid w:val="00C51960"/>
    <w:rsid w:val="00C51A18"/>
    <w:rsid w:val="00C51EB9"/>
    <w:rsid w:val="00C52231"/>
    <w:rsid w:val="00C52A03"/>
    <w:rsid w:val="00C534DA"/>
    <w:rsid w:val="00C53820"/>
    <w:rsid w:val="00C53B10"/>
    <w:rsid w:val="00C53BBF"/>
    <w:rsid w:val="00C53FF2"/>
    <w:rsid w:val="00C54087"/>
    <w:rsid w:val="00C540CA"/>
    <w:rsid w:val="00C54406"/>
    <w:rsid w:val="00C54549"/>
    <w:rsid w:val="00C5456C"/>
    <w:rsid w:val="00C548A0"/>
    <w:rsid w:val="00C54BBA"/>
    <w:rsid w:val="00C54E4C"/>
    <w:rsid w:val="00C5524A"/>
    <w:rsid w:val="00C5554C"/>
    <w:rsid w:val="00C55572"/>
    <w:rsid w:val="00C556AF"/>
    <w:rsid w:val="00C55745"/>
    <w:rsid w:val="00C55970"/>
    <w:rsid w:val="00C55ADB"/>
    <w:rsid w:val="00C55C2A"/>
    <w:rsid w:val="00C55CEC"/>
    <w:rsid w:val="00C55D7E"/>
    <w:rsid w:val="00C55EA4"/>
    <w:rsid w:val="00C56500"/>
    <w:rsid w:val="00C56FB4"/>
    <w:rsid w:val="00C574E9"/>
    <w:rsid w:val="00C5766B"/>
    <w:rsid w:val="00C5787B"/>
    <w:rsid w:val="00C57B2E"/>
    <w:rsid w:val="00C57CD7"/>
    <w:rsid w:val="00C60433"/>
    <w:rsid w:val="00C60481"/>
    <w:rsid w:val="00C609EF"/>
    <w:rsid w:val="00C60A0C"/>
    <w:rsid w:val="00C60A6D"/>
    <w:rsid w:val="00C60F0F"/>
    <w:rsid w:val="00C61537"/>
    <w:rsid w:val="00C61D8F"/>
    <w:rsid w:val="00C61F3A"/>
    <w:rsid w:val="00C62248"/>
    <w:rsid w:val="00C62314"/>
    <w:rsid w:val="00C62514"/>
    <w:rsid w:val="00C62657"/>
    <w:rsid w:val="00C626B1"/>
    <w:rsid w:val="00C62D23"/>
    <w:rsid w:val="00C63348"/>
    <w:rsid w:val="00C63475"/>
    <w:rsid w:val="00C63644"/>
    <w:rsid w:val="00C6396E"/>
    <w:rsid w:val="00C63AD9"/>
    <w:rsid w:val="00C63DF2"/>
    <w:rsid w:val="00C6408B"/>
    <w:rsid w:val="00C643D1"/>
    <w:rsid w:val="00C651B9"/>
    <w:rsid w:val="00C653B3"/>
    <w:rsid w:val="00C6595C"/>
    <w:rsid w:val="00C65EE5"/>
    <w:rsid w:val="00C666C2"/>
    <w:rsid w:val="00C669F6"/>
    <w:rsid w:val="00C66B4D"/>
    <w:rsid w:val="00C66C50"/>
    <w:rsid w:val="00C66CED"/>
    <w:rsid w:val="00C67247"/>
    <w:rsid w:val="00C67CE8"/>
    <w:rsid w:val="00C67FC9"/>
    <w:rsid w:val="00C70171"/>
    <w:rsid w:val="00C704C1"/>
    <w:rsid w:val="00C70747"/>
    <w:rsid w:val="00C709E0"/>
    <w:rsid w:val="00C70A4F"/>
    <w:rsid w:val="00C70B27"/>
    <w:rsid w:val="00C70E0D"/>
    <w:rsid w:val="00C71351"/>
    <w:rsid w:val="00C71731"/>
    <w:rsid w:val="00C71745"/>
    <w:rsid w:val="00C71993"/>
    <w:rsid w:val="00C71A7C"/>
    <w:rsid w:val="00C71C6E"/>
    <w:rsid w:val="00C723DD"/>
    <w:rsid w:val="00C72650"/>
    <w:rsid w:val="00C7265B"/>
    <w:rsid w:val="00C7287E"/>
    <w:rsid w:val="00C72A50"/>
    <w:rsid w:val="00C73DF2"/>
    <w:rsid w:val="00C73EE3"/>
    <w:rsid w:val="00C73F36"/>
    <w:rsid w:val="00C745E6"/>
    <w:rsid w:val="00C74B89"/>
    <w:rsid w:val="00C74DEA"/>
    <w:rsid w:val="00C74E50"/>
    <w:rsid w:val="00C75034"/>
    <w:rsid w:val="00C75634"/>
    <w:rsid w:val="00C756C6"/>
    <w:rsid w:val="00C75827"/>
    <w:rsid w:val="00C75DEE"/>
    <w:rsid w:val="00C762E7"/>
    <w:rsid w:val="00C7639A"/>
    <w:rsid w:val="00C76540"/>
    <w:rsid w:val="00C7666C"/>
    <w:rsid w:val="00C76B8A"/>
    <w:rsid w:val="00C772D3"/>
    <w:rsid w:val="00C77772"/>
    <w:rsid w:val="00C77884"/>
    <w:rsid w:val="00C77D7D"/>
    <w:rsid w:val="00C77E50"/>
    <w:rsid w:val="00C80047"/>
    <w:rsid w:val="00C80048"/>
    <w:rsid w:val="00C801BA"/>
    <w:rsid w:val="00C8027F"/>
    <w:rsid w:val="00C80C37"/>
    <w:rsid w:val="00C80C7C"/>
    <w:rsid w:val="00C80DAE"/>
    <w:rsid w:val="00C80F1A"/>
    <w:rsid w:val="00C81056"/>
    <w:rsid w:val="00C81175"/>
    <w:rsid w:val="00C812E5"/>
    <w:rsid w:val="00C812EC"/>
    <w:rsid w:val="00C81515"/>
    <w:rsid w:val="00C8171F"/>
    <w:rsid w:val="00C817CB"/>
    <w:rsid w:val="00C8188C"/>
    <w:rsid w:val="00C81B9D"/>
    <w:rsid w:val="00C81D07"/>
    <w:rsid w:val="00C8221D"/>
    <w:rsid w:val="00C8237A"/>
    <w:rsid w:val="00C82762"/>
    <w:rsid w:val="00C82E3F"/>
    <w:rsid w:val="00C83144"/>
    <w:rsid w:val="00C836BB"/>
    <w:rsid w:val="00C836F3"/>
    <w:rsid w:val="00C83A3C"/>
    <w:rsid w:val="00C83BE2"/>
    <w:rsid w:val="00C83F37"/>
    <w:rsid w:val="00C84502"/>
    <w:rsid w:val="00C847BD"/>
    <w:rsid w:val="00C8489D"/>
    <w:rsid w:val="00C84A48"/>
    <w:rsid w:val="00C84A65"/>
    <w:rsid w:val="00C84D6A"/>
    <w:rsid w:val="00C84DE5"/>
    <w:rsid w:val="00C84EA5"/>
    <w:rsid w:val="00C85302"/>
    <w:rsid w:val="00C85756"/>
    <w:rsid w:val="00C85804"/>
    <w:rsid w:val="00C85D09"/>
    <w:rsid w:val="00C86270"/>
    <w:rsid w:val="00C86388"/>
    <w:rsid w:val="00C867F0"/>
    <w:rsid w:val="00C86909"/>
    <w:rsid w:val="00C86958"/>
    <w:rsid w:val="00C86B0B"/>
    <w:rsid w:val="00C86B6F"/>
    <w:rsid w:val="00C86C5C"/>
    <w:rsid w:val="00C8743F"/>
    <w:rsid w:val="00C87A56"/>
    <w:rsid w:val="00C87C24"/>
    <w:rsid w:val="00C902D1"/>
    <w:rsid w:val="00C904F1"/>
    <w:rsid w:val="00C904FF"/>
    <w:rsid w:val="00C90907"/>
    <w:rsid w:val="00C9093F"/>
    <w:rsid w:val="00C90D16"/>
    <w:rsid w:val="00C90F73"/>
    <w:rsid w:val="00C91518"/>
    <w:rsid w:val="00C9182F"/>
    <w:rsid w:val="00C918E5"/>
    <w:rsid w:val="00C9196E"/>
    <w:rsid w:val="00C91AA0"/>
    <w:rsid w:val="00C91AE7"/>
    <w:rsid w:val="00C91B28"/>
    <w:rsid w:val="00C91BD1"/>
    <w:rsid w:val="00C91C3F"/>
    <w:rsid w:val="00C91ECD"/>
    <w:rsid w:val="00C91F17"/>
    <w:rsid w:val="00C920A7"/>
    <w:rsid w:val="00C92100"/>
    <w:rsid w:val="00C9210D"/>
    <w:rsid w:val="00C926B9"/>
    <w:rsid w:val="00C9298C"/>
    <w:rsid w:val="00C92ED3"/>
    <w:rsid w:val="00C9322F"/>
    <w:rsid w:val="00C9351C"/>
    <w:rsid w:val="00C93744"/>
    <w:rsid w:val="00C93967"/>
    <w:rsid w:val="00C93987"/>
    <w:rsid w:val="00C939AA"/>
    <w:rsid w:val="00C93DE5"/>
    <w:rsid w:val="00C9424C"/>
    <w:rsid w:val="00C942EF"/>
    <w:rsid w:val="00C943DC"/>
    <w:rsid w:val="00C94813"/>
    <w:rsid w:val="00C94A32"/>
    <w:rsid w:val="00C94C08"/>
    <w:rsid w:val="00C94C5F"/>
    <w:rsid w:val="00C94EEE"/>
    <w:rsid w:val="00C95061"/>
    <w:rsid w:val="00C95249"/>
    <w:rsid w:val="00C953A3"/>
    <w:rsid w:val="00C9543B"/>
    <w:rsid w:val="00C95488"/>
    <w:rsid w:val="00C95953"/>
    <w:rsid w:val="00C95A6D"/>
    <w:rsid w:val="00C95B2F"/>
    <w:rsid w:val="00C95C98"/>
    <w:rsid w:val="00C9608D"/>
    <w:rsid w:val="00C965D0"/>
    <w:rsid w:val="00C96900"/>
    <w:rsid w:val="00C96925"/>
    <w:rsid w:val="00C969B1"/>
    <w:rsid w:val="00C96C6D"/>
    <w:rsid w:val="00C96DD0"/>
    <w:rsid w:val="00C96FF3"/>
    <w:rsid w:val="00C975D6"/>
    <w:rsid w:val="00C976CE"/>
    <w:rsid w:val="00C979AB"/>
    <w:rsid w:val="00C97B1A"/>
    <w:rsid w:val="00C97FE9"/>
    <w:rsid w:val="00CA00C4"/>
    <w:rsid w:val="00CA00E6"/>
    <w:rsid w:val="00CA019C"/>
    <w:rsid w:val="00CA01D3"/>
    <w:rsid w:val="00CA047E"/>
    <w:rsid w:val="00CA07A0"/>
    <w:rsid w:val="00CA0CE9"/>
    <w:rsid w:val="00CA0CFF"/>
    <w:rsid w:val="00CA1157"/>
    <w:rsid w:val="00CA12AF"/>
    <w:rsid w:val="00CA1675"/>
    <w:rsid w:val="00CA186D"/>
    <w:rsid w:val="00CA18D9"/>
    <w:rsid w:val="00CA1BC5"/>
    <w:rsid w:val="00CA1C77"/>
    <w:rsid w:val="00CA1EB0"/>
    <w:rsid w:val="00CA293F"/>
    <w:rsid w:val="00CA2A8D"/>
    <w:rsid w:val="00CA2E73"/>
    <w:rsid w:val="00CA2ED4"/>
    <w:rsid w:val="00CA3902"/>
    <w:rsid w:val="00CA3D4E"/>
    <w:rsid w:val="00CA3D66"/>
    <w:rsid w:val="00CA3DA3"/>
    <w:rsid w:val="00CA4200"/>
    <w:rsid w:val="00CA49D5"/>
    <w:rsid w:val="00CA4BC8"/>
    <w:rsid w:val="00CA4E09"/>
    <w:rsid w:val="00CA4F8E"/>
    <w:rsid w:val="00CA5282"/>
    <w:rsid w:val="00CA56A9"/>
    <w:rsid w:val="00CA5804"/>
    <w:rsid w:val="00CA59DD"/>
    <w:rsid w:val="00CA60C3"/>
    <w:rsid w:val="00CA6119"/>
    <w:rsid w:val="00CA625A"/>
    <w:rsid w:val="00CA6D14"/>
    <w:rsid w:val="00CA7181"/>
    <w:rsid w:val="00CA725F"/>
    <w:rsid w:val="00CA7274"/>
    <w:rsid w:val="00CA7571"/>
    <w:rsid w:val="00CA7FDF"/>
    <w:rsid w:val="00CA7FE9"/>
    <w:rsid w:val="00CB004E"/>
    <w:rsid w:val="00CB0BAD"/>
    <w:rsid w:val="00CB0CEC"/>
    <w:rsid w:val="00CB0E1B"/>
    <w:rsid w:val="00CB127A"/>
    <w:rsid w:val="00CB12E6"/>
    <w:rsid w:val="00CB1404"/>
    <w:rsid w:val="00CB1F2E"/>
    <w:rsid w:val="00CB1F63"/>
    <w:rsid w:val="00CB1FAC"/>
    <w:rsid w:val="00CB22BD"/>
    <w:rsid w:val="00CB2782"/>
    <w:rsid w:val="00CB290A"/>
    <w:rsid w:val="00CB36B3"/>
    <w:rsid w:val="00CB3812"/>
    <w:rsid w:val="00CB3849"/>
    <w:rsid w:val="00CB388F"/>
    <w:rsid w:val="00CB3C7D"/>
    <w:rsid w:val="00CB3E73"/>
    <w:rsid w:val="00CB3F95"/>
    <w:rsid w:val="00CB4557"/>
    <w:rsid w:val="00CB52A5"/>
    <w:rsid w:val="00CB5914"/>
    <w:rsid w:val="00CB597A"/>
    <w:rsid w:val="00CB64C3"/>
    <w:rsid w:val="00CB6587"/>
    <w:rsid w:val="00CB6954"/>
    <w:rsid w:val="00CB6B62"/>
    <w:rsid w:val="00CB6F92"/>
    <w:rsid w:val="00CB73D5"/>
    <w:rsid w:val="00CB78B3"/>
    <w:rsid w:val="00CB7C91"/>
    <w:rsid w:val="00CB7FFB"/>
    <w:rsid w:val="00CC031B"/>
    <w:rsid w:val="00CC07EC"/>
    <w:rsid w:val="00CC08A2"/>
    <w:rsid w:val="00CC0C4C"/>
    <w:rsid w:val="00CC0D53"/>
    <w:rsid w:val="00CC14B3"/>
    <w:rsid w:val="00CC169B"/>
    <w:rsid w:val="00CC1830"/>
    <w:rsid w:val="00CC19D3"/>
    <w:rsid w:val="00CC1CC2"/>
    <w:rsid w:val="00CC1DB0"/>
    <w:rsid w:val="00CC1F76"/>
    <w:rsid w:val="00CC1F8F"/>
    <w:rsid w:val="00CC25E0"/>
    <w:rsid w:val="00CC2B41"/>
    <w:rsid w:val="00CC2FCD"/>
    <w:rsid w:val="00CC3161"/>
    <w:rsid w:val="00CC3212"/>
    <w:rsid w:val="00CC3350"/>
    <w:rsid w:val="00CC37FF"/>
    <w:rsid w:val="00CC3871"/>
    <w:rsid w:val="00CC3970"/>
    <w:rsid w:val="00CC3ACF"/>
    <w:rsid w:val="00CC3F9F"/>
    <w:rsid w:val="00CC4B6E"/>
    <w:rsid w:val="00CC4C64"/>
    <w:rsid w:val="00CC4C94"/>
    <w:rsid w:val="00CC4E20"/>
    <w:rsid w:val="00CC4EF6"/>
    <w:rsid w:val="00CC5384"/>
    <w:rsid w:val="00CC55ED"/>
    <w:rsid w:val="00CC57ED"/>
    <w:rsid w:val="00CC5978"/>
    <w:rsid w:val="00CC5C6A"/>
    <w:rsid w:val="00CC6320"/>
    <w:rsid w:val="00CC63B4"/>
    <w:rsid w:val="00CC6ABB"/>
    <w:rsid w:val="00CC6B7A"/>
    <w:rsid w:val="00CC719C"/>
    <w:rsid w:val="00CC71A1"/>
    <w:rsid w:val="00CC71B2"/>
    <w:rsid w:val="00CC7A60"/>
    <w:rsid w:val="00CC7D4B"/>
    <w:rsid w:val="00CC7DD0"/>
    <w:rsid w:val="00CD0062"/>
    <w:rsid w:val="00CD01B1"/>
    <w:rsid w:val="00CD0210"/>
    <w:rsid w:val="00CD0773"/>
    <w:rsid w:val="00CD0AC1"/>
    <w:rsid w:val="00CD0FEF"/>
    <w:rsid w:val="00CD1736"/>
    <w:rsid w:val="00CD1851"/>
    <w:rsid w:val="00CD1AB5"/>
    <w:rsid w:val="00CD1BFE"/>
    <w:rsid w:val="00CD1CE0"/>
    <w:rsid w:val="00CD1E02"/>
    <w:rsid w:val="00CD2631"/>
    <w:rsid w:val="00CD2AC8"/>
    <w:rsid w:val="00CD2B8B"/>
    <w:rsid w:val="00CD2C00"/>
    <w:rsid w:val="00CD2DB5"/>
    <w:rsid w:val="00CD321B"/>
    <w:rsid w:val="00CD3D05"/>
    <w:rsid w:val="00CD3F84"/>
    <w:rsid w:val="00CD486E"/>
    <w:rsid w:val="00CD4AA5"/>
    <w:rsid w:val="00CD51D4"/>
    <w:rsid w:val="00CD5462"/>
    <w:rsid w:val="00CD548D"/>
    <w:rsid w:val="00CD55EB"/>
    <w:rsid w:val="00CD59C0"/>
    <w:rsid w:val="00CD6059"/>
    <w:rsid w:val="00CD64DB"/>
    <w:rsid w:val="00CD6B60"/>
    <w:rsid w:val="00CD6B74"/>
    <w:rsid w:val="00CD7624"/>
    <w:rsid w:val="00CD7628"/>
    <w:rsid w:val="00CE04E5"/>
    <w:rsid w:val="00CE05AA"/>
    <w:rsid w:val="00CE071A"/>
    <w:rsid w:val="00CE087F"/>
    <w:rsid w:val="00CE0D67"/>
    <w:rsid w:val="00CE0F33"/>
    <w:rsid w:val="00CE109E"/>
    <w:rsid w:val="00CE10BF"/>
    <w:rsid w:val="00CE1470"/>
    <w:rsid w:val="00CE14ED"/>
    <w:rsid w:val="00CE181C"/>
    <w:rsid w:val="00CE1A44"/>
    <w:rsid w:val="00CE1B17"/>
    <w:rsid w:val="00CE1BA4"/>
    <w:rsid w:val="00CE1D4B"/>
    <w:rsid w:val="00CE21BB"/>
    <w:rsid w:val="00CE2297"/>
    <w:rsid w:val="00CE2B87"/>
    <w:rsid w:val="00CE2C8D"/>
    <w:rsid w:val="00CE2C9E"/>
    <w:rsid w:val="00CE2D59"/>
    <w:rsid w:val="00CE2F80"/>
    <w:rsid w:val="00CE30C0"/>
    <w:rsid w:val="00CE3E8E"/>
    <w:rsid w:val="00CE43BE"/>
    <w:rsid w:val="00CE4539"/>
    <w:rsid w:val="00CE4A3D"/>
    <w:rsid w:val="00CE4A8B"/>
    <w:rsid w:val="00CE4B8C"/>
    <w:rsid w:val="00CE4C66"/>
    <w:rsid w:val="00CE4EDE"/>
    <w:rsid w:val="00CE5010"/>
    <w:rsid w:val="00CE5174"/>
    <w:rsid w:val="00CE5189"/>
    <w:rsid w:val="00CE547A"/>
    <w:rsid w:val="00CE54CE"/>
    <w:rsid w:val="00CE5A47"/>
    <w:rsid w:val="00CE5EF6"/>
    <w:rsid w:val="00CE671C"/>
    <w:rsid w:val="00CE697E"/>
    <w:rsid w:val="00CE6996"/>
    <w:rsid w:val="00CE6A29"/>
    <w:rsid w:val="00CE6B76"/>
    <w:rsid w:val="00CE6D16"/>
    <w:rsid w:val="00CE78C2"/>
    <w:rsid w:val="00CF0175"/>
    <w:rsid w:val="00CF0201"/>
    <w:rsid w:val="00CF0562"/>
    <w:rsid w:val="00CF0CA2"/>
    <w:rsid w:val="00CF0E57"/>
    <w:rsid w:val="00CF0E9E"/>
    <w:rsid w:val="00CF0EA5"/>
    <w:rsid w:val="00CF0F9A"/>
    <w:rsid w:val="00CF0FB4"/>
    <w:rsid w:val="00CF16BA"/>
    <w:rsid w:val="00CF174D"/>
    <w:rsid w:val="00CF1809"/>
    <w:rsid w:val="00CF18F6"/>
    <w:rsid w:val="00CF1BA8"/>
    <w:rsid w:val="00CF2795"/>
    <w:rsid w:val="00CF32C1"/>
    <w:rsid w:val="00CF33DD"/>
    <w:rsid w:val="00CF3418"/>
    <w:rsid w:val="00CF407E"/>
    <w:rsid w:val="00CF4709"/>
    <w:rsid w:val="00CF49A6"/>
    <w:rsid w:val="00CF4B55"/>
    <w:rsid w:val="00CF5356"/>
    <w:rsid w:val="00CF54B0"/>
    <w:rsid w:val="00CF5908"/>
    <w:rsid w:val="00CF5B60"/>
    <w:rsid w:val="00CF5DD9"/>
    <w:rsid w:val="00CF61A9"/>
    <w:rsid w:val="00CF640C"/>
    <w:rsid w:val="00CF6828"/>
    <w:rsid w:val="00CF7D92"/>
    <w:rsid w:val="00CF7FD1"/>
    <w:rsid w:val="00D00289"/>
    <w:rsid w:val="00D0063A"/>
    <w:rsid w:val="00D008A2"/>
    <w:rsid w:val="00D00AB7"/>
    <w:rsid w:val="00D00C35"/>
    <w:rsid w:val="00D00CF0"/>
    <w:rsid w:val="00D013C2"/>
    <w:rsid w:val="00D01459"/>
    <w:rsid w:val="00D0155D"/>
    <w:rsid w:val="00D01F86"/>
    <w:rsid w:val="00D02056"/>
    <w:rsid w:val="00D02B06"/>
    <w:rsid w:val="00D02B41"/>
    <w:rsid w:val="00D030E0"/>
    <w:rsid w:val="00D03444"/>
    <w:rsid w:val="00D03455"/>
    <w:rsid w:val="00D03CD5"/>
    <w:rsid w:val="00D03F4E"/>
    <w:rsid w:val="00D041CA"/>
    <w:rsid w:val="00D04512"/>
    <w:rsid w:val="00D048D1"/>
    <w:rsid w:val="00D04BC1"/>
    <w:rsid w:val="00D04D03"/>
    <w:rsid w:val="00D04EAE"/>
    <w:rsid w:val="00D04EEF"/>
    <w:rsid w:val="00D056B1"/>
    <w:rsid w:val="00D058E0"/>
    <w:rsid w:val="00D05964"/>
    <w:rsid w:val="00D05C99"/>
    <w:rsid w:val="00D05F9A"/>
    <w:rsid w:val="00D06232"/>
    <w:rsid w:val="00D06750"/>
    <w:rsid w:val="00D067BE"/>
    <w:rsid w:val="00D06A3A"/>
    <w:rsid w:val="00D06D90"/>
    <w:rsid w:val="00D06EC6"/>
    <w:rsid w:val="00D06F16"/>
    <w:rsid w:val="00D06FEA"/>
    <w:rsid w:val="00D075AF"/>
    <w:rsid w:val="00D07BAB"/>
    <w:rsid w:val="00D07BD1"/>
    <w:rsid w:val="00D10D0B"/>
    <w:rsid w:val="00D11350"/>
    <w:rsid w:val="00D11B96"/>
    <w:rsid w:val="00D11DDA"/>
    <w:rsid w:val="00D12518"/>
    <w:rsid w:val="00D1298C"/>
    <w:rsid w:val="00D12B45"/>
    <w:rsid w:val="00D12EF1"/>
    <w:rsid w:val="00D1304C"/>
    <w:rsid w:val="00D1331A"/>
    <w:rsid w:val="00D136D1"/>
    <w:rsid w:val="00D1372B"/>
    <w:rsid w:val="00D13DB2"/>
    <w:rsid w:val="00D13FDC"/>
    <w:rsid w:val="00D144BC"/>
    <w:rsid w:val="00D1454D"/>
    <w:rsid w:val="00D14D29"/>
    <w:rsid w:val="00D14E77"/>
    <w:rsid w:val="00D14F62"/>
    <w:rsid w:val="00D153A3"/>
    <w:rsid w:val="00D154DF"/>
    <w:rsid w:val="00D15676"/>
    <w:rsid w:val="00D15789"/>
    <w:rsid w:val="00D15921"/>
    <w:rsid w:val="00D15CF6"/>
    <w:rsid w:val="00D15F6D"/>
    <w:rsid w:val="00D1627D"/>
    <w:rsid w:val="00D164FF"/>
    <w:rsid w:val="00D16746"/>
    <w:rsid w:val="00D16758"/>
    <w:rsid w:val="00D16BBC"/>
    <w:rsid w:val="00D17372"/>
    <w:rsid w:val="00D17899"/>
    <w:rsid w:val="00D17B0D"/>
    <w:rsid w:val="00D17BF8"/>
    <w:rsid w:val="00D17C4D"/>
    <w:rsid w:val="00D17C67"/>
    <w:rsid w:val="00D17D2C"/>
    <w:rsid w:val="00D2008F"/>
    <w:rsid w:val="00D201A6"/>
    <w:rsid w:val="00D203E1"/>
    <w:rsid w:val="00D203FA"/>
    <w:rsid w:val="00D2081D"/>
    <w:rsid w:val="00D20B50"/>
    <w:rsid w:val="00D20BAC"/>
    <w:rsid w:val="00D21068"/>
    <w:rsid w:val="00D21B05"/>
    <w:rsid w:val="00D22003"/>
    <w:rsid w:val="00D22596"/>
    <w:rsid w:val="00D228EC"/>
    <w:rsid w:val="00D22EA5"/>
    <w:rsid w:val="00D235E6"/>
    <w:rsid w:val="00D238CB"/>
    <w:rsid w:val="00D23908"/>
    <w:rsid w:val="00D23B42"/>
    <w:rsid w:val="00D23CDE"/>
    <w:rsid w:val="00D24156"/>
    <w:rsid w:val="00D24AE0"/>
    <w:rsid w:val="00D24C52"/>
    <w:rsid w:val="00D24D4E"/>
    <w:rsid w:val="00D24E38"/>
    <w:rsid w:val="00D24F6B"/>
    <w:rsid w:val="00D24FB6"/>
    <w:rsid w:val="00D252C0"/>
    <w:rsid w:val="00D252C4"/>
    <w:rsid w:val="00D257A9"/>
    <w:rsid w:val="00D25FD6"/>
    <w:rsid w:val="00D2691C"/>
    <w:rsid w:val="00D26DCF"/>
    <w:rsid w:val="00D26F0B"/>
    <w:rsid w:val="00D2799F"/>
    <w:rsid w:val="00D27BD9"/>
    <w:rsid w:val="00D27DB4"/>
    <w:rsid w:val="00D27F28"/>
    <w:rsid w:val="00D307B3"/>
    <w:rsid w:val="00D308B6"/>
    <w:rsid w:val="00D30996"/>
    <w:rsid w:val="00D309BB"/>
    <w:rsid w:val="00D30C2C"/>
    <w:rsid w:val="00D31387"/>
    <w:rsid w:val="00D31414"/>
    <w:rsid w:val="00D31B9F"/>
    <w:rsid w:val="00D31BB4"/>
    <w:rsid w:val="00D32129"/>
    <w:rsid w:val="00D3253B"/>
    <w:rsid w:val="00D32674"/>
    <w:rsid w:val="00D32679"/>
    <w:rsid w:val="00D327ED"/>
    <w:rsid w:val="00D32A27"/>
    <w:rsid w:val="00D32C67"/>
    <w:rsid w:val="00D3362D"/>
    <w:rsid w:val="00D336D2"/>
    <w:rsid w:val="00D337D1"/>
    <w:rsid w:val="00D3396F"/>
    <w:rsid w:val="00D34586"/>
    <w:rsid w:val="00D34BB1"/>
    <w:rsid w:val="00D34E02"/>
    <w:rsid w:val="00D3501D"/>
    <w:rsid w:val="00D35048"/>
    <w:rsid w:val="00D35C8F"/>
    <w:rsid w:val="00D36153"/>
    <w:rsid w:val="00D36442"/>
    <w:rsid w:val="00D36A7C"/>
    <w:rsid w:val="00D36AA3"/>
    <w:rsid w:val="00D36BF4"/>
    <w:rsid w:val="00D36E39"/>
    <w:rsid w:val="00D36F36"/>
    <w:rsid w:val="00D371F4"/>
    <w:rsid w:val="00D37B9C"/>
    <w:rsid w:val="00D37C0D"/>
    <w:rsid w:val="00D37D2B"/>
    <w:rsid w:val="00D37DA5"/>
    <w:rsid w:val="00D37E38"/>
    <w:rsid w:val="00D37E3D"/>
    <w:rsid w:val="00D401F6"/>
    <w:rsid w:val="00D40369"/>
    <w:rsid w:val="00D405B8"/>
    <w:rsid w:val="00D40668"/>
    <w:rsid w:val="00D408DE"/>
    <w:rsid w:val="00D40A77"/>
    <w:rsid w:val="00D40E01"/>
    <w:rsid w:val="00D41001"/>
    <w:rsid w:val="00D416CC"/>
    <w:rsid w:val="00D41B62"/>
    <w:rsid w:val="00D427F5"/>
    <w:rsid w:val="00D42A93"/>
    <w:rsid w:val="00D42C3C"/>
    <w:rsid w:val="00D432C5"/>
    <w:rsid w:val="00D434D8"/>
    <w:rsid w:val="00D4354D"/>
    <w:rsid w:val="00D43875"/>
    <w:rsid w:val="00D43931"/>
    <w:rsid w:val="00D43D9B"/>
    <w:rsid w:val="00D44297"/>
    <w:rsid w:val="00D446DE"/>
    <w:rsid w:val="00D451D4"/>
    <w:rsid w:val="00D45B53"/>
    <w:rsid w:val="00D46039"/>
    <w:rsid w:val="00D46079"/>
    <w:rsid w:val="00D4649E"/>
    <w:rsid w:val="00D470DC"/>
    <w:rsid w:val="00D47283"/>
    <w:rsid w:val="00D472DB"/>
    <w:rsid w:val="00D4759A"/>
    <w:rsid w:val="00D47B9C"/>
    <w:rsid w:val="00D50968"/>
    <w:rsid w:val="00D50CC8"/>
    <w:rsid w:val="00D5108B"/>
    <w:rsid w:val="00D51439"/>
    <w:rsid w:val="00D514EA"/>
    <w:rsid w:val="00D51794"/>
    <w:rsid w:val="00D51879"/>
    <w:rsid w:val="00D52348"/>
    <w:rsid w:val="00D523D3"/>
    <w:rsid w:val="00D524A3"/>
    <w:rsid w:val="00D5277B"/>
    <w:rsid w:val="00D53393"/>
    <w:rsid w:val="00D53532"/>
    <w:rsid w:val="00D5354F"/>
    <w:rsid w:val="00D5386D"/>
    <w:rsid w:val="00D539A4"/>
    <w:rsid w:val="00D53F59"/>
    <w:rsid w:val="00D53F92"/>
    <w:rsid w:val="00D53FC4"/>
    <w:rsid w:val="00D5410B"/>
    <w:rsid w:val="00D541E0"/>
    <w:rsid w:val="00D54314"/>
    <w:rsid w:val="00D54464"/>
    <w:rsid w:val="00D5461C"/>
    <w:rsid w:val="00D5486F"/>
    <w:rsid w:val="00D54E99"/>
    <w:rsid w:val="00D54F14"/>
    <w:rsid w:val="00D55411"/>
    <w:rsid w:val="00D55452"/>
    <w:rsid w:val="00D5564A"/>
    <w:rsid w:val="00D559BA"/>
    <w:rsid w:val="00D56289"/>
    <w:rsid w:val="00D563CF"/>
    <w:rsid w:val="00D564AF"/>
    <w:rsid w:val="00D570B3"/>
    <w:rsid w:val="00D57472"/>
    <w:rsid w:val="00D575CD"/>
    <w:rsid w:val="00D57B5A"/>
    <w:rsid w:val="00D57D92"/>
    <w:rsid w:val="00D57D98"/>
    <w:rsid w:val="00D600B8"/>
    <w:rsid w:val="00D60F63"/>
    <w:rsid w:val="00D61615"/>
    <w:rsid w:val="00D6176B"/>
    <w:rsid w:val="00D61DC9"/>
    <w:rsid w:val="00D6222B"/>
    <w:rsid w:val="00D62894"/>
    <w:rsid w:val="00D62968"/>
    <w:rsid w:val="00D62A79"/>
    <w:rsid w:val="00D62CE8"/>
    <w:rsid w:val="00D62CE9"/>
    <w:rsid w:val="00D6332F"/>
    <w:rsid w:val="00D635B2"/>
    <w:rsid w:val="00D63640"/>
    <w:rsid w:val="00D639F3"/>
    <w:rsid w:val="00D63A26"/>
    <w:rsid w:val="00D64265"/>
    <w:rsid w:val="00D64854"/>
    <w:rsid w:val="00D64A0A"/>
    <w:rsid w:val="00D64A33"/>
    <w:rsid w:val="00D64BF9"/>
    <w:rsid w:val="00D64C88"/>
    <w:rsid w:val="00D64F51"/>
    <w:rsid w:val="00D64FD8"/>
    <w:rsid w:val="00D6549E"/>
    <w:rsid w:val="00D65719"/>
    <w:rsid w:val="00D6607A"/>
    <w:rsid w:val="00D66144"/>
    <w:rsid w:val="00D669E6"/>
    <w:rsid w:val="00D66BC3"/>
    <w:rsid w:val="00D66C87"/>
    <w:rsid w:val="00D67079"/>
    <w:rsid w:val="00D6707F"/>
    <w:rsid w:val="00D67D79"/>
    <w:rsid w:val="00D701E2"/>
    <w:rsid w:val="00D707E2"/>
    <w:rsid w:val="00D7088C"/>
    <w:rsid w:val="00D70C39"/>
    <w:rsid w:val="00D70F36"/>
    <w:rsid w:val="00D711E6"/>
    <w:rsid w:val="00D7174D"/>
    <w:rsid w:val="00D719FF"/>
    <w:rsid w:val="00D71A8D"/>
    <w:rsid w:val="00D72318"/>
    <w:rsid w:val="00D72619"/>
    <w:rsid w:val="00D72788"/>
    <w:rsid w:val="00D72794"/>
    <w:rsid w:val="00D72EDF"/>
    <w:rsid w:val="00D72F9B"/>
    <w:rsid w:val="00D735DA"/>
    <w:rsid w:val="00D73849"/>
    <w:rsid w:val="00D73998"/>
    <w:rsid w:val="00D73AEB"/>
    <w:rsid w:val="00D73C85"/>
    <w:rsid w:val="00D74306"/>
    <w:rsid w:val="00D74719"/>
    <w:rsid w:val="00D74F89"/>
    <w:rsid w:val="00D7529D"/>
    <w:rsid w:val="00D75ADC"/>
    <w:rsid w:val="00D75B4C"/>
    <w:rsid w:val="00D76EC8"/>
    <w:rsid w:val="00D76F60"/>
    <w:rsid w:val="00D76FCD"/>
    <w:rsid w:val="00D801FE"/>
    <w:rsid w:val="00D809BC"/>
    <w:rsid w:val="00D811D0"/>
    <w:rsid w:val="00D81239"/>
    <w:rsid w:val="00D81417"/>
    <w:rsid w:val="00D81570"/>
    <w:rsid w:val="00D81F20"/>
    <w:rsid w:val="00D8207B"/>
    <w:rsid w:val="00D82CE8"/>
    <w:rsid w:val="00D82DC7"/>
    <w:rsid w:val="00D82EEE"/>
    <w:rsid w:val="00D83052"/>
    <w:rsid w:val="00D833F1"/>
    <w:rsid w:val="00D83425"/>
    <w:rsid w:val="00D83A48"/>
    <w:rsid w:val="00D84272"/>
    <w:rsid w:val="00D84311"/>
    <w:rsid w:val="00D8468F"/>
    <w:rsid w:val="00D84777"/>
    <w:rsid w:val="00D847E6"/>
    <w:rsid w:val="00D8483A"/>
    <w:rsid w:val="00D85191"/>
    <w:rsid w:val="00D85D6D"/>
    <w:rsid w:val="00D86165"/>
    <w:rsid w:val="00D86288"/>
    <w:rsid w:val="00D86336"/>
    <w:rsid w:val="00D866BF"/>
    <w:rsid w:val="00D86874"/>
    <w:rsid w:val="00D869C8"/>
    <w:rsid w:val="00D86DD0"/>
    <w:rsid w:val="00D86E5D"/>
    <w:rsid w:val="00D86E6A"/>
    <w:rsid w:val="00D86EAC"/>
    <w:rsid w:val="00D87340"/>
    <w:rsid w:val="00D8770A"/>
    <w:rsid w:val="00D87DA4"/>
    <w:rsid w:val="00D87EC8"/>
    <w:rsid w:val="00D904F6"/>
    <w:rsid w:val="00D90786"/>
    <w:rsid w:val="00D907AD"/>
    <w:rsid w:val="00D90C44"/>
    <w:rsid w:val="00D91133"/>
    <w:rsid w:val="00D91240"/>
    <w:rsid w:val="00D914B9"/>
    <w:rsid w:val="00D91749"/>
    <w:rsid w:val="00D919F2"/>
    <w:rsid w:val="00D91A14"/>
    <w:rsid w:val="00D91BEF"/>
    <w:rsid w:val="00D91EDA"/>
    <w:rsid w:val="00D91FC5"/>
    <w:rsid w:val="00D9231D"/>
    <w:rsid w:val="00D925AB"/>
    <w:rsid w:val="00D928F8"/>
    <w:rsid w:val="00D92940"/>
    <w:rsid w:val="00D92B94"/>
    <w:rsid w:val="00D92BB2"/>
    <w:rsid w:val="00D92BD0"/>
    <w:rsid w:val="00D92BED"/>
    <w:rsid w:val="00D934B0"/>
    <w:rsid w:val="00D935C2"/>
    <w:rsid w:val="00D93655"/>
    <w:rsid w:val="00D938CD"/>
    <w:rsid w:val="00D93A74"/>
    <w:rsid w:val="00D93ABD"/>
    <w:rsid w:val="00D93CF0"/>
    <w:rsid w:val="00D93E66"/>
    <w:rsid w:val="00D94022"/>
    <w:rsid w:val="00D9406A"/>
    <w:rsid w:val="00D940BF"/>
    <w:rsid w:val="00D9470E"/>
    <w:rsid w:val="00D94780"/>
    <w:rsid w:val="00D947C1"/>
    <w:rsid w:val="00D947DB"/>
    <w:rsid w:val="00D94CAC"/>
    <w:rsid w:val="00D953E3"/>
    <w:rsid w:val="00D95403"/>
    <w:rsid w:val="00D95BA4"/>
    <w:rsid w:val="00D95FB0"/>
    <w:rsid w:val="00D962A6"/>
    <w:rsid w:val="00D962F0"/>
    <w:rsid w:val="00D964A8"/>
    <w:rsid w:val="00D96684"/>
    <w:rsid w:val="00D968C7"/>
    <w:rsid w:val="00D96BC0"/>
    <w:rsid w:val="00D972B1"/>
    <w:rsid w:val="00D976B0"/>
    <w:rsid w:val="00D97DC6"/>
    <w:rsid w:val="00D97E69"/>
    <w:rsid w:val="00D97FAD"/>
    <w:rsid w:val="00D97FC3"/>
    <w:rsid w:val="00DA010D"/>
    <w:rsid w:val="00DA0730"/>
    <w:rsid w:val="00DA08E0"/>
    <w:rsid w:val="00DA0BEF"/>
    <w:rsid w:val="00DA1A4B"/>
    <w:rsid w:val="00DA1A9E"/>
    <w:rsid w:val="00DA2326"/>
    <w:rsid w:val="00DA2567"/>
    <w:rsid w:val="00DA26CB"/>
    <w:rsid w:val="00DA2CAA"/>
    <w:rsid w:val="00DA2CFB"/>
    <w:rsid w:val="00DA2D6B"/>
    <w:rsid w:val="00DA2EDE"/>
    <w:rsid w:val="00DA3667"/>
    <w:rsid w:val="00DA376C"/>
    <w:rsid w:val="00DA3B86"/>
    <w:rsid w:val="00DA3C48"/>
    <w:rsid w:val="00DA4A71"/>
    <w:rsid w:val="00DA4D39"/>
    <w:rsid w:val="00DA4D94"/>
    <w:rsid w:val="00DA50D3"/>
    <w:rsid w:val="00DA526E"/>
    <w:rsid w:val="00DA5637"/>
    <w:rsid w:val="00DA5939"/>
    <w:rsid w:val="00DA5A7E"/>
    <w:rsid w:val="00DA5ECE"/>
    <w:rsid w:val="00DA6BE8"/>
    <w:rsid w:val="00DA6D90"/>
    <w:rsid w:val="00DA6E79"/>
    <w:rsid w:val="00DA7298"/>
    <w:rsid w:val="00DA7C5C"/>
    <w:rsid w:val="00DB0225"/>
    <w:rsid w:val="00DB04F2"/>
    <w:rsid w:val="00DB0E0C"/>
    <w:rsid w:val="00DB13D6"/>
    <w:rsid w:val="00DB1E90"/>
    <w:rsid w:val="00DB25B9"/>
    <w:rsid w:val="00DB2BAE"/>
    <w:rsid w:val="00DB2CB3"/>
    <w:rsid w:val="00DB30DC"/>
    <w:rsid w:val="00DB38B6"/>
    <w:rsid w:val="00DB39E3"/>
    <w:rsid w:val="00DB39F1"/>
    <w:rsid w:val="00DB3BA5"/>
    <w:rsid w:val="00DB3F0B"/>
    <w:rsid w:val="00DB4A64"/>
    <w:rsid w:val="00DB4B61"/>
    <w:rsid w:val="00DB5132"/>
    <w:rsid w:val="00DB55AC"/>
    <w:rsid w:val="00DB58D5"/>
    <w:rsid w:val="00DB5960"/>
    <w:rsid w:val="00DB5C60"/>
    <w:rsid w:val="00DB5F29"/>
    <w:rsid w:val="00DB5F67"/>
    <w:rsid w:val="00DB6347"/>
    <w:rsid w:val="00DB6AA2"/>
    <w:rsid w:val="00DB6D1F"/>
    <w:rsid w:val="00DB6EA5"/>
    <w:rsid w:val="00DB71EA"/>
    <w:rsid w:val="00DB78B3"/>
    <w:rsid w:val="00DC0210"/>
    <w:rsid w:val="00DC03BB"/>
    <w:rsid w:val="00DC065D"/>
    <w:rsid w:val="00DC0A87"/>
    <w:rsid w:val="00DC0B08"/>
    <w:rsid w:val="00DC0F0F"/>
    <w:rsid w:val="00DC143A"/>
    <w:rsid w:val="00DC1624"/>
    <w:rsid w:val="00DC1659"/>
    <w:rsid w:val="00DC17B1"/>
    <w:rsid w:val="00DC17E7"/>
    <w:rsid w:val="00DC192E"/>
    <w:rsid w:val="00DC1E54"/>
    <w:rsid w:val="00DC2476"/>
    <w:rsid w:val="00DC26AE"/>
    <w:rsid w:val="00DC2C07"/>
    <w:rsid w:val="00DC2FCF"/>
    <w:rsid w:val="00DC3666"/>
    <w:rsid w:val="00DC3789"/>
    <w:rsid w:val="00DC3AE5"/>
    <w:rsid w:val="00DC3F2D"/>
    <w:rsid w:val="00DC4820"/>
    <w:rsid w:val="00DC5099"/>
    <w:rsid w:val="00DC54B2"/>
    <w:rsid w:val="00DC56EC"/>
    <w:rsid w:val="00DC56FD"/>
    <w:rsid w:val="00DC5906"/>
    <w:rsid w:val="00DC5A77"/>
    <w:rsid w:val="00DC600A"/>
    <w:rsid w:val="00DC60F0"/>
    <w:rsid w:val="00DC6692"/>
    <w:rsid w:val="00DC66E2"/>
    <w:rsid w:val="00DC6733"/>
    <w:rsid w:val="00DC6B2D"/>
    <w:rsid w:val="00DC6C4D"/>
    <w:rsid w:val="00DC72A7"/>
    <w:rsid w:val="00DC76C0"/>
    <w:rsid w:val="00DC7B80"/>
    <w:rsid w:val="00DC7C59"/>
    <w:rsid w:val="00DC7C5B"/>
    <w:rsid w:val="00DC7FD3"/>
    <w:rsid w:val="00DD018B"/>
    <w:rsid w:val="00DD053B"/>
    <w:rsid w:val="00DD05DF"/>
    <w:rsid w:val="00DD0779"/>
    <w:rsid w:val="00DD11B1"/>
    <w:rsid w:val="00DD13E7"/>
    <w:rsid w:val="00DD15C3"/>
    <w:rsid w:val="00DD1624"/>
    <w:rsid w:val="00DD1897"/>
    <w:rsid w:val="00DD1BEE"/>
    <w:rsid w:val="00DD1C5E"/>
    <w:rsid w:val="00DD1D19"/>
    <w:rsid w:val="00DD1F03"/>
    <w:rsid w:val="00DD1FC9"/>
    <w:rsid w:val="00DD22D9"/>
    <w:rsid w:val="00DD2691"/>
    <w:rsid w:val="00DD296C"/>
    <w:rsid w:val="00DD2FAE"/>
    <w:rsid w:val="00DD2FF6"/>
    <w:rsid w:val="00DD3346"/>
    <w:rsid w:val="00DD39FB"/>
    <w:rsid w:val="00DD4245"/>
    <w:rsid w:val="00DD46D6"/>
    <w:rsid w:val="00DD48A2"/>
    <w:rsid w:val="00DD4EF4"/>
    <w:rsid w:val="00DD5186"/>
    <w:rsid w:val="00DD55B3"/>
    <w:rsid w:val="00DD5B35"/>
    <w:rsid w:val="00DD641B"/>
    <w:rsid w:val="00DD668F"/>
    <w:rsid w:val="00DD6A2B"/>
    <w:rsid w:val="00DD6D7F"/>
    <w:rsid w:val="00DD6E1F"/>
    <w:rsid w:val="00DD70E7"/>
    <w:rsid w:val="00DD738F"/>
    <w:rsid w:val="00DD73EE"/>
    <w:rsid w:val="00DD77D9"/>
    <w:rsid w:val="00DD7AED"/>
    <w:rsid w:val="00DD7B28"/>
    <w:rsid w:val="00DE007D"/>
    <w:rsid w:val="00DE01AE"/>
    <w:rsid w:val="00DE02D0"/>
    <w:rsid w:val="00DE02F0"/>
    <w:rsid w:val="00DE03BE"/>
    <w:rsid w:val="00DE05FA"/>
    <w:rsid w:val="00DE093E"/>
    <w:rsid w:val="00DE0AA4"/>
    <w:rsid w:val="00DE105E"/>
    <w:rsid w:val="00DE138D"/>
    <w:rsid w:val="00DE1973"/>
    <w:rsid w:val="00DE1A69"/>
    <w:rsid w:val="00DE1C81"/>
    <w:rsid w:val="00DE25C7"/>
    <w:rsid w:val="00DE25DB"/>
    <w:rsid w:val="00DE27AD"/>
    <w:rsid w:val="00DE28E1"/>
    <w:rsid w:val="00DE2BB8"/>
    <w:rsid w:val="00DE308E"/>
    <w:rsid w:val="00DE3432"/>
    <w:rsid w:val="00DE3BD9"/>
    <w:rsid w:val="00DE3FF6"/>
    <w:rsid w:val="00DE4593"/>
    <w:rsid w:val="00DE4C73"/>
    <w:rsid w:val="00DE4D45"/>
    <w:rsid w:val="00DE51DE"/>
    <w:rsid w:val="00DE5307"/>
    <w:rsid w:val="00DE5785"/>
    <w:rsid w:val="00DE5908"/>
    <w:rsid w:val="00DE5F3A"/>
    <w:rsid w:val="00DE6373"/>
    <w:rsid w:val="00DE6D81"/>
    <w:rsid w:val="00DE6FDB"/>
    <w:rsid w:val="00DE7351"/>
    <w:rsid w:val="00DE7383"/>
    <w:rsid w:val="00DE774F"/>
    <w:rsid w:val="00DE7974"/>
    <w:rsid w:val="00DE7A10"/>
    <w:rsid w:val="00DE7DD5"/>
    <w:rsid w:val="00DF0180"/>
    <w:rsid w:val="00DF03FB"/>
    <w:rsid w:val="00DF0AB1"/>
    <w:rsid w:val="00DF0BB3"/>
    <w:rsid w:val="00DF1024"/>
    <w:rsid w:val="00DF13CE"/>
    <w:rsid w:val="00DF1716"/>
    <w:rsid w:val="00DF1A52"/>
    <w:rsid w:val="00DF2260"/>
    <w:rsid w:val="00DF2664"/>
    <w:rsid w:val="00DF2A96"/>
    <w:rsid w:val="00DF302A"/>
    <w:rsid w:val="00DF31B7"/>
    <w:rsid w:val="00DF3721"/>
    <w:rsid w:val="00DF37FC"/>
    <w:rsid w:val="00DF3A5F"/>
    <w:rsid w:val="00DF4255"/>
    <w:rsid w:val="00DF48C3"/>
    <w:rsid w:val="00DF4C03"/>
    <w:rsid w:val="00DF4F11"/>
    <w:rsid w:val="00DF5413"/>
    <w:rsid w:val="00DF56D5"/>
    <w:rsid w:val="00DF59AE"/>
    <w:rsid w:val="00DF59DE"/>
    <w:rsid w:val="00DF5BDD"/>
    <w:rsid w:val="00DF5DCA"/>
    <w:rsid w:val="00DF61FA"/>
    <w:rsid w:val="00DF6414"/>
    <w:rsid w:val="00DF653A"/>
    <w:rsid w:val="00DF69A0"/>
    <w:rsid w:val="00DF7068"/>
    <w:rsid w:val="00DF743F"/>
    <w:rsid w:val="00E00255"/>
    <w:rsid w:val="00E00432"/>
    <w:rsid w:val="00E00823"/>
    <w:rsid w:val="00E00C65"/>
    <w:rsid w:val="00E00E7B"/>
    <w:rsid w:val="00E01187"/>
    <w:rsid w:val="00E01FCD"/>
    <w:rsid w:val="00E021F0"/>
    <w:rsid w:val="00E022E1"/>
    <w:rsid w:val="00E024FF"/>
    <w:rsid w:val="00E02A8E"/>
    <w:rsid w:val="00E02C33"/>
    <w:rsid w:val="00E03033"/>
    <w:rsid w:val="00E03598"/>
    <w:rsid w:val="00E036E8"/>
    <w:rsid w:val="00E038DE"/>
    <w:rsid w:val="00E03A0C"/>
    <w:rsid w:val="00E03C7D"/>
    <w:rsid w:val="00E03CE5"/>
    <w:rsid w:val="00E042EC"/>
    <w:rsid w:val="00E0443C"/>
    <w:rsid w:val="00E0459F"/>
    <w:rsid w:val="00E04803"/>
    <w:rsid w:val="00E04E8E"/>
    <w:rsid w:val="00E051DF"/>
    <w:rsid w:val="00E05408"/>
    <w:rsid w:val="00E0653A"/>
    <w:rsid w:val="00E06699"/>
    <w:rsid w:val="00E06918"/>
    <w:rsid w:val="00E06A71"/>
    <w:rsid w:val="00E06BA5"/>
    <w:rsid w:val="00E074CE"/>
    <w:rsid w:val="00E07727"/>
    <w:rsid w:val="00E077AC"/>
    <w:rsid w:val="00E078AF"/>
    <w:rsid w:val="00E07938"/>
    <w:rsid w:val="00E07EB0"/>
    <w:rsid w:val="00E101B9"/>
    <w:rsid w:val="00E1033D"/>
    <w:rsid w:val="00E1036B"/>
    <w:rsid w:val="00E109F2"/>
    <w:rsid w:val="00E1100E"/>
    <w:rsid w:val="00E11A8C"/>
    <w:rsid w:val="00E11E70"/>
    <w:rsid w:val="00E11F53"/>
    <w:rsid w:val="00E11FF4"/>
    <w:rsid w:val="00E12201"/>
    <w:rsid w:val="00E1231D"/>
    <w:rsid w:val="00E123BB"/>
    <w:rsid w:val="00E12750"/>
    <w:rsid w:val="00E13235"/>
    <w:rsid w:val="00E13537"/>
    <w:rsid w:val="00E13A2B"/>
    <w:rsid w:val="00E14044"/>
    <w:rsid w:val="00E14378"/>
    <w:rsid w:val="00E146F0"/>
    <w:rsid w:val="00E14BA4"/>
    <w:rsid w:val="00E14E31"/>
    <w:rsid w:val="00E14E8B"/>
    <w:rsid w:val="00E14EE9"/>
    <w:rsid w:val="00E15062"/>
    <w:rsid w:val="00E15384"/>
    <w:rsid w:val="00E15706"/>
    <w:rsid w:val="00E15750"/>
    <w:rsid w:val="00E158BA"/>
    <w:rsid w:val="00E159D2"/>
    <w:rsid w:val="00E159DB"/>
    <w:rsid w:val="00E1697E"/>
    <w:rsid w:val="00E16C56"/>
    <w:rsid w:val="00E16ECF"/>
    <w:rsid w:val="00E170AF"/>
    <w:rsid w:val="00E1745B"/>
    <w:rsid w:val="00E174D9"/>
    <w:rsid w:val="00E178A2"/>
    <w:rsid w:val="00E17A50"/>
    <w:rsid w:val="00E17ED0"/>
    <w:rsid w:val="00E204FC"/>
    <w:rsid w:val="00E206A0"/>
    <w:rsid w:val="00E207E0"/>
    <w:rsid w:val="00E20EF9"/>
    <w:rsid w:val="00E20F40"/>
    <w:rsid w:val="00E211B0"/>
    <w:rsid w:val="00E21464"/>
    <w:rsid w:val="00E2178C"/>
    <w:rsid w:val="00E21C4E"/>
    <w:rsid w:val="00E2206C"/>
    <w:rsid w:val="00E22209"/>
    <w:rsid w:val="00E2225D"/>
    <w:rsid w:val="00E225BA"/>
    <w:rsid w:val="00E225FB"/>
    <w:rsid w:val="00E22896"/>
    <w:rsid w:val="00E22E40"/>
    <w:rsid w:val="00E235CD"/>
    <w:rsid w:val="00E235F4"/>
    <w:rsid w:val="00E236F3"/>
    <w:rsid w:val="00E23EA2"/>
    <w:rsid w:val="00E24176"/>
    <w:rsid w:val="00E241B6"/>
    <w:rsid w:val="00E24460"/>
    <w:rsid w:val="00E24541"/>
    <w:rsid w:val="00E245C5"/>
    <w:rsid w:val="00E2471F"/>
    <w:rsid w:val="00E24803"/>
    <w:rsid w:val="00E24C60"/>
    <w:rsid w:val="00E24EC7"/>
    <w:rsid w:val="00E2557E"/>
    <w:rsid w:val="00E25A19"/>
    <w:rsid w:val="00E25D4E"/>
    <w:rsid w:val="00E260E4"/>
    <w:rsid w:val="00E26267"/>
    <w:rsid w:val="00E2698B"/>
    <w:rsid w:val="00E27094"/>
    <w:rsid w:val="00E27185"/>
    <w:rsid w:val="00E27398"/>
    <w:rsid w:val="00E2760C"/>
    <w:rsid w:val="00E30841"/>
    <w:rsid w:val="00E30D02"/>
    <w:rsid w:val="00E30E89"/>
    <w:rsid w:val="00E30F23"/>
    <w:rsid w:val="00E3112C"/>
    <w:rsid w:val="00E3153C"/>
    <w:rsid w:val="00E31D30"/>
    <w:rsid w:val="00E31DC7"/>
    <w:rsid w:val="00E31F9B"/>
    <w:rsid w:val="00E32555"/>
    <w:rsid w:val="00E32A8B"/>
    <w:rsid w:val="00E32FB3"/>
    <w:rsid w:val="00E330C9"/>
    <w:rsid w:val="00E33225"/>
    <w:rsid w:val="00E33295"/>
    <w:rsid w:val="00E3340A"/>
    <w:rsid w:val="00E33696"/>
    <w:rsid w:val="00E33EBE"/>
    <w:rsid w:val="00E34196"/>
    <w:rsid w:val="00E34284"/>
    <w:rsid w:val="00E344A2"/>
    <w:rsid w:val="00E347A8"/>
    <w:rsid w:val="00E347B7"/>
    <w:rsid w:val="00E34BD0"/>
    <w:rsid w:val="00E34F93"/>
    <w:rsid w:val="00E3512E"/>
    <w:rsid w:val="00E35249"/>
    <w:rsid w:val="00E3557E"/>
    <w:rsid w:val="00E355E9"/>
    <w:rsid w:val="00E357F2"/>
    <w:rsid w:val="00E35BDC"/>
    <w:rsid w:val="00E35EB3"/>
    <w:rsid w:val="00E35FF6"/>
    <w:rsid w:val="00E36089"/>
    <w:rsid w:val="00E3618F"/>
    <w:rsid w:val="00E362B1"/>
    <w:rsid w:val="00E36895"/>
    <w:rsid w:val="00E36B60"/>
    <w:rsid w:val="00E36D9F"/>
    <w:rsid w:val="00E3724A"/>
    <w:rsid w:val="00E37F13"/>
    <w:rsid w:val="00E406F3"/>
    <w:rsid w:val="00E407EC"/>
    <w:rsid w:val="00E4093B"/>
    <w:rsid w:val="00E40ECA"/>
    <w:rsid w:val="00E41434"/>
    <w:rsid w:val="00E420C8"/>
    <w:rsid w:val="00E42171"/>
    <w:rsid w:val="00E426C7"/>
    <w:rsid w:val="00E427F6"/>
    <w:rsid w:val="00E42835"/>
    <w:rsid w:val="00E428D6"/>
    <w:rsid w:val="00E42A5A"/>
    <w:rsid w:val="00E42CC2"/>
    <w:rsid w:val="00E4324F"/>
    <w:rsid w:val="00E43561"/>
    <w:rsid w:val="00E439F2"/>
    <w:rsid w:val="00E43ACB"/>
    <w:rsid w:val="00E446DB"/>
    <w:rsid w:val="00E44763"/>
    <w:rsid w:val="00E4499A"/>
    <w:rsid w:val="00E449C8"/>
    <w:rsid w:val="00E44A37"/>
    <w:rsid w:val="00E44CAF"/>
    <w:rsid w:val="00E45006"/>
    <w:rsid w:val="00E45021"/>
    <w:rsid w:val="00E450A0"/>
    <w:rsid w:val="00E45168"/>
    <w:rsid w:val="00E45191"/>
    <w:rsid w:val="00E4551B"/>
    <w:rsid w:val="00E4553F"/>
    <w:rsid w:val="00E45672"/>
    <w:rsid w:val="00E456AB"/>
    <w:rsid w:val="00E4598D"/>
    <w:rsid w:val="00E45C00"/>
    <w:rsid w:val="00E45D68"/>
    <w:rsid w:val="00E45DDF"/>
    <w:rsid w:val="00E46032"/>
    <w:rsid w:val="00E462DA"/>
    <w:rsid w:val="00E46361"/>
    <w:rsid w:val="00E466B3"/>
    <w:rsid w:val="00E468D0"/>
    <w:rsid w:val="00E46919"/>
    <w:rsid w:val="00E4697B"/>
    <w:rsid w:val="00E46A94"/>
    <w:rsid w:val="00E46CFB"/>
    <w:rsid w:val="00E46DEA"/>
    <w:rsid w:val="00E47925"/>
    <w:rsid w:val="00E479AB"/>
    <w:rsid w:val="00E47A92"/>
    <w:rsid w:val="00E47CA8"/>
    <w:rsid w:val="00E47E2D"/>
    <w:rsid w:val="00E50047"/>
    <w:rsid w:val="00E50381"/>
    <w:rsid w:val="00E50748"/>
    <w:rsid w:val="00E50796"/>
    <w:rsid w:val="00E507F4"/>
    <w:rsid w:val="00E5114C"/>
    <w:rsid w:val="00E5118F"/>
    <w:rsid w:val="00E512B9"/>
    <w:rsid w:val="00E51319"/>
    <w:rsid w:val="00E51647"/>
    <w:rsid w:val="00E51C37"/>
    <w:rsid w:val="00E51FB5"/>
    <w:rsid w:val="00E52141"/>
    <w:rsid w:val="00E522AE"/>
    <w:rsid w:val="00E52501"/>
    <w:rsid w:val="00E52A26"/>
    <w:rsid w:val="00E52B74"/>
    <w:rsid w:val="00E530BA"/>
    <w:rsid w:val="00E531E5"/>
    <w:rsid w:val="00E537E6"/>
    <w:rsid w:val="00E54067"/>
    <w:rsid w:val="00E5452C"/>
    <w:rsid w:val="00E5479B"/>
    <w:rsid w:val="00E54B0E"/>
    <w:rsid w:val="00E5528C"/>
    <w:rsid w:val="00E552D5"/>
    <w:rsid w:val="00E553FE"/>
    <w:rsid w:val="00E555C3"/>
    <w:rsid w:val="00E55753"/>
    <w:rsid w:val="00E55777"/>
    <w:rsid w:val="00E55B18"/>
    <w:rsid w:val="00E55C27"/>
    <w:rsid w:val="00E55C57"/>
    <w:rsid w:val="00E565DB"/>
    <w:rsid w:val="00E56EE9"/>
    <w:rsid w:val="00E56F9A"/>
    <w:rsid w:val="00E575C1"/>
    <w:rsid w:val="00E57F99"/>
    <w:rsid w:val="00E60657"/>
    <w:rsid w:val="00E60762"/>
    <w:rsid w:val="00E6085D"/>
    <w:rsid w:val="00E60913"/>
    <w:rsid w:val="00E609F1"/>
    <w:rsid w:val="00E60CAE"/>
    <w:rsid w:val="00E60DFB"/>
    <w:rsid w:val="00E610A6"/>
    <w:rsid w:val="00E613C4"/>
    <w:rsid w:val="00E61631"/>
    <w:rsid w:val="00E617CE"/>
    <w:rsid w:val="00E6187E"/>
    <w:rsid w:val="00E61A9F"/>
    <w:rsid w:val="00E61C64"/>
    <w:rsid w:val="00E61F71"/>
    <w:rsid w:val="00E6212A"/>
    <w:rsid w:val="00E62A1F"/>
    <w:rsid w:val="00E62BDC"/>
    <w:rsid w:val="00E63028"/>
    <w:rsid w:val="00E6361A"/>
    <w:rsid w:val="00E638FB"/>
    <w:rsid w:val="00E639C7"/>
    <w:rsid w:val="00E63FAB"/>
    <w:rsid w:val="00E642D9"/>
    <w:rsid w:val="00E64C65"/>
    <w:rsid w:val="00E64DCD"/>
    <w:rsid w:val="00E6572B"/>
    <w:rsid w:val="00E65992"/>
    <w:rsid w:val="00E659F1"/>
    <w:rsid w:val="00E65A54"/>
    <w:rsid w:val="00E65C43"/>
    <w:rsid w:val="00E65D12"/>
    <w:rsid w:val="00E662F2"/>
    <w:rsid w:val="00E667AE"/>
    <w:rsid w:val="00E67544"/>
    <w:rsid w:val="00E67768"/>
    <w:rsid w:val="00E67C0F"/>
    <w:rsid w:val="00E70163"/>
    <w:rsid w:val="00E702AA"/>
    <w:rsid w:val="00E704D6"/>
    <w:rsid w:val="00E70B6C"/>
    <w:rsid w:val="00E70EBE"/>
    <w:rsid w:val="00E71288"/>
    <w:rsid w:val="00E7221C"/>
    <w:rsid w:val="00E72406"/>
    <w:rsid w:val="00E725B2"/>
    <w:rsid w:val="00E72691"/>
    <w:rsid w:val="00E72B90"/>
    <w:rsid w:val="00E72BC6"/>
    <w:rsid w:val="00E72CA6"/>
    <w:rsid w:val="00E72D38"/>
    <w:rsid w:val="00E72F0B"/>
    <w:rsid w:val="00E738FD"/>
    <w:rsid w:val="00E739A1"/>
    <w:rsid w:val="00E73A04"/>
    <w:rsid w:val="00E73A35"/>
    <w:rsid w:val="00E73A96"/>
    <w:rsid w:val="00E73D9C"/>
    <w:rsid w:val="00E73DF1"/>
    <w:rsid w:val="00E7412E"/>
    <w:rsid w:val="00E74194"/>
    <w:rsid w:val="00E74C48"/>
    <w:rsid w:val="00E74E03"/>
    <w:rsid w:val="00E74E5D"/>
    <w:rsid w:val="00E75085"/>
    <w:rsid w:val="00E75250"/>
    <w:rsid w:val="00E75270"/>
    <w:rsid w:val="00E75430"/>
    <w:rsid w:val="00E7545A"/>
    <w:rsid w:val="00E756A9"/>
    <w:rsid w:val="00E75885"/>
    <w:rsid w:val="00E75E38"/>
    <w:rsid w:val="00E75FAD"/>
    <w:rsid w:val="00E7660E"/>
    <w:rsid w:val="00E76CC0"/>
    <w:rsid w:val="00E76D0F"/>
    <w:rsid w:val="00E76EA7"/>
    <w:rsid w:val="00E76FDC"/>
    <w:rsid w:val="00E77474"/>
    <w:rsid w:val="00E77CA7"/>
    <w:rsid w:val="00E77CDA"/>
    <w:rsid w:val="00E77D1C"/>
    <w:rsid w:val="00E80F64"/>
    <w:rsid w:val="00E8114A"/>
    <w:rsid w:val="00E81226"/>
    <w:rsid w:val="00E81A87"/>
    <w:rsid w:val="00E81B80"/>
    <w:rsid w:val="00E821EB"/>
    <w:rsid w:val="00E823AF"/>
    <w:rsid w:val="00E8281D"/>
    <w:rsid w:val="00E82A0A"/>
    <w:rsid w:val="00E8331A"/>
    <w:rsid w:val="00E8333B"/>
    <w:rsid w:val="00E83443"/>
    <w:rsid w:val="00E83C4A"/>
    <w:rsid w:val="00E83CFE"/>
    <w:rsid w:val="00E83D9F"/>
    <w:rsid w:val="00E83F29"/>
    <w:rsid w:val="00E84552"/>
    <w:rsid w:val="00E84BAE"/>
    <w:rsid w:val="00E84C84"/>
    <w:rsid w:val="00E84F55"/>
    <w:rsid w:val="00E85227"/>
    <w:rsid w:val="00E85695"/>
    <w:rsid w:val="00E85753"/>
    <w:rsid w:val="00E860E0"/>
    <w:rsid w:val="00E867C1"/>
    <w:rsid w:val="00E8696F"/>
    <w:rsid w:val="00E86B4E"/>
    <w:rsid w:val="00E86BE5"/>
    <w:rsid w:val="00E86CC0"/>
    <w:rsid w:val="00E86F83"/>
    <w:rsid w:val="00E871EF"/>
    <w:rsid w:val="00E87732"/>
    <w:rsid w:val="00E87857"/>
    <w:rsid w:val="00E87A74"/>
    <w:rsid w:val="00E90509"/>
    <w:rsid w:val="00E91A48"/>
    <w:rsid w:val="00E92254"/>
    <w:rsid w:val="00E9261B"/>
    <w:rsid w:val="00E92620"/>
    <w:rsid w:val="00E92962"/>
    <w:rsid w:val="00E92A0E"/>
    <w:rsid w:val="00E92BF6"/>
    <w:rsid w:val="00E92CF9"/>
    <w:rsid w:val="00E92FB8"/>
    <w:rsid w:val="00E930A4"/>
    <w:rsid w:val="00E934FB"/>
    <w:rsid w:val="00E93597"/>
    <w:rsid w:val="00E937AD"/>
    <w:rsid w:val="00E93A14"/>
    <w:rsid w:val="00E93C30"/>
    <w:rsid w:val="00E93C35"/>
    <w:rsid w:val="00E94030"/>
    <w:rsid w:val="00E94515"/>
    <w:rsid w:val="00E94CE0"/>
    <w:rsid w:val="00E94FA6"/>
    <w:rsid w:val="00E95215"/>
    <w:rsid w:val="00E95560"/>
    <w:rsid w:val="00E957B4"/>
    <w:rsid w:val="00E958BD"/>
    <w:rsid w:val="00E960D6"/>
    <w:rsid w:val="00E9621A"/>
    <w:rsid w:val="00E964CC"/>
    <w:rsid w:val="00E964F2"/>
    <w:rsid w:val="00E965E5"/>
    <w:rsid w:val="00E96D5C"/>
    <w:rsid w:val="00E970E5"/>
    <w:rsid w:val="00E97210"/>
    <w:rsid w:val="00E9733B"/>
    <w:rsid w:val="00E978BD"/>
    <w:rsid w:val="00E9794F"/>
    <w:rsid w:val="00E97BBB"/>
    <w:rsid w:val="00E97E7C"/>
    <w:rsid w:val="00EA0005"/>
    <w:rsid w:val="00EA01CF"/>
    <w:rsid w:val="00EA04C7"/>
    <w:rsid w:val="00EA0639"/>
    <w:rsid w:val="00EA086C"/>
    <w:rsid w:val="00EA09EB"/>
    <w:rsid w:val="00EA0DC8"/>
    <w:rsid w:val="00EA1010"/>
    <w:rsid w:val="00EA1390"/>
    <w:rsid w:val="00EA1535"/>
    <w:rsid w:val="00EA156F"/>
    <w:rsid w:val="00EA1695"/>
    <w:rsid w:val="00EA16F4"/>
    <w:rsid w:val="00EA1868"/>
    <w:rsid w:val="00EA194A"/>
    <w:rsid w:val="00EA2120"/>
    <w:rsid w:val="00EA2633"/>
    <w:rsid w:val="00EA42C3"/>
    <w:rsid w:val="00EA4334"/>
    <w:rsid w:val="00EA483D"/>
    <w:rsid w:val="00EA4898"/>
    <w:rsid w:val="00EA4C98"/>
    <w:rsid w:val="00EA4D45"/>
    <w:rsid w:val="00EA4D58"/>
    <w:rsid w:val="00EA52CC"/>
    <w:rsid w:val="00EA561D"/>
    <w:rsid w:val="00EA5894"/>
    <w:rsid w:val="00EA5C5C"/>
    <w:rsid w:val="00EA5EFE"/>
    <w:rsid w:val="00EA607D"/>
    <w:rsid w:val="00EA60C0"/>
    <w:rsid w:val="00EA636F"/>
    <w:rsid w:val="00EA63B7"/>
    <w:rsid w:val="00EA673C"/>
    <w:rsid w:val="00EA6792"/>
    <w:rsid w:val="00EA6B01"/>
    <w:rsid w:val="00EA74B7"/>
    <w:rsid w:val="00EA7867"/>
    <w:rsid w:val="00EA7ACE"/>
    <w:rsid w:val="00EB03CC"/>
    <w:rsid w:val="00EB062F"/>
    <w:rsid w:val="00EB0666"/>
    <w:rsid w:val="00EB0C54"/>
    <w:rsid w:val="00EB0DA9"/>
    <w:rsid w:val="00EB14DB"/>
    <w:rsid w:val="00EB1850"/>
    <w:rsid w:val="00EB1967"/>
    <w:rsid w:val="00EB1CC5"/>
    <w:rsid w:val="00EB2206"/>
    <w:rsid w:val="00EB294E"/>
    <w:rsid w:val="00EB2B2C"/>
    <w:rsid w:val="00EB2B62"/>
    <w:rsid w:val="00EB2CDD"/>
    <w:rsid w:val="00EB2E6E"/>
    <w:rsid w:val="00EB3015"/>
    <w:rsid w:val="00EB301D"/>
    <w:rsid w:val="00EB31D5"/>
    <w:rsid w:val="00EB32CB"/>
    <w:rsid w:val="00EB32DB"/>
    <w:rsid w:val="00EB37D8"/>
    <w:rsid w:val="00EB3BA3"/>
    <w:rsid w:val="00EB3FBF"/>
    <w:rsid w:val="00EB4039"/>
    <w:rsid w:val="00EB44D4"/>
    <w:rsid w:val="00EB47C0"/>
    <w:rsid w:val="00EB48F7"/>
    <w:rsid w:val="00EB4CF5"/>
    <w:rsid w:val="00EB4FEF"/>
    <w:rsid w:val="00EB54B9"/>
    <w:rsid w:val="00EB56AF"/>
    <w:rsid w:val="00EB5A02"/>
    <w:rsid w:val="00EB5C2A"/>
    <w:rsid w:val="00EB69EC"/>
    <w:rsid w:val="00EB6A09"/>
    <w:rsid w:val="00EB6A50"/>
    <w:rsid w:val="00EB6F08"/>
    <w:rsid w:val="00EB6F98"/>
    <w:rsid w:val="00EB6FA8"/>
    <w:rsid w:val="00EB758E"/>
    <w:rsid w:val="00EB7BF9"/>
    <w:rsid w:val="00EB7E06"/>
    <w:rsid w:val="00EC00D4"/>
    <w:rsid w:val="00EC0584"/>
    <w:rsid w:val="00EC1453"/>
    <w:rsid w:val="00EC18E5"/>
    <w:rsid w:val="00EC2003"/>
    <w:rsid w:val="00EC2C7E"/>
    <w:rsid w:val="00EC2E12"/>
    <w:rsid w:val="00EC3392"/>
    <w:rsid w:val="00EC3477"/>
    <w:rsid w:val="00EC34DD"/>
    <w:rsid w:val="00EC35A9"/>
    <w:rsid w:val="00EC3830"/>
    <w:rsid w:val="00EC385B"/>
    <w:rsid w:val="00EC3FFE"/>
    <w:rsid w:val="00EC4597"/>
    <w:rsid w:val="00EC4B50"/>
    <w:rsid w:val="00EC4BA7"/>
    <w:rsid w:val="00EC4FB1"/>
    <w:rsid w:val="00EC5263"/>
    <w:rsid w:val="00EC5322"/>
    <w:rsid w:val="00EC593C"/>
    <w:rsid w:val="00EC5984"/>
    <w:rsid w:val="00EC5A44"/>
    <w:rsid w:val="00EC5E2B"/>
    <w:rsid w:val="00EC5E35"/>
    <w:rsid w:val="00EC5E78"/>
    <w:rsid w:val="00EC612D"/>
    <w:rsid w:val="00EC61C1"/>
    <w:rsid w:val="00EC6276"/>
    <w:rsid w:val="00EC6D07"/>
    <w:rsid w:val="00EC6E34"/>
    <w:rsid w:val="00EC6E50"/>
    <w:rsid w:val="00EC717C"/>
    <w:rsid w:val="00EC74AD"/>
    <w:rsid w:val="00EC765E"/>
    <w:rsid w:val="00ED053C"/>
    <w:rsid w:val="00ED0612"/>
    <w:rsid w:val="00ED0A96"/>
    <w:rsid w:val="00ED0F3A"/>
    <w:rsid w:val="00ED0F82"/>
    <w:rsid w:val="00ED1156"/>
    <w:rsid w:val="00ED1724"/>
    <w:rsid w:val="00ED1E08"/>
    <w:rsid w:val="00ED1E7D"/>
    <w:rsid w:val="00ED2492"/>
    <w:rsid w:val="00ED2954"/>
    <w:rsid w:val="00ED2A7F"/>
    <w:rsid w:val="00ED2A8F"/>
    <w:rsid w:val="00ED2ADB"/>
    <w:rsid w:val="00ED2D3B"/>
    <w:rsid w:val="00ED2DAE"/>
    <w:rsid w:val="00ED3052"/>
    <w:rsid w:val="00ED370C"/>
    <w:rsid w:val="00ED3CEA"/>
    <w:rsid w:val="00ED40C3"/>
    <w:rsid w:val="00ED40F7"/>
    <w:rsid w:val="00ED44D7"/>
    <w:rsid w:val="00ED4565"/>
    <w:rsid w:val="00ED495F"/>
    <w:rsid w:val="00ED49EF"/>
    <w:rsid w:val="00ED4B5C"/>
    <w:rsid w:val="00ED4FD6"/>
    <w:rsid w:val="00ED535F"/>
    <w:rsid w:val="00ED556F"/>
    <w:rsid w:val="00ED583A"/>
    <w:rsid w:val="00ED5A12"/>
    <w:rsid w:val="00ED5D3C"/>
    <w:rsid w:val="00ED6195"/>
    <w:rsid w:val="00ED61B0"/>
    <w:rsid w:val="00ED6383"/>
    <w:rsid w:val="00ED6637"/>
    <w:rsid w:val="00ED6C5C"/>
    <w:rsid w:val="00ED6DD6"/>
    <w:rsid w:val="00ED70D4"/>
    <w:rsid w:val="00ED76CC"/>
    <w:rsid w:val="00ED7797"/>
    <w:rsid w:val="00EE00F5"/>
    <w:rsid w:val="00EE02FA"/>
    <w:rsid w:val="00EE039E"/>
    <w:rsid w:val="00EE0427"/>
    <w:rsid w:val="00EE0431"/>
    <w:rsid w:val="00EE071B"/>
    <w:rsid w:val="00EE0775"/>
    <w:rsid w:val="00EE0B9D"/>
    <w:rsid w:val="00EE0DC1"/>
    <w:rsid w:val="00EE0E4C"/>
    <w:rsid w:val="00EE12A0"/>
    <w:rsid w:val="00EE1396"/>
    <w:rsid w:val="00EE13C1"/>
    <w:rsid w:val="00EE197A"/>
    <w:rsid w:val="00EE1B36"/>
    <w:rsid w:val="00EE1EFB"/>
    <w:rsid w:val="00EE20C6"/>
    <w:rsid w:val="00EE2105"/>
    <w:rsid w:val="00EE2210"/>
    <w:rsid w:val="00EE2231"/>
    <w:rsid w:val="00EE2295"/>
    <w:rsid w:val="00EE239E"/>
    <w:rsid w:val="00EE2963"/>
    <w:rsid w:val="00EE332E"/>
    <w:rsid w:val="00EE34F7"/>
    <w:rsid w:val="00EE3629"/>
    <w:rsid w:val="00EE3AE7"/>
    <w:rsid w:val="00EE3DD8"/>
    <w:rsid w:val="00EE42B5"/>
    <w:rsid w:val="00EE4478"/>
    <w:rsid w:val="00EE46E4"/>
    <w:rsid w:val="00EE47A3"/>
    <w:rsid w:val="00EE4AC8"/>
    <w:rsid w:val="00EE4D63"/>
    <w:rsid w:val="00EE4DE7"/>
    <w:rsid w:val="00EE528F"/>
    <w:rsid w:val="00EE534A"/>
    <w:rsid w:val="00EE5450"/>
    <w:rsid w:val="00EE56B4"/>
    <w:rsid w:val="00EE5940"/>
    <w:rsid w:val="00EE59C7"/>
    <w:rsid w:val="00EE5A37"/>
    <w:rsid w:val="00EE5A6F"/>
    <w:rsid w:val="00EE5CFA"/>
    <w:rsid w:val="00EE6498"/>
    <w:rsid w:val="00EE6535"/>
    <w:rsid w:val="00EE66D2"/>
    <w:rsid w:val="00EE6F04"/>
    <w:rsid w:val="00EE733C"/>
    <w:rsid w:val="00EE772B"/>
    <w:rsid w:val="00EE7A2C"/>
    <w:rsid w:val="00EE7C0F"/>
    <w:rsid w:val="00EE7EC5"/>
    <w:rsid w:val="00EF002B"/>
    <w:rsid w:val="00EF0541"/>
    <w:rsid w:val="00EF0623"/>
    <w:rsid w:val="00EF073F"/>
    <w:rsid w:val="00EF091D"/>
    <w:rsid w:val="00EF0C1E"/>
    <w:rsid w:val="00EF0F6C"/>
    <w:rsid w:val="00EF1277"/>
    <w:rsid w:val="00EF13CE"/>
    <w:rsid w:val="00EF15C1"/>
    <w:rsid w:val="00EF18DE"/>
    <w:rsid w:val="00EF1A12"/>
    <w:rsid w:val="00EF1F16"/>
    <w:rsid w:val="00EF2527"/>
    <w:rsid w:val="00EF2958"/>
    <w:rsid w:val="00EF2DC7"/>
    <w:rsid w:val="00EF3274"/>
    <w:rsid w:val="00EF35D3"/>
    <w:rsid w:val="00EF3609"/>
    <w:rsid w:val="00EF37FA"/>
    <w:rsid w:val="00EF3AFF"/>
    <w:rsid w:val="00EF3C73"/>
    <w:rsid w:val="00EF3DB4"/>
    <w:rsid w:val="00EF3FDE"/>
    <w:rsid w:val="00EF408C"/>
    <w:rsid w:val="00EF4A16"/>
    <w:rsid w:val="00EF4F5A"/>
    <w:rsid w:val="00EF5084"/>
    <w:rsid w:val="00EF55F0"/>
    <w:rsid w:val="00EF563E"/>
    <w:rsid w:val="00EF5719"/>
    <w:rsid w:val="00EF59AF"/>
    <w:rsid w:val="00EF5D36"/>
    <w:rsid w:val="00EF6025"/>
    <w:rsid w:val="00EF64A6"/>
    <w:rsid w:val="00EF660D"/>
    <w:rsid w:val="00EF66D9"/>
    <w:rsid w:val="00EF672D"/>
    <w:rsid w:val="00EF7278"/>
    <w:rsid w:val="00EF73FB"/>
    <w:rsid w:val="00EF7A81"/>
    <w:rsid w:val="00EF7CF4"/>
    <w:rsid w:val="00EF7D27"/>
    <w:rsid w:val="00F00081"/>
    <w:rsid w:val="00F000AC"/>
    <w:rsid w:val="00F00166"/>
    <w:rsid w:val="00F00253"/>
    <w:rsid w:val="00F0077C"/>
    <w:rsid w:val="00F0087F"/>
    <w:rsid w:val="00F00A52"/>
    <w:rsid w:val="00F00BB3"/>
    <w:rsid w:val="00F00E33"/>
    <w:rsid w:val="00F02362"/>
    <w:rsid w:val="00F023A6"/>
    <w:rsid w:val="00F02C37"/>
    <w:rsid w:val="00F02F69"/>
    <w:rsid w:val="00F037BB"/>
    <w:rsid w:val="00F03BE6"/>
    <w:rsid w:val="00F045FB"/>
    <w:rsid w:val="00F04751"/>
    <w:rsid w:val="00F04937"/>
    <w:rsid w:val="00F04AE5"/>
    <w:rsid w:val="00F04B25"/>
    <w:rsid w:val="00F04CD1"/>
    <w:rsid w:val="00F04E32"/>
    <w:rsid w:val="00F05005"/>
    <w:rsid w:val="00F050A4"/>
    <w:rsid w:val="00F05465"/>
    <w:rsid w:val="00F0595F"/>
    <w:rsid w:val="00F05A9E"/>
    <w:rsid w:val="00F05C53"/>
    <w:rsid w:val="00F05C90"/>
    <w:rsid w:val="00F05D98"/>
    <w:rsid w:val="00F05F32"/>
    <w:rsid w:val="00F05FAE"/>
    <w:rsid w:val="00F0661C"/>
    <w:rsid w:val="00F06640"/>
    <w:rsid w:val="00F06799"/>
    <w:rsid w:val="00F07507"/>
    <w:rsid w:val="00F07540"/>
    <w:rsid w:val="00F07889"/>
    <w:rsid w:val="00F07ECA"/>
    <w:rsid w:val="00F07FED"/>
    <w:rsid w:val="00F100B4"/>
    <w:rsid w:val="00F104DE"/>
    <w:rsid w:val="00F10752"/>
    <w:rsid w:val="00F1078E"/>
    <w:rsid w:val="00F109C3"/>
    <w:rsid w:val="00F10B15"/>
    <w:rsid w:val="00F10C68"/>
    <w:rsid w:val="00F10D97"/>
    <w:rsid w:val="00F11799"/>
    <w:rsid w:val="00F119F1"/>
    <w:rsid w:val="00F12208"/>
    <w:rsid w:val="00F12236"/>
    <w:rsid w:val="00F126B4"/>
    <w:rsid w:val="00F1312A"/>
    <w:rsid w:val="00F13425"/>
    <w:rsid w:val="00F13809"/>
    <w:rsid w:val="00F13826"/>
    <w:rsid w:val="00F1397E"/>
    <w:rsid w:val="00F13ACF"/>
    <w:rsid w:val="00F13B38"/>
    <w:rsid w:val="00F13C2C"/>
    <w:rsid w:val="00F13EA7"/>
    <w:rsid w:val="00F14180"/>
    <w:rsid w:val="00F14519"/>
    <w:rsid w:val="00F148E7"/>
    <w:rsid w:val="00F149AC"/>
    <w:rsid w:val="00F14B0B"/>
    <w:rsid w:val="00F14B6C"/>
    <w:rsid w:val="00F14E28"/>
    <w:rsid w:val="00F14EAA"/>
    <w:rsid w:val="00F14F0A"/>
    <w:rsid w:val="00F15032"/>
    <w:rsid w:val="00F16F2F"/>
    <w:rsid w:val="00F17185"/>
    <w:rsid w:val="00F17C2C"/>
    <w:rsid w:val="00F17D37"/>
    <w:rsid w:val="00F17F08"/>
    <w:rsid w:val="00F2089A"/>
    <w:rsid w:val="00F20E36"/>
    <w:rsid w:val="00F20E92"/>
    <w:rsid w:val="00F21537"/>
    <w:rsid w:val="00F216D6"/>
    <w:rsid w:val="00F21B8F"/>
    <w:rsid w:val="00F21DBF"/>
    <w:rsid w:val="00F21E0B"/>
    <w:rsid w:val="00F21E2F"/>
    <w:rsid w:val="00F21E93"/>
    <w:rsid w:val="00F220A1"/>
    <w:rsid w:val="00F222DD"/>
    <w:rsid w:val="00F22523"/>
    <w:rsid w:val="00F22701"/>
    <w:rsid w:val="00F227F1"/>
    <w:rsid w:val="00F231BB"/>
    <w:rsid w:val="00F23B7D"/>
    <w:rsid w:val="00F24185"/>
    <w:rsid w:val="00F24232"/>
    <w:rsid w:val="00F2436B"/>
    <w:rsid w:val="00F24435"/>
    <w:rsid w:val="00F24623"/>
    <w:rsid w:val="00F24B69"/>
    <w:rsid w:val="00F24E10"/>
    <w:rsid w:val="00F252BD"/>
    <w:rsid w:val="00F254D3"/>
    <w:rsid w:val="00F257C1"/>
    <w:rsid w:val="00F25881"/>
    <w:rsid w:val="00F259F9"/>
    <w:rsid w:val="00F25BA9"/>
    <w:rsid w:val="00F25EFC"/>
    <w:rsid w:val="00F25FCF"/>
    <w:rsid w:val="00F26297"/>
    <w:rsid w:val="00F2639D"/>
    <w:rsid w:val="00F263F9"/>
    <w:rsid w:val="00F26904"/>
    <w:rsid w:val="00F27500"/>
    <w:rsid w:val="00F275B3"/>
    <w:rsid w:val="00F27CAA"/>
    <w:rsid w:val="00F30470"/>
    <w:rsid w:val="00F30FEF"/>
    <w:rsid w:val="00F31185"/>
    <w:rsid w:val="00F31640"/>
    <w:rsid w:val="00F31718"/>
    <w:rsid w:val="00F31FA9"/>
    <w:rsid w:val="00F320A4"/>
    <w:rsid w:val="00F323DB"/>
    <w:rsid w:val="00F32413"/>
    <w:rsid w:val="00F326AC"/>
    <w:rsid w:val="00F327BF"/>
    <w:rsid w:val="00F328A0"/>
    <w:rsid w:val="00F33428"/>
    <w:rsid w:val="00F334EC"/>
    <w:rsid w:val="00F3354D"/>
    <w:rsid w:val="00F33A66"/>
    <w:rsid w:val="00F33EDB"/>
    <w:rsid w:val="00F33FCF"/>
    <w:rsid w:val="00F3418C"/>
    <w:rsid w:val="00F34612"/>
    <w:rsid w:val="00F3487C"/>
    <w:rsid w:val="00F34971"/>
    <w:rsid w:val="00F34E56"/>
    <w:rsid w:val="00F34F43"/>
    <w:rsid w:val="00F35053"/>
    <w:rsid w:val="00F351B2"/>
    <w:rsid w:val="00F35A2D"/>
    <w:rsid w:val="00F35B3F"/>
    <w:rsid w:val="00F36308"/>
    <w:rsid w:val="00F36863"/>
    <w:rsid w:val="00F36939"/>
    <w:rsid w:val="00F36AA6"/>
    <w:rsid w:val="00F36BDE"/>
    <w:rsid w:val="00F36E7A"/>
    <w:rsid w:val="00F37182"/>
    <w:rsid w:val="00F37476"/>
    <w:rsid w:val="00F37672"/>
    <w:rsid w:val="00F37AF2"/>
    <w:rsid w:val="00F37F5F"/>
    <w:rsid w:val="00F40888"/>
    <w:rsid w:val="00F40A48"/>
    <w:rsid w:val="00F40AB9"/>
    <w:rsid w:val="00F4107B"/>
    <w:rsid w:val="00F4109D"/>
    <w:rsid w:val="00F41C81"/>
    <w:rsid w:val="00F41CA2"/>
    <w:rsid w:val="00F41FA1"/>
    <w:rsid w:val="00F41FBC"/>
    <w:rsid w:val="00F42210"/>
    <w:rsid w:val="00F42356"/>
    <w:rsid w:val="00F42628"/>
    <w:rsid w:val="00F4272E"/>
    <w:rsid w:val="00F42B21"/>
    <w:rsid w:val="00F43098"/>
    <w:rsid w:val="00F430AC"/>
    <w:rsid w:val="00F431F8"/>
    <w:rsid w:val="00F43493"/>
    <w:rsid w:val="00F4352E"/>
    <w:rsid w:val="00F4377B"/>
    <w:rsid w:val="00F43933"/>
    <w:rsid w:val="00F43973"/>
    <w:rsid w:val="00F43A64"/>
    <w:rsid w:val="00F43ACE"/>
    <w:rsid w:val="00F43BC2"/>
    <w:rsid w:val="00F43D95"/>
    <w:rsid w:val="00F43F4E"/>
    <w:rsid w:val="00F44222"/>
    <w:rsid w:val="00F44423"/>
    <w:rsid w:val="00F44531"/>
    <w:rsid w:val="00F44639"/>
    <w:rsid w:val="00F44D2B"/>
    <w:rsid w:val="00F44D3D"/>
    <w:rsid w:val="00F44D42"/>
    <w:rsid w:val="00F44F03"/>
    <w:rsid w:val="00F45126"/>
    <w:rsid w:val="00F45460"/>
    <w:rsid w:val="00F455D1"/>
    <w:rsid w:val="00F45B10"/>
    <w:rsid w:val="00F45FC6"/>
    <w:rsid w:val="00F46102"/>
    <w:rsid w:val="00F464CC"/>
    <w:rsid w:val="00F465CE"/>
    <w:rsid w:val="00F46737"/>
    <w:rsid w:val="00F46B5B"/>
    <w:rsid w:val="00F46B8A"/>
    <w:rsid w:val="00F46C02"/>
    <w:rsid w:val="00F46F06"/>
    <w:rsid w:val="00F470FF"/>
    <w:rsid w:val="00F47906"/>
    <w:rsid w:val="00F47991"/>
    <w:rsid w:val="00F47F16"/>
    <w:rsid w:val="00F50A8C"/>
    <w:rsid w:val="00F5109A"/>
    <w:rsid w:val="00F518D4"/>
    <w:rsid w:val="00F521E1"/>
    <w:rsid w:val="00F522BA"/>
    <w:rsid w:val="00F52476"/>
    <w:rsid w:val="00F52625"/>
    <w:rsid w:val="00F528FD"/>
    <w:rsid w:val="00F52BBE"/>
    <w:rsid w:val="00F5306A"/>
    <w:rsid w:val="00F532D0"/>
    <w:rsid w:val="00F53509"/>
    <w:rsid w:val="00F5391C"/>
    <w:rsid w:val="00F53DA6"/>
    <w:rsid w:val="00F54879"/>
    <w:rsid w:val="00F54AC7"/>
    <w:rsid w:val="00F54CA4"/>
    <w:rsid w:val="00F54F09"/>
    <w:rsid w:val="00F550B1"/>
    <w:rsid w:val="00F554C2"/>
    <w:rsid w:val="00F556B7"/>
    <w:rsid w:val="00F55879"/>
    <w:rsid w:val="00F55A42"/>
    <w:rsid w:val="00F55F0F"/>
    <w:rsid w:val="00F5627A"/>
    <w:rsid w:val="00F56CB8"/>
    <w:rsid w:val="00F56CBE"/>
    <w:rsid w:val="00F56DFD"/>
    <w:rsid w:val="00F56EBE"/>
    <w:rsid w:val="00F575B7"/>
    <w:rsid w:val="00F57641"/>
    <w:rsid w:val="00F57906"/>
    <w:rsid w:val="00F57B0E"/>
    <w:rsid w:val="00F57B6E"/>
    <w:rsid w:val="00F57CB7"/>
    <w:rsid w:val="00F57F77"/>
    <w:rsid w:val="00F600AE"/>
    <w:rsid w:val="00F60341"/>
    <w:rsid w:val="00F603C5"/>
    <w:rsid w:val="00F60522"/>
    <w:rsid w:val="00F60780"/>
    <w:rsid w:val="00F60858"/>
    <w:rsid w:val="00F60FD8"/>
    <w:rsid w:val="00F615C1"/>
    <w:rsid w:val="00F617B3"/>
    <w:rsid w:val="00F618B3"/>
    <w:rsid w:val="00F61B37"/>
    <w:rsid w:val="00F61C5A"/>
    <w:rsid w:val="00F62264"/>
    <w:rsid w:val="00F622C4"/>
    <w:rsid w:val="00F6236D"/>
    <w:rsid w:val="00F629A8"/>
    <w:rsid w:val="00F633B6"/>
    <w:rsid w:val="00F6361F"/>
    <w:rsid w:val="00F63CE9"/>
    <w:rsid w:val="00F63CFE"/>
    <w:rsid w:val="00F63D9F"/>
    <w:rsid w:val="00F63F57"/>
    <w:rsid w:val="00F64265"/>
    <w:rsid w:val="00F643FF"/>
    <w:rsid w:val="00F64405"/>
    <w:rsid w:val="00F6448A"/>
    <w:rsid w:val="00F64592"/>
    <w:rsid w:val="00F64783"/>
    <w:rsid w:val="00F64990"/>
    <w:rsid w:val="00F64B37"/>
    <w:rsid w:val="00F651CB"/>
    <w:rsid w:val="00F651F0"/>
    <w:rsid w:val="00F652CE"/>
    <w:rsid w:val="00F657CE"/>
    <w:rsid w:val="00F65A3C"/>
    <w:rsid w:val="00F65D85"/>
    <w:rsid w:val="00F65FC8"/>
    <w:rsid w:val="00F66698"/>
    <w:rsid w:val="00F66A29"/>
    <w:rsid w:val="00F66B9B"/>
    <w:rsid w:val="00F66C46"/>
    <w:rsid w:val="00F672D9"/>
    <w:rsid w:val="00F672E5"/>
    <w:rsid w:val="00F67587"/>
    <w:rsid w:val="00F676C6"/>
    <w:rsid w:val="00F67788"/>
    <w:rsid w:val="00F67882"/>
    <w:rsid w:val="00F67CEC"/>
    <w:rsid w:val="00F70611"/>
    <w:rsid w:val="00F7082C"/>
    <w:rsid w:val="00F70A54"/>
    <w:rsid w:val="00F70B85"/>
    <w:rsid w:val="00F70CB9"/>
    <w:rsid w:val="00F712B4"/>
    <w:rsid w:val="00F715A3"/>
    <w:rsid w:val="00F71933"/>
    <w:rsid w:val="00F719A6"/>
    <w:rsid w:val="00F71CDD"/>
    <w:rsid w:val="00F72177"/>
    <w:rsid w:val="00F72B4E"/>
    <w:rsid w:val="00F72B8D"/>
    <w:rsid w:val="00F72DDA"/>
    <w:rsid w:val="00F72DF2"/>
    <w:rsid w:val="00F7312C"/>
    <w:rsid w:val="00F732CE"/>
    <w:rsid w:val="00F7337F"/>
    <w:rsid w:val="00F73920"/>
    <w:rsid w:val="00F73ADB"/>
    <w:rsid w:val="00F73EFE"/>
    <w:rsid w:val="00F7433E"/>
    <w:rsid w:val="00F7437E"/>
    <w:rsid w:val="00F743A3"/>
    <w:rsid w:val="00F743DF"/>
    <w:rsid w:val="00F74411"/>
    <w:rsid w:val="00F74B3F"/>
    <w:rsid w:val="00F74DDD"/>
    <w:rsid w:val="00F74F0E"/>
    <w:rsid w:val="00F7586A"/>
    <w:rsid w:val="00F759FF"/>
    <w:rsid w:val="00F75EAC"/>
    <w:rsid w:val="00F770CF"/>
    <w:rsid w:val="00F770E7"/>
    <w:rsid w:val="00F7736F"/>
    <w:rsid w:val="00F77DCE"/>
    <w:rsid w:val="00F80293"/>
    <w:rsid w:val="00F80696"/>
    <w:rsid w:val="00F8069F"/>
    <w:rsid w:val="00F80B5C"/>
    <w:rsid w:val="00F80DCD"/>
    <w:rsid w:val="00F814C3"/>
    <w:rsid w:val="00F815DC"/>
    <w:rsid w:val="00F81942"/>
    <w:rsid w:val="00F81BB6"/>
    <w:rsid w:val="00F81C09"/>
    <w:rsid w:val="00F824FF"/>
    <w:rsid w:val="00F8260D"/>
    <w:rsid w:val="00F82A41"/>
    <w:rsid w:val="00F8324B"/>
    <w:rsid w:val="00F8337F"/>
    <w:rsid w:val="00F833B7"/>
    <w:rsid w:val="00F83B15"/>
    <w:rsid w:val="00F83D53"/>
    <w:rsid w:val="00F83DA7"/>
    <w:rsid w:val="00F83E1B"/>
    <w:rsid w:val="00F844E8"/>
    <w:rsid w:val="00F84AAE"/>
    <w:rsid w:val="00F850D1"/>
    <w:rsid w:val="00F85A4C"/>
    <w:rsid w:val="00F85F99"/>
    <w:rsid w:val="00F8616E"/>
    <w:rsid w:val="00F867A5"/>
    <w:rsid w:val="00F86803"/>
    <w:rsid w:val="00F86904"/>
    <w:rsid w:val="00F86FE5"/>
    <w:rsid w:val="00F87A72"/>
    <w:rsid w:val="00F87CF9"/>
    <w:rsid w:val="00F87DE4"/>
    <w:rsid w:val="00F90007"/>
    <w:rsid w:val="00F90064"/>
    <w:rsid w:val="00F9007B"/>
    <w:rsid w:val="00F90284"/>
    <w:rsid w:val="00F90321"/>
    <w:rsid w:val="00F90A04"/>
    <w:rsid w:val="00F90F28"/>
    <w:rsid w:val="00F90FFA"/>
    <w:rsid w:val="00F91949"/>
    <w:rsid w:val="00F91A8D"/>
    <w:rsid w:val="00F91B42"/>
    <w:rsid w:val="00F91E08"/>
    <w:rsid w:val="00F92026"/>
    <w:rsid w:val="00F921C7"/>
    <w:rsid w:val="00F9236E"/>
    <w:rsid w:val="00F924E6"/>
    <w:rsid w:val="00F92A96"/>
    <w:rsid w:val="00F93236"/>
    <w:rsid w:val="00F934E2"/>
    <w:rsid w:val="00F934F6"/>
    <w:rsid w:val="00F93686"/>
    <w:rsid w:val="00F9370A"/>
    <w:rsid w:val="00F93809"/>
    <w:rsid w:val="00F93B09"/>
    <w:rsid w:val="00F93BE0"/>
    <w:rsid w:val="00F93C89"/>
    <w:rsid w:val="00F93C93"/>
    <w:rsid w:val="00F93CDF"/>
    <w:rsid w:val="00F93D52"/>
    <w:rsid w:val="00F93E14"/>
    <w:rsid w:val="00F944D3"/>
    <w:rsid w:val="00F944E3"/>
    <w:rsid w:val="00F946E3"/>
    <w:rsid w:val="00F9498E"/>
    <w:rsid w:val="00F94B14"/>
    <w:rsid w:val="00F94E67"/>
    <w:rsid w:val="00F95410"/>
    <w:rsid w:val="00F958B2"/>
    <w:rsid w:val="00F9598C"/>
    <w:rsid w:val="00F959B2"/>
    <w:rsid w:val="00F95D6C"/>
    <w:rsid w:val="00F96E8C"/>
    <w:rsid w:val="00F96F6F"/>
    <w:rsid w:val="00F97798"/>
    <w:rsid w:val="00F977FB"/>
    <w:rsid w:val="00F9796C"/>
    <w:rsid w:val="00F97DDD"/>
    <w:rsid w:val="00F97E68"/>
    <w:rsid w:val="00FA0666"/>
    <w:rsid w:val="00FA0AD8"/>
    <w:rsid w:val="00FA1015"/>
    <w:rsid w:val="00FA1294"/>
    <w:rsid w:val="00FA15DE"/>
    <w:rsid w:val="00FA171A"/>
    <w:rsid w:val="00FA17A4"/>
    <w:rsid w:val="00FA18A2"/>
    <w:rsid w:val="00FA202C"/>
    <w:rsid w:val="00FA212E"/>
    <w:rsid w:val="00FA26F1"/>
    <w:rsid w:val="00FA2732"/>
    <w:rsid w:val="00FA29DB"/>
    <w:rsid w:val="00FA2B1A"/>
    <w:rsid w:val="00FA30AC"/>
    <w:rsid w:val="00FA3111"/>
    <w:rsid w:val="00FA36D6"/>
    <w:rsid w:val="00FA3951"/>
    <w:rsid w:val="00FA403A"/>
    <w:rsid w:val="00FA46F6"/>
    <w:rsid w:val="00FA4917"/>
    <w:rsid w:val="00FA5159"/>
    <w:rsid w:val="00FA585C"/>
    <w:rsid w:val="00FA5934"/>
    <w:rsid w:val="00FA5BEC"/>
    <w:rsid w:val="00FA5CBD"/>
    <w:rsid w:val="00FA6133"/>
    <w:rsid w:val="00FA64C5"/>
    <w:rsid w:val="00FA65F1"/>
    <w:rsid w:val="00FA69CC"/>
    <w:rsid w:val="00FA6C2E"/>
    <w:rsid w:val="00FA6D1C"/>
    <w:rsid w:val="00FA6E05"/>
    <w:rsid w:val="00FA6E3D"/>
    <w:rsid w:val="00FA6ED0"/>
    <w:rsid w:val="00FA70E1"/>
    <w:rsid w:val="00FA757A"/>
    <w:rsid w:val="00FA776E"/>
    <w:rsid w:val="00FA7DB8"/>
    <w:rsid w:val="00FB00D0"/>
    <w:rsid w:val="00FB0140"/>
    <w:rsid w:val="00FB04C3"/>
    <w:rsid w:val="00FB06D3"/>
    <w:rsid w:val="00FB07DE"/>
    <w:rsid w:val="00FB093D"/>
    <w:rsid w:val="00FB0B75"/>
    <w:rsid w:val="00FB0E2E"/>
    <w:rsid w:val="00FB0F6B"/>
    <w:rsid w:val="00FB1AC0"/>
    <w:rsid w:val="00FB1CB5"/>
    <w:rsid w:val="00FB1E2A"/>
    <w:rsid w:val="00FB2149"/>
    <w:rsid w:val="00FB2364"/>
    <w:rsid w:val="00FB2804"/>
    <w:rsid w:val="00FB2B76"/>
    <w:rsid w:val="00FB2C14"/>
    <w:rsid w:val="00FB2E4A"/>
    <w:rsid w:val="00FB3095"/>
    <w:rsid w:val="00FB3451"/>
    <w:rsid w:val="00FB34FF"/>
    <w:rsid w:val="00FB35D5"/>
    <w:rsid w:val="00FB3727"/>
    <w:rsid w:val="00FB44A3"/>
    <w:rsid w:val="00FB4812"/>
    <w:rsid w:val="00FB491E"/>
    <w:rsid w:val="00FB49B1"/>
    <w:rsid w:val="00FB526A"/>
    <w:rsid w:val="00FB54B4"/>
    <w:rsid w:val="00FB598D"/>
    <w:rsid w:val="00FB59D0"/>
    <w:rsid w:val="00FB5A85"/>
    <w:rsid w:val="00FB5CBF"/>
    <w:rsid w:val="00FB5D8F"/>
    <w:rsid w:val="00FB608E"/>
    <w:rsid w:val="00FB6198"/>
    <w:rsid w:val="00FB6287"/>
    <w:rsid w:val="00FB6A80"/>
    <w:rsid w:val="00FB6B69"/>
    <w:rsid w:val="00FB6F08"/>
    <w:rsid w:val="00FB6FE2"/>
    <w:rsid w:val="00FB71A9"/>
    <w:rsid w:val="00FB71CC"/>
    <w:rsid w:val="00FB77C6"/>
    <w:rsid w:val="00FB7A10"/>
    <w:rsid w:val="00FB7A2A"/>
    <w:rsid w:val="00FB7DA7"/>
    <w:rsid w:val="00FB7FED"/>
    <w:rsid w:val="00FC0544"/>
    <w:rsid w:val="00FC0A57"/>
    <w:rsid w:val="00FC0C5E"/>
    <w:rsid w:val="00FC0DB4"/>
    <w:rsid w:val="00FC0E0A"/>
    <w:rsid w:val="00FC10A8"/>
    <w:rsid w:val="00FC14CF"/>
    <w:rsid w:val="00FC1C09"/>
    <w:rsid w:val="00FC1C4D"/>
    <w:rsid w:val="00FC1C64"/>
    <w:rsid w:val="00FC1C7B"/>
    <w:rsid w:val="00FC1CB4"/>
    <w:rsid w:val="00FC233A"/>
    <w:rsid w:val="00FC23FC"/>
    <w:rsid w:val="00FC2757"/>
    <w:rsid w:val="00FC2F2A"/>
    <w:rsid w:val="00FC3056"/>
    <w:rsid w:val="00FC30F7"/>
    <w:rsid w:val="00FC326D"/>
    <w:rsid w:val="00FC38AC"/>
    <w:rsid w:val="00FC4A16"/>
    <w:rsid w:val="00FC512C"/>
    <w:rsid w:val="00FC5331"/>
    <w:rsid w:val="00FC5467"/>
    <w:rsid w:val="00FC5C6B"/>
    <w:rsid w:val="00FC5C6E"/>
    <w:rsid w:val="00FC5E74"/>
    <w:rsid w:val="00FC63F2"/>
    <w:rsid w:val="00FC735A"/>
    <w:rsid w:val="00FC7378"/>
    <w:rsid w:val="00FC761A"/>
    <w:rsid w:val="00FC763C"/>
    <w:rsid w:val="00FC7876"/>
    <w:rsid w:val="00FC78F6"/>
    <w:rsid w:val="00FC7A41"/>
    <w:rsid w:val="00FD0164"/>
    <w:rsid w:val="00FD0857"/>
    <w:rsid w:val="00FD10E8"/>
    <w:rsid w:val="00FD12B9"/>
    <w:rsid w:val="00FD153E"/>
    <w:rsid w:val="00FD16B3"/>
    <w:rsid w:val="00FD1880"/>
    <w:rsid w:val="00FD1BE2"/>
    <w:rsid w:val="00FD1C1E"/>
    <w:rsid w:val="00FD20CE"/>
    <w:rsid w:val="00FD219D"/>
    <w:rsid w:val="00FD21AB"/>
    <w:rsid w:val="00FD2318"/>
    <w:rsid w:val="00FD2A56"/>
    <w:rsid w:val="00FD2BCE"/>
    <w:rsid w:val="00FD2C91"/>
    <w:rsid w:val="00FD2E3F"/>
    <w:rsid w:val="00FD33D2"/>
    <w:rsid w:val="00FD360E"/>
    <w:rsid w:val="00FD3CFD"/>
    <w:rsid w:val="00FD3D6F"/>
    <w:rsid w:val="00FD428A"/>
    <w:rsid w:val="00FD43C1"/>
    <w:rsid w:val="00FD460F"/>
    <w:rsid w:val="00FD46AF"/>
    <w:rsid w:val="00FD48D4"/>
    <w:rsid w:val="00FD4C2F"/>
    <w:rsid w:val="00FD4DFE"/>
    <w:rsid w:val="00FD51F9"/>
    <w:rsid w:val="00FD5808"/>
    <w:rsid w:val="00FD595D"/>
    <w:rsid w:val="00FD5D0B"/>
    <w:rsid w:val="00FD5DD4"/>
    <w:rsid w:val="00FD640E"/>
    <w:rsid w:val="00FD674D"/>
    <w:rsid w:val="00FD72DF"/>
    <w:rsid w:val="00FD77BA"/>
    <w:rsid w:val="00FD7C1E"/>
    <w:rsid w:val="00FD7EDA"/>
    <w:rsid w:val="00FE00E6"/>
    <w:rsid w:val="00FE092C"/>
    <w:rsid w:val="00FE1922"/>
    <w:rsid w:val="00FE1A8B"/>
    <w:rsid w:val="00FE1B2E"/>
    <w:rsid w:val="00FE1E39"/>
    <w:rsid w:val="00FE2073"/>
    <w:rsid w:val="00FE24D8"/>
    <w:rsid w:val="00FE24FF"/>
    <w:rsid w:val="00FE26C7"/>
    <w:rsid w:val="00FE2F0B"/>
    <w:rsid w:val="00FE2F52"/>
    <w:rsid w:val="00FE31A2"/>
    <w:rsid w:val="00FE35AA"/>
    <w:rsid w:val="00FE391C"/>
    <w:rsid w:val="00FE3991"/>
    <w:rsid w:val="00FE4304"/>
    <w:rsid w:val="00FE442A"/>
    <w:rsid w:val="00FE494E"/>
    <w:rsid w:val="00FE4D9F"/>
    <w:rsid w:val="00FE4FEE"/>
    <w:rsid w:val="00FE51B0"/>
    <w:rsid w:val="00FE55F4"/>
    <w:rsid w:val="00FE572B"/>
    <w:rsid w:val="00FE594A"/>
    <w:rsid w:val="00FE5B9E"/>
    <w:rsid w:val="00FE6166"/>
    <w:rsid w:val="00FE65FC"/>
    <w:rsid w:val="00FE716F"/>
    <w:rsid w:val="00FE71D7"/>
    <w:rsid w:val="00FE78D9"/>
    <w:rsid w:val="00FF0313"/>
    <w:rsid w:val="00FF0DA5"/>
    <w:rsid w:val="00FF11E3"/>
    <w:rsid w:val="00FF1553"/>
    <w:rsid w:val="00FF1930"/>
    <w:rsid w:val="00FF197D"/>
    <w:rsid w:val="00FF1AD0"/>
    <w:rsid w:val="00FF1B09"/>
    <w:rsid w:val="00FF1C95"/>
    <w:rsid w:val="00FF1E29"/>
    <w:rsid w:val="00FF2010"/>
    <w:rsid w:val="00FF22F9"/>
    <w:rsid w:val="00FF2A1A"/>
    <w:rsid w:val="00FF2B4B"/>
    <w:rsid w:val="00FF306E"/>
    <w:rsid w:val="00FF3393"/>
    <w:rsid w:val="00FF3AB3"/>
    <w:rsid w:val="00FF3E07"/>
    <w:rsid w:val="00FF3ECD"/>
    <w:rsid w:val="00FF4125"/>
    <w:rsid w:val="00FF461B"/>
    <w:rsid w:val="00FF482C"/>
    <w:rsid w:val="00FF4F5D"/>
    <w:rsid w:val="00FF5064"/>
    <w:rsid w:val="00FF579D"/>
    <w:rsid w:val="00FF5B20"/>
    <w:rsid w:val="00FF5E99"/>
    <w:rsid w:val="00FF61D6"/>
    <w:rsid w:val="00FF6C18"/>
    <w:rsid w:val="00FF721A"/>
    <w:rsid w:val="00FF7240"/>
    <w:rsid w:val="00FF7836"/>
    <w:rsid w:val="00FF798E"/>
    <w:rsid w:val="00FF7A8F"/>
    <w:rsid w:val="00FF7CD2"/>
    <w:rsid w:val="010765E4"/>
    <w:rsid w:val="0117CEDD"/>
    <w:rsid w:val="01821BC1"/>
    <w:rsid w:val="01E9A504"/>
    <w:rsid w:val="01F28D95"/>
    <w:rsid w:val="01F8B7D2"/>
    <w:rsid w:val="02239560"/>
    <w:rsid w:val="024B0F22"/>
    <w:rsid w:val="026B3283"/>
    <w:rsid w:val="02A8AFC0"/>
    <w:rsid w:val="02B05370"/>
    <w:rsid w:val="02C7DF61"/>
    <w:rsid w:val="02E0AE9E"/>
    <w:rsid w:val="02EF8825"/>
    <w:rsid w:val="03014951"/>
    <w:rsid w:val="03141B3B"/>
    <w:rsid w:val="035B1E6D"/>
    <w:rsid w:val="039361D0"/>
    <w:rsid w:val="03DFCE95"/>
    <w:rsid w:val="040B6F32"/>
    <w:rsid w:val="043D4EB2"/>
    <w:rsid w:val="04961D18"/>
    <w:rsid w:val="04B6338F"/>
    <w:rsid w:val="04DC4ED7"/>
    <w:rsid w:val="0508E7B2"/>
    <w:rsid w:val="053D47B4"/>
    <w:rsid w:val="055F779A"/>
    <w:rsid w:val="05765941"/>
    <w:rsid w:val="058D7145"/>
    <w:rsid w:val="05A2AC2F"/>
    <w:rsid w:val="05BBD69E"/>
    <w:rsid w:val="05F01A13"/>
    <w:rsid w:val="05FF533F"/>
    <w:rsid w:val="0602E0D3"/>
    <w:rsid w:val="0659FFA8"/>
    <w:rsid w:val="065D12A9"/>
    <w:rsid w:val="06737715"/>
    <w:rsid w:val="06978338"/>
    <w:rsid w:val="06D4E298"/>
    <w:rsid w:val="07083434"/>
    <w:rsid w:val="07690E91"/>
    <w:rsid w:val="07BBA75A"/>
    <w:rsid w:val="080800B6"/>
    <w:rsid w:val="0840011E"/>
    <w:rsid w:val="087B2CFE"/>
    <w:rsid w:val="08BF1DBA"/>
    <w:rsid w:val="08D45822"/>
    <w:rsid w:val="08D675C2"/>
    <w:rsid w:val="090251CA"/>
    <w:rsid w:val="0912BFCA"/>
    <w:rsid w:val="099F7E18"/>
    <w:rsid w:val="09ED4530"/>
    <w:rsid w:val="0A765E2D"/>
    <w:rsid w:val="0AECE783"/>
    <w:rsid w:val="0B27A8D3"/>
    <w:rsid w:val="0B3E031F"/>
    <w:rsid w:val="0B5B342C"/>
    <w:rsid w:val="0B795B28"/>
    <w:rsid w:val="0B799E94"/>
    <w:rsid w:val="0B8AA507"/>
    <w:rsid w:val="0B9D84B1"/>
    <w:rsid w:val="0BE8C3AA"/>
    <w:rsid w:val="0C2A423D"/>
    <w:rsid w:val="0C45A582"/>
    <w:rsid w:val="0CE0F89B"/>
    <w:rsid w:val="0CF1548C"/>
    <w:rsid w:val="0D037648"/>
    <w:rsid w:val="0D0858FE"/>
    <w:rsid w:val="0D087A3C"/>
    <w:rsid w:val="0D0A513C"/>
    <w:rsid w:val="0D5AC186"/>
    <w:rsid w:val="0D65C610"/>
    <w:rsid w:val="0D9BBAFB"/>
    <w:rsid w:val="0DA793ED"/>
    <w:rsid w:val="0DD65ECE"/>
    <w:rsid w:val="0E19FC2A"/>
    <w:rsid w:val="0E3A50DF"/>
    <w:rsid w:val="0E5DD1AA"/>
    <w:rsid w:val="0E7AAFFB"/>
    <w:rsid w:val="0EC4E719"/>
    <w:rsid w:val="0ED2104B"/>
    <w:rsid w:val="0EF79A34"/>
    <w:rsid w:val="0F18CB0C"/>
    <w:rsid w:val="0F6A4897"/>
    <w:rsid w:val="0F8C9716"/>
    <w:rsid w:val="0FF152BF"/>
    <w:rsid w:val="0FF43328"/>
    <w:rsid w:val="10424223"/>
    <w:rsid w:val="1053050F"/>
    <w:rsid w:val="10770A24"/>
    <w:rsid w:val="11753CFD"/>
    <w:rsid w:val="1193EC4E"/>
    <w:rsid w:val="120D77D0"/>
    <w:rsid w:val="126B040C"/>
    <w:rsid w:val="127C015B"/>
    <w:rsid w:val="12AE4647"/>
    <w:rsid w:val="12C2B640"/>
    <w:rsid w:val="1308D032"/>
    <w:rsid w:val="1337AA35"/>
    <w:rsid w:val="1339E560"/>
    <w:rsid w:val="1344E8FD"/>
    <w:rsid w:val="134F0517"/>
    <w:rsid w:val="136775B2"/>
    <w:rsid w:val="138EB987"/>
    <w:rsid w:val="13975589"/>
    <w:rsid w:val="139817F2"/>
    <w:rsid w:val="13B48696"/>
    <w:rsid w:val="13FEC5D9"/>
    <w:rsid w:val="14173A18"/>
    <w:rsid w:val="144105D4"/>
    <w:rsid w:val="144C739C"/>
    <w:rsid w:val="1453697A"/>
    <w:rsid w:val="1456E545"/>
    <w:rsid w:val="14630EEB"/>
    <w:rsid w:val="14B32C1B"/>
    <w:rsid w:val="14E5893D"/>
    <w:rsid w:val="151CF4A4"/>
    <w:rsid w:val="15A7ADC4"/>
    <w:rsid w:val="15CA46BC"/>
    <w:rsid w:val="15FB8D3D"/>
    <w:rsid w:val="16C7422A"/>
    <w:rsid w:val="16CD42FB"/>
    <w:rsid w:val="16D8A22D"/>
    <w:rsid w:val="171AA1C8"/>
    <w:rsid w:val="171C9C2E"/>
    <w:rsid w:val="176672CB"/>
    <w:rsid w:val="176880B2"/>
    <w:rsid w:val="1787838D"/>
    <w:rsid w:val="178C8ACC"/>
    <w:rsid w:val="179DC0E9"/>
    <w:rsid w:val="17BF1324"/>
    <w:rsid w:val="17D46802"/>
    <w:rsid w:val="17DA297E"/>
    <w:rsid w:val="17E96F96"/>
    <w:rsid w:val="17F21F8A"/>
    <w:rsid w:val="1831C8EE"/>
    <w:rsid w:val="189A0EB8"/>
    <w:rsid w:val="18A73865"/>
    <w:rsid w:val="18AFCE47"/>
    <w:rsid w:val="18D8B829"/>
    <w:rsid w:val="19520546"/>
    <w:rsid w:val="19651A9C"/>
    <w:rsid w:val="198990FE"/>
    <w:rsid w:val="199C7164"/>
    <w:rsid w:val="19BB7B4C"/>
    <w:rsid w:val="19CC8CFE"/>
    <w:rsid w:val="19CCA25A"/>
    <w:rsid w:val="1A1F9074"/>
    <w:rsid w:val="1A252A8A"/>
    <w:rsid w:val="1A8207DE"/>
    <w:rsid w:val="1AA60EAB"/>
    <w:rsid w:val="1AD7B3BF"/>
    <w:rsid w:val="1ADA3D33"/>
    <w:rsid w:val="1B0BB530"/>
    <w:rsid w:val="1B595772"/>
    <w:rsid w:val="1B707571"/>
    <w:rsid w:val="1B801921"/>
    <w:rsid w:val="1B92DAE0"/>
    <w:rsid w:val="1BE2B514"/>
    <w:rsid w:val="1C04C4C8"/>
    <w:rsid w:val="1C22CD4A"/>
    <w:rsid w:val="1C335ECF"/>
    <w:rsid w:val="1C67DA64"/>
    <w:rsid w:val="1CBDFF6E"/>
    <w:rsid w:val="1CC00682"/>
    <w:rsid w:val="1CECD4F3"/>
    <w:rsid w:val="1D09B235"/>
    <w:rsid w:val="1D1344B2"/>
    <w:rsid w:val="1D48CB35"/>
    <w:rsid w:val="1D7DAD63"/>
    <w:rsid w:val="1DACE87E"/>
    <w:rsid w:val="1DCC9B52"/>
    <w:rsid w:val="1DFBFAA8"/>
    <w:rsid w:val="1DFDEB2F"/>
    <w:rsid w:val="1E3C27F0"/>
    <w:rsid w:val="1E768583"/>
    <w:rsid w:val="1E7C8C46"/>
    <w:rsid w:val="1E81A4CF"/>
    <w:rsid w:val="1EA75ACB"/>
    <w:rsid w:val="1F027705"/>
    <w:rsid w:val="1F200989"/>
    <w:rsid w:val="1F220D88"/>
    <w:rsid w:val="1F24053E"/>
    <w:rsid w:val="1F39BAA6"/>
    <w:rsid w:val="1F45FFDC"/>
    <w:rsid w:val="1F83B358"/>
    <w:rsid w:val="1FAAC491"/>
    <w:rsid w:val="1FEDE0E6"/>
    <w:rsid w:val="1FFD0249"/>
    <w:rsid w:val="203B6F99"/>
    <w:rsid w:val="2050A6F0"/>
    <w:rsid w:val="205ABFFE"/>
    <w:rsid w:val="205B8778"/>
    <w:rsid w:val="2065620F"/>
    <w:rsid w:val="206D7365"/>
    <w:rsid w:val="20EB0C60"/>
    <w:rsid w:val="216AA8CF"/>
    <w:rsid w:val="21768F83"/>
    <w:rsid w:val="21848D01"/>
    <w:rsid w:val="21991644"/>
    <w:rsid w:val="21B969A6"/>
    <w:rsid w:val="21DCD7C8"/>
    <w:rsid w:val="21F85B04"/>
    <w:rsid w:val="220AEE0F"/>
    <w:rsid w:val="220C2B73"/>
    <w:rsid w:val="224B2282"/>
    <w:rsid w:val="224F5919"/>
    <w:rsid w:val="22C8B487"/>
    <w:rsid w:val="22E3380E"/>
    <w:rsid w:val="2377E88C"/>
    <w:rsid w:val="23B15E54"/>
    <w:rsid w:val="23CD1AFD"/>
    <w:rsid w:val="240D64AE"/>
    <w:rsid w:val="241BD621"/>
    <w:rsid w:val="241E361B"/>
    <w:rsid w:val="24866CB7"/>
    <w:rsid w:val="2490774B"/>
    <w:rsid w:val="24DF0818"/>
    <w:rsid w:val="24FD660C"/>
    <w:rsid w:val="2566A9CC"/>
    <w:rsid w:val="2579239B"/>
    <w:rsid w:val="258E88C2"/>
    <w:rsid w:val="259E76A4"/>
    <w:rsid w:val="2621BBF6"/>
    <w:rsid w:val="265F07A5"/>
    <w:rsid w:val="268555B5"/>
    <w:rsid w:val="26A5F3E8"/>
    <w:rsid w:val="26BF83CD"/>
    <w:rsid w:val="26E41359"/>
    <w:rsid w:val="26E8E18D"/>
    <w:rsid w:val="27051151"/>
    <w:rsid w:val="2722AEA6"/>
    <w:rsid w:val="2735D068"/>
    <w:rsid w:val="273BE706"/>
    <w:rsid w:val="2744A872"/>
    <w:rsid w:val="274D4CCC"/>
    <w:rsid w:val="274FE30F"/>
    <w:rsid w:val="27513A92"/>
    <w:rsid w:val="2766923B"/>
    <w:rsid w:val="27694C63"/>
    <w:rsid w:val="2787D71C"/>
    <w:rsid w:val="27A57EB2"/>
    <w:rsid w:val="28E93002"/>
    <w:rsid w:val="28F052E4"/>
    <w:rsid w:val="290D3887"/>
    <w:rsid w:val="29586873"/>
    <w:rsid w:val="29766159"/>
    <w:rsid w:val="297D3D5B"/>
    <w:rsid w:val="29BAE31E"/>
    <w:rsid w:val="29D6953C"/>
    <w:rsid w:val="2A102650"/>
    <w:rsid w:val="2A5EC2A2"/>
    <w:rsid w:val="2A7A50F6"/>
    <w:rsid w:val="2A7A98E5"/>
    <w:rsid w:val="2AB27380"/>
    <w:rsid w:val="2B23A890"/>
    <w:rsid w:val="2B3B50C9"/>
    <w:rsid w:val="2B4CF64F"/>
    <w:rsid w:val="2B7114A6"/>
    <w:rsid w:val="2BA312E5"/>
    <w:rsid w:val="2BB57255"/>
    <w:rsid w:val="2BB7522C"/>
    <w:rsid w:val="2BBE8ECB"/>
    <w:rsid w:val="2BDF501F"/>
    <w:rsid w:val="2BE7716B"/>
    <w:rsid w:val="2BEBA179"/>
    <w:rsid w:val="2BFB9D01"/>
    <w:rsid w:val="2C3C7F42"/>
    <w:rsid w:val="2C569BAE"/>
    <w:rsid w:val="2C7C02D2"/>
    <w:rsid w:val="2CDAD6C7"/>
    <w:rsid w:val="2CFBE249"/>
    <w:rsid w:val="2D1CACAB"/>
    <w:rsid w:val="2D1E1902"/>
    <w:rsid w:val="2D309206"/>
    <w:rsid w:val="2D617034"/>
    <w:rsid w:val="2D9C3A0F"/>
    <w:rsid w:val="2DD0D8B6"/>
    <w:rsid w:val="2DF10A13"/>
    <w:rsid w:val="2E1653C7"/>
    <w:rsid w:val="2E3488E7"/>
    <w:rsid w:val="2E8202A3"/>
    <w:rsid w:val="2EEF5ACC"/>
    <w:rsid w:val="2EF1DFEA"/>
    <w:rsid w:val="2EF46929"/>
    <w:rsid w:val="2EF4A68E"/>
    <w:rsid w:val="2F219137"/>
    <w:rsid w:val="2F4DE957"/>
    <w:rsid w:val="2F71A786"/>
    <w:rsid w:val="2FB43D2F"/>
    <w:rsid w:val="2FD1988E"/>
    <w:rsid w:val="2FECDA68"/>
    <w:rsid w:val="2FFCD201"/>
    <w:rsid w:val="3063FD9B"/>
    <w:rsid w:val="307ABA9F"/>
    <w:rsid w:val="309006B5"/>
    <w:rsid w:val="30948744"/>
    <w:rsid w:val="30DB0AEF"/>
    <w:rsid w:val="30F2F2B0"/>
    <w:rsid w:val="316DB62A"/>
    <w:rsid w:val="317D3DE3"/>
    <w:rsid w:val="317DE899"/>
    <w:rsid w:val="31820CCF"/>
    <w:rsid w:val="319C6525"/>
    <w:rsid w:val="3228A550"/>
    <w:rsid w:val="3251FF48"/>
    <w:rsid w:val="328F2CFE"/>
    <w:rsid w:val="329E8F81"/>
    <w:rsid w:val="32EAA571"/>
    <w:rsid w:val="33035CC5"/>
    <w:rsid w:val="3365BFE8"/>
    <w:rsid w:val="33C9C233"/>
    <w:rsid w:val="345071D1"/>
    <w:rsid w:val="346BF4C8"/>
    <w:rsid w:val="346D914C"/>
    <w:rsid w:val="34E223B7"/>
    <w:rsid w:val="35530A01"/>
    <w:rsid w:val="3575D92B"/>
    <w:rsid w:val="35C05209"/>
    <w:rsid w:val="35F06B97"/>
    <w:rsid w:val="361E238B"/>
    <w:rsid w:val="3683002D"/>
    <w:rsid w:val="36A0CBBC"/>
    <w:rsid w:val="36BA6309"/>
    <w:rsid w:val="36F7C055"/>
    <w:rsid w:val="370ED108"/>
    <w:rsid w:val="374D5489"/>
    <w:rsid w:val="375024AC"/>
    <w:rsid w:val="37DD4E9F"/>
    <w:rsid w:val="383BCC7D"/>
    <w:rsid w:val="383E993D"/>
    <w:rsid w:val="385E527A"/>
    <w:rsid w:val="38B5A885"/>
    <w:rsid w:val="38BE35DC"/>
    <w:rsid w:val="38E947AA"/>
    <w:rsid w:val="390515E8"/>
    <w:rsid w:val="39158BE7"/>
    <w:rsid w:val="391DF19C"/>
    <w:rsid w:val="39439335"/>
    <w:rsid w:val="39AE454F"/>
    <w:rsid w:val="39BCDB53"/>
    <w:rsid w:val="39BD567B"/>
    <w:rsid w:val="3A0556B4"/>
    <w:rsid w:val="3A0D858C"/>
    <w:rsid w:val="3A4382E4"/>
    <w:rsid w:val="3A51D0A1"/>
    <w:rsid w:val="3A5AC06A"/>
    <w:rsid w:val="3A5F6F3C"/>
    <w:rsid w:val="3A62A25D"/>
    <w:rsid w:val="3A89EBDC"/>
    <w:rsid w:val="3B23B720"/>
    <w:rsid w:val="3B39DA86"/>
    <w:rsid w:val="3B73BFC9"/>
    <w:rsid w:val="3BAD293B"/>
    <w:rsid w:val="3BB199DC"/>
    <w:rsid w:val="3BB97E10"/>
    <w:rsid w:val="3BBDB547"/>
    <w:rsid w:val="3BCE7156"/>
    <w:rsid w:val="3C16FB97"/>
    <w:rsid w:val="3C274CF3"/>
    <w:rsid w:val="3C340204"/>
    <w:rsid w:val="3C6EB940"/>
    <w:rsid w:val="3C77BC42"/>
    <w:rsid w:val="3CC72AB3"/>
    <w:rsid w:val="3CF8A37B"/>
    <w:rsid w:val="3CFD1A42"/>
    <w:rsid w:val="3D343748"/>
    <w:rsid w:val="3D34F222"/>
    <w:rsid w:val="3D42FADE"/>
    <w:rsid w:val="3D913541"/>
    <w:rsid w:val="3DD53150"/>
    <w:rsid w:val="3E0DBECF"/>
    <w:rsid w:val="3E115151"/>
    <w:rsid w:val="3E48D09D"/>
    <w:rsid w:val="3E62C5D3"/>
    <w:rsid w:val="3E7857FF"/>
    <w:rsid w:val="3E80ACC0"/>
    <w:rsid w:val="3EA24448"/>
    <w:rsid w:val="3F005492"/>
    <w:rsid w:val="3F255E72"/>
    <w:rsid w:val="3F587229"/>
    <w:rsid w:val="3F6BC89F"/>
    <w:rsid w:val="3F77B070"/>
    <w:rsid w:val="3F946BC2"/>
    <w:rsid w:val="3FB04810"/>
    <w:rsid w:val="3FD0BAE8"/>
    <w:rsid w:val="3FDFD548"/>
    <w:rsid w:val="3FE55A56"/>
    <w:rsid w:val="402ECEA1"/>
    <w:rsid w:val="403EBAEA"/>
    <w:rsid w:val="405130FC"/>
    <w:rsid w:val="407ACB8D"/>
    <w:rsid w:val="407B74B2"/>
    <w:rsid w:val="40A85007"/>
    <w:rsid w:val="40AB348D"/>
    <w:rsid w:val="40AEB7A5"/>
    <w:rsid w:val="40C90CF6"/>
    <w:rsid w:val="4106C712"/>
    <w:rsid w:val="412BFECC"/>
    <w:rsid w:val="416F48E1"/>
    <w:rsid w:val="41B2003B"/>
    <w:rsid w:val="41DAAAE9"/>
    <w:rsid w:val="41EA6ECF"/>
    <w:rsid w:val="421EC39F"/>
    <w:rsid w:val="425D8706"/>
    <w:rsid w:val="42A35E00"/>
    <w:rsid w:val="42CB2535"/>
    <w:rsid w:val="42DB9837"/>
    <w:rsid w:val="42E6A30A"/>
    <w:rsid w:val="4310AFBD"/>
    <w:rsid w:val="4315CD43"/>
    <w:rsid w:val="43258D95"/>
    <w:rsid w:val="433BEF89"/>
    <w:rsid w:val="4363FB58"/>
    <w:rsid w:val="4385FB4C"/>
    <w:rsid w:val="43887D1F"/>
    <w:rsid w:val="439A4F8E"/>
    <w:rsid w:val="43B5334C"/>
    <w:rsid w:val="43D6890D"/>
    <w:rsid w:val="44244D08"/>
    <w:rsid w:val="44590BBF"/>
    <w:rsid w:val="44D27524"/>
    <w:rsid w:val="4546563F"/>
    <w:rsid w:val="4550116E"/>
    <w:rsid w:val="45FB213D"/>
    <w:rsid w:val="460BDBAD"/>
    <w:rsid w:val="46350D6D"/>
    <w:rsid w:val="464AF49E"/>
    <w:rsid w:val="4696CE89"/>
    <w:rsid w:val="46A14C83"/>
    <w:rsid w:val="46B67BD8"/>
    <w:rsid w:val="46B73A68"/>
    <w:rsid w:val="46E120D1"/>
    <w:rsid w:val="46EFF9AD"/>
    <w:rsid w:val="472A8688"/>
    <w:rsid w:val="473CA052"/>
    <w:rsid w:val="473E7F84"/>
    <w:rsid w:val="4753204D"/>
    <w:rsid w:val="476605F4"/>
    <w:rsid w:val="478D0228"/>
    <w:rsid w:val="47B73283"/>
    <w:rsid w:val="47D2054E"/>
    <w:rsid w:val="47D9693C"/>
    <w:rsid w:val="47DE8698"/>
    <w:rsid w:val="47F88C48"/>
    <w:rsid w:val="48136B35"/>
    <w:rsid w:val="4821AF55"/>
    <w:rsid w:val="4823EDCB"/>
    <w:rsid w:val="4872657C"/>
    <w:rsid w:val="48A25646"/>
    <w:rsid w:val="48CA0FE6"/>
    <w:rsid w:val="48CB8815"/>
    <w:rsid w:val="48E191E3"/>
    <w:rsid w:val="48FF2F38"/>
    <w:rsid w:val="4922B67E"/>
    <w:rsid w:val="49A5A7E2"/>
    <w:rsid w:val="49A7989A"/>
    <w:rsid w:val="49A98533"/>
    <w:rsid w:val="49E805C2"/>
    <w:rsid w:val="49FA0DC0"/>
    <w:rsid w:val="4A361072"/>
    <w:rsid w:val="4A685854"/>
    <w:rsid w:val="4AFDF75A"/>
    <w:rsid w:val="4B5835CC"/>
    <w:rsid w:val="4B5CCFCC"/>
    <w:rsid w:val="4B998846"/>
    <w:rsid w:val="4BF56466"/>
    <w:rsid w:val="4C479E82"/>
    <w:rsid w:val="4C583749"/>
    <w:rsid w:val="4C9FB699"/>
    <w:rsid w:val="4CB95465"/>
    <w:rsid w:val="4CD52C2E"/>
    <w:rsid w:val="4CD6B0C0"/>
    <w:rsid w:val="4D4F313E"/>
    <w:rsid w:val="4D5AA567"/>
    <w:rsid w:val="4D67B34A"/>
    <w:rsid w:val="4D6E32DD"/>
    <w:rsid w:val="4D862BEE"/>
    <w:rsid w:val="4D897C26"/>
    <w:rsid w:val="4DABE96A"/>
    <w:rsid w:val="4E05584C"/>
    <w:rsid w:val="4E9AE65F"/>
    <w:rsid w:val="4E9C2984"/>
    <w:rsid w:val="4EE44960"/>
    <w:rsid w:val="4EE7CA9D"/>
    <w:rsid w:val="4EF04EA0"/>
    <w:rsid w:val="4F7A4749"/>
    <w:rsid w:val="4F7EE5B2"/>
    <w:rsid w:val="4F836291"/>
    <w:rsid w:val="4F89F085"/>
    <w:rsid w:val="4FEA5F46"/>
    <w:rsid w:val="50A3603C"/>
    <w:rsid w:val="50DBE1E3"/>
    <w:rsid w:val="51325B6F"/>
    <w:rsid w:val="513C2D7C"/>
    <w:rsid w:val="515BAEAF"/>
    <w:rsid w:val="5167EAF8"/>
    <w:rsid w:val="5184BDE1"/>
    <w:rsid w:val="518B428F"/>
    <w:rsid w:val="51CF4579"/>
    <w:rsid w:val="51E2B904"/>
    <w:rsid w:val="5205876F"/>
    <w:rsid w:val="528BBD1F"/>
    <w:rsid w:val="52D22247"/>
    <w:rsid w:val="53035722"/>
    <w:rsid w:val="538C947C"/>
    <w:rsid w:val="53A34534"/>
    <w:rsid w:val="53C2A2E1"/>
    <w:rsid w:val="53DFBFD7"/>
    <w:rsid w:val="543235FA"/>
    <w:rsid w:val="544E8188"/>
    <w:rsid w:val="54783718"/>
    <w:rsid w:val="5497A756"/>
    <w:rsid w:val="54B2D904"/>
    <w:rsid w:val="54F9FBE7"/>
    <w:rsid w:val="55305168"/>
    <w:rsid w:val="55C0EC36"/>
    <w:rsid w:val="55DAFCA2"/>
    <w:rsid w:val="55EA9B40"/>
    <w:rsid w:val="5614381D"/>
    <w:rsid w:val="5640A40B"/>
    <w:rsid w:val="56585D8B"/>
    <w:rsid w:val="5660F132"/>
    <w:rsid w:val="567B4CD8"/>
    <w:rsid w:val="56E19823"/>
    <w:rsid w:val="56EFDF61"/>
    <w:rsid w:val="5750AC7A"/>
    <w:rsid w:val="5753C7F2"/>
    <w:rsid w:val="575C124B"/>
    <w:rsid w:val="5779C7E4"/>
    <w:rsid w:val="5851B8AA"/>
    <w:rsid w:val="5875B57C"/>
    <w:rsid w:val="5876708A"/>
    <w:rsid w:val="58E0E29A"/>
    <w:rsid w:val="58E151B3"/>
    <w:rsid w:val="58F87474"/>
    <w:rsid w:val="58FB464F"/>
    <w:rsid w:val="5904184C"/>
    <w:rsid w:val="5904603F"/>
    <w:rsid w:val="59142E78"/>
    <w:rsid w:val="5932E838"/>
    <w:rsid w:val="593930CB"/>
    <w:rsid w:val="59630CE9"/>
    <w:rsid w:val="597F59BB"/>
    <w:rsid w:val="59B7BFB5"/>
    <w:rsid w:val="5A72C29F"/>
    <w:rsid w:val="5AA97314"/>
    <w:rsid w:val="5AB61A64"/>
    <w:rsid w:val="5AE42E91"/>
    <w:rsid w:val="5AE4ABCC"/>
    <w:rsid w:val="5AE4D7D3"/>
    <w:rsid w:val="5B3F946E"/>
    <w:rsid w:val="5BBAE55D"/>
    <w:rsid w:val="5BD34EE8"/>
    <w:rsid w:val="5C0CAA79"/>
    <w:rsid w:val="5C444B63"/>
    <w:rsid w:val="5C5871DE"/>
    <w:rsid w:val="5C65296D"/>
    <w:rsid w:val="5CB6FA7D"/>
    <w:rsid w:val="5CBADCDC"/>
    <w:rsid w:val="5CD4A555"/>
    <w:rsid w:val="5CE5C88E"/>
    <w:rsid w:val="5D5D91AA"/>
    <w:rsid w:val="5D6179C5"/>
    <w:rsid w:val="5D760539"/>
    <w:rsid w:val="5D7DE70F"/>
    <w:rsid w:val="5D8418E2"/>
    <w:rsid w:val="5DD253A3"/>
    <w:rsid w:val="5E2F9783"/>
    <w:rsid w:val="5E4F5DF2"/>
    <w:rsid w:val="5EAA12CC"/>
    <w:rsid w:val="5ED58F04"/>
    <w:rsid w:val="5EDA9796"/>
    <w:rsid w:val="5EDC3E3A"/>
    <w:rsid w:val="5F1073D9"/>
    <w:rsid w:val="5F31DC55"/>
    <w:rsid w:val="5F9375EF"/>
    <w:rsid w:val="6031E4D2"/>
    <w:rsid w:val="603B0FA4"/>
    <w:rsid w:val="603B6213"/>
    <w:rsid w:val="603D3016"/>
    <w:rsid w:val="604A6475"/>
    <w:rsid w:val="60627812"/>
    <w:rsid w:val="60696952"/>
    <w:rsid w:val="60CBA8E5"/>
    <w:rsid w:val="6125D158"/>
    <w:rsid w:val="6149127B"/>
    <w:rsid w:val="61F496E2"/>
    <w:rsid w:val="61FB7129"/>
    <w:rsid w:val="6206BF68"/>
    <w:rsid w:val="6256549A"/>
    <w:rsid w:val="627FA584"/>
    <w:rsid w:val="62EED703"/>
    <w:rsid w:val="6323214B"/>
    <w:rsid w:val="635A2CD0"/>
    <w:rsid w:val="63706777"/>
    <w:rsid w:val="6388C69B"/>
    <w:rsid w:val="639F20DE"/>
    <w:rsid w:val="63C27170"/>
    <w:rsid w:val="63F5B3A4"/>
    <w:rsid w:val="64586FB4"/>
    <w:rsid w:val="6495C71B"/>
    <w:rsid w:val="64DDBF67"/>
    <w:rsid w:val="65010A92"/>
    <w:rsid w:val="652CBEF8"/>
    <w:rsid w:val="653ACA1B"/>
    <w:rsid w:val="65A20E08"/>
    <w:rsid w:val="65C0273B"/>
    <w:rsid w:val="65C4A6C6"/>
    <w:rsid w:val="65CD520D"/>
    <w:rsid w:val="65E55043"/>
    <w:rsid w:val="65F7E686"/>
    <w:rsid w:val="669D0AC0"/>
    <w:rsid w:val="669E00BB"/>
    <w:rsid w:val="66DC31F0"/>
    <w:rsid w:val="675A7A2E"/>
    <w:rsid w:val="675CB2F7"/>
    <w:rsid w:val="6767CC1D"/>
    <w:rsid w:val="67B74DD5"/>
    <w:rsid w:val="67BE64B5"/>
    <w:rsid w:val="6813DB4E"/>
    <w:rsid w:val="682D6E7F"/>
    <w:rsid w:val="686477DD"/>
    <w:rsid w:val="687E24A6"/>
    <w:rsid w:val="6888E5C9"/>
    <w:rsid w:val="6896038D"/>
    <w:rsid w:val="68B56198"/>
    <w:rsid w:val="68B964E9"/>
    <w:rsid w:val="68CF6B31"/>
    <w:rsid w:val="68DB930B"/>
    <w:rsid w:val="68DFA9A7"/>
    <w:rsid w:val="695BCA73"/>
    <w:rsid w:val="69A2623E"/>
    <w:rsid w:val="69BA0DEE"/>
    <w:rsid w:val="69BBADD5"/>
    <w:rsid w:val="69E0603C"/>
    <w:rsid w:val="69ED9F80"/>
    <w:rsid w:val="69F6954B"/>
    <w:rsid w:val="69FB366A"/>
    <w:rsid w:val="6A4B745B"/>
    <w:rsid w:val="6A74177E"/>
    <w:rsid w:val="6AA534F9"/>
    <w:rsid w:val="6AB0643C"/>
    <w:rsid w:val="6AB62435"/>
    <w:rsid w:val="6B05E87B"/>
    <w:rsid w:val="6B14F565"/>
    <w:rsid w:val="6B2461B7"/>
    <w:rsid w:val="6B2CBF55"/>
    <w:rsid w:val="6B689DB8"/>
    <w:rsid w:val="6B6CC020"/>
    <w:rsid w:val="6B6DF2C4"/>
    <w:rsid w:val="6BD30246"/>
    <w:rsid w:val="6BEA0A46"/>
    <w:rsid w:val="6C48B1A3"/>
    <w:rsid w:val="6C806BD0"/>
    <w:rsid w:val="6CA7FF1E"/>
    <w:rsid w:val="6CB00DD4"/>
    <w:rsid w:val="6CB31D6F"/>
    <w:rsid w:val="6CD7DA1F"/>
    <w:rsid w:val="6D0A1F0B"/>
    <w:rsid w:val="6D0DAABA"/>
    <w:rsid w:val="6D391E6B"/>
    <w:rsid w:val="6D3CE43F"/>
    <w:rsid w:val="6D438C7A"/>
    <w:rsid w:val="6DBC26A3"/>
    <w:rsid w:val="6DBECB5B"/>
    <w:rsid w:val="6DE4B00F"/>
    <w:rsid w:val="6E80A0C7"/>
    <w:rsid w:val="6E8B9D76"/>
    <w:rsid w:val="6EE36B39"/>
    <w:rsid w:val="6EEBEC26"/>
    <w:rsid w:val="6F287436"/>
    <w:rsid w:val="6F3D94F1"/>
    <w:rsid w:val="6F405294"/>
    <w:rsid w:val="6F506DAD"/>
    <w:rsid w:val="6F5ED534"/>
    <w:rsid w:val="6F678C08"/>
    <w:rsid w:val="6FCD771C"/>
    <w:rsid w:val="6FD4190C"/>
    <w:rsid w:val="6FE2436E"/>
    <w:rsid w:val="7002A4F8"/>
    <w:rsid w:val="701AB1D6"/>
    <w:rsid w:val="705A4004"/>
    <w:rsid w:val="708AD931"/>
    <w:rsid w:val="70BF0D48"/>
    <w:rsid w:val="70E526AE"/>
    <w:rsid w:val="710EFBF5"/>
    <w:rsid w:val="712F9EB5"/>
    <w:rsid w:val="7130FE71"/>
    <w:rsid w:val="714750DF"/>
    <w:rsid w:val="7157FA98"/>
    <w:rsid w:val="718BCA29"/>
    <w:rsid w:val="71911385"/>
    <w:rsid w:val="71920FA4"/>
    <w:rsid w:val="719A8CEA"/>
    <w:rsid w:val="724A5E74"/>
    <w:rsid w:val="724BBD8B"/>
    <w:rsid w:val="725F751B"/>
    <w:rsid w:val="726DE6BD"/>
    <w:rsid w:val="729A1F1B"/>
    <w:rsid w:val="72BED22C"/>
    <w:rsid w:val="72E81811"/>
    <w:rsid w:val="72FFC045"/>
    <w:rsid w:val="7333527B"/>
    <w:rsid w:val="73B91CBC"/>
    <w:rsid w:val="74718616"/>
    <w:rsid w:val="74BC0F5E"/>
    <w:rsid w:val="74C2CA92"/>
    <w:rsid w:val="750E6556"/>
    <w:rsid w:val="75495428"/>
    <w:rsid w:val="75571615"/>
    <w:rsid w:val="7577B31C"/>
    <w:rsid w:val="757EC84E"/>
    <w:rsid w:val="75A3821C"/>
    <w:rsid w:val="75CA4D7A"/>
    <w:rsid w:val="75FC5B0A"/>
    <w:rsid w:val="760D326F"/>
    <w:rsid w:val="761DD95F"/>
    <w:rsid w:val="7658FCA2"/>
    <w:rsid w:val="76922F58"/>
    <w:rsid w:val="76D705F9"/>
    <w:rsid w:val="76F7B592"/>
    <w:rsid w:val="7733CF20"/>
    <w:rsid w:val="773C5257"/>
    <w:rsid w:val="776E811B"/>
    <w:rsid w:val="779034F7"/>
    <w:rsid w:val="77A256AA"/>
    <w:rsid w:val="77FC8BCB"/>
    <w:rsid w:val="785557DF"/>
    <w:rsid w:val="7878B04F"/>
    <w:rsid w:val="788344BA"/>
    <w:rsid w:val="78B7B71E"/>
    <w:rsid w:val="78DCD2AD"/>
    <w:rsid w:val="790F8713"/>
    <w:rsid w:val="793146B5"/>
    <w:rsid w:val="7954F250"/>
    <w:rsid w:val="79803AEC"/>
    <w:rsid w:val="79900A40"/>
    <w:rsid w:val="7A471C08"/>
    <w:rsid w:val="7A6E3E30"/>
    <w:rsid w:val="7AF0584B"/>
    <w:rsid w:val="7B2CA643"/>
    <w:rsid w:val="7B354623"/>
    <w:rsid w:val="7BCF3A2C"/>
    <w:rsid w:val="7C2B1B77"/>
    <w:rsid w:val="7C5A90D4"/>
    <w:rsid w:val="7C73842D"/>
    <w:rsid w:val="7C7A5959"/>
    <w:rsid w:val="7C8A32D8"/>
    <w:rsid w:val="7CAA35C0"/>
    <w:rsid w:val="7CB1EE71"/>
    <w:rsid w:val="7D0AE09C"/>
    <w:rsid w:val="7D1D244C"/>
    <w:rsid w:val="7D7A14A8"/>
    <w:rsid w:val="7D8C3A8B"/>
    <w:rsid w:val="7D9CE0CB"/>
    <w:rsid w:val="7D9F6C72"/>
    <w:rsid w:val="7DA17171"/>
    <w:rsid w:val="7DEB737A"/>
    <w:rsid w:val="7E29DF12"/>
    <w:rsid w:val="7E803188"/>
    <w:rsid w:val="7E85E12C"/>
    <w:rsid w:val="7F00D1C8"/>
    <w:rsid w:val="7F05EE52"/>
    <w:rsid w:val="7F085F04"/>
    <w:rsid w:val="7F232037"/>
    <w:rsid w:val="7F5E5356"/>
    <w:rsid w:val="7FA2219A"/>
    <w:rsid w:val="7FA7B850"/>
    <w:rsid w:val="7FAA7DBF"/>
    <w:rsid w:val="7FC27BBD"/>
    <w:rsid w:val="7FC99724"/>
    <w:rsid w:val="7FCE03CB"/>
    <w:rsid w:val="7FEC8E84"/>
    <w:rsid w:val="7FF8B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CCEF01"/>
  <w15:chartTrackingRefBased/>
  <w15:docId w15:val="{4FF44793-9AF5-4DB8-9E22-2D7AC49A1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header" w:uiPriority="99"/>
    <w:lsdException w:name="footer" w:uiPriority="99"/>
    <w:lsdException w:name="index heading" w:uiPriority="99"/>
    <w:lsdException w:name="caption" w:semiHidden="1" w:uiPriority="99" w:unhideWhenUsed="1" w:qFormat="1"/>
    <w:lsdException w:name="table of figures" w:uiPriority="99"/>
    <w:lsdException w:name="annotation reference" w:uiPriority="99"/>
    <w:lsdException w:name="page number" w:uiPriority="99"/>
    <w:lsdException w:name="endnote text" w:uiPriority="99"/>
    <w:lsdException w:name="table of authorities" w:uiPriority="99"/>
    <w:lsdException w:name="List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qFormat="1"/>
    <w:lsdException w:name="Signature" w:uiPriority="99"/>
    <w:lsdException w:name="Body Text" w:uiPriority="99"/>
    <w:lsdException w:name="Body Text Indent" w:uiPriority="99"/>
    <w:lsdException w:name="Subtitle" w:uiPriority="99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99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1F03"/>
    <w:rPr>
      <w:sz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E6AEF"/>
    <w:pPr>
      <w:keepNext/>
      <w:spacing w:before="240" w:after="120"/>
      <w:outlineLvl w:val="0"/>
    </w:pPr>
    <w:rPr>
      <w:rFonts w:ascii="Arial" w:hAnsi="Arial"/>
      <w:b/>
      <w:caps/>
    </w:rPr>
  </w:style>
  <w:style w:type="paragraph" w:styleId="Heading2">
    <w:name w:val="heading 2"/>
    <w:aliases w:val="h2 main heading,h2"/>
    <w:basedOn w:val="Heading1"/>
    <w:next w:val="Normal"/>
    <w:link w:val="Heading2Char"/>
    <w:uiPriority w:val="99"/>
    <w:qFormat/>
    <w:rsid w:val="004E6AEF"/>
    <w:pPr>
      <w:outlineLvl w:val="1"/>
    </w:pPr>
    <w:rPr>
      <w:caps w:val="0"/>
    </w:rPr>
  </w:style>
  <w:style w:type="paragraph" w:styleId="Heading3">
    <w:name w:val="heading 3"/>
    <w:aliases w:val="h3 sub heading"/>
    <w:basedOn w:val="Heading2"/>
    <w:next w:val="Normal"/>
    <w:link w:val="Heading3Char"/>
    <w:uiPriority w:val="99"/>
    <w:qFormat/>
    <w:rsid w:val="004E6AEF"/>
    <w:pPr>
      <w:outlineLvl w:val="2"/>
    </w:pPr>
    <w:rPr>
      <w:rFonts w:ascii="Times New Roman" w:hAnsi="Times New Roman"/>
    </w:rPr>
  </w:style>
  <w:style w:type="paragraph" w:styleId="Heading4">
    <w:name w:val="heading 4"/>
    <w:aliases w:val="h4 sub sub heading"/>
    <w:basedOn w:val="Normal"/>
    <w:next w:val="Normal"/>
    <w:link w:val="Heading4Char"/>
    <w:uiPriority w:val="99"/>
    <w:qFormat/>
    <w:rsid w:val="004E6AEF"/>
    <w:pPr>
      <w:keepNext/>
      <w:spacing w:before="180" w:after="120" w:line="280" w:lineRule="exact"/>
      <w:outlineLvl w:val="3"/>
    </w:pPr>
    <w:rPr>
      <w:rFonts w:ascii="Arial" w:hAnsi="Arial"/>
      <w:b/>
      <w:lang w:val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E6AEF"/>
    <w:pPr>
      <w:spacing w:before="240" w:after="60"/>
      <w:outlineLvl w:val="4"/>
    </w:pPr>
    <w:rPr>
      <w:rFonts w:ascii="Arial" w:hAnsi="Aria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E6AEF"/>
    <w:pPr>
      <w:spacing w:before="240" w:after="60"/>
      <w:outlineLvl w:val="5"/>
    </w:pPr>
    <w:rPr>
      <w:rFonts w:ascii="Arial" w:hAnsi="Arial"/>
      <w:i/>
    </w:rPr>
  </w:style>
  <w:style w:type="paragraph" w:styleId="Heading7">
    <w:name w:val="heading 7"/>
    <w:basedOn w:val="Normal"/>
    <w:next w:val="Normal"/>
    <w:link w:val="Heading7Char"/>
    <w:uiPriority w:val="99"/>
    <w:qFormat/>
    <w:rsid w:val="004E6AEF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E6AEF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uiPriority w:val="99"/>
    <w:qFormat/>
    <w:rsid w:val="004E6AEF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rsid w:val="004E6AEF"/>
    <w:pPr>
      <w:tabs>
        <w:tab w:val="center" w:pos="4320"/>
        <w:tab w:val="right" w:pos="8640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4E6AEF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columnsection">
    <w:name w:val="column section"/>
    <w:basedOn w:val="columnhead"/>
    <w:rsid w:val="004E6AEF"/>
    <w:pPr>
      <w:ind w:left="475" w:hanging="475"/>
      <w:jc w:val="left"/>
    </w:pPr>
    <w:rPr>
      <w:caps/>
    </w:rPr>
  </w:style>
  <w:style w:type="paragraph" w:customStyle="1" w:styleId="columnhead">
    <w:name w:val="column head"/>
    <w:rsid w:val="004E6AEF"/>
    <w:pPr>
      <w:spacing w:before="120" w:after="120"/>
      <w:jc w:val="center"/>
    </w:pPr>
    <w:rPr>
      <w:rFonts w:ascii="Arial" w:hAnsi="Arial"/>
      <w:b/>
    </w:rPr>
  </w:style>
  <w:style w:type="paragraph" w:customStyle="1" w:styleId="questionsub">
    <w:name w:val="question sub"/>
    <w:basedOn w:val="question"/>
    <w:rsid w:val="004E6AEF"/>
    <w:pPr>
      <w:spacing w:after="120"/>
      <w:ind w:left="576"/>
    </w:pPr>
    <w:rPr>
      <w:b w:val="0"/>
    </w:rPr>
  </w:style>
  <w:style w:type="paragraph" w:customStyle="1" w:styleId="question">
    <w:name w:val="question #"/>
    <w:basedOn w:val="Normal"/>
    <w:rsid w:val="004E6AEF"/>
    <w:pPr>
      <w:ind w:left="288" w:hanging="288"/>
    </w:pPr>
    <w:rPr>
      <w:b/>
    </w:rPr>
  </w:style>
  <w:style w:type="paragraph" w:customStyle="1" w:styleId="YESNO">
    <w:name w:val="YES/NO"/>
    <w:basedOn w:val="columnhead"/>
    <w:rsid w:val="004E6AEF"/>
    <w:pPr>
      <w:spacing w:after="0"/>
    </w:pPr>
    <w:rPr>
      <w:caps/>
    </w:rPr>
  </w:style>
  <w:style w:type="paragraph" w:customStyle="1" w:styleId="standards">
    <w:name w:val="standards"/>
    <w:basedOn w:val="Normal"/>
    <w:rsid w:val="004E6A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</w:pPr>
    <w:rPr>
      <w:b/>
    </w:rPr>
  </w:style>
  <w:style w:type="paragraph" w:customStyle="1" w:styleId="halfline">
    <w:name w:val="half line"/>
    <w:basedOn w:val="Normal"/>
    <w:rsid w:val="004E6AEF"/>
    <w:pPr>
      <w:ind w:left="1152"/>
    </w:pPr>
    <w:rPr>
      <w:sz w:val="10"/>
    </w:rPr>
  </w:style>
  <w:style w:type="paragraph" w:customStyle="1" w:styleId="performed">
    <w:name w:val="performed"/>
    <w:basedOn w:val="Normal"/>
    <w:rsid w:val="004E6AEF"/>
    <w:pPr>
      <w:keepNext/>
      <w:keepLines/>
      <w:spacing w:before="120"/>
      <w:jc w:val="center"/>
    </w:pPr>
  </w:style>
  <w:style w:type="paragraph" w:customStyle="1" w:styleId="yesno0">
    <w:name w:val="yes/no"/>
    <w:basedOn w:val="YESNO"/>
    <w:rsid w:val="004E6AEF"/>
    <w:rPr>
      <w:b w:val="0"/>
      <w:caps w:val="0"/>
      <w:sz w:val="18"/>
    </w:rPr>
  </w:style>
  <w:style w:type="paragraph" w:customStyle="1" w:styleId="consideration">
    <w:name w:val="consideration"/>
    <w:basedOn w:val="question"/>
    <w:rsid w:val="004E6AEF"/>
    <w:pPr>
      <w:tabs>
        <w:tab w:val="left" w:pos="288"/>
      </w:tabs>
      <w:spacing w:before="120"/>
      <w:ind w:left="576"/>
    </w:pPr>
    <w:rPr>
      <w:b w:val="0"/>
      <w:i/>
    </w:rPr>
  </w:style>
  <w:style w:type="paragraph" w:customStyle="1" w:styleId="reference">
    <w:name w:val="reference"/>
    <w:basedOn w:val="yesno0"/>
    <w:rsid w:val="004E6AEF"/>
    <w:rPr>
      <w:rFonts w:ascii="Times New Roman" w:hAnsi="Times New Roman"/>
    </w:rPr>
  </w:style>
  <w:style w:type="paragraph" w:customStyle="1" w:styleId="step1">
    <w:name w:val="step 1"/>
    <w:basedOn w:val="Normal"/>
    <w:rsid w:val="004E6AEF"/>
    <w:pPr>
      <w:keepNext/>
      <w:keepLines/>
      <w:tabs>
        <w:tab w:val="left" w:pos="576"/>
        <w:tab w:val="left" w:pos="1152"/>
        <w:tab w:val="left" w:pos="1728"/>
      </w:tabs>
      <w:spacing w:before="240"/>
      <w:ind w:left="576" w:hanging="576"/>
    </w:pPr>
    <w:rPr>
      <w:rFonts w:ascii="Arial" w:hAnsi="Arial"/>
      <w:caps/>
    </w:rPr>
  </w:style>
  <w:style w:type="paragraph" w:customStyle="1" w:styleId="BodyText1">
    <w:name w:val="Body Text1"/>
    <w:basedOn w:val="Normal"/>
    <w:rsid w:val="004E6AEF"/>
    <w:pPr>
      <w:spacing w:before="120" w:after="120"/>
    </w:pPr>
  </w:style>
  <w:style w:type="paragraph" w:customStyle="1" w:styleId="checkbox">
    <w:name w:val="checkbox"/>
    <w:basedOn w:val="Normal"/>
    <w:rsid w:val="004E6AEF"/>
    <w:pPr>
      <w:ind w:left="480" w:hanging="480"/>
    </w:pPr>
  </w:style>
  <w:style w:type="paragraph" w:customStyle="1" w:styleId="note">
    <w:name w:val="note"/>
    <w:basedOn w:val="BodyText1"/>
    <w:rsid w:val="004E6AEF"/>
    <w:rPr>
      <w:b/>
      <w:i/>
    </w:rPr>
  </w:style>
  <w:style w:type="paragraph" w:customStyle="1" w:styleId="response">
    <w:name w:val="response"/>
    <w:basedOn w:val="Normal"/>
    <w:rsid w:val="004E6AEF"/>
    <w:pPr>
      <w:spacing w:before="120" w:after="120"/>
    </w:pPr>
    <w:rPr>
      <w:sz w:val="20"/>
    </w:rPr>
  </w:style>
  <w:style w:type="paragraph" w:customStyle="1" w:styleId="responsebox">
    <w:name w:val="response box"/>
    <w:basedOn w:val="response"/>
    <w:rsid w:val="004E6AEF"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</w:pPr>
  </w:style>
  <w:style w:type="paragraph" w:customStyle="1" w:styleId="step2">
    <w:name w:val="step 2"/>
    <w:basedOn w:val="step1"/>
    <w:rsid w:val="004E6AEF"/>
    <w:pPr>
      <w:keepNext w:val="0"/>
    </w:pPr>
    <w:rPr>
      <w:rFonts w:ascii="Times New Roman" w:hAnsi="Times New Roman"/>
      <w:caps w:val="0"/>
    </w:rPr>
  </w:style>
  <w:style w:type="paragraph" w:customStyle="1" w:styleId="step3">
    <w:name w:val="step 3"/>
    <w:basedOn w:val="step2"/>
    <w:rsid w:val="004E6AEF"/>
    <w:pPr>
      <w:tabs>
        <w:tab w:val="left" w:pos="288"/>
      </w:tabs>
      <w:spacing w:before="120"/>
      <w:ind w:left="864" w:hanging="288"/>
    </w:pPr>
  </w:style>
  <w:style w:type="paragraph" w:customStyle="1" w:styleId="step3bullet">
    <w:name w:val="step 3 bullet"/>
    <w:basedOn w:val="step3"/>
    <w:rsid w:val="004E6AEF"/>
    <w:pPr>
      <w:tabs>
        <w:tab w:val="left" w:pos="864"/>
      </w:tabs>
      <w:spacing w:before="0"/>
    </w:pPr>
  </w:style>
  <w:style w:type="paragraph" w:customStyle="1" w:styleId="step4bullet">
    <w:name w:val="step 4 bullet"/>
    <w:basedOn w:val="step3bullet"/>
    <w:rsid w:val="004E6AEF"/>
    <w:pPr>
      <w:ind w:left="1152"/>
    </w:pPr>
  </w:style>
  <w:style w:type="paragraph" w:customStyle="1" w:styleId="customstep">
    <w:name w:val="custom step"/>
    <w:basedOn w:val="step2"/>
    <w:rsid w:val="004E6AEF"/>
    <w:pPr>
      <w:ind w:left="0" w:firstLine="0"/>
    </w:pPr>
  </w:style>
  <w:style w:type="paragraph" w:customStyle="1" w:styleId="consideration2">
    <w:name w:val="consideration 2"/>
    <w:basedOn w:val="consideration"/>
    <w:rsid w:val="004E6AEF"/>
    <w:pPr>
      <w:ind w:left="864"/>
    </w:pPr>
  </w:style>
  <w:style w:type="paragraph" w:customStyle="1" w:styleId="BodyTextIndent1">
    <w:name w:val="Body Text Indent1"/>
    <w:basedOn w:val="BodyText1"/>
    <w:rsid w:val="004E6AEF"/>
    <w:pPr>
      <w:ind w:left="720"/>
    </w:pPr>
  </w:style>
  <w:style w:type="paragraph" w:customStyle="1" w:styleId="checkboxindent">
    <w:name w:val="checkbox indent"/>
    <w:basedOn w:val="checkbox"/>
    <w:rsid w:val="004E6AEF"/>
    <w:pPr>
      <w:ind w:left="1200"/>
    </w:pPr>
  </w:style>
  <w:style w:type="paragraph" w:customStyle="1" w:styleId="noteindent">
    <w:name w:val="note indent"/>
    <w:basedOn w:val="note"/>
    <w:rsid w:val="004E6AEF"/>
    <w:pPr>
      <w:ind w:left="720"/>
    </w:pPr>
  </w:style>
  <w:style w:type="paragraph" w:customStyle="1" w:styleId="responseboxindent">
    <w:name w:val="response box indent"/>
    <w:basedOn w:val="responsebox"/>
    <w:rsid w:val="004E6AEF"/>
    <w:pPr>
      <w:ind w:left="720"/>
    </w:pPr>
  </w:style>
  <w:style w:type="paragraph" w:customStyle="1" w:styleId="bodytexthanging">
    <w:name w:val="body text hanging"/>
    <w:basedOn w:val="BodyText1"/>
    <w:rsid w:val="004E6AEF"/>
    <w:pPr>
      <w:ind w:left="480" w:hanging="480"/>
    </w:pPr>
  </w:style>
  <w:style w:type="paragraph" w:styleId="Title">
    <w:name w:val="Title"/>
    <w:basedOn w:val="Normal"/>
    <w:link w:val="TitleChar"/>
    <w:uiPriority w:val="10"/>
    <w:qFormat/>
    <w:rsid w:val="004E6AEF"/>
    <w:pPr>
      <w:jc w:val="center"/>
    </w:pPr>
    <w:rPr>
      <w:b/>
      <w:bCs/>
      <w:color w:val="000000"/>
      <w:sz w:val="36"/>
      <w:szCs w:val="36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E6AEF"/>
    <w:pPr>
      <w:ind w:firstLine="990"/>
      <w:jc w:val="both"/>
    </w:pPr>
    <w:rPr>
      <w:color w:val="000000"/>
      <w:sz w:val="32"/>
      <w:szCs w:val="32"/>
      <w:lang w:val="th-TH"/>
    </w:rPr>
  </w:style>
  <w:style w:type="paragraph" w:styleId="BodyTextIndent">
    <w:name w:val="Body Text Indent"/>
    <w:aliases w:val="i"/>
    <w:basedOn w:val="Normal"/>
    <w:link w:val="BodyTextIndentChar1"/>
    <w:uiPriority w:val="99"/>
    <w:rsid w:val="004E6AEF"/>
    <w:pPr>
      <w:ind w:firstLine="630"/>
      <w:jc w:val="both"/>
    </w:pPr>
    <w:rPr>
      <w:color w:val="000000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4E6AEF"/>
    <w:pPr>
      <w:ind w:left="270"/>
      <w:jc w:val="both"/>
    </w:pPr>
    <w:rPr>
      <w:color w:val="000000"/>
      <w:sz w:val="32"/>
      <w:szCs w:val="32"/>
      <w:lang w:val="th-TH"/>
    </w:rPr>
  </w:style>
  <w:style w:type="paragraph" w:styleId="BlockText">
    <w:name w:val="Block Text"/>
    <w:basedOn w:val="Normal"/>
    <w:uiPriority w:val="99"/>
    <w:rsid w:val="004E6AEF"/>
    <w:pPr>
      <w:ind w:left="810" w:right="-205" w:hanging="450"/>
      <w:jc w:val="both"/>
    </w:pPr>
    <w:rPr>
      <w:color w:val="000000"/>
      <w:sz w:val="32"/>
      <w:szCs w:val="32"/>
      <w:lang w:val="th-TH"/>
    </w:rPr>
  </w:style>
  <w:style w:type="paragraph" w:styleId="MacroText">
    <w:name w:val="macro"/>
    <w:link w:val="MacroTextChar"/>
    <w:rsid w:val="004E6A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styleId="PageNumber">
    <w:name w:val="page number"/>
    <w:basedOn w:val="DefaultParagraphFont"/>
    <w:uiPriority w:val="99"/>
    <w:rsid w:val="004E6AEF"/>
  </w:style>
  <w:style w:type="character" w:styleId="CommentReference">
    <w:name w:val="annotation reference"/>
    <w:uiPriority w:val="99"/>
    <w:rsid w:val="004E6AEF"/>
    <w:rPr>
      <w:sz w:val="16"/>
      <w:szCs w:val="18"/>
    </w:rPr>
  </w:style>
  <w:style w:type="paragraph" w:styleId="CommentText">
    <w:name w:val="annotation text"/>
    <w:basedOn w:val="Normal"/>
    <w:link w:val="CommentTextChar"/>
    <w:rsid w:val="004E6AEF"/>
    <w:rPr>
      <w:sz w:val="20"/>
      <w:szCs w:val="23"/>
      <w:lang w:val="x-none"/>
    </w:rPr>
  </w:style>
  <w:style w:type="paragraph" w:styleId="BalloonText">
    <w:name w:val="Balloon Text"/>
    <w:basedOn w:val="Normal"/>
    <w:link w:val="BalloonTextChar"/>
    <w:uiPriority w:val="99"/>
    <w:semiHidden/>
    <w:rsid w:val="006F3CCA"/>
    <w:rPr>
      <w:rFonts w:ascii="Tahoma" w:hAnsi="Tahoma"/>
      <w:sz w:val="16"/>
      <w:szCs w:val="18"/>
    </w:rPr>
  </w:style>
  <w:style w:type="paragraph" w:styleId="BodyText">
    <w:name w:val="Body Text"/>
    <w:aliases w:val="bt,Body"/>
    <w:basedOn w:val="Normal"/>
    <w:link w:val="BodyTextChar"/>
    <w:uiPriority w:val="99"/>
    <w:rsid w:val="00B616CD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Char"/>
    <w:link w:val="BodyText"/>
    <w:uiPriority w:val="99"/>
    <w:rsid w:val="00B616CD"/>
    <w:rPr>
      <w:sz w:val="22"/>
    </w:rPr>
  </w:style>
  <w:style w:type="character" w:customStyle="1" w:styleId="HeaderChar">
    <w:name w:val="Header Char"/>
    <w:aliases w:val=" Char Char"/>
    <w:link w:val="Header"/>
    <w:uiPriority w:val="99"/>
    <w:rsid w:val="004C5D5D"/>
    <w:rPr>
      <w:sz w:val="22"/>
    </w:rPr>
  </w:style>
  <w:style w:type="paragraph" w:styleId="BodyText2">
    <w:name w:val="Body Text 2"/>
    <w:basedOn w:val="Normal"/>
    <w:link w:val="BodyText2Char"/>
    <w:uiPriority w:val="99"/>
    <w:rsid w:val="00ED0612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uiPriority w:val="99"/>
    <w:rsid w:val="00ED0612"/>
    <w:rPr>
      <w:sz w:val="22"/>
    </w:rPr>
  </w:style>
  <w:style w:type="character" w:customStyle="1" w:styleId="FooterChar">
    <w:name w:val="Footer Char"/>
    <w:link w:val="Footer"/>
    <w:uiPriority w:val="99"/>
    <w:rsid w:val="007A01FF"/>
    <w:rPr>
      <w:sz w:val="22"/>
    </w:rPr>
  </w:style>
  <w:style w:type="table" w:styleId="TableGrid">
    <w:name w:val="Table Grid"/>
    <w:basedOn w:val="TableNormal"/>
    <w:uiPriority w:val="99"/>
    <w:rsid w:val="00C47E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">
    <w:name w:val="อักขระ อักขระ7"/>
    <w:rsid w:val="000B6717"/>
    <w:rPr>
      <w:sz w:val="28"/>
      <w:szCs w:val="28"/>
    </w:rPr>
  </w:style>
  <w:style w:type="character" w:customStyle="1" w:styleId="Heading4Char">
    <w:name w:val="Heading 4 Char"/>
    <w:aliases w:val="h4 sub sub heading Char"/>
    <w:link w:val="Heading4"/>
    <w:uiPriority w:val="99"/>
    <w:rsid w:val="00EF66D9"/>
    <w:rPr>
      <w:rFonts w:ascii="Arial" w:hAnsi="Arial"/>
      <w:b/>
      <w:sz w:val="22"/>
      <w:lang w:eastAsia="en-US"/>
    </w:rPr>
  </w:style>
  <w:style w:type="paragraph" w:customStyle="1" w:styleId="a">
    <w:name w:val="เนื้อเรื่อง"/>
    <w:basedOn w:val="Normal"/>
    <w:rsid w:val="00DC2FCF"/>
    <w:pPr>
      <w:ind w:right="386"/>
    </w:pPr>
    <w:rPr>
      <w:sz w:val="28"/>
      <w:szCs w:val="28"/>
    </w:rPr>
  </w:style>
  <w:style w:type="paragraph" w:styleId="Revision">
    <w:name w:val="Revision"/>
    <w:hidden/>
    <w:uiPriority w:val="99"/>
    <w:semiHidden/>
    <w:rsid w:val="00BC4DF9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A6F1F"/>
    <w:rPr>
      <w:b/>
      <w:bCs/>
      <w:szCs w:val="25"/>
    </w:rPr>
  </w:style>
  <w:style w:type="character" w:customStyle="1" w:styleId="CommentTextChar">
    <w:name w:val="Comment Text Char"/>
    <w:link w:val="CommentText"/>
    <w:rsid w:val="001A6F1F"/>
    <w:rPr>
      <w:szCs w:val="23"/>
      <w:lang w:eastAsia="en-US"/>
    </w:rPr>
  </w:style>
  <w:style w:type="character" w:customStyle="1" w:styleId="CommentSubjectChar">
    <w:name w:val="Comment Subject Char"/>
    <w:link w:val="CommentSubject"/>
    <w:uiPriority w:val="99"/>
    <w:rsid w:val="001A6F1F"/>
    <w:rPr>
      <w:b/>
      <w:bCs/>
      <w:szCs w:val="25"/>
      <w:lang w:eastAsia="en-US"/>
    </w:rPr>
  </w:style>
  <w:style w:type="paragraph" w:styleId="EndnoteText">
    <w:name w:val="endnote text"/>
    <w:basedOn w:val="Normal"/>
    <w:link w:val="EndnoteTextChar"/>
    <w:uiPriority w:val="99"/>
    <w:rsid w:val="00505721"/>
    <w:rPr>
      <w:sz w:val="20"/>
      <w:szCs w:val="25"/>
      <w:lang w:val="x-none"/>
    </w:rPr>
  </w:style>
  <w:style w:type="character" w:customStyle="1" w:styleId="EndnoteTextChar">
    <w:name w:val="Endnote Text Char"/>
    <w:link w:val="EndnoteText"/>
    <w:uiPriority w:val="99"/>
    <w:rsid w:val="00505721"/>
    <w:rPr>
      <w:szCs w:val="25"/>
      <w:lang w:eastAsia="en-US"/>
    </w:rPr>
  </w:style>
  <w:style w:type="character" w:styleId="EndnoteReference">
    <w:name w:val="endnote reference"/>
    <w:rsid w:val="00505721"/>
    <w:rPr>
      <w:vertAlign w:val="superscript"/>
    </w:rPr>
  </w:style>
  <w:style w:type="paragraph" w:styleId="FootnoteText">
    <w:name w:val="footnote text"/>
    <w:aliases w:val="ft"/>
    <w:basedOn w:val="Normal"/>
    <w:link w:val="FootnoteTextChar"/>
    <w:rsid w:val="00642E28"/>
    <w:rPr>
      <w:sz w:val="20"/>
      <w:szCs w:val="25"/>
    </w:rPr>
  </w:style>
  <w:style w:type="character" w:customStyle="1" w:styleId="FootnoteTextChar">
    <w:name w:val="Footnote Text Char"/>
    <w:aliases w:val="ft Char"/>
    <w:link w:val="FootnoteText"/>
    <w:rsid w:val="00642E28"/>
    <w:rPr>
      <w:szCs w:val="25"/>
    </w:rPr>
  </w:style>
  <w:style w:type="character" w:styleId="FootnoteReference">
    <w:name w:val="footnote reference"/>
    <w:aliases w:val="fr"/>
    <w:rsid w:val="00642E28"/>
    <w:rPr>
      <w:vertAlign w:val="superscript"/>
    </w:rPr>
  </w:style>
  <w:style w:type="paragraph" w:customStyle="1" w:styleId="Style">
    <w:name w:val="Style"/>
    <w:rsid w:val="00A96F5F"/>
    <w:pPr>
      <w:widowControl w:val="0"/>
      <w:autoSpaceDE w:val="0"/>
      <w:autoSpaceDN w:val="0"/>
      <w:adjustRightInd w:val="0"/>
    </w:pPr>
    <w:rPr>
      <w:rFonts w:eastAsia="MS Mincho" w:cs="Times New Roman"/>
      <w:sz w:val="24"/>
      <w:szCs w:val="24"/>
      <w:lang w:eastAsia="ja-JP"/>
    </w:rPr>
  </w:style>
  <w:style w:type="character" w:customStyle="1" w:styleId="st">
    <w:name w:val="st"/>
    <w:rsid w:val="008F129C"/>
  </w:style>
  <w:style w:type="paragraph" w:customStyle="1" w:styleId="ParagraphPara">
    <w:name w:val="Paragraph:Para"/>
    <w:rsid w:val="008F129C"/>
    <w:pPr>
      <w:widowControl w:val="0"/>
      <w:tabs>
        <w:tab w:val="left" w:pos="360"/>
      </w:tabs>
      <w:snapToGrid w:val="0"/>
      <w:jc w:val="both"/>
    </w:pPr>
    <w:rPr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rsid w:val="00742116"/>
    <w:rPr>
      <w:color w:val="000000"/>
      <w:sz w:val="32"/>
      <w:szCs w:val="32"/>
      <w:lang w:val="th-TH"/>
    </w:rPr>
  </w:style>
  <w:style w:type="paragraph" w:styleId="ListParagraph">
    <w:name w:val="List Paragraph"/>
    <w:basedOn w:val="Normal"/>
    <w:uiPriority w:val="34"/>
    <w:qFormat/>
    <w:rsid w:val="00EA1010"/>
    <w:pPr>
      <w:ind w:left="720"/>
      <w:contextualSpacing/>
    </w:pPr>
    <w:rPr>
      <w:rFonts w:eastAsia="SimSun"/>
      <w:sz w:val="20"/>
      <w:szCs w:val="35"/>
    </w:rPr>
  </w:style>
  <w:style w:type="character" w:customStyle="1" w:styleId="MacroTextChar">
    <w:name w:val="Macro Text Char"/>
    <w:link w:val="MacroText"/>
    <w:rsid w:val="00A80504"/>
    <w:rPr>
      <w:rFonts w:cs="EucrosiaUPC"/>
      <w:sz w:val="28"/>
      <w:szCs w:val="28"/>
    </w:rPr>
  </w:style>
  <w:style w:type="character" w:styleId="Emphasis">
    <w:name w:val="Emphasis"/>
    <w:uiPriority w:val="99"/>
    <w:qFormat/>
    <w:rsid w:val="005A5885"/>
    <w:rPr>
      <w:i/>
      <w:iCs/>
    </w:rPr>
  </w:style>
  <w:style w:type="character" w:customStyle="1" w:styleId="Heading8Char">
    <w:name w:val="Heading 8 Char"/>
    <w:link w:val="Heading8"/>
    <w:uiPriority w:val="99"/>
    <w:rsid w:val="00B97827"/>
    <w:rPr>
      <w:rFonts w:ascii="Arial" w:hAnsi="Arial"/>
      <w:i/>
      <w:sz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0F1527"/>
    <w:pPr>
      <w:tabs>
        <w:tab w:val="decimal" w:pos="765"/>
      </w:tabs>
      <w:spacing w:line="260" w:lineRule="atLeast"/>
    </w:pPr>
    <w:rPr>
      <w:rFonts w:eastAsia="Times New Roman" w:cs="Times New Roman"/>
      <w:lang w:val="en-GB" w:bidi="ar-SA"/>
    </w:rPr>
  </w:style>
  <w:style w:type="paragraph" w:customStyle="1" w:styleId="acctmergecolhdg">
    <w:name w:val="acct merge col hdg"/>
    <w:aliases w:val="mh"/>
    <w:basedOn w:val="Normal"/>
    <w:rsid w:val="00D86DD0"/>
    <w:pPr>
      <w:spacing w:line="260" w:lineRule="atLeast"/>
      <w:jc w:val="center"/>
    </w:pPr>
    <w:rPr>
      <w:rFonts w:eastAsia="Times New Roman" w:cs="Times New Roman"/>
      <w:b/>
      <w:lang w:val="en-GB" w:bidi="ar-SA"/>
    </w:rPr>
  </w:style>
  <w:style w:type="paragraph" w:customStyle="1" w:styleId="a0">
    <w:name w:val="??"/>
    <w:basedOn w:val="Normal"/>
    <w:uiPriority w:val="99"/>
    <w:rsid w:val="007C202B"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paragraph" w:customStyle="1" w:styleId="Style1">
    <w:name w:val="Style1"/>
    <w:basedOn w:val="Normal"/>
    <w:qFormat/>
    <w:rsid w:val="00ED495F"/>
    <w:pPr>
      <w:numPr>
        <w:numId w:val="22"/>
      </w:numPr>
      <w:overflowPunct w:val="0"/>
      <w:autoSpaceDE w:val="0"/>
      <w:autoSpaceDN w:val="0"/>
      <w:adjustRightInd w:val="0"/>
      <w:jc w:val="mediumKashida"/>
      <w:textAlignment w:val="baseline"/>
      <w:outlineLvl w:val="0"/>
    </w:pPr>
    <w:rPr>
      <w:rFonts w:ascii="Angsana New" w:eastAsia="Times New Roman" w:hAnsi="Angsana New"/>
      <w:b/>
      <w:bCs/>
      <w:sz w:val="32"/>
      <w:szCs w:val="32"/>
      <w:lang w:val="en-GB"/>
    </w:rPr>
  </w:style>
  <w:style w:type="paragraph" w:customStyle="1" w:styleId="a1">
    <w:name w:val="¢éÍ¤ÇÒÁ"/>
    <w:basedOn w:val="Normal"/>
    <w:uiPriority w:val="99"/>
    <w:rsid w:val="00786972"/>
    <w:pPr>
      <w:tabs>
        <w:tab w:val="left" w:pos="1080"/>
      </w:tabs>
    </w:pPr>
    <w:rPr>
      <w:rFonts w:eastAsia="SimSun" w:cs="BrowalliaUPC"/>
      <w:sz w:val="30"/>
      <w:szCs w:val="30"/>
      <w:lang w:val="th-TH"/>
    </w:rPr>
  </w:style>
  <w:style w:type="paragraph" w:customStyle="1" w:styleId="Default">
    <w:name w:val="Default"/>
    <w:rsid w:val="001E0F23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Heading3Char">
    <w:name w:val="Heading 3 Char"/>
    <w:aliases w:val="h3 sub heading Char"/>
    <w:link w:val="Heading3"/>
    <w:uiPriority w:val="99"/>
    <w:locked/>
    <w:rsid w:val="00794226"/>
    <w:rPr>
      <w:b/>
      <w:sz w:val="22"/>
    </w:rPr>
  </w:style>
  <w:style w:type="character" w:customStyle="1" w:styleId="Heading2Char">
    <w:name w:val="Heading 2 Char"/>
    <w:aliases w:val="h2 main heading Char,h2 Char"/>
    <w:link w:val="Heading2"/>
    <w:uiPriority w:val="99"/>
    <w:locked/>
    <w:rsid w:val="00794226"/>
    <w:rPr>
      <w:rFonts w:ascii="Arial" w:hAnsi="Arial"/>
      <w:b/>
      <w:sz w:val="22"/>
    </w:rPr>
  </w:style>
  <w:style w:type="character" w:customStyle="1" w:styleId="Heading1Char">
    <w:name w:val="Heading 1 Char"/>
    <w:link w:val="Heading1"/>
    <w:uiPriority w:val="99"/>
    <w:locked/>
    <w:rsid w:val="00794226"/>
    <w:rPr>
      <w:rFonts w:ascii="Arial" w:hAnsi="Arial"/>
      <w:b/>
      <w:caps/>
      <w:sz w:val="22"/>
    </w:rPr>
  </w:style>
  <w:style w:type="character" w:customStyle="1" w:styleId="Heading5Char">
    <w:name w:val="Heading 5 Char"/>
    <w:link w:val="Heading5"/>
    <w:uiPriority w:val="99"/>
    <w:locked/>
    <w:rsid w:val="00794226"/>
    <w:rPr>
      <w:rFonts w:ascii="Arial" w:hAnsi="Arial"/>
      <w:sz w:val="22"/>
    </w:rPr>
  </w:style>
  <w:style w:type="character" w:customStyle="1" w:styleId="Heading6Char">
    <w:name w:val="Heading 6 Char"/>
    <w:link w:val="Heading6"/>
    <w:uiPriority w:val="99"/>
    <w:locked/>
    <w:rsid w:val="00794226"/>
    <w:rPr>
      <w:rFonts w:ascii="Arial" w:hAnsi="Arial"/>
      <w:i/>
      <w:sz w:val="22"/>
    </w:rPr>
  </w:style>
  <w:style w:type="character" w:customStyle="1" w:styleId="Heading7Char">
    <w:name w:val="Heading 7 Char"/>
    <w:link w:val="Heading7"/>
    <w:uiPriority w:val="99"/>
    <w:locked/>
    <w:rsid w:val="00794226"/>
    <w:rPr>
      <w:rFonts w:ascii="Arial" w:hAnsi="Arial"/>
      <w:sz w:val="22"/>
    </w:rPr>
  </w:style>
  <w:style w:type="character" w:customStyle="1" w:styleId="Heading9Char">
    <w:name w:val="Heading 9 Char"/>
    <w:link w:val="Heading9"/>
    <w:uiPriority w:val="99"/>
    <w:locked/>
    <w:rsid w:val="00794226"/>
    <w:rPr>
      <w:rFonts w:ascii="Arial" w:hAnsi="Arial"/>
      <w:i/>
      <w:sz w:val="18"/>
    </w:rPr>
  </w:style>
  <w:style w:type="character" w:customStyle="1" w:styleId="BodyTextIndentChar">
    <w:name w:val="Body Text Indent Char"/>
    <w:aliases w:val="i Char"/>
    <w:uiPriority w:val="99"/>
    <w:locked/>
    <w:rsid w:val="00794226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uiPriority w:val="99"/>
    <w:rsid w:val="00794226"/>
    <w:pPr>
      <w:spacing w:after="260" w:line="260" w:lineRule="atLeast"/>
    </w:pPr>
    <w:rPr>
      <w:rFonts w:ascii="Angsana New" w:eastAsia="Times New Roman" w:hAnsi="Angsana New" w:cs="Cordia New"/>
      <w:sz w:val="30"/>
      <w:szCs w:val="30"/>
      <w:lang w:val="en-GB" w:eastAsia="en-US"/>
    </w:rPr>
  </w:style>
  <w:style w:type="paragraph" w:customStyle="1" w:styleId="Graphic">
    <w:name w:val="Graphic"/>
    <w:basedOn w:val="Signature"/>
    <w:uiPriority w:val="99"/>
    <w:rsid w:val="007942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794226"/>
    <w:rPr>
      <w:rFonts w:ascii="Angsana New" w:eastAsia="Times New Roman" w:hAnsi="Angsana New" w:cs="Cordia New"/>
      <w:sz w:val="30"/>
      <w:szCs w:val="30"/>
      <w:lang w:val="en-GB"/>
    </w:rPr>
  </w:style>
  <w:style w:type="character" w:customStyle="1" w:styleId="SignatureChar">
    <w:name w:val="Signature Char"/>
    <w:link w:val="Signature"/>
    <w:uiPriority w:val="99"/>
    <w:rsid w:val="00794226"/>
    <w:rPr>
      <w:rFonts w:ascii="Angsana New" w:eastAsia="Times New Roman" w:hAnsi="Angsana New" w:cs="Cordi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794226"/>
    <w:pPr>
      <w:numPr>
        <w:numId w:val="1"/>
      </w:numPr>
    </w:pPr>
  </w:style>
  <w:style w:type="paragraph" w:styleId="BodyText3">
    <w:name w:val="Body Text 3"/>
    <w:basedOn w:val="Normal"/>
    <w:next w:val="Normal"/>
    <w:link w:val="BodyText3Char"/>
    <w:uiPriority w:val="99"/>
    <w:rsid w:val="00794226"/>
    <w:pPr>
      <w:jc w:val="both"/>
    </w:pPr>
    <w:rPr>
      <w:rFonts w:ascii="Arial" w:eastAsia="Times New Roman" w:hAnsi="Arial" w:cs="Cordia New"/>
      <w:sz w:val="24"/>
      <w:szCs w:val="24"/>
      <w:lang w:eastAsia="th-TH"/>
    </w:rPr>
  </w:style>
  <w:style w:type="character" w:customStyle="1" w:styleId="BodyText3Char">
    <w:name w:val="Body Text 3 Char"/>
    <w:link w:val="BodyText3"/>
    <w:uiPriority w:val="99"/>
    <w:rsid w:val="00794226"/>
    <w:rPr>
      <w:rFonts w:ascii="Arial" w:eastAsia="Times New Roman" w:hAnsi="Arial" w:cs="Cordia New"/>
      <w:sz w:val="24"/>
      <w:szCs w:val="24"/>
      <w:lang w:eastAsia="th-TH"/>
    </w:rPr>
  </w:style>
  <w:style w:type="paragraph" w:customStyle="1" w:styleId="zfaxdetails">
    <w:name w:val="zfax details"/>
    <w:basedOn w:val="Normal"/>
    <w:uiPriority w:val="99"/>
    <w:rsid w:val="00794226"/>
    <w:pPr>
      <w:spacing w:line="260" w:lineRule="atLeast"/>
    </w:pPr>
    <w:rPr>
      <w:rFonts w:ascii="Univers 55" w:eastAsia="Times New Roman" w:hAnsi="Univers 55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uiPriority w:val="99"/>
    <w:rsid w:val="00794226"/>
    <w:pPr>
      <w:framePr w:wrap="auto" w:vAnchor="page" w:hAnchor="page" w:x="3238" w:y="14685"/>
      <w:spacing w:line="240" w:lineRule="exact"/>
    </w:pPr>
    <w:rPr>
      <w:rFonts w:ascii="Univers 55" w:eastAsia="Times New Roman" w:hAnsi="Univers 55"/>
      <w:sz w:val="20"/>
      <w:lang w:val="en-GB"/>
    </w:rPr>
  </w:style>
  <w:style w:type="paragraph" w:customStyle="1" w:styleId="zsubject">
    <w:name w:val="zsubject"/>
    <w:basedOn w:val="Normal"/>
    <w:uiPriority w:val="99"/>
    <w:rsid w:val="00794226"/>
    <w:pPr>
      <w:spacing w:after="520" w:line="260" w:lineRule="atLeast"/>
    </w:pPr>
    <w:rPr>
      <w:rFonts w:ascii="Angsana New" w:eastAsia="Times New Roman" w:hAnsi="Angsana New"/>
      <w:b/>
      <w:bCs/>
      <w:szCs w:val="22"/>
      <w:lang w:val="en-GB"/>
    </w:rPr>
  </w:style>
  <w:style w:type="paragraph" w:customStyle="1" w:styleId="zDistnHeader">
    <w:name w:val="zDistnHeader"/>
    <w:basedOn w:val="Normal"/>
    <w:next w:val="Normal"/>
    <w:uiPriority w:val="99"/>
    <w:rsid w:val="00794226"/>
    <w:pPr>
      <w:keepNext/>
      <w:spacing w:before="520" w:line="260" w:lineRule="atLeast"/>
    </w:pPr>
    <w:rPr>
      <w:rFonts w:ascii="Angsana New" w:eastAsia="Times New Roman" w:hAnsi="Angsana New"/>
      <w:szCs w:val="22"/>
      <w:lang w:val="en-GB"/>
    </w:rPr>
  </w:style>
  <w:style w:type="paragraph" w:customStyle="1" w:styleId="zdetails">
    <w:name w:val="zdetails"/>
    <w:basedOn w:val="Normal"/>
    <w:uiPriority w:val="99"/>
    <w:rsid w:val="00794226"/>
    <w:pPr>
      <w:spacing w:line="240" w:lineRule="exact"/>
    </w:pPr>
    <w:rPr>
      <w:rFonts w:ascii="Univers 45 Light" w:eastAsia="Times New Roman" w:hAnsi="Univers 45 Light"/>
      <w:sz w:val="16"/>
      <w:szCs w:val="16"/>
      <w:lang w:val="en-GB"/>
    </w:rPr>
  </w:style>
  <w:style w:type="paragraph" w:customStyle="1" w:styleId="zbrand">
    <w:name w:val="zbrand"/>
    <w:basedOn w:val="Normal"/>
    <w:uiPriority w:val="99"/>
    <w:rsid w:val="00794226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/>
      <w:noProof/>
      <w:szCs w:val="22"/>
      <w:lang w:val="en-GB"/>
    </w:rPr>
  </w:style>
  <w:style w:type="paragraph" w:styleId="Caption">
    <w:name w:val="caption"/>
    <w:basedOn w:val="Normal"/>
    <w:next w:val="Normal"/>
    <w:uiPriority w:val="99"/>
    <w:qFormat/>
    <w:rsid w:val="00794226"/>
    <w:pPr>
      <w:tabs>
        <w:tab w:val="left" w:pos="540"/>
      </w:tabs>
      <w:spacing w:before="240"/>
      <w:ind w:right="389"/>
      <w:jc w:val="both"/>
    </w:pPr>
    <w:rPr>
      <w:rFonts w:ascii="Angsana New" w:eastAsia="Times New Roman" w:hAnsi="Angsana New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794226"/>
    <w:pPr>
      <w:spacing w:after="120" w:line="260" w:lineRule="atLeast"/>
      <w:ind w:left="1134" w:right="389"/>
      <w:jc w:val="both"/>
    </w:pPr>
    <w:rPr>
      <w:rFonts w:ascii="Angsana New" w:eastAsia="Times New Roman" w:hAnsi="Angsana New"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794226"/>
    <w:rPr>
      <w:rFonts w:ascii="Angsana New" w:eastAsia="Times New Roman" w:hAnsi="Angsana New"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794226"/>
    <w:rPr>
      <w:rFonts w:ascii="Angsana New" w:hAnsi="Angsana New"/>
      <w:b/>
      <w:sz w:val="30"/>
      <w:szCs w:val="30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794226"/>
    <w:pPr>
      <w:spacing w:after="0"/>
      <w:ind w:left="540" w:right="43"/>
      <w:jc w:val="both"/>
    </w:pPr>
    <w:rPr>
      <w:rFonts w:ascii="Angsana New" w:hAnsi="Angsana New"/>
      <w:b/>
      <w:sz w:val="30"/>
      <w:szCs w:val="30"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uiPriority w:val="99"/>
    <w:rsid w:val="00794226"/>
    <w:pPr>
      <w:tabs>
        <w:tab w:val="left" w:pos="540"/>
      </w:tabs>
      <w:spacing w:before="240" w:after="0" w:line="260" w:lineRule="atLeast"/>
      <w:ind w:right="567"/>
      <w:jc w:val="thaiDistribute"/>
    </w:pPr>
    <w:rPr>
      <w:rFonts w:ascii="Angsana New" w:eastAsia="Times New Roman" w:hAnsi="Angsana New"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uiPriority w:val="99"/>
    <w:rsid w:val="00794226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794226"/>
    <w:pPr>
      <w:ind w:left="900" w:right="387" w:hanging="540"/>
      <w:jc w:val="both"/>
    </w:pPr>
    <w:rPr>
      <w:rFonts w:ascii="Angsana New" w:eastAsia="Times New Roman" w:hAnsi="Angsana New"/>
      <w:sz w:val="28"/>
      <w:szCs w:val="28"/>
    </w:rPr>
  </w:style>
  <w:style w:type="character" w:customStyle="1" w:styleId="BalloonTextChar">
    <w:name w:val="Balloon Text Char"/>
    <w:link w:val="BalloonText"/>
    <w:uiPriority w:val="99"/>
    <w:semiHidden/>
    <w:locked/>
    <w:rsid w:val="00794226"/>
    <w:rPr>
      <w:rFonts w:ascii="Tahoma" w:hAnsi="Tahoma"/>
      <w:sz w:val="16"/>
      <w:szCs w:val="18"/>
    </w:rPr>
  </w:style>
  <w:style w:type="paragraph" w:customStyle="1" w:styleId="block">
    <w:name w:val="block"/>
    <w:aliases w:val="b"/>
    <w:basedOn w:val="BodyText"/>
    <w:uiPriority w:val="99"/>
    <w:rsid w:val="00794226"/>
    <w:pPr>
      <w:spacing w:after="260" w:line="260" w:lineRule="atLeast"/>
      <w:ind w:left="567"/>
    </w:pPr>
    <w:rPr>
      <w:rFonts w:ascii="Angsana New" w:eastAsia="Times New Roman" w:hAnsi="Angsana New" w:cs="Times New Roman"/>
      <w:szCs w:val="22"/>
      <w:lang w:val="en-GB" w:eastAsia="en-US" w:bidi="ar-SA"/>
    </w:rPr>
  </w:style>
  <w:style w:type="paragraph" w:customStyle="1" w:styleId="index">
    <w:name w:val="index"/>
    <w:aliases w:val="ix"/>
    <w:basedOn w:val="BodyText"/>
    <w:uiPriority w:val="99"/>
    <w:rsid w:val="00794226"/>
    <w:pPr>
      <w:tabs>
        <w:tab w:val="num" w:pos="1134"/>
      </w:tabs>
      <w:spacing w:after="20" w:line="260" w:lineRule="atLeast"/>
      <w:ind w:left="1134" w:hanging="1134"/>
    </w:pPr>
    <w:rPr>
      <w:rFonts w:ascii="Angsana New" w:eastAsia="Times New Roman" w:hAnsi="Angsana New" w:cs="Times New Roman"/>
      <w:szCs w:val="22"/>
      <w:lang w:val="en-GB" w:eastAsia="en-US" w:bidi="ar-SA"/>
    </w:rPr>
  </w:style>
  <w:style w:type="paragraph" w:styleId="Index1">
    <w:name w:val="index 1"/>
    <w:basedOn w:val="Normal"/>
    <w:next w:val="Normal"/>
    <w:autoRedefine/>
    <w:uiPriority w:val="99"/>
    <w:rsid w:val="00794226"/>
    <w:pPr>
      <w:spacing w:line="260" w:lineRule="atLeast"/>
      <w:ind w:left="300" w:hanging="300"/>
    </w:pPr>
    <w:rPr>
      <w:rFonts w:ascii="Angsana New" w:eastAsia="Times New Roman" w:hAnsi="Angsana New" w:cs="Cordia New"/>
      <w:sz w:val="30"/>
      <w:szCs w:val="38"/>
      <w:lang w:val="en-GB"/>
    </w:rPr>
  </w:style>
  <w:style w:type="paragraph" w:styleId="IndexHeading">
    <w:name w:val="index heading"/>
    <w:aliases w:val="ixh,Index Heading1"/>
    <w:basedOn w:val="BodyText"/>
    <w:uiPriority w:val="99"/>
    <w:rsid w:val="00794226"/>
    <w:pPr>
      <w:spacing w:after="130" w:line="260" w:lineRule="atLeast"/>
      <w:ind w:left="1134" w:hanging="1134"/>
    </w:pPr>
    <w:rPr>
      <w:rFonts w:ascii="Angsana New" w:eastAsia="Times New Roman" w:hAnsi="Angsana New" w:cs="Times New Roman"/>
      <w:b/>
      <w:bCs/>
      <w:szCs w:val="22"/>
      <w:lang w:val="en-GB" w:eastAsia="en-US" w:bidi="ar-SA"/>
    </w:rPr>
  </w:style>
  <w:style w:type="paragraph" w:customStyle="1" w:styleId="acctcolumnheading">
    <w:name w:val="acct column heading"/>
    <w:aliases w:val="ac"/>
    <w:basedOn w:val="Normal"/>
    <w:uiPriority w:val="99"/>
    <w:rsid w:val="00794226"/>
    <w:pPr>
      <w:spacing w:after="260" w:line="260" w:lineRule="atLeast"/>
      <w:jc w:val="center"/>
    </w:pPr>
    <w:rPr>
      <w:rFonts w:ascii="Angsana New" w:eastAsia="Times New Roman" w:hAnsi="Angsana New" w:cs="Times New Roman"/>
      <w:szCs w:val="22"/>
      <w:lang w:val="en-GB" w:bidi="ar-SA"/>
    </w:rPr>
  </w:style>
  <w:style w:type="paragraph" w:customStyle="1" w:styleId="3">
    <w:name w:val="?????3????"/>
    <w:basedOn w:val="Normal"/>
    <w:uiPriority w:val="99"/>
    <w:rsid w:val="00794226"/>
    <w:pPr>
      <w:tabs>
        <w:tab w:val="left" w:pos="360"/>
        <w:tab w:val="left" w:pos="720"/>
      </w:tabs>
    </w:pPr>
    <w:rPr>
      <w:rFonts w:ascii="Angsana New" w:eastAsia="Times New Roman" w:hAnsi="Angsana New"/>
      <w:szCs w:val="22"/>
      <w:lang w:val="th-TH"/>
    </w:rPr>
  </w:style>
  <w:style w:type="paragraph" w:styleId="Index6">
    <w:name w:val="index 6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/>
      <w:sz w:val="18"/>
      <w:szCs w:val="18"/>
    </w:rPr>
  </w:style>
  <w:style w:type="character" w:customStyle="1" w:styleId="BodyTextIndent2Char">
    <w:name w:val="Body Text Indent 2 Char"/>
    <w:link w:val="BodyTextIndent2"/>
    <w:uiPriority w:val="99"/>
    <w:locked/>
    <w:rsid w:val="00794226"/>
    <w:rPr>
      <w:color w:val="000000"/>
      <w:sz w:val="32"/>
      <w:szCs w:val="32"/>
      <w:lang w:val="th-TH"/>
    </w:rPr>
  </w:style>
  <w:style w:type="paragraph" w:styleId="TOC4">
    <w:name w:val="toc 4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customStyle="1" w:styleId="a2">
    <w:name w:val="???????"/>
    <w:basedOn w:val="Normal"/>
    <w:uiPriority w:val="99"/>
    <w:rsid w:val="00794226"/>
    <w:pPr>
      <w:tabs>
        <w:tab w:val="left" w:pos="1080"/>
      </w:tabs>
    </w:pPr>
    <w:rPr>
      <w:rFonts w:ascii="Angsana New" w:eastAsia="Times New Roman" w:hAnsi="Angsana New" w:cs="Times New Roman"/>
      <w:sz w:val="30"/>
      <w:szCs w:val="30"/>
      <w:lang w:val="th-TH"/>
    </w:rPr>
  </w:style>
  <w:style w:type="paragraph" w:styleId="TOC2">
    <w:name w:val="toc 2"/>
    <w:basedOn w:val="Normal"/>
    <w:next w:val="Normal"/>
    <w:autoRedefine/>
    <w:uiPriority w:val="99"/>
    <w:rsid w:val="00794226"/>
    <w:pPr>
      <w:spacing w:line="260" w:lineRule="atLeast"/>
      <w:ind w:right="-135"/>
    </w:pPr>
    <w:rPr>
      <w:rFonts w:ascii="Angsana New" w:eastAsia="Times New Roman" w:hAnsi="Angsana New" w:cs="Cordia New"/>
      <w:sz w:val="30"/>
      <w:szCs w:val="30"/>
      <w:lang w:val="en-GB"/>
    </w:rPr>
  </w:style>
  <w:style w:type="paragraph" w:customStyle="1" w:styleId="NormalLinespacingAtleast12pt">
    <w:name w:val="Normal + Line spacing:  At least 12 pt"/>
    <w:basedOn w:val="Normal"/>
    <w:uiPriority w:val="99"/>
    <w:rsid w:val="00794226"/>
    <w:pPr>
      <w:spacing w:line="240" w:lineRule="atLeast"/>
    </w:pPr>
    <w:rPr>
      <w:rFonts w:ascii="Angsana New" w:eastAsia="Times New Roman" w:hAnsi="Angsana New" w:cs="Cordia New"/>
      <w:sz w:val="30"/>
      <w:szCs w:val="30"/>
      <w:lang w:val="en-GB"/>
    </w:rPr>
  </w:style>
  <w:style w:type="paragraph" w:customStyle="1" w:styleId="acctstatementheadinga">
    <w:name w:val="acct statement heading (a)"/>
    <w:aliases w:val="asa"/>
    <w:basedOn w:val="Normal"/>
    <w:uiPriority w:val="99"/>
    <w:rsid w:val="00794226"/>
    <w:pPr>
      <w:keepNext/>
      <w:tabs>
        <w:tab w:val="num" w:pos="360"/>
      </w:tabs>
      <w:spacing w:before="130" w:after="130" w:line="260" w:lineRule="atLeast"/>
      <w:ind w:left="567" w:hanging="567"/>
      <w:outlineLvl w:val="1"/>
    </w:pPr>
    <w:rPr>
      <w:rFonts w:ascii="Angsana New" w:eastAsia="Times New Roman" w:hAnsi="Angsana New" w:cs="Times New Roman"/>
      <w:b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794226"/>
    <w:pPr>
      <w:spacing w:line="260" w:lineRule="atLeast"/>
    </w:pPr>
    <w:rPr>
      <w:rFonts w:ascii="Tahoma" w:eastAsia="Times New Roman" w:hAnsi="Tahoma"/>
      <w:sz w:val="16"/>
      <w:lang w:val="en-GB"/>
    </w:rPr>
  </w:style>
  <w:style w:type="character" w:customStyle="1" w:styleId="DocumentMapChar">
    <w:name w:val="Document Map Char"/>
    <w:link w:val="DocumentMap"/>
    <w:uiPriority w:val="99"/>
    <w:rsid w:val="00794226"/>
    <w:rPr>
      <w:rFonts w:ascii="Tahoma" w:eastAsia="Times New Roman" w:hAnsi="Tahoma"/>
      <w:sz w:val="16"/>
      <w:lang w:val="en-GB"/>
    </w:rPr>
  </w:style>
  <w:style w:type="character" w:customStyle="1" w:styleId="AAAddress">
    <w:name w:val="AA Address"/>
    <w:uiPriority w:val="99"/>
    <w:rsid w:val="0079422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9422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79422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79422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794226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79422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794226"/>
    <w:pPr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before="0" w:after="90"/>
      <w:ind w:left="360" w:hanging="360"/>
    </w:pPr>
    <w:rPr>
      <w:rFonts w:eastAsia="Times New Roman" w:cs="Times New Roman"/>
      <w:bCs/>
      <w:caps w:val="0"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">
    <w:name w:val="Body Text First Indent Char"/>
    <w:link w:val="BodyTextFirstIndent"/>
    <w:uiPriority w:val="99"/>
    <w:rsid w:val="00794226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 w:cs="Times New Roman"/>
      <w:color w:val="auto"/>
      <w:sz w:val="18"/>
      <w:szCs w:val="18"/>
      <w:lang w:val="en-US"/>
    </w:rPr>
  </w:style>
  <w:style w:type="character" w:customStyle="1" w:styleId="BodyTextIndentChar1">
    <w:name w:val="Body Text Indent Char1"/>
    <w:aliases w:val="i Char1"/>
    <w:link w:val="BodyTextIndent"/>
    <w:uiPriority w:val="99"/>
    <w:rsid w:val="00794226"/>
    <w:rPr>
      <w:color w:val="000000"/>
      <w:sz w:val="32"/>
      <w:szCs w:val="32"/>
      <w:lang w:val="th-TH"/>
    </w:rPr>
  </w:style>
  <w:style w:type="character" w:customStyle="1" w:styleId="BodyTextFirstIndent2Char">
    <w:name w:val="Body Text First Indent 2 Char"/>
    <w:link w:val="BodyTextFirstIndent2"/>
    <w:uiPriority w:val="99"/>
    <w:rsid w:val="00794226"/>
    <w:rPr>
      <w:rFonts w:ascii="Arial" w:eastAsia="Times New Roman" w:hAnsi="Arial" w:cs="Times New Roman"/>
      <w:color w:val="000000"/>
      <w:sz w:val="18"/>
      <w:szCs w:val="18"/>
      <w:lang w:val="th-TH"/>
    </w:rPr>
  </w:style>
  <w:style w:type="character" w:styleId="Strong">
    <w:name w:val="Strong"/>
    <w:uiPriority w:val="22"/>
    <w:qFormat/>
    <w:rsid w:val="0079422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94226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7942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79422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9422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94226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9422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9422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94226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794226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7942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7942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7942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Angsana New" w:eastAsia="Times New Roman" w:hAnsi="Angsana New" w:cs="Times New Roman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Angsana New" w:eastAsia="Times New Roman" w:hAnsi="Angsana New" w:cs="Times New Roman"/>
      <w:szCs w:val="22"/>
    </w:rPr>
  </w:style>
  <w:style w:type="paragraph" w:customStyle="1" w:styleId="T">
    <w:name w:val="Å§ª×Í T"/>
    <w:basedOn w:val="Normal"/>
    <w:uiPriority w:val="99"/>
    <w:rsid w:val="00794226"/>
    <w:pPr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794226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a3">
    <w:name w:val="ºÇ¡"/>
    <w:basedOn w:val="Normal"/>
    <w:uiPriority w:val="99"/>
    <w:rsid w:val="00794226"/>
    <w:pPr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794226"/>
    <w:pPr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794226"/>
    <w:pPr>
      <w:ind w:right="129"/>
      <w:jc w:val="right"/>
    </w:pPr>
    <w:rPr>
      <w:rFonts w:ascii="Angsana New" w:eastAsia="Times New Roman" w:hAnsi="Angsana New"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94226"/>
    <w:pPr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794226"/>
    <w:pPr>
      <w:tabs>
        <w:tab w:val="left" w:pos="360"/>
        <w:tab w:val="left" w:pos="720"/>
        <w:tab w:val="left" w:pos="1080"/>
      </w:tabs>
    </w:pPr>
    <w:rPr>
      <w:rFonts w:ascii="Angsana New" w:eastAsia="Times New Roman" w:hAnsi="Angsana New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794226"/>
    <w:pPr>
      <w:tabs>
        <w:tab w:val="left" w:pos="360"/>
        <w:tab w:val="left" w:pos="720"/>
        <w:tab w:val="left" w:pos="1080"/>
      </w:tabs>
    </w:pPr>
    <w:rPr>
      <w:rFonts w:ascii="Angsana New" w:eastAsia="Times New Roman"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794226"/>
    <w:pPr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794226"/>
    <w:pPr>
      <w:keepNext/>
      <w:spacing w:after="140" w:line="320" w:lineRule="atLeast"/>
    </w:pPr>
    <w:rPr>
      <w:rFonts w:ascii="Angsana New" w:eastAsia="Times New Roman" w:hAnsi="Angsana New" w:cs="Times New Roman"/>
      <w:b/>
      <w:sz w:val="28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94226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794226"/>
    <w:pPr>
      <w:tabs>
        <w:tab w:val="decimal" w:pos="8505"/>
      </w:tabs>
      <w:spacing w:after="240" w:line="260" w:lineRule="atLeast"/>
      <w:ind w:left="709" w:right="1701" w:hanging="709"/>
    </w:pPr>
    <w:rPr>
      <w:rFonts w:ascii="Angsana New" w:eastAsia="Times New Roman" w:hAnsi="Angsana New" w:cs="Times New Roman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9422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94226"/>
    <w:pPr>
      <w:spacing w:after="260" w:line="260" w:lineRule="atLeast"/>
      <w:ind w:left="284"/>
    </w:pPr>
    <w:rPr>
      <w:rFonts w:ascii="Angsana New" w:eastAsia="Times New Roman" w:hAnsi="Angsana New" w:cs="Times New Roman"/>
      <w:lang w:val="en-GB" w:eastAsia="en-US" w:bidi="ar-SA"/>
    </w:rPr>
  </w:style>
  <w:style w:type="paragraph" w:customStyle="1" w:styleId="acctnotecolumn">
    <w:name w:val="acct note column"/>
    <w:aliases w:val="an"/>
    <w:basedOn w:val="Normal"/>
    <w:uiPriority w:val="99"/>
    <w:rsid w:val="00794226"/>
    <w:pPr>
      <w:spacing w:line="260" w:lineRule="atLeast"/>
      <w:jc w:val="center"/>
    </w:pPr>
    <w:rPr>
      <w:rFonts w:ascii="Angsana New" w:eastAsia="Times New Roman" w:hAnsi="Angsana New" w:cs="Times New Roman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94226"/>
    <w:pPr>
      <w:framePr w:hSpace="180" w:vSpace="180" w:wrap="auto" w:hAnchor="margin" w:yAlign="bottom"/>
      <w:spacing w:after="260" w:line="260" w:lineRule="atLeast"/>
    </w:pPr>
    <w:rPr>
      <w:rFonts w:ascii="Angsana New" w:eastAsia="Times New Roman" w:hAnsi="Angsana New" w:cs="Times New Roman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94226"/>
    <w:pPr>
      <w:tabs>
        <w:tab w:val="left" w:pos="5103"/>
      </w:tabs>
      <w:spacing w:before="130" w:after="130" w:line="260" w:lineRule="atLeast"/>
    </w:pPr>
    <w:rPr>
      <w:rFonts w:ascii="Angsana New" w:eastAsia="Times New Roman" w:hAnsi="Angsana New" w:cs="Times New Roman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94226"/>
    <w:pPr>
      <w:tabs>
        <w:tab w:val="num" w:pos="0"/>
      </w:tabs>
      <w:spacing w:before="130" w:after="130" w:line="280" w:lineRule="atLeast"/>
      <w:ind w:left="567" w:hanging="567"/>
    </w:pPr>
    <w:rPr>
      <w:rFonts w:ascii="Angsana New" w:eastAsia="Times New Roman" w:hAnsi="Angsana New" w:cs="Times New Roman"/>
      <w:sz w:val="24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94226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/>
      <w:bCs/>
      <w:i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94226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Cs/>
      <w:i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9422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9422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94226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9422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94226"/>
    <w:pPr>
      <w:tabs>
        <w:tab w:val="decimal" w:pos="1247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94226"/>
    <w:pPr>
      <w:tabs>
        <w:tab w:val="decimal" w:pos="1021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94226"/>
    <w:pPr>
      <w:spacing w:after="240" w:line="260" w:lineRule="atLeast"/>
      <w:ind w:left="142" w:hanging="142"/>
    </w:pPr>
    <w:rPr>
      <w:rFonts w:ascii="Angsana New" w:eastAsia="Times New Roman" w:hAnsi="Angsana New" w:cs="Times New Roman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94226"/>
    <w:pPr>
      <w:spacing w:line="260" w:lineRule="atLeast"/>
      <w:ind w:left="142" w:hanging="142"/>
    </w:pPr>
    <w:rPr>
      <w:rFonts w:ascii="Angsana New" w:eastAsia="Times New Roman" w:hAnsi="Angsana New" w:cs="Times New Roman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94226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79422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94226"/>
    <w:pPr>
      <w:spacing w:after="260" w:line="260" w:lineRule="atLeast"/>
      <w:ind w:left="567" w:hanging="567"/>
    </w:pPr>
    <w:rPr>
      <w:rFonts w:ascii="Angsana New" w:eastAsia="Times New Roman" w:hAnsi="Angsana New" w:cs="Times New Roman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94226"/>
    <w:pPr>
      <w:spacing w:after="260" w:line="260" w:lineRule="atLeast"/>
      <w:ind w:left="1134" w:hanging="567"/>
    </w:pPr>
    <w:rPr>
      <w:rFonts w:ascii="Angsana New" w:eastAsia="Times New Roman" w:hAnsi="Angsana New" w:cs="Times New Roman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794226"/>
    <w:pPr>
      <w:framePr w:w="4536" w:wrap="around" w:vAnchor="page" w:hAnchor="page" w:xAlign="center" w:y="3993"/>
      <w:spacing w:after="400"/>
      <w:jc w:val="center"/>
    </w:pPr>
    <w:rPr>
      <w:rFonts w:ascii="Angsana New" w:eastAsia="Times New Roman" w:hAnsi="Angsana New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uiPriority w:val="99"/>
    <w:rsid w:val="00794226"/>
  </w:style>
  <w:style w:type="paragraph" w:customStyle="1" w:styleId="zreportaddinfo">
    <w:name w:val="zreport addinfo"/>
    <w:basedOn w:val="Normal"/>
    <w:uiPriority w:val="99"/>
    <w:rsid w:val="00794226"/>
    <w:pPr>
      <w:framePr w:wrap="around" w:hAnchor="page" w:xAlign="center" w:yAlign="bottom"/>
      <w:spacing w:line="260" w:lineRule="atLeast"/>
      <w:jc w:val="center"/>
    </w:pPr>
    <w:rPr>
      <w:rFonts w:ascii="Angsana New" w:eastAsia="Times New Roman" w:hAnsi="Angsana New" w:cs="Times New Roman"/>
      <w:noProof/>
      <w:sz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94226"/>
    <w:pPr>
      <w:framePr w:wrap="around" w:hAnchor="page" w:xAlign="center" w:yAlign="bottom"/>
      <w:spacing w:line="260" w:lineRule="atLeast"/>
      <w:jc w:val="center"/>
    </w:pPr>
    <w:rPr>
      <w:rFonts w:ascii="Angsana New" w:eastAsia="Times New Roman" w:hAnsi="Angsana New" w:cs="Times New Roman"/>
      <w:i/>
      <w:sz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94226"/>
    <w:pPr>
      <w:keepLines/>
      <w:framePr w:w="4536" w:wrap="around" w:vAnchor="page" w:hAnchor="page" w:xAlign="center" w:y="3993"/>
      <w:spacing w:line="440" w:lineRule="exact"/>
      <w:jc w:val="center"/>
    </w:pPr>
    <w:rPr>
      <w:rFonts w:ascii="Angsana New" w:eastAsia="Times New Roman" w:hAnsi="Angsana New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9422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94226"/>
    <w:pPr>
      <w:spacing w:after="130" w:line="260" w:lineRule="atLeast"/>
    </w:pPr>
    <w:rPr>
      <w:rFonts w:ascii="Angsana New" w:eastAsia="Times New Roman" w:hAnsi="Angsana New" w:cs="Times New Roman"/>
      <w:lang w:val="en-GB" w:eastAsia="en-US" w:bidi="ar-SA"/>
    </w:rPr>
  </w:style>
  <w:style w:type="paragraph" w:customStyle="1" w:styleId="ind">
    <w:name w:val="*ind"/>
    <w:basedOn w:val="BodyText"/>
    <w:uiPriority w:val="99"/>
    <w:rsid w:val="00794226"/>
    <w:pPr>
      <w:spacing w:after="260" w:line="260" w:lineRule="atLeast"/>
      <w:ind w:left="340" w:hanging="340"/>
    </w:pPr>
    <w:rPr>
      <w:rFonts w:ascii="Angsana New" w:eastAsia="Times New Roman" w:hAnsi="Angsana New" w:cs="Times New Roman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9422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94226"/>
    <w:pPr>
      <w:keepNext/>
      <w:keepLines/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9422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9422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94226"/>
    <w:pPr>
      <w:spacing w:line="220" w:lineRule="atLeast"/>
    </w:pPr>
    <w:rPr>
      <w:rFonts w:ascii="Angsana New" w:eastAsia="Times New Roman" w:hAnsi="Angsana New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9422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94226"/>
    <w:pPr>
      <w:spacing w:after="260" w:line="260" w:lineRule="atLeast"/>
    </w:pPr>
    <w:rPr>
      <w:rFonts w:ascii="Angsana New" w:eastAsia="Times New Roman" w:hAnsi="Angsana New" w:cs="Times New Roman"/>
      <w:b/>
      <w:lang w:val="en-GB" w:eastAsia="en-US" w:bidi="ar-SA"/>
    </w:rPr>
  </w:style>
  <w:style w:type="paragraph" w:customStyle="1" w:styleId="headingcentred">
    <w:name w:val="heading centred"/>
    <w:aliases w:val="hc"/>
    <w:basedOn w:val="heading"/>
    <w:uiPriority w:val="99"/>
    <w:rsid w:val="0079422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94226"/>
  </w:style>
  <w:style w:type="paragraph" w:customStyle="1" w:styleId="nineptheadingcentredbold">
    <w:name w:val="nine pt heading centred bold"/>
    <w:aliases w:val="9hcb"/>
    <w:basedOn w:val="Normal"/>
    <w:uiPriority w:val="99"/>
    <w:rsid w:val="00794226"/>
    <w:pPr>
      <w:spacing w:line="220" w:lineRule="atLeast"/>
      <w:jc w:val="center"/>
    </w:pPr>
    <w:rPr>
      <w:rFonts w:ascii="Angsana New" w:eastAsia="Times New Roman" w:hAnsi="Angsana New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9422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9422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9422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9422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9422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9422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94226"/>
    <w:pPr>
      <w:spacing w:line="260" w:lineRule="atLeast"/>
    </w:pPr>
    <w:rPr>
      <w:rFonts w:ascii="Angsana New" w:eastAsia="Times New Roman" w:hAnsi="Angsana New" w:cs="Times New Roman"/>
      <w:b/>
      <w:bCs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94226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94226"/>
    <w:pPr>
      <w:tabs>
        <w:tab w:val="decimal" w:pos="284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94226"/>
    <w:pPr>
      <w:tabs>
        <w:tab w:val="decimal" w:pos="510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NormalIndent1">
    <w:name w:val="Normal Indent1"/>
    <w:basedOn w:val="Normal"/>
    <w:uiPriority w:val="99"/>
    <w:rsid w:val="00794226"/>
    <w:pPr>
      <w:spacing w:line="260" w:lineRule="atLeast"/>
      <w:ind w:left="142"/>
    </w:pPr>
    <w:rPr>
      <w:rFonts w:ascii="Angsana New" w:eastAsia="Times New Roman" w:hAnsi="Angsana New" w:cs="Times New Roman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94226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94226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9422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94226"/>
    <w:pPr>
      <w:spacing w:after="260" w:line="260" w:lineRule="atLeast"/>
      <w:ind w:left="340" w:firstLine="0"/>
      <w:jc w:val="left"/>
    </w:pPr>
    <w:rPr>
      <w:rFonts w:ascii="Angsana New" w:eastAsia="Times New Roman" w:hAnsi="Angsana New"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94226"/>
    <w:pPr>
      <w:spacing w:after="130" w:line="260" w:lineRule="atLeast"/>
      <w:ind w:left="340" w:firstLine="0"/>
      <w:jc w:val="left"/>
    </w:pPr>
    <w:rPr>
      <w:rFonts w:ascii="Angsana New" w:eastAsia="Times New Roman" w:hAnsi="Angsana New" w:cs="Times New Roman"/>
      <w:color w:val="auto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94226"/>
    <w:pPr>
      <w:spacing w:after="20" w:line="260" w:lineRule="atLeast"/>
    </w:pPr>
    <w:rPr>
      <w:rFonts w:ascii="Angsana New" w:eastAsia="Times New Roman" w:hAnsi="Angsana New" w:cs="Times New Roman"/>
      <w:lang w:val="en-GB" w:eastAsia="en-US" w:bidi="ar-SA"/>
    </w:rPr>
  </w:style>
  <w:style w:type="paragraph" w:customStyle="1" w:styleId="keeptogether">
    <w:name w:val="keep together"/>
    <w:aliases w:val="kt"/>
    <w:basedOn w:val="BodyText"/>
    <w:uiPriority w:val="99"/>
    <w:rsid w:val="00794226"/>
    <w:pPr>
      <w:keepNext/>
      <w:keepLines/>
      <w:spacing w:after="260" w:line="260" w:lineRule="atLeast"/>
    </w:pPr>
    <w:rPr>
      <w:rFonts w:ascii="Angsana New" w:eastAsia="Times New Roman" w:hAnsi="Angsana New" w:cs="Times New Roman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94226"/>
    <w:pPr>
      <w:tabs>
        <w:tab w:val="decimal" w:pos="1361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94226"/>
    <w:pPr>
      <w:tabs>
        <w:tab w:val="decimal" w:pos="1021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94226"/>
    <w:pPr>
      <w:spacing w:before="130" w:after="130"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BodyTextitalic">
    <w:name w:val="Body Text italic"/>
    <w:basedOn w:val="BodyText"/>
    <w:uiPriority w:val="99"/>
    <w:rsid w:val="00794226"/>
    <w:pPr>
      <w:spacing w:after="260" w:line="260" w:lineRule="atLeast"/>
    </w:pPr>
    <w:rPr>
      <w:rFonts w:ascii="Angsana New" w:eastAsia="Times New Roman" w:hAnsi="Angsana New" w:cs="Times New Roman"/>
      <w:i/>
      <w:iCs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94226"/>
    <w:pPr>
      <w:spacing w:line="260" w:lineRule="atLeast"/>
      <w:ind w:left="340" w:firstLine="0"/>
      <w:jc w:val="left"/>
    </w:pPr>
    <w:rPr>
      <w:rFonts w:ascii="Angsana New" w:eastAsia="Times New Roman" w:hAnsi="Angsana New" w:cs="Times New Roman"/>
      <w:color w:val="auto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94226"/>
    <w:pPr>
      <w:tabs>
        <w:tab w:val="decimal" w:pos="383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9422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94226"/>
    <w:pPr>
      <w:tabs>
        <w:tab w:val="decimal" w:pos="425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9422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9422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9422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94226"/>
    <w:pPr>
      <w:spacing w:after="60" w:line="220" w:lineRule="atLeast"/>
      <w:ind w:left="425"/>
    </w:pPr>
    <w:rPr>
      <w:rFonts w:ascii="Angsana New" w:eastAsia="Times New Roman" w:hAnsi="Angsana New" w:cs="Times New Roman"/>
      <w:sz w:val="18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9422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9422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94226"/>
    <w:pPr>
      <w:tabs>
        <w:tab w:val="decimal" w:pos="227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94226"/>
    <w:pPr>
      <w:tabs>
        <w:tab w:val="decimal" w:pos="482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94226"/>
    <w:pPr>
      <w:tabs>
        <w:tab w:val="decimal" w:pos="567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94226"/>
    <w:pPr>
      <w:spacing w:line="260" w:lineRule="atLeast"/>
    </w:pPr>
    <w:rPr>
      <w:rFonts w:ascii="Angsana New" w:eastAsia="Times New Roman" w:hAnsi="Angsana New" w:cs="Times New Roman"/>
      <w:i/>
      <w:iCs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94226"/>
    <w:pPr>
      <w:tabs>
        <w:tab w:val="decimal" w:pos="794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94226"/>
    <w:pPr>
      <w:tabs>
        <w:tab w:val="decimal" w:pos="510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794226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79422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94226"/>
    <w:pPr>
      <w:tabs>
        <w:tab w:val="decimal" w:pos="851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94226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9422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94226"/>
    <w:rPr>
      <w:b w:val="0"/>
    </w:rPr>
  </w:style>
  <w:style w:type="paragraph" w:customStyle="1" w:styleId="blockheadingitalicbold">
    <w:name w:val="block heading italic bold"/>
    <w:aliases w:val="bhib"/>
    <w:uiPriority w:val="99"/>
    <w:rsid w:val="00794226"/>
    <w:pPr>
      <w:keepNext/>
      <w:keepLines/>
      <w:spacing w:before="70" w:after="260" w:line="260" w:lineRule="atLeast"/>
      <w:ind w:left="567"/>
    </w:pPr>
    <w:rPr>
      <w:rFonts w:ascii="Angsana New" w:eastAsia="Times New Roman" w:hAnsi="Angsana New"/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794226"/>
    <w:pPr>
      <w:keepNext/>
      <w:keepLines/>
      <w:spacing w:before="70" w:line="260" w:lineRule="atLeast"/>
      <w:ind w:left="567"/>
    </w:pPr>
    <w:rPr>
      <w:rFonts w:ascii="Angsana New" w:eastAsia="Times New Roman" w:hAnsi="Angsana New"/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794226"/>
    <w:pPr>
      <w:spacing w:line="130" w:lineRule="exact"/>
    </w:pPr>
    <w:rPr>
      <w:rFonts w:ascii="Angsana New" w:eastAsia="Times New Roman" w:hAnsi="Angsana New" w:cs="Times New Roman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9422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9422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94226"/>
    <w:pPr>
      <w:keepNext/>
      <w:spacing w:before="140" w:after="140" w:line="260" w:lineRule="atLeast"/>
      <w:ind w:left="567" w:right="4252" w:hanging="567"/>
      <w:outlineLvl w:val="1"/>
    </w:pPr>
    <w:rPr>
      <w:rFonts w:ascii="Angsana New" w:eastAsia="Times New Roman" w:hAnsi="Angsana New" w:cs="Times New Roman"/>
      <w:b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94226"/>
    <w:pPr>
      <w:keepNext/>
      <w:spacing w:before="140" w:after="140" w:line="280" w:lineRule="atLeast"/>
      <w:ind w:left="567" w:right="4252" w:hanging="567"/>
      <w:outlineLvl w:val="1"/>
    </w:pPr>
    <w:rPr>
      <w:rFonts w:ascii="Angsana New" w:eastAsia="Times New Roman" w:hAnsi="Angsana New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94226"/>
    <w:pPr>
      <w:spacing w:line="260" w:lineRule="atLeast"/>
      <w:ind w:left="568" w:hanging="284"/>
    </w:pPr>
    <w:rPr>
      <w:rFonts w:ascii="Angsana New" w:eastAsia="Times New Roman" w:hAnsi="Angsana New" w:cs="Times New Roman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9422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9422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94226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794226"/>
    <w:pPr>
      <w:tabs>
        <w:tab w:val="decimal" w:pos="964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9422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9422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94226"/>
    <w:pPr>
      <w:spacing w:line="200" w:lineRule="atLeast"/>
    </w:pPr>
    <w:rPr>
      <w:rFonts w:ascii="Angsana New" w:eastAsia="Times New Roman" w:hAnsi="Angsana New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9422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9422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9422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9422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9422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9422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9422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9422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9422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94226"/>
    <w:pPr>
      <w:spacing w:after="160" w:line="200" w:lineRule="atLeast"/>
      <w:ind w:left="567"/>
    </w:pPr>
    <w:rPr>
      <w:rFonts w:ascii="Angsana New" w:eastAsia="Times New Roman" w:hAnsi="Angsana New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9422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9422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9422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94226"/>
    <w:pPr>
      <w:tabs>
        <w:tab w:val="decimal" w:pos="1332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94226"/>
    <w:pPr>
      <w:tabs>
        <w:tab w:val="num" w:pos="340"/>
      </w:tabs>
      <w:spacing w:line="260" w:lineRule="atLeast"/>
      <w:ind w:left="340" w:hanging="340"/>
    </w:pPr>
    <w:rPr>
      <w:rFonts w:ascii="Angsana New" w:eastAsia="Times New Roman" w:hAnsi="Angsana New" w:cs="Times New Roman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9422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94226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79422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9422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9422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9422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9422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9422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9422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94226"/>
    <w:pPr>
      <w:tabs>
        <w:tab w:val="decimal" w:pos="624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9422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94226"/>
    <w:pPr>
      <w:spacing w:after="180" w:line="220" w:lineRule="atLeast"/>
      <w:jc w:val="center"/>
    </w:pPr>
    <w:rPr>
      <w:rFonts w:ascii="Angsana New" w:eastAsia="Times New Roman" w:hAnsi="Angsana New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9422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9422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9422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9422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94226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94226"/>
    <w:pPr>
      <w:tabs>
        <w:tab w:val="num" w:pos="907"/>
      </w:tabs>
      <w:spacing w:line="260" w:lineRule="atLeast"/>
      <w:ind w:left="907" w:hanging="340"/>
    </w:pPr>
    <w:rPr>
      <w:rFonts w:ascii="Angsana New" w:eastAsia="Times New Roman" w:hAnsi="Angsana New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94226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94226"/>
    <w:pPr>
      <w:spacing w:line="220" w:lineRule="atLeast"/>
      <w:ind w:left="567"/>
    </w:pPr>
    <w:rPr>
      <w:rFonts w:ascii="Angsana New" w:eastAsia="Times New Roman" w:hAnsi="Angsana New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9422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9422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9422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9422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9422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94226"/>
    <w:pPr>
      <w:tabs>
        <w:tab w:val="clear" w:pos="4320"/>
        <w:tab w:val="clear" w:pos="8640"/>
      </w:tabs>
      <w:spacing w:after="180" w:line="220" w:lineRule="atLeast"/>
    </w:pPr>
    <w:rPr>
      <w:rFonts w:ascii="Angsana New" w:eastAsia="Times New Roman" w:hAnsi="Angsana New" w:cs="Times New Roman"/>
      <w:b/>
      <w:bCs/>
      <w:sz w:val="18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9422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9422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94226"/>
    <w:pPr>
      <w:tabs>
        <w:tab w:val="decimal" w:pos="794"/>
      </w:tabs>
      <w:spacing w:line="220" w:lineRule="atLeast"/>
    </w:pPr>
    <w:rPr>
      <w:rFonts w:ascii="Angsana New" w:eastAsia="Times New Roman" w:hAnsi="Angsana New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9422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9422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9422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9422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9422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9422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94226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uiPriority w:val="99"/>
    <w:rsid w:val="0079422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9422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9422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9422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9422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9422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9422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9422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94226"/>
    <w:pPr>
      <w:tabs>
        <w:tab w:val="num" w:pos="1247"/>
      </w:tabs>
      <w:spacing w:after="260" w:line="260" w:lineRule="atLeast"/>
      <w:ind w:left="1247" w:hanging="340"/>
    </w:pPr>
    <w:rPr>
      <w:rFonts w:ascii="Angsana New" w:eastAsia="Times New Roman" w:hAnsi="Angsana New" w:cs="Times New Roman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9422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94226"/>
    <w:pPr>
      <w:tabs>
        <w:tab w:val="decimal" w:pos="907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94226"/>
    <w:pPr>
      <w:tabs>
        <w:tab w:val="num" w:pos="1440"/>
      </w:tabs>
      <w:spacing w:line="260" w:lineRule="atLeast"/>
      <w:ind w:left="1440" w:hanging="360"/>
      <w:jc w:val="both"/>
    </w:pPr>
    <w:rPr>
      <w:rFonts w:ascii="Angsana New" w:eastAsia="Times New Roman" w:hAnsi="Angsana New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79422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Angsana New" w:eastAsia="Times New Roman" w:hAnsi="Angsana New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uiPriority w:val="99"/>
    <w:rsid w:val="0079422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Angsana New" w:eastAsia="Times New Roman" w:hAnsi="Angsana New" w:cs="Times New Roman"/>
      <w:sz w:val="36"/>
      <w:lang w:val="en-GB" w:bidi="ar-SA"/>
    </w:rPr>
  </w:style>
  <w:style w:type="paragraph" w:customStyle="1" w:styleId="Single">
    <w:name w:val="Single"/>
    <w:basedOn w:val="Normal"/>
    <w:uiPriority w:val="99"/>
    <w:rsid w:val="00794226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Angsana New" w:eastAsia="Times New Roman" w:hAnsi="Angsana New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94226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Angsana New" w:eastAsia="Times New Roman" w:hAnsi="Angsana New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uiPriority w:val="99"/>
    <w:rsid w:val="0079422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94226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79422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794226"/>
    <w:rPr>
      <w:rFonts w:cs="Times New Roman"/>
      <w:sz w:val="29"/>
      <w:szCs w:val="29"/>
    </w:rPr>
  </w:style>
  <w:style w:type="character" w:customStyle="1" w:styleId="hps">
    <w:name w:val="hps"/>
    <w:rsid w:val="00794226"/>
    <w:rPr>
      <w:rFonts w:cs="Times New Roman"/>
    </w:rPr>
  </w:style>
  <w:style w:type="character" w:customStyle="1" w:styleId="gt-icon-text1">
    <w:name w:val="gt-icon-text1"/>
    <w:uiPriority w:val="99"/>
    <w:rsid w:val="00794226"/>
    <w:rPr>
      <w:rFonts w:cs="Times New Roman"/>
    </w:rPr>
  </w:style>
  <w:style w:type="character" w:customStyle="1" w:styleId="shorttext">
    <w:name w:val="short_text"/>
    <w:rsid w:val="00794226"/>
    <w:rPr>
      <w:rFonts w:cs="Times New Roman"/>
    </w:rPr>
  </w:style>
  <w:style w:type="character" w:customStyle="1" w:styleId="longtext">
    <w:name w:val="long_text"/>
    <w:uiPriority w:val="99"/>
    <w:rsid w:val="00794226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794226"/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794226"/>
    <w:rPr>
      <w:rFonts w:ascii="Consolas" w:eastAsia="Times New Roman" w:hAnsi="Consolas"/>
      <w:sz w:val="21"/>
      <w:szCs w:val="26"/>
    </w:rPr>
  </w:style>
  <w:style w:type="character" w:customStyle="1" w:styleId="BodyTextChar1">
    <w:name w:val="Body Text Char1"/>
    <w:aliases w:val="bt Char1,body text Char1,Body Char1,Body Char Char"/>
    <w:uiPriority w:val="99"/>
    <w:locked/>
    <w:rsid w:val="00794226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794226"/>
    <w:rPr>
      <w:rFonts w:cs="Times New Roman"/>
      <w:i/>
      <w:iCs/>
      <w:color w:val="808080"/>
    </w:rPr>
  </w:style>
  <w:style w:type="paragraph" w:styleId="Subtitle">
    <w:name w:val="Subtitle"/>
    <w:basedOn w:val="Normal"/>
    <w:next w:val="Normal"/>
    <w:link w:val="SubtitleChar"/>
    <w:uiPriority w:val="99"/>
    <w:qFormat/>
    <w:rsid w:val="00794226"/>
    <w:pPr>
      <w:spacing w:after="60" w:line="260" w:lineRule="atLeast"/>
      <w:jc w:val="center"/>
      <w:outlineLvl w:val="1"/>
    </w:pPr>
    <w:rPr>
      <w:rFonts w:ascii="Cambria" w:eastAsia="Times New Roman" w:hAnsi="Cambria"/>
      <w:sz w:val="24"/>
      <w:szCs w:val="30"/>
      <w:lang w:val="en-GB"/>
    </w:rPr>
  </w:style>
  <w:style w:type="character" w:customStyle="1" w:styleId="SubtitleChar">
    <w:name w:val="Subtitle Char"/>
    <w:link w:val="Subtitle"/>
    <w:uiPriority w:val="99"/>
    <w:rsid w:val="00794226"/>
    <w:rPr>
      <w:rFonts w:ascii="Cambria" w:eastAsia="Times New Roman" w:hAnsi="Cambria"/>
      <w:sz w:val="24"/>
      <w:szCs w:val="30"/>
      <w:lang w:val="en-GB"/>
    </w:rPr>
  </w:style>
  <w:style w:type="character" w:customStyle="1" w:styleId="apple-converted-space">
    <w:name w:val="apple-converted-space"/>
    <w:rsid w:val="00794226"/>
  </w:style>
  <w:style w:type="paragraph" w:customStyle="1" w:styleId="Char">
    <w:name w:val="Char"/>
    <w:basedOn w:val="Normal"/>
    <w:rsid w:val="00794226"/>
    <w:pPr>
      <w:spacing w:after="160" w:line="240" w:lineRule="exact"/>
    </w:pPr>
    <w:rPr>
      <w:rFonts w:ascii="Verdana" w:eastAsia="Times New Roman" w:hAnsi="Verdana" w:cs="Times New Roman"/>
      <w:sz w:val="20"/>
      <w:lang w:bidi="ar-SA"/>
    </w:rPr>
  </w:style>
  <w:style w:type="paragraph" w:customStyle="1" w:styleId="listparagraph0">
    <w:name w:val="listparagraph"/>
    <w:basedOn w:val="Normal"/>
    <w:uiPriority w:val="99"/>
    <w:rsid w:val="00794226"/>
    <w:pPr>
      <w:spacing w:line="240" w:lineRule="atLeast"/>
      <w:ind w:left="720"/>
    </w:pPr>
    <w:rPr>
      <w:rFonts w:ascii="Arial" w:eastAsia="MS Mincho" w:hAnsi="Arial" w:cs="Arial"/>
      <w:sz w:val="18"/>
      <w:szCs w:val="18"/>
      <w:lang w:eastAsia="ja-JP"/>
    </w:rPr>
  </w:style>
  <w:style w:type="character" w:customStyle="1" w:styleId="CharChar17">
    <w:name w:val="Char Char17"/>
    <w:locked/>
    <w:rsid w:val="00794226"/>
    <w:rPr>
      <w:rFonts w:ascii="Angsana New" w:hAnsi="Angsana New" w:cs="Cordia New"/>
      <w:sz w:val="30"/>
      <w:szCs w:val="30"/>
      <w:lang w:val="en-GB" w:eastAsia="en-US" w:bidi="th-TH"/>
    </w:rPr>
  </w:style>
  <w:style w:type="character" w:customStyle="1" w:styleId="TitleChar">
    <w:name w:val="Title Char"/>
    <w:link w:val="Title"/>
    <w:uiPriority w:val="10"/>
    <w:rsid w:val="00794226"/>
    <w:rPr>
      <w:b/>
      <w:bCs/>
      <w:color w:val="000000"/>
      <w:sz w:val="36"/>
      <w:szCs w:val="36"/>
      <w:lang w:val="th-TH"/>
    </w:rPr>
  </w:style>
  <w:style w:type="paragraph" w:styleId="NoSpacing">
    <w:name w:val="No Spacing"/>
    <w:basedOn w:val="Normal"/>
    <w:uiPriority w:val="1"/>
    <w:qFormat/>
    <w:rsid w:val="00794226"/>
    <w:pPr>
      <w:spacing w:line="260" w:lineRule="atLeast"/>
    </w:pPr>
    <w:rPr>
      <w:rFonts w:ascii="Angsana New" w:eastAsia="Times New Roman" w:hAnsi="Angsana New" w:cs="Cordia New"/>
      <w:sz w:val="30"/>
      <w:szCs w:val="30"/>
      <w:lang w:val="en-GB"/>
    </w:rPr>
  </w:style>
  <w:style w:type="paragraph" w:styleId="Quote">
    <w:name w:val="Quote"/>
    <w:basedOn w:val="Heading1"/>
    <w:link w:val="QuoteChar"/>
    <w:uiPriority w:val="29"/>
    <w:qFormat/>
    <w:rsid w:val="00794226"/>
    <w:pPr>
      <w:keepLines/>
      <w:spacing w:before="360" w:after="360" w:line="260" w:lineRule="atLeast"/>
      <w:contextualSpacing/>
    </w:pPr>
    <w:rPr>
      <w:rFonts w:eastAsia="MS Gothic" w:cs="BrowalliaUPC"/>
      <w:b w:val="0"/>
      <w:bCs/>
      <w:caps w:val="0"/>
      <w:color w:val="00A1DE"/>
      <w:sz w:val="32"/>
      <w:szCs w:val="28"/>
      <w:lang w:val="en-GB"/>
    </w:rPr>
  </w:style>
  <w:style w:type="character" w:customStyle="1" w:styleId="QuoteChar">
    <w:name w:val="Quote Char"/>
    <w:link w:val="Quote"/>
    <w:uiPriority w:val="29"/>
    <w:rsid w:val="00794226"/>
    <w:rPr>
      <w:rFonts w:ascii="Arial" w:eastAsia="MS Gothic" w:hAnsi="Arial" w:cs="BrowalliaUPC"/>
      <w:bCs/>
      <w:color w:val="00A1DE"/>
      <w:sz w:val="32"/>
      <w:szCs w:val="28"/>
      <w:lang w:val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794226"/>
    <w:pPr>
      <w:pBdr>
        <w:bottom w:val="single" w:sz="4" w:space="4" w:color="4F81BD"/>
      </w:pBdr>
      <w:spacing w:before="200" w:after="280" w:line="260" w:lineRule="atLeast"/>
      <w:ind w:left="936" w:right="936"/>
    </w:pPr>
    <w:rPr>
      <w:rFonts w:ascii="Angsana New" w:eastAsia="Times New Roman" w:hAnsi="Angsana New" w:cs="Cordia New"/>
      <w:b/>
      <w:bCs/>
      <w:i/>
      <w:iCs/>
      <w:color w:val="4F81BD"/>
      <w:sz w:val="30"/>
      <w:szCs w:val="38"/>
      <w:lang w:val="en-GB"/>
    </w:rPr>
  </w:style>
  <w:style w:type="character" w:customStyle="1" w:styleId="IntenseQuoteChar">
    <w:name w:val="Intense Quote Char"/>
    <w:link w:val="IntenseQuote1"/>
    <w:uiPriority w:val="30"/>
    <w:rsid w:val="00794226"/>
    <w:rPr>
      <w:i/>
      <w:iCs/>
      <w:color w:val="4472C4"/>
      <w:sz w:val="22"/>
    </w:rPr>
  </w:style>
  <w:style w:type="character" w:customStyle="1" w:styleId="IntenseQuoteChar1">
    <w:name w:val="Intense Quote Char1"/>
    <w:link w:val="IntenseQuote"/>
    <w:uiPriority w:val="30"/>
    <w:locked/>
    <w:rsid w:val="00794226"/>
    <w:rPr>
      <w:rFonts w:ascii="Angsana New" w:eastAsia="Times New Roman" w:hAnsi="Angsana New" w:cs="Cordia New"/>
      <w:b/>
      <w:bCs/>
      <w:i/>
      <w:iCs/>
      <w:color w:val="4F81BD"/>
      <w:sz w:val="30"/>
      <w:szCs w:val="38"/>
      <w:lang w:val="en-GB"/>
    </w:rPr>
  </w:style>
  <w:style w:type="paragraph" w:customStyle="1" w:styleId="IntenseQuote1">
    <w:name w:val="Intense Quote1"/>
    <w:basedOn w:val="Quote"/>
    <w:next w:val="IntenseQuote"/>
    <w:link w:val="IntenseQuoteChar"/>
    <w:uiPriority w:val="30"/>
    <w:qFormat/>
    <w:rsid w:val="00794226"/>
    <w:rPr>
      <w:rFonts w:ascii="Times New Roman" w:eastAsia="Malgun Gothic" w:hAnsi="Times New Roman" w:cs="Angsana New"/>
      <w:bCs w:val="0"/>
      <w:i/>
      <w:iCs/>
      <w:color w:val="4472C4"/>
      <w:sz w:val="22"/>
      <w:szCs w:val="20"/>
      <w:lang w:val="en-US"/>
    </w:rPr>
  </w:style>
  <w:style w:type="character" w:customStyle="1" w:styleId="st1">
    <w:name w:val="st1"/>
    <w:rsid w:val="00794226"/>
  </w:style>
  <w:style w:type="character" w:styleId="Hyperlink">
    <w:name w:val="Hyperlink"/>
    <w:uiPriority w:val="99"/>
    <w:unhideWhenUsed/>
    <w:rsid w:val="00794226"/>
    <w:rPr>
      <w:color w:val="0000FF"/>
      <w:u w:val="single"/>
    </w:rPr>
  </w:style>
  <w:style w:type="character" w:styleId="FollowedHyperlink">
    <w:name w:val="FollowedHyperlink"/>
    <w:uiPriority w:val="99"/>
    <w:unhideWhenUsed/>
    <w:rsid w:val="00794226"/>
    <w:rPr>
      <w:color w:val="954F72"/>
      <w:u w:val="single"/>
    </w:rPr>
  </w:style>
  <w:style w:type="character" w:customStyle="1" w:styleId="Heading4Char1">
    <w:name w:val="Heading 4 Char1"/>
    <w:aliases w:val="h4 sub sub heading Char1"/>
    <w:uiPriority w:val="99"/>
    <w:semiHidden/>
    <w:rsid w:val="00794226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paragraph" w:styleId="NormalWeb">
    <w:name w:val="Normal (Web)"/>
    <w:basedOn w:val="Normal"/>
    <w:uiPriority w:val="99"/>
    <w:unhideWhenUsed/>
    <w:rsid w:val="00794226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uiPriority w:val="99"/>
    <w:semiHidden/>
    <w:rsid w:val="00794226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794226"/>
    <w:rPr>
      <w:rFonts w:cs="Cordia New"/>
      <w:sz w:val="30"/>
      <w:szCs w:val="38"/>
      <w:lang w:val="en-GB"/>
    </w:rPr>
  </w:style>
  <w:style w:type="table" w:customStyle="1" w:styleId="TableGrid1">
    <w:name w:val="Table Grid1"/>
    <w:basedOn w:val="TableNormal"/>
    <w:uiPriority w:val="59"/>
    <w:rsid w:val="00794226"/>
    <w:rPr>
      <w:rFonts w:ascii="Angsana New" w:eastAsia="Times New Roman" w:hAnsi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794226"/>
    <w:rPr>
      <w:rFonts w:ascii="Angsana New" w:eastAsia="Times New Roman" w:hAnsi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794226"/>
    <w:rPr>
      <w:rFonts w:ascii="Angsana New" w:eastAsia="Times New Roman" w:hAnsi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59"/>
    <w:rsid w:val="00794226"/>
    <w:rPr>
      <w:rFonts w:ascii="Angsana New" w:eastAsia="Times New Roman" w:hAnsi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59"/>
    <w:rsid w:val="00794226"/>
    <w:rPr>
      <w:rFonts w:ascii="Angsana New" w:eastAsia="Times New Roman" w:hAnsi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unhideWhenUsed/>
    <w:rsid w:val="00794226"/>
    <w:pPr>
      <w:spacing w:line="260" w:lineRule="atLeast"/>
      <w:ind w:left="360" w:hanging="360"/>
      <w:contextualSpacing/>
    </w:pPr>
    <w:rPr>
      <w:rFonts w:ascii="Angsana New" w:eastAsia="Times New Roman" w:hAnsi="Angsana New" w:cs="Cordia New"/>
      <w:sz w:val="30"/>
      <w:szCs w:val="38"/>
      <w:lang w:val="en-GB"/>
    </w:rPr>
  </w:style>
  <w:style w:type="paragraph" w:customStyle="1" w:styleId="1">
    <w:name w:val="เนื้อเรื่อง1"/>
    <w:basedOn w:val="Normal"/>
    <w:rsid w:val="00794226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Style3">
    <w:name w:val="Style3"/>
    <w:basedOn w:val="Normal"/>
    <w:uiPriority w:val="99"/>
    <w:rsid w:val="00794226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/>
      <w:sz w:val="16"/>
      <w:szCs w:val="16"/>
      <w:lang w:val="en-GB"/>
    </w:rPr>
  </w:style>
  <w:style w:type="paragraph" w:customStyle="1" w:styleId="RNormal">
    <w:name w:val="RNormal"/>
    <w:basedOn w:val="Normal"/>
    <w:uiPriority w:val="99"/>
    <w:rsid w:val="00794226"/>
    <w:pPr>
      <w:jc w:val="both"/>
    </w:pPr>
    <w:rPr>
      <w:rFonts w:eastAsia="Times New Roman" w:cs="Times New Roman"/>
      <w:szCs w:val="24"/>
      <w:lang w:bidi="ar-SA"/>
    </w:rPr>
  </w:style>
  <w:style w:type="paragraph" w:customStyle="1" w:styleId="NormalComplexTimesNewRoman">
    <w:name w:val="Normal + (Complex) Times New Roman"/>
    <w:aliases w:val="11 pt,Right:  -0.11&quot;,Line spacing:  At ..."/>
    <w:basedOn w:val="BodyText"/>
    <w:uiPriority w:val="99"/>
    <w:rsid w:val="00794226"/>
    <w:pPr>
      <w:spacing w:after="0"/>
      <w:ind w:right="366"/>
      <w:jc w:val="thaiDistribute"/>
    </w:pPr>
    <w:rPr>
      <w:rFonts w:eastAsia="Times New Roman"/>
      <w:szCs w:val="22"/>
      <w:lang w:val="en-US" w:eastAsia="en-US"/>
    </w:rPr>
  </w:style>
  <w:style w:type="paragraph" w:customStyle="1" w:styleId="NormalIndent2">
    <w:name w:val="Normal Indent2"/>
    <w:basedOn w:val="Normal"/>
    <w:uiPriority w:val="99"/>
    <w:rsid w:val="00794226"/>
    <w:pPr>
      <w:spacing w:line="260" w:lineRule="atLeast"/>
      <w:ind w:left="142"/>
    </w:pPr>
    <w:rPr>
      <w:rFonts w:eastAsia="Times New Roman" w:cs="Times New Roman"/>
      <w:lang w:val="en-GB" w:bidi="ar-SA"/>
    </w:rPr>
  </w:style>
  <w:style w:type="paragraph" w:customStyle="1" w:styleId="AccountingPolicy">
    <w:name w:val="Accounting Policy"/>
    <w:basedOn w:val="Normal"/>
    <w:link w:val="AccountingPolicyChar1"/>
    <w:uiPriority w:val="99"/>
    <w:rsid w:val="0079422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val="en-GB"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7942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uiPriority w:val="99"/>
    <w:rsid w:val="00794226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val="en-GB" w:bidi="ar-SA"/>
    </w:rPr>
  </w:style>
  <w:style w:type="character" w:customStyle="1" w:styleId="Subhead3Char">
    <w:name w:val="Subhead 3 Char"/>
    <w:link w:val="Subhead3"/>
    <w:uiPriority w:val="99"/>
    <w:locked/>
    <w:rsid w:val="007942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79422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lang w:val="en-GB" w:bidi="ar-SA"/>
    </w:rPr>
  </w:style>
  <w:style w:type="character" w:customStyle="1" w:styleId="Reference0">
    <w:name w:val="Reference"/>
    <w:uiPriority w:val="99"/>
    <w:rsid w:val="007942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7942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794226"/>
    <w:rPr>
      <w:rFonts w:ascii="ZapfDingbats BT" w:eastAsia="Times New Roman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uiPriority w:val="99"/>
    <w:rsid w:val="007942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7942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7942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7942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7942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794226"/>
    <w:rPr>
      <w:rFonts w:ascii="Univers 45 Light" w:hAnsi="Univers 45 Light" w:cs="Angsana New"/>
      <w:color w:val="auto"/>
    </w:rPr>
  </w:style>
  <w:style w:type="paragraph" w:customStyle="1" w:styleId="Normal10pt">
    <w:name w:val="Normal + 10 pt"/>
    <w:aliases w:val="Justified,Before:  -0.07&quot;,After:  -0.08&quot;,Line spacing"/>
    <w:basedOn w:val="Normal"/>
    <w:uiPriority w:val="99"/>
    <w:rsid w:val="00794226"/>
    <w:pPr>
      <w:tabs>
        <w:tab w:val="decimal" w:pos="590"/>
      </w:tabs>
      <w:spacing w:line="240" w:lineRule="atLeast"/>
      <w:ind w:left="-102" w:right="-108"/>
      <w:jc w:val="both"/>
    </w:pPr>
    <w:rPr>
      <w:rFonts w:eastAsia="Times New Roman"/>
      <w:sz w:val="20"/>
    </w:rPr>
  </w:style>
  <w:style w:type="character" w:customStyle="1" w:styleId="h2mainheadingCharChar">
    <w:name w:val="h2 main heading Char Char"/>
    <w:locked/>
    <w:rsid w:val="00794226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TMLPreformattedChar">
    <w:name w:val="HTML Preformatted Char"/>
    <w:link w:val="HTMLPreformatted"/>
    <w:uiPriority w:val="99"/>
    <w:rsid w:val="00794226"/>
    <w:rPr>
      <w:rFonts w:ascii="Courier New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942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1">
    <w:name w:val="HTML Preformatted Char1"/>
    <w:rsid w:val="00794226"/>
    <w:rPr>
      <w:rFonts w:ascii="Courier New" w:hAnsi="Courier New"/>
      <w:szCs w:val="25"/>
    </w:rPr>
  </w:style>
  <w:style w:type="character" w:customStyle="1" w:styleId="paragraph1">
    <w:name w:val="paragraph1"/>
    <w:rsid w:val="00794226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paragraph" w:customStyle="1" w:styleId="Pa4">
    <w:name w:val="Pa4"/>
    <w:basedOn w:val="Normal"/>
    <w:uiPriority w:val="99"/>
    <w:rsid w:val="00794226"/>
    <w:pPr>
      <w:autoSpaceDE w:val="0"/>
      <w:autoSpaceDN w:val="0"/>
      <w:spacing w:line="171" w:lineRule="atLeast"/>
    </w:pPr>
    <w:rPr>
      <w:rFonts w:ascii="Open Sans Light" w:eastAsia="Verdana" w:hAnsi="Open Sans Light" w:cs="Tahoma"/>
      <w:sz w:val="24"/>
      <w:szCs w:val="24"/>
    </w:rPr>
  </w:style>
  <w:style w:type="paragraph" w:customStyle="1" w:styleId="xl28">
    <w:name w:val="xl28"/>
    <w:basedOn w:val="Normal"/>
    <w:rsid w:val="00794226"/>
    <w:pPr>
      <w:spacing w:before="100" w:beforeAutospacing="1" w:after="100" w:afterAutospacing="1"/>
      <w:textAlignment w:val="top"/>
    </w:pPr>
    <w:rPr>
      <w:rFonts w:ascii="Angsana New" w:eastAsia="Times New Roman" w:hAnsi="Angsana New"/>
      <w:szCs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794226"/>
    <w:pPr>
      <w:keepLines/>
      <w:spacing w:after="0" w:line="259" w:lineRule="auto"/>
      <w:outlineLvl w:val="9"/>
    </w:pPr>
    <w:rPr>
      <w:rFonts w:ascii="Verdana" w:eastAsia="Times New Roman" w:hAnsi="Verdana"/>
      <w:b w:val="0"/>
      <w:caps w:val="0"/>
      <w:color w:val="638C1B"/>
      <w:sz w:val="32"/>
      <w:szCs w:val="32"/>
      <w:lang w:bidi="ar-SA"/>
    </w:rPr>
  </w:style>
  <w:style w:type="paragraph" w:customStyle="1" w:styleId="Pa1">
    <w:name w:val="Pa1"/>
    <w:basedOn w:val="Default"/>
    <w:next w:val="Default"/>
    <w:uiPriority w:val="99"/>
    <w:rsid w:val="00794226"/>
    <w:pPr>
      <w:spacing w:line="171" w:lineRule="atLeast"/>
    </w:pPr>
    <w:rPr>
      <w:rFonts w:ascii="Open Sans" w:hAnsi="Open Sans" w:cs="Angsana New"/>
      <w:color w:val="auto"/>
    </w:rPr>
  </w:style>
  <w:style w:type="paragraph" w:customStyle="1" w:styleId="Pa13">
    <w:name w:val="Pa13"/>
    <w:basedOn w:val="Default"/>
    <w:next w:val="Default"/>
    <w:uiPriority w:val="99"/>
    <w:rsid w:val="0079422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3">
    <w:name w:val="Pa3"/>
    <w:basedOn w:val="Default"/>
    <w:next w:val="Default"/>
    <w:uiPriority w:val="99"/>
    <w:rsid w:val="0079422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79422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20">
    <w:name w:val="Pa20"/>
    <w:basedOn w:val="Default"/>
    <w:next w:val="Default"/>
    <w:uiPriority w:val="99"/>
    <w:rsid w:val="0079422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11">
    <w:name w:val="Pa11"/>
    <w:basedOn w:val="Default"/>
    <w:next w:val="Default"/>
    <w:uiPriority w:val="99"/>
    <w:rsid w:val="0079422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14">
    <w:name w:val="Pa14"/>
    <w:basedOn w:val="Default"/>
    <w:next w:val="Default"/>
    <w:uiPriority w:val="99"/>
    <w:rsid w:val="00794226"/>
    <w:pPr>
      <w:spacing w:line="171" w:lineRule="atLeast"/>
    </w:pPr>
    <w:rPr>
      <w:rFonts w:ascii="Open Sans Light" w:hAnsi="Open Sans Light" w:cs="Angsana New"/>
      <w:color w:val="auto"/>
    </w:rPr>
  </w:style>
  <w:style w:type="character" w:styleId="BookTitle">
    <w:name w:val="Book Title"/>
    <w:uiPriority w:val="33"/>
    <w:qFormat/>
    <w:rsid w:val="00794226"/>
    <w:rPr>
      <w:b/>
      <w:bCs/>
      <w:i/>
      <w:iCs/>
      <w:spacing w:val="5"/>
    </w:rPr>
  </w:style>
  <w:style w:type="character" w:customStyle="1" w:styleId="y2iqfc">
    <w:name w:val="y2iqfc"/>
    <w:basedOn w:val="DefaultParagraphFont"/>
    <w:rsid w:val="00794226"/>
  </w:style>
  <w:style w:type="paragraph" w:customStyle="1" w:styleId="BodyText10">
    <w:name w:val="Body Text10"/>
    <w:basedOn w:val="Normal"/>
    <w:rsid w:val="00FB7A10"/>
    <w:pPr>
      <w:spacing w:before="120" w:after="120"/>
    </w:pPr>
  </w:style>
  <w:style w:type="paragraph" w:customStyle="1" w:styleId="BodyTextIndent10">
    <w:name w:val="Body Text Indent10"/>
    <w:basedOn w:val="BodyText10"/>
    <w:rsid w:val="00FB7A10"/>
    <w:pPr>
      <w:ind w:left="720"/>
    </w:pPr>
  </w:style>
  <w:style w:type="character" w:customStyle="1" w:styleId="70">
    <w:name w:val="อักขระ อักขระ70"/>
    <w:rsid w:val="00FB7A10"/>
    <w:rPr>
      <w:sz w:val="28"/>
      <w:szCs w:val="28"/>
    </w:rPr>
  </w:style>
  <w:style w:type="table" w:styleId="TableSimple2">
    <w:name w:val="Table Simple 2"/>
    <w:basedOn w:val="TableNormal"/>
    <w:rsid w:val="006772F8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BodyText100">
    <w:name w:val="Body Text100"/>
    <w:basedOn w:val="Normal"/>
    <w:rsid w:val="00112272"/>
    <w:pPr>
      <w:spacing w:before="120" w:after="120"/>
    </w:pPr>
  </w:style>
  <w:style w:type="paragraph" w:customStyle="1" w:styleId="BodyTextIndent100">
    <w:name w:val="Body Text Indent100"/>
    <w:basedOn w:val="BodyText100"/>
    <w:rsid w:val="00112272"/>
    <w:pPr>
      <w:ind w:left="720"/>
    </w:pPr>
  </w:style>
  <w:style w:type="character" w:customStyle="1" w:styleId="700">
    <w:name w:val="อักขระ อักขระ700"/>
    <w:rsid w:val="00112272"/>
    <w:rPr>
      <w:sz w:val="28"/>
      <w:szCs w:val="28"/>
    </w:rPr>
  </w:style>
  <w:style w:type="paragraph" w:customStyle="1" w:styleId="BodyText1000">
    <w:name w:val="Body Text1000"/>
    <w:basedOn w:val="Normal"/>
    <w:rsid w:val="00134715"/>
    <w:pPr>
      <w:spacing w:before="120" w:after="120"/>
    </w:pPr>
  </w:style>
  <w:style w:type="paragraph" w:customStyle="1" w:styleId="BodyTextIndent1000">
    <w:name w:val="Body Text Indent1000"/>
    <w:basedOn w:val="BodyText1000"/>
    <w:rsid w:val="00134715"/>
    <w:pPr>
      <w:ind w:left="720"/>
    </w:pPr>
  </w:style>
  <w:style w:type="character" w:customStyle="1" w:styleId="7000">
    <w:name w:val="อักขระ อักขระ7000"/>
    <w:rsid w:val="00134715"/>
    <w:rPr>
      <w:sz w:val="28"/>
      <w:szCs w:val="28"/>
    </w:rPr>
  </w:style>
  <w:style w:type="paragraph" w:customStyle="1" w:styleId="BodyText10000">
    <w:name w:val="Body Text10000"/>
    <w:basedOn w:val="Normal"/>
    <w:rsid w:val="00E27094"/>
    <w:pPr>
      <w:spacing w:before="120" w:after="120"/>
    </w:pPr>
  </w:style>
  <w:style w:type="paragraph" w:customStyle="1" w:styleId="BodyTextIndent10000">
    <w:name w:val="Body Text Indent10000"/>
    <w:basedOn w:val="BodyText10000"/>
    <w:rsid w:val="00E27094"/>
    <w:pPr>
      <w:ind w:left="720"/>
    </w:pPr>
  </w:style>
  <w:style w:type="character" w:customStyle="1" w:styleId="70000">
    <w:name w:val="อักขระ อักขระ70000"/>
    <w:rsid w:val="00E27094"/>
    <w:rPr>
      <w:sz w:val="28"/>
      <w:szCs w:val="28"/>
    </w:rPr>
  </w:style>
  <w:style w:type="paragraph" w:customStyle="1" w:styleId="BodyText100000">
    <w:name w:val="Body Text100000"/>
    <w:basedOn w:val="Normal"/>
    <w:rsid w:val="00A82449"/>
    <w:pPr>
      <w:spacing w:before="120" w:after="120"/>
    </w:pPr>
  </w:style>
  <w:style w:type="paragraph" w:customStyle="1" w:styleId="BodyTextIndent100000">
    <w:name w:val="Body Text Indent100000"/>
    <w:basedOn w:val="BodyText100000"/>
    <w:rsid w:val="00A82449"/>
    <w:pPr>
      <w:ind w:left="720"/>
    </w:pPr>
  </w:style>
  <w:style w:type="character" w:customStyle="1" w:styleId="700000">
    <w:name w:val="อักขระ อักขระ700000"/>
    <w:rsid w:val="00A82449"/>
    <w:rPr>
      <w:sz w:val="28"/>
      <w:szCs w:val="28"/>
    </w:rPr>
  </w:style>
  <w:style w:type="paragraph" w:customStyle="1" w:styleId="BodyText1000000">
    <w:name w:val="Body Text1000000"/>
    <w:basedOn w:val="Normal"/>
    <w:rsid w:val="00B1136A"/>
    <w:pPr>
      <w:spacing w:before="120" w:after="120"/>
    </w:pPr>
  </w:style>
  <w:style w:type="paragraph" w:customStyle="1" w:styleId="BodyTextIndent1000000">
    <w:name w:val="Body Text Indent1000000"/>
    <w:basedOn w:val="BodyText1000000"/>
    <w:rsid w:val="00B1136A"/>
    <w:pPr>
      <w:ind w:left="720"/>
    </w:pPr>
  </w:style>
  <w:style w:type="character" w:customStyle="1" w:styleId="7000000">
    <w:name w:val="อักขระ อักขระ7000000"/>
    <w:rsid w:val="00B1136A"/>
    <w:rPr>
      <w:sz w:val="28"/>
      <w:szCs w:val="28"/>
    </w:rPr>
  </w:style>
  <w:style w:type="paragraph" w:customStyle="1" w:styleId="BodyText10000000">
    <w:name w:val="Body Text10000000"/>
    <w:basedOn w:val="Normal"/>
    <w:rsid w:val="00AF1ACD"/>
    <w:pPr>
      <w:spacing w:before="120" w:after="120"/>
    </w:pPr>
  </w:style>
  <w:style w:type="paragraph" w:customStyle="1" w:styleId="BodyTextIndent10000000">
    <w:name w:val="Body Text Indent10000000"/>
    <w:basedOn w:val="BodyText10000000"/>
    <w:rsid w:val="00AF1ACD"/>
    <w:pPr>
      <w:ind w:left="720"/>
    </w:pPr>
  </w:style>
  <w:style w:type="character" w:customStyle="1" w:styleId="70000000">
    <w:name w:val="อักขระ อักขระ70000000"/>
    <w:rsid w:val="00AF1ACD"/>
    <w:rPr>
      <w:sz w:val="28"/>
      <w:szCs w:val="28"/>
    </w:rPr>
  </w:style>
  <w:style w:type="paragraph" w:customStyle="1" w:styleId="BodyText100000000">
    <w:name w:val="Body Text100000000"/>
    <w:basedOn w:val="Normal"/>
    <w:rsid w:val="00145A99"/>
    <w:pPr>
      <w:spacing w:before="120" w:after="120"/>
    </w:pPr>
  </w:style>
  <w:style w:type="paragraph" w:customStyle="1" w:styleId="BodyTextIndent100000000">
    <w:name w:val="Body Text Indent100000000"/>
    <w:basedOn w:val="BodyText100000000"/>
    <w:rsid w:val="00145A99"/>
    <w:pPr>
      <w:ind w:left="720"/>
    </w:pPr>
  </w:style>
  <w:style w:type="character" w:customStyle="1" w:styleId="700000000">
    <w:name w:val="อักขระ อักขระ700000000"/>
    <w:rsid w:val="00145A99"/>
    <w:rPr>
      <w:sz w:val="28"/>
      <w:szCs w:val="28"/>
    </w:rPr>
  </w:style>
  <w:style w:type="paragraph" w:customStyle="1" w:styleId="BodyText1000000000">
    <w:name w:val="Body Text1000000000"/>
    <w:basedOn w:val="Normal"/>
    <w:rsid w:val="00D4354D"/>
    <w:pPr>
      <w:spacing w:before="120" w:after="120"/>
    </w:pPr>
  </w:style>
  <w:style w:type="paragraph" w:customStyle="1" w:styleId="BodyTextIndent1000000000">
    <w:name w:val="Body Text Indent1000000000"/>
    <w:basedOn w:val="BodyText1000000000"/>
    <w:rsid w:val="00D4354D"/>
    <w:pPr>
      <w:ind w:left="720"/>
    </w:pPr>
  </w:style>
  <w:style w:type="character" w:customStyle="1" w:styleId="7000000000">
    <w:name w:val="อักขระ อักขระ7000000000"/>
    <w:rsid w:val="00D4354D"/>
    <w:rPr>
      <w:sz w:val="28"/>
      <w:szCs w:val="28"/>
    </w:rPr>
  </w:style>
  <w:style w:type="paragraph" w:customStyle="1" w:styleId="BodyText10000000000">
    <w:name w:val="Body Text10000000000"/>
    <w:basedOn w:val="Normal"/>
    <w:rsid w:val="008B02F6"/>
    <w:pPr>
      <w:spacing w:before="120" w:after="120"/>
    </w:pPr>
  </w:style>
  <w:style w:type="paragraph" w:customStyle="1" w:styleId="BodyTextIndent10000000000">
    <w:name w:val="Body Text Indent10000000000"/>
    <w:basedOn w:val="BodyText10000000000"/>
    <w:rsid w:val="008B02F6"/>
    <w:pPr>
      <w:ind w:left="720"/>
    </w:pPr>
  </w:style>
  <w:style w:type="character" w:customStyle="1" w:styleId="70000000000">
    <w:name w:val="อักขระ อักขระ70000000000"/>
    <w:rsid w:val="008B02F6"/>
    <w:rPr>
      <w:sz w:val="28"/>
      <w:szCs w:val="28"/>
    </w:rPr>
  </w:style>
  <w:style w:type="paragraph" w:customStyle="1" w:styleId="BodyText100000000000">
    <w:name w:val="Body Text100000000000"/>
    <w:basedOn w:val="Normal"/>
    <w:rsid w:val="008B02F6"/>
    <w:pPr>
      <w:spacing w:before="120" w:after="120"/>
    </w:pPr>
  </w:style>
  <w:style w:type="paragraph" w:customStyle="1" w:styleId="BodyTextIndent100000000000">
    <w:name w:val="Body Text Indent100000000000"/>
    <w:basedOn w:val="BodyText100000000000"/>
    <w:rsid w:val="008B02F6"/>
    <w:pPr>
      <w:ind w:left="720"/>
    </w:pPr>
  </w:style>
  <w:style w:type="character" w:customStyle="1" w:styleId="700000000000">
    <w:name w:val="อักขระ อักขระ700000000000"/>
    <w:rsid w:val="008B02F6"/>
    <w:rPr>
      <w:sz w:val="28"/>
      <w:szCs w:val="28"/>
    </w:rPr>
  </w:style>
  <w:style w:type="paragraph" w:customStyle="1" w:styleId="BodyText1000000000000">
    <w:name w:val="Body Text1000000000000"/>
    <w:basedOn w:val="Normal"/>
    <w:rsid w:val="008B02F6"/>
    <w:pPr>
      <w:spacing w:before="120" w:after="120"/>
    </w:pPr>
  </w:style>
  <w:style w:type="paragraph" w:customStyle="1" w:styleId="BodyTextIndent1000000000000">
    <w:name w:val="Body Text Indent1000000000000"/>
    <w:basedOn w:val="BodyText1000000000000"/>
    <w:rsid w:val="008B02F6"/>
    <w:pPr>
      <w:ind w:left="720"/>
    </w:pPr>
  </w:style>
  <w:style w:type="character" w:customStyle="1" w:styleId="7000000000000">
    <w:name w:val="อักขระ อักขระ7000000000000"/>
    <w:rsid w:val="008B02F6"/>
    <w:rPr>
      <w:sz w:val="28"/>
      <w:szCs w:val="28"/>
    </w:rPr>
  </w:style>
  <w:style w:type="character" w:customStyle="1" w:styleId="ui-provider">
    <w:name w:val="ui-provider"/>
    <w:basedOn w:val="DefaultParagraphFont"/>
    <w:rsid w:val="00D962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83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87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6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8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4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7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59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11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3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68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Common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B5B28F88736448BF31222ECE81B5F8" ma:contentTypeVersion="6" ma:contentTypeDescription="Create a new document." ma:contentTypeScope="" ma:versionID="f5afa6b0121f92fd1bc54b147e4fbfd9">
  <xsd:schema xmlns:xsd="http://www.w3.org/2001/XMLSchema" xmlns:xs="http://www.w3.org/2001/XMLSchema" xmlns:p="http://schemas.microsoft.com/office/2006/metadata/properties" xmlns:ns2="c7f93f74-ca78-459e-8cbc-9bca20f15548" xmlns:ns3="c64b34d3-0201-4aea-84d4-4523b1e27164" targetNamespace="http://schemas.microsoft.com/office/2006/metadata/properties" ma:root="true" ma:fieldsID="e5218166bccf8464f98912fb05e25a72" ns2:_="" ns3:_="">
    <xsd:import namespace="c7f93f74-ca78-459e-8cbc-9bca20f15548"/>
    <xsd:import namespace="c64b34d3-0201-4aea-84d4-4523b1e271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93f74-ca78-459e-8cbc-9bca20f155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4b34d3-0201-4aea-84d4-4523b1e2716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B94666-B8D0-470C-85DE-F78BA51404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9445C4-09A2-4FF2-9B80-F103AFB378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f93f74-ca78-459e-8cbc-9bca20f15548"/>
    <ds:schemaRef ds:uri="c64b34d3-0201-4aea-84d4-4523b1e271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359CF1-9C5D-4B02-8F99-8548721B93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EB6543-C9B3-43DC-9B7D-78D6A47FAC4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Common1.dot</Template>
  <TotalTime>14464</TotalTime>
  <Pages>51</Pages>
  <Words>11252</Words>
  <Characters>64141</Characters>
  <Application>Microsoft Office Word</Application>
  <DocSecurity>0</DocSecurity>
  <Lines>534</Lines>
  <Paragraphs>150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75243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Deloitte Touche Tohmatsu</dc:creator>
  <cp:keywords/>
  <dc:description/>
  <cp:lastModifiedBy>Iamwong, Withanon</cp:lastModifiedBy>
  <cp:revision>130</cp:revision>
  <cp:lastPrinted>2026-02-24T10:12:00Z</cp:lastPrinted>
  <dcterms:created xsi:type="dcterms:W3CDTF">2024-02-19T23:09:00Z</dcterms:created>
  <dcterms:modified xsi:type="dcterms:W3CDTF">2026-02-24T10:12:00Z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2021-06-29T02:14:16Z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bd817cf5-5a89-46c8-96fd-d98ce33bdf92</vt:lpwstr>
  </property>
  <property fmtid="{D5CDD505-2E9C-101B-9397-08002B2CF9AE}" pid="8" name="MSIP_Label_ea60d57e-af5b-4752-ac57-3e4f28ca11dc_ContentBits">
    <vt:lpwstr>0</vt:lpwstr>
  </property>
</Properties>
</file>