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A331B" w14:textId="77777777" w:rsidR="00DA001B" w:rsidRPr="00AE4996" w:rsidRDefault="00DA001B" w:rsidP="00091675">
      <w:pPr>
        <w:jc w:val="thaiDistribute"/>
        <w:rPr>
          <w:rFonts w:asciiTheme="majorBidi" w:hAnsiTheme="majorBidi"/>
          <w:b/>
          <w:bCs/>
          <w:sz w:val="36"/>
          <w:szCs w:val="36"/>
        </w:rPr>
      </w:pPr>
      <w:r w:rsidRPr="00AE4996">
        <w:rPr>
          <w:rFonts w:asciiTheme="majorBidi" w:hAnsiTheme="majorBidi" w:hint="cs"/>
          <w:b/>
          <w:bCs/>
          <w:sz w:val="36"/>
          <w:szCs w:val="36"/>
          <w:cs/>
        </w:rPr>
        <w:t>บริษัท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AE4996">
        <w:rPr>
          <w:rFonts w:asciiTheme="majorBidi" w:hAnsiTheme="majorBidi" w:hint="cs"/>
          <w:b/>
          <w:bCs/>
          <w:sz w:val="36"/>
          <w:szCs w:val="36"/>
          <w:cs/>
        </w:rPr>
        <w:t>ลอนดรี้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AE4996">
        <w:rPr>
          <w:rFonts w:asciiTheme="majorBidi" w:hAnsiTheme="majorBidi" w:hint="cs"/>
          <w:b/>
          <w:bCs/>
          <w:sz w:val="36"/>
          <w:szCs w:val="36"/>
          <w:cs/>
        </w:rPr>
        <w:t>ยู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AE4996">
        <w:rPr>
          <w:rFonts w:asciiTheme="majorBidi" w:hAnsiTheme="majorBidi" w:hint="cs"/>
          <w:b/>
          <w:bCs/>
          <w:sz w:val="36"/>
          <w:szCs w:val="36"/>
          <w:cs/>
        </w:rPr>
        <w:t>จำกัด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 xml:space="preserve"> (</w:t>
      </w:r>
      <w:r w:rsidRPr="00AE4996">
        <w:rPr>
          <w:rFonts w:asciiTheme="majorBidi" w:hAnsiTheme="majorBidi" w:hint="cs"/>
          <w:b/>
          <w:bCs/>
          <w:sz w:val="36"/>
          <w:szCs w:val="36"/>
          <w:cs/>
        </w:rPr>
        <w:t>มหาชน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>)</w:t>
      </w:r>
    </w:p>
    <w:p w14:paraId="639538BD" w14:textId="5B86F3F7" w:rsidR="00390D85" w:rsidRPr="00AE4996" w:rsidRDefault="00390D85" w:rsidP="00091675">
      <w:pPr>
        <w:jc w:val="thaiDistribute"/>
        <w:rPr>
          <w:rFonts w:asciiTheme="majorBidi" w:hAnsiTheme="majorBidi"/>
          <w:b/>
          <w:bCs/>
          <w:sz w:val="36"/>
          <w:szCs w:val="36"/>
        </w:rPr>
      </w:pPr>
      <w:r w:rsidRPr="00AE4996">
        <w:rPr>
          <w:rFonts w:asciiTheme="majorBidi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EA501C" w:rsidRPr="00AE4996">
        <w:rPr>
          <w:rFonts w:asciiTheme="majorBidi" w:hAnsiTheme="majorBidi"/>
          <w:b/>
          <w:bCs/>
          <w:sz w:val="36"/>
          <w:szCs w:val="36"/>
          <w:cs/>
        </w:rPr>
        <w:t>แบบย่อ</w:t>
      </w:r>
    </w:p>
    <w:p w14:paraId="744ADA35" w14:textId="3EBAE974" w:rsidR="008B74F7" w:rsidRPr="00AE4996" w:rsidRDefault="008B74F7" w:rsidP="00091675">
      <w:pPr>
        <w:jc w:val="thaiDistribute"/>
        <w:rPr>
          <w:rFonts w:asciiTheme="majorBidi" w:hAnsiTheme="majorBidi"/>
          <w:b/>
          <w:bCs/>
          <w:sz w:val="36"/>
          <w:szCs w:val="36"/>
          <w:cs/>
        </w:rPr>
      </w:pPr>
      <w:r w:rsidRPr="00AE4996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="00BE01CE" w:rsidRPr="00AE4996">
        <w:rPr>
          <w:rFonts w:asciiTheme="majorBidi" w:hAnsiTheme="majorBidi" w:hint="cs"/>
          <w:b/>
          <w:bCs/>
          <w:sz w:val="36"/>
          <w:szCs w:val="36"/>
          <w:cs/>
        </w:rPr>
        <w:t>งวดสามเดือนและ</w:t>
      </w:r>
      <w:r w:rsidR="008D78DC" w:rsidRPr="00AE4996">
        <w:rPr>
          <w:rFonts w:asciiTheme="majorBidi" w:hAnsiTheme="majorBidi"/>
          <w:b/>
          <w:bCs/>
          <w:sz w:val="36"/>
          <w:szCs w:val="36"/>
          <w:cs/>
        </w:rPr>
        <w:t>งวด</w:t>
      </w:r>
      <w:r w:rsidR="00BC7752" w:rsidRPr="00AE4996">
        <w:rPr>
          <w:rFonts w:asciiTheme="majorBidi" w:hAnsiTheme="majorBidi" w:hint="cs"/>
          <w:b/>
          <w:bCs/>
          <w:sz w:val="36"/>
          <w:szCs w:val="36"/>
          <w:cs/>
        </w:rPr>
        <w:t>หก</w:t>
      </w:r>
      <w:r w:rsidR="008D78DC" w:rsidRPr="00AE4996">
        <w:rPr>
          <w:rFonts w:asciiTheme="majorBidi" w:hAnsiTheme="majorBidi"/>
          <w:b/>
          <w:bCs/>
          <w:sz w:val="36"/>
          <w:szCs w:val="36"/>
          <w:cs/>
        </w:rPr>
        <w:t>เดือน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AE4996" w:rsidRPr="00AE4996">
        <w:rPr>
          <w:rFonts w:asciiTheme="majorBidi" w:hAnsiTheme="majorBidi"/>
          <w:b/>
          <w:bCs/>
          <w:sz w:val="36"/>
          <w:szCs w:val="36"/>
        </w:rPr>
        <w:t>30</w:t>
      </w:r>
      <w:r w:rsidR="00BC7752" w:rsidRPr="00AE4996">
        <w:rPr>
          <w:rFonts w:asciiTheme="majorBidi" w:hAnsiTheme="majorBidi" w:hint="cs"/>
          <w:b/>
          <w:bCs/>
          <w:sz w:val="36"/>
          <w:szCs w:val="36"/>
          <w:cs/>
        </w:rPr>
        <w:t xml:space="preserve"> มิถุนายน</w:t>
      </w:r>
      <w:r w:rsidRPr="00AE4996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AE4996" w:rsidRPr="00AE4996">
        <w:rPr>
          <w:rFonts w:asciiTheme="majorBidi" w:hAnsiTheme="majorBidi"/>
          <w:b/>
          <w:bCs/>
          <w:sz w:val="36"/>
          <w:szCs w:val="36"/>
        </w:rPr>
        <w:t>2569</w:t>
      </w:r>
    </w:p>
    <w:p w14:paraId="6570CD42" w14:textId="7E112F27" w:rsidR="00DD3297" w:rsidRPr="00AE4996" w:rsidRDefault="0051467F" w:rsidP="00091675">
      <w:pPr>
        <w:jc w:val="thaiDistribute"/>
        <w:rPr>
          <w:rFonts w:asciiTheme="majorBidi" w:hAnsiTheme="majorBidi"/>
          <w:b/>
          <w:bCs/>
          <w:sz w:val="36"/>
          <w:szCs w:val="36"/>
        </w:rPr>
      </w:pPr>
      <w:r w:rsidRPr="00AE4996">
        <w:rPr>
          <w:rFonts w:asciiTheme="majorBidi" w:hAnsiTheme="majorBidi"/>
          <w:b/>
          <w:bCs/>
          <w:sz w:val="36"/>
          <w:szCs w:val="36"/>
        </w:rPr>
        <w:t>(</w:t>
      </w:r>
      <w:r w:rsidR="00DD3297" w:rsidRPr="00AE4996">
        <w:rPr>
          <w:rFonts w:asciiTheme="majorBidi" w:hAnsiTheme="majorBidi"/>
          <w:b/>
          <w:bCs/>
          <w:sz w:val="36"/>
          <w:szCs w:val="36"/>
        </w:rPr>
        <w:t>“</w:t>
      </w:r>
      <w:r w:rsidR="00DD3297" w:rsidRPr="00AE4996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</w:t>
      </w:r>
      <w:r w:rsidR="00DD3297" w:rsidRPr="00AE4996">
        <w:rPr>
          <w:rFonts w:asciiTheme="majorBidi" w:hAnsiTheme="majorBidi"/>
          <w:b/>
          <w:bCs/>
          <w:sz w:val="36"/>
          <w:szCs w:val="36"/>
        </w:rPr>
        <w:t>”</w:t>
      </w:r>
      <w:r w:rsidRPr="00AE4996">
        <w:rPr>
          <w:rFonts w:asciiTheme="majorBidi" w:hAnsiTheme="majorBidi"/>
          <w:b/>
          <w:bCs/>
          <w:sz w:val="36"/>
          <w:szCs w:val="36"/>
        </w:rPr>
        <w:t>)</w:t>
      </w:r>
    </w:p>
    <w:p w14:paraId="3B09528C" w14:textId="68309AD5" w:rsidR="00390D85" w:rsidRPr="00AE4996" w:rsidRDefault="00AE4996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90D85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0D85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D85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6FB0A118" w14:textId="08FD801E" w:rsidR="00390D85" w:rsidRPr="00AE4996" w:rsidRDefault="00DA001B" w:rsidP="00091675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E4996">
        <w:rPr>
          <w:rFonts w:asciiTheme="majorBidi" w:hAnsiTheme="majorBidi" w:hint="cs"/>
          <w:spacing w:val="-2"/>
          <w:sz w:val="32"/>
          <w:szCs w:val="32"/>
          <w:cs/>
        </w:rPr>
        <w:t>บริษัท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pacing w:val="-2"/>
          <w:sz w:val="32"/>
          <w:szCs w:val="32"/>
          <w:cs/>
        </w:rPr>
        <w:t>ลอนดรี้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pacing w:val="-2"/>
          <w:sz w:val="32"/>
          <w:szCs w:val="32"/>
          <w:cs/>
        </w:rPr>
        <w:t>ยู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pacing w:val="-2"/>
          <w:sz w:val="32"/>
          <w:szCs w:val="32"/>
          <w:cs/>
        </w:rPr>
        <w:t>จำกัด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Pr="00AE4996">
        <w:rPr>
          <w:rFonts w:asciiTheme="majorBidi" w:hAnsiTheme="majorBidi" w:hint="cs"/>
          <w:spacing w:val="-2"/>
          <w:sz w:val="32"/>
          <w:szCs w:val="32"/>
          <w:cs/>
        </w:rPr>
        <w:t>มหาชน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(“บริษัท”) ได้จดทะเบียนเป็นบริษัทจำกัดตามประมวลกฎหมายแพ่งและพาณิชย์ของ</w:t>
      </w:r>
      <w:r w:rsidR="00AE5CFD" w:rsidRPr="00AE4996">
        <w:rPr>
          <w:rFonts w:asciiTheme="majorBidi" w:hAnsiTheme="majorBidi" w:cstheme="majorBidi"/>
          <w:spacing w:val="-2"/>
          <w:sz w:val="32"/>
          <w:szCs w:val="32"/>
          <w:cs/>
        </w:rPr>
        <w:t>ประเทศ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ไทย เมื่อวันที่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4996" w:rsidRPr="00AE499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734724" w:rsidRPr="00AE49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="00AE4996" w:rsidRPr="00AE4996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A6639D" w:rsidRPr="00AE49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53AD7" w:rsidRPr="00AE4996">
        <w:rPr>
          <w:rFonts w:asciiTheme="majorBidi" w:hAnsiTheme="majorBidi" w:cstheme="majorBidi"/>
          <w:spacing w:val="-2"/>
          <w:sz w:val="32"/>
          <w:szCs w:val="32"/>
          <w:cs/>
        </w:rPr>
        <w:t>โดยมีที่อยู่จดทะเบียนของบริษัทตั้งอยู่</w:t>
      </w:r>
      <w:r w:rsidR="007E2126" w:rsidRPr="00AE4996">
        <w:rPr>
          <w:rFonts w:asciiTheme="majorBidi" w:hAnsiTheme="majorBidi" w:cstheme="majorBidi"/>
          <w:spacing w:val="-2"/>
          <w:sz w:val="32"/>
          <w:szCs w:val="32"/>
          <w:cs/>
        </w:rPr>
        <w:t>เลข</w:t>
      </w:r>
      <w:r w:rsidR="00953AD7" w:rsidRPr="00AE4996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="00EF15C1" w:rsidRPr="00AE49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E4996" w:rsidRPr="00AE4996">
        <w:rPr>
          <w:rFonts w:asciiTheme="majorBidi" w:hAnsiTheme="majorBidi" w:cstheme="majorBidi"/>
          <w:spacing w:val="-2"/>
          <w:sz w:val="32"/>
          <w:szCs w:val="32"/>
        </w:rPr>
        <w:t>689</w:t>
      </w:r>
      <w:r w:rsidR="00EB2206" w:rsidRPr="00AE49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206" w:rsidRPr="00AE4996">
        <w:rPr>
          <w:rFonts w:asciiTheme="majorBidi" w:hAnsiTheme="majorBidi" w:cstheme="majorBidi"/>
          <w:spacing w:val="-2"/>
          <w:sz w:val="32"/>
          <w:szCs w:val="32"/>
          <w:cs/>
        </w:rPr>
        <w:t>หมู่ที่</w:t>
      </w:r>
      <w:r w:rsidR="009A1075" w:rsidRPr="00AE499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EB2206" w:rsidRPr="00AE49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2206" w:rsidRPr="00AE49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ตำบลสำโรงเหนือ 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อำเภอเมืองสมุทรปราการ จังหวัดสมุทรปราการ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ธุรกิจ</w:t>
      </w:r>
      <w:r w:rsidR="00C72A50" w:rsidRPr="00AE4996">
        <w:rPr>
          <w:rFonts w:asciiTheme="majorBidi" w:hAnsiTheme="majorBidi" w:cstheme="majorBidi"/>
          <w:spacing w:val="-2"/>
          <w:sz w:val="32"/>
          <w:szCs w:val="32"/>
          <w:cs/>
        </w:rPr>
        <w:t>หลักของบริษัทคือ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การจำหน่ายและให้บริการ</w:t>
      </w:r>
      <w:r w:rsidR="00C10FD6" w:rsidRPr="00AE4996">
        <w:rPr>
          <w:rFonts w:asciiTheme="majorBidi" w:hAnsiTheme="majorBidi" w:cstheme="majorBidi"/>
          <w:spacing w:val="-2"/>
          <w:sz w:val="32"/>
          <w:szCs w:val="32"/>
          <w:cs/>
        </w:rPr>
        <w:t>เครื่อง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ซักผ้า</w:t>
      </w:r>
      <w:r w:rsidR="00C10FD6" w:rsidRPr="00AE4996">
        <w:rPr>
          <w:rFonts w:asciiTheme="majorBidi" w:hAnsiTheme="majorBidi" w:cstheme="majorBidi"/>
          <w:spacing w:val="-2"/>
          <w:sz w:val="32"/>
          <w:szCs w:val="32"/>
          <w:cs/>
        </w:rPr>
        <w:t>และเครื่องอบผ้าแบบ</w:t>
      </w:r>
      <w:r w:rsidR="00216CA8" w:rsidRPr="00AE4996">
        <w:rPr>
          <w:rFonts w:asciiTheme="majorBidi" w:hAnsiTheme="majorBidi" w:cstheme="majorBidi"/>
          <w:spacing w:val="-2"/>
          <w:sz w:val="32"/>
          <w:szCs w:val="32"/>
          <w:cs/>
        </w:rPr>
        <w:t>หยอดเหรียญ รวมถึงบริการอื่นที่เกี่ยวข้อง</w:t>
      </w:r>
    </w:p>
    <w:p w14:paraId="263CEB01" w14:textId="6EA6B4B5" w:rsidR="000C0AC4" w:rsidRPr="00AE4996" w:rsidRDefault="000C0AC4" w:rsidP="000C0AC4">
      <w:pPr>
        <w:tabs>
          <w:tab w:val="decimal" w:pos="9000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E499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AE4996" w:rsidRPr="00AE4996">
        <w:rPr>
          <w:rFonts w:ascii="Angsana New" w:hAnsi="Angsana New"/>
          <w:spacing w:val="-2"/>
          <w:sz w:val="32"/>
          <w:szCs w:val="32"/>
        </w:rPr>
        <w:t>12</w:t>
      </w:r>
      <w:r w:rsidRPr="00AE4996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AE4996" w:rsidRPr="00AE4996">
        <w:rPr>
          <w:rFonts w:ascii="Angsana New" w:hAnsi="Angsana New"/>
          <w:spacing w:val="-2"/>
          <w:sz w:val="32"/>
          <w:szCs w:val="32"/>
        </w:rPr>
        <w:t>2568</w:t>
      </w:r>
      <w:r w:rsidRPr="00AE4996">
        <w:rPr>
          <w:rFonts w:ascii="Angsana New" w:hAnsi="Angsana New"/>
          <w:spacing w:val="-2"/>
          <w:sz w:val="32"/>
          <w:szCs w:val="32"/>
          <w:cs/>
        </w:rPr>
        <w:t xml:space="preserve"> บริษัทจดทะเบียนแปรสภาพเป็นบริษัทมหาชนกับกรมพัฒนาธุรกิจการค้า กระทรวงพาณิชย์และได้เปลี่ยนชื่อจาก บริษัท ลอนดรี้ ยู จำกัด เป็นบริษัท ลอนดรี้ ยู จำกัด (มหาชน)</w:t>
      </w:r>
    </w:p>
    <w:p w14:paraId="0A104727" w14:textId="2D56FD7B" w:rsidR="000C0AC4" w:rsidRPr="00AE4996" w:rsidRDefault="000C0AC4" w:rsidP="000C0AC4">
      <w:pPr>
        <w:tabs>
          <w:tab w:val="decimal" w:pos="9000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E4996">
        <w:rPr>
          <w:rFonts w:ascii="Angsana New" w:eastAsia="MS Mincho" w:hAnsi="Angsana New"/>
          <w:sz w:val="32"/>
          <w:szCs w:val="32"/>
          <w:cs/>
        </w:rPr>
        <w:t xml:space="preserve">เมื่อวันที่ </w:t>
      </w:r>
      <w:r w:rsidR="00AE4996" w:rsidRPr="00AE4996">
        <w:rPr>
          <w:rFonts w:ascii="Angsana New" w:eastAsia="MS Mincho" w:hAnsi="Angsana New"/>
          <w:sz w:val="32"/>
          <w:szCs w:val="32"/>
        </w:rPr>
        <w:t>3</w:t>
      </w:r>
      <w:r w:rsidRPr="00AE4996">
        <w:rPr>
          <w:rFonts w:ascii="Angsana New" w:eastAsia="MS Mincho" w:hAnsi="Angsana New"/>
          <w:sz w:val="32"/>
          <w:szCs w:val="32"/>
        </w:rPr>
        <w:t xml:space="preserve"> 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พฤศจิกายน </w:t>
      </w:r>
      <w:r w:rsidR="00AE4996" w:rsidRPr="00AE4996">
        <w:rPr>
          <w:rFonts w:ascii="Angsana New" w:eastAsia="MS Mincho" w:hAnsi="Angsana New"/>
          <w:sz w:val="32"/>
          <w:szCs w:val="32"/>
        </w:rPr>
        <w:t>2568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 บริษัทได้ทำการซื้อขายในตลาดหลักทรัพย์แห่งประเทศไทยเป็นวันแรก</w:t>
      </w:r>
    </w:p>
    <w:p w14:paraId="2D866914" w14:textId="741A6B18" w:rsidR="000C0AC4" w:rsidRPr="00AE4996" w:rsidRDefault="000C0AC4" w:rsidP="000C0AC4">
      <w:pPr>
        <w:spacing w:before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บริษัทดำเนินธุรกิจภายใต้เครื่องหมายการค้า </w:t>
      </w:r>
      <w:r w:rsidRPr="00AE4996">
        <w:rPr>
          <w:rFonts w:ascii="Angsana New" w:hAnsi="Angsana New"/>
          <w:spacing w:val="-8"/>
          <w:sz w:val="32"/>
          <w:szCs w:val="32"/>
        </w:rPr>
        <w:t>“</w:t>
      </w:r>
      <w:proofErr w:type="spellStart"/>
      <w:r w:rsidRPr="00AE4996">
        <w:rPr>
          <w:rFonts w:ascii="Angsana New" w:hAnsi="Angsana New"/>
          <w:spacing w:val="-8"/>
          <w:sz w:val="32"/>
          <w:szCs w:val="32"/>
        </w:rPr>
        <w:t>WashXpress</w:t>
      </w:r>
      <w:proofErr w:type="spellEnd"/>
      <w:r w:rsidRPr="00AE4996">
        <w:rPr>
          <w:rFonts w:ascii="Angsana New" w:hAnsi="Angsana New"/>
          <w:spacing w:val="-8"/>
          <w:sz w:val="32"/>
          <w:szCs w:val="32"/>
        </w:rPr>
        <w:t>”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 และให้สิทธิในการประกอบการธุรกิจ</w:t>
      </w:r>
      <w:proofErr w:type="spellStart"/>
      <w:r w:rsidRPr="00AE4996">
        <w:rPr>
          <w:rFonts w:ascii="Angsana New" w:hAnsi="Angsana New"/>
          <w:spacing w:val="-8"/>
          <w:sz w:val="32"/>
          <w:szCs w:val="32"/>
          <w:cs/>
        </w:rPr>
        <w:t>แฟ</w:t>
      </w:r>
      <w:proofErr w:type="spellEnd"/>
      <w:r w:rsidRPr="00AE4996">
        <w:rPr>
          <w:rFonts w:ascii="Angsana New" w:hAnsi="Angsana New"/>
          <w:spacing w:val="-8"/>
          <w:sz w:val="32"/>
          <w:szCs w:val="32"/>
          <w:cs/>
        </w:rPr>
        <w:t>รนไช</w:t>
      </w:r>
      <w:proofErr w:type="spellStart"/>
      <w:r w:rsidRPr="00AE4996">
        <w:rPr>
          <w:rFonts w:ascii="Angsana New" w:hAnsi="Angsana New"/>
          <w:spacing w:val="-8"/>
          <w:sz w:val="32"/>
          <w:szCs w:val="32"/>
          <w:cs/>
        </w:rPr>
        <w:t>ส์</w:t>
      </w:r>
      <w:proofErr w:type="spellEnd"/>
      <w:r w:rsidRPr="00AE4996">
        <w:rPr>
          <w:rFonts w:ascii="Angsana New" w:hAnsi="Angsana New"/>
          <w:spacing w:val="-2"/>
          <w:sz w:val="32"/>
          <w:szCs w:val="32"/>
          <w:cs/>
        </w:rPr>
        <w:t xml:space="preserve">ภายใต้เครื่องหมายการค้าและ/หรือบริการในนาม </w:t>
      </w:r>
      <w:r w:rsidRPr="00AE4996">
        <w:rPr>
          <w:rFonts w:ascii="Angsana New" w:hAnsi="Angsana New"/>
          <w:spacing w:val="-2"/>
          <w:sz w:val="32"/>
          <w:szCs w:val="32"/>
        </w:rPr>
        <w:t>“</w:t>
      </w:r>
      <w:proofErr w:type="spellStart"/>
      <w:r w:rsidRPr="00AE4996">
        <w:rPr>
          <w:rFonts w:ascii="Angsana New" w:hAnsi="Angsana New"/>
          <w:spacing w:val="-2"/>
          <w:sz w:val="32"/>
          <w:szCs w:val="32"/>
        </w:rPr>
        <w:t>WashXpress</w:t>
      </w:r>
      <w:proofErr w:type="spellEnd"/>
      <w:r w:rsidRPr="00AE4996">
        <w:rPr>
          <w:rFonts w:ascii="Angsana New" w:hAnsi="Angsana New"/>
          <w:spacing w:val="-2"/>
          <w:sz w:val="32"/>
          <w:szCs w:val="32"/>
        </w:rPr>
        <w:t>”</w:t>
      </w:r>
      <w:r w:rsidRPr="00AE4996">
        <w:rPr>
          <w:rFonts w:ascii="Angsana New" w:hAnsi="Angsana New"/>
          <w:spacing w:val="-2"/>
          <w:sz w:val="32"/>
          <w:szCs w:val="32"/>
          <w:cs/>
        </w:rPr>
        <w:t xml:space="preserve"> โดย </w:t>
      </w:r>
      <w:r w:rsidRPr="00AE4996">
        <w:rPr>
          <w:rFonts w:ascii="Angsana New" w:eastAsia="MS Mincho" w:hAnsi="Angsana New"/>
          <w:sz w:val="32"/>
          <w:szCs w:val="32"/>
          <w:cs/>
          <w:lang w:eastAsia="ja-JP"/>
        </w:rPr>
        <w:t xml:space="preserve">ณ วันที่ </w:t>
      </w:r>
      <w:r w:rsidR="00AE4996" w:rsidRPr="00AE4996">
        <w:rPr>
          <w:rFonts w:ascii="Angsana New" w:hAnsi="Angsana New"/>
          <w:sz w:val="32"/>
          <w:szCs w:val="32"/>
        </w:rPr>
        <w:t>30</w:t>
      </w:r>
      <w:r w:rsidR="00972EAE" w:rsidRPr="00AE4996">
        <w:rPr>
          <w:rFonts w:ascii="Angsana New" w:hAnsi="Angsana New"/>
          <w:sz w:val="32"/>
          <w:szCs w:val="32"/>
        </w:rPr>
        <w:t xml:space="preserve"> </w:t>
      </w:r>
      <w:r w:rsidR="00972EAE" w:rsidRPr="00AE4996">
        <w:rPr>
          <w:rFonts w:ascii="Angsana New" w:hAnsi="Angsana New"/>
          <w:sz w:val="32"/>
          <w:szCs w:val="32"/>
          <w:cs/>
        </w:rPr>
        <w:t>มิถุนายน</w:t>
      </w:r>
      <w:r w:rsidRPr="00AE4996">
        <w:rPr>
          <w:rFonts w:ascii="Angsana New" w:hAnsi="Angsana New"/>
          <w:sz w:val="32"/>
          <w:szCs w:val="32"/>
          <w:cs/>
        </w:rPr>
        <w:t xml:space="preserve"> </w:t>
      </w:r>
      <w:r w:rsidR="00AE4996" w:rsidRPr="00AE4996">
        <w:rPr>
          <w:rFonts w:ascii="Angsana New" w:hAnsi="Angsana New"/>
          <w:sz w:val="32"/>
          <w:szCs w:val="32"/>
        </w:rPr>
        <w:t>2569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และ</w:t>
      </w:r>
      <w:r w:rsidR="00C53BB4" w:rsidRPr="00AE4996">
        <w:rPr>
          <w:rFonts w:ascii="Angsana New" w:hAnsi="Angsana New" w:hint="cs"/>
          <w:sz w:val="32"/>
          <w:szCs w:val="32"/>
          <w:cs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 </w:t>
      </w:r>
      <w:r w:rsidR="00C53BB4" w:rsidRPr="00AE499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4996" w:rsidRPr="00AE4996">
        <w:rPr>
          <w:rFonts w:ascii="Angsana New" w:hAnsi="Angsana New"/>
          <w:sz w:val="32"/>
          <w:szCs w:val="32"/>
        </w:rPr>
        <w:t>31</w:t>
      </w:r>
      <w:r w:rsidRPr="00AE49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มีจำนวนสาขาของร้านเปิดให้บริการจำนวน </w:t>
      </w:r>
      <w:r w:rsidR="00AE4996" w:rsidRPr="00AE4996">
        <w:rPr>
          <w:rFonts w:ascii="Angsana New" w:hAnsi="Angsana New"/>
          <w:spacing w:val="-4"/>
          <w:sz w:val="32"/>
          <w:szCs w:val="32"/>
        </w:rPr>
        <w:t>565</w:t>
      </w:r>
      <w:r w:rsidR="00712F75" w:rsidRPr="00AE4996">
        <w:rPr>
          <w:rFonts w:ascii="Angsana New" w:hAnsi="Angsana New"/>
          <w:spacing w:val="-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สาขา และ </w:t>
      </w:r>
      <w:r w:rsidR="00AE4996" w:rsidRPr="00AE4996">
        <w:rPr>
          <w:rFonts w:ascii="Angsana New" w:hAnsi="Angsana New"/>
          <w:spacing w:val="-4"/>
          <w:sz w:val="32"/>
          <w:szCs w:val="32"/>
        </w:rPr>
        <w:t>512</w:t>
      </w:r>
      <w:r w:rsidRPr="00AE4996">
        <w:rPr>
          <w:rFonts w:ascii="Angsana New" w:hAnsi="Angsana New"/>
          <w:spacing w:val="-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สาขา ตามลำดับ </w:t>
      </w:r>
      <w:r w:rsidR="007E0DF1" w:rsidRPr="00AE4996">
        <w:rPr>
          <w:rFonts w:ascii="Angsana New" w:hAnsi="Angsana New"/>
          <w:spacing w:val="-4"/>
          <w:sz w:val="32"/>
          <w:szCs w:val="32"/>
        </w:rPr>
        <w:br/>
      </w:r>
      <w:r w:rsidRPr="00AE4996">
        <w:rPr>
          <w:rFonts w:ascii="Angsana New" w:hAnsi="Angsana New"/>
          <w:spacing w:val="-4"/>
          <w:sz w:val="32"/>
          <w:szCs w:val="32"/>
          <w:cs/>
        </w:rPr>
        <w:t>มีจำนวน</w:t>
      </w:r>
      <w:proofErr w:type="spellStart"/>
      <w:r w:rsidRPr="00AE4996">
        <w:rPr>
          <w:rFonts w:ascii="Angsana New" w:hAnsi="Angsana New"/>
          <w:spacing w:val="-4"/>
          <w:sz w:val="32"/>
          <w:szCs w:val="32"/>
          <w:cs/>
        </w:rPr>
        <w:t>แฟ</w:t>
      </w:r>
      <w:proofErr w:type="spellEnd"/>
      <w:r w:rsidRPr="00AE4996">
        <w:rPr>
          <w:rFonts w:ascii="Angsana New" w:hAnsi="Angsana New"/>
          <w:spacing w:val="-4"/>
          <w:sz w:val="32"/>
          <w:szCs w:val="32"/>
          <w:cs/>
        </w:rPr>
        <w:t>รนไช</w:t>
      </w:r>
      <w:proofErr w:type="spellStart"/>
      <w:r w:rsidRPr="00AE4996">
        <w:rPr>
          <w:rFonts w:ascii="Angsana New" w:hAnsi="Angsana New"/>
          <w:spacing w:val="-4"/>
          <w:sz w:val="32"/>
          <w:szCs w:val="32"/>
          <w:cs/>
        </w:rPr>
        <w:t>ส์</w:t>
      </w:r>
      <w:proofErr w:type="spellEnd"/>
      <w:r w:rsidRPr="00AE49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4996" w:rsidRPr="00AE4996">
        <w:rPr>
          <w:rFonts w:ascii="Angsana New" w:hAnsi="Angsana New"/>
          <w:spacing w:val="-2"/>
          <w:sz w:val="32"/>
          <w:szCs w:val="32"/>
        </w:rPr>
        <w:t>79</w:t>
      </w:r>
      <w:r w:rsidRPr="00AE4996">
        <w:rPr>
          <w:rFonts w:ascii="Angsana New" w:hAnsi="Angsana New"/>
          <w:spacing w:val="-2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2"/>
          <w:sz w:val="32"/>
          <w:szCs w:val="32"/>
          <w:cs/>
        </w:rPr>
        <w:t>สาขา</w:t>
      </w:r>
      <w:r w:rsidRPr="00AE4996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173EEA2" w14:textId="4D9F02A0" w:rsidR="00390D85" w:rsidRPr="00AE4996" w:rsidRDefault="00AE4996" w:rsidP="00091675">
      <w:pPr>
        <w:spacing w:before="36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B7A10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B7A10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2EE" w:rsidRPr="00AE499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A372EE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7969A96" w14:textId="1ECB46C8" w:rsidR="00B066A1" w:rsidRPr="00AE4996" w:rsidRDefault="00AE4996" w:rsidP="00091675">
      <w:pPr>
        <w:pStyle w:val="ListParagraph"/>
        <w:spacing w:after="240"/>
        <w:ind w:left="1260" w:hanging="71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E4996">
        <w:rPr>
          <w:rFonts w:asciiTheme="majorBidi" w:eastAsia="Times New Roman" w:hAnsiTheme="majorBidi" w:cstheme="majorBidi"/>
          <w:sz w:val="32"/>
          <w:szCs w:val="32"/>
        </w:rPr>
        <w:t>2</w:t>
      </w:r>
      <w:r w:rsidR="006E19A7" w:rsidRPr="00AE4996">
        <w:rPr>
          <w:rFonts w:asciiTheme="majorBidi" w:eastAsia="Times New Roman" w:hAnsiTheme="majorBidi" w:cstheme="majorBidi"/>
          <w:sz w:val="32"/>
          <w:szCs w:val="32"/>
          <w:lang w:val="th-TH"/>
        </w:rPr>
        <w:t>.</w:t>
      </w:r>
      <w:r w:rsidRPr="00AE4996">
        <w:rPr>
          <w:rFonts w:asciiTheme="majorBidi" w:eastAsia="Times New Roman" w:hAnsiTheme="majorBidi" w:cstheme="majorBidi"/>
          <w:sz w:val="32"/>
          <w:szCs w:val="32"/>
        </w:rPr>
        <w:t>1</w:t>
      </w:r>
      <w:r w:rsidR="000B3253" w:rsidRPr="00AE4996">
        <w:rPr>
          <w:rFonts w:asciiTheme="majorBidi" w:hAnsiTheme="majorBidi" w:cstheme="majorBidi"/>
          <w:sz w:val="32"/>
          <w:szCs w:val="32"/>
        </w:rPr>
        <w:tab/>
      </w:r>
      <w:r w:rsidR="004038FB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4038FB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38FB" w:rsidRPr="00AE4996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="004038FB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38FB" w:rsidRPr="00AE4996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B54F40" w14:textId="79D45C19" w:rsidR="002A1A59" w:rsidRPr="00AE4996" w:rsidRDefault="00AE4996" w:rsidP="007E0DF1">
      <w:pPr>
        <w:pStyle w:val="ListParagraph"/>
        <w:ind w:left="1267" w:hanging="72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E499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3755B" w:rsidRPr="00AE499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3755B" w:rsidRPr="00AE4996">
        <w:rPr>
          <w:rFonts w:asciiTheme="majorBidi" w:hAnsiTheme="majorBidi" w:cstheme="majorBidi"/>
          <w:spacing w:val="-6"/>
          <w:sz w:val="32"/>
          <w:szCs w:val="32"/>
        </w:rPr>
        <w:tab/>
      </w:r>
      <w:r w:rsidR="009A1986" w:rsidRPr="00AE4996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="009A1986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38FB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AE4996">
        <w:rPr>
          <w:rFonts w:asciiTheme="majorBidi" w:eastAsia="Times New Roman" w:hAnsiTheme="majorBidi" w:cstheme="majorBidi"/>
          <w:sz w:val="32"/>
          <w:szCs w:val="32"/>
        </w:rPr>
        <w:t>31</w:t>
      </w:r>
      <w:r w:rsidR="004038FB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E4996">
        <w:rPr>
          <w:rFonts w:asciiTheme="majorBidi" w:eastAsia="Times New Roman" w:hAnsiTheme="majorBidi" w:cstheme="majorBidi"/>
          <w:sz w:val="32"/>
          <w:szCs w:val="32"/>
        </w:rPr>
        <w:t>2568</w:t>
      </w:r>
      <w:r w:rsidR="004038FB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5FCAF740" w14:textId="635C834F" w:rsidR="003326AE" w:rsidRPr="00AE4996" w:rsidRDefault="00AE4996" w:rsidP="007E0DF1">
      <w:pPr>
        <w:pStyle w:val="ListParagraph"/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E499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887DAC" w:rsidRPr="00AE499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87DAC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87DAC" w:rsidRPr="00AE4996">
        <w:rPr>
          <w:rFonts w:asciiTheme="majorBidi" w:hAnsiTheme="majorBidi" w:cstheme="majorBidi"/>
          <w:spacing w:val="-6"/>
          <w:sz w:val="32"/>
          <w:szCs w:val="32"/>
        </w:rPr>
        <w:tab/>
      </w:r>
      <w:r w:rsidR="00644609" w:rsidRPr="00AE4996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BE01CE" w:rsidRPr="00AE4996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งวดสามเดือนและ</w:t>
      </w:r>
      <w:r w:rsidR="00FD37E0" w:rsidRPr="00AE4996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972EAE" w:rsidRPr="00AE4996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="00644609" w:rsidRPr="00AE4996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406483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E0883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644609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058ECEF" w14:textId="77777777" w:rsidR="00AE4996" w:rsidRDefault="00AE4996" w:rsidP="007E0DF1">
      <w:pPr>
        <w:pStyle w:val="ListParagraph"/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  <w:sectPr w:rsidR="00AE4996" w:rsidSect="00C903B7">
          <w:headerReference w:type="default" r:id="rId8"/>
          <w:headerReference w:type="first" r:id="rId9"/>
          <w:pgSz w:w="11909" w:h="16834" w:code="9"/>
          <w:pgMar w:top="1440" w:right="1224" w:bottom="720" w:left="1440" w:header="720" w:footer="432" w:gutter="0"/>
          <w:pgNumType w:fmt="numberInDash"/>
          <w:cols w:space="720"/>
          <w:titlePg/>
          <w:docGrid w:linePitch="360"/>
        </w:sectPr>
      </w:pPr>
    </w:p>
    <w:p w14:paraId="47EBE66C" w14:textId="2F25362C" w:rsidR="008D0B9A" w:rsidRPr="00AE4996" w:rsidRDefault="00AE4996" w:rsidP="007E0DF1">
      <w:pPr>
        <w:pStyle w:val="ListParagraph"/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17DA8" w:rsidRPr="00AE4996">
        <w:rPr>
          <w:rFonts w:asciiTheme="majorBidi" w:hAnsiTheme="majorBidi" w:cstheme="majorBidi"/>
          <w:sz w:val="32"/>
          <w:szCs w:val="32"/>
        </w:rPr>
        <w:t>.</w:t>
      </w:r>
      <w:r w:rsidRPr="00AE4996">
        <w:rPr>
          <w:rFonts w:asciiTheme="majorBidi" w:hAnsiTheme="majorBidi" w:cstheme="majorBidi"/>
          <w:sz w:val="32"/>
          <w:szCs w:val="32"/>
        </w:rPr>
        <w:t>4</w:t>
      </w:r>
      <w:r w:rsidR="00B17DA8" w:rsidRPr="00AE4996">
        <w:rPr>
          <w:rFonts w:asciiTheme="majorBidi" w:hAnsiTheme="majorBidi" w:cstheme="majorBidi"/>
          <w:sz w:val="32"/>
          <w:szCs w:val="32"/>
        </w:rPr>
        <w:tab/>
      </w:r>
      <w:r w:rsidR="008D0B9A" w:rsidRPr="00AE4996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F7ECA" w:rsidRPr="00AE4996">
        <w:rPr>
          <w:rFonts w:asciiTheme="majorBidi" w:hAnsiTheme="majorBidi" w:cstheme="majorBidi"/>
          <w:sz w:val="32"/>
          <w:szCs w:val="32"/>
        </w:rPr>
        <w:t xml:space="preserve">           </w:t>
      </w:r>
      <w:r w:rsidR="008D0B9A" w:rsidRPr="00AE4996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</w:t>
      </w:r>
      <w:r w:rsidR="001508D1" w:rsidRPr="00AE4996">
        <w:rPr>
          <w:rFonts w:asciiTheme="majorBidi" w:hAnsiTheme="majorBidi" w:cstheme="majorBidi"/>
          <w:sz w:val="32"/>
          <w:szCs w:val="32"/>
          <w:cs/>
        </w:rPr>
        <w:t>ล</w:t>
      </w:r>
      <w:r w:rsidR="008D0B9A" w:rsidRPr="00AE4996">
        <w:rPr>
          <w:rFonts w:asciiTheme="majorBidi" w:hAnsiTheme="majorBidi" w:cstheme="majorBidi"/>
          <w:sz w:val="32"/>
          <w:szCs w:val="32"/>
          <w:cs/>
        </w:rPr>
        <w:t>ดังกล่าวใน</w:t>
      </w:r>
      <w:r w:rsidR="008D0B9A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 </w:t>
      </w:r>
      <w:r w:rsidR="008D0B9A" w:rsidRPr="00AE4996">
        <w:rPr>
          <w:rFonts w:asciiTheme="majorBidi" w:hAnsiTheme="majorBidi" w:cstheme="majorBidi"/>
          <w:spacing w:val="-8"/>
          <w:sz w:val="32"/>
          <w:szCs w:val="32"/>
          <w:cs/>
        </w:rPr>
        <w:t>ดังนั้น</w:t>
      </w:r>
      <w:r w:rsidR="008D0B9A" w:rsidRPr="00AE49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D0B9A" w:rsidRPr="00AE4996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="008D0B9A" w:rsidRPr="00AE4996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การเงินระหว่างกาล</w:t>
      </w:r>
      <w:r w:rsidR="008D0B9A" w:rsidRPr="00AE4996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BE01CE" w:rsidRPr="00AE4996">
        <w:rPr>
          <w:rFonts w:asciiTheme="majorBidi" w:hAnsiTheme="majorBidi" w:cstheme="majorBidi" w:hint="cs"/>
          <w:spacing w:val="2"/>
          <w:sz w:val="32"/>
          <w:szCs w:val="32"/>
          <w:cs/>
        </w:rPr>
        <w:t>งวดสามเดือนและ</w:t>
      </w:r>
      <w:r w:rsidR="008D0B9A" w:rsidRPr="00AE4996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972EAE" w:rsidRPr="00AE4996">
        <w:rPr>
          <w:rFonts w:asciiTheme="majorBidi" w:hAnsiTheme="majorBidi" w:cstheme="majorBidi"/>
          <w:spacing w:val="2"/>
          <w:sz w:val="32"/>
          <w:szCs w:val="32"/>
          <w:cs/>
        </w:rPr>
        <w:t>หกเดือน</w:t>
      </w:r>
      <w:r w:rsidR="008875B9" w:rsidRPr="00AE4996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6403FB" w:rsidRPr="00AE4996">
        <w:rPr>
          <w:rFonts w:asciiTheme="majorBidi" w:hAnsiTheme="majorBidi" w:cstheme="majorBidi"/>
          <w:spacing w:val="2"/>
          <w:sz w:val="32"/>
          <w:szCs w:val="32"/>
          <w:cs/>
        </w:rPr>
        <w:t>วันที่</w:t>
      </w:r>
      <w:r w:rsidR="00825E2F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8D0B9A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D0B9A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AE4996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8D0B9A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8D0B9A" w:rsidRPr="00AE4996">
        <w:rPr>
          <w:rFonts w:asciiTheme="majorBidi" w:hAnsiTheme="majorBidi" w:cstheme="majorBidi"/>
          <w:sz w:val="32"/>
          <w:szCs w:val="32"/>
          <w:cs/>
        </w:rPr>
        <w:t>ได้มีการตรวจสอบแล้ว</w:t>
      </w:r>
    </w:p>
    <w:p w14:paraId="7E9D6509" w14:textId="03C4561A" w:rsidR="003058BA" w:rsidRPr="00AE4996" w:rsidRDefault="00AE4996" w:rsidP="007E0DF1">
      <w:pPr>
        <w:spacing w:before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AE4996">
        <w:rPr>
          <w:rFonts w:asciiTheme="majorBidi" w:hAnsiTheme="majorBidi" w:cstheme="majorBidi"/>
          <w:spacing w:val="2"/>
          <w:sz w:val="32"/>
          <w:szCs w:val="32"/>
        </w:rPr>
        <w:t>2</w:t>
      </w:r>
      <w:r w:rsidR="00CC0935" w:rsidRPr="00AE4996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AE4996">
        <w:rPr>
          <w:rFonts w:asciiTheme="majorBidi" w:hAnsiTheme="majorBidi" w:cstheme="majorBidi"/>
          <w:spacing w:val="2"/>
          <w:sz w:val="32"/>
          <w:szCs w:val="32"/>
        </w:rPr>
        <w:t>5</w:t>
      </w:r>
      <w:r w:rsidR="00CC0935" w:rsidRPr="00AE4996">
        <w:rPr>
          <w:rFonts w:asciiTheme="majorBidi" w:hAnsiTheme="majorBidi" w:cstheme="majorBidi"/>
          <w:spacing w:val="2"/>
          <w:sz w:val="32"/>
          <w:szCs w:val="32"/>
        </w:rPr>
        <w:tab/>
      </w:r>
      <w:r w:rsidR="00CC0935" w:rsidRPr="00AE4996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</w:t>
      </w:r>
      <w:r w:rsidR="00C5153E" w:rsidRPr="00AE4996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CC0935" w:rsidRPr="00AE4996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CC0935" w:rsidRPr="00AE499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CC0935" w:rsidRPr="00AE4996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</w:t>
      </w:r>
      <w:r w:rsidR="00CC0935" w:rsidRPr="00AE4996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งบการเงินระหว่างกาลตามกฎหมายฉบับภาษาไทยเป็นหลัก</w:t>
      </w:r>
    </w:p>
    <w:p w14:paraId="012FBA92" w14:textId="317A9816" w:rsidR="00DD374C" w:rsidRPr="00AE4996" w:rsidRDefault="00AE4996" w:rsidP="007E0DF1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pacing w:val="2"/>
          <w:sz w:val="32"/>
          <w:szCs w:val="32"/>
        </w:rPr>
        <w:t>2</w:t>
      </w:r>
      <w:r w:rsidR="00CC0935" w:rsidRPr="00AE4996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AE4996">
        <w:rPr>
          <w:rFonts w:asciiTheme="majorBidi" w:hAnsiTheme="majorBidi" w:cstheme="majorBidi"/>
          <w:spacing w:val="2"/>
          <w:sz w:val="32"/>
          <w:szCs w:val="32"/>
        </w:rPr>
        <w:t>6</w:t>
      </w:r>
      <w:r w:rsidR="00CC0935" w:rsidRPr="00AE4996">
        <w:rPr>
          <w:rFonts w:asciiTheme="majorBidi" w:hAnsiTheme="majorBidi" w:cstheme="majorBidi"/>
          <w:spacing w:val="2"/>
          <w:sz w:val="32"/>
          <w:szCs w:val="32"/>
        </w:rPr>
        <w:tab/>
      </w:r>
      <w:r w:rsidR="00CC0935" w:rsidRPr="00AE49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8D34EE" w14:textId="16E4D3B2" w:rsidR="00FC7235" w:rsidRPr="00AE4996" w:rsidRDefault="00BE01CE" w:rsidP="00BE01CE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ab/>
      </w:r>
      <w:r w:rsidR="000F45E3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ในระหว่างงวด บริษัท</w:t>
      </w:r>
      <w:r w:rsidR="00FC7235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E4996" w:rsidRPr="00AE4996">
        <w:rPr>
          <w:rFonts w:asciiTheme="majorBidi" w:eastAsia="Times New Roman" w:hAnsiTheme="majorBidi" w:cstheme="majorBidi"/>
          <w:sz w:val="32"/>
          <w:szCs w:val="32"/>
        </w:rPr>
        <w:t>1</w:t>
      </w:r>
      <w:r w:rsidR="00FC7235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มกราคม </w:t>
      </w:r>
      <w:r w:rsidR="00AE4996" w:rsidRPr="00AE4996">
        <w:rPr>
          <w:rFonts w:asciiTheme="majorBidi" w:eastAsia="Times New Roman" w:hAnsiTheme="majorBidi" w:cstheme="majorBidi"/>
          <w:sz w:val="32"/>
          <w:szCs w:val="32"/>
        </w:rPr>
        <w:t>2569</w:t>
      </w:r>
      <w:r w:rsidR="00FC7235"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C7235" w:rsidRPr="00AE4996">
        <w:rPr>
          <w:rFonts w:ascii="Angsana New" w:eastAsia="Times New Roman" w:hAnsi="Angsana New"/>
          <w:sz w:val="32"/>
          <w:szCs w:val="32"/>
          <w:cs/>
          <w:lang w:val="en-GB"/>
        </w:rPr>
        <w:t>โดย</w:t>
      </w:r>
      <w:r w:rsidR="00FC7235" w:rsidRPr="00AE4996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59345DF5" w14:textId="05FA9B36" w:rsidR="00FC7235" w:rsidRPr="00AE4996" w:rsidRDefault="00FC7235" w:rsidP="00FC7235">
      <w:pPr>
        <w:spacing w:before="120" w:after="120"/>
        <w:ind w:left="1484" w:hanging="232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 w:hint="cs"/>
          <w:sz w:val="32"/>
          <w:szCs w:val="32"/>
          <w:cs/>
        </w:rPr>
        <w:t>-</w:t>
      </w:r>
      <w:r w:rsidRPr="00AE4996">
        <w:rPr>
          <w:rFonts w:ascii="Angsana New" w:hAnsi="Angsana New"/>
          <w:sz w:val="32"/>
          <w:szCs w:val="32"/>
          <w:cs/>
        </w:rPr>
        <w:tab/>
        <w:t>มาตรฐานการบัญชี ฉบับที่</w:t>
      </w:r>
      <w:r w:rsidR="008E0883" w:rsidRPr="00AE4996">
        <w:rPr>
          <w:rFonts w:ascii="Angsana New" w:hAnsi="Angsana New"/>
          <w:sz w:val="32"/>
          <w:szCs w:val="32"/>
        </w:rPr>
        <w:t xml:space="preserve"> </w:t>
      </w:r>
      <w:r w:rsidR="00AE4996" w:rsidRPr="00AE4996">
        <w:rPr>
          <w:rFonts w:asciiTheme="majorBidi" w:eastAsia="Times New Roman" w:hAnsiTheme="majorBidi" w:cstheme="majorBidi"/>
          <w:sz w:val="32"/>
          <w:szCs w:val="32"/>
        </w:rPr>
        <w:t>21</w:t>
      </w:r>
      <w:r w:rsidRPr="00AE4996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AE4996">
        <w:rPr>
          <w:rFonts w:ascii="Angsana New" w:hAnsi="Angsana New" w:hint="cs"/>
          <w:sz w:val="32"/>
          <w:szCs w:val="32"/>
          <w:cs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CE40BD0" w14:textId="4905757E" w:rsidR="00091675" w:rsidRPr="00AE4996" w:rsidRDefault="006C288E" w:rsidP="00FC7235">
      <w:pPr>
        <w:spacing w:before="240"/>
        <w:ind w:left="125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E4996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ทั้งนี้ </w:t>
      </w:r>
      <w:r w:rsidRPr="00AE4996">
        <w:rPr>
          <w:rFonts w:ascii="Angsana New" w:eastAsia="Times New Roman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AE4996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บริษัท</w:t>
      </w:r>
      <w:r w:rsidRPr="00AE4996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00F0CD8A" w14:textId="6296C314" w:rsidR="00D66080" w:rsidRPr="00AE4996" w:rsidRDefault="00AE4996" w:rsidP="00BE01CE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/>
          <w:sz w:val="32"/>
          <w:szCs w:val="32"/>
        </w:rPr>
      </w:pPr>
      <w:r w:rsidRPr="00AE4996">
        <w:rPr>
          <w:rFonts w:asciiTheme="majorBidi" w:hAnsiTheme="majorBidi"/>
          <w:sz w:val="32"/>
          <w:szCs w:val="32"/>
        </w:rPr>
        <w:t>2</w:t>
      </w:r>
      <w:r w:rsidR="00D66080" w:rsidRPr="00AE4996">
        <w:rPr>
          <w:rFonts w:asciiTheme="majorBidi" w:hAnsiTheme="majorBidi"/>
          <w:sz w:val="32"/>
          <w:szCs w:val="32"/>
        </w:rPr>
        <w:t>.</w:t>
      </w:r>
      <w:r w:rsidRPr="00AE4996">
        <w:rPr>
          <w:rFonts w:asciiTheme="majorBidi" w:hAnsiTheme="majorBidi"/>
          <w:sz w:val="32"/>
          <w:szCs w:val="32"/>
        </w:rPr>
        <w:t>7</w:t>
      </w:r>
      <w:r w:rsidR="00D66080" w:rsidRPr="00AE4996">
        <w:rPr>
          <w:rFonts w:asciiTheme="majorBidi" w:hAnsiTheme="majorBidi"/>
          <w:sz w:val="32"/>
          <w:szCs w:val="32"/>
        </w:rPr>
        <w:tab/>
      </w:r>
      <w:r w:rsidR="00D66080" w:rsidRPr="00AE499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D66080" w:rsidRPr="00AE4996">
        <w:rPr>
          <w:rFonts w:asciiTheme="majorBidi" w:hAnsiTheme="majorBidi"/>
          <w:sz w:val="32"/>
          <w:szCs w:val="32"/>
          <w:cs/>
        </w:rPr>
        <w:t>นุเ</w:t>
      </w:r>
      <w:proofErr w:type="spellEnd"/>
      <w:r w:rsidR="00D66080" w:rsidRPr="00AE4996">
        <w:rPr>
          <w:rFonts w:asciiTheme="majorBidi" w:hAnsiTheme="majorBidi"/>
          <w:sz w:val="32"/>
          <w:szCs w:val="32"/>
          <w:cs/>
        </w:rPr>
        <w:t>บกษาแล้ว แต่ยังไม่มีผลบังคับใช้</w:t>
      </w:r>
    </w:p>
    <w:p w14:paraId="3109CB06" w14:textId="020A97AF" w:rsidR="00D66080" w:rsidRPr="00AE4996" w:rsidRDefault="00D66080" w:rsidP="00BE01CE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AE4996">
        <w:rPr>
          <w:rFonts w:asciiTheme="majorBidi" w:hAnsiTheme="majorBidi"/>
          <w:sz w:val="32"/>
          <w:szCs w:val="32"/>
        </w:rPr>
        <w:tab/>
      </w:r>
      <w:r w:rsidRPr="00AE4996">
        <w:rPr>
          <w:rFonts w:asciiTheme="majorBidi" w:hAnsiTheme="majorBidi"/>
          <w:spacing w:val="-2"/>
          <w:sz w:val="32"/>
          <w:szCs w:val="32"/>
          <w:cs/>
        </w:rPr>
        <w:t>มาตรฐานการรายงานทางการเงินด้านการบัญชี</w:t>
      </w:r>
      <w:r w:rsidRPr="00AE4996">
        <w:rPr>
          <w:rFonts w:asciiTheme="majorBidi" w:hAnsiTheme="majorBidi" w:hint="cs"/>
          <w:spacing w:val="-2"/>
          <w:sz w:val="32"/>
          <w:szCs w:val="32"/>
          <w:cs/>
        </w:rPr>
        <w:t>ต่อไปนี้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>ได้ประกาศในราชกิจจา</w:t>
      </w:r>
      <w:proofErr w:type="spellStart"/>
      <w:r w:rsidRPr="00AE4996">
        <w:rPr>
          <w:rFonts w:asciiTheme="majorBidi" w:hAnsiTheme="majorBidi"/>
          <w:spacing w:val="-2"/>
          <w:sz w:val="32"/>
          <w:szCs w:val="32"/>
          <w:cs/>
        </w:rPr>
        <w:t>นุเ</w:t>
      </w:r>
      <w:proofErr w:type="spellEnd"/>
      <w:r w:rsidRPr="00AE4996">
        <w:rPr>
          <w:rFonts w:asciiTheme="majorBidi" w:hAnsiTheme="majorBidi"/>
          <w:spacing w:val="-2"/>
          <w:sz w:val="32"/>
          <w:szCs w:val="32"/>
          <w:cs/>
        </w:rPr>
        <w:t>บกษาแล้ว</w:t>
      </w:r>
      <w:r w:rsidRPr="00AE4996">
        <w:rPr>
          <w:rFonts w:asciiTheme="majorBidi" w:hAnsiTheme="majorBidi"/>
          <w:spacing w:val="-4"/>
          <w:sz w:val="32"/>
          <w:szCs w:val="32"/>
          <w:cs/>
        </w:rPr>
        <w:t xml:space="preserve"> โดยจะมี</w:t>
      </w:r>
      <w:r w:rsidRPr="00AE4996">
        <w:rPr>
          <w:rFonts w:asciiTheme="majorBidi" w:hAnsiTheme="majorBidi"/>
          <w:spacing w:val="-6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AE4996" w:rsidRPr="00AE4996">
        <w:rPr>
          <w:rFonts w:asciiTheme="majorBidi" w:hAnsiTheme="majorBidi"/>
          <w:spacing w:val="-6"/>
          <w:sz w:val="32"/>
          <w:szCs w:val="32"/>
        </w:rPr>
        <w:t>1</w:t>
      </w:r>
      <w:r w:rsidRPr="00AE499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AE4996">
        <w:rPr>
          <w:rFonts w:asciiTheme="majorBidi" w:hAnsiTheme="majorBidi"/>
          <w:spacing w:val="-6"/>
          <w:sz w:val="32"/>
          <w:szCs w:val="32"/>
          <w:cs/>
        </w:rPr>
        <w:t xml:space="preserve">มกราคม </w:t>
      </w:r>
      <w:r w:rsidR="00AE4996" w:rsidRPr="00AE4996">
        <w:rPr>
          <w:rFonts w:asciiTheme="majorBidi" w:hAnsiTheme="majorBidi"/>
          <w:spacing w:val="-6"/>
          <w:sz w:val="32"/>
          <w:szCs w:val="32"/>
        </w:rPr>
        <w:t>2571</w:t>
      </w:r>
      <w:r w:rsidRPr="00AE499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AE4996">
        <w:rPr>
          <w:rFonts w:asciiTheme="majorBidi" w:hAnsiTheme="majorBidi"/>
          <w:spacing w:val="-6"/>
          <w:sz w:val="32"/>
          <w:szCs w:val="32"/>
          <w:cs/>
        </w:rPr>
        <w:t>เป็นต้นไป</w:t>
      </w:r>
      <w:r w:rsidRPr="00AE499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14:paraId="1B6C81F9" w14:textId="683C1994" w:rsidR="006A5825" w:rsidRDefault="006A5825" w:rsidP="00D66080">
      <w:pPr>
        <w:spacing w:before="120" w:after="120"/>
        <w:ind w:left="994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FBE7F3E" w14:textId="3F777C56" w:rsidR="00D66080" w:rsidRPr="00AE4996" w:rsidRDefault="00BE01CE" w:rsidP="00BE01CE">
      <w:pPr>
        <w:tabs>
          <w:tab w:val="left" w:pos="1260"/>
        </w:tabs>
        <w:spacing w:before="240"/>
        <w:ind w:left="1259" w:hanging="720"/>
        <w:jc w:val="thaiDistribute"/>
        <w:rPr>
          <w:rFonts w:ascii="Angsana New" w:hAnsi="Angsana New"/>
          <w:b/>
          <w:bCs/>
          <w:spacing w:val="-8"/>
          <w:sz w:val="32"/>
          <w:szCs w:val="32"/>
        </w:rPr>
      </w:pPr>
      <w:r w:rsidRPr="00AE4996">
        <w:rPr>
          <w:rFonts w:ascii="Angsana New" w:hAnsi="Angsana New"/>
          <w:b/>
          <w:bCs/>
          <w:spacing w:val="-8"/>
          <w:sz w:val="32"/>
          <w:szCs w:val="32"/>
          <w:cs/>
        </w:rPr>
        <w:lastRenderedPageBreak/>
        <w:tab/>
      </w:r>
      <w:r w:rsidR="00D66080" w:rsidRPr="00AE4996">
        <w:rPr>
          <w:rFonts w:ascii="Angsana New" w:hAnsi="Angsana New"/>
          <w:b/>
          <w:bCs/>
          <w:spacing w:val="-8"/>
          <w:sz w:val="32"/>
          <w:szCs w:val="32"/>
          <w:cs/>
        </w:rPr>
        <w:t xml:space="preserve">มาตรฐานการรายงานทางการเงิน ฉบับที่ </w:t>
      </w:r>
      <w:r w:rsidR="00AE4996" w:rsidRPr="00AE4996">
        <w:rPr>
          <w:rFonts w:ascii="Angsana New" w:hAnsi="Angsana New"/>
          <w:b/>
          <w:bCs/>
          <w:spacing w:val="-8"/>
          <w:sz w:val="32"/>
          <w:szCs w:val="32"/>
        </w:rPr>
        <w:t>18</w:t>
      </w:r>
      <w:r w:rsidR="00D66080" w:rsidRPr="00AE4996">
        <w:rPr>
          <w:rFonts w:ascii="Angsana New" w:hAnsi="Angsana New"/>
          <w:b/>
          <w:bCs/>
          <w:spacing w:val="-8"/>
          <w:sz w:val="32"/>
          <w:szCs w:val="32"/>
        </w:rPr>
        <w:t xml:space="preserve"> </w:t>
      </w:r>
      <w:r w:rsidR="00D66080" w:rsidRPr="00AE4996">
        <w:rPr>
          <w:rFonts w:ascii="Angsana New" w:hAnsi="Angsana New"/>
          <w:b/>
          <w:bCs/>
          <w:spacing w:val="-8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507472A8" w14:textId="477FDE9B" w:rsidR="00D66080" w:rsidRPr="00AE4996" w:rsidRDefault="00D66080" w:rsidP="00BE01CE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AE4996">
        <w:rPr>
          <w:rFonts w:asciiTheme="majorBidi" w:hAnsiTheme="majorBidi"/>
          <w:sz w:val="32"/>
          <w:szCs w:val="32"/>
        </w:rPr>
        <w:tab/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18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AE4996">
        <w:rPr>
          <w:rFonts w:asciiTheme="majorBidi" w:hAnsiTheme="majorBidi"/>
          <w:spacing w:val="-2"/>
          <w:sz w:val="32"/>
          <w:szCs w:val="32"/>
        </w:rPr>
        <w:t xml:space="preserve">(TFRS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18</w:t>
      </w:r>
      <w:r w:rsidRPr="00AE499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ใช้แทนมาตรฐานการบัญชี ฉบับที่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F96461" w:rsidRPr="00AE4996">
        <w:rPr>
          <w:rFonts w:asciiTheme="majorBidi" w:hAnsiTheme="majorBidi" w:hint="cs"/>
          <w:spacing w:val="-2"/>
          <w:sz w:val="32"/>
          <w:szCs w:val="32"/>
          <w:cs/>
        </w:rPr>
        <w:t xml:space="preserve">     </w:t>
      </w:r>
      <w:r w:rsidRPr="00AE4996">
        <w:rPr>
          <w:rFonts w:asciiTheme="majorBidi" w:hAnsiTheme="majorBidi"/>
          <w:spacing w:val="-2"/>
          <w:sz w:val="32"/>
          <w:szCs w:val="32"/>
        </w:rPr>
        <w:t xml:space="preserve">(TAS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</w:t>
      </w:r>
      <w:r w:rsidRPr="00AE499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>โดยยังคงข้อกำหนดหลายประการใน</w:t>
      </w:r>
      <w:r w:rsidRPr="00AE4996">
        <w:rPr>
          <w:rFonts w:asciiTheme="majorBidi" w:hAnsiTheme="majorBidi"/>
          <w:spacing w:val="-2"/>
          <w:sz w:val="32"/>
          <w:szCs w:val="32"/>
        </w:rPr>
        <w:t xml:space="preserve"> TAS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ไว้ และเพิ่มเติมข้อกำหนดใหม่บางประการ </w:t>
      </w:r>
      <w:r w:rsidRPr="00AE4996">
        <w:rPr>
          <w:rFonts w:asciiTheme="majorBidi" w:hAnsiTheme="majorBidi"/>
          <w:spacing w:val="-2"/>
          <w:sz w:val="32"/>
          <w:szCs w:val="32"/>
        </w:rPr>
        <w:t>TFRS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18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 xml:space="preserve"> มีข้อกำหนดใหม่ ดังนี้</w:t>
      </w:r>
    </w:p>
    <w:p w14:paraId="466E8D69" w14:textId="721B2693" w:rsidR="00BE01CE" w:rsidRPr="00AE4996" w:rsidRDefault="00BE01CE" w:rsidP="00BE01CE">
      <w:pPr>
        <w:spacing w:before="120" w:after="120"/>
        <w:ind w:left="1484" w:hanging="232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 w:hint="cs"/>
          <w:sz w:val="32"/>
          <w:szCs w:val="32"/>
          <w:cs/>
        </w:rPr>
        <w:t>-</w:t>
      </w:r>
      <w:r w:rsidRPr="00AE4996">
        <w:rPr>
          <w:rFonts w:ascii="Angsana New" w:hAnsi="Angsana New"/>
          <w:sz w:val="32"/>
          <w:szCs w:val="32"/>
          <w:cs/>
        </w:rPr>
        <w:tab/>
        <w:t>การแสดงหมวดหมู่และยอดรวมย่อยที่นำเสนอในงบกำไรขาดทุน</w:t>
      </w:r>
    </w:p>
    <w:p w14:paraId="122ACC5D" w14:textId="49AB1F6D" w:rsidR="00BE01CE" w:rsidRPr="00AE4996" w:rsidRDefault="00BE01CE" w:rsidP="00BE01CE">
      <w:pPr>
        <w:spacing w:before="120" w:after="120"/>
        <w:ind w:left="1484" w:hanging="232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 w:hint="cs"/>
          <w:sz w:val="32"/>
          <w:szCs w:val="32"/>
          <w:cs/>
        </w:rPr>
        <w:t>-</w:t>
      </w:r>
      <w:r w:rsidRPr="00AE4996">
        <w:rPr>
          <w:rFonts w:ascii="Angsana New" w:hAnsi="Angsana New"/>
          <w:sz w:val="32"/>
          <w:szCs w:val="32"/>
          <w:cs/>
        </w:rPr>
        <w:tab/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0EEED37F" w14:textId="4B8D93CE" w:rsidR="00BE01CE" w:rsidRPr="00AE4996" w:rsidRDefault="00BE01CE" w:rsidP="00BE01CE">
      <w:pPr>
        <w:spacing w:before="120" w:after="120"/>
        <w:ind w:left="1484" w:hanging="232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 w:hint="cs"/>
          <w:sz w:val="32"/>
          <w:szCs w:val="32"/>
          <w:cs/>
        </w:rPr>
        <w:t>-</w:t>
      </w:r>
      <w:r w:rsidRPr="00AE4996">
        <w:rPr>
          <w:rFonts w:ascii="Angsana New" w:hAnsi="Angsana New"/>
          <w:sz w:val="32"/>
          <w:szCs w:val="32"/>
          <w:cs/>
        </w:rPr>
        <w:tab/>
        <w:t>การปรับปรุงหลักการรวบยอดและการแตกยอด</w:t>
      </w:r>
    </w:p>
    <w:p w14:paraId="241A4A06" w14:textId="776F81FF" w:rsidR="00D66080" w:rsidRPr="00AE4996" w:rsidRDefault="00BE01CE" w:rsidP="00BE01CE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/>
          <w:sz w:val="32"/>
          <w:szCs w:val="32"/>
          <w:cs/>
        </w:rPr>
      </w:pPr>
      <w:r w:rsidRPr="00AE4996">
        <w:rPr>
          <w:rFonts w:asciiTheme="majorBidi" w:hAnsiTheme="majorBidi"/>
          <w:spacing w:val="-2"/>
          <w:sz w:val="32"/>
          <w:szCs w:val="32"/>
          <w:cs/>
        </w:rPr>
        <w:tab/>
      </w:r>
      <w:r w:rsidR="00D66080" w:rsidRPr="00AE4996">
        <w:rPr>
          <w:rFonts w:asciiTheme="majorBidi" w:hAnsiTheme="majorBidi"/>
          <w:spacing w:val="-2"/>
          <w:sz w:val="32"/>
          <w:szCs w:val="32"/>
          <w:cs/>
        </w:rPr>
        <w:t>กิจการต้องถือปฏิบัติตาม</w:t>
      </w:r>
      <w:r w:rsidR="00D66080" w:rsidRPr="00AE4996">
        <w:rPr>
          <w:rFonts w:asciiTheme="majorBidi" w:hAnsiTheme="majorBidi"/>
          <w:spacing w:val="-2"/>
          <w:sz w:val="32"/>
          <w:szCs w:val="32"/>
        </w:rPr>
        <w:t xml:space="preserve"> TFRS</w:t>
      </w:r>
      <w:r w:rsidR="00D66080" w:rsidRPr="00AE499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18</w:t>
      </w:r>
      <w:r w:rsidR="00D66080" w:rsidRPr="00AE4996">
        <w:rPr>
          <w:rFonts w:asciiTheme="majorBidi" w:hAnsiTheme="majorBidi"/>
          <w:spacing w:val="-2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AE4996" w:rsidRPr="00AE4996">
        <w:rPr>
          <w:rFonts w:asciiTheme="majorBidi" w:hAnsiTheme="majorBidi"/>
          <w:spacing w:val="-2"/>
          <w:sz w:val="32"/>
          <w:szCs w:val="32"/>
        </w:rPr>
        <w:t>1</w:t>
      </w:r>
      <w:r w:rsidR="00D66080" w:rsidRPr="00AE4996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E4996" w:rsidRPr="00AE4996">
        <w:rPr>
          <w:rFonts w:asciiTheme="majorBidi" w:hAnsiTheme="majorBidi"/>
          <w:sz w:val="32"/>
          <w:szCs w:val="32"/>
        </w:rPr>
        <w:t>2571</w:t>
      </w:r>
      <w:r w:rsidR="00D66080" w:rsidRPr="00AE4996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="00D66080" w:rsidRPr="00AE4996">
        <w:rPr>
          <w:rFonts w:asciiTheme="majorBidi" w:hAnsiTheme="majorBidi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="00D66080" w:rsidRPr="00AE4996">
        <w:rPr>
          <w:rFonts w:asciiTheme="majorBidi" w:hAnsiTheme="majorBidi"/>
          <w:sz w:val="32"/>
          <w:szCs w:val="32"/>
        </w:rPr>
        <w:t>TFRS</w:t>
      </w:r>
      <w:r w:rsidR="00D66080" w:rsidRPr="00AE4996">
        <w:rPr>
          <w:rFonts w:asciiTheme="majorBidi" w:hAnsi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/>
          <w:sz w:val="32"/>
          <w:szCs w:val="32"/>
        </w:rPr>
        <w:t>18</w:t>
      </w:r>
      <w:r w:rsidR="00D66080" w:rsidRPr="00AE4996">
        <w:rPr>
          <w:rFonts w:asciiTheme="majorBidi" w:hAnsiTheme="majorBidi"/>
          <w:sz w:val="32"/>
          <w:szCs w:val="32"/>
          <w:cs/>
        </w:rPr>
        <w:t xml:space="preserve"> </w:t>
      </w:r>
      <w:r w:rsidR="00D66080" w:rsidRPr="00AE4996">
        <w:rPr>
          <w:rFonts w:asciiTheme="majorBidi" w:hAnsiTheme="majorBidi" w:hint="cs"/>
          <w:sz w:val="32"/>
          <w:szCs w:val="32"/>
          <w:cs/>
        </w:rPr>
        <w:t>ซึ่ง</w:t>
      </w:r>
      <w:r w:rsidR="00D66080" w:rsidRPr="00AE4996">
        <w:rPr>
          <w:rFonts w:asciiTheme="majorBidi" w:hAnsiTheme="majorBidi"/>
          <w:sz w:val="32"/>
          <w:szCs w:val="32"/>
          <w:cs/>
        </w:rPr>
        <w:t>กำหนดให้</w:t>
      </w:r>
      <w:r w:rsidR="00D66080" w:rsidRPr="00AE4996">
        <w:rPr>
          <w:rFonts w:asciiTheme="majorBidi" w:hAnsiTheme="majorBidi" w:hint="cs"/>
          <w:sz w:val="32"/>
          <w:szCs w:val="32"/>
          <w:cs/>
        </w:rPr>
        <w:t>ปรับ</w:t>
      </w:r>
      <w:r w:rsidR="00D66080" w:rsidRPr="00AE4996">
        <w:rPr>
          <w:rFonts w:asciiTheme="majorBidi" w:hAnsiTheme="majorBidi"/>
          <w:sz w:val="32"/>
          <w:szCs w:val="32"/>
          <w:cs/>
        </w:rPr>
        <w:t>ย้อนหลังตาม</w:t>
      </w:r>
      <w:r w:rsidR="00D66080" w:rsidRPr="00AE4996"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="00AE4996" w:rsidRPr="00AE4996">
        <w:rPr>
          <w:rFonts w:asciiTheme="majorBidi" w:hAnsiTheme="majorBidi"/>
          <w:sz w:val="32"/>
          <w:szCs w:val="32"/>
        </w:rPr>
        <w:t>8</w:t>
      </w:r>
      <w:r w:rsidR="00D66080" w:rsidRPr="00AE4996">
        <w:rPr>
          <w:rFonts w:asciiTheme="majorBidi" w:hAnsiTheme="majorBidi"/>
          <w:sz w:val="32"/>
          <w:szCs w:val="32"/>
        </w:rPr>
        <w:t xml:space="preserve"> </w:t>
      </w:r>
      <w:r w:rsidR="00D66080" w:rsidRPr="00AE4996"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="00D66080" w:rsidRPr="00AE4996">
        <w:rPr>
          <w:rFonts w:asciiTheme="majorBidi" w:hAnsiTheme="majorBidi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1F9683C0" w14:textId="376474BC" w:rsidR="00D66080" w:rsidRPr="00AE4996" w:rsidRDefault="00BE01CE" w:rsidP="00BE01CE">
      <w:pPr>
        <w:tabs>
          <w:tab w:val="left" w:pos="1260"/>
        </w:tabs>
        <w:spacing w:before="240"/>
        <w:ind w:left="1259" w:hanging="72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AE4996">
        <w:rPr>
          <w:rFonts w:asciiTheme="majorBidi" w:hAnsiTheme="majorBidi"/>
          <w:spacing w:val="-2"/>
          <w:sz w:val="32"/>
          <w:szCs w:val="32"/>
          <w:cs/>
        </w:rPr>
        <w:tab/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8E0883" w:rsidRPr="00AE4996">
        <w:rPr>
          <w:rFonts w:asciiTheme="majorBidi" w:hAnsiTheme="majorBidi"/>
          <w:spacing w:val="-2"/>
          <w:sz w:val="32"/>
          <w:szCs w:val="32"/>
        </w:rPr>
        <w:t xml:space="preserve">           </w:t>
      </w:r>
      <w:r w:rsidRPr="00AE4996">
        <w:rPr>
          <w:rFonts w:asciiTheme="majorBidi" w:hAnsiTheme="majorBidi"/>
          <w:spacing w:val="-2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4241B08F" w14:textId="0C8B9682" w:rsidR="00CC0935" w:rsidRPr="00AE4996" w:rsidRDefault="00AE4996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C0935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0935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</w:t>
      </w:r>
      <w:r w:rsidR="00645E83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มีสาระ</w:t>
      </w:r>
      <w:r w:rsidR="00CC0935" w:rsidRPr="00AE4996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>สำคัญ</w:t>
      </w:r>
    </w:p>
    <w:p w14:paraId="3103AFCA" w14:textId="6D3640A1" w:rsidR="00380C6A" w:rsidRPr="00AE4996" w:rsidRDefault="00CC0935" w:rsidP="0009167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E4996" w:rsidRPr="00AE4996">
        <w:rPr>
          <w:rFonts w:asciiTheme="majorBidi" w:hAnsiTheme="majorBidi" w:cstheme="majorBidi"/>
          <w:sz w:val="32"/>
          <w:szCs w:val="32"/>
        </w:rPr>
        <w:t>31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4996" w:rsidRPr="00AE4996">
        <w:rPr>
          <w:rFonts w:asciiTheme="majorBidi" w:hAnsiTheme="majorBidi" w:cstheme="majorBidi"/>
          <w:sz w:val="32"/>
          <w:szCs w:val="32"/>
        </w:rPr>
        <w:t>2568</w:t>
      </w:r>
    </w:p>
    <w:p w14:paraId="1D9441BD" w14:textId="77777777" w:rsidR="00BE01CE" w:rsidRPr="00AE4996" w:rsidRDefault="00BE01C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53199E" w14:textId="583B6586" w:rsidR="00794226" w:rsidRPr="00AE4996" w:rsidRDefault="00AE4996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133226747"/>
      <w:r w:rsidR="00794226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รายการกับบุคคลที่เกี่ยวข้องกัน</w:t>
      </w:r>
      <w:bookmarkEnd w:id="0"/>
    </w:p>
    <w:p w14:paraId="40DAACA4" w14:textId="77777777" w:rsidR="00BE6969" w:rsidRPr="00AE4996" w:rsidRDefault="00BE6969" w:rsidP="00BE6969">
      <w:pPr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AE4996">
        <w:rPr>
          <w:rFonts w:ascii="Angsana New" w:hAnsi="Angsana New"/>
          <w:spacing w:val="-12"/>
          <w:sz w:val="32"/>
          <w:szCs w:val="32"/>
          <w:cs/>
        </w:rPr>
        <w:t>บุคคล</w:t>
      </w:r>
      <w:r w:rsidRPr="00AE4996">
        <w:rPr>
          <w:rFonts w:ascii="Angsana New" w:hAnsi="Angsana New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AE4996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Pr="00AE4996">
        <w:rPr>
          <w:rFonts w:ascii="Angsana New" w:hAnsi="Angsana New"/>
          <w:spacing w:val="-8"/>
          <w:sz w:val="32"/>
          <w:szCs w:val="32"/>
          <w:cs/>
        </w:rPr>
        <w:t>โดยบริษัท ไม่ว่าจะเป็น</w:t>
      </w:r>
      <w:r w:rsidRPr="00AE4996">
        <w:rPr>
          <w:rFonts w:ascii="Angsana New" w:hAnsi="Angsana New"/>
          <w:sz w:val="32"/>
          <w:szCs w:val="32"/>
          <w:cs/>
        </w:rPr>
        <w:t>โดย</w:t>
      </w:r>
      <w:r w:rsidRPr="00AE4996">
        <w:rPr>
          <w:rFonts w:ascii="Angsana New" w:hAnsi="Angsana New"/>
          <w:spacing w:val="-8"/>
          <w:sz w:val="32"/>
          <w:szCs w:val="32"/>
          <w:cs/>
        </w:rPr>
        <w:t>ทางตรงหรือทางอ้อม หรืออยู่ภายใต้การควบคุมเดียวกันกับบริษัท รวมถึงบริษัท</w:t>
      </w:r>
      <w:r w:rsidRPr="00AE4996">
        <w:rPr>
          <w:rFonts w:ascii="Angsana New" w:hAnsi="Angsana New"/>
          <w:spacing w:val="-8"/>
          <w:sz w:val="32"/>
          <w:szCs w:val="32"/>
        </w:rPr>
        <w:t xml:space="preserve">             </w:t>
      </w:r>
      <w:r w:rsidRPr="00AE4996">
        <w:rPr>
          <w:rFonts w:ascii="Angsana New" w:hAnsi="Angsana New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01DE333" w14:textId="77777777" w:rsidR="00BE6969" w:rsidRPr="00AE4996" w:rsidRDefault="00BE6969" w:rsidP="00BE6969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AE4996">
        <w:rPr>
          <w:rFonts w:ascii="Angsana New" w:hAnsi="Angsana New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5A1EA47" w14:textId="77777777" w:rsidR="00BE6969" w:rsidRPr="00AE4996" w:rsidRDefault="00BE6969" w:rsidP="00BE6969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AE4996">
        <w:rPr>
          <w:rFonts w:ascii="Angsana New" w:hAnsi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C9EE1EC" w14:textId="280236E3" w:rsidR="003F17BC" w:rsidRPr="00AE4996" w:rsidRDefault="003F17BC" w:rsidP="00091675">
      <w:pPr>
        <w:pStyle w:val="BodyText"/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AE4996">
        <w:rPr>
          <w:rFonts w:ascii="Angsana New" w:hAnsi="Angsana New"/>
          <w:spacing w:val="-8"/>
          <w:sz w:val="32"/>
          <w:szCs w:val="32"/>
          <w:cs/>
          <w:lang w:val="en-US"/>
        </w:rPr>
        <w:t>ความสัมพันธ์ที่มีกับกิจการที่เกี่ยวข้องกัน</w:t>
      </w:r>
      <w:r w:rsidR="00000A15" w:rsidRPr="00AE4996">
        <w:rPr>
          <w:rFonts w:ascii="Angsana New" w:hAnsi="Angsana New" w:hint="cs"/>
          <w:spacing w:val="-8"/>
          <w:sz w:val="32"/>
          <w:szCs w:val="32"/>
          <w:cs/>
          <w:lang w:val="en-US"/>
        </w:rPr>
        <w:t>ที่มีรายการระหว่างกัน</w:t>
      </w:r>
      <w:r w:rsidRPr="00AE4996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AE4996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EC70B1" w:rsidRPr="00AE4996">
        <w:rPr>
          <w:rFonts w:ascii="Angsana New" w:hAnsi="Angsana New"/>
          <w:sz w:val="32"/>
          <w:szCs w:val="32"/>
          <w:lang w:val="en-US"/>
        </w:rPr>
        <w:t xml:space="preserve"> </w:t>
      </w:r>
      <w:r w:rsidR="00AE4996" w:rsidRPr="00AE4996">
        <w:rPr>
          <w:rFonts w:ascii="Angsana New" w:hAnsi="Angsana New"/>
          <w:sz w:val="32"/>
          <w:szCs w:val="32"/>
          <w:lang w:val="en-US"/>
        </w:rPr>
        <w:t>30</w:t>
      </w:r>
      <w:r w:rsidR="00972EAE" w:rsidRPr="00AE4996">
        <w:rPr>
          <w:rFonts w:ascii="Angsana New" w:hAnsi="Angsana New"/>
          <w:sz w:val="32"/>
          <w:szCs w:val="32"/>
          <w:lang w:val="en-US"/>
        </w:rPr>
        <w:t xml:space="preserve"> </w:t>
      </w:r>
      <w:r w:rsidR="00972EAE" w:rsidRPr="00AE4996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F07602" w:rsidRPr="00AE49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4996" w:rsidRPr="00AE4996">
        <w:rPr>
          <w:rFonts w:ascii="Angsana New" w:hAnsi="Angsana New"/>
          <w:sz w:val="32"/>
          <w:szCs w:val="32"/>
          <w:lang w:val="en-US"/>
        </w:rPr>
        <w:t>2569</w:t>
      </w:r>
      <w:r w:rsidR="00EC70B1" w:rsidRPr="00AE4996">
        <w:rPr>
          <w:rFonts w:ascii="Angsana New" w:hAnsi="Angsana New"/>
          <w:sz w:val="32"/>
          <w:szCs w:val="32"/>
          <w:lang w:val="en-US"/>
        </w:rPr>
        <w:t xml:space="preserve"> </w:t>
      </w:r>
      <w:r w:rsidR="00EC70B1" w:rsidRPr="00AE499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BE01CE" w:rsidRPr="00AE4996">
        <w:rPr>
          <w:rFonts w:ascii="Angsana New" w:hAnsi="Angsana New" w:hint="cs"/>
          <w:sz w:val="32"/>
          <w:szCs w:val="32"/>
          <w:cs/>
          <w:lang w:val="en-US"/>
        </w:rPr>
        <w:t>วันที่</w:t>
      </w:r>
      <w:r w:rsidRPr="00AE49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0883" w:rsidRPr="00AE4996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AE4996" w:rsidRPr="00AE4996">
        <w:rPr>
          <w:rFonts w:ascii="Angsana New" w:hAnsi="Angsana New"/>
          <w:sz w:val="32"/>
          <w:szCs w:val="32"/>
          <w:lang w:val="en-US"/>
        </w:rPr>
        <w:t>31</w:t>
      </w:r>
      <w:r w:rsidRPr="00AE4996">
        <w:rPr>
          <w:rFonts w:ascii="Angsana New" w:hAnsi="Angsana New"/>
          <w:sz w:val="32"/>
          <w:szCs w:val="32"/>
          <w:lang w:val="en-US"/>
        </w:rPr>
        <w:t xml:space="preserve"> </w:t>
      </w:r>
      <w:r w:rsidRPr="00AE499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AE4996" w:rsidRPr="00AE4996">
        <w:rPr>
          <w:rFonts w:ascii="Angsana New" w:hAnsi="Angsana New"/>
          <w:sz w:val="32"/>
          <w:szCs w:val="32"/>
          <w:lang w:val="en-US"/>
        </w:rPr>
        <w:t>2568</w:t>
      </w:r>
      <w:r w:rsidRPr="00AE4996">
        <w:rPr>
          <w:rFonts w:ascii="Angsana New" w:hAnsi="Angsana New"/>
          <w:sz w:val="32"/>
          <w:szCs w:val="32"/>
          <w:lang w:val="en-US"/>
        </w:rPr>
        <w:t xml:space="preserve"> </w:t>
      </w:r>
      <w:r w:rsidRPr="00AE4996">
        <w:rPr>
          <w:rFonts w:ascii="Angsana New" w:hAnsi="Angsana New"/>
          <w:sz w:val="32"/>
          <w:szCs w:val="32"/>
          <w:cs/>
          <w:lang w:val="en-US"/>
        </w:rPr>
        <w:t xml:space="preserve">มีดังนี้ </w:t>
      </w:r>
      <w:r w:rsidRPr="00AE4996">
        <w:rPr>
          <w:rFonts w:ascii="Angsana New" w:hAnsi="Angsana New"/>
          <w:sz w:val="32"/>
          <w:szCs w:val="32"/>
          <w:lang w:val="en-US"/>
        </w:rPr>
        <w:t xml:space="preserve"> </w:t>
      </w:r>
    </w:p>
    <w:tbl>
      <w:tblPr>
        <w:tblW w:w="873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52"/>
        <w:gridCol w:w="2752"/>
        <w:gridCol w:w="1586"/>
        <w:gridCol w:w="1710"/>
        <w:gridCol w:w="2430"/>
      </w:tblGrid>
      <w:tr w:rsidR="001523A2" w:rsidRPr="00AE4996" w14:paraId="5F9909CC" w14:textId="77777777" w:rsidTr="002F0BA3">
        <w:trPr>
          <w:tblHeader/>
        </w:trPr>
        <w:tc>
          <w:tcPr>
            <w:tcW w:w="252" w:type="dxa"/>
          </w:tcPr>
          <w:p w14:paraId="5F505F41" w14:textId="77777777" w:rsidR="00833690" w:rsidRPr="00AE4996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752" w:type="dxa"/>
          </w:tcPr>
          <w:p w14:paraId="29632518" w14:textId="77777777" w:rsidR="00833690" w:rsidRPr="00AE4996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785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49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586" w:type="dxa"/>
          </w:tcPr>
          <w:p w14:paraId="5B92D372" w14:textId="77777777" w:rsidR="00833690" w:rsidRPr="00AE4996" w:rsidRDefault="00833690" w:rsidP="002F0BA3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</w:tcPr>
          <w:p w14:paraId="2AC6B26E" w14:textId="77777777" w:rsidR="00833690" w:rsidRPr="00AE4996" w:rsidRDefault="00833690" w:rsidP="002F0BA3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49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430" w:type="dxa"/>
          </w:tcPr>
          <w:p w14:paraId="23B7DCA9" w14:textId="77777777" w:rsidR="00833690" w:rsidRPr="00AE4996" w:rsidRDefault="00833690" w:rsidP="002F0BA3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49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523A2" w:rsidRPr="00AE4996" w14:paraId="47C09F49" w14:textId="77777777" w:rsidTr="002F0BA3">
        <w:tc>
          <w:tcPr>
            <w:tcW w:w="252" w:type="dxa"/>
          </w:tcPr>
          <w:p w14:paraId="0D19BF1D" w14:textId="77777777" w:rsidR="00833690" w:rsidRPr="00AE4996" w:rsidRDefault="00833690" w:rsidP="002F0BA3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14:paraId="2FC57382" w14:textId="77777777" w:rsidR="00833690" w:rsidRPr="00AE4996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บริษัท แลนด์ แอสเซ</w:t>
            </w:r>
            <w:proofErr w:type="spellStart"/>
            <w:r w:rsidRPr="00AE4996">
              <w:rPr>
                <w:rFonts w:ascii="Angsana New" w:hAnsi="Angsana New"/>
                <w:sz w:val="24"/>
                <w:szCs w:val="24"/>
                <w:cs/>
              </w:rPr>
              <w:t>็ทส์</w:t>
            </w:r>
            <w:proofErr w:type="spellEnd"/>
            <w:r w:rsidRPr="00AE4996">
              <w:rPr>
                <w:rFonts w:ascii="Angsana New" w:hAnsi="Angsana New"/>
                <w:sz w:val="24"/>
                <w:szCs w:val="24"/>
                <w:cs/>
              </w:rPr>
              <w:t xml:space="preserve"> โฮลด</w:t>
            </w:r>
            <w:proofErr w:type="spellStart"/>
            <w:r w:rsidRPr="00AE4996">
              <w:rPr>
                <w:rFonts w:ascii="Angsana New" w:hAnsi="Angsana New"/>
                <w:sz w:val="24"/>
                <w:szCs w:val="24"/>
                <w:cs/>
              </w:rPr>
              <w:t>ิ้ง</w:t>
            </w:r>
            <w:proofErr w:type="spellEnd"/>
            <w:r w:rsidRPr="00AE499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6" w:type="dxa"/>
          </w:tcPr>
          <w:p w14:paraId="44ED1001" w14:textId="77777777" w:rsidR="00833690" w:rsidRPr="00AE4996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1710" w:type="dxa"/>
          </w:tcPr>
          <w:p w14:paraId="558BBEAB" w14:textId="77777777" w:rsidR="00833690" w:rsidRPr="00AE4996" w:rsidRDefault="00833690" w:rsidP="002F0BA3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6D1E8AD3" w14:textId="77777777" w:rsidR="00833690" w:rsidRPr="00AE4996" w:rsidRDefault="00833690" w:rsidP="002F0BA3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มีผู้ถือหุ้นร่วมกันกับบริษัท</w:t>
            </w:r>
          </w:p>
        </w:tc>
      </w:tr>
      <w:tr w:rsidR="00833690" w:rsidRPr="00AE4996" w14:paraId="2362ACE9" w14:textId="77777777" w:rsidTr="00853BB0">
        <w:tc>
          <w:tcPr>
            <w:tcW w:w="252" w:type="dxa"/>
          </w:tcPr>
          <w:p w14:paraId="5869B6F9" w14:textId="77777777" w:rsidR="00833690" w:rsidRPr="00AE4996" w:rsidRDefault="00833690" w:rsidP="002F0BA3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</w:tcPr>
          <w:p w14:paraId="6A9D5DA6" w14:textId="77777777" w:rsidR="00833690" w:rsidRPr="00AE4996" w:rsidRDefault="00833690" w:rsidP="00853BB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บริษัท เฮ้า</w:t>
            </w:r>
            <w:proofErr w:type="spellStart"/>
            <w:r w:rsidRPr="00AE4996">
              <w:rPr>
                <w:rFonts w:ascii="Angsana New" w:hAnsi="Angsana New"/>
                <w:sz w:val="24"/>
                <w:szCs w:val="24"/>
                <w:cs/>
              </w:rPr>
              <w:t>ส์</w:t>
            </w:r>
            <w:proofErr w:type="spellEnd"/>
            <w:r w:rsidRPr="00AE499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AE4996">
              <w:rPr>
                <w:rFonts w:ascii="Angsana New" w:hAnsi="Angsana New"/>
                <w:sz w:val="24"/>
                <w:szCs w:val="24"/>
                <w:cs/>
              </w:rPr>
              <w:t>ออฟ</w:t>
            </w:r>
            <w:proofErr w:type="spellEnd"/>
            <w:r w:rsidRPr="00AE4996">
              <w:rPr>
                <w:rFonts w:ascii="Angsana New" w:hAnsi="Angsana New"/>
                <w:sz w:val="24"/>
                <w:szCs w:val="24"/>
                <w:cs/>
              </w:rPr>
              <w:t xml:space="preserve"> วิสดอม จํากัด</w:t>
            </w:r>
          </w:p>
        </w:tc>
        <w:tc>
          <w:tcPr>
            <w:tcW w:w="1586" w:type="dxa"/>
          </w:tcPr>
          <w:p w14:paraId="321E986D" w14:textId="77777777" w:rsidR="00833690" w:rsidRPr="00AE4996" w:rsidRDefault="00833690" w:rsidP="002F0BA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กิจการการศึกษา</w:t>
            </w:r>
          </w:p>
        </w:tc>
        <w:tc>
          <w:tcPr>
            <w:tcW w:w="1710" w:type="dxa"/>
          </w:tcPr>
          <w:p w14:paraId="5ACA4F62" w14:textId="77777777" w:rsidR="00833690" w:rsidRPr="00AE4996" w:rsidRDefault="00833690" w:rsidP="002F0BA3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1E544EE0" w14:textId="77777777" w:rsidR="00833690" w:rsidRPr="00AE4996" w:rsidRDefault="00833690" w:rsidP="002F0BA3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4996">
              <w:rPr>
                <w:rFonts w:ascii="Angsana New" w:hAnsi="Angsana New"/>
                <w:sz w:val="24"/>
                <w:szCs w:val="24"/>
                <w:cs/>
              </w:rPr>
              <w:t>ครอบครัวของกรรมการเป็นผู้ถือหุ้นและกรรมการ</w:t>
            </w:r>
          </w:p>
        </w:tc>
      </w:tr>
    </w:tbl>
    <w:p w14:paraId="54E3ED12" w14:textId="77777777" w:rsidR="003F17BC" w:rsidRPr="00AE4996" w:rsidRDefault="003F17BC" w:rsidP="00091675">
      <w:pPr>
        <w:rPr>
          <w:rFonts w:ascii="Angsana New" w:hAnsi="Angsana New"/>
          <w:sz w:val="2"/>
          <w:szCs w:val="2"/>
        </w:rPr>
      </w:pPr>
    </w:p>
    <w:p w14:paraId="470AA5C1" w14:textId="77777777" w:rsidR="003F17BC" w:rsidRPr="00AE4996" w:rsidRDefault="003F17BC" w:rsidP="00091675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 w:rsidRPr="00AE4996">
        <w:rPr>
          <w:rFonts w:ascii="Angsana New" w:hAnsi="Angsana New"/>
          <w:spacing w:val="-4"/>
          <w:sz w:val="32"/>
          <w:szCs w:val="32"/>
          <w:cs/>
        </w:rPr>
        <w:t>นโยบายการกำหนดราคาระหว่างกัน</w:t>
      </w:r>
    </w:p>
    <w:tbl>
      <w:tblPr>
        <w:tblW w:w="7110" w:type="dxa"/>
        <w:tblInd w:w="648" w:type="dxa"/>
        <w:tblLook w:val="04A0" w:firstRow="1" w:lastRow="0" w:firstColumn="1" w:lastColumn="0" w:noHBand="0" w:noVBand="1"/>
      </w:tblPr>
      <w:tblGrid>
        <w:gridCol w:w="4050"/>
        <w:gridCol w:w="3060"/>
      </w:tblGrid>
      <w:tr w:rsidR="001523A2" w:rsidRPr="00AE4996" w14:paraId="7606CFA8" w14:textId="77777777" w:rsidTr="00EB4503">
        <w:trPr>
          <w:tblHeader/>
        </w:trPr>
        <w:tc>
          <w:tcPr>
            <w:tcW w:w="4050" w:type="dxa"/>
          </w:tcPr>
          <w:p w14:paraId="7E85AB43" w14:textId="1AD3B1B6" w:rsidR="00AB6C99" w:rsidRPr="00AE4996" w:rsidRDefault="00AB6C99" w:rsidP="00AB6C99">
            <w:pPr>
              <w:ind w:left="-107" w:right="-8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AE4996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รายการ</w:t>
            </w:r>
          </w:p>
        </w:tc>
        <w:tc>
          <w:tcPr>
            <w:tcW w:w="3060" w:type="dxa"/>
          </w:tcPr>
          <w:p w14:paraId="6908147C" w14:textId="51E676DA" w:rsidR="00AB6C99" w:rsidRPr="00AE4996" w:rsidRDefault="00AB6C99" w:rsidP="00AB6C99">
            <w:pPr>
              <w:ind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 w:rsidRPr="00AE4996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นโยบายการกำหนดราคา</w:t>
            </w:r>
          </w:p>
        </w:tc>
      </w:tr>
      <w:tr w:rsidR="001523A2" w:rsidRPr="00AE4996" w14:paraId="09824614" w14:textId="77777777" w:rsidTr="00EB4503">
        <w:tc>
          <w:tcPr>
            <w:tcW w:w="4050" w:type="dxa"/>
          </w:tcPr>
          <w:p w14:paraId="1521A6AF" w14:textId="3D3D35B6" w:rsidR="00AB6C99" w:rsidRPr="00AE4996" w:rsidRDefault="00AB6C99" w:rsidP="00AB6C99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E4996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3060" w:type="dxa"/>
            <w:vAlign w:val="center"/>
          </w:tcPr>
          <w:p w14:paraId="470442C4" w14:textId="3EFE581F" w:rsidR="00AB6C99" w:rsidRPr="00AE4996" w:rsidRDefault="00AB6C99" w:rsidP="00AB6C99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E4996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  <w:tr w:rsidR="001523A2" w:rsidRPr="00AE4996" w14:paraId="7DAB3BE7" w14:textId="77777777" w:rsidTr="00EB4503">
        <w:tc>
          <w:tcPr>
            <w:tcW w:w="4050" w:type="dxa"/>
          </w:tcPr>
          <w:p w14:paraId="76245DE5" w14:textId="579D940F" w:rsidR="002842B8" w:rsidRPr="00AE4996" w:rsidRDefault="002842B8" w:rsidP="002842B8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E4996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ค่าใช้จ่ายในการ</w:t>
            </w:r>
            <w:r w:rsidR="00C53BB4" w:rsidRPr="00AE4996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บริหาร</w:t>
            </w:r>
          </w:p>
        </w:tc>
        <w:tc>
          <w:tcPr>
            <w:tcW w:w="3060" w:type="dxa"/>
            <w:vAlign w:val="center"/>
          </w:tcPr>
          <w:p w14:paraId="6C330DF4" w14:textId="09320ECB" w:rsidR="002842B8" w:rsidRPr="00AE4996" w:rsidRDefault="002842B8" w:rsidP="002842B8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AE4996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</w:tbl>
    <w:p w14:paraId="11113EDA" w14:textId="31C88F4F" w:rsidR="00BE01CE" w:rsidRPr="00AE4996" w:rsidRDefault="00BE01CE">
      <w:pPr>
        <w:rPr>
          <w:rFonts w:ascii="Angsana New" w:hAnsi="Angsana New"/>
          <w:spacing w:val="-4"/>
          <w:sz w:val="32"/>
          <w:szCs w:val="32"/>
          <w:cs/>
        </w:rPr>
      </w:pPr>
    </w:p>
    <w:p w14:paraId="762EA795" w14:textId="77777777" w:rsidR="00BE01CE" w:rsidRPr="00AE4996" w:rsidRDefault="00BE01CE">
      <w:pPr>
        <w:rPr>
          <w:rFonts w:ascii="Angsana New" w:hAnsi="Angsana New"/>
          <w:spacing w:val="-4"/>
          <w:sz w:val="32"/>
          <w:szCs w:val="32"/>
          <w:cs/>
        </w:rPr>
      </w:pPr>
      <w:r w:rsidRPr="00AE4996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126A3B" w14:textId="30C1ACDC" w:rsidR="00DF78D4" w:rsidRPr="00AE4996" w:rsidRDefault="003F17BC" w:rsidP="00091675">
      <w:pPr>
        <w:spacing w:after="120"/>
        <w:ind w:left="547"/>
        <w:rPr>
          <w:rFonts w:ascii="Angsana New" w:hAnsi="Angsana New"/>
          <w:spacing w:val="-4"/>
          <w:sz w:val="32"/>
          <w:szCs w:val="32"/>
        </w:rPr>
      </w:pPr>
      <w:r w:rsidRPr="00AE4996">
        <w:rPr>
          <w:rFonts w:ascii="Angsana New" w:hAnsi="Angsana New"/>
          <w:spacing w:val="-4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 สรุปได้ดังนี้</w:t>
      </w:r>
    </w:p>
    <w:tbl>
      <w:tblPr>
        <w:tblW w:w="5000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4"/>
        <w:gridCol w:w="1434"/>
        <w:gridCol w:w="143"/>
        <w:gridCol w:w="1432"/>
        <w:gridCol w:w="81"/>
        <w:gridCol w:w="1477"/>
        <w:gridCol w:w="135"/>
        <w:gridCol w:w="1389"/>
      </w:tblGrid>
      <w:tr w:rsidR="0076417D" w:rsidRPr="00AE4996" w14:paraId="574BD1E4" w14:textId="7FBE394E" w:rsidTr="0076417D">
        <w:tc>
          <w:tcPr>
            <w:tcW w:w="3154" w:type="dxa"/>
          </w:tcPr>
          <w:p w14:paraId="501BE103" w14:textId="77777777" w:rsidR="0076417D" w:rsidRPr="00AE4996" w:rsidRDefault="0076417D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gridSpan w:val="3"/>
          </w:tcPr>
          <w:p w14:paraId="1C8FE4DE" w14:textId="362E114E" w:rsidR="0076417D" w:rsidRPr="00AE4996" w:rsidRDefault="0076417D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สำหรับงวด</w:t>
            </w:r>
            <w:r w:rsidRPr="00AE4996">
              <w:rPr>
                <w:rFonts w:asciiTheme="majorBidi" w:hAnsiTheme="majorBidi" w:cstheme="majorBidi" w:hint="cs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สาม</w:t>
            </w:r>
            <w:r w:rsidRPr="00AE4996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เดือนสิ้นสุด</w:t>
            </w:r>
          </w:p>
        </w:tc>
        <w:tc>
          <w:tcPr>
            <w:tcW w:w="81" w:type="dxa"/>
          </w:tcPr>
          <w:p w14:paraId="41F73261" w14:textId="77777777" w:rsidR="0076417D" w:rsidRPr="00AE4996" w:rsidRDefault="0076417D" w:rsidP="0009167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001" w:type="dxa"/>
            <w:gridSpan w:val="3"/>
          </w:tcPr>
          <w:p w14:paraId="3FA9658A" w14:textId="6EE6649D" w:rsidR="0076417D" w:rsidRPr="00AE4996" w:rsidRDefault="0076417D" w:rsidP="0009167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  <w:r w:rsidRPr="00AE4996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สำหรับงวด</w:t>
            </w:r>
            <w:r w:rsidRPr="00AE4996">
              <w:rPr>
                <w:rFonts w:asciiTheme="majorBidi" w:hAnsiTheme="majorBidi" w:cstheme="majorBidi" w:hint="cs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หก</w:t>
            </w:r>
            <w:r w:rsidRPr="00AE4996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  <w:t>เดือนสิ้นสุด</w:t>
            </w:r>
          </w:p>
        </w:tc>
      </w:tr>
      <w:tr w:rsidR="0076417D" w:rsidRPr="00AE4996" w14:paraId="4EDCFD2B" w14:textId="4D81E88E" w:rsidTr="0076417D">
        <w:tc>
          <w:tcPr>
            <w:tcW w:w="3154" w:type="dxa"/>
          </w:tcPr>
          <w:p w14:paraId="589F1EE0" w14:textId="77777777" w:rsidR="0076417D" w:rsidRPr="00AE4996" w:rsidRDefault="0076417D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9" w:type="dxa"/>
            <w:gridSpan w:val="3"/>
          </w:tcPr>
          <w:p w14:paraId="6B7050E9" w14:textId="437B887B" w:rsidR="0076417D" w:rsidRPr="00AE4996" w:rsidRDefault="0076417D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="008E0883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30</w:t>
            </w:r>
            <w:r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81" w:type="dxa"/>
          </w:tcPr>
          <w:p w14:paraId="4BB7B3A0" w14:textId="77777777" w:rsidR="0076417D" w:rsidRPr="00AE4996" w:rsidRDefault="0076417D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001" w:type="dxa"/>
            <w:gridSpan w:val="3"/>
          </w:tcPr>
          <w:p w14:paraId="0BC373B2" w14:textId="40FB7D35" w:rsidR="0076417D" w:rsidRPr="00AE4996" w:rsidRDefault="0076417D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E499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  <w:r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30</w:t>
            </w:r>
            <w:r w:rsidRPr="00AE499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6417D" w:rsidRPr="00AE4996" w14:paraId="7CF46E5E" w14:textId="00095E83" w:rsidTr="0076417D">
        <w:tc>
          <w:tcPr>
            <w:tcW w:w="3154" w:type="dxa"/>
          </w:tcPr>
          <w:p w14:paraId="12C00F58" w14:textId="77777777" w:rsidR="0076417D" w:rsidRPr="00AE4996" w:rsidRDefault="0076417D" w:rsidP="0076417D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6D194B94" w14:textId="4579D056" w:rsidR="0076417D" w:rsidRPr="00AE4996" w:rsidRDefault="00AE4996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3" w:type="dxa"/>
          </w:tcPr>
          <w:p w14:paraId="7E7557D6" w14:textId="77777777" w:rsidR="0076417D" w:rsidRPr="00AE4996" w:rsidRDefault="0076417D" w:rsidP="0076417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14:paraId="76B79C4F" w14:textId="52C62BD5" w:rsidR="0076417D" w:rsidRPr="00AE4996" w:rsidRDefault="00AE4996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1" w:type="dxa"/>
          </w:tcPr>
          <w:p w14:paraId="64EB1FBB" w14:textId="77777777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7" w:type="dxa"/>
          </w:tcPr>
          <w:p w14:paraId="39E3C204" w14:textId="7038F579" w:rsidR="0076417D" w:rsidRPr="00AE4996" w:rsidRDefault="00AE4996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35" w:type="dxa"/>
          </w:tcPr>
          <w:p w14:paraId="0B6FA506" w14:textId="77777777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14:paraId="027B7D3E" w14:textId="0196F6E1" w:rsidR="0076417D" w:rsidRPr="00AE4996" w:rsidRDefault="00AE4996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76417D" w:rsidRPr="00AE4996" w14:paraId="48565424" w14:textId="776FE139" w:rsidTr="0076417D">
        <w:tc>
          <w:tcPr>
            <w:tcW w:w="3154" w:type="dxa"/>
          </w:tcPr>
          <w:p w14:paraId="483B0D1A" w14:textId="77777777" w:rsidR="0076417D" w:rsidRPr="00AE4996" w:rsidRDefault="0076417D" w:rsidP="0076417D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C726927" w14:textId="77777777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6C38B450" w14:textId="77777777" w:rsidR="0076417D" w:rsidRPr="00AE4996" w:rsidRDefault="0076417D" w:rsidP="0076417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14:paraId="566A5546" w14:textId="77777777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1" w:type="dxa"/>
          </w:tcPr>
          <w:p w14:paraId="47B2A685" w14:textId="77777777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7" w:type="dxa"/>
          </w:tcPr>
          <w:p w14:paraId="0212BDD9" w14:textId="4F79265B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5" w:type="dxa"/>
          </w:tcPr>
          <w:p w14:paraId="23525D8D" w14:textId="77777777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14:paraId="1A202EE3" w14:textId="3C14EB2B" w:rsidR="0076417D" w:rsidRPr="00AE4996" w:rsidRDefault="0076417D" w:rsidP="007641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6417D" w:rsidRPr="00AE4996" w14:paraId="1EFFF215" w14:textId="62BD7151" w:rsidTr="0076417D">
        <w:tc>
          <w:tcPr>
            <w:tcW w:w="3154" w:type="dxa"/>
          </w:tcPr>
          <w:p w14:paraId="32E6D0A1" w14:textId="7D553B63" w:rsidR="0076417D" w:rsidRPr="00AE4996" w:rsidRDefault="0076417D" w:rsidP="0009167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br w:type="page"/>
            </w: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  <w:shd w:val="clear" w:color="auto" w:fill="FFFFFF"/>
          </w:tcPr>
          <w:p w14:paraId="5BDE8B60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0395C862" w14:textId="77777777" w:rsidR="0076417D" w:rsidRPr="00AE4996" w:rsidRDefault="0076417D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2434F74C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4B27FEAD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7" w:type="dxa"/>
          </w:tcPr>
          <w:p w14:paraId="0E6458E5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7F71DE61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14:paraId="18B115E2" w14:textId="58C4580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6417D" w:rsidRPr="00AE4996" w14:paraId="047BB026" w14:textId="05591ACB" w:rsidTr="0076417D">
        <w:tc>
          <w:tcPr>
            <w:tcW w:w="3154" w:type="dxa"/>
          </w:tcPr>
          <w:p w14:paraId="172D4390" w14:textId="49D4532E" w:rsidR="0076417D" w:rsidRPr="00AE4996" w:rsidRDefault="0076417D" w:rsidP="00B6129F">
            <w:pPr>
              <w:ind w:left="2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34" w:type="dxa"/>
            <w:shd w:val="clear" w:color="auto" w:fill="FFFFFF"/>
          </w:tcPr>
          <w:p w14:paraId="3E85B471" w14:textId="527077A0" w:rsidR="0076417D" w:rsidRPr="00AE4996" w:rsidRDefault="007D50E1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A6837AE" w14:textId="77777777" w:rsidR="0076417D" w:rsidRPr="00AE4996" w:rsidRDefault="0076417D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7B2CE5E0" w14:textId="0FE42E49" w:rsidR="0076417D" w:rsidRPr="00AE4996" w:rsidRDefault="0076417D" w:rsidP="0076417D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1" w:type="dxa"/>
          </w:tcPr>
          <w:p w14:paraId="32C53FEC" w14:textId="77777777" w:rsidR="0076417D" w:rsidRPr="00AE4996" w:rsidRDefault="0076417D" w:rsidP="00B6129F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7" w:type="dxa"/>
          </w:tcPr>
          <w:p w14:paraId="0AB229DB" w14:textId="06F233DC" w:rsidR="0076417D" w:rsidRPr="00AE4996" w:rsidRDefault="007D50E1" w:rsidP="00C50F5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6911E7E" w14:textId="77777777" w:rsidR="0076417D" w:rsidRPr="00AE4996" w:rsidRDefault="0076417D" w:rsidP="00B6129F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665A0A8" w14:textId="1A2CF870" w:rsidR="0076417D" w:rsidRPr="00AE4996" w:rsidRDefault="00AE4996" w:rsidP="00B6129F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20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656</w:t>
            </w:r>
          </w:p>
        </w:tc>
      </w:tr>
      <w:tr w:rsidR="007D50E1" w:rsidRPr="00AE4996" w14:paraId="2AF7D84A" w14:textId="77777777" w:rsidTr="0076417D">
        <w:tc>
          <w:tcPr>
            <w:tcW w:w="3154" w:type="dxa"/>
          </w:tcPr>
          <w:p w14:paraId="0EE7680D" w14:textId="7B2055D8" w:rsidR="007D50E1" w:rsidRPr="00AE4996" w:rsidRDefault="007D50E1" w:rsidP="007D50E1">
            <w:pPr>
              <w:ind w:left="2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บริหาร</w:t>
            </w:r>
          </w:p>
        </w:tc>
        <w:tc>
          <w:tcPr>
            <w:tcW w:w="1434" w:type="dxa"/>
            <w:shd w:val="clear" w:color="auto" w:fill="FFFFFF"/>
          </w:tcPr>
          <w:p w14:paraId="5E8F83ED" w14:textId="1C7C52FF" w:rsidR="007D50E1" w:rsidRPr="00AE4996" w:rsidRDefault="007D50E1" w:rsidP="007D50E1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42C506B2" w14:textId="77777777" w:rsidR="007D50E1" w:rsidRPr="00AE4996" w:rsidRDefault="007D50E1" w:rsidP="007D50E1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1B9EAE36" w14:textId="1E7816D8" w:rsidR="007D50E1" w:rsidRPr="00AE4996" w:rsidRDefault="00AE4996" w:rsidP="00C50F5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162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81" w:type="dxa"/>
          </w:tcPr>
          <w:p w14:paraId="318E1566" w14:textId="77777777" w:rsidR="007D50E1" w:rsidRPr="00AE4996" w:rsidRDefault="007D50E1" w:rsidP="007D50E1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7" w:type="dxa"/>
          </w:tcPr>
          <w:p w14:paraId="32D7C458" w14:textId="04F15CB8" w:rsidR="007D50E1" w:rsidRPr="00AE4996" w:rsidRDefault="00AE4996" w:rsidP="007D50E1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98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35" w:type="dxa"/>
          </w:tcPr>
          <w:p w14:paraId="1A943917" w14:textId="77777777" w:rsidR="007D50E1" w:rsidRPr="00AE4996" w:rsidRDefault="007D50E1" w:rsidP="007D50E1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9" w:type="dxa"/>
          </w:tcPr>
          <w:p w14:paraId="435EE805" w14:textId="76D5C726" w:rsidR="007D50E1" w:rsidRPr="00AE4996" w:rsidRDefault="00AE4996" w:rsidP="007D50E1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270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833</w:t>
            </w:r>
          </w:p>
        </w:tc>
      </w:tr>
      <w:tr w:rsidR="0076417D" w:rsidRPr="00AE4996" w14:paraId="2A1F2335" w14:textId="1C32D43E" w:rsidTr="0076417D">
        <w:tc>
          <w:tcPr>
            <w:tcW w:w="3154" w:type="dxa"/>
          </w:tcPr>
          <w:p w14:paraId="095A0B2C" w14:textId="7187DC42" w:rsidR="0076417D" w:rsidRPr="00AE4996" w:rsidRDefault="0076417D" w:rsidP="0009167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34" w:type="dxa"/>
            <w:shd w:val="clear" w:color="auto" w:fill="FFFFFF"/>
          </w:tcPr>
          <w:p w14:paraId="5E6B5D6A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57EBA1D2" w14:textId="77777777" w:rsidR="0076417D" w:rsidRPr="00AE4996" w:rsidRDefault="0076417D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05ABC7DD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3B523078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7" w:type="dxa"/>
          </w:tcPr>
          <w:p w14:paraId="7FC87BDC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6372D41D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14:paraId="65051BC6" w14:textId="3466B6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6417D" w:rsidRPr="00AE4996" w14:paraId="0B451E6D" w14:textId="4D620B5A" w:rsidTr="0076417D">
        <w:tc>
          <w:tcPr>
            <w:tcW w:w="3154" w:type="dxa"/>
          </w:tcPr>
          <w:p w14:paraId="07E4DA5C" w14:textId="0419B3EF" w:rsidR="0076417D" w:rsidRPr="00AE4996" w:rsidRDefault="0076417D" w:rsidP="00091675">
            <w:pPr>
              <w:ind w:left="2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434" w:type="dxa"/>
            <w:shd w:val="clear" w:color="auto" w:fill="FFFFFF"/>
          </w:tcPr>
          <w:p w14:paraId="7199A049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2DA6F872" w14:textId="77777777" w:rsidR="0076417D" w:rsidRPr="00AE4996" w:rsidRDefault="0076417D" w:rsidP="00091675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799604DA" w14:textId="7D3D49EA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</w:tcPr>
          <w:p w14:paraId="50010B78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7" w:type="dxa"/>
          </w:tcPr>
          <w:p w14:paraId="134BD5EB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14:paraId="4EFDEF42" w14:textId="77777777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14:paraId="455A57A2" w14:textId="2AB3CE4B" w:rsidR="0076417D" w:rsidRPr="00AE4996" w:rsidRDefault="0076417D" w:rsidP="00091675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6417D" w:rsidRPr="00AE4996" w14:paraId="6EF9A10A" w14:textId="0C07B4F5" w:rsidTr="0076417D">
        <w:tc>
          <w:tcPr>
            <w:tcW w:w="3154" w:type="dxa"/>
          </w:tcPr>
          <w:p w14:paraId="740C91BF" w14:textId="69189749" w:rsidR="0076417D" w:rsidRPr="00AE4996" w:rsidRDefault="0076417D" w:rsidP="0076417D">
            <w:pPr>
              <w:ind w:left="5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34" w:type="dxa"/>
            <w:shd w:val="clear" w:color="auto" w:fill="FFFFFF"/>
          </w:tcPr>
          <w:p w14:paraId="214044B9" w14:textId="2B1B537C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055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920</w:t>
            </w:r>
          </w:p>
        </w:tc>
        <w:tc>
          <w:tcPr>
            <w:tcW w:w="143" w:type="dxa"/>
          </w:tcPr>
          <w:p w14:paraId="39993C42" w14:textId="77777777" w:rsidR="0076417D" w:rsidRPr="00AE4996" w:rsidRDefault="0076417D" w:rsidP="0076417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46A97BA7" w14:textId="4EB3BDDB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308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070</w:t>
            </w:r>
          </w:p>
        </w:tc>
        <w:tc>
          <w:tcPr>
            <w:tcW w:w="81" w:type="dxa"/>
          </w:tcPr>
          <w:p w14:paraId="3E873AF7" w14:textId="77777777" w:rsidR="0076417D" w:rsidRPr="00AE4996" w:rsidRDefault="0076417D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7" w:type="dxa"/>
          </w:tcPr>
          <w:p w14:paraId="692A0D7E" w14:textId="45426995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10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348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35" w:type="dxa"/>
          </w:tcPr>
          <w:p w14:paraId="4604DD1A" w14:textId="77777777" w:rsidR="0076417D" w:rsidRPr="00AE4996" w:rsidRDefault="0076417D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14:paraId="1EB5D0E1" w14:textId="11FC5364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7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597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  <w:tr w:rsidR="0076417D" w:rsidRPr="00AE4996" w14:paraId="11FF3493" w14:textId="55F5627D" w:rsidTr="0076417D">
        <w:tc>
          <w:tcPr>
            <w:tcW w:w="3154" w:type="dxa"/>
          </w:tcPr>
          <w:p w14:paraId="5BF6D071" w14:textId="6F70C5F3" w:rsidR="0076417D" w:rsidRPr="00AE4996" w:rsidRDefault="0076417D" w:rsidP="0076417D">
            <w:pPr>
              <w:ind w:left="5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34" w:type="dxa"/>
          </w:tcPr>
          <w:p w14:paraId="26A75D76" w14:textId="64DD96E9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98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43" w:type="dxa"/>
          </w:tcPr>
          <w:p w14:paraId="7DB94C9C" w14:textId="77777777" w:rsidR="0076417D" w:rsidRPr="00AE4996" w:rsidRDefault="0076417D" w:rsidP="0076417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2" w:type="dxa"/>
          </w:tcPr>
          <w:p w14:paraId="48BCE738" w14:textId="4BDF0072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89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81" w:type="dxa"/>
          </w:tcPr>
          <w:p w14:paraId="334C8C20" w14:textId="77777777" w:rsidR="0076417D" w:rsidRPr="00AE4996" w:rsidRDefault="0076417D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7" w:type="dxa"/>
          </w:tcPr>
          <w:p w14:paraId="512C1698" w14:textId="12800761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208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35" w:type="dxa"/>
          </w:tcPr>
          <w:p w14:paraId="45BFFD36" w14:textId="77777777" w:rsidR="0076417D" w:rsidRPr="00AE4996" w:rsidRDefault="0076417D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9" w:type="dxa"/>
          </w:tcPr>
          <w:p w14:paraId="41D049ED" w14:textId="193A1CCD" w:rsidR="0076417D" w:rsidRPr="00AE4996" w:rsidRDefault="00AE4996" w:rsidP="0076417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178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494</w:t>
            </w:r>
          </w:p>
        </w:tc>
      </w:tr>
      <w:tr w:rsidR="0076417D" w:rsidRPr="00AE4996" w14:paraId="527D534B" w14:textId="4C07B01C" w:rsidTr="0076417D">
        <w:tc>
          <w:tcPr>
            <w:tcW w:w="3154" w:type="dxa"/>
          </w:tcPr>
          <w:p w14:paraId="0690AE18" w14:textId="5466F3D6" w:rsidR="0076417D" w:rsidRPr="00AE4996" w:rsidRDefault="0076417D" w:rsidP="00B93C62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77737527" w14:textId="600A4E74" w:rsidR="0076417D" w:rsidRPr="00AE4996" w:rsidRDefault="00AE4996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154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046</w:t>
            </w:r>
          </w:p>
        </w:tc>
        <w:tc>
          <w:tcPr>
            <w:tcW w:w="143" w:type="dxa"/>
          </w:tcPr>
          <w:p w14:paraId="23626057" w14:textId="77777777" w:rsidR="0076417D" w:rsidRPr="00AE4996" w:rsidRDefault="0076417D" w:rsidP="00B93C6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1016B729" w14:textId="0533764E" w:rsidR="0076417D" w:rsidRPr="00AE4996" w:rsidRDefault="00AE4996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397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81" w:type="dxa"/>
          </w:tcPr>
          <w:p w14:paraId="6027B46F" w14:textId="77777777" w:rsidR="0076417D" w:rsidRPr="00AE4996" w:rsidRDefault="0076417D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2DFF6A7D" w14:textId="442CBBBC" w:rsidR="0076417D" w:rsidRPr="00AE4996" w:rsidRDefault="00AE4996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10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557</w:t>
            </w:r>
            <w:r w:rsidR="007D50E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35" w:type="dxa"/>
          </w:tcPr>
          <w:p w14:paraId="2C97B265" w14:textId="77777777" w:rsidR="0076417D" w:rsidRPr="00AE4996" w:rsidRDefault="0076417D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DFC012E" w14:textId="1CB32D5E" w:rsidR="0076417D" w:rsidRPr="00AE4996" w:rsidRDefault="00AE4996" w:rsidP="00B93C6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7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775</w:t>
            </w:r>
            <w:r w:rsidR="0076417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777</w:t>
            </w:r>
          </w:p>
        </w:tc>
      </w:tr>
    </w:tbl>
    <w:p w14:paraId="6F9246B5" w14:textId="7D160A3D" w:rsidR="003F17BC" w:rsidRPr="00AE4996" w:rsidRDefault="003F17BC" w:rsidP="00091675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 w:rsidRPr="00AE4996">
        <w:rPr>
          <w:rFonts w:ascii="Angsana New" w:hAnsi="Angsana New"/>
          <w:spacing w:val="-4"/>
          <w:sz w:val="32"/>
          <w:szCs w:val="32"/>
          <w:cs/>
        </w:rPr>
        <w:t>ยอดคงเหลือที่สำคัญกับกิจการที่เกี่ยวข้องกัน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1523A2" w:rsidRPr="00AE4996" w14:paraId="17AA6926" w14:textId="77777777" w:rsidTr="00EB4503">
        <w:tc>
          <w:tcPr>
            <w:tcW w:w="5741" w:type="dxa"/>
          </w:tcPr>
          <w:p w14:paraId="48D76C16" w14:textId="77777777" w:rsidR="00521A20" w:rsidRPr="00AE4996" w:rsidRDefault="00521A20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B5A6C53" w14:textId="1743B481" w:rsidR="00521A20" w:rsidRPr="00AE4996" w:rsidRDefault="00521A20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</w:tcPr>
          <w:p w14:paraId="26FA67F2" w14:textId="77777777" w:rsidR="00521A20" w:rsidRPr="00AE4996" w:rsidRDefault="00521A20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F7286CD" w14:textId="583ED123" w:rsidR="00521A20" w:rsidRPr="00AE4996" w:rsidRDefault="00521A20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5CE1B6F4" w14:textId="77777777" w:rsidTr="00EB4503">
        <w:tc>
          <w:tcPr>
            <w:tcW w:w="5741" w:type="dxa"/>
          </w:tcPr>
          <w:p w14:paraId="69FE61F3" w14:textId="77777777" w:rsidR="00091675" w:rsidRPr="00AE4996" w:rsidRDefault="00091675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F00A0CF" w14:textId="34AA1B09" w:rsidR="00091675" w:rsidRPr="00AE4996" w:rsidRDefault="00AE4996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30</w:t>
            </w:r>
            <w:r w:rsidR="00972EAE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972EAE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" w:type="dxa"/>
          </w:tcPr>
          <w:p w14:paraId="362616DE" w14:textId="77777777" w:rsidR="00091675" w:rsidRPr="00AE4996" w:rsidRDefault="00091675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E480B2D" w14:textId="209FCE75" w:rsidR="00091675" w:rsidRPr="00AE4996" w:rsidRDefault="00AE4996" w:rsidP="00091675">
            <w:pPr>
              <w:jc w:val="center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31</w:t>
            </w:r>
            <w:r w:rsidR="00091675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91675" w:rsidRPr="00AE4996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1523A2" w:rsidRPr="00AE4996" w14:paraId="22603396" w14:textId="77777777" w:rsidTr="00EB4503">
        <w:tc>
          <w:tcPr>
            <w:tcW w:w="5741" w:type="dxa"/>
          </w:tcPr>
          <w:p w14:paraId="59AF9227" w14:textId="77777777" w:rsidR="003F17BC" w:rsidRPr="00AE4996" w:rsidRDefault="003F17BC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F86BA82" w14:textId="31D79C5C" w:rsidR="003F17BC" w:rsidRPr="00AE4996" w:rsidRDefault="00AE4996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4" w:type="dxa"/>
          </w:tcPr>
          <w:p w14:paraId="2EADECFC" w14:textId="77777777" w:rsidR="003F17BC" w:rsidRPr="00AE4996" w:rsidRDefault="003F17BC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1695EA1" w14:textId="0E4085FE" w:rsidR="003F17BC" w:rsidRPr="00AE4996" w:rsidRDefault="00AE4996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AE4996" w14:paraId="43D8BDBA" w14:textId="77777777" w:rsidTr="00EB4503">
        <w:tc>
          <w:tcPr>
            <w:tcW w:w="5741" w:type="dxa"/>
          </w:tcPr>
          <w:p w14:paraId="5FA7C6F3" w14:textId="77777777" w:rsidR="003F17BC" w:rsidRPr="00AE4996" w:rsidRDefault="003F17BC" w:rsidP="00091675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28840BA" w14:textId="77777777" w:rsidR="003F17BC" w:rsidRPr="00AE4996" w:rsidRDefault="003F17BC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0028015B" w14:textId="77777777" w:rsidR="003F17BC" w:rsidRPr="00AE4996" w:rsidRDefault="003F17BC" w:rsidP="0009167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9C8B51C" w14:textId="77777777" w:rsidR="003F17BC" w:rsidRPr="00AE4996" w:rsidRDefault="003F17BC" w:rsidP="000916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6129F" w:rsidRPr="00AE4996" w14:paraId="1457C687" w14:textId="77777777" w:rsidTr="00EB4503">
        <w:tc>
          <w:tcPr>
            <w:tcW w:w="5741" w:type="dxa"/>
          </w:tcPr>
          <w:p w14:paraId="0770D197" w14:textId="3361DD3A" w:rsidR="00B6129F" w:rsidRPr="00AE4996" w:rsidRDefault="00B6129F" w:rsidP="00B6129F">
            <w:pPr>
              <w:ind w:left="240" w:hanging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0E254C6D" w14:textId="31028C90" w:rsidR="00B6129F" w:rsidRPr="00AE4996" w:rsidRDefault="007D50E1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47F1A3E9" w14:textId="77777777" w:rsidR="00B6129F" w:rsidRPr="00AE4996" w:rsidRDefault="00B6129F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C2A0D95" w14:textId="21534B9F" w:rsidR="00B6129F" w:rsidRPr="00AE4996" w:rsidRDefault="00AE4996" w:rsidP="00B6129F">
            <w:pPr>
              <w:ind w:left="27" w:right="1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55</w:t>
            </w:r>
            <w:r w:rsidR="00B6129F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B6129F" w:rsidRPr="00AE4996" w14:paraId="3FF3BE1C" w14:textId="77777777" w:rsidTr="00EB4503">
        <w:tc>
          <w:tcPr>
            <w:tcW w:w="5741" w:type="dxa"/>
          </w:tcPr>
          <w:p w14:paraId="0667E1C4" w14:textId="77777777" w:rsidR="00B6129F" w:rsidRPr="00AE4996" w:rsidRDefault="00B6129F" w:rsidP="00B6129F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4CE2EF" w14:textId="49D74EA6" w:rsidR="00B6129F" w:rsidRPr="00AE4996" w:rsidRDefault="007D50E1" w:rsidP="00AC0E4A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2AAD6A5" w14:textId="77777777" w:rsidR="00B6129F" w:rsidRPr="00AE4996" w:rsidRDefault="00B6129F" w:rsidP="00B6129F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EF96063" w14:textId="086517D0" w:rsidR="00B6129F" w:rsidRPr="00AE4996" w:rsidRDefault="00AE4996" w:rsidP="00B6129F">
            <w:pPr>
              <w:ind w:left="27" w:right="1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55</w:t>
            </w:r>
            <w:r w:rsidR="00B6129F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</w:tbl>
    <w:p w14:paraId="7970BAFA" w14:textId="75C6FD7C" w:rsidR="006A5825" w:rsidRDefault="006A582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167CB0" w14:textId="5ECBAACE" w:rsidR="00794226" w:rsidRPr="00AE4996" w:rsidRDefault="00AE4996" w:rsidP="00091675">
      <w:pPr>
        <w:pStyle w:val="Header"/>
        <w:tabs>
          <w:tab w:val="left" w:pos="720"/>
          <w:tab w:val="left" w:pos="1698"/>
        </w:tabs>
        <w:spacing w:before="36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lastRenderedPageBreak/>
        <w:t>5</w:t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>.</w:t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ab/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ข้อมูลเพิ่มเติมเกี่ยวกับ</w:t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กระแสเ</w:t>
      </w:r>
      <w:r w:rsidR="00794226" w:rsidRPr="00AE4996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งินสด</w:t>
      </w:r>
    </w:p>
    <w:p w14:paraId="42334958" w14:textId="1905020A" w:rsidR="00794226" w:rsidRPr="00AE4996" w:rsidRDefault="00AE4996" w:rsidP="00091675">
      <w:pPr>
        <w:ind w:left="1080" w:right="29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</w:rPr>
        <w:t>5</w:t>
      </w:r>
      <w:r w:rsidR="00827C70" w:rsidRPr="00AE4996">
        <w:rPr>
          <w:rFonts w:asciiTheme="majorBidi" w:hAnsiTheme="majorBidi" w:cstheme="majorBidi"/>
          <w:sz w:val="32"/>
          <w:szCs w:val="32"/>
        </w:rPr>
        <w:t>.</w:t>
      </w:r>
      <w:r w:rsidRPr="00AE4996">
        <w:rPr>
          <w:rFonts w:asciiTheme="majorBidi" w:hAnsiTheme="majorBidi" w:cstheme="majorBidi"/>
          <w:sz w:val="32"/>
          <w:szCs w:val="32"/>
        </w:rPr>
        <w:t>1</w:t>
      </w:r>
      <w:r w:rsidR="00FA7449" w:rsidRPr="00AE4996">
        <w:rPr>
          <w:rFonts w:asciiTheme="majorBidi" w:hAnsiTheme="majorBidi" w:cstheme="majorBidi"/>
          <w:sz w:val="32"/>
          <w:szCs w:val="32"/>
          <w:cs/>
        </w:rPr>
        <w:tab/>
      </w:r>
      <w:r w:rsidR="00794226" w:rsidRPr="00AE4996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</w:t>
      </w:r>
      <w:r w:rsidR="002503BA" w:rsidRPr="00AE4996">
        <w:rPr>
          <w:rFonts w:asciiTheme="majorBidi" w:hAnsiTheme="majorBidi" w:cstheme="majorBidi"/>
          <w:sz w:val="32"/>
          <w:szCs w:val="32"/>
          <w:cs/>
        </w:rPr>
        <w:t>ขึ้น</w:t>
      </w:r>
      <w:r w:rsidR="00794226" w:rsidRPr="00AE4996">
        <w:rPr>
          <w:rFonts w:asciiTheme="majorBidi" w:hAnsiTheme="majorBidi" w:cstheme="majorBidi"/>
          <w:sz w:val="32"/>
          <w:szCs w:val="32"/>
          <w:cs/>
        </w:rPr>
        <w:t>จากกิจกรรมจัดหาเงิน</w:t>
      </w:r>
    </w:p>
    <w:p w14:paraId="449194F4" w14:textId="30091D3A" w:rsidR="00794226" w:rsidRPr="00AE4996" w:rsidRDefault="00794226" w:rsidP="00091675">
      <w:pPr>
        <w:spacing w:after="240"/>
        <w:ind w:left="1080" w:right="43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AE4996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</w:t>
      </w:r>
      <w:r w:rsidR="000357B6" w:rsidRPr="00AE4996">
        <w:rPr>
          <w:rFonts w:asciiTheme="majorBidi" w:hAnsiTheme="majorBidi" w:cstheme="majorBidi"/>
          <w:sz w:val="32"/>
          <w:szCs w:val="32"/>
          <w:cs/>
          <w:lang w:eastAsia="ja-JP"/>
        </w:rPr>
        <w:t>มีดังนี้</w:t>
      </w:r>
    </w:p>
    <w:tbl>
      <w:tblPr>
        <w:tblW w:w="8676" w:type="dxa"/>
        <w:tblInd w:w="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170"/>
        <w:gridCol w:w="90"/>
        <w:gridCol w:w="1170"/>
        <w:gridCol w:w="90"/>
        <w:gridCol w:w="1440"/>
        <w:gridCol w:w="90"/>
        <w:gridCol w:w="1350"/>
      </w:tblGrid>
      <w:tr w:rsidR="001523A2" w:rsidRPr="00AE4996" w14:paraId="16A2FD07" w14:textId="77777777" w:rsidTr="00011DC8">
        <w:trPr>
          <w:trHeight w:val="20"/>
          <w:tblHeader/>
        </w:trPr>
        <w:tc>
          <w:tcPr>
            <w:tcW w:w="3276" w:type="dxa"/>
          </w:tcPr>
          <w:p w14:paraId="707F2294" w14:textId="1D6B6381" w:rsidR="00091675" w:rsidRPr="00AE4996" w:rsidRDefault="00091675" w:rsidP="00011DC8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E4996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585E8619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D4B4114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0C677F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5EB34B2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518E64" w14:textId="56B7A284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2D08ABC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674A86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523A2" w:rsidRPr="00AE4996" w14:paraId="2A4175CF" w14:textId="77777777" w:rsidTr="00011DC8">
        <w:trPr>
          <w:trHeight w:val="20"/>
          <w:tblHeader/>
        </w:trPr>
        <w:tc>
          <w:tcPr>
            <w:tcW w:w="3276" w:type="dxa"/>
          </w:tcPr>
          <w:p w14:paraId="05D1C33F" w14:textId="77777777" w:rsidR="00091675" w:rsidRPr="00AE4996" w:rsidRDefault="00091675" w:rsidP="00011DC8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3C0939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93AB889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C617AA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686C1ED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CA93E3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984FCC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63A00E6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523A2" w:rsidRPr="00AE4996" w14:paraId="4C111FD7" w14:textId="77777777" w:rsidTr="00011DC8">
        <w:trPr>
          <w:trHeight w:val="20"/>
          <w:tblHeader/>
        </w:trPr>
        <w:tc>
          <w:tcPr>
            <w:tcW w:w="3276" w:type="dxa"/>
          </w:tcPr>
          <w:p w14:paraId="2C516296" w14:textId="77777777" w:rsidR="00091675" w:rsidRPr="00AE4996" w:rsidRDefault="00091675" w:rsidP="00011DC8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3FECE8" w14:textId="53F64832" w:rsidR="00091675" w:rsidRPr="00AE4996" w:rsidRDefault="00AE4996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34706702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C92B0" w14:textId="70CA9838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4045768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9A1916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C10E79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551B9D" w14:textId="3C73E2FF" w:rsidR="00091675" w:rsidRPr="00AE4996" w:rsidRDefault="00AE4996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523A2" w:rsidRPr="00AE4996" w14:paraId="6A739EAE" w14:textId="77777777" w:rsidTr="00011DC8">
        <w:trPr>
          <w:trHeight w:val="60"/>
          <w:tblHeader/>
        </w:trPr>
        <w:tc>
          <w:tcPr>
            <w:tcW w:w="3276" w:type="dxa"/>
          </w:tcPr>
          <w:p w14:paraId="47FF51B9" w14:textId="77777777" w:rsidR="00091675" w:rsidRPr="00AE4996" w:rsidRDefault="00091675" w:rsidP="00011DC8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EEFF26" w14:textId="77CA01F4" w:rsidR="00091675" w:rsidRPr="00AE4996" w:rsidRDefault="00AE4996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73BF1F95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2B7B9D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D31D97A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70F3F1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44B1720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C317C5" w14:textId="43CFCCB5" w:rsidR="00091675" w:rsidRPr="00AE4996" w:rsidRDefault="00AE4996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1523A2" w:rsidRPr="00AE4996" w14:paraId="7F303194" w14:textId="77777777" w:rsidTr="00011DC8">
        <w:trPr>
          <w:trHeight w:val="60"/>
          <w:tblHeader/>
        </w:trPr>
        <w:tc>
          <w:tcPr>
            <w:tcW w:w="3276" w:type="dxa"/>
          </w:tcPr>
          <w:p w14:paraId="709B694D" w14:textId="77777777" w:rsidR="00091675" w:rsidRPr="00AE4996" w:rsidRDefault="00091675" w:rsidP="00011DC8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23A4FD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37D34B0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5AEEF2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8D9DCB" w14:textId="77777777" w:rsidR="00091675" w:rsidRPr="00AE4996" w:rsidRDefault="00091675" w:rsidP="00011DC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EB5374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1ED79C2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64E19D" w14:textId="77777777" w:rsidR="00091675" w:rsidRPr="00AE4996" w:rsidRDefault="00091675" w:rsidP="00011D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10990" w:rsidRPr="00AE4996" w14:paraId="7512E5BE" w14:textId="77777777" w:rsidTr="00011DC8">
        <w:trPr>
          <w:trHeight w:val="20"/>
        </w:trPr>
        <w:tc>
          <w:tcPr>
            <w:tcW w:w="3276" w:type="dxa"/>
          </w:tcPr>
          <w:p w14:paraId="3F12BD2E" w14:textId="4C80D51B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CF06D9E" w14:textId="057C4B72" w:rsidR="00610990" w:rsidRPr="00AE4996" w:rsidRDefault="00610990" w:rsidP="00C50F5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EAA336B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8374BA" w14:textId="51DC62F3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821C9C8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46B8B3" w14:textId="34C6A7D5" w:rsidR="00610990" w:rsidRPr="00AE4996" w:rsidRDefault="00610990" w:rsidP="00C50F5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3B2889F6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418187" w14:textId="6809CD2F" w:rsidR="00610990" w:rsidRPr="00AE4996" w:rsidRDefault="00610990" w:rsidP="00610990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10990" w:rsidRPr="00AE4996" w14:paraId="63E2ADBF" w14:textId="77777777" w:rsidTr="00011DC8">
        <w:trPr>
          <w:trHeight w:val="20"/>
        </w:trPr>
        <w:tc>
          <w:tcPr>
            <w:tcW w:w="3276" w:type="dxa"/>
          </w:tcPr>
          <w:p w14:paraId="69B51145" w14:textId="77777777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62646279" w14:textId="169356D3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673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</w:tcPr>
          <w:p w14:paraId="4022B711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D5CB5D" w14:textId="3BE54CBC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E76D80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60A29D" w14:textId="62BF9645" w:rsidR="00610990" w:rsidRPr="00AE4996" w:rsidRDefault="00610990" w:rsidP="00610990">
            <w:pPr>
              <w:tabs>
                <w:tab w:val="decimal" w:pos="266"/>
              </w:tabs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54B3615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667D53" w14:textId="3D60623D" w:rsidR="00610990" w:rsidRPr="00AE4996" w:rsidRDefault="00610990" w:rsidP="00610990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10990" w:rsidRPr="00AE4996" w14:paraId="54D3FE9A" w14:textId="77777777" w:rsidTr="00011DC8">
        <w:trPr>
          <w:trHeight w:val="64"/>
        </w:trPr>
        <w:tc>
          <w:tcPr>
            <w:tcW w:w="3276" w:type="dxa"/>
          </w:tcPr>
          <w:p w14:paraId="0A305500" w14:textId="603DAB02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7B39A7F4" w14:textId="12052148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90" w:type="dxa"/>
          </w:tcPr>
          <w:p w14:paraId="6DED3C5D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31BE63" w14:textId="4A4DF047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61A685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3E0BE4" w14:textId="01037693" w:rsidR="00610990" w:rsidRPr="00AE4996" w:rsidRDefault="00610990" w:rsidP="00610990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C5AFFEC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18CF42" w14:textId="61802FC3" w:rsidR="00610990" w:rsidRPr="00AE4996" w:rsidRDefault="00610990" w:rsidP="00610990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10990" w:rsidRPr="00AE4996" w14:paraId="354CFA34" w14:textId="77777777" w:rsidTr="00011DC8">
        <w:trPr>
          <w:trHeight w:val="64"/>
        </w:trPr>
        <w:tc>
          <w:tcPr>
            <w:tcW w:w="3276" w:type="dxa"/>
          </w:tcPr>
          <w:p w14:paraId="63DB3BCD" w14:textId="77777777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209DA" w14:textId="4612811E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90" w:type="dxa"/>
          </w:tcPr>
          <w:p w14:paraId="3990DCFE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7ACC3A" w14:textId="2E923188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F97947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E7913" w14:textId="7D16ABFA" w:rsidR="00610990" w:rsidRPr="00AE4996" w:rsidRDefault="00610990" w:rsidP="00610990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B67B768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F3BAAB" w14:textId="0117B291" w:rsidR="00610990" w:rsidRPr="00AE4996" w:rsidRDefault="00610990" w:rsidP="00610990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10990" w:rsidRPr="00AE4996" w14:paraId="036CEF20" w14:textId="77777777" w:rsidTr="00011DC8">
        <w:trPr>
          <w:trHeight w:val="20"/>
        </w:trPr>
        <w:tc>
          <w:tcPr>
            <w:tcW w:w="3276" w:type="dxa"/>
          </w:tcPr>
          <w:p w14:paraId="65276CB0" w14:textId="77777777" w:rsidR="00610990" w:rsidRPr="00AE4996" w:rsidRDefault="00610990" w:rsidP="00610990">
            <w:pPr>
              <w:ind w:left="58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8186F0" w14:textId="39B9CFAE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90" w:type="dxa"/>
          </w:tcPr>
          <w:p w14:paraId="68226759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E3AA16" w14:textId="032669C6" w:rsidR="00610990" w:rsidRPr="00AE4996" w:rsidRDefault="00610990" w:rsidP="00610990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B00BEEB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A92EAA" w14:textId="6FB2B6AB" w:rsidR="00610990" w:rsidRPr="00AE4996" w:rsidRDefault="00610990" w:rsidP="00737505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36FFBCF" w14:textId="77777777" w:rsidR="00610990" w:rsidRPr="00AE4996" w:rsidRDefault="00610990" w:rsidP="00610990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1C1C0C" w14:textId="4CF92CF7" w:rsidR="00610990" w:rsidRPr="00AE4996" w:rsidRDefault="00610990" w:rsidP="00610990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01ECB241" w14:textId="77777777" w:rsidR="00091675" w:rsidRPr="00AE4996" w:rsidRDefault="00091675" w:rsidP="00091675">
      <w:pPr>
        <w:ind w:left="1080" w:right="43"/>
        <w:jc w:val="thaiDistribute"/>
        <w:rPr>
          <w:rFonts w:asciiTheme="majorBidi" w:hAnsiTheme="majorBidi" w:cstheme="majorBidi"/>
          <w:sz w:val="16"/>
          <w:szCs w:val="16"/>
          <w:cs/>
          <w:lang w:eastAsia="ja-JP"/>
        </w:rPr>
      </w:pPr>
    </w:p>
    <w:tbl>
      <w:tblPr>
        <w:tblW w:w="8676" w:type="dxa"/>
        <w:tblInd w:w="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170"/>
        <w:gridCol w:w="90"/>
        <w:gridCol w:w="1170"/>
        <w:gridCol w:w="90"/>
        <w:gridCol w:w="1440"/>
        <w:gridCol w:w="90"/>
        <w:gridCol w:w="1350"/>
      </w:tblGrid>
      <w:tr w:rsidR="001523A2" w:rsidRPr="00AE4996" w14:paraId="678876CE" w14:textId="77777777" w:rsidTr="00E33B39">
        <w:trPr>
          <w:trHeight w:val="20"/>
          <w:tblHeader/>
        </w:trPr>
        <w:tc>
          <w:tcPr>
            <w:tcW w:w="3276" w:type="dxa"/>
          </w:tcPr>
          <w:p w14:paraId="200C2245" w14:textId="3DA7E818" w:rsidR="00EE4A64" w:rsidRPr="00AE4996" w:rsidRDefault="00EE4A64" w:rsidP="00091675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</w:t>
            </w:r>
            <w:r w:rsidR="006403FB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F07602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0C8B6B70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BA56E45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842AF3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D709CF9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42B720" w14:textId="5517752D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E782914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2CCD807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523A2" w:rsidRPr="00AE4996" w14:paraId="0FB44C47" w14:textId="77777777" w:rsidTr="00E33B39">
        <w:trPr>
          <w:trHeight w:val="20"/>
          <w:tblHeader/>
        </w:trPr>
        <w:tc>
          <w:tcPr>
            <w:tcW w:w="3276" w:type="dxa"/>
          </w:tcPr>
          <w:p w14:paraId="7942BD1C" w14:textId="77777777" w:rsidR="00EE4A64" w:rsidRPr="00AE4996" w:rsidRDefault="00EE4A64" w:rsidP="00091675">
            <w:pPr>
              <w:ind w:left="490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5DDA2E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87C5B0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7ECDF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506EB46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7CA21C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640987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CE558A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523A2" w:rsidRPr="00AE4996" w14:paraId="0025842E" w14:textId="77777777" w:rsidTr="00E33B39">
        <w:trPr>
          <w:trHeight w:val="20"/>
          <w:tblHeader/>
        </w:trPr>
        <w:tc>
          <w:tcPr>
            <w:tcW w:w="3276" w:type="dxa"/>
          </w:tcPr>
          <w:p w14:paraId="12DEFBAA" w14:textId="77777777" w:rsidR="00EE4A64" w:rsidRPr="00AE4996" w:rsidRDefault="00EE4A64" w:rsidP="00091675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696142" w14:textId="15F39BB8" w:rsidR="00EE4A64" w:rsidRPr="00AE4996" w:rsidRDefault="00AE4996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E4A64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4A64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8C4D2CD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7FAA9" w14:textId="2CFD8608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25B7E65C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0D1D68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12DEB48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9A81474" w14:textId="5CFB7C78" w:rsidR="00EE4A64" w:rsidRPr="00AE4996" w:rsidRDefault="00AE4996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523A2" w:rsidRPr="00AE4996" w14:paraId="0B18B284" w14:textId="77777777" w:rsidTr="00E33B39">
        <w:trPr>
          <w:trHeight w:val="60"/>
          <w:tblHeader/>
        </w:trPr>
        <w:tc>
          <w:tcPr>
            <w:tcW w:w="3276" w:type="dxa"/>
          </w:tcPr>
          <w:p w14:paraId="3A4C8A9D" w14:textId="77777777" w:rsidR="00EE4A64" w:rsidRPr="00AE4996" w:rsidRDefault="00EE4A64" w:rsidP="00091675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6E81D4" w14:textId="56BD81C9" w:rsidR="00EE4A64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B776D3F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A6CB73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CD7D225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A5A757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4117C8A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E37BFF" w14:textId="1F084EEC" w:rsidR="00EE4A64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1523A2" w:rsidRPr="00AE4996" w14:paraId="128B8D60" w14:textId="77777777" w:rsidTr="00E33B39">
        <w:trPr>
          <w:trHeight w:val="60"/>
          <w:tblHeader/>
        </w:trPr>
        <w:tc>
          <w:tcPr>
            <w:tcW w:w="3276" w:type="dxa"/>
          </w:tcPr>
          <w:p w14:paraId="4D85335D" w14:textId="77777777" w:rsidR="00EE4A64" w:rsidRPr="00AE4996" w:rsidRDefault="00EE4A64" w:rsidP="00091675">
            <w:pPr>
              <w:ind w:left="490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A106695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3C15E8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212C77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1B39A24" w14:textId="77777777" w:rsidR="00EE4A64" w:rsidRPr="00AE4996" w:rsidRDefault="00EE4A64" w:rsidP="0009167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2D0070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376ACB7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CCEC22" w14:textId="77777777" w:rsidR="00EE4A64" w:rsidRPr="00AE4996" w:rsidRDefault="00EE4A64" w:rsidP="000916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523A2" w:rsidRPr="00AE4996" w14:paraId="567D2DDC" w14:textId="77777777" w:rsidTr="00E33B39">
        <w:trPr>
          <w:trHeight w:val="60"/>
          <w:tblHeader/>
        </w:trPr>
        <w:tc>
          <w:tcPr>
            <w:tcW w:w="3276" w:type="dxa"/>
          </w:tcPr>
          <w:p w14:paraId="6993682E" w14:textId="722006F6" w:rsidR="00E2348B" w:rsidRPr="00AE4996" w:rsidRDefault="00E2348B" w:rsidP="00091675">
            <w:pPr>
              <w:ind w:left="49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7108C8B" w14:textId="1B25139D" w:rsidR="00E2348B" w:rsidRPr="00AE4996" w:rsidRDefault="00AE4996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0EC968D" w14:textId="77777777" w:rsidR="00E2348B" w:rsidRPr="00AE4996" w:rsidRDefault="00E2348B" w:rsidP="0009167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5861D5" w14:textId="1F997044" w:rsidR="00E2348B" w:rsidRPr="00AE4996" w:rsidRDefault="0076417D" w:rsidP="0009167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AE1492" w14:textId="77777777" w:rsidR="00E2348B" w:rsidRPr="00AE4996" w:rsidRDefault="00E2348B" w:rsidP="0009167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583055" w14:textId="7ED6132E" w:rsidR="00E2348B" w:rsidRPr="00AE4996" w:rsidRDefault="00493126" w:rsidP="0009167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42FA20" w14:textId="77777777" w:rsidR="00E2348B" w:rsidRPr="00AE4996" w:rsidRDefault="00E2348B" w:rsidP="000916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82A83E" w14:textId="334AB8CC" w:rsidR="00E2348B" w:rsidRPr="00AE4996" w:rsidRDefault="00AE4996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523A2" w:rsidRPr="00AE4996" w14:paraId="2C99E57D" w14:textId="77777777" w:rsidTr="00E33B39">
        <w:trPr>
          <w:trHeight w:val="20"/>
        </w:trPr>
        <w:tc>
          <w:tcPr>
            <w:tcW w:w="3276" w:type="dxa"/>
          </w:tcPr>
          <w:p w14:paraId="5A8A1800" w14:textId="77777777" w:rsidR="00643CD5" w:rsidRPr="00AE4996" w:rsidRDefault="00643CD5" w:rsidP="00091675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EC78D6A" w14:textId="1B99EF76" w:rsidR="00643CD5" w:rsidRPr="00AE4996" w:rsidRDefault="00AE4996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90" w:type="dxa"/>
          </w:tcPr>
          <w:p w14:paraId="48891E68" w14:textId="77777777" w:rsidR="00643CD5" w:rsidRPr="00AE4996" w:rsidRDefault="00643CD5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606235" w14:textId="3061278A" w:rsidR="00643CD5" w:rsidRPr="00AE4996" w:rsidRDefault="00AE4996" w:rsidP="00122AFC">
            <w:pPr>
              <w:tabs>
                <w:tab w:val="decimal" w:pos="1075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0" w:type="dxa"/>
          </w:tcPr>
          <w:p w14:paraId="3FA470B5" w14:textId="77777777" w:rsidR="00643CD5" w:rsidRPr="00AE4996" w:rsidRDefault="00643CD5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84A759" w14:textId="19C5C53B" w:rsidR="00643CD5" w:rsidRPr="00AE4996" w:rsidRDefault="00AE4996" w:rsidP="00091675">
            <w:pPr>
              <w:tabs>
                <w:tab w:val="decimal" w:pos="266"/>
              </w:tabs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</w:tcPr>
          <w:p w14:paraId="5614C1C5" w14:textId="77777777" w:rsidR="00643CD5" w:rsidRPr="00AE4996" w:rsidRDefault="00643CD5" w:rsidP="00091675">
            <w:pPr>
              <w:tabs>
                <w:tab w:val="decimal" w:pos="798"/>
              </w:tabs>
              <w:ind w:right="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5A847F" w14:textId="3F576DCF" w:rsidR="00643CD5" w:rsidRPr="00AE4996" w:rsidRDefault="00AE4996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1523A2" w:rsidRPr="00AE4996" w14:paraId="494D37EB" w14:textId="77777777" w:rsidTr="00E33B39">
        <w:trPr>
          <w:trHeight w:val="64"/>
        </w:trPr>
        <w:tc>
          <w:tcPr>
            <w:tcW w:w="3276" w:type="dxa"/>
          </w:tcPr>
          <w:p w14:paraId="6DE753F0" w14:textId="38D65F31" w:rsidR="00290027" w:rsidRPr="00AE4996" w:rsidRDefault="00290027" w:rsidP="00091675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E8C2369" w14:textId="4F2C544A" w:rsidR="00290027" w:rsidRPr="00AE4996" w:rsidRDefault="00AE4996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41374B7C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57B3CF" w14:textId="5F068201" w:rsidR="00290027" w:rsidRPr="00AE4996" w:rsidRDefault="0076417D" w:rsidP="00122AFC">
            <w:pPr>
              <w:tabs>
                <w:tab w:val="decimal" w:pos="1075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99C4EC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245878" w14:textId="03BBD611" w:rsidR="00290027" w:rsidRPr="00AE4996" w:rsidRDefault="00AE4996" w:rsidP="00493126">
            <w:pPr>
              <w:tabs>
                <w:tab w:val="decimal" w:pos="266"/>
              </w:tabs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90" w:type="dxa"/>
          </w:tcPr>
          <w:p w14:paraId="5762C48D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1B4C5D" w14:textId="0B632A00" w:rsidR="00290027" w:rsidRPr="00AE4996" w:rsidRDefault="00AE4996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</w:tr>
      <w:tr w:rsidR="001523A2" w:rsidRPr="00AE4996" w14:paraId="1DB833B7" w14:textId="77777777" w:rsidTr="0047621B">
        <w:trPr>
          <w:trHeight w:val="64"/>
        </w:trPr>
        <w:tc>
          <w:tcPr>
            <w:tcW w:w="3276" w:type="dxa"/>
          </w:tcPr>
          <w:p w14:paraId="13A20F66" w14:textId="77777777" w:rsidR="00290027" w:rsidRPr="00AE4996" w:rsidRDefault="00290027" w:rsidP="00091675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57467" w14:textId="3FD1B8FA" w:rsidR="00290027" w:rsidRPr="00AE4996" w:rsidRDefault="00AE4996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5CBF5DAC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79698D" w14:textId="1712CA0C" w:rsidR="00290027" w:rsidRPr="00AE4996" w:rsidRDefault="00493126" w:rsidP="00122AFC">
            <w:pPr>
              <w:tabs>
                <w:tab w:val="decimal" w:pos="1075"/>
              </w:tabs>
              <w:ind w:right="-2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D30670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AC3B7" w14:textId="0F1783D9" w:rsidR="00290027" w:rsidRPr="00AE4996" w:rsidRDefault="00AE4996" w:rsidP="00091675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90" w:type="dxa"/>
          </w:tcPr>
          <w:p w14:paraId="742312D4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963692" w14:textId="374CD06C" w:rsidR="00290027" w:rsidRPr="00AE4996" w:rsidRDefault="00AE4996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992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1523A2" w:rsidRPr="00AE4996" w14:paraId="352F1932" w14:textId="77777777" w:rsidTr="0047621B">
        <w:trPr>
          <w:trHeight w:val="20"/>
        </w:trPr>
        <w:tc>
          <w:tcPr>
            <w:tcW w:w="3276" w:type="dxa"/>
          </w:tcPr>
          <w:p w14:paraId="32670BB0" w14:textId="77777777" w:rsidR="00290027" w:rsidRPr="00AE4996" w:rsidRDefault="00290027" w:rsidP="00091675">
            <w:pPr>
              <w:ind w:left="58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383D33" w14:textId="141667FC" w:rsidR="00290027" w:rsidRPr="00AE4996" w:rsidRDefault="00AE4996" w:rsidP="00915FAA">
            <w:pPr>
              <w:tabs>
                <w:tab w:val="decimal" w:pos="1057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76417D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26909456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9773AC" w14:textId="2283B3CB" w:rsidR="00290027" w:rsidRPr="00AE4996" w:rsidRDefault="00493126" w:rsidP="00122AFC">
            <w:pPr>
              <w:tabs>
                <w:tab w:val="decimal" w:pos="1075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3D4B73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845CEF" w14:textId="7572B0F6" w:rsidR="00290027" w:rsidRPr="00AE4996" w:rsidRDefault="00AE4996" w:rsidP="00737505">
            <w:pPr>
              <w:tabs>
                <w:tab w:val="decimal" w:pos="1350"/>
              </w:tabs>
              <w:ind w:right="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90" w:type="dxa"/>
          </w:tcPr>
          <w:p w14:paraId="26EE14B8" w14:textId="77777777" w:rsidR="00290027" w:rsidRPr="00AE4996" w:rsidRDefault="00290027" w:rsidP="00091675">
            <w:pPr>
              <w:tabs>
                <w:tab w:val="decimal" w:pos="798"/>
              </w:tabs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9D8CCC" w14:textId="08F6431F" w:rsidR="00290027" w:rsidRPr="00AE4996" w:rsidRDefault="00AE4996" w:rsidP="00915FAA">
            <w:pPr>
              <w:tabs>
                <w:tab w:val="decimal" w:pos="1224"/>
              </w:tabs>
              <w:ind w:right="-267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="00493126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</w:tbl>
    <w:p w14:paraId="25DFED0E" w14:textId="77777777" w:rsidR="00794226" w:rsidRPr="00AE4996" w:rsidRDefault="00794226" w:rsidP="00091675">
      <w:pPr>
        <w:numPr>
          <w:ilvl w:val="0"/>
          <w:numId w:val="6"/>
        </w:numPr>
        <w:spacing w:before="120"/>
        <w:ind w:left="1440" w:right="43" w:hanging="274"/>
        <w:jc w:val="thaiDistribute"/>
        <w:rPr>
          <w:rFonts w:asciiTheme="majorBidi" w:hAnsiTheme="majorBidi" w:cstheme="majorBidi"/>
          <w:sz w:val="20"/>
        </w:rPr>
      </w:pPr>
      <w:r w:rsidRPr="00AE4996">
        <w:rPr>
          <w:rFonts w:asciiTheme="majorBidi" w:hAnsiTheme="majorBidi" w:cstheme="majorBidi"/>
          <w:sz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41B1EA4" w14:textId="2CD7127D" w:rsidR="00FA7449" w:rsidRPr="00AE4996" w:rsidRDefault="00B236A3" w:rsidP="00091675">
      <w:pPr>
        <w:numPr>
          <w:ilvl w:val="0"/>
          <w:numId w:val="6"/>
        </w:numPr>
        <w:ind w:left="1350" w:right="43" w:hanging="180"/>
        <w:jc w:val="thaiDistribute"/>
        <w:rPr>
          <w:rFonts w:asciiTheme="majorBidi" w:hAnsiTheme="majorBidi" w:cstheme="majorBidi"/>
          <w:sz w:val="20"/>
        </w:rPr>
      </w:pPr>
      <w:r w:rsidRPr="00AE4996">
        <w:rPr>
          <w:rFonts w:asciiTheme="majorBidi" w:hAnsiTheme="majorBidi" w:cstheme="majorBidi"/>
          <w:sz w:val="20"/>
          <w:cs/>
        </w:rPr>
        <w:t xml:space="preserve">   </w:t>
      </w:r>
      <w:r w:rsidR="00794226" w:rsidRPr="00AE4996">
        <w:rPr>
          <w:rFonts w:asciiTheme="majorBidi" w:hAnsiTheme="majorBidi" w:cstheme="majorBidi"/>
          <w:sz w:val="20"/>
          <w:cs/>
        </w:rPr>
        <w:t>การเปลี่ยนแปลงอื่นเกิดจากดอกเบี้ยจ่ายรอตัดบัญชี</w:t>
      </w:r>
      <w:r w:rsidR="00EC2AE0" w:rsidRPr="00AE4996">
        <w:rPr>
          <w:rFonts w:asciiTheme="majorBidi" w:hAnsiTheme="majorBidi" w:cstheme="majorBidi"/>
          <w:sz w:val="20"/>
          <w:cs/>
        </w:rPr>
        <w:t>และเพิ่มขึ้น</w:t>
      </w:r>
      <w:r w:rsidR="00270AA9" w:rsidRPr="00AE4996">
        <w:rPr>
          <w:rFonts w:asciiTheme="majorBidi" w:hAnsiTheme="majorBidi" w:cstheme="majorBidi"/>
          <w:sz w:val="20"/>
          <w:cs/>
        </w:rPr>
        <w:t>จาก</w:t>
      </w:r>
      <w:r w:rsidR="00EC2AE0" w:rsidRPr="00AE4996">
        <w:rPr>
          <w:rFonts w:asciiTheme="majorBidi" w:hAnsiTheme="majorBidi" w:cstheme="majorBidi"/>
          <w:sz w:val="20"/>
          <w:cs/>
        </w:rPr>
        <w:t>หนี้สินตามสัญญาเช่า</w:t>
      </w:r>
    </w:p>
    <w:p w14:paraId="377384C0" w14:textId="42F6D76A" w:rsidR="004306AF" w:rsidRPr="00AE4996" w:rsidRDefault="00AE4996" w:rsidP="00091675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</w:rPr>
        <w:t>5</w:t>
      </w:r>
      <w:r w:rsidR="00827C70" w:rsidRPr="00AE4996">
        <w:rPr>
          <w:rFonts w:asciiTheme="majorBidi" w:hAnsiTheme="majorBidi" w:cstheme="majorBidi"/>
          <w:sz w:val="32"/>
          <w:szCs w:val="32"/>
        </w:rPr>
        <w:t>.</w:t>
      </w:r>
      <w:r w:rsidRPr="00AE4996">
        <w:rPr>
          <w:rFonts w:asciiTheme="majorBidi" w:hAnsiTheme="majorBidi" w:cstheme="majorBidi"/>
          <w:sz w:val="32"/>
          <w:szCs w:val="32"/>
        </w:rPr>
        <w:t>2</w:t>
      </w:r>
      <w:r w:rsidR="00827C70" w:rsidRPr="00AE4996">
        <w:rPr>
          <w:rFonts w:asciiTheme="majorBidi" w:hAnsiTheme="majorBidi" w:cstheme="majorBidi"/>
          <w:sz w:val="32"/>
          <w:szCs w:val="32"/>
          <w:cs/>
        </w:rPr>
        <w:tab/>
        <w:t>รายการที่ไม่เกี่ยวข้องกับเงินสดสำหรับ</w:t>
      </w:r>
      <w:r w:rsidR="00015B9C" w:rsidRPr="00AE4996">
        <w:rPr>
          <w:rFonts w:asciiTheme="majorBidi" w:hAnsiTheme="majorBidi" w:cstheme="majorBidi" w:hint="cs"/>
          <w:sz w:val="32"/>
          <w:szCs w:val="32"/>
          <w:cs/>
        </w:rPr>
        <w:t>อาคารและอุปกรณ์ สำหรับ</w:t>
      </w:r>
      <w:r w:rsidR="006403FB" w:rsidRPr="00AE4996">
        <w:rPr>
          <w:rFonts w:asciiTheme="majorBidi" w:hAnsiTheme="majorBidi" w:cstheme="majorBidi"/>
          <w:sz w:val="32"/>
          <w:szCs w:val="32"/>
          <w:cs/>
        </w:rPr>
        <w:t>งวด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827C70" w:rsidRPr="00AE499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6403FB" w:rsidRPr="00AE49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15FAA" w:rsidRPr="00AE4996">
        <w:rPr>
          <w:rFonts w:asciiTheme="majorBidi" w:hAnsiTheme="majorBidi" w:cstheme="majorBidi"/>
          <w:sz w:val="32"/>
          <w:szCs w:val="32"/>
        </w:rPr>
        <w:br/>
      </w:r>
      <w:r w:rsidRPr="00AE4996">
        <w:rPr>
          <w:rFonts w:asciiTheme="majorBidi" w:hAnsiTheme="majorBidi" w:cstheme="majorBidi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B74F7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27C70" w:rsidRPr="00AE499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5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1422"/>
        <w:gridCol w:w="198"/>
        <w:gridCol w:w="1512"/>
      </w:tblGrid>
      <w:tr w:rsidR="001523A2" w:rsidRPr="00AE4996" w14:paraId="51047024" w14:textId="77777777" w:rsidTr="00DA17CB">
        <w:trPr>
          <w:cantSplit/>
          <w:trHeight w:val="20"/>
        </w:trPr>
        <w:tc>
          <w:tcPr>
            <w:tcW w:w="5526" w:type="dxa"/>
          </w:tcPr>
          <w:p w14:paraId="2E18DCA0" w14:textId="77777777" w:rsidR="004306AF" w:rsidRPr="00AE4996" w:rsidRDefault="004306AF" w:rsidP="00091675">
            <w:pPr>
              <w:ind w:left="-18" w:right="-1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0AD4B2EE" w14:textId="12E27034" w:rsidR="004306AF" w:rsidRPr="00AE4996" w:rsidRDefault="00AE4996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98" w:type="dxa"/>
          </w:tcPr>
          <w:p w14:paraId="1CE10EE8" w14:textId="77777777" w:rsidR="004306AF" w:rsidRPr="00AE4996" w:rsidRDefault="004306AF" w:rsidP="0009167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0105A7D6" w14:textId="5BB91BEA" w:rsidR="004306AF" w:rsidRPr="00AE4996" w:rsidRDefault="00AE4996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1523A2" w:rsidRPr="00AE4996" w14:paraId="4F26A50A" w14:textId="77777777" w:rsidTr="00DA17CB">
        <w:trPr>
          <w:cantSplit/>
          <w:trHeight w:val="20"/>
        </w:trPr>
        <w:tc>
          <w:tcPr>
            <w:tcW w:w="5526" w:type="dxa"/>
          </w:tcPr>
          <w:p w14:paraId="324F0626" w14:textId="77777777" w:rsidR="004306AF" w:rsidRPr="00AE4996" w:rsidRDefault="004306AF" w:rsidP="00091675">
            <w:pPr>
              <w:ind w:left="-18" w:right="-1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1CABA26B" w14:textId="77777777" w:rsidR="004306AF" w:rsidRPr="00AE4996" w:rsidRDefault="004306AF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98" w:type="dxa"/>
            <w:vAlign w:val="center"/>
          </w:tcPr>
          <w:p w14:paraId="7F82A8B3" w14:textId="77777777" w:rsidR="004306AF" w:rsidRPr="00AE4996" w:rsidRDefault="004306AF" w:rsidP="0009167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528EE651" w14:textId="77777777" w:rsidR="004306AF" w:rsidRPr="00AE4996" w:rsidRDefault="004306AF" w:rsidP="0009167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15B9C" w:rsidRPr="00AE4996" w14:paraId="3B5CB8F6" w14:textId="77777777" w:rsidTr="00FC401C">
        <w:trPr>
          <w:cantSplit/>
          <w:trHeight w:val="20"/>
        </w:trPr>
        <w:tc>
          <w:tcPr>
            <w:tcW w:w="5526" w:type="dxa"/>
            <w:vAlign w:val="center"/>
          </w:tcPr>
          <w:p w14:paraId="72FA9A1B" w14:textId="56EC7ECA" w:rsidR="00015B9C" w:rsidRPr="00AE4996" w:rsidRDefault="00015B9C" w:rsidP="00015B9C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เจ้าหนี้ค่าซื้อ</w:t>
            </w: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สินทรัพย์ถาวร</w:t>
            </w: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และค่าก่อสร้างค้างจ่าย ณ วันที่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2" w:type="dxa"/>
            <w:vAlign w:val="center"/>
          </w:tcPr>
          <w:p w14:paraId="12F6F672" w14:textId="16C819B8" w:rsidR="00015B9C" w:rsidRPr="00AE4996" w:rsidRDefault="00AE4996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B75E0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BB75E0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198" w:type="dxa"/>
            <w:vAlign w:val="center"/>
          </w:tcPr>
          <w:p w14:paraId="275937FA" w14:textId="77777777" w:rsidR="00015B9C" w:rsidRPr="00AE4996" w:rsidRDefault="00015B9C" w:rsidP="00015B9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24C52D04" w14:textId="6BD2BD47" w:rsidR="00015B9C" w:rsidRPr="00AE4996" w:rsidRDefault="00AE4996" w:rsidP="00015B9C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B75E0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BB75E0"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610990" w:rsidRPr="00AE4996" w14:paraId="193BF7CB" w14:textId="77777777" w:rsidTr="00643C5B">
        <w:trPr>
          <w:cantSplit/>
          <w:trHeight w:val="20"/>
        </w:trPr>
        <w:tc>
          <w:tcPr>
            <w:tcW w:w="5526" w:type="dxa"/>
            <w:vAlign w:val="center"/>
          </w:tcPr>
          <w:p w14:paraId="201BE854" w14:textId="2CD1F766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ซื้ออาคารและอุปกรณ์</w:t>
            </w:r>
          </w:p>
        </w:tc>
        <w:tc>
          <w:tcPr>
            <w:tcW w:w="1422" w:type="dxa"/>
          </w:tcPr>
          <w:p w14:paraId="69AC92D0" w14:textId="3137DB38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  <w:vAlign w:val="center"/>
          </w:tcPr>
          <w:p w14:paraId="1C892D86" w14:textId="77777777" w:rsidR="00610990" w:rsidRPr="00AE4996" w:rsidRDefault="00610990" w:rsidP="0061099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55A4401A" w14:textId="321B8815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10990" w:rsidRPr="00AE4996" w14:paraId="580EC656" w14:textId="77777777" w:rsidTr="0005463F">
        <w:trPr>
          <w:cantSplit/>
          <w:trHeight w:val="20"/>
        </w:trPr>
        <w:tc>
          <w:tcPr>
            <w:tcW w:w="5526" w:type="dxa"/>
            <w:vAlign w:val="center"/>
          </w:tcPr>
          <w:p w14:paraId="4E0473DB" w14:textId="6C5D4262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ประมาณการหนี้สินสำหรับต้นทุนการรื้อถอนและขนย้าย</w:t>
            </w:r>
          </w:p>
        </w:tc>
        <w:tc>
          <w:tcPr>
            <w:tcW w:w="1422" w:type="dxa"/>
          </w:tcPr>
          <w:p w14:paraId="1BDD661D" w14:textId="37F99BD7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8" w:type="dxa"/>
            <w:vAlign w:val="center"/>
          </w:tcPr>
          <w:p w14:paraId="17A319F0" w14:textId="77777777" w:rsidR="00610990" w:rsidRPr="00AE4996" w:rsidRDefault="00610990" w:rsidP="0061099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</w:tcPr>
          <w:p w14:paraId="6726D6E4" w14:textId="0B408CED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0990" w:rsidRPr="00AE4996" w14:paraId="5ABF533E" w14:textId="77777777" w:rsidTr="0005463F">
        <w:trPr>
          <w:cantSplit/>
          <w:trHeight w:val="20"/>
        </w:trPr>
        <w:tc>
          <w:tcPr>
            <w:tcW w:w="5526" w:type="dxa"/>
            <w:vAlign w:val="center"/>
          </w:tcPr>
          <w:p w14:paraId="5E5977AB" w14:textId="3E14DFF4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เงินสดจ่ายเพื่อซื้ออาคารและอุปกรณ์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950C645" w14:textId="061F3FFB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8" w:type="dxa"/>
            <w:vAlign w:val="center"/>
          </w:tcPr>
          <w:p w14:paraId="1AD3152B" w14:textId="77777777" w:rsidR="00610990" w:rsidRPr="00AE4996" w:rsidRDefault="00610990" w:rsidP="0061099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DFCCC4" w14:textId="7263EBC2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028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0990" w:rsidRPr="00AE4996" w14:paraId="4B92794D" w14:textId="77777777" w:rsidTr="0005463F">
        <w:trPr>
          <w:cantSplit/>
          <w:trHeight w:val="20"/>
        </w:trPr>
        <w:tc>
          <w:tcPr>
            <w:tcW w:w="5526" w:type="dxa"/>
            <w:vAlign w:val="center"/>
          </w:tcPr>
          <w:p w14:paraId="134DEBB8" w14:textId="70C1CF9D" w:rsidR="00610990" w:rsidRPr="00AE4996" w:rsidRDefault="00610990" w:rsidP="00610990">
            <w:pPr>
              <w:ind w:left="49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99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เจ้าหนี้ค่าซื้อสินทรัพย์ถาวรและค่าก่อสร้างค้างจ่าย ณ วันที่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99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F58A087" w14:textId="0FD11A42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" w:type="dxa"/>
            <w:vAlign w:val="center"/>
          </w:tcPr>
          <w:p w14:paraId="761314BC" w14:textId="77777777" w:rsidR="00610990" w:rsidRPr="00AE4996" w:rsidRDefault="00610990" w:rsidP="0061099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50F6B41" w14:textId="25148B2F" w:rsidR="00610990" w:rsidRPr="00AE4996" w:rsidRDefault="00610990" w:rsidP="00610990">
            <w:pPr>
              <w:tabs>
                <w:tab w:val="decimal" w:pos="1280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Pr="00AE49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57704268" w14:textId="77777777" w:rsidR="00BE01CE" w:rsidRPr="00AE4996" w:rsidRDefault="00BE01C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C9CBCB" w14:textId="02F404F7" w:rsidR="00CC0C4C" w:rsidRPr="00AE4996" w:rsidRDefault="00AE4996" w:rsidP="00BE01CE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CC0C4C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0C4C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0C4C" w:rsidRPr="00AE49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89BF36E" w14:textId="59B83968" w:rsidR="00161CF7" w:rsidRPr="00AE4996" w:rsidRDefault="00CC0C4C" w:rsidP="00091675">
      <w:pPr>
        <w:spacing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5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9"/>
        <w:gridCol w:w="1402"/>
        <w:gridCol w:w="141"/>
        <w:gridCol w:w="1402"/>
      </w:tblGrid>
      <w:tr w:rsidR="001523A2" w:rsidRPr="00AE4996" w14:paraId="07D80E75" w14:textId="77777777" w:rsidTr="00D22D0D">
        <w:trPr>
          <w:trHeight w:val="432"/>
        </w:trPr>
        <w:tc>
          <w:tcPr>
            <w:tcW w:w="5609" w:type="dxa"/>
          </w:tcPr>
          <w:p w14:paraId="20F1F3B1" w14:textId="77777777" w:rsidR="006C21CA" w:rsidRPr="00AE4996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7D1E8365" w14:textId="01F7BE5A" w:rsidR="006C21CA" w:rsidRPr="00AE4996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" w:type="dxa"/>
          </w:tcPr>
          <w:p w14:paraId="16A3BF71" w14:textId="77777777" w:rsidR="006C21CA" w:rsidRPr="00AE4996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22F40E5F" w14:textId="184E20E5" w:rsidR="006C21CA" w:rsidRPr="00AE4996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78CEE9DF" w14:textId="77777777" w:rsidTr="00D22D0D">
        <w:trPr>
          <w:trHeight w:val="432"/>
        </w:trPr>
        <w:tc>
          <w:tcPr>
            <w:tcW w:w="5609" w:type="dxa"/>
          </w:tcPr>
          <w:p w14:paraId="7B7408B0" w14:textId="77777777" w:rsidR="006C21CA" w:rsidRPr="00AE4996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2D7E3CFA" w14:textId="04EE113A" w:rsidR="006C21CA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" w:type="dxa"/>
          </w:tcPr>
          <w:p w14:paraId="5EF6122B" w14:textId="77777777" w:rsidR="006C21CA" w:rsidRPr="00AE4996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2123E32D" w14:textId="6F7F564C" w:rsidR="006C21CA" w:rsidRPr="00AE4996" w:rsidRDefault="00AE4996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21CA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6FE61D08" w14:textId="77777777" w:rsidTr="00D22D0D">
        <w:trPr>
          <w:trHeight w:val="432"/>
        </w:trPr>
        <w:tc>
          <w:tcPr>
            <w:tcW w:w="5609" w:type="dxa"/>
          </w:tcPr>
          <w:p w14:paraId="34EEF684" w14:textId="77777777" w:rsidR="006C21CA" w:rsidRPr="00AE4996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4E73EC03" w14:textId="619A5E55" w:rsidR="006C21CA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1" w:type="dxa"/>
          </w:tcPr>
          <w:p w14:paraId="5032028F" w14:textId="77777777" w:rsidR="006C21CA" w:rsidRPr="00AE4996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29990F21" w14:textId="22F9A75B" w:rsidR="006C21CA" w:rsidRPr="00AE4996" w:rsidRDefault="00AE4996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AE4996" w14:paraId="0AEA006A" w14:textId="77777777" w:rsidTr="00D22D0D">
        <w:trPr>
          <w:trHeight w:val="432"/>
        </w:trPr>
        <w:tc>
          <w:tcPr>
            <w:tcW w:w="5609" w:type="dxa"/>
          </w:tcPr>
          <w:p w14:paraId="69F4B703" w14:textId="77777777" w:rsidR="006C21CA" w:rsidRPr="00AE4996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dxa"/>
          </w:tcPr>
          <w:p w14:paraId="6C1DD8B6" w14:textId="00444D77" w:rsidR="006C21CA" w:rsidRPr="00AE4996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" w:type="dxa"/>
          </w:tcPr>
          <w:p w14:paraId="500FAA2A" w14:textId="77777777" w:rsidR="006C21CA" w:rsidRPr="00AE4996" w:rsidRDefault="006C21CA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</w:tcPr>
          <w:p w14:paraId="03FFE467" w14:textId="575C8D65" w:rsidR="006C21CA" w:rsidRPr="00AE4996" w:rsidRDefault="006C21CA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82C5C" w:rsidRPr="00AE4996" w14:paraId="1A78AE2B" w14:textId="77777777" w:rsidTr="00D22D0D">
        <w:trPr>
          <w:trHeight w:val="432"/>
        </w:trPr>
        <w:tc>
          <w:tcPr>
            <w:tcW w:w="5609" w:type="dxa"/>
          </w:tcPr>
          <w:p w14:paraId="465A6096" w14:textId="77777777" w:rsidR="00582C5C" w:rsidRPr="00AE4996" w:rsidRDefault="00582C5C" w:rsidP="00582C5C">
            <w:pPr>
              <w:ind w:left="360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02" w:type="dxa"/>
          </w:tcPr>
          <w:p w14:paraId="143841F9" w14:textId="3DDC5E63" w:rsidR="00582C5C" w:rsidRPr="00AE4996" w:rsidRDefault="00582C5C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20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685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740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4D479B03" w14:textId="77777777" w:rsidR="00582C5C" w:rsidRPr="00AE4996" w:rsidRDefault="00582C5C" w:rsidP="00582C5C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4F12ACB6" w14:textId="003CB7E0" w:rsidR="00582C5C" w:rsidRPr="00AE4996" w:rsidRDefault="00AE4996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18</w:t>
            </w:r>
            <w:r w:rsidR="00582C5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334</w:t>
            </w:r>
            <w:r w:rsidR="00582C5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582C5C" w:rsidRPr="00AE4996" w14:paraId="6026A4F5" w14:textId="77777777" w:rsidTr="00D22D0D">
        <w:trPr>
          <w:trHeight w:val="432"/>
        </w:trPr>
        <w:tc>
          <w:tcPr>
            <w:tcW w:w="5609" w:type="dxa"/>
          </w:tcPr>
          <w:p w14:paraId="22BE5840" w14:textId="77777777" w:rsidR="00582C5C" w:rsidRPr="00AE4996" w:rsidRDefault="00582C5C" w:rsidP="00582C5C">
            <w:pPr>
              <w:ind w:left="360" w:firstLine="9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02" w:type="dxa"/>
          </w:tcPr>
          <w:p w14:paraId="7B4C64AA" w14:textId="05C69983" w:rsidR="00582C5C" w:rsidRPr="00AE4996" w:rsidRDefault="00582C5C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476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128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3CBED0A8" w14:textId="77777777" w:rsidR="00582C5C" w:rsidRPr="00AE4996" w:rsidRDefault="00582C5C" w:rsidP="00582C5C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F57A374" w14:textId="67C06A8E" w:rsidR="00582C5C" w:rsidRPr="00AE4996" w:rsidRDefault="00AE4996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35</w:t>
            </w:r>
            <w:r w:rsidR="00582C5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213</w:t>
            </w:r>
            <w:r w:rsidR="00582C5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582C5C" w:rsidRPr="00AE4996" w14:paraId="2EB0BCB6" w14:textId="77777777" w:rsidTr="00D22D0D">
        <w:trPr>
          <w:trHeight w:val="432"/>
        </w:trPr>
        <w:tc>
          <w:tcPr>
            <w:tcW w:w="5609" w:type="dxa"/>
          </w:tcPr>
          <w:p w14:paraId="459322BF" w14:textId="77777777" w:rsidR="00582C5C" w:rsidRPr="00AE4996" w:rsidRDefault="00582C5C" w:rsidP="00582C5C">
            <w:pPr>
              <w:ind w:left="360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8A8C7C3" w14:textId="135D2B8B" w:rsidR="00582C5C" w:rsidRPr="00AE4996" w:rsidRDefault="00582C5C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887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592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3E045D88" w14:textId="77777777" w:rsidR="00582C5C" w:rsidRPr="00AE4996" w:rsidRDefault="00582C5C" w:rsidP="00582C5C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884EE24" w14:textId="087FFC52" w:rsidR="00582C5C" w:rsidRPr="00AE4996" w:rsidRDefault="00AE4996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173</w:t>
            </w:r>
            <w:r w:rsidR="00582C5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328</w:t>
            </w:r>
            <w:r w:rsidR="00582C5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663</w:t>
            </w:r>
          </w:p>
        </w:tc>
      </w:tr>
      <w:tr w:rsidR="00582C5C" w:rsidRPr="00AE4996" w14:paraId="681534D5" w14:textId="77777777" w:rsidTr="00D22D0D">
        <w:trPr>
          <w:trHeight w:val="432"/>
        </w:trPr>
        <w:tc>
          <w:tcPr>
            <w:tcW w:w="5609" w:type="dxa"/>
          </w:tcPr>
          <w:p w14:paraId="4D445F98" w14:textId="486B302D" w:rsidR="00582C5C" w:rsidRPr="00AE4996" w:rsidRDefault="00582C5C" w:rsidP="00582C5C">
            <w:pPr>
              <w:tabs>
                <w:tab w:val="right" w:pos="3780"/>
              </w:tabs>
              <w:ind w:left="722" w:hanging="18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53141D04" w14:textId="01FF73C1" w:rsidR="00582C5C" w:rsidRPr="00AE4996" w:rsidRDefault="00582C5C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049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460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</w:tcPr>
          <w:p w14:paraId="45A9F147" w14:textId="77777777" w:rsidR="00582C5C" w:rsidRPr="00AE4996" w:rsidRDefault="00582C5C" w:rsidP="00582C5C">
            <w:pPr>
              <w:tabs>
                <w:tab w:val="decimal" w:pos="12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39A0DEE" w14:textId="585B4F31" w:rsidR="00582C5C" w:rsidRPr="00AE4996" w:rsidRDefault="00582C5C" w:rsidP="00582C5C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226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876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742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4D21C9AF" w14:textId="2A8002B0" w:rsidR="00161CF7" w:rsidRPr="00AE4996" w:rsidRDefault="00AE4996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1CF7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D58EF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1CF7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A6DB5" w:rsidRPr="00AE499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และลูกหนี้หมุนเวียนอื่น</w:t>
      </w:r>
      <w:r w:rsidR="00161CF7" w:rsidRPr="00AE49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4432F32" w14:textId="2966700E" w:rsidR="0085083B" w:rsidRPr="00AE4996" w:rsidRDefault="00B51D66" w:rsidP="00091675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723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4"/>
        <w:gridCol w:w="1423"/>
        <w:gridCol w:w="142"/>
        <w:gridCol w:w="1424"/>
      </w:tblGrid>
      <w:tr w:rsidR="001523A2" w:rsidRPr="00AE4996" w14:paraId="44814DAD" w14:textId="77777777" w:rsidTr="00DE633A">
        <w:tc>
          <w:tcPr>
            <w:tcW w:w="5734" w:type="dxa"/>
          </w:tcPr>
          <w:p w14:paraId="4C440FA8" w14:textId="77777777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6A197D17" w14:textId="2D0F9FF6" w:rsidR="00E46F03" w:rsidRPr="00AE4996" w:rsidRDefault="00E46F03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6EE0CC1F" w14:textId="77777777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</w:tcPr>
          <w:p w14:paraId="4103A943" w14:textId="3CDBD0BB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4502E93C" w14:textId="77777777" w:rsidTr="00DE633A">
        <w:tc>
          <w:tcPr>
            <w:tcW w:w="5734" w:type="dxa"/>
          </w:tcPr>
          <w:p w14:paraId="795AF12D" w14:textId="77777777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30E34076" w14:textId="18C57449" w:rsidR="00E46F03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E46F03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14:paraId="192CC51D" w14:textId="77777777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</w:tcPr>
          <w:p w14:paraId="65929FA2" w14:textId="3DFA2D07" w:rsidR="00E46F03" w:rsidRPr="00AE4996" w:rsidRDefault="00AE4996" w:rsidP="00C6222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46F03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7664457C" w14:textId="77777777" w:rsidTr="00DE633A">
        <w:tc>
          <w:tcPr>
            <w:tcW w:w="5734" w:type="dxa"/>
          </w:tcPr>
          <w:p w14:paraId="76DE3EBD" w14:textId="77777777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4719CDB3" w14:textId="1D548088" w:rsidR="00E46F03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2" w:type="dxa"/>
          </w:tcPr>
          <w:p w14:paraId="43F51B60" w14:textId="77777777" w:rsidR="00E46F03" w:rsidRPr="00AE4996" w:rsidRDefault="00E46F03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  <w:vAlign w:val="center"/>
          </w:tcPr>
          <w:p w14:paraId="2D28196D" w14:textId="2A329FD9" w:rsidR="00E46F03" w:rsidRPr="00AE4996" w:rsidRDefault="00AE4996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AE4996" w14:paraId="1E062B0E" w14:textId="77777777" w:rsidTr="00DE633A">
        <w:tc>
          <w:tcPr>
            <w:tcW w:w="5734" w:type="dxa"/>
          </w:tcPr>
          <w:p w14:paraId="2F8DB3A0" w14:textId="77777777" w:rsidR="00492E12" w:rsidRPr="00AE4996" w:rsidRDefault="00492E12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3" w:type="dxa"/>
          </w:tcPr>
          <w:p w14:paraId="6A30C96E" w14:textId="77777777" w:rsidR="00492E12" w:rsidRPr="00AE4996" w:rsidRDefault="00492E12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6CAC65AA" w14:textId="77777777" w:rsidR="00492E12" w:rsidRPr="00AE4996" w:rsidRDefault="00492E12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4" w:type="dxa"/>
          </w:tcPr>
          <w:p w14:paraId="2CC50965" w14:textId="77777777" w:rsidR="00492E12" w:rsidRPr="00AE4996" w:rsidRDefault="00492E12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15EC7" w:rsidRPr="00AE4996" w14:paraId="6A2681DE" w14:textId="77777777" w:rsidTr="00DE633A">
        <w:tc>
          <w:tcPr>
            <w:tcW w:w="5734" w:type="dxa"/>
          </w:tcPr>
          <w:p w14:paraId="6DAE76E0" w14:textId="77777777" w:rsidR="00A15EC7" w:rsidRPr="00AE4996" w:rsidRDefault="00A15EC7" w:rsidP="00A15EC7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23" w:type="dxa"/>
          </w:tcPr>
          <w:p w14:paraId="59135174" w14:textId="25B42F4F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056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607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528C680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185403E7" w14:textId="4C64ACD9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409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042</w:t>
            </w:r>
          </w:p>
        </w:tc>
      </w:tr>
      <w:tr w:rsidR="00A15EC7" w:rsidRPr="00AE4996" w14:paraId="190BA2B3" w14:textId="77777777" w:rsidTr="00DE633A">
        <w:tc>
          <w:tcPr>
            <w:tcW w:w="5734" w:type="dxa"/>
          </w:tcPr>
          <w:p w14:paraId="62511064" w14:textId="77777777" w:rsidR="00A15EC7" w:rsidRPr="00AE4996" w:rsidRDefault="00A15EC7" w:rsidP="00A15EC7">
            <w:pPr>
              <w:ind w:left="920" w:hanging="4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</w:tcPr>
          <w:p w14:paraId="5AEEB800" w14:textId="3BB042CA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540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315B284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426E359D" w14:textId="55A6D876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284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5EC7" w:rsidRPr="00AE4996" w14:paraId="1AA9114C" w14:textId="77777777" w:rsidTr="00DE633A">
        <w:tc>
          <w:tcPr>
            <w:tcW w:w="5734" w:type="dxa"/>
          </w:tcPr>
          <w:p w14:paraId="6E6D7E9F" w14:textId="77777777" w:rsidR="00A15EC7" w:rsidRPr="00AE4996" w:rsidRDefault="00A15EC7" w:rsidP="00A15EC7">
            <w:pPr>
              <w:ind w:left="1004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99F928B" w14:textId="4AA56D82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025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067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9C5D734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5DDD7B5" w14:textId="56A0010C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393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758</w:t>
            </w:r>
          </w:p>
        </w:tc>
      </w:tr>
      <w:tr w:rsidR="00A15EC7" w:rsidRPr="00AE4996" w14:paraId="5CC025EA" w14:textId="77777777" w:rsidTr="00DE633A">
        <w:tc>
          <w:tcPr>
            <w:tcW w:w="5734" w:type="dxa"/>
          </w:tcPr>
          <w:p w14:paraId="63096294" w14:textId="77777777" w:rsidR="00A15EC7" w:rsidRPr="00AE4996" w:rsidRDefault="00A15EC7" w:rsidP="00A15EC7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23" w:type="dxa"/>
          </w:tcPr>
          <w:p w14:paraId="7A17BD06" w14:textId="062B67FD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133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42" w:type="dxa"/>
            <w:vAlign w:val="bottom"/>
          </w:tcPr>
          <w:p w14:paraId="7BBB99A5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6702428E" w14:textId="7F6B6D11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659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  <w:tr w:rsidR="00A15EC7" w:rsidRPr="00AE4996" w14:paraId="385BFBD1" w14:textId="77777777" w:rsidTr="00DE633A">
        <w:tc>
          <w:tcPr>
            <w:tcW w:w="5734" w:type="dxa"/>
          </w:tcPr>
          <w:p w14:paraId="527B642A" w14:textId="77777777" w:rsidR="00A15EC7" w:rsidRPr="00AE4996" w:rsidRDefault="00A15EC7" w:rsidP="00A15EC7">
            <w:pPr>
              <w:ind w:left="920" w:hanging="4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2BE7726" w14:textId="7B78C656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317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565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3FEDC91E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20495559" w14:textId="6BAB73F2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152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795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5EC7" w:rsidRPr="00AE4996" w14:paraId="65468E46" w14:textId="77777777" w:rsidTr="00DE633A">
        <w:tc>
          <w:tcPr>
            <w:tcW w:w="5734" w:type="dxa"/>
          </w:tcPr>
          <w:p w14:paraId="3BD85B84" w14:textId="77777777" w:rsidR="00A15EC7" w:rsidRPr="00AE4996" w:rsidRDefault="00A15EC7" w:rsidP="00A15EC7">
            <w:pPr>
              <w:ind w:left="1609" w:hanging="851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63BA194" w14:textId="49E401E8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816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42" w:type="dxa"/>
            <w:vAlign w:val="bottom"/>
          </w:tcPr>
          <w:p w14:paraId="68B2A7AB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8D74388" w14:textId="4D4EB5BE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507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023</w:t>
            </w:r>
          </w:p>
        </w:tc>
      </w:tr>
      <w:tr w:rsidR="00A15EC7" w:rsidRPr="00AE4996" w14:paraId="5BC0A328" w14:textId="77777777" w:rsidTr="00DE633A">
        <w:tc>
          <w:tcPr>
            <w:tcW w:w="5734" w:type="dxa"/>
          </w:tcPr>
          <w:p w14:paraId="5ECCF369" w14:textId="77777777" w:rsidR="00A15EC7" w:rsidRPr="00AE4996" w:rsidRDefault="00A15EC7" w:rsidP="00A15EC7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23" w:type="dxa"/>
          </w:tcPr>
          <w:p w14:paraId="77A2F721" w14:textId="3606760F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933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053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EFB416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14:paraId="23DC76A7" w14:textId="65445D08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819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A15EC7" w:rsidRPr="00AE4996" w14:paraId="1F426682" w14:textId="77777777" w:rsidTr="00DE633A">
        <w:tc>
          <w:tcPr>
            <w:tcW w:w="5734" w:type="dxa"/>
          </w:tcPr>
          <w:p w14:paraId="0840221B" w14:textId="77777777" w:rsidR="00A15EC7" w:rsidRPr="00AE4996" w:rsidRDefault="00A15EC7" w:rsidP="00A15EC7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23" w:type="dxa"/>
          </w:tcPr>
          <w:p w14:paraId="1F6920DB" w14:textId="643F2819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219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000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F1E2A22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63431325" w14:textId="2E4A8A79" w:rsidR="00A15EC7" w:rsidRPr="00AE4996" w:rsidRDefault="00AE4996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160</w:t>
            </w:r>
            <w:r w:rsidR="00A15EC7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A15EC7" w:rsidRPr="00AE4996" w14:paraId="6AEA6D76" w14:textId="77777777" w:rsidTr="00DE633A">
        <w:tc>
          <w:tcPr>
            <w:tcW w:w="5734" w:type="dxa"/>
          </w:tcPr>
          <w:p w14:paraId="28ADA8BD" w14:textId="4D89089A" w:rsidR="00A15EC7" w:rsidRPr="00AE4996" w:rsidRDefault="00A15EC7" w:rsidP="00A15EC7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23" w:type="dxa"/>
          </w:tcPr>
          <w:p w14:paraId="292F225F" w14:textId="1904BFF2" w:rsidR="00A15EC7" w:rsidRPr="00AE4996" w:rsidRDefault="00A15EC7" w:rsidP="00A15EC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182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973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0465A7A" w14:textId="77777777" w:rsidR="00A15EC7" w:rsidRPr="00AE4996" w:rsidRDefault="00A15EC7" w:rsidP="00A15EC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609A421" w14:textId="3640521B" w:rsidR="00A15EC7" w:rsidRPr="00AE4996" w:rsidRDefault="00A15EC7" w:rsidP="00A15EC7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633A" w:rsidRPr="00AE4996" w14:paraId="4096DF6D" w14:textId="77777777" w:rsidTr="00DE633A">
        <w:tc>
          <w:tcPr>
            <w:tcW w:w="5734" w:type="dxa"/>
          </w:tcPr>
          <w:p w14:paraId="5F109135" w14:textId="77777777" w:rsidR="00DE633A" w:rsidRPr="00AE4996" w:rsidRDefault="00DE633A" w:rsidP="00452506">
            <w:pPr>
              <w:ind w:left="1257" w:hanging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99F7C4B" w14:textId="3BAC3FC0" w:rsidR="00DE633A" w:rsidRPr="00AE4996" w:rsidRDefault="00AE4996" w:rsidP="00DE633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16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176</w:t>
            </w:r>
            <w:r w:rsidR="009E79EC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42" w:type="dxa"/>
            <w:vAlign w:val="center"/>
          </w:tcPr>
          <w:p w14:paraId="166FFB27" w14:textId="77777777" w:rsidR="00DE633A" w:rsidRPr="00AE4996" w:rsidRDefault="00DE633A" w:rsidP="00DE633A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6102B998" w14:textId="6A8B3A9F" w:rsidR="00DE633A" w:rsidRPr="00AE4996" w:rsidRDefault="00AE4996" w:rsidP="00DE633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11</w:t>
            </w:r>
            <w:r w:rsidR="00E34258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880</w:t>
            </w:r>
            <w:r w:rsidR="00E34258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</w:tbl>
    <w:p w14:paraId="14107127" w14:textId="1FB9E2AF" w:rsidR="00610FD6" w:rsidRPr="00AE4996" w:rsidRDefault="00610FD6" w:rsidP="00091675">
      <w:pPr>
        <w:rPr>
          <w:rFonts w:asciiTheme="majorBidi" w:hAnsiTheme="majorBidi" w:cstheme="majorBidi"/>
          <w:sz w:val="14"/>
          <w:szCs w:val="14"/>
          <w:cs/>
        </w:rPr>
      </w:pPr>
    </w:p>
    <w:p w14:paraId="270906DD" w14:textId="77777777" w:rsidR="00B12BB7" w:rsidRPr="00AE4996" w:rsidRDefault="00B12BB7" w:rsidP="00091675">
      <w:pPr>
        <w:rPr>
          <w:rFonts w:asciiTheme="majorBidi" w:hAnsiTheme="majorBidi" w:cstheme="majorBidi"/>
          <w:sz w:val="32"/>
          <w:szCs w:val="32"/>
          <w:cs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180DF7" w14:textId="735F388A" w:rsidR="00670CAD" w:rsidRPr="00AE4996" w:rsidRDefault="00C21D88" w:rsidP="00091675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</w:t>
      </w:r>
      <w:r w:rsidR="00D5740A" w:rsidRPr="00AE4996">
        <w:rPr>
          <w:rFonts w:asciiTheme="majorBidi" w:hAnsiTheme="majorBidi" w:cstheme="majorBidi"/>
          <w:sz w:val="32"/>
          <w:szCs w:val="32"/>
          <w:cs/>
        </w:rPr>
        <w:t>า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55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2"/>
        <w:gridCol w:w="1403"/>
        <w:gridCol w:w="141"/>
        <w:gridCol w:w="1403"/>
      </w:tblGrid>
      <w:tr w:rsidR="001523A2" w:rsidRPr="00AE4996" w14:paraId="54F1B1FF" w14:textId="77777777" w:rsidTr="005D5B9A">
        <w:tc>
          <w:tcPr>
            <w:tcW w:w="5612" w:type="dxa"/>
          </w:tcPr>
          <w:p w14:paraId="75DCA541" w14:textId="77777777" w:rsidR="00890FD5" w:rsidRPr="00AE4996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2CBC975D" w14:textId="77777777" w:rsidR="00890FD5" w:rsidRPr="00AE4996" w:rsidRDefault="00890FD5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" w:type="dxa"/>
          </w:tcPr>
          <w:p w14:paraId="5A07A23A" w14:textId="77777777" w:rsidR="00890FD5" w:rsidRPr="00AE4996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71E763EF" w14:textId="77777777" w:rsidR="00890FD5" w:rsidRPr="00AE4996" w:rsidRDefault="00890FD5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2D09485D" w14:textId="77777777" w:rsidTr="005D5B9A">
        <w:tc>
          <w:tcPr>
            <w:tcW w:w="5612" w:type="dxa"/>
          </w:tcPr>
          <w:p w14:paraId="57466C4F" w14:textId="77777777" w:rsidR="00890FD5" w:rsidRPr="00AE4996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43B60963" w14:textId="6DD4D7D6" w:rsidR="00890FD5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" w:type="dxa"/>
          </w:tcPr>
          <w:p w14:paraId="3992EA04" w14:textId="77777777" w:rsidR="00890FD5" w:rsidRPr="00AE4996" w:rsidRDefault="00890FD5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54286721" w14:textId="6E1A0945" w:rsidR="00890FD5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0FD5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18B88F61" w14:textId="77777777" w:rsidTr="005D5B9A">
        <w:tc>
          <w:tcPr>
            <w:tcW w:w="5612" w:type="dxa"/>
          </w:tcPr>
          <w:p w14:paraId="5829D66D" w14:textId="77777777" w:rsidR="009325FD" w:rsidRPr="00AE4996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center"/>
          </w:tcPr>
          <w:p w14:paraId="5813E7BE" w14:textId="25B3AA28" w:rsidR="009325FD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1" w:type="dxa"/>
          </w:tcPr>
          <w:p w14:paraId="0EAE3D31" w14:textId="77777777" w:rsidR="009325FD" w:rsidRPr="00AE4996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center"/>
          </w:tcPr>
          <w:p w14:paraId="4D6E3A1F" w14:textId="145CFBC6" w:rsidR="009325FD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AE4996" w14:paraId="0004D736" w14:textId="77777777" w:rsidTr="005D5B9A">
        <w:tc>
          <w:tcPr>
            <w:tcW w:w="5612" w:type="dxa"/>
          </w:tcPr>
          <w:p w14:paraId="1DFBB0A4" w14:textId="77777777" w:rsidR="009325FD" w:rsidRPr="00AE4996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5BB4400B" w14:textId="77777777" w:rsidR="009325FD" w:rsidRPr="00AE4996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" w:type="dxa"/>
          </w:tcPr>
          <w:p w14:paraId="2D09D63D" w14:textId="77777777" w:rsidR="009325FD" w:rsidRPr="00AE4996" w:rsidRDefault="009325FD" w:rsidP="007E0DF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</w:tcPr>
          <w:p w14:paraId="6D6CBFBE" w14:textId="77777777" w:rsidR="009325FD" w:rsidRPr="00AE4996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AE4996" w14:paraId="1B2171BF" w14:textId="77777777" w:rsidTr="005D5B9A">
        <w:tc>
          <w:tcPr>
            <w:tcW w:w="5612" w:type="dxa"/>
          </w:tcPr>
          <w:p w14:paraId="54C0D768" w14:textId="2CAA6FA1" w:rsidR="009325FD" w:rsidRPr="00AE4996" w:rsidRDefault="009325FD" w:rsidP="00091675">
            <w:pPr>
              <w:ind w:left="1257" w:hanging="97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บุคคลหรือกิจการอื่น</w:t>
            </w:r>
            <w:r w:rsidR="00A10C0D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1403" w:type="dxa"/>
          </w:tcPr>
          <w:p w14:paraId="051491BE" w14:textId="77777777" w:rsidR="009325FD" w:rsidRPr="00AE4996" w:rsidRDefault="009325FD" w:rsidP="007423D4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0127E903" w14:textId="77777777" w:rsidR="009325FD" w:rsidRPr="00AE4996" w:rsidRDefault="009325FD" w:rsidP="007423D4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7322DA66" w14:textId="77777777" w:rsidR="009325FD" w:rsidRPr="00AE4996" w:rsidRDefault="009325FD" w:rsidP="007423D4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3351" w:rsidRPr="00AE4996" w14:paraId="2CC1E6D1" w14:textId="77777777" w:rsidTr="005D5B9A">
        <w:tc>
          <w:tcPr>
            <w:tcW w:w="5612" w:type="dxa"/>
          </w:tcPr>
          <w:p w14:paraId="6D15609C" w14:textId="77777777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03" w:type="dxa"/>
          </w:tcPr>
          <w:p w14:paraId="682831A9" w14:textId="4C717B6A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432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598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69061D4C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2A9EE4F2" w14:textId="2A0D4A04" w:rsidR="00E83351" w:rsidRPr="00AE4996" w:rsidRDefault="00AE4996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164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753</w:t>
            </w:r>
          </w:p>
        </w:tc>
      </w:tr>
      <w:tr w:rsidR="00E83351" w:rsidRPr="00AE4996" w14:paraId="424E5857" w14:textId="77777777" w:rsidTr="005D5B9A">
        <w:tc>
          <w:tcPr>
            <w:tcW w:w="5612" w:type="dxa"/>
          </w:tcPr>
          <w:p w14:paraId="25C09DAB" w14:textId="69641925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03" w:type="dxa"/>
          </w:tcPr>
          <w:p w14:paraId="696D765F" w14:textId="77777777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vAlign w:val="center"/>
          </w:tcPr>
          <w:p w14:paraId="2762FEC5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1BD48065" w14:textId="77777777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3351" w:rsidRPr="00AE4996" w14:paraId="76F8E319" w14:textId="77777777" w:rsidTr="005D5B9A">
        <w:tc>
          <w:tcPr>
            <w:tcW w:w="5612" w:type="dxa"/>
          </w:tcPr>
          <w:p w14:paraId="529FDD8B" w14:textId="097C26AF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น้อยกว่า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03" w:type="dxa"/>
          </w:tcPr>
          <w:p w14:paraId="5A02F277" w14:textId="4B6EFA97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537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689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3E1C9852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6A0C5A80" w14:textId="67FDEFCD" w:rsidR="00E83351" w:rsidRPr="00AE4996" w:rsidRDefault="00AE4996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960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887</w:t>
            </w:r>
          </w:p>
        </w:tc>
      </w:tr>
      <w:tr w:rsidR="00E83351" w:rsidRPr="00AE4996" w14:paraId="4886E8CC" w14:textId="77777777" w:rsidTr="005D5B9A">
        <w:tc>
          <w:tcPr>
            <w:tcW w:w="5612" w:type="dxa"/>
          </w:tcPr>
          <w:p w14:paraId="452D26ED" w14:textId="0587E3A6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03" w:type="dxa"/>
          </w:tcPr>
          <w:p w14:paraId="703B1ADA" w14:textId="6723C96A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58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419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26820559" w14:textId="77777777" w:rsidR="00E83351" w:rsidRPr="00AE4996" w:rsidRDefault="00E83351" w:rsidP="00E83351">
            <w:pPr>
              <w:tabs>
                <w:tab w:val="decimal" w:pos="810"/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6513ED63" w14:textId="55260C7E" w:rsidR="00E83351" w:rsidRPr="00AE4996" w:rsidRDefault="00AE4996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255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E83351" w:rsidRPr="00AE4996" w14:paraId="0A30BCC5" w14:textId="77777777" w:rsidTr="005D5B9A">
        <w:tc>
          <w:tcPr>
            <w:tcW w:w="5612" w:type="dxa"/>
          </w:tcPr>
          <w:p w14:paraId="7A9DC148" w14:textId="12953036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03" w:type="dxa"/>
          </w:tcPr>
          <w:p w14:paraId="110CEBEF" w14:textId="34F22B65" w:rsidR="00E83351" w:rsidRPr="00AE4996" w:rsidRDefault="00E83351" w:rsidP="006171BB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center"/>
          </w:tcPr>
          <w:p w14:paraId="37C3DE35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70305B70" w14:textId="1AF24B54" w:rsidR="00E83351" w:rsidRPr="00AE4996" w:rsidRDefault="00AE4996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27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901</w:t>
            </w:r>
          </w:p>
        </w:tc>
      </w:tr>
      <w:tr w:rsidR="00E83351" w:rsidRPr="00AE4996" w14:paraId="72205E30" w14:textId="77777777" w:rsidTr="005D5B9A">
        <w:tc>
          <w:tcPr>
            <w:tcW w:w="5612" w:type="dxa"/>
          </w:tcPr>
          <w:p w14:paraId="0AC68665" w14:textId="629EB35C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มากกว่า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D1E8656" w14:textId="334744C6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901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1714938C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B6D108B" w14:textId="13B3C51A" w:rsidR="00E83351" w:rsidRPr="00AE4996" w:rsidRDefault="00E83351" w:rsidP="00E83351">
            <w:pPr>
              <w:tabs>
                <w:tab w:val="decimal" w:pos="730"/>
              </w:tabs>
              <w:ind w:left="-64" w:right="14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3351" w:rsidRPr="00AE4996" w14:paraId="469A43F6" w14:textId="77777777" w:rsidTr="005D5B9A">
        <w:tc>
          <w:tcPr>
            <w:tcW w:w="5612" w:type="dxa"/>
          </w:tcPr>
          <w:p w14:paraId="5ECA5265" w14:textId="77777777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2C7C961" w14:textId="0500CBFF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056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607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15855C2B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382D8D80" w14:textId="63BCE0AB" w:rsidR="00E83351" w:rsidRPr="00AE4996" w:rsidRDefault="00AE4996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409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042</w:t>
            </w:r>
          </w:p>
        </w:tc>
      </w:tr>
      <w:tr w:rsidR="00E83351" w:rsidRPr="00AE4996" w14:paraId="68437C45" w14:textId="77777777" w:rsidTr="005D5B9A">
        <w:tc>
          <w:tcPr>
            <w:tcW w:w="5612" w:type="dxa"/>
          </w:tcPr>
          <w:p w14:paraId="272E13C1" w14:textId="77777777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03" w:type="dxa"/>
          </w:tcPr>
          <w:p w14:paraId="2DB88F5B" w14:textId="1FD1739F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540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center"/>
          </w:tcPr>
          <w:p w14:paraId="1C607166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</w:tcPr>
          <w:p w14:paraId="3AEB19A4" w14:textId="791B4CDF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284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3351" w:rsidRPr="00AE4996" w14:paraId="18AD2FE1" w14:textId="77777777" w:rsidTr="005D5B9A">
        <w:tc>
          <w:tcPr>
            <w:tcW w:w="5612" w:type="dxa"/>
          </w:tcPr>
          <w:p w14:paraId="00035F27" w14:textId="77777777" w:rsidR="00E83351" w:rsidRPr="00AE4996" w:rsidRDefault="00E83351" w:rsidP="00E83351">
            <w:pPr>
              <w:ind w:left="1257" w:hanging="97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1C6606DB" w14:textId="03C1EF99" w:rsidR="00E83351" w:rsidRPr="00AE4996" w:rsidRDefault="00E83351" w:rsidP="00E83351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025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067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" w:type="dxa"/>
            <w:vAlign w:val="center"/>
          </w:tcPr>
          <w:p w14:paraId="1121AF11" w14:textId="77777777" w:rsidR="00E83351" w:rsidRPr="00AE4996" w:rsidRDefault="00E83351" w:rsidP="00E83351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5445E69E" w14:textId="1453C46A" w:rsidR="00E83351" w:rsidRPr="00AE4996" w:rsidRDefault="00AE4996" w:rsidP="00E83351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393</w:t>
            </w:r>
            <w:r w:rsidR="00E833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758</w:t>
            </w:r>
          </w:p>
        </w:tc>
      </w:tr>
    </w:tbl>
    <w:p w14:paraId="471278E5" w14:textId="275A1768" w:rsidR="00C21D88" w:rsidRPr="00AE4996" w:rsidRDefault="00C21D88" w:rsidP="00091675">
      <w:pPr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รอบเก็บเงินโดยเฉลี่ยของการขายสินค้า</w:t>
      </w:r>
      <w:r w:rsidR="00CA22BB" w:rsidRPr="00AE4996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F96461" w:rsidRPr="00AE49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AE4996" w:rsidRPr="00AE4996">
        <w:rPr>
          <w:rFonts w:asciiTheme="majorBidi" w:hAnsiTheme="majorBidi" w:cstheme="majorBidi"/>
          <w:sz w:val="32"/>
          <w:szCs w:val="32"/>
        </w:rPr>
        <w:t>15</w:t>
      </w:r>
      <w:r w:rsidR="00795E45" w:rsidRPr="00AE4996">
        <w:rPr>
          <w:rFonts w:asciiTheme="majorBidi" w:hAnsiTheme="majorBidi" w:cstheme="majorBidi"/>
          <w:sz w:val="32"/>
          <w:szCs w:val="32"/>
        </w:rPr>
        <w:t xml:space="preserve"> - </w:t>
      </w:r>
      <w:r w:rsidR="00AE4996" w:rsidRPr="00AE4996">
        <w:rPr>
          <w:rFonts w:asciiTheme="majorBidi" w:hAnsiTheme="majorBidi" w:cstheme="majorBidi"/>
          <w:sz w:val="32"/>
          <w:szCs w:val="32"/>
        </w:rPr>
        <w:t>60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A50B3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>โดยไม่เรียกเก็บดอกเบี้ยจากลูกหนี้</w:t>
      </w:r>
      <w:r w:rsidR="00E2773F" w:rsidRPr="00AE4996">
        <w:rPr>
          <w:rFonts w:asciiTheme="majorBidi" w:hAnsiTheme="majorBidi" w:cstheme="majorBidi"/>
          <w:sz w:val="32"/>
          <w:szCs w:val="32"/>
          <w:cs/>
        </w:rPr>
        <w:t>การค้า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สำหรับยอดคงค้าง </w:t>
      </w:r>
    </w:p>
    <w:p w14:paraId="2AB4BED6" w14:textId="2A440225" w:rsidR="00AE1B68" w:rsidRPr="00AE4996" w:rsidRDefault="002737BD" w:rsidP="00091675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E4996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</w:t>
      </w:r>
      <w:r w:rsidR="00F70B8F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733A37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</w:t>
      </w:r>
      <w:r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</w:t>
      </w:r>
      <w:r w:rsidR="00B475A2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บริษัทรับรู้ค่าเผื่อผลขาดทุนในอัตราร้อยละ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B475A2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AE4996" w:rsidRPr="00AE4996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B475A2"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</w:t>
      </w:r>
      <w:r w:rsidR="009A50B3" w:rsidRPr="00AE499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475A2" w:rsidRPr="00AE4996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57BEAFD9" w14:textId="77777777" w:rsidR="00091675" w:rsidRPr="00AE4996" w:rsidRDefault="00091675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42B3818" w14:textId="3CF4D12B" w:rsidR="00CA0CE9" w:rsidRPr="00AE4996" w:rsidRDefault="00CA0CE9" w:rsidP="00091675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B7979" w:rsidRPr="00AE4996">
        <w:rPr>
          <w:rFonts w:asciiTheme="majorBidi" w:hAnsiTheme="majorBidi" w:cstheme="majorBidi"/>
          <w:spacing w:val="-4"/>
          <w:sz w:val="32"/>
          <w:szCs w:val="32"/>
          <w:cs/>
        </w:rPr>
        <w:t>และลูกหนี้</w:t>
      </w:r>
      <w:r w:rsidR="00C53BB4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="00BB7979" w:rsidRPr="00AE4996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9A50B3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ซึ่งเป็นไปตามวิธีการอย่างง่ายที่กำหนดไว้ใน </w:t>
      </w:r>
      <w:r w:rsidRPr="00AE4996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9</w:t>
      </w:r>
    </w:p>
    <w:tbl>
      <w:tblPr>
        <w:tblW w:w="865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8"/>
        <w:gridCol w:w="1379"/>
        <w:gridCol w:w="122"/>
        <w:gridCol w:w="1429"/>
      </w:tblGrid>
      <w:tr w:rsidR="001523A2" w:rsidRPr="00AE4996" w14:paraId="4B02BB52" w14:textId="77777777" w:rsidTr="00272798">
        <w:tc>
          <w:tcPr>
            <w:tcW w:w="5728" w:type="dxa"/>
          </w:tcPr>
          <w:p w14:paraId="3913F0D9" w14:textId="77777777" w:rsidR="007423D4" w:rsidRPr="00AE4996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D2E4805" w14:textId="77777777" w:rsidR="007423D4" w:rsidRPr="00AE4996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2" w:type="dxa"/>
          </w:tcPr>
          <w:p w14:paraId="038DD3CB" w14:textId="77777777" w:rsidR="007423D4" w:rsidRPr="00AE4996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</w:tcPr>
          <w:p w14:paraId="7302BC67" w14:textId="77777777" w:rsidR="007423D4" w:rsidRPr="00AE4996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4136CD10" w14:textId="77777777" w:rsidTr="00272798">
        <w:tc>
          <w:tcPr>
            <w:tcW w:w="5728" w:type="dxa"/>
          </w:tcPr>
          <w:p w14:paraId="42D91507" w14:textId="77777777" w:rsidR="007423D4" w:rsidRPr="00AE4996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8F146C8" w14:textId="021355E3" w:rsidR="007423D4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7423D4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2" w:type="dxa"/>
          </w:tcPr>
          <w:p w14:paraId="0B35673D" w14:textId="77777777" w:rsidR="007423D4" w:rsidRPr="00AE4996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</w:tcPr>
          <w:p w14:paraId="1AC636F3" w14:textId="3D19BD87" w:rsidR="007423D4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7423D4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423D4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1523A2" w:rsidRPr="00AE4996" w14:paraId="69B691C5" w14:textId="77777777" w:rsidTr="00272798">
        <w:tc>
          <w:tcPr>
            <w:tcW w:w="5728" w:type="dxa"/>
          </w:tcPr>
          <w:p w14:paraId="6E65AEE9" w14:textId="77777777" w:rsidR="007423D4" w:rsidRPr="00AE4996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  <w:vAlign w:val="center"/>
          </w:tcPr>
          <w:p w14:paraId="24DD0D36" w14:textId="54B9FBB7" w:rsidR="007423D4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22" w:type="dxa"/>
          </w:tcPr>
          <w:p w14:paraId="4F509480" w14:textId="77777777" w:rsidR="007423D4" w:rsidRPr="00AE4996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  <w:vAlign w:val="center"/>
          </w:tcPr>
          <w:p w14:paraId="615DE211" w14:textId="092BE829" w:rsidR="007423D4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6AF2AD3D" w14:textId="77777777" w:rsidTr="00272798">
        <w:tc>
          <w:tcPr>
            <w:tcW w:w="5728" w:type="dxa"/>
          </w:tcPr>
          <w:p w14:paraId="1C032C7A" w14:textId="77777777" w:rsidR="007423D4" w:rsidRPr="00AE4996" w:rsidRDefault="007423D4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BB31BBC" w14:textId="77777777" w:rsidR="007423D4" w:rsidRPr="00AE4996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2" w:type="dxa"/>
          </w:tcPr>
          <w:p w14:paraId="613BD06A" w14:textId="77777777" w:rsidR="007423D4" w:rsidRPr="00AE4996" w:rsidRDefault="007423D4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9" w:type="dxa"/>
          </w:tcPr>
          <w:p w14:paraId="4EB75989" w14:textId="77777777" w:rsidR="007423D4" w:rsidRPr="00AE4996" w:rsidRDefault="007423D4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22D0D" w:rsidRPr="00AE4996" w14:paraId="60035BA2" w14:textId="77777777" w:rsidTr="00272798">
        <w:tc>
          <w:tcPr>
            <w:tcW w:w="5728" w:type="dxa"/>
          </w:tcPr>
          <w:p w14:paraId="7AED0082" w14:textId="779A592E" w:rsidR="00D22D0D" w:rsidRPr="00AE4996" w:rsidRDefault="00D22D0D" w:rsidP="00D22D0D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1E8633F" w14:textId="0DA44EC1" w:rsidR="00D22D0D" w:rsidRPr="00AE4996" w:rsidRDefault="00AE4996" w:rsidP="00D22D0D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168</w:t>
            </w:r>
            <w:r w:rsidR="00E34A88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079</w:t>
            </w:r>
          </w:p>
        </w:tc>
        <w:tc>
          <w:tcPr>
            <w:tcW w:w="122" w:type="dxa"/>
          </w:tcPr>
          <w:p w14:paraId="0B3448C6" w14:textId="77777777" w:rsidR="00D22D0D" w:rsidRPr="00AE4996" w:rsidRDefault="00D22D0D" w:rsidP="00D22D0D">
            <w:pPr>
              <w:tabs>
                <w:tab w:val="decimal" w:pos="1241"/>
              </w:tabs>
              <w:ind w:left="-1152" w:right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9" w:type="dxa"/>
          </w:tcPr>
          <w:p w14:paraId="6FD88215" w14:textId="384E38A1" w:rsidR="00D22D0D" w:rsidRPr="00AE4996" w:rsidRDefault="00AE4996" w:rsidP="00272798">
            <w:pPr>
              <w:tabs>
                <w:tab w:val="decimal" w:pos="1248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802</w:t>
            </w:r>
            <w:r w:rsidR="00D22D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045364" w:rsidRPr="00AE4996" w14:paraId="32224EB6" w14:textId="77777777" w:rsidTr="00272798">
        <w:tc>
          <w:tcPr>
            <w:tcW w:w="5728" w:type="dxa"/>
          </w:tcPr>
          <w:p w14:paraId="7BDF475D" w14:textId="5B37C588" w:rsidR="00045364" w:rsidRPr="00AE4996" w:rsidRDefault="00045364" w:rsidP="00045364">
            <w:pPr>
              <w:ind w:left="1257" w:hanging="9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กลับรายการ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9" w:type="dxa"/>
          </w:tcPr>
          <w:p w14:paraId="07406173" w14:textId="2E77F3F1" w:rsidR="00045364" w:rsidRPr="00AE4996" w:rsidRDefault="00045364" w:rsidP="00045364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181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026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" w:type="dxa"/>
          </w:tcPr>
          <w:p w14:paraId="4BE731DF" w14:textId="77777777" w:rsidR="00045364" w:rsidRPr="00AE4996" w:rsidRDefault="00045364" w:rsidP="00045364">
            <w:pPr>
              <w:tabs>
                <w:tab w:val="decimal" w:pos="124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9" w:type="dxa"/>
          </w:tcPr>
          <w:p w14:paraId="7F712195" w14:textId="503096E7" w:rsidR="00045364" w:rsidRPr="00AE4996" w:rsidRDefault="00045364" w:rsidP="00045364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634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523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45364" w:rsidRPr="00AE4996" w14:paraId="1C94C425" w14:textId="77777777" w:rsidTr="00272798">
        <w:tc>
          <w:tcPr>
            <w:tcW w:w="5728" w:type="dxa"/>
          </w:tcPr>
          <w:p w14:paraId="69326013" w14:textId="79A392A2" w:rsidR="00045364" w:rsidRPr="00AE4996" w:rsidRDefault="00045364" w:rsidP="00045364">
            <w:pPr>
              <w:ind w:left="1257" w:hanging="97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ยอดคงเหลือสิ้นงวด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3203432A" w14:textId="5FE8CBB1" w:rsidR="00045364" w:rsidRPr="00AE4996" w:rsidRDefault="00045364" w:rsidP="00045364">
            <w:pPr>
              <w:tabs>
                <w:tab w:val="decimal" w:pos="1241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349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105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2" w:type="dxa"/>
          </w:tcPr>
          <w:p w14:paraId="4234762D" w14:textId="77777777" w:rsidR="00045364" w:rsidRPr="00AE4996" w:rsidRDefault="00045364" w:rsidP="00045364">
            <w:pPr>
              <w:tabs>
                <w:tab w:val="decimal" w:pos="1241"/>
              </w:tabs>
              <w:ind w:left="-1152" w:right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1A686F8" w14:textId="767C3DBD" w:rsidR="00045364" w:rsidRPr="00AE4996" w:rsidRDefault="00AE4996" w:rsidP="00045364">
            <w:pPr>
              <w:tabs>
                <w:tab w:val="decimal" w:pos="1241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168</w:t>
            </w:r>
            <w:r w:rsidR="00045364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079</w:t>
            </w:r>
          </w:p>
        </w:tc>
      </w:tr>
    </w:tbl>
    <w:p w14:paraId="12357039" w14:textId="7466A630" w:rsidR="00C72A50" w:rsidRPr="00AE4996" w:rsidRDefault="00AE4996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1442D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7943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2A50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71EF7B3" w14:textId="74E0485B" w:rsidR="0085083B" w:rsidRPr="00AE4996" w:rsidRDefault="00C72A50" w:rsidP="0009167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4"/>
        <w:gridCol w:w="1518"/>
        <w:gridCol w:w="160"/>
        <w:gridCol w:w="1518"/>
      </w:tblGrid>
      <w:tr w:rsidR="001523A2" w:rsidRPr="00AE4996" w14:paraId="72836314" w14:textId="77777777" w:rsidTr="00A41FE4">
        <w:tc>
          <w:tcPr>
            <w:tcW w:w="6074" w:type="dxa"/>
          </w:tcPr>
          <w:p w14:paraId="1697FF1C" w14:textId="77777777" w:rsidR="005745BA" w:rsidRPr="00AE4996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6022A4D2" w14:textId="3D1D19C1" w:rsidR="005745BA" w:rsidRPr="00AE4996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0" w:type="dxa"/>
          </w:tcPr>
          <w:p w14:paraId="2C19E95A" w14:textId="77777777" w:rsidR="005745BA" w:rsidRPr="00AE4996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7919EC19" w14:textId="022D068C" w:rsidR="005745BA" w:rsidRPr="00AE4996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12B69FE2" w14:textId="77777777" w:rsidTr="00A41FE4">
        <w:tc>
          <w:tcPr>
            <w:tcW w:w="6074" w:type="dxa"/>
          </w:tcPr>
          <w:p w14:paraId="018FD8C5" w14:textId="77777777" w:rsidR="005745BA" w:rsidRPr="00AE4996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067BA881" w14:textId="670E6166" w:rsidR="005745BA" w:rsidRPr="00AE4996" w:rsidRDefault="00AE4996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5745BA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0" w:type="dxa"/>
          </w:tcPr>
          <w:p w14:paraId="50FC1369" w14:textId="77777777" w:rsidR="005745BA" w:rsidRPr="00AE4996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71819178" w14:textId="0AC789EF" w:rsidR="005745BA" w:rsidRPr="00AE4996" w:rsidRDefault="00AE4996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745BA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36FD0C52" w14:textId="77777777" w:rsidTr="00A41FE4">
        <w:tc>
          <w:tcPr>
            <w:tcW w:w="6074" w:type="dxa"/>
          </w:tcPr>
          <w:p w14:paraId="03205B2D" w14:textId="77777777" w:rsidR="005745BA" w:rsidRPr="00AE4996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vAlign w:val="center"/>
          </w:tcPr>
          <w:p w14:paraId="0B56780F" w14:textId="5FC66100" w:rsidR="005745BA" w:rsidRPr="00AE4996" w:rsidRDefault="00AE4996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60" w:type="dxa"/>
          </w:tcPr>
          <w:p w14:paraId="0F489F76" w14:textId="77777777" w:rsidR="005745BA" w:rsidRPr="00AE4996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  <w:vAlign w:val="center"/>
          </w:tcPr>
          <w:p w14:paraId="701A2B53" w14:textId="74AE8D5D" w:rsidR="005745BA" w:rsidRPr="00AE4996" w:rsidRDefault="00AE4996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6E829902" w14:textId="77777777" w:rsidTr="00A41FE4">
        <w:tc>
          <w:tcPr>
            <w:tcW w:w="6074" w:type="dxa"/>
          </w:tcPr>
          <w:p w14:paraId="357CFAF7" w14:textId="77777777" w:rsidR="005745BA" w:rsidRPr="00AE4996" w:rsidRDefault="005745BA" w:rsidP="00091675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16B4A395" w14:textId="77777777" w:rsidR="005745BA" w:rsidRPr="00AE4996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60" w:type="dxa"/>
          </w:tcPr>
          <w:p w14:paraId="2AF45A68" w14:textId="77777777" w:rsidR="005745BA" w:rsidRPr="00AE4996" w:rsidRDefault="005745BA" w:rsidP="00091675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7B3D01FF" w14:textId="77777777" w:rsidR="005745BA" w:rsidRPr="00AE4996" w:rsidRDefault="005745BA" w:rsidP="00091675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80A29" w:rsidRPr="00AE4996" w14:paraId="2ACF0FCC" w14:textId="77777777" w:rsidTr="00A41FE4">
        <w:tc>
          <w:tcPr>
            <w:tcW w:w="6074" w:type="dxa"/>
          </w:tcPr>
          <w:p w14:paraId="2334C7DB" w14:textId="77777777" w:rsidR="00A80A29" w:rsidRPr="00AE4996" w:rsidRDefault="00A80A29" w:rsidP="00A80A29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18" w:type="dxa"/>
          </w:tcPr>
          <w:p w14:paraId="3AE3E637" w14:textId="59C86177" w:rsidR="00A80A29" w:rsidRPr="00AE4996" w:rsidRDefault="00A80A29" w:rsidP="00A80A29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183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486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" w:type="dxa"/>
          </w:tcPr>
          <w:p w14:paraId="540394A9" w14:textId="77777777" w:rsidR="00A80A29" w:rsidRPr="00AE4996" w:rsidRDefault="00A80A29" w:rsidP="00A80A29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286AF894" w14:textId="11ECE98E" w:rsidR="00A80A29" w:rsidRPr="00AE4996" w:rsidRDefault="00AE4996" w:rsidP="00A80A29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A80A29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610</w:t>
            </w:r>
            <w:r w:rsidR="00A80A29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A80A29" w:rsidRPr="00AE4996" w14:paraId="4462E63E" w14:textId="77777777" w:rsidTr="00A41FE4">
        <w:tc>
          <w:tcPr>
            <w:tcW w:w="6074" w:type="dxa"/>
          </w:tcPr>
          <w:p w14:paraId="649DCA44" w14:textId="77777777" w:rsidR="00A80A29" w:rsidRPr="00AE4996" w:rsidRDefault="00A80A29" w:rsidP="00A80A29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46585A5" w14:textId="7051A9DF" w:rsidR="00A80A29" w:rsidRPr="00AE4996" w:rsidRDefault="00A80A29" w:rsidP="00A80A29">
            <w:pPr>
              <w:tabs>
                <w:tab w:val="decimal" w:pos="1347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509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973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0" w:type="dxa"/>
          </w:tcPr>
          <w:p w14:paraId="15C4D6D9" w14:textId="77777777" w:rsidR="00A80A29" w:rsidRPr="00AE4996" w:rsidRDefault="00A80A29" w:rsidP="00A80A29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3B72F662" w14:textId="513713AA" w:rsidR="00A80A29" w:rsidRPr="00AE4996" w:rsidRDefault="00AE4996" w:rsidP="00A80A29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11</w:t>
            </w:r>
            <w:r w:rsidR="00A80A29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535</w:t>
            </w:r>
            <w:r w:rsidR="00A80A29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811</w:t>
            </w:r>
          </w:p>
        </w:tc>
      </w:tr>
      <w:tr w:rsidR="00A80A29" w:rsidRPr="00AE4996" w14:paraId="484D061D" w14:textId="77777777" w:rsidTr="00A41FE4">
        <w:tc>
          <w:tcPr>
            <w:tcW w:w="6074" w:type="dxa"/>
          </w:tcPr>
          <w:p w14:paraId="2127ADCB" w14:textId="77777777" w:rsidR="00A80A29" w:rsidRPr="00AE4996" w:rsidRDefault="00A80A29" w:rsidP="00A80A29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0A431359" w14:textId="1DEF195D" w:rsidR="00A80A29" w:rsidRPr="00AE4996" w:rsidRDefault="00A80A29" w:rsidP="00A80A29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693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459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0" w:type="dxa"/>
          </w:tcPr>
          <w:p w14:paraId="4A4A0590" w14:textId="77777777" w:rsidR="00A80A29" w:rsidRPr="00AE4996" w:rsidRDefault="00A80A29" w:rsidP="00A80A29">
            <w:pPr>
              <w:tabs>
                <w:tab w:val="decimal" w:pos="1440"/>
              </w:tabs>
              <w:ind w:left="-54" w:firstLine="5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14C4430D" w14:textId="615FF41D" w:rsidR="00A80A29" w:rsidRPr="00AE4996" w:rsidRDefault="00AE4996" w:rsidP="00A80A29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A80A29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="00A80A29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610990" w:rsidRPr="00AE4996" w14:paraId="09C6EB18" w14:textId="77777777" w:rsidTr="00A41FE4">
        <w:tc>
          <w:tcPr>
            <w:tcW w:w="6074" w:type="dxa"/>
          </w:tcPr>
          <w:p w14:paraId="4DF06FCF" w14:textId="77777777" w:rsidR="00610990" w:rsidRPr="00AE4996" w:rsidRDefault="00610990" w:rsidP="00610990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518" w:type="dxa"/>
          </w:tcPr>
          <w:p w14:paraId="1BFE39E9" w14:textId="177B991D" w:rsidR="00610990" w:rsidRPr="00AE4996" w:rsidRDefault="00610990" w:rsidP="00610990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966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0" w:type="dxa"/>
          </w:tcPr>
          <w:p w14:paraId="03004DBB" w14:textId="77777777" w:rsidR="00610990" w:rsidRPr="00AE4996" w:rsidRDefault="00610990" w:rsidP="00610990">
            <w:pPr>
              <w:tabs>
                <w:tab w:val="decimal" w:pos="1440"/>
              </w:tabs>
              <w:ind w:left="-54" w:firstLine="5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8" w:type="dxa"/>
          </w:tcPr>
          <w:p w14:paraId="3DB2A73F" w14:textId="55802FB3" w:rsidR="00610990" w:rsidRPr="00AE4996" w:rsidRDefault="00610990" w:rsidP="00610990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424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0990" w:rsidRPr="00AE4996" w14:paraId="0F9733C5" w14:textId="77777777" w:rsidTr="00A41FE4">
        <w:tc>
          <w:tcPr>
            <w:tcW w:w="6074" w:type="dxa"/>
          </w:tcPr>
          <w:p w14:paraId="2F359B9C" w14:textId="77777777" w:rsidR="00610990" w:rsidRPr="00AE4996" w:rsidRDefault="00610990" w:rsidP="00610990">
            <w:pPr>
              <w:ind w:left="54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369F89BD" w14:textId="52C116D3" w:rsidR="00610990" w:rsidRPr="00AE4996" w:rsidRDefault="00AE4996" w:rsidP="00610990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61099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567</w:t>
            </w:r>
            <w:r w:rsidR="0061099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493</w:t>
            </w:r>
          </w:p>
        </w:tc>
        <w:tc>
          <w:tcPr>
            <w:tcW w:w="160" w:type="dxa"/>
          </w:tcPr>
          <w:p w14:paraId="2173D7E0" w14:textId="77777777" w:rsidR="00610990" w:rsidRPr="00AE4996" w:rsidRDefault="00610990" w:rsidP="00610990">
            <w:pPr>
              <w:tabs>
                <w:tab w:val="decimal" w:pos="1440"/>
              </w:tabs>
              <w:ind w:left="-54" w:firstLine="5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742D7966" w14:textId="06D27BB9" w:rsidR="00610990" w:rsidRPr="00AE4996" w:rsidRDefault="00AE4996" w:rsidP="00610990">
            <w:pPr>
              <w:tabs>
                <w:tab w:val="decimal" w:pos="1347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61099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069</w:t>
            </w:r>
            <w:r w:rsidR="0061099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</w:tr>
    </w:tbl>
    <w:p w14:paraId="3AD1172C" w14:textId="7D999E1F" w:rsidR="000276F4" w:rsidRPr="00AE4996" w:rsidRDefault="00AE4996" w:rsidP="000276F4">
      <w:pPr>
        <w:tabs>
          <w:tab w:val="left" w:pos="540"/>
        </w:tabs>
        <w:spacing w:before="360"/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E4996">
        <w:rPr>
          <w:rFonts w:ascii="Angsana New" w:hAnsi="Angsana New"/>
          <w:b/>
          <w:bCs/>
          <w:sz w:val="32"/>
          <w:szCs w:val="32"/>
        </w:rPr>
        <w:t>9</w:t>
      </w:r>
      <w:r w:rsidR="000276F4" w:rsidRPr="00AE4996">
        <w:rPr>
          <w:rFonts w:ascii="Angsana New" w:hAnsi="Angsana New"/>
          <w:b/>
          <w:bCs/>
          <w:sz w:val="32"/>
          <w:szCs w:val="32"/>
          <w:cs/>
        </w:rPr>
        <w:t>.</w:t>
      </w:r>
      <w:r w:rsidR="000276F4" w:rsidRPr="00AE4996">
        <w:rPr>
          <w:rFonts w:ascii="Angsana New" w:hAnsi="Angsana New"/>
          <w:b/>
          <w:bCs/>
          <w:sz w:val="32"/>
          <w:szCs w:val="32"/>
        </w:rPr>
        <w:tab/>
      </w:r>
      <w:r w:rsidR="000276F4" w:rsidRPr="00AE499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272C3E9" w14:textId="6D7910B2" w:rsidR="000276F4" w:rsidRPr="00AE4996" w:rsidRDefault="000276F4" w:rsidP="000276F4">
      <w:pPr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510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711"/>
        <w:gridCol w:w="1526"/>
        <w:gridCol w:w="180"/>
        <w:gridCol w:w="1526"/>
      </w:tblGrid>
      <w:tr w:rsidR="001523A2" w:rsidRPr="00AE4996" w14:paraId="385027FF" w14:textId="77777777" w:rsidTr="007E0DF1">
        <w:trPr>
          <w:cantSplit/>
        </w:trPr>
        <w:tc>
          <w:tcPr>
            <w:tcW w:w="4500" w:type="dxa"/>
          </w:tcPr>
          <w:p w14:paraId="07D27BB8" w14:textId="77777777" w:rsidR="00F430D7" w:rsidRPr="00AE4996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30E0EC8E" w14:textId="77777777" w:rsidR="00F430D7" w:rsidRPr="00AE4996" w:rsidRDefault="00F430D7" w:rsidP="00F430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26" w:type="dxa"/>
          </w:tcPr>
          <w:p w14:paraId="3FDFE296" w14:textId="67FCBEDF" w:rsidR="00F430D7" w:rsidRPr="00AE4996" w:rsidRDefault="00F430D7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0B046B60" w14:textId="77777777" w:rsidR="00F430D7" w:rsidRPr="00AE4996" w:rsidRDefault="00F430D7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397F99F" w14:textId="2BC1CE24" w:rsidR="00F430D7" w:rsidRPr="00AE4996" w:rsidRDefault="00F430D7" w:rsidP="00F430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1AE7E49C" w14:textId="77777777" w:rsidTr="007E0DF1">
        <w:trPr>
          <w:cantSplit/>
        </w:trPr>
        <w:tc>
          <w:tcPr>
            <w:tcW w:w="4500" w:type="dxa"/>
          </w:tcPr>
          <w:p w14:paraId="761B364D" w14:textId="77777777" w:rsidR="00F430D7" w:rsidRPr="00AE4996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0CFF31EB" w14:textId="77777777" w:rsidR="00F430D7" w:rsidRPr="00AE4996" w:rsidRDefault="00F430D7" w:rsidP="00F430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ร้อยละต่อปี</w:t>
            </w:r>
          </w:p>
        </w:tc>
        <w:tc>
          <w:tcPr>
            <w:tcW w:w="1526" w:type="dxa"/>
          </w:tcPr>
          <w:p w14:paraId="352AC748" w14:textId="7CA21EF2" w:rsidR="00F430D7" w:rsidRPr="00AE4996" w:rsidRDefault="00AE4996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F430D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" w:type="dxa"/>
          </w:tcPr>
          <w:p w14:paraId="452BF6DD" w14:textId="77777777" w:rsidR="00F430D7" w:rsidRPr="00AE4996" w:rsidRDefault="00F430D7" w:rsidP="00F430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2AA50BB" w14:textId="3798C894" w:rsidR="00F430D7" w:rsidRPr="00AE4996" w:rsidRDefault="00AE4996" w:rsidP="00F430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430D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182B4D8A" w14:textId="77777777" w:rsidTr="007E0DF1">
        <w:trPr>
          <w:cantSplit/>
        </w:trPr>
        <w:tc>
          <w:tcPr>
            <w:tcW w:w="4500" w:type="dxa"/>
          </w:tcPr>
          <w:p w14:paraId="57C79E5C" w14:textId="77777777" w:rsidR="00F430D7" w:rsidRPr="00AE4996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20130DC2" w14:textId="77777777" w:rsidR="00F430D7" w:rsidRPr="00AE4996" w:rsidRDefault="00F430D7" w:rsidP="007E0DF1">
            <w:pPr>
              <w:ind w:lef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16039941" w14:textId="797F1802" w:rsidR="00F430D7" w:rsidRPr="00AE4996" w:rsidRDefault="00AE4996" w:rsidP="00F430D7">
            <w:pPr>
              <w:tabs>
                <w:tab w:val="decimal" w:pos="993"/>
              </w:tabs>
              <w:ind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80" w:type="dxa"/>
          </w:tcPr>
          <w:p w14:paraId="231B1AEC" w14:textId="77777777" w:rsidR="00F430D7" w:rsidRPr="00AE4996" w:rsidRDefault="00F430D7" w:rsidP="00F430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vAlign w:val="center"/>
          </w:tcPr>
          <w:p w14:paraId="61E48E13" w14:textId="7BFE63CB" w:rsidR="00F430D7" w:rsidRPr="00AE4996" w:rsidRDefault="00AE4996" w:rsidP="003273B2">
            <w:pPr>
              <w:tabs>
                <w:tab w:val="decimal" w:pos="900"/>
              </w:tabs>
              <w:ind w:left="-1152" w:right="-65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25151F65" w14:textId="77777777" w:rsidTr="0076764E">
        <w:trPr>
          <w:cantSplit/>
        </w:trPr>
        <w:tc>
          <w:tcPr>
            <w:tcW w:w="4500" w:type="dxa"/>
          </w:tcPr>
          <w:p w14:paraId="1C70C3CB" w14:textId="77777777" w:rsidR="00F430D7" w:rsidRPr="00AE4996" w:rsidRDefault="00F430D7" w:rsidP="00F430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1" w:type="dxa"/>
          </w:tcPr>
          <w:p w14:paraId="2D1415EB" w14:textId="77777777" w:rsidR="00F430D7" w:rsidRPr="00AE4996" w:rsidRDefault="00F430D7" w:rsidP="007E0DF1">
            <w:pPr>
              <w:ind w:lef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7699A3AC" w14:textId="79B9BE27" w:rsidR="00F430D7" w:rsidRPr="00AE4996" w:rsidRDefault="00F430D7" w:rsidP="00F430D7">
            <w:pPr>
              <w:tabs>
                <w:tab w:val="decimal" w:pos="993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F28EC60" w14:textId="77777777" w:rsidR="00F430D7" w:rsidRPr="00AE4996" w:rsidRDefault="00F430D7" w:rsidP="00F430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6001187B" w14:textId="25AB6F4B" w:rsidR="00F430D7" w:rsidRPr="00AE4996" w:rsidRDefault="00F430D7" w:rsidP="003273B2">
            <w:pPr>
              <w:tabs>
                <w:tab w:val="decimal" w:pos="900"/>
              </w:tabs>
              <w:ind w:left="-1152" w:right="-658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171BB" w:rsidRPr="00AE4996" w14:paraId="78517EAB" w14:textId="77777777" w:rsidTr="0076764E">
        <w:trPr>
          <w:cantSplit/>
        </w:trPr>
        <w:tc>
          <w:tcPr>
            <w:tcW w:w="4500" w:type="dxa"/>
          </w:tcPr>
          <w:p w14:paraId="61195C57" w14:textId="46398C04" w:rsidR="006171BB" w:rsidRPr="00AE4996" w:rsidRDefault="006171BB" w:rsidP="006171BB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1" w:type="dxa"/>
          </w:tcPr>
          <w:p w14:paraId="24F850A5" w14:textId="0753ACDE" w:rsidR="006171BB" w:rsidRPr="00AE4996" w:rsidRDefault="00AE4996" w:rsidP="006171BB">
            <w:pPr>
              <w:ind w:lef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.</w:t>
            </w:r>
            <w:r w:rsidRPr="00AE4996">
              <w:rPr>
                <w:rFonts w:ascii="Angsana New" w:hAnsi="Angsana New"/>
                <w:sz w:val="32"/>
                <w:szCs w:val="32"/>
              </w:rPr>
              <w:t>95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E4996">
              <w:rPr>
                <w:rFonts w:ascii="Angsana New" w:hAnsi="Angsana New"/>
                <w:sz w:val="32"/>
                <w:szCs w:val="32"/>
              </w:rPr>
              <w:t>1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.</w:t>
            </w:r>
            <w:r w:rsidRPr="00AE4996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653A9804" w14:textId="6104717A" w:rsidR="006171BB" w:rsidRPr="00AE4996" w:rsidRDefault="00AE4996" w:rsidP="006171BB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120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13E6B5A3" w14:textId="77777777" w:rsidR="006171BB" w:rsidRPr="00AE4996" w:rsidRDefault="006171BB" w:rsidP="006171B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14D2DC13" w14:textId="28C9DB38" w:rsidR="006171BB" w:rsidRPr="00AE4996" w:rsidRDefault="00AE4996" w:rsidP="006171BB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190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0490A36A" w14:textId="5E38FF16" w:rsidR="006A5825" w:rsidRDefault="006171BB" w:rsidP="006171BB">
      <w:pPr>
        <w:spacing w:before="240" w:after="240"/>
        <w:ind w:left="54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AF6A9E">
        <w:rPr>
          <w:rFonts w:asciiTheme="majorBidi" w:hAnsiTheme="majorBidi"/>
          <w:spacing w:val="-10"/>
          <w:sz w:val="32"/>
          <w:szCs w:val="32"/>
          <w:cs/>
        </w:rPr>
        <w:t>ณ วันที่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AE4996" w:rsidRPr="00AF6A9E">
        <w:rPr>
          <w:rFonts w:asciiTheme="majorBidi" w:hAnsiTheme="majorBidi"/>
          <w:spacing w:val="-10"/>
          <w:sz w:val="32"/>
          <w:szCs w:val="32"/>
        </w:rPr>
        <w:t>30</w:t>
      </w:r>
      <w:r w:rsidRPr="00AF6A9E">
        <w:rPr>
          <w:rFonts w:asciiTheme="majorBidi" w:hAnsiTheme="majorBidi"/>
          <w:spacing w:val="-10"/>
          <w:sz w:val="32"/>
          <w:szCs w:val="32"/>
          <w:cs/>
        </w:rPr>
        <w:t xml:space="preserve"> ม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>ิถุนายน</w:t>
      </w:r>
      <w:r w:rsidRPr="00AF6A9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AE4996" w:rsidRPr="00AF6A9E">
        <w:rPr>
          <w:rFonts w:asciiTheme="majorBidi" w:hAnsiTheme="majorBidi"/>
          <w:spacing w:val="-10"/>
          <w:sz w:val="32"/>
          <w:szCs w:val="32"/>
        </w:rPr>
        <w:t>2569</w:t>
      </w:r>
      <w:r w:rsidRPr="00AF6A9E">
        <w:rPr>
          <w:rFonts w:asciiTheme="majorBidi" w:hAnsiTheme="majorBidi"/>
          <w:spacing w:val="-10"/>
          <w:sz w:val="32"/>
          <w:szCs w:val="32"/>
          <w:cs/>
        </w:rPr>
        <w:t xml:space="preserve"> และ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>วันที่</w:t>
      </w:r>
      <w:r w:rsidRPr="00AF6A9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AE4996" w:rsidRPr="00AF6A9E">
        <w:rPr>
          <w:rFonts w:asciiTheme="majorBidi" w:hAnsiTheme="majorBidi"/>
          <w:spacing w:val="-10"/>
          <w:sz w:val="32"/>
          <w:szCs w:val="32"/>
        </w:rPr>
        <w:t>31</w:t>
      </w:r>
      <w:r w:rsidRPr="00AF6A9E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>ธันวาคม</w:t>
      </w:r>
      <w:r w:rsidRPr="00AF6A9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AE4996" w:rsidRPr="00AF6A9E">
        <w:rPr>
          <w:rFonts w:asciiTheme="majorBidi" w:hAnsiTheme="majorBidi"/>
          <w:spacing w:val="-10"/>
          <w:sz w:val="32"/>
          <w:szCs w:val="32"/>
        </w:rPr>
        <w:t>2568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Pr="00AF6A9E">
        <w:rPr>
          <w:rFonts w:asciiTheme="majorBidi" w:hAnsiTheme="majorBidi"/>
          <w:spacing w:val="-10"/>
          <w:sz w:val="32"/>
          <w:szCs w:val="32"/>
          <w:cs/>
        </w:rPr>
        <w:t>บริษัท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>มี</w:t>
      </w:r>
      <w:r w:rsidRPr="00AF6A9E">
        <w:rPr>
          <w:rFonts w:asciiTheme="majorBidi" w:hAnsiTheme="majorBidi"/>
          <w:spacing w:val="-10"/>
          <w:sz w:val="32"/>
          <w:szCs w:val="32"/>
          <w:cs/>
        </w:rPr>
        <w:t>เงินฝากประจำ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AE4996" w:rsidRPr="00AF6A9E">
        <w:rPr>
          <w:rFonts w:asciiTheme="majorBidi" w:hAnsiTheme="majorBidi"/>
          <w:spacing w:val="-10"/>
          <w:sz w:val="32"/>
          <w:szCs w:val="32"/>
        </w:rPr>
        <w:t>5</w:t>
      </w:r>
      <w:r w:rsidRPr="00AF6A9E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>เดือน</w:t>
      </w:r>
      <w:r w:rsidRPr="00AF6A9E">
        <w:rPr>
          <w:rFonts w:asciiTheme="majorBidi" w:hAnsiTheme="majorBidi"/>
          <w:spacing w:val="-10"/>
          <w:sz w:val="32"/>
          <w:szCs w:val="32"/>
          <w:cs/>
        </w:rPr>
        <w:t>จำนวน</w:t>
      </w:r>
      <w:r w:rsidRPr="00AF6A9E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AE4996" w:rsidRPr="00AF6A9E">
        <w:rPr>
          <w:rFonts w:asciiTheme="majorBidi" w:hAnsiTheme="majorBidi"/>
          <w:spacing w:val="-10"/>
          <w:sz w:val="32"/>
          <w:szCs w:val="32"/>
        </w:rPr>
        <w:t>120</w:t>
      </w:r>
      <w:r w:rsidR="00AF6A9E" w:rsidRPr="00AF6A9E">
        <w:rPr>
          <w:rFonts w:asciiTheme="majorBidi" w:hAnsiTheme="majorBidi"/>
          <w:spacing w:val="-10"/>
          <w:sz w:val="32"/>
          <w:szCs w:val="32"/>
        </w:rPr>
        <w:t>.00</w:t>
      </w:r>
      <w:r w:rsidR="007C682D" w:rsidRPr="00AF6A9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7C682D" w:rsidRPr="00AF6A9E">
        <w:rPr>
          <w:rFonts w:asciiTheme="majorBidi" w:hAnsiTheme="majorBidi" w:hint="cs"/>
          <w:spacing w:val="-10"/>
          <w:sz w:val="32"/>
          <w:szCs w:val="32"/>
          <w:cs/>
        </w:rPr>
        <w:t>ล้านบาท</w:t>
      </w:r>
      <w:r w:rsidR="007C682D" w:rsidRPr="00AE499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7C682D" w:rsidRPr="00AE4996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AE4996" w:rsidRPr="00AE4996">
        <w:rPr>
          <w:rFonts w:asciiTheme="majorBidi" w:hAnsiTheme="majorBidi"/>
          <w:spacing w:val="-4"/>
          <w:sz w:val="32"/>
          <w:szCs w:val="32"/>
        </w:rPr>
        <w:t>190</w:t>
      </w:r>
      <w:r w:rsidR="00AF6A9E">
        <w:rPr>
          <w:rFonts w:asciiTheme="majorBidi" w:hAnsiTheme="majorBidi"/>
          <w:spacing w:val="-4"/>
          <w:sz w:val="32"/>
          <w:szCs w:val="32"/>
        </w:rPr>
        <w:t>.00</w:t>
      </w:r>
      <w:r w:rsidRPr="00AE499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AE4996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Pr="00AE499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pacing w:val="-4"/>
          <w:sz w:val="32"/>
          <w:szCs w:val="32"/>
          <w:cs/>
        </w:rPr>
        <w:t>ซึ่งจะ</w:t>
      </w:r>
      <w:r w:rsidRPr="00AE4996">
        <w:rPr>
          <w:rFonts w:asciiTheme="majorBidi" w:hAnsiTheme="majorBidi"/>
          <w:spacing w:val="-4"/>
          <w:sz w:val="32"/>
          <w:szCs w:val="32"/>
          <w:cs/>
        </w:rPr>
        <w:t>ครบกำหนดใ</w:t>
      </w:r>
      <w:r w:rsidRPr="00AE4996">
        <w:rPr>
          <w:rFonts w:asciiTheme="majorBidi" w:hAnsiTheme="majorBidi" w:hint="cs"/>
          <w:spacing w:val="-4"/>
          <w:sz w:val="32"/>
          <w:szCs w:val="32"/>
          <w:cs/>
        </w:rPr>
        <w:t xml:space="preserve">นเดือนพฤศจิกายน </w:t>
      </w:r>
      <w:r w:rsidR="00AE4996" w:rsidRPr="00AE4996">
        <w:rPr>
          <w:rFonts w:asciiTheme="majorBidi" w:hAnsiTheme="majorBidi"/>
          <w:spacing w:val="-4"/>
          <w:sz w:val="32"/>
          <w:szCs w:val="32"/>
        </w:rPr>
        <w:t>2569</w:t>
      </w:r>
      <w:r w:rsidRPr="00AE499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AE4996">
        <w:rPr>
          <w:rFonts w:asciiTheme="majorBidi" w:hAnsiTheme="majorBidi" w:hint="cs"/>
          <w:spacing w:val="-4"/>
          <w:sz w:val="32"/>
          <w:szCs w:val="32"/>
          <w:cs/>
        </w:rPr>
        <w:t xml:space="preserve">และ พฤษภาคม </w:t>
      </w:r>
      <w:r w:rsidR="00AE4996" w:rsidRPr="00AE4996">
        <w:rPr>
          <w:rFonts w:asciiTheme="majorBidi" w:hAnsiTheme="majorBidi"/>
          <w:spacing w:val="-4"/>
          <w:sz w:val="32"/>
          <w:szCs w:val="32"/>
        </w:rPr>
        <w:t>2569</w:t>
      </w:r>
      <w:r w:rsidRPr="00AE499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AE4996">
        <w:rPr>
          <w:rFonts w:asciiTheme="majorBidi" w:hAnsiTheme="majorBidi" w:hint="cs"/>
          <w:spacing w:val="-4"/>
          <w:sz w:val="32"/>
          <w:szCs w:val="32"/>
          <w:cs/>
        </w:rPr>
        <w:t>ตามลำดับ</w:t>
      </w:r>
      <w:r w:rsidR="006A5825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53762AD2" w14:textId="704612B0" w:rsidR="00B845D5" w:rsidRPr="00AE4996" w:rsidRDefault="00AE4996" w:rsidP="006171BB">
      <w:pPr>
        <w:tabs>
          <w:tab w:val="left" w:pos="540"/>
        </w:tabs>
        <w:spacing w:before="36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845D5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45D5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</w:t>
      </w:r>
      <w:r w:rsidR="00E040BA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สถาบันการเงินที่ใช้เป็นหลักประกัน</w:t>
      </w:r>
    </w:p>
    <w:p w14:paraId="77559BEB" w14:textId="236B5DA7" w:rsidR="00B845D5" w:rsidRPr="00AE4996" w:rsidRDefault="00E040BA" w:rsidP="00475F19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เงินฝากสถาบันการเงินที่ใช้เป็นหลักประกัน</w:t>
      </w:r>
      <w:r w:rsidR="00B845D5" w:rsidRPr="00AE499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1"/>
        <w:gridCol w:w="3411"/>
        <w:gridCol w:w="1544"/>
        <w:gridCol w:w="199"/>
        <w:gridCol w:w="1490"/>
      </w:tblGrid>
      <w:tr w:rsidR="001523A2" w:rsidRPr="00AE4996" w14:paraId="2A5E19BC" w14:textId="77777777" w:rsidTr="006171BB">
        <w:trPr>
          <w:cantSplit/>
        </w:trPr>
        <w:tc>
          <w:tcPr>
            <w:tcW w:w="2601" w:type="dxa"/>
          </w:tcPr>
          <w:p w14:paraId="2A4B7A36" w14:textId="77777777" w:rsidR="00091675" w:rsidRPr="00AE4996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2C9C3C90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4" w:type="dxa"/>
          </w:tcPr>
          <w:p w14:paraId="00CC3D14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99" w:type="dxa"/>
          </w:tcPr>
          <w:p w14:paraId="364FD6CC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2FF0223C" w14:textId="77777777" w:rsidR="00091675" w:rsidRPr="00AE4996" w:rsidRDefault="00091675" w:rsidP="00091675">
            <w:pPr>
              <w:ind w:lef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23A2" w:rsidRPr="00AE4996" w14:paraId="1B0CEA31" w14:textId="77777777" w:rsidTr="006171BB">
        <w:trPr>
          <w:cantSplit/>
        </w:trPr>
        <w:tc>
          <w:tcPr>
            <w:tcW w:w="2601" w:type="dxa"/>
          </w:tcPr>
          <w:p w14:paraId="770E1523" w14:textId="77777777" w:rsidR="00091675" w:rsidRPr="00AE4996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724DE9BB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4" w:type="dxa"/>
          </w:tcPr>
          <w:p w14:paraId="320C9B41" w14:textId="7719DF39" w:rsidR="00091675" w:rsidRPr="00AE4996" w:rsidRDefault="00AE4996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9" w:type="dxa"/>
          </w:tcPr>
          <w:p w14:paraId="28ACCAE1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07EFF168" w14:textId="1F7557CB" w:rsidR="00091675" w:rsidRPr="00AE4996" w:rsidRDefault="00AE4996" w:rsidP="00091675">
            <w:pPr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23A2" w:rsidRPr="00AE4996" w14:paraId="0A0354C8" w14:textId="77777777" w:rsidTr="006171BB">
        <w:trPr>
          <w:cantSplit/>
        </w:trPr>
        <w:tc>
          <w:tcPr>
            <w:tcW w:w="2601" w:type="dxa"/>
          </w:tcPr>
          <w:p w14:paraId="5981113F" w14:textId="77777777" w:rsidR="00091675" w:rsidRPr="00AE4996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477F879C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4" w:type="dxa"/>
          </w:tcPr>
          <w:p w14:paraId="028250D4" w14:textId="50BCA9E3" w:rsidR="00091675" w:rsidRPr="00AE4996" w:rsidRDefault="00AE4996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9" w:type="dxa"/>
          </w:tcPr>
          <w:p w14:paraId="5C6390BB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72B44D38" w14:textId="6833DA8B" w:rsidR="00091675" w:rsidRPr="00AE4996" w:rsidRDefault="00AE4996" w:rsidP="00091675">
            <w:pPr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523A2" w:rsidRPr="00AE4996" w14:paraId="5C359EA8" w14:textId="77777777" w:rsidTr="006171BB">
        <w:trPr>
          <w:cantSplit/>
        </w:trPr>
        <w:tc>
          <w:tcPr>
            <w:tcW w:w="2601" w:type="dxa"/>
          </w:tcPr>
          <w:p w14:paraId="3CD844D0" w14:textId="77777777" w:rsidR="00091675" w:rsidRPr="00AE4996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4FD4B654" w14:textId="21A2F512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ใช้เป็นหลักประกัน</w:t>
            </w:r>
          </w:p>
        </w:tc>
        <w:tc>
          <w:tcPr>
            <w:tcW w:w="1544" w:type="dxa"/>
          </w:tcPr>
          <w:p w14:paraId="2E639B65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9" w:type="dxa"/>
          </w:tcPr>
          <w:p w14:paraId="3E4D343A" w14:textId="77777777" w:rsidR="00091675" w:rsidRPr="00AE4996" w:rsidRDefault="00091675" w:rsidP="000916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32D97A4D" w14:textId="77777777" w:rsidR="00091675" w:rsidRPr="00AE4996" w:rsidRDefault="00091675" w:rsidP="00091675">
            <w:pPr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C682D" w:rsidRPr="00AE4996" w14:paraId="55136BE5" w14:textId="77777777" w:rsidTr="006171BB">
        <w:trPr>
          <w:cantSplit/>
        </w:trPr>
        <w:tc>
          <w:tcPr>
            <w:tcW w:w="2601" w:type="dxa"/>
          </w:tcPr>
          <w:p w14:paraId="697401FA" w14:textId="17D84903" w:rsidR="007C682D" w:rsidRPr="00AE4996" w:rsidRDefault="007C682D" w:rsidP="007C682D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เงินฝากประจำ </w:t>
            </w:r>
            <w:r w:rsidR="00AE4996" w:rsidRPr="00AE4996">
              <w:rPr>
                <w:rFonts w:asciiTheme="majorBidi" w:hAnsiTheme="majorBidi"/>
                <w:sz w:val="28"/>
                <w:szCs w:val="28"/>
              </w:rPr>
              <w:t>5</w:t>
            </w:r>
            <w:r w:rsidRPr="00AE4996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411" w:type="dxa"/>
          </w:tcPr>
          <w:p w14:paraId="227CD1DA" w14:textId="0D034046" w:rsidR="007C682D" w:rsidRPr="00AE4996" w:rsidRDefault="007C682D" w:rsidP="007C682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หลักประกันเงินกู้ยืมระยะ</w:t>
            </w:r>
            <w:r w:rsidRPr="00AE499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544" w:type="dxa"/>
          </w:tcPr>
          <w:p w14:paraId="298B5F9B" w14:textId="77777777" w:rsidR="007C682D" w:rsidRPr="00AE4996" w:rsidRDefault="007C682D" w:rsidP="007C682D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</w:tcPr>
          <w:p w14:paraId="62DF74C1" w14:textId="77777777" w:rsidR="007C682D" w:rsidRPr="00AE4996" w:rsidRDefault="007C682D" w:rsidP="007C682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318EF9D7" w14:textId="77777777" w:rsidR="007C682D" w:rsidRPr="00AE4996" w:rsidRDefault="007C682D" w:rsidP="007C682D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82D" w:rsidRPr="00AE4996" w14:paraId="2A1E0E9C" w14:textId="77777777" w:rsidTr="006171BB">
        <w:trPr>
          <w:cantSplit/>
        </w:trPr>
        <w:tc>
          <w:tcPr>
            <w:tcW w:w="2601" w:type="dxa"/>
          </w:tcPr>
          <w:p w14:paraId="1096143B" w14:textId="77777777" w:rsidR="007C682D" w:rsidRPr="00AE4996" w:rsidRDefault="007C682D" w:rsidP="007C682D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6892D5F3" w14:textId="18EE3501" w:rsidR="007C682D" w:rsidRPr="00AE4996" w:rsidRDefault="007C682D" w:rsidP="007C682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จากสถาบันการเงิน 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AE4996" w:rsidRPr="00AE499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4" w:type="dxa"/>
          </w:tcPr>
          <w:p w14:paraId="6426C628" w14:textId="67679415" w:rsidR="007C682D" w:rsidRPr="00AE4996" w:rsidRDefault="00AE4996" w:rsidP="007C682D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70</w:t>
            </w:r>
            <w:r w:rsidR="007C682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  <w:r w:rsidR="007C682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99" w:type="dxa"/>
          </w:tcPr>
          <w:p w14:paraId="3E8CE88A" w14:textId="77777777" w:rsidR="007C682D" w:rsidRPr="00AE4996" w:rsidRDefault="007C682D" w:rsidP="007C682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3EC1C136" w14:textId="73B38DA7" w:rsidR="007C682D" w:rsidRPr="00AE4996" w:rsidRDefault="007C682D" w:rsidP="007C682D">
            <w:pPr>
              <w:tabs>
                <w:tab w:val="decimal" w:pos="730"/>
              </w:tabs>
              <w:ind w:left="-64" w:right="140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23A2" w:rsidRPr="00AE4996" w14:paraId="641543B8" w14:textId="77777777" w:rsidTr="006171BB">
        <w:trPr>
          <w:cantSplit/>
        </w:trPr>
        <w:tc>
          <w:tcPr>
            <w:tcW w:w="2601" w:type="dxa"/>
          </w:tcPr>
          <w:p w14:paraId="10148633" w14:textId="355B4D05" w:rsidR="00091675" w:rsidRPr="00AE4996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3411" w:type="dxa"/>
          </w:tcPr>
          <w:p w14:paraId="7E6D0CF8" w14:textId="44B2C453" w:rsidR="00091675" w:rsidRPr="00AE4996" w:rsidRDefault="00091675" w:rsidP="0009167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หลักประกันเงินกู้ยืมระยะยาว</w:t>
            </w:r>
          </w:p>
        </w:tc>
        <w:tc>
          <w:tcPr>
            <w:tcW w:w="1544" w:type="dxa"/>
          </w:tcPr>
          <w:p w14:paraId="38977A02" w14:textId="78A2ECA2" w:rsidR="00091675" w:rsidRPr="00AE4996" w:rsidRDefault="00091675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</w:tcPr>
          <w:p w14:paraId="26307891" w14:textId="77777777" w:rsidR="00091675" w:rsidRPr="00AE4996" w:rsidRDefault="00091675" w:rsidP="0009167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2C8E2459" w14:textId="1D5CEE3A" w:rsidR="00091675" w:rsidRPr="00AE4996" w:rsidRDefault="00091675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3A2" w:rsidRPr="00AE4996" w14:paraId="51CC8ED6" w14:textId="752FEDD1" w:rsidTr="006171BB">
        <w:trPr>
          <w:cantSplit/>
        </w:trPr>
        <w:tc>
          <w:tcPr>
            <w:tcW w:w="2601" w:type="dxa"/>
          </w:tcPr>
          <w:p w14:paraId="50259802" w14:textId="77777777" w:rsidR="00091675" w:rsidRPr="00AE4996" w:rsidRDefault="00091675" w:rsidP="00475F1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4D4575B8" w14:textId="18C1427B" w:rsidR="00091675" w:rsidRPr="00AE4996" w:rsidRDefault="00091675" w:rsidP="0009167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จากสถาบันการเงิน 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AE4996" w:rsidRPr="00AE49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4996" w:rsidRPr="00AE499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4" w:type="dxa"/>
          </w:tcPr>
          <w:p w14:paraId="7CC1EA62" w14:textId="41BF1A47" w:rsidR="00091675" w:rsidRPr="00AE4996" w:rsidRDefault="00AE4996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21</w:t>
            </w:r>
            <w:r w:rsidR="0082683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250</w:t>
            </w:r>
            <w:r w:rsidR="0082683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99" w:type="dxa"/>
          </w:tcPr>
          <w:p w14:paraId="3649A9F0" w14:textId="77777777" w:rsidR="00091675" w:rsidRPr="00AE4996" w:rsidRDefault="00091675" w:rsidP="0009167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43092B3D" w14:textId="095F3833" w:rsidR="00091675" w:rsidRPr="00AE4996" w:rsidRDefault="00AE4996" w:rsidP="00475F19">
            <w:pPr>
              <w:tabs>
                <w:tab w:val="decimal" w:pos="13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21</w:t>
            </w:r>
            <w:r w:rsidR="0027208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250</w:t>
            </w:r>
            <w:r w:rsidR="0027208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6171BB" w:rsidRPr="00AE4996" w14:paraId="68A638AE" w14:textId="77777777" w:rsidTr="006171BB">
        <w:trPr>
          <w:cantSplit/>
        </w:trPr>
        <w:tc>
          <w:tcPr>
            <w:tcW w:w="2601" w:type="dxa"/>
          </w:tcPr>
          <w:p w14:paraId="29FF17D2" w14:textId="2CC306B2" w:rsidR="006171BB" w:rsidRPr="00AE4996" w:rsidRDefault="006171BB" w:rsidP="006171BB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11" w:type="dxa"/>
          </w:tcPr>
          <w:p w14:paraId="3A4191A1" w14:textId="77777777" w:rsidR="006171BB" w:rsidRPr="00AE4996" w:rsidRDefault="006171BB" w:rsidP="006171B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007CAC20" w14:textId="34D06F4F" w:rsidR="006171BB" w:rsidRPr="00AE4996" w:rsidRDefault="00AE4996" w:rsidP="006171BB">
            <w:pPr>
              <w:tabs>
                <w:tab w:val="decimal" w:pos="1362"/>
              </w:tabs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91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250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99" w:type="dxa"/>
          </w:tcPr>
          <w:p w14:paraId="49E40AE9" w14:textId="77777777" w:rsidR="006171BB" w:rsidRPr="00AE4996" w:rsidRDefault="006171BB" w:rsidP="006171B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4C836AD5" w14:textId="341E2927" w:rsidR="006171BB" w:rsidRPr="00AE4996" w:rsidRDefault="00AE4996" w:rsidP="006171BB">
            <w:pPr>
              <w:tabs>
                <w:tab w:val="decimal" w:pos="1362"/>
              </w:tabs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21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250</w:t>
            </w:r>
            <w:r w:rsidR="006171B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33156607" w14:textId="62E82C63" w:rsidR="0034474F" w:rsidRPr="00AE4996" w:rsidRDefault="00AE4996" w:rsidP="00091675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>11</w:t>
      </w:r>
      <w:r w:rsidR="0034474F" w:rsidRPr="00AE499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34474F" w:rsidRPr="00AE499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34474F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51DB9EF3" w14:textId="7FB59A71" w:rsidR="0034474F" w:rsidRPr="00AE4996" w:rsidRDefault="0034474F" w:rsidP="00091675">
      <w:pPr>
        <w:ind w:left="547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อาคารและอุปกรณ์ ประกอบด้วย</w:t>
      </w:r>
    </w:p>
    <w:tbl>
      <w:tblPr>
        <w:tblW w:w="86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1"/>
        <w:gridCol w:w="1463"/>
        <w:gridCol w:w="144"/>
        <w:gridCol w:w="1463"/>
      </w:tblGrid>
      <w:tr w:rsidR="001523A2" w:rsidRPr="00AE4996" w14:paraId="473C6209" w14:textId="77777777" w:rsidTr="00CE08F1">
        <w:trPr>
          <w:cantSplit/>
          <w:trHeight w:val="144"/>
        </w:trPr>
        <w:tc>
          <w:tcPr>
            <w:tcW w:w="5561" w:type="dxa"/>
          </w:tcPr>
          <w:p w14:paraId="0575C41B" w14:textId="77777777" w:rsidR="00F74D14" w:rsidRPr="00AE4996" w:rsidRDefault="00F74D14" w:rsidP="00EF7717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11F0FE60" w14:textId="77777777" w:rsidR="00F74D14" w:rsidRPr="00AE4996" w:rsidRDefault="00F74D14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</w:tcPr>
          <w:p w14:paraId="655B760D" w14:textId="77777777" w:rsidR="00F74D14" w:rsidRPr="00AE4996" w:rsidRDefault="00F74D14" w:rsidP="00EF7717">
            <w:pPr>
              <w:tabs>
                <w:tab w:val="decimal" w:pos="175"/>
              </w:tabs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3" w:type="dxa"/>
          </w:tcPr>
          <w:p w14:paraId="00CCAE03" w14:textId="77777777" w:rsidR="00F74D14" w:rsidRPr="00AE4996" w:rsidRDefault="00F74D14" w:rsidP="00EF771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6BD19079" w14:textId="77777777" w:rsidTr="00CE08F1">
        <w:trPr>
          <w:cantSplit/>
          <w:trHeight w:val="144"/>
        </w:trPr>
        <w:tc>
          <w:tcPr>
            <w:tcW w:w="5561" w:type="dxa"/>
          </w:tcPr>
          <w:p w14:paraId="7289CEE8" w14:textId="77777777" w:rsidR="00F74D14" w:rsidRPr="00AE4996" w:rsidRDefault="00F74D14" w:rsidP="00EF7717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2BD38535" w14:textId="21FD1D1C" w:rsidR="00F74D14" w:rsidRPr="00AE4996" w:rsidRDefault="00AE4996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" w:type="dxa"/>
          </w:tcPr>
          <w:p w14:paraId="6CA9FD85" w14:textId="77777777" w:rsidR="00F74D14" w:rsidRPr="00AE4996" w:rsidRDefault="00F74D14" w:rsidP="00EF7717">
            <w:pPr>
              <w:tabs>
                <w:tab w:val="decimal" w:pos="175"/>
              </w:tabs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3" w:type="dxa"/>
          </w:tcPr>
          <w:p w14:paraId="506FCB28" w14:textId="23C7A3D7" w:rsidR="00F74D14" w:rsidRPr="00AE4996" w:rsidRDefault="00AE4996" w:rsidP="00EF771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74D14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1CF970F8" w14:textId="77777777" w:rsidTr="00CE08F1">
        <w:trPr>
          <w:cantSplit/>
          <w:trHeight w:val="144"/>
        </w:trPr>
        <w:tc>
          <w:tcPr>
            <w:tcW w:w="5561" w:type="dxa"/>
          </w:tcPr>
          <w:p w14:paraId="61A07514" w14:textId="77777777" w:rsidR="00F74D14" w:rsidRPr="00AE4996" w:rsidRDefault="00F74D14" w:rsidP="00EF771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63B87BAC" w14:textId="4771DB34" w:rsidR="00F74D14" w:rsidRPr="00AE4996" w:rsidRDefault="00AE4996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4" w:type="dxa"/>
          </w:tcPr>
          <w:p w14:paraId="376D558B" w14:textId="77777777" w:rsidR="00F74D14" w:rsidRPr="00AE4996" w:rsidRDefault="00F74D14" w:rsidP="00EF7717">
            <w:pPr>
              <w:ind w:left="264" w:hanging="2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78778A16" w14:textId="354DAF5B" w:rsidR="00F74D14" w:rsidRPr="00AE4996" w:rsidRDefault="00AE4996" w:rsidP="00EF771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23A2" w:rsidRPr="00AE4996" w14:paraId="6BF75CD4" w14:textId="77777777" w:rsidTr="00CE08F1">
        <w:trPr>
          <w:cantSplit/>
          <w:trHeight w:val="144"/>
        </w:trPr>
        <w:tc>
          <w:tcPr>
            <w:tcW w:w="5561" w:type="dxa"/>
          </w:tcPr>
          <w:p w14:paraId="286FA10D" w14:textId="77777777" w:rsidR="00F74D14" w:rsidRPr="00AE4996" w:rsidRDefault="00F74D14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5D824A16" w14:textId="77777777" w:rsidR="00F74D14" w:rsidRPr="00AE4996" w:rsidRDefault="00F74D14" w:rsidP="00EF7717">
            <w:pPr>
              <w:tabs>
                <w:tab w:val="decimal" w:pos="4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A610A14" w14:textId="77777777" w:rsidR="00F74D14" w:rsidRPr="00AE4996" w:rsidRDefault="00F74D14" w:rsidP="00EF7717">
            <w:pPr>
              <w:tabs>
                <w:tab w:val="decimal" w:pos="1050"/>
              </w:tabs>
              <w:ind w:left="264" w:hanging="2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27CC842C" w14:textId="77777777" w:rsidR="00F74D14" w:rsidRPr="00AE4996" w:rsidRDefault="00F74D14" w:rsidP="00F96461">
            <w:pPr>
              <w:tabs>
                <w:tab w:val="decimal" w:pos="4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AE4996" w14:paraId="5F3F710D" w14:textId="77777777" w:rsidTr="00CE08F1">
        <w:trPr>
          <w:cantSplit/>
          <w:trHeight w:val="144"/>
        </w:trPr>
        <w:tc>
          <w:tcPr>
            <w:tcW w:w="5561" w:type="dxa"/>
          </w:tcPr>
          <w:p w14:paraId="0BB130D9" w14:textId="77777777" w:rsidR="0040164B" w:rsidRPr="00AE4996" w:rsidRDefault="0040164B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3" w:type="dxa"/>
          </w:tcPr>
          <w:p w14:paraId="27ABA3D0" w14:textId="0C037668" w:rsidR="0040164B" w:rsidRPr="00AE4996" w:rsidRDefault="00AE4996" w:rsidP="006171BB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A92D39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249</w:t>
            </w:r>
            <w:r w:rsidR="00A92D39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371</w:t>
            </w:r>
            <w:r w:rsidR="00A92D39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144" w:type="dxa"/>
          </w:tcPr>
          <w:p w14:paraId="7EB83821" w14:textId="77777777" w:rsidR="0040164B" w:rsidRPr="00AE4996" w:rsidRDefault="0040164B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7C4E3475" w14:textId="2CA470B0" w:rsidR="0040164B" w:rsidRPr="00AE4996" w:rsidRDefault="00AE4996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40164B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133</w:t>
            </w:r>
            <w:r w:rsidR="0040164B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626</w:t>
            </w:r>
            <w:r w:rsidR="0040164B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591</w:t>
            </w:r>
          </w:p>
        </w:tc>
      </w:tr>
      <w:tr w:rsidR="00CE08F1" w:rsidRPr="00AE4996" w14:paraId="64BA8484" w14:textId="77777777" w:rsidTr="00CE08F1">
        <w:trPr>
          <w:cantSplit/>
          <w:trHeight w:val="144"/>
        </w:trPr>
        <w:tc>
          <w:tcPr>
            <w:tcW w:w="5561" w:type="dxa"/>
          </w:tcPr>
          <w:p w14:paraId="1FE0E601" w14:textId="68A1459E" w:rsidR="00CE08F1" w:rsidRPr="00AE4996" w:rsidRDefault="00CE08F1" w:rsidP="00CE08F1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3" w:type="dxa"/>
          </w:tcPr>
          <w:p w14:paraId="11E46585" w14:textId="23C74600" w:rsidR="00CE08F1" w:rsidRPr="00AE4996" w:rsidRDefault="00CE08F1" w:rsidP="00CE08F1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280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757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643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021758CA" w14:textId="77777777" w:rsidR="00CE08F1" w:rsidRPr="00AE4996" w:rsidRDefault="00CE08F1" w:rsidP="00CE08F1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54B5FD12" w14:textId="087AFD1E" w:rsidR="00CE08F1" w:rsidRPr="00AE4996" w:rsidRDefault="00AE4996" w:rsidP="00CE08F1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297</w:t>
            </w:r>
            <w:r w:rsidR="00CE08F1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717</w:t>
            </w:r>
            <w:r w:rsidR="00CE08F1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933</w:t>
            </w:r>
          </w:p>
        </w:tc>
      </w:tr>
      <w:tr w:rsidR="00CE08F1" w:rsidRPr="00AE4996" w14:paraId="08AEED31" w14:textId="77777777" w:rsidTr="00CE08F1">
        <w:trPr>
          <w:cantSplit/>
          <w:trHeight w:val="144"/>
        </w:trPr>
        <w:tc>
          <w:tcPr>
            <w:tcW w:w="5561" w:type="dxa"/>
          </w:tcPr>
          <w:p w14:paraId="627A98CA" w14:textId="07CACD66" w:rsidR="00CE08F1" w:rsidRPr="00AE4996" w:rsidRDefault="00CE08F1" w:rsidP="00CE08F1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จำหน่ายหรือตัดจำหน่ายระหว่างงวด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3" w:type="dxa"/>
          </w:tcPr>
          <w:p w14:paraId="1444593F" w14:textId="456317FC" w:rsidR="00CE08F1" w:rsidRPr="00AE4996" w:rsidRDefault="00CE08F1" w:rsidP="00CE08F1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660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083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1D2093E4" w14:textId="77777777" w:rsidR="00CE08F1" w:rsidRPr="00AE4996" w:rsidRDefault="00CE08F1" w:rsidP="00CE08F1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05D648AE" w14:textId="434123C4" w:rsidR="00CE08F1" w:rsidRPr="00AE4996" w:rsidRDefault="00CE08F1" w:rsidP="00CE08F1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447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401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CE08F1" w:rsidRPr="00AE4996" w14:paraId="223AF3D1" w14:textId="77777777" w:rsidTr="00CE08F1">
        <w:trPr>
          <w:cantSplit/>
          <w:trHeight w:val="144"/>
        </w:trPr>
        <w:tc>
          <w:tcPr>
            <w:tcW w:w="5561" w:type="dxa"/>
          </w:tcPr>
          <w:p w14:paraId="39CE2A32" w14:textId="37BB20D6" w:rsidR="00CE08F1" w:rsidRPr="00AE4996" w:rsidRDefault="00CE08F1" w:rsidP="00CE08F1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3" w:type="dxa"/>
          </w:tcPr>
          <w:p w14:paraId="35359F40" w14:textId="3504CDF5" w:rsidR="00CE08F1" w:rsidRPr="00AE4996" w:rsidRDefault="00CE08F1" w:rsidP="00CE08F1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104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858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206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652B20FB" w14:textId="77777777" w:rsidR="00CE08F1" w:rsidRPr="00AE4996" w:rsidRDefault="00CE08F1" w:rsidP="00CE08F1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429D2901" w14:textId="35CF872B" w:rsidR="00CE08F1" w:rsidRPr="00AE4996" w:rsidRDefault="00CE08F1" w:rsidP="00CE08F1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179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607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062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7360E2" w:rsidRPr="00AE4996" w14:paraId="1B21406A" w14:textId="77777777" w:rsidTr="00CE08F1">
        <w:trPr>
          <w:cantSplit/>
          <w:trHeight w:val="144"/>
        </w:trPr>
        <w:tc>
          <w:tcPr>
            <w:tcW w:w="5561" w:type="dxa"/>
          </w:tcPr>
          <w:p w14:paraId="75542AAC" w14:textId="45E850DE" w:rsidR="007360E2" w:rsidRPr="00AE4996" w:rsidRDefault="00225B24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</w:t>
            </w:r>
            <w:r w:rsidR="007360E2"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การด้อยค่าของส่วนปรับปรุงอาคารเช่าลดลง</w:t>
            </w:r>
          </w:p>
        </w:tc>
        <w:tc>
          <w:tcPr>
            <w:tcW w:w="1463" w:type="dxa"/>
          </w:tcPr>
          <w:p w14:paraId="38F60921" w14:textId="7DD5A75C" w:rsidR="007360E2" w:rsidRPr="00AE4996" w:rsidRDefault="00CE08F1" w:rsidP="006171BB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" w:type="dxa"/>
          </w:tcPr>
          <w:p w14:paraId="51C8FCE5" w14:textId="77777777" w:rsidR="007360E2" w:rsidRPr="00AE4996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269AC917" w14:textId="77CEC813" w:rsidR="007360E2" w:rsidRPr="00AE4996" w:rsidRDefault="00AE4996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="007360E2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081</w:t>
            </w:r>
            <w:r w:rsidR="007360E2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300</w:t>
            </w:r>
          </w:p>
        </w:tc>
      </w:tr>
      <w:tr w:rsidR="000D1FED" w:rsidRPr="00AE4996" w14:paraId="103F6884" w14:textId="77777777" w:rsidTr="00CE08F1">
        <w:trPr>
          <w:cantSplit/>
          <w:trHeight w:val="144"/>
        </w:trPr>
        <w:tc>
          <w:tcPr>
            <w:tcW w:w="5561" w:type="dxa"/>
          </w:tcPr>
          <w:p w14:paraId="515EF6C2" w14:textId="77777777" w:rsidR="000D1FED" w:rsidRPr="00AE4996" w:rsidRDefault="000D1FED" w:rsidP="000D1FED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การด้อยค่าของ</w:t>
            </w: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สินทรัพย์ระหว่างก่อสร้าง</w:t>
            </w:r>
          </w:p>
          <w:p w14:paraId="77809C05" w14:textId="569205ED" w:rsidR="000D1FED" w:rsidRPr="00AE4996" w:rsidRDefault="000D1FED" w:rsidP="000D1FED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หรือติดตั้ง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AE499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63" w:type="dxa"/>
          </w:tcPr>
          <w:p w14:paraId="2B7FD802" w14:textId="77777777" w:rsidR="000D1FED" w:rsidRPr="00AE4996" w:rsidRDefault="000D1FED" w:rsidP="006171BB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</w:p>
          <w:p w14:paraId="1BEE620E" w14:textId="1B495977" w:rsidR="000D1FED" w:rsidRPr="00AE4996" w:rsidRDefault="000D1FED" w:rsidP="000D1FED">
            <w:pPr>
              <w:tabs>
                <w:tab w:val="decimal" w:pos="1335"/>
              </w:tabs>
              <w:ind w:left="-2" w:right="-122" w:hanging="175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137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743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23347ED7" w14:textId="77777777" w:rsidR="000D1FED" w:rsidRPr="00AE4996" w:rsidRDefault="000D1FED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401BF6EF" w14:textId="77777777" w:rsidR="000D1FED" w:rsidRPr="00AE4996" w:rsidRDefault="000D1FED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14:paraId="2FF2CA16" w14:textId="0BDD1601" w:rsidR="000D1FED" w:rsidRPr="00AE4996" w:rsidRDefault="000D1FED" w:rsidP="000D1FED">
            <w:pPr>
              <w:tabs>
                <w:tab w:val="decimal" w:pos="730"/>
              </w:tabs>
              <w:ind w:left="-64" w:right="14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7360E2" w:rsidRPr="00AE4996" w14:paraId="77459CEE" w14:textId="77777777" w:rsidTr="00CE08F1">
        <w:trPr>
          <w:cantSplit/>
          <w:trHeight w:val="144"/>
        </w:trPr>
        <w:tc>
          <w:tcPr>
            <w:tcW w:w="5561" w:type="dxa"/>
          </w:tcPr>
          <w:p w14:paraId="22A00885" w14:textId="77777777" w:rsidR="007360E2" w:rsidRPr="00AE4996" w:rsidRDefault="007360E2" w:rsidP="00EF7717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0739E9F" w14:textId="7DDEBE89" w:rsidR="007360E2" w:rsidRPr="00AE4996" w:rsidRDefault="00AE4996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/>
                <w:sz w:val="32"/>
                <w:szCs w:val="32"/>
              </w:rPr>
              <w:t>1</w:t>
            </w:r>
            <w:r w:rsidR="00CE08F1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/>
                <w:sz w:val="32"/>
                <w:szCs w:val="32"/>
              </w:rPr>
              <w:t>422</w:t>
            </w:r>
            <w:r w:rsidR="00CE08F1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/>
                <w:sz w:val="32"/>
                <w:szCs w:val="32"/>
              </w:rPr>
              <w:t>472</w:t>
            </w:r>
            <w:r w:rsidR="00CE08F1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/>
                <w:sz w:val="32"/>
                <w:szCs w:val="32"/>
              </w:rPr>
              <w:t>972</w:t>
            </w:r>
          </w:p>
        </w:tc>
        <w:tc>
          <w:tcPr>
            <w:tcW w:w="144" w:type="dxa"/>
          </w:tcPr>
          <w:p w14:paraId="1E991E78" w14:textId="77777777" w:rsidR="007360E2" w:rsidRPr="00AE4996" w:rsidRDefault="007360E2" w:rsidP="00EF7717">
            <w:pPr>
              <w:tabs>
                <w:tab w:val="decimal" w:pos="1011"/>
              </w:tabs>
              <w:ind w:left="-78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33299DD" w14:textId="7887DBB8" w:rsidR="007360E2" w:rsidRPr="00AE4996" w:rsidRDefault="00AE4996" w:rsidP="00EF7717">
            <w:pPr>
              <w:tabs>
                <w:tab w:val="decimal" w:pos="1335"/>
              </w:tabs>
              <w:ind w:left="-2" w:right="-122" w:hanging="175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7360E2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249</w:t>
            </w:r>
            <w:r w:rsidR="007360E2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371</w:t>
            </w:r>
            <w:r w:rsidR="007360E2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361</w:t>
            </w:r>
          </w:p>
        </w:tc>
      </w:tr>
    </w:tbl>
    <w:p w14:paraId="13D0A093" w14:textId="4DA36508" w:rsidR="00B57600" w:rsidRPr="00AE4996" w:rsidRDefault="00865607" w:rsidP="00091675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6403FB" w:rsidRPr="00AE499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hAnsiTheme="majorBidi" w:cstheme="majorBidi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2569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AE4996">
        <w:rPr>
          <w:rFonts w:asciiTheme="majorBidi" w:hAnsiTheme="majorBidi" w:cstheme="majorBidi"/>
          <w:sz w:val="32"/>
          <w:szCs w:val="32"/>
        </w:rPr>
        <w:t> </w:t>
      </w:r>
      <w:r w:rsidR="00AE4996" w:rsidRPr="00AE4996">
        <w:rPr>
          <w:rFonts w:asciiTheme="majorBidi" w:hAnsiTheme="majorBidi" w:cstheme="majorBidi"/>
          <w:sz w:val="32"/>
          <w:szCs w:val="32"/>
        </w:rPr>
        <w:t>31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E4996">
        <w:rPr>
          <w:rFonts w:asciiTheme="majorBidi" w:hAnsiTheme="majorBidi" w:cstheme="majorBidi"/>
          <w:sz w:val="32"/>
          <w:szCs w:val="32"/>
        </w:rPr>
        <w:t> </w:t>
      </w:r>
      <w:r w:rsidR="00AE4996" w:rsidRPr="00AE4996">
        <w:rPr>
          <w:rFonts w:asciiTheme="majorBidi" w:hAnsiTheme="majorBidi" w:cstheme="majorBidi"/>
          <w:sz w:val="32"/>
          <w:szCs w:val="32"/>
        </w:rPr>
        <w:t>2568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B57600" w:rsidRPr="00AE4996">
        <w:rPr>
          <w:rFonts w:ascii="Angsana New" w:hAnsi="Angsana New"/>
          <w:sz w:val="32"/>
          <w:szCs w:val="32"/>
          <w:cs/>
        </w:rPr>
        <w:t>บริษัทได้นำเครื่องซักผ้าและเครื่องอบผ้ามูลค่าสุทธิตามบัญชีจำนวน</w:t>
      </w:r>
      <w:r w:rsidR="004A0BA6" w:rsidRPr="00AE4996">
        <w:rPr>
          <w:rFonts w:ascii="Angsana New" w:hAnsi="Angsana New"/>
          <w:sz w:val="32"/>
          <w:szCs w:val="32"/>
        </w:rPr>
        <w:t xml:space="preserve"> </w:t>
      </w:r>
      <w:r w:rsidR="00AE4996" w:rsidRPr="00AE4996">
        <w:rPr>
          <w:rFonts w:asciiTheme="majorBidi" w:hAnsiTheme="majorBidi" w:cstheme="majorBidi" w:hint="cs"/>
          <w:sz w:val="32"/>
          <w:szCs w:val="32"/>
        </w:rPr>
        <w:t>383</w:t>
      </w:r>
      <w:r w:rsidR="00814498" w:rsidRPr="00AE4996">
        <w:rPr>
          <w:rFonts w:asciiTheme="majorBidi" w:hAnsiTheme="majorBidi" w:cstheme="majorBidi" w:hint="cs"/>
          <w:sz w:val="32"/>
          <w:szCs w:val="32"/>
          <w:cs/>
        </w:rPr>
        <w:t>.</w:t>
      </w:r>
      <w:r w:rsidR="00AE4996" w:rsidRPr="00AE4996">
        <w:rPr>
          <w:rFonts w:asciiTheme="majorBidi" w:hAnsiTheme="majorBidi" w:cstheme="majorBidi" w:hint="cs"/>
          <w:sz w:val="32"/>
          <w:szCs w:val="32"/>
        </w:rPr>
        <w:t>47</w:t>
      </w:r>
      <w:r w:rsidR="00BB75E0" w:rsidRPr="00AE4996">
        <w:rPr>
          <w:rFonts w:ascii="Angsana New" w:hAnsi="Angsana New"/>
          <w:sz w:val="32"/>
          <w:szCs w:val="32"/>
        </w:rPr>
        <w:t xml:space="preserve"> </w:t>
      </w:r>
      <w:r w:rsidR="00B57600" w:rsidRPr="00AE499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97315" w:rsidRPr="00AE49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4996" w:rsidRPr="00AE4996">
        <w:rPr>
          <w:rFonts w:ascii="Angsana New" w:hAnsi="Angsana New"/>
          <w:sz w:val="32"/>
          <w:szCs w:val="32"/>
        </w:rPr>
        <w:t>431</w:t>
      </w:r>
      <w:r w:rsidR="00897315" w:rsidRPr="00AE4996">
        <w:rPr>
          <w:rFonts w:ascii="Angsana New" w:hAnsi="Angsana New"/>
          <w:sz w:val="32"/>
          <w:szCs w:val="32"/>
        </w:rPr>
        <w:t>.</w:t>
      </w:r>
      <w:r w:rsidR="00AE4996" w:rsidRPr="00AE4996">
        <w:rPr>
          <w:rFonts w:ascii="Angsana New" w:hAnsi="Angsana New"/>
          <w:sz w:val="32"/>
          <w:szCs w:val="32"/>
        </w:rPr>
        <w:t>99</w:t>
      </w:r>
      <w:r w:rsidR="00897315" w:rsidRPr="00AE4996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B57600" w:rsidRPr="00AE4996">
        <w:rPr>
          <w:rFonts w:ascii="Angsana New" w:hAnsi="Angsana New"/>
          <w:sz w:val="32"/>
          <w:szCs w:val="32"/>
          <w:cs/>
        </w:rPr>
        <w:t>ไปค้ำประกันเงินกู้ยืมระยะยาว</w:t>
      </w:r>
      <w:r w:rsidR="00B57600" w:rsidRPr="00AE4996">
        <w:rPr>
          <w:rFonts w:ascii="Angsana New" w:hAnsi="Angsana New"/>
          <w:sz w:val="32"/>
          <w:szCs w:val="32"/>
        </w:rPr>
        <w:t xml:space="preserve"> (</w:t>
      </w:r>
      <w:r w:rsidR="00B57600" w:rsidRPr="00AE4996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AE4996" w:rsidRPr="00AE4996">
        <w:rPr>
          <w:rFonts w:ascii="Angsana New" w:hAnsi="Angsana New"/>
          <w:sz w:val="32"/>
          <w:szCs w:val="32"/>
        </w:rPr>
        <w:t>1</w:t>
      </w:r>
      <w:r w:rsidR="00AE4996" w:rsidRPr="00AE4996">
        <w:rPr>
          <w:rFonts w:ascii="Angsana New" w:hAnsi="Angsana New" w:hint="cs"/>
          <w:sz w:val="32"/>
          <w:szCs w:val="32"/>
        </w:rPr>
        <w:t>7</w:t>
      </w:r>
      <w:r w:rsidR="00B57600" w:rsidRPr="00AE4996">
        <w:rPr>
          <w:rFonts w:ascii="Angsana New" w:hAnsi="Angsana New"/>
          <w:sz w:val="32"/>
          <w:szCs w:val="32"/>
        </w:rPr>
        <w:t>)</w:t>
      </w:r>
    </w:p>
    <w:p w14:paraId="2B44BA4D" w14:textId="77777777" w:rsidR="000D1FED" w:rsidRPr="00AE4996" w:rsidRDefault="000D1FED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9DB5F09" w14:textId="7779B376" w:rsidR="006171BB" w:rsidRPr="00AE4996" w:rsidRDefault="00C53BB4" w:rsidP="000D1FED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สำหรับงวด</w:t>
      </w:r>
      <w:r w:rsidR="00972EAE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หกเดือน</w:t>
      </w:r>
      <w:r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6403FB" w:rsidRPr="00AE4996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0C19FB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2569</w:t>
      </w:r>
      <w:r w:rsidR="00F52833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2833" w:rsidRPr="00AE499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สำหรับปีสิ้นสุด</w:t>
      </w:r>
      <w:r w:rsidR="00F52833"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52833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2833"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52833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4E82" w:rsidRPr="00AE4996">
        <w:rPr>
          <w:rFonts w:ascii="Angsana New" w:hAnsi="Angsana New"/>
          <w:sz w:val="32"/>
          <w:szCs w:val="32"/>
          <w:cs/>
        </w:rPr>
        <w:t>บริษัทบันทึกค่าเสื่อมราคาของสินทรัพย์สิทธิการใช้ที่อยู่ระหว่างการก่อสร้างและยังไม่สามารถใช้งานสินทรัพย์ที่เช่าได้ เข้าเป็นต้นทุนของส่วนปรับปรุงอาคารเช่า จำนวน</w:t>
      </w:r>
      <w:r w:rsidR="00FB1F21" w:rsidRPr="00AE4996">
        <w:rPr>
          <w:rFonts w:ascii="Angsana New" w:hAnsi="Angsana New"/>
          <w:sz w:val="32"/>
          <w:szCs w:val="32"/>
        </w:rPr>
        <w:t xml:space="preserve"> </w:t>
      </w:r>
      <w:r w:rsidR="00AE4996" w:rsidRPr="00AE4996">
        <w:rPr>
          <w:rFonts w:ascii="Angsana New" w:hAnsi="Angsana New" w:hint="cs"/>
          <w:sz w:val="32"/>
          <w:szCs w:val="32"/>
        </w:rPr>
        <w:t>4</w:t>
      </w:r>
      <w:r w:rsidR="00814498" w:rsidRPr="00AE4996">
        <w:rPr>
          <w:rFonts w:ascii="Angsana New" w:hAnsi="Angsana New" w:hint="cs"/>
          <w:sz w:val="32"/>
          <w:szCs w:val="32"/>
          <w:cs/>
        </w:rPr>
        <w:t>.</w:t>
      </w:r>
      <w:r w:rsidR="00AE4996" w:rsidRPr="00AE4996">
        <w:rPr>
          <w:rFonts w:ascii="Angsana New" w:hAnsi="Angsana New" w:hint="cs"/>
          <w:sz w:val="32"/>
          <w:szCs w:val="32"/>
        </w:rPr>
        <w:t>60</w:t>
      </w:r>
      <w:r w:rsidR="00BB75E0" w:rsidRPr="00AE4996">
        <w:rPr>
          <w:rFonts w:ascii="Angsana New" w:hAnsi="Angsana New"/>
          <w:sz w:val="32"/>
          <w:szCs w:val="32"/>
        </w:rPr>
        <w:t xml:space="preserve"> </w:t>
      </w:r>
      <w:r w:rsidR="00994E82" w:rsidRPr="00AE499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E4996" w:rsidRPr="00AE4996">
        <w:rPr>
          <w:rFonts w:ascii="Angsana New" w:hAnsi="Angsana New"/>
          <w:sz w:val="32"/>
          <w:szCs w:val="32"/>
        </w:rPr>
        <w:t>14</w:t>
      </w:r>
      <w:r w:rsidR="008A4E63" w:rsidRPr="00AE4996">
        <w:rPr>
          <w:rFonts w:ascii="Angsana New" w:hAnsi="Angsana New"/>
          <w:sz w:val="32"/>
          <w:szCs w:val="32"/>
        </w:rPr>
        <w:t>.</w:t>
      </w:r>
      <w:r w:rsidR="00AE4996" w:rsidRPr="00AE4996">
        <w:rPr>
          <w:rFonts w:ascii="Angsana New" w:hAnsi="Angsana New"/>
          <w:sz w:val="32"/>
          <w:szCs w:val="32"/>
        </w:rPr>
        <w:t>17</w:t>
      </w:r>
      <w:r w:rsidR="008A4E63" w:rsidRPr="00AE4996">
        <w:rPr>
          <w:rFonts w:ascii="Angsana New" w:hAnsi="Angsana New"/>
          <w:sz w:val="32"/>
          <w:szCs w:val="32"/>
        </w:rPr>
        <w:t xml:space="preserve"> </w:t>
      </w:r>
      <w:r w:rsidR="00994E82" w:rsidRPr="00AE499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0411FB23" w14:textId="76C18709" w:rsidR="0032340F" w:rsidRPr="00AE4996" w:rsidRDefault="00AE4996" w:rsidP="006171BB">
      <w:pPr>
        <w:spacing w:before="3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32340F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340F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สินทรัพย์สิทธิการใช้ </w:t>
      </w:r>
    </w:p>
    <w:p w14:paraId="40DC161A" w14:textId="39F682F6" w:rsidR="0032340F" w:rsidRPr="00AE4996" w:rsidRDefault="0032340F" w:rsidP="00091675">
      <w:pPr>
        <w:ind w:left="547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3"/>
        <w:gridCol w:w="1428"/>
        <w:gridCol w:w="143"/>
        <w:gridCol w:w="1428"/>
      </w:tblGrid>
      <w:tr w:rsidR="001523A2" w:rsidRPr="00AE4996" w14:paraId="4097096C" w14:textId="77777777" w:rsidTr="00AC71AF">
        <w:trPr>
          <w:cantSplit/>
        </w:trPr>
        <w:tc>
          <w:tcPr>
            <w:tcW w:w="5713" w:type="dxa"/>
          </w:tcPr>
          <w:p w14:paraId="39776069" w14:textId="77777777" w:rsidR="006C21CA" w:rsidRPr="00AE4996" w:rsidRDefault="006C21CA" w:rsidP="00091675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33BA7490" w14:textId="2DD584AB" w:rsidR="006C21CA" w:rsidRPr="00AE4996" w:rsidRDefault="006C21CA" w:rsidP="00091675">
            <w:pPr>
              <w:ind w:left="84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3" w:type="dxa"/>
          </w:tcPr>
          <w:p w14:paraId="131678AE" w14:textId="77777777" w:rsidR="006C21CA" w:rsidRPr="00AE4996" w:rsidRDefault="006C21CA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8" w:type="dxa"/>
          </w:tcPr>
          <w:p w14:paraId="60205FCF" w14:textId="47D83B20" w:rsidR="006C21CA" w:rsidRPr="00AE4996" w:rsidRDefault="006C21CA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37A2003A" w14:textId="77777777" w:rsidTr="00AC71AF">
        <w:trPr>
          <w:cantSplit/>
        </w:trPr>
        <w:tc>
          <w:tcPr>
            <w:tcW w:w="5713" w:type="dxa"/>
          </w:tcPr>
          <w:p w14:paraId="00B33FA1" w14:textId="77777777" w:rsidR="006C21CA" w:rsidRPr="00AE4996" w:rsidRDefault="006C21CA" w:rsidP="00091675">
            <w:pPr>
              <w:ind w:right="-1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779CC2A6" w14:textId="224CD080" w:rsidR="006C21CA" w:rsidRPr="00AE4996" w:rsidRDefault="00AE4996" w:rsidP="00091675">
            <w:pPr>
              <w:ind w:left="84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" w:type="dxa"/>
          </w:tcPr>
          <w:p w14:paraId="53E45F3A" w14:textId="77777777" w:rsidR="006C21CA" w:rsidRPr="00AE4996" w:rsidRDefault="006C21CA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8" w:type="dxa"/>
          </w:tcPr>
          <w:p w14:paraId="7B262249" w14:textId="057C7074" w:rsidR="006C21CA" w:rsidRPr="00AE4996" w:rsidRDefault="00AE4996" w:rsidP="00091675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C21CA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46FBE6A0" w14:textId="77777777" w:rsidTr="00AC71AF">
        <w:trPr>
          <w:cantSplit/>
        </w:trPr>
        <w:tc>
          <w:tcPr>
            <w:tcW w:w="5713" w:type="dxa"/>
          </w:tcPr>
          <w:p w14:paraId="5CEF800B" w14:textId="77777777" w:rsidR="009325FD" w:rsidRPr="00AE4996" w:rsidRDefault="009325FD" w:rsidP="00091675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  <w:vAlign w:val="center"/>
          </w:tcPr>
          <w:p w14:paraId="6B101C88" w14:textId="351222AC" w:rsidR="009325FD" w:rsidRPr="00AE4996" w:rsidRDefault="00AE4996" w:rsidP="00091675">
            <w:pPr>
              <w:ind w:left="84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3" w:type="dxa"/>
          </w:tcPr>
          <w:p w14:paraId="642374E1" w14:textId="77777777" w:rsidR="009325FD" w:rsidRPr="00AE4996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8" w:type="dxa"/>
            <w:vAlign w:val="center"/>
          </w:tcPr>
          <w:p w14:paraId="3F47D619" w14:textId="780A8F78" w:rsidR="009325FD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154A6AC3" w14:textId="77777777" w:rsidTr="00AC71AF">
        <w:trPr>
          <w:cantSplit/>
        </w:trPr>
        <w:tc>
          <w:tcPr>
            <w:tcW w:w="5713" w:type="dxa"/>
          </w:tcPr>
          <w:p w14:paraId="48CB5F7E" w14:textId="77777777" w:rsidR="009325FD" w:rsidRPr="00AE4996" w:rsidRDefault="009325FD" w:rsidP="00091675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3D1B36AC" w14:textId="33604FF9" w:rsidR="009325FD" w:rsidRPr="00AE4996" w:rsidRDefault="009325FD" w:rsidP="00091675">
            <w:pPr>
              <w:ind w:left="84" w:hanging="8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580D2C6A" w14:textId="77777777" w:rsidR="009325FD" w:rsidRPr="00AE4996" w:rsidRDefault="009325FD" w:rsidP="00091675">
            <w:pPr>
              <w:tabs>
                <w:tab w:val="decimal" w:pos="105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0C6DC6BD" w14:textId="77777777" w:rsidR="009325FD" w:rsidRPr="00AE4996" w:rsidRDefault="009325FD" w:rsidP="0009167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C71AF" w:rsidRPr="00AE4996" w14:paraId="52C0F95C" w14:textId="77777777" w:rsidTr="00AC71AF">
        <w:trPr>
          <w:cantSplit/>
        </w:trPr>
        <w:tc>
          <w:tcPr>
            <w:tcW w:w="5713" w:type="dxa"/>
          </w:tcPr>
          <w:p w14:paraId="62EE8445" w14:textId="0C853B8F" w:rsidR="00AC71AF" w:rsidRPr="00AE4996" w:rsidRDefault="00AC71AF" w:rsidP="00AC71AF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8" w:type="dxa"/>
          </w:tcPr>
          <w:p w14:paraId="73552534" w14:textId="1FF0370F" w:rsidR="00AC71AF" w:rsidRPr="00AE4996" w:rsidRDefault="00AC71AF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936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564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422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24812970" w14:textId="77777777" w:rsidR="00AC71AF" w:rsidRPr="00AE4996" w:rsidRDefault="00AC71AF" w:rsidP="00AC71AF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0A1F76BF" w14:textId="20A02228" w:rsidR="00AC71AF" w:rsidRPr="00AE4996" w:rsidRDefault="00AE4996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884</w:t>
            </w:r>
            <w:r w:rsidR="00AC71AF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728</w:t>
            </w:r>
            <w:r w:rsidR="00AC71AF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895</w:t>
            </w:r>
          </w:p>
        </w:tc>
      </w:tr>
      <w:tr w:rsidR="00AC71AF" w:rsidRPr="00AE4996" w14:paraId="54451885" w14:textId="77777777" w:rsidTr="00AC71AF">
        <w:trPr>
          <w:cantSplit/>
        </w:trPr>
        <w:tc>
          <w:tcPr>
            <w:tcW w:w="5713" w:type="dxa"/>
          </w:tcPr>
          <w:p w14:paraId="502B2BE4" w14:textId="32AC0072" w:rsidR="00AC71AF" w:rsidRPr="00AE4996" w:rsidRDefault="00AC71AF" w:rsidP="00AC71AF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8" w:type="dxa"/>
          </w:tcPr>
          <w:p w14:paraId="233FB221" w14:textId="6BAE1F2E" w:rsidR="00AC71AF" w:rsidRPr="00AE4996" w:rsidRDefault="00AC71AF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171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918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337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5DA16FD5" w14:textId="77777777" w:rsidR="00AC71AF" w:rsidRPr="00AE4996" w:rsidRDefault="00AC71AF" w:rsidP="00AC71AF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154C2209" w14:textId="1EA47024" w:rsidR="00AC71AF" w:rsidRPr="00AE4996" w:rsidRDefault="00AE4996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211</w:t>
            </w:r>
            <w:r w:rsidR="00AC71AF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895</w:t>
            </w:r>
            <w:r w:rsidR="00AC71AF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074</w:t>
            </w:r>
          </w:p>
        </w:tc>
      </w:tr>
      <w:tr w:rsidR="00AC71AF" w:rsidRPr="00AE4996" w14:paraId="09B06BFC" w14:textId="77777777" w:rsidTr="00AC71AF">
        <w:trPr>
          <w:cantSplit/>
        </w:trPr>
        <w:tc>
          <w:tcPr>
            <w:tcW w:w="5713" w:type="dxa"/>
          </w:tcPr>
          <w:p w14:paraId="4B51EDCF" w14:textId="0F65CFDD" w:rsidR="00AC71AF" w:rsidRPr="00AE4996" w:rsidRDefault="00AC71AF" w:rsidP="00AC71AF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8" w:type="dxa"/>
          </w:tcPr>
          <w:p w14:paraId="211CFB0A" w14:textId="330CD1F7" w:rsidR="00AC71AF" w:rsidRPr="00AE4996" w:rsidRDefault="00AC71AF" w:rsidP="006171BB">
            <w:pPr>
              <w:tabs>
                <w:tab w:val="decimal" w:pos="730"/>
              </w:tabs>
              <w:ind w:left="-64" w:right="14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6FD76421" w14:textId="77777777" w:rsidR="00AC71AF" w:rsidRPr="00AE4996" w:rsidRDefault="00AC71AF" w:rsidP="00AC71AF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35293A5A" w14:textId="263BDF52" w:rsidR="00AC71AF" w:rsidRPr="00AE4996" w:rsidRDefault="00AC71AF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568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951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AC71AF" w:rsidRPr="00AE4996" w14:paraId="72649A46" w14:textId="77777777" w:rsidTr="00AC71AF">
        <w:trPr>
          <w:cantSplit/>
        </w:trPr>
        <w:tc>
          <w:tcPr>
            <w:tcW w:w="5713" w:type="dxa"/>
          </w:tcPr>
          <w:p w14:paraId="55CAB909" w14:textId="208D7BC0" w:rsidR="00AC71AF" w:rsidRPr="00AE4996" w:rsidRDefault="00AC71AF" w:rsidP="00AC71AF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8" w:type="dxa"/>
          </w:tcPr>
          <w:p w14:paraId="5D29736C" w14:textId="3FDED149" w:rsidR="00AC71AF" w:rsidRPr="00AE4996" w:rsidRDefault="00AC71AF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84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600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733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1A3DD851" w14:textId="77777777" w:rsidR="00AC71AF" w:rsidRPr="00AE4996" w:rsidRDefault="00AC71AF" w:rsidP="00AC71AF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51A06C59" w14:textId="7CB5D40F" w:rsidR="00AC71AF" w:rsidRPr="00AE4996" w:rsidRDefault="00AC71AF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151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490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596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AC71AF" w:rsidRPr="00AE4996" w14:paraId="5AFBE99E" w14:textId="77777777" w:rsidTr="00AC71AF">
        <w:trPr>
          <w:cantSplit/>
        </w:trPr>
        <w:tc>
          <w:tcPr>
            <w:tcW w:w="5713" w:type="dxa"/>
          </w:tcPr>
          <w:p w14:paraId="187F5DCD" w14:textId="57E452B9" w:rsidR="00AC71AF" w:rsidRPr="00AE4996" w:rsidRDefault="00AC71AF" w:rsidP="00AC71AF">
            <w:pPr>
              <w:ind w:left="712" w:hanging="3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693E4A60" w14:textId="30A103D8" w:rsidR="00AC71AF" w:rsidRPr="00AE4996" w:rsidRDefault="00AC71AF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023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882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026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15B83AF7" w14:textId="77777777" w:rsidR="00AC71AF" w:rsidRPr="00AE4996" w:rsidRDefault="00AC71AF" w:rsidP="00AC71AF">
            <w:pPr>
              <w:tabs>
                <w:tab w:val="decimal" w:pos="105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7BAD365" w14:textId="06D594E8" w:rsidR="00AC71AF" w:rsidRPr="00AE4996" w:rsidRDefault="00AE4996" w:rsidP="00AC71AF">
            <w:pPr>
              <w:tabs>
                <w:tab w:val="decimal" w:pos="1258"/>
              </w:tabs>
              <w:ind w:left="-2" w:right="-122" w:firstLine="78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936</w:t>
            </w:r>
            <w:r w:rsidR="00AC71AF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564</w:t>
            </w:r>
            <w:r w:rsidR="00AC71AF"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eastAsia="Times New Roman" w:hAnsiTheme="majorBidi" w:cstheme="majorBidi"/>
                <w:sz w:val="32"/>
                <w:szCs w:val="32"/>
              </w:rPr>
              <w:t>422</w:t>
            </w:r>
          </w:p>
        </w:tc>
      </w:tr>
    </w:tbl>
    <w:p w14:paraId="5D054676" w14:textId="7CC58D24" w:rsidR="00FA7449" w:rsidRPr="00AE4996" w:rsidRDefault="004D6812" w:rsidP="007E0DF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บริษัทเช่าสินทรัพย์หลายประเภท</w:t>
      </w:r>
      <w:r w:rsidR="00BB37AA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BB37AA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00BC" w:rsidRPr="00AE4996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EC4BA7" w:rsidRPr="00AE499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อาคาร อายุสัญญาเช่าเฉลี่ยเท่ากับ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1179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29E2C67" w14:textId="325EA09F" w:rsidR="00610FD6" w:rsidRPr="00AE4996" w:rsidRDefault="009900BC" w:rsidP="007E0DF1">
      <w:pPr>
        <w:spacing w:before="240"/>
        <w:ind w:left="562" w:right="1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บริษัทมีสิทธิเลือก</w:t>
      </w:r>
      <w:r w:rsidR="0068219C" w:rsidRPr="00AE4996">
        <w:rPr>
          <w:rFonts w:asciiTheme="majorBidi" w:hAnsiTheme="majorBidi" w:cstheme="majorBidi"/>
          <w:sz w:val="32"/>
          <w:szCs w:val="32"/>
          <w:cs/>
        </w:rPr>
        <w:t>ใน</w:t>
      </w:r>
      <w:r w:rsidRPr="00AE4996">
        <w:rPr>
          <w:rFonts w:asciiTheme="majorBidi" w:hAnsiTheme="majorBidi" w:cstheme="majorBidi"/>
          <w:sz w:val="32"/>
          <w:szCs w:val="32"/>
          <w:cs/>
        </w:rPr>
        <w:t>การขยายหรือการยกเลิกสัญญาเช่า</w:t>
      </w:r>
    </w:p>
    <w:p w14:paraId="26735DF8" w14:textId="0144F764" w:rsidR="00081E1C" w:rsidRPr="00AE4996" w:rsidRDefault="00AE4996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81E1C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1E1C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32E8B974" w14:textId="32A24FE9" w:rsidR="00081E1C" w:rsidRPr="00AE4996" w:rsidRDefault="00081E1C" w:rsidP="0009167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4677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18"/>
        <w:gridCol w:w="142"/>
        <w:gridCol w:w="1418"/>
      </w:tblGrid>
      <w:tr w:rsidR="001523A2" w:rsidRPr="00AE4996" w14:paraId="66F73EAA" w14:textId="77777777" w:rsidTr="000A632A">
        <w:tc>
          <w:tcPr>
            <w:tcW w:w="5670" w:type="dxa"/>
          </w:tcPr>
          <w:p w14:paraId="251F601F" w14:textId="77777777" w:rsidR="00FD4C1E" w:rsidRPr="00AE4996" w:rsidRDefault="00FD4C1E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B75BF4" w14:textId="77777777" w:rsidR="00FD4C1E" w:rsidRPr="00AE4996" w:rsidRDefault="00FD4C1E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784F7F8C" w14:textId="77777777" w:rsidR="00FD4C1E" w:rsidRPr="00AE4996" w:rsidRDefault="00FD4C1E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DD0AE2" w14:textId="77777777" w:rsidR="00FD4C1E" w:rsidRPr="00AE4996" w:rsidRDefault="00FD4C1E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37CE132D" w14:textId="77777777" w:rsidTr="000A632A">
        <w:tc>
          <w:tcPr>
            <w:tcW w:w="5670" w:type="dxa"/>
          </w:tcPr>
          <w:p w14:paraId="362BF34C" w14:textId="77777777" w:rsidR="00FD4C1E" w:rsidRPr="00AE4996" w:rsidRDefault="00FD4C1E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2187E5" w14:textId="41FA5AEA" w:rsidR="00FD4C1E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14:paraId="54673B80" w14:textId="77777777" w:rsidR="00FD4C1E" w:rsidRPr="00AE4996" w:rsidRDefault="00FD4C1E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627924" w14:textId="61E0B0A8" w:rsidR="00FD4C1E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FD4C1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538F4352" w14:textId="77777777" w:rsidTr="000A632A">
        <w:tc>
          <w:tcPr>
            <w:tcW w:w="5670" w:type="dxa"/>
          </w:tcPr>
          <w:p w14:paraId="77C2688E" w14:textId="77777777" w:rsidR="009325FD" w:rsidRPr="00AE4996" w:rsidRDefault="009325FD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78320D2A" w14:textId="2C8EFDA2" w:rsidR="009325FD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</w:tcPr>
          <w:p w14:paraId="332FEE95" w14:textId="77777777" w:rsidR="009325FD" w:rsidRPr="00AE4996" w:rsidRDefault="009325FD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50E09A60" w14:textId="7BE2B695" w:rsidR="009325FD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5C7477D8" w14:textId="77777777" w:rsidTr="000A632A">
        <w:tc>
          <w:tcPr>
            <w:tcW w:w="5670" w:type="dxa"/>
          </w:tcPr>
          <w:p w14:paraId="3A167097" w14:textId="77777777" w:rsidR="009325FD" w:rsidRPr="00AE4996" w:rsidRDefault="009325FD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EA157E" w14:textId="77777777" w:rsidR="009325FD" w:rsidRPr="00AE4996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744744EF" w14:textId="77777777" w:rsidR="009325FD" w:rsidRPr="00AE4996" w:rsidRDefault="009325FD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2C6D92" w14:textId="77777777" w:rsidR="009325FD" w:rsidRPr="00AE4996" w:rsidRDefault="009325FD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E4A0D" w:rsidRPr="00AE4996" w14:paraId="297FF68D" w14:textId="77777777" w:rsidTr="000A632A">
        <w:tc>
          <w:tcPr>
            <w:tcW w:w="5670" w:type="dxa"/>
          </w:tcPr>
          <w:p w14:paraId="7B267268" w14:textId="0E4E75EC" w:rsidR="000E4A0D" w:rsidRPr="00AE4996" w:rsidRDefault="000E4A0D" w:rsidP="000E4A0D">
            <w:pPr>
              <w:ind w:left="720" w:hanging="4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418" w:type="dxa"/>
            <w:shd w:val="clear" w:color="auto" w:fill="FFFFFF"/>
          </w:tcPr>
          <w:p w14:paraId="0CFFF0ED" w14:textId="40669D40" w:rsidR="000E4A0D" w:rsidRPr="00AE4996" w:rsidRDefault="000E4A0D" w:rsidP="000E4A0D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345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000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1CA725D" w14:textId="77777777" w:rsidR="000E4A0D" w:rsidRPr="00AE4996" w:rsidRDefault="000E4A0D" w:rsidP="000E4A0D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923173" w14:textId="3C43D85B" w:rsidR="000E4A0D" w:rsidRPr="00AE4996" w:rsidRDefault="00AE4996" w:rsidP="000E4A0D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345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0E4A0D" w:rsidRPr="00AE4996" w14:paraId="12D24E65" w14:textId="77777777" w:rsidTr="000A632A">
        <w:tc>
          <w:tcPr>
            <w:tcW w:w="5670" w:type="dxa"/>
          </w:tcPr>
          <w:p w14:paraId="2D2236AC" w14:textId="77777777" w:rsidR="000E4A0D" w:rsidRPr="00AE4996" w:rsidRDefault="000E4A0D" w:rsidP="000E4A0D">
            <w:pPr>
              <w:ind w:left="720" w:hanging="4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418" w:type="dxa"/>
            <w:shd w:val="clear" w:color="auto" w:fill="FFFFFF"/>
          </w:tcPr>
          <w:p w14:paraId="149827D9" w14:textId="24DA17CC" w:rsidR="000E4A0D" w:rsidRPr="00AE4996" w:rsidRDefault="000E4A0D" w:rsidP="000E4A0D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37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126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548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2C3D6EA0" w14:textId="77777777" w:rsidR="000E4A0D" w:rsidRPr="00AE4996" w:rsidRDefault="000E4A0D" w:rsidP="000E4A0D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BC9ABD8" w14:textId="4AED3769" w:rsidR="000E4A0D" w:rsidRPr="00AE4996" w:rsidRDefault="00AE4996" w:rsidP="000E4A0D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33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025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0E4A0D" w:rsidRPr="00AE4996" w14:paraId="015DB347" w14:textId="77777777" w:rsidTr="000A632A">
        <w:tc>
          <w:tcPr>
            <w:tcW w:w="5670" w:type="dxa"/>
          </w:tcPr>
          <w:p w14:paraId="291632C3" w14:textId="77777777" w:rsidR="000E4A0D" w:rsidRPr="00AE4996" w:rsidRDefault="000E4A0D" w:rsidP="000E4A0D">
            <w:pPr>
              <w:ind w:left="720" w:hanging="4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เงินประกันอื่น ๆ</w:t>
            </w:r>
          </w:p>
        </w:tc>
        <w:tc>
          <w:tcPr>
            <w:tcW w:w="1418" w:type="dxa"/>
            <w:shd w:val="clear" w:color="auto" w:fill="FFFFFF"/>
          </w:tcPr>
          <w:p w14:paraId="53A633E9" w14:textId="0DBF26D9" w:rsidR="000E4A0D" w:rsidRPr="00AE4996" w:rsidRDefault="000E4A0D" w:rsidP="000E4A0D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998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732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2A226004" w14:textId="77777777" w:rsidR="000E4A0D" w:rsidRPr="00AE4996" w:rsidRDefault="000E4A0D" w:rsidP="000E4A0D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3CA424A" w14:textId="0EBE607E" w:rsidR="000E4A0D" w:rsidRPr="00AE4996" w:rsidRDefault="00AE4996" w:rsidP="000E4A0D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4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099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868</w:t>
            </w:r>
          </w:p>
        </w:tc>
      </w:tr>
      <w:tr w:rsidR="000E4A0D" w:rsidRPr="00AE4996" w14:paraId="709A2D5C" w14:textId="77777777" w:rsidTr="000A632A">
        <w:tc>
          <w:tcPr>
            <w:tcW w:w="5670" w:type="dxa"/>
          </w:tcPr>
          <w:p w14:paraId="02B36C96" w14:textId="77777777" w:rsidR="000E4A0D" w:rsidRPr="00AE4996" w:rsidRDefault="000E4A0D" w:rsidP="000E4A0D">
            <w:pPr>
              <w:ind w:left="720" w:hanging="4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859560A" w14:textId="7353031A" w:rsidR="000E4A0D" w:rsidRPr="00AE4996" w:rsidRDefault="000E4A0D" w:rsidP="000E4A0D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470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280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6468EAA" w14:textId="77777777" w:rsidR="000E4A0D" w:rsidRPr="00AE4996" w:rsidRDefault="000E4A0D" w:rsidP="000E4A0D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BDBF6DB" w14:textId="01610406" w:rsidR="000E4A0D" w:rsidRPr="00AE4996" w:rsidRDefault="00AE4996" w:rsidP="000E4A0D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37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470</w:t>
            </w:r>
            <w:r w:rsidR="000E4A0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822</w:t>
            </w:r>
          </w:p>
        </w:tc>
      </w:tr>
    </w:tbl>
    <w:p w14:paraId="41D46D91" w14:textId="24A32180" w:rsidR="00CE08F1" w:rsidRPr="00AE4996" w:rsidRDefault="007E0DF1" w:rsidP="006A582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E4996"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CE08F1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3AB4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08F1" w:rsidRPr="00AE499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C1F64FC" w14:textId="56266974" w:rsidR="00CE08F1" w:rsidRPr="00AE4996" w:rsidRDefault="006171BB" w:rsidP="00CE08F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/>
          <w:sz w:val="32"/>
          <w:szCs w:val="32"/>
          <w:cs/>
        </w:rPr>
        <w:t>เงินกู้ยืมระยะสั้นจากสถาบันการเงิน</w:t>
      </w:r>
      <w:r w:rsidRPr="00AE4996">
        <w:rPr>
          <w:rFonts w:asciiTheme="majorBidi" w:hAnsiTheme="majorBidi"/>
          <w:sz w:val="32"/>
          <w:szCs w:val="32"/>
        </w:rPr>
        <w:t xml:space="preserve"> </w:t>
      </w:r>
      <w:r w:rsidR="00CE08F1" w:rsidRPr="00AE499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35" w:type="dxa"/>
        <w:tblInd w:w="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3"/>
        <w:gridCol w:w="93"/>
        <w:gridCol w:w="1350"/>
        <w:gridCol w:w="100"/>
        <w:gridCol w:w="1429"/>
      </w:tblGrid>
      <w:tr w:rsidR="00CE08F1" w:rsidRPr="00AE4996" w14:paraId="73A2A531" w14:textId="77777777" w:rsidTr="000665B9">
        <w:trPr>
          <w:trHeight w:val="20"/>
        </w:trPr>
        <w:tc>
          <w:tcPr>
            <w:tcW w:w="3299" w:type="pct"/>
            <w:vAlign w:val="bottom"/>
          </w:tcPr>
          <w:p w14:paraId="489B6B71" w14:textId="77777777" w:rsidR="00CE08F1" w:rsidRPr="00AE4996" w:rsidRDefault="00CE08F1" w:rsidP="00A5747B">
            <w:pPr>
              <w:pStyle w:val="BodyText"/>
              <w:spacing w:after="0"/>
              <w:ind w:left="274"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  <w:vAlign w:val="bottom"/>
          </w:tcPr>
          <w:p w14:paraId="0D759888" w14:textId="77777777" w:rsidR="00CE08F1" w:rsidRPr="00AE4996" w:rsidRDefault="00CE08F1" w:rsidP="00A5747B">
            <w:pPr>
              <w:pStyle w:val="BodyText"/>
              <w:spacing w:after="0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3" w:type="pct"/>
            <w:vAlign w:val="bottom"/>
          </w:tcPr>
          <w:p w14:paraId="73696202" w14:textId="77777777" w:rsidR="00CE08F1" w:rsidRPr="00AE4996" w:rsidRDefault="00CE08F1" w:rsidP="00A5747B">
            <w:pPr>
              <w:pStyle w:val="acctmergecolhdg"/>
              <w:spacing w:line="240" w:lineRule="auto"/>
              <w:ind w:left="96" w:right="9" w:hanging="96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ณ วันที่</w:t>
            </w:r>
          </w:p>
        </w:tc>
        <w:tc>
          <w:tcPr>
            <w:tcW w:w="57" w:type="pct"/>
            <w:vAlign w:val="bottom"/>
          </w:tcPr>
          <w:p w14:paraId="2CE1E74E" w14:textId="77777777" w:rsidR="00CE08F1" w:rsidRPr="00AE4996" w:rsidRDefault="00CE08F1" w:rsidP="00A5747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818" w:type="pct"/>
            <w:vAlign w:val="bottom"/>
          </w:tcPr>
          <w:p w14:paraId="7173697C" w14:textId="77777777" w:rsidR="00CE08F1" w:rsidRPr="00AE4996" w:rsidRDefault="00CE08F1" w:rsidP="00A5747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ณ วันที่</w:t>
            </w:r>
          </w:p>
        </w:tc>
      </w:tr>
      <w:tr w:rsidR="00CE08F1" w:rsidRPr="00AE4996" w14:paraId="4B815DED" w14:textId="77777777" w:rsidTr="000665B9">
        <w:trPr>
          <w:trHeight w:val="20"/>
        </w:trPr>
        <w:tc>
          <w:tcPr>
            <w:tcW w:w="3299" w:type="pct"/>
            <w:vAlign w:val="bottom"/>
          </w:tcPr>
          <w:p w14:paraId="41A83F6A" w14:textId="77777777" w:rsidR="00CE08F1" w:rsidRPr="00AE4996" w:rsidRDefault="00CE08F1" w:rsidP="00CE08F1">
            <w:pPr>
              <w:pStyle w:val="BodyText"/>
              <w:spacing w:after="0"/>
              <w:ind w:left="274"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  <w:vAlign w:val="bottom"/>
          </w:tcPr>
          <w:p w14:paraId="6E958DA9" w14:textId="77777777" w:rsidR="00CE08F1" w:rsidRPr="00AE4996" w:rsidRDefault="00CE08F1" w:rsidP="00CE08F1">
            <w:pPr>
              <w:pStyle w:val="BodyText"/>
              <w:spacing w:after="0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3" w:type="pct"/>
          </w:tcPr>
          <w:p w14:paraId="7A688986" w14:textId="541DBABB" w:rsidR="00CE08F1" w:rsidRPr="00AE4996" w:rsidRDefault="00AE4996" w:rsidP="00CE08F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30</w:t>
            </w:r>
            <w:r w:rsidR="00CE08F1" w:rsidRPr="00AE4996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</w:t>
            </w:r>
            <w:r w:rsidR="00CE08F1" w:rsidRPr="00AE4996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57" w:type="pct"/>
          </w:tcPr>
          <w:p w14:paraId="1770C0B5" w14:textId="77777777" w:rsidR="00CE08F1" w:rsidRPr="00AE4996" w:rsidRDefault="00CE08F1" w:rsidP="00CE08F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818" w:type="pct"/>
          </w:tcPr>
          <w:p w14:paraId="5B9DB04D" w14:textId="4DCF2A37" w:rsidR="00CE08F1" w:rsidRPr="00AE4996" w:rsidRDefault="00AE4996" w:rsidP="00CE08F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31</w:t>
            </w:r>
            <w:r w:rsidR="00CE08F1" w:rsidRPr="00AE4996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E08F1" w:rsidRPr="00AE4996" w14:paraId="52944C26" w14:textId="77777777" w:rsidTr="000665B9">
        <w:trPr>
          <w:trHeight w:val="20"/>
        </w:trPr>
        <w:tc>
          <w:tcPr>
            <w:tcW w:w="3299" w:type="pct"/>
            <w:vAlign w:val="bottom"/>
          </w:tcPr>
          <w:p w14:paraId="3CFD32C7" w14:textId="77777777" w:rsidR="00CE08F1" w:rsidRPr="00AE4996" w:rsidRDefault="00CE08F1" w:rsidP="00CE08F1">
            <w:pPr>
              <w:pStyle w:val="BodyText"/>
              <w:spacing w:after="0"/>
              <w:ind w:left="274"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  <w:vAlign w:val="bottom"/>
          </w:tcPr>
          <w:p w14:paraId="5891C26D" w14:textId="77777777" w:rsidR="00CE08F1" w:rsidRPr="00AE4996" w:rsidRDefault="00CE08F1" w:rsidP="00CE08F1">
            <w:pPr>
              <w:pStyle w:val="BodyText"/>
              <w:spacing w:after="0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73" w:type="pct"/>
            <w:vAlign w:val="center"/>
          </w:tcPr>
          <w:p w14:paraId="6ADCAA09" w14:textId="68514F8A" w:rsidR="00CE08F1" w:rsidRPr="00AE4996" w:rsidRDefault="00AE4996" w:rsidP="00CE08F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napToGrid w:val="0"/>
                <w:sz w:val="32"/>
                <w:szCs w:val="32"/>
                <w:lang w:val="en-US" w:eastAsia="th-TH"/>
              </w:rPr>
              <w:t>2569</w:t>
            </w:r>
          </w:p>
        </w:tc>
        <w:tc>
          <w:tcPr>
            <w:tcW w:w="57" w:type="pct"/>
          </w:tcPr>
          <w:p w14:paraId="2E73FE53" w14:textId="77777777" w:rsidR="00CE08F1" w:rsidRPr="00AE4996" w:rsidRDefault="00CE08F1" w:rsidP="00CE08F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818" w:type="pct"/>
            <w:vAlign w:val="center"/>
          </w:tcPr>
          <w:p w14:paraId="32F09516" w14:textId="23ECE337" w:rsidR="00CE08F1" w:rsidRPr="00AE4996" w:rsidRDefault="00AE4996" w:rsidP="00CE08F1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</w:tr>
      <w:tr w:rsidR="00CE08F1" w:rsidRPr="00AE4996" w14:paraId="61454E03" w14:textId="77777777" w:rsidTr="000665B9">
        <w:trPr>
          <w:trHeight w:val="20"/>
        </w:trPr>
        <w:tc>
          <w:tcPr>
            <w:tcW w:w="3299" w:type="pct"/>
            <w:vAlign w:val="bottom"/>
          </w:tcPr>
          <w:p w14:paraId="1E3A41DF" w14:textId="77777777" w:rsidR="00CE08F1" w:rsidRPr="00AE4996" w:rsidRDefault="00CE08F1" w:rsidP="00A5747B">
            <w:pPr>
              <w:pStyle w:val="BodyText"/>
              <w:spacing w:after="0"/>
              <w:ind w:left="274" w:right="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  <w:vAlign w:val="bottom"/>
          </w:tcPr>
          <w:p w14:paraId="3BFDC95A" w14:textId="77777777" w:rsidR="00CE08F1" w:rsidRPr="00AE4996" w:rsidRDefault="00CE08F1" w:rsidP="00A5747B">
            <w:pPr>
              <w:pStyle w:val="BodyText"/>
              <w:spacing w:after="0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773" w:type="pct"/>
            <w:vAlign w:val="bottom"/>
          </w:tcPr>
          <w:p w14:paraId="12224429" w14:textId="77777777" w:rsidR="00CE08F1" w:rsidRPr="00AE4996" w:rsidRDefault="00CE08F1" w:rsidP="00A5747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บาท</w:t>
            </w:r>
          </w:p>
        </w:tc>
        <w:tc>
          <w:tcPr>
            <w:tcW w:w="57" w:type="pct"/>
            <w:vAlign w:val="bottom"/>
          </w:tcPr>
          <w:p w14:paraId="479D90CA" w14:textId="77777777" w:rsidR="00CE08F1" w:rsidRPr="00AE4996" w:rsidRDefault="00CE08F1" w:rsidP="00A5747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818" w:type="pct"/>
            <w:vAlign w:val="bottom"/>
          </w:tcPr>
          <w:p w14:paraId="02C8828F" w14:textId="77777777" w:rsidR="00CE08F1" w:rsidRPr="00AE4996" w:rsidRDefault="00CE08F1" w:rsidP="00A5747B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บาท</w:t>
            </w:r>
          </w:p>
        </w:tc>
      </w:tr>
      <w:tr w:rsidR="00CE08F1" w:rsidRPr="00AE4996" w14:paraId="44E27086" w14:textId="77777777" w:rsidTr="000665B9">
        <w:trPr>
          <w:trHeight w:val="20"/>
        </w:trPr>
        <w:tc>
          <w:tcPr>
            <w:tcW w:w="3299" w:type="pct"/>
            <w:vAlign w:val="bottom"/>
          </w:tcPr>
          <w:p w14:paraId="3ACEAD6C" w14:textId="77777777" w:rsidR="00CE08F1" w:rsidRPr="00AE4996" w:rsidRDefault="00CE08F1" w:rsidP="00A5747B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เงินกู้ยืมระยะสั้นจากสถาบันการเงินโดยการออกตั๋วสัญญาใช้เงิน</w:t>
            </w:r>
          </w:p>
        </w:tc>
        <w:tc>
          <w:tcPr>
            <w:tcW w:w="53" w:type="pct"/>
            <w:vAlign w:val="bottom"/>
          </w:tcPr>
          <w:p w14:paraId="25DFDB08" w14:textId="77777777" w:rsidR="00CE08F1" w:rsidRPr="00AE4996" w:rsidRDefault="00CE08F1" w:rsidP="00A5747B">
            <w:pPr>
              <w:ind w:left="-108" w:right="9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7E290BC" w14:textId="7EA30653" w:rsidR="00CE08F1" w:rsidRPr="00AE4996" w:rsidRDefault="00AE4996" w:rsidP="00A5747B">
            <w:pPr>
              <w:tabs>
                <w:tab w:val="decimal" w:pos="1355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/>
                <w:sz w:val="32"/>
                <w:szCs w:val="32"/>
              </w:rPr>
              <w:t>70</w:t>
            </w:r>
            <w:r w:rsidR="00091B5F" w:rsidRPr="00AE4996">
              <w:rPr>
                <w:rFonts w:asciiTheme="majorBidi" w:hAnsi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/>
                <w:sz w:val="32"/>
                <w:szCs w:val="32"/>
              </w:rPr>
              <w:t>000</w:t>
            </w:r>
            <w:r w:rsidR="00091B5F" w:rsidRPr="00AE4996">
              <w:rPr>
                <w:rFonts w:asciiTheme="majorBidi" w:hAnsi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57" w:type="pct"/>
            <w:vAlign w:val="bottom"/>
          </w:tcPr>
          <w:p w14:paraId="69D73311" w14:textId="77777777" w:rsidR="00CE08F1" w:rsidRPr="00AE4996" w:rsidRDefault="00CE08F1" w:rsidP="00A5747B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7FCF0AE8" w14:textId="52F99314" w:rsidR="00CE08F1" w:rsidRPr="00AE4996" w:rsidRDefault="00CE08F1" w:rsidP="006171BB">
            <w:pPr>
              <w:tabs>
                <w:tab w:val="decimal" w:pos="730"/>
              </w:tabs>
              <w:ind w:left="-64" w:right="14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CE08F1" w:rsidRPr="00AE4996" w14:paraId="1CE861B4" w14:textId="77777777" w:rsidTr="000665B9">
        <w:trPr>
          <w:trHeight w:val="20"/>
        </w:trPr>
        <w:tc>
          <w:tcPr>
            <w:tcW w:w="3299" w:type="pct"/>
            <w:vAlign w:val="bottom"/>
          </w:tcPr>
          <w:p w14:paraId="3E03A377" w14:textId="77777777" w:rsidR="00CE08F1" w:rsidRPr="00AE4996" w:rsidRDefault="00CE08F1" w:rsidP="00A5747B">
            <w:pPr>
              <w:ind w:left="169" w:right="9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53" w:type="pct"/>
            <w:vAlign w:val="bottom"/>
          </w:tcPr>
          <w:p w14:paraId="2CA2DD74" w14:textId="77777777" w:rsidR="00CE08F1" w:rsidRPr="00AE4996" w:rsidRDefault="00CE08F1" w:rsidP="00A5747B">
            <w:pPr>
              <w:ind w:left="-108" w:right="9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68114" w14:textId="7C6EA5ED" w:rsidR="00CE08F1" w:rsidRPr="00AE4996" w:rsidRDefault="00AE4996" w:rsidP="00A5747B">
            <w:pPr>
              <w:tabs>
                <w:tab w:val="decimal" w:pos="1355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/>
                <w:sz w:val="32"/>
                <w:szCs w:val="32"/>
              </w:rPr>
              <w:t>70</w:t>
            </w:r>
            <w:r w:rsidR="00091B5F" w:rsidRPr="00AE4996">
              <w:rPr>
                <w:rFonts w:asciiTheme="majorBidi" w:hAnsi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/>
                <w:sz w:val="32"/>
                <w:szCs w:val="32"/>
              </w:rPr>
              <w:t>000</w:t>
            </w:r>
            <w:r w:rsidR="00091B5F" w:rsidRPr="00AE4996">
              <w:rPr>
                <w:rFonts w:asciiTheme="majorBidi" w:hAnsi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/>
                <w:sz w:val="32"/>
                <w:szCs w:val="32"/>
              </w:rPr>
              <w:t>000</w:t>
            </w:r>
          </w:p>
        </w:tc>
        <w:tc>
          <w:tcPr>
            <w:tcW w:w="57" w:type="pct"/>
            <w:vAlign w:val="bottom"/>
          </w:tcPr>
          <w:p w14:paraId="1D62E995" w14:textId="77777777" w:rsidR="00CE08F1" w:rsidRPr="00AE4996" w:rsidRDefault="00CE08F1" w:rsidP="00A5747B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7C2C8" w14:textId="626C7079" w:rsidR="00CE08F1" w:rsidRPr="00AE4996" w:rsidRDefault="00CE08F1" w:rsidP="006171BB">
            <w:pPr>
              <w:tabs>
                <w:tab w:val="decimal" w:pos="730"/>
              </w:tabs>
              <w:ind w:left="-64" w:right="14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5DF8A1CC" w14:textId="49CE57F8" w:rsidR="006171BB" w:rsidRPr="00AE4996" w:rsidRDefault="006171BB" w:rsidP="006171BB">
      <w:pPr>
        <w:spacing w:before="24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AE4996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AE499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AE4996" w:rsidRPr="00AE4996">
        <w:rPr>
          <w:rFonts w:ascii="Angsana New" w:hAnsi="Angsana New"/>
          <w:spacing w:val="-8"/>
          <w:sz w:val="32"/>
          <w:szCs w:val="32"/>
        </w:rPr>
        <w:t>30</w:t>
      </w:r>
      <w:r w:rsidRPr="00AE4996">
        <w:rPr>
          <w:rFonts w:ascii="Angsana New" w:hAnsi="Angsana New" w:hint="cs"/>
          <w:spacing w:val="-8"/>
          <w:sz w:val="32"/>
          <w:szCs w:val="32"/>
          <w:cs/>
        </w:rPr>
        <w:t xml:space="preserve"> มิถุนายน</w:t>
      </w:r>
      <w:r w:rsidRPr="00AE499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AE4996" w:rsidRPr="00AE4996">
        <w:rPr>
          <w:rFonts w:asciiTheme="majorBidi" w:hAnsiTheme="majorBidi" w:cstheme="majorBidi" w:hint="cs"/>
          <w:spacing w:val="-8"/>
          <w:sz w:val="32"/>
          <w:szCs w:val="32"/>
        </w:rPr>
        <w:t>9</w:t>
      </w:r>
      <w:r w:rsidRPr="00AE499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8"/>
          <w:sz w:val="32"/>
          <w:szCs w:val="32"/>
          <w:cs/>
        </w:rPr>
        <w:t>บริษัทมีเงินกู้ยืมระยะสั้นจากสถาบันการเงิน โดยการออก</w:t>
      </w:r>
      <w:r w:rsidRPr="00AE4996">
        <w:rPr>
          <w:rFonts w:ascii="Angsana New" w:hAnsi="Angsana New"/>
          <w:spacing w:val="-10"/>
          <w:sz w:val="32"/>
          <w:szCs w:val="32"/>
          <w:cs/>
        </w:rPr>
        <w:t xml:space="preserve">ตั๋วสัญญาใช้เงินจำนวน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70</w:t>
      </w:r>
      <w:r w:rsidRPr="00AE4996">
        <w:rPr>
          <w:rFonts w:ascii="Angsana New" w:hAnsi="Angsana New"/>
          <w:spacing w:val="-10"/>
          <w:sz w:val="32"/>
          <w:szCs w:val="32"/>
        </w:rPr>
        <w:t>.</w:t>
      </w:r>
      <w:r w:rsidR="00AE4996" w:rsidRPr="00AE4996">
        <w:rPr>
          <w:rFonts w:ascii="Angsana New" w:hAnsi="Angsana New"/>
          <w:spacing w:val="-10"/>
          <w:sz w:val="32"/>
          <w:szCs w:val="32"/>
        </w:rPr>
        <w:t>00</w:t>
      </w:r>
      <w:r w:rsidRPr="00AE4996">
        <w:rPr>
          <w:rFonts w:ascii="Angsana New" w:hAnsi="Angsana New"/>
          <w:spacing w:val="-10"/>
          <w:sz w:val="32"/>
          <w:szCs w:val="32"/>
          <w:cs/>
        </w:rPr>
        <w:t xml:space="preserve"> ล้านบาท ซึ่งจะครบกำหนด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>ระหว่าง</w:t>
      </w:r>
      <w:r w:rsidRPr="00AE4996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22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-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29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 xml:space="preserve">ตุลาคม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2569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10"/>
          <w:sz w:val="32"/>
          <w:szCs w:val="32"/>
          <w:cs/>
        </w:rPr>
        <w:t>นับจากวันที่กู้ยืมและมีอัตราดอกเบี้ย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 xml:space="preserve">ของบัญชีเงินฝาก บวก ร้อยละ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1</w:t>
      </w:r>
      <w:r w:rsidRPr="00AE4996">
        <w:rPr>
          <w:rFonts w:ascii="Angsana New" w:hAnsi="Angsana New"/>
          <w:spacing w:val="-10"/>
          <w:sz w:val="32"/>
          <w:szCs w:val="32"/>
        </w:rPr>
        <w:t>.</w:t>
      </w:r>
      <w:r w:rsidR="00AE4996" w:rsidRPr="00AE4996">
        <w:rPr>
          <w:rFonts w:ascii="Angsana New" w:hAnsi="Angsana New"/>
          <w:spacing w:val="-10"/>
          <w:sz w:val="32"/>
          <w:szCs w:val="32"/>
        </w:rPr>
        <w:t>75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>ต่อปี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10"/>
          <w:sz w:val="32"/>
          <w:szCs w:val="32"/>
          <w:cs/>
        </w:rPr>
        <w:t>มีหลักประกันเป็นเงินฝาก</w:t>
      </w:r>
      <w:r w:rsidR="00D43AB4" w:rsidRPr="00AE4996">
        <w:rPr>
          <w:rFonts w:ascii="Angsana New" w:hAnsi="Angsana New" w:hint="cs"/>
          <w:spacing w:val="-10"/>
          <w:sz w:val="32"/>
          <w:szCs w:val="32"/>
          <w:cs/>
        </w:rPr>
        <w:t xml:space="preserve">ประจำ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5</w:t>
      </w:r>
      <w:r w:rsidR="00D43AB4"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="00D43AB4" w:rsidRPr="00AE4996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AE4996">
        <w:rPr>
          <w:rFonts w:ascii="Angsana New" w:hAnsi="Angsana New"/>
          <w:spacing w:val="-10"/>
          <w:sz w:val="32"/>
          <w:szCs w:val="32"/>
          <w:cs/>
        </w:rPr>
        <w:t xml:space="preserve"> (ดูหมายเหตุข้อ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10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) </w:t>
      </w:r>
      <w:r w:rsidR="008E0883" w:rsidRPr="00AE4996">
        <w:rPr>
          <w:rFonts w:ascii="Angsana New" w:hAnsi="Angsana New"/>
          <w:spacing w:val="-10"/>
          <w:sz w:val="32"/>
          <w:szCs w:val="32"/>
        </w:rPr>
        <w:t xml:space="preserve">                            </w:t>
      </w:r>
      <w:r w:rsidRPr="00AE4996">
        <w:rPr>
          <w:rFonts w:ascii="Angsana New" w:hAnsi="Angsana New"/>
          <w:spacing w:val="-10"/>
          <w:sz w:val="32"/>
          <w:szCs w:val="32"/>
        </w:rPr>
        <w:t>(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31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AE4996" w:rsidRPr="00AE4996">
        <w:rPr>
          <w:rFonts w:ascii="Angsana New" w:hAnsi="Angsana New"/>
          <w:spacing w:val="-10"/>
          <w:sz w:val="32"/>
          <w:szCs w:val="32"/>
        </w:rPr>
        <w:t>2568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: </w:t>
      </w:r>
      <w:r w:rsidRPr="00AE4996">
        <w:rPr>
          <w:rFonts w:ascii="Angsana New" w:hAnsi="Angsana New" w:hint="cs"/>
          <w:spacing w:val="-10"/>
          <w:sz w:val="32"/>
          <w:szCs w:val="32"/>
          <w:cs/>
        </w:rPr>
        <w:t>ไม่มี</w:t>
      </w:r>
      <w:r w:rsidRPr="00AE4996">
        <w:rPr>
          <w:rFonts w:ascii="Angsana New" w:hAnsi="Angsana New"/>
          <w:spacing w:val="-10"/>
          <w:sz w:val="32"/>
          <w:szCs w:val="32"/>
        </w:rPr>
        <w:t>)</w:t>
      </w:r>
    </w:p>
    <w:p w14:paraId="7471DAF2" w14:textId="20C28A7A" w:rsidR="009B5E61" w:rsidRPr="00AE4996" w:rsidRDefault="00AE4996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B5E61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E61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4EE9675B" w14:textId="77777777" w:rsidR="009B5E61" w:rsidRPr="00AE4996" w:rsidRDefault="009B5E61" w:rsidP="0009167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4668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9"/>
        <w:gridCol w:w="1415"/>
        <w:gridCol w:w="142"/>
        <w:gridCol w:w="1415"/>
      </w:tblGrid>
      <w:tr w:rsidR="001523A2" w:rsidRPr="00AE4996" w14:paraId="77BD6831" w14:textId="77777777" w:rsidTr="00D73F42">
        <w:tc>
          <w:tcPr>
            <w:tcW w:w="5659" w:type="dxa"/>
          </w:tcPr>
          <w:p w14:paraId="6B2EE832" w14:textId="77777777" w:rsidR="009B5E61" w:rsidRPr="00AE4996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018EB3B7" w14:textId="77777777" w:rsidR="009B5E61" w:rsidRPr="00AE4996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</w:tcPr>
          <w:p w14:paraId="5A91162C" w14:textId="77777777" w:rsidR="009B5E61" w:rsidRPr="00AE4996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0B0C73A6" w14:textId="77777777" w:rsidR="009B5E61" w:rsidRPr="00AE4996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6510F89D" w14:textId="77777777" w:rsidTr="00D73F42">
        <w:tc>
          <w:tcPr>
            <w:tcW w:w="5659" w:type="dxa"/>
          </w:tcPr>
          <w:p w14:paraId="3853052E" w14:textId="77777777" w:rsidR="009B5E61" w:rsidRPr="00AE4996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3FA8668" w14:textId="2DB67733" w:rsidR="009B5E61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9B5E61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</w:tcPr>
          <w:p w14:paraId="1D0335AD" w14:textId="77777777" w:rsidR="009B5E61" w:rsidRPr="00AE4996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1F2EE4EC" w14:textId="5E878685" w:rsidR="009B5E61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9B5E61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167D80C5" w14:textId="77777777" w:rsidTr="00D73F42">
        <w:tc>
          <w:tcPr>
            <w:tcW w:w="5659" w:type="dxa"/>
          </w:tcPr>
          <w:p w14:paraId="571E98CB" w14:textId="77777777" w:rsidR="009B5E61" w:rsidRPr="00AE4996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4BD883F4" w14:textId="1B4485E9" w:rsidR="009B5E61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</w:tcPr>
          <w:p w14:paraId="4C4B0A2C" w14:textId="77777777" w:rsidR="009B5E61" w:rsidRPr="00AE4996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75D20E5A" w14:textId="57F6619E" w:rsidR="009B5E61" w:rsidRPr="00AE4996" w:rsidRDefault="00AE4996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3BC773F2" w14:textId="77777777" w:rsidTr="00D73F42">
        <w:tc>
          <w:tcPr>
            <w:tcW w:w="5659" w:type="dxa"/>
          </w:tcPr>
          <w:p w14:paraId="67C1B299" w14:textId="77777777" w:rsidR="009B5E61" w:rsidRPr="00AE4996" w:rsidRDefault="009B5E61" w:rsidP="00091675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0CED77CB" w14:textId="77777777" w:rsidR="009B5E61" w:rsidRPr="00AE4996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0D1962EB" w14:textId="77777777" w:rsidR="009B5E61" w:rsidRPr="00AE4996" w:rsidRDefault="009B5E61" w:rsidP="00091675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21F47F61" w14:textId="77777777" w:rsidR="009B5E61" w:rsidRPr="00AE4996" w:rsidRDefault="009B5E61" w:rsidP="0009167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C174B" w:rsidRPr="00AE4996" w14:paraId="6EBCF00D" w14:textId="77777777" w:rsidTr="00D73F42">
        <w:tc>
          <w:tcPr>
            <w:tcW w:w="5659" w:type="dxa"/>
          </w:tcPr>
          <w:p w14:paraId="6DB7DE3B" w14:textId="631A62F4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บุคคลหรือ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415" w:type="dxa"/>
          </w:tcPr>
          <w:p w14:paraId="41D57D09" w14:textId="4BA35253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27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677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953</w:t>
            </w:r>
          </w:p>
        </w:tc>
        <w:tc>
          <w:tcPr>
            <w:tcW w:w="142" w:type="dxa"/>
            <w:vAlign w:val="center"/>
          </w:tcPr>
          <w:p w14:paraId="362AA8FF" w14:textId="77777777" w:rsidR="009C174B" w:rsidRPr="00AE4996" w:rsidRDefault="009C174B" w:rsidP="009C174B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</w:tcPr>
          <w:p w14:paraId="1DA2199A" w14:textId="57D2D665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961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875</w:t>
            </w:r>
          </w:p>
        </w:tc>
      </w:tr>
      <w:tr w:rsidR="009C174B" w:rsidRPr="00AE4996" w14:paraId="6A23CE79" w14:textId="77777777" w:rsidTr="00D73F42">
        <w:tc>
          <w:tcPr>
            <w:tcW w:w="5659" w:type="dxa"/>
          </w:tcPr>
          <w:p w14:paraId="61520B05" w14:textId="3CD3B258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>บุคคลหรือ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  <w:r w:rsidRPr="00AE4996">
              <w:rPr>
                <w:rFonts w:ascii="Angsana New" w:hAnsi="Angsana New" w:hint="cs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415" w:type="dxa"/>
          </w:tcPr>
          <w:p w14:paraId="237DB907" w14:textId="1A0C0B56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345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42" w:type="dxa"/>
            <w:vAlign w:val="center"/>
          </w:tcPr>
          <w:p w14:paraId="292FFED6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3150218C" w14:textId="4B334838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033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  <w:tr w:rsidR="009C174B" w:rsidRPr="00AE4996" w14:paraId="1C8E2287" w14:textId="77777777" w:rsidTr="006614B4">
        <w:tc>
          <w:tcPr>
            <w:tcW w:w="5659" w:type="dxa"/>
          </w:tcPr>
          <w:p w14:paraId="7AB4F742" w14:textId="5CE10C91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15" w:type="dxa"/>
          </w:tcPr>
          <w:p w14:paraId="0B7E901F" w14:textId="5F0D7EE2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17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314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42" w:type="dxa"/>
            <w:vAlign w:val="center"/>
          </w:tcPr>
          <w:p w14:paraId="116BB388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6BD319B5" w14:textId="2EF5843F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601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9C174B" w:rsidRPr="00AE4996" w14:paraId="63C97434" w14:textId="77777777" w:rsidTr="00D73F42">
        <w:tc>
          <w:tcPr>
            <w:tcW w:w="5659" w:type="dxa"/>
          </w:tcPr>
          <w:p w14:paraId="13CF4C91" w14:textId="2424B0DA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415" w:type="dxa"/>
          </w:tcPr>
          <w:p w14:paraId="12B92102" w14:textId="7066B2FA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62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964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42" w:type="dxa"/>
            <w:vAlign w:val="center"/>
          </w:tcPr>
          <w:p w14:paraId="63340465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5D997925" w14:textId="42A797C5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49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091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9C174B" w:rsidRPr="00AE4996" w14:paraId="1C37D74B" w14:textId="77777777" w:rsidTr="00D73F42">
        <w:tc>
          <w:tcPr>
            <w:tcW w:w="5659" w:type="dxa"/>
          </w:tcPr>
          <w:p w14:paraId="427BE115" w14:textId="02199732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15" w:type="dxa"/>
          </w:tcPr>
          <w:p w14:paraId="2576B594" w14:textId="7C43FE1B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6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090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42" w:type="dxa"/>
            <w:vAlign w:val="center"/>
          </w:tcPr>
          <w:p w14:paraId="5620A52A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3D6D1127" w14:textId="3D1A5868" w:rsidR="009C174B" w:rsidRPr="00AE4996" w:rsidRDefault="00AE4996" w:rsidP="009C174B">
            <w:pPr>
              <w:tabs>
                <w:tab w:val="decimal" w:pos="1290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524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9C174B" w:rsidRPr="00AE4996" w14:paraId="7911F67D" w14:textId="77777777" w:rsidTr="00D73F42">
        <w:tc>
          <w:tcPr>
            <w:tcW w:w="5659" w:type="dxa"/>
          </w:tcPr>
          <w:p w14:paraId="254B0EB9" w14:textId="4F91D2D9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5" w:type="dxa"/>
          </w:tcPr>
          <w:p w14:paraId="4B8084B5" w14:textId="4E159613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10</w:t>
            </w:r>
            <w:r w:rsidR="004426F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918</w:t>
            </w:r>
            <w:r w:rsidR="004426F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42" w:type="dxa"/>
            <w:vAlign w:val="center"/>
          </w:tcPr>
          <w:p w14:paraId="1C6FE1C2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0B348654" w14:textId="31D52C27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18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846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9C174B" w:rsidRPr="00AE4996" w14:paraId="17FE7CCE" w14:textId="77777777" w:rsidTr="00D73F42">
        <w:tc>
          <w:tcPr>
            <w:tcW w:w="5659" w:type="dxa"/>
          </w:tcPr>
          <w:p w14:paraId="24F858FB" w14:textId="48FBF0CF" w:rsidR="009C174B" w:rsidRPr="00AE4996" w:rsidRDefault="009C174B" w:rsidP="009C174B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15" w:type="dxa"/>
          </w:tcPr>
          <w:p w14:paraId="667A5997" w14:textId="61CDDA88" w:rsidR="009C174B" w:rsidRPr="00AE4996" w:rsidRDefault="009C174B" w:rsidP="006171BB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7ECBEFD6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70BCD9DA" w14:textId="64726361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477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9C174B" w:rsidRPr="00AE4996" w14:paraId="3F8B0428" w14:textId="77777777" w:rsidTr="00D73F42">
        <w:tc>
          <w:tcPr>
            <w:tcW w:w="5659" w:type="dxa"/>
          </w:tcPr>
          <w:p w14:paraId="72E96541" w14:textId="65325FF2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ค่าก่อสร้างค้างจ่าย</w:t>
            </w:r>
          </w:p>
        </w:tc>
        <w:tc>
          <w:tcPr>
            <w:tcW w:w="1415" w:type="dxa"/>
          </w:tcPr>
          <w:p w14:paraId="7EDE69F1" w14:textId="6D2A987F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643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2" w:type="dxa"/>
            <w:vAlign w:val="center"/>
          </w:tcPr>
          <w:p w14:paraId="35934228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</w:tcPr>
          <w:p w14:paraId="6D5DB8E4" w14:textId="0EC9780A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182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834</w:t>
            </w:r>
          </w:p>
        </w:tc>
      </w:tr>
      <w:tr w:rsidR="009C174B" w:rsidRPr="00AE4996" w14:paraId="105C796F" w14:textId="77777777" w:rsidTr="00D73F42">
        <w:tc>
          <w:tcPr>
            <w:tcW w:w="5659" w:type="dxa"/>
          </w:tcPr>
          <w:p w14:paraId="412A1F88" w14:textId="4CBF751F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  <w:r w:rsidRPr="00AE499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80883A5" w14:textId="6C50A5D1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805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42" w:type="dxa"/>
            <w:vAlign w:val="center"/>
          </w:tcPr>
          <w:p w14:paraId="49AEFF3F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982F777" w14:textId="7616F155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751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055</w:t>
            </w:r>
          </w:p>
        </w:tc>
      </w:tr>
      <w:tr w:rsidR="009C174B" w:rsidRPr="00AE4996" w14:paraId="04EEF37E" w14:textId="77777777" w:rsidTr="00D73F42">
        <w:tc>
          <w:tcPr>
            <w:tcW w:w="5659" w:type="dxa"/>
          </w:tcPr>
          <w:p w14:paraId="46AB4BB3" w14:textId="77777777" w:rsidR="009C174B" w:rsidRPr="00AE4996" w:rsidRDefault="009C174B" w:rsidP="009C174B">
            <w:pPr>
              <w:ind w:left="15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483EA98" w14:textId="709EE217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133</w:t>
            </w:r>
            <w:r w:rsidR="004426F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759</w:t>
            </w:r>
            <w:r w:rsidR="000D1FED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2" w:type="dxa"/>
            <w:vAlign w:val="center"/>
          </w:tcPr>
          <w:p w14:paraId="43CB9785" w14:textId="77777777" w:rsidR="009C174B" w:rsidRPr="00AE4996" w:rsidRDefault="009C174B" w:rsidP="009C174B">
            <w:pPr>
              <w:ind w:right="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4809C09" w14:textId="38D1F96C" w:rsidR="009C174B" w:rsidRPr="00AE4996" w:rsidRDefault="00AE4996" w:rsidP="009C174B">
            <w:pPr>
              <w:tabs>
                <w:tab w:val="decimal" w:pos="1309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144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470</w:t>
            </w:r>
            <w:r w:rsidR="009C174B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039</w:t>
            </w:r>
          </w:p>
        </w:tc>
      </w:tr>
    </w:tbl>
    <w:p w14:paraId="005DBED5" w14:textId="77777777" w:rsidR="006A5825" w:rsidRDefault="006A5825" w:rsidP="006A5825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27F220" w14:textId="4C0F41D7" w:rsidR="000D5FB7" w:rsidRPr="00AE4996" w:rsidRDefault="00AE4996" w:rsidP="00091675">
      <w:pPr>
        <w:tabs>
          <w:tab w:val="left" w:pos="540"/>
        </w:tabs>
        <w:spacing w:before="36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0D5FB7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5FB7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  <w:r w:rsidR="00533DA7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ระยะยาวจากสถาบันการเงิน</w:t>
      </w:r>
    </w:p>
    <w:p w14:paraId="096D9C8C" w14:textId="017A1FCD" w:rsidR="00516877" w:rsidRPr="00AE4996" w:rsidRDefault="00516877" w:rsidP="00091675">
      <w:pPr>
        <w:pStyle w:val="ListParagraph"/>
        <w:spacing w:after="120"/>
        <w:ind w:left="547"/>
        <w:contextualSpacing w:val="0"/>
        <w:rPr>
          <w:rFonts w:asciiTheme="majorBidi" w:hAnsiTheme="majorBidi" w:cstheme="majorBidi"/>
          <w:sz w:val="32"/>
          <w:szCs w:val="32"/>
          <w:lang w:val="th-TH"/>
        </w:rPr>
      </w:pPr>
      <w:r w:rsidRPr="00AE4996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เงินกู้ยืมระยะยาว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Pr="00AE4996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5"/>
        <w:gridCol w:w="1431"/>
        <w:gridCol w:w="143"/>
        <w:gridCol w:w="1431"/>
      </w:tblGrid>
      <w:tr w:rsidR="001523A2" w:rsidRPr="00AE4996" w14:paraId="1E70E57D" w14:textId="77777777" w:rsidTr="00015AE1">
        <w:tc>
          <w:tcPr>
            <w:tcW w:w="5725" w:type="dxa"/>
          </w:tcPr>
          <w:p w14:paraId="4D1B5324" w14:textId="77777777" w:rsidR="00AF3C00" w:rsidRPr="00AE4996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2C517355" w14:textId="77777777" w:rsidR="00AF3C00" w:rsidRPr="00AE4996" w:rsidRDefault="00AF3C00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3" w:type="dxa"/>
          </w:tcPr>
          <w:p w14:paraId="4BC242E5" w14:textId="77777777" w:rsidR="00AF3C00" w:rsidRPr="00AE4996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68D1BD0" w14:textId="77777777" w:rsidR="00AF3C00" w:rsidRPr="00AE4996" w:rsidRDefault="00AF3C00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4B0F7E2E" w14:textId="77777777" w:rsidTr="00015AE1">
        <w:tc>
          <w:tcPr>
            <w:tcW w:w="5725" w:type="dxa"/>
          </w:tcPr>
          <w:p w14:paraId="6C20A7AD" w14:textId="77777777" w:rsidR="00AF3C00" w:rsidRPr="00AE4996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3BCD8BB0" w14:textId="5A704024" w:rsidR="00AF3C00" w:rsidRPr="00AE4996" w:rsidRDefault="00AE4996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" w:type="dxa"/>
          </w:tcPr>
          <w:p w14:paraId="5774B1E2" w14:textId="77777777" w:rsidR="00AF3C00" w:rsidRPr="00AE4996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32D907DD" w14:textId="46CB9607" w:rsidR="00AF3C00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C00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546699CE" w14:textId="77777777" w:rsidTr="00015AE1">
        <w:tc>
          <w:tcPr>
            <w:tcW w:w="5725" w:type="dxa"/>
          </w:tcPr>
          <w:p w14:paraId="2C687CD5" w14:textId="77777777" w:rsidR="009325FD" w:rsidRPr="00AE4996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vAlign w:val="center"/>
          </w:tcPr>
          <w:p w14:paraId="3F89D437" w14:textId="2D9205D7" w:rsidR="009325FD" w:rsidRPr="00AE4996" w:rsidRDefault="00AE4996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</w:t>
            </w:r>
            <w:r w:rsidRPr="00AE4996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32"/>
                <w:szCs w:val="32"/>
                <w:lang w:eastAsia="th-TH"/>
              </w:rPr>
              <w:t>6</w:t>
            </w: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43" w:type="dxa"/>
          </w:tcPr>
          <w:p w14:paraId="259F1DD8" w14:textId="77777777" w:rsidR="009325FD" w:rsidRPr="00AE4996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vAlign w:val="center"/>
          </w:tcPr>
          <w:p w14:paraId="6448B578" w14:textId="3B5DDEA2" w:rsidR="009325FD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00905A7E" w14:textId="77777777" w:rsidTr="00015AE1">
        <w:tc>
          <w:tcPr>
            <w:tcW w:w="5725" w:type="dxa"/>
          </w:tcPr>
          <w:p w14:paraId="08FB5072" w14:textId="77777777" w:rsidR="009325FD" w:rsidRPr="00AE4996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2C49D9CA" w14:textId="77777777" w:rsidR="009325FD" w:rsidRPr="00AE4996" w:rsidRDefault="009325FD" w:rsidP="00091675">
            <w:pPr>
              <w:tabs>
                <w:tab w:val="left" w:pos="2160"/>
              </w:tabs>
              <w:ind w:left="6" w:hanging="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2834F2F3" w14:textId="77777777" w:rsidR="009325FD" w:rsidRPr="00AE4996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2592295" w14:textId="77777777" w:rsidR="009325FD" w:rsidRPr="00AE4996" w:rsidRDefault="009325F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0551E" w:rsidRPr="00AE4996" w14:paraId="27309AAA" w14:textId="77777777" w:rsidTr="00015AE1">
        <w:tc>
          <w:tcPr>
            <w:tcW w:w="5725" w:type="dxa"/>
          </w:tcPr>
          <w:p w14:paraId="3CEC3544" w14:textId="40718EF4" w:rsidR="0050551E" w:rsidRPr="00AE4996" w:rsidRDefault="0050551E" w:rsidP="0050551E">
            <w:pPr>
              <w:tabs>
                <w:tab w:val="left" w:pos="36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31" w:type="dxa"/>
          </w:tcPr>
          <w:p w14:paraId="4CC452F6" w14:textId="7BD78ACC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22AF83D5" w14:textId="77777777" w:rsidR="0050551E" w:rsidRPr="00AE4996" w:rsidRDefault="0050551E" w:rsidP="0050551E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</w:tcPr>
          <w:p w14:paraId="42613B66" w14:textId="44CA51FB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651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301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0551E" w:rsidRPr="00AE4996" w14:paraId="55708831" w14:textId="77777777" w:rsidTr="00015AE1">
        <w:tc>
          <w:tcPr>
            <w:tcW w:w="5725" w:type="dxa"/>
          </w:tcPr>
          <w:p w14:paraId="54CCE832" w14:textId="14C52E52" w:rsidR="0050551E" w:rsidRPr="00AE4996" w:rsidRDefault="0050551E" w:rsidP="005055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31" w:type="dxa"/>
          </w:tcPr>
          <w:p w14:paraId="53F4AD7D" w14:textId="4766465D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329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867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6CB080C1" w14:textId="77777777" w:rsidR="0050551E" w:rsidRPr="00AE4996" w:rsidRDefault="0050551E" w:rsidP="0050551E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</w:tcPr>
          <w:p w14:paraId="4A485EFA" w14:textId="38BF2627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125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090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181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0551E" w:rsidRPr="00AE4996" w14:paraId="35D9C610" w14:textId="77777777" w:rsidTr="00015AE1">
        <w:tc>
          <w:tcPr>
            <w:tcW w:w="5725" w:type="dxa"/>
          </w:tcPr>
          <w:p w14:paraId="0EAA20BC" w14:textId="77777777" w:rsidR="0050551E" w:rsidRPr="00AE4996" w:rsidRDefault="0050551E" w:rsidP="005055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ค่าธรรมเนียมการกู้ยืมรอตัดบัญชี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FB68FE2" w14:textId="28F485A1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768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716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09BAA4CD" w14:textId="77777777" w:rsidR="0050551E" w:rsidRPr="00AE4996" w:rsidRDefault="0050551E" w:rsidP="0050551E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850FBD4" w14:textId="5D5EAC5C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068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111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551E" w:rsidRPr="00AE4996" w14:paraId="35C4783E" w14:textId="77777777" w:rsidTr="00015AE1">
        <w:tc>
          <w:tcPr>
            <w:tcW w:w="5725" w:type="dxa"/>
          </w:tcPr>
          <w:p w14:paraId="7E9029AD" w14:textId="77777777" w:rsidR="0050551E" w:rsidRPr="00AE4996" w:rsidRDefault="0050551E" w:rsidP="005055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B9BD831" w14:textId="4D1BBA6C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504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24C1C3DE" w14:textId="77777777" w:rsidR="0050551E" w:rsidRPr="00AE4996" w:rsidRDefault="0050551E" w:rsidP="0050551E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883DD10" w14:textId="71EACC21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182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673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371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0551E" w:rsidRPr="00AE4996" w14:paraId="51AFDF19" w14:textId="77777777" w:rsidTr="00015AE1">
        <w:tc>
          <w:tcPr>
            <w:tcW w:w="5725" w:type="dxa"/>
          </w:tcPr>
          <w:p w14:paraId="4D45BCA9" w14:textId="77777777" w:rsidR="0050551E" w:rsidRPr="00AE4996" w:rsidRDefault="0050551E" w:rsidP="0050551E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1" w:type="dxa"/>
          </w:tcPr>
          <w:p w14:paraId="07638CF2" w14:textId="25D642AA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963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629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1122C276" w14:textId="77777777" w:rsidR="0050551E" w:rsidRPr="00AE4996" w:rsidRDefault="0050551E" w:rsidP="0050551E">
            <w:pPr>
              <w:tabs>
                <w:tab w:val="decimal" w:pos="1020"/>
                <w:tab w:val="decimal" w:pos="108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</w:tcPr>
          <w:p w14:paraId="7D8AD239" w14:textId="470E5E04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76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559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435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551E" w:rsidRPr="00AE4996" w14:paraId="79D18F5A" w14:textId="77777777" w:rsidTr="00015AE1">
        <w:tc>
          <w:tcPr>
            <w:tcW w:w="5725" w:type="dxa"/>
          </w:tcPr>
          <w:p w14:paraId="630EAECD" w14:textId="418B9793" w:rsidR="0050551E" w:rsidRPr="00AE4996" w:rsidRDefault="0050551E" w:rsidP="0050551E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4DDD1" w14:textId="147BED97" w:rsidR="0050551E" w:rsidRPr="00AE4996" w:rsidRDefault="00AE4996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50551E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540</w:t>
            </w:r>
            <w:r w:rsidR="0050551E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626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63CE719E" w14:textId="77777777" w:rsidR="0050551E" w:rsidRPr="00AE4996" w:rsidRDefault="0050551E" w:rsidP="0050551E">
            <w:pPr>
              <w:tabs>
                <w:tab w:val="decimal" w:pos="1020"/>
                <w:tab w:val="decimal" w:pos="108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99A50" w14:textId="77C5CC61" w:rsidR="0050551E" w:rsidRPr="00AE4996" w:rsidRDefault="00AE4996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106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113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</w:tbl>
    <w:p w14:paraId="29A68475" w14:textId="4D21D70B" w:rsidR="001F1079" w:rsidRPr="00AE4996" w:rsidRDefault="00AE4996" w:rsidP="001F1079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  <w:lang w:val="en-US"/>
        </w:rPr>
      </w:pPr>
      <w:r w:rsidRPr="00AE4996">
        <w:rPr>
          <w:b w:val="0"/>
          <w:bCs w:val="0"/>
          <w:lang w:val="en-US"/>
        </w:rPr>
        <w:t>16</w:t>
      </w:r>
      <w:r w:rsidR="001F1079" w:rsidRPr="00AE4996">
        <w:rPr>
          <w:b w:val="0"/>
          <w:bCs w:val="0"/>
        </w:rPr>
        <w:t>.</w:t>
      </w:r>
      <w:r w:rsidRPr="00AE4996">
        <w:rPr>
          <w:b w:val="0"/>
          <w:bCs w:val="0"/>
          <w:lang w:val="en-US"/>
        </w:rPr>
        <w:t>1</w:t>
      </w:r>
      <w:r w:rsidR="001F1079" w:rsidRPr="00AE4996">
        <w:rPr>
          <w:b w:val="0"/>
          <w:bCs w:val="0"/>
          <w:cs/>
        </w:rPr>
        <w:tab/>
        <w:t xml:space="preserve">เงินกู้ยืมระยะยาวจากสถาบันการเงินข้างต้นมีอัตราดอกเบี้ยร้อยละ </w:t>
      </w:r>
      <w:r w:rsidR="001F1079" w:rsidRPr="00AE4996">
        <w:rPr>
          <w:b w:val="0"/>
          <w:bCs w:val="0"/>
        </w:rPr>
        <w:t xml:space="preserve">MLR </w:t>
      </w:r>
      <w:r w:rsidR="001F1079" w:rsidRPr="00AE4996">
        <w:rPr>
          <w:b w:val="0"/>
          <w:bCs w:val="0"/>
          <w:cs/>
        </w:rPr>
        <w:t>ลบ</w:t>
      </w:r>
      <w:r w:rsidR="001F1079" w:rsidRPr="00AE4996">
        <w:rPr>
          <w:b w:val="0"/>
          <w:bCs w:val="0"/>
        </w:rPr>
        <w:t xml:space="preserve"> </w:t>
      </w:r>
      <w:r w:rsidRPr="00AE4996">
        <w:rPr>
          <w:b w:val="0"/>
          <w:bCs w:val="0"/>
          <w:lang w:val="en-US"/>
        </w:rPr>
        <w:t>1</w:t>
      </w:r>
      <w:r w:rsidR="001F1079" w:rsidRPr="00AE4996">
        <w:rPr>
          <w:b w:val="0"/>
          <w:bCs w:val="0"/>
        </w:rPr>
        <w:t>.</w:t>
      </w:r>
      <w:r w:rsidRPr="00AE4996">
        <w:rPr>
          <w:b w:val="0"/>
          <w:bCs w:val="0"/>
          <w:lang w:val="en-US"/>
        </w:rPr>
        <w:t>0</w:t>
      </w:r>
      <w:r w:rsidR="001F1079" w:rsidRPr="00AE4996">
        <w:rPr>
          <w:b w:val="0"/>
          <w:bCs w:val="0"/>
        </w:rPr>
        <w:t xml:space="preserve"> - </w:t>
      </w:r>
      <w:r w:rsidRPr="00AE4996">
        <w:rPr>
          <w:b w:val="0"/>
          <w:bCs w:val="0"/>
          <w:lang w:val="en-US"/>
        </w:rPr>
        <w:t>1</w:t>
      </w:r>
      <w:r w:rsidR="001F1079" w:rsidRPr="00AE4996">
        <w:rPr>
          <w:b w:val="0"/>
          <w:bCs w:val="0"/>
          <w:cs/>
        </w:rPr>
        <w:t>.</w:t>
      </w:r>
      <w:r w:rsidRPr="00AE4996">
        <w:rPr>
          <w:b w:val="0"/>
          <w:bCs w:val="0"/>
          <w:lang w:val="en-US"/>
        </w:rPr>
        <w:t>5</w:t>
      </w:r>
      <w:r w:rsidR="001F1079" w:rsidRPr="00AE4996">
        <w:rPr>
          <w:b w:val="0"/>
          <w:bCs w:val="0"/>
          <w:cs/>
        </w:rPr>
        <w:t xml:space="preserve"> ต่อปี</w:t>
      </w:r>
      <w:r w:rsidR="001F1079" w:rsidRPr="00AE4996">
        <w:rPr>
          <w:b w:val="0"/>
          <w:bCs w:val="0"/>
        </w:rPr>
        <w:t xml:space="preserve"> </w:t>
      </w:r>
      <w:r w:rsidR="001F1079" w:rsidRPr="00AE4996">
        <w:rPr>
          <w:b w:val="0"/>
          <w:bCs w:val="0"/>
          <w:cs/>
        </w:rPr>
        <w:t xml:space="preserve">โดยมีกำหนดชำระคืนเป็นรายเดือน ซึ่งจะครบกำหนดในปี </w:t>
      </w:r>
      <w:r w:rsidRPr="00AE4996">
        <w:rPr>
          <w:b w:val="0"/>
          <w:bCs w:val="0"/>
          <w:lang w:val="en-US"/>
        </w:rPr>
        <w:t>2569</w:t>
      </w:r>
      <w:r w:rsidR="008E0883" w:rsidRPr="00AE4996">
        <w:rPr>
          <w:b w:val="0"/>
          <w:bCs w:val="0"/>
          <w:lang w:val="en-US"/>
        </w:rPr>
        <w:t xml:space="preserve"> -</w:t>
      </w:r>
      <w:r w:rsidR="001F1079" w:rsidRPr="00AE4996">
        <w:rPr>
          <w:b w:val="0"/>
          <w:bCs w:val="0"/>
        </w:rPr>
        <w:t xml:space="preserve"> </w:t>
      </w:r>
      <w:r w:rsidRPr="00AE4996">
        <w:rPr>
          <w:b w:val="0"/>
          <w:bCs w:val="0"/>
          <w:lang w:val="en-US"/>
        </w:rPr>
        <w:t>2572</w:t>
      </w:r>
    </w:p>
    <w:p w14:paraId="350BF26A" w14:textId="1E0BAC44" w:rsidR="00B963D2" w:rsidRPr="00AE4996" w:rsidRDefault="00EB2992" w:rsidP="00EB2992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</w:rPr>
      </w:pPr>
      <w:r w:rsidRPr="00AE4996">
        <w:rPr>
          <w:rFonts w:hint="cs"/>
          <w:b w:val="0"/>
          <w:bCs w:val="0"/>
          <w:cs/>
        </w:rPr>
        <w:t xml:space="preserve">ณ </w:t>
      </w:r>
      <w:r w:rsidR="00AE4996" w:rsidRPr="00AE4996">
        <w:rPr>
          <w:b w:val="0"/>
          <w:bCs w:val="0"/>
          <w:lang w:val="en-US"/>
        </w:rPr>
        <w:t>31</w:t>
      </w:r>
      <w:r w:rsidRPr="00AE4996">
        <w:rPr>
          <w:b w:val="0"/>
          <w:bCs w:val="0"/>
          <w:lang w:val="en-US"/>
        </w:rPr>
        <w:t xml:space="preserve"> </w:t>
      </w:r>
      <w:r w:rsidRPr="00AE4996">
        <w:rPr>
          <w:rFonts w:hint="cs"/>
          <w:b w:val="0"/>
          <w:bCs w:val="0"/>
          <w:cs/>
          <w:lang w:val="en-US"/>
        </w:rPr>
        <w:t xml:space="preserve">ธันวาคม </w:t>
      </w:r>
      <w:r w:rsidR="00AE4996" w:rsidRPr="00AE4996">
        <w:rPr>
          <w:b w:val="0"/>
          <w:bCs w:val="0"/>
          <w:lang w:val="en-US"/>
        </w:rPr>
        <w:t>2568</w:t>
      </w:r>
      <w:r w:rsidR="00E426DE" w:rsidRPr="00AE4996">
        <w:rPr>
          <w:b w:val="0"/>
          <w:bCs w:val="0"/>
          <w:lang w:val="en-US"/>
        </w:rPr>
        <w:t xml:space="preserve"> </w:t>
      </w:r>
      <w:r w:rsidR="00E426DE" w:rsidRPr="00AE4996">
        <w:rPr>
          <w:b w:val="0"/>
          <w:bCs w:val="0"/>
          <w:cs/>
        </w:rPr>
        <w:t>เงินกู้ยืมระยะยาวจากสถาบันการเงินข้างต้น</w:t>
      </w:r>
      <w:r w:rsidR="00E426DE" w:rsidRPr="00AE4996">
        <w:rPr>
          <w:b w:val="0"/>
          <w:bCs w:val="0"/>
        </w:rPr>
        <w:t xml:space="preserve"> </w:t>
      </w:r>
      <w:r w:rsidR="00D61B81" w:rsidRPr="00AE4996">
        <w:rPr>
          <w:rFonts w:hint="cs"/>
          <w:b w:val="0"/>
          <w:bCs w:val="0"/>
          <w:cs/>
        </w:rPr>
        <w:t>ค้ำประกันโดยกรรมการและ</w:t>
      </w:r>
      <w:r w:rsidR="00894E95" w:rsidRPr="00AE4996">
        <w:rPr>
          <w:b w:val="0"/>
          <w:bCs w:val="0"/>
          <w:cs/>
        </w:rPr>
        <w:br/>
      </w:r>
      <w:r w:rsidR="00D61B81" w:rsidRPr="00AE4996">
        <w:rPr>
          <w:rFonts w:hint="cs"/>
          <w:b w:val="0"/>
          <w:bCs w:val="0"/>
          <w:cs/>
        </w:rPr>
        <w:t>ผู้ถือหุ้นของบริษัท โดยไม่มีค่าตอบแทน และ</w:t>
      </w:r>
      <w:r w:rsidR="00E426DE" w:rsidRPr="00AE4996">
        <w:rPr>
          <w:b w:val="0"/>
          <w:bCs w:val="0"/>
          <w:cs/>
        </w:rPr>
        <w:t>มีหลักประกันเป็นที่ดินพร้อมสิ่งปลูกสร้างของบุคคลที่เกี่ยวข้องกัน</w:t>
      </w:r>
      <w:r w:rsidR="00062039" w:rsidRPr="00AE4996">
        <w:rPr>
          <w:rFonts w:hint="cs"/>
          <w:b w:val="0"/>
          <w:bCs w:val="0"/>
          <w:cs/>
        </w:rPr>
        <w:t xml:space="preserve"> </w:t>
      </w:r>
    </w:p>
    <w:p w14:paraId="078C8D22" w14:textId="4589FD22" w:rsidR="00EB2992" w:rsidRPr="00AE4996" w:rsidRDefault="00B963D2" w:rsidP="004D7556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  <w:cs/>
        </w:rPr>
      </w:pPr>
      <w:r w:rsidRPr="00AE4996">
        <w:rPr>
          <w:rFonts w:hint="cs"/>
          <w:b w:val="0"/>
          <w:bCs w:val="0"/>
          <w:cs/>
        </w:rPr>
        <w:t>ต่อมาในเดือน</w:t>
      </w:r>
      <w:r w:rsidR="00D657E3" w:rsidRPr="00AE4996">
        <w:rPr>
          <w:rFonts w:hint="cs"/>
          <w:b w:val="0"/>
          <w:bCs w:val="0"/>
          <w:cs/>
        </w:rPr>
        <w:t>มิถุนายน</w:t>
      </w:r>
      <w:r w:rsidR="008D6765" w:rsidRPr="00AE4996">
        <w:rPr>
          <w:rFonts w:hint="cs"/>
          <w:b w:val="0"/>
          <w:bCs w:val="0"/>
          <w:cs/>
        </w:rPr>
        <w:t xml:space="preserve"> </w:t>
      </w:r>
      <w:r w:rsidR="00AE4996" w:rsidRPr="00AE4996">
        <w:rPr>
          <w:b w:val="0"/>
          <w:bCs w:val="0"/>
          <w:lang w:val="en-US"/>
        </w:rPr>
        <w:t>2569</w:t>
      </w:r>
      <w:r w:rsidR="008D6765" w:rsidRPr="00AE4996">
        <w:rPr>
          <w:b w:val="0"/>
          <w:bCs w:val="0"/>
          <w:lang w:val="en-US"/>
        </w:rPr>
        <w:t xml:space="preserve"> </w:t>
      </w:r>
      <w:r w:rsidRPr="00AE4996">
        <w:rPr>
          <w:rFonts w:hint="cs"/>
          <w:b w:val="0"/>
          <w:bCs w:val="0"/>
          <w:cs/>
        </w:rPr>
        <w:t>บริษัทได้ปลดการค้ำประกันกรรมการและผู้ถือหุ้นของบริษัท</w:t>
      </w:r>
      <w:r w:rsidR="008D6765" w:rsidRPr="00AE4996">
        <w:rPr>
          <w:b w:val="0"/>
          <w:bCs w:val="0"/>
        </w:rPr>
        <w:t xml:space="preserve"> </w:t>
      </w:r>
      <w:r w:rsidR="008D6765" w:rsidRPr="00AE4996">
        <w:rPr>
          <w:rFonts w:hint="cs"/>
          <w:b w:val="0"/>
          <w:bCs w:val="0"/>
          <w:cs/>
        </w:rPr>
        <w:t xml:space="preserve">และในเดือนกรกฎาคม </w:t>
      </w:r>
      <w:r w:rsidR="00AE4996" w:rsidRPr="00AE4996">
        <w:rPr>
          <w:b w:val="0"/>
          <w:bCs w:val="0"/>
          <w:lang w:val="en-US"/>
        </w:rPr>
        <w:t>2569</w:t>
      </w:r>
      <w:r w:rsidR="008D6765" w:rsidRPr="00AE4996">
        <w:rPr>
          <w:b w:val="0"/>
          <w:bCs w:val="0"/>
          <w:lang w:val="en-US"/>
        </w:rPr>
        <w:t xml:space="preserve"> </w:t>
      </w:r>
      <w:r w:rsidR="008D6765" w:rsidRPr="00AE4996">
        <w:rPr>
          <w:rFonts w:hint="cs"/>
          <w:b w:val="0"/>
          <w:bCs w:val="0"/>
          <w:cs/>
        </w:rPr>
        <w:t>บริษัทได้ปลด</w:t>
      </w:r>
      <w:r w:rsidR="006F0EC3" w:rsidRPr="00AE4996">
        <w:rPr>
          <w:b w:val="0"/>
          <w:bCs w:val="0"/>
          <w:cs/>
        </w:rPr>
        <w:t>หลักประกันที่ดินพร้อมสิ่งปลูกสร้างของบุคคลที่เกี่ยวข้องกัน</w:t>
      </w:r>
      <w:r w:rsidR="000E5110" w:rsidRPr="00AE4996">
        <w:rPr>
          <w:rFonts w:hint="cs"/>
          <w:b w:val="0"/>
          <w:bCs w:val="0"/>
          <w:cs/>
        </w:rPr>
        <w:t>แล้ว</w:t>
      </w:r>
      <w:r w:rsidR="006F0EC3" w:rsidRPr="00AE4996">
        <w:rPr>
          <w:rFonts w:hint="cs"/>
          <w:b w:val="0"/>
          <w:bCs w:val="0"/>
          <w:cs/>
        </w:rPr>
        <w:t xml:space="preserve"> </w:t>
      </w:r>
    </w:p>
    <w:p w14:paraId="74344C60" w14:textId="77777777" w:rsidR="001F1079" w:rsidRPr="00AE4996" w:rsidRDefault="001F1079" w:rsidP="001F1079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  <w:cs/>
        </w:rPr>
      </w:pPr>
      <w:r w:rsidRPr="00AE4996">
        <w:rPr>
          <w:b w:val="0"/>
          <w:bCs w:val="0"/>
          <w:cs/>
        </w:rPr>
        <w:t>เงินกู้ยืมระยะยาวจากสถาบันการเงินข้างต้นซึ่งอยู่ภายใต้ข้อตกลงทางการเงิน โดยการดำรงอัตราส่วนหนี้สินต่อทุนและอัตราส่วนหนี้สินที่มีภาระดอกเบี้ยต่อทุนของบริษัทตามที่ระบุในสัญญากู้ยืมเงินจากธนาคารผู้ให้กู้</w:t>
      </w:r>
    </w:p>
    <w:p w14:paraId="1562F0D8" w14:textId="597A17E2" w:rsidR="001F1079" w:rsidRPr="00AE4996" w:rsidRDefault="001F1079" w:rsidP="001F1079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</w:rPr>
      </w:pPr>
      <w:r w:rsidRPr="00AE4996">
        <w:rPr>
          <w:b w:val="0"/>
          <w:bCs w:val="0"/>
          <w:cs/>
        </w:rPr>
        <w:t>ณ วันที่</w:t>
      </w:r>
      <w:r w:rsidRPr="00AE4996">
        <w:rPr>
          <w:b w:val="0"/>
          <w:bCs w:val="0"/>
        </w:rPr>
        <w:t xml:space="preserve"> </w:t>
      </w:r>
      <w:r w:rsidR="00AE4996" w:rsidRPr="00AE4996">
        <w:rPr>
          <w:b w:val="0"/>
          <w:bCs w:val="0"/>
          <w:lang w:val="en-US"/>
        </w:rPr>
        <w:t>30</w:t>
      </w:r>
      <w:r w:rsidR="00972EAE" w:rsidRPr="00AE4996">
        <w:rPr>
          <w:b w:val="0"/>
          <w:bCs w:val="0"/>
          <w:lang w:val="en-US"/>
        </w:rPr>
        <w:t xml:space="preserve"> </w:t>
      </w:r>
      <w:r w:rsidR="00972EAE" w:rsidRPr="00AE4996">
        <w:rPr>
          <w:b w:val="0"/>
          <w:bCs w:val="0"/>
          <w:cs/>
          <w:lang w:val="en-US"/>
        </w:rPr>
        <w:t>มิถุนายน</w:t>
      </w:r>
      <w:r w:rsidRPr="00AE4996">
        <w:rPr>
          <w:b w:val="0"/>
          <w:bCs w:val="0"/>
          <w:cs/>
        </w:rPr>
        <w:t xml:space="preserve"> </w:t>
      </w:r>
      <w:r w:rsidR="00AE4996" w:rsidRPr="00AE4996">
        <w:rPr>
          <w:b w:val="0"/>
          <w:bCs w:val="0"/>
          <w:lang w:val="en-US"/>
        </w:rPr>
        <w:t>2569</w:t>
      </w:r>
      <w:r w:rsidRPr="00AE4996">
        <w:rPr>
          <w:b w:val="0"/>
          <w:bCs w:val="0"/>
          <w:lang w:val="en-US"/>
        </w:rPr>
        <w:t xml:space="preserve"> </w:t>
      </w:r>
      <w:r w:rsidRPr="00AE4996">
        <w:rPr>
          <w:b w:val="0"/>
          <w:bCs w:val="0"/>
          <w:cs/>
          <w:lang w:val="en-US"/>
        </w:rPr>
        <w:t>และ</w:t>
      </w:r>
      <w:r w:rsidRPr="00AE4996">
        <w:rPr>
          <w:b w:val="0"/>
          <w:bCs w:val="0"/>
          <w:cs/>
        </w:rPr>
        <w:t xml:space="preserve">วันที่ </w:t>
      </w:r>
      <w:r w:rsidR="00AE4996" w:rsidRPr="00AE4996">
        <w:rPr>
          <w:b w:val="0"/>
          <w:bCs w:val="0"/>
          <w:lang w:val="en-US"/>
        </w:rPr>
        <w:t>31</w:t>
      </w:r>
      <w:r w:rsidRPr="00AE4996">
        <w:rPr>
          <w:b w:val="0"/>
          <w:bCs w:val="0"/>
          <w:lang w:val="en-US"/>
        </w:rPr>
        <w:t xml:space="preserve"> </w:t>
      </w:r>
      <w:r w:rsidRPr="00AE4996">
        <w:rPr>
          <w:b w:val="0"/>
          <w:bCs w:val="0"/>
          <w:cs/>
          <w:lang w:val="en-US"/>
        </w:rPr>
        <w:t>ธันวาคม</w:t>
      </w:r>
      <w:r w:rsidRPr="00AE4996">
        <w:rPr>
          <w:b w:val="0"/>
          <w:bCs w:val="0"/>
          <w:cs/>
        </w:rPr>
        <w:t xml:space="preserve"> </w:t>
      </w:r>
      <w:r w:rsidR="00AE4996" w:rsidRPr="00AE4996">
        <w:rPr>
          <w:b w:val="0"/>
          <w:bCs w:val="0"/>
          <w:lang w:val="en-US"/>
        </w:rPr>
        <w:t>2568</w:t>
      </w:r>
      <w:r w:rsidRPr="00AE4996">
        <w:rPr>
          <w:b w:val="0"/>
          <w:bCs w:val="0"/>
          <w:lang w:val="en-US"/>
        </w:rPr>
        <w:t xml:space="preserve"> </w:t>
      </w:r>
      <w:r w:rsidRPr="00AE4996">
        <w:rPr>
          <w:b w:val="0"/>
          <w:bCs w:val="0"/>
          <w:cs/>
        </w:rPr>
        <w:t>บริษัทสามารถดำรงอัตราส่วนหนี้สินต่อทุนและอัตราส่วนหนี้สินที่มีภาระดอกเบี้ยต่อทุนไว้ใน</w:t>
      </w:r>
      <w:r w:rsidR="000D1FED" w:rsidRPr="00AE4996">
        <w:rPr>
          <w:b w:val="0"/>
          <w:bCs w:val="0"/>
          <w:cs/>
        </w:rPr>
        <w:t>อัตราไม่เกิน</w:t>
      </w:r>
      <w:r w:rsidR="008E0883" w:rsidRPr="00AE4996">
        <w:rPr>
          <w:b w:val="0"/>
          <w:bCs w:val="0"/>
        </w:rPr>
        <w:t xml:space="preserve"> </w:t>
      </w:r>
      <w:r w:rsidR="00AE4996" w:rsidRPr="00AE4996">
        <w:rPr>
          <w:b w:val="0"/>
          <w:bCs w:val="0"/>
          <w:lang w:val="en-US"/>
        </w:rPr>
        <w:t>3</w:t>
      </w:r>
      <w:r w:rsidR="008E0883" w:rsidRPr="00AE4996">
        <w:rPr>
          <w:b w:val="0"/>
          <w:bCs w:val="0"/>
        </w:rPr>
        <w:t>.</w:t>
      </w:r>
      <w:r w:rsidR="00AE4996" w:rsidRPr="00AE4996">
        <w:rPr>
          <w:b w:val="0"/>
          <w:bCs w:val="0"/>
          <w:lang w:val="en-US"/>
        </w:rPr>
        <w:t>5</w:t>
      </w:r>
      <w:r w:rsidR="000D1FED" w:rsidRPr="00AE4996">
        <w:rPr>
          <w:b w:val="0"/>
          <w:bCs w:val="0"/>
          <w:cs/>
        </w:rPr>
        <w:t xml:space="preserve"> เท่า และ</w:t>
      </w:r>
      <w:r w:rsidR="008E0883" w:rsidRPr="00AE4996">
        <w:rPr>
          <w:b w:val="0"/>
          <w:bCs w:val="0"/>
        </w:rPr>
        <w:t xml:space="preserve"> </w:t>
      </w:r>
      <w:r w:rsidR="00AE4996" w:rsidRPr="00AE4996">
        <w:rPr>
          <w:b w:val="0"/>
          <w:bCs w:val="0"/>
          <w:lang w:val="en-US"/>
        </w:rPr>
        <w:t>2</w:t>
      </w:r>
      <w:r w:rsidR="008E0883" w:rsidRPr="00AE4996">
        <w:rPr>
          <w:b w:val="0"/>
          <w:bCs w:val="0"/>
        </w:rPr>
        <w:t>.</w:t>
      </w:r>
      <w:r w:rsidR="00AE4996" w:rsidRPr="00AE4996">
        <w:rPr>
          <w:b w:val="0"/>
          <w:bCs w:val="0"/>
          <w:lang w:val="en-US"/>
        </w:rPr>
        <w:t>0</w:t>
      </w:r>
      <w:r w:rsidR="000D1FED" w:rsidRPr="00AE4996">
        <w:rPr>
          <w:b w:val="0"/>
          <w:bCs w:val="0"/>
          <w:cs/>
        </w:rPr>
        <w:t xml:space="preserve"> เท่า ตามลำดับ</w:t>
      </w:r>
      <w:r w:rsidR="000D1FED" w:rsidRPr="00AE4996">
        <w:rPr>
          <w:b w:val="0"/>
          <w:bCs w:val="0"/>
        </w:rPr>
        <w:t xml:space="preserve"> </w:t>
      </w:r>
      <w:r w:rsidRPr="00AE4996">
        <w:rPr>
          <w:b w:val="0"/>
          <w:bCs w:val="0"/>
          <w:cs/>
        </w:rPr>
        <w:t>ที่ระบุไว้ในสัญญาเงินกู้ดังกล่าว ตลอดระยะเวลาที่บริษัทมีภาระหนี้อยู่กับสถาบันการเงิน</w:t>
      </w:r>
    </w:p>
    <w:p w14:paraId="2F30EF4C" w14:textId="77777777" w:rsidR="009E1223" w:rsidRPr="00AE4996" w:rsidRDefault="009E1223">
      <w:pPr>
        <w:rPr>
          <w:rFonts w:ascii="Angsana New" w:eastAsia="Times New Roman" w:hAnsi="Angsana New"/>
          <w:sz w:val="32"/>
          <w:szCs w:val="32"/>
        </w:rPr>
      </w:pPr>
      <w:r w:rsidRPr="00AE4996">
        <w:rPr>
          <w:b/>
          <w:bCs/>
        </w:rPr>
        <w:br w:type="page"/>
      </w:r>
    </w:p>
    <w:p w14:paraId="7DCD8779" w14:textId="65C0BCAD" w:rsidR="00A270E7" w:rsidRPr="00AE4996" w:rsidRDefault="00AE4996" w:rsidP="00CF3AB1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</w:rPr>
      </w:pPr>
      <w:r w:rsidRPr="00AE4996">
        <w:rPr>
          <w:b w:val="0"/>
          <w:bCs w:val="0"/>
          <w:lang w:val="en-US"/>
        </w:rPr>
        <w:lastRenderedPageBreak/>
        <w:t>16</w:t>
      </w:r>
      <w:r w:rsidR="001F1079" w:rsidRPr="00AE4996">
        <w:rPr>
          <w:b w:val="0"/>
          <w:bCs w:val="0"/>
        </w:rPr>
        <w:t>.</w:t>
      </w:r>
      <w:r w:rsidRPr="00AE4996">
        <w:rPr>
          <w:b w:val="0"/>
          <w:bCs w:val="0"/>
          <w:lang w:val="en-US"/>
        </w:rPr>
        <w:t>2</w:t>
      </w:r>
      <w:r w:rsidR="001F1079" w:rsidRPr="00AE4996">
        <w:rPr>
          <w:b w:val="0"/>
          <w:bCs w:val="0"/>
          <w:cs/>
        </w:rPr>
        <w:tab/>
        <w:t xml:space="preserve">เงินกู้ยืมระยะยาวจากสถาบันการเงินข้างต้นมีอัตราดอกเบี้ยร้อยละ </w:t>
      </w:r>
      <w:r w:rsidR="001F1079" w:rsidRPr="00AE4996">
        <w:rPr>
          <w:b w:val="0"/>
          <w:bCs w:val="0"/>
        </w:rPr>
        <w:t xml:space="preserve">MLR </w:t>
      </w:r>
      <w:r w:rsidR="001F1079" w:rsidRPr="00AE4996">
        <w:rPr>
          <w:b w:val="0"/>
          <w:bCs w:val="0"/>
          <w:cs/>
        </w:rPr>
        <w:t>ลบ</w:t>
      </w:r>
      <w:r w:rsidR="001F1079" w:rsidRPr="00AE4996">
        <w:rPr>
          <w:b w:val="0"/>
          <w:bCs w:val="0"/>
        </w:rPr>
        <w:t xml:space="preserve"> </w:t>
      </w:r>
      <w:r w:rsidRPr="00AE4996">
        <w:rPr>
          <w:b w:val="0"/>
          <w:bCs w:val="0"/>
          <w:lang w:val="en-US"/>
        </w:rPr>
        <w:t>1</w:t>
      </w:r>
      <w:r w:rsidR="001F1079" w:rsidRPr="00AE4996">
        <w:rPr>
          <w:b w:val="0"/>
          <w:bCs w:val="0"/>
          <w:cs/>
        </w:rPr>
        <w:t>.</w:t>
      </w:r>
      <w:r w:rsidRPr="00AE4996">
        <w:rPr>
          <w:b w:val="0"/>
          <w:bCs w:val="0"/>
          <w:lang w:val="en-US"/>
        </w:rPr>
        <w:t>0</w:t>
      </w:r>
      <w:r w:rsidR="001F1079" w:rsidRPr="00AE4996">
        <w:rPr>
          <w:b w:val="0"/>
          <w:bCs w:val="0"/>
          <w:lang w:val="en-US"/>
        </w:rPr>
        <w:t xml:space="preserve"> - </w:t>
      </w:r>
      <w:r w:rsidRPr="00AE4996">
        <w:rPr>
          <w:b w:val="0"/>
          <w:bCs w:val="0"/>
          <w:lang w:val="en-US"/>
        </w:rPr>
        <w:t>1</w:t>
      </w:r>
      <w:r w:rsidR="001F1079" w:rsidRPr="00AE4996">
        <w:rPr>
          <w:b w:val="0"/>
          <w:bCs w:val="0"/>
          <w:lang w:val="en-US"/>
        </w:rPr>
        <w:t>.</w:t>
      </w:r>
      <w:r w:rsidRPr="00AE4996">
        <w:rPr>
          <w:b w:val="0"/>
          <w:bCs w:val="0"/>
          <w:lang w:val="en-US"/>
        </w:rPr>
        <w:t>5</w:t>
      </w:r>
      <w:r w:rsidR="001F1079" w:rsidRPr="00AE4996">
        <w:rPr>
          <w:b w:val="0"/>
          <w:bCs w:val="0"/>
          <w:cs/>
        </w:rPr>
        <w:t xml:space="preserve"> ต่อปี</w:t>
      </w:r>
      <w:r w:rsidR="0096715E" w:rsidRPr="00AE4996">
        <w:rPr>
          <w:b w:val="0"/>
          <w:bCs w:val="0"/>
          <w:cs/>
        </w:rPr>
        <w:t xml:space="preserve">โดยมีกำหนดชำระคืนเป็นรายเดือน ซึ่งจะครบกำหนดในปี </w:t>
      </w:r>
      <w:r w:rsidRPr="00AE4996">
        <w:rPr>
          <w:b w:val="0"/>
          <w:bCs w:val="0"/>
          <w:lang w:val="en-US"/>
        </w:rPr>
        <w:t>2572</w:t>
      </w:r>
      <w:r w:rsidR="0096715E" w:rsidRPr="00AE4996">
        <w:rPr>
          <w:b w:val="0"/>
          <w:bCs w:val="0"/>
          <w:cs/>
          <w:lang w:val="en-US"/>
        </w:rPr>
        <w:t xml:space="preserve"> </w:t>
      </w:r>
      <w:r w:rsidR="0096715E" w:rsidRPr="00AE4996">
        <w:rPr>
          <w:b w:val="0"/>
          <w:bCs w:val="0"/>
          <w:lang w:val="en-US"/>
        </w:rPr>
        <w:t xml:space="preserve">- </w:t>
      </w:r>
      <w:r w:rsidRPr="00AE4996">
        <w:rPr>
          <w:b w:val="0"/>
          <w:bCs w:val="0"/>
          <w:lang w:val="en-US"/>
        </w:rPr>
        <w:t>2573</w:t>
      </w:r>
    </w:p>
    <w:p w14:paraId="5E1DDE4B" w14:textId="76B1BEA7" w:rsidR="00632530" w:rsidRPr="00AE4996" w:rsidRDefault="00A270E7" w:rsidP="00A270E7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rFonts w:asciiTheme="majorBidi" w:hAnsiTheme="majorBidi" w:cstheme="majorBidi"/>
          <w:b w:val="0"/>
          <w:bCs w:val="0"/>
        </w:rPr>
      </w:pPr>
      <w:r w:rsidRPr="00AE4996">
        <w:rPr>
          <w:rFonts w:hint="cs"/>
          <w:b w:val="0"/>
          <w:bCs w:val="0"/>
          <w:cs/>
        </w:rPr>
        <w:t xml:space="preserve">ณ </w:t>
      </w:r>
      <w:r w:rsidR="00AE4996" w:rsidRPr="00AE4996">
        <w:rPr>
          <w:b w:val="0"/>
          <w:bCs w:val="0"/>
          <w:lang w:val="en-US"/>
        </w:rPr>
        <w:t>31</w:t>
      </w:r>
      <w:r w:rsidRPr="00AE4996">
        <w:rPr>
          <w:b w:val="0"/>
          <w:bCs w:val="0"/>
          <w:lang w:val="en-US"/>
        </w:rPr>
        <w:t xml:space="preserve"> </w:t>
      </w:r>
      <w:r w:rsidRPr="00AE4996">
        <w:rPr>
          <w:rFonts w:hint="cs"/>
          <w:b w:val="0"/>
          <w:bCs w:val="0"/>
          <w:cs/>
          <w:lang w:val="en-US"/>
        </w:rPr>
        <w:t xml:space="preserve">ธันวาคม </w:t>
      </w:r>
      <w:r w:rsidR="00AE4996" w:rsidRPr="00AE4996">
        <w:rPr>
          <w:b w:val="0"/>
          <w:bCs w:val="0"/>
          <w:lang w:val="en-US"/>
        </w:rPr>
        <w:t>2568</w:t>
      </w:r>
      <w:r w:rsidRPr="00AE4996">
        <w:rPr>
          <w:b w:val="0"/>
          <w:bCs w:val="0"/>
        </w:rPr>
        <w:t xml:space="preserve"> </w:t>
      </w:r>
      <w:r w:rsidRPr="00AE4996">
        <w:rPr>
          <w:b w:val="0"/>
          <w:bCs w:val="0"/>
          <w:cs/>
        </w:rPr>
        <w:t>เงินกู้ยืมระยะยาวจากสถาบันการเงินข้างต้น</w:t>
      </w:r>
      <w:r w:rsidR="001F1079" w:rsidRPr="00AE4996">
        <w:rPr>
          <w:b w:val="0"/>
          <w:bCs w:val="0"/>
          <w:cs/>
        </w:rPr>
        <w:t xml:space="preserve">ค้ำประกันโดยกรรมการและมีหลักประกันเป็นเงินฝากประเภทออมทรัพย์ </w:t>
      </w:r>
      <w:r w:rsidR="001F1079" w:rsidRPr="00AE4996">
        <w:rPr>
          <w:b w:val="0"/>
          <w:bCs w:val="0"/>
        </w:rPr>
        <w:t>(</w:t>
      </w:r>
      <w:r w:rsidR="001F1079" w:rsidRPr="00AE4996">
        <w:rPr>
          <w:b w:val="0"/>
          <w:bCs w:val="0"/>
          <w:cs/>
        </w:rPr>
        <w:t xml:space="preserve">ดูหมายเหตุข้อ </w:t>
      </w:r>
      <w:r w:rsidR="00AE4996" w:rsidRPr="00AE4996">
        <w:rPr>
          <w:b w:val="0"/>
          <w:bCs w:val="0"/>
          <w:lang w:val="en-US"/>
        </w:rPr>
        <w:t>10</w:t>
      </w:r>
      <w:r w:rsidR="001F1079" w:rsidRPr="00AE4996">
        <w:rPr>
          <w:b w:val="0"/>
          <w:bCs w:val="0"/>
        </w:rPr>
        <w:t>)</w:t>
      </w:r>
      <w:r w:rsidR="001F1079" w:rsidRPr="00AE4996">
        <w:rPr>
          <w:b w:val="0"/>
          <w:bCs w:val="0"/>
          <w:cs/>
        </w:rPr>
        <w:t xml:space="preserve"> </w:t>
      </w:r>
      <w:r w:rsidR="00632530" w:rsidRPr="00AE4996">
        <w:rPr>
          <w:rFonts w:hint="cs"/>
          <w:b w:val="0"/>
          <w:bCs w:val="0"/>
          <w:cs/>
        </w:rPr>
        <w:t xml:space="preserve">ต่อมาในเดือนพฤษภาคม </w:t>
      </w:r>
      <w:r w:rsidR="00AE4996" w:rsidRPr="00AE4996">
        <w:rPr>
          <w:b w:val="0"/>
          <w:bCs w:val="0"/>
          <w:lang w:val="en-US"/>
        </w:rPr>
        <w:t>2569</w:t>
      </w:r>
      <w:r w:rsidR="00632530" w:rsidRPr="00AE4996">
        <w:rPr>
          <w:b w:val="0"/>
          <w:bCs w:val="0"/>
          <w:lang w:val="en-US"/>
        </w:rPr>
        <w:t xml:space="preserve"> </w:t>
      </w:r>
      <w:r w:rsidR="00632530" w:rsidRPr="00AE4996">
        <w:rPr>
          <w:rFonts w:hint="cs"/>
          <w:b w:val="0"/>
          <w:bCs w:val="0"/>
          <w:cs/>
        </w:rPr>
        <w:t>บริษัทได้ปลดการค้ำประกันกรรมการแล้ว</w:t>
      </w:r>
    </w:p>
    <w:p w14:paraId="3B09FF6E" w14:textId="2F785C50" w:rsidR="005631AA" w:rsidRPr="00AE4996" w:rsidRDefault="00AE4996" w:rsidP="00091675">
      <w:pPr>
        <w:tabs>
          <w:tab w:val="left" w:pos="540"/>
        </w:tabs>
        <w:spacing w:before="36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0D10EB" w:rsidRPr="00AE49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0D10EB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31AA" w:rsidRPr="00AE499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0998E70C" w14:textId="632C04C7" w:rsidR="004A3EE8" w:rsidRPr="00AE4996" w:rsidRDefault="003937BF" w:rsidP="00091675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E499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เงินกู้ยืมระยะยาว ประกอบด้วย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5"/>
        <w:gridCol w:w="1431"/>
        <w:gridCol w:w="143"/>
        <w:gridCol w:w="1431"/>
      </w:tblGrid>
      <w:tr w:rsidR="001523A2" w:rsidRPr="00AE4996" w14:paraId="385AE5F7" w14:textId="77777777" w:rsidTr="00CE62F3">
        <w:trPr>
          <w:cantSplit/>
        </w:trPr>
        <w:tc>
          <w:tcPr>
            <w:tcW w:w="5725" w:type="dxa"/>
          </w:tcPr>
          <w:p w14:paraId="49E460CB" w14:textId="77777777" w:rsidR="00AF3C00" w:rsidRPr="00AE4996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596236BE" w14:textId="77777777" w:rsidR="00AF3C00" w:rsidRPr="00AE4996" w:rsidRDefault="00AF3C00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3" w:type="dxa"/>
          </w:tcPr>
          <w:p w14:paraId="27DAFF8D" w14:textId="77777777" w:rsidR="00AF3C00" w:rsidRPr="00AE4996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78A869D" w14:textId="77777777" w:rsidR="00AF3C00" w:rsidRPr="00AE4996" w:rsidRDefault="00AF3C00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7ABA8776" w14:textId="77777777" w:rsidTr="00CE62F3">
        <w:trPr>
          <w:cantSplit/>
        </w:trPr>
        <w:tc>
          <w:tcPr>
            <w:tcW w:w="5725" w:type="dxa"/>
          </w:tcPr>
          <w:p w14:paraId="1234FFA9" w14:textId="77777777" w:rsidR="00AF3C00" w:rsidRPr="00AE4996" w:rsidRDefault="00AF3C00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1640C273" w14:textId="3F212B4A" w:rsidR="00AF3C00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3" w:type="dxa"/>
          </w:tcPr>
          <w:p w14:paraId="4D707744" w14:textId="77777777" w:rsidR="00AF3C00" w:rsidRPr="00AE4996" w:rsidRDefault="00AF3C00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E9C3C19" w14:textId="21955148" w:rsidR="00AF3C00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AF3C00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45E37F90" w14:textId="77777777" w:rsidTr="00CE62F3">
        <w:trPr>
          <w:cantSplit/>
        </w:trPr>
        <w:tc>
          <w:tcPr>
            <w:tcW w:w="5725" w:type="dxa"/>
          </w:tcPr>
          <w:p w14:paraId="60EBA7C9" w14:textId="77777777" w:rsidR="009325FD" w:rsidRPr="00AE4996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vAlign w:val="center"/>
          </w:tcPr>
          <w:p w14:paraId="4B90B5D7" w14:textId="46D6B9DE" w:rsidR="009325FD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3" w:type="dxa"/>
          </w:tcPr>
          <w:p w14:paraId="099CE18F" w14:textId="77777777" w:rsidR="009325FD" w:rsidRPr="00AE4996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vAlign w:val="center"/>
          </w:tcPr>
          <w:p w14:paraId="6285E65E" w14:textId="3F962A0F" w:rsidR="009325FD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70D6E143" w14:textId="77777777" w:rsidTr="00CE62F3">
        <w:trPr>
          <w:cantSplit/>
        </w:trPr>
        <w:tc>
          <w:tcPr>
            <w:tcW w:w="5725" w:type="dxa"/>
          </w:tcPr>
          <w:p w14:paraId="43A181DE" w14:textId="77777777" w:rsidR="009325FD" w:rsidRPr="00AE4996" w:rsidRDefault="009325FD" w:rsidP="0009167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25FFF139" w14:textId="77777777" w:rsidR="009325FD" w:rsidRPr="00AE4996" w:rsidRDefault="009325F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66D5EDCC" w14:textId="77777777" w:rsidR="009325FD" w:rsidRPr="00AE4996" w:rsidRDefault="009325F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3810A000" w14:textId="77777777" w:rsidR="009325FD" w:rsidRPr="00AE4996" w:rsidRDefault="009325F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0551E" w:rsidRPr="00AE4996" w14:paraId="4CD955E7" w14:textId="77777777" w:rsidTr="00CE62F3">
        <w:trPr>
          <w:cantSplit/>
        </w:trPr>
        <w:tc>
          <w:tcPr>
            <w:tcW w:w="5725" w:type="dxa"/>
          </w:tcPr>
          <w:p w14:paraId="7E8CA931" w14:textId="2AC02946" w:rsidR="0050551E" w:rsidRPr="00AE4996" w:rsidRDefault="0050551E" w:rsidP="0050551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31" w:type="dxa"/>
          </w:tcPr>
          <w:p w14:paraId="7543C5B1" w14:textId="75DAF1CB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206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368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800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4404121C" w14:textId="77777777" w:rsidR="0050551E" w:rsidRPr="00AE4996" w:rsidRDefault="0050551E" w:rsidP="0050551E">
            <w:pPr>
              <w:tabs>
                <w:tab w:val="decimal" w:pos="1020"/>
                <w:tab w:val="decimal" w:pos="1300"/>
              </w:tabs>
              <w:ind w:left="-1152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B378AEB" w14:textId="66BBDEE3" w:rsidR="0050551E" w:rsidRPr="00AE4996" w:rsidRDefault="00AE4996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217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654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802</w:t>
            </w:r>
          </w:p>
        </w:tc>
      </w:tr>
      <w:tr w:rsidR="0050551E" w:rsidRPr="00AE4996" w14:paraId="06F4B66C" w14:textId="77777777" w:rsidTr="00CE62F3">
        <w:trPr>
          <w:cantSplit/>
        </w:trPr>
        <w:tc>
          <w:tcPr>
            <w:tcW w:w="5725" w:type="dxa"/>
          </w:tcPr>
          <w:p w14:paraId="48C15490" w14:textId="77777777" w:rsidR="0050551E" w:rsidRPr="00AE4996" w:rsidRDefault="0050551E" w:rsidP="0050551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BD5E364" w14:textId="01167D3D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773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645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17814D52" w14:textId="77777777" w:rsidR="0050551E" w:rsidRPr="00AE4996" w:rsidRDefault="0050551E" w:rsidP="0050551E">
            <w:pPr>
              <w:tabs>
                <w:tab w:val="decimal" w:pos="1020"/>
                <w:tab w:val="decimal" w:pos="1300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67FFC09" w14:textId="6F99E913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230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418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551E" w:rsidRPr="00AE4996" w14:paraId="2B418AAC" w14:textId="77777777" w:rsidTr="00CE62F3">
        <w:trPr>
          <w:cantSplit/>
        </w:trPr>
        <w:tc>
          <w:tcPr>
            <w:tcW w:w="5725" w:type="dxa"/>
          </w:tcPr>
          <w:p w14:paraId="7506F5D8" w14:textId="77777777" w:rsidR="0050551E" w:rsidRPr="00AE4996" w:rsidRDefault="0050551E" w:rsidP="0050551E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7124A8B" w14:textId="0F4792C7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595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</w:tcPr>
          <w:p w14:paraId="03C27FB4" w14:textId="77777777" w:rsidR="0050551E" w:rsidRPr="00AE4996" w:rsidRDefault="0050551E" w:rsidP="0050551E">
            <w:pPr>
              <w:tabs>
                <w:tab w:val="decimal" w:pos="1020"/>
                <w:tab w:val="decimal" w:pos="1300"/>
              </w:tabs>
              <w:ind w:left="-1152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7A9E1A0" w14:textId="5D901579" w:rsidR="0050551E" w:rsidRPr="00AE4996" w:rsidRDefault="00AE4996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206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424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50551E" w:rsidRPr="00AE4996" w14:paraId="0CD8A500" w14:textId="77777777" w:rsidTr="00CE62F3">
        <w:trPr>
          <w:cantSplit/>
        </w:trPr>
        <w:tc>
          <w:tcPr>
            <w:tcW w:w="5725" w:type="dxa"/>
          </w:tcPr>
          <w:p w14:paraId="0C71B045" w14:textId="77777777" w:rsidR="0050551E" w:rsidRPr="00AE4996" w:rsidRDefault="0050551E" w:rsidP="0050551E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1" w:type="dxa"/>
          </w:tcPr>
          <w:p w14:paraId="0083FAFF" w14:textId="0E2DE08B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027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394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</w:tcPr>
          <w:p w14:paraId="6240B764" w14:textId="77777777" w:rsidR="0050551E" w:rsidRPr="00AE4996" w:rsidRDefault="0050551E" w:rsidP="0050551E">
            <w:pPr>
              <w:tabs>
                <w:tab w:val="decimal" w:pos="1020"/>
                <w:tab w:val="decimal" w:pos="1080"/>
                <w:tab w:val="decimal" w:pos="1300"/>
              </w:tabs>
              <w:ind w:left="-1152" w:right="9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7C85E5B" w14:textId="106A71A9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119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174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470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551E" w:rsidRPr="00AE4996" w14:paraId="51584713" w14:textId="77777777" w:rsidTr="00CE62F3">
        <w:trPr>
          <w:cantSplit/>
        </w:trPr>
        <w:tc>
          <w:tcPr>
            <w:tcW w:w="5725" w:type="dxa"/>
          </w:tcPr>
          <w:p w14:paraId="6E3E9F9A" w14:textId="42E92ABD" w:rsidR="0050551E" w:rsidRPr="00AE4996" w:rsidRDefault="0050551E" w:rsidP="0050551E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DD665" w14:textId="12F925A0" w:rsidR="0050551E" w:rsidRPr="00AE4996" w:rsidRDefault="0050551E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567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761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3D96DFD8" w14:textId="77777777" w:rsidR="0050551E" w:rsidRPr="00AE4996" w:rsidRDefault="0050551E" w:rsidP="0050551E">
            <w:pPr>
              <w:tabs>
                <w:tab w:val="decimal" w:pos="1020"/>
                <w:tab w:val="decimal" w:pos="1080"/>
                <w:tab w:val="decimal" w:pos="1300"/>
              </w:tabs>
              <w:ind w:left="-1152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644BF" w14:textId="61FF6CCC" w:rsidR="0050551E" w:rsidRPr="00AE4996" w:rsidRDefault="00AE4996" w:rsidP="0050551E">
            <w:pPr>
              <w:tabs>
                <w:tab w:val="decimal" w:pos="1300"/>
              </w:tabs>
              <w:ind w:left="-116" w:right="30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87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249</w:t>
            </w:r>
            <w:r w:rsidR="0050551E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</w:tbl>
    <w:p w14:paraId="14F06BBC" w14:textId="06DB6787" w:rsidR="00091675" w:rsidRPr="00AE4996" w:rsidRDefault="009E1223" w:rsidP="009E122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hint="cs"/>
          <w:sz w:val="32"/>
          <w:szCs w:val="32"/>
          <w:cs/>
        </w:rPr>
        <w:t>เงินกู้ยืมระยะยาวซึ่งเป็นหนี้สินตามสัญญาขายและเช่ากลับคืนกับบริษัทลี</w:t>
      </w:r>
      <w:proofErr w:type="spellStart"/>
      <w:r w:rsidRPr="00AE4996">
        <w:rPr>
          <w:rFonts w:asciiTheme="majorBidi" w:hAnsiTheme="majorBidi" w:hint="cs"/>
          <w:sz w:val="32"/>
          <w:szCs w:val="32"/>
          <w:cs/>
        </w:rPr>
        <w:t>สซิ่ง</w:t>
      </w:r>
      <w:proofErr w:type="spellEnd"/>
      <w:r w:rsidRPr="00AE4996">
        <w:rPr>
          <w:rFonts w:asciiTheme="majorBidi" w:hAnsiTheme="majorBidi" w:hint="cs"/>
          <w:sz w:val="32"/>
          <w:szCs w:val="32"/>
          <w:cs/>
        </w:rPr>
        <w:t>หลายแห่ง</w:t>
      </w:r>
      <w:r w:rsidRPr="00AE4996">
        <w:rPr>
          <w:rFonts w:asciiTheme="majorBidi" w:hAnsiTheme="majorBidi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z w:val="32"/>
          <w:szCs w:val="32"/>
          <w:cs/>
        </w:rPr>
        <w:t>มีอัตราดอกเบี้ยร้อยละ</w:t>
      </w:r>
      <w:r w:rsidRPr="00AE4996">
        <w:rPr>
          <w:rFonts w:asciiTheme="majorBidi" w:hAnsi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3</w:t>
      </w:r>
      <w:r w:rsidRPr="00AE4996">
        <w:rPr>
          <w:rFonts w:asciiTheme="majorBidi" w:hAnsiTheme="majorBidi" w:cstheme="majorBidi"/>
          <w:sz w:val="32"/>
          <w:szCs w:val="32"/>
        </w:rPr>
        <w:t>.</w:t>
      </w:r>
      <w:r w:rsidR="00AE4996" w:rsidRPr="00AE4996">
        <w:rPr>
          <w:rFonts w:asciiTheme="majorBidi" w:hAnsiTheme="majorBidi" w:cstheme="majorBidi"/>
          <w:sz w:val="32"/>
          <w:szCs w:val="32"/>
        </w:rPr>
        <w:t>62</w:t>
      </w:r>
      <w:r w:rsidRPr="00AE4996">
        <w:rPr>
          <w:rFonts w:asciiTheme="majorBidi" w:hAnsiTheme="majorBidi" w:cstheme="majorBidi"/>
          <w:sz w:val="32"/>
          <w:szCs w:val="32"/>
        </w:rPr>
        <w:t xml:space="preserve"> - </w:t>
      </w:r>
      <w:r w:rsidR="00AE4996" w:rsidRPr="00AE4996">
        <w:rPr>
          <w:rFonts w:asciiTheme="majorBidi" w:hAnsiTheme="majorBidi" w:cstheme="majorBidi"/>
          <w:sz w:val="32"/>
          <w:szCs w:val="32"/>
        </w:rPr>
        <w:t>6</w:t>
      </w:r>
      <w:r w:rsidRPr="00AE4996">
        <w:rPr>
          <w:rFonts w:asciiTheme="majorBidi" w:hAnsiTheme="majorBidi" w:cstheme="majorBidi"/>
          <w:sz w:val="32"/>
          <w:szCs w:val="32"/>
        </w:rPr>
        <w:t>.</w:t>
      </w:r>
      <w:r w:rsidR="00AE4996" w:rsidRPr="00AE4996">
        <w:rPr>
          <w:rFonts w:asciiTheme="majorBidi" w:hAnsiTheme="majorBidi" w:cstheme="majorBidi"/>
          <w:sz w:val="32"/>
          <w:szCs w:val="32"/>
        </w:rPr>
        <w:t>96</w:t>
      </w:r>
      <w:r w:rsidRPr="00AE4996">
        <w:rPr>
          <w:rFonts w:asciiTheme="majorBidi" w:hAnsiTheme="majorBidi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z w:val="32"/>
          <w:szCs w:val="32"/>
          <w:cs/>
        </w:rPr>
        <w:t>ต่อปี</w:t>
      </w:r>
      <w:r w:rsidRPr="00AE4996">
        <w:rPr>
          <w:rFonts w:asciiTheme="majorBidi" w:hAnsiTheme="majorBidi"/>
          <w:sz w:val="32"/>
          <w:szCs w:val="32"/>
          <w:cs/>
        </w:rPr>
        <w:t xml:space="preserve"> </w:t>
      </w:r>
      <w:r w:rsidRPr="00AE4996">
        <w:rPr>
          <w:rFonts w:asciiTheme="majorBidi" w:hAnsiTheme="majorBidi" w:hint="cs"/>
          <w:sz w:val="32"/>
          <w:szCs w:val="32"/>
          <w:cs/>
        </w:rPr>
        <w:t>และมีการค้ำประกันโดยกรรมการของบริษัทและเครื่องซักผ้าและเครื่องอบผ้า</w:t>
      </w:r>
      <w:r w:rsidRPr="00AE4996">
        <w:rPr>
          <w:rFonts w:asciiTheme="majorBidi" w:hAnsiTheme="majorBidi"/>
          <w:sz w:val="32"/>
          <w:szCs w:val="32"/>
          <w:cs/>
        </w:rPr>
        <w:t xml:space="preserve"> </w:t>
      </w:r>
      <w:r w:rsidRPr="00AE4996">
        <w:rPr>
          <w:rFonts w:asciiTheme="majorBidi" w:hAnsiTheme="majorBidi"/>
          <w:sz w:val="32"/>
          <w:szCs w:val="32"/>
        </w:rPr>
        <w:t xml:space="preserve">                  </w:t>
      </w:r>
      <w:r w:rsidRPr="00AE4996">
        <w:rPr>
          <w:rFonts w:asciiTheme="majorBidi" w:hAnsiTheme="majorBidi" w:cstheme="majorBidi"/>
          <w:sz w:val="32"/>
          <w:szCs w:val="32"/>
        </w:rPr>
        <w:t>(</w:t>
      </w:r>
      <w:r w:rsidRPr="00AE4996">
        <w:rPr>
          <w:rFonts w:asciiTheme="majorBidi" w:hAnsiTheme="majorBidi" w:hint="cs"/>
          <w:sz w:val="32"/>
          <w:szCs w:val="32"/>
          <w:cs/>
        </w:rPr>
        <w:t>ดูหมายเหตุข้อ</w:t>
      </w:r>
      <w:r w:rsidRPr="00AE4996">
        <w:rPr>
          <w:rFonts w:asciiTheme="majorBidi" w:hAnsi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11</w:t>
      </w:r>
      <w:r w:rsidRPr="00AE4996">
        <w:rPr>
          <w:rFonts w:asciiTheme="majorBidi" w:hAnsiTheme="majorBidi" w:cstheme="majorBidi"/>
          <w:sz w:val="32"/>
          <w:szCs w:val="32"/>
        </w:rPr>
        <w:t>)</w:t>
      </w:r>
    </w:p>
    <w:p w14:paraId="4B084FCB" w14:textId="0F107C9F" w:rsidR="008B74F7" w:rsidRPr="00AE4996" w:rsidRDefault="009E1223" w:rsidP="00091675">
      <w:pPr>
        <w:pStyle w:val="Style1"/>
        <w:numPr>
          <w:ilvl w:val="0"/>
          <w:numId w:val="0"/>
        </w:numPr>
        <w:spacing w:before="240"/>
        <w:ind w:left="547"/>
        <w:jc w:val="thaiDistribute"/>
        <w:rPr>
          <w:b w:val="0"/>
          <w:bCs w:val="0"/>
        </w:rPr>
      </w:pPr>
      <w:r w:rsidRPr="00AE4996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30</w:t>
      </w:r>
      <w:r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AE4996">
        <w:rPr>
          <w:rFonts w:asciiTheme="majorBidi" w:hAnsiTheme="majorBidi" w:cstheme="majorBidi"/>
          <w:b w:val="0"/>
          <w:bCs w:val="0"/>
          <w:cs/>
          <w:lang w:val="en-US"/>
        </w:rPr>
        <w:t xml:space="preserve">มิถุนายน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2569</w:t>
      </w:r>
      <w:r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AE4996">
        <w:rPr>
          <w:rFonts w:asciiTheme="majorBidi" w:hAnsiTheme="majorBidi" w:cstheme="majorBidi"/>
          <w:b w:val="0"/>
          <w:bCs w:val="0"/>
          <w:cs/>
          <w:lang w:val="en-US"/>
        </w:rPr>
        <w:t xml:space="preserve">และวันที่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31</w:t>
      </w:r>
      <w:r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AE4996">
        <w:rPr>
          <w:rFonts w:asciiTheme="majorBidi" w:hAnsiTheme="majorBidi" w:cstheme="majorBidi"/>
          <w:b w:val="0"/>
          <w:bCs w:val="0"/>
          <w:cs/>
          <w:lang w:val="en-US"/>
        </w:rPr>
        <w:t xml:space="preserve">ธันวาคม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2568</w:t>
      </w:r>
      <w:r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Pr="00AE4996">
        <w:rPr>
          <w:b w:val="0"/>
          <w:bCs w:val="0"/>
          <w:spacing w:val="-4"/>
          <w:cs/>
        </w:rPr>
        <w:t xml:space="preserve">บริษัทสามารถดำรงอัตราส่วนหนี้สินต่อทุนไว้ในอัตราไม่เกิน </w:t>
      </w:r>
      <w:r w:rsidR="00AE4996" w:rsidRPr="00AE4996">
        <w:rPr>
          <w:b w:val="0"/>
          <w:bCs w:val="0"/>
          <w:spacing w:val="-4"/>
          <w:lang w:val="en-US"/>
        </w:rPr>
        <w:t>2</w:t>
      </w:r>
      <w:r w:rsidRPr="00AE4996">
        <w:rPr>
          <w:b w:val="0"/>
          <w:bCs w:val="0"/>
          <w:spacing w:val="-4"/>
          <w:lang w:val="en-US"/>
        </w:rPr>
        <w:t>.</w:t>
      </w:r>
      <w:r w:rsidR="00AE4996" w:rsidRPr="00AE4996">
        <w:rPr>
          <w:b w:val="0"/>
          <w:bCs w:val="0"/>
          <w:spacing w:val="-4"/>
          <w:lang w:val="en-US"/>
        </w:rPr>
        <w:t>5</w:t>
      </w:r>
      <w:r w:rsidRPr="00AE4996">
        <w:rPr>
          <w:b w:val="0"/>
          <w:bCs w:val="0"/>
          <w:spacing w:val="-4"/>
          <w:lang w:val="en-US"/>
        </w:rPr>
        <w:t xml:space="preserve"> </w:t>
      </w:r>
      <w:r w:rsidRPr="00AE4996">
        <w:rPr>
          <w:b w:val="0"/>
          <w:bCs w:val="0"/>
          <w:spacing w:val="-4"/>
          <w:cs/>
        </w:rPr>
        <w:t>เท่า</w:t>
      </w:r>
      <w:r w:rsidRPr="00AE4996">
        <w:rPr>
          <w:b w:val="0"/>
          <w:bCs w:val="0"/>
          <w:spacing w:val="-6"/>
        </w:rPr>
        <w:t xml:space="preserve"> </w:t>
      </w:r>
      <w:r w:rsidRPr="00AE4996">
        <w:rPr>
          <w:b w:val="0"/>
          <w:bCs w:val="0"/>
          <w:spacing w:val="-6"/>
          <w:cs/>
          <w:lang w:val="en-US"/>
        </w:rPr>
        <w:t>ตาม</w:t>
      </w:r>
      <w:r w:rsidRPr="00AE4996">
        <w:rPr>
          <w:b w:val="0"/>
          <w:bCs w:val="0"/>
          <w:spacing w:val="-6"/>
          <w:cs/>
        </w:rPr>
        <w:t>ที่ระบุไว้ในสัญญาเงินกู้ดังกล่าว ตลอดระยะเวลาที่บริษัทมีภาระหนี้</w:t>
      </w:r>
      <w:r w:rsidRPr="00AE4996">
        <w:rPr>
          <w:b w:val="0"/>
          <w:bCs w:val="0"/>
          <w:cs/>
          <w:lang w:val="en-US"/>
        </w:rPr>
        <w:t>กับสถาบันการเงิน</w:t>
      </w:r>
    </w:p>
    <w:p w14:paraId="3AAA9A41" w14:textId="68C2673B" w:rsidR="007A2D86" w:rsidRPr="00AE4996" w:rsidRDefault="00E34285" w:rsidP="00091675">
      <w:pPr>
        <w:pStyle w:val="Style1"/>
        <w:numPr>
          <w:ilvl w:val="0"/>
          <w:numId w:val="0"/>
        </w:numPr>
        <w:spacing w:before="240" w:after="240"/>
        <w:ind w:left="547"/>
        <w:jc w:val="thaiDistribute"/>
        <w:rPr>
          <w:rFonts w:asciiTheme="majorBidi" w:hAnsiTheme="majorBidi" w:cstheme="majorBidi"/>
          <w:b w:val="0"/>
          <w:bCs w:val="0"/>
          <w:lang w:val="en-US"/>
        </w:rPr>
      </w:pPr>
      <w:r w:rsidRPr="00AE4996">
        <w:rPr>
          <w:rFonts w:asciiTheme="majorBidi" w:hAnsiTheme="majorBidi" w:cstheme="majorBidi"/>
          <w:b w:val="0"/>
          <w:bCs w:val="0"/>
          <w:cs/>
        </w:rPr>
        <w:t>นอกจากนี้</w:t>
      </w:r>
      <w:r w:rsidR="00040B8F" w:rsidRPr="00AE4996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F93E2A" w:rsidRPr="00AE4996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30</w:t>
      </w:r>
      <w:r w:rsidR="00972EAE"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972EAE" w:rsidRPr="00AE4996">
        <w:rPr>
          <w:rFonts w:asciiTheme="majorBidi" w:hAnsiTheme="majorBidi" w:cstheme="majorBidi"/>
          <w:b w:val="0"/>
          <w:bCs w:val="0"/>
          <w:cs/>
          <w:lang w:val="en-US"/>
        </w:rPr>
        <w:t>มิถุนายน</w:t>
      </w:r>
      <w:r w:rsidR="00F07602" w:rsidRPr="00AE4996">
        <w:rPr>
          <w:rFonts w:asciiTheme="majorBidi" w:hAnsiTheme="majorBidi" w:cstheme="majorBidi"/>
          <w:b w:val="0"/>
          <w:bCs w:val="0"/>
          <w:cs/>
          <w:lang w:val="en-US"/>
        </w:rPr>
        <w:t xml:space="preserve">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2569</w:t>
      </w:r>
      <w:r w:rsidR="00F94EAF"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F94EAF" w:rsidRPr="00AE4996">
        <w:rPr>
          <w:rFonts w:asciiTheme="majorBidi" w:hAnsiTheme="majorBidi" w:cstheme="majorBidi"/>
          <w:b w:val="0"/>
          <w:bCs w:val="0"/>
          <w:cs/>
          <w:lang w:val="en-US"/>
        </w:rPr>
        <w:t xml:space="preserve">และวันที่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31</w:t>
      </w:r>
      <w:r w:rsidR="00F94EAF"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F94EAF" w:rsidRPr="00AE4996">
        <w:rPr>
          <w:rFonts w:asciiTheme="majorBidi" w:hAnsiTheme="majorBidi" w:cstheme="majorBidi"/>
          <w:b w:val="0"/>
          <w:bCs w:val="0"/>
          <w:cs/>
          <w:lang w:val="en-US"/>
        </w:rPr>
        <w:t xml:space="preserve">ธันวาคม </w:t>
      </w:r>
      <w:r w:rsidR="00AE4996" w:rsidRPr="00AE4996">
        <w:rPr>
          <w:rFonts w:asciiTheme="majorBidi" w:hAnsiTheme="majorBidi" w:cstheme="majorBidi"/>
          <w:b w:val="0"/>
          <w:bCs w:val="0"/>
          <w:lang w:val="en-US"/>
        </w:rPr>
        <w:t>2568</w:t>
      </w:r>
      <w:r w:rsidR="00F94EAF" w:rsidRPr="00AE4996">
        <w:rPr>
          <w:rFonts w:asciiTheme="majorBidi" w:hAnsiTheme="majorBidi" w:cstheme="majorBidi"/>
          <w:b w:val="0"/>
          <w:bCs w:val="0"/>
          <w:lang w:val="en-US"/>
        </w:rPr>
        <w:t xml:space="preserve"> </w:t>
      </w:r>
      <w:r w:rsidR="007E2B8F" w:rsidRPr="00AE4996">
        <w:rPr>
          <w:b w:val="0"/>
          <w:bCs w:val="0"/>
          <w:cs/>
          <w:lang w:val="en-US"/>
        </w:rPr>
        <w:t>บริษัทสามารถดำรงอัตราส่วนความสามารถในการชำระหนี้ไว้ในอัตราไม่</w:t>
      </w:r>
      <w:r w:rsidR="00DF5F6E" w:rsidRPr="00AE4996">
        <w:rPr>
          <w:rFonts w:hint="cs"/>
          <w:b w:val="0"/>
          <w:bCs w:val="0"/>
          <w:cs/>
          <w:lang w:val="en-US"/>
        </w:rPr>
        <w:t>น้อยกว่า</w:t>
      </w:r>
      <w:r w:rsidR="007E2B8F" w:rsidRPr="00AE4996">
        <w:rPr>
          <w:b w:val="0"/>
          <w:bCs w:val="0"/>
          <w:cs/>
          <w:lang w:val="en-US"/>
        </w:rPr>
        <w:t xml:space="preserve"> </w:t>
      </w:r>
      <w:r w:rsidR="00AE4996" w:rsidRPr="00AE4996">
        <w:rPr>
          <w:b w:val="0"/>
          <w:bCs w:val="0"/>
          <w:lang w:val="en-US"/>
        </w:rPr>
        <w:t>1</w:t>
      </w:r>
      <w:r w:rsidR="007E2B8F" w:rsidRPr="00AE4996">
        <w:rPr>
          <w:b w:val="0"/>
          <w:bCs w:val="0"/>
          <w:lang w:val="en-US"/>
        </w:rPr>
        <w:t>.</w:t>
      </w:r>
      <w:r w:rsidR="00AE4996" w:rsidRPr="00AE4996">
        <w:rPr>
          <w:b w:val="0"/>
          <w:bCs w:val="0"/>
          <w:lang w:val="en-US"/>
        </w:rPr>
        <w:t>25</w:t>
      </w:r>
      <w:r w:rsidR="007E2B8F" w:rsidRPr="00AE4996">
        <w:rPr>
          <w:b w:val="0"/>
          <w:bCs w:val="0"/>
          <w:lang w:val="en-US"/>
        </w:rPr>
        <w:t xml:space="preserve"> </w:t>
      </w:r>
      <w:r w:rsidR="007E2B8F" w:rsidRPr="00AE4996">
        <w:rPr>
          <w:b w:val="0"/>
          <w:bCs w:val="0"/>
          <w:cs/>
          <w:lang w:val="en-US"/>
        </w:rPr>
        <w:t>เท่า ตามที่ระบุในสัญญาเงินกู้ดังกล่าว ตลอดระยะเวลาที่บริษัทมีภาระหนี้</w:t>
      </w:r>
      <w:r w:rsidR="005C1D63" w:rsidRPr="00AE4996">
        <w:rPr>
          <w:b w:val="0"/>
          <w:bCs w:val="0"/>
          <w:cs/>
          <w:lang w:val="en-US"/>
        </w:rPr>
        <w:t>กับสถาบันการเงิน</w:t>
      </w:r>
    </w:p>
    <w:p w14:paraId="219770D9" w14:textId="77777777" w:rsidR="009E1223" w:rsidRPr="00AE4996" w:rsidRDefault="009E122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8BC5DD" w14:textId="2D8556F9" w:rsidR="00D75C8D" w:rsidRPr="00AE4996" w:rsidRDefault="00AE4996" w:rsidP="00091675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D75C8D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246C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5C8D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8326E74" w14:textId="4FF415A7" w:rsidR="00D75C8D" w:rsidRPr="00AE4996" w:rsidRDefault="00D75C8D" w:rsidP="00091675">
      <w:pPr>
        <w:pStyle w:val="ListParagraph"/>
        <w:tabs>
          <w:tab w:val="left" w:pos="6570"/>
        </w:tabs>
        <w:spacing w:after="12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ณ </w:t>
      </w:r>
      <w:r w:rsidR="006403FB"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AE4996" w:rsidRPr="00AE4996">
        <w:rPr>
          <w:rFonts w:asciiTheme="majorBidi" w:hAnsiTheme="majorBidi" w:cstheme="majorBidi"/>
          <w:sz w:val="32"/>
          <w:szCs w:val="32"/>
        </w:rPr>
        <w:t>31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E4996" w:rsidRPr="00AE4996">
        <w:rPr>
          <w:rFonts w:asciiTheme="majorBidi" w:hAnsiTheme="majorBidi" w:cstheme="majorBidi"/>
          <w:sz w:val="32"/>
          <w:szCs w:val="32"/>
        </w:rPr>
        <w:t>2568</w:t>
      </w:r>
      <w:r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0"/>
        <w:gridCol w:w="1422"/>
        <w:gridCol w:w="140"/>
        <w:gridCol w:w="1422"/>
      </w:tblGrid>
      <w:tr w:rsidR="001523A2" w:rsidRPr="00AE4996" w14:paraId="36635CF0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1C41057" w14:textId="77777777" w:rsidR="00D75C8D" w:rsidRPr="00AE4996" w:rsidRDefault="00D75C8D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9B395ED" w14:textId="77777777" w:rsidR="00D75C8D" w:rsidRPr="00AE4996" w:rsidRDefault="00D75C8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98B610A" w14:textId="77777777" w:rsidR="00D75C8D" w:rsidRPr="00AE4996" w:rsidRDefault="00D75C8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316A276" w14:textId="77777777" w:rsidR="00D75C8D" w:rsidRPr="00AE4996" w:rsidRDefault="00D75C8D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792202A5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CF13563" w14:textId="77777777" w:rsidR="00D75C8D" w:rsidRPr="00AE4996" w:rsidRDefault="00D75C8D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C99D467" w14:textId="195BDFDB" w:rsidR="00D75C8D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8B74F7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4767185" w14:textId="77777777" w:rsidR="00D75C8D" w:rsidRPr="00AE4996" w:rsidRDefault="00D75C8D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EEDF022" w14:textId="5D846BA0" w:rsidR="00D75C8D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75C8D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347FE109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8CC59EC" w14:textId="77777777" w:rsidR="00514A03" w:rsidRPr="00AE4996" w:rsidRDefault="00514A03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26E74" w14:textId="3E05B5DA" w:rsidR="00514A03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C742910" w14:textId="77777777" w:rsidR="00514A03" w:rsidRPr="00AE4996" w:rsidRDefault="00514A03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82B3F" w14:textId="533E3182" w:rsidR="00514A03" w:rsidRPr="00AE4996" w:rsidRDefault="00AE4996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2F819D0E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8E8E53F" w14:textId="77777777" w:rsidR="00514A03" w:rsidRPr="00AE4996" w:rsidRDefault="00514A03" w:rsidP="00091675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9AF6699" w14:textId="77777777" w:rsidR="00514A03" w:rsidRPr="00AE4996" w:rsidRDefault="00514A03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8FFC4B7" w14:textId="77777777" w:rsidR="00514A03" w:rsidRPr="00AE4996" w:rsidRDefault="00514A03" w:rsidP="00091675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72A5EBE" w14:textId="77777777" w:rsidR="00514A03" w:rsidRPr="00AE4996" w:rsidRDefault="00514A03" w:rsidP="000916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23A2" w:rsidRPr="00AE4996" w14:paraId="56631026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A72E9A5" w14:textId="77777777" w:rsidR="00514A03" w:rsidRPr="00AE4996" w:rsidRDefault="00514A03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57A2453" w14:textId="77777777" w:rsidR="00514A03" w:rsidRPr="00AE4996" w:rsidRDefault="00514A03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9D065A1" w14:textId="77777777" w:rsidR="00514A03" w:rsidRPr="00AE4996" w:rsidRDefault="00514A03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AD7DDC1" w14:textId="77777777" w:rsidR="00514A03" w:rsidRPr="00AE4996" w:rsidRDefault="00514A03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23A2" w:rsidRPr="00AE4996" w14:paraId="3A482B66" w14:textId="77777777" w:rsidTr="007C58B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316F763F" w14:textId="77777777" w:rsidR="00301688" w:rsidRPr="00AE4996" w:rsidRDefault="00301688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การวิเคราะห์ตามการครบกำหนด: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C180CB5" w14:textId="5449A79F" w:rsidR="00301688" w:rsidRPr="00AE4996" w:rsidRDefault="0030168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1AC299C" w14:textId="77777777" w:rsidR="00301688" w:rsidRPr="00AE4996" w:rsidRDefault="00301688" w:rsidP="00091675">
            <w:pPr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24C525CF" w14:textId="26B0FC12" w:rsidR="00301688" w:rsidRPr="00AE4996" w:rsidRDefault="0030168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0550" w:rsidRPr="00AE4996" w14:paraId="128B9904" w14:textId="77777777" w:rsidTr="007C58B8">
        <w:trPr>
          <w:cantSplit/>
          <w:trHeight w:val="342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7DB5C08B" w14:textId="1C696FC1" w:rsidR="003C0550" w:rsidRPr="00AE4996" w:rsidRDefault="003C0550" w:rsidP="003C0550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0A88231" w14:textId="17EC3229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218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777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614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768A5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A96496D" w14:textId="5456EE5A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989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</w:tr>
      <w:tr w:rsidR="003C0550" w:rsidRPr="00AE4996" w14:paraId="332098F0" w14:textId="77777777" w:rsidTr="002714CC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079EDB2" w14:textId="6340ED6E" w:rsidR="003C0550" w:rsidRPr="00AE4996" w:rsidRDefault="003C0550" w:rsidP="003C0550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30A084D4" w14:textId="6AEAC6CA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374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49794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607C515" w14:textId="2FCF68AD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979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3C0550" w:rsidRPr="00AE4996" w14:paraId="361B4826" w14:textId="77777777" w:rsidTr="002714CC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45921BF3" w14:textId="08776115" w:rsidR="003C0550" w:rsidRPr="00AE4996" w:rsidRDefault="003C0550" w:rsidP="003C0550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14723AE" w14:textId="559CD5A4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354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07AFD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BEB1F43" w14:textId="1DAACD18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569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</w:tr>
      <w:tr w:rsidR="003C0550" w:rsidRPr="00AE4996" w14:paraId="3B55EC33" w14:textId="77777777" w:rsidTr="002714CC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03A9597F" w14:textId="52472B58" w:rsidR="003C0550" w:rsidRPr="00AE4996" w:rsidRDefault="003C0550" w:rsidP="003C0550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2DB0CB8" w14:textId="098F1FFF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591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AF6E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EEDFED4" w14:textId="573B26F5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491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3C0550" w:rsidRPr="00AE4996" w14:paraId="65EFA68F" w14:textId="77777777" w:rsidTr="002714CC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4EF83CEE" w14:textId="76D65E12" w:rsidR="003C0550" w:rsidRPr="00AE4996" w:rsidRDefault="003C0550" w:rsidP="003C0550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24465CAA" w14:textId="0E94C093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454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180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DB64E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3827B24B" w14:textId="1B4E2996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3C0550" w:rsidRPr="00AE4996" w14:paraId="788F2761" w14:textId="77777777" w:rsidTr="002714CC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EF41AD7" w14:textId="4380742F" w:rsidR="003C0550" w:rsidRPr="00AE4996" w:rsidRDefault="003C0550" w:rsidP="003C0550">
            <w:pPr>
              <w:snapToGrid w:val="0"/>
              <w:ind w:left="92" w:hanging="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ถัดจากปีที่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6752F" w14:textId="22A25F09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330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748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046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A6611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A536C" w14:textId="5AA5AF49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294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272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</w:tr>
      <w:tr w:rsidR="003C0550" w:rsidRPr="00AE4996" w14:paraId="596B7998" w14:textId="77777777" w:rsidTr="002E2825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26E6A994" w14:textId="77777777" w:rsidR="003C0550" w:rsidRPr="00AE4996" w:rsidRDefault="003C0550" w:rsidP="003C0550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</w:tcPr>
          <w:p w14:paraId="7A04579F" w14:textId="479E4268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344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634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812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26C32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</w:tcPr>
          <w:p w14:paraId="591D7056" w14:textId="0887F068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226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572</w:t>
            </w:r>
          </w:p>
        </w:tc>
      </w:tr>
      <w:tr w:rsidR="003C0550" w:rsidRPr="00AE4996" w14:paraId="3DE702D2" w14:textId="77777777" w:rsidTr="002E2825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0B249AB5" w14:textId="77777777" w:rsidR="003C0550" w:rsidRPr="00AE4996" w:rsidRDefault="003C0550" w:rsidP="003C0550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FC71B" w14:textId="0BB67092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794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center"/>
          </w:tcPr>
          <w:p w14:paraId="0D9616E0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84E77" w14:textId="0A403D05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0550" w:rsidRPr="00AE4996" w14:paraId="5C350779" w14:textId="77777777" w:rsidTr="002E2825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62641917" w14:textId="77777777" w:rsidR="003C0550" w:rsidRPr="00AE4996" w:rsidRDefault="003C0550" w:rsidP="003C0550">
            <w:pPr>
              <w:snapToGri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3694A" w14:textId="346CC098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686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center"/>
          </w:tcPr>
          <w:p w14:paraId="2A8AFEDF" w14:textId="77777777" w:rsidR="003C0550" w:rsidRPr="00AE4996" w:rsidRDefault="003C0550" w:rsidP="003C0550">
            <w:pPr>
              <w:snapToGrid w:val="0"/>
              <w:ind w:right="16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7353" w14:textId="726880DF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034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482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</w:tr>
      <w:tr w:rsidR="001523A2" w:rsidRPr="00AE4996" w14:paraId="4EE04213" w14:textId="77777777" w:rsidTr="007C58B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6F71D2F" w14:textId="77777777" w:rsidR="007C58B8" w:rsidRPr="00AE4996" w:rsidRDefault="007C58B8" w:rsidP="007C58B8">
            <w:pPr>
              <w:snapToGrid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274AC6" w14:textId="77777777" w:rsidR="007C58B8" w:rsidRPr="00AE4996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center"/>
          </w:tcPr>
          <w:p w14:paraId="7B6C5855" w14:textId="77777777" w:rsidR="007C58B8" w:rsidRPr="00AE4996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859CE2" w14:textId="77777777" w:rsidR="007C58B8" w:rsidRPr="00AE4996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523A2" w:rsidRPr="00AE4996" w14:paraId="078D7736" w14:textId="77777777" w:rsidTr="007C58B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4A34F2CB" w14:textId="2137F44E" w:rsidR="007C58B8" w:rsidRPr="00AE4996" w:rsidRDefault="007C58B8" w:rsidP="007C58B8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C5322FF" w14:textId="77777777" w:rsidR="007C58B8" w:rsidRPr="00AE4996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4C7274E4" w14:textId="77777777" w:rsidR="007C58B8" w:rsidRPr="00AE4996" w:rsidRDefault="007C58B8" w:rsidP="007C58B8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DFB2A2A" w14:textId="77777777" w:rsidR="007C58B8" w:rsidRPr="00AE4996" w:rsidRDefault="007C58B8" w:rsidP="007E0DF1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0550" w:rsidRPr="00AE4996" w14:paraId="2A96F6C7" w14:textId="77777777" w:rsidTr="009B3FF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14:paraId="19104692" w14:textId="77777777" w:rsidR="003C0550" w:rsidRPr="00AE4996" w:rsidRDefault="003C0550" w:rsidP="003C0550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207007E9" w14:textId="45F4694B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966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890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294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center"/>
          </w:tcPr>
          <w:p w14:paraId="04EC4A51" w14:textId="77777777" w:rsidR="003C0550" w:rsidRPr="00AE4996" w:rsidRDefault="003C0550" w:rsidP="003C0550">
            <w:pPr>
              <w:tabs>
                <w:tab w:val="decimal" w:pos="810"/>
              </w:tabs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77EBC2A4" w14:textId="7793D2C9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887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156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3C0550" w:rsidRPr="00AE4996" w14:paraId="692D2ED0" w14:textId="77777777" w:rsidTr="009B3FF8">
        <w:trPr>
          <w:cantSplit/>
          <w:trHeight w:val="296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0B07" w14:textId="77777777" w:rsidR="003C0550" w:rsidRPr="00AE4996" w:rsidRDefault="003C0550" w:rsidP="003C0550">
            <w:pPr>
              <w:snapToGri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3D620A79" w14:textId="26448627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392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center"/>
          </w:tcPr>
          <w:p w14:paraId="75389267" w14:textId="77777777" w:rsidR="003C0550" w:rsidRPr="00AE4996" w:rsidRDefault="003C0550" w:rsidP="003C0550">
            <w:pPr>
              <w:tabs>
                <w:tab w:val="decimal" w:pos="810"/>
              </w:tabs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16558071" w14:textId="6853CD34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326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  <w:tr w:rsidR="003C0550" w:rsidRPr="00AE4996" w14:paraId="01C4ECA5" w14:textId="77777777" w:rsidTr="009B3FF8">
        <w:trPr>
          <w:cantSplit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D182" w14:textId="77777777" w:rsidR="003C0550" w:rsidRPr="00AE4996" w:rsidRDefault="003C0550" w:rsidP="003C0550">
            <w:pPr>
              <w:snapToGri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729F0" w14:textId="05836C2C" w:rsidR="003C0550" w:rsidRPr="00AE4996" w:rsidRDefault="003C0550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E4996" w:rsidRPr="00AE4996">
              <w:rPr>
                <w:rFonts w:asciiTheme="majorBidi" w:hAnsiTheme="majorBidi" w:cstheme="majorBidi"/>
                <w:sz w:val="32"/>
                <w:szCs w:val="32"/>
              </w:rPr>
              <w:t>686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0C17E" w14:textId="77777777" w:rsidR="003C0550" w:rsidRPr="00AE4996" w:rsidRDefault="003C0550" w:rsidP="003C0550">
            <w:pPr>
              <w:snapToGrid w:val="0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BC86E" w14:textId="3B5CE07E" w:rsidR="003C0550" w:rsidRPr="00AE4996" w:rsidRDefault="00AE4996" w:rsidP="003C0550">
            <w:pPr>
              <w:tabs>
                <w:tab w:val="decimal" w:pos="128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034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482</w:t>
            </w:r>
            <w:r w:rsidR="003C0550" w:rsidRPr="00AE49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</w:tc>
      </w:tr>
    </w:tbl>
    <w:p w14:paraId="35D18A53" w14:textId="4F813221" w:rsidR="00DC3678" w:rsidRPr="00AE4996" w:rsidRDefault="00092D34" w:rsidP="00091675">
      <w:pPr>
        <w:tabs>
          <w:tab w:val="left" w:pos="810"/>
        </w:tabs>
        <w:spacing w:before="240"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OLE_LINK1"/>
      <w:r w:rsidRPr="00AE4996">
        <w:rPr>
          <w:rFonts w:asciiTheme="majorBidi" w:hAnsiTheme="majorBidi" w:cstheme="majorBidi"/>
          <w:sz w:val="32"/>
          <w:szCs w:val="32"/>
          <w:cs/>
        </w:rPr>
        <w:t>ณ</w:t>
      </w:r>
      <w:r w:rsidR="00AD6624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03FB" w:rsidRPr="00AE499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957A1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2569</w:t>
      </w:r>
      <w:r w:rsidR="00D75C8D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D75C8D" w:rsidRPr="00AE4996">
        <w:rPr>
          <w:rFonts w:asciiTheme="majorBidi" w:hAnsiTheme="majorBidi" w:cstheme="majorBidi"/>
          <w:sz w:val="32"/>
          <w:szCs w:val="32"/>
          <w:cs/>
        </w:rPr>
        <w:t>และ</w:t>
      </w:r>
      <w:r w:rsidR="008E0786" w:rsidRPr="00AE499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D6624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31</w:t>
      </w:r>
      <w:r w:rsidR="00AD6624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AD6624" w:rsidRPr="00AE499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75C8D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2568</w:t>
      </w:r>
      <w:r w:rsidR="008179F1" w:rsidRPr="00AE4996">
        <w:rPr>
          <w:rFonts w:asciiTheme="majorBidi" w:hAnsiTheme="majorBidi" w:cstheme="majorBidi"/>
          <w:sz w:val="32"/>
          <w:szCs w:val="32"/>
          <w:cs/>
        </w:rPr>
        <w:t xml:space="preserve"> บริษัทมีการทำสัญญาเช่าที่ดิน</w:t>
      </w:r>
      <w:r w:rsidR="0067069D" w:rsidRPr="00AE4996">
        <w:rPr>
          <w:rFonts w:asciiTheme="majorBidi" w:hAnsiTheme="majorBidi" w:cstheme="majorBidi"/>
          <w:sz w:val="32"/>
          <w:szCs w:val="32"/>
          <w:cs/>
        </w:rPr>
        <w:t xml:space="preserve"> และที่ดินพร้อ</w:t>
      </w:r>
      <w:r w:rsidR="00222CB1" w:rsidRPr="00AE4996">
        <w:rPr>
          <w:rFonts w:asciiTheme="majorBidi" w:hAnsiTheme="majorBidi" w:cstheme="majorBidi"/>
          <w:sz w:val="32"/>
          <w:szCs w:val="32"/>
          <w:cs/>
        </w:rPr>
        <w:t>มอาคาร</w:t>
      </w:r>
      <w:r w:rsidR="00D75C8D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D75C8D" w:rsidRPr="00AE4996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AE4996" w:rsidRPr="00AE4996">
        <w:rPr>
          <w:rFonts w:asciiTheme="majorBidi" w:hAnsiTheme="majorBidi" w:cstheme="majorBidi"/>
          <w:sz w:val="32"/>
          <w:szCs w:val="32"/>
        </w:rPr>
        <w:t>587</w:t>
      </w:r>
      <w:r w:rsidR="00D75C8D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FD11F2" w:rsidRPr="00AE4996">
        <w:rPr>
          <w:rFonts w:asciiTheme="majorBidi" w:hAnsiTheme="majorBidi" w:cstheme="majorBidi"/>
          <w:sz w:val="32"/>
          <w:szCs w:val="32"/>
          <w:cs/>
        </w:rPr>
        <w:t>สัญญา</w:t>
      </w:r>
      <w:r w:rsidR="00D75C8D" w:rsidRPr="00AE499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E4996" w:rsidRPr="00AE4996">
        <w:rPr>
          <w:rFonts w:ascii="Angsana New" w:hAnsi="Angsana New"/>
          <w:sz w:val="32"/>
          <w:szCs w:val="32"/>
        </w:rPr>
        <w:t>525</w:t>
      </w:r>
      <w:r w:rsidR="00D75C8D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FD11F2" w:rsidRPr="00AE4996">
        <w:rPr>
          <w:rFonts w:asciiTheme="majorBidi" w:hAnsiTheme="majorBidi" w:cstheme="majorBidi"/>
          <w:sz w:val="32"/>
          <w:szCs w:val="32"/>
          <w:cs/>
        </w:rPr>
        <w:t>สัญญา</w:t>
      </w:r>
      <w:r w:rsidR="00D75C8D" w:rsidRPr="00AE4996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bookmarkEnd w:id="1"/>
      <w:r w:rsidR="00DC3678"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4780CA" w14:textId="25866A7A" w:rsidR="0048236C" w:rsidRPr="00AE4996" w:rsidRDefault="00AE4996" w:rsidP="0009167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33C5A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2F96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4DDC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ประมาณการหนี้สินสำหรับต้นทุนการรื้อถอนและขนย้าย</w:t>
      </w:r>
    </w:p>
    <w:p w14:paraId="46247650" w14:textId="0CB9570C" w:rsidR="00BD3CED" w:rsidRPr="00AE4996" w:rsidRDefault="0048236C" w:rsidP="00091675">
      <w:pPr>
        <w:widowControl w:val="0"/>
        <w:autoSpaceDE w:val="0"/>
        <w:autoSpaceDN w:val="0"/>
        <w:adjustRightInd w:val="0"/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</w:t>
      </w:r>
      <w:r w:rsidR="00887C83" w:rsidRPr="00AE4996">
        <w:rPr>
          <w:rFonts w:asciiTheme="majorBidi" w:hAnsiTheme="majorBidi" w:cstheme="majorBidi"/>
          <w:spacing w:val="-4"/>
          <w:sz w:val="32"/>
          <w:szCs w:val="32"/>
          <w:cs/>
        </w:rPr>
        <w:t>หนี้สินสำหรับ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ต้นทุน</w:t>
      </w:r>
      <w:r w:rsidR="00887C83" w:rsidRPr="00AE4996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รื้อถอน</w:t>
      </w:r>
      <w:r w:rsidR="007340FA" w:rsidRPr="00AE4996">
        <w:rPr>
          <w:rFonts w:asciiTheme="majorBidi" w:hAnsiTheme="majorBidi" w:cstheme="majorBidi"/>
          <w:spacing w:val="-4"/>
          <w:sz w:val="32"/>
          <w:szCs w:val="32"/>
          <w:cs/>
        </w:rPr>
        <w:t>และขนย้าย</w:t>
      </w:r>
      <w:r w:rsidR="00EB0D60" w:rsidRPr="00AE499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4677" w:type="pct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6"/>
        <w:gridCol w:w="1452"/>
        <w:gridCol w:w="142"/>
        <w:gridCol w:w="1418"/>
      </w:tblGrid>
      <w:tr w:rsidR="001523A2" w:rsidRPr="00AE4996" w14:paraId="681AEFBF" w14:textId="77777777" w:rsidTr="00601576">
        <w:tc>
          <w:tcPr>
            <w:tcW w:w="5636" w:type="dxa"/>
          </w:tcPr>
          <w:p w14:paraId="7FDBA5FD" w14:textId="77777777" w:rsidR="00091675" w:rsidRPr="00AE4996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87BCD54" w14:textId="224CFB8E" w:rsidR="00091675" w:rsidRPr="00AE4996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80D114" w14:textId="77777777" w:rsidR="00091675" w:rsidRPr="00AE4996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E1C3A1" w14:textId="0A583A44" w:rsidR="00091675" w:rsidRPr="00AE4996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523A2" w:rsidRPr="00AE4996" w14:paraId="49DA7375" w14:textId="77777777" w:rsidTr="00601576">
        <w:tc>
          <w:tcPr>
            <w:tcW w:w="5636" w:type="dxa"/>
          </w:tcPr>
          <w:p w14:paraId="72D4D67F" w14:textId="77777777" w:rsidR="00091675" w:rsidRPr="00AE4996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A35C2BD" w14:textId="640FA01F" w:rsidR="00091675" w:rsidRPr="00AE4996" w:rsidRDefault="00AE4996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7CCF90" w14:textId="77777777" w:rsidR="00091675" w:rsidRPr="00AE4996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33874C" w14:textId="056D9A4F" w:rsidR="00091675" w:rsidRPr="00AE4996" w:rsidRDefault="00AE4996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091675"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23A2" w:rsidRPr="00AE4996" w14:paraId="65BB0278" w14:textId="77777777" w:rsidTr="00601576">
        <w:tc>
          <w:tcPr>
            <w:tcW w:w="5636" w:type="dxa"/>
          </w:tcPr>
          <w:p w14:paraId="5935CA1F" w14:textId="77777777" w:rsidR="00091675" w:rsidRPr="00AE4996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7F94D" w14:textId="5911FA6A" w:rsidR="00091675" w:rsidRPr="00AE4996" w:rsidRDefault="00AE4996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43EA59" w14:textId="77777777" w:rsidR="00091675" w:rsidRPr="00AE4996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2170C" w14:textId="72467558" w:rsidR="00091675" w:rsidRPr="00AE4996" w:rsidRDefault="00AE4996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1523A2" w:rsidRPr="00AE4996" w14:paraId="4B75F5AD" w14:textId="77777777" w:rsidTr="00BC63C0">
        <w:tc>
          <w:tcPr>
            <w:tcW w:w="5636" w:type="dxa"/>
          </w:tcPr>
          <w:p w14:paraId="6C6C60AE" w14:textId="77777777" w:rsidR="00091675" w:rsidRPr="00AE4996" w:rsidRDefault="00091675" w:rsidP="00091675">
            <w:pPr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14:paraId="14C5DB70" w14:textId="77777777" w:rsidR="00091675" w:rsidRPr="00AE4996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058024A5" w14:textId="77777777" w:rsidR="00091675" w:rsidRPr="00AE4996" w:rsidRDefault="00091675" w:rsidP="00091675">
            <w:pPr>
              <w:ind w:left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00A6FF6" w14:textId="77777777" w:rsidR="00091675" w:rsidRPr="00AE4996" w:rsidRDefault="00091675" w:rsidP="00091675">
            <w:pPr>
              <w:ind w:left="90" w:hanging="8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016D51" w:rsidRPr="00AE4996" w14:paraId="50B4B7B5" w14:textId="77777777" w:rsidTr="00BC63C0">
        <w:tc>
          <w:tcPr>
            <w:tcW w:w="5636" w:type="dxa"/>
          </w:tcPr>
          <w:p w14:paraId="075EC85D" w14:textId="52BFEE93" w:rsidR="00016D51" w:rsidRPr="00AE4996" w:rsidRDefault="00016D51" w:rsidP="00016D51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52" w:type="dxa"/>
            <w:shd w:val="clear" w:color="auto" w:fill="FFFFFF"/>
          </w:tcPr>
          <w:p w14:paraId="5A395B72" w14:textId="775A8D60" w:rsidR="00016D51" w:rsidRPr="00AE4996" w:rsidRDefault="00AE4996" w:rsidP="00016D51">
            <w:pPr>
              <w:tabs>
                <w:tab w:val="decimal" w:pos="1240"/>
              </w:tabs>
              <w:ind w:left="-116" w:right="-175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19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528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083</w:t>
            </w:r>
          </w:p>
        </w:tc>
        <w:tc>
          <w:tcPr>
            <w:tcW w:w="142" w:type="dxa"/>
          </w:tcPr>
          <w:p w14:paraId="6575FF13" w14:textId="77777777" w:rsidR="00016D51" w:rsidRPr="00AE4996" w:rsidRDefault="00016D51" w:rsidP="00016D51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AC773DC" w14:textId="459657A7" w:rsidR="00016D51" w:rsidRPr="00AE4996" w:rsidRDefault="00AE4996" w:rsidP="00016D51">
            <w:pPr>
              <w:tabs>
                <w:tab w:val="decimal" w:pos="1253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15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701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  <w:tr w:rsidR="00016D51" w:rsidRPr="00AE4996" w14:paraId="594085E4" w14:textId="77777777" w:rsidTr="00BC63C0">
        <w:tc>
          <w:tcPr>
            <w:tcW w:w="5636" w:type="dxa"/>
          </w:tcPr>
          <w:p w14:paraId="3FF86D1A" w14:textId="1C3CCB38" w:rsidR="00016D51" w:rsidRPr="00AE4996" w:rsidRDefault="00016D51" w:rsidP="00016D51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AE4996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ja-JP"/>
              </w:rPr>
              <w:t>เพิ่มขึ้นระหว่างงวด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52" w:type="dxa"/>
            <w:shd w:val="clear" w:color="auto" w:fill="FFFFFF"/>
          </w:tcPr>
          <w:p w14:paraId="387E49D3" w14:textId="1D1A9F19" w:rsidR="00016D51" w:rsidRPr="00AE4996" w:rsidRDefault="00016D51" w:rsidP="00016D51">
            <w:pPr>
              <w:tabs>
                <w:tab w:val="decimal" w:pos="1240"/>
              </w:tabs>
              <w:ind w:left="-116" w:right="-175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1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582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085</w:t>
            </w:r>
            <w:r w:rsidRPr="00AE499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FE2F326" w14:textId="77777777" w:rsidR="00016D51" w:rsidRPr="00AE4996" w:rsidRDefault="00016D51" w:rsidP="00016D51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096EE4B" w14:textId="370BD28B" w:rsidR="00016D51" w:rsidRPr="00AE4996" w:rsidRDefault="00AE4996" w:rsidP="00016D51">
            <w:pPr>
              <w:tabs>
                <w:tab w:val="decimal" w:pos="1253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4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026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514</w:t>
            </w:r>
          </w:p>
        </w:tc>
      </w:tr>
      <w:tr w:rsidR="00016D51" w:rsidRPr="00AE4996" w14:paraId="60EC764C" w14:textId="77777777" w:rsidTr="00BC63C0">
        <w:tc>
          <w:tcPr>
            <w:tcW w:w="5636" w:type="dxa"/>
          </w:tcPr>
          <w:p w14:paraId="550D47BE" w14:textId="607828C8" w:rsidR="00016D51" w:rsidRPr="00AE4996" w:rsidRDefault="00016D51" w:rsidP="00016D51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cs/>
                <w:lang w:eastAsia="ja-JP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52" w:type="dxa"/>
            <w:shd w:val="clear" w:color="auto" w:fill="FFFFFF"/>
          </w:tcPr>
          <w:p w14:paraId="798634A3" w14:textId="4FCA0C0A" w:rsidR="00016D51" w:rsidRPr="00AE4996" w:rsidRDefault="00016D51" w:rsidP="00E332DE">
            <w:pPr>
              <w:tabs>
                <w:tab w:val="decimal" w:pos="730"/>
              </w:tabs>
              <w:ind w:left="-64" w:right="140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9E51A5" w14:textId="77777777" w:rsidR="00016D51" w:rsidRPr="00AE4996" w:rsidRDefault="00016D51" w:rsidP="00016D51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AEE74E" w14:textId="470A6678" w:rsidR="00016D51" w:rsidRPr="00AE4996" w:rsidRDefault="00016D51" w:rsidP="00016D51">
            <w:pPr>
              <w:tabs>
                <w:tab w:val="decimal" w:pos="1240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(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200</w:t>
            </w:r>
            <w:r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="00AE4996" w:rsidRPr="00AE4996">
              <w:rPr>
                <w:rFonts w:ascii="Angsana New" w:hAnsi="Angsana New"/>
                <w:sz w:val="32"/>
                <w:szCs w:val="32"/>
              </w:rPr>
              <w:t>000</w:t>
            </w:r>
            <w:r w:rsidRPr="00AE49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6D51" w:rsidRPr="00AE4996" w14:paraId="0D49F495" w14:textId="77777777" w:rsidTr="00BC63C0">
        <w:tc>
          <w:tcPr>
            <w:tcW w:w="5636" w:type="dxa"/>
          </w:tcPr>
          <w:p w14:paraId="0268A092" w14:textId="7CE08D80" w:rsidR="00016D51" w:rsidRPr="00AE4996" w:rsidRDefault="00016D51" w:rsidP="00016D51">
            <w:pPr>
              <w:widowControl w:val="0"/>
              <w:autoSpaceDE w:val="0"/>
              <w:autoSpaceDN w:val="0"/>
              <w:adjustRightInd w:val="0"/>
              <w:ind w:left="1260" w:hanging="1138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  <w:r w:rsidRPr="00AE499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E49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2E4B199" w14:textId="04629457" w:rsidR="00016D51" w:rsidRPr="00AE4996" w:rsidRDefault="00AE4996" w:rsidP="00016D51">
            <w:pPr>
              <w:tabs>
                <w:tab w:val="decimal" w:pos="1240"/>
              </w:tabs>
              <w:ind w:left="-116" w:right="-175"/>
              <w:rPr>
                <w:rFonts w:ascii="Angsana New" w:hAnsi="Angsana New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21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110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42" w:type="dxa"/>
          </w:tcPr>
          <w:p w14:paraId="1A7DE2AC" w14:textId="77777777" w:rsidR="00016D51" w:rsidRPr="00AE4996" w:rsidRDefault="00016D51" w:rsidP="00016D51">
            <w:pPr>
              <w:tabs>
                <w:tab w:val="decimal" w:pos="54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A6DB1C6" w14:textId="231FC81D" w:rsidR="00016D51" w:rsidRPr="00AE4996" w:rsidRDefault="00AE4996" w:rsidP="00016D51">
            <w:pPr>
              <w:tabs>
                <w:tab w:val="decimal" w:pos="1253"/>
              </w:tabs>
              <w:ind w:left="-116" w:right="-175"/>
              <w:rPr>
                <w:rFonts w:asciiTheme="majorBidi" w:hAnsiTheme="majorBidi" w:cstheme="majorBidi"/>
                <w:sz w:val="32"/>
                <w:szCs w:val="32"/>
              </w:rPr>
            </w:pPr>
            <w:r w:rsidRPr="00AE4996">
              <w:rPr>
                <w:rFonts w:ascii="Angsana New" w:hAnsi="Angsana New"/>
                <w:sz w:val="32"/>
                <w:szCs w:val="32"/>
              </w:rPr>
              <w:t>19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528</w:t>
            </w:r>
            <w:r w:rsidR="00016D51" w:rsidRPr="00AE4996">
              <w:rPr>
                <w:rFonts w:ascii="Angsana New" w:hAnsi="Angsana New"/>
                <w:sz w:val="32"/>
                <w:szCs w:val="32"/>
              </w:rPr>
              <w:t>,</w:t>
            </w:r>
            <w:r w:rsidRPr="00AE4996">
              <w:rPr>
                <w:rFonts w:ascii="Angsana New" w:hAnsi="Angsana New"/>
                <w:sz w:val="32"/>
                <w:szCs w:val="32"/>
              </w:rPr>
              <w:t>083</w:t>
            </w:r>
          </w:p>
        </w:tc>
      </w:tr>
    </w:tbl>
    <w:p w14:paraId="35ED03F7" w14:textId="77777777" w:rsidR="00273877" w:rsidRPr="00AE4996" w:rsidRDefault="00273877" w:rsidP="00091675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4996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การรื้อถอนและขนย้ายของส่วนปรับปรุงอาคารเช่าโดยอ้างอิงราคาประเมินค่ารื้อถอนที่ถูกเสนอโดยบริษัทรับเหมาก่อสร้าง</w:t>
      </w:r>
    </w:p>
    <w:p w14:paraId="40FEE9BE" w14:textId="048D23B8" w:rsidR="00557F8C" w:rsidRPr="00AE4996" w:rsidRDefault="00AE4996" w:rsidP="00091675">
      <w:pPr>
        <w:tabs>
          <w:tab w:val="left" w:pos="540"/>
        </w:tabs>
        <w:spacing w:befor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557F8C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7F8C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0D76" w:rsidRPr="00AE49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</w:p>
    <w:p w14:paraId="1F3E6593" w14:textId="04847B5E" w:rsidR="004F42AC" w:rsidRPr="00AE4996" w:rsidRDefault="004F42AC" w:rsidP="0058508C">
      <w:pPr>
        <w:snapToGrid w:val="0"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E4996" w:rsidRPr="00AE4996">
        <w:rPr>
          <w:rFonts w:ascii="Angsana New" w:hAnsi="Angsana New"/>
          <w:sz w:val="32"/>
          <w:szCs w:val="32"/>
        </w:rPr>
        <w:t>5</w:t>
      </w:r>
      <w:r w:rsidRPr="00AE4996">
        <w:rPr>
          <w:rFonts w:ascii="Angsana New" w:hAnsi="Angsana New"/>
          <w:sz w:val="32"/>
          <w:szCs w:val="32"/>
          <w:cs/>
        </w:rPr>
        <w:t xml:space="preserve"> มีนาคม 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AE4996" w:rsidRPr="00AE4996">
        <w:rPr>
          <w:rFonts w:ascii="Angsana New" w:hAnsi="Angsana New"/>
          <w:sz w:val="32"/>
          <w:szCs w:val="32"/>
        </w:rPr>
        <w:t>1</w:t>
      </w:r>
      <w:r w:rsidRPr="00AE4996">
        <w:rPr>
          <w:rFonts w:ascii="Angsana New" w:hAnsi="Angsana New"/>
          <w:sz w:val="32"/>
          <w:szCs w:val="32"/>
        </w:rPr>
        <w:t>/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ได้อนุมัติให้เปลี่ยนแปลงมูลค่าหุ้นสามัญของบริษัทจากเดิมที่ตราไว้หุ้นละ </w:t>
      </w:r>
      <w:r w:rsidR="00AE4996" w:rsidRPr="00AE4996">
        <w:rPr>
          <w:rFonts w:ascii="Angsana New" w:hAnsi="Angsana New"/>
          <w:sz w:val="32"/>
          <w:szCs w:val="32"/>
        </w:rPr>
        <w:t>10</w:t>
      </w:r>
      <w:r w:rsidRPr="00AE4996"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AE4996" w:rsidRPr="00AE4996">
        <w:rPr>
          <w:rFonts w:ascii="Angsana New" w:hAnsi="Angsana New"/>
          <w:sz w:val="32"/>
          <w:szCs w:val="32"/>
        </w:rPr>
        <w:t>15</w:t>
      </w:r>
      <w:r w:rsidRPr="00AE4996">
        <w:rPr>
          <w:rFonts w:ascii="Angsana New" w:hAnsi="Angsana New"/>
          <w:sz w:val="32"/>
          <w:szCs w:val="32"/>
          <w:cs/>
        </w:rPr>
        <w:t xml:space="preserve"> ล้านหุ้น เป็นหุ้นละ </w:t>
      </w:r>
      <w:r w:rsidR="00AE4996" w:rsidRPr="00AE4996">
        <w:rPr>
          <w:rFonts w:ascii="Angsana New" w:hAnsi="Angsana New"/>
          <w:sz w:val="32"/>
          <w:szCs w:val="32"/>
        </w:rPr>
        <w:t>0</w:t>
      </w:r>
      <w:r w:rsidRPr="00AE4996">
        <w:rPr>
          <w:rFonts w:ascii="Angsana New" w:hAnsi="Angsana New"/>
          <w:sz w:val="32"/>
          <w:szCs w:val="32"/>
        </w:rPr>
        <w:t>.</w:t>
      </w:r>
      <w:r w:rsidR="00AE4996" w:rsidRPr="00AE4996">
        <w:rPr>
          <w:rFonts w:ascii="Angsana New" w:hAnsi="Angsana New"/>
          <w:sz w:val="32"/>
          <w:szCs w:val="32"/>
        </w:rPr>
        <w:t>50</w:t>
      </w:r>
      <w:r w:rsidRPr="00AE4996"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AE4996" w:rsidRPr="00AE4996">
        <w:rPr>
          <w:rFonts w:ascii="Angsana New" w:hAnsi="Angsana New"/>
          <w:spacing w:val="-8"/>
          <w:sz w:val="32"/>
          <w:szCs w:val="32"/>
        </w:rPr>
        <w:t>300</w:t>
      </w:r>
      <w:r w:rsidRPr="00AE4996">
        <w:rPr>
          <w:rFonts w:ascii="Angsana New" w:hAnsi="Angsana New"/>
          <w:spacing w:val="-8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ล้านหุ้น และเพิ่มทุนจดทะเบียนของบริษัทจากทุนจดทะเบียนเดิม </w:t>
      </w:r>
      <w:r w:rsidR="00AE4996" w:rsidRPr="00AE4996">
        <w:rPr>
          <w:rFonts w:ascii="Angsana New" w:hAnsi="Angsana New"/>
          <w:spacing w:val="-8"/>
          <w:sz w:val="32"/>
          <w:szCs w:val="32"/>
        </w:rPr>
        <w:t>150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 ล้านบาท (หุ้นสามัญ </w:t>
      </w:r>
      <w:r w:rsidR="00AE4996" w:rsidRPr="00AE4996">
        <w:rPr>
          <w:rFonts w:ascii="Angsana New" w:hAnsi="Angsana New"/>
          <w:spacing w:val="-8"/>
          <w:sz w:val="32"/>
          <w:szCs w:val="32"/>
        </w:rPr>
        <w:t>300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 ล้านหุ้น</w:t>
      </w:r>
      <w:r w:rsidRPr="00AE4996">
        <w:rPr>
          <w:rFonts w:ascii="Angsana New" w:hAnsi="Angsana New"/>
          <w:sz w:val="32"/>
          <w:szCs w:val="32"/>
          <w:cs/>
        </w:rPr>
        <w:t xml:space="preserve"> มูลค่า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หุ้นละ </w:t>
      </w:r>
      <w:r w:rsidR="00AE4996" w:rsidRPr="00AE4996">
        <w:rPr>
          <w:rFonts w:ascii="Angsana New" w:hAnsi="Angsana New"/>
          <w:spacing w:val="-8"/>
          <w:sz w:val="32"/>
          <w:szCs w:val="32"/>
        </w:rPr>
        <w:t>0</w:t>
      </w:r>
      <w:r w:rsidRPr="00AE4996">
        <w:rPr>
          <w:rFonts w:ascii="Angsana New" w:hAnsi="Angsana New"/>
          <w:spacing w:val="-8"/>
          <w:sz w:val="32"/>
          <w:szCs w:val="32"/>
        </w:rPr>
        <w:t>.</w:t>
      </w:r>
      <w:r w:rsidR="00AE4996" w:rsidRPr="00AE4996">
        <w:rPr>
          <w:rFonts w:ascii="Angsana New" w:hAnsi="Angsana New"/>
          <w:spacing w:val="-8"/>
          <w:sz w:val="32"/>
          <w:szCs w:val="32"/>
        </w:rPr>
        <w:t>50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 บาท) เป็นทุนจดทะเบียนจำนวน </w:t>
      </w:r>
      <w:r w:rsidR="00AE4996" w:rsidRPr="00AE4996">
        <w:rPr>
          <w:rFonts w:ascii="Angsana New" w:hAnsi="Angsana New"/>
          <w:spacing w:val="-8"/>
          <w:sz w:val="32"/>
          <w:szCs w:val="32"/>
        </w:rPr>
        <w:t>187</w:t>
      </w:r>
      <w:r w:rsidRPr="00AE4996">
        <w:rPr>
          <w:rFonts w:ascii="Angsana New" w:hAnsi="Angsana New"/>
          <w:spacing w:val="-8"/>
          <w:sz w:val="32"/>
          <w:szCs w:val="32"/>
        </w:rPr>
        <w:t>.</w:t>
      </w:r>
      <w:r w:rsidR="00AE4996" w:rsidRPr="00AE4996">
        <w:rPr>
          <w:rFonts w:ascii="Angsana New" w:hAnsi="Angsana New"/>
          <w:spacing w:val="-8"/>
          <w:sz w:val="32"/>
          <w:szCs w:val="32"/>
        </w:rPr>
        <w:t>50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 ล้านบาท (หุ้นสามัญ </w:t>
      </w:r>
      <w:r w:rsidR="00AE4996" w:rsidRPr="00AE4996">
        <w:rPr>
          <w:rFonts w:ascii="Angsana New" w:hAnsi="Angsana New"/>
          <w:spacing w:val="-8"/>
          <w:sz w:val="32"/>
          <w:szCs w:val="32"/>
        </w:rPr>
        <w:t>375</w:t>
      </w:r>
      <w:r w:rsidRPr="00AE4996">
        <w:rPr>
          <w:rFonts w:ascii="Angsana New" w:hAnsi="Angsana New"/>
          <w:spacing w:val="-8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ล้านหุ้น มูลค่าหุ้นละ </w:t>
      </w:r>
      <w:r w:rsidR="00AE4996" w:rsidRPr="00AE4996">
        <w:rPr>
          <w:rFonts w:ascii="Angsana New" w:hAnsi="Angsana New"/>
          <w:spacing w:val="-8"/>
          <w:sz w:val="32"/>
          <w:szCs w:val="32"/>
        </w:rPr>
        <w:t>0</w:t>
      </w:r>
      <w:r w:rsidRPr="00AE4996">
        <w:rPr>
          <w:rFonts w:ascii="Angsana New" w:hAnsi="Angsana New"/>
          <w:spacing w:val="-8"/>
          <w:sz w:val="32"/>
          <w:szCs w:val="32"/>
        </w:rPr>
        <w:t>.</w:t>
      </w:r>
      <w:r w:rsidR="00AE4996" w:rsidRPr="00AE4996">
        <w:rPr>
          <w:rFonts w:ascii="Angsana New" w:hAnsi="Angsana New"/>
          <w:spacing w:val="-8"/>
          <w:sz w:val="32"/>
          <w:szCs w:val="32"/>
        </w:rPr>
        <w:t>50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 บาท)</w:t>
      </w:r>
      <w:r w:rsidRPr="00AE4996">
        <w:rPr>
          <w:rFonts w:ascii="Angsana New" w:hAnsi="Angsana New"/>
          <w:sz w:val="32"/>
          <w:szCs w:val="32"/>
          <w:cs/>
        </w:rPr>
        <w:t xml:space="preserve"> โดยการออกหุ้นสามัญเพิ่มทุนจำนวน </w:t>
      </w:r>
      <w:r w:rsidR="00AE4996" w:rsidRPr="00AE4996">
        <w:rPr>
          <w:rFonts w:ascii="Angsana New" w:hAnsi="Angsana New"/>
          <w:sz w:val="32"/>
          <w:szCs w:val="32"/>
        </w:rPr>
        <w:t>75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AE4996" w:rsidRPr="00AE4996">
        <w:rPr>
          <w:rFonts w:ascii="Angsana New" w:hAnsi="Angsana New"/>
          <w:sz w:val="32"/>
          <w:szCs w:val="32"/>
        </w:rPr>
        <w:t>0</w:t>
      </w:r>
      <w:r w:rsidRPr="00AE4996">
        <w:rPr>
          <w:rFonts w:ascii="Angsana New" w:hAnsi="Angsana New"/>
          <w:sz w:val="32"/>
          <w:szCs w:val="32"/>
        </w:rPr>
        <w:t>.</w:t>
      </w:r>
      <w:r w:rsidR="00AE4996" w:rsidRPr="00AE4996">
        <w:rPr>
          <w:rFonts w:ascii="Angsana New" w:hAnsi="Angsana New"/>
          <w:sz w:val="32"/>
          <w:szCs w:val="32"/>
        </w:rPr>
        <w:t>50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บาท เพื่อเสนอขายให้แก่ประชาชนครั้งแรก</w:t>
      </w:r>
      <w:r w:rsidRPr="00AE4996">
        <w:rPr>
          <w:rFonts w:ascii="Angsana New" w:hAnsi="Angsana New"/>
          <w:sz w:val="32"/>
          <w:szCs w:val="32"/>
        </w:rPr>
        <w:t xml:space="preserve"> </w:t>
      </w:r>
    </w:p>
    <w:p w14:paraId="37CB74CC" w14:textId="7BD4AFBB" w:rsidR="004F42AC" w:rsidRPr="00AE4996" w:rsidRDefault="004F42AC" w:rsidP="004F42AC">
      <w:pPr>
        <w:snapToGrid w:val="0"/>
        <w:spacing w:after="12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ในระหว่างวันที่ 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24</w:t>
      </w: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 - 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28</w:t>
      </w: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 ตุลาคม 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2568</w:t>
      </w:r>
      <w:r w:rsidRPr="00AE4996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บริษัทได้ขายหุ้นสามัญเพิ่มทุนจำนวน 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52</w:t>
      </w:r>
      <w:r w:rsidRPr="00AE4996">
        <w:rPr>
          <w:rFonts w:ascii="Angsana New" w:eastAsia="MS Mincho" w:hAnsi="Angsana New"/>
          <w:spacing w:val="-4"/>
          <w:sz w:val="32"/>
          <w:szCs w:val="32"/>
        </w:rPr>
        <w:t>,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941</w:t>
      </w:r>
      <w:r w:rsidRPr="00AE4996">
        <w:rPr>
          <w:rFonts w:ascii="Angsana New" w:eastAsia="MS Mincho" w:hAnsi="Angsana New"/>
          <w:spacing w:val="-4"/>
          <w:sz w:val="32"/>
          <w:szCs w:val="32"/>
        </w:rPr>
        <w:t>,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176</w:t>
      </w: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 หุ้น ในราคาหุ้นละ 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7</w:t>
      </w:r>
      <w:r w:rsidRPr="00AE4996">
        <w:rPr>
          <w:rFonts w:ascii="Angsana New" w:eastAsia="MS Mincho" w:hAnsi="Angsana New"/>
          <w:spacing w:val="-4"/>
          <w:sz w:val="32"/>
          <w:szCs w:val="32"/>
        </w:rPr>
        <w:t>.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50</w:t>
      </w: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 บาท แก่ประชาชนทั่วไปเป็นครั้งแรก โดยมีมูลค่าที่ตราไว้ 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0</w:t>
      </w:r>
      <w:r w:rsidRPr="00AE4996">
        <w:rPr>
          <w:rFonts w:ascii="Angsana New" w:eastAsia="MS Mincho" w:hAnsi="Angsana New"/>
          <w:spacing w:val="-4"/>
          <w:sz w:val="32"/>
          <w:szCs w:val="32"/>
        </w:rPr>
        <w:t>.</w:t>
      </w:r>
      <w:r w:rsidR="00AE4996" w:rsidRPr="00AE4996">
        <w:rPr>
          <w:rFonts w:ascii="Angsana New" w:eastAsia="MS Mincho" w:hAnsi="Angsana New"/>
          <w:spacing w:val="-4"/>
          <w:sz w:val="32"/>
          <w:szCs w:val="32"/>
        </w:rPr>
        <w:t>50</w:t>
      </w:r>
      <w:r w:rsidRPr="00AE4996">
        <w:rPr>
          <w:rFonts w:ascii="Angsana New" w:eastAsia="MS Mincho" w:hAnsi="Angsana New"/>
          <w:spacing w:val="-4"/>
          <w:sz w:val="32"/>
          <w:szCs w:val="32"/>
          <w:cs/>
        </w:rPr>
        <w:t xml:space="preserve"> บาท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 บริษัทได้รับชำระค่าหุ้นจำนวน </w:t>
      </w:r>
      <w:r w:rsidR="00AE4996" w:rsidRPr="00AE4996">
        <w:rPr>
          <w:rFonts w:ascii="Angsana New" w:eastAsia="MS Mincho" w:hAnsi="Angsana New"/>
          <w:sz w:val="32"/>
          <w:szCs w:val="32"/>
        </w:rPr>
        <w:t>397</w:t>
      </w:r>
      <w:r w:rsidRPr="00AE4996">
        <w:rPr>
          <w:rFonts w:ascii="Angsana New" w:eastAsia="MS Mincho" w:hAnsi="Angsana New"/>
          <w:sz w:val="32"/>
          <w:szCs w:val="32"/>
        </w:rPr>
        <w:t>.</w:t>
      </w:r>
      <w:r w:rsidR="00AE4996" w:rsidRPr="00AE4996">
        <w:rPr>
          <w:rFonts w:ascii="Angsana New" w:eastAsia="MS Mincho" w:hAnsi="Angsana New"/>
          <w:sz w:val="32"/>
          <w:szCs w:val="32"/>
        </w:rPr>
        <w:t>06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 ล้านบาทแล้ว</w:t>
      </w:r>
      <w:r w:rsidRPr="00AE4996">
        <w:rPr>
          <w:rFonts w:ascii="Angsana New" w:eastAsia="MS Mincho" w:hAnsi="Angsana New"/>
          <w:sz w:val="32"/>
          <w:szCs w:val="32"/>
        </w:rPr>
        <w:t xml:space="preserve"> 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และได้จดทะเบียนเพิ่มทุนที่ได้รับชำระแล้วกับกรมพัฒนาธุรกิจการค้าเมื่อวันที่ </w:t>
      </w:r>
      <w:r w:rsidR="008E0883" w:rsidRPr="00AE4996">
        <w:rPr>
          <w:rFonts w:ascii="Angsana New" w:eastAsia="MS Mincho" w:hAnsi="Angsana New"/>
          <w:sz w:val="32"/>
          <w:szCs w:val="32"/>
        </w:rPr>
        <w:t xml:space="preserve">  </w:t>
      </w:r>
      <w:r w:rsidR="00AE4996" w:rsidRPr="00AE4996">
        <w:rPr>
          <w:rFonts w:ascii="Angsana New" w:eastAsia="MS Mincho" w:hAnsi="Angsana New"/>
          <w:sz w:val="32"/>
          <w:szCs w:val="32"/>
        </w:rPr>
        <w:t>29</w:t>
      </w:r>
      <w:r w:rsidRPr="00AE4996">
        <w:rPr>
          <w:rFonts w:ascii="Angsana New" w:eastAsia="MS Mincho" w:hAnsi="Angsana New"/>
          <w:sz w:val="32"/>
          <w:szCs w:val="32"/>
        </w:rPr>
        <w:t xml:space="preserve"> 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ตุลาคม </w:t>
      </w:r>
      <w:r w:rsidR="00AE4996" w:rsidRPr="00AE4996">
        <w:rPr>
          <w:rFonts w:ascii="Angsana New" w:eastAsia="MS Mincho" w:hAnsi="Angsana New"/>
          <w:sz w:val="32"/>
          <w:szCs w:val="32"/>
        </w:rPr>
        <w:t>2568</w:t>
      </w:r>
      <w:r w:rsidRPr="00AE4996">
        <w:rPr>
          <w:rFonts w:ascii="Angsana New" w:eastAsia="MS Mincho" w:hAnsi="Angsana New"/>
          <w:sz w:val="32"/>
          <w:szCs w:val="32"/>
        </w:rPr>
        <w:t xml:space="preserve"> </w:t>
      </w:r>
      <w:r w:rsidRPr="00AE4996">
        <w:rPr>
          <w:rFonts w:ascii="Angsana New" w:eastAsia="MS Mincho" w:hAnsi="Angsana New"/>
          <w:sz w:val="32"/>
          <w:szCs w:val="32"/>
          <w:cs/>
        </w:rPr>
        <w:t xml:space="preserve">ทั้งนี้ ต้นทุนทางตรงที่เกี่ยวข้องการเสนอขายหุ้นจำนวน </w:t>
      </w:r>
      <w:r w:rsidR="00AE4996" w:rsidRPr="00AE4996">
        <w:rPr>
          <w:rFonts w:ascii="Angsana New" w:eastAsia="MS Mincho" w:hAnsi="Angsana New"/>
          <w:sz w:val="32"/>
          <w:szCs w:val="32"/>
        </w:rPr>
        <w:t>9</w:t>
      </w:r>
      <w:r w:rsidRPr="00AE4996">
        <w:rPr>
          <w:rFonts w:ascii="Angsana New" w:eastAsia="MS Mincho" w:hAnsi="Angsana New"/>
          <w:sz w:val="32"/>
          <w:szCs w:val="32"/>
        </w:rPr>
        <w:t>.</w:t>
      </w:r>
      <w:r w:rsidR="00AE4996" w:rsidRPr="00AE4996">
        <w:rPr>
          <w:rFonts w:ascii="Angsana New" w:eastAsia="MS Mincho" w:hAnsi="Angsana New"/>
          <w:sz w:val="32"/>
          <w:szCs w:val="32"/>
        </w:rPr>
        <w:t>93</w:t>
      </w:r>
      <w:r w:rsidRPr="00AE4996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AE4996">
        <w:rPr>
          <w:rFonts w:ascii="Angsana New" w:eastAsia="MS Mincho" w:hAnsi="Angsana New"/>
          <w:sz w:val="32"/>
          <w:szCs w:val="32"/>
          <w:cs/>
        </w:rPr>
        <w:t>ล้านบาท (สุทธิจากภาษี) แสดงเป็นส่วนหักในส่วนเกินมูลค่าหุ้น</w:t>
      </w:r>
    </w:p>
    <w:p w14:paraId="73977FE0" w14:textId="2CBE72D6" w:rsidR="007E0DF1" w:rsidRPr="00AE4996" w:rsidRDefault="007E0DF1">
      <w:pPr>
        <w:rPr>
          <w:rFonts w:ascii="Angsana New" w:eastAsia="MS Mincho" w:hAnsi="Angsana New"/>
          <w:sz w:val="32"/>
          <w:szCs w:val="32"/>
          <w:cs/>
        </w:rPr>
      </w:pPr>
      <w:r w:rsidRPr="00AE4996">
        <w:rPr>
          <w:rFonts w:ascii="Angsana New" w:eastAsia="MS Mincho" w:hAnsi="Angsana New"/>
          <w:sz w:val="32"/>
          <w:szCs w:val="32"/>
          <w:cs/>
        </w:rPr>
        <w:br w:type="page"/>
      </w:r>
    </w:p>
    <w:p w14:paraId="51C7AEA4" w14:textId="144E3B12" w:rsidR="006215DA" w:rsidRPr="00AE4996" w:rsidRDefault="006215DA" w:rsidP="00091675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กำไรต่อหุ้นขั้นพื้นฐานคำนวณโดยการหารกำไรสำหรับ</w:t>
      </w:r>
      <w:r w:rsidRPr="00AE499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E4996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ส่วนที่เป็นของผู้ถือหุ้นของบริษัท</w:t>
      </w:r>
      <w:r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และหุ้นสามัญที่ออกจำหน่ายแล้วถัวเฉลี่ยถ่วงน้ำหนักระหว่างปีในแต่ละงวด แสดงการคำนวณดังนี้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335"/>
        <w:gridCol w:w="20"/>
        <w:gridCol w:w="90"/>
        <w:gridCol w:w="20"/>
        <w:gridCol w:w="20"/>
        <w:gridCol w:w="1215"/>
        <w:gridCol w:w="180"/>
        <w:gridCol w:w="1350"/>
      </w:tblGrid>
      <w:tr w:rsidR="00F03A06" w:rsidRPr="00AE4996" w14:paraId="16209E60" w14:textId="77777777" w:rsidTr="0037442C">
        <w:trPr>
          <w:trHeight w:val="144"/>
        </w:trPr>
        <w:tc>
          <w:tcPr>
            <w:tcW w:w="3600" w:type="dxa"/>
          </w:tcPr>
          <w:p w14:paraId="4A34DAC2" w14:textId="77777777" w:rsidR="00F03A06" w:rsidRPr="00AE4996" w:rsidRDefault="00F03A06" w:rsidP="0037442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</w:tcPr>
          <w:p w14:paraId="68B9262E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0" w:type="dxa"/>
          </w:tcPr>
          <w:p w14:paraId="21FAAD85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8DF95FE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48A007A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5D40FB92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0FFF32C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F03A06" w:rsidRPr="00AE4996" w14:paraId="5B7A45BC" w14:textId="77777777" w:rsidTr="0037442C">
        <w:trPr>
          <w:trHeight w:val="144"/>
        </w:trPr>
        <w:tc>
          <w:tcPr>
            <w:tcW w:w="3600" w:type="dxa"/>
          </w:tcPr>
          <w:p w14:paraId="7C6895F9" w14:textId="77777777" w:rsidR="00F03A06" w:rsidRPr="00AE4996" w:rsidRDefault="00F03A06" w:rsidP="0037442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</w:tcPr>
          <w:p w14:paraId="534E6E23" w14:textId="71E6CCF0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" w:type="dxa"/>
          </w:tcPr>
          <w:p w14:paraId="02E41826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7F1EB5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3EC9C260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5D32A552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7AFD1E24" w14:textId="47E02F62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49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03A06" w:rsidRPr="00AE4996" w14:paraId="1A829EF6" w14:textId="77777777" w:rsidTr="0037442C">
        <w:trPr>
          <w:trHeight w:val="144"/>
        </w:trPr>
        <w:tc>
          <w:tcPr>
            <w:tcW w:w="3600" w:type="dxa"/>
          </w:tcPr>
          <w:p w14:paraId="7CD22478" w14:textId="77777777" w:rsidR="00F03A06" w:rsidRPr="00AE4996" w:rsidRDefault="00F03A06" w:rsidP="0037442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CE145E" w14:textId="612758C9" w:rsidR="00F03A06" w:rsidRPr="00AE4996" w:rsidRDefault="00AE499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0F02EE5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</w:tcPr>
          <w:p w14:paraId="6943CB60" w14:textId="62749C1D" w:rsidR="00F03A06" w:rsidRPr="00AE4996" w:rsidRDefault="00AE499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" w:type="dxa"/>
          </w:tcPr>
          <w:p w14:paraId="68DE06F3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BD99C1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0CC05629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49B61C97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6A73A172" w14:textId="5A27AF0B" w:rsidR="00F03A06" w:rsidRPr="00AE4996" w:rsidRDefault="00AE499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71059563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0E448" w14:textId="46EE15A2" w:rsidR="00F03A06" w:rsidRPr="00AE4996" w:rsidRDefault="00AE499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03A06" w:rsidRPr="00AE4996" w14:paraId="33DA51B6" w14:textId="77777777" w:rsidTr="0037442C">
        <w:trPr>
          <w:trHeight w:val="144"/>
        </w:trPr>
        <w:tc>
          <w:tcPr>
            <w:tcW w:w="3600" w:type="dxa"/>
          </w:tcPr>
          <w:p w14:paraId="20190023" w14:textId="77777777" w:rsidR="00F03A06" w:rsidRPr="00AE4996" w:rsidRDefault="00F03A06" w:rsidP="0037442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26FE1A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44EF1EE9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2481A70A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0" w:type="dxa"/>
          </w:tcPr>
          <w:p w14:paraId="1CF1EEAC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85DED44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66406B3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661AEF6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81D41B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BB2E740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5E5B1D" w14:textId="77777777" w:rsidR="00F03A06" w:rsidRPr="00AE4996" w:rsidRDefault="00F03A06" w:rsidP="0037442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3A06" w:rsidRPr="00AE4996" w14:paraId="3601EDBA" w14:textId="77777777" w:rsidTr="0037442C">
        <w:trPr>
          <w:trHeight w:val="144"/>
        </w:trPr>
        <w:tc>
          <w:tcPr>
            <w:tcW w:w="3600" w:type="dxa"/>
          </w:tcPr>
          <w:p w14:paraId="597D756D" w14:textId="77777777" w:rsidR="00F03A06" w:rsidRPr="00AE4996" w:rsidRDefault="00F03A06" w:rsidP="0037442C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D0ECD49" w14:textId="405DE29C" w:rsidR="00F03A06" w:rsidRPr="00AE4996" w:rsidRDefault="00AE499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656DA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6656DA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80" w:type="dxa"/>
          </w:tcPr>
          <w:p w14:paraId="7BE63891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vAlign w:val="bottom"/>
          </w:tcPr>
          <w:p w14:paraId="4A1504B7" w14:textId="5FA7C8DA" w:rsidR="00F03A06" w:rsidRPr="00AE4996" w:rsidRDefault="00AE499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20" w:type="dxa"/>
          </w:tcPr>
          <w:p w14:paraId="2362CC01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0390EF1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7FEFF74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1C9ADF0F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C6BF4B9" w14:textId="7173D901" w:rsidR="00F03A06" w:rsidRPr="00AE4996" w:rsidRDefault="00AE499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656DA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6656DA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80" w:type="dxa"/>
          </w:tcPr>
          <w:p w14:paraId="549858D6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94FEDA" w14:textId="5C68EF06" w:rsidR="00F03A06" w:rsidRPr="00AE4996" w:rsidRDefault="00AE499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F03A06" w:rsidRPr="00AE4996" w14:paraId="69A2AC3E" w14:textId="77777777" w:rsidTr="0037442C">
        <w:trPr>
          <w:trHeight w:val="144"/>
        </w:trPr>
        <w:tc>
          <w:tcPr>
            <w:tcW w:w="3600" w:type="dxa"/>
          </w:tcPr>
          <w:p w14:paraId="0309CE38" w14:textId="77777777" w:rsidR="00F03A06" w:rsidRPr="00AE4996" w:rsidRDefault="00F03A06" w:rsidP="0037442C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หุ้นสามัญที่ออกจำหน่ายแล้วถัวเฉลี่ย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A38DF0F" w14:textId="77777777" w:rsidR="00F03A06" w:rsidRPr="00AE4996" w:rsidRDefault="00F03A0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2D21C70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  <w:vAlign w:val="bottom"/>
          </w:tcPr>
          <w:p w14:paraId="3199EB4D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8E4B10D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86935E2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77450A2C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EA4298E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ADAF1E4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C7EB8B4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0BB6A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3A06" w:rsidRPr="00AE4996" w14:paraId="7CD713D6" w14:textId="77777777" w:rsidTr="0037442C">
        <w:trPr>
          <w:trHeight w:val="144"/>
        </w:trPr>
        <w:tc>
          <w:tcPr>
            <w:tcW w:w="3600" w:type="dxa"/>
          </w:tcPr>
          <w:p w14:paraId="20B6C574" w14:textId="77777777" w:rsidR="00F03A06" w:rsidRPr="00AE4996" w:rsidRDefault="00F03A06" w:rsidP="0037442C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AE49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ถ่วงน้ำหนักสำหรับงวด (หุ้น)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EC1C171" w14:textId="52C1A8B6" w:rsidR="00F03A06" w:rsidRPr="00AE4996" w:rsidRDefault="00AE499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5A6F4B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="005A6F4B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80" w:type="dxa"/>
          </w:tcPr>
          <w:p w14:paraId="0A26DEC6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vAlign w:val="bottom"/>
          </w:tcPr>
          <w:p w14:paraId="103D19CA" w14:textId="5CC52632" w:rsidR="00F03A06" w:rsidRPr="00AE4996" w:rsidRDefault="00AE4996" w:rsidP="00E332DE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0" w:type="dxa"/>
          </w:tcPr>
          <w:p w14:paraId="13131548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2415CA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  <w:tcBorders>
              <w:bottom w:val="double" w:sz="4" w:space="0" w:color="auto"/>
            </w:tcBorders>
          </w:tcPr>
          <w:p w14:paraId="2964CDC9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  <w:tcBorders>
              <w:bottom w:val="double" w:sz="4" w:space="0" w:color="auto"/>
            </w:tcBorders>
          </w:tcPr>
          <w:p w14:paraId="1B3764F9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7296CD7" w14:textId="37C73B70" w:rsidR="00F03A06" w:rsidRPr="00AE4996" w:rsidRDefault="00AE4996" w:rsidP="005A6F4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5A6F4B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="005A6F4B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80" w:type="dxa"/>
          </w:tcPr>
          <w:p w14:paraId="4B41396A" w14:textId="77777777" w:rsidR="00F03A06" w:rsidRPr="00AE4996" w:rsidRDefault="00F03A06" w:rsidP="005A6F4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0447206" w14:textId="7741B58B" w:rsidR="00F03A06" w:rsidRPr="00AE4996" w:rsidRDefault="00AE4996" w:rsidP="005A6F4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3A06" w:rsidRPr="00AE4996" w14:paraId="623D8174" w14:textId="77777777" w:rsidTr="0037442C">
        <w:trPr>
          <w:trHeight w:val="144"/>
        </w:trPr>
        <w:tc>
          <w:tcPr>
            <w:tcW w:w="3600" w:type="dxa"/>
          </w:tcPr>
          <w:p w14:paraId="6220F9C4" w14:textId="77777777" w:rsidR="00F03A06" w:rsidRPr="00AE4996" w:rsidRDefault="00F03A06" w:rsidP="0037442C">
            <w:pPr>
              <w:snapToGrid w:val="0"/>
              <w:ind w:right="-2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1ACC51" w14:textId="5374E2E8" w:rsidR="00F03A06" w:rsidRPr="00AE4996" w:rsidRDefault="00AE4996" w:rsidP="0037442C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34DD1" w:rsidRPr="00AE49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80" w:type="dxa"/>
          </w:tcPr>
          <w:p w14:paraId="6D1CF96B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996E58" w14:textId="3A5FB722" w:rsidR="00F03A06" w:rsidRPr="00AE4996" w:rsidRDefault="00AE499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0" w:type="dxa"/>
          </w:tcPr>
          <w:p w14:paraId="182ACBCF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CD993A0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  <w:tcBorders>
              <w:top w:val="double" w:sz="4" w:space="0" w:color="auto"/>
              <w:bottom w:val="double" w:sz="4" w:space="0" w:color="auto"/>
            </w:tcBorders>
          </w:tcPr>
          <w:p w14:paraId="02012949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" w:type="dxa"/>
            <w:tcBorders>
              <w:top w:val="double" w:sz="4" w:space="0" w:color="auto"/>
              <w:bottom w:val="double" w:sz="4" w:space="0" w:color="auto"/>
            </w:tcBorders>
          </w:tcPr>
          <w:p w14:paraId="019985ED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79B3959C" w14:textId="3EAB9F38" w:rsidR="00F03A06" w:rsidRPr="00AE4996" w:rsidRDefault="00AE499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34DD1" w:rsidRPr="00AE49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80" w:type="dxa"/>
          </w:tcPr>
          <w:p w14:paraId="797F8191" w14:textId="77777777" w:rsidR="00F03A06" w:rsidRPr="00AE4996" w:rsidRDefault="00F03A0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B9A8719" w14:textId="3F5C6A0A" w:rsidR="00F03A06" w:rsidRPr="00AE4996" w:rsidRDefault="00AE4996" w:rsidP="0037442C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99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03A06" w:rsidRPr="00AE499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E499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</w:tbl>
    <w:p w14:paraId="11DBD276" w14:textId="52C9004B" w:rsidR="00E00823" w:rsidRPr="00AE4996" w:rsidRDefault="00AE4996" w:rsidP="00091675">
      <w:pPr>
        <w:tabs>
          <w:tab w:val="left" w:pos="540"/>
        </w:tabs>
        <w:spacing w:befor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E00823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0823" w:rsidRPr="00AE499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ทุนสำรองตามกฎหมาย</w:t>
      </w:r>
    </w:p>
    <w:p w14:paraId="7B7762E9" w14:textId="36769FDB" w:rsidR="000D4F17" w:rsidRPr="00AE4996" w:rsidRDefault="000D4F17" w:rsidP="000D4F17">
      <w:pPr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ภายใต้บทบัญญัติของมาตรา </w:t>
      </w:r>
      <w:r w:rsidR="00AE4996" w:rsidRPr="00AE4996">
        <w:rPr>
          <w:rFonts w:ascii="Angsana New" w:hAnsi="Angsana New"/>
          <w:spacing w:val="-4"/>
          <w:sz w:val="32"/>
          <w:szCs w:val="32"/>
        </w:rPr>
        <w:t>116</w:t>
      </w:r>
      <w:r w:rsidRPr="00AE4996">
        <w:rPr>
          <w:rFonts w:ascii="Angsana New" w:hAnsi="Angsana New"/>
          <w:spacing w:val="-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AE4996" w:rsidRPr="00AE4996">
        <w:rPr>
          <w:rFonts w:ascii="Angsana New" w:hAnsi="Angsana New"/>
          <w:spacing w:val="-4"/>
          <w:sz w:val="32"/>
          <w:szCs w:val="32"/>
        </w:rPr>
        <w:t>2535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E4996" w:rsidRPr="00AE4996">
        <w:rPr>
          <w:rFonts w:ascii="Angsana New" w:hAnsi="Angsana New"/>
          <w:spacing w:val="-4"/>
          <w:sz w:val="32"/>
          <w:szCs w:val="32"/>
        </w:rPr>
        <w:t>5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E4996" w:rsidRPr="00AE4996">
        <w:rPr>
          <w:rFonts w:ascii="Angsana New" w:hAnsi="Angsana New"/>
          <w:spacing w:val="-4"/>
          <w:sz w:val="32"/>
          <w:szCs w:val="32"/>
        </w:rPr>
        <w:t>10</w:t>
      </w:r>
      <w:r w:rsidRPr="00AE4996">
        <w:rPr>
          <w:rFonts w:ascii="Angsana New" w:hAnsi="Angsana New"/>
          <w:spacing w:val="-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4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1CB8312" w14:textId="77777777" w:rsidR="000D4F17" w:rsidRPr="00AE4996" w:rsidRDefault="000D4F17" w:rsidP="0009167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4"/>
          <w:szCs w:val="4"/>
        </w:rPr>
      </w:pPr>
    </w:p>
    <w:p w14:paraId="178F41D6" w14:textId="23F13070" w:rsidR="00751AE1" w:rsidRPr="00AE4996" w:rsidRDefault="00216F90" w:rsidP="00091675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6403FB"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hAnsiTheme="majorBidi" w:cstheme="majorBidi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2569</w:t>
      </w:r>
      <w:r w:rsidR="007E34A4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7E34A4" w:rsidRPr="00AE499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AE4996" w:rsidRPr="00AE4996">
        <w:rPr>
          <w:rFonts w:asciiTheme="majorBidi" w:hAnsiTheme="majorBidi" w:cstheme="majorBidi"/>
          <w:sz w:val="32"/>
          <w:szCs w:val="32"/>
        </w:rPr>
        <w:t>31</w:t>
      </w:r>
      <w:r w:rsidR="007E34A4" w:rsidRPr="00AE49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E4996" w:rsidRPr="00AE4996">
        <w:rPr>
          <w:rFonts w:asciiTheme="majorBidi" w:hAnsiTheme="majorBidi" w:cstheme="majorBidi"/>
          <w:sz w:val="32"/>
          <w:szCs w:val="32"/>
        </w:rPr>
        <w:t>2568</w:t>
      </w:r>
      <w:r w:rsidR="007E34A4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t>ทุนสำรองตามกฎหมายของบริษัทมีจำนวน</w:t>
      </w:r>
      <w:r w:rsidR="00F03A06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E4996" w:rsidRPr="00AE4996">
        <w:rPr>
          <w:rFonts w:asciiTheme="majorBidi" w:hAnsiTheme="majorBidi" w:cstheme="majorBidi" w:hint="cs"/>
          <w:spacing w:val="-4"/>
          <w:sz w:val="32"/>
          <w:szCs w:val="32"/>
        </w:rPr>
        <w:t>1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C0550" w:rsidRPr="00AE499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E4996" w:rsidRPr="00AE4996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3C0550" w:rsidRPr="00AE49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0550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และจำนวน </w:t>
      </w:r>
      <w:r w:rsidR="00AE4996" w:rsidRPr="00AE4996">
        <w:rPr>
          <w:rFonts w:ascii="Angsana New" w:hAnsi="Angsana New"/>
          <w:spacing w:val="-4"/>
          <w:sz w:val="32"/>
          <w:szCs w:val="32"/>
        </w:rPr>
        <w:t>18</w:t>
      </w:r>
      <w:r w:rsidR="006240E1" w:rsidRPr="00AE4996">
        <w:rPr>
          <w:rFonts w:ascii="Angsana New" w:hAnsi="Angsana New"/>
          <w:spacing w:val="-4"/>
          <w:sz w:val="32"/>
          <w:szCs w:val="32"/>
        </w:rPr>
        <w:t>.</w:t>
      </w:r>
      <w:r w:rsidR="00AE4996" w:rsidRPr="00AE4996">
        <w:rPr>
          <w:rFonts w:ascii="Angsana New" w:hAnsi="Angsana New"/>
          <w:spacing w:val="-4"/>
          <w:sz w:val="32"/>
          <w:szCs w:val="32"/>
        </w:rPr>
        <w:t>32</w:t>
      </w:r>
      <w:r w:rsidR="006240E1" w:rsidRPr="00AE499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504B" w:rsidRPr="00AE49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3C0550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78E32C23" w14:textId="191EED70" w:rsidR="00505EFE" w:rsidRPr="00AE4996" w:rsidRDefault="00505EFE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E499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1B20C64" w14:textId="3FED4CC5" w:rsidR="00475F5A" w:rsidRPr="00AE4996" w:rsidRDefault="00AE4996" w:rsidP="00091675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AE4996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475F5A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5F5A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F5A" w:rsidRPr="00AE499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4F774BD" w14:textId="445862DB" w:rsidR="00EE7010" w:rsidRPr="00AE4996" w:rsidRDefault="00EE7010" w:rsidP="00EE7010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4996">
        <w:rPr>
          <w:rFonts w:ascii="Angsana New" w:hAnsi="Angsana New"/>
          <w:sz w:val="32"/>
          <w:szCs w:val="32"/>
          <w:cs/>
        </w:rPr>
        <w:t>เมื่อวันที่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="00AE4996" w:rsidRPr="00AE4996">
        <w:rPr>
          <w:rFonts w:ascii="Angsana New" w:hAnsi="Angsana New"/>
          <w:sz w:val="32"/>
          <w:szCs w:val="32"/>
        </w:rPr>
        <w:t>2</w:t>
      </w:r>
      <w:r w:rsidR="00061B11" w:rsidRPr="00AE4996">
        <w:rPr>
          <w:rFonts w:ascii="Angsana New" w:hAnsi="Angsana New"/>
          <w:sz w:val="32"/>
          <w:szCs w:val="32"/>
        </w:rPr>
        <w:t xml:space="preserve"> </w:t>
      </w:r>
      <w:r w:rsidR="00061B11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เมษายน </w:t>
      </w:r>
      <w:r w:rsidR="00AE4996" w:rsidRPr="00AE4996">
        <w:rPr>
          <w:rFonts w:ascii="Angsana New" w:hAnsi="Angsana New"/>
          <w:sz w:val="32"/>
          <w:szCs w:val="32"/>
        </w:rPr>
        <w:t>2569</w:t>
      </w:r>
      <w:r w:rsidR="00061B11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 ที่ประชุมสามัญผู้ถือหุ้น</w:t>
      </w:r>
      <w:r w:rsidR="00D43AB4" w:rsidRPr="00AE4996">
        <w:rPr>
          <w:rFonts w:asciiTheme="majorBidi" w:eastAsia="MS Mincho" w:hAnsiTheme="majorBidi" w:cstheme="majorBidi" w:hint="cs"/>
          <w:sz w:val="32"/>
          <w:szCs w:val="32"/>
          <w:cs/>
        </w:rPr>
        <w:t>ของบริษัท</w:t>
      </w:r>
      <w:r w:rsidR="00061B11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ครั้งที่ 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1</w:t>
      </w:r>
      <w:r w:rsidR="00061B11" w:rsidRPr="00AE4996">
        <w:rPr>
          <w:rFonts w:asciiTheme="majorBidi" w:eastAsia="MS Mincho" w:hAnsiTheme="majorBidi" w:cstheme="majorBidi"/>
          <w:sz w:val="32"/>
          <w:szCs w:val="32"/>
        </w:rPr>
        <w:t>/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2569</w:t>
      </w:r>
      <w:r w:rsidR="00061B11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D43AB4" w:rsidRPr="00AE4996">
        <w:rPr>
          <w:rFonts w:asciiTheme="majorBidi" w:eastAsia="MS Mincho" w:hAnsiTheme="majorBidi" w:cstheme="majorBidi" w:hint="cs"/>
          <w:sz w:val="32"/>
          <w:szCs w:val="32"/>
          <w:cs/>
        </w:rPr>
        <w:t>มีมติ</w:t>
      </w:r>
      <w:r w:rsidR="00061B11" w:rsidRPr="00AE4996">
        <w:rPr>
          <w:rFonts w:asciiTheme="majorBidi" w:eastAsia="MS Mincho" w:hAnsiTheme="majorBidi" w:cstheme="majorBidi"/>
          <w:sz w:val="32"/>
          <w:szCs w:val="32"/>
          <w:cs/>
        </w:rPr>
        <w:t>อนุมัติการจ่ายเงินปันผล</w:t>
      </w:r>
      <w:r w:rsidR="00061B11" w:rsidRPr="00AE4996">
        <w:rPr>
          <w:rFonts w:asciiTheme="majorBidi" w:eastAsia="MS Mincho" w:hAnsiTheme="majorBidi" w:cstheme="majorBidi" w:hint="cs"/>
          <w:sz w:val="32"/>
          <w:szCs w:val="32"/>
          <w:cs/>
        </w:rPr>
        <w:t xml:space="preserve">คงเหลือสำหรับปี 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2568</w:t>
      </w:r>
      <w:r w:rsidR="00D43AB4" w:rsidRPr="00AE4996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จากกำไรสุทธิประจำปี 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74" w:type="pct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0"/>
        <w:gridCol w:w="2299"/>
        <w:gridCol w:w="2299"/>
        <w:gridCol w:w="2299"/>
      </w:tblGrid>
      <w:tr w:rsidR="00EE7010" w:rsidRPr="00AE4996" w14:paraId="6211CEE8" w14:textId="77777777" w:rsidTr="004B00DF">
        <w:trPr>
          <w:trHeight w:val="144"/>
        </w:trPr>
        <w:tc>
          <w:tcPr>
            <w:tcW w:w="1250" w:type="pct"/>
          </w:tcPr>
          <w:p w14:paraId="74462BEE" w14:textId="77777777" w:rsidR="00EE7010" w:rsidRPr="00AE4996" w:rsidRDefault="00EE7010" w:rsidP="004B00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43104F48" w14:textId="77777777" w:rsidR="00EE7010" w:rsidRPr="00AE4996" w:rsidRDefault="00EE7010" w:rsidP="004B00DF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63BE66E1" w14:textId="77777777" w:rsidR="00EE7010" w:rsidRPr="00AE4996" w:rsidRDefault="00EE7010" w:rsidP="004B00DF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1A7DAAE5" w14:textId="77777777" w:rsidR="00EE7010" w:rsidRPr="00AE4996" w:rsidRDefault="00EE7010" w:rsidP="004B00DF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EE7010" w:rsidRPr="00AE4996" w14:paraId="44E13506" w14:textId="77777777" w:rsidTr="004B00DF">
        <w:trPr>
          <w:trHeight w:val="144"/>
        </w:trPr>
        <w:tc>
          <w:tcPr>
            <w:tcW w:w="1250" w:type="pct"/>
          </w:tcPr>
          <w:p w14:paraId="603B9191" w14:textId="77777777" w:rsidR="00EE7010" w:rsidRPr="00AE4996" w:rsidRDefault="00EE7010" w:rsidP="004B00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684C481B" w14:textId="77777777" w:rsidR="00EE7010" w:rsidRPr="00AE4996" w:rsidRDefault="00EE7010" w:rsidP="004B00D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51772B3E" w14:textId="77777777" w:rsidR="00EE7010" w:rsidRPr="00AE4996" w:rsidRDefault="00EE7010" w:rsidP="004B00DF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63C2D7E4" w14:textId="77777777" w:rsidR="00EE7010" w:rsidRPr="00AE4996" w:rsidRDefault="00EE7010" w:rsidP="004B00DF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E7010" w:rsidRPr="00AE4996" w14:paraId="001A56A7" w14:textId="77777777" w:rsidTr="004B00DF">
        <w:trPr>
          <w:trHeight w:val="144"/>
        </w:trPr>
        <w:tc>
          <w:tcPr>
            <w:tcW w:w="1250" w:type="pct"/>
          </w:tcPr>
          <w:p w14:paraId="0EBBEFF0" w14:textId="10900873" w:rsidR="00EE7010" w:rsidRPr="00AE4996" w:rsidRDefault="007A1845" w:rsidP="004B00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AE4996" w:rsidRPr="00AE49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0" w:type="pct"/>
          </w:tcPr>
          <w:p w14:paraId="5AF08BF9" w14:textId="6B722A39" w:rsidR="00EE7010" w:rsidRPr="00AE4996" w:rsidRDefault="00AE4996" w:rsidP="004B00DF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29</w:t>
            </w:r>
            <w:r w:rsidR="00C87423" w:rsidRPr="00AE49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423" w:rsidRPr="00AE499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AE49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0" w:type="pct"/>
          </w:tcPr>
          <w:p w14:paraId="5936BBBA" w14:textId="262A7500" w:rsidR="00EE7010" w:rsidRPr="00AE4996" w:rsidRDefault="00AE4996" w:rsidP="004B00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0</w:t>
            </w:r>
            <w:r w:rsidR="00983C75" w:rsidRPr="00AE4996">
              <w:rPr>
                <w:rFonts w:ascii="Angsana New" w:hAnsi="Angsana New"/>
                <w:sz w:val="28"/>
                <w:szCs w:val="28"/>
              </w:rPr>
              <w:t>.</w:t>
            </w:r>
            <w:r w:rsidRPr="00AE4996">
              <w:rPr>
                <w:rFonts w:ascii="Angsana New" w:hAnsi="Angsana New"/>
                <w:sz w:val="28"/>
                <w:szCs w:val="28"/>
              </w:rPr>
              <w:t>1066</w:t>
            </w:r>
          </w:p>
        </w:tc>
        <w:tc>
          <w:tcPr>
            <w:tcW w:w="1250" w:type="pct"/>
          </w:tcPr>
          <w:p w14:paraId="23CCBA78" w14:textId="2482F4AC" w:rsidR="00EE7010" w:rsidRPr="00AE4996" w:rsidRDefault="00AE4996" w:rsidP="004B00DF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37</w:t>
            </w:r>
            <w:r w:rsidR="00EE7010" w:rsidRPr="00AE4996">
              <w:rPr>
                <w:rFonts w:ascii="Angsana New" w:hAnsi="Angsana New"/>
                <w:sz w:val="28"/>
                <w:szCs w:val="28"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623</w:t>
            </w:r>
            <w:r w:rsidR="00EE7010" w:rsidRPr="00AE4996">
              <w:rPr>
                <w:rFonts w:ascii="Angsana New" w:hAnsi="Angsana New"/>
                <w:sz w:val="28"/>
                <w:szCs w:val="28"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</w:tbl>
    <w:p w14:paraId="1DCE3CDC" w14:textId="77777777" w:rsidR="006C3DF7" w:rsidRPr="00AE4996" w:rsidRDefault="006C3DF7" w:rsidP="009E5F03">
      <w:pPr>
        <w:spacing w:after="120"/>
        <w:ind w:left="547"/>
        <w:jc w:val="thaiDistribute"/>
        <w:rPr>
          <w:rFonts w:ascii="Angsana New" w:hAnsi="Angsana New"/>
          <w:sz w:val="18"/>
          <w:szCs w:val="18"/>
        </w:rPr>
      </w:pPr>
    </w:p>
    <w:p w14:paraId="2C913C71" w14:textId="05DFEF61" w:rsidR="009E5F03" w:rsidRPr="00AE4996" w:rsidRDefault="009E5F03" w:rsidP="009E5F03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4996">
        <w:rPr>
          <w:rFonts w:ascii="Angsana New" w:hAnsi="Angsana New"/>
          <w:sz w:val="32"/>
          <w:szCs w:val="32"/>
          <w:cs/>
        </w:rPr>
        <w:t>เมื่อวันที่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="00AE4996" w:rsidRPr="00AE4996">
        <w:rPr>
          <w:rFonts w:ascii="Angsana New" w:hAnsi="Angsana New"/>
          <w:sz w:val="32"/>
          <w:szCs w:val="32"/>
        </w:rPr>
        <w:t>12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  <w:cs/>
        </w:rPr>
        <w:t xml:space="preserve"> ที่</w:t>
      </w:r>
      <w:r w:rsidRPr="00AE4996">
        <w:rPr>
          <w:rFonts w:ascii="Angsana New" w:hAnsi="Angsana New"/>
          <w:spacing w:val="-8"/>
          <w:sz w:val="32"/>
          <w:szCs w:val="32"/>
          <w:cs/>
        </w:rPr>
        <w:t>ประชุม</w:t>
      </w:r>
      <w:r w:rsidRPr="00AE4996">
        <w:rPr>
          <w:rFonts w:ascii="Angsana New" w:hAnsi="Angsana New"/>
          <w:sz w:val="32"/>
          <w:szCs w:val="32"/>
          <w:cs/>
        </w:rPr>
        <w:t>คณะกรรมการ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บริษัทครั้งที่ </w:t>
      </w:r>
      <w:r w:rsidR="00AE4996" w:rsidRPr="00AE4996">
        <w:rPr>
          <w:rFonts w:ascii="Angsana New" w:hAnsi="Angsana New"/>
          <w:spacing w:val="-8"/>
          <w:sz w:val="32"/>
          <w:szCs w:val="32"/>
        </w:rPr>
        <w:t>7</w:t>
      </w:r>
      <w:r w:rsidRPr="00AE4996">
        <w:rPr>
          <w:rFonts w:ascii="Angsana New" w:hAnsi="Angsana New"/>
          <w:spacing w:val="-8"/>
          <w:sz w:val="32"/>
          <w:szCs w:val="32"/>
        </w:rPr>
        <w:t>/</w:t>
      </w:r>
      <w:r w:rsidR="00AE4996" w:rsidRPr="00AE4996">
        <w:rPr>
          <w:rFonts w:ascii="Angsana New" w:hAnsi="Angsana New"/>
          <w:spacing w:val="-8"/>
          <w:sz w:val="32"/>
          <w:szCs w:val="32"/>
        </w:rPr>
        <w:t>2568</w:t>
      </w:r>
      <w:r w:rsidRPr="00AE4996">
        <w:rPr>
          <w:rFonts w:ascii="Angsana New" w:hAnsi="Angsana New"/>
          <w:spacing w:val="-8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มีมติอนุมัติการจ่ายเงินปันผลระหว่างกาล จากกำไรสุทธิประจำปี 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74" w:type="pct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0"/>
        <w:gridCol w:w="2299"/>
        <w:gridCol w:w="2299"/>
        <w:gridCol w:w="2299"/>
      </w:tblGrid>
      <w:tr w:rsidR="001523A2" w:rsidRPr="00AE4996" w14:paraId="6059A3D1" w14:textId="77777777" w:rsidTr="007F411D">
        <w:trPr>
          <w:trHeight w:val="144"/>
        </w:trPr>
        <w:tc>
          <w:tcPr>
            <w:tcW w:w="1250" w:type="pct"/>
          </w:tcPr>
          <w:p w14:paraId="5AC87DBC" w14:textId="77777777" w:rsidR="009E5F03" w:rsidRPr="00AE4996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588C8876" w14:textId="77777777" w:rsidR="009E5F03" w:rsidRPr="00AE4996" w:rsidRDefault="009E5F03" w:rsidP="0058508C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225BF7AD" w14:textId="77777777" w:rsidR="009E5F03" w:rsidRPr="00AE4996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3D397566" w14:textId="77777777" w:rsidR="009E5F03" w:rsidRPr="00AE4996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1523A2" w:rsidRPr="00AE4996" w14:paraId="26F778FA" w14:textId="77777777" w:rsidTr="007F411D">
        <w:trPr>
          <w:trHeight w:val="144"/>
        </w:trPr>
        <w:tc>
          <w:tcPr>
            <w:tcW w:w="1250" w:type="pct"/>
          </w:tcPr>
          <w:p w14:paraId="69EE79FE" w14:textId="77777777" w:rsidR="009E5F03" w:rsidRPr="00AE4996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7CCAE2C8" w14:textId="77777777" w:rsidR="009E5F03" w:rsidRPr="00AE4996" w:rsidRDefault="009E5F03" w:rsidP="005850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0E6B06E0" w14:textId="77777777" w:rsidR="009E5F03" w:rsidRPr="00AE4996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3AF3685D" w14:textId="77777777" w:rsidR="009E5F03" w:rsidRPr="00AE4996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3A2" w:rsidRPr="00AE4996" w14:paraId="4ED349E9" w14:textId="77777777" w:rsidTr="007F411D">
        <w:trPr>
          <w:trHeight w:val="144"/>
        </w:trPr>
        <w:tc>
          <w:tcPr>
            <w:tcW w:w="1250" w:type="pct"/>
          </w:tcPr>
          <w:p w14:paraId="7EE8C357" w14:textId="3F157E58" w:rsidR="009E5F03" w:rsidRPr="00AE4996" w:rsidRDefault="00096BAB" w:rsidP="005850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996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="009E5F03" w:rsidRPr="00AE499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AE4996" w:rsidRPr="00AE49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0" w:type="pct"/>
          </w:tcPr>
          <w:p w14:paraId="429AED79" w14:textId="4FA9F83F" w:rsidR="009E5F03" w:rsidRPr="00AE4996" w:rsidRDefault="00AE4996" w:rsidP="0058508C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9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AE499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E499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0" w:type="pct"/>
          </w:tcPr>
          <w:p w14:paraId="4C950104" w14:textId="74B4D0D0" w:rsidR="009E5F03" w:rsidRPr="00AE4996" w:rsidRDefault="00AE4996" w:rsidP="00585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0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>.</w:t>
            </w:r>
            <w:r w:rsidRPr="00AE4996">
              <w:rPr>
                <w:rFonts w:ascii="Angsana New" w:hAnsi="Angsana New"/>
                <w:sz w:val="28"/>
                <w:szCs w:val="28"/>
              </w:rPr>
              <w:t>0722</w:t>
            </w:r>
          </w:p>
        </w:tc>
        <w:tc>
          <w:tcPr>
            <w:tcW w:w="1250" w:type="pct"/>
          </w:tcPr>
          <w:p w14:paraId="0B54C9ED" w14:textId="179A712B" w:rsidR="009E5F03" w:rsidRPr="00AE4996" w:rsidRDefault="00AE4996" w:rsidP="0058508C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25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477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</w:tbl>
    <w:p w14:paraId="66AD5580" w14:textId="425E4BC9" w:rsidR="0015736E" w:rsidRPr="00AE4996" w:rsidRDefault="009E5F03" w:rsidP="00B63E3B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4996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="00AE4996" w:rsidRPr="00AE4996">
        <w:rPr>
          <w:rFonts w:ascii="Angsana New" w:hAnsi="Angsana New"/>
          <w:spacing w:val="4"/>
          <w:sz w:val="32"/>
          <w:szCs w:val="32"/>
        </w:rPr>
        <w:t>18</w:t>
      </w:r>
      <w:r w:rsidRPr="00AE4996">
        <w:rPr>
          <w:rFonts w:ascii="Angsana New" w:hAnsi="Angsana New"/>
          <w:spacing w:val="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4"/>
          <w:sz w:val="32"/>
          <w:szCs w:val="32"/>
          <w:cs/>
        </w:rPr>
        <w:t xml:space="preserve">สิงหาคม </w:t>
      </w:r>
      <w:r w:rsidR="00AE4996" w:rsidRPr="00AE4996">
        <w:rPr>
          <w:rFonts w:ascii="Angsana New" w:hAnsi="Angsana New"/>
          <w:spacing w:val="4"/>
          <w:sz w:val="32"/>
          <w:szCs w:val="32"/>
        </w:rPr>
        <w:t>2568</w:t>
      </w:r>
      <w:r w:rsidRPr="00AE4996">
        <w:rPr>
          <w:rFonts w:ascii="Angsana New" w:hAnsi="Angsana New"/>
          <w:spacing w:val="4"/>
          <w:sz w:val="32"/>
          <w:szCs w:val="32"/>
          <w:cs/>
        </w:rPr>
        <w:t xml:space="preserve"> ที่ประชุมวิสามัญผู้ถือหุ้นของบริษัทครั้งที่ </w:t>
      </w:r>
      <w:r w:rsidR="00AE4996" w:rsidRPr="00AE4996">
        <w:rPr>
          <w:rFonts w:ascii="Angsana New" w:hAnsi="Angsana New"/>
          <w:spacing w:val="4"/>
          <w:sz w:val="32"/>
          <w:szCs w:val="32"/>
        </w:rPr>
        <w:t>1</w:t>
      </w:r>
      <w:r w:rsidRPr="00AE4996">
        <w:rPr>
          <w:rFonts w:ascii="Angsana New" w:hAnsi="Angsana New"/>
          <w:spacing w:val="4"/>
          <w:sz w:val="32"/>
          <w:szCs w:val="32"/>
        </w:rPr>
        <w:t>/</w:t>
      </w:r>
      <w:r w:rsidR="00AE4996" w:rsidRPr="00AE4996">
        <w:rPr>
          <w:rFonts w:ascii="Angsana New" w:hAnsi="Angsana New"/>
          <w:spacing w:val="4"/>
          <w:sz w:val="32"/>
          <w:szCs w:val="32"/>
        </w:rPr>
        <w:t>2568</w:t>
      </w:r>
      <w:r w:rsidRPr="00AE4996">
        <w:rPr>
          <w:rFonts w:ascii="Angsana New" w:hAnsi="Angsana New"/>
          <w:spacing w:val="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4"/>
          <w:sz w:val="32"/>
          <w:szCs w:val="32"/>
          <w:cs/>
        </w:rPr>
        <w:t>มีมติอนุมัติการจ่าย</w:t>
      </w:r>
      <w:r w:rsidR="008E0883" w:rsidRPr="00AE4996">
        <w:rPr>
          <w:rFonts w:ascii="Angsana New" w:hAnsi="Angsana New"/>
          <w:spacing w:val="4"/>
          <w:sz w:val="32"/>
          <w:szCs w:val="32"/>
        </w:rPr>
        <w:t xml:space="preserve">  </w:t>
      </w:r>
      <w:r w:rsidRPr="00AE4996">
        <w:rPr>
          <w:rFonts w:ascii="Angsana New" w:hAnsi="Angsana New"/>
          <w:spacing w:val="4"/>
          <w:sz w:val="32"/>
          <w:szCs w:val="32"/>
          <w:cs/>
        </w:rPr>
        <w:t>เงินปัน</w:t>
      </w:r>
      <w:r w:rsidRPr="00AE4996">
        <w:rPr>
          <w:rFonts w:ascii="Angsana New" w:hAnsi="Angsana New"/>
          <w:sz w:val="32"/>
          <w:szCs w:val="32"/>
          <w:cs/>
        </w:rPr>
        <w:t xml:space="preserve">ผลจากกำไรสะสมที่ยังไม่ได้จัดสรร ณ วันที่ </w:t>
      </w:r>
      <w:r w:rsidR="00AE4996" w:rsidRPr="00AE4996">
        <w:rPr>
          <w:rFonts w:ascii="Angsana New" w:hAnsi="Angsana New"/>
          <w:sz w:val="32"/>
          <w:szCs w:val="32"/>
        </w:rPr>
        <w:t>30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48" w:type="pct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2282"/>
        <w:gridCol w:w="2282"/>
        <w:gridCol w:w="2304"/>
      </w:tblGrid>
      <w:tr w:rsidR="001523A2" w:rsidRPr="00AE4996" w14:paraId="0D04D1E1" w14:textId="77777777" w:rsidTr="007F411D">
        <w:trPr>
          <w:trHeight w:val="403"/>
        </w:trPr>
        <w:tc>
          <w:tcPr>
            <w:tcW w:w="1247" w:type="pct"/>
          </w:tcPr>
          <w:p w14:paraId="6B0A43D4" w14:textId="77777777" w:rsidR="009E5F03" w:rsidRPr="00AE4996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47" w:type="pct"/>
          </w:tcPr>
          <w:p w14:paraId="03D90691" w14:textId="77777777" w:rsidR="009E5F03" w:rsidRPr="00AE4996" w:rsidRDefault="009E5F03" w:rsidP="0058508C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47" w:type="pct"/>
          </w:tcPr>
          <w:p w14:paraId="37DDA78B" w14:textId="77777777" w:rsidR="009E5F03" w:rsidRPr="00AE4996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9" w:type="pct"/>
          </w:tcPr>
          <w:p w14:paraId="4D71422F" w14:textId="77777777" w:rsidR="009E5F03" w:rsidRPr="00AE4996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1523A2" w:rsidRPr="00AE4996" w14:paraId="361CB1EB" w14:textId="77777777" w:rsidTr="007F411D">
        <w:trPr>
          <w:trHeight w:val="403"/>
        </w:trPr>
        <w:tc>
          <w:tcPr>
            <w:tcW w:w="1247" w:type="pct"/>
          </w:tcPr>
          <w:p w14:paraId="0CF45F30" w14:textId="77777777" w:rsidR="009E5F03" w:rsidRPr="00AE4996" w:rsidRDefault="009E5F03" w:rsidP="00585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</w:tcPr>
          <w:p w14:paraId="15F45BA1" w14:textId="77777777" w:rsidR="009E5F03" w:rsidRPr="00AE4996" w:rsidRDefault="009E5F03" w:rsidP="005850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</w:tcPr>
          <w:p w14:paraId="5A6BE2E3" w14:textId="77777777" w:rsidR="009E5F03" w:rsidRPr="00AE4996" w:rsidRDefault="009E5F03" w:rsidP="0058508C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pct"/>
          </w:tcPr>
          <w:p w14:paraId="77EC0F87" w14:textId="77777777" w:rsidR="009E5F03" w:rsidRPr="00AE4996" w:rsidRDefault="009E5F03" w:rsidP="0058508C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3A2" w:rsidRPr="00AE4996" w14:paraId="4F4457BF" w14:textId="77777777" w:rsidTr="007F411D">
        <w:trPr>
          <w:trHeight w:val="403"/>
        </w:trPr>
        <w:tc>
          <w:tcPr>
            <w:tcW w:w="1247" w:type="pct"/>
          </w:tcPr>
          <w:p w14:paraId="05E2523A" w14:textId="08FEE4BA" w:rsidR="009E5F03" w:rsidRPr="00AE4996" w:rsidRDefault="009E5F03" w:rsidP="005850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sz w:val="28"/>
                <w:szCs w:val="28"/>
                <w:cs/>
              </w:rPr>
              <w:t xml:space="preserve">ระหว่างกาลสำหรับปี </w:t>
            </w:r>
            <w:r w:rsidR="00AE4996" w:rsidRPr="00AE49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7" w:type="pct"/>
          </w:tcPr>
          <w:p w14:paraId="567923FB" w14:textId="5B2CF8C5" w:rsidR="009E5F03" w:rsidRPr="00AE4996" w:rsidRDefault="00AE4996" w:rsidP="0058508C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20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AE4996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AE4996">
              <w:rPr>
                <w:rFonts w:ascii="Angsana New" w:hAnsi="Angsana New"/>
                <w:sz w:val="28"/>
                <w:szCs w:val="28"/>
              </w:rPr>
              <w:t>2568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AE4996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br/>
            </w:r>
            <w:r w:rsidRPr="00AE4996">
              <w:rPr>
                <w:rFonts w:ascii="Angsana New" w:hAnsi="Angsana New"/>
                <w:sz w:val="28"/>
                <w:szCs w:val="28"/>
              </w:rPr>
              <w:t>15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F03" w:rsidRPr="00AE499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E49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7" w:type="pct"/>
          </w:tcPr>
          <w:p w14:paraId="006634C5" w14:textId="79057E82" w:rsidR="009E5F03" w:rsidRPr="00AE4996" w:rsidRDefault="00AE4996" w:rsidP="005850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0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>.</w:t>
            </w:r>
            <w:r w:rsidRPr="00AE4996">
              <w:rPr>
                <w:rFonts w:ascii="Angsana New" w:hAnsi="Angsana New"/>
                <w:sz w:val="28"/>
                <w:szCs w:val="28"/>
              </w:rPr>
              <w:t>3334</w:t>
            </w:r>
          </w:p>
        </w:tc>
        <w:tc>
          <w:tcPr>
            <w:tcW w:w="1259" w:type="pct"/>
          </w:tcPr>
          <w:p w14:paraId="6C032236" w14:textId="6A02B993" w:rsidR="009E5F03" w:rsidRPr="00AE4996" w:rsidRDefault="00AE4996" w:rsidP="0058508C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100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020</w:t>
            </w:r>
            <w:r w:rsidR="009E5F03" w:rsidRPr="00AE4996">
              <w:rPr>
                <w:rFonts w:ascii="Angsana New" w:hAnsi="Angsana New"/>
                <w:sz w:val="28"/>
                <w:szCs w:val="28"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0BE7126E" w14:textId="66526E9F" w:rsidR="009E5F03" w:rsidRDefault="009E5F03" w:rsidP="009E5F03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E4996" w:rsidRPr="00AE4996">
        <w:rPr>
          <w:rFonts w:ascii="Angsana New" w:hAnsi="Angsana New"/>
          <w:sz w:val="32"/>
          <w:szCs w:val="32"/>
        </w:rPr>
        <w:t>5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มีนาคม </w:t>
      </w:r>
      <w:r w:rsidR="00AE4996" w:rsidRPr="00AE4996">
        <w:rPr>
          <w:rFonts w:ascii="Angsana New" w:hAnsi="Angsana New"/>
          <w:sz w:val="32"/>
          <w:szCs w:val="32"/>
        </w:rPr>
        <w:t>2568</w:t>
      </w:r>
      <w:r w:rsidRPr="00AE4996">
        <w:rPr>
          <w:rFonts w:ascii="Angsana New" w:hAnsi="Angsana New"/>
          <w:sz w:val="32"/>
          <w:szCs w:val="32"/>
          <w:cs/>
        </w:rPr>
        <w:t xml:space="preserve"> ที่</w:t>
      </w:r>
      <w:r w:rsidRPr="00AE4996">
        <w:rPr>
          <w:rFonts w:ascii="Angsana New" w:hAnsi="Angsana New"/>
          <w:spacing w:val="-8"/>
          <w:sz w:val="32"/>
          <w:szCs w:val="32"/>
          <w:cs/>
        </w:rPr>
        <w:t xml:space="preserve">ประชุมสามัญผู้ถือหุ้นของบริษัทครั้งที่ </w:t>
      </w:r>
      <w:r w:rsidR="00AE4996" w:rsidRPr="00AE4996">
        <w:rPr>
          <w:rFonts w:ascii="Angsana New" w:hAnsi="Angsana New"/>
          <w:spacing w:val="-8"/>
          <w:sz w:val="32"/>
          <w:szCs w:val="32"/>
        </w:rPr>
        <w:t>1</w:t>
      </w:r>
      <w:r w:rsidRPr="00AE4996">
        <w:rPr>
          <w:rFonts w:ascii="Angsana New" w:hAnsi="Angsana New"/>
          <w:spacing w:val="-8"/>
          <w:sz w:val="32"/>
          <w:szCs w:val="32"/>
        </w:rPr>
        <w:t>/</w:t>
      </w:r>
      <w:r w:rsidR="00AE4996" w:rsidRPr="00AE4996">
        <w:rPr>
          <w:rFonts w:ascii="Angsana New" w:hAnsi="Angsana New"/>
          <w:spacing w:val="-8"/>
          <w:sz w:val="32"/>
          <w:szCs w:val="32"/>
        </w:rPr>
        <w:t>2568</w:t>
      </w:r>
      <w:r w:rsidRPr="00AE4996">
        <w:rPr>
          <w:rFonts w:ascii="Angsana New" w:hAnsi="Angsana New"/>
          <w:spacing w:val="-8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มีมติอนุมัติการจ่ายเงินปันผลจากกำไรสุทธิประจำปี </w:t>
      </w:r>
      <w:r w:rsidR="00AE4996" w:rsidRPr="00AE4996">
        <w:rPr>
          <w:rFonts w:ascii="Angsana New" w:hAnsi="Angsana New"/>
          <w:sz w:val="32"/>
          <w:szCs w:val="32"/>
        </w:rPr>
        <w:t>2567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74" w:type="pct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0"/>
        <w:gridCol w:w="2299"/>
        <w:gridCol w:w="2299"/>
        <w:gridCol w:w="2299"/>
      </w:tblGrid>
      <w:tr w:rsidR="0012379E" w:rsidRPr="00AE4996" w14:paraId="3F9A5590" w14:textId="77777777" w:rsidTr="004A143B">
        <w:trPr>
          <w:trHeight w:val="144"/>
        </w:trPr>
        <w:tc>
          <w:tcPr>
            <w:tcW w:w="1250" w:type="pct"/>
          </w:tcPr>
          <w:p w14:paraId="1A1B2F2A" w14:textId="77777777" w:rsidR="0012379E" w:rsidRPr="00AE4996" w:rsidRDefault="0012379E" w:rsidP="004A143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1FED29DD" w14:textId="77777777" w:rsidR="0012379E" w:rsidRPr="00AE4996" w:rsidRDefault="0012379E" w:rsidP="0012379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686BC153" w14:textId="77777777" w:rsidR="0012379E" w:rsidRPr="00AE4996" w:rsidRDefault="0012379E" w:rsidP="004A143B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08E47648" w14:textId="77777777" w:rsidR="0012379E" w:rsidRPr="00AE4996" w:rsidRDefault="0012379E" w:rsidP="004A143B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12379E" w:rsidRPr="00AE4996" w14:paraId="1C4E9690" w14:textId="77777777" w:rsidTr="004A143B">
        <w:trPr>
          <w:trHeight w:val="144"/>
        </w:trPr>
        <w:tc>
          <w:tcPr>
            <w:tcW w:w="1250" w:type="pct"/>
          </w:tcPr>
          <w:p w14:paraId="1ED15200" w14:textId="77777777" w:rsidR="0012379E" w:rsidRPr="00AE4996" w:rsidRDefault="0012379E" w:rsidP="004A143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5F4397ED" w14:textId="77777777" w:rsidR="0012379E" w:rsidRPr="00AE4996" w:rsidRDefault="0012379E" w:rsidP="004A143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3F283557" w14:textId="77777777" w:rsidR="0012379E" w:rsidRPr="00AE4996" w:rsidRDefault="0012379E" w:rsidP="004A143B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04932712" w14:textId="77777777" w:rsidR="0012379E" w:rsidRPr="00AE4996" w:rsidRDefault="0012379E" w:rsidP="004A143B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2379E" w:rsidRPr="00AE4996" w14:paraId="46DE7CDC" w14:textId="77777777" w:rsidTr="004A143B">
        <w:trPr>
          <w:trHeight w:val="144"/>
        </w:trPr>
        <w:tc>
          <w:tcPr>
            <w:tcW w:w="1250" w:type="pct"/>
          </w:tcPr>
          <w:p w14:paraId="0DF2CE8F" w14:textId="3428CD22" w:rsidR="0012379E" w:rsidRPr="00AE4996" w:rsidRDefault="0012379E" w:rsidP="001237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99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AE499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0" w:type="pct"/>
          </w:tcPr>
          <w:p w14:paraId="36EAF8ED" w14:textId="1C5264AD" w:rsidR="0012379E" w:rsidRPr="00AE4996" w:rsidRDefault="0012379E" w:rsidP="0012379E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AE4996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AE4996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AE499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E499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0" w:type="pct"/>
          </w:tcPr>
          <w:p w14:paraId="6F5C5FAE" w14:textId="1FECF3BA" w:rsidR="0012379E" w:rsidRPr="00AE4996" w:rsidRDefault="0012379E" w:rsidP="001237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0.65</w:t>
            </w:r>
          </w:p>
        </w:tc>
        <w:tc>
          <w:tcPr>
            <w:tcW w:w="1250" w:type="pct"/>
          </w:tcPr>
          <w:p w14:paraId="45CF9045" w14:textId="604EE6DB" w:rsidR="0012379E" w:rsidRPr="00AE4996" w:rsidRDefault="0012379E" w:rsidP="0012379E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996">
              <w:rPr>
                <w:rFonts w:ascii="Angsana New" w:hAnsi="Angsana New"/>
                <w:sz w:val="28"/>
                <w:szCs w:val="28"/>
              </w:rPr>
              <w:t>9</w:t>
            </w:r>
            <w:r w:rsidRPr="00AE499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750</w:t>
            </w:r>
            <w:r w:rsidRPr="00AE499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E499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01F39CC" w14:textId="77777777" w:rsidR="00505EFE" w:rsidRPr="00AE4996" w:rsidRDefault="00505EF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458FFA" w14:textId="03534D65" w:rsidR="003A0F1A" w:rsidRPr="00AE4996" w:rsidRDefault="00AE4996" w:rsidP="008D0F98">
      <w:pPr>
        <w:spacing w:before="24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AE4996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3A0F1A" w:rsidRPr="00AE49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A0F1A" w:rsidRPr="00AE499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ส่วนงาน</w:t>
      </w:r>
      <w:r w:rsidR="003A0F1A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665DA047" w14:textId="241DA2D8" w:rsidR="00A8455B" w:rsidRPr="00AE4996" w:rsidRDefault="00A8455B" w:rsidP="00091675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 xml:space="preserve">ข้อมูลส่วนงานที่นำเสนอนี้สอดคล้องกับข้อมูลภายในของบริษัทที่ประธานเจ้าหน้าที่บริหารของบริษัท </w:t>
      </w:r>
      <w:r w:rsidRPr="00AE4996">
        <w:rPr>
          <w:rFonts w:ascii="Angsana New" w:hAnsi="Angsana New"/>
          <w:sz w:val="32"/>
          <w:szCs w:val="32"/>
        </w:rPr>
        <w:br/>
      </w:r>
      <w:r w:rsidRPr="00AE4996">
        <w:rPr>
          <w:rFonts w:ascii="Angsana New" w:hAnsi="Angsana New"/>
          <w:sz w:val="32"/>
          <w:szCs w:val="32"/>
          <w:cs/>
        </w:rPr>
        <w:t>(ผู้มีอำนาจตัดสินใจสูงสุดด้านการดำเนินงาน</w:t>
      </w:r>
      <w:r w:rsidRPr="00AE4996">
        <w:rPr>
          <w:rFonts w:ascii="Angsana New" w:hAnsi="Angsana New"/>
          <w:sz w:val="32"/>
          <w:szCs w:val="32"/>
        </w:rPr>
        <w:t xml:space="preserve">) </w:t>
      </w:r>
      <w:r w:rsidRPr="00AE4996">
        <w:rPr>
          <w:rFonts w:ascii="Angsana New" w:hAnsi="Angsana New"/>
          <w:sz w:val="32"/>
          <w:szCs w:val="32"/>
          <w:cs/>
        </w:rPr>
        <w:t>ได้รับและสอบทานอย่างสม่ำเสมอเพื่อวัตถุประสงค์ในการจัดสรรทรัพยากรและการประเมินผลการดำเนินงานของส่วนงานนั้น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 xml:space="preserve">บริษัทมีการวัดผลการดำเนินงานโดยพิจารณาเป็น </w:t>
      </w:r>
      <w:r w:rsidR="00AE4996" w:rsidRPr="00AE4996">
        <w:rPr>
          <w:rFonts w:ascii="Angsana New" w:hAnsi="Angsana New"/>
          <w:sz w:val="32"/>
          <w:szCs w:val="32"/>
        </w:rPr>
        <w:t>3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ส่วนงานที่รายงาน ซึ่งเป็นส่วนงานที่มีการบริหารจัดการแยกต่างหากเนื่องจากกลยุทธ์ทางการตลาดที่แตกต่างกัน ส่วนงานที่รายงานของบริษัท เป็นดังนี้</w:t>
      </w:r>
    </w:p>
    <w:p w14:paraId="30DAA67A" w14:textId="163448E6" w:rsidR="00A8455B" w:rsidRPr="00AE4996" w:rsidRDefault="00A8455B" w:rsidP="00091675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  <w:cs/>
        </w:rPr>
      </w:pPr>
      <w:r w:rsidRPr="00AE4996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AE4996" w:rsidRPr="00AE4996">
        <w:rPr>
          <w:rFonts w:ascii="Angsana New" w:hAnsi="Angsana New"/>
          <w:sz w:val="32"/>
          <w:szCs w:val="32"/>
        </w:rPr>
        <w:t>1</w:t>
      </w:r>
      <w:r w:rsidRPr="00AE4996">
        <w:rPr>
          <w:rFonts w:ascii="Angsana New" w:hAnsi="Angsana New"/>
          <w:sz w:val="32"/>
          <w:szCs w:val="32"/>
        </w:rPr>
        <w:t xml:space="preserve">: </w:t>
      </w:r>
      <w:r w:rsidRPr="00AE4996">
        <w:rPr>
          <w:rFonts w:ascii="Angsana New" w:hAnsi="Angsana New"/>
          <w:sz w:val="32"/>
          <w:szCs w:val="32"/>
        </w:rPr>
        <w:tab/>
      </w:r>
      <w:r w:rsidRPr="00AE4996">
        <w:rPr>
          <w:rFonts w:ascii="Angsana New" w:hAnsi="Angsana New"/>
          <w:sz w:val="32"/>
          <w:szCs w:val="32"/>
          <w:cs/>
        </w:rPr>
        <w:t>รายได้จากการให้บริการเครื่องซักผ้า เครื่องอบผ้า</w:t>
      </w:r>
      <w:r w:rsidRPr="00AE4996">
        <w:rPr>
          <w:rFonts w:ascii="Angsana New" w:hAnsi="Angsana New"/>
          <w:sz w:val="32"/>
          <w:szCs w:val="32"/>
        </w:rPr>
        <w:t xml:space="preserve"> </w:t>
      </w:r>
      <w:r w:rsidRPr="00AE4996">
        <w:rPr>
          <w:rFonts w:ascii="Angsana New" w:hAnsi="Angsana New"/>
          <w:sz w:val="32"/>
          <w:szCs w:val="32"/>
          <w:cs/>
        </w:rPr>
        <w:t>และการพับผ้า และรายได้จากการขายสินค้าผ่านเครื่องหยอดเหรียญและสินค้าอื่นหน้าสาขา</w:t>
      </w:r>
    </w:p>
    <w:p w14:paraId="4F315243" w14:textId="37B1CE09" w:rsidR="00A8455B" w:rsidRPr="00AE4996" w:rsidRDefault="00A8455B" w:rsidP="00091675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AE4996" w:rsidRPr="00AE4996">
        <w:rPr>
          <w:rFonts w:ascii="Angsana New" w:hAnsi="Angsana New"/>
          <w:sz w:val="32"/>
          <w:szCs w:val="32"/>
        </w:rPr>
        <w:t>2</w:t>
      </w:r>
      <w:r w:rsidRPr="00AE4996">
        <w:rPr>
          <w:rFonts w:ascii="Angsana New" w:hAnsi="Angsana New"/>
          <w:sz w:val="32"/>
          <w:szCs w:val="32"/>
        </w:rPr>
        <w:t xml:space="preserve">: </w:t>
      </w:r>
      <w:r w:rsidRPr="00AE4996">
        <w:rPr>
          <w:rFonts w:ascii="Angsana New" w:hAnsi="Angsana New"/>
          <w:sz w:val="32"/>
          <w:szCs w:val="32"/>
        </w:rPr>
        <w:tab/>
      </w:r>
      <w:r w:rsidRPr="00AE4996">
        <w:rPr>
          <w:rFonts w:ascii="Angsana New" w:hAnsi="Angsana New"/>
          <w:sz w:val="32"/>
          <w:szCs w:val="32"/>
          <w:cs/>
        </w:rPr>
        <w:t>รายได้จากการให้บริการกับผู้แทนจำหน่าย (</w:t>
      </w:r>
      <w:r w:rsidRPr="00AE4996">
        <w:rPr>
          <w:rFonts w:ascii="Angsana New" w:hAnsi="Angsana New"/>
          <w:sz w:val="32"/>
          <w:szCs w:val="32"/>
        </w:rPr>
        <w:t>Franchises)</w:t>
      </w:r>
    </w:p>
    <w:p w14:paraId="322DBA2B" w14:textId="44FFF412" w:rsidR="00A8455B" w:rsidRPr="00AE4996" w:rsidRDefault="00A8455B" w:rsidP="00091675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AE4996" w:rsidRPr="00AE4996">
        <w:rPr>
          <w:rFonts w:ascii="Angsana New" w:hAnsi="Angsana New"/>
          <w:sz w:val="32"/>
          <w:szCs w:val="32"/>
        </w:rPr>
        <w:t>3</w:t>
      </w:r>
      <w:r w:rsidRPr="00AE4996">
        <w:rPr>
          <w:rFonts w:ascii="Angsana New" w:hAnsi="Angsana New"/>
          <w:sz w:val="32"/>
          <w:szCs w:val="32"/>
        </w:rPr>
        <w:t xml:space="preserve">: </w:t>
      </w:r>
      <w:r w:rsidRPr="00AE4996">
        <w:rPr>
          <w:rFonts w:ascii="Angsana New" w:hAnsi="Angsana New"/>
          <w:sz w:val="32"/>
          <w:szCs w:val="32"/>
        </w:rPr>
        <w:tab/>
      </w:r>
      <w:r w:rsidRPr="00AE4996">
        <w:rPr>
          <w:rFonts w:ascii="Angsana New" w:hAnsi="Angsana New"/>
          <w:sz w:val="32"/>
          <w:szCs w:val="32"/>
          <w:cs/>
        </w:rPr>
        <w:t>รายได้จากการขายสินค้าและรายได้จากการให้บริการติดตั้งเครื่อง ประกอบด้วย การขายเครื่องซักผ้า เครื่องอบผ้าพร้อมบริการติดตั้ง และการขายสินค้าอื่น</w:t>
      </w:r>
    </w:p>
    <w:p w14:paraId="4FD904BA" w14:textId="77777777" w:rsidR="0079617F" w:rsidRPr="00AE4996" w:rsidRDefault="0079617F" w:rsidP="0009167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>ผลการดำเนินงานของแต่ละส่วนงานวัดโดยใช้รายได้และกำไรขั้นต้น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 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8588A74" w14:textId="066AF181" w:rsidR="003A0F1A" w:rsidRPr="00AE4996" w:rsidRDefault="003A0F1A" w:rsidP="00091675">
      <w:pPr>
        <w:tabs>
          <w:tab w:val="left" w:pos="540"/>
        </w:tabs>
        <w:spacing w:before="120"/>
        <w:ind w:right="-43"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ข้อมูลทางภูมิศาสตร์ </w:t>
      </w:r>
    </w:p>
    <w:p w14:paraId="77C46D7D" w14:textId="689E051E" w:rsidR="003A0F1A" w:rsidRPr="00AE4996" w:rsidRDefault="003A0F1A" w:rsidP="00091675">
      <w:pPr>
        <w:ind w:left="547" w:right="-9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E4996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บริษัทดำเนินธุรกิจเฉพาะในประเทศ</w:t>
      </w:r>
      <w:r w:rsidR="00CC037C" w:rsidRPr="00AE4996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ไทย</w:t>
      </w:r>
      <w:r w:rsidRPr="00AE4996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เท่านั้น ไม่มีรายได้จากต่างประเทศหรือสินทรัพย์ในต่างประเทศ</w:t>
      </w:r>
      <w:r w:rsidRPr="00AE499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ที่มีสาระสำคัญ</w:t>
      </w:r>
    </w:p>
    <w:p w14:paraId="45A93D3C" w14:textId="7196631A" w:rsidR="003A0F1A" w:rsidRPr="00AE4996" w:rsidRDefault="003A0F1A" w:rsidP="008D0F98">
      <w:pPr>
        <w:tabs>
          <w:tab w:val="left" w:pos="540"/>
        </w:tabs>
        <w:spacing w:before="120"/>
        <w:ind w:right="-43"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A7D4CB7" w14:textId="3967ED0D" w:rsidR="00893248" w:rsidRPr="00AE4996" w:rsidRDefault="006611DF" w:rsidP="00091675">
      <w:pPr>
        <w:ind w:left="547" w:right="-9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ในระหว่างงวด</w:t>
      </w:r>
      <w:r w:rsidR="00E332DE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สามเดือนและงวด</w:t>
      </w:r>
      <w:r w:rsidR="00972EAE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หกเดือน</w:t>
      </w:r>
      <w:r w:rsidR="00244576" w:rsidRPr="00AE4996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6403FB" w:rsidRPr="00AE4996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400FBD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30</w:t>
      </w:r>
      <w:r w:rsidR="00972EAE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07602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hAnsiTheme="majorBidi" w:cstheme="majorBidi"/>
          <w:sz w:val="32"/>
          <w:szCs w:val="32"/>
        </w:rPr>
        <w:t>2569</w:t>
      </w:r>
      <w:r w:rsidR="00201E39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="00201E39" w:rsidRPr="00AE49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E4996" w:rsidRPr="00AE4996">
        <w:rPr>
          <w:rFonts w:asciiTheme="majorBidi" w:hAnsiTheme="majorBidi" w:cstheme="majorBidi"/>
          <w:sz w:val="32"/>
          <w:szCs w:val="32"/>
        </w:rPr>
        <w:t>2568</w:t>
      </w:r>
      <w:r w:rsidR="00201E39" w:rsidRPr="00AE4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0F1A" w:rsidRPr="00AE4996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AE4996" w:rsidRPr="00AE4996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10</w:t>
      </w:r>
      <w:r w:rsidR="003A0F1A" w:rsidRPr="00AE4996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ของรายได้ของบริษัท</w:t>
      </w:r>
    </w:p>
    <w:p w14:paraId="72A14C38" w14:textId="77777777" w:rsidR="007E0DF1" w:rsidRPr="00AE4996" w:rsidRDefault="007E0DF1" w:rsidP="00091675">
      <w:pPr>
        <w:ind w:left="547" w:right="-9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</w:p>
    <w:p w14:paraId="7F42354A" w14:textId="6058A8AF" w:rsidR="007E0DF1" w:rsidRPr="00AE4996" w:rsidRDefault="007E0DF1" w:rsidP="00091675">
      <w:pPr>
        <w:ind w:left="547" w:right="-9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sectPr w:rsidR="007E0DF1" w:rsidRPr="00AE4996" w:rsidSect="00C903B7">
          <w:headerReference w:type="first" r:id="rId10"/>
          <w:pgSz w:w="11909" w:h="16834" w:code="9"/>
          <w:pgMar w:top="1440" w:right="1224" w:bottom="720" w:left="1440" w:header="720" w:footer="432" w:gutter="0"/>
          <w:pgNumType w:fmt="numberInDash"/>
          <w:cols w:space="720"/>
          <w:titlePg/>
          <w:docGrid w:linePitch="360"/>
        </w:sectPr>
      </w:pPr>
    </w:p>
    <w:p w14:paraId="2A0362F4" w14:textId="77777777" w:rsidR="00A434B2" w:rsidRPr="00AE4996" w:rsidRDefault="00D81417" w:rsidP="00091675">
      <w:pPr>
        <w:ind w:left="426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ข้อมูลจำแนกตาม</w:t>
      </w:r>
      <w:r w:rsidR="00A434B2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5EF7E2E9" w14:textId="626B076C" w:rsidR="00A434B2" w:rsidRPr="00AE4996" w:rsidRDefault="00A434B2" w:rsidP="00091675">
      <w:pPr>
        <w:ind w:left="42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E4996">
        <w:rPr>
          <w:rFonts w:asciiTheme="majorBidi" w:hAnsiTheme="majorBidi" w:cstheme="majorBidi"/>
          <w:sz w:val="32"/>
          <w:szCs w:val="32"/>
          <w:cs/>
        </w:rPr>
        <w:t>ข้อมูลที่มีสาระสำคัญเกี่ยวกับรายได้และกำไรขั้นต้นของแต่ละส่วนงานที่รายงาน</w:t>
      </w:r>
      <w:r w:rsidR="00B74A57" w:rsidRPr="00AE4996">
        <w:rPr>
          <w:rFonts w:asciiTheme="majorBidi" w:hAnsiTheme="majorBidi" w:cstheme="majorBidi"/>
          <w:sz w:val="32"/>
          <w:szCs w:val="32"/>
        </w:rPr>
        <w:t xml:space="preserve"> </w:t>
      </w:r>
      <w:r w:rsidRPr="00AE499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3833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1215"/>
        <w:gridCol w:w="164"/>
        <w:gridCol w:w="1214"/>
        <w:gridCol w:w="160"/>
        <w:gridCol w:w="1214"/>
        <w:gridCol w:w="143"/>
        <w:gridCol w:w="1214"/>
        <w:gridCol w:w="136"/>
        <w:gridCol w:w="7"/>
        <w:gridCol w:w="1207"/>
        <w:gridCol w:w="125"/>
        <w:gridCol w:w="1277"/>
        <w:gridCol w:w="11"/>
        <w:gridCol w:w="116"/>
        <w:gridCol w:w="18"/>
        <w:gridCol w:w="1272"/>
        <w:gridCol w:w="149"/>
        <w:gridCol w:w="1275"/>
      </w:tblGrid>
      <w:tr w:rsidR="00EC2C74" w:rsidRPr="00AE4996" w14:paraId="2F69F342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E2EA6" w14:textId="77777777" w:rsidR="009A506F" w:rsidRPr="00AE4996" w:rsidRDefault="009A506F" w:rsidP="00091675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B7BC" w14:textId="06149F1C" w:rsidR="009A506F" w:rsidRPr="00AE4996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ส่วนงานที่</w:t>
            </w:r>
            <w:r w:rsidRPr="00AE499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A3D8B67" w14:textId="77777777" w:rsidR="009A506F" w:rsidRPr="00AE4996" w:rsidRDefault="009A506F" w:rsidP="00091675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0511" w14:textId="20A31A0A" w:rsidR="009A506F" w:rsidRPr="00AE4996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ส่วนงานที่ </w:t>
            </w:r>
            <w:r w:rsidR="00AE4996"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312E6" w14:textId="77777777" w:rsidR="009A506F" w:rsidRPr="00AE4996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56CF2" w14:textId="29DD27BF" w:rsidR="009A506F" w:rsidRPr="00AE4996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ส่วนงานที่</w:t>
            </w:r>
            <w:r w:rsidRPr="00AE499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1551C" w14:textId="77777777" w:rsidR="009A506F" w:rsidRPr="00AE4996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A57E0" w14:textId="592435F7" w:rsidR="009A506F" w:rsidRPr="00AE4996" w:rsidRDefault="009A506F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รวม</w:t>
            </w:r>
          </w:p>
        </w:tc>
      </w:tr>
      <w:tr w:rsidR="00EC2C74" w:rsidRPr="00AE4996" w14:paraId="0B96FFE5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34CE" w14:textId="77777777" w:rsidR="00CF0F68" w:rsidRPr="00AE4996" w:rsidRDefault="00CF0F68" w:rsidP="00091675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9ACE" w14:textId="1386DB76" w:rsidR="00CF0F68" w:rsidRPr="00AE4996" w:rsidRDefault="00CF0F68" w:rsidP="00091675">
            <w:pPr>
              <w:pStyle w:val="acctmergecolhdg"/>
              <w:spacing w:line="240" w:lineRule="auto"/>
              <w:ind w:left="-95" w:right="-113"/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</w:t>
            </w:r>
            <w:r w:rsidR="00F03A06" w:rsidRPr="00AE4996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สาม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เดือน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สิ้นสุด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858DC1" w14:textId="77777777" w:rsidR="00CF0F68" w:rsidRPr="00AE4996" w:rsidRDefault="00CF0F68" w:rsidP="00091675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F271" w14:textId="1AE09FA2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</w:t>
            </w:r>
            <w:r w:rsidR="00F03A06" w:rsidRPr="00AE4996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สาม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เดือน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สิ้นสุด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9DEA" w14:textId="77777777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CAB5" w14:textId="60D2D4FB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</w:t>
            </w:r>
            <w:r w:rsidR="00F03A06" w:rsidRPr="00AE4996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สาม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เดือน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สิ้นสุด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B8481" w14:textId="77777777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73847" w14:textId="62031D1F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</w:t>
            </w:r>
            <w:r w:rsidR="00F03A06" w:rsidRPr="00AE4996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สาม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เดือน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สิ้นสุด</w:t>
            </w:r>
          </w:p>
        </w:tc>
      </w:tr>
      <w:tr w:rsidR="00EC2C74" w:rsidRPr="00AE4996" w14:paraId="192F68FA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D832" w14:textId="77777777" w:rsidR="00CF0F68" w:rsidRPr="00AE4996" w:rsidRDefault="00CF0F68" w:rsidP="00091675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B9AC" w14:textId="5C0453D7" w:rsidR="00CF0F68" w:rsidRPr="00AE4996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B2FEE92" w14:textId="77777777" w:rsidR="00CF0F68" w:rsidRPr="00AE4996" w:rsidRDefault="00CF0F68" w:rsidP="00091675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573D" w14:textId="09AB431D" w:rsidR="00CF0F68" w:rsidRPr="00AE4996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FB745" w14:textId="77777777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B280" w14:textId="7E9BC8BF" w:rsidR="00CF0F68" w:rsidRPr="00AE4996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A993" w14:textId="77777777" w:rsidR="00CF0F68" w:rsidRPr="00AE4996" w:rsidRDefault="00CF0F68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3468" w14:textId="4AF69077" w:rsidR="00CF0F68" w:rsidRPr="00AE4996" w:rsidRDefault="006403FB" w:rsidP="00091675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="00972EAE"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EC2C74" w:rsidRPr="00AE4996" w14:paraId="28A81BD0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0932B" w14:textId="77777777" w:rsidR="008D0F98" w:rsidRPr="00AE4996" w:rsidRDefault="008D0F98" w:rsidP="008D0F9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BCF3" w14:textId="3DDE9F35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59F986E" w14:textId="77777777" w:rsidR="008D0F98" w:rsidRPr="00AE4996" w:rsidRDefault="008D0F98" w:rsidP="008D0F98">
            <w:pPr>
              <w:ind w:right="9" w:hanging="128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B237" w14:textId="69047F42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6CC44A" w14:textId="77777777" w:rsidR="008D0F98" w:rsidRPr="00AE4996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42B2" w14:textId="1475C85B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126B27" w14:textId="77777777" w:rsidR="008D0F98" w:rsidRPr="00AE4996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6B65" w14:textId="5D8D5825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315CC51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3C55" w14:textId="1AA3F36B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5B35ADA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2C19" w14:textId="2120EB8E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578D4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03E6" w14:textId="7A905F21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F87992B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0853" w14:textId="2A4E0377" w:rsidR="008D0F98" w:rsidRPr="00AE4996" w:rsidRDefault="00AE4996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</w:tr>
      <w:tr w:rsidR="00EC2C74" w:rsidRPr="00AE4996" w14:paraId="0666FE3B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FD53A" w14:textId="77777777" w:rsidR="008D0F98" w:rsidRPr="00AE4996" w:rsidRDefault="008D0F98" w:rsidP="008D0F9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E3AB" w14:textId="0F29E93A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4A1E98B" w14:textId="77777777" w:rsidR="008D0F98" w:rsidRPr="00AE4996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94BD7" w14:textId="7D9AC983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82F68D9" w14:textId="77777777" w:rsidR="008D0F98" w:rsidRPr="00AE4996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1C54" w14:textId="386BB581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A09B800" w14:textId="77777777" w:rsidR="008D0F98" w:rsidRPr="00AE4996" w:rsidRDefault="008D0F98" w:rsidP="008D0F98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D102" w14:textId="1F70D60D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233210E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DC12" w14:textId="761EB719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D126B0A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49EF" w14:textId="6959D3E0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0D80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968" w14:textId="1DD35219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3A1DD35" w14:textId="7777777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1D76" w14:textId="3C8C1847" w:rsidR="008D0F98" w:rsidRPr="00AE4996" w:rsidRDefault="008D0F98" w:rsidP="008D0F98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</w:tr>
      <w:tr w:rsidR="00EC2C74" w:rsidRPr="00AE4996" w14:paraId="3574EFBD" w14:textId="77777777" w:rsidTr="00897315">
        <w:trPr>
          <w:trHeight w:val="62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3C00D" w14:textId="77777777" w:rsidR="008D0F98" w:rsidRPr="00AE4996" w:rsidRDefault="008D0F98" w:rsidP="008D0F9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896A" w14:textId="77777777" w:rsidR="008D0F98" w:rsidRPr="00AE4996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B3876B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EDA88" w14:textId="77777777" w:rsidR="008D0F98" w:rsidRPr="00AE4996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1F251E5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CAAC2" w14:textId="77777777" w:rsidR="008D0F98" w:rsidRPr="00AE4996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A6FDC52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41BC4" w14:textId="77777777" w:rsidR="008D0F98" w:rsidRPr="00AE4996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B8A1035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CB192" w14:textId="77777777" w:rsidR="008D0F98" w:rsidRPr="00AE4996" w:rsidRDefault="008D0F98" w:rsidP="00897315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8551298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B721EC" w14:textId="77777777" w:rsidR="008D0F98" w:rsidRPr="00AE4996" w:rsidRDefault="008D0F98" w:rsidP="00897315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CFFE6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1F7FF" w14:textId="77777777" w:rsidR="008D0F98" w:rsidRPr="00AE4996" w:rsidRDefault="008D0F98" w:rsidP="00897315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C63A929" w14:textId="77777777" w:rsidR="008D0F98" w:rsidRPr="00AE4996" w:rsidRDefault="008D0F98" w:rsidP="008D0F98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5D5439" w14:textId="77777777" w:rsidR="008D0F98" w:rsidRPr="00AE4996" w:rsidRDefault="008D0F98" w:rsidP="00897315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A41274" w:rsidRPr="00AE4996" w14:paraId="4A008E33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1E09" w14:textId="015730FE" w:rsidR="00A41274" w:rsidRPr="00AE4996" w:rsidRDefault="00A41274" w:rsidP="00A41274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C51BCE" w14:textId="52BCFA2A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247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075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137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7C89431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4E9D3EC" w14:textId="4D8F8423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239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660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973E073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D765BD7" w14:textId="74D2277D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642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0AE2C90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4F0418A" w14:textId="0C3C9988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581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433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00F31F0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B7FC2" w14:textId="5CA8EC4F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108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470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860F877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B28AF8C" w14:textId="4C75A242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308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813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34ED2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3BAA2" w14:textId="24FF3DC9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249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825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626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82BCBB8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3316DB" w14:textId="56B41980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242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550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358</w:t>
            </w:r>
          </w:p>
        </w:tc>
      </w:tr>
      <w:tr w:rsidR="00A41274" w:rsidRPr="00AE4996" w14:paraId="6A49D6FF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E081D" w14:textId="3DA8D6C5" w:rsidR="00A41274" w:rsidRPr="00AE4996" w:rsidRDefault="00A41274" w:rsidP="00A41274">
            <w:pPr>
              <w:ind w:left="10" w:right="-110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2A344D" w14:textId="339B070F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443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762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F2539CD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227406B" w14:textId="188C7789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227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DF25A1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69B38CBE" w14:textId="1DC401F5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82B4D96" w14:textId="7777777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04C30F0" w14:textId="5A301CB8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5FE1891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1410E" w14:textId="1802A8C5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796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967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B296969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EBDCB3F" w14:textId="6888772E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590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726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AEB28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C2B03" w14:textId="7E5C870B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240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729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35ABE86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4BE981" w14:textId="6C2954AA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817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993</w:t>
            </w:r>
          </w:p>
        </w:tc>
      </w:tr>
      <w:tr w:rsidR="00A41274" w:rsidRPr="00AE4996" w14:paraId="09452639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1A4E0" w14:textId="4B534278" w:rsidR="00A41274" w:rsidRPr="00AE4996" w:rsidRDefault="00A41274" w:rsidP="00A41274">
            <w:pPr>
              <w:ind w:left="10" w:right="-11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F159E" w14:textId="305F4187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254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B0D2BFC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D375D" w14:textId="295FBA64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246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887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21DC4D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D56EE" w14:textId="02108696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642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ACCC3F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12CC" w14:textId="0F739344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581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433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E8C0DED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F13A4" w14:textId="7991C1A8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905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437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DA14C8C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28C20" w14:textId="69E34501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899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539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6655E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B9466" w14:textId="7FF22470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258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066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355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CE8F150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E3F09" w14:textId="75B39089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251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368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351</w:t>
            </w:r>
          </w:p>
        </w:tc>
      </w:tr>
      <w:tr w:rsidR="0019330D" w:rsidRPr="00AE4996" w14:paraId="3F6C61B1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DC9EC60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7DDC64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57CC70A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EC94E2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18A288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FFBC6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F0A8F87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11B84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DF958F8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D6D68C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9F18909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22DF61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8685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9586F1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1669150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E161A8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A41274" w:rsidRPr="00AE4996" w14:paraId="0E6AD29F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ECA04A" w14:textId="16FFE6C1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รับรู้ ณ เวลาใดเวลาหนึ่ง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CDFA51" w14:textId="296328CA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254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C08E18D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BC195E6" w14:textId="685ACE4E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246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887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A04A74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C55434B" w14:textId="6AF08244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E037787" w14:textId="7777777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60D435E" w14:textId="30BDA9D8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5DE585E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10BA7" w14:textId="44B5BAAE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905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437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358E919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4F33F6C" w14:textId="7783AB63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899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539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4D5D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BACFC" w14:textId="5EE6C0E9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255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424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336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2C81544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E4A3BF" w14:textId="369CE40E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248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786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918</w:t>
            </w:r>
          </w:p>
        </w:tc>
      </w:tr>
      <w:tr w:rsidR="00A41274" w:rsidRPr="00AE4996" w14:paraId="1E0550A3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31ED788" w14:textId="68A1BF21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รับรู้ตลอดช่วงระยะเวลา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F57F8" w14:textId="65976E46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1E9D96" w14:textId="77777777" w:rsidR="00A41274" w:rsidRPr="00AE4996" w:rsidRDefault="00A41274" w:rsidP="00A41274">
            <w:pPr>
              <w:ind w:right="7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04AD3" w14:textId="6E1E5F21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93577E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6A9E" w14:textId="793861D4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642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7571453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A7B2" w14:textId="24D0B936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581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433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1350E97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D6FCD" w14:textId="74FC0EC4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636E71C" w14:textId="7777777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CFCA2" w14:textId="70D9CE41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9611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DBB07" w14:textId="47E2F945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642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A7CE5DF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B45E5" w14:textId="0F9F55AC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581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433</w:t>
            </w:r>
          </w:p>
        </w:tc>
      </w:tr>
      <w:tr w:rsidR="00A41274" w:rsidRPr="00AE4996" w14:paraId="41FF49C6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CF34D2A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416D5" w14:textId="3C08C021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254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4CA34C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1841C" w14:textId="6B1F6FCF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246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887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D5F66C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B5551" w14:textId="22AD4DDC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642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019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1E4D439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E79B4" w14:textId="7A49E2A4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581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433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A7FD6EB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4B7C1" w14:textId="630DB70F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905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437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3EA64C4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28A47F" w14:textId="732403AE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899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539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B6830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8E149" w14:textId="35C6BC0A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258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066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355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B87A448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63440" w14:textId="434D4810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251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368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351</w:t>
            </w:r>
          </w:p>
        </w:tc>
      </w:tr>
      <w:tr w:rsidR="0019330D" w:rsidRPr="00AE4996" w14:paraId="485EFC24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9BE188D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C0E172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958E94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8BBE80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17FC35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335094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A6F0A5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6AAA3A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116D6D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9FE044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56B593C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4B260B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F4644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378979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8A1E0F1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F4C4C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19330D" w:rsidRPr="00AE4996" w14:paraId="2C11547E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EFBC691" w14:textId="5966ADD5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B28C" w14:textId="071B4D27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94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749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674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EB760B9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069E6F" w14:textId="28124FDD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77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373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F8BA4C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50FFBBC" w14:textId="0D5D5A6A" w:rsidR="0019330D" w:rsidRPr="00AE4996" w:rsidRDefault="00A41274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139142B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5C78A4B" w14:textId="71F0EF0B" w:rsidR="0019330D" w:rsidRPr="00AE4996" w:rsidRDefault="0019330D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3111C77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DC411" w14:textId="27283953" w:rsidR="0019330D" w:rsidRPr="00AE4996" w:rsidRDefault="00A41274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DD79AEB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35EDB93" w14:textId="6D2DE3BE" w:rsidR="0019330D" w:rsidRPr="00AE4996" w:rsidRDefault="0019330D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64B5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6201C" w14:textId="13198AFE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94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749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674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E5AC065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939D96" w14:textId="48478FAC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77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373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261</w:t>
            </w:r>
          </w:p>
        </w:tc>
      </w:tr>
      <w:tr w:rsidR="0019330D" w:rsidRPr="00AE4996" w14:paraId="736D3A45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3CACD40" w14:textId="0ECF9026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310FDA" w14:textId="59231408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64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601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532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33A04EC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3DBACB3" w14:textId="55C0C551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85</w:t>
            </w:r>
            <w:r w:rsidR="0088462C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265</w:t>
            </w:r>
            <w:r w:rsidR="0088462C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D7D1622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22C6FEA7" w14:textId="3EE91E7F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108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868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242083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5000253E" w14:textId="4BE03D37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092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588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0A1ABB1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47BEB" w14:textId="7CBFE4FF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476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632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F52BF4F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4822AD7" w14:textId="7A0D4F50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917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399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5EBD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929F6" w14:textId="728A986E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67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187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032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CFBB024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A10C9A" w14:textId="410ED76B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88</w:t>
            </w:r>
            <w:r w:rsidR="0088462C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275</w:t>
            </w:r>
            <w:r w:rsidR="0088462C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596</w:t>
            </w:r>
          </w:p>
        </w:tc>
      </w:tr>
      <w:tr w:rsidR="0019330D" w:rsidRPr="00AE4996" w14:paraId="0BED5620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FE326D0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รายได้และค่าใช้จ่ายที่ไม่ได้ปันส่วน</w:t>
            </w:r>
            <w:r w:rsidRPr="00AE4996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4C684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7507E56" w14:textId="77777777" w:rsidR="0019330D" w:rsidRPr="00AE4996" w:rsidRDefault="0019330D" w:rsidP="0019330D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B6E8D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9CF1BD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A353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1705B75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142BD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1A1F15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74671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8C6206A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3D6414C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3E2B1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C7139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4407823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4DCE39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A41274" w:rsidRPr="00AE4996" w14:paraId="553780DB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B0DAEF1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D188F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6A40AF3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06C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22264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298A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462C7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55C5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754B13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FD15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AADE2B2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BDEB16F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9E962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B2A66" w14:textId="77EEF28C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397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396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CE63DB4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DA1A81" w14:textId="7FFD1865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685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616</w:t>
            </w:r>
          </w:p>
        </w:tc>
      </w:tr>
      <w:tr w:rsidR="00A41274" w:rsidRPr="00AE4996" w14:paraId="491B9D72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574207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CD2AC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7AD8F0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161D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72D86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4F82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11D3D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9358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883684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4D0F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0B8E98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0E3B8E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9867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7F8BE" w14:textId="60CF615A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726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758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63E5A61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1E0E69" w14:textId="22C72A5F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358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197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2D10D8D8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3740D4F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F62F2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2F3B02F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E5D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210898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D5C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9AD6BE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0B95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5A2D1D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9D8E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BE3436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9CA6E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B842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86671" w14:textId="25B73BF7" w:rsidR="00A41274" w:rsidRPr="00AE4996" w:rsidRDefault="006656DA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582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30EB3F8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1B36C5" w14:textId="4B0FF37F" w:rsidR="00A41274" w:rsidRPr="00AE4996" w:rsidRDefault="0088462C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700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498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22DD3C40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C073D3B" w14:textId="56919BA5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4E6A3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8D0CBC3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5DBC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6DE06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77BB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B628F5F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31E1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1455F9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0455F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722257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4049C9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88D4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07B4A" w14:textId="33E33E6A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184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381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3969CF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0FF2A9" w14:textId="26FD0677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17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775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017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15431E36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90F7BB5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AAC5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7E8FD23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4230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015C74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8092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B051DE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838F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98E0D0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6D9D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B2F5F6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36BAD8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D46A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F85" w14:textId="14C661BA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16</w:t>
            </w:r>
            <w:r w:rsidR="006656DA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153</w:t>
            </w:r>
            <w:r w:rsidR="006656DA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707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90955C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BB171" w14:textId="26F3E062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127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500</w:t>
            </w:r>
          </w:p>
        </w:tc>
      </w:tr>
      <w:tr w:rsidR="006656DA" w:rsidRPr="00AE4996" w14:paraId="233488E7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AEAAF25" w14:textId="26D0CD07" w:rsidR="006656DA" w:rsidRPr="00AE4996" w:rsidRDefault="006656DA" w:rsidP="006656DA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DFAC1" w14:textId="77777777" w:rsidR="006656DA" w:rsidRPr="00AE4996" w:rsidRDefault="006656DA" w:rsidP="006656DA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998F8F" w14:textId="77777777" w:rsidR="006656DA" w:rsidRPr="00AE4996" w:rsidRDefault="006656DA" w:rsidP="006656DA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54BCB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D9ABB2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CBCA8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DFE4F93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F8C60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0F90DC7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24909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008AB86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7A8F192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8493B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E1214" w14:textId="5823C827" w:rsidR="006656DA" w:rsidRPr="00AE4996" w:rsidRDefault="006656DA" w:rsidP="006656DA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999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793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1788B91" w14:textId="77777777" w:rsidR="006656DA" w:rsidRPr="00AE4996" w:rsidRDefault="006656DA" w:rsidP="006656D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8F0EB7" w14:textId="0E264EDA" w:rsidR="006656DA" w:rsidRPr="00AE4996" w:rsidRDefault="006656DA" w:rsidP="006656DA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715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849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6656DA" w:rsidRPr="00AE4996" w14:paraId="34F624DC" w14:textId="77777777" w:rsidTr="00897315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174DAAA" w14:textId="11A2DCC9" w:rsidR="006656DA" w:rsidRPr="00AE4996" w:rsidRDefault="006656DA" w:rsidP="006656D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56FF1" w14:textId="77777777" w:rsidR="006656DA" w:rsidRPr="00AE4996" w:rsidRDefault="006656DA" w:rsidP="006656DA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4D455A1" w14:textId="77777777" w:rsidR="006656DA" w:rsidRPr="00AE4996" w:rsidRDefault="006656DA" w:rsidP="006656DA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5DCAD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4FB4DC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37DD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F9DC7E5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4EEC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D826616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3363B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09456EB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5D734E9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5A9AF" w14:textId="77777777" w:rsidR="006656DA" w:rsidRPr="00AE4996" w:rsidRDefault="006656DA" w:rsidP="006656DA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B781E" w14:textId="4A8A0FD0" w:rsidR="006656DA" w:rsidRPr="00AE4996" w:rsidRDefault="006656DA" w:rsidP="006656DA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13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153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914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6DBCCB3" w14:textId="77777777" w:rsidR="006656DA" w:rsidRPr="00AE4996" w:rsidRDefault="006656DA" w:rsidP="006656D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8B28A" w14:textId="369072D2" w:rsidR="006656DA" w:rsidRPr="00AE4996" w:rsidRDefault="00AE4996" w:rsidP="006656DA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32</w:t>
            </w:r>
            <w:r w:rsidR="006656DA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411</w:t>
            </w:r>
            <w:r w:rsidR="006656DA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651</w:t>
            </w:r>
          </w:p>
        </w:tc>
      </w:tr>
    </w:tbl>
    <w:p w14:paraId="777758E7" w14:textId="12688174" w:rsidR="00F03A06" w:rsidRPr="00AE4996" w:rsidRDefault="00F03A06" w:rsidP="00091675">
      <w:pPr>
        <w:tabs>
          <w:tab w:val="left" w:pos="540"/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E3B063F" w14:textId="77777777" w:rsidR="00F03A06" w:rsidRPr="00AE4996" w:rsidRDefault="00F03A0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13833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1215"/>
        <w:gridCol w:w="164"/>
        <w:gridCol w:w="1214"/>
        <w:gridCol w:w="160"/>
        <w:gridCol w:w="1214"/>
        <w:gridCol w:w="143"/>
        <w:gridCol w:w="1214"/>
        <w:gridCol w:w="136"/>
        <w:gridCol w:w="7"/>
        <w:gridCol w:w="1207"/>
        <w:gridCol w:w="125"/>
        <w:gridCol w:w="1277"/>
        <w:gridCol w:w="11"/>
        <w:gridCol w:w="116"/>
        <w:gridCol w:w="18"/>
        <w:gridCol w:w="1272"/>
        <w:gridCol w:w="149"/>
        <w:gridCol w:w="1275"/>
      </w:tblGrid>
      <w:tr w:rsidR="00F03A06" w:rsidRPr="00AE4996" w14:paraId="2387773C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712C4" w14:textId="77777777" w:rsidR="00F03A06" w:rsidRPr="00AE4996" w:rsidRDefault="00F03A06" w:rsidP="0037442C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C225" w14:textId="7C5795C6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ส่วนงานที่</w:t>
            </w:r>
            <w:r w:rsidRPr="00AE499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4AFD038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D8D3" w14:textId="098C6234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 xml:space="preserve">ส่วนงานที่ </w:t>
            </w:r>
            <w:r w:rsidR="00AE4996"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1E062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9DF41" w14:textId="657A3C09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ส่วนงานที่</w:t>
            </w:r>
            <w:r w:rsidRPr="00AE499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67750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C0277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pacing w:val="-10"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รวม</w:t>
            </w:r>
          </w:p>
        </w:tc>
      </w:tr>
      <w:tr w:rsidR="00F03A06" w:rsidRPr="00AE4996" w14:paraId="3A2E2830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5F0C5" w14:textId="77777777" w:rsidR="00F03A06" w:rsidRPr="00AE4996" w:rsidRDefault="00F03A06" w:rsidP="0037442C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8357" w14:textId="77777777" w:rsidR="00F03A06" w:rsidRPr="00AE4996" w:rsidRDefault="00F03A06" w:rsidP="0037442C">
            <w:pPr>
              <w:pStyle w:val="acctmergecolhdg"/>
              <w:spacing w:line="240" w:lineRule="auto"/>
              <w:ind w:left="-95" w:right="-113"/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158F47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65522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CD7FD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C831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B0459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B09C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สำหรับงวดหกเดือนสิ้นสุด</w:t>
            </w:r>
          </w:p>
        </w:tc>
      </w:tr>
      <w:tr w:rsidR="00F03A06" w:rsidRPr="00AE4996" w14:paraId="092CFBC7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89946" w14:textId="77777777" w:rsidR="00F03A06" w:rsidRPr="00AE4996" w:rsidRDefault="00F03A06" w:rsidP="0037442C">
            <w:pPr>
              <w:ind w:right="72"/>
              <w:jc w:val="both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D21F" w14:textId="3B32F9C8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05B1DF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2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A435" w14:textId="3980BBA1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96A30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5A3F" w14:textId="261A177B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2268A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3528" w14:textId="6B8EF7EF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AE4996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 xml:space="preserve">วันที่ </w:t>
            </w:r>
            <w:r w:rsidR="00AE4996"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30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 xml:space="preserve"> </w:t>
            </w:r>
            <w:r w:rsidRPr="00AE4996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F03A06" w:rsidRPr="00AE4996" w14:paraId="78917AA3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B645" w14:textId="77777777" w:rsidR="00F03A06" w:rsidRPr="00AE4996" w:rsidRDefault="00F03A06" w:rsidP="0037442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38A6" w14:textId="292843E2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66E325E" w14:textId="77777777" w:rsidR="00F03A06" w:rsidRPr="00AE4996" w:rsidRDefault="00F03A06" w:rsidP="0037442C">
            <w:pPr>
              <w:ind w:right="9" w:hanging="128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EF94" w14:textId="62410CC8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289D9C8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9F68" w14:textId="6DC96EDD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E1412C7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2667" w14:textId="77D6411E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9CAE32F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4A88" w14:textId="4C44ED17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98A26AF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FB44" w14:textId="4EB25539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6248F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7F61" w14:textId="75840822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Pr="00AE4996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E6488C6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FA48" w14:textId="7FCC37C4" w:rsidR="00F03A06" w:rsidRPr="00AE4996" w:rsidRDefault="00AE499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</w:tr>
      <w:tr w:rsidR="00F03A06" w:rsidRPr="00AE4996" w14:paraId="303176ED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AC14B" w14:textId="77777777" w:rsidR="00F03A06" w:rsidRPr="00AE4996" w:rsidRDefault="00F03A06" w:rsidP="0037442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1A50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DC2E27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7425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EB9172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B2BC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ED0947D" w14:textId="77777777" w:rsidR="00F03A06" w:rsidRPr="00AE4996" w:rsidRDefault="00F03A06" w:rsidP="0037442C">
            <w:pPr>
              <w:ind w:left="-128" w:right="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501C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F570DB3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6977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F9BC11E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C48EE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6B2AB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2CA7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F2AD70A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6256" w14:textId="77777777" w:rsidR="00F03A06" w:rsidRPr="00AE4996" w:rsidRDefault="00F03A06" w:rsidP="0037442C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AE4996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บาท</w:t>
            </w:r>
          </w:p>
        </w:tc>
      </w:tr>
      <w:tr w:rsidR="00F03A06" w:rsidRPr="00AE4996" w14:paraId="06DBAE88" w14:textId="77777777" w:rsidTr="0037442C">
        <w:trPr>
          <w:trHeight w:val="62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C3B56" w14:textId="77777777" w:rsidR="00F03A06" w:rsidRPr="00AE4996" w:rsidRDefault="00F03A06" w:rsidP="0037442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D38E6" w14:textId="77777777" w:rsidR="00F03A06" w:rsidRPr="00AE4996" w:rsidRDefault="00F03A06" w:rsidP="0037442C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F2C7D57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12568" w14:textId="77777777" w:rsidR="00F03A06" w:rsidRPr="00AE4996" w:rsidRDefault="00F03A06" w:rsidP="0037442C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94E677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A3B58" w14:textId="77777777" w:rsidR="00F03A06" w:rsidRPr="00AE4996" w:rsidRDefault="00F03A06" w:rsidP="0037442C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9A39030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F4686" w14:textId="77777777" w:rsidR="00F03A06" w:rsidRPr="00AE4996" w:rsidRDefault="00F03A06" w:rsidP="0037442C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AA1484A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F0EE8" w14:textId="77777777" w:rsidR="00F03A06" w:rsidRPr="00AE4996" w:rsidRDefault="00F03A06" w:rsidP="0037442C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1CBB3D2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EBE5B74" w14:textId="77777777" w:rsidR="00F03A06" w:rsidRPr="00AE4996" w:rsidRDefault="00F03A06" w:rsidP="0037442C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734A7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B764" w14:textId="77777777" w:rsidR="00F03A06" w:rsidRPr="00AE4996" w:rsidRDefault="00F03A06" w:rsidP="0037442C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DF77788" w14:textId="77777777" w:rsidR="00F03A06" w:rsidRPr="00AE4996" w:rsidRDefault="00F03A06" w:rsidP="0037442C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B16E27" w14:textId="77777777" w:rsidR="00F03A06" w:rsidRPr="00AE4996" w:rsidRDefault="00F03A06" w:rsidP="0037442C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A41274" w:rsidRPr="00AE4996" w14:paraId="741C42A0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3B26" w14:textId="77777777" w:rsidR="00A41274" w:rsidRPr="00AE4996" w:rsidRDefault="00A41274" w:rsidP="00A41274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C0ECEF" w14:textId="53CC1C4E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489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067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4E5548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2A7770" w14:textId="4E30FCE5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447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913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434B3B7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4DF5DE2" w14:textId="0C34752E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82157E2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2353619" w14:textId="09166E03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E690B03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85932" w14:textId="249C6CA7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186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205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CE29B3F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6A8FAF" w14:textId="0D5F4D7B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541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443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71791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02491" w14:textId="73E8BCE4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494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855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167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EB79124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47C9FB" w14:textId="7442DAEE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453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538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163</w:t>
            </w:r>
          </w:p>
        </w:tc>
      </w:tr>
      <w:tr w:rsidR="00A41274" w:rsidRPr="00AE4996" w14:paraId="34C09ACD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4E6EA" w14:textId="77777777" w:rsidR="00A41274" w:rsidRPr="00AE4996" w:rsidRDefault="00A41274" w:rsidP="00A41274">
            <w:pPr>
              <w:ind w:left="10" w:right="-110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8B9A6A" w14:textId="7BB9375F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833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001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1AFB4A5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CB1D324" w14:textId="673BF8FC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833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676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FDE49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3369360" w14:textId="7CB55A91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FC097A7" w14:textId="7777777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A86A9FA" w14:textId="13FCC648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B339A29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F588" w14:textId="5FD45C47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548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733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DB125C4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02B55B" w14:textId="19B5AB17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843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607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4464A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963BE" w14:textId="38EBF6BE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21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381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734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4B44837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4337CE" w14:textId="099B32D8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677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283</w:t>
            </w:r>
          </w:p>
        </w:tc>
      </w:tr>
      <w:tr w:rsidR="00A41274" w:rsidRPr="00AE4996" w14:paraId="784F9295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F7074" w14:textId="77777777" w:rsidR="00A41274" w:rsidRPr="00AE4996" w:rsidRDefault="00A41274" w:rsidP="00A41274">
            <w:pPr>
              <w:ind w:left="10" w:right="-11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A0501" w14:textId="15F79A51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504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171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068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EEE2A9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4B6E" w14:textId="13E3A20A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461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747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AC933A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8F0DB" w14:textId="154ADAE8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85D0B20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0B75A" w14:textId="54AD4B2D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9069A50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AC5C1" w14:textId="29F41031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734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938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E615D05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A75D7" w14:textId="0035F608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385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050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77798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3EECB" w14:textId="7CED7364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236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901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92C9CCB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7D051" w14:textId="246B9697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470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215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446</w:t>
            </w:r>
          </w:p>
        </w:tc>
      </w:tr>
      <w:tr w:rsidR="0019330D" w:rsidRPr="00AE4996" w14:paraId="2C994A6E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1FB75232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D90993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F513C32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7F244D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AA08B85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153639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4CDF86E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C077FD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EC8118F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65CF6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839242F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2DD83F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DB310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5B6645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36F4FC4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53DEDC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A41274" w:rsidRPr="00AE4996" w14:paraId="46EDA378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FC933C2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รับรู้ ณ เวลาใดเวลาหนึ่ง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D35A84" w14:textId="0887C974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504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171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068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B4446E8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560FAA9" w14:textId="4BF056D4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461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747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7D111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6D0493C3" w14:textId="662FFB3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A590D4" w14:textId="7777777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61B211EB" w14:textId="77C18474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7665CB6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F5AA6" w14:textId="514B0346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734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938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6B459CC5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89C252E" w14:textId="1D169D43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385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050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B3A0A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E73C9" w14:textId="5F441472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906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006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DACE445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BE2DBE" w14:textId="1BE4B767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465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132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645</w:t>
            </w:r>
          </w:p>
        </w:tc>
      </w:tr>
      <w:tr w:rsidR="00A41274" w:rsidRPr="00AE4996" w14:paraId="6297CB8E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5A51D72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รับรู้ตลอดช่วงระยะเวลา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752A4" w14:textId="385330C6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8DA2834" w14:textId="77777777" w:rsidR="00A41274" w:rsidRPr="00AE4996" w:rsidRDefault="00A41274" w:rsidP="00A41274">
            <w:pPr>
              <w:ind w:right="7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54FCB" w14:textId="16127B8D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131728" w14:textId="77777777" w:rsidR="00A41274" w:rsidRPr="00AE4996" w:rsidRDefault="00A41274" w:rsidP="00A41274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C2F66" w14:textId="669BBD40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E633C09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31942" w14:textId="73ED1356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1ECD9B6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8E1C7" w14:textId="1D82167D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70AA4DC8" w14:textId="77777777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6DE3A" w14:textId="0E2BCE54" w:rsidR="00A41274" w:rsidRPr="00AE4996" w:rsidRDefault="00A41274" w:rsidP="00A41274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388C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E5F20" w14:textId="58572D4A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BF429AB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F2CD6" w14:textId="29760FE3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801</w:t>
            </w:r>
          </w:p>
        </w:tc>
      </w:tr>
      <w:tr w:rsidR="00A41274" w:rsidRPr="00AE4996" w14:paraId="62CC4F8E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469012A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EAEC0" w14:textId="546B3674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504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171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068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A62FDBF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D8E49" w14:textId="4D0645CA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461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747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595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3850C7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F95FE" w14:textId="79B7A407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330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895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AA17DA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D338" w14:textId="299CE542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801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AF1010F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25DA3" w14:textId="0347740E" w:rsidR="00A41274" w:rsidRPr="00AE4996" w:rsidRDefault="00A41274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734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938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1D8F111B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FF8F3" w14:textId="7CB872DB" w:rsidR="00A41274" w:rsidRPr="00AE4996" w:rsidRDefault="00AE4996" w:rsidP="00A41274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385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050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E4855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9DEB6" w14:textId="02886A7B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516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236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901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21D37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98266" w14:textId="4238A584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470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215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446</w:t>
            </w:r>
          </w:p>
        </w:tc>
      </w:tr>
      <w:tr w:rsidR="0019330D" w:rsidRPr="00AE4996" w14:paraId="3962F243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314E5E2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C3ED22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E6D2FFA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D688F9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519BBC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D06F11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24184A3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8A5A87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4BFA372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EDFAF2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2C0E809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927E1B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CADAB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9F6D7C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6380B41" w14:textId="77777777" w:rsidR="0019330D" w:rsidRPr="00AE4996" w:rsidRDefault="0019330D" w:rsidP="0019330D">
            <w:pPr>
              <w:ind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14BB51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19330D" w:rsidRPr="00AE4996" w14:paraId="50689C85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3F4B408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AB5984" w14:textId="6060DF6A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608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547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1960927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63E9DBBB" w14:textId="082EE416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153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044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9F887A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43673F" w14:textId="4CFD9011" w:rsidR="0019330D" w:rsidRPr="00AE4996" w:rsidRDefault="00A41274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0DC94D6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9468B03" w14:textId="06E81AEE" w:rsidR="0019330D" w:rsidRPr="00AE4996" w:rsidRDefault="0019330D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24FF7EA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68F5E" w14:textId="48C043F9" w:rsidR="0019330D" w:rsidRPr="00AE4996" w:rsidRDefault="00A41274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816EE4D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C0E235" w14:textId="5FDB0C1D" w:rsidR="0019330D" w:rsidRPr="00AE4996" w:rsidRDefault="0019330D" w:rsidP="0019330D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2C3C0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C74F2" w14:textId="6F2FE2A9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182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608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547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5EF2A60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398324" w14:textId="151294E9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153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044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562</w:t>
            </w:r>
          </w:p>
        </w:tc>
      </w:tr>
      <w:tr w:rsidR="0019330D" w:rsidRPr="00AE4996" w14:paraId="0CE94E9B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8498D1C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8B74025" w14:textId="5DF3C8C2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135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911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841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9247E2B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8091057" w14:textId="607668BB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151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067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EC48F7B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5C12C2A" w14:textId="742E71F0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304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452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EC80FDE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C156B7F" w14:textId="29E7538A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096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075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C9DBA6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C5A87" w14:textId="17F75BE4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716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425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A29C41C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F554290" w14:textId="08B3C1C7" w:rsidR="0019330D" w:rsidRPr="00AE4996" w:rsidRDefault="00AE4996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671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956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7405D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D1683" w14:textId="508D4D2C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142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932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718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3757A8E" w14:textId="77777777" w:rsidR="0019330D" w:rsidRPr="00AE4996" w:rsidRDefault="0019330D" w:rsidP="0019330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EB60B2" w14:textId="1AC8CEB1" w:rsidR="0019330D" w:rsidRPr="00AE4996" w:rsidRDefault="00AE4996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156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835</w:t>
            </w:r>
            <w:r w:rsidR="0019330D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252</w:t>
            </w:r>
          </w:p>
        </w:tc>
      </w:tr>
      <w:tr w:rsidR="0019330D" w:rsidRPr="00AE4996" w14:paraId="243659C4" w14:textId="77777777" w:rsidTr="00421D1D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D793DCA" w14:textId="77777777" w:rsidR="0019330D" w:rsidRPr="00AE4996" w:rsidRDefault="0019330D" w:rsidP="0019330D">
            <w:pPr>
              <w:ind w:left="159" w:right="72" w:hanging="159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รายได้และค่าใช้จ่ายที่ไม่ได้ปันส่วน</w:t>
            </w:r>
            <w:r w:rsidRPr="00AE4996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45209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B0C1396" w14:textId="77777777" w:rsidR="0019330D" w:rsidRPr="00AE4996" w:rsidRDefault="0019330D" w:rsidP="0019330D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7958460B" w14:textId="70E7CB6B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840B0F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0A0D" w14:textId="77777777" w:rsidR="0019330D" w:rsidRPr="00AE4996" w:rsidRDefault="0019330D" w:rsidP="0019330D">
            <w:pPr>
              <w:tabs>
                <w:tab w:val="decimal" w:pos="1100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DF37920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A9BF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CEFE85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71102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624214B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31DEA20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BAA17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8ED60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4A75E7B" w14:textId="77777777" w:rsidR="0019330D" w:rsidRPr="00AE4996" w:rsidRDefault="0019330D" w:rsidP="0019330D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E07006" w14:textId="77777777" w:rsidR="0019330D" w:rsidRPr="00AE4996" w:rsidRDefault="0019330D" w:rsidP="0019330D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</w:p>
        </w:tc>
      </w:tr>
      <w:tr w:rsidR="00A41274" w:rsidRPr="00AE4996" w14:paraId="7DD2068D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41E87E6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05846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57477A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DE93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7C7B66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E1AD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9494AA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1D59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62CC5E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1B922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3185BB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8359D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974B4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EFCB3" w14:textId="7F46EC9A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328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524</w:t>
            </w: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F513AAB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446B38" w14:textId="58EC6564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900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165</w:t>
            </w:r>
          </w:p>
        </w:tc>
      </w:tr>
      <w:tr w:rsidR="00A41274" w:rsidRPr="00AE4996" w14:paraId="1915F7AE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D524CCD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93ECB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CAE85B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D98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E4F9A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B36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D0EBD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4F2F2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819053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98D2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34DA102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CA9837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5AFB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2FBDE" w14:textId="32C32019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852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764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71514D7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CD67DB" w14:textId="1BABF0FE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055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899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38D6536B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ACB8DBF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9D9C9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AF4E889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994A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917BB8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3131F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581729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6CF8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023FD0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EDBF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2399E8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7843874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7A93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61B3" w14:textId="401D9A06" w:rsidR="00A41274" w:rsidRPr="00AE4996" w:rsidRDefault="00F62B3C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66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694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811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C35D317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EFE2A3" w14:textId="136AA53F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777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863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4C0B233F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114AFF4C" w14:textId="77777777" w:rsidR="00A41274" w:rsidRPr="00AE4996" w:rsidRDefault="00A41274" w:rsidP="00A41274">
            <w:pPr>
              <w:ind w:left="370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0CEC5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C790BF8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D0FF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EA85F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3468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5485A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1EF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C8BF3C0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2D68E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4DBDDC34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7B58FD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BA92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54802" w14:textId="14FA332F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033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758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C5864D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209BF1" w14:textId="53FB8093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35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559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157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1DD7DB21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25418A7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A6AB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B00CC75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0724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1CFC7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E1FA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3E0E28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FD40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855C8B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2DD5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0EF234E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CE4B478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C5A06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690E4" w14:textId="62673B4B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40</w:t>
            </w:r>
            <w:r w:rsidR="00F62B3C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679</w:t>
            </w:r>
            <w:r w:rsidR="00F62B3C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909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8314648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20EA1" w14:textId="0560C576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63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342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498</w:t>
            </w:r>
          </w:p>
        </w:tc>
      </w:tr>
      <w:tr w:rsidR="00A41274" w:rsidRPr="00AE4996" w14:paraId="627D7B44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CFE5401" w14:textId="77777777" w:rsidR="00A41274" w:rsidRPr="00AE4996" w:rsidRDefault="00A41274" w:rsidP="00A41274">
            <w:pPr>
              <w:ind w:left="159" w:right="72" w:hanging="159"/>
              <w:rPr>
                <w:rFonts w:asciiTheme="majorBidi" w:hAnsiTheme="majorBidi" w:cstheme="majorBidi"/>
                <w:szCs w:val="22"/>
                <w:cs/>
              </w:rPr>
            </w:pPr>
            <w:r w:rsidRPr="00AE4996">
              <w:rPr>
                <w:rFonts w:asciiTheme="majorBidi" w:hAnsiTheme="majorBidi" w:cstheme="majorBidi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9B475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7BCBD59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FF2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219D3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A02B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D67840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1781C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A9830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511A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2A538A5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1EEEE71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E3FC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200F3" w14:textId="1C2413C4" w:rsidR="00A41274" w:rsidRPr="00AE4996" w:rsidRDefault="00F62B3C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358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289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C8B3893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06587C" w14:textId="20C2CAE2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(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12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424</w:t>
            </w:r>
            <w:r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019</w:t>
            </w:r>
            <w:r w:rsidRPr="00AE499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41274" w:rsidRPr="00AE4996" w14:paraId="1831C6DE" w14:textId="77777777" w:rsidTr="0037442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EEC0F7" w14:textId="77777777" w:rsidR="00A41274" w:rsidRPr="00AE4996" w:rsidRDefault="00A41274" w:rsidP="00A41274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E4996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กำไรสำหรับงวด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D6E5E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2FCD31" w14:textId="77777777" w:rsidR="00A41274" w:rsidRPr="00AE4996" w:rsidRDefault="00A41274" w:rsidP="00A41274">
            <w:pPr>
              <w:tabs>
                <w:tab w:val="decimal" w:pos="780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F8E65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667802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6AAD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2A5945D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9707A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79CD71B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F80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14:paraId="5EDC20D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E50BC9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1E787" w14:textId="77777777" w:rsidR="00A41274" w:rsidRPr="00AE4996" w:rsidRDefault="00A41274" w:rsidP="00A41274">
            <w:pPr>
              <w:tabs>
                <w:tab w:val="decimal" w:pos="780"/>
              </w:tabs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BE0CA" w14:textId="27FCC33D" w:rsidR="00A41274" w:rsidRPr="00AE4996" w:rsidRDefault="00A41274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F62B3C" w:rsidRPr="00AE499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32</w:t>
            </w:r>
            <w:r w:rsidR="00F62B3C"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321</w:t>
            </w:r>
            <w:r w:rsidR="00F62B3C" w:rsidRPr="00AE4996">
              <w:rPr>
                <w:rFonts w:asciiTheme="majorBidi" w:hAnsiTheme="majorBidi" w:cstheme="majorBidi"/>
                <w:szCs w:val="22"/>
              </w:rPr>
              <w:t>,</w:t>
            </w:r>
            <w:r w:rsidR="00AE4996" w:rsidRPr="00AE4996">
              <w:rPr>
                <w:rFonts w:asciiTheme="majorBidi" w:hAnsiTheme="majorBidi" w:cstheme="majorBidi"/>
                <w:szCs w:val="22"/>
              </w:rPr>
              <w:t>620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B8B6872" w14:textId="77777777" w:rsidR="00A41274" w:rsidRPr="00AE4996" w:rsidRDefault="00A41274" w:rsidP="00A412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2A6B2" w14:textId="0597343E" w:rsidR="00A41274" w:rsidRPr="00AE4996" w:rsidRDefault="00AE4996" w:rsidP="00A41274">
            <w:pPr>
              <w:tabs>
                <w:tab w:val="decimal" w:pos="1154"/>
              </w:tabs>
              <w:ind w:right="-343"/>
              <w:rPr>
                <w:rFonts w:asciiTheme="majorBidi" w:hAnsiTheme="majorBidi" w:cstheme="majorBidi"/>
                <w:szCs w:val="22"/>
              </w:rPr>
            </w:pPr>
            <w:r w:rsidRPr="00AE4996">
              <w:rPr>
                <w:rFonts w:asciiTheme="majorBidi" w:hAnsiTheme="majorBidi" w:cstheme="majorBidi"/>
                <w:szCs w:val="22"/>
              </w:rPr>
              <w:t>50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918</w:t>
            </w:r>
            <w:r w:rsidR="00A41274" w:rsidRPr="00AE4996">
              <w:rPr>
                <w:rFonts w:asciiTheme="majorBidi" w:hAnsiTheme="majorBidi" w:cstheme="majorBidi"/>
                <w:szCs w:val="22"/>
              </w:rPr>
              <w:t>,</w:t>
            </w:r>
            <w:r w:rsidRPr="00AE4996">
              <w:rPr>
                <w:rFonts w:asciiTheme="majorBidi" w:hAnsiTheme="majorBidi" w:cstheme="majorBidi"/>
                <w:szCs w:val="22"/>
              </w:rPr>
              <w:t>479</w:t>
            </w:r>
          </w:p>
        </w:tc>
      </w:tr>
    </w:tbl>
    <w:p w14:paraId="344D3EA1" w14:textId="2B337DD0" w:rsidR="00F03A06" w:rsidRPr="00AE4996" w:rsidRDefault="00F03A06" w:rsidP="00091675">
      <w:pPr>
        <w:tabs>
          <w:tab w:val="left" w:pos="540"/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6E5E5D" w14:textId="77777777" w:rsidR="00F03A06" w:rsidRPr="00AE4996" w:rsidRDefault="00F03A0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2E1048" w14:textId="77777777" w:rsidR="00A7202B" w:rsidRPr="00AE4996" w:rsidRDefault="00A7202B" w:rsidP="00091675">
      <w:pPr>
        <w:tabs>
          <w:tab w:val="left" w:pos="540"/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7202B" w:rsidRPr="00AE4996" w:rsidSect="00897315">
          <w:headerReference w:type="first" r:id="rId11"/>
          <w:pgSz w:w="16834" w:h="11909" w:orient="landscape" w:code="9"/>
          <w:pgMar w:top="1440" w:right="1224" w:bottom="720" w:left="1440" w:header="720" w:footer="432" w:gutter="0"/>
          <w:pgNumType w:fmt="numberInDash"/>
          <w:cols w:space="720"/>
          <w:docGrid w:linePitch="360"/>
        </w:sectPr>
      </w:pPr>
    </w:p>
    <w:p w14:paraId="4B737732" w14:textId="62B14065" w:rsidR="007D4DC7" w:rsidRPr="00AE4996" w:rsidRDefault="00AE4996" w:rsidP="00091675">
      <w:pPr>
        <w:ind w:left="540" w:right="14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2</w:t>
      </w:r>
      <w:r w:rsidRPr="00AE4996">
        <w:rPr>
          <w:rFonts w:asciiTheme="majorBidi" w:hAnsiTheme="majorBidi" w:cstheme="majorBidi" w:hint="cs"/>
          <w:b/>
          <w:bCs/>
          <w:spacing w:val="-4"/>
          <w:sz w:val="32"/>
          <w:szCs w:val="32"/>
        </w:rPr>
        <w:t>4</w:t>
      </w:r>
      <w:r w:rsidR="004459DC" w:rsidRPr="00AE4996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610FD6" w:rsidRPr="00AE499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4DC7" w:rsidRPr="00AE499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มูลค่า</w:t>
      </w:r>
      <w:r w:rsidR="007D4DC7" w:rsidRPr="00AE499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ยุติธรรม</w:t>
      </w:r>
      <w:r w:rsidR="007D4DC7" w:rsidRPr="00AE499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ของเครื่องมือทางการเงิน</w:t>
      </w:r>
    </w:p>
    <w:p w14:paraId="4A4A25F5" w14:textId="1B507E7A" w:rsidR="00096BAB" w:rsidRPr="00AE4996" w:rsidRDefault="007F16E4" w:rsidP="00096BAB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AE4996">
        <w:rPr>
          <w:rFonts w:ascii="Angsana New" w:hAnsi="Angsana New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</w:t>
      </w:r>
      <w:r w:rsidRPr="00AE4996">
        <w:rPr>
          <w:rFonts w:ascii="Angsana New" w:hAnsi="Angsana New"/>
          <w:spacing w:val="-4"/>
          <w:sz w:val="32"/>
          <w:szCs w:val="32"/>
          <w:cs/>
        </w:rPr>
        <w:t>ทางการเงินและไม่ใช่ทางการเงิน</w:t>
      </w:r>
      <w:r w:rsidRPr="00AE4996">
        <w:rPr>
          <w:rFonts w:ascii="Angsana New" w:hAnsi="Angsana New"/>
          <w:spacing w:val="-4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AE4996">
        <w:rPr>
          <w:rFonts w:ascii="Angsana New" w:hAnsi="Angsana New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AE4996">
        <w:rPr>
          <w:rFonts w:ascii="Angsana New" w:hAnsi="Angsana New"/>
          <w:spacing w:val="-10"/>
          <w:sz w:val="32"/>
          <w:szCs w:val="32"/>
        </w:rPr>
        <w:t xml:space="preserve"> </w:t>
      </w:r>
      <w:r w:rsidRPr="00AE4996">
        <w:rPr>
          <w:rFonts w:ascii="Angsana New" w:hAnsi="Angsana New"/>
          <w:spacing w:val="-10"/>
          <w:sz w:val="32"/>
          <w:szCs w:val="32"/>
          <w:cs/>
        </w:rPr>
        <w:t>และสามารถต่อรองราคากัน</w:t>
      </w:r>
      <w:r w:rsidRPr="00AE4996">
        <w:rPr>
          <w:rFonts w:ascii="Angsana New" w:hAnsi="Angsana New"/>
          <w:sz w:val="32"/>
          <w:szCs w:val="32"/>
          <w:cs/>
        </w:rPr>
        <w:t xml:space="preserve">ได้อย่างเป็นอิสระในลักษณะของผู้ที่ไม่มีความเกี่ยวข้องกัน </w:t>
      </w:r>
    </w:p>
    <w:p w14:paraId="25D2D43E" w14:textId="77777777" w:rsidR="007F16E4" w:rsidRPr="00AE4996" w:rsidRDefault="007F16E4" w:rsidP="00853BB0">
      <w:pPr>
        <w:pStyle w:val="BodyText2"/>
        <w:adjustRightInd w:val="0"/>
        <w:spacing w:before="240" w:after="0" w:line="240" w:lineRule="auto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en-US"/>
        </w:rPr>
      </w:pPr>
      <w:r w:rsidRPr="00AE4996">
        <w:rPr>
          <w:rFonts w:ascii="Angsana New" w:hAnsi="Angsana New"/>
          <w:spacing w:val="-6"/>
          <w:sz w:val="32"/>
          <w:szCs w:val="32"/>
          <w:cs/>
          <w:lang w:val="en-US"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 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</w:t>
      </w:r>
      <w:r w:rsidRPr="00AE4996">
        <w:rPr>
          <w:rFonts w:ascii="Angsana New" w:hAnsi="Angsana New"/>
          <w:spacing w:val="-6"/>
          <w:sz w:val="32"/>
          <w:szCs w:val="32"/>
          <w:lang w:val="en-US"/>
        </w:rPr>
        <w:br/>
      </w:r>
      <w:r w:rsidRPr="00AE4996">
        <w:rPr>
          <w:rFonts w:ascii="Angsana New" w:hAnsi="Angsana New"/>
          <w:spacing w:val="-6"/>
          <w:sz w:val="32"/>
          <w:szCs w:val="32"/>
          <w:cs/>
          <w:lang w:val="en-US"/>
        </w:rPr>
        <w:t>ข้อสมมติฐานดังต่อไปนี้ ในการประมาณมูลค่ายุติธรรมของเครื่องมือทางการเงิน</w:t>
      </w:r>
    </w:p>
    <w:p w14:paraId="24251196" w14:textId="77777777" w:rsidR="007F16E4" w:rsidRPr="00AE4996" w:rsidRDefault="007F16E4" w:rsidP="007F16E4">
      <w:pPr>
        <w:pStyle w:val="BodyText2"/>
        <w:adjustRightInd w:val="0"/>
        <w:spacing w:before="240" w:after="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 w:rsidRPr="00AE4996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</w:t>
      </w:r>
    </w:p>
    <w:p w14:paraId="3D2070C6" w14:textId="343D4952" w:rsidR="007F16E4" w:rsidRPr="00AE4996" w:rsidRDefault="007F16E4" w:rsidP="007F16E4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AE4996">
        <w:rPr>
          <w:rFonts w:ascii="Angsana New" w:hAnsi="Angsana New"/>
          <w:spacing w:val="-6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</w:t>
      </w:r>
      <w:r w:rsidRPr="00AE499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D43AB4" w:rsidRPr="00AE499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  <w:r w:rsidR="00D43AB4" w:rsidRPr="00AE4996">
        <w:rPr>
          <w:rFonts w:ascii="Angsana New" w:hAnsi="Angsana New"/>
          <w:spacing w:val="-6"/>
          <w:sz w:val="32"/>
          <w:szCs w:val="32"/>
          <w:cs/>
          <w:lang w:val="en-US"/>
        </w:rPr>
        <w:t>เงินฝากสถาบันการเงินที่ใช้เป็นหลักประกัน</w:t>
      </w:r>
      <w:r w:rsidR="00D43AB4" w:rsidRPr="00AE499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AE499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สินทรัพย์หมุนเวียนอื่น สินทรัพย์ไม่หมุนเวียนอื่น เงินกู้ยืมระยะสั้นจากสถาบันการเงิน เจ้าหนี้การค้าและเจ้าหนี้หมุนเวียนอื่น หนี้สินที่เกิดจากสัญญา หนี้สินหมุนเวียนอื่น และหนี้สินไม่หมุนเวียนอื่น มีมูลค่ายุติธรรมโดยประมาณเท่ากับมูลค่าตามบัญชี </w:t>
      </w:r>
      <w:r w:rsidRPr="00AE4996">
        <w:rPr>
          <w:rFonts w:ascii="Angsana New" w:hAnsi="Angsana New"/>
          <w:sz w:val="32"/>
          <w:szCs w:val="32"/>
          <w:cs/>
        </w:rPr>
        <w:t>เนื่องจากครบกำหนดชำระในระยะเวลาอันสั้น</w:t>
      </w:r>
    </w:p>
    <w:p w14:paraId="20932822" w14:textId="77777777" w:rsidR="007F16E4" w:rsidRPr="00AE4996" w:rsidRDefault="007F16E4" w:rsidP="007F16E4">
      <w:pPr>
        <w:tabs>
          <w:tab w:val="left" w:pos="540"/>
        </w:tabs>
        <w:spacing w:before="24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AE4996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เงินกู้ยืมระยะยาวจากสถาบันการเงินที่มีอัตราดอกเบี้ยลอยตัว หนี้สินตามสัญญาเช่า แ</w:t>
      </w:r>
      <w:r w:rsidRPr="00AE4996">
        <w:rPr>
          <w:rFonts w:ascii="Angsana New" w:hAnsi="Angsana New"/>
          <w:spacing w:val="-6"/>
          <w:sz w:val="32"/>
          <w:szCs w:val="32"/>
          <w:cs/>
        </w:rPr>
        <w:t>ละ</w:t>
      </w:r>
      <w:r w:rsidRPr="00AE4996"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 w:rsidRPr="00AE4996">
        <w:rPr>
          <w:rFonts w:ascii="Angsana New" w:hAnsi="Angsana New"/>
          <w:sz w:val="32"/>
          <w:szCs w:val="32"/>
          <w:cs/>
        </w:rPr>
        <w:t>ซึ่งวัดมูลค่าด้วยราคาทุนตัดจำหน่าย</w:t>
      </w:r>
      <w:r w:rsidRPr="00AE4996">
        <w:rPr>
          <w:rFonts w:ascii="Angsana New" w:hAnsi="Angsana New"/>
          <w:spacing w:val="-4"/>
          <w:sz w:val="32"/>
          <w:szCs w:val="32"/>
          <w:cs/>
        </w:rPr>
        <w:t xml:space="preserve"> มีมูลค่ายุติธรรมโดยประมาณเท่ากับมูลค่าตามบัญชี </w:t>
      </w:r>
    </w:p>
    <w:p w14:paraId="28491230" w14:textId="13E6D780" w:rsidR="00EC5AFB" w:rsidRPr="00AE4996" w:rsidRDefault="00AE4996" w:rsidP="00091675">
      <w:pPr>
        <w:tabs>
          <w:tab w:val="left" w:pos="540"/>
          <w:tab w:val="left" w:pos="630"/>
        </w:tabs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>2</w:t>
      </w:r>
      <w:r w:rsidRPr="00AE4996">
        <w:rPr>
          <w:rFonts w:asciiTheme="majorBidi" w:eastAsia="MS Mincho" w:hAnsiTheme="majorBidi" w:cstheme="majorBidi" w:hint="cs"/>
          <w:b/>
          <w:bCs/>
          <w:sz w:val="32"/>
          <w:szCs w:val="32"/>
        </w:rPr>
        <w:t>5</w:t>
      </w:r>
      <w:r w:rsidR="00EC5AFB"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41401B"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865A41" w:rsidRPr="00AE499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หนังสือ</w:t>
      </w:r>
      <w:r w:rsidR="00EC5AFB" w:rsidRPr="00AE499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ค้ำประกั</w:t>
      </w:r>
      <w:r w:rsidR="008E1AF0" w:rsidRPr="00AE499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น</w:t>
      </w:r>
    </w:p>
    <w:p w14:paraId="724D5500" w14:textId="05F9B5C3" w:rsidR="00EC5AFB" w:rsidRPr="00AE4996" w:rsidRDefault="00EC5AFB" w:rsidP="007E0DF1">
      <w:pPr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ณ </w:t>
      </w:r>
      <w:r w:rsidR="006403FB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30</w:t>
      </w:r>
      <w:r w:rsidR="00972EAE" w:rsidRPr="00AE499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972EAE" w:rsidRPr="00AE4996">
        <w:rPr>
          <w:rFonts w:asciiTheme="majorBidi" w:eastAsia="MS Mincho" w:hAnsiTheme="majorBidi" w:cstheme="majorBidi"/>
          <w:sz w:val="32"/>
          <w:szCs w:val="32"/>
          <w:cs/>
        </w:rPr>
        <w:t>มิถุนายน</w:t>
      </w:r>
      <w:r w:rsidR="00F07602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2569</w:t>
      </w:r>
      <w:r w:rsidR="0065017E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4E7CF8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และวันที่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31</w:t>
      </w:r>
      <w:r w:rsidR="004E7CF8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ธันวาคม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2568</w:t>
      </w:r>
      <w:r w:rsidR="004E7CF8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 </w:t>
      </w:r>
      <w:r w:rsidRPr="00AE4996">
        <w:rPr>
          <w:rFonts w:asciiTheme="majorBidi" w:eastAsia="MS Mincho" w:hAnsiTheme="majorBidi" w:cstheme="majorBidi"/>
          <w:sz w:val="32"/>
          <w:szCs w:val="32"/>
          <w:cs/>
        </w:rPr>
        <w:t>บริษัทมี</w:t>
      </w:r>
      <w:r w:rsidR="00865A41" w:rsidRPr="00AE4996">
        <w:rPr>
          <w:rFonts w:asciiTheme="majorBidi" w:eastAsia="MS Mincho" w:hAnsiTheme="majorBidi" w:cstheme="majorBidi"/>
          <w:sz w:val="32"/>
          <w:szCs w:val="32"/>
          <w:cs/>
        </w:rPr>
        <w:t>หนังสือ</w:t>
      </w:r>
      <w:r w:rsidRPr="00AE4996">
        <w:rPr>
          <w:rFonts w:asciiTheme="majorBidi" w:eastAsia="MS Mincho" w:hAnsiTheme="majorBidi" w:cstheme="majorBidi"/>
          <w:sz w:val="32"/>
          <w:szCs w:val="32"/>
          <w:cs/>
        </w:rPr>
        <w:t>ค้ำประกัน</w:t>
      </w:r>
      <w:r w:rsidR="009F463E" w:rsidRPr="00AE4996">
        <w:rPr>
          <w:rFonts w:asciiTheme="majorBidi" w:eastAsia="MS Mincho" w:hAnsiTheme="majorBidi" w:cstheme="majorBidi"/>
          <w:sz w:val="32"/>
          <w:szCs w:val="32"/>
          <w:cs/>
        </w:rPr>
        <w:t>ที่ธนาคารออกเพื่อ</w:t>
      </w:r>
      <w:r w:rsidR="00ED7499" w:rsidRPr="00AE4996">
        <w:rPr>
          <w:rFonts w:asciiTheme="majorBidi" w:eastAsia="MS Mincho" w:hAnsiTheme="majorBidi" w:cstheme="majorBidi"/>
          <w:sz w:val="32"/>
          <w:szCs w:val="32"/>
          <w:cs/>
        </w:rPr>
        <w:t>ซื้อวัสดุ</w:t>
      </w:r>
      <w:r w:rsidR="005406F8" w:rsidRPr="00AE4996">
        <w:rPr>
          <w:rFonts w:asciiTheme="majorBidi" w:eastAsia="MS Mincho" w:hAnsiTheme="majorBidi" w:cstheme="majorBidi"/>
          <w:sz w:val="32"/>
          <w:szCs w:val="32"/>
          <w:cs/>
        </w:rPr>
        <w:t>ก่อสร้าง</w:t>
      </w:r>
      <w:r w:rsidR="00ED7499" w:rsidRPr="00AE4996">
        <w:rPr>
          <w:rFonts w:asciiTheme="majorBidi" w:eastAsia="MS Mincho" w:hAnsiTheme="majorBidi" w:cstheme="majorBidi"/>
          <w:sz w:val="32"/>
          <w:szCs w:val="32"/>
          <w:cs/>
        </w:rPr>
        <w:t>ของ</w:t>
      </w:r>
      <w:r w:rsidR="009F463E" w:rsidRPr="00AE4996">
        <w:rPr>
          <w:rFonts w:asciiTheme="majorBidi" w:eastAsia="MS Mincho" w:hAnsiTheme="majorBidi" w:cstheme="majorBidi"/>
          <w:sz w:val="32"/>
          <w:szCs w:val="32"/>
          <w:cs/>
        </w:rPr>
        <w:t>บริษัทเป็น</w:t>
      </w:r>
      <w:r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จำนวน 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0</w:t>
      </w:r>
      <w:r w:rsidR="00016D51" w:rsidRPr="00AE4996">
        <w:rPr>
          <w:rFonts w:asciiTheme="majorBidi" w:eastAsia="MS Mincho" w:hAnsiTheme="majorBidi" w:cstheme="majorBidi"/>
          <w:sz w:val="32"/>
          <w:szCs w:val="32"/>
        </w:rPr>
        <w:t>.</w:t>
      </w:r>
      <w:r w:rsidR="00AE4996" w:rsidRPr="00AE4996">
        <w:rPr>
          <w:rFonts w:asciiTheme="majorBidi" w:eastAsia="MS Mincho" w:hAnsiTheme="majorBidi" w:cstheme="majorBidi"/>
          <w:sz w:val="32"/>
          <w:szCs w:val="32"/>
        </w:rPr>
        <w:t>25</w:t>
      </w:r>
      <w:r w:rsidR="00016D51" w:rsidRPr="00AE4996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F03A06" w:rsidRPr="00AE4996">
        <w:rPr>
          <w:rFonts w:asciiTheme="majorBidi" w:eastAsia="MS Mincho" w:hAnsiTheme="majorBidi" w:cstheme="majorBidi" w:hint="cs"/>
          <w:sz w:val="32"/>
          <w:szCs w:val="32"/>
          <w:cs/>
        </w:rPr>
        <w:t xml:space="preserve">ล้านบาท </w:t>
      </w:r>
      <w:r w:rsidR="00D273D3" w:rsidRPr="00AE4996">
        <w:rPr>
          <w:rFonts w:ascii="Angsana New" w:eastAsia="MS Mincho" w:hAnsi="Angsana New"/>
          <w:sz w:val="32"/>
          <w:szCs w:val="32"/>
          <w:cs/>
        </w:rPr>
        <w:t>โดยมีบัญชีเงินฝาก</w:t>
      </w:r>
      <w:r w:rsidR="00022507" w:rsidRPr="00AE4996">
        <w:rPr>
          <w:rFonts w:ascii="Angsana New" w:eastAsia="MS Mincho" w:hAnsi="Angsana New" w:hint="cs"/>
          <w:sz w:val="32"/>
          <w:szCs w:val="32"/>
          <w:cs/>
        </w:rPr>
        <w:t>ออมทรัพย์</w:t>
      </w:r>
      <w:r w:rsidR="00D273D3" w:rsidRPr="00AE4996">
        <w:rPr>
          <w:rFonts w:ascii="Angsana New" w:eastAsia="MS Mincho" w:hAnsi="Angsana New"/>
          <w:sz w:val="32"/>
          <w:szCs w:val="32"/>
          <w:cs/>
        </w:rPr>
        <w:t>เป็นหลักทรัพย์ค้ำประกัน</w:t>
      </w:r>
      <w:r w:rsidR="00D273D3" w:rsidRPr="00AE49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E24E1" w:rsidRPr="00AE4996">
        <w:rPr>
          <w:rFonts w:ascii="Angsana New" w:hAnsi="Angsana New" w:hint="cs"/>
          <w:spacing w:val="-8"/>
          <w:sz w:val="32"/>
          <w:szCs w:val="32"/>
          <w:cs/>
        </w:rPr>
        <w:t xml:space="preserve">   </w:t>
      </w:r>
      <w:r w:rsidR="00D273D3" w:rsidRPr="00AE4996">
        <w:rPr>
          <w:rFonts w:ascii="Angsana New" w:hAnsi="Angsana New"/>
          <w:sz w:val="32"/>
          <w:szCs w:val="32"/>
        </w:rPr>
        <w:t>(</w:t>
      </w:r>
      <w:r w:rsidR="00D273D3" w:rsidRPr="00AE4996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AE4996" w:rsidRPr="00AE4996">
        <w:rPr>
          <w:rFonts w:ascii="Angsana New" w:hAnsi="Angsana New"/>
          <w:sz w:val="32"/>
          <w:szCs w:val="32"/>
        </w:rPr>
        <w:t>10</w:t>
      </w:r>
      <w:r w:rsidR="00D273D3" w:rsidRPr="00AE4996">
        <w:rPr>
          <w:rFonts w:ascii="Angsana New" w:hAnsi="Angsana New"/>
          <w:sz w:val="32"/>
          <w:szCs w:val="32"/>
        </w:rPr>
        <w:t>)</w:t>
      </w:r>
    </w:p>
    <w:p w14:paraId="6B26B4FE" w14:textId="5B3B9D93" w:rsidR="009B78CC" w:rsidRPr="00AE4996" w:rsidRDefault="00AE4996" w:rsidP="00091675">
      <w:pPr>
        <w:spacing w:before="24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>26</w:t>
      </w:r>
      <w:r w:rsidR="009B78CC"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9B78CC" w:rsidRPr="00AE4996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464A05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ABD1172" w14:textId="4B2835C9" w:rsidR="00096BAB" w:rsidRPr="00AE4996" w:rsidRDefault="0062208A" w:rsidP="00817351">
      <w:pPr>
        <w:spacing w:after="240"/>
        <w:ind w:left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ณ </w:t>
      </w:r>
      <w:r w:rsidR="006403FB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30</w:t>
      </w:r>
      <w:r w:rsidR="00972EAE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972EAE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มิถุนายน</w:t>
      </w:r>
      <w:r w:rsidR="00F07602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2569</w:t>
      </w:r>
      <w:r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และ</w:t>
      </w:r>
      <w:r w:rsidR="00D80946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วันที่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31</w:t>
      </w:r>
      <w:r w:rsidR="008D5A88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ธันวาคม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2568</w:t>
      </w:r>
      <w:r w:rsidR="008D5A88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บริษัทมี</w:t>
      </w:r>
      <w:r w:rsidR="00DB7862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ภาระผูกพัน</w:t>
      </w:r>
      <w:r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รายจ่ายฝ่ายทุนจำนวนเงิน</w:t>
      </w:r>
      <w:r w:rsidR="00C87423" w:rsidRPr="00AE4996">
        <w:rPr>
          <w:rFonts w:asciiTheme="majorBidi" w:eastAsia="MS Mincho" w:hAnsiTheme="majorBidi" w:cstheme="majorBidi" w:hint="cs"/>
          <w:spacing w:val="-14"/>
          <w:sz w:val="32"/>
          <w:szCs w:val="32"/>
          <w:cs/>
        </w:rPr>
        <w:t xml:space="preserve"> 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6</w:t>
      </w:r>
      <w:r w:rsidR="00C87423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.</w:t>
      </w:r>
      <w:r w:rsidR="00AE4996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>65</w:t>
      </w:r>
      <w:r w:rsidR="00C87423" w:rsidRPr="00AE4996">
        <w:rPr>
          <w:rFonts w:asciiTheme="majorBidi" w:eastAsia="MS Mincho" w:hAnsiTheme="majorBidi" w:cstheme="majorBidi"/>
          <w:spacing w:val="-14"/>
          <w:sz w:val="32"/>
          <w:szCs w:val="32"/>
        </w:rPr>
        <w:t xml:space="preserve"> </w:t>
      </w:r>
      <w:r w:rsidR="008D5A88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>ล้านบาท</w:t>
      </w:r>
      <w:r w:rsidR="00F71878" w:rsidRPr="00AE4996">
        <w:rPr>
          <w:rFonts w:asciiTheme="majorBidi" w:eastAsia="MS Mincho" w:hAnsiTheme="majorBidi" w:cstheme="majorBidi"/>
          <w:spacing w:val="-14"/>
          <w:sz w:val="32"/>
          <w:szCs w:val="32"/>
          <w:cs/>
        </w:rPr>
        <w:t xml:space="preserve"> </w:t>
      </w:r>
      <w:r w:rsidR="00DE7FF7" w:rsidRPr="00AE4996"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AE4996" w:rsidRPr="00AE4996">
        <w:rPr>
          <w:rFonts w:ascii="Angsana New" w:eastAsia="MS Mincho" w:hAnsi="Angsana New"/>
          <w:sz w:val="32"/>
          <w:szCs w:val="32"/>
        </w:rPr>
        <w:t>1</w:t>
      </w:r>
      <w:r w:rsidR="00811F52" w:rsidRPr="00AE4996">
        <w:rPr>
          <w:rFonts w:ascii="Angsana New" w:eastAsia="MS Mincho" w:hAnsi="Angsana New"/>
          <w:sz w:val="32"/>
          <w:szCs w:val="32"/>
        </w:rPr>
        <w:t>.</w:t>
      </w:r>
      <w:r w:rsidR="00AE4996" w:rsidRPr="00AE4996">
        <w:rPr>
          <w:rFonts w:ascii="Angsana New" w:eastAsia="MS Mincho" w:hAnsi="Angsana New"/>
          <w:sz w:val="32"/>
          <w:szCs w:val="32"/>
        </w:rPr>
        <w:t>31</w:t>
      </w:r>
      <w:r w:rsidR="00DE7FF7" w:rsidRPr="00AE4996">
        <w:rPr>
          <w:rFonts w:ascii="Angsana New" w:eastAsia="MS Mincho" w:hAnsi="Angsana New"/>
          <w:sz w:val="32"/>
          <w:szCs w:val="32"/>
        </w:rPr>
        <w:t xml:space="preserve"> </w:t>
      </w:r>
      <w:r w:rsidR="00DE7FF7" w:rsidRPr="00AE4996">
        <w:rPr>
          <w:rFonts w:ascii="Angsana New" w:eastAsia="MS Mincho" w:hAnsi="Angsana New"/>
          <w:sz w:val="32"/>
          <w:szCs w:val="32"/>
          <w:cs/>
        </w:rPr>
        <w:t>ล้านบาท</w:t>
      </w:r>
      <w:r w:rsidR="00DE7FF7" w:rsidRPr="00AE4996">
        <w:rPr>
          <w:rFonts w:ascii="Angsana New" w:eastAsia="MS Mincho" w:hAnsi="Angsana New"/>
          <w:sz w:val="32"/>
          <w:szCs w:val="32"/>
        </w:rPr>
        <w:t xml:space="preserve"> </w:t>
      </w:r>
      <w:r w:rsidR="00DE7FF7" w:rsidRPr="00AE4996">
        <w:rPr>
          <w:rFonts w:ascii="Angsana New" w:eastAsia="MS Mincho" w:hAnsi="Angsana New"/>
          <w:sz w:val="32"/>
          <w:szCs w:val="32"/>
          <w:cs/>
        </w:rPr>
        <w:t>ตามลำดับ</w:t>
      </w:r>
      <w:r w:rsidR="00DE7FF7" w:rsidRPr="00AE4996">
        <w:rPr>
          <w:rFonts w:ascii="Angsana New" w:eastAsia="MS Mincho" w:hAnsi="Angsana New"/>
          <w:sz w:val="32"/>
          <w:szCs w:val="32"/>
        </w:rPr>
        <w:t xml:space="preserve"> </w:t>
      </w:r>
      <w:r w:rsidRPr="00AE4996">
        <w:rPr>
          <w:rFonts w:asciiTheme="majorBidi" w:eastAsia="MS Mincho" w:hAnsiTheme="majorBidi" w:cstheme="majorBidi"/>
          <w:sz w:val="32"/>
          <w:szCs w:val="32"/>
          <w:cs/>
        </w:rPr>
        <w:t>อันเป็นรายจ่ายที่เกี่ยวข้องกับการ</w:t>
      </w:r>
      <w:r w:rsidR="00646CF6" w:rsidRPr="00AE4996">
        <w:rPr>
          <w:rFonts w:asciiTheme="majorBidi" w:eastAsia="MS Mincho" w:hAnsiTheme="majorBidi" w:cstheme="majorBidi"/>
          <w:sz w:val="32"/>
          <w:szCs w:val="32"/>
          <w:cs/>
        </w:rPr>
        <w:t>ก่อสร้างสาขา</w:t>
      </w:r>
    </w:p>
    <w:p w14:paraId="71778910" w14:textId="627BC89B" w:rsidR="00C10645" w:rsidRPr="00AE4996" w:rsidRDefault="00AE4996" w:rsidP="00091675">
      <w:pPr>
        <w:tabs>
          <w:tab w:val="left" w:pos="540"/>
        </w:tabs>
        <w:spacing w:before="240"/>
        <w:rPr>
          <w:rFonts w:asciiTheme="majorBidi" w:hAnsiTheme="majorBidi" w:cstheme="majorBidi"/>
          <w:spacing w:val="-8"/>
          <w:sz w:val="32"/>
          <w:szCs w:val="32"/>
        </w:rPr>
      </w:pPr>
      <w:r w:rsidRPr="00AE4996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E29AF" w:rsidRPr="00AE49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29AF" w:rsidRPr="00AE49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0645" w:rsidRPr="00AE499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F2DFD18" w14:textId="161BCC4E" w:rsidR="00A845B7" w:rsidRPr="00AE4996" w:rsidRDefault="00C10645" w:rsidP="00091675">
      <w:pPr>
        <w:spacing w:after="36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E4996">
        <w:rPr>
          <w:rFonts w:asciiTheme="majorBidi" w:hAnsiTheme="majorBidi" w:cstheme="majorBidi"/>
          <w:spacing w:val="-10"/>
          <w:sz w:val="32"/>
          <w:szCs w:val="32"/>
          <w:cs/>
        </w:rPr>
        <w:t>ข้อมูลทางการเงินระหว่างกาลนี้ได้รับการอนุมัติให้ออกโดยคณะกรรมการบริษัทเมื่อวันที่</w:t>
      </w:r>
      <w:r w:rsidRPr="00AE499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E4996" w:rsidRPr="00AE4996">
        <w:rPr>
          <w:rFonts w:ascii="Angsana New" w:hAnsi="Angsana New"/>
          <w:sz w:val="32"/>
          <w:szCs w:val="32"/>
        </w:rPr>
        <w:t>11</w:t>
      </w:r>
      <w:r w:rsidR="002B3D23" w:rsidRPr="00AE4996">
        <w:rPr>
          <w:rFonts w:ascii="Angsana New" w:hAnsi="Angsana New"/>
          <w:sz w:val="32"/>
          <w:szCs w:val="32"/>
        </w:rPr>
        <w:t xml:space="preserve"> </w:t>
      </w:r>
      <w:r w:rsidR="002B3D23" w:rsidRPr="00AE499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E4996" w:rsidRPr="00AE4996">
        <w:rPr>
          <w:rFonts w:ascii="Angsana New" w:hAnsi="Angsana New"/>
          <w:sz w:val="32"/>
          <w:szCs w:val="32"/>
        </w:rPr>
        <w:t>2569</w:t>
      </w:r>
    </w:p>
    <w:sectPr w:rsidR="00A845B7" w:rsidRPr="00AE4996" w:rsidSect="007E0DF1">
      <w:headerReference w:type="first" r:id="rId12"/>
      <w:pgSz w:w="11909" w:h="16834" w:code="9"/>
      <w:pgMar w:top="1440" w:right="1224" w:bottom="720" w:left="1440" w:header="720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BA3C1" w14:textId="77777777" w:rsidR="006E2D7D" w:rsidRDefault="006E2D7D">
      <w:r>
        <w:separator/>
      </w:r>
    </w:p>
  </w:endnote>
  <w:endnote w:type="continuationSeparator" w:id="0">
    <w:p w14:paraId="268B9D81" w14:textId="77777777" w:rsidR="006E2D7D" w:rsidRDefault="006E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47AA" w14:textId="77777777" w:rsidR="006E2D7D" w:rsidRDefault="006E2D7D">
      <w:r>
        <w:separator/>
      </w:r>
    </w:p>
  </w:footnote>
  <w:footnote w:type="continuationSeparator" w:id="0">
    <w:p w14:paraId="68CFB8FA" w14:textId="77777777" w:rsidR="006E2D7D" w:rsidRDefault="006E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A5D8B" w14:textId="44525D17" w:rsidR="00BC7752" w:rsidRPr="00BC7752" w:rsidRDefault="00BC7752" w:rsidP="00BC7752">
    <w:pPr>
      <w:pStyle w:val="Header"/>
      <w:jc w:val="center"/>
      <w:rPr>
        <w:rFonts w:ascii="Angsana New" w:hAnsi="Angsana New"/>
        <w:b/>
        <w:bCs/>
        <w:sz w:val="28"/>
        <w:szCs w:val="28"/>
        <w:cs/>
        <w:lang w:val="en-US"/>
      </w:rPr>
    </w:pPr>
  </w:p>
  <w:p w14:paraId="3799269E" w14:textId="77777777" w:rsidR="007E0DF1" w:rsidRPr="00F96461" w:rsidRDefault="007E0DF1" w:rsidP="00B34D86">
    <w:pPr>
      <w:pStyle w:val="Header"/>
      <w:jc w:val="center"/>
      <w:rPr>
        <w:rFonts w:cstheme="minorBidi"/>
        <w:szCs w:val="22"/>
      </w:rPr>
    </w:pPr>
    <w:r w:rsidRPr="007E0DF1">
      <w:rPr>
        <w:rFonts w:cs="Times New Roman"/>
        <w:szCs w:val="22"/>
      </w:rPr>
      <w:fldChar w:fldCharType="begin"/>
    </w:r>
    <w:r w:rsidRPr="007E0DF1">
      <w:rPr>
        <w:rFonts w:cs="Times New Roman"/>
        <w:szCs w:val="22"/>
      </w:rPr>
      <w:instrText xml:space="preserve"> PAGE   \* MERGEFORMAT </w:instrText>
    </w:r>
    <w:r w:rsidRPr="007E0DF1">
      <w:rPr>
        <w:rFonts w:cs="Times New Roman"/>
        <w:szCs w:val="22"/>
      </w:rPr>
      <w:fldChar w:fldCharType="separate"/>
    </w:r>
    <w:r w:rsidRPr="007E0DF1">
      <w:rPr>
        <w:rFonts w:cs="Times New Roman"/>
        <w:szCs w:val="22"/>
      </w:rPr>
      <w:t>- 2 -</w:t>
    </w:r>
    <w:r w:rsidRPr="007E0DF1">
      <w:rPr>
        <w:rFonts w:cs="Times New Roman"/>
        <w:noProof/>
        <w:szCs w:val="22"/>
      </w:rPr>
      <w:fldChar w:fldCharType="end"/>
    </w:r>
  </w:p>
  <w:p w14:paraId="096B528B" w14:textId="77777777" w:rsidR="007E0DF1" w:rsidRPr="007E0DF1" w:rsidRDefault="007E0DF1" w:rsidP="00A5377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A1C9" w14:textId="4F08441F" w:rsidR="00C903B7" w:rsidRPr="00BC7752" w:rsidRDefault="00C903B7" w:rsidP="00C903B7">
    <w:pPr>
      <w:pStyle w:val="Header"/>
      <w:jc w:val="center"/>
      <w:rPr>
        <w:rFonts w:ascii="Angsana New" w:hAnsi="Angsana New"/>
        <w:b/>
        <w:bCs/>
        <w:sz w:val="28"/>
        <w:szCs w:val="28"/>
        <w:cs/>
        <w:lang w:val="en-US"/>
      </w:rPr>
    </w:pPr>
  </w:p>
  <w:p w14:paraId="3D4FA0AD" w14:textId="77777777" w:rsidR="00C903B7" w:rsidRPr="00C903B7" w:rsidRDefault="00C903B7" w:rsidP="007E0DF1">
    <w:pPr>
      <w:pStyle w:val="Header"/>
      <w:jc w:val="center"/>
      <w:rPr>
        <w:rFonts w:asciiTheme="majorBidi" w:hAnsiTheme="majorBidi"/>
        <w:sz w:val="3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758D" w14:textId="77777777" w:rsidR="00AE4996" w:rsidRPr="00BC7752" w:rsidRDefault="00AE4996" w:rsidP="00AE4996">
    <w:pPr>
      <w:pStyle w:val="Header"/>
      <w:jc w:val="center"/>
      <w:rPr>
        <w:rFonts w:ascii="Angsana New" w:hAnsi="Angsana New"/>
        <w:b/>
        <w:bCs/>
        <w:sz w:val="28"/>
        <w:szCs w:val="28"/>
        <w:cs/>
        <w:lang w:val="en-US"/>
      </w:rPr>
    </w:pPr>
  </w:p>
  <w:p w14:paraId="79D37F81" w14:textId="77777777" w:rsidR="00AE4996" w:rsidRPr="00F96461" w:rsidRDefault="00AE4996" w:rsidP="00AE4996">
    <w:pPr>
      <w:pStyle w:val="Header"/>
      <w:jc w:val="center"/>
      <w:rPr>
        <w:rFonts w:cstheme="minorBidi"/>
        <w:szCs w:val="22"/>
      </w:rPr>
    </w:pPr>
    <w:r w:rsidRPr="007E0DF1">
      <w:rPr>
        <w:rFonts w:cs="Times New Roman"/>
        <w:szCs w:val="22"/>
      </w:rPr>
      <w:fldChar w:fldCharType="begin"/>
    </w:r>
    <w:r w:rsidRPr="007E0DF1">
      <w:rPr>
        <w:rFonts w:cs="Times New Roman"/>
        <w:szCs w:val="22"/>
      </w:rPr>
      <w:instrText xml:space="preserve"> PAGE   \* MERGEFORMAT </w:instrText>
    </w:r>
    <w:r w:rsidRPr="007E0DF1">
      <w:rPr>
        <w:rFonts w:cs="Times New Roman"/>
        <w:szCs w:val="22"/>
      </w:rPr>
      <w:fldChar w:fldCharType="separate"/>
    </w:r>
    <w:r>
      <w:rPr>
        <w:rFonts w:cs="Times New Roman"/>
        <w:szCs w:val="22"/>
      </w:rPr>
      <w:t>- 2 -</w:t>
    </w:r>
    <w:r w:rsidRPr="007E0DF1">
      <w:rPr>
        <w:rFonts w:cs="Times New Roman"/>
        <w:noProof/>
        <w:szCs w:val="22"/>
      </w:rPr>
      <w:fldChar w:fldCharType="end"/>
    </w:r>
  </w:p>
  <w:p w14:paraId="41CF7D89" w14:textId="77777777" w:rsidR="00AE4996" w:rsidRPr="007E0DF1" w:rsidRDefault="00AE4996" w:rsidP="00AE499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9A87" w14:textId="287BD84B" w:rsidR="008D0F98" w:rsidRPr="008C5822" w:rsidRDefault="008D0F98" w:rsidP="008D0F98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6BDF20E1" w14:textId="77777777" w:rsidR="008D0F98" w:rsidRPr="00A849B8" w:rsidRDefault="008D0F98" w:rsidP="008D0F98">
    <w:pPr>
      <w:pStyle w:val="Header"/>
      <w:jc w:val="center"/>
      <w:rPr>
        <w:sz w:val="21"/>
        <w:szCs w:val="21"/>
      </w:rPr>
    </w:pPr>
    <w:r w:rsidRPr="00A849B8">
      <w:rPr>
        <w:sz w:val="21"/>
        <w:szCs w:val="21"/>
      </w:rPr>
      <w:fldChar w:fldCharType="begin"/>
    </w:r>
    <w:r w:rsidRPr="00A849B8">
      <w:rPr>
        <w:sz w:val="21"/>
        <w:szCs w:val="21"/>
      </w:rPr>
      <w:instrText xml:space="preserve"> PAGE   \* MERGEFORMAT </w:instrText>
    </w:r>
    <w:r w:rsidRPr="00A849B8">
      <w:rPr>
        <w:sz w:val="21"/>
        <w:szCs w:val="21"/>
      </w:rPr>
      <w:fldChar w:fldCharType="separate"/>
    </w:r>
    <w:r>
      <w:rPr>
        <w:sz w:val="21"/>
        <w:szCs w:val="21"/>
      </w:rPr>
      <w:t>- 16 -</w:t>
    </w:r>
    <w:r w:rsidRPr="00A849B8">
      <w:rPr>
        <w:noProof/>
        <w:sz w:val="21"/>
        <w:szCs w:val="21"/>
      </w:rPr>
      <w:fldChar w:fldCharType="end"/>
    </w:r>
  </w:p>
  <w:p w14:paraId="69FD510C" w14:textId="77777777" w:rsidR="008D0F98" w:rsidRDefault="008D0F98" w:rsidP="008D0F98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3FB5" w14:textId="70254739" w:rsidR="008D0F98" w:rsidRPr="008C5822" w:rsidRDefault="008D0F98" w:rsidP="008D0F98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19F6EC08" w14:textId="77777777" w:rsidR="008D0F98" w:rsidRPr="00A849B8" w:rsidRDefault="008D0F98" w:rsidP="008D0F98">
    <w:pPr>
      <w:pStyle w:val="Header"/>
      <w:jc w:val="center"/>
      <w:rPr>
        <w:sz w:val="21"/>
        <w:szCs w:val="21"/>
      </w:rPr>
    </w:pPr>
    <w:r w:rsidRPr="00A849B8">
      <w:rPr>
        <w:sz w:val="21"/>
        <w:szCs w:val="21"/>
      </w:rPr>
      <w:fldChar w:fldCharType="begin"/>
    </w:r>
    <w:r w:rsidRPr="00A849B8">
      <w:rPr>
        <w:sz w:val="21"/>
        <w:szCs w:val="21"/>
      </w:rPr>
      <w:instrText xml:space="preserve"> PAGE   \* MERGEFORMAT </w:instrText>
    </w:r>
    <w:r w:rsidRPr="00A849B8">
      <w:rPr>
        <w:sz w:val="21"/>
        <w:szCs w:val="21"/>
      </w:rPr>
      <w:fldChar w:fldCharType="separate"/>
    </w:r>
    <w:r>
      <w:rPr>
        <w:sz w:val="21"/>
        <w:szCs w:val="21"/>
      </w:rPr>
      <w:t>- 16 -</w:t>
    </w:r>
    <w:r w:rsidRPr="00A849B8">
      <w:rPr>
        <w:noProof/>
        <w:sz w:val="21"/>
        <w:szCs w:val="21"/>
      </w:rPr>
      <w:fldChar w:fldCharType="end"/>
    </w:r>
  </w:p>
  <w:p w14:paraId="30C9AA53" w14:textId="77777777" w:rsidR="008D0F98" w:rsidRDefault="008D0F98" w:rsidP="008D0F9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pStyle w:val="Style1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100A0D88"/>
    <w:multiLevelType w:val="hybridMultilevel"/>
    <w:tmpl w:val="9EFC9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5" w15:restartNumberingAfterBreak="0">
    <w:nsid w:val="10944019"/>
    <w:multiLevelType w:val="hybridMultilevel"/>
    <w:tmpl w:val="9C169AE8"/>
    <w:lvl w:ilvl="0" w:tplc="4D60ACE4">
      <w:start w:val="1"/>
      <w:numFmt w:val="thaiLetters"/>
      <w:lvlText w:val="%1)."/>
      <w:lvlJc w:val="left"/>
      <w:pPr>
        <w:ind w:left="8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6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8858A5"/>
    <w:multiLevelType w:val="hybridMultilevel"/>
    <w:tmpl w:val="D9DE95D2"/>
    <w:lvl w:ilvl="0" w:tplc="35F41948">
      <w:start w:val="4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A306BB"/>
    <w:multiLevelType w:val="hybridMultilevel"/>
    <w:tmpl w:val="1AD24AF6"/>
    <w:lvl w:ilvl="0" w:tplc="BC5A57B6">
      <w:start w:val="15"/>
      <w:numFmt w:val="bullet"/>
      <w:lvlText w:val="-"/>
      <w:lvlJc w:val="left"/>
      <w:pPr>
        <w:ind w:left="129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1F56445"/>
    <w:multiLevelType w:val="hybridMultilevel"/>
    <w:tmpl w:val="9B78EAE8"/>
    <w:lvl w:ilvl="0" w:tplc="BE64AE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4A67685"/>
    <w:multiLevelType w:val="multilevel"/>
    <w:tmpl w:val="98D6C654"/>
    <w:lvl w:ilvl="0">
      <w:start w:val="1"/>
      <w:numFmt w:val="decimal"/>
      <w:lvlText w:val="%1."/>
      <w:lvlJc w:val="left"/>
      <w:pPr>
        <w:ind w:left="7470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36F344C1"/>
    <w:multiLevelType w:val="hybridMultilevel"/>
    <w:tmpl w:val="B07E6E7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A435C81"/>
    <w:multiLevelType w:val="hybridMultilevel"/>
    <w:tmpl w:val="1FA214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B66F0B"/>
    <w:multiLevelType w:val="hybridMultilevel"/>
    <w:tmpl w:val="2E721DE0"/>
    <w:lvl w:ilvl="0" w:tplc="863AF3E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08C0057"/>
    <w:multiLevelType w:val="hybridMultilevel"/>
    <w:tmpl w:val="D1729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E6297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6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8" w15:restartNumberingAfterBreak="0">
    <w:nsid w:val="48484040"/>
    <w:multiLevelType w:val="hybridMultilevel"/>
    <w:tmpl w:val="B34E27B2"/>
    <w:lvl w:ilvl="0" w:tplc="CC2C2ED2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12417"/>
    <w:multiLevelType w:val="hybridMultilevel"/>
    <w:tmpl w:val="6CA0BED4"/>
    <w:lvl w:ilvl="0" w:tplc="72882FD0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0" w15:restartNumberingAfterBreak="0">
    <w:nsid w:val="4A94620E"/>
    <w:multiLevelType w:val="hybridMultilevel"/>
    <w:tmpl w:val="0686838E"/>
    <w:lvl w:ilvl="0" w:tplc="21F0702E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2" w15:restartNumberingAfterBreak="0">
    <w:nsid w:val="4CF469F5"/>
    <w:multiLevelType w:val="hybridMultilevel"/>
    <w:tmpl w:val="77B82980"/>
    <w:lvl w:ilvl="0" w:tplc="7B260172">
      <w:start w:val="1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4" w15:restartNumberingAfterBreak="0">
    <w:nsid w:val="52484A54"/>
    <w:multiLevelType w:val="hybridMultilevel"/>
    <w:tmpl w:val="8AD2295E"/>
    <w:lvl w:ilvl="0" w:tplc="DF2892BA">
      <w:numFmt w:val="bullet"/>
      <w:lvlText w:val="-"/>
      <w:lvlJc w:val="left"/>
      <w:pPr>
        <w:ind w:left="1987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5" w15:restartNumberingAfterBreak="0">
    <w:nsid w:val="52490DA8"/>
    <w:multiLevelType w:val="hybridMultilevel"/>
    <w:tmpl w:val="B3B24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7" w15:restartNumberingAfterBreak="0">
    <w:nsid w:val="59571528"/>
    <w:multiLevelType w:val="hybridMultilevel"/>
    <w:tmpl w:val="E71EFAB8"/>
    <w:lvl w:ilvl="0" w:tplc="35F66B90">
      <w:start w:val="100"/>
      <w:numFmt w:val="bullet"/>
      <w:lvlText w:val="-"/>
      <w:lvlJc w:val="left"/>
      <w:pPr>
        <w:ind w:left="1335" w:hanging="97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B07C11"/>
    <w:multiLevelType w:val="hybridMultilevel"/>
    <w:tmpl w:val="003C56EC"/>
    <w:lvl w:ilvl="0" w:tplc="FDAA27EC">
      <w:start w:val="1"/>
      <w:numFmt w:val="bullet"/>
      <w:lvlText w:val="-"/>
      <w:lvlJc w:val="left"/>
      <w:pPr>
        <w:ind w:left="2361" w:hanging="360"/>
      </w:pPr>
      <w:rPr>
        <w:rFonts w:ascii="EucrosiaUPC" w:eastAsia="Times New Roman" w:hAnsi="EucrosiaUPC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3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0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5B9D6BE2"/>
    <w:multiLevelType w:val="hybridMultilevel"/>
    <w:tmpl w:val="36D86E64"/>
    <w:lvl w:ilvl="0" w:tplc="77EC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4D7606"/>
    <w:multiLevelType w:val="hybridMultilevel"/>
    <w:tmpl w:val="CB1A48F2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153B96"/>
    <w:multiLevelType w:val="multilevel"/>
    <w:tmpl w:val="45ECF50A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4" w15:restartNumberingAfterBreak="0">
    <w:nsid w:val="62273299"/>
    <w:multiLevelType w:val="multilevel"/>
    <w:tmpl w:val="88E66822"/>
    <w:lvl w:ilvl="0">
      <w:start w:val="2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65082770"/>
    <w:multiLevelType w:val="hybridMultilevel"/>
    <w:tmpl w:val="5144ED5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6" w15:restartNumberingAfterBreak="0">
    <w:nsid w:val="664A7B20"/>
    <w:multiLevelType w:val="hybridMultilevel"/>
    <w:tmpl w:val="EC844C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8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50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51" w15:restartNumberingAfterBreak="0">
    <w:nsid w:val="6E685CFB"/>
    <w:multiLevelType w:val="hybridMultilevel"/>
    <w:tmpl w:val="9AC2B3C8"/>
    <w:lvl w:ilvl="0" w:tplc="EC8E8A86">
      <w:start w:val="29"/>
      <w:numFmt w:val="bullet"/>
      <w:lvlText w:val="-"/>
      <w:lvlJc w:val="left"/>
      <w:pPr>
        <w:ind w:left="-53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</w:abstractNum>
  <w:abstractNum w:abstractNumId="5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28F1B3C"/>
    <w:multiLevelType w:val="hybridMultilevel"/>
    <w:tmpl w:val="8FF6546A"/>
    <w:lvl w:ilvl="0" w:tplc="39A0F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C127F0E"/>
    <w:multiLevelType w:val="hybridMultilevel"/>
    <w:tmpl w:val="B4EAFD0E"/>
    <w:lvl w:ilvl="0" w:tplc="72882FD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8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0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489056649">
    <w:abstractNumId w:val="27"/>
  </w:num>
  <w:num w:numId="2" w16cid:durableId="1159926419">
    <w:abstractNumId w:val="12"/>
  </w:num>
  <w:num w:numId="3" w16cid:durableId="1521508490">
    <w:abstractNumId w:val="50"/>
  </w:num>
  <w:num w:numId="4" w16cid:durableId="1551259176">
    <w:abstractNumId w:val="15"/>
  </w:num>
  <w:num w:numId="5" w16cid:durableId="653723783">
    <w:abstractNumId w:val="39"/>
  </w:num>
  <w:num w:numId="6" w16cid:durableId="250814787">
    <w:abstractNumId w:val="20"/>
  </w:num>
  <w:num w:numId="7" w16cid:durableId="1760639590">
    <w:abstractNumId w:val="8"/>
  </w:num>
  <w:num w:numId="8" w16cid:durableId="1208565408">
    <w:abstractNumId w:val="36"/>
  </w:num>
  <w:num w:numId="9" w16cid:durableId="868294690">
    <w:abstractNumId w:val="54"/>
  </w:num>
  <w:num w:numId="10" w16cid:durableId="705178369">
    <w:abstractNumId w:val="26"/>
  </w:num>
  <w:num w:numId="11" w16cid:durableId="1781031198">
    <w:abstractNumId w:val="17"/>
  </w:num>
  <w:num w:numId="12" w16cid:durableId="1287810540">
    <w:abstractNumId w:val="24"/>
  </w:num>
  <w:num w:numId="13" w16cid:durableId="2110881733">
    <w:abstractNumId w:val="52"/>
  </w:num>
  <w:num w:numId="14" w16cid:durableId="1843471090">
    <w:abstractNumId w:val="55"/>
  </w:num>
  <w:num w:numId="15" w16cid:durableId="749741672">
    <w:abstractNumId w:val="1"/>
  </w:num>
  <w:num w:numId="16" w16cid:durableId="1149396513">
    <w:abstractNumId w:val="53"/>
  </w:num>
  <w:num w:numId="17" w16cid:durableId="685443673">
    <w:abstractNumId w:val="14"/>
  </w:num>
  <w:num w:numId="18" w16cid:durableId="90443552">
    <w:abstractNumId w:val="40"/>
  </w:num>
  <w:num w:numId="19" w16cid:durableId="521941743">
    <w:abstractNumId w:val="11"/>
  </w:num>
  <w:num w:numId="20" w16cid:durableId="2082369290">
    <w:abstractNumId w:val="23"/>
  </w:num>
  <w:num w:numId="21" w16cid:durableId="1520657072">
    <w:abstractNumId w:val="13"/>
  </w:num>
  <w:num w:numId="22" w16cid:durableId="1584605059">
    <w:abstractNumId w:val="2"/>
  </w:num>
  <w:num w:numId="23" w16cid:durableId="1579552901">
    <w:abstractNumId w:val="33"/>
  </w:num>
  <w:num w:numId="24" w16cid:durableId="1792432028">
    <w:abstractNumId w:val="61"/>
  </w:num>
  <w:num w:numId="25" w16cid:durableId="291179121">
    <w:abstractNumId w:val="31"/>
  </w:num>
  <w:num w:numId="26" w16cid:durableId="1956786386">
    <w:abstractNumId w:val="59"/>
  </w:num>
  <w:num w:numId="27" w16cid:durableId="322658518">
    <w:abstractNumId w:val="0"/>
  </w:num>
  <w:num w:numId="28" w16cid:durableId="940719258">
    <w:abstractNumId w:val="56"/>
  </w:num>
  <w:num w:numId="29" w16cid:durableId="1879706789">
    <w:abstractNumId w:val="58"/>
  </w:num>
  <w:num w:numId="30" w16cid:durableId="793909928">
    <w:abstractNumId w:val="48"/>
  </w:num>
  <w:num w:numId="31" w16cid:durableId="686950169">
    <w:abstractNumId w:val="10"/>
  </w:num>
  <w:num w:numId="32" w16cid:durableId="435247188">
    <w:abstractNumId w:val="21"/>
  </w:num>
  <w:num w:numId="33" w16cid:durableId="513688330">
    <w:abstractNumId w:val="3"/>
  </w:num>
  <w:num w:numId="34" w16cid:durableId="1630436736">
    <w:abstractNumId w:val="60"/>
  </w:num>
  <w:num w:numId="35" w16cid:durableId="1729300170">
    <w:abstractNumId w:val="51"/>
  </w:num>
  <w:num w:numId="36" w16cid:durableId="216555908">
    <w:abstractNumId w:val="2"/>
  </w:num>
  <w:num w:numId="37" w16cid:durableId="1677269097">
    <w:abstractNumId w:val="2"/>
  </w:num>
  <w:num w:numId="38" w16cid:durableId="1859194342">
    <w:abstractNumId w:val="2"/>
  </w:num>
  <w:num w:numId="39" w16cid:durableId="783694266">
    <w:abstractNumId w:val="2"/>
  </w:num>
  <w:num w:numId="40" w16cid:durableId="1911961395">
    <w:abstractNumId w:val="35"/>
  </w:num>
  <w:num w:numId="41" w16cid:durableId="983463004">
    <w:abstractNumId w:val="47"/>
  </w:num>
  <w:num w:numId="42" w16cid:durableId="459997625">
    <w:abstractNumId w:val="2"/>
  </w:num>
  <w:num w:numId="43" w16cid:durableId="1249969950">
    <w:abstractNumId w:val="2"/>
  </w:num>
  <w:num w:numId="44" w16cid:durableId="42175520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F3CCA"/>
    <w:rsid w:val="0000014B"/>
    <w:rsid w:val="00000A15"/>
    <w:rsid w:val="00000B60"/>
    <w:rsid w:val="00000EEB"/>
    <w:rsid w:val="0000124B"/>
    <w:rsid w:val="00001A24"/>
    <w:rsid w:val="00001AD6"/>
    <w:rsid w:val="00001C81"/>
    <w:rsid w:val="00001D0D"/>
    <w:rsid w:val="00001EA3"/>
    <w:rsid w:val="00002130"/>
    <w:rsid w:val="000024EA"/>
    <w:rsid w:val="00002608"/>
    <w:rsid w:val="00002730"/>
    <w:rsid w:val="000028D0"/>
    <w:rsid w:val="000028D1"/>
    <w:rsid w:val="0000360E"/>
    <w:rsid w:val="000037DC"/>
    <w:rsid w:val="0000384F"/>
    <w:rsid w:val="00003A22"/>
    <w:rsid w:val="00003FFC"/>
    <w:rsid w:val="00004594"/>
    <w:rsid w:val="00004849"/>
    <w:rsid w:val="00004BE0"/>
    <w:rsid w:val="00004C41"/>
    <w:rsid w:val="00004DBD"/>
    <w:rsid w:val="00005186"/>
    <w:rsid w:val="00005217"/>
    <w:rsid w:val="0000550E"/>
    <w:rsid w:val="0000572F"/>
    <w:rsid w:val="00005D59"/>
    <w:rsid w:val="000061CC"/>
    <w:rsid w:val="000064A5"/>
    <w:rsid w:val="0000658F"/>
    <w:rsid w:val="00006984"/>
    <w:rsid w:val="00007039"/>
    <w:rsid w:val="000078C3"/>
    <w:rsid w:val="00007AD9"/>
    <w:rsid w:val="00010314"/>
    <w:rsid w:val="00010998"/>
    <w:rsid w:val="00010C0B"/>
    <w:rsid w:val="0001197D"/>
    <w:rsid w:val="00011B80"/>
    <w:rsid w:val="00012168"/>
    <w:rsid w:val="000123F9"/>
    <w:rsid w:val="00012EBB"/>
    <w:rsid w:val="00013294"/>
    <w:rsid w:val="000133E0"/>
    <w:rsid w:val="00013422"/>
    <w:rsid w:val="0001353A"/>
    <w:rsid w:val="000137AA"/>
    <w:rsid w:val="00013DC3"/>
    <w:rsid w:val="00014056"/>
    <w:rsid w:val="000140A8"/>
    <w:rsid w:val="0001416C"/>
    <w:rsid w:val="000141E5"/>
    <w:rsid w:val="00014782"/>
    <w:rsid w:val="000147B8"/>
    <w:rsid w:val="0001480C"/>
    <w:rsid w:val="00015922"/>
    <w:rsid w:val="00015AE1"/>
    <w:rsid w:val="00015B9C"/>
    <w:rsid w:val="00015FCE"/>
    <w:rsid w:val="00016188"/>
    <w:rsid w:val="000168AA"/>
    <w:rsid w:val="000168C3"/>
    <w:rsid w:val="00016D51"/>
    <w:rsid w:val="0001704A"/>
    <w:rsid w:val="000171C6"/>
    <w:rsid w:val="00017241"/>
    <w:rsid w:val="000172C2"/>
    <w:rsid w:val="00017331"/>
    <w:rsid w:val="00017521"/>
    <w:rsid w:val="0001773B"/>
    <w:rsid w:val="00017834"/>
    <w:rsid w:val="000179FC"/>
    <w:rsid w:val="00017A03"/>
    <w:rsid w:val="00017DD1"/>
    <w:rsid w:val="00017E0B"/>
    <w:rsid w:val="00020213"/>
    <w:rsid w:val="00020294"/>
    <w:rsid w:val="00020B9A"/>
    <w:rsid w:val="00020DB4"/>
    <w:rsid w:val="00021B32"/>
    <w:rsid w:val="00021F51"/>
    <w:rsid w:val="0002201C"/>
    <w:rsid w:val="00022133"/>
    <w:rsid w:val="000222CC"/>
    <w:rsid w:val="000223DF"/>
    <w:rsid w:val="00022507"/>
    <w:rsid w:val="0002271D"/>
    <w:rsid w:val="00023093"/>
    <w:rsid w:val="0002317B"/>
    <w:rsid w:val="000233E1"/>
    <w:rsid w:val="000235D3"/>
    <w:rsid w:val="0002392E"/>
    <w:rsid w:val="00023BBA"/>
    <w:rsid w:val="00023DB7"/>
    <w:rsid w:val="0002415A"/>
    <w:rsid w:val="000242A4"/>
    <w:rsid w:val="0002439F"/>
    <w:rsid w:val="000246B5"/>
    <w:rsid w:val="000247FE"/>
    <w:rsid w:val="00024ABF"/>
    <w:rsid w:val="00024EF3"/>
    <w:rsid w:val="00025BEF"/>
    <w:rsid w:val="00026085"/>
    <w:rsid w:val="00026203"/>
    <w:rsid w:val="000263B2"/>
    <w:rsid w:val="000264C4"/>
    <w:rsid w:val="000264D9"/>
    <w:rsid w:val="00026D5F"/>
    <w:rsid w:val="00026E8A"/>
    <w:rsid w:val="000276F4"/>
    <w:rsid w:val="00030153"/>
    <w:rsid w:val="00030183"/>
    <w:rsid w:val="00030269"/>
    <w:rsid w:val="000302D5"/>
    <w:rsid w:val="00030814"/>
    <w:rsid w:val="00030821"/>
    <w:rsid w:val="0003097F"/>
    <w:rsid w:val="00030C0A"/>
    <w:rsid w:val="00030F33"/>
    <w:rsid w:val="0003104B"/>
    <w:rsid w:val="00031595"/>
    <w:rsid w:val="000316BE"/>
    <w:rsid w:val="000316F3"/>
    <w:rsid w:val="00031855"/>
    <w:rsid w:val="00031888"/>
    <w:rsid w:val="00031F41"/>
    <w:rsid w:val="00032214"/>
    <w:rsid w:val="000322F8"/>
    <w:rsid w:val="0003244A"/>
    <w:rsid w:val="00032936"/>
    <w:rsid w:val="00032F22"/>
    <w:rsid w:val="000330DE"/>
    <w:rsid w:val="000331DC"/>
    <w:rsid w:val="00033351"/>
    <w:rsid w:val="00033BB1"/>
    <w:rsid w:val="00033CD7"/>
    <w:rsid w:val="00033F3F"/>
    <w:rsid w:val="00034956"/>
    <w:rsid w:val="00034BFB"/>
    <w:rsid w:val="000350E2"/>
    <w:rsid w:val="00035668"/>
    <w:rsid w:val="00035798"/>
    <w:rsid w:val="000357B6"/>
    <w:rsid w:val="00035811"/>
    <w:rsid w:val="00035AA5"/>
    <w:rsid w:val="00035F46"/>
    <w:rsid w:val="00036B9D"/>
    <w:rsid w:val="00036FB6"/>
    <w:rsid w:val="00037297"/>
    <w:rsid w:val="000376C6"/>
    <w:rsid w:val="000379DB"/>
    <w:rsid w:val="0004057C"/>
    <w:rsid w:val="00040B8F"/>
    <w:rsid w:val="00040C90"/>
    <w:rsid w:val="00041850"/>
    <w:rsid w:val="00041868"/>
    <w:rsid w:val="0004197B"/>
    <w:rsid w:val="00041CA2"/>
    <w:rsid w:val="0004203A"/>
    <w:rsid w:val="0004253F"/>
    <w:rsid w:val="00042786"/>
    <w:rsid w:val="00042856"/>
    <w:rsid w:val="000428F5"/>
    <w:rsid w:val="000433BF"/>
    <w:rsid w:val="000438EF"/>
    <w:rsid w:val="00043980"/>
    <w:rsid w:val="00043A20"/>
    <w:rsid w:val="00043A40"/>
    <w:rsid w:val="00043D20"/>
    <w:rsid w:val="00043ECE"/>
    <w:rsid w:val="00043FA9"/>
    <w:rsid w:val="0004497B"/>
    <w:rsid w:val="00044A97"/>
    <w:rsid w:val="0004530A"/>
    <w:rsid w:val="00045364"/>
    <w:rsid w:val="00045532"/>
    <w:rsid w:val="000455BD"/>
    <w:rsid w:val="000455FD"/>
    <w:rsid w:val="00045C67"/>
    <w:rsid w:val="0004615A"/>
    <w:rsid w:val="00046326"/>
    <w:rsid w:val="00046C25"/>
    <w:rsid w:val="00046F70"/>
    <w:rsid w:val="000473E9"/>
    <w:rsid w:val="000475D9"/>
    <w:rsid w:val="00047705"/>
    <w:rsid w:val="000478F6"/>
    <w:rsid w:val="00047A41"/>
    <w:rsid w:val="00047B65"/>
    <w:rsid w:val="00047C93"/>
    <w:rsid w:val="00050205"/>
    <w:rsid w:val="0005076E"/>
    <w:rsid w:val="000508A7"/>
    <w:rsid w:val="000509CB"/>
    <w:rsid w:val="00050E97"/>
    <w:rsid w:val="000511D1"/>
    <w:rsid w:val="00051B03"/>
    <w:rsid w:val="00051DE9"/>
    <w:rsid w:val="00052022"/>
    <w:rsid w:val="000524CE"/>
    <w:rsid w:val="00052589"/>
    <w:rsid w:val="00052CB9"/>
    <w:rsid w:val="0005330C"/>
    <w:rsid w:val="00053369"/>
    <w:rsid w:val="00053603"/>
    <w:rsid w:val="00053619"/>
    <w:rsid w:val="00053912"/>
    <w:rsid w:val="000539CF"/>
    <w:rsid w:val="00053AE2"/>
    <w:rsid w:val="00053EFD"/>
    <w:rsid w:val="0005401B"/>
    <w:rsid w:val="000541E5"/>
    <w:rsid w:val="00054205"/>
    <w:rsid w:val="00054D4C"/>
    <w:rsid w:val="0005569B"/>
    <w:rsid w:val="00055774"/>
    <w:rsid w:val="000557B9"/>
    <w:rsid w:val="00055D8A"/>
    <w:rsid w:val="00055EB5"/>
    <w:rsid w:val="00056541"/>
    <w:rsid w:val="00056B5A"/>
    <w:rsid w:val="00056BEB"/>
    <w:rsid w:val="00056DF2"/>
    <w:rsid w:val="00057527"/>
    <w:rsid w:val="000575F0"/>
    <w:rsid w:val="000578CD"/>
    <w:rsid w:val="00057A25"/>
    <w:rsid w:val="00060045"/>
    <w:rsid w:val="00060232"/>
    <w:rsid w:val="00060282"/>
    <w:rsid w:val="000603F7"/>
    <w:rsid w:val="00060416"/>
    <w:rsid w:val="000605BB"/>
    <w:rsid w:val="0006075E"/>
    <w:rsid w:val="00061300"/>
    <w:rsid w:val="0006164D"/>
    <w:rsid w:val="000617DA"/>
    <w:rsid w:val="000618C9"/>
    <w:rsid w:val="000618EE"/>
    <w:rsid w:val="00061912"/>
    <w:rsid w:val="00061B11"/>
    <w:rsid w:val="00061F3D"/>
    <w:rsid w:val="00062039"/>
    <w:rsid w:val="000623DD"/>
    <w:rsid w:val="00062473"/>
    <w:rsid w:val="00062562"/>
    <w:rsid w:val="00062D04"/>
    <w:rsid w:val="00063543"/>
    <w:rsid w:val="000638C9"/>
    <w:rsid w:val="000645E5"/>
    <w:rsid w:val="000646DE"/>
    <w:rsid w:val="00064F46"/>
    <w:rsid w:val="00065090"/>
    <w:rsid w:val="000653A8"/>
    <w:rsid w:val="000653D1"/>
    <w:rsid w:val="0006555D"/>
    <w:rsid w:val="00065D90"/>
    <w:rsid w:val="00065FF3"/>
    <w:rsid w:val="00066171"/>
    <w:rsid w:val="0006630E"/>
    <w:rsid w:val="000665B9"/>
    <w:rsid w:val="0006722A"/>
    <w:rsid w:val="00067467"/>
    <w:rsid w:val="00067519"/>
    <w:rsid w:val="00067E43"/>
    <w:rsid w:val="00067F7E"/>
    <w:rsid w:val="00070263"/>
    <w:rsid w:val="0007026C"/>
    <w:rsid w:val="000703E6"/>
    <w:rsid w:val="000707DE"/>
    <w:rsid w:val="000708D2"/>
    <w:rsid w:val="00070F28"/>
    <w:rsid w:val="0007148A"/>
    <w:rsid w:val="00071511"/>
    <w:rsid w:val="000715ED"/>
    <w:rsid w:val="00071A1C"/>
    <w:rsid w:val="00071E9B"/>
    <w:rsid w:val="00072359"/>
    <w:rsid w:val="00072428"/>
    <w:rsid w:val="000727C9"/>
    <w:rsid w:val="00072BB4"/>
    <w:rsid w:val="00072CC1"/>
    <w:rsid w:val="0007316B"/>
    <w:rsid w:val="00073688"/>
    <w:rsid w:val="00073703"/>
    <w:rsid w:val="00073827"/>
    <w:rsid w:val="0007384D"/>
    <w:rsid w:val="00073C01"/>
    <w:rsid w:val="0007413C"/>
    <w:rsid w:val="00074595"/>
    <w:rsid w:val="00074655"/>
    <w:rsid w:val="00074C4F"/>
    <w:rsid w:val="00074D02"/>
    <w:rsid w:val="00075104"/>
    <w:rsid w:val="0007539F"/>
    <w:rsid w:val="00075549"/>
    <w:rsid w:val="00076C83"/>
    <w:rsid w:val="00076E1C"/>
    <w:rsid w:val="000770C8"/>
    <w:rsid w:val="00077FDB"/>
    <w:rsid w:val="000800AC"/>
    <w:rsid w:val="000807AE"/>
    <w:rsid w:val="000807C9"/>
    <w:rsid w:val="000808DE"/>
    <w:rsid w:val="00080E36"/>
    <w:rsid w:val="0008103F"/>
    <w:rsid w:val="0008178B"/>
    <w:rsid w:val="00081E1C"/>
    <w:rsid w:val="00081EEB"/>
    <w:rsid w:val="000827D4"/>
    <w:rsid w:val="00082AE8"/>
    <w:rsid w:val="00082D18"/>
    <w:rsid w:val="00082E09"/>
    <w:rsid w:val="00083012"/>
    <w:rsid w:val="00083160"/>
    <w:rsid w:val="000831FF"/>
    <w:rsid w:val="000833A7"/>
    <w:rsid w:val="000833B2"/>
    <w:rsid w:val="000834FF"/>
    <w:rsid w:val="00083888"/>
    <w:rsid w:val="00083984"/>
    <w:rsid w:val="00083BF0"/>
    <w:rsid w:val="00084572"/>
    <w:rsid w:val="000847A6"/>
    <w:rsid w:val="000849EB"/>
    <w:rsid w:val="000851C0"/>
    <w:rsid w:val="000852B6"/>
    <w:rsid w:val="000853FF"/>
    <w:rsid w:val="00085449"/>
    <w:rsid w:val="00085C74"/>
    <w:rsid w:val="00085CA6"/>
    <w:rsid w:val="00086D90"/>
    <w:rsid w:val="000875D5"/>
    <w:rsid w:val="000879D7"/>
    <w:rsid w:val="00090067"/>
    <w:rsid w:val="00090158"/>
    <w:rsid w:val="0009022A"/>
    <w:rsid w:val="00090774"/>
    <w:rsid w:val="0009114D"/>
    <w:rsid w:val="00091263"/>
    <w:rsid w:val="000912AE"/>
    <w:rsid w:val="00091323"/>
    <w:rsid w:val="0009159E"/>
    <w:rsid w:val="00091675"/>
    <w:rsid w:val="00091B5F"/>
    <w:rsid w:val="00091C56"/>
    <w:rsid w:val="00091D27"/>
    <w:rsid w:val="000925BC"/>
    <w:rsid w:val="000926AD"/>
    <w:rsid w:val="00092724"/>
    <w:rsid w:val="00092D2C"/>
    <w:rsid w:val="00092D34"/>
    <w:rsid w:val="0009325E"/>
    <w:rsid w:val="00093468"/>
    <w:rsid w:val="000935E9"/>
    <w:rsid w:val="0009509B"/>
    <w:rsid w:val="00095500"/>
    <w:rsid w:val="0009567C"/>
    <w:rsid w:val="000956DC"/>
    <w:rsid w:val="00095884"/>
    <w:rsid w:val="00096511"/>
    <w:rsid w:val="000966AC"/>
    <w:rsid w:val="000969D2"/>
    <w:rsid w:val="00096B3A"/>
    <w:rsid w:val="00096BAB"/>
    <w:rsid w:val="00096E46"/>
    <w:rsid w:val="000972AA"/>
    <w:rsid w:val="000973FD"/>
    <w:rsid w:val="0009750A"/>
    <w:rsid w:val="00097B2B"/>
    <w:rsid w:val="00097E13"/>
    <w:rsid w:val="000A04EC"/>
    <w:rsid w:val="000A08D4"/>
    <w:rsid w:val="000A0990"/>
    <w:rsid w:val="000A0B04"/>
    <w:rsid w:val="000A149D"/>
    <w:rsid w:val="000A17EC"/>
    <w:rsid w:val="000A19BB"/>
    <w:rsid w:val="000A19F4"/>
    <w:rsid w:val="000A1B68"/>
    <w:rsid w:val="000A20A2"/>
    <w:rsid w:val="000A27C3"/>
    <w:rsid w:val="000A280A"/>
    <w:rsid w:val="000A2CEB"/>
    <w:rsid w:val="000A2D97"/>
    <w:rsid w:val="000A39DA"/>
    <w:rsid w:val="000A3BDD"/>
    <w:rsid w:val="000A3E71"/>
    <w:rsid w:val="000A40B7"/>
    <w:rsid w:val="000A431D"/>
    <w:rsid w:val="000A49B7"/>
    <w:rsid w:val="000A4E8A"/>
    <w:rsid w:val="000A5835"/>
    <w:rsid w:val="000A5CD3"/>
    <w:rsid w:val="000A632A"/>
    <w:rsid w:val="000A6709"/>
    <w:rsid w:val="000A6EF8"/>
    <w:rsid w:val="000A7379"/>
    <w:rsid w:val="000A747C"/>
    <w:rsid w:val="000A7527"/>
    <w:rsid w:val="000A75AD"/>
    <w:rsid w:val="000A7C53"/>
    <w:rsid w:val="000B02E2"/>
    <w:rsid w:val="000B02E3"/>
    <w:rsid w:val="000B0A0C"/>
    <w:rsid w:val="000B0D76"/>
    <w:rsid w:val="000B136A"/>
    <w:rsid w:val="000B14D9"/>
    <w:rsid w:val="000B169B"/>
    <w:rsid w:val="000B17C0"/>
    <w:rsid w:val="000B194D"/>
    <w:rsid w:val="000B1958"/>
    <w:rsid w:val="000B19CF"/>
    <w:rsid w:val="000B1A2B"/>
    <w:rsid w:val="000B1B19"/>
    <w:rsid w:val="000B1C10"/>
    <w:rsid w:val="000B2269"/>
    <w:rsid w:val="000B2F40"/>
    <w:rsid w:val="000B304F"/>
    <w:rsid w:val="000B3253"/>
    <w:rsid w:val="000B34E2"/>
    <w:rsid w:val="000B35AE"/>
    <w:rsid w:val="000B394F"/>
    <w:rsid w:val="000B3BDF"/>
    <w:rsid w:val="000B4044"/>
    <w:rsid w:val="000B4E27"/>
    <w:rsid w:val="000B4E59"/>
    <w:rsid w:val="000B5623"/>
    <w:rsid w:val="000B597A"/>
    <w:rsid w:val="000B5BD0"/>
    <w:rsid w:val="000B6563"/>
    <w:rsid w:val="000B6603"/>
    <w:rsid w:val="000B666D"/>
    <w:rsid w:val="000B6717"/>
    <w:rsid w:val="000B67F8"/>
    <w:rsid w:val="000B6956"/>
    <w:rsid w:val="000B6C73"/>
    <w:rsid w:val="000B7395"/>
    <w:rsid w:val="000B78F9"/>
    <w:rsid w:val="000B7AEB"/>
    <w:rsid w:val="000B7E10"/>
    <w:rsid w:val="000C028B"/>
    <w:rsid w:val="000C036C"/>
    <w:rsid w:val="000C0650"/>
    <w:rsid w:val="000C0AC4"/>
    <w:rsid w:val="000C0C97"/>
    <w:rsid w:val="000C13DA"/>
    <w:rsid w:val="000C17E5"/>
    <w:rsid w:val="000C19FB"/>
    <w:rsid w:val="000C22FF"/>
    <w:rsid w:val="000C2744"/>
    <w:rsid w:val="000C2A23"/>
    <w:rsid w:val="000C2BB3"/>
    <w:rsid w:val="000C2FD3"/>
    <w:rsid w:val="000C3090"/>
    <w:rsid w:val="000C377B"/>
    <w:rsid w:val="000C377D"/>
    <w:rsid w:val="000C378A"/>
    <w:rsid w:val="000C3803"/>
    <w:rsid w:val="000C38F7"/>
    <w:rsid w:val="000C4357"/>
    <w:rsid w:val="000C4465"/>
    <w:rsid w:val="000C454D"/>
    <w:rsid w:val="000C47E1"/>
    <w:rsid w:val="000C507E"/>
    <w:rsid w:val="000C55BB"/>
    <w:rsid w:val="000C58FB"/>
    <w:rsid w:val="000C5942"/>
    <w:rsid w:val="000C631D"/>
    <w:rsid w:val="000C631F"/>
    <w:rsid w:val="000C6A2A"/>
    <w:rsid w:val="000C705B"/>
    <w:rsid w:val="000C70EE"/>
    <w:rsid w:val="000C7518"/>
    <w:rsid w:val="000C7995"/>
    <w:rsid w:val="000D0295"/>
    <w:rsid w:val="000D0487"/>
    <w:rsid w:val="000D0D35"/>
    <w:rsid w:val="000D0D59"/>
    <w:rsid w:val="000D0F2F"/>
    <w:rsid w:val="000D10EB"/>
    <w:rsid w:val="000D15B3"/>
    <w:rsid w:val="000D1A40"/>
    <w:rsid w:val="000D1B27"/>
    <w:rsid w:val="000D1DA4"/>
    <w:rsid w:val="000D1FED"/>
    <w:rsid w:val="000D2337"/>
    <w:rsid w:val="000D2869"/>
    <w:rsid w:val="000D2B25"/>
    <w:rsid w:val="000D33BD"/>
    <w:rsid w:val="000D370C"/>
    <w:rsid w:val="000D3939"/>
    <w:rsid w:val="000D3C18"/>
    <w:rsid w:val="000D3C96"/>
    <w:rsid w:val="000D3D63"/>
    <w:rsid w:val="000D3E7E"/>
    <w:rsid w:val="000D4244"/>
    <w:rsid w:val="000D4571"/>
    <w:rsid w:val="000D484A"/>
    <w:rsid w:val="000D497F"/>
    <w:rsid w:val="000D4F17"/>
    <w:rsid w:val="000D4FD6"/>
    <w:rsid w:val="000D5A03"/>
    <w:rsid w:val="000D5AFE"/>
    <w:rsid w:val="000D5CFD"/>
    <w:rsid w:val="000D5F73"/>
    <w:rsid w:val="000D5FB7"/>
    <w:rsid w:val="000D6A06"/>
    <w:rsid w:val="000D6B8C"/>
    <w:rsid w:val="000D6EAC"/>
    <w:rsid w:val="000D70FB"/>
    <w:rsid w:val="000D7162"/>
    <w:rsid w:val="000D71EE"/>
    <w:rsid w:val="000D7277"/>
    <w:rsid w:val="000D764E"/>
    <w:rsid w:val="000D76D1"/>
    <w:rsid w:val="000D77CF"/>
    <w:rsid w:val="000D7A09"/>
    <w:rsid w:val="000D7CB7"/>
    <w:rsid w:val="000D7D30"/>
    <w:rsid w:val="000E0460"/>
    <w:rsid w:val="000E0925"/>
    <w:rsid w:val="000E0C81"/>
    <w:rsid w:val="000E0D10"/>
    <w:rsid w:val="000E0D97"/>
    <w:rsid w:val="000E0FDC"/>
    <w:rsid w:val="000E1176"/>
    <w:rsid w:val="000E138D"/>
    <w:rsid w:val="000E1596"/>
    <w:rsid w:val="000E1597"/>
    <w:rsid w:val="000E19AF"/>
    <w:rsid w:val="000E1BEE"/>
    <w:rsid w:val="000E1E42"/>
    <w:rsid w:val="000E1ED2"/>
    <w:rsid w:val="000E23F0"/>
    <w:rsid w:val="000E25BA"/>
    <w:rsid w:val="000E261E"/>
    <w:rsid w:val="000E27B7"/>
    <w:rsid w:val="000E33C6"/>
    <w:rsid w:val="000E340A"/>
    <w:rsid w:val="000E377F"/>
    <w:rsid w:val="000E3836"/>
    <w:rsid w:val="000E3934"/>
    <w:rsid w:val="000E3D76"/>
    <w:rsid w:val="000E4062"/>
    <w:rsid w:val="000E4264"/>
    <w:rsid w:val="000E4614"/>
    <w:rsid w:val="000E46FD"/>
    <w:rsid w:val="000E4A07"/>
    <w:rsid w:val="000E4A0D"/>
    <w:rsid w:val="000E4EC9"/>
    <w:rsid w:val="000E4F27"/>
    <w:rsid w:val="000E5110"/>
    <w:rsid w:val="000E5173"/>
    <w:rsid w:val="000E5430"/>
    <w:rsid w:val="000E5D12"/>
    <w:rsid w:val="000E63F1"/>
    <w:rsid w:val="000E69E7"/>
    <w:rsid w:val="000E6A7D"/>
    <w:rsid w:val="000E6F7D"/>
    <w:rsid w:val="000E7D3B"/>
    <w:rsid w:val="000E7F3D"/>
    <w:rsid w:val="000F0004"/>
    <w:rsid w:val="000F001A"/>
    <w:rsid w:val="000F01A0"/>
    <w:rsid w:val="000F0228"/>
    <w:rsid w:val="000F0841"/>
    <w:rsid w:val="000F0B2D"/>
    <w:rsid w:val="000F0C77"/>
    <w:rsid w:val="000F0E36"/>
    <w:rsid w:val="000F10FE"/>
    <w:rsid w:val="000F11EC"/>
    <w:rsid w:val="000F122A"/>
    <w:rsid w:val="000F138F"/>
    <w:rsid w:val="000F1523"/>
    <w:rsid w:val="000F1527"/>
    <w:rsid w:val="000F1623"/>
    <w:rsid w:val="000F1685"/>
    <w:rsid w:val="000F172B"/>
    <w:rsid w:val="000F1C3A"/>
    <w:rsid w:val="000F1C79"/>
    <w:rsid w:val="000F1CC4"/>
    <w:rsid w:val="000F219C"/>
    <w:rsid w:val="000F21BC"/>
    <w:rsid w:val="000F2325"/>
    <w:rsid w:val="000F24EC"/>
    <w:rsid w:val="000F2C70"/>
    <w:rsid w:val="000F2EE5"/>
    <w:rsid w:val="000F31A0"/>
    <w:rsid w:val="000F351D"/>
    <w:rsid w:val="000F382D"/>
    <w:rsid w:val="000F3A14"/>
    <w:rsid w:val="000F4364"/>
    <w:rsid w:val="000F43F8"/>
    <w:rsid w:val="000F44D2"/>
    <w:rsid w:val="000F45E3"/>
    <w:rsid w:val="000F4656"/>
    <w:rsid w:val="000F4F84"/>
    <w:rsid w:val="000F50FD"/>
    <w:rsid w:val="000F51C5"/>
    <w:rsid w:val="000F54E3"/>
    <w:rsid w:val="000F5594"/>
    <w:rsid w:val="000F594E"/>
    <w:rsid w:val="000F59C2"/>
    <w:rsid w:val="000F5C93"/>
    <w:rsid w:val="000F62AE"/>
    <w:rsid w:val="000F640E"/>
    <w:rsid w:val="000F68A9"/>
    <w:rsid w:val="000F690C"/>
    <w:rsid w:val="000F6E4B"/>
    <w:rsid w:val="000F72C4"/>
    <w:rsid w:val="000F74DB"/>
    <w:rsid w:val="000F765F"/>
    <w:rsid w:val="000F7808"/>
    <w:rsid w:val="000F7EC1"/>
    <w:rsid w:val="000F7F30"/>
    <w:rsid w:val="00100261"/>
    <w:rsid w:val="001007D7"/>
    <w:rsid w:val="00100A5C"/>
    <w:rsid w:val="00100FB9"/>
    <w:rsid w:val="0010180F"/>
    <w:rsid w:val="00101C0E"/>
    <w:rsid w:val="00101DDB"/>
    <w:rsid w:val="00101F9F"/>
    <w:rsid w:val="00102524"/>
    <w:rsid w:val="00102ADB"/>
    <w:rsid w:val="00102E11"/>
    <w:rsid w:val="00102EE8"/>
    <w:rsid w:val="00103403"/>
    <w:rsid w:val="00103DD0"/>
    <w:rsid w:val="001043CD"/>
    <w:rsid w:val="0010442B"/>
    <w:rsid w:val="00104446"/>
    <w:rsid w:val="001046F7"/>
    <w:rsid w:val="00104B49"/>
    <w:rsid w:val="00105748"/>
    <w:rsid w:val="00105ABF"/>
    <w:rsid w:val="00105B5B"/>
    <w:rsid w:val="00105DC0"/>
    <w:rsid w:val="001061C8"/>
    <w:rsid w:val="001068E0"/>
    <w:rsid w:val="00106C67"/>
    <w:rsid w:val="00107629"/>
    <w:rsid w:val="001079C5"/>
    <w:rsid w:val="00107C7F"/>
    <w:rsid w:val="0011057A"/>
    <w:rsid w:val="0011067A"/>
    <w:rsid w:val="00110768"/>
    <w:rsid w:val="001107E1"/>
    <w:rsid w:val="0011086D"/>
    <w:rsid w:val="00110E6E"/>
    <w:rsid w:val="00111224"/>
    <w:rsid w:val="00111864"/>
    <w:rsid w:val="00111A1C"/>
    <w:rsid w:val="00111BFD"/>
    <w:rsid w:val="00111C8E"/>
    <w:rsid w:val="0011205E"/>
    <w:rsid w:val="0011288A"/>
    <w:rsid w:val="001128BF"/>
    <w:rsid w:val="0011308C"/>
    <w:rsid w:val="0011328A"/>
    <w:rsid w:val="001132D1"/>
    <w:rsid w:val="00113A24"/>
    <w:rsid w:val="0011427D"/>
    <w:rsid w:val="0011468E"/>
    <w:rsid w:val="00114697"/>
    <w:rsid w:val="001146BF"/>
    <w:rsid w:val="00114918"/>
    <w:rsid w:val="00114AF8"/>
    <w:rsid w:val="00114CCA"/>
    <w:rsid w:val="00115007"/>
    <w:rsid w:val="0011510F"/>
    <w:rsid w:val="00115181"/>
    <w:rsid w:val="001154E5"/>
    <w:rsid w:val="00115FEE"/>
    <w:rsid w:val="00116192"/>
    <w:rsid w:val="001161B3"/>
    <w:rsid w:val="00116352"/>
    <w:rsid w:val="0011656B"/>
    <w:rsid w:val="001169DE"/>
    <w:rsid w:val="00117515"/>
    <w:rsid w:val="00117C36"/>
    <w:rsid w:val="00117D29"/>
    <w:rsid w:val="00117E7E"/>
    <w:rsid w:val="00117E90"/>
    <w:rsid w:val="0012039E"/>
    <w:rsid w:val="0012041F"/>
    <w:rsid w:val="00120586"/>
    <w:rsid w:val="00120790"/>
    <w:rsid w:val="0012182D"/>
    <w:rsid w:val="00121975"/>
    <w:rsid w:val="00121B9A"/>
    <w:rsid w:val="00121B9D"/>
    <w:rsid w:val="00121DDA"/>
    <w:rsid w:val="00121E63"/>
    <w:rsid w:val="00121F7F"/>
    <w:rsid w:val="00121FA8"/>
    <w:rsid w:val="001220C4"/>
    <w:rsid w:val="0012261F"/>
    <w:rsid w:val="001226CB"/>
    <w:rsid w:val="0012280B"/>
    <w:rsid w:val="0012298D"/>
    <w:rsid w:val="00122AEF"/>
    <w:rsid w:val="00122AFC"/>
    <w:rsid w:val="00122C50"/>
    <w:rsid w:val="00122FD7"/>
    <w:rsid w:val="0012379E"/>
    <w:rsid w:val="0012390E"/>
    <w:rsid w:val="00123FAC"/>
    <w:rsid w:val="00124C61"/>
    <w:rsid w:val="00125204"/>
    <w:rsid w:val="001252D9"/>
    <w:rsid w:val="00125AB0"/>
    <w:rsid w:val="00125FC5"/>
    <w:rsid w:val="00126746"/>
    <w:rsid w:val="00126E4C"/>
    <w:rsid w:val="00126E7A"/>
    <w:rsid w:val="001270DD"/>
    <w:rsid w:val="001271D1"/>
    <w:rsid w:val="001274B8"/>
    <w:rsid w:val="00127A88"/>
    <w:rsid w:val="00127C43"/>
    <w:rsid w:val="0013022B"/>
    <w:rsid w:val="001303AE"/>
    <w:rsid w:val="00130817"/>
    <w:rsid w:val="00130880"/>
    <w:rsid w:val="001310D2"/>
    <w:rsid w:val="001311FE"/>
    <w:rsid w:val="00131D44"/>
    <w:rsid w:val="0013254B"/>
    <w:rsid w:val="001326D0"/>
    <w:rsid w:val="00132F1E"/>
    <w:rsid w:val="00133136"/>
    <w:rsid w:val="00133481"/>
    <w:rsid w:val="00133C5A"/>
    <w:rsid w:val="00133C72"/>
    <w:rsid w:val="00133CE7"/>
    <w:rsid w:val="00133D11"/>
    <w:rsid w:val="00133DAA"/>
    <w:rsid w:val="00133E3A"/>
    <w:rsid w:val="0013418F"/>
    <w:rsid w:val="00134A9C"/>
    <w:rsid w:val="00134AF5"/>
    <w:rsid w:val="00134CF0"/>
    <w:rsid w:val="00134D67"/>
    <w:rsid w:val="001351B6"/>
    <w:rsid w:val="0013521E"/>
    <w:rsid w:val="00135F3C"/>
    <w:rsid w:val="00135F81"/>
    <w:rsid w:val="0013656A"/>
    <w:rsid w:val="00136830"/>
    <w:rsid w:val="001369B4"/>
    <w:rsid w:val="00136DEE"/>
    <w:rsid w:val="00136FA4"/>
    <w:rsid w:val="001370AA"/>
    <w:rsid w:val="00137267"/>
    <w:rsid w:val="00137325"/>
    <w:rsid w:val="001376E4"/>
    <w:rsid w:val="001400C8"/>
    <w:rsid w:val="001402B9"/>
    <w:rsid w:val="00140657"/>
    <w:rsid w:val="00140CB3"/>
    <w:rsid w:val="00141564"/>
    <w:rsid w:val="00142381"/>
    <w:rsid w:val="00142556"/>
    <w:rsid w:val="00142995"/>
    <w:rsid w:val="00142AEC"/>
    <w:rsid w:val="00142C16"/>
    <w:rsid w:val="001430BE"/>
    <w:rsid w:val="001430E4"/>
    <w:rsid w:val="00143138"/>
    <w:rsid w:val="00143187"/>
    <w:rsid w:val="0014344F"/>
    <w:rsid w:val="001435BD"/>
    <w:rsid w:val="0014378F"/>
    <w:rsid w:val="00143A8E"/>
    <w:rsid w:val="00144632"/>
    <w:rsid w:val="00144B6F"/>
    <w:rsid w:val="00144DAF"/>
    <w:rsid w:val="00145264"/>
    <w:rsid w:val="001457D7"/>
    <w:rsid w:val="001459BB"/>
    <w:rsid w:val="00145A58"/>
    <w:rsid w:val="00145CD6"/>
    <w:rsid w:val="00145EEF"/>
    <w:rsid w:val="001460AA"/>
    <w:rsid w:val="001467AE"/>
    <w:rsid w:val="001468F8"/>
    <w:rsid w:val="00146DF4"/>
    <w:rsid w:val="00146FD4"/>
    <w:rsid w:val="0014710F"/>
    <w:rsid w:val="00147670"/>
    <w:rsid w:val="00147814"/>
    <w:rsid w:val="001478F7"/>
    <w:rsid w:val="0014799F"/>
    <w:rsid w:val="00147A12"/>
    <w:rsid w:val="00147B08"/>
    <w:rsid w:val="00147C4C"/>
    <w:rsid w:val="001500D6"/>
    <w:rsid w:val="00150213"/>
    <w:rsid w:val="001508D1"/>
    <w:rsid w:val="001509D0"/>
    <w:rsid w:val="00150D9A"/>
    <w:rsid w:val="00151812"/>
    <w:rsid w:val="00151990"/>
    <w:rsid w:val="00151EDD"/>
    <w:rsid w:val="001520A8"/>
    <w:rsid w:val="001520F4"/>
    <w:rsid w:val="001523A2"/>
    <w:rsid w:val="0015243F"/>
    <w:rsid w:val="00152693"/>
    <w:rsid w:val="00153171"/>
    <w:rsid w:val="0015323F"/>
    <w:rsid w:val="00153893"/>
    <w:rsid w:val="0015396F"/>
    <w:rsid w:val="00153AA5"/>
    <w:rsid w:val="00153B8F"/>
    <w:rsid w:val="00153FB2"/>
    <w:rsid w:val="00154915"/>
    <w:rsid w:val="00154F92"/>
    <w:rsid w:val="001563BD"/>
    <w:rsid w:val="00156553"/>
    <w:rsid w:val="00156612"/>
    <w:rsid w:val="0015678E"/>
    <w:rsid w:val="001567A1"/>
    <w:rsid w:val="00156927"/>
    <w:rsid w:val="00156BBD"/>
    <w:rsid w:val="00156F32"/>
    <w:rsid w:val="001570BE"/>
    <w:rsid w:val="001572FE"/>
    <w:rsid w:val="00157343"/>
    <w:rsid w:val="0015736E"/>
    <w:rsid w:val="00157402"/>
    <w:rsid w:val="001575B2"/>
    <w:rsid w:val="001605FC"/>
    <w:rsid w:val="00160B70"/>
    <w:rsid w:val="00160EF5"/>
    <w:rsid w:val="00161533"/>
    <w:rsid w:val="00161CF7"/>
    <w:rsid w:val="00162004"/>
    <w:rsid w:val="0016204C"/>
    <w:rsid w:val="00162184"/>
    <w:rsid w:val="001621FF"/>
    <w:rsid w:val="0016253A"/>
    <w:rsid w:val="001626EE"/>
    <w:rsid w:val="00162974"/>
    <w:rsid w:val="001629D0"/>
    <w:rsid w:val="00162D39"/>
    <w:rsid w:val="00162D7D"/>
    <w:rsid w:val="00162D88"/>
    <w:rsid w:val="00163279"/>
    <w:rsid w:val="001635D1"/>
    <w:rsid w:val="001638E1"/>
    <w:rsid w:val="00163A34"/>
    <w:rsid w:val="00163BAF"/>
    <w:rsid w:val="00163C9D"/>
    <w:rsid w:val="00163DED"/>
    <w:rsid w:val="00164229"/>
    <w:rsid w:val="00164424"/>
    <w:rsid w:val="00164BF5"/>
    <w:rsid w:val="00164C3B"/>
    <w:rsid w:val="00164F66"/>
    <w:rsid w:val="00165496"/>
    <w:rsid w:val="00165899"/>
    <w:rsid w:val="0016590A"/>
    <w:rsid w:val="0016593F"/>
    <w:rsid w:val="00165B3A"/>
    <w:rsid w:val="00166765"/>
    <w:rsid w:val="00166CBF"/>
    <w:rsid w:val="00166E7E"/>
    <w:rsid w:val="00167FF3"/>
    <w:rsid w:val="00170127"/>
    <w:rsid w:val="001704B4"/>
    <w:rsid w:val="00170528"/>
    <w:rsid w:val="0017061D"/>
    <w:rsid w:val="00170884"/>
    <w:rsid w:val="001711E4"/>
    <w:rsid w:val="00171627"/>
    <w:rsid w:val="001716C7"/>
    <w:rsid w:val="001717A6"/>
    <w:rsid w:val="00171BD3"/>
    <w:rsid w:val="00171DCB"/>
    <w:rsid w:val="00171EA1"/>
    <w:rsid w:val="00171FFB"/>
    <w:rsid w:val="00172029"/>
    <w:rsid w:val="00172522"/>
    <w:rsid w:val="00172B8E"/>
    <w:rsid w:val="001731BB"/>
    <w:rsid w:val="001735AB"/>
    <w:rsid w:val="001736C8"/>
    <w:rsid w:val="001737F3"/>
    <w:rsid w:val="00173A42"/>
    <w:rsid w:val="00173F9A"/>
    <w:rsid w:val="0017404B"/>
    <w:rsid w:val="001741C5"/>
    <w:rsid w:val="001742AF"/>
    <w:rsid w:val="00174328"/>
    <w:rsid w:val="001743D3"/>
    <w:rsid w:val="0017477D"/>
    <w:rsid w:val="001748AA"/>
    <w:rsid w:val="00174930"/>
    <w:rsid w:val="00174A45"/>
    <w:rsid w:val="00174C5D"/>
    <w:rsid w:val="00174D30"/>
    <w:rsid w:val="001750E4"/>
    <w:rsid w:val="0017530B"/>
    <w:rsid w:val="00175552"/>
    <w:rsid w:val="001758AC"/>
    <w:rsid w:val="00175A27"/>
    <w:rsid w:val="00176012"/>
    <w:rsid w:val="0017630B"/>
    <w:rsid w:val="00176483"/>
    <w:rsid w:val="00176A33"/>
    <w:rsid w:val="00176EEF"/>
    <w:rsid w:val="00176FA0"/>
    <w:rsid w:val="0017703D"/>
    <w:rsid w:val="001773D9"/>
    <w:rsid w:val="001776E7"/>
    <w:rsid w:val="00177B5E"/>
    <w:rsid w:val="00177EFE"/>
    <w:rsid w:val="001808EA"/>
    <w:rsid w:val="001810C8"/>
    <w:rsid w:val="001812B6"/>
    <w:rsid w:val="00181370"/>
    <w:rsid w:val="00181794"/>
    <w:rsid w:val="001825C3"/>
    <w:rsid w:val="001827A1"/>
    <w:rsid w:val="001829D0"/>
    <w:rsid w:val="0018306D"/>
    <w:rsid w:val="00183909"/>
    <w:rsid w:val="00183BC8"/>
    <w:rsid w:val="00183C64"/>
    <w:rsid w:val="00184021"/>
    <w:rsid w:val="00184039"/>
    <w:rsid w:val="001841F8"/>
    <w:rsid w:val="0018430A"/>
    <w:rsid w:val="00184886"/>
    <w:rsid w:val="00184A06"/>
    <w:rsid w:val="00184C9F"/>
    <w:rsid w:val="001851E0"/>
    <w:rsid w:val="0018538B"/>
    <w:rsid w:val="00185B7D"/>
    <w:rsid w:val="00186125"/>
    <w:rsid w:val="001866D6"/>
    <w:rsid w:val="0018680E"/>
    <w:rsid w:val="001868CA"/>
    <w:rsid w:val="00186D1F"/>
    <w:rsid w:val="00187053"/>
    <w:rsid w:val="001871F4"/>
    <w:rsid w:val="0018735C"/>
    <w:rsid w:val="001874A1"/>
    <w:rsid w:val="00187649"/>
    <w:rsid w:val="0018797B"/>
    <w:rsid w:val="00187995"/>
    <w:rsid w:val="0019005B"/>
    <w:rsid w:val="001900F7"/>
    <w:rsid w:val="0019020B"/>
    <w:rsid w:val="00190387"/>
    <w:rsid w:val="001903E6"/>
    <w:rsid w:val="00190835"/>
    <w:rsid w:val="00190ACE"/>
    <w:rsid w:val="00190B3E"/>
    <w:rsid w:val="00190CED"/>
    <w:rsid w:val="001913B4"/>
    <w:rsid w:val="00191A9E"/>
    <w:rsid w:val="00191B71"/>
    <w:rsid w:val="00191C24"/>
    <w:rsid w:val="00191C55"/>
    <w:rsid w:val="00191EC6"/>
    <w:rsid w:val="00192406"/>
    <w:rsid w:val="0019267A"/>
    <w:rsid w:val="00192DA0"/>
    <w:rsid w:val="00192E9C"/>
    <w:rsid w:val="0019302B"/>
    <w:rsid w:val="001931C2"/>
    <w:rsid w:val="001932B1"/>
    <w:rsid w:val="0019330D"/>
    <w:rsid w:val="00193AF9"/>
    <w:rsid w:val="00193FA9"/>
    <w:rsid w:val="0019435F"/>
    <w:rsid w:val="00194A5A"/>
    <w:rsid w:val="00194FDA"/>
    <w:rsid w:val="0019537E"/>
    <w:rsid w:val="0019551A"/>
    <w:rsid w:val="001958E1"/>
    <w:rsid w:val="0019598E"/>
    <w:rsid w:val="00195CAE"/>
    <w:rsid w:val="00195D40"/>
    <w:rsid w:val="00196359"/>
    <w:rsid w:val="00196B38"/>
    <w:rsid w:val="00196E84"/>
    <w:rsid w:val="00196ECF"/>
    <w:rsid w:val="0019706B"/>
    <w:rsid w:val="00197C76"/>
    <w:rsid w:val="00197CEB"/>
    <w:rsid w:val="00197F63"/>
    <w:rsid w:val="001A029C"/>
    <w:rsid w:val="001A0D96"/>
    <w:rsid w:val="001A154E"/>
    <w:rsid w:val="001A1592"/>
    <w:rsid w:val="001A1D0A"/>
    <w:rsid w:val="001A2EA6"/>
    <w:rsid w:val="001A2F85"/>
    <w:rsid w:val="001A3655"/>
    <w:rsid w:val="001A4040"/>
    <w:rsid w:val="001A4180"/>
    <w:rsid w:val="001A4577"/>
    <w:rsid w:val="001A4747"/>
    <w:rsid w:val="001A4B25"/>
    <w:rsid w:val="001A522D"/>
    <w:rsid w:val="001A582C"/>
    <w:rsid w:val="001A5D5D"/>
    <w:rsid w:val="001A5E73"/>
    <w:rsid w:val="001A6973"/>
    <w:rsid w:val="001A6A4D"/>
    <w:rsid w:val="001A6C4F"/>
    <w:rsid w:val="001A6E19"/>
    <w:rsid w:val="001A6F1F"/>
    <w:rsid w:val="001A6FE4"/>
    <w:rsid w:val="001A75B5"/>
    <w:rsid w:val="001A7628"/>
    <w:rsid w:val="001A77A4"/>
    <w:rsid w:val="001A77C6"/>
    <w:rsid w:val="001A78BD"/>
    <w:rsid w:val="001A7DD3"/>
    <w:rsid w:val="001A7EA4"/>
    <w:rsid w:val="001B0184"/>
    <w:rsid w:val="001B0189"/>
    <w:rsid w:val="001B02EE"/>
    <w:rsid w:val="001B03AE"/>
    <w:rsid w:val="001B03B7"/>
    <w:rsid w:val="001B04B5"/>
    <w:rsid w:val="001B0588"/>
    <w:rsid w:val="001B1052"/>
    <w:rsid w:val="001B14B7"/>
    <w:rsid w:val="001B2063"/>
    <w:rsid w:val="001B22A1"/>
    <w:rsid w:val="001B251A"/>
    <w:rsid w:val="001B2AC5"/>
    <w:rsid w:val="001B2D9C"/>
    <w:rsid w:val="001B2E72"/>
    <w:rsid w:val="001B3085"/>
    <w:rsid w:val="001B336D"/>
    <w:rsid w:val="001B385C"/>
    <w:rsid w:val="001B41C9"/>
    <w:rsid w:val="001B435F"/>
    <w:rsid w:val="001B4AF9"/>
    <w:rsid w:val="001B4CB1"/>
    <w:rsid w:val="001B5266"/>
    <w:rsid w:val="001B5F49"/>
    <w:rsid w:val="001B5F91"/>
    <w:rsid w:val="001B5FB8"/>
    <w:rsid w:val="001B6527"/>
    <w:rsid w:val="001B68B7"/>
    <w:rsid w:val="001B69FE"/>
    <w:rsid w:val="001B6DE7"/>
    <w:rsid w:val="001B6EF4"/>
    <w:rsid w:val="001B6FC7"/>
    <w:rsid w:val="001B7014"/>
    <w:rsid w:val="001B72B3"/>
    <w:rsid w:val="001B76EE"/>
    <w:rsid w:val="001B7B7F"/>
    <w:rsid w:val="001B7C70"/>
    <w:rsid w:val="001B7D97"/>
    <w:rsid w:val="001C0153"/>
    <w:rsid w:val="001C0306"/>
    <w:rsid w:val="001C0561"/>
    <w:rsid w:val="001C06EE"/>
    <w:rsid w:val="001C0E04"/>
    <w:rsid w:val="001C12AD"/>
    <w:rsid w:val="001C1603"/>
    <w:rsid w:val="001C1A2A"/>
    <w:rsid w:val="001C1B9A"/>
    <w:rsid w:val="001C1C79"/>
    <w:rsid w:val="001C1DC3"/>
    <w:rsid w:val="001C1DD5"/>
    <w:rsid w:val="001C2021"/>
    <w:rsid w:val="001C2201"/>
    <w:rsid w:val="001C2254"/>
    <w:rsid w:val="001C2882"/>
    <w:rsid w:val="001C2908"/>
    <w:rsid w:val="001C2AB0"/>
    <w:rsid w:val="001C2AD6"/>
    <w:rsid w:val="001C2DAF"/>
    <w:rsid w:val="001C2E2F"/>
    <w:rsid w:val="001C3281"/>
    <w:rsid w:val="001C32BC"/>
    <w:rsid w:val="001C3346"/>
    <w:rsid w:val="001C33BD"/>
    <w:rsid w:val="001C37EE"/>
    <w:rsid w:val="001C3E2E"/>
    <w:rsid w:val="001C3FDD"/>
    <w:rsid w:val="001C48CB"/>
    <w:rsid w:val="001C4E07"/>
    <w:rsid w:val="001C4EC9"/>
    <w:rsid w:val="001C536D"/>
    <w:rsid w:val="001C5B4B"/>
    <w:rsid w:val="001C5B7D"/>
    <w:rsid w:val="001C6411"/>
    <w:rsid w:val="001C6643"/>
    <w:rsid w:val="001C69DB"/>
    <w:rsid w:val="001C7049"/>
    <w:rsid w:val="001C77A1"/>
    <w:rsid w:val="001C7CAD"/>
    <w:rsid w:val="001C7DA9"/>
    <w:rsid w:val="001C7DC6"/>
    <w:rsid w:val="001C7FAB"/>
    <w:rsid w:val="001D037E"/>
    <w:rsid w:val="001D04D6"/>
    <w:rsid w:val="001D099F"/>
    <w:rsid w:val="001D0D7C"/>
    <w:rsid w:val="001D0DD2"/>
    <w:rsid w:val="001D0E76"/>
    <w:rsid w:val="001D0F77"/>
    <w:rsid w:val="001D165A"/>
    <w:rsid w:val="001D1CF4"/>
    <w:rsid w:val="001D2374"/>
    <w:rsid w:val="001D28B1"/>
    <w:rsid w:val="001D29D4"/>
    <w:rsid w:val="001D2AF2"/>
    <w:rsid w:val="001D2BB1"/>
    <w:rsid w:val="001D2D40"/>
    <w:rsid w:val="001D3274"/>
    <w:rsid w:val="001D3387"/>
    <w:rsid w:val="001D35A7"/>
    <w:rsid w:val="001D3D03"/>
    <w:rsid w:val="001D4493"/>
    <w:rsid w:val="001D44AC"/>
    <w:rsid w:val="001D474B"/>
    <w:rsid w:val="001D4F12"/>
    <w:rsid w:val="001D51E7"/>
    <w:rsid w:val="001D538B"/>
    <w:rsid w:val="001D5525"/>
    <w:rsid w:val="001D5C19"/>
    <w:rsid w:val="001D60A0"/>
    <w:rsid w:val="001D685F"/>
    <w:rsid w:val="001D6CFC"/>
    <w:rsid w:val="001D753D"/>
    <w:rsid w:val="001D7747"/>
    <w:rsid w:val="001D7A1B"/>
    <w:rsid w:val="001D7B88"/>
    <w:rsid w:val="001D7D49"/>
    <w:rsid w:val="001D7D93"/>
    <w:rsid w:val="001D7DF7"/>
    <w:rsid w:val="001D7ED5"/>
    <w:rsid w:val="001E01AC"/>
    <w:rsid w:val="001E0286"/>
    <w:rsid w:val="001E038A"/>
    <w:rsid w:val="001E0832"/>
    <w:rsid w:val="001E0BD5"/>
    <w:rsid w:val="001E0CCF"/>
    <w:rsid w:val="001E0E8B"/>
    <w:rsid w:val="001E0F23"/>
    <w:rsid w:val="001E1865"/>
    <w:rsid w:val="001E228A"/>
    <w:rsid w:val="001E2855"/>
    <w:rsid w:val="001E2A63"/>
    <w:rsid w:val="001E2F44"/>
    <w:rsid w:val="001E30D5"/>
    <w:rsid w:val="001E3134"/>
    <w:rsid w:val="001E3A7E"/>
    <w:rsid w:val="001E3B20"/>
    <w:rsid w:val="001E3C01"/>
    <w:rsid w:val="001E3ECD"/>
    <w:rsid w:val="001E4B95"/>
    <w:rsid w:val="001E4F1D"/>
    <w:rsid w:val="001E558C"/>
    <w:rsid w:val="001E5B48"/>
    <w:rsid w:val="001E5B4C"/>
    <w:rsid w:val="001E5E61"/>
    <w:rsid w:val="001E6250"/>
    <w:rsid w:val="001E65E2"/>
    <w:rsid w:val="001E6B42"/>
    <w:rsid w:val="001E6D9A"/>
    <w:rsid w:val="001E70BE"/>
    <w:rsid w:val="001E724F"/>
    <w:rsid w:val="001E73C8"/>
    <w:rsid w:val="001E7402"/>
    <w:rsid w:val="001E7821"/>
    <w:rsid w:val="001F003B"/>
    <w:rsid w:val="001F026C"/>
    <w:rsid w:val="001F05DF"/>
    <w:rsid w:val="001F08EC"/>
    <w:rsid w:val="001F1079"/>
    <w:rsid w:val="001F1413"/>
    <w:rsid w:val="001F16A2"/>
    <w:rsid w:val="001F16D6"/>
    <w:rsid w:val="001F1C0E"/>
    <w:rsid w:val="001F22D3"/>
    <w:rsid w:val="001F256B"/>
    <w:rsid w:val="001F2910"/>
    <w:rsid w:val="001F2BB0"/>
    <w:rsid w:val="001F3232"/>
    <w:rsid w:val="001F3835"/>
    <w:rsid w:val="001F384B"/>
    <w:rsid w:val="001F3E9F"/>
    <w:rsid w:val="001F40C4"/>
    <w:rsid w:val="001F431E"/>
    <w:rsid w:val="001F43AF"/>
    <w:rsid w:val="001F4677"/>
    <w:rsid w:val="001F4914"/>
    <w:rsid w:val="001F49D0"/>
    <w:rsid w:val="001F4A18"/>
    <w:rsid w:val="001F4D0E"/>
    <w:rsid w:val="001F4F8E"/>
    <w:rsid w:val="001F5D87"/>
    <w:rsid w:val="001F667B"/>
    <w:rsid w:val="001F6E9E"/>
    <w:rsid w:val="001F71BA"/>
    <w:rsid w:val="001F734A"/>
    <w:rsid w:val="001F775F"/>
    <w:rsid w:val="001F77BC"/>
    <w:rsid w:val="001F795C"/>
    <w:rsid w:val="001F7A59"/>
    <w:rsid w:val="001F7CFC"/>
    <w:rsid w:val="0020016B"/>
    <w:rsid w:val="00200317"/>
    <w:rsid w:val="002005D8"/>
    <w:rsid w:val="002007CB"/>
    <w:rsid w:val="00200AE6"/>
    <w:rsid w:val="00200C0D"/>
    <w:rsid w:val="00200DA5"/>
    <w:rsid w:val="002010B1"/>
    <w:rsid w:val="00201135"/>
    <w:rsid w:val="00201194"/>
    <w:rsid w:val="00201A49"/>
    <w:rsid w:val="00201B3A"/>
    <w:rsid w:val="00201D49"/>
    <w:rsid w:val="00201DA2"/>
    <w:rsid w:val="00201E39"/>
    <w:rsid w:val="00202255"/>
    <w:rsid w:val="00202990"/>
    <w:rsid w:val="00202E48"/>
    <w:rsid w:val="0020306C"/>
    <w:rsid w:val="00203197"/>
    <w:rsid w:val="0020337B"/>
    <w:rsid w:val="0020364C"/>
    <w:rsid w:val="00203DE2"/>
    <w:rsid w:val="0020406B"/>
    <w:rsid w:val="0020441B"/>
    <w:rsid w:val="0020451B"/>
    <w:rsid w:val="002049BC"/>
    <w:rsid w:val="00204C52"/>
    <w:rsid w:val="00205A71"/>
    <w:rsid w:val="00205D94"/>
    <w:rsid w:val="00205F12"/>
    <w:rsid w:val="00206F14"/>
    <w:rsid w:val="00206F78"/>
    <w:rsid w:val="002071E6"/>
    <w:rsid w:val="002072C6"/>
    <w:rsid w:val="00207307"/>
    <w:rsid w:val="00207363"/>
    <w:rsid w:val="00207514"/>
    <w:rsid w:val="00207E3A"/>
    <w:rsid w:val="0021004C"/>
    <w:rsid w:val="002101D6"/>
    <w:rsid w:val="002103E5"/>
    <w:rsid w:val="00210718"/>
    <w:rsid w:val="00210B15"/>
    <w:rsid w:val="00210BDB"/>
    <w:rsid w:val="00210F95"/>
    <w:rsid w:val="002116A0"/>
    <w:rsid w:val="0021178D"/>
    <w:rsid w:val="00211CC2"/>
    <w:rsid w:val="00212150"/>
    <w:rsid w:val="0021288A"/>
    <w:rsid w:val="00212B41"/>
    <w:rsid w:val="00212C6D"/>
    <w:rsid w:val="00212CBF"/>
    <w:rsid w:val="00212D03"/>
    <w:rsid w:val="00212D4F"/>
    <w:rsid w:val="0021320E"/>
    <w:rsid w:val="0021338F"/>
    <w:rsid w:val="00213657"/>
    <w:rsid w:val="00213696"/>
    <w:rsid w:val="00213795"/>
    <w:rsid w:val="002137C9"/>
    <w:rsid w:val="0021385D"/>
    <w:rsid w:val="00213F08"/>
    <w:rsid w:val="0021442D"/>
    <w:rsid w:val="00214444"/>
    <w:rsid w:val="002147F7"/>
    <w:rsid w:val="00214981"/>
    <w:rsid w:val="002149E4"/>
    <w:rsid w:val="00214A14"/>
    <w:rsid w:val="00214B2C"/>
    <w:rsid w:val="0021506D"/>
    <w:rsid w:val="0021561F"/>
    <w:rsid w:val="002156DE"/>
    <w:rsid w:val="002162E1"/>
    <w:rsid w:val="00216671"/>
    <w:rsid w:val="00216A1F"/>
    <w:rsid w:val="00216CA8"/>
    <w:rsid w:val="00216F07"/>
    <w:rsid w:val="00216F90"/>
    <w:rsid w:val="002172E6"/>
    <w:rsid w:val="0021744B"/>
    <w:rsid w:val="00217582"/>
    <w:rsid w:val="00217DE7"/>
    <w:rsid w:val="002200FF"/>
    <w:rsid w:val="00220261"/>
    <w:rsid w:val="0022070C"/>
    <w:rsid w:val="00220A9C"/>
    <w:rsid w:val="00220BFC"/>
    <w:rsid w:val="00220CFD"/>
    <w:rsid w:val="00220EB1"/>
    <w:rsid w:val="00220FB7"/>
    <w:rsid w:val="0022103F"/>
    <w:rsid w:val="00221117"/>
    <w:rsid w:val="002211F6"/>
    <w:rsid w:val="002215A3"/>
    <w:rsid w:val="0022179A"/>
    <w:rsid w:val="00222CB1"/>
    <w:rsid w:val="00223775"/>
    <w:rsid w:val="00223992"/>
    <w:rsid w:val="00223B8B"/>
    <w:rsid w:val="00223C47"/>
    <w:rsid w:val="00223DCC"/>
    <w:rsid w:val="00223E63"/>
    <w:rsid w:val="0022459B"/>
    <w:rsid w:val="00224A3D"/>
    <w:rsid w:val="00224B60"/>
    <w:rsid w:val="00224B62"/>
    <w:rsid w:val="0022538E"/>
    <w:rsid w:val="0022547E"/>
    <w:rsid w:val="00225B24"/>
    <w:rsid w:val="00225E0D"/>
    <w:rsid w:val="002269CC"/>
    <w:rsid w:val="00226E24"/>
    <w:rsid w:val="00227B0F"/>
    <w:rsid w:val="00227FCC"/>
    <w:rsid w:val="00230227"/>
    <w:rsid w:val="0023058E"/>
    <w:rsid w:val="00230B1C"/>
    <w:rsid w:val="00230CF5"/>
    <w:rsid w:val="00230D16"/>
    <w:rsid w:val="00230EB4"/>
    <w:rsid w:val="002314B3"/>
    <w:rsid w:val="002317EE"/>
    <w:rsid w:val="0023181A"/>
    <w:rsid w:val="002320E2"/>
    <w:rsid w:val="00232112"/>
    <w:rsid w:val="00232387"/>
    <w:rsid w:val="002324B7"/>
    <w:rsid w:val="0023271A"/>
    <w:rsid w:val="00233173"/>
    <w:rsid w:val="0023344B"/>
    <w:rsid w:val="0023350E"/>
    <w:rsid w:val="002338C0"/>
    <w:rsid w:val="00233A53"/>
    <w:rsid w:val="00233E5C"/>
    <w:rsid w:val="00233FF0"/>
    <w:rsid w:val="0023405A"/>
    <w:rsid w:val="002347C5"/>
    <w:rsid w:val="00234848"/>
    <w:rsid w:val="00234A32"/>
    <w:rsid w:val="00234A69"/>
    <w:rsid w:val="00234AC0"/>
    <w:rsid w:val="002350D6"/>
    <w:rsid w:val="00235557"/>
    <w:rsid w:val="00235584"/>
    <w:rsid w:val="0023564A"/>
    <w:rsid w:val="00235769"/>
    <w:rsid w:val="002357E8"/>
    <w:rsid w:val="00235A7F"/>
    <w:rsid w:val="00235C9D"/>
    <w:rsid w:val="00235DC8"/>
    <w:rsid w:val="00235DF8"/>
    <w:rsid w:val="00236048"/>
    <w:rsid w:val="0023608D"/>
    <w:rsid w:val="0023609F"/>
    <w:rsid w:val="00236254"/>
    <w:rsid w:val="002362C2"/>
    <w:rsid w:val="002366F5"/>
    <w:rsid w:val="002372D9"/>
    <w:rsid w:val="0023755B"/>
    <w:rsid w:val="00237BC9"/>
    <w:rsid w:val="00237C8F"/>
    <w:rsid w:val="00237EAB"/>
    <w:rsid w:val="00237F18"/>
    <w:rsid w:val="00240027"/>
    <w:rsid w:val="002405C9"/>
    <w:rsid w:val="002409CC"/>
    <w:rsid w:val="00240BD3"/>
    <w:rsid w:val="00240C1A"/>
    <w:rsid w:val="00240C1F"/>
    <w:rsid w:val="00240F9B"/>
    <w:rsid w:val="00240FC7"/>
    <w:rsid w:val="002412E5"/>
    <w:rsid w:val="00241608"/>
    <w:rsid w:val="00241860"/>
    <w:rsid w:val="00241DC4"/>
    <w:rsid w:val="00241FA1"/>
    <w:rsid w:val="002429C8"/>
    <w:rsid w:val="00242E18"/>
    <w:rsid w:val="0024306E"/>
    <w:rsid w:val="00243144"/>
    <w:rsid w:val="0024316E"/>
    <w:rsid w:val="00243BA6"/>
    <w:rsid w:val="00243DEB"/>
    <w:rsid w:val="00244576"/>
    <w:rsid w:val="00244B1E"/>
    <w:rsid w:val="00244B27"/>
    <w:rsid w:val="002457F4"/>
    <w:rsid w:val="00246727"/>
    <w:rsid w:val="00246B57"/>
    <w:rsid w:val="00246B60"/>
    <w:rsid w:val="00246BE4"/>
    <w:rsid w:val="00246DA1"/>
    <w:rsid w:val="00246DB6"/>
    <w:rsid w:val="002472FD"/>
    <w:rsid w:val="002477EA"/>
    <w:rsid w:val="0024783C"/>
    <w:rsid w:val="00247EB2"/>
    <w:rsid w:val="0025032F"/>
    <w:rsid w:val="002503BA"/>
    <w:rsid w:val="0025070E"/>
    <w:rsid w:val="002508C0"/>
    <w:rsid w:val="00250908"/>
    <w:rsid w:val="00250A58"/>
    <w:rsid w:val="002513F0"/>
    <w:rsid w:val="002520BC"/>
    <w:rsid w:val="002525A8"/>
    <w:rsid w:val="00252A22"/>
    <w:rsid w:val="00252F73"/>
    <w:rsid w:val="002539F8"/>
    <w:rsid w:val="00253EC1"/>
    <w:rsid w:val="00254266"/>
    <w:rsid w:val="002544B8"/>
    <w:rsid w:val="00254752"/>
    <w:rsid w:val="00254B45"/>
    <w:rsid w:val="00254CD8"/>
    <w:rsid w:val="00254E9B"/>
    <w:rsid w:val="002550C0"/>
    <w:rsid w:val="00255113"/>
    <w:rsid w:val="002558FD"/>
    <w:rsid w:val="00255B42"/>
    <w:rsid w:val="00255CD5"/>
    <w:rsid w:val="00255F58"/>
    <w:rsid w:val="0025685B"/>
    <w:rsid w:val="00256BCC"/>
    <w:rsid w:val="00256F35"/>
    <w:rsid w:val="0025703A"/>
    <w:rsid w:val="00257651"/>
    <w:rsid w:val="00257883"/>
    <w:rsid w:val="002579F4"/>
    <w:rsid w:val="00257D25"/>
    <w:rsid w:val="00257EA4"/>
    <w:rsid w:val="0026001A"/>
    <w:rsid w:val="002600B6"/>
    <w:rsid w:val="00260276"/>
    <w:rsid w:val="00260CDF"/>
    <w:rsid w:val="00260D79"/>
    <w:rsid w:val="00260EBB"/>
    <w:rsid w:val="00260F55"/>
    <w:rsid w:val="0026159C"/>
    <w:rsid w:val="0026172F"/>
    <w:rsid w:val="0026185E"/>
    <w:rsid w:val="00261A58"/>
    <w:rsid w:val="00261C47"/>
    <w:rsid w:val="00261E89"/>
    <w:rsid w:val="00261FBF"/>
    <w:rsid w:val="002625CB"/>
    <w:rsid w:val="002625DE"/>
    <w:rsid w:val="0026304C"/>
    <w:rsid w:val="00263254"/>
    <w:rsid w:val="0026327B"/>
    <w:rsid w:val="0026363A"/>
    <w:rsid w:val="00263825"/>
    <w:rsid w:val="002639D1"/>
    <w:rsid w:val="00263C76"/>
    <w:rsid w:val="00264295"/>
    <w:rsid w:val="0026447E"/>
    <w:rsid w:val="00264EED"/>
    <w:rsid w:val="00264FCF"/>
    <w:rsid w:val="00265097"/>
    <w:rsid w:val="002654C4"/>
    <w:rsid w:val="00265597"/>
    <w:rsid w:val="00265952"/>
    <w:rsid w:val="00265DF2"/>
    <w:rsid w:val="00266283"/>
    <w:rsid w:val="00266ACC"/>
    <w:rsid w:val="00266B7B"/>
    <w:rsid w:val="00266B93"/>
    <w:rsid w:val="00266C6F"/>
    <w:rsid w:val="002679C0"/>
    <w:rsid w:val="00267AE7"/>
    <w:rsid w:val="00267D4A"/>
    <w:rsid w:val="00267ED8"/>
    <w:rsid w:val="002700C0"/>
    <w:rsid w:val="00270234"/>
    <w:rsid w:val="00270471"/>
    <w:rsid w:val="00270A31"/>
    <w:rsid w:val="00270AA9"/>
    <w:rsid w:val="00270C3D"/>
    <w:rsid w:val="00270CF1"/>
    <w:rsid w:val="002712DF"/>
    <w:rsid w:val="00271505"/>
    <w:rsid w:val="0027153D"/>
    <w:rsid w:val="0027161B"/>
    <w:rsid w:val="00272081"/>
    <w:rsid w:val="0027249B"/>
    <w:rsid w:val="00272798"/>
    <w:rsid w:val="00272933"/>
    <w:rsid w:val="00272D10"/>
    <w:rsid w:val="00272D69"/>
    <w:rsid w:val="002735E2"/>
    <w:rsid w:val="0027376E"/>
    <w:rsid w:val="002737BD"/>
    <w:rsid w:val="00273877"/>
    <w:rsid w:val="00273ADF"/>
    <w:rsid w:val="00273B46"/>
    <w:rsid w:val="00273D81"/>
    <w:rsid w:val="0027421A"/>
    <w:rsid w:val="002742E8"/>
    <w:rsid w:val="002746E8"/>
    <w:rsid w:val="00274928"/>
    <w:rsid w:val="00274B69"/>
    <w:rsid w:val="00274C54"/>
    <w:rsid w:val="00274F6E"/>
    <w:rsid w:val="00275A17"/>
    <w:rsid w:val="00275B88"/>
    <w:rsid w:val="00275E7A"/>
    <w:rsid w:val="002765C9"/>
    <w:rsid w:val="00276F2B"/>
    <w:rsid w:val="002776DD"/>
    <w:rsid w:val="002777C6"/>
    <w:rsid w:val="00277BB0"/>
    <w:rsid w:val="00277E57"/>
    <w:rsid w:val="00277F7A"/>
    <w:rsid w:val="00277FFB"/>
    <w:rsid w:val="00280099"/>
    <w:rsid w:val="00280150"/>
    <w:rsid w:val="002804F9"/>
    <w:rsid w:val="002806CC"/>
    <w:rsid w:val="002808B0"/>
    <w:rsid w:val="00281232"/>
    <w:rsid w:val="00281319"/>
    <w:rsid w:val="00281420"/>
    <w:rsid w:val="0028172A"/>
    <w:rsid w:val="00281980"/>
    <w:rsid w:val="00281E0F"/>
    <w:rsid w:val="002824B4"/>
    <w:rsid w:val="00282F58"/>
    <w:rsid w:val="00283035"/>
    <w:rsid w:val="002834DA"/>
    <w:rsid w:val="00283982"/>
    <w:rsid w:val="002842B8"/>
    <w:rsid w:val="0028462B"/>
    <w:rsid w:val="0028491A"/>
    <w:rsid w:val="00284B63"/>
    <w:rsid w:val="002850D9"/>
    <w:rsid w:val="002855B6"/>
    <w:rsid w:val="0028595C"/>
    <w:rsid w:val="00285C0A"/>
    <w:rsid w:val="00286372"/>
    <w:rsid w:val="00286475"/>
    <w:rsid w:val="002864FD"/>
    <w:rsid w:val="002872D6"/>
    <w:rsid w:val="002872EC"/>
    <w:rsid w:val="00287D6B"/>
    <w:rsid w:val="00290027"/>
    <w:rsid w:val="00290399"/>
    <w:rsid w:val="002905EE"/>
    <w:rsid w:val="00290691"/>
    <w:rsid w:val="002906BE"/>
    <w:rsid w:val="0029072B"/>
    <w:rsid w:val="0029134C"/>
    <w:rsid w:val="002913A3"/>
    <w:rsid w:val="002914BD"/>
    <w:rsid w:val="00291885"/>
    <w:rsid w:val="00291988"/>
    <w:rsid w:val="00291C9A"/>
    <w:rsid w:val="00291F92"/>
    <w:rsid w:val="00291FB4"/>
    <w:rsid w:val="00292126"/>
    <w:rsid w:val="0029258B"/>
    <w:rsid w:val="0029296B"/>
    <w:rsid w:val="00292EF3"/>
    <w:rsid w:val="00293200"/>
    <w:rsid w:val="00293342"/>
    <w:rsid w:val="002933A6"/>
    <w:rsid w:val="00293A13"/>
    <w:rsid w:val="00294179"/>
    <w:rsid w:val="002941B2"/>
    <w:rsid w:val="00294296"/>
    <w:rsid w:val="0029476A"/>
    <w:rsid w:val="002952F2"/>
    <w:rsid w:val="002955D8"/>
    <w:rsid w:val="00295AA3"/>
    <w:rsid w:val="00295DF4"/>
    <w:rsid w:val="00297548"/>
    <w:rsid w:val="00297AB8"/>
    <w:rsid w:val="00297C86"/>
    <w:rsid w:val="002A0012"/>
    <w:rsid w:val="002A0262"/>
    <w:rsid w:val="002A04BA"/>
    <w:rsid w:val="002A06D5"/>
    <w:rsid w:val="002A0D00"/>
    <w:rsid w:val="002A0E63"/>
    <w:rsid w:val="002A11F5"/>
    <w:rsid w:val="002A126F"/>
    <w:rsid w:val="002A1434"/>
    <w:rsid w:val="002A1919"/>
    <w:rsid w:val="002A1A22"/>
    <w:rsid w:val="002A1A59"/>
    <w:rsid w:val="002A20EB"/>
    <w:rsid w:val="002A224D"/>
    <w:rsid w:val="002A23FE"/>
    <w:rsid w:val="002A24FE"/>
    <w:rsid w:val="002A28DD"/>
    <w:rsid w:val="002A2BB2"/>
    <w:rsid w:val="002A2E8B"/>
    <w:rsid w:val="002A32F9"/>
    <w:rsid w:val="002A348A"/>
    <w:rsid w:val="002A37E9"/>
    <w:rsid w:val="002A3E34"/>
    <w:rsid w:val="002A401E"/>
    <w:rsid w:val="002A46EB"/>
    <w:rsid w:val="002A47DC"/>
    <w:rsid w:val="002A5524"/>
    <w:rsid w:val="002A55A4"/>
    <w:rsid w:val="002A5732"/>
    <w:rsid w:val="002A5772"/>
    <w:rsid w:val="002A5936"/>
    <w:rsid w:val="002A6048"/>
    <w:rsid w:val="002A604A"/>
    <w:rsid w:val="002A62D3"/>
    <w:rsid w:val="002A6354"/>
    <w:rsid w:val="002A63B5"/>
    <w:rsid w:val="002A69B9"/>
    <w:rsid w:val="002A6DC2"/>
    <w:rsid w:val="002A7792"/>
    <w:rsid w:val="002A7993"/>
    <w:rsid w:val="002A7DEE"/>
    <w:rsid w:val="002A7F2E"/>
    <w:rsid w:val="002B028B"/>
    <w:rsid w:val="002B03F8"/>
    <w:rsid w:val="002B071B"/>
    <w:rsid w:val="002B0DAC"/>
    <w:rsid w:val="002B12CF"/>
    <w:rsid w:val="002B14AE"/>
    <w:rsid w:val="002B158B"/>
    <w:rsid w:val="002B173A"/>
    <w:rsid w:val="002B256F"/>
    <w:rsid w:val="002B25B4"/>
    <w:rsid w:val="002B27F6"/>
    <w:rsid w:val="002B286D"/>
    <w:rsid w:val="002B2D2E"/>
    <w:rsid w:val="002B2D81"/>
    <w:rsid w:val="002B31FA"/>
    <w:rsid w:val="002B34EB"/>
    <w:rsid w:val="002B354B"/>
    <w:rsid w:val="002B3561"/>
    <w:rsid w:val="002B35E5"/>
    <w:rsid w:val="002B3D23"/>
    <w:rsid w:val="002B3F30"/>
    <w:rsid w:val="002B48BA"/>
    <w:rsid w:val="002B4912"/>
    <w:rsid w:val="002B4970"/>
    <w:rsid w:val="002B4CCB"/>
    <w:rsid w:val="002B4CEF"/>
    <w:rsid w:val="002B4EF6"/>
    <w:rsid w:val="002B4F01"/>
    <w:rsid w:val="002B5333"/>
    <w:rsid w:val="002B5749"/>
    <w:rsid w:val="002B5C1C"/>
    <w:rsid w:val="002B5FD2"/>
    <w:rsid w:val="002B5FF8"/>
    <w:rsid w:val="002B601D"/>
    <w:rsid w:val="002B6B40"/>
    <w:rsid w:val="002B727F"/>
    <w:rsid w:val="002B763E"/>
    <w:rsid w:val="002B775C"/>
    <w:rsid w:val="002B79B0"/>
    <w:rsid w:val="002B7B3B"/>
    <w:rsid w:val="002B7CFC"/>
    <w:rsid w:val="002B7F96"/>
    <w:rsid w:val="002B7FC3"/>
    <w:rsid w:val="002C134C"/>
    <w:rsid w:val="002C1371"/>
    <w:rsid w:val="002C1400"/>
    <w:rsid w:val="002C1629"/>
    <w:rsid w:val="002C1663"/>
    <w:rsid w:val="002C1698"/>
    <w:rsid w:val="002C2159"/>
    <w:rsid w:val="002C215E"/>
    <w:rsid w:val="002C22DD"/>
    <w:rsid w:val="002C249E"/>
    <w:rsid w:val="002C25CE"/>
    <w:rsid w:val="002C2D7A"/>
    <w:rsid w:val="002C2FEE"/>
    <w:rsid w:val="002C34F3"/>
    <w:rsid w:val="002C39CF"/>
    <w:rsid w:val="002C3AB4"/>
    <w:rsid w:val="002C3C90"/>
    <w:rsid w:val="002C411A"/>
    <w:rsid w:val="002C4149"/>
    <w:rsid w:val="002C4517"/>
    <w:rsid w:val="002C486B"/>
    <w:rsid w:val="002C49D0"/>
    <w:rsid w:val="002C4C8A"/>
    <w:rsid w:val="002C51A3"/>
    <w:rsid w:val="002C5673"/>
    <w:rsid w:val="002C581F"/>
    <w:rsid w:val="002C58F8"/>
    <w:rsid w:val="002C5BA6"/>
    <w:rsid w:val="002C6012"/>
    <w:rsid w:val="002C6177"/>
    <w:rsid w:val="002C644D"/>
    <w:rsid w:val="002C6450"/>
    <w:rsid w:val="002C65C3"/>
    <w:rsid w:val="002C6A14"/>
    <w:rsid w:val="002C6F02"/>
    <w:rsid w:val="002C7006"/>
    <w:rsid w:val="002C70AA"/>
    <w:rsid w:val="002C731F"/>
    <w:rsid w:val="002C7777"/>
    <w:rsid w:val="002C7784"/>
    <w:rsid w:val="002C7877"/>
    <w:rsid w:val="002C7E69"/>
    <w:rsid w:val="002D017F"/>
    <w:rsid w:val="002D0280"/>
    <w:rsid w:val="002D03B9"/>
    <w:rsid w:val="002D0917"/>
    <w:rsid w:val="002D0B85"/>
    <w:rsid w:val="002D0C31"/>
    <w:rsid w:val="002D1017"/>
    <w:rsid w:val="002D1156"/>
    <w:rsid w:val="002D152A"/>
    <w:rsid w:val="002D1C6C"/>
    <w:rsid w:val="002D2573"/>
    <w:rsid w:val="002D29DC"/>
    <w:rsid w:val="002D38BA"/>
    <w:rsid w:val="002D3A49"/>
    <w:rsid w:val="002D40DB"/>
    <w:rsid w:val="002D41B2"/>
    <w:rsid w:val="002D4829"/>
    <w:rsid w:val="002D4B17"/>
    <w:rsid w:val="002D4BD6"/>
    <w:rsid w:val="002D5322"/>
    <w:rsid w:val="002D5403"/>
    <w:rsid w:val="002D5ADC"/>
    <w:rsid w:val="002D5B16"/>
    <w:rsid w:val="002D5D30"/>
    <w:rsid w:val="002D5E2D"/>
    <w:rsid w:val="002D5FD2"/>
    <w:rsid w:val="002D6174"/>
    <w:rsid w:val="002D6624"/>
    <w:rsid w:val="002D6651"/>
    <w:rsid w:val="002D67FD"/>
    <w:rsid w:val="002D68D1"/>
    <w:rsid w:val="002D6A68"/>
    <w:rsid w:val="002D6B19"/>
    <w:rsid w:val="002D6C89"/>
    <w:rsid w:val="002D6EEF"/>
    <w:rsid w:val="002D728A"/>
    <w:rsid w:val="002D7784"/>
    <w:rsid w:val="002D7A8D"/>
    <w:rsid w:val="002E04C8"/>
    <w:rsid w:val="002E0617"/>
    <w:rsid w:val="002E07E1"/>
    <w:rsid w:val="002E0972"/>
    <w:rsid w:val="002E0F46"/>
    <w:rsid w:val="002E0F72"/>
    <w:rsid w:val="002E11C9"/>
    <w:rsid w:val="002E121A"/>
    <w:rsid w:val="002E13E6"/>
    <w:rsid w:val="002E159F"/>
    <w:rsid w:val="002E1FA0"/>
    <w:rsid w:val="002E210A"/>
    <w:rsid w:val="002E24E1"/>
    <w:rsid w:val="002E29B2"/>
    <w:rsid w:val="002E2A26"/>
    <w:rsid w:val="002E31EE"/>
    <w:rsid w:val="002E3319"/>
    <w:rsid w:val="002E36A5"/>
    <w:rsid w:val="002E3907"/>
    <w:rsid w:val="002E3AD0"/>
    <w:rsid w:val="002E3F8D"/>
    <w:rsid w:val="002E4563"/>
    <w:rsid w:val="002E47B4"/>
    <w:rsid w:val="002E48F9"/>
    <w:rsid w:val="002E4904"/>
    <w:rsid w:val="002E4955"/>
    <w:rsid w:val="002E5505"/>
    <w:rsid w:val="002E5536"/>
    <w:rsid w:val="002E55DD"/>
    <w:rsid w:val="002E5622"/>
    <w:rsid w:val="002E5F68"/>
    <w:rsid w:val="002E60D0"/>
    <w:rsid w:val="002E648C"/>
    <w:rsid w:val="002E6B87"/>
    <w:rsid w:val="002E709F"/>
    <w:rsid w:val="002E7323"/>
    <w:rsid w:val="002E7AFA"/>
    <w:rsid w:val="002E7C77"/>
    <w:rsid w:val="002F0226"/>
    <w:rsid w:val="002F0734"/>
    <w:rsid w:val="002F0765"/>
    <w:rsid w:val="002F083D"/>
    <w:rsid w:val="002F0935"/>
    <w:rsid w:val="002F1173"/>
    <w:rsid w:val="002F1BF2"/>
    <w:rsid w:val="002F276E"/>
    <w:rsid w:val="002F30C0"/>
    <w:rsid w:val="002F3826"/>
    <w:rsid w:val="002F39E4"/>
    <w:rsid w:val="002F3C03"/>
    <w:rsid w:val="002F3D7A"/>
    <w:rsid w:val="002F401E"/>
    <w:rsid w:val="002F4089"/>
    <w:rsid w:val="002F4193"/>
    <w:rsid w:val="002F461F"/>
    <w:rsid w:val="002F55AB"/>
    <w:rsid w:val="002F5635"/>
    <w:rsid w:val="002F568C"/>
    <w:rsid w:val="002F569B"/>
    <w:rsid w:val="002F572E"/>
    <w:rsid w:val="002F5C73"/>
    <w:rsid w:val="002F5CD1"/>
    <w:rsid w:val="002F5DE2"/>
    <w:rsid w:val="002F6309"/>
    <w:rsid w:val="002F638F"/>
    <w:rsid w:val="002F6540"/>
    <w:rsid w:val="002F6585"/>
    <w:rsid w:val="002F6658"/>
    <w:rsid w:val="002F68C3"/>
    <w:rsid w:val="002F6A53"/>
    <w:rsid w:val="002F6AA8"/>
    <w:rsid w:val="002F6CE7"/>
    <w:rsid w:val="002F6E66"/>
    <w:rsid w:val="002F752B"/>
    <w:rsid w:val="002F7BE2"/>
    <w:rsid w:val="002F7DB8"/>
    <w:rsid w:val="00300261"/>
    <w:rsid w:val="0030028A"/>
    <w:rsid w:val="00300294"/>
    <w:rsid w:val="003004DB"/>
    <w:rsid w:val="00300BCD"/>
    <w:rsid w:val="00300E1D"/>
    <w:rsid w:val="00300E71"/>
    <w:rsid w:val="0030141A"/>
    <w:rsid w:val="00301588"/>
    <w:rsid w:val="00301688"/>
    <w:rsid w:val="00301D4F"/>
    <w:rsid w:val="00301E61"/>
    <w:rsid w:val="00301F63"/>
    <w:rsid w:val="0030236D"/>
    <w:rsid w:val="00302928"/>
    <w:rsid w:val="00302A23"/>
    <w:rsid w:val="00302AB6"/>
    <w:rsid w:val="00303092"/>
    <w:rsid w:val="00303099"/>
    <w:rsid w:val="00303181"/>
    <w:rsid w:val="00303A48"/>
    <w:rsid w:val="00303B4C"/>
    <w:rsid w:val="00304C4C"/>
    <w:rsid w:val="00304DF4"/>
    <w:rsid w:val="00304F49"/>
    <w:rsid w:val="003051EC"/>
    <w:rsid w:val="0030521F"/>
    <w:rsid w:val="003052BD"/>
    <w:rsid w:val="00305440"/>
    <w:rsid w:val="0030557A"/>
    <w:rsid w:val="003056C7"/>
    <w:rsid w:val="00305791"/>
    <w:rsid w:val="003058BA"/>
    <w:rsid w:val="00305CF2"/>
    <w:rsid w:val="00305D93"/>
    <w:rsid w:val="00306317"/>
    <w:rsid w:val="00306830"/>
    <w:rsid w:val="00306B15"/>
    <w:rsid w:val="00306F05"/>
    <w:rsid w:val="003070A9"/>
    <w:rsid w:val="003075AB"/>
    <w:rsid w:val="003075BB"/>
    <w:rsid w:val="00307753"/>
    <w:rsid w:val="003077C8"/>
    <w:rsid w:val="00307AA9"/>
    <w:rsid w:val="00307D02"/>
    <w:rsid w:val="00307FB0"/>
    <w:rsid w:val="00310279"/>
    <w:rsid w:val="00310524"/>
    <w:rsid w:val="00310621"/>
    <w:rsid w:val="00310745"/>
    <w:rsid w:val="00310C99"/>
    <w:rsid w:val="00310F18"/>
    <w:rsid w:val="00311104"/>
    <w:rsid w:val="0031126F"/>
    <w:rsid w:val="00311776"/>
    <w:rsid w:val="003117A7"/>
    <w:rsid w:val="00311ABA"/>
    <w:rsid w:val="003122E4"/>
    <w:rsid w:val="00312C62"/>
    <w:rsid w:val="00312D67"/>
    <w:rsid w:val="00312DA3"/>
    <w:rsid w:val="00313380"/>
    <w:rsid w:val="003134E4"/>
    <w:rsid w:val="0031377C"/>
    <w:rsid w:val="003137A6"/>
    <w:rsid w:val="003139EC"/>
    <w:rsid w:val="00313F12"/>
    <w:rsid w:val="0031408A"/>
    <w:rsid w:val="003144B0"/>
    <w:rsid w:val="0031459D"/>
    <w:rsid w:val="00314A9D"/>
    <w:rsid w:val="00315605"/>
    <w:rsid w:val="00315670"/>
    <w:rsid w:val="00315862"/>
    <w:rsid w:val="00315CE6"/>
    <w:rsid w:val="00315FCF"/>
    <w:rsid w:val="00316180"/>
    <w:rsid w:val="003164FF"/>
    <w:rsid w:val="00316759"/>
    <w:rsid w:val="003168CF"/>
    <w:rsid w:val="003169F1"/>
    <w:rsid w:val="00316BBD"/>
    <w:rsid w:val="003176F1"/>
    <w:rsid w:val="0031799C"/>
    <w:rsid w:val="0032029E"/>
    <w:rsid w:val="003203C5"/>
    <w:rsid w:val="003205A5"/>
    <w:rsid w:val="003205F5"/>
    <w:rsid w:val="00320E8A"/>
    <w:rsid w:val="00321358"/>
    <w:rsid w:val="00321A83"/>
    <w:rsid w:val="00321B5A"/>
    <w:rsid w:val="00321CE9"/>
    <w:rsid w:val="00321FCC"/>
    <w:rsid w:val="0032257D"/>
    <w:rsid w:val="00322638"/>
    <w:rsid w:val="00322BDC"/>
    <w:rsid w:val="00322C57"/>
    <w:rsid w:val="00322CB4"/>
    <w:rsid w:val="00322E68"/>
    <w:rsid w:val="0032340F"/>
    <w:rsid w:val="003240CF"/>
    <w:rsid w:val="003243B3"/>
    <w:rsid w:val="00324429"/>
    <w:rsid w:val="00324588"/>
    <w:rsid w:val="00324694"/>
    <w:rsid w:val="00324BC7"/>
    <w:rsid w:val="00325085"/>
    <w:rsid w:val="00325674"/>
    <w:rsid w:val="003260AF"/>
    <w:rsid w:val="00326293"/>
    <w:rsid w:val="0032638F"/>
    <w:rsid w:val="00326E36"/>
    <w:rsid w:val="003273B2"/>
    <w:rsid w:val="00327452"/>
    <w:rsid w:val="003274FF"/>
    <w:rsid w:val="00327970"/>
    <w:rsid w:val="00327A28"/>
    <w:rsid w:val="00327C30"/>
    <w:rsid w:val="00327EE8"/>
    <w:rsid w:val="00327F0C"/>
    <w:rsid w:val="00327FFC"/>
    <w:rsid w:val="00330363"/>
    <w:rsid w:val="0033073A"/>
    <w:rsid w:val="00330740"/>
    <w:rsid w:val="003308DC"/>
    <w:rsid w:val="00330C28"/>
    <w:rsid w:val="00330D27"/>
    <w:rsid w:val="003314AB"/>
    <w:rsid w:val="00331641"/>
    <w:rsid w:val="0033197C"/>
    <w:rsid w:val="00331BF4"/>
    <w:rsid w:val="00331E34"/>
    <w:rsid w:val="00332456"/>
    <w:rsid w:val="003326AE"/>
    <w:rsid w:val="00332A5B"/>
    <w:rsid w:val="00332C33"/>
    <w:rsid w:val="0033304C"/>
    <w:rsid w:val="00333083"/>
    <w:rsid w:val="003333A1"/>
    <w:rsid w:val="00333640"/>
    <w:rsid w:val="00333840"/>
    <w:rsid w:val="00333BD5"/>
    <w:rsid w:val="00333C1E"/>
    <w:rsid w:val="00333C93"/>
    <w:rsid w:val="00333EE7"/>
    <w:rsid w:val="00333FA7"/>
    <w:rsid w:val="0033428D"/>
    <w:rsid w:val="00334416"/>
    <w:rsid w:val="00334C99"/>
    <w:rsid w:val="00334EA1"/>
    <w:rsid w:val="00334FB6"/>
    <w:rsid w:val="0033520E"/>
    <w:rsid w:val="0033536A"/>
    <w:rsid w:val="0033581C"/>
    <w:rsid w:val="00335A71"/>
    <w:rsid w:val="00335C58"/>
    <w:rsid w:val="00336053"/>
    <w:rsid w:val="0033663F"/>
    <w:rsid w:val="00337480"/>
    <w:rsid w:val="00337785"/>
    <w:rsid w:val="0034046A"/>
    <w:rsid w:val="003404A1"/>
    <w:rsid w:val="003404DD"/>
    <w:rsid w:val="003407AF"/>
    <w:rsid w:val="00340C3B"/>
    <w:rsid w:val="00341140"/>
    <w:rsid w:val="003412C8"/>
    <w:rsid w:val="00341528"/>
    <w:rsid w:val="00341E63"/>
    <w:rsid w:val="00341F9E"/>
    <w:rsid w:val="0034225A"/>
    <w:rsid w:val="003423F8"/>
    <w:rsid w:val="00342837"/>
    <w:rsid w:val="00342FF2"/>
    <w:rsid w:val="003430D0"/>
    <w:rsid w:val="0034335D"/>
    <w:rsid w:val="0034363B"/>
    <w:rsid w:val="00343863"/>
    <w:rsid w:val="00343D0A"/>
    <w:rsid w:val="00343F5E"/>
    <w:rsid w:val="003443A2"/>
    <w:rsid w:val="0034474F"/>
    <w:rsid w:val="00344C7B"/>
    <w:rsid w:val="00344F62"/>
    <w:rsid w:val="00345569"/>
    <w:rsid w:val="00345740"/>
    <w:rsid w:val="00345835"/>
    <w:rsid w:val="00345CA7"/>
    <w:rsid w:val="00345CD9"/>
    <w:rsid w:val="00345D0F"/>
    <w:rsid w:val="00345E0A"/>
    <w:rsid w:val="00345F26"/>
    <w:rsid w:val="00345F9A"/>
    <w:rsid w:val="00346053"/>
    <w:rsid w:val="0034605B"/>
    <w:rsid w:val="003462BF"/>
    <w:rsid w:val="003463DA"/>
    <w:rsid w:val="00346673"/>
    <w:rsid w:val="00346698"/>
    <w:rsid w:val="00346830"/>
    <w:rsid w:val="00346B23"/>
    <w:rsid w:val="00346C37"/>
    <w:rsid w:val="00347B8F"/>
    <w:rsid w:val="00347E50"/>
    <w:rsid w:val="003502D3"/>
    <w:rsid w:val="003506C3"/>
    <w:rsid w:val="00350DB8"/>
    <w:rsid w:val="003510F0"/>
    <w:rsid w:val="00351140"/>
    <w:rsid w:val="003515E2"/>
    <w:rsid w:val="00351B82"/>
    <w:rsid w:val="00351CA7"/>
    <w:rsid w:val="00352098"/>
    <w:rsid w:val="00352149"/>
    <w:rsid w:val="00352740"/>
    <w:rsid w:val="0035290F"/>
    <w:rsid w:val="003533E8"/>
    <w:rsid w:val="0035396E"/>
    <w:rsid w:val="0035397F"/>
    <w:rsid w:val="00353AAE"/>
    <w:rsid w:val="00353BDA"/>
    <w:rsid w:val="0035403A"/>
    <w:rsid w:val="00354117"/>
    <w:rsid w:val="00354CEE"/>
    <w:rsid w:val="003558D3"/>
    <w:rsid w:val="00355B19"/>
    <w:rsid w:val="00355B96"/>
    <w:rsid w:val="00356AD2"/>
    <w:rsid w:val="003572BE"/>
    <w:rsid w:val="00357590"/>
    <w:rsid w:val="00357C93"/>
    <w:rsid w:val="00360723"/>
    <w:rsid w:val="00360AAA"/>
    <w:rsid w:val="00360C3D"/>
    <w:rsid w:val="00361495"/>
    <w:rsid w:val="003616CC"/>
    <w:rsid w:val="00361C81"/>
    <w:rsid w:val="00361D19"/>
    <w:rsid w:val="0036206F"/>
    <w:rsid w:val="003621E8"/>
    <w:rsid w:val="00362AEE"/>
    <w:rsid w:val="00362B08"/>
    <w:rsid w:val="00362DD0"/>
    <w:rsid w:val="00362F27"/>
    <w:rsid w:val="0036301D"/>
    <w:rsid w:val="00363043"/>
    <w:rsid w:val="00363270"/>
    <w:rsid w:val="003636E1"/>
    <w:rsid w:val="0036380D"/>
    <w:rsid w:val="00363AFF"/>
    <w:rsid w:val="00363EBE"/>
    <w:rsid w:val="00364096"/>
    <w:rsid w:val="00364327"/>
    <w:rsid w:val="00365179"/>
    <w:rsid w:val="003655C5"/>
    <w:rsid w:val="0036587E"/>
    <w:rsid w:val="00365C6F"/>
    <w:rsid w:val="0036621D"/>
    <w:rsid w:val="00366ED0"/>
    <w:rsid w:val="00366FB7"/>
    <w:rsid w:val="00367114"/>
    <w:rsid w:val="0036758A"/>
    <w:rsid w:val="00367CD9"/>
    <w:rsid w:val="003702F4"/>
    <w:rsid w:val="00370EE9"/>
    <w:rsid w:val="003712EF"/>
    <w:rsid w:val="003713C8"/>
    <w:rsid w:val="00371CAD"/>
    <w:rsid w:val="00371D07"/>
    <w:rsid w:val="00371F14"/>
    <w:rsid w:val="00372056"/>
    <w:rsid w:val="00372076"/>
    <w:rsid w:val="00372272"/>
    <w:rsid w:val="00372339"/>
    <w:rsid w:val="00372345"/>
    <w:rsid w:val="0037268C"/>
    <w:rsid w:val="00372C43"/>
    <w:rsid w:val="00372EBB"/>
    <w:rsid w:val="00373076"/>
    <w:rsid w:val="00373452"/>
    <w:rsid w:val="0037345D"/>
    <w:rsid w:val="003736B9"/>
    <w:rsid w:val="00373788"/>
    <w:rsid w:val="00373892"/>
    <w:rsid w:val="003743FF"/>
    <w:rsid w:val="003746AB"/>
    <w:rsid w:val="00374D62"/>
    <w:rsid w:val="00375114"/>
    <w:rsid w:val="0037517B"/>
    <w:rsid w:val="003752E8"/>
    <w:rsid w:val="00375432"/>
    <w:rsid w:val="0037553E"/>
    <w:rsid w:val="00375733"/>
    <w:rsid w:val="0037579D"/>
    <w:rsid w:val="00375ACD"/>
    <w:rsid w:val="00375B32"/>
    <w:rsid w:val="00375E04"/>
    <w:rsid w:val="003767DE"/>
    <w:rsid w:val="0037681C"/>
    <w:rsid w:val="00376AA2"/>
    <w:rsid w:val="00377A38"/>
    <w:rsid w:val="00380065"/>
    <w:rsid w:val="00380187"/>
    <w:rsid w:val="003804ED"/>
    <w:rsid w:val="00380C6A"/>
    <w:rsid w:val="00380E26"/>
    <w:rsid w:val="00380E27"/>
    <w:rsid w:val="00380E76"/>
    <w:rsid w:val="003812E9"/>
    <w:rsid w:val="00381335"/>
    <w:rsid w:val="003816D7"/>
    <w:rsid w:val="003816FF"/>
    <w:rsid w:val="00381A05"/>
    <w:rsid w:val="00381C0B"/>
    <w:rsid w:val="00381C29"/>
    <w:rsid w:val="00381F24"/>
    <w:rsid w:val="0038228E"/>
    <w:rsid w:val="003823A4"/>
    <w:rsid w:val="003823DA"/>
    <w:rsid w:val="00382826"/>
    <w:rsid w:val="00382902"/>
    <w:rsid w:val="00382AC0"/>
    <w:rsid w:val="00382C93"/>
    <w:rsid w:val="00382CA1"/>
    <w:rsid w:val="003837E9"/>
    <w:rsid w:val="00383883"/>
    <w:rsid w:val="00383BAC"/>
    <w:rsid w:val="00383D2E"/>
    <w:rsid w:val="00383ECF"/>
    <w:rsid w:val="0038437F"/>
    <w:rsid w:val="00384569"/>
    <w:rsid w:val="003846F7"/>
    <w:rsid w:val="0038485F"/>
    <w:rsid w:val="00384E18"/>
    <w:rsid w:val="00384EC7"/>
    <w:rsid w:val="00386020"/>
    <w:rsid w:val="0038661B"/>
    <w:rsid w:val="0038694B"/>
    <w:rsid w:val="00386C9D"/>
    <w:rsid w:val="003901CF"/>
    <w:rsid w:val="00390489"/>
    <w:rsid w:val="0039050D"/>
    <w:rsid w:val="00390A47"/>
    <w:rsid w:val="00390D85"/>
    <w:rsid w:val="00390D87"/>
    <w:rsid w:val="003913D9"/>
    <w:rsid w:val="003916AD"/>
    <w:rsid w:val="00391907"/>
    <w:rsid w:val="00391ABC"/>
    <w:rsid w:val="00391B8C"/>
    <w:rsid w:val="00391EDF"/>
    <w:rsid w:val="003920B8"/>
    <w:rsid w:val="0039233D"/>
    <w:rsid w:val="00392390"/>
    <w:rsid w:val="00392583"/>
    <w:rsid w:val="00392DF8"/>
    <w:rsid w:val="00393055"/>
    <w:rsid w:val="003933B7"/>
    <w:rsid w:val="003937BF"/>
    <w:rsid w:val="00394363"/>
    <w:rsid w:val="0039475E"/>
    <w:rsid w:val="00394B36"/>
    <w:rsid w:val="00395614"/>
    <w:rsid w:val="003958FA"/>
    <w:rsid w:val="00396094"/>
    <w:rsid w:val="003960AF"/>
    <w:rsid w:val="003961C0"/>
    <w:rsid w:val="003961D0"/>
    <w:rsid w:val="0039669B"/>
    <w:rsid w:val="00396A2E"/>
    <w:rsid w:val="00396BCC"/>
    <w:rsid w:val="00396D8D"/>
    <w:rsid w:val="00397190"/>
    <w:rsid w:val="0039723E"/>
    <w:rsid w:val="003978AA"/>
    <w:rsid w:val="0039793C"/>
    <w:rsid w:val="00397D70"/>
    <w:rsid w:val="00397F1C"/>
    <w:rsid w:val="003A018E"/>
    <w:rsid w:val="003A0E08"/>
    <w:rsid w:val="003A0F1A"/>
    <w:rsid w:val="003A13DD"/>
    <w:rsid w:val="003A166A"/>
    <w:rsid w:val="003A19A6"/>
    <w:rsid w:val="003A1BCA"/>
    <w:rsid w:val="003A1D9E"/>
    <w:rsid w:val="003A1FA4"/>
    <w:rsid w:val="003A27B7"/>
    <w:rsid w:val="003A27F3"/>
    <w:rsid w:val="003A2805"/>
    <w:rsid w:val="003A2A38"/>
    <w:rsid w:val="003A2B5E"/>
    <w:rsid w:val="003A2BF5"/>
    <w:rsid w:val="003A2CE2"/>
    <w:rsid w:val="003A2D3D"/>
    <w:rsid w:val="003A2E39"/>
    <w:rsid w:val="003A3405"/>
    <w:rsid w:val="003A3526"/>
    <w:rsid w:val="003A38B6"/>
    <w:rsid w:val="003A4AAA"/>
    <w:rsid w:val="003A4F7D"/>
    <w:rsid w:val="003A54F6"/>
    <w:rsid w:val="003A5CF7"/>
    <w:rsid w:val="003A5FB0"/>
    <w:rsid w:val="003A64E6"/>
    <w:rsid w:val="003A66B9"/>
    <w:rsid w:val="003A69F5"/>
    <w:rsid w:val="003A6B02"/>
    <w:rsid w:val="003A6B1D"/>
    <w:rsid w:val="003A6BE9"/>
    <w:rsid w:val="003A6E57"/>
    <w:rsid w:val="003A6E8C"/>
    <w:rsid w:val="003A6F3F"/>
    <w:rsid w:val="003A7438"/>
    <w:rsid w:val="003A77FA"/>
    <w:rsid w:val="003A7AEE"/>
    <w:rsid w:val="003A7B6B"/>
    <w:rsid w:val="003A7B77"/>
    <w:rsid w:val="003B0036"/>
    <w:rsid w:val="003B0E0A"/>
    <w:rsid w:val="003B1020"/>
    <w:rsid w:val="003B1024"/>
    <w:rsid w:val="003B1472"/>
    <w:rsid w:val="003B1C38"/>
    <w:rsid w:val="003B1D37"/>
    <w:rsid w:val="003B1F91"/>
    <w:rsid w:val="003B261F"/>
    <w:rsid w:val="003B2A06"/>
    <w:rsid w:val="003B2A80"/>
    <w:rsid w:val="003B2AC2"/>
    <w:rsid w:val="003B2FD4"/>
    <w:rsid w:val="003B354C"/>
    <w:rsid w:val="003B3654"/>
    <w:rsid w:val="003B3C0A"/>
    <w:rsid w:val="003B3CDF"/>
    <w:rsid w:val="003B3D48"/>
    <w:rsid w:val="003B3FD8"/>
    <w:rsid w:val="003B4521"/>
    <w:rsid w:val="003B472E"/>
    <w:rsid w:val="003B4B05"/>
    <w:rsid w:val="003B4B6E"/>
    <w:rsid w:val="003B4E54"/>
    <w:rsid w:val="003B518A"/>
    <w:rsid w:val="003B54EB"/>
    <w:rsid w:val="003B55A3"/>
    <w:rsid w:val="003B564E"/>
    <w:rsid w:val="003B56DA"/>
    <w:rsid w:val="003B5E62"/>
    <w:rsid w:val="003B5F0A"/>
    <w:rsid w:val="003B63F6"/>
    <w:rsid w:val="003B6806"/>
    <w:rsid w:val="003B6B11"/>
    <w:rsid w:val="003B7003"/>
    <w:rsid w:val="003B7085"/>
    <w:rsid w:val="003B7417"/>
    <w:rsid w:val="003B74DA"/>
    <w:rsid w:val="003B756D"/>
    <w:rsid w:val="003B7962"/>
    <w:rsid w:val="003C0137"/>
    <w:rsid w:val="003C04B5"/>
    <w:rsid w:val="003C0550"/>
    <w:rsid w:val="003C0C8D"/>
    <w:rsid w:val="003C0E1D"/>
    <w:rsid w:val="003C1781"/>
    <w:rsid w:val="003C1ACA"/>
    <w:rsid w:val="003C1D0E"/>
    <w:rsid w:val="003C1F78"/>
    <w:rsid w:val="003C1F9C"/>
    <w:rsid w:val="003C1F9F"/>
    <w:rsid w:val="003C2793"/>
    <w:rsid w:val="003C28E4"/>
    <w:rsid w:val="003C2BED"/>
    <w:rsid w:val="003C2D1F"/>
    <w:rsid w:val="003C2FCD"/>
    <w:rsid w:val="003C3077"/>
    <w:rsid w:val="003C3507"/>
    <w:rsid w:val="003C3795"/>
    <w:rsid w:val="003C3B35"/>
    <w:rsid w:val="003C3BCB"/>
    <w:rsid w:val="003C4F56"/>
    <w:rsid w:val="003C4FDA"/>
    <w:rsid w:val="003C508A"/>
    <w:rsid w:val="003C50D9"/>
    <w:rsid w:val="003C5633"/>
    <w:rsid w:val="003C565D"/>
    <w:rsid w:val="003C59CB"/>
    <w:rsid w:val="003C5A69"/>
    <w:rsid w:val="003C5D0A"/>
    <w:rsid w:val="003C7967"/>
    <w:rsid w:val="003C7A34"/>
    <w:rsid w:val="003C7E6B"/>
    <w:rsid w:val="003C7EB6"/>
    <w:rsid w:val="003C7F1D"/>
    <w:rsid w:val="003D0459"/>
    <w:rsid w:val="003D04AB"/>
    <w:rsid w:val="003D09C1"/>
    <w:rsid w:val="003D0B96"/>
    <w:rsid w:val="003D0E6A"/>
    <w:rsid w:val="003D12D9"/>
    <w:rsid w:val="003D1312"/>
    <w:rsid w:val="003D13C5"/>
    <w:rsid w:val="003D1512"/>
    <w:rsid w:val="003D1BF2"/>
    <w:rsid w:val="003D2102"/>
    <w:rsid w:val="003D2103"/>
    <w:rsid w:val="003D211C"/>
    <w:rsid w:val="003D2180"/>
    <w:rsid w:val="003D2422"/>
    <w:rsid w:val="003D2A38"/>
    <w:rsid w:val="003D2C85"/>
    <w:rsid w:val="003D2FB0"/>
    <w:rsid w:val="003D32BF"/>
    <w:rsid w:val="003D3603"/>
    <w:rsid w:val="003D3755"/>
    <w:rsid w:val="003D3C63"/>
    <w:rsid w:val="003D433F"/>
    <w:rsid w:val="003D48A8"/>
    <w:rsid w:val="003D49BF"/>
    <w:rsid w:val="003D4A1D"/>
    <w:rsid w:val="003D4FE7"/>
    <w:rsid w:val="003D5194"/>
    <w:rsid w:val="003D52EF"/>
    <w:rsid w:val="003D5ADD"/>
    <w:rsid w:val="003D5FD6"/>
    <w:rsid w:val="003D6283"/>
    <w:rsid w:val="003D6314"/>
    <w:rsid w:val="003D6EB2"/>
    <w:rsid w:val="003D7827"/>
    <w:rsid w:val="003D7933"/>
    <w:rsid w:val="003E00D5"/>
    <w:rsid w:val="003E12F2"/>
    <w:rsid w:val="003E14E5"/>
    <w:rsid w:val="003E17EC"/>
    <w:rsid w:val="003E1AD4"/>
    <w:rsid w:val="003E1E36"/>
    <w:rsid w:val="003E1EAB"/>
    <w:rsid w:val="003E2401"/>
    <w:rsid w:val="003E2492"/>
    <w:rsid w:val="003E250D"/>
    <w:rsid w:val="003E29CC"/>
    <w:rsid w:val="003E2B48"/>
    <w:rsid w:val="003E2D97"/>
    <w:rsid w:val="003E2DC8"/>
    <w:rsid w:val="003E2F85"/>
    <w:rsid w:val="003E3399"/>
    <w:rsid w:val="003E3723"/>
    <w:rsid w:val="003E3C82"/>
    <w:rsid w:val="003E4156"/>
    <w:rsid w:val="003E4587"/>
    <w:rsid w:val="003E4B4C"/>
    <w:rsid w:val="003E4ECB"/>
    <w:rsid w:val="003E5191"/>
    <w:rsid w:val="003E6686"/>
    <w:rsid w:val="003E6BDC"/>
    <w:rsid w:val="003E6E90"/>
    <w:rsid w:val="003E718D"/>
    <w:rsid w:val="003E7524"/>
    <w:rsid w:val="003E78F4"/>
    <w:rsid w:val="003E7CC9"/>
    <w:rsid w:val="003E7D7D"/>
    <w:rsid w:val="003F0436"/>
    <w:rsid w:val="003F054B"/>
    <w:rsid w:val="003F118D"/>
    <w:rsid w:val="003F17BC"/>
    <w:rsid w:val="003F196F"/>
    <w:rsid w:val="003F1D97"/>
    <w:rsid w:val="003F2203"/>
    <w:rsid w:val="003F23C9"/>
    <w:rsid w:val="003F2411"/>
    <w:rsid w:val="003F2444"/>
    <w:rsid w:val="003F279F"/>
    <w:rsid w:val="003F2CE1"/>
    <w:rsid w:val="003F2FF2"/>
    <w:rsid w:val="003F3129"/>
    <w:rsid w:val="003F3160"/>
    <w:rsid w:val="003F338D"/>
    <w:rsid w:val="003F36CB"/>
    <w:rsid w:val="003F3ED6"/>
    <w:rsid w:val="003F3FC0"/>
    <w:rsid w:val="003F4430"/>
    <w:rsid w:val="003F4889"/>
    <w:rsid w:val="003F4CEC"/>
    <w:rsid w:val="003F4F7B"/>
    <w:rsid w:val="003F5097"/>
    <w:rsid w:val="003F5224"/>
    <w:rsid w:val="003F52D0"/>
    <w:rsid w:val="003F5320"/>
    <w:rsid w:val="003F57B2"/>
    <w:rsid w:val="003F5945"/>
    <w:rsid w:val="003F648B"/>
    <w:rsid w:val="003F65E1"/>
    <w:rsid w:val="003F69AC"/>
    <w:rsid w:val="003F6A83"/>
    <w:rsid w:val="003F7213"/>
    <w:rsid w:val="003F7BB5"/>
    <w:rsid w:val="003F7D17"/>
    <w:rsid w:val="004000AC"/>
    <w:rsid w:val="0040017B"/>
    <w:rsid w:val="00400426"/>
    <w:rsid w:val="00400588"/>
    <w:rsid w:val="00400AA6"/>
    <w:rsid w:val="00400C66"/>
    <w:rsid w:val="00400D13"/>
    <w:rsid w:val="00400FBD"/>
    <w:rsid w:val="0040126C"/>
    <w:rsid w:val="004014C4"/>
    <w:rsid w:val="0040164B"/>
    <w:rsid w:val="00401A35"/>
    <w:rsid w:val="00401A8A"/>
    <w:rsid w:val="00401BB0"/>
    <w:rsid w:val="004024B9"/>
    <w:rsid w:val="004027F9"/>
    <w:rsid w:val="0040287C"/>
    <w:rsid w:val="00403113"/>
    <w:rsid w:val="0040319F"/>
    <w:rsid w:val="004031CB"/>
    <w:rsid w:val="004033AA"/>
    <w:rsid w:val="00403868"/>
    <w:rsid w:val="004038FB"/>
    <w:rsid w:val="00403EDB"/>
    <w:rsid w:val="00403F29"/>
    <w:rsid w:val="0040454D"/>
    <w:rsid w:val="00404694"/>
    <w:rsid w:val="0040469B"/>
    <w:rsid w:val="00404788"/>
    <w:rsid w:val="004047D6"/>
    <w:rsid w:val="0040494C"/>
    <w:rsid w:val="004049D0"/>
    <w:rsid w:val="004052E8"/>
    <w:rsid w:val="0040540C"/>
    <w:rsid w:val="00405462"/>
    <w:rsid w:val="00405FAF"/>
    <w:rsid w:val="00406483"/>
    <w:rsid w:val="0040681F"/>
    <w:rsid w:val="00406916"/>
    <w:rsid w:val="00406DFC"/>
    <w:rsid w:val="0040701E"/>
    <w:rsid w:val="0040702A"/>
    <w:rsid w:val="004072BD"/>
    <w:rsid w:val="00407350"/>
    <w:rsid w:val="0040763F"/>
    <w:rsid w:val="004078CA"/>
    <w:rsid w:val="00407C62"/>
    <w:rsid w:val="00407D41"/>
    <w:rsid w:val="00410081"/>
    <w:rsid w:val="00410990"/>
    <w:rsid w:val="00411320"/>
    <w:rsid w:val="0041159C"/>
    <w:rsid w:val="004115DD"/>
    <w:rsid w:val="00411C2F"/>
    <w:rsid w:val="00411C82"/>
    <w:rsid w:val="0041215B"/>
    <w:rsid w:val="004125C9"/>
    <w:rsid w:val="0041277B"/>
    <w:rsid w:val="00412D33"/>
    <w:rsid w:val="00412DC1"/>
    <w:rsid w:val="004130D8"/>
    <w:rsid w:val="0041359D"/>
    <w:rsid w:val="004138FE"/>
    <w:rsid w:val="00413D14"/>
    <w:rsid w:val="0041401B"/>
    <w:rsid w:val="00414434"/>
    <w:rsid w:val="00414581"/>
    <w:rsid w:val="004153C4"/>
    <w:rsid w:val="00415410"/>
    <w:rsid w:val="00415436"/>
    <w:rsid w:val="00415FC9"/>
    <w:rsid w:val="00416191"/>
    <w:rsid w:val="00416317"/>
    <w:rsid w:val="00416699"/>
    <w:rsid w:val="004166AE"/>
    <w:rsid w:val="004169E8"/>
    <w:rsid w:val="00416DCA"/>
    <w:rsid w:val="00416DE2"/>
    <w:rsid w:val="00417388"/>
    <w:rsid w:val="004173C1"/>
    <w:rsid w:val="004175EB"/>
    <w:rsid w:val="00417CCD"/>
    <w:rsid w:val="004201A4"/>
    <w:rsid w:val="0042041F"/>
    <w:rsid w:val="004204BF"/>
    <w:rsid w:val="00420AFB"/>
    <w:rsid w:val="00420EBF"/>
    <w:rsid w:val="004211E3"/>
    <w:rsid w:val="0042190B"/>
    <w:rsid w:val="0042192E"/>
    <w:rsid w:val="004227B6"/>
    <w:rsid w:val="00422D7B"/>
    <w:rsid w:val="00422DBE"/>
    <w:rsid w:val="00422DD0"/>
    <w:rsid w:val="0042364D"/>
    <w:rsid w:val="00423C8A"/>
    <w:rsid w:val="00423FB6"/>
    <w:rsid w:val="00424259"/>
    <w:rsid w:val="004244B5"/>
    <w:rsid w:val="00424573"/>
    <w:rsid w:val="004245EF"/>
    <w:rsid w:val="00424655"/>
    <w:rsid w:val="004246FA"/>
    <w:rsid w:val="00424883"/>
    <w:rsid w:val="004248A1"/>
    <w:rsid w:val="004251E2"/>
    <w:rsid w:val="004256DC"/>
    <w:rsid w:val="00425AF7"/>
    <w:rsid w:val="00425CF0"/>
    <w:rsid w:val="00425F66"/>
    <w:rsid w:val="00426C76"/>
    <w:rsid w:val="00426C79"/>
    <w:rsid w:val="00426FBE"/>
    <w:rsid w:val="004272C5"/>
    <w:rsid w:val="00427443"/>
    <w:rsid w:val="004274B4"/>
    <w:rsid w:val="004275FB"/>
    <w:rsid w:val="0042777E"/>
    <w:rsid w:val="004302A9"/>
    <w:rsid w:val="0043064F"/>
    <w:rsid w:val="004306AF"/>
    <w:rsid w:val="00430793"/>
    <w:rsid w:val="0043097A"/>
    <w:rsid w:val="00430A23"/>
    <w:rsid w:val="00430C94"/>
    <w:rsid w:val="00430D09"/>
    <w:rsid w:val="0043103B"/>
    <w:rsid w:val="004315F3"/>
    <w:rsid w:val="004317B6"/>
    <w:rsid w:val="00432103"/>
    <w:rsid w:val="004321A4"/>
    <w:rsid w:val="004325A8"/>
    <w:rsid w:val="00432649"/>
    <w:rsid w:val="004328FD"/>
    <w:rsid w:val="0043294D"/>
    <w:rsid w:val="00432A0D"/>
    <w:rsid w:val="00432AC0"/>
    <w:rsid w:val="00432CEA"/>
    <w:rsid w:val="0043386A"/>
    <w:rsid w:val="00433AE4"/>
    <w:rsid w:val="00433B95"/>
    <w:rsid w:val="00433C7D"/>
    <w:rsid w:val="00434B72"/>
    <w:rsid w:val="00434D6B"/>
    <w:rsid w:val="00434EAB"/>
    <w:rsid w:val="00435248"/>
    <w:rsid w:val="00435693"/>
    <w:rsid w:val="00435986"/>
    <w:rsid w:val="00435A1B"/>
    <w:rsid w:val="004360F9"/>
    <w:rsid w:val="004365EC"/>
    <w:rsid w:val="00436819"/>
    <w:rsid w:val="00436A2A"/>
    <w:rsid w:val="00437551"/>
    <w:rsid w:val="00437787"/>
    <w:rsid w:val="00437AFB"/>
    <w:rsid w:val="00440055"/>
    <w:rsid w:val="0044016A"/>
    <w:rsid w:val="0044021E"/>
    <w:rsid w:val="004409B8"/>
    <w:rsid w:val="00441431"/>
    <w:rsid w:val="00441F54"/>
    <w:rsid w:val="004420A1"/>
    <w:rsid w:val="00442385"/>
    <w:rsid w:val="004424F4"/>
    <w:rsid w:val="004426FB"/>
    <w:rsid w:val="00442A75"/>
    <w:rsid w:val="00442B18"/>
    <w:rsid w:val="00442B2A"/>
    <w:rsid w:val="00442C00"/>
    <w:rsid w:val="00442CE9"/>
    <w:rsid w:val="00442DF7"/>
    <w:rsid w:val="004430EC"/>
    <w:rsid w:val="00443940"/>
    <w:rsid w:val="00443A68"/>
    <w:rsid w:val="00443DF1"/>
    <w:rsid w:val="00444340"/>
    <w:rsid w:val="0044438B"/>
    <w:rsid w:val="004448FD"/>
    <w:rsid w:val="00444CC8"/>
    <w:rsid w:val="00444F30"/>
    <w:rsid w:val="004453B1"/>
    <w:rsid w:val="004455D8"/>
    <w:rsid w:val="004459DC"/>
    <w:rsid w:val="00445C45"/>
    <w:rsid w:val="0044641C"/>
    <w:rsid w:val="004464A3"/>
    <w:rsid w:val="0044659E"/>
    <w:rsid w:val="0044728B"/>
    <w:rsid w:val="004472CE"/>
    <w:rsid w:val="004475E2"/>
    <w:rsid w:val="004476F8"/>
    <w:rsid w:val="00447882"/>
    <w:rsid w:val="004478D8"/>
    <w:rsid w:val="004501FE"/>
    <w:rsid w:val="0045035B"/>
    <w:rsid w:val="00450546"/>
    <w:rsid w:val="0045063B"/>
    <w:rsid w:val="004508A9"/>
    <w:rsid w:val="004509F9"/>
    <w:rsid w:val="00450E6F"/>
    <w:rsid w:val="00450FDD"/>
    <w:rsid w:val="004514CE"/>
    <w:rsid w:val="004515FC"/>
    <w:rsid w:val="00451AA4"/>
    <w:rsid w:val="00451C44"/>
    <w:rsid w:val="00452393"/>
    <w:rsid w:val="00452506"/>
    <w:rsid w:val="004528B1"/>
    <w:rsid w:val="00452D76"/>
    <w:rsid w:val="00452E19"/>
    <w:rsid w:val="00452E3C"/>
    <w:rsid w:val="0045309A"/>
    <w:rsid w:val="004532AF"/>
    <w:rsid w:val="00453441"/>
    <w:rsid w:val="004536AC"/>
    <w:rsid w:val="004536C5"/>
    <w:rsid w:val="00453769"/>
    <w:rsid w:val="0045398A"/>
    <w:rsid w:val="00453B34"/>
    <w:rsid w:val="00453CDA"/>
    <w:rsid w:val="004547A5"/>
    <w:rsid w:val="004547B7"/>
    <w:rsid w:val="00454BEE"/>
    <w:rsid w:val="00455381"/>
    <w:rsid w:val="00455719"/>
    <w:rsid w:val="00455AA5"/>
    <w:rsid w:val="00455C40"/>
    <w:rsid w:val="00455D5A"/>
    <w:rsid w:val="0045611C"/>
    <w:rsid w:val="00456329"/>
    <w:rsid w:val="004563CD"/>
    <w:rsid w:val="00456558"/>
    <w:rsid w:val="00456A8B"/>
    <w:rsid w:val="00456FC8"/>
    <w:rsid w:val="004570EE"/>
    <w:rsid w:val="0045761B"/>
    <w:rsid w:val="00457877"/>
    <w:rsid w:val="00457907"/>
    <w:rsid w:val="00457EEA"/>
    <w:rsid w:val="00460232"/>
    <w:rsid w:val="004604EB"/>
    <w:rsid w:val="00460AE5"/>
    <w:rsid w:val="00460E7C"/>
    <w:rsid w:val="0046111F"/>
    <w:rsid w:val="0046113E"/>
    <w:rsid w:val="00461250"/>
    <w:rsid w:val="00461896"/>
    <w:rsid w:val="00461CAD"/>
    <w:rsid w:val="004624E7"/>
    <w:rsid w:val="00462634"/>
    <w:rsid w:val="004628C7"/>
    <w:rsid w:val="004628CB"/>
    <w:rsid w:val="004628D7"/>
    <w:rsid w:val="0046299C"/>
    <w:rsid w:val="00462A01"/>
    <w:rsid w:val="00462B43"/>
    <w:rsid w:val="00462C68"/>
    <w:rsid w:val="004630CB"/>
    <w:rsid w:val="004638C5"/>
    <w:rsid w:val="00463C0E"/>
    <w:rsid w:val="00463F74"/>
    <w:rsid w:val="004643A0"/>
    <w:rsid w:val="00464410"/>
    <w:rsid w:val="00464412"/>
    <w:rsid w:val="00464A05"/>
    <w:rsid w:val="00464A66"/>
    <w:rsid w:val="0046654C"/>
    <w:rsid w:val="0046668D"/>
    <w:rsid w:val="004669AB"/>
    <w:rsid w:val="004670A3"/>
    <w:rsid w:val="0046791A"/>
    <w:rsid w:val="00467D31"/>
    <w:rsid w:val="0047007C"/>
    <w:rsid w:val="004702E5"/>
    <w:rsid w:val="0047055D"/>
    <w:rsid w:val="00470600"/>
    <w:rsid w:val="00470879"/>
    <w:rsid w:val="00470912"/>
    <w:rsid w:val="00470B05"/>
    <w:rsid w:val="00470CF8"/>
    <w:rsid w:val="0047146F"/>
    <w:rsid w:val="004714EA"/>
    <w:rsid w:val="00471589"/>
    <w:rsid w:val="00471A84"/>
    <w:rsid w:val="00471AE5"/>
    <w:rsid w:val="00471D59"/>
    <w:rsid w:val="00471D65"/>
    <w:rsid w:val="00471DED"/>
    <w:rsid w:val="00471EEB"/>
    <w:rsid w:val="00471F0F"/>
    <w:rsid w:val="004720F3"/>
    <w:rsid w:val="004729E9"/>
    <w:rsid w:val="00472BD6"/>
    <w:rsid w:val="0047319E"/>
    <w:rsid w:val="00473240"/>
    <w:rsid w:val="004733AC"/>
    <w:rsid w:val="00473680"/>
    <w:rsid w:val="004736D1"/>
    <w:rsid w:val="00473731"/>
    <w:rsid w:val="00473B3C"/>
    <w:rsid w:val="00473C4B"/>
    <w:rsid w:val="00473DA9"/>
    <w:rsid w:val="0047451B"/>
    <w:rsid w:val="0047456A"/>
    <w:rsid w:val="00474C94"/>
    <w:rsid w:val="00474EAF"/>
    <w:rsid w:val="0047561A"/>
    <w:rsid w:val="00475A62"/>
    <w:rsid w:val="00475D78"/>
    <w:rsid w:val="00475F19"/>
    <w:rsid w:val="00475F5A"/>
    <w:rsid w:val="0047600C"/>
    <w:rsid w:val="004761ED"/>
    <w:rsid w:val="0047621B"/>
    <w:rsid w:val="00476430"/>
    <w:rsid w:val="00476580"/>
    <w:rsid w:val="00476603"/>
    <w:rsid w:val="004766C5"/>
    <w:rsid w:val="00476A05"/>
    <w:rsid w:val="00476EB4"/>
    <w:rsid w:val="00477723"/>
    <w:rsid w:val="00477A9E"/>
    <w:rsid w:val="00477ADE"/>
    <w:rsid w:val="00477CC5"/>
    <w:rsid w:val="00477ED8"/>
    <w:rsid w:val="004800BC"/>
    <w:rsid w:val="00480315"/>
    <w:rsid w:val="00480EE5"/>
    <w:rsid w:val="00481089"/>
    <w:rsid w:val="004811D5"/>
    <w:rsid w:val="00481253"/>
    <w:rsid w:val="004814B6"/>
    <w:rsid w:val="004815EC"/>
    <w:rsid w:val="004818A5"/>
    <w:rsid w:val="0048236C"/>
    <w:rsid w:val="004828D0"/>
    <w:rsid w:val="00482BA0"/>
    <w:rsid w:val="00483496"/>
    <w:rsid w:val="00483F87"/>
    <w:rsid w:val="00483FF6"/>
    <w:rsid w:val="004840BD"/>
    <w:rsid w:val="0048436F"/>
    <w:rsid w:val="0048516B"/>
    <w:rsid w:val="004853CD"/>
    <w:rsid w:val="00485A87"/>
    <w:rsid w:val="00485A9C"/>
    <w:rsid w:val="00485E37"/>
    <w:rsid w:val="00485EA1"/>
    <w:rsid w:val="004864F3"/>
    <w:rsid w:val="004868AD"/>
    <w:rsid w:val="00486A80"/>
    <w:rsid w:val="00486E3D"/>
    <w:rsid w:val="00486FC4"/>
    <w:rsid w:val="0048701D"/>
    <w:rsid w:val="004873B3"/>
    <w:rsid w:val="004877CF"/>
    <w:rsid w:val="00487AFF"/>
    <w:rsid w:val="00487CFF"/>
    <w:rsid w:val="00487E57"/>
    <w:rsid w:val="00487E63"/>
    <w:rsid w:val="00490249"/>
    <w:rsid w:val="00490329"/>
    <w:rsid w:val="00490A83"/>
    <w:rsid w:val="00490AF7"/>
    <w:rsid w:val="00490BE4"/>
    <w:rsid w:val="00490BEC"/>
    <w:rsid w:val="00490FD3"/>
    <w:rsid w:val="00491CFA"/>
    <w:rsid w:val="00492559"/>
    <w:rsid w:val="0049281D"/>
    <w:rsid w:val="00492E12"/>
    <w:rsid w:val="00492E87"/>
    <w:rsid w:val="00493126"/>
    <w:rsid w:val="004944CA"/>
    <w:rsid w:val="00494573"/>
    <w:rsid w:val="00494DDC"/>
    <w:rsid w:val="00494FE5"/>
    <w:rsid w:val="004950EA"/>
    <w:rsid w:val="00495299"/>
    <w:rsid w:val="00495DB8"/>
    <w:rsid w:val="004961E1"/>
    <w:rsid w:val="00496421"/>
    <w:rsid w:val="0049648A"/>
    <w:rsid w:val="004965DD"/>
    <w:rsid w:val="0049660D"/>
    <w:rsid w:val="00496D37"/>
    <w:rsid w:val="00496F6C"/>
    <w:rsid w:val="0049720F"/>
    <w:rsid w:val="0049748B"/>
    <w:rsid w:val="00497813"/>
    <w:rsid w:val="004A005E"/>
    <w:rsid w:val="004A0637"/>
    <w:rsid w:val="004A0733"/>
    <w:rsid w:val="004A0A21"/>
    <w:rsid w:val="004A0B1A"/>
    <w:rsid w:val="004A0BA6"/>
    <w:rsid w:val="004A1299"/>
    <w:rsid w:val="004A1353"/>
    <w:rsid w:val="004A142D"/>
    <w:rsid w:val="004A1683"/>
    <w:rsid w:val="004A1B38"/>
    <w:rsid w:val="004A1CD0"/>
    <w:rsid w:val="004A2283"/>
    <w:rsid w:val="004A2536"/>
    <w:rsid w:val="004A2F02"/>
    <w:rsid w:val="004A2FFD"/>
    <w:rsid w:val="004A34FF"/>
    <w:rsid w:val="004A3AAB"/>
    <w:rsid w:val="004A3EE8"/>
    <w:rsid w:val="004A486D"/>
    <w:rsid w:val="004A4889"/>
    <w:rsid w:val="004A4976"/>
    <w:rsid w:val="004A4A39"/>
    <w:rsid w:val="004A4B73"/>
    <w:rsid w:val="004A4BAD"/>
    <w:rsid w:val="004A4C3D"/>
    <w:rsid w:val="004A4F99"/>
    <w:rsid w:val="004A543D"/>
    <w:rsid w:val="004A544F"/>
    <w:rsid w:val="004A54F4"/>
    <w:rsid w:val="004A5765"/>
    <w:rsid w:val="004A5B14"/>
    <w:rsid w:val="004A5BB5"/>
    <w:rsid w:val="004A5CB6"/>
    <w:rsid w:val="004A636A"/>
    <w:rsid w:val="004A65DE"/>
    <w:rsid w:val="004A6980"/>
    <w:rsid w:val="004A6C72"/>
    <w:rsid w:val="004A6CC8"/>
    <w:rsid w:val="004A72C2"/>
    <w:rsid w:val="004A77E6"/>
    <w:rsid w:val="004A79E0"/>
    <w:rsid w:val="004A7B92"/>
    <w:rsid w:val="004A7E1A"/>
    <w:rsid w:val="004A7F9B"/>
    <w:rsid w:val="004B1768"/>
    <w:rsid w:val="004B18DD"/>
    <w:rsid w:val="004B1B3D"/>
    <w:rsid w:val="004B246C"/>
    <w:rsid w:val="004B248C"/>
    <w:rsid w:val="004B31E5"/>
    <w:rsid w:val="004B3557"/>
    <w:rsid w:val="004B36E1"/>
    <w:rsid w:val="004B3715"/>
    <w:rsid w:val="004B3819"/>
    <w:rsid w:val="004B3A26"/>
    <w:rsid w:val="004B3ABE"/>
    <w:rsid w:val="004B3B55"/>
    <w:rsid w:val="004B3C3A"/>
    <w:rsid w:val="004B41A8"/>
    <w:rsid w:val="004B42BA"/>
    <w:rsid w:val="004B432D"/>
    <w:rsid w:val="004B4909"/>
    <w:rsid w:val="004B4976"/>
    <w:rsid w:val="004B4DE8"/>
    <w:rsid w:val="004B4E70"/>
    <w:rsid w:val="004B504B"/>
    <w:rsid w:val="004B5421"/>
    <w:rsid w:val="004B5571"/>
    <w:rsid w:val="004B56C5"/>
    <w:rsid w:val="004B5824"/>
    <w:rsid w:val="004B5832"/>
    <w:rsid w:val="004B5C24"/>
    <w:rsid w:val="004B5DD8"/>
    <w:rsid w:val="004B5DFD"/>
    <w:rsid w:val="004B5F34"/>
    <w:rsid w:val="004B6180"/>
    <w:rsid w:val="004B62BD"/>
    <w:rsid w:val="004B648D"/>
    <w:rsid w:val="004B665A"/>
    <w:rsid w:val="004B699A"/>
    <w:rsid w:val="004B6F6E"/>
    <w:rsid w:val="004B78C3"/>
    <w:rsid w:val="004B78F0"/>
    <w:rsid w:val="004B7963"/>
    <w:rsid w:val="004B7C7E"/>
    <w:rsid w:val="004B7C96"/>
    <w:rsid w:val="004B7D7D"/>
    <w:rsid w:val="004B7F42"/>
    <w:rsid w:val="004C032C"/>
    <w:rsid w:val="004C05E6"/>
    <w:rsid w:val="004C0CFD"/>
    <w:rsid w:val="004C1A43"/>
    <w:rsid w:val="004C1C60"/>
    <w:rsid w:val="004C2207"/>
    <w:rsid w:val="004C28A3"/>
    <w:rsid w:val="004C2A3A"/>
    <w:rsid w:val="004C2D2B"/>
    <w:rsid w:val="004C2F1B"/>
    <w:rsid w:val="004C338E"/>
    <w:rsid w:val="004C34DE"/>
    <w:rsid w:val="004C357F"/>
    <w:rsid w:val="004C37DF"/>
    <w:rsid w:val="004C3B25"/>
    <w:rsid w:val="004C47B4"/>
    <w:rsid w:val="004C4845"/>
    <w:rsid w:val="004C4908"/>
    <w:rsid w:val="004C4946"/>
    <w:rsid w:val="004C4DD6"/>
    <w:rsid w:val="004C5121"/>
    <w:rsid w:val="004C5BC4"/>
    <w:rsid w:val="004C5D0A"/>
    <w:rsid w:val="004C5D5D"/>
    <w:rsid w:val="004C600B"/>
    <w:rsid w:val="004C607D"/>
    <w:rsid w:val="004C686C"/>
    <w:rsid w:val="004C70E3"/>
    <w:rsid w:val="004C731A"/>
    <w:rsid w:val="004C74C9"/>
    <w:rsid w:val="004C760E"/>
    <w:rsid w:val="004C7AFD"/>
    <w:rsid w:val="004C7CEB"/>
    <w:rsid w:val="004C7FDA"/>
    <w:rsid w:val="004C7FEF"/>
    <w:rsid w:val="004D00B7"/>
    <w:rsid w:val="004D04AD"/>
    <w:rsid w:val="004D05F3"/>
    <w:rsid w:val="004D0685"/>
    <w:rsid w:val="004D0AA4"/>
    <w:rsid w:val="004D0CE2"/>
    <w:rsid w:val="004D0E01"/>
    <w:rsid w:val="004D0F77"/>
    <w:rsid w:val="004D1000"/>
    <w:rsid w:val="004D1092"/>
    <w:rsid w:val="004D162E"/>
    <w:rsid w:val="004D197E"/>
    <w:rsid w:val="004D1B5D"/>
    <w:rsid w:val="004D2176"/>
    <w:rsid w:val="004D21A4"/>
    <w:rsid w:val="004D229B"/>
    <w:rsid w:val="004D25CB"/>
    <w:rsid w:val="004D3401"/>
    <w:rsid w:val="004D3513"/>
    <w:rsid w:val="004D387E"/>
    <w:rsid w:val="004D4376"/>
    <w:rsid w:val="004D4421"/>
    <w:rsid w:val="004D4459"/>
    <w:rsid w:val="004D4580"/>
    <w:rsid w:val="004D48DF"/>
    <w:rsid w:val="004D4D1C"/>
    <w:rsid w:val="004D4E12"/>
    <w:rsid w:val="004D5015"/>
    <w:rsid w:val="004D516F"/>
    <w:rsid w:val="004D578E"/>
    <w:rsid w:val="004D57FC"/>
    <w:rsid w:val="004D5B7B"/>
    <w:rsid w:val="004D5BFF"/>
    <w:rsid w:val="004D6340"/>
    <w:rsid w:val="004D6454"/>
    <w:rsid w:val="004D6593"/>
    <w:rsid w:val="004D670E"/>
    <w:rsid w:val="004D6812"/>
    <w:rsid w:val="004D73DB"/>
    <w:rsid w:val="004D7556"/>
    <w:rsid w:val="004D76C3"/>
    <w:rsid w:val="004D79F3"/>
    <w:rsid w:val="004D7AEE"/>
    <w:rsid w:val="004D7B01"/>
    <w:rsid w:val="004D7C7C"/>
    <w:rsid w:val="004E000F"/>
    <w:rsid w:val="004E077D"/>
    <w:rsid w:val="004E085F"/>
    <w:rsid w:val="004E08E5"/>
    <w:rsid w:val="004E0C0B"/>
    <w:rsid w:val="004E0FA6"/>
    <w:rsid w:val="004E11C9"/>
    <w:rsid w:val="004E18A6"/>
    <w:rsid w:val="004E1B72"/>
    <w:rsid w:val="004E2422"/>
    <w:rsid w:val="004E26D5"/>
    <w:rsid w:val="004E2C4D"/>
    <w:rsid w:val="004E2EEA"/>
    <w:rsid w:val="004E2F7D"/>
    <w:rsid w:val="004E330E"/>
    <w:rsid w:val="004E3393"/>
    <w:rsid w:val="004E3405"/>
    <w:rsid w:val="004E3A99"/>
    <w:rsid w:val="004E41FF"/>
    <w:rsid w:val="004E43EF"/>
    <w:rsid w:val="004E464C"/>
    <w:rsid w:val="004E4842"/>
    <w:rsid w:val="004E4A29"/>
    <w:rsid w:val="004E5210"/>
    <w:rsid w:val="004E52B5"/>
    <w:rsid w:val="004E54C4"/>
    <w:rsid w:val="004E6AEF"/>
    <w:rsid w:val="004E6EFA"/>
    <w:rsid w:val="004E721E"/>
    <w:rsid w:val="004E767A"/>
    <w:rsid w:val="004E778B"/>
    <w:rsid w:val="004E7CF8"/>
    <w:rsid w:val="004F0216"/>
    <w:rsid w:val="004F04E1"/>
    <w:rsid w:val="004F0749"/>
    <w:rsid w:val="004F0758"/>
    <w:rsid w:val="004F08CD"/>
    <w:rsid w:val="004F0BD9"/>
    <w:rsid w:val="004F1076"/>
    <w:rsid w:val="004F1149"/>
    <w:rsid w:val="004F1260"/>
    <w:rsid w:val="004F156F"/>
    <w:rsid w:val="004F159B"/>
    <w:rsid w:val="004F1A4E"/>
    <w:rsid w:val="004F1C98"/>
    <w:rsid w:val="004F1D12"/>
    <w:rsid w:val="004F2D6D"/>
    <w:rsid w:val="004F2EF4"/>
    <w:rsid w:val="004F3000"/>
    <w:rsid w:val="004F3369"/>
    <w:rsid w:val="004F39AE"/>
    <w:rsid w:val="004F3A49"/>
    <w:rsid w:val="004F3F16"/>
    <w:rsid w:val="004F4181"/>
    <w:rsid w:val="004F42AC"/>
    <w:rsid w:val="004F4654"/>
    <w:rsid w:val="004F4E62"/>
    <w:rsid w:val="004F52D7"/>
    <w:rsid w:val="004F5718"/>
    <w:rsid w:val="004F5746"/>
    <w:rsid w:val="004F5B9E"/>
    <w:rsid w:val="004F5C91"/>
    <w:rsid w:val="004F600A"/>
    <w:rsid w:val="004F608C"/>
    <w:rsid w:val="004F6116"/>
    <w:rsid w:val="004F657F"/>
    <w:rsid w:val="004F65C2"/>
    <w:rsid w:val="004F69F1"/>
    <w:rsid w:val="004F75C6"/>
    <w:rsid w:val="004F7A65"/>
    <w:rsid w:val="004F7CC9"/>
    <w:rsid w:val="004F7D4C"/>
    <w:rsid w:val="004F7DFB"/>
    <w:rsid w:val="0050027A"/>
    <w:rsid w:val="0050028C"/>
    <w:rsid w:val="005008BA"/>
    <w:rsid w:val="005008F5"/>
    <w:rsid w:val="00500CC5"/>
    <w:rsid w:val="00500F3B"/>
    <w:rsid w:val="005015D0"/>
    <w:rsid w:val="00501B5C"/>
    <w:rsid w:val="00501C5D"/>
    <w:rsid w:val="00501CE4"/>
    <w:rsid w:val="00501FC2"/>
    <w:rsid w:val="00502212"/>
    <w:rsid w:val="00502324"/>
    <w:rsid w:val="005023AC"/>
    <w:rsid w:val="005024CD"/>
    <w:rsid w:val="00502885"/>
    <w:rsid w:val="00503772"/>
    <w:rsid w:val="00503A0B"/>
    <w:rsid w:val="00503F2D"/>
    <w:rsid w:val="0050403E"/>
    <w:rsid w:val="0050411E"/>
    <w:rsid w:val="005045C6"/>
    <w:rsid w:val="005048DA"/>
    <w:rsid w:val="00504A09"/>
    <w:rsid w:val="00504D62"/>
    <w:rsid w:val="005050EF"/>
    <w:rsid w:val="0050539C"/>
    <w:rsid w:val="0050551E"/>
    <w:rsid w:val="00505721"/>
    <w:rsid w:val="00505772"/>
    <w:rsid w:val="00505775"/>
    <w:rsid w:val="00505EFE"/>
    <w:rsid w:val="00505F78"/>
    <w:rsid w:val="00505FA8"/>
    <w:rsid w:val="005060B1"/>
    <w:rsid w:val="00506268"/>
    <w:rsid w:val="00506511"/>
    <w:rsid w:val="00506946"/>
    <w:rsid w:val="00506A0E"/>
    <w:rsid w:val="00507033"/>
    <w:rsid w:val="00507219"/>
    <w:rsid w:val="005076B1"/>
    <w:rsid w:val="0050777B"/>
    <w:rsid w:val="005078A0"/>
    <w:rsid w:val="005101AC"/>
    <w:rsid w:val="0051030D"/>
    <w:rsid w:val="005110C7"/>
    <w:rsid w:val="00511DE7"/>
    <w:rsid w:val="00511EB0"/>
    <w:rsid w:val="00512222"/>
    <w:rsid w:val="00512253"/>
    <w:rsid w:val="0051352A"/>
    <w:rsid w:val="005136DF"/>
    <w:rsid w:val="00513AA7"/>
    <w:rsid w:val="00513C1D"/>
    <w:rsid w:val="00514094"/>
    <w:rsid w:val="00514357"/>
    <w:rsid w:val="0051467F"/>
    <w:rsid w:val="00514703"/>
    <w:rsid w:val="005148B6"/>
    <w:rsid w:val="00514945"/>
    <w:rsid w:val="00514A03"/>
    <w:rsid w:val="00514EAD"/>
    <w:rsid w:val="00515265"/>
    <w:rsid w:val="0051545C"/>
    <w:rsid w:val="00515514"/>
    <w:rsid w:val="0051575A"/>
    <w:rsid w:val="0051577F"/>
    <w:rsid w:val="005159E2"/>
    <w:rsid w:val="00515C4A"/>
    <w:rsid w:val="00515C6D"/>
    <w:rsid w:val="0051604A"/>
    <w:rsid w:val="00516078"/>
    <w:rsid w:val="005161ED"/>
    <w:rsid w:val="0051627A"/>
    <w:rsid w:val="00516877"/>
    <w:rsid w:val="00516955"/>
    <w:rsid w:val="00516B58"/>
    <w:rsid w:val="00516CB6"/>
    <w:rsid w:val="00516CCF"/>
    <w:rsid w:val="00516DA4"/>
    <w:rsid w:val="00517492"/>
    <w:rsid w:val="00517772"/>
    <w:rsid w:val="00517AC0"/>
    <w:rsid w:val="00517B17"/>
    <w:rsid w:val="00517D02"/>
    <w:rsid w:val="00517E8A"/>
    <w:rsid w:val="00520392"/>
    <w:rsid w:val="0052072C"/>
    <w:rsid w:val="0052090F"/>
    <w:rsid w:val="00520CF8"/>
    <w:rsid w:val="00521210"/>
    <w:rsid w:val="00521A20"/>
    <w:rsid w:val="00521D74"/>
    <w:rsid w:val="0052236E"/>
    <w:rsid w:val="005229E3"/>
    <w:rsid w:val="00522DD3"/>
    <w:rsid w:val="00522F98"/>
    <w:rsid w:val="0052390F"/>
    <w:rsid w:val="00523EC9"/>
    <w:rsid w:val="005240C9"/>
    <w:rsid w:val="00524776"/>
    <w:rsid w:val="00524B84"/>
    <w:rsid w:val="00524FF4"/>
    <w:rsid w:val="0052525A"/>
    <w:rsid w:val="00525720"/>
    <w:rsid w:val="00526059"/>
    <w:rsid w:val="00526A45"/>
    <w:rsid w:val="00526AF4"/>
    <w:rsid w:val="00526E2A"/>
    <w:rsid w:val="00527BA5"/>
    <w:rsid w:val="0053001E"/>
    <w:rsid w:val="0053029A"/>
    <w:rsid w:val="005303F9"/>
    <w:rsid w:val="005304D7"/>
    <w:rsid w:val="005304E5"/>
    <w:rsid w:val="00530FA8"/>
    <w:rsid w:val="0053158A"/>
    <w:rsid w:val="00531855"/>
    <w:rsid w:val="00531A5A"/>
    <w:rsid w:val="00531A6B"/>
    <w:rsid w:val="00531FD3"/>
    <w:rsid w:val="00532101"/>
    <w:rsid w:val="005321B1"/>
    <w:rsid w:val="005321FE"/>
    <w:rsid w:val="005322FE"/>
    <w:rsid w:val="0053249A"/>
    <w:rsid w:val="00532E14"/>
    <w:rsid w:val="005331F6"/>
    <w:rsid w:val="00533410"/>
    <w:rsid w:val="00533430"/>
    <w:rsid w:val="005334CA"/>
    <w:rsid w:val="00533835"/>
    <w:rsid w:val="00533A8D"/>
    <w:rsid w:val="00533D0F"/>
    <w:rsid w:val="00533DA7"/>
    <w:rsid w:val="00534804"/>
    <w:rsid w:val="00534854"/>
    <w:rsid w:val="0053499B"/>
    <w:rsid w:val="00534C5F"/>
    <w:rsid w:val="00534CBA"/>
    <w:rsid w:val="00534EB1"/>
    <w:rsid w:val="00534FA9"/>
    <w:rsid w:val="00535053"/>
    <w:rsid w:val="0053517E"/>
    <w:rsid w:val="005353C5"/>
    <w:rsid w:val="005364CC"/>
    <w:rsid w:val="0053676D"/>
    <w:rsid w:val="00536A99"/>
    <w:rsid w:val="00536C7F"/>
    <w:rsid w:val="00537593"/>
    <w:rsid w:val="005376F4"/>
    <w:rsid w:val="005378F7"/>
    <w:rsid w:val="00537E09"/>
    <w:rsid w:val="005404F8"/>
    <w:rsid w:val="00540550"/>
    <w:rsid w:val="005406D5"/>
    <w:rsid w:val="005406F8"/>
    <w:rsid w:val="00540B9B"/>
    <w:rsid w:val="00540EC7"/>
    <w:rsid w:val="00540FAD"/>
    <w:rsid w:val="0054158B"/>
    <w:rsid w:val="005422A7"/>
    <w:rsid w:val="005422CC"/>
    <w:rsid w:val="005426B7"/>
    <w:rsid w:val="00542994"/>
    <w:rsid w:val="005429ED"/>
    <w:rsid w:val="00542CC1"/>
    <w:rsid w:val="00542E46"/>
    <w:rsid w:val="00543742"/>
    <w:rsid w:val="005438E7"/>
    <w:rsid w:val="0054397B"/>
    <w:rsid w:val="00543B3D"/>
    <w:rsid w:val="00544175"/>
    <w:rsid w:val="00544AAF"/>
    <w:rsid w:val="0054501C"/>
    <w:rsid w:val="005451EF"/>
    <w:rsid w:val="00545993"/>
    <w:rsid w:val="00545998"/>
    <w:rsid w:val="005459EB"/>
    <w:rsid w:val="00545B31"/>
    <w:rsid w:val="00545BC7"/>
    <w:rsid w:val="00545F27"/>
    <w:rsid w:val="00545F8F"/>
    <w:rsid w:val="00545F90"/>
    <w:rsid w:val="00545FA6"/>
    <w:rsid w:val="0054670B"/>
    <w:rsid w:val="00546E13"/>
    <w:rsid w:val="0054724A"/>
    <w:rsid w:val="0054727B"/>
    <w:rsid w:val="00547A2D"/>
    <w:rsid w:val="00547AFD"/>
    <w:rsid w:val="00547AFE"/>
    <w:rsid w:val="00550294"/>
    <w:rsid w:val="005504E8"/>
    <w:rsid w:val="005505DE"/>
    <w:rsid w:val="00550985"/>
    <w:rsid w:val="00550993"/>
    <w:rsid w:val="00550AE1"/>
    <w:rsid w:val="00551748"/>
    <w:rsid w:val="00551F8A"/>
    <w:rsid w:val="00552A51"/>
    <w:rsid w:val="00552C74"/>
    <w:rsid w:val="00552F7E"/>
    <w:rsid w:val="00553565"/>
    <w:rsid w:val="005536C6"/>
    <w:rsid w:val="0055413A"/>
    <w:rsid w:val="005541CB"/>
    <w:rsid w:val="005541FD"/>
    <w:rsid w:val="00554388"/>
    <w:rsid w:val="00554947"/>
    <w:rsid w:val="0055503B"/>
    <w:rsid w:val="0055514D"/>
    <w:rsid w:val="0055530F"/>
    <w:rsid w:val="00555380"/>
    <w:rsid w:val="005553F7"/>
    <w:rsid w:val="005558F3"/>
    <w:rsid w:val="00555974"/>
    <w:rsid w:val="00555A2B"/>
    <w:rsid w:val="0055631E"/>
    <w:rsid w:val="0055656A"/>
    <w:rsid w:val="0055658B"/>
    <w:rsid w:val="00556D69"/>
    <w:rsid w:val="00556D92"/>
    <w:rsid w:val="005570EE"/>
    <w:rsid w:val="00557170"/>
    <w:rsid w:val="00557230"/>
    <w:rsid w:val="0055747D"/>
    <w:rsid w:val="00557534"/>
    <w:rsid w:val="005577C7"/>
    <w:rsid w:val="00557B75"/>
    <w:rsid w:val="00557DF3"/>
    <w:rsid w:val="00557F8C"/>
    <w:rsid w:val="00560533"/>
    <w:rsid w:val="00560C55"/>
    <w:rsid w:val="00561311"/>
    <w:rsid w:val="00561681"/>
    <w:rsid w:val="00561730"/>
    <w:rsid w:val="005619DC"/>
    <w:rsid w:val="00561C7B"/>
    <w:rsid w:val="00561DA5"/>
    <w:rsid w:val="00561EAD"/>
    <w:rsid w:val="00562497"/>
    <w:rsid w:val="005626D8"/>
    <w:rsid w:val="00562DB4"/>
    <w:rsid w:val="00562DD6"/>
    <w:rsid w:val="00563183"/>
    <w:rsid w:val="005631AA"/>
    <w:rsid w:val="005638F5"/>
    <w:rsid w:val="00563E58"/>
    <w:rsid w:val="00563EBE"/>
    <w:rsid w:val="0056437A"/>
    <w:rsid w:val="005645E2"/>
    <w:rsid w:val="005646A9"/>
    <w:rsid w:val="00564751"/>
    <w:rsid w:val="005648B3"/>
    <w:rsid w:val="0056500B"/>
    <w:rsid w:val="005650E7"/>
    <w:rsid w:val="00565CF4"/>
    <w:rsid w:val="00565CF8"/>
    <w:rsid w:val="0056613C"/>
    <w:rsid w:val="00566660"/>
    <w:rsid w:val="005666A5"/>
    <w:rsid w:val="00566A25"/>
    <w:rsid w:val="00567194"/>
    <w:rsid w:val="005675BD"/>
    <w:rsid w:val="00567954"/>
    <w:rsid w:val="00567C54"/>
    <w:rsid w:val="00567F9B"/>
    <w:rsid w:val="00567FAB"/>
    <w:rsid w:val="00570AF3"/>
    <w:rsid w:val="00570C44"/>
    <w:rsid w:val="00571552"/>
    <w:rsid w:val="00571564"/>
    <w:rsid w:val="00571BC7"/>
    <w:rsid w:val="00571EBA"/>
    <w:rsid w:val="00571F97"/>
    <w:rsid w:val="00572295"/>
    <w:rsid w:val="0057294B"/>
    <w:rsid w:val="00572A0F"/>
    <w:rsid w:val="00572E8C"/>
    <w:rsid w:val="0057338E"/>
    <w:rsid w:val="0057353B"/>
    <w:rsid w:val="00573814"/>
    <w:rsid w:val="00573EEB"/>
    <w:rsid w:val="005740DB"/>
    <w:rsid w:val="005740EE"/>
    <w:rsid w:val="005744D4"/>
    <w:rsid w:val="005745BA"/>
    <w:rsid w:val="005749DC"/>
    <w:rsid w:val="00574B9B"/>
    <w:rsid w:val="005751B7"/>
    <w:rsid w:val="005757AD"/>
    <w:rsid w:val="00575AE9"/>
    <w:rsid w:val="00576410"/>
    <w:rsid w:val="005764C1"/>
    <w:rsid w:val="0057674E"/>
    <w:rsid w:val="00576BA9"/>
    <w:rsid w:val="0057717D"/>
    <w:rsid w:val="005774DC"/>
    <w:rsid w:val="00577B60"/>
    <w:rsid w:val="00577F10"/>
    <w:rsid w:val="00580004"/>
    <w:rsid w:val="00580145"/>
    <w:rsid w:val="005809B0"/>
    <w:rsid w:val="00580B9E"/>
    <w:rsid w:val="00580C97"/>
    <w:rsid w:val="0058149F"/>
    <w:rsid w:val="0058157D"/>
    <w:rsid w:val="00581889"/>
    <w:rsid w:val="005818C0"/>
    <w:rsid w:val="005818F7"/>
    <w:rsid w:val="00581E03"/>
    <w:rsid w:val="0058208F"/>
    <w:rsid w:val="00582359"/>
    <w:rsid w:val="00582511"/>
    <w:rsid w:val="0058266D"/>
    <w:rsid w:val="00582C5C"/>
    <w:rsid w:val="00582FA3"/>
    <w:rsid w:val="005836A9"/>
    <w:rsid w:val="00583D73"/>
    <w:rsid w:val="00583E2C"/>
    <w:rsid w:val="0058458F"/>
    <w:rsid w:val="00584ABB"/>
    <w:rsid w:val="00584BB2"/>
    <w:rsid w:val="0058515D"/>
    <w:rsid w:val="00585283"/>
    <w:rsid w:val="00585757"/>
    <w:rsid w:val="0058582C"/>
    <w:rsid w:val="00585BF4"/>
    <w:rsid w:val="00585C94"/>
    <w:rsid w:val="00585F2C"/>
    <w:rsid w:val="00586100"/>
    <w:rsid w:val="005861F7"/>
    <w:rsid w:val="00586390"/>
    <w:rsid w:val="0058639D"/>
    <w:rsid w:val="0058669E"/>
    <w:rsid w:val="005868F9"/>
    <w:rsid w:val="00586916"/>
    <w:rsid w:val="00586C2F"/>
    <w:rsid w:val="00586C31"/>
    <w:rsid w:val="00586F7B"/>
    <w:rsid w:val="00587379"/>
    <w:rsid w:val="00590728"/>
    <w:rsid w:val="00590A05"/>
    <w:rsid w:val="00590CDF"/>
    <w:rsid w:val="00591548"/>
    <w:rsid w:val="0059167E"/>
    <w:rsid w:val="00591D7E"/>
    <w:rsid w:val="00592144"/>
    <w:rsid w:val="00592275"/>
    <w:rsid w:val="005928DD"/>
    <w:rsid w:val="00593115"/>
    <w:rsid w:val="0059312C"/>
    <w:rsid w:val="005931F7"/>
    <w:rsid w:val="00593232"/>
    <w:rsid w:val="005938C5"/>
    <w:rsid w:val="00593D32"/>
    <w:rsid w:val="00593D64"/>
    <w:rsid w:val="00593D87"/>
    <w:rsid w:val="00594552"/>
    <w:rsid w:val="00594ADE"/>
    <w:rsid w:val="00595703"/>
    <w:rsid w:val="005957A1"/>
    <w:rsid w:val="0059595F"/>
    <w:rsid w:val="00595C4C"/>
    <w:rsid w:val="00595C76"/>
    <w:rsid w:val="00595E00"/>
    <w:rsid w:val="005963F1"/>
    <w:rsid w:val="00596496"/>
    <w:rsid w:val="00596740"/>
    <w:rsid w:val="00596E95"/>
    <w:rsid w:val="0059703A"/>
    <w:rsid w:val="0059726A"/>
    <w:rsid w:val="00597A53"/>
    <w:rsid w:val="00597C04"/>
    <w:rsid w:val="00597C5B"/>
    <w:rsid w:val="00597CA0"/>
    <w:rsid w:val="00597CB1"/>
    <w:rsid w:val="00597F72"/>
    <w:rsid w:val="005A02F2"/>
    <w:rsid w:val="005A0608"/>
    <w:rsid w:val="005A0B76"/>
    <w:rsid w:val="005A0B93"/>
    <w:rsid w:val="005A0C99"/>
    <w:rsid w:val="005A0E9A"/>
    <w:rsid w:val="005A0FF3"/>
    <w:rsid w:val="005A1008"/>
    <w:rsid w:val="005A11B7"/>
    <w:rsid w:val="005A13B3"/>
    <w:rsid w:val="005A1BC3"/>
    <w:rsid w:val="005A2559"/>
    <w:rsid w:val="005A2592"/>
    <w:rsid w:val="005A27E5"/>
    <w:rsid w:val="005A2C42"/>
    <w:rsid w:val="005A30F4"/>
    <w:rsid w:val="005A3554"/>
    <w:rsid w:val="005A3948"/>
    <w:rsid w:val="005A3D6B"/>
    <w:rsid w:val="005A4060"/>
    <w:rsid w:val="005A478C"/>
    <w:rsid w:val="005A4CF0"/>
    <w:rsid w:val="005A52C5"/>
    <w:rsid w:val="005A539A"/>
    <w:rsid w:val="005A5885"/>
    <w:rsid w:val="005A5AB0"/>
    <w:rsid w:val="005A64C7"/>
    <w:rsid w:val="005A676B"/>
    <w:rsid w:val="005A6954"/>
    <w:rsid w:val="005A6AF6"/>
    <w:rsid w:val="005A6B49"/>
    <w:rsid w:val="005A6C56"/>
    <w:rsid w:val="005A6F4B"/>
    <w:rsid w:val="005A6F4C"/>
    <w:rsid w:val="005A72D0"/>
    <w:rsid w:val="005A732A"/>
    <w:rsid w:val="005A7468"/>
    <w:rsid w:val="005A783C"/>
    <w:rsid w:val="005B0042"/>
    <w:rsid w:val="005B0315"/>
    <w:rsid w:val="005B0818"/>
    <w:rsid w:val="005B0A32"/>
    <w:rsid w:val="005B0B1C"/>
    <w:rsid w:val="005B0E72"/>
    <w:rsid w:val="005B1770"/>
    <w:rsid w:val="005B19FB"/>
    <w:rsid w:val="005B1D95"/>
    <w:rsid w:val="005B226A"/>
    <w:rsid w:val="005B26EB"/>
    <w:rsid w:val="005B271B"/>
    <w:rsid w:val="005B27BE"/>
    <w:rsid w:val="005B296C"/>
    <w:rsid w:val="005B2A54"/>
    <w:rsid w:val="005B2E12"/>
    <w:rsid w:val="005B2E20"/>
    <w:rsid w:val="005B3297"/>
    <w:rsid w:val="005B3504"/>
    <w:rsid w:val="005B376B"/>
    <w:rsid w:val="005B397E"/>
    <w:rsid w:val="005B39A8"/>
    <w:rsid w:val="005B3C05"/>
    <w:rsid w:val="005B3C41"/>
    <w:rsid w:val="005B3D06"/>
    <w:rsid w:val="005B415B"/>
    <w:rsid w:val="005B444B"/>
    <w:rsid w:val="005B45B7"/>
    <w:rsid w:val="005B4E64"/>
    <w:rsid w:val="005B51F0"/>
    <w:rsid w:val="005B5653"/>
    <w:rsid w:val="005B5D20"/>
    <w:rsid w:val="005B65B0"/>
    <w:rsid w:val="005B670C"/>
    <w:rsid w:val="005B68C3"/>
    <w:rsid w:val="005B6D90"/>
    <w:rsid w:val="005B6EA8"/>
    <w:rsid w:val="005B7084"/>
    <w:rsid w:val="005B787E"/>
    <w:rsid w:val="005B78D6"/>
    <w:rsid w:val="005B799F"/>
    <w:rsid w:val="005B7BFD"/>
    <w:rsid w:val="005B7C68"/>
    <w:rsid w:val="005B7DEB"/>
    <w:rsid w:val="005B7E95"/>
    <w:rsid w:val="005C0056"/>
    <w:rsid w:val="005C0789"/>
    <w:rsid w:val="005C0CC1"/>
    <w:rsid w:val="005C0E7D"/>
    <w:rsid w:val="005C10A1"/>
    <w:rsid w:val="005C11AE"/>
    <w:rsid w:val="005C1D47"/>
    <w:rsid w:val="005C1D63"/>
    <w:rsid w:val="005C2251"/>
    <w:rsid w:val="005C244B"/>
    <w:rsid w:val="005C35CE"/>
    <w:rsid w:val="005C39A9"/>
    <w:rsid w:val="005C3DFC"/>
    <w:rsid w:val="005C3F30"/>
    <w:rsid w:val="005C4597"/>
    <w:rsid w:val="005C4616"/>
    <w:rsid w:val="005C4BD7"/>
    <w:rsid w:val="005C4C14"/>
    <w:rsid w:val="005C4CF2"/>
    <w:rsid w:val="005C5287"/>
    <w:rsid w:val="005C5F80"/>
    <w:rsid w:val="005C68F9"/>
    <w:rsid w:val="005C6C24"/>
    <w:rsid w:val="005C71A3"/>
    <w:rsid w:val="005C7722"/>
    <w:rsid w:val="005C775E"/>
    <w:rsid w:val="005C795E"/>
    <w:rsid w:val="005C7F8D"/>
    <w:rsid w:val="005C7FDC"/>
    <w:rsid w:val="005D00EA"/>
    <w:rsid w:val="005D0342"/>
    <w:rsid w:val="005D03F9"/>
    <w:rsid w:val="005D06B2"/>
    <w:rsid w:val="005D08EC"/>
    <w:rsid w:val="005D0A55"/>
    <w:rsid w:val="005D0E05"/>
    <w:rsid w:val="005D0F22"/>
    <w:rsid w:val="005D0FAC"/>
    <w:rsid w:val="005D10B8"/>
    <w:rsid w:val="005D150C"/>
    <w:rsid w:val="005D17D1"/>
    <w:rsid w:val="005D182D"/>
    <w:rsid w:val="005D1836"/>
    <w:rsid w:val="005D190B"/>
    <w:rsid w:val="005D1929"/>
    <w:rsid w:val="005D241A"/>
    <w:rsid w:val="005D2A3A"/>
    <w:rsid w:val="005D308F"/>
    <w:rsid w:val="005D3144"/>
    <w:rsid w:val="005D32D4"/>
    <w:rsid w:val="005D3768"/>
    <w:rsid w:val="005D3975"/>
    <w:rsid w:val="005D4482"/>
    <w:rsid w:val="005D4756"/>
    <w:rsid w:val="005D497B"/>
    <w:rsid w:val="005D49B4"/>
    <w:rsid w:val="005D4C7F"/>
    <w:rsid w:val="005D4DF5"/>
    <w:rsid w:val="005D5505"/>
    <w:rsid w:val="005D5B9A"/>
    <w:rsid w:val="005D5D31"/>
    <w:rsid w:val="005D64BE"/>
    <w:rsid w:val="005D653D"/>
    <w:rsid w:val="005D67B1"/>
    <w:rsid w:val="005D6CAD"/>
    <w:rsid w:val="005D7224"/>
    <w:rsid w:val="005D7432"/>
    <w:rsid w:val="005D759B"/>
    <w:rsid w:val="005D7650"/>
    <w:rsid w:val="005D7A6A"/>
    <w:rsid w:val="005D7B01"/>
    <w:rsid w:val="005D7B41"/>
    <w:rsid w:val="005D7F08"/>
    <w:rsid w:val="005E001E"/>
    <w:rsid w:val="005E068C"/>
    <w:rsid w:val="005E0750"/>
    <w:rsid w:val="005E0A6F"/>
    <w:rsid w:val="005E0D2D"/>
    <w:rsid w:val="005E0E09"/>
    <w:rsid w:val="005E1564"/>
    <w:rsid w:val="005E175B"/>
    <w:rsid w:val="005E2235"/>
    <w:rsid w:val="005E255C"/>
    <w:rsid w:val="005E2982"/>
    <w:rsid w:val="005E2B21"/>
    <w:rsid w:val="005E2E7F"/>
    <w:rsid w:val="005E2F2D"/>
    <w:rsid w:val="005E2F98"/>
    <w:rsid w:val="005E318E"/>
    <w:rsid w:val="005E341B"/>
    <w:rsid w:val="005E34A8"/>
    <w:rsid w:val="005E3735"/>
    <w:rsid w:val="005E410D"/>
    <w:rsid w:val="005E47B7"/>
    <w:rsid w:val="005E48CB"/>
    <w:rsid w:val="005E494D"/>
    <w:rsid w:val="005E56D1"/>
    <w:rsid w:val="005E5814"/>
    <w:rsid w:val="005E5B80"/>
    <w:rsid w:val="005E5C08"/>
    <w:rsid w:val="005E5F50"/>
    <w:rsid w:val="005E6043"/>
    <w:rsid w:val="005E6245"/>
    <w:rsid w:val="005E624E"/>
    <w:rsid w:val="005E650A"/>
    <w:rsid w:val="005E6B91"/>
    <w:rsid w:val="005E7094"/>
    <w:rsid w:val="005E7AEC"/>
    <w:rsid w:val="005F00E3"/>
    <w:rsid w:val="005F031B"/>
    <w:rsid w:val="005F0579"/>
    <w:rsid w:val="005F06C6"/>
    <w:rsid w:val="005F06C7"/>
    <w:rsid w:val="005F0CF8"/>
    <w:rsid w:val="005F113E"/>
    <w:rsid w:val="005F1285"/>
    <w:rsid w:val="005F1A6D"/>
    <w:rsid w:val="005F252A"/>
    <w:rsid w:val="005F281D"/>
    <w:rsid w:val="005F2CF3"/>
    <w:rsid w:val="005F2FA6"/>
    <w:rsid w:val="005F2FC4"/>
    <w:rsid w:val="005F33E8"/>
    <w:rsid w:val="005F36DF"/>
    <w:rsid w:val="005F3C7B"/>
    <w:rsid w:val="005F4166"/>
    <w:rsid w:val="005F4478"/>
    <w:rsid w:val="005F4505"/>
    <w:rsid w:val="005F4A4B"/>
    <w:rsid w:val="005F4D1D"/>
    <w:rsid w:val="005F5075"/>
    <w:rsid w:val="005F59BB"/>
    <w:rsid w:val="005F5A63"/>
    <w:rsid w:val="005F6513"/>
    <w:rsid w:val="005F722A"/>
    <w:rsid w:val="005F75A8"/>
    <w:rsid w:val="005F7624"/>
    <w:rsid w:val="005F7680"/>
    <w:rsid w:val="005F76C0"/>
    <w:rsid w:val="005F7754"/>
    <w:rsid w:val="005F7920"/>
    <w:rsid w:val="005F7B47"/>
    <w:rsid w:val="005F7CAA"/>
    <w:rsid w:val="005F7E55"/>
    <w:rsid w:val="006000B1"/>
    <w:rsid w:val="006002C9"/>
    <w:rsid w:val="006004F6"/>
    <w:rsid w:val="00600F8D"/>
    <w:rsid w:val="0060106F"/>
    <w:rsid w:val="006012B4"/>
    <w:rsid w:val="00601328"/>
    <w:rsid w:val="0060196B"/>
    <w:rsid w:val="00601A4C"/>
    <w:rsid w:val="00601D4F"/>
    <w:rsid w:val="00602C42"/>
    <w:rsid w:val="00602C83"/>
    <w:rsid w:val="00602CF6"/>
    <w:rsid w:val="0060302E"/>
    <w:rsid w:val="00603498"/>
    <w:rsid w:val="00603913"/>
    <w:rsid w:val="00603A2F"/>
    <w:rsid w:val="00603B21"/>
    <w:rsid w:val="00604268"/>
    <w:rsid w:val="0060441D"/>
    <w:rsid w:val="00604A2F"/>
    <w:rsid w:val="00605354"/>
    <w:rsid w:val="006058BB"/>
    <w:rsid w:val="00605ADC"/>
    <w:rsid w:val="00605B88"/>
    <w:rsid w:val="00605E30"/>
    <w:rsid w:val="0060601A"/>
    <w:rsid w:val="00606297"/>
    <w:rsid w:val="006062EC"/>
    <w:rsid w:val="006064A3"/>
    <w:rsid w:val="00606C91"/>
    <w:rsid w:val="00607684"/>
    <w:rsid w:val="006078C5"/>
    <w:rsid w:val="00607965"/>
    <w:rsid w:val="00610807"/>
    <w:rsid w:val="00610990"/>
    <w:rsid w:val="00610B73"/>
    <w:rsid w:val="00610F27"/>
    <w:rsid w:val="00610FD6"/>
    <w:rsid w:val="00611749"/>
    <w:rsid w:val="00611756"/>
    <w:rsid w:val="00611C93"/>
    <w:rsid w:val="0061231E"/>
    <w:rsid w:val="0061246D"/>
    <w:rsid w:val="00612515"/>
    <w:rsid w:val="0061291B"/>
    <w:rsid w:val="00612BE0"/>
    <w:rsid w:val="00612E9D"/>
    <w:rsid w:val="006130C1"/>
    <w:rsid w:val="00613662"/>
    <w:rsid w:val="006139FB"/>
    <w:rsid w:val="00613A83"/>
    <w:rsid w:val="00613D7B"/>
    <w:rsid w:val="00613FE2"/>
    <w:rsid w:val="006147E2"/>
    <w:rsid w:val="00614839"/>
    <w:rsid w:val="00614B3D"/>
    <w:rsid w:val="006153A6"/>
    <w:rsid w:val="00615719"/>
    <w:rsid w:val="006158AC"/>
    <w:rsid w:val="0061591B"/>
    <w:rsid w:val="00615DAA"/>
    <w:rsid w:val="00615F3B"/>
    <w:rsid w:val="0061623A"/>
    <w:rsid w:val="0061636B"/>
    <w:rsid w:val="00616646"/>
    <w:rsid w:val="00616A14"/>
    <w:rsid w:val="006171BB"/>
    <w:rsid w:val="006171E8"/>
    <w:rsid w:val="006172A3"/>
    <w:rsid w:val="00617586"/>
    <w:rsid w:val="00617DEF"/>
    <w:rsid w:val="00617F47"/>
    <w:rsid w:val="006201F0"/>
    <w:rsid w:val="006206CA"/>
    <w:rsid w:val="00620895"/>
    <w:rsid w:val="00620899"/>
    <w:rsid w:val="00620AB6"/>
    <w:rsid w:val="00620B5B"/>
    <w:rsid w:val="00620C0E"/>
    <w:rsid w:val="00620D2D"/>
    <w:rsid w:val="00621218"/>
    <w:rsid w:val="006215DA"/>
    <w:rsid w:val="00621718"/>
    <w:rsid w:val="00621A0F"/>
    <w:rsid w:val="00621C1E"/>
    <w:rsid w:val="00621E21"/>
    <w:rsid w:val="00621E40"/>
    <w:rsid w:val="00621EE3"/>
    <w:rsid w:val="00621FD7"/>
    <w:rsid w:val="0062208A"/>
    <w:rsid w:val="00622177"/>
    <w:rsid w:val="0062296C"/>
    <w:rsid w:val="00623347"/>
    <w:rsid w:val="006240E1"/>
    <w:rsid w:val="0062450A"/>
    <w:rsid w:val="006245B5"/>
    <w:rsid w:val="00624A44"/>
    <w:rsid w:val="00624A4A"/>
    <w:rsid w:val="00624B2E"/>
    <w:rsid w:val="00624BC0"/>
    <w:rsid w:val="00624C3B"/>
    <w:rsid w:val="00624FFC"/>
    <w:rsid w:val="006250AF"/>
    <w:rsid w:val="006250DF"/>
    <w:rsid w:val="00625201"/>
    <w:rsid w:val="00625302"/>
    <w:rsid w:val="00625A0A"/>
    <w:rsid w:val="00625D74"/>
    <w:rsid w:val="00626075"/>
    <w:rsid w:val="00626186"/>
    <w:rsid w:val="0062686A"/>
    <w:rsid w:val="006268F9"/>
    <w:rsid w:val="0062723C"/>
    <w:rsid w:val="006276D7"/>
    <w:rsid w:val="006276ED"/>
    <w:rsid w:val="00627A8B"/>
    <w:rsid w:val="00627C2A"/>
    <w:rsid w:val="00627EFF"/>
    <w:rsid w:val="0063026C"/>
    <w:rsid w:val="00630541"/>
    <w:rsid w:val="006306BF"/>
    <w:rsid w:val="006306E8"/>
    <w:rsid w:val="006307B4"/>
    <w:rsid w:val="00630CD4"/>
    <w:rsid w:val="006312E4"/>
    <w:rsid w:val="00631411"/>
    <w:rsid w:val="006315C3"/>
    <w:rsid w:val="0063178A"/>
    <w:rsid w:val="006318C7"/>
    <w:rsid w:val="00631A74"/>
    <w:rsid w:val="00631B58"/>
    <w:rsid w:val="00631B6D"/>
    <w:rsid w:val="00631F3B"/>
    <w:rsid w:val="00632066"/>
    <w:rsid w:val="00632530"/>
    <w:rsid w:val="00633251"/>
    <w:rsid w:val="00633297"/>
    <w:rsid w:val="006334EA"/>
    <w:rsid w:val="006335BF"/>
    <w:rsid w:val="00633FB4"/>
    <w:rsid w:val="00634395"/>
    <w:rsid w:val="006344FD"/>
    <w:rsid w:val="006345A3"/>
    <w:rsid w:val="006345B6"/>
    <w:rsid w:val="00634B0F"/>
    <w:rsid w:val="00634BDE"/>
    <w:rsid w:val="0063514A"/>
    <w:rsid w:val="006351AE"/>
    <w:rsid w:val="00635216"/>
    <w:rsid w:val="00635ACA"/>
    <w:rsid w:val="00635D0B"/>
    <w:rsid w:val="00635EF1"/>
    <w:rsid w:val="00636231"/>
    <w:rsid w:val="00636472"/>
    <w:rsid w:val="00636611"/>
    <w:rsid w:val="006366C5"/>
    <w:rsid w:val="006367A7"/>
    <w:rsid w:val="0063681D"/>
    <w:rsid w:val="00636A34"/>
    <w:rsid w:val="00636EC3"/>
    <w:rsid w:val="00636F4E"/>
    <w:rsid w:val="006374D2"/>
    <w:rsid w:val="006376F0"/>
    <w:rsid w:val="006379CA"/>
    <w:rsid w:val="00637AE3"/>
    <w:rsid w:val="00637D9E"/>
    <w:rsid w:val="00640065"/>
    <w:rsid w:val="006403FB"/>
    <w:rsid w:val="006404A5"/>
    <w:rsid w:val="00641AAF"/>
    <w:rsid w:val="00641CD1"/>
    <w:rsid w:val="00641FEB"/>
    <w:rsid w:val="00642255"/>
    <w:rsid w:val="00642456"/>
    <w:rsid w:val="00642838"/>
    <w:rsid w:val="006428CD"/>
    <w:rsid w:val="00642BCC"/>
    <w:rsid w:val="00642E28"/>
    <w:rsid w:val="00642E83"/>
    <w:rsid w:val="006430A6"/>
    <w:rsid w:val="006430F9"/>
    <w:rsid w:val="0064376C"/>
    <w:rsid w:val="00643C0F"/>
    <w:rsid w:val="00643CD5"/>
    <w:rsid w:val="00644039"/>
    <w:rsid w:val="00644486"/>
    <w:rsid w:val="00644609"/>
    <w:rsid w:val="006448AC"/>
    <w:rsid w:val="00644A54"/>
    <w:rsid w:val="00644B19"/>
    <w:rsid w:val="00644F73"/>
    <w:rsid w:val="00644FAC"/>
    <w:rsid w:val="006455E5"/>
    <w:rsid w:val="0064567B"/>
    <w:rsid w:val="006456D4"/>
    <w:rsid w:val="00645C55"/>
    <w:rsid w:val="00645E83"/>
    <w:rsid w:val="0064632B"/>
    <w:rsid w:val="006465D4"/>
    <w:rsid w:val="00646C7C"/>
    <w:rsid w:val="00646CF6"/>
    <w:rsid w:val="00646F1A"/>
    <w:rsid w:val="00647337"/>
    <w:rsid w:val="006475E8"/>
    <w:rsid w:val="006478CB"/>
    <w:rsid w:val="00647960"/>
    <w:rsid w:val="00647AC7"/>
    <w:rsid w:val="0065017E"/>
    <w:rsid w:val="00650550"/>
    <w:rsid w:val="00650A18"/>
    <w:rsid w:val="00650CB5"/>
    <w:rsid w:val="00650D52"/>
    <w:rsid w:val="00650DF2"/>
    <w:rsid w:val="00650FB2"/>
    <w:rsid w:val="0065147C"/>
    <w:rsid w:val="006515D2"/>
    <w:rsid w:val="00651A7C"/>
    <w:rsid w:val="00651CD9"/>
    <w:rsid w:val="00651FA0"/>
    <w:rsid w:val="00651FA6"/>
    <w:rsid w:val="00652486"/>
    <w:rsid w:val="006525C9"/>
    <w:rsid w:val="00652ED5"/>
    <w:rsid w:val="00652F66"/>
    <w:rsid w:val="0065335A"/>
    <w:rsid w:val="0065381B"/>
    <w:rsid w:val="006539DA"/>
    <w:rsid w:val="00653A5C"/>
    <w:rsid w:val="00653D52"/>
    <w:rsid w:val="00653F50"/>
    <w:rsid w:val="00654C6E"/>
    <w:rsid w:val="00654CED"/>
    <w:rsid w:val="00654DE9"/>
    <w:rsid w:val="006550A4"/>
    <w:rsid w:val="0065521C"/>
    <w:rsid w:val="00655247"/>
    <w:rsid w:val="00655447"/>
    <w:rsid w:val="00655796"/>
    <w:rsid w:val="00655A8A"/>
    <w:rsid w:val="00655B20"/>
    <w:rsid w:val="00655B41"/>
    <w:rsid w:val="00655BE6"/>
    <w:rsid w:val="00656106"/>
    <w:rsid w:val="006561A7"/>
    <w:rsid w:val="00656383"/>
    <w:rsid w:val="006566BD"/>
    <w:rsid w:val="0065696A"/>
    <w:rsid w:val="00656A1B"/>
    <w:rsid w:val="00656A77"/>
    <w:rsid w:val="00656E9F"/>
    <w:rsid w:val="00656EE9"/>
    <w:rsid w:val="006572D6"/>
    <w:rsid w:val="006578A7"/>
    <w:rsid w:val="00657AAE"/>
    <w:rsid w:val="00657D6D"/>
    <w:rsid w:val="00657FEB"/>
    <w:rsid w:val="00660463"/>
    <w:rsid w:val="006607DF"/>
    <w:rsid w:val="0066086F"/>
    <w:rsid w:val="00660BCD"/>
    <w:rsid w:val="00661130"/>
    <w:rsid w:val="006611DF"/>
    <w:rsid w:val="006615F8"/>
    <w:rsid w:val="006615F9"/>
    <w:rsid w:val="00661AA0"/>
    <w:rsid w:val="00662230"/>
    <w:rsid w:val="006626A8"/>
    <w:rsid w:val="0066282E"/>
    <w:rsid w:val="00662A70"/>
    <w:rsid w:val="00662B4C"/>
    <w:rsid w:val="00662FB8"/>
    <w:rsid w:val="006630ED"/>
    <w:rsid w:val="00663179"/>
    <w:rsid w:val="0066353D"/>
    <w:rsid w:val="00663561"/>
    <w:rsid w:val="006638DC"/>
    <w:rsid w:val="006638E9"/>
    <w:rsid w:val="0066403B"/>
    <w:rsid w:val="006640F8"/>
    <w:rsid w:val="006641D8"/>
    <w:rsid w:val="00664B08"/>
    <w:rsid w:val="00664D4A"/>
    <w:rsid w:val="00665062"/>
    <w:rsid w:val="006656DA"/>
    <w:rsid w:val="006657A3"/>
    <w:rsid w:val="006657D0"/>
    <w:rsid w:val="00665A83"/>
    <w:rsid w:val="00665AD5"/>
    <w:rsid w:val="00665BBA"/>
    <w:rsid w:val="00665E9C"/>
    <w:rsid w:val="006662FF"/>
    <w:rsid w:val="00666724"/>
    <w:rsid w:val="00666DF1"/>
    <w:rsid w:val="006671C6"/>
    <w:rsid w:val="0066723B"/>
    <w:rsid w:val="0066725C"/>
    <w:rsid w:val="00667ACD"/>
    <w:rsid w:val="00667C7F"/>
    <w:rsid w:val="00667D8A"/>
    <w:rsid w:val="00667EB1"/>
    <w:rsid w:val="00667F58"/>
    <w:rsid w:val="00670164"/>
    <w:rsid w:val="00670471"/>
    <w:rsid w:val="0067069D"/>
    <w:rsid w:val="0067094D"/>
    <w:rsid w:val="006709F1"/>
    <w:rsid w:val="00670CAD"/>
    <w:rsid w:val="00670CAF"/>
    <w:rsid w:val="00670D30"/>
    <w:rsid w:val="00670F5E"/>
    <w:rsid w:val="006715EA"/>
    <w:rsid w:val="0067181A"/>
    <w:rsid w:val="006721B6"/>
    <w:rsid w:val="0067229E"/>
    <w:rsid w:val="00672349"/>
    <w:rsid w:val="0067275D"/>
    <w:rsid w:val="006727A2"/>
    <w:rsid w:val="00672847"/>
    <w:rsid w:val="00672910"/>
    <w:rsid w:val="006729A5"/>
    <w:rsid w:val="00672F71"/>
    <w:rsid w:val="00673258"/>
    <w:rsid w:val="00673361"/>
    <w:rsid w:val="00673793"/>
    <w:rsid w:val="006737C1"/>
    <w:rsid w:val="00673A09"/>
    <w:rsid w:val="00673C61"/>
    <w:rsid w:val="00673CA0"/>
    <w:rsid w:val="00673DEB"/>
    <w:rsid w:val="0067435E"/>
    <w:rsid w:val="00674374"/>
    <w:rsid w:val="006749BA"/>
    <w:rsid w:val="006749CA"/>
    <w:rsid w:val="00674EEB"/>
    <w:rsid w:val="00675183"/>
    <w:rsid w:val="00675270"/>
    <w:rsid w:val="00675669"/>
    <w:rsid w:val="00675739"/>
    <w:rsid w:val="006758B9"/>
    <w:rsid w:val="00675B92"/>
    <w:rsid w:val="00675BCA"/>
    <w:rsid w:val="00675CDB"/>
    <w:rsid w:val="0067617D"/>
    <w:rsid w:val="00676313"/>
    <w:rsid w:val="00676343"/>
    <w:rsid w:val="0067641C"/>
    <w:rsid w:val="0067679C"/>
    <w:rsid w:val="00676A24"/>
    <w:rsid w:val="00676A6C"/>
    <w:rsid w:val="00676AB3"/>
    <w:rsid w:val="00676E1B"/>
    <w:rsid w:val="00676EE5"/>
    <w:rsid w:val="006772F8"/>
    <w:rsid w:val="00677369"/>
    <w:rsid w:val="0067758B"/>
    <w:rsid w:val="00677851"/>
    <w:rsid w:val="00677E69"/>
    <w:rsid w:val="006803A7"/>
    <w:rsid w:val="00680737"/>
    <w:rsid w:val="00680D7A"/>
    <w:rsid w:val="00680E4C"/>
    <w:rsid w:val="0068141A"/>
    <w:rsid w:val="00681443"/>
    <w:rsid w:val="0068149A"/>
    <w:rsid w:val="006819B5"/>
    <w:rsid w:val="00681A7A"/>
    <w:rsid w:val="00681F1F"/>
    <w:rsid w:val="00682062"/>
    <w:rsid w:val="0068219C"/>
    <w:rsid w:val="006824A7"/>
    <w:rsid w:val="0068306B"/>
    <w:rsid w:val="006830DE"/>
    <w:rsid w:val="00683386"/>
    <w:rsid w:val="006837B9"/>
    <w:rsid w:val="006837C4"/>
    <w:rsid w:val="00683889"/>
    <w:rsid w:val="00683ECA"/>
    <w:rsid w:val="00684516"/>
    <w:rsid w:val="00684627"/>
    <w:rsid w:val="00684C18"/>
    <w:rsid w:val="00685028"/>
    <w:rsid w:val="00685FFB"/>
    <w:rsid w:val="006867C8"/>
    <w:rsid w:val="006869FA"/>
    <w:rsid w:val="00686D4D"/>
    <w:rsid w:val="00686D88"/>
    <w:rsid w:val="00686D9E"/>
    <w:rsid w:val="00686E5C"/>
    <w:rsid w:val="0068715C"/>
    <w:rsid w:val="006876CF"/>
    <w:rsid w:val="00687A77"/>
    <w:rsid w:val="00687D5C"/>
    <w:rsid w:val="00687F1D"/>
    <w:rsid w:val="00687F38"/>
    <w:rsid w:val="00687F9C"/>
    <w:rsid w:val="00690BD5"/>
    <w:rsid w:val="006910E7"/>
    <w:rsid w:val="006919BF"/>
    <w:rsid w:val="006919EE"/>
    <w:rsid w:val="00691B8F"/>
    <w:rsid w:val="0069241F"/>
    <w:rsid w:val="006926DE"/>
    <w:rsid w:val="006927AE"/>
    <w:rsid w:val="00692C97"/>
    <w:rsid w:val="00692D87"/>
    <w:rsid w:val="00693045"/>
    <w:rsid w:val="00693153"/>
    <w:rsid w:val="0069350B"/>
    <w:rsid w:val="00694371"/>
    <w:rsid w:val="0069485F"/>
    <w:rsid w:val="00694B45"/>
    <w:rsid w:val="00694C04"/>
    <w:rsid w:val="00694C49"/>
    <w:rsid w:val="00694D26"/>
    <w:rsid w:val="00695174"/>
    <w:rsid w:val="006952A5"/>
    <w:rsid w:val="006958E2"/>
    <w:rsid w:val="00695981"/>
    <w:rsid w:val="00695BEF"/>
    <w:rsid w:val="00695CB3"/>
    <w:rsid w:val="00696165"/>
    <w:rsid w:val="006963DA"/>
    <w:rsid w:val="00696A00"/>
    <w:rsid w:val="00696A95"/>
    <w:rsid w:val="00696D97"/>
    <w:rsid w:val="006975E4"/>
    <w:rsid w:val="00697600"/>
    <w:rsid w:val="00697918"/>
    <w:rsid w:val="00697D92"/>
    <w:rsid w:val="006A013B"/>
    <w:rsid w:val="006A027F"/>
    <w:rsid w:val="006A0358"/>
    <w:rsid w:val="006A03CF"/>
    <w:rsid w:val="006A0A43"/>
    <w:rsid w:val="006A0EF5"/>
    <w:rsid w:val="006A0F09"/>
    <w:rsid w:val="006A1106"/>
    <w:rsid w:val="006A137F"/>
    <w:rsid w:val="006A18EC"/>
    <w:rsid w:val="006A243D"/>
    <w:rsid w:val="006A276D"/>
    <w:rsid w:val="006A288C"/>
    <w:rsid w:val="006A310F"/>
    <w:rsid w:val="006A34C1"/>
    <w:rsid w:val="006A407B"/>
    <w:rsid w:val="006A4229"/>
    <w:rsid w:val="006A480A"/>
    <w:rsid w:val="006A4BA6"/>
    <w:rsid w:val="006A4C2C"/>
    <w:rsid w:val="006A4C91"/>
    <w:rsid w:val="006A5408"/>
    <w:rsid w:val="006A543B"/>
    <w:rsid w:val="006A576B"/>
    <w:rsid w:val="006A5825"/>
    <w:rsid w:val="006A605A"/>
    <w:rsid w:val="006A62FF"/>
    <w:rsid w:val="006A64E9"/>
    <w:rsid w:val="006A67D7"/>
    <w:rsid w:val="006A6A0E"/>
    <w:rsid w:val="006A6EBB"/>
    <w:rsid w:val="006A6FDF"/>
    <w:rsid w:val="006A7A09"/>
    <w:rsid w:val="006B0595"/>
    <w:rsid w:val="006B0685"/>
    <w:rsid w:val="006B0BB5"/>
    <w:rsid w:val="006B1179"/>
    <w:rsid w:val="006B1A41"/>
    <w:rsid w:val="006B1C93"/>
    <w:rsid w:val="006B1D84"/>
    <w:rsid w:val="006B1E4B"/>
    <w:rsid w:val="006B2159"/>
    <w:rsid w:val="006B23F6"/>
    <w:rsid w:val="006B2631"/>
    <w:rsid w:val="006B2EAD"/>
    <w:rsid w:val="006B391C"/>
    <w:rsid w:val="006B395A"/>
    <w:rsid w:val="006B3A06"/>
    <w:rsid w:val="006B3B11"/>
    <w:rsid w:val="006B3BD5"/>
    <w:rsid w:val="006B3CA2"/>
    <w:rsid w:val="006B3E01"/>
    <w:rsid w:val="006B40F5"/>
    <w:rsid w:val="006B428C"/>
    <w:rsid w:val="006B47FC"/>
    <w:rsid w:val="006B4832"/>
    <w:rsid w:val="006B4B11"/>
    <w:rsid w:val="006B4CC0"/>
    <w:rsid w:val="006B4CDB"/>
    <w:rsid w:val="006B50E8"/>
    <w:rsid w:val="006B5439"/>
    <w:rsid w:val="006B5648"/>
    <w:rsid w:val="006B5866"/>
    <w:rsid w:val="006B5A3D"/>
    <w:rsid w:val="006B5B91"/>
    <w:rsid w:val="006B6024"/>
    <w:rsid w:val="006B60B8"/>
    <w:rsid w:val="006B67F8"/>
    <w:rsid w:val="006B6855"/>
    <w:rsid w:val="006B6A1B"/>
    <w:rsid w:val="006B6BFD"/>
    <w:rsid w:val="006B71AF"/>
    <w:rsid w:val="006B7DF5"/>
    <w:rsid w:val="006B7E8E"/>
    <w:rsid w:val="006C0070"/>
    <w:rsid w:val="006C0688"/>
    <w:rsid w:val="006C0705"/>
    <w:rsid w:val="006C11EB"/>
    <w:rsid w:val="006C13A9"/>
    <w:rsid w:val="006C165A"/>
    <w:rsid w:val="006C1866"/>
    <w:rsid w:val="006C1D4B"/>
    <w:rsid w:val="006C21CA"/>
    <w:rsid w:val="006C288E"/>
    <w:rsid w:val="006C2E54"/>
    <w:rsid w:val="006C3246"/>
    <w:rsid w:val="006C34DA"/>
    <w:rsid w:val="006C384C"/>
    <w:rsid w:val="006C3855"/>
    <w:rsid w:val="006C3B2C"/>
    <w:rsid w:val="006C3DF7"/>
    <w:rsid w:val="006C4085"/>
    <w:rsid w:val="006C41B6"/>
    <w:rsid w:val="006C4283"/>
    <w:rsid w:val="006C47A8"/>
    <w:rsid w:val="006C499D"/>
    <w:rsid w:val="006C4C5B"/>
    <w:rsid w:val="006C4CBF"/>
    <w:rsid w:val="006C4D5D"/>
    <w:rsid w:val="006C4E13"/>
    <w:rsid w:val="006C5114"/>
    <w:rsid w:val="006C517D"/>
    <w:rsid w:val="006C52B4"/>
    <w:rsid w:val="006C5401"/>
    <w:rsid w:val="006C597E"/>
    <w:rsid w:val="006C59D7"/>
    <w:rsid w:val="006C5A52"/>
    <w:rsid w:val="006C5DBE"/>
    <w:rsid w:val="006C6090"/>
    <w:rsid w:val="006C64F1"/>
    <w:rsid w:val="006C660E"/>
    <w:rsid w:val="006C698C"/>
    <w:rsid w:val="006C6AC7"/>
    <w:rsid w:val="006C6B56"/>
    <w:rsid w:val="006C6D6E"/>
    <w:rsid w:val="006C6DE8"/>
    <w:rsid w:val="006C7058"/>
    <w:rsid w:val="006C7209"/>
    <w:rsid w:val="006C7470"/>
    <w:rsid w:val="006C752C"/>
    <w:rsid w:val="006C75A3"/>
    <w:rsid w:val="006C7625"/>
    <w:rsid w:val="006C76A8"/>
    <w:rsid w:val="006C7B1F"/>
    <w:rsid w:val="006C7BEA"/>
    <w:rsid w:val="006D00A7"/>
    <w:rsid w:val="006D0306"/>
    <w:rsid w:val="006D079C"/>
    <w:rsid w:val="006D0B84"/>
    <w:rsid w:val="006D0C13"/>
    <w:rsid w:val="006D0F86"/>
    <w:rsid w:val="006D1A2C"/>
    <w:rsid w:val="006D1DC3"/>
    <w:rsid w:val="006D2291"/>
    <w:rsid w:val="006D2408"/>
    <w:rsid w:val="006D2598"/>
    <w:rsid w:val="006D263C"/>
    <w:rsid w:val="006D265B"/>
    <w:rsid w:val="006D2910"/>
    <w:rsid w:val="006D29BA"/>
    <w:rsid w:val="006D2C0D"/>
    <w:rsid w:val="006D3AC5"/>
    <w:rsid w:val="006D3F00"/>
    <w:rsid w:val="006D43C0"/>
    <w:rsid w:val="006D446A"/>
    <w:rsid w:val="006D4480"/>
    <w:rsid w:val="006D44A2"/>
    <w:rsid w:val="006D4662"/>
    <w:rsid w:val="006D4808"/>
    <w:rsid w:val="006D4C32"/>
    <w:rsid w:val="006D4DA7"/>
    <w:rsid w:val="006D4E7D"/>
    <w:rsid w:val="006D4EA7"/>
    <w:rsid w:val="006D4F91"/>
    <w:rsid w:val="006D52EA"/>
    <w:rsid w:val="006D56C6"/>
    <w:rsid w:val="006D57BC"/>
    <w:rsid w:val="006D5F71"/>
    <w:rsid w:val="006D6544"/>
    <w:rsid w:val="006D6AB2"/>
    <w:rsid w:val="006D6BAE"/>
    <w:rsid w:val="006D6DA3"/>
    <w:rsid w:val="006D7092"/>
    <w:rsid w:val="006D70E6"/>
    <w:rsid w:val="006E0032"/>
    <w:rsid w:val="006E00C3"/>
    <w:rsid w:val="006E0174"/>
    <w:rsid w:val="006E024E"/>
    <w:rsid w:val="006E027F"/>
    <w:rsid w:val="006E0D1A"/>
    <w:rsid w:val="006E0F76"/>
    <w:rsid w:val="006E0F87"/>
    <w:rsid w:val="006E141C"/>
    <w:rsid w:val="006E176B"/>
    <w:rsid w:val="006E178E"/>
    <w:rsid w:val="006E19A7"/>
    <w:rsid w:val="006E1B81"/>
    <w:rsid w:val="006E1C31"/>
    <w:rsid w:val="006E1D73"/>
    <w:rsid w:val="006E24B5"/>
    <w:rsid w:val="006E26D3"/>
    <w:rsid w:val="006E2837"/>
    <w:rsid w:val="006E28F9"/>
    <w:rsid w:val="006E2988"/>
    <w:rsid w:val="006E2C12"/>
    <w:rsid w:val="006E2C51"/>
    <w:rsid w:val="006E2D7D"/>
    <w:rsid w:val="006E3163"/>
    <w:rsid w:val="006E369D"/>
    <w:rsid w:val="006E3826"/>
    <w:rsid w:val="006E3BFF"/>
    <w:rsid w:val="006E3C3A"/>
    <w:rsid w:val="006E3C3F"/>
    <w:rsid w:val="006E3FD2"/>
    <w:rsid w:val="006E4739"/>
    <w:rsid w:val="006E4C67"/>
    <w:rsid w:val="006E4FF1"/>
    <w:rsid w:val="006E551D"/>
    <w:rsid w:val="006E5FBC"/>
    <w:rsid w:val="006E6256"/>
    <w:rsid w:val="006E69DE"/>
    <w:rsid w:val="006E6B16"/>
    <w:rsid w:val="006E6C11"/>
    <w:rsid w:val="006E707A"/>
    <w:rsid w:val="006E712C"/>
    <w:rsid w:val="006E72F7"/>
    <w:rsid w:val="006E752C"/>
    <w:rsid w:val="006E78B9"/>
    <w:rsid w:val="006E79C1"/>
    <w:rsid w:val="006E79C8"/>
    <w:rsid w:val="006E7CE5"/>
    <w:rsid w:val="006F0287"/>
    <w:rsid w:val="006F037F"/>
    <w:rsid w:val="006F03D3"/>
    <w:rsid w:val="006F0770"/>
    <w:rsid w:val="006F07F2"/>
    <w:rsid w:val="006F0EC3"/>
    <w:rsid w:val="006F101D"/>
    <w:rsid w:val="006F16C9"/>
    <w:rsid w:val="006F18A8"/>
    <w:rsid w:val="006F1A5F"/>
    <w:rsid w:val="006F1C84"/>
    <w:rsid w:val="006F1ED6"/>
    <w:rsid w:val="006F234A"/>
    <w:rsid w:val="006F24A4"/>
    <w:rsid w:val="006F2C37"/>
    <w:rsid w:val="006F2CD3"/>
    <w:rsid w:val="006F2D31"/>
    <w:rsid w:val="006F2E2B"/>
    <w:rsid w:val="006F2E34"/>
    <w:rsid w:val="006F2F09"/>
    <w:rsid w:val="006F2FD7"/>
    <w:rsid w:val="006F31A1"/>
    <w:rsid w:val="006F3269"/>
    <w:rsid w:val="006F39C8"/>
    <w:rsid w:val="006F3CCA"/>
    <w:rsid w:val="006F4086"/>
    <w:rsid w:val="006F416A"/>
    <w:rsid w:val="006F41B0"/>
    <w:rsid w:val="006F4707"/>
    <w:rsid w:val="006F4777"/>
    <w:rsid w:val="006F47B5"/>
    <w:rsid w:val="006F4D1A"/>
    <w:rsid w:val="006F4D35"/>
    <w:rsid w:val="006F52EA"/>
    <w:rsid w:val="006F534C"/>
    <w:rsid w:val="006F56AE"/>
    <w:rsid w:val="006F5A90"/>
    <w:rsid w:val="006F5C8F"/>
    <w:rsid w:val="006F5D42"/>
    <w:rsid w:val="006F627D"/>
    <w:rsid w:val="006F6357"/>
    <w:rsid w:val="006F6A26"/>
    <w:rsid w:val="006F6F48"/>
    <w:rsid w:val="006F7050"/>
    <w:rsid w:val="006F7340"/>
    <w:rsid w:val="006F746B"/>
    <w:rsid w:val="006F77D6"/>
    <w:rsid w:val="006F7812"/>
    <w:rsid w:val="006F7B6F"/>
    <w:rsid w:val="007003F0"/>
    <w:rsid w:val="007009B2"/>
    <w:rsid w:val="00700ADC"/>
    <w:rsid w:val="00700B22"/>
    <w:rsid w:val="00700EBB"/>
    <w:rsid w:val="00700F5F"/>
    <w:rsid w:val="00700FF5"/>
    <w:rsid w:val="00701383"/>
    <w:rsid w:val="007014BF"/>
    <w:rsid w:val="00701831"/>
    <w:rsid w:val="007019CB"/>
    <w:rsid w:val="00701BAB"/>
    <w:rsid w:val="00701DAC"/>
    <w:rsid w:val="00701E90"/>
    <w:rsid w:val="00701F6F"/>
    <w:rsid w:val="0070348C"/>
    <w:rsid w:val="007034D3"/>
    <w:rsid w:val="0070423A"/>
    <w:rsid w:val="007044F2"/>
    <w:rsid w:val="00704C65"/>
    <w:rsid w:val="00704C77"/>
    <w:rsid w:val="00705367"/>
    <w:rsid w:val="007057C7"/>
    <w:rsid w:val="00705857"/>
    <w:rsid w:val="007058FD"/>
    <w:rsid w:val="007059D0"/>
    <w:rsid w:val="00705B64"/>
    <w:rsid w:val="00705C64"/>
    <w:rsid w:val="00705EC4"/>
    <w:rsid w:val="007062B5"/>
    <w:rsid w:val="0070634E"/>
    <w:rsid w:val="00706B22"/>
    <w:rsid w:val="007073DD"/>
    <w:rsid w:val="00707582"/>
    <w:rsid w:val="0070772A"/>
    <w:rsid w:val="00707B72"/>
    <w:rsid w:val="007105BF"/>
    <w:rsid w:val="007105E5"/>
    <w:rsid w:val="00710EDD"/>
    <w:rsid w:val="0071136B"/>
    <w:rsid w:val="007114EA"/>
    <w:rsid w:val="00711CDC"/>
    <w:rsid w:val="00711D47"/>
    <w:rsid w:val="007124B5"/>
    <w:rsid w:val="00712C91"/>
    <w:rsid w:val="00712E66"/>
    <w:rsid w:val="00712F75"/>
    <w:rsid w:val="00713211"/>
    <w:rsid w:val="00713484"/>
    <w:rsid w:val="00713791"/>
    <w:rsid w:val="00713ADF"/>
    <w:rsid w:val="00713DEE"/>
    <w:rsid w:val="0071421E"/>
    <w:rsid w:val="00714CA6"/>
    <w:rsid w:val="007150C0"/>
    <w:rsid w:val="007152A7"/>
    <w:rsid w:val="0071575C"/>
    <w:rsid w:val="00715824"/>
    <w:rsid w:val="00715D7F"/>
    <w:rsid w:val="00716322"/>
    <w:rsid w:val="007165D7"/>
    <w:rsid w:val="007166FC"/>
    <w:rsid w:val="00716ED6"/>
    <w:rsid w:val="00716F7B"/>
    <w:rsid w:val="00717185"/>
    <w:rsid w:val="00717A4F"/>
    <w:rsid w:val="00717D2A"/>
    <w:rsid w:val="00717E78"/>
    <w:rsid w:val="00717EB6"/>
    <w:rsid w:val="00720248"/>
    <w:rsid w:val="00720433"/>
    <w:rsid w:val="007208E6"/>
    <w:rsid w:val="00720B6E"/>
    <w:rsid w:val="00720F70"/>
    <w:rsid w:val="00720FD2"/>
    <w:rsid w:val="00721166"/>
    <w:rsid w:val="00721A36"/>
    <w:rsid w:val="007221EF"/>
    <w:rsid w:val="0072234D"/>
    <w:rsid w:val="00722369"/>
    <w:rsid w:val="00722827"/>
    <w:rsid w:val="00722AB8"/>
    <w:rsid w:val="00722EA8"/>
    <w:rsid w:val="0072305C"/>
    <w:rsid w:val="007231BB"/>
    <w:rsid w:val="00723203"/>
    <w:rsid w:val="007235EF"/>
    <w:rsid w:val="0072389A"/>
    <w:rsid w:val="007239F2"/>
    <w:rsid w:val="00723A8B"/>
    <w:rsid w:val="00723C77"/>
    <w:rsid w:val="00723DDD"/>
    <w:rsid w:val="00724087"/>
    <w:rsid w:val="00724190"/>
    <w:rsid w:val="0072451D"/>
    <w:rsid w:val="0072479B"/>
    <w:rsid w:val="007247F6"/>
    <w:rsid w:val="00724D58"/>
    <w:rsid w:val="00724D95"/>
    <w:rsid w:val="00724F65"/>
    <w:rsid w:val="00725527"/>
    <w:rsid w:val="0072598E"/>
    <w:rsid w:val="00725B35"/>
    <w:rsid w:val="00725CEE"/>
    <w:rsid w:val="0072613F"/>
    <w:rsid w:val="00726222"/>
    <w:rsid w:val="00727055"/>
    <w:rsid w:val="00727667"/>
    <w:rsid w:val="00727B9E"/>
    <w:rsid w:val="00727CA0"/>
    <w:rsid w:val="00730611"/>
    <w:rsid w:val="007310AA"/>
    <w:rsid w:val="00731201"/>
    <w:rsid w:val="00731843"/>
    <w:rsid w:val="00731BA8"/>
    <w:rsid w:val="00731C4D"/>
    <w:rsid w:val="00731C8B"/>
    <w:rsid w:val="00732445"/>
    <w:rsid w:val="0073269A"/>
    <w:rsid w:val="00732821"/>
    <w:rsid w:val="00732987"/>
    <w:rsid w:val="00732B0C"/>
    <w:rsid w:val="00733325"/>
    <w:rsid w:val="007333FD"/>
    <w:rsid w:val="00733497"/>
    <w:rsid w:val="0073352A"/>
    <w:rsid w:val="00733889"/>
    <w:rsid w:val="00733A37"/>
    <w:rsid w:val="00733D8B"/>
    <w:rsid w:val="00733D98"/>
    <w:rsid w:val="007340FA"/>
    <w:rsid w:val="00734286"/>
    <w:rsid w:val="00734426"/>
    <w:rsid w:val="00734468"/>
    <w:rsid w:val="00734724"/>
    <w:rsid w:val="00734B97"/>
    <w:rsid w:val="00734DF5"/>
    <w:rsid w:val="007350E2"/>
    <w:rsid w:val="007352A5"/>
    <w:rsid w:val="00735933"/>
    <w:rsid w:val="007359F6"/>
    <w:rsid w:val="00735BCD"/>
    <w:rsid w:val="00735CEC"/>
    <w:rsid w:val="0073600F"/>
    <w:rsid w:val="007360E2"/>
    <w:rsid w:val="007364AB"/>
    <w:rsid w:val="00736724"/>
    <w:rsid w:val="00736792"/>
    <w:rsid w:val="00736A55"/>
    <w:rsid w:val="00736DA0"/>
    <w:rsid w:val="00736FCA"/>
    <w:rsid w:val="00736FE7"/>
    <w:rsid w:val="007370CF"/>
    <w:rsid w:val="007374CC"/>
    <w:rsid w:val="00737505"/>
    <w:rsid w:val="00737B40"/>
    <w:rsid w:val="00737C23"/>
    <w:rsid w:val="00737E87"/>
    <w:rsid w:val="00737F8A"/>
    <w:rsid w:val="00740015"/>
    <w:rsid w:val="00740245"/>
    <w:rsid w:val="00740699"/>
    <w:rsid w:val="00740BB0"/>
    <w:rsid w:val="00740D98"/>
    <w:rsid w:val="00740D9A"/>
    <w:rsid w:val="00740E5C"/>
    <w:rsid w:val="00740FB7"/>
    <w:rsid w:val="007410F8"/>
    <w:rsid w:val="00741D39"/>
    <w:rsid w:val="00742116"/>
    <w:rsid w:val="007421F4"/>
    <w:rsid w:val="00742214"/>
    <w:rsid w:val="007422EE"/>
    <w:rsid w:val="007423D4"/>
    <w:rsid w:val="00742C13"/>
    <w:rsid w:val="00742E30"/>
    <w:rsid w:val="00742FE1"/>
    <w:rsid w:val="0074300D"/>
    <w:rsid w:val="00743119"/>
    <w:rsid w:val="00743139"/>
    <w:rsid w:val="007431A4"/>
    <w:rsid w:val="0074329B"/>
    <w:rsid w:val="00743631"/>
    <w:rsid w:val="00743EC4"/>
    <w:rsid w:val="00743F40"/>
    <w:rsid w:val="00744441"/>
    <w:rsid w:val="0074489C"/>
    <w:rsid w:val="00744E90"/>
    <w:rsid w:val="00744FC3"/>
    <w:rsid w:val="00745122"/>
    <w:rsid w:val="00745636"/>
    <w:rsid w:val="00745C62"/>
    <w:rsid w:val="00745F11"/>
    <w:rsid w:val="00745F72"/>
    <w:rsid w:val="00746387"/>
    <w:rsid w:val="00746564"/>
    <w:rsid w:val="007465E5"/>
    <w:rsid w:val="00746791"/>
    <w:rsid w:val="00746B9E"/>
    <w:rsid w:val="00746E6E"/>
    <w:rsid w:val="007470F6"/>
    <w:rsid w:val="00747242"/>
    <w:rsid w:val="00747A20"/>
    <w:rsid w:val="00747D0F"/>
    <w:rsid w:val="00750082"/>
    <w:rsid w:val="0075008F"/>
    <w:rsid w:val="00750151"/>
    <w:rsid w:val="00750ADB"/>
    <w:rsid w:val="00750B59"/>
    <w:rsid w:val="00750BF2"/>
    <w:rsid w:val="00750BF5"/>
    <w:rsid w:val="00750D4B"/>
    <w:rsid w:val="00750D52"/>
    <w:rsid w:val="00750E9F"/>
    <w:rsid w:val="00751624"/>
    <w:rsid w:val="007516A1"/>
    <w:rsid w:val="00751AE1"/>
    <w:rsid w:val="00751E0B"/>
    <w:rsid w:val="00751FC2"/>
    <w:rsid w:val="00752283"/>
    <w:rsid w:val="007523E5"/>
    <w:rsid w:val="00752A93"/>
    <w:rsid w:val="00752E48"/>
    <w:rsid w:val="0075320E"/>
    <w:rsid w:val="0075324E"/>
    <w:rsid w:val="007532AC"/>
    <w:rsid w:val="007532C5"/>
    <w:rsid w:val="00753C07"/>
    <w:rsid w:val="00753E36"/>
    <w:rsid w:val="00754149"/>
    <w:rsid w:val="00754726"/>
    <w:rsid w:val="0075473F"/>
    <w:rsid w:val="0075479A"/>
    <w:rsid w:val="007547DC"/>
    <w:rsid w:val="00754F94"/>
    <w:rsid w:val="00755245"/>
    <w:rsid w:val="00755751"/>
    <w:rsid w:val="0075576C"/>
    <w:rsid w:val="007557D3"/>
    <w:rsid w:val="007558CA"/>
    <w:rsid w:val="007560ED"/>
    <w:rsid w:val="0075661B"/>
    <w:rsid w:val="00756EB0"/>
    <w:rsid w:val="007572A3"/>
    <w:rsid w:val="00757E58"/>
    <w:rsid w:val="00760000"/>
    <w:rsid w:val="0076036C"/>
    <w:rsid w:val="00760669"/>
    <w:rsid w:val="007609C3"/>
    <w:rsid w:val="0076130B"/>
    <w:rsid w:val="007614C8"/>
    <w:rsid w:val="00761646"/>
    <w:rsid w:val="00761A1D"/>
    <w:rsid w:val="00761BAA"/>
    <w:rsid w:val="00761E6F"/>
    <w:rsid w:val="00762204"/>
    <w:rsid w:val="007622E4"/>
    <w:rsid w:val="0076247C"/>
    <w:rsid w:val="007625FA"/>
    <w:rsid w:val="00762BB0"/>
    <w:rsid w:val="00762C09"/>
    <w:rsid w:val="0076349A"/>
    <w:rsid w:val="0076369A"/>
    <w:rsid w:val="00763DAD"/>
    <w:rsid w:val="00763F42"/>
    <w:rsid w:val="0076412C"/>
    <w:rsid w:val="0076417D"/>
    <w:rsid w:val="00764458"/>
    <w:rsid w:val="007645CA"/>
    <w:rsid w:val="007648EC"/>
    <w:rsid w:val="00764AA5"/>
    <w:rsid w:val="00764B87"/>
    <w:rsid w:val="00764FB7"/>
    <w:rsid w:val="0076545A"/>
    <w:rsid w:val="0076560D"/>
    <w:rsid w:val="00765617"/>
    <w:rsid w:val="00765C84"/>
    <w:rsid w:val="00765ED2"/>
    <w:rsid w:val="00766107"/>
    <w:rsid w:val="007664C7"/>
    <w:rsid w:val="00766901"/>
    <w:rsid w:val="00766C82"/>
    <w:rsid w:val="00767057"/>
    <w:rsid w:val="00767416"/>
    <w:rsid w:val="0076764E"/>
    <w:rsid w:val="007676C5"/>
    <w:rsid w:val="0076781F"/>
    <w:rsid w:val="0077032B"/>
    <w:rsid w:val="00771425"/>
    <w:rsid w:val="00771761"/>
    <w:rsid w:val="00771824"/>
    <w:rsid w:val="00771899"/>
    <w:rsid w:val="00771D30"/>
    <w:rsid w:val="0077250B"/>
    <w:rsid w:val="007729C1"/>
    <w:rsid w:val="0077325D"/>
    <w:rsid w:val="00773949"/>
    <w:rsid w:val="00773AEB"/>
    <w:rsid w:val="00773B95"/>
    <w:rsid w:val="00773BFA"/>
    <w:rsid w:val="00774190"/>
    <w:rsid w:val="0077428A"/>
    <w:rsid w:val="00774731"/>
    <w:rsid w:val="007749BF"/>
    <w:rsid w:val="00774B37"/>
    <w:rsid w:val="00774D9C"/>
    <w:rsid w:val="00774F08"/>
    <w:rsid w:val="00775573"/>
    <w:rsid w:val="0077569B"/>
    <w:rsid w:val="00775B2E"/>
    <w:rsid w:val="00775C78"/>
    <w:rsid w:val="00775C80"/>
    <w:rsid w:val="00775CDF"/>
    <w:rsid w:val="0077634F"/>
    <w:rsid w:val="00776CDC"/>
    <w:rsid w:val="00776E68"/>
    <w:rsid w:val="00776EE5"/>
    <w:rsid w:val="0077708C"/>
    <w:rsid w:val="0077718C"/>
    <w:rsid w:val="0077797D"/>
    <w:rsid w:val="00777B4A"/>
    <w:rsid w:val="00777E13"/>
    <w:rsid w:val="00780464"/>
    <w:rsid w:val="0078053F"/>
    <w:rsid w:val="00780562"/>
    <w:rsid w:val="00780A7D"/>
    <w:rsid w:val="00780F9F"/>
    <w:rsid w:val="00780FDA"/>
    <w:rsid w:val="0078133D"/>
    <w:rsid w:val="007813C1"/>
    <w:rsid w:val="00781726"/>
    <w:rsid w:val="007818B9"/>
    <w:rsid w:val="007818EE"/>
    <w:rsid w:val="00781BBF"/>
    <w:rsid w:val="00781D9A"/>
    <w:rsid w:val="0078209D"/>
    <w:rsid w:val="0078222C"/>
    <w:rsid w:val="0078244E"/>
    <w:rsid w:val="007826E4"/>
    <w:rsid w:val="00782AE7"/>
    <w:rsid w:val="00782F39"/>
    <w:rsid w:val="007832A3"/>
    <w:rsid w:val="00783D86"/>
    <w:rsid w:val="00783E41"/>
    <w:rsid w:val="0078439A"/>
    <w:rsid w:val="0078455E"/>
    <w:rsid w:val="007845ED"/>
    <w:rsid w:val="00784618"/>
    <w:rsid w:val="00784694"/>
    <w:rsid w:val="0078470A"/>
    <w:rsid w:val="0078484F"/>
    <w:rsid w:val="007848AA"/>
    <w:rsid w:val="00784957"/>
    <w:rsid w:val="007851D5"/>
    <w:rsid w:val="00785455"/>
    <w:rsid w:val="0078574B"/>
    <w:rsid w:val="00785996"/>
    <w:rsid w:val="00785EA7"/>
    <w:rsid w:val="00785F26"/>
    <w:rsid w:val="00785FEC"/>
    <w:rsid w:val="00786176"/>
    <w:rsid w:val="007861D1"/>
    <w:rsid w:val="007867B4"/>
    <w:rsid w:val="00786879"/>
    <w:rsid w:val="00786954"/>
    <w:rsid w:val="00786972"/>
    <w:rsid w:val="00786A17"/>
    <w:rsid w:val="00786A88"/>
    <w:rsid w:val="00786D5A"/>
    <w:rsid w:val="00787008"/>
    <w:rsid w:val="007877D9"/>
    <w:rsid w:val="00787A8C"/>
    <w:rsid w:val="00787E82"/>
    <w:rsid w:val="00787E8A"/>
    <w:rsid w:val="00790539"/>
    <w:rsid w:val="0079063D"/>
    <w:rsid w:val="00790731"/>
    <w:rsid w:val="00790A76"/>
    <w:rsid w:val="00791065"/>
    <w:rsid w:val="00791432"/>
    <w:rsid w:val="0079152D"/>
    <w:rsid w:val="00791569"/>
    <w:rsid w:val="00791A3F"/>
    <w:rsid w:val="00792A25"/>
    <w:rsid w:val="00792A64"/>
    <w:rsid w:val="00792AC5"/>
    <w:rsid w:val="007932E8"/>
    <w:rsid w:val="007934EA"/>
    <w:rsid w:val="00793A99"/>
    <w:rsid w:val="00794226"/>
    <w:rsid w:val="00794603"/>
    <w:rsid w:val="00794E7C"/>
    <w:rsid w:val="00795220"/>
    <w:rsid w:val="0079522C"/>
    <w:rsid w:val="007953B4"/>
    <w:rsid w:val="007954BF"/>
    <w:rsid w:val="007955EF"/>
    <w:rsid w:val="007956B1"/>
    <w:rsid w:val="00795E45"/>
    <w:rsid w:val="0079617F"/>
    <w:rsid w:val="00796212"/>
    <w:rsid w:val="00796383"/>
    <w:rsid w:val="007965D8"/>
    <w:rsid w:val="00796815"/>
    <w:rsid w:val="00796846"/>
    <w:rsid w:val="007971B5"/>
    <w:rsid w:val="00797334"/>
    <w:rsid w:val="007974BE"/>
    <w:rsid w:val="00797994"/>
    <w:rsid w:val="00797AA2"/>
    <w:rsid w:val="007A002A"/>
    <w:rsid w:val="007A01FF"/>
    <w:rsid w:val="007A0C66"/>
    <w:rsid w:val="007A0E7A"/>
    <w:rsid w:val="007A0EDD"/>
    <w:rsid w:val="007A1218"/>
    <w:rsid w:val="007A13D3"/>
    <w:rsid w:val="007A1845"/>
    <w:rsid w:val="007A18F0"/>
    <w:rsid w:val="007A2506"/>
    <w:rsid w:val="007A2957"/>
    <w:rsid w:val="007A2B02"/>
    <w:rsid w:val="007A2D86"/>
    <w:rsid w:val="007A2EE4"/>
    <w:rsid w:val="007A3386"/>
    <w:rsid w:val="007A3BAA"/>
    <w:rsid w:val="007A4441"/>
    <w:rsid w:val="007A4EBB"/>
    <w:rsid w:val="007A51D2"/>
    <w:rsid w:val="007A5437"/>
    <w:rsid w:val="007A545B"/>
    <w:rsid w:val="007A6139"/>
    <w:rsid w:val="007A636D"/>
    <w:rsid w:val="007A6443"/>
    <w:rsid w:val="007A6730"/>
    <w:rsid w:val="007A6B35"/>
    <w:rsid w:val="007A6D23"/>
    <w:rsid w:val="007A76EC"/>
    <w:rsid w:val="007A7CDE"/>
    <w:rsid w:val="007A7F35"/>
    <w:rsid w:val="007B075D"/>
    <w:rsid w:val="007B09B8"/>
    <w:rsid w:val="007B0D17"/>
    <w:rsid w:val="007B1D99"/>
    <w:rsid w:val="007B1DCB"/>
    <w:rsid w:val="007B268D"/>
    <w:rsid w:val="007B2745"/>
    <w:rsid w:val="007B295C"/>
    <w:rsid w:val="007B2AB6"/>
    <w:rsid w:val="007B2AC1"/>
    <w:rsid w:val="007B2B30"/>
    <w:rsid w:val="007B2DE5"/>
    <w:rsid w:val="007B3034"/>
    <w:rsid w:val="007B3CDE"/>
    <w:rsid w:val="007B3DBC"/>
    <w:rsid w:val="007B526E"/>
    <w:rsid w:val="007B5847"/>
    <w:rsid w:val="007B5911"/>
    <w:rsid w:val="007B5A91"/>
    <w:rsid w:val="007B5EE8"/>
    <w:rsid w:val="007B6513"/>
    <w:rsid w:val="007B66EF"/>
    <w:rsid w:val="007B68C2"/>
    <w:rsid w:val="007B6C51"/>
    <w:rsid w:val="007B6FC1"/>
    <w:rsid w:val="007B73D3"/>
    <w:rsid w:val="007B7493"/>
    <w:rsid w:val="007B74E4"/>
    <w:rsid w:val="007B7EF8"/>
    <w:rsid w:val="007B7F80"/>
    <w:rsid w:val="007C042A"/>
    <w:rsid w:val="007C04F0"/>
    <w:rsid w:val="007C061B"/>
    <w:rsid w:val="007C0A71"/>
    <w:rsid w:val="007C0AB4"/>
    <w:rsid w:val="007C0D8C"/>
    <w:rsid w:val="007C0E24"/>
    <w:rsid w:val="007C0ED4"/>
    <w:rsid w:val="007C1356"/>
    <w:rsid w:val="007C1B1C"/>
    <w:rsid w:val="007C1EB7"/>
    <w:rsid w:val="007C1FBF"/>
    <w:rsid w:val="007C202B"/>
    <w:rsid w:val="007C2A25"/>
    <w:rsid w:val="007C2F1C"/>
    <w:rsid w:val="007C31FE"/>
    <w:rsid w:val="007C362D"/>
    <w:rsid w:val="007C3931"/>
    <w:rsid w:val="007C47DB"/>
    <w:rsid w:val="007C4838"/>
    <w:rsid w:val="007C4911"/>
    <w:rsid w:val="007C4A34"/>
    <w:rsid w:val="007C4B67"/>
    <w:rsid w:val="007C528A"/>
    <w:rsid w:val="007C54B4"/>
    <w:rsid w:val="007C55A9"/>
    <w:rsid w:val="007C56ED"/>
    <w:rsid w:val="007C58A4"/>
    <w:rsid w:val="007C58B8"/>
    <w:rsid w:val="007C5B44"/>
    <w:rsid w:val="007C5D07"/>
    <w:rsid w:val="007C5E37"/>
    <w:rsid w:val="007C6196"/>
    <w:rsid w:val="007C654D"/>
    <w:rsid w:val="007C6764"/>
    <w:rsid w:val="007C682D"/>
    <w:rsid w:val="007C695F"/>
    <w:rsid w:val="007C69B7"/>
    <w:rsid w:val="007C6A90"/>
    <w:rsid w:val="007C6C64"/>
    <w:rsid w:val="007C6ED0"/>
    <w:rsid w:val="007C7214"/>
    <w:rsid w:val="007D0139"/>
    <w:rsid w:val="007D0443"/>
    <w:rsid w:val="007D0663"/>
    <w:rsid w:val="007D0C0B"/>
    <w:rsid w:val="007D0F3F"/>
    <w:rsid w:val="007D0F6F"/>
    <w:rsid w:val="007D1594"/>
    <w:rsid w:val="007D16D7"/>
    <w:rsid w:val="007D1A33"/>
    <w:rsid w:val="007D1A64"/>
    <w:rsid w:val="007D1C77"/>
    <w:rsid w:val="007D2087"/>
    <w:rsid w:val="007D23D0"/>
    <w:rsid w:val="007D2A16"/>
    <w:rsid w:val="007D2F29"/>
    <w:rsid w:val="007D2F54"/>
    <w:rsid w:val="007D33D2"/>
    <w:rsid w:val="007D34D9"/>
    <w:rsid w:val="007D41B1"/>
    <w:rsid w:val="007D4639"/>
    <w:rsid w:val="007D4D7C"/>
    <w:rsid w:val="007D4DC7"/>
    <w:rsid w:val="007D50E1"/>
    <w:rsid w:val="007D5303"/>
    <w:rsid w:val="007D5B56"/>
    <w:rsid w:val="007D6B78"/>
    <w:rsid w:val="007D7157"/>
    <w:rsid w:val="007D71A3"/>
    <w:rsid w:val="007D7491"/>
    <w:rsid w:val="007D7654"/>
    <w:rsid w:val="007D7A5C"/>
    <w:rsid w:val="007E002B"/>
    <w:rsid w:val="007E0177"/>
    <w:rsid w:val="007E04C4"/>
    <w:rsid w:val="007E0C59"/>
    <w:rsid w:val="007E0CC3"/>
    <w:rsid w:val="007E0DF1"/>
    <w:rsid w:val="007E0E1E"/>
    <w:rsid w:val="007E0FFF"/>
    <w:rsid w:val="007E1033"/>
    <w:rsid w:val="007E10A6"/>
    <w:rsid w:val="007E14A4"/>
    <w:rsid w:val="007E16BF"/>
    <w:rsid w:val="007E1CE0"/>
    <w:rsid w:val="007E1E13"/>
    <w:rsid w:val="007E1FB3"/>
    <w:rsid w:val="007E2126"/>
    <w:rsid w:val="007E2B8F"/>
    <w:rsid w:val="007E2F3A"/>
    <w:rsid w:val="007E34A4"/>
    <w:rsid w:val="007E350F"/>
    <w:rsid w:val="007E3A3D"/>
    <w:rsid w:val="007E4736"/>
    <w:rsid w:val="007E4AC6"/>
    <w:rsid w:val="007E4EB6"/>
    <w:rsid w:val="007E4EE9"/>
    <w:rsid w:val="007E50E3"/>
    <w:rsid w:val="007E52EE"/>
    <w:rsid w:val="007E5617"/>
    <w:rsid w:val="007E5C64"/>
    <w:rsid w:val="007E62BB"/>
    <w:rsid w:val="007E65D0"/>
    <w:rsid w:val="007E6B96"/>
    <w:rsid w:val="007E6D17"/>
    <w:rsid w:val="007E77BB"/>
    <w:rsid w:val="007E7941"/>
    <w:rsid w:val="007E79D2"/>
    <w:rsid w:val="007E7ABF"/>
    <w:rsid w:val="007E7F97"/>
    <w:rsid w:val="007F0375"/>
    <w:rsid w:val="007F0CB4"/>
    <w:rsid w:val="007F16E4"/>
    <w:rsid w:val="007F170F"/>
    <w:rsid w:val="007F17B2"/>
    <w:rsid w:val="007F2350"/>
    <w:rsid w:val="007F2775"/>
    <w:rsid w:val="007F2A23"/>
    <w:rsid w:val="007F30C6"/>
    <w:rsid w:val="007F3609"/>
    <w:rsid w:val="007F3787"/>
    <w:rsid w:val="007F3797"/>
    <w:rsid w:val="007F3B95"/>
    <w:rsid w:val="007F3E62"/>
    <w:rsid w:val="007F411D"/>
    <w:rsid w:val="007F463A"/>
    <w:rsid w:val="007F4686"/>
    <w:rsid w:val="007F4744"/>
    <w:rsid w:val="007F5352"/>
    <w:rsid w:val="007F549D"/>
    <w:rsid w:val="007F5785"/>
    <w:rsid w:val="007F5951"/>
    <w:rsid w:val="007F5A8E"/>
    <w:rsid w:val="007F5D45"/>
    <w:rsid w:val="007F5F71"/>
    <w:rsid w:val="007F6057"/>
    <w:rsid w:val="007F666A"/>
    <w:rsid w:val="007F7720"/>
    <w:rsid w:val="007F7801"/>
    <w:rsid w:val="007F792D"/>
    <w:rsid w:val="007F7BAF"/>
    <w:rsid w:val="00800133"/>
    <w:rsid w:val="0080044D"/>
    <w:rsid w:val="0080080E"/>
    <w:rsid w:val="00800D80"/>
    <w:rsid w:val="00800E4E"/>
    <w:rsid w:val="00800E6B"/>
    <w:rsid w:val="0080106C"/>
    <w:rsid w:val="00801240"/>
    <w:rsid w:val="00801EC9"/>
    <w:rsid w:val="00802787"/>
    <w:rsid w:val="00802BE1"/>
    <w:rsid w:val="00802DAB"/>
    <w:rsid w:val="008032A5"/>
    <w:rsid w:val="008033D0"/>
    <w:rsid w:val="0080369E"/>
    <w:rsid w:val="00803740"/>
    <w:rsid w:val="00803CB8"/>
    <w:rsid w:val="00803EF2"/>
    <w:rsid w:val="00804362"/>
    <w:rsid w:val="00804664"/>
    <w:rsid w:val="00804BB4"/>
    <w:rsid w:val="00804E03"/>
    <w:rsid w:val="00804E47"/>
    <w:rsid w:val="00805361"/>
    <w:rsid w:val="008053CF"/>
    <w:rsid w:val="0080562C"/>
    <w:rsid w:val="008057D1"/>
    <w:rsid w:val="00805C78"/>
    <w:rsid w:val="0080625D"/>
    <w:rsid w:val="00807789"/>
    <w:rsid w:val="008104DC"/>
    <w:rsid w:val="008108DC"/>
    <w:rsid w:val="00810CFC"/>
    <w:rsid w:val="00811644"/>
    <w:rsid w:val="00811DD2"/>
    <w:rsid w:val="00811E45"/>
    <w:rsid w:val="00811EAE"/>
    <w:rsid w:val="00811F52"/>
    <w:rsid w:val="008123E3"/>
    <w:rsid w:val="00812C10"/>
    <w:rsid w:val="00812D64"/>
    <w:rsid w:val="00812F56"/>
    <w:rsid w:val="008130E7"/>
    <w:rsid w:val="0081317E"/>
    <w:rsid w:val="00813CDD"/>
    <w:rsid w:val="00814498"/>
    <w:rsid w:val="00815147"/>
    <w:rsid w:val="008154CC"/>
    <w:rsid w:val="0081586C"/>
    <w:rsid w:val="00815A7D"/>
    <w:rsid w:val="00815F8C"/>
    <w:rsid w:val="0081653D"/>
    <w:rsid w:val="0081669E"/>
    <w:rsid w:val="008166A4"/>
    <w:rsid w:val="00816910"/>
    <w:rsid w:val="0081691F"/>
    <w:rsid w:val="00816C93"/>
    <w:rsid w:val="00816F54"/>
    <w:rsid w:val="00816F76"/>
    <w:rsid w:val="00817351"/>
    <w:rsid w:val="00817405"/>
    <w:rsid w:val="00817482"/>
    <w:rsid w:val="00817893"/>
    <w:rsid w:val="008179F1"/>
    <w:rsid w:val="00817B92"/>
    <w:rsid w:val="0082051D"/>
    <w:rsid w:val="008205CD"/>
    <w:rsid w:val="00821271"/>
    <w:rsid w:val="008213C0"/>
    <w:rsid w:val="008213E8"/>
    <w:rsid w:val="008215FC"/>
    <w:rsid w:val="0082168C"/>
    <w:rsid w:val="00821D9C"/>
    <w:rsid w:val="008222E3"/>
    <w:rsid w:val="00822344"/>
    <w:rsid w:val="008225B5"/>
    <w:rsid w:val="008227AE"/>
    <w:rsid w:val="008228FA"/>
    <w:rsid w:val="00822DF3"/>
    <w:rsid w:val="00823037"/>
    <w:rsid w:val="0082305C"/>
    <w:rsid w:val="0082344B"/>
    <w:rsid w:val="00823669"/>
    <w:rsid w:val="0082368C"/>
    <w:rsid w:val="00823EF3"/>
    <w:rsid w:val="0082429F"/>
    <w:rsid w:val="00824AD8"/>
    <w:rsid w:val="00824EC6"/>
    <w:rsid w:val="008251F0"/>
    <w:rsid w:val="008255EB"/>
    <w:rsid w:val="00825829"/>
    <w:rsid w:val="008259E5"/>
    <w:rsid w:val="00825ACC"/>
    <w:rsid w:val="00825E2F"/>
    <w:rsid w:val="008261C8"/>
    <w:rsid w:val="00826281"/>
    <w:rsid w:val="0082683B"/>
    <w:rsid w:val="008268E6"/>
    <w:rsid w:val="00826910"/>
    <w:rsid w:val="00826FFC"/>
    <w:rsid w:val="00827157"/>
    <w:rsid w:val="00827238"/>
    <w:rsid w:val="0082724D"/>
    <w:rsid w:val="008279C1"/>
    <w:rsid w:val="00827AFC"/>
    <w:rsid w:val="00827B1D"/>
    <w:rsid w:val="00827C70"/>
    <w:rsid w:val="00827D6C"/>
    <w:rsid w:val="00830A20"/>
    <w:rsid w:val="00830BDE"/>
    <w:rsid w:val="008311B2"/>
    <w:rsid w:val="008311BD"/>
    <w:rsid w:val="008312C8"/>
    <w:rsid w:val="008315A9"/>
    <w:rsid w:val="008319F8"/>
    <w:rsid w:val="00831B6D"/>
    <w:rsid w:val="008324FE"/>
    <w:rsid w:val="0083254D"/>
    <w:rsid w:val="00832CDD"/>
    <w:rsid w:val="00832E2C"/>
    <w:rsid w:val="008331DB"/>
    <w:rsid w:val="0083338F"/>
    <w:rsid w:val="008335D5"/>
    <w:rsid w:val="00833690"/>
    <w:rsid w:val="00833F26"/>
    <w:rsid w:val="00834491"/>
    <w:rsid w:val="008347EF"/>
    <w:rsid w:val="00834FAB"/>
    <w:rsid w:val="008352B6"/>
    <w:rsid w:val="008353AB"/>
    <w:rsid w:val="008353F2"/>
    <w:rsid w:val="00835867"/>
    <w:rsid w:val="008359D9"/>
    <w:rsid w:val="00835C07"/>
    <w:rsid w:val="008366C0"/>
    <w:rsid w:val="00836AA9"/>
    <w:rsid w:val="00836B24"/>
    <w:rsid w:val="00836CCA"/>
    <w:rsid w:val="00836EB8"/>
    <w:rsid w:val="0083712D"/>
    <w:rsid w:val="008371F2"/>
    <w:rsid w:val="00837314"/>
    <w:rsid w:val="008375A0"/>
    <w:rsid w:val="00837A89"/>
    <w:rsid w:val="00837C6B"/>
    <w:rsid w:val="00837CEF"/>
    <w:rsid w:val="00837DED"/>
    <w:rsid w:val="00840706"/>
    <w:rsid w:val="00840CA2"/>
    <w:rsid w:val="00840D58"/>
    <w:rsid w:val="00840D92"/>
    <w:rsid w:val="0084107A"/>
    <w:rsid w:val="0084192F"/>
    <w:rsid w:val="00841931"/>
    <w:rsid w:val="00841B04"/>
    <w:rsid w:val="00841F07"/>
    <w:rsid w:val="00842077"/>
    <w:rsid w:val="008420FC"/>
    <w:rsid w:val="0084224F"/>
    <w:rsid w:val="00842764"/>
    <w:rsid w:val="00842781"/>
    <w:rsid w:val="008428F5"/>
    <w:rsid w:val="008429A9"/>
    <w:rsid w:val="00842D29"/>
    <w:rsid w:val="008430EF"/>
    <w:rsid w:val="008432FD"/>
    <w:rsid w:val="008437F6"/>
    <w:rsid w:val="008439B6"/>
    <w:rsid w:val="00843B78"/>
    <w:rsid w:val="00843B93"/>
    <w:rsid w:val="00843DF3"/>
    <w:rsid w:val="0084403C"/>
    <w:rsid w:val="00844150"/>
    <w:rsid w:val="00844717"/>
    <w:rsid w:val="00844806"/>
    <w:rsid w:val="008449B3"/>
    <w:rsid w:val="00844AF6"/>
    <w:rsid w:val="00844D68"/>
    <w:rsid w:val="00845E7B"/>
    <w:rsid w:val="008461ED"/>
    <w:rsid w:val="00846512"/>
    <w:rsid w:val="00846842"/>
    <w:rsid w:val="00846892"/>
    <w:rsid w:val="00846CDB"/>
    <w:rsid w:val="00847108"/>
    <w:rsid w:val="0084717F"/>
    <w:rsid w:val="008472AA"/>
    <w:rsid w:val="0084777D"/>
    <w:rsid w:val="00847A4B"/>
    <w:rsid w:val="00847E14"/>
    <w:rsid w:val="00850349"/>
    <w:rsid w:val="0085038A"/>
    <w:rsid w:val="0085083B"/>
    <w:rsid w:val="0085177A"/>
    <w:rsid w:val="00851C29"/>
    <w:rsid w:val="00852412"/>
    <w:rsid w:val="008528B2"/>
    <w:rsid w:val="00852B9B"/>
    <w:rsid w:val="00852C83"/>
    <w:rsid w:val="00852D8C"/>
    <w:rsid w:val="00853132"/>
    <w:rsid w:val="008531D7"/>
    <w:rsid w:val="008535D9"/>
    <w:rsid w:val="008537BF"/>
    <w:rsid w:val="00853BB0"/>
    <w:rsid w:val="00853FD4"/>
    <w:rsid w:val="008547B7"/>
    <w:rsid w:val="00854805"/>
    <w:rsid w:val="00854E54"/>
    <w:rsid w:val="008552C6"/>
    <w:rsid w:val="0085543D"/>
    <w:rsid w:val="008554B8"/>
    <w:rsid w:val="00855B1D"/>
    <w:rsid w:val="00855D65"/>
    <w:rsid w:val="00855DE8"/>
    <w:rsid w:val="0085630F"/>
    <w:rsid w:val="008564D8"/>
    <w:rsid w:val="00856B96"/>
    <w:rsid w:val="00856C5B"/>
    <w:rsid w:val="00856C82"/>
    <w:rsid w:val="00856F5D"/>
    <w:rsid w:val="008574B1"/>
    <w:rsid w:val="00857BD4"/>
    <w:rsid w:val="00857C66"/>
    <w:rsid w:val="008608F8"/>
    <w:rsid w:val="0086180A"/>
    <w:rsid w:val="0086181C"/>
    <w:rsid w:val="00861868"/>
    <w:rsid w:val="00861B6D"/>
    <w:rsid w:val="0086207C"/>
    <w:rsid w:val="008624D6"/>
    <w:rsid w:val="008624F0"/>
    <w:rsid w:val="008627DA"/>
    <w:rsid w:val="00862997"/>
    <w:rsid w:val="00862AD0"/>
    <w:rsid w:val="00862B3D"/>
    <w:rsid w:val="00862D5C"/>
    <w:rsid w:val="008632EE"/>
    <w:rsid w:val="008636B4"/>
    <w:rsid w:val="00863E9C"/>
    <w:rsid w:val="008642F6"/>
    <w:rsid w:val="008645E1"/>
    <w:rsid w:val="00864EE8"/>
    <w:rsid w:val="00864F07"/>
    <w:rsid w:val="00864F62"/>
    <w:rsid w:val="00864FAB"/>
    <w:rsid w:val="00865607"/>
    <w:rsid w:val="00865781"/>
    <w:rsid w:val="00865A41"/>
    <w:rsid w:val="00865B67"/>
    <w:rsid w:val="00866381"/>
    <w:rsid w:val="008664A4"/>
    <w:rsid w:val="0086651E"/>
    <w:rsid w:val="00866550"/>
    <w:rsid w:val="0086726C"/>
    <w:rsid w:val="008675F0"/>
    <w:rsid w:val="0086779A"/>
    <w:rsid w:val="00867B5A"/>
    <w:rsid w:val="00867DA8"/>
    <w:rsid w:val="00867E58"/>
    <w:rsid w:val="008701B8"/>
    <w:rsid w:val="008702A1"/>
    <w:rsid w:val="00870510"/>
    <w:rsid w:val="008705DB"/>
    <w:rsid w:val="00870679"/>
    <w:rsid w:val="008707F9"/>
    <w:rsid w:val="00870D47"/>
    <w:rsid w:val="00871644"/>
    <w:rsid w:val="008718B0"/>
    <w:rsid w:val="00871982"/>
    <w:rsid w:val="00872598"/>
    <w:rsid w:val="00872AAD"/>
    <w:rsid w:val="00873003"/>
    <w:rsid w:val="008734C1"/>
    <w:rsid w:val="008736B1"/>
    <w:rsid w:val="008737A0"/>
    <w:rsid w:val="00873C72"/>
    <w:rsid w:val="0087457B"/>
    <w:rsid w:val="00874DC9"/>
    <w:rsid w:val="0087501E"/>
    <w:rsid w:val="00875205"/>
    <w:rsid w:val="008753CF"/>
    <w:rsid w:val="00875427"/>
    <w:rsid w:val="008757C0"/>
    <w:rsid w:val="00875BC2"/>
    <w:rsid w:val="00875DA3"/>
    <w:rsid w:val="00876097"/>
    <w:rsid w:val="008767F3"/>
    <w:rsid w:val="00876A29"/>
    <w:rsid w:val="00876D53"/>
    <w:rsid w:val="00876F25"/>
    <w:rsid w:val="00877183"/>
    <w:rsid w:val="00877536"/>
    <w:rsid w:val="008777F7"/>
    <w:rsid w:val="008779A7"/>
    <w:rsid w:val="008779DE"/>
    <w:rsid w:val="00877D63"/>
    <w:rsid w:val="00877F35"/>
    <w:rsid w:val="00880C17"/>
    <w:rsid w:val="008813FD"/>
    <w:rsid w:val="0088152D"/>
    <w:rsid w:val="00881708"/>
    <w:rsid w:val="00881B29"/>
    <w:rsid w:val="0088280D"/>
    <w:rsid w:val="00882FF6"/>
    <w:rsid w:val="0088315F"/>
    <w:rsid w:val="0088321C"/>
    <w:rsid w:val="00883615"/>
    <w:rsid w:val="00883E71"/>
    <w:rsid w:val="00883FC2"/>
    <w:rsid w:val="0088462C"/>
    <w:rsid w:val="00884788"/>
    <w:rsid w:val="00884A69"/>
    <w:rsid w:val="00884E4C"/>
    <w:rsid w:val="008852E9"/>
    <w:rsid w:val="00885CA0"/>
    <w:rsid w:val="008860BC"/>
    <w:rsid w:val="0088681C"/>
    <w:rsid w:val="00886A1B"/>
    <w:rsid w:val="00886BA8"/>
    <w:rsid w:val="008875B9"/>
    <w:rsid w:val="00887C83"/>
    <w:rsid w:val="00887DAC"/>
    <w:rsid w:val="00887EC8"/>
    <w:rsid w:val="00887FF8"/>
    <w:rsid w:val="0089051C"/>
    <w:rsid w:val="00890AAD"/>
    <w:rsid w:val="00890D66"/>
    <w:rsid w:val="00890E42"/>
    <w:rsid w:val="00890FD5"/>
    <w:rsid w:val="0089124A"/>
    <w:rsid w:val="008914D1"/>
    <w:rsid w:val="00891652"/>
    <w:rsid w:val="00891706"/>
    <w:rsid w:val="0089176C"/>
    <w:rsid w:val="00891BE6"/>
    <w:rsid w:val="00891CDE"/>
    <w:rsid w:val="00891E6E"/>
    <w:rsid w:val="00891FBD"/>
    <w:rsid w:val="00892180"/>
    <w:rsid w:val="00892183"/>
    <w:rsid w:val="008928FB"/>
    <w:rsid w:val="00892CD1"/>
    <w:rsid w:val="00892D21"/>
    <w:rsid w:val="00892DAA"/>
    <w:rsid w:val="00892F4C"/>
    <w:rsid w:val="00893248"/>
    <w:rsid w:val="008936D4"/>
    <w:rsid w:val="008937A2"/>
    <w:rsid w:val="00894D27"/>
    <w:rsid w:val="00894E95"/>
    <w:rsid w:val="008952E2"/>
    <w:rsid w:val="008952E4"/>
    <w:rsid w:val="00895A87"/>
    <w:rsid w:val="00895F9D"/>
    <w:rsid w:val="00896070"/>
    <w:rsid w:val="00896085"/>
    <w:rsid w:val="00896ACC"/>
    <w:rsid w:val="00896C21"/>
    <w:rsid w:val="00896C43"/>
    <w:rsid w:val="00896C86"/>
    <w:rsid w:val="00896F64"/>
    <w:rsid w:val="0089700A"/>
    <w:rsid w:val="00897238"/>
    <w:rsid w:val="00897315"/>
    <w:rsid w:val="0089741B"/>
    <w:rsid w:val="00897750"/>
    <w:rsid w:val="00897852"/>
    <w:rsid w:val="00897954"/>
    <w:rsid w:val="008A01C1"/>
    <w:rsid w:val="008A0321"/>
    <w:rsid w:val="008A089A"/>
    <w:rsid w:val="008A0ABB"/>
    <w:rsid w:val="008A0C5E"/>
    <w:rsid w:val="008A0EE7"/>
    <w:rsid w:val="008A1142"/>
    <w:rsid w:val="008A13A7"/>
    <w:rsid w:val="008A146D"/>
    <w:rsid w:val="008A19D3"/>
    <w:rsid w:val="008A1A05"/>
    <w:rsid w:val="008A1ACE"/>
    <w:rsid w:val="008A1EB5"/>
    <w:rsid w:val="008A205C"/>
    <w:rsid w:val="008A233E"/>
    <w:rsid w:val="008A2A85"/>
    <w:rsid w:val="008A2F22"/>
    <w:rsid w:val="008A2F35"/>
    <w:rsid w:val="008A3384"/>
    <w:rsid w:val="008A39AD"/>
    <w:rsid w:val="008A3A51"/>
    <w:rsid w:val="008A3DB5"/>
    <w:rsid w:val="008A44C3"/>
    <w:rsid w:val="008A4501"/>
    <w:rsid w:val="008A47A4"/>
    <w:rsid w:val="008A4E63"/>
    <w:rsid w:val="008A50B7"/>
    <w:rsid w:val="008A52A0"/>
    <w:rsid w:val="008A5579"/>
    <w:rsid w:val="008A59B2"/>
    <w:rsid w:val="008A5D28"/>
    <w:rsid w:val="008A5E7F"/>
    <w:rsid w:val="008A5FA1"/>
    <w:rsid w:val="008A631D"/>
    <w:rsid w:val="008A6382"/>
    <w:rsid w:val="008A6418"/>
    <w:rsid w:val="008A64B6"/>
    <w:rsid w:val="008A64BD"/>
    <w:rsid w:val="008A66E8"/>
    <w:rsid w:val="008A6760"/>
    <w:rsid w:val="008A6B9C"/>
    <w:rsid w:val="008A7146"/>
    <w:rsid w:val="008A7423"/>
    <w:rsid w:val="008A74DB"/>
    <w:rsid w:val="008A753D"/>
    <w:rsid w:val="008A7699"/>
    <w:rsid w:val="008A7A1F"/>
    <w:rsid w:val="008B00F9"/>
    <w:rsid w:val="008B04BB"/>
    <w:rsid w:val="008B0FB4"/>
    <w:rsid w:val="008B1326"/>
    <w:rsid w:val="008B1538"/>
    <w:rsid w:val="008B1764"/>
    <w:rsid w:val="008B17F1"/>
    <w:rsid w:val="008B1D32"/>
    <w:rsid w:val="008B2205"/>
    <w:rsid w:val="008B2557"/>
    <w:rsid w:val="008B2B2C"/>
    <w:rsid w:val="008B2B66"/>
    <w:rsid w:val="008B2D00"/>
    <w:rsid w:val="008B2DE5"/>
    <w:rsid w:val="008B319E"/>
    <w:rsid w:val="008B3724"/>
    <w:rsid w:val="008B373B"/>
    <w:rsid w:val="008B3837"/>
    <w:rsid w:val="008B3B2B"/>
    <w:rsid w:val="008B3C07"/>
    <w:rsid w:val="008B3CF9"/>
    <w:rsid w:val="008B3F89"/>
    <w:rsid w:val="008B4047"/>
    <w:rsid w:val="008B4226"/>
    <w:rsid w:val="008B42A8"/>
    <w:rsid w:val="008B46C9"/>
    <w:rsid w:val="008B4B9D"/>
    <w:rsid w:val="008B4BF7"/>
    <w:rsid w:val="008B4F5A"/>
    <w:rsid w:val="008B50C4"/>
    <w:rsid w:val="008B525A"/>
    <w:rsid w:val="008B52C1"/>
    <w:rsid w:val="008B54C3"/>
    <w:rsid w:val="008B5628"/>
    <w:rsid w:val="008B6036"/>
    <w:rsid w:val="008B60DB"/>
    <w:rsid w:val="008B697F"/>
    <w:rsid w:val="008B6C41"/>
    <w:rsid w:val="008B6E0B"/>
    <w:rsid w:val="008B70D9"/>
    <w:rsid w:val="008B7167"/>
    <w:rsid w:val="008B74F7"/>
    <w:rsid w:val="008B76B7"/>
    <w:rsid w:val="008B777E"/>
    <w:rsid w:val="008B7A58"/>
    <w:rsid w:val="008B7E58"/>
    <w:rsid w:val="008C02EF"/>
    <w:rsid w:val="008C08B9"/>
    <w:rsid w:val="008C129D"/>
    <w:rsid w:val="008C1700"/>
    <w:rsid w:val="008C191F"/>
    <w:rsid w:val="008C1C46"/>
    <w:rsid w:val="008C1D74"/>
    <w:rsid w:val="008C1F70"/>
    <w:rsid w:val="008C2456"/>
    <w:rsid w:val="008C283A"/>
    <w:rsid w:val="008C28CD"/>
    <w:rsid w:val="008C2951"/>
    <w:rsid w:val="008C29B5"/>
    <w:rsid w:val="008C3006"/>
    <w:rsid w:val="008C3AE3"/>
    <w:rsid w:val="008C4157"/>
    <w:rsid w:val="008C4A27"/>
    <w:rsid w:val="008C4A53"/>
    <w:rsid w:val="008C4AD4"/>
    <w:rsid w:val="008C5338"/>
    <w:rsid w:val="008C5375"/>
    <w:rsid w:val="008C5822"/>
    <w:rsid w:val="008C5C93"/>
    <w:rsid w:val="008C646C"/>
    <w:rsid w:val="008C65DB"/>
    <w:rsid w:val="008C6609"/>
    <w:rsid w:val="008C6653"/>
    <w:rsid w:val="008C66DD"/>
    <w:rsid w:val="008C6A5E"/>
    <w:rsid w:val="008C70CE"/>
    <w:rsid w:val="008C7201"/>
    <w:rsid w:val="008C75F6"/>
    <w:rsid w:val="008C7A4C"/>
    <w:rsid w:val="008C7AF2"/>
    <w:rsid w:val="008D00D4"/>
    <w:rsid w:val="008D02A2"/>
    <w:rsid w:val="008D05F4"/>
    <w:rsid w:val="008D06A7"/>
    <w:rsid w:val="008D0843"/>
    <w:rsid w:val="008D0B9A"/>
    <w:rsid w:val="008D0EA3"/>
    <w:rsid w:val="008D0F98"/>
    <w:rsid w:val="008D10CA"/>
    <w:rsid w:val="008D17B2"/>
    <w:rsid w:val="008D2150"/>
    <w:rsid w:val="008D257A"/>
    <w:rsid w:val="008D2CB9"/>
    <w:rsid w:val="008D3700"/>
    <w:rsid w:val="008D37EF"/>
    <w:rsid w:val="008D38E5"/>
    <w:rsid w:val="008D390F"/>
    <w:rsid w:val="008D39FA"/>
    <w:rsid w:val="008D3D59"/>
    <w:rsid w:val="008D444A"/>
    <w:rsid w:val="008D44F6"/>
    <w:rsid w:val="008D47C1"/>
    <w:rsid w:val="008D48BC"/>
    <w:rsid w:val="008D4B28"/>
    <w:rsid w:val="008D4CE5"/>
    <w:rsid w:val="008D518A"/>
    <w:rsid w:val="008D5368"/>
    <w:rsid w:val="008D5471"/>
    <w:rsid w:val="008D54F8"/>
    <w:rsid w:val="008D55E7"/>
    <w:rsid w:val="008D577D"/>
    <w:rsid w:val="008D5A88"/>
    <w:rsid w:val="008D5A99"/>
    <w:rsid w:val="008D6224"/>
    <w:rsid w:val="008D62C3"/>
    <w:rsid w:val="008D6356"/>
    <w:rsid w:val="008D657C"/>
    <w:rsid w:val="008D6765"/>
    <w:rsid w:val="008D6E3E"/>
    <w:rsid w:val="008D75CB"/>
    <w:rsid w:val="008D78DC"/>
    <w:rsid w:val="008D7CD5"/>
    <w:rsid w:val="008D7F7A"/>
    <w:rsid w:val="008E01EA"/>
    <w:rsid w:val="008E0605"/>
    <w:rsid w:val="008E0786"/>
    <w:rsid w:val="008E0799"/>
    <w:rsid w:val="008E0883"/>
    <w:rsid w:val="008E0983"/>
    <w:rsid w:val="008E11D9"/>
    <w:rsid w:val="008E11F2"/>
    <w:rsid w:val="008E12D3"/>
    <w:rsid w:val="008E13E6"/>
    <w:rsid w:val="008E1544"/>
    <w:rsid w:val="008E1631"/>
    <w:rsid w:val="008E17B7"/>
    <w:rsid w:val="008E1922"/>
    <w:rsid w:val="008E1AF0"/>
    <w:rsid w:val="008E1B95"/>
    <w:rsid w:val="008E1EB5"/>
    <w:rsid w:val="008E23F2"/>
    <w:rsid w:val="008E2E14"/>
    <w:rsid w:val="008E2F96"/>
    <w:rsid w:val="008E3149"/>
    <w:rsid w:val="008E327D"/>
    <w:rsid w:val="008E3511"/>
    <w:rsid w:val="008E3C3F"/>
    <w:rsid w:val="008E6110"/>
    <w:rsid w:val="008E649A"/>
    <w:rsid w:val="008E79AE"/>
    <w:rsid w:val="008E7E07"/>
    <w:rsid w:val="008E7EAC"/>
    <w:rsid w:val="008E7F07"/>
    <w:rsid w:val="008F02B4"/>
    <w:rsid w:val="008F0624"/>
    <w:rsid w:val="008F0B11"/>
    <w:rsid w:val="008F0E36"/>
    <w:rsid w:val="008F0F74"/>
    <w:rsid w:val="008F115D"/>
    <w:rsid w:val="008F129C"/>
    <w:rsid w:val="008F154A"/>
    <w:rsid w:val="008F1877"/>
    <w:rsid w:val="008F1A35"/>
    <w:rsid w:val="008F2230"/>
    <w:rsid w:val="008F2698"/>
    <w:rsid w:val="008F27ED"/>
    <w:rsid w:val="008F280D"/>
    <w:rsid w:val="008F2881"/>
    <w:rsid w:val="008F2C88"/>
    <w:rsid w:val="008F320E"/>
    <w:rsid w:val="008F38EF"/>
    <w:rsid w:val="008F3BE6"/>
    <w:rsid w:val="008F427D"/>
    <w:rsid w:val="008F4409"/>
    <w:rsid w:val="008F4578"/>
    <w:rsid w:val="008F47AA"/>
    <w:rsid w:val="008F4A8F"/>
    <w:rsid w:val="008F4D85"/>
    <w:rsid w:val="008F51F8"/>
    <w:rsid w:val="008F5346"/>
    <w:rsid w:val="008F5363"/>
    <w:rsid w:val="008F58B2"/>
    <w:rsid w:val="008F5B74"/>
    <w:rsid w:val="008F6226"/>
    <w:rsid w:val="008F6919"/>
    <w:rsid w:val="008F6CC2"/>
    <w:rsid w:val="008F6EF9"/>
    <w:rsid w:val="008F6FCF"/>
    <w:rsid w:val="008F7132"/>
    <w:rsid w:val="008F72F6"/>
    <w:rsid w:val="008F7522"/>
    <w:rsid w:val="008F77DD"/>
    <w:rsid w:val="008F7F45"/>
    <w:rsid w:val="00900091"/>
    <w:rsid w:val="009003E2"/>
    <w:rsid w:val="0090041C"/>
    <w:rsid w:val="00900494"/>
    <w:rsid w:val="009008F6"/>
    <w:rsid w:val="00900F5E"/>
    <w:rsid w:val="00901309"/>
    <w:rsid w:val="009014DC"/>
    <w:rsid w:val="009016C2"/>
    <w:rsid w:val="009016F9"/>
    <w:rsid w:val="00901B4B"/>
    <w:rsid w:val="00901B6C"/>
    <w:rsid w:val="00901B94"/>
    <w:rsid w:val="00901D09"/>
    <w:rsid w:val="00902174"/>
    <w:rsid w:val="00902564"/>
    <w:rsid w:val="00902AE3"/>
    <w:rsid w:val="009034E3"/>
    <w:rsid w:val="009034EA"/>
    <w:rsid w:val="009036B0"/>
    <w:rsid w:val="00903846"/>
    <w:rsid w:val="00903B35"/>
    <w:rsid w:val="00903F54"/>
    <w:rsid w:val="00904097"/>
    <w:rsid w:val="0090452D"/>
    <w:rsid w:val="00904574"/>
    <w:rsid w:val="00904769"/>
    <w:rsid w:val="0090487B"/>
    <w:rsid w:val="00904A59"/>
    <w:rsid w:val="00904B19"/>
    <w:rsid w:val="00904CC7"/>
    <w:rsid w:val="0090556E"/>
    <w:rsid w:val="00905684"/>
    <w:rsid w:val="009056FD"/>
    <w:rsid w:val="00905F71"/>
    <w:rsid w:val="00906C51"/>
    <w:rsid w:val="0090705C"/>
    <w:rsid w:val="0090723D"/>
    <w:rsid w:val="009073C7"/>
    <w:rsid w:val="00907643"/>
    <w:rsid w:val="00907970"/>
    <w:rsid w:val="00907CBA"/>
    <w:rsid w:val="0091033E"/>
    <w:rsid w:val="009106A0"/>
    <w:rsid w:val="009107C6"/>
    <w:rsid w:val="00910A34"/>
    <w:rsid w:val="00910C77"/>
    <w:rsid w:val="009110BE"/>
    <w:rsid w:val="009114A0"/>
    <w:rsid w:val="0091151F"/>
    <w:rsid w:val="00911B9D"/>
    <w:rsid w:val="00911D79"/>
    <w:rsid w:val="00912247"/>
    <w:rsid w:val="009126A4"/>
    <w:rsid w:val="0091281C"/>
    <w:rsid w:val="00912922"/>
    <w:rsid w:val="00912BA9"/>
    <w:rsid w:val="00912D63"/>
    <w:rsid w:val="009136CF"/>
    <w:rsid w:val="00913FC5"/>
    <w:rsid w:val="00913FE6"/>
    <w:rsid w:val="00914373"/>
    <w:rsid w:val="00914469"/>
    <w:rsid w:val="00914537"/>
    <w:rsid w:val="0091494C"/>
    <w:rsid w:val="00914970"/>
    <w:rsid w:val="00914BA8"/>
    <w:rsid w:val="00914FA8"/>
    <w:rsid w:val="00915016"/>
    <w:rsid w:val="00915515"/>
    <w:rsid w:val="00915BAD"/>
    <w:rsid w:val="00915FAA"/>
    <w:rsid w:val="0091611D"/>
    <w:rsid w:val="00916734"/>
    <w:rsid w:val="00916A00"/>
    <w:rsid w:val="00916E09"/>
    <w:rsid w:val="0091725D"/>
    <w:rsid w:val="009174B9"/>
    <w:rsid w:val="00917519"/>
    <w:rsid w:val="0091791F"/>
    <w:rsid w:val="00917DE7"/>
    <w:rsid w:val="0092001A"/>
    <w:rsid w:val="00920073"/>
    <w:rsid w:val="00920468"/>
    <w:rsid w:val="0092068F"/>
    <w:rsid w:val="00920E04"/>
    <w:rsid w:val="00921645"/>
    <w:rsid w:val="00921778"/>
    <w:rsid w:val="00921DF3"/>
    <w:rsid w:val="0092219F"/>
    <w:rsid w:val="00922360"/>
    <w:rsid w:val="0092249B"/>
    <w:rsid w:val="00922577"/>
    <w:rsid w:val="0092271C"/>
    <w:rsid w:val="00922854"/>
    <w:rsid w:val="00922EFD"/>
    <w:rsid w:val="0092311C"/>
    <w:rsid w:val="00923382"/>
    <w:rsid w:val="009234E9"/>
    <w:rsid w:val="00923565"/>
    <w:rsid w:val="009236C7"/>
    <w:rsid w:val="0092398E"/>
    <w:rsid w:val="00923D2B"/>
    <w:rsid w:val="009241F5"/>
    <w:rsid w:val="00924351"/>
    <w:rsid w:val="009243E8"/>
    <w:rsid w:val="0092440B"/>
    <w:rsid w:val="00924601"/>
    <w:rsid w:val="0092482C"/>
    <w:rsid w:val="00925008"/>
    <w:rsid w:val="009250F8"/>
    <w:rsid w:val="009253DA"/>
    <w:rsid w:val="00925512"/>
    <w:rsid w:val="00925957"/>
    <w:rsid w:val="0092655B"/>
    <w:rsid w:val="0092680D"/>
    <w:rsid w:val="00926DB5"/>
    <w:rsid w:val="009270B9"/>
    <w:rsid w:val="00927514"/>
    <w:rsid w:val="009275A3"/>
    <w:rsid w:val="0092793C"/>
    <w:rsid w:val="0092796B"/>
    <w:rsid w:val="00927A36"/>
    <w:rsid w:val="00927BEC"/>
    <w:rsid w:val="00927C47"/>
    <w:rsid w:val="00927E90"/>
    <w:rsid w:val="00930147"/>
    <w:rsid w:val="009303BA"/>
    <w:rsid w:val="009303D9"/>
    <w:rsid w:val="00930842"/>
    <w:rsid w:val="00930BFA"/>
    <w:rsid w:val="00930CB0"/>
    <w:rsid w:val="00931174"/>
    <w:rsid w:val="00931D36"/>
    <w:rsid w:val="0093221C"/>
    <w:rsid w:val="009325FD"/>
    <w:rsid w:val="00932755"/>
    <w:rsid w:val="009327FF"/>
    <w:rsid w:val="00933129"/>
    <w:rsid w:val="009333EE"/>
    <w:rsid w:val="00933589"/>
    <w:rsid w:val="009337DF"/>
    <w:rsid w:val="00933C3C"/>
    <w:rsid w:val="00933D79"/>
    <w:rsid w:val="00934027"/>
    <w:rsid w:val="00934888"/>
    <w:rsid w:val="00934AAD"/>
    <w:rsid w:val="00935057"/>
    <w:rsid w:val="0093516C"/>
    <w:rsid w:val="0093552C"/>
    <w:rsid w:val="00935987"/>
    <w:rsid w:val="00935E68"/>
    <w:rsid w:val="00935FDB"/>
    <w:rsid w:val="009362F0"/>
    <w:rsid w:val="0093661D"/>
    <w:rsid w:val="00936671"/>
    <w:rsid w:val="00936778"/>
    <w:rsid w:val="009367A7"/>
    <w:rsid w:val="009369F1"/>
    <w:rsid w:val="00936C0B"/>
    <w:rsid w:val="00936C85"/>
    <w:rsid w:val="00937558"/>
    <w:rsid w:val="00937641"/>
    <w:rsid w:val="0093768C"/>
    <w:rsid w:val="0093769E"/>
    <w:rsid w:val="00937942"/>
    <w:rsid w:val="00937996"/>
    <w:rsid w:val="00937BE1"/>
    <w:rsid w:val="009406A1"/>
    <w:rsid w:val="009406F3"/>
    <w:rsid w:val="009407BD"/>
    <w:rsid w:val="00940DCD"/>
    <w:rsid w:val="00940EB2"/>
    <w:rsid w:val="00940FA4"/>
    <w:rsid w:val="009414E1"/>
    <w:rsid w:val="00941898"/>
    <w:rsid w:val="00941A30"/>
    <w:rsid w:val="00941C9C"/>
    <w:rsid w:val="00941EB8"/>
    <w:rsid w:val="009421AE"/>
    <w:rsid w:val="00942488"/>
    <w:rsid w:val="00942513"/>
    <w:rsid w:val="0094364E"/>
    <w:rsid w:val="00943C50"/>
    <w:rsid w:val="00943FBA"/>
    <w:rsid w:val="00944841"/>
    <w:rsid w:val="00944AD3"/>
    <w:rsid w:val="00944C99"/>
    <w:rsid w:val="0094509A"/>
    <w:rsid w:val="009458A9"/>
    <w:rsid w:val="0094599A"/>
    <w:rsid w:val="00945DD8"/>
    <w:rsid w:val="0094630C"/>
    <w:rsid w:val="0094686B"/>
    <w:rsid w:val="00946A05"/>
    <w:rsid w:val="00947688"/>
    <w:rsid w:val="00947713"/>
    <w:rsid w:val="00947A67"/>
    <w:rsid w:val="00947AC9"/>
    <w:rsid w:val="00947C3B"/>
    <w:rsid w:val="00947C4E"/>
    <w:rsid w:val="00947D11"/>
    <w:rsid w:val="0095038C"/>
    <w:rsid w:val="00950468"/>
    <w:rsid w:val="0095046F"/>
    <w:rsid w:val="00950951"/>
    <w:rsid w:val="00950997"/>
    <w:rsid w:val="00950C27"/>
    <w:rsid w:val="00950DF0"/>
    <w:rsid w:val="009516C4"/>
    <w:rsid w:val="00951AB4"/>
    <w:rsid w:val="00951CE6"/>
    <w:rsid w:val="00951CEB"/>
    <w:rsid w:val="00952292"/>
    <w:rsid w:val="009525B6"/>
    <w:rsid w:val="0095264C"/>
    <w:rsid w:val="00952BCE"/>
    <w:rsid w:val="00952F04"/>
    <w:rsid w:val="009533E4"/>
    <w:rsid w:val="009534DD"/>
    <w:rsid w:val="00953842"/>
    <w:rsid w:val="00953AD7"/>
    <w:rsid w:val="00953E75"/>
    <w:rsid w:val="0095435C"/>
    <w:rsid w:val="009547D8"/>
    <w:rsid w:val="009548F3"/>
    <w:rsid w:val="00954D37"/>
    <w:rsid w:val="00955111"/>
    <w:rsid w:val="0095550C"/>
    <w:rsid w:val="009558B9"/>
    <w:rsid w:val="00955AE8"/>
    <w:rsid w:val="00955F48"/>
    <w:rsid w:val="00956176"/>
    <w:rsid w:val="0095664E"/>
    <w:rsid w:val="009568F0"/>
    <w:rsid w:val="009568FE"/>
    <w:rsid w:val="009569A0"/>
    <w:rsid w:val="00956F8F"/>
    <w:rsid w:val="0095708B"/>
    <w:rsid w:val="00957434"/>
    <w:rsid w:val="00957A5B"/>
    <w:rsid w:val="00957B22"/>
    <w:rsid w:val="00957E6E"/>
    <w:rsid w:val="009608D0"/>
    <w:rsid w:val="009609CE"/>
    <w:rsid w:val="00960B48"/>
    <w:rsid w:val="00960E75"/>
    <w:rsid w:val="00960FA7"/>
    <w:rsid w:val="00961783"/>
    <w:rsid w:val="00961AC0"/>
    <w:rsid w:val="00961EC0"/>
    <w:rsid w:val="009625BE"/>
    <w:rsid w:val="00962679"/>
    <w:rsid w:val="00962B38"/>
    <w:rsid w:val="00962B55"/>
    <w:rsid w:val="009630AB"/>
    <w:rsid w:val="00963207"/>
    <w:rsid w:val="009633E8"/>
    <w:rsid w:val="0096354B"/>
    <w:rsid w:val="009638F1"/>
    <w:rsid w:val="00964084"/>
    <w:rsid w:val="00964CC0"/>
    <w:rsid w:val="00965351"/>
    <w:rsid w:val="009654DA"/>
    <w:rsid w:val="00965798"/>
    <w:rsid w:val="00965CAA"/>
    <w:rsid w:val="00965EA1"/>
    <w:rsid w:val="009662E6"/>
    <w:rsid w:val="00966D6B"/>
    <w:rsid w:val="00966E8E"/>
    <w:rsid w:val="00967055"/>
    <w:rsid w:val="0096715E"/>
    <w:rsid w:val="009672E7"/>
    <w:rsid w:val="00967702"/>
    <w:rsid w:val="0096796E"/>
    <w:rsid w:val="00967F1E"/>
    <w:rsid w:val="00970BAA"/>
    <w:rsid w:val="00970F29"/>
    <w:rsid w:val="00971052"/>
    <w:rsid w:val="0097130F"/>
    <w:rsid w:val="009720FB"/>
    <w:rsid w:val="00972BB8"/>
    <w:rsid w:val="00972DAE"/>
    <w:rsid w:val="00972EAE"/>
    <w:rsid w:val="00973588"/>
    <w:rsid w:val="00974C0E"/>
    <w:rsid w:val="00975080"/>
    <w:rsid w:val="009753F2"/>
    <w:rsid w:val="0097562A"/>
    <w:rsid w:val="00975884"/>
    <w:rsid w:val="00975F89"/>
    <w:rsid w:val="00976498"/>
    <w:rsid w:val="00976632"/>
    <w:rsid w:val="00976FA7"/>
    <w:rsid w:val="00976FDE"/>
    <w:rsid w:val="00977487"/>
    <w:rsid w:val="009777F1"/>
    <w:rsid w:val="00980237"/>
    <w:rsid w:val="009802E7"/>
    <w:rsid w:val="00980662"/>
    <w:rsid w:val="00980CE0"/>
    <w:rsid w:val="00981309"/>
    <w:rsid w:val="00981619"/>
    <w:rsid w:val="009819FD"/>
    <w:rsid w:val="00981FE8"/>
    <w:rsid w:val="00982028"/>
    <w:rsid w:val="00983671"/>
    <w:rsid w:val="00983C75"/>
    <w:rsid w:val="00983D43"/>
    <w:rsid w:val="00983F11"/>
    <w:rsid w:val="009843B3"/>
    <w:rsid w:val="00984A08"/>
    <w:rsid w:val="00984CDE"/>
    <w:rsid w:val="00984E0C"/>
    <w:rsid w:val="00984F0D"/>
    <w:rsid w:val="00985199"/>
    <w:rsid w:val="00985236"/>
    <w:rsid w:val="00985D3E"/>
    <w:rsid w:val="00985FBB"/>
    <w:rsid w:val="009860D0"/>
    <w:rsid w:val="00986340"/>
    <w:rsid w:val="00986621"/>
    <w:rsid w:val="00986826"/>
    <w:rsid w:val="009868EF"/>
    <w:rsid w:val="00986F22"/>
    <w:rsid w:val="00986F31"/>
    <w:rsid w:val="00987195"/>
    <w:rsid w:val="009878B4"/>
    <w:rsid w:val="00987990"/>
    <w:rsid w:val="00987F44"/>
    <w:rsid w:val="009900BC"/>
    <w:rsid w:val="009903A5"/>
    <w:rsid w:val="0099073C"/>
    <w:rsid w:val="0099081F"/>
    <w:rsid w:val="00990E59"/>
    <w:rsid w:val="00990F6F"/>
    <w:rsid w:val="009910BB"/>
    <w:rsid w:val="0099159A"/>
    <w:rsid w:val="00991B9A"/>
    <w:rsid w:val="00991E59"/>
    <w:rsid w:val="00991E75"/>
    <w:rsid w:val="009923C5"/>
    <w:rsid w:val="00992768"/>
    <w:rsid w:val="00993148"/>
    <w:rsid w:val="009931D8"/>
    <w:rsid w:val="009933FC"/>
    <w:rsid w:val="0099372B"/>
    <w:rsid w:val="0099434E"/>
    <w:rsid w:val="00994E82"/>
    <w:rsid w:val="00994F00"/>
    <w:rsid w:val="00995239"/>
    <w:rsid w:val="0099540B"/>
    <w:rsid w:val="009954B4"/>
    <w:rsid w:val="00995C50"/>
    <w:rsid w:val="00995E66"/>
    <w:rsid w:val="00995E75"/>
    <w:rsid w:val="00996625"/>
    <w:rsid w:val="009967D9"/>
    <w:rsid w:val="009967FF"/>
    <w:rsid w:val="00996823"/>
    <w:rsid w:val="00996C51"/>
    <w:rsid w:val="00996FF8"/>
    <w:rsid w:val="009970F0"/>
    <w:rsid w:val="00997536"/>
    <w:rsid w:val="0099758D"/>
    <w:rsid w:val="009976DC"/>
    <w:rsid w:val="00997B0B"/>
    <w:rsid w:val="00997B6B"/>
    <w:rsid w:val="00997F09"/>
    <w:rsid w:val="00997F4B"/>
    <w:rsid w:val="00997FF8"/>
    <w:rsid w:val="009A0097"/>
    <w:rsid w:val="009A065A"/>
    <w:rsid w:val="009A09DE"/>
    <w:rsid w:val="009A0B10"/>
    <w:rsid w:val="009A0B96"/>
    <w:rsid w:val="009A0E76"/>
    <w:rsid w:val="009A0E7C"/>
    <w:rsid w:val="009A0EDC"/>
    <w:rsid w:val="009A1075"/>
    <w:rsid w:val="009A12E1"/>
    <w:rsid w:val="009A18D1"/>
    <w:rsid w:val="009A1986"/>
    <w:rsid w:val="009A1ACC"/>
    <w:rsid w:val="009A1DC6"/>
    <w:rsid w:val="009A1DE0"/>
    <w:rsid w:val="009A2089"/>
    <w:rsid w:val="009A25BB"/>
    <w:rsid w:val="009A3279"/>
    <w:rsid w:val="009A35D6"/>
    <w:rsid w:val="009A394C"/>
    <w:rsid w:val="009A3B31"/>
    <w:rsid w:val="009A3D69"/>
    <w:rsid w:val="009A403C"/>
    <w:rsid w:val="009A45EC"/>
    <w:rsid w:val="009A46A6"/>
    <w:rsid w:val="009A46CA"/>
    <w:rsid w:val="009A4731"/>
    <w:rsid w:val="009A47B1"/>
    <w:rsid w:val="009A4C67"/>
    <w:rsid w:val="009A506F"/>
    <w:rsid w:val="009A50B3"/>
    <w:rsid w:val="009A50F8"/>
    <w:rsid w:val="009A5733"/>
    <w:rsid w:val="009A5748"/>
    <w:rsid w:val="009A5765"/>
    <w:rsid w:val="009A584B"/>
    <w:rsid w:val="009A5907"/>
    <w:rsid w:val="009A5A17"/>
    <w:rsid w:val="009A5C9A"/>
    <w:rsid w:val="009A5CFF"/>
    <w:rsid w:val="009A652B"/>
    <w:rsid w:val="009A68EF"/>
    <w:rsid w:val="009A6A9E"/>
    <w:rsid w:val="009A6CBF"/>
    <w:rsid w:val="009A71AE"/>
    <w:rsid w:val="009A764A"/>
    <w:rsid w:val="009B00F2"/>
    <w:rsid w:val="009B07CB"/>
    <w:rsid w:val="009B081B"/>
    <w:rsid w:val="009B0A12"/>
    <w:rsid w:val="009B0C04"/>
    <w:rsid w:val="009B148B"/>
    <w:rsid w:val="009B186A"/>
    <w:rsid w:val="009B190E"/>
    <w:rsid w:val="009B1CE2"/>
    <w:rsid w:val="009B1EB3"/>
    <w:rsid w:val="009B2241"/>
    <w:rsid w:val="009B22EF"/>
    <w:rsid w:val="009B282F"/>
    <w:rsid w:val="009B2AE5"/>
    <w:rsid w:val="009B2B16"/>
    <w:rsid w:val="009B3711"/>
    <w:rsid w:val="009B39EE"/>
    <w:rsid w:val="009B3D75"/>
    <w:rsid w:val="009B3D94"/>
    <w:rsid w:val="009B3DEF"/>
    <w:rsid w:val="009B3F93"/>
    <w:rsid w:val="009B453C"/>
    <w:rsid w:val="009B4585"/>
    <w:rsid w:val="009B49E0"/>
    <w:rsid w:val="009B4DD0"/>
    <w:rsid w:val="009B4E05"/>
    <w:rsid w:val="009B4F09"/>
    <w:rsid w:val="009B57EC"/>
    <w:rsid w:val="009B5A54"/>
    <w:rsid w:val="009B5E61"/>
    <w:rsid w:val="009B624E"/>
    <w:rsid w:val="009B6328"/>
    <w:rsid w:val="009B64D5"/>
    <w:rsid w:val="009B67A1"/>
    <w:rsid w:val="009B6955"/>
    <w:rsid w:val="009B6B3E"/>
    <w:rsid w:val="009B71D1"/>
    <w:rsid w:val="009B77C8"/>
    <w:rsid w:val="009B78CC"/>
    <w:rsid w:val="009B7933"/>
    <w:rsid w:val="009B7977"/>
    <w:rsid w:val="009C0389"/>
    <w:rsid w:val="009C066E"/>
    <w:rsid w:val="009C070A"/>
    <w:rsid w:val="009C08EB"/>
    <w:rsid w:val="009C0A17"/>
    <w:rsid w:val="009C0FAA"/>
    <w:rsid w:val="009C126E"/>
    <w:rsid w:val="009C174B"/>
    <w:rsid w:val="009C1F6A"/>
    <w:rsid w:val="009C20D0"/>
    <w:rsid w:val="009C2205"/>
    <w:rsid w:val="009C2594"/>
    <w:rsid w:val="009C27A4"/>
    <w:rsid w:val="009C2BB0"/>
    <w:rsid w:val="009C31D0"/>
    <w:rsid w:val="009C36D1"/>
    <w:rsid w:val="009C4A68"/>
    <w:rsid w:val="009C5061"/>
    <w:rsid w:val="009C5553"/>
    <w:rsid w:val="009C5846"/>
    <w:rsid w:val="009C593E"/>
    <w:rsid w:val="009C5EB7"/>
    <w:rsid w:val="009C603F"/>
    <w:rsid w:val="009C6101"/>
    <w:rsid w:val="009C635C"/>
    <w:rsid w:val="009C65AC"/>
    <w:rsid w:val="009C66FA"/>
    <w:rsid w:val="009C6873"/>
    <w:rsid w:val="009C693E"/>
    <w:rsid w:val="009C6B2F"/>
    <w:rsid w:val="009C6D34"/>
    <w:rsid w:val="009C6DC0"/>
    <w:rsid w:val="009C6F61"/>
    <w:rsid w:val="009C7941"/>
    <w:rsid w:val="009C79A8"/>
    <w:rsid w:val="009C7BEE"/>
    <w:rsid w:val="009C7F55"/>
    <w:rsid w:val="009D01C2"/>
    <w:rsid w:val="009D0249"/>
    <w:rsid w:val="009D0A1B"/>
    <w:rsid w:val="009D125C"/>
    <w:rsid w:val="009D127A"/>
    <w:rsid w:val="009D1683"/>
    <w:rsid w:val="009D17AC"/>
    <w:rsid w:val="009D1959"/>
    <w:rsid w:val="009D195C"/>
    <w:rsid w:val="009D1CFA"/>
    <w:rsid w:val="009D1D85"/>
    <w:rsid w:val="009D1EB2"/>
    <w:rsid w:val="009D2065"/>
    <w:rsid w:val="009D2067"/>
    <w:rsid w:val="009D20BF"/>
    <w:rsid w:val="009D2149"/>
    <w:rsid w:val="009D215F"/>
    <w:rsid w:val="009D2215"/>
    <w:rsid w:val="009D2ED3"/>
    <w:rsid w:val="009D3533"/>
    <w:rsid w:val="009D3B26"/>
    <w:rsid w:val="009D40C9"/>
    <w:rsid w:val="009D41D1"/>
    <w:rsid w:val="009D41F4"/>
    <w:rsid w:val="009D45F4"/>
    <w:rsid w:val="009D4AA5"/>
    <w:rsid w:val="009D4ACA"/>
    <w:rsid w:val="009D4C9D"/>
    <w:rsid w:val="009D4F12"/>
    <w:rsid w:val="009D4F47"/>
    <w:rsid w:val="009D4F9A"/>
    <w:rsid w:val="009D535E"/>
    <w:rsid w:val="009D53ED"/>
    <w:rsid w:val="009D58F5"/>
    <w:rsid w:val="009D5F2E"/>
    <w:rsid w:val="009D6449"/>
    <w:rsid w:val="009D647D"/>
    <w:rsid w:val="009D6793"/>
    <w:rsid w:val="009D6A29"/>
    <w:rsid w:val="009D6A44"/>
    <w:rsid w:val="009D6B52"/>
    <w:rsid w:val="009D7596"/>
    <w:rsid w:val="009D764C"/>
    <w:rsid w:val="009D76A6"/>
    <w:rsid w:val="009D7BF9"/>
    <w:rsid w:val="009D7E98"/>
    <w:rsid w:val="009E0149"/>
    <w:rsid w:val="009E01D4"/>
    <w:rsid w:val="009E0476"/>
    <w:rsid w:val="009E0560"/>
    <w:rsid w:val="009E070E"/>
    <w:rsid w:val="009E0D3C"/>
    <w:rsid w:val="009E1167"/>
    <w:rsid w:val="009E11A3"/>
    <w:rsid w:val="009E1223"/>
    <w:rsid w:val="009E1E2B"/>
    <w:rsid w:val="009E1EE8"/>
    <w:rsid w:val="009E2446"/>
    <w:rsid w:val="009E24E1"/>
    <w:rsid w:val="009E26FC"/>
    <w:rsid w:val="009E2BB4"/>
    <w:rsid w:val="009E2C76"/>
    <w:rsid w:val="009E2CF1"/>
    <w:rsid w:val="009E3293"/>
    <w:rsid w:val="009E3492"/>
    <w:rsid w:val="009E3CCB"/>
    <w:rsid w:val="009E3E11"/>
    <w:rsid w:val="009E4219"/>
    <w:rsid w:val="009E42EE"/>
    <w:rsid w:val="009E4502"/>
    <w:rsid w:val="009E45F1"/>
    <w:rsid w:val="009E4687"/>
    <w:rsid w:val="009E486E"/>
    <w:rsid w:val="009E4A15"/>
    <w:rsid w:val="009E5142"/>
    <w:rsid w:val="009E53F3"/>
    <w:rsid w:val="009E54EE"/>
    <w:rsid w:val="009E5912"/>
    <w:rsid w:val="009E5F03"/>
    <w:rsid w:val="009E5F38"/>
    <w:rsid w:val="009E6174"/>
    <w:rsid w:val="009E6827"/>
    <w:rsid w:val="009E775D"/>
    <w:rsid w:val="009E79EC"/>
    <w:rsid w:val="009E7B6B"/>
    <w:rsid w:val="009E7B96"/>
    <w:rsid w:val="009E7E1D"/>
    <w:rsid w:val="009E7FE7"/>
    <w:rsid w:val="009F046A"/>
    <w:rsid w:val="009F0485"/>
    <w:rsid w:val="009F0659"/>
    <w:rsid w:val="009F0A71"/>
    <w:rsid w:val="009F13D5"/>
    <w:rsid w:val="009F1C8A"/>
    <w:rsid w:val="009F1E15"/>
    <w:rsid w:val="009F24E2"/>
    <w:rsid w:val="009F2548"/>
    <w:rsid w:val="009F25C3"/>
    <w:rsid w:val="009F2938"/>
    <w:rsid w:val="009F3B0A"/>
    <w:rsid w:val="009F3C4C"/>
    <w:rsid w:val="009F3CB0"/>
    <w:rsid w:val="009F3D48"/>
    <w:rsid w:val="009F463E"/>
    <w:rsid w:val="009F4EC9"/>
    <w:rsid w:val="009F4F23"/>
    <w:rsid w:val="009F51A6"/>
    <w:rsid w:val="009F54CC"/>
    <w:rsid w:val="009F5641"/>
    <w:rsid w:val="009F5DB3"/>
    <w:rsid w:val="009F5DE5"/>
    <w:rsid w:val="009F5F73"/>
    <w:rsid w:val="009F64C4"/>
    <w:rsid w:val="009F7068"/>
    <w:rsid w:val="009F7321"/>
    <w:rsid w:val="009F7B4C"/>
    <w:rsid w:val="009F7CF4"/>
    <w:rsid w:val="00A0033E"/>
    <w:rsid w:val="00A0042E"/>
    <w:rsid w:val="00A005B5"/>
    <w:rsid w:val="00A00C0A"/>
    <w:rsid w:val="00A00CCB"/>
    <w:rsid w:val="00A00DF5"/>
    <w:rsid w:val="00A01153"/>
    <w:rsid w:val="00A01677"/>
    <w:rsid w:val="00A01926"/>
    <w:rsid w:val="00A01E94"/>
    <w:rsid w:val="00A02350"/>
    <w:rsid w:val="00A0241C"/>
    <w:rsid w:val="00A024ED"/>
    <w:rsid w:val="00A02556"/>
    <w:rsid w:val="00A02617"/>
    <w:rsid w:val="00A02640"/>
    <w:rsid w:val="00A029AC"/>
    <w:rsid w:val="00A02A4D"/>
    <w:rsid w:val="00A02CED"/>
    <w:rsid w:val="00A03589"/>
    <w:rsid w:val="00A0380B"/>
    <w:rsid w:val="00A041ED"/>
    <w:rsid w:val="00A043D0"/>
    <w:rsid w:val="00A04830"/>
    <w:rsid w:val="00A04955"/>
    <w:rsid w:val="00A04E60"/>
    <w:rsid w:val="00A0513C"/>
    <w:rsid w:val="00A0573A"/>
    <w:rsid w:val="00A0634D"/>
    <w:rsid w:val="00A064E2"/>
    <w:rsid w:val="00A0668C"/>
    <w:rsid w:val="00A0686D"/>
    <w:rsid w:val="00A06A70"/>
    <w:rsid w:val="00A06ED3"/>
    <w:rsid w:val="00A07178"/>
    <w:rsid w:val="00A07411"/>
    <w:rsid w:val="00A0742A"/>
    <w:rsid w:val="00A076ED"/>
    <w:rsid w:val="00A0794B"/>
    <w:rsid w:val="00A07B66"/>
    <w:rsid w:val="00A10485"/>
    <w:rsid w:val="00A106E2"/>
    <w:rsid w:val="00A108D3"/>
    <w:rsid w:val="00A10BA7"/>
    <w:rsid w:val="00A10C0D"/>
    <w:rsid w:val="00A1233D"/>
    <w:rsid w:val="00A12379"/>
    <w:rsid w:val="00A127F2"/>
    <w:rsid w:val="00A12E7C"/>
    <w:rsid w:val="00A12F5B"/>
    <w:rsid w:val="00A12F72"/>
    <w:rsid w:val="00A13031"/>
    <w:rsid w:val="00A1314C"/>
    <w:rsid w:val="00A1343A"/>
    <w:rsid w:val="00A136AA"/>
    <w:rsid w:val="00A1428B"/>
    <w:rsid w:val="00A14473"/>
    <w:rsid w:val="00A144C1"/>
    <w:rsid w:val="00A144FE"/>
    <w:rsid w:val="00A148D1"/>
    <w:rsid w:val="00A14B09"/>
    <w:rsid w:val="00A14E0D"/>
    <w:rsid w:val="00A14F6B"/>
    <w:rsid w:val="00A150C5"/>
    <w:rsid w:val="00A15410"/>
    <w:rsid w:val="00A158AB"/>
    <w:rsid w:val="00A15EC7"/>
    <w:rsid w:val="00A1616D"/>
    <w:rsid w:val="00A16566"/>
    <w:rsid w:val="00A16B7B"/>
    <w:rsid w:val="00A16D6C"/>
    <w:rsid w:val="00A1775A"/>
    <w:rsid w:val="00A17E84"/>
    <w:rsid w:val="00A20067"/>
    <w:rsid w:val="00A20CA0"/>
    <w:rsid w:val="00A212DE"/>
    <w:rsid w:val="00A2138C"/>
    <w:rsid w:val="00A21455"/>
    <w:rsid w:val="00A2153A"/>
    <w:rsid w:val="00A21854"/>
    <w:rsid w:val="00A21BF1"/>
    <w:rsid w:val="00A21FAE"/>
    <w:rsid w:val="00A21FB0"/>
    <w:rsid w:val="00A226DF"/>
    <w:rsid w:val="00A22A43"/>
    <w:rsid w:val="00A22E80"/>
    <w:rsid w:val="00A22ED4"/>
    <w:rsid w:val="00A22F6F"/>
    <w:rsid w:val="00A2351D"/>
    <w:rsid w:val="00A2364B"/>
    <w:rsid w:val="00A23751"/>
    <w:rsid w:val="00A23A06"/>
    <w:rsid w:val="00A2415B"/>
    <w:rsid w:val="00A24351"/>
    <w:rsid w:val="00A25026"/>
    <w:rsid w:val="00A256AD"/>
    <w:rsid w:val="00A257DA"/>
    <w:rsid w:val="00A25B9B"/>
    <w:rsid w:val="00A25B9E"/>
    <w:rsid w:val="00A25DEC"/>
    <w:rsid w:val="00A2600E"/>
    <w:rsid w:val="00A26290"/>
    <w:rsid w:val="00A26582"/>
    <w:rsid w:val="00A26AC1"/>
    <w:rsid w:val="00A26DE3"/>
    <w:rsid w:val="00A2704C"/>
    <w:rsid w:val="00A270E7"/>
    <w:rsid w:val="00A271F9"/>
    <w:rsid w:val="00A278C5"/>
    <w:rsid w:val="00A27DB1"/>
    <w:rsid w:val="00A30320"/>
    <w:rsid w:val="00A306A0"/>
    <w:rsid w:val="00A30A94"/>
    <w:rsid w:val="00A31233"/>
    <w:rsid w:val="00A32144"/>
    <w:rsid w:val="00A32387"/>
    <w:rsid w:val="00A32852"/>
    <w:rsid w:val="00A32F08"/>
    <w:rsid w:val="00A3326F"/>
    <w:rsid w:val="00A33287"/>
    <w:rsid w:val="00A33A9A"/>
    <w:rsid w:val="00A3414B"/>
    <w:rsid w:val="00A341EC"/>
    <w:rsid w:val="00A343FE"/>
    <w:rsid w:val="00A34828"/>
    <w:rsid w:val="00A34D93"/>
    <w:rsid w:val="00A34E89"/>
    <w:rsid w:val="00A35601"/>
    <w:rsid w:val="00A36181"/>
    <w:rsid w:val="00A36579"/>
    <w:rsid w:val="00A367B4"/>
    <w:rsid w:val="00A36848"/>
    <w:rsid w:val="00A36AAD"/>
    <w:rsid w:val="00A36B41"/>
    <w:rsid w:val="00A36C49"/>
    <w:rsid w:val="00A36FB1"/>
    <w:rsid w:val="00A37068"/>
    <w:rsid w:val="00A372EE"/>
    <w:rsid w:val="00A375D9"/>
    <w:rsid w:val="00A3787E"/>
    <w:rsid w:val="00A37889"/>
    <w:rsid w:val="00A379A2"/>
    <w:rsid w:val="00A40087"/>
    <w:rsid w:val="00A4014A"/>
    <w:rsid w:val="00A4032A"/>
    <w:rsid w:val="00A4041A"/>
    <w:rsid w:val="00A407B4"/>
    <w:rsid w:val="00A407C8"/>
    <w:rsid w:val="00A40877"/>
    <w:rsid w:val="00A40BD5"/>
    <w:rsid w:val="00A40CDB"/>
    <w:rsid w:val="00A40E50"/>
    <w:rsid w:val="00A40EBA"/>
    <w:rsid w:val="00A41274"/>
    <w:rsid w:val="00A41BC7"/>
    <w:rsid w:val="00A41FE4"/>
    <w:rsid w:val="00A42276"/>
    <w:rsid w:val="00A426AB"/>
    <w:rsid w:val="00A42835"/>
    <w:rsid w:val="00A42864"/>
    <w:rsid w:val="00A42C20"/>
    <w:rsid w:val="00A43218"/>
    <w:rsid w:val="00A434B2"/>
    <w:rsid w:val="00A43AC9"/>
    <w:rsid w:val="00A43C43"/>
    <w:rsid w:val="00A4448C"/>
    <w:rsid w:val="00A458DE"/>
    <w:rsid w:val="00A45B30"/>
    <w:rsid w:val="00A4617B"/>
    <w:rsid w:val="00A46679"/>
    <w:rsid w:val="00A467B6"/>
    <w:rsid w:val="00A469A1"/>
    <w:rsid w:val="00A46BCA"/>
    <w:rsid w:val="00A46C93"/>
    <w:rsid w:val="00A47444"/>
    <w:rsid w:val="00A47585"/>
    <w:rsid w:val="00A476C5"/>
    <w:rsid w:val="00A4789D"/>
    <w:rsid w:val="00A47B99"/>
    <w:rsid w:val="00A5010F"/>
    <w:rsid w:val="00A501F4"/>
    <w:rsid w:val="00A5054E"/>
    <w:rsid w:val="00A5171A"/>
    <w:rsid w:val="00A5199C"/>
    <w:rsid w:val="00A51A20"/>
    <w:rsid w:val="00A51EB4"/>
    <w:rsid w:val="00A5241B"/>
    <w:rsid w:val="00A52A67"/>
    <w:rsid w:val="00A52F2B"/>
    <w:rsid w:val="00A53284"/>
    <w:rsid w:val="00A5346A"/>
    <w:rsid w:val="00A53770"/>
    <w:rsid w:val="00A53B48"/>
    <w:rsid w:val="00A53B92"/>
    <w:rsid w:val="00A53FE5"/>
    <w:rsid w:val="00A540C4"/>
    <w:rsid w:val="00A540E3"/>
    <w:rsid w:val="00A5435C"/>
    <w:rsid w:val="00A5476F"/>
    <w:rsid w:val="00A54986"/>
    <w:rsid w:val="00A55084"/>
    <w:rsid w:val="00A552D1"/>
    <w:rsid w:val="00A5534A"/>
    <w:rsid w:val="00A55B43"/>
    <w:rsid w:val="00A55FCC"/>
    <w:rsid w:val="00A567BB"/>
    <w:rsid w:val="00A569A4"/>
    <w:rsid w:val="00A56A96"/>
    <w:rsid w:val="00A56E7A"/>
    <w:rsid w:val="00A57318"/>
    <w:rsid w:val="00A57594"/>
    <w:rsid w:val="00A57FCF"/>
    <w:rsid w:val="00A6010C"/>
    <w:rsid w:val="00A603A0"/>
    <w:rsid w:val="00A604C3"/>
    <w:rsid w:val="00A6078D"/>
    <w:rsid w:val="00A60BC4"/>
    <w:rsid w:val="00A60C35"/>
    <w:rsid w:val="00A60F14"/>
    <w:rsid w:val="00A61264"/>
    <w:rsid w:val="00A61A5A"/>
    <w:rsid w:val="00A61C90"/>
    <w:rsid w:val="00A61F7D"/>
    <w:rsid w:val="00A6211D"/>
    <w:rsid w:val="00A6219D"/>
    <w:rsid w:val="00A621C6"/>
    <w:rsid w:val="00A62376"/>
    <w:rsid w:val="00A6270C"/>
    <w:rsid w:val="00A63307"/>
    <w:rsid w:val="00A63345"/>
    <w:rsid w:val="00A63641"/>
    <w:rsid w:val="00A638C1"/>
    <w:rsid w:val="00A63DB3"/>
    <w:rsid w:val="00A63F20"/>
    <w:rsid w:val="00A646C6"/>
    <w:rsid w:val="00A64ED0"/>
    <w:rsid w:val="00A65805"/>
    <w:rsid w:val="00A65FCA"/>
    <w:rsid w:val="00A6604E"/>
    <w:rsid w:val="00A6619E"/>
    <w:rsid w:val="00A66215"/>
    <w:rsid w:val="00A6639D"/>
    <w:rsid w:val="00A663E2"/>
    <w:rsid w:val="00A6651E"/>
    <w:rsid w:val="00A66633"/>
    <w:rsid w:val="00A6694B"/>
    <w:rsid w:val="00A66BDF"/>
    <w:rsid w:val="00A66C75"/>
    <w:rsid w:val="00A66D7B"/>
    <w:rsid w:val="00A66F33"/>
    <w:rsid w:val="00A67160"/>
    <w:rsid w:val="00A67773"/>
    <w:rsid w:val="00A678FB"/>
    <w:rsid w:val="00A702C6"/>
    <w:rsid w:val="00A70AB5"/>
    <w:rsid w:val="00A70B31"/>
    <w:rsid w:val="00A70CA0"/>
    <w:rsid w:val="00A710A9"/>
    <w:rsid w:val="00A71163"/>
    <w:rsid w:val="00A71670"/>
    <w:rsid w:val="00A7172A"/>
    <w:rsid w:val="00A7187C"/>
    <w:rsid w:val="00A71A29"/>
    <w:rsid w:val="00A71F18"/>
    <w:rsid w:val="00A7202B"/>
    <w:rsid w:val="00A72182"/>
    <w:rsid w:val="00A721D3"/>
    <w:rsid w:val="00A72664"/>
    <w:rsid w:val="00A72667"/>
    <w:rsid w:val="00A72982"/>
    <w:rsid w:val="00A72A1F"/>
    <w:rsid w:val="00A72A42"/>
    <w:rsid w:val="00A72A95"/>
    <w:rsid w:val="00A72DF5"/>
    <w:rsid w:val="00A72F70"/>
    <w:rsid w:val="00A7300D"/>
    <w:rsid w:val="00A73143"/>
    <w:rsid w:val="00A7369A"/>
    <w:rsid w:val="00A7379D"/>
    <w:rsid w:val="00A7394F"/>
    <w:rsid w:val="00A73C3A"/>
    <w:rsid w:val="00A73CB4"/>
    <w:rsid w:val="00A73CE9"/>
    <w:rsid w:val="00A740DE"/>
    <w:rsid w:val="00A7427A"/>
    <w:rsid w:val="00A74709"/>
    <w:rsid w:val="00A75247"/>
    <w:rsid w:val="00A75590"/>
    <w:rsid w:val="00A75DAB"/>
    <w:rsid w:val="00A764C5"/>
    <w:rsid w:val="00A768CE"/>
    <w:rsid w:val="00A7739B"/>
    <w:rsid w:val="00A77E83"/>
    <w:rsid w:val="00A77EDC"/>
    <w:rsid w:val="00A801EB"/>
    <w:rsid w:val="00A803BD"/>
    <w:rsid w:val="00A80504"/>
    <w:rsid w:val="00A807EA"/>
    <w:rsid w:val="00A80A29"/>
    <w:rsid w:val="00A80AD5"/>
    <w:rsid w:val="00A8108B"/>
    <w:rsid w:val="00A81202"/>
    <w:rsid w:val="00A81D98"/>
    <w:rsid w:val="00A81F23"/>
    <w:rsid w:val="00A82012"/>
    <w:rsid w:val="00A82200"/>
    <w:rsid w:val="00A82223"/>
    <w:rsid w:val="00A82262"/>
    <w:rsid w:val="00A82D4E"/>
    <w:rsid w:val="00A831F8"/>
    <w:rsid w:val="00A8333A"/>
    <w:rsid w:val="00A839D6"/>
    <w:rsid w:val="00A83E5D"/>
    <w:rsid w:val="00A83E8E"/>
    <w:rsid w:val="00A84213"/>
    <w:rsid w:val="00A84346"/>
    <w:rsid w:val="00A84487"/>
    <w:rsid w:val="00A8455B"/>
    <w:rsid w:val="00A845B7"/>
    <w:rsid w:val="00A8462F"/>
    <w:rsid w:val="00A849B8"/>
    <w:rsid w:val="00A84A3C"/>
    <w:rsid w:val="00A84DA5"/>
    <w:rsid w:val="00A85038"/>
    <w:rsid w:val="00A857C4"/>
    <w:rsid w:val="00A858C6"/>
    <w:rsid w:val="00A85AB0"/>
    <w:rsid w:val="00A85DBF"/>
    <w:rsid w:val="00A8663C"/>
    <w:rsid w:val="00A867EF"/>
    <w:rsid w:val="00A86B2D"/>
    <w:rsid w:val="00A86C1E"/>
    <w:rsid w:val="00A870D8"/>
    <w:rsid w:val="00A8728F"/>
    <w:rsid w:val="00A87496"/>
    <w:rsid w:val="00A87593"/>
    <w:rsid w:val="00A87812"/>
    <w:rsid w:val="00A87C01"/>
    <w:rsid w:val="00A87CDC"/>
    <w:rsid w:val="00A87FE3"/>
    <w:rsid w:val="00A900FB"/>
    <w:rsid w:val="00A901B1"/>
    <w:rsid w:val="00A9068E"/>
    <w:rsid w:val="00A90742"/>
    <w:rsid w:val="00A9096E"/>
    <w:rsid w:val="00A909B5"/>
    <w:rsid w:val="00A90AC4"/>
    <w:rsid w:val="00A90B51"/>
    <w:rsid w:val="00A90BDC"/>
    <w:rsid w:val="00A90D80"/>
    <w:rsid w:val="00A9199C"/>
    <w:rsid w:val="00A91C42"/>
    <w:rsid w:val="00A91D5E"/>
    <w:rsid w:val="00A91F42"/>
    <w:rsid w:val="00A925BC"/>
    <w:rsid w:val="00A9264E"/>
    <w:rsid w:val="00A928A6"/>
    <w:rsid w:val="00A928F0"/>
    <w:rsid w:val="00A92907"/>
    <w:rsid w:val="00A929AC"/>
    <w:rsid w:val="00A92D39"/>
    <w:rsid w:val="00A92DB4"/>
    <w:rsid w:val="00A93192"/>
    <w:rsid w:val="00A932BB"/>
    <w:rsid w:val="00A93527"/>
    <w:rsid w:val="00A937BD"/>
    <w:rsid w:val="00A93EAB"/>
    <w:rsid w:val="00A945B9"/>
    <w:rsid w:val="00A949BD"/>
    <w:rsid w:val="00A94A8C"/>
    <w:rsid w:val="00A94B4D"/>
    <w:rsid w:val="00A94C07"/>
    <w:rsid w:val="00A94D9B"/>
    <w:rsid w:val="00A94E6B"/>
    <w:rsid w:val="00A954EF"/>
    <w:rsid w:val="00A955CE"/>
    <w:rsid w:val="00A955EA"/>
    <w:rsid w:val="00A95C9E"/>
    <w:rsid w:val="00A95F7F"/>
    <w:rsid w:val="00A9649D"/>
    <w:rsid w:val="00A96B90"/>
    <w:rsid w:val="00A96DE8"/>
    <w:rsid w:val="00A96EBC"/>
    <w:rsid w:val="00A96F5F"/>
    <w:rsid w:val="00A970AF"/>
    <w:rsid w:val="00A970D9"/>
    <w:rsid w:val="00A973CB"/>
    <w:rsid w:val="00A974DB"/>
    <w:rsid w:val="00A97608"/>
    <w:rsid w:val="00A9764F"/>
    <w:rsid w:val="00A97949"/>
    <w:rsid w:val="00A97AA7"/>
    <w:rsid w:val="00A97BB5"/>
    <w:rsid w:val="00A97C8E"/>
    <w:rsid w:val="00A97DB2"/>
    <w:rsid w:val="00AA052A"/>
    <w:rsid w:val="00AA1240"/>
    <w:rsid w:val="00AA1474"/>
    <w:rsid w:val="00AA156B"/>
    <w:rsid w:val="00AA16EE"/>
    <w:rsid w:val="00AA17B7"/>
    <w:rsid w:val="00AA1A73"/>
    <w:rsid w:val="00AA1CD7"/>
    <w:rsid w:val="00AA1E0D"/>
    <w:rsid w:val="00AA1E4A"/>
    <w:rsid w:val="00AA242E"/>
    <w:rsid w:val="00AA2519"/>
    <w:rsid w:val="00AA2A39"/>
    <w:rsid w:val="00AA2CCA"/>
    <w:rsid w:val="00AA32C1"/>
    <w:rsid w:val="00AA3676"/>
    <w:rsid w:val="00AA3814"/>
    <w:rsid w:val="00AA3B92"/>
    <w:rsid w:val="00AA3C54"/>
    <w:rsid w:val="00AA3CB5"/>
    <w:rsid w:val="00AA4190"/>
    <w:rsid w:val="00AA44E9"/>
    <w:rsid w:val="00AA47BE"/>
    <w:rsid w:val="00AA4E77"/>
    <w:rsid w:val="00AA51E5"/>
    <w:rsid w:val="00AA5329"/>
    <w:rsid w:val="00AA55AC"/>
    <w:rsid w:val="00AA58DC"/>
    <w:rsid w:val="00AA58ED"/>
    <w:rsid w:val="00AA5981"/>
    <w:rsid w:val="00AA59E0"/>
    <w:rsid w:val="00AA5A5E"/>
    <w:rsid w:val="00AA5BAF"/>
    <w:rsid w:val="00AA6394"/>
    <w:rsid w:val="00AA6743"/>
    <w:rsid w:val="00AA69EC"/>
    <w:rsid w:val="00AA6C63"/>
    <w:rsid w:val="00AA6E0B"/>
    <w:rsid w:val="00AA755C"/>
    <w:rsid w:val="00AB001A"/>
    <w:rsid w:val="00AB068A"/>
    <w:rsid w:val="00AB0B04"/>
    <w:rsid w:val="00AB109C"/>
    <w:rsid w:val="00AB11CC"/>
    <w:rsid w:val="00AB1285"/>
    <w:rsid w:val="00AB195B"/>
    <w:rsid w:val="00AB1A89"/>
    <w:rsid w:val="00AB1E60"/>
    <w:rsid w:val="00AB25D8"/>
    <w:rsid w:val="00AB26FA"/>
    <w:rsid w:val="00AB272B"/>
    <w:rsid w:val="00AB2A7B"/>
    <w:rsid w:val="00AB2AE3"/>
    <w:rsid w:val="00AB2AE4"/>
    <w:rsid w:val="00AB3030"/>
    <w:rsid w:val="00AB3802"/>
    <w:rsid w:val="00AB38E6"/>
    <w:rsid w:val="00AB3F6D"/>
    <w:rsid w:val="00AB449E"/>
    <w:rsid w:val="00AB4611"/>
    <w:rsid w:val="00AB55F0"/>
    <w:rsid w:val="00AB59C9"/>
    <w:rsid w:val="00AB6020"/>
    <w:rsid w:val="00AB6530"/>
    <w:rsid w:val="00AB6579"/>
    <w:rsid w:val="00AB65D7"/>
    <w:rsid w:val="00AB66F6"/>
    <w:rsid w:val="00AB6BCD"/>
    <w:rsid w:val="00AB6C99"/>
    <w:rsid w:val="00AB705C"/>
    <w:rsid w:val="00AB71BD"/>
    <w:rsid w:val="00AB7262"/>
    <w:rsid w:val="00AB7310"/>
    <w:rsid w:val="00AB7613"/>
    <w:rsid w:val="00AB7ADA"/>
    <w:rsid w:val="00AB7C8F"/>
    <w:rsid w:val="00AB7FA8"/>
    <w:rsid w:val="00AC0153"/>
    <w:rsid w:val="00AC03ED"/>
    <w:rsid w:val="00AC09D2"/>
    <w:rsid w:val="00AC0E4A"/>
    <w:rsid w:val="00AC0E8F"/>
    <w:rsid w:val="00AC1368"/>
    <w:rsid w:val="00AC1ED2"/>
    <w:rsid w:val="00AC2088"/>
    <w:rsid w:val="00AC2128"/>
    <w:rsid w:val="00AC2216"/>
    <w:rsid w:val="00AC242C"/>
    <w:rsid w:val="00AC2575"/>
    <w:rsid w:val="00AC32F2"/>
    <w:rsid w:val="00AC34B0"/>
    <w:rsid w:val="00AC43E3"/>
    <w:rsid w:val="00AC4E8D"/>
    <w:rsid w:val="00AC4F32"/>
    <w:rsid w:val="00AC5115"/>
    <w:rsid w:val="00AC5292"/>
    <w:rsid w:val="00AC5C5B"/>
    <w:rsid w:val="00AC5F08"/>
    <w:rsid w:val="00AC5FC8"/>
    <w:rsid w:val="00AC6B3B"/>
    <w:rsid w:val="00AC6EF1"/>
    <w:rsid w:val="00AC71AF"/>
    <w:rsid w:val="00AC737C"/>
    <w:rsid w:val="00AC7D09"/>
    <w:rsid w:val="00AC7E12"/>
    <w:rsid w:val="00AC7FE3"/>
    <w:rsid w:val="00AD0100"/>
    <w:rsid w:val="00AD05DC"/>
    <w:rsid w:val="00AD0874"/>
    <w:rsid w:val="00AD0894"/>
    <w:rsid w:val="00AD0937"/>
    <w:rsid w:val="00AD1154"/>
    <w:rsid w:val="00AD1172"/>
    <w:rsid w:val="00AD12F9"/>
    <w:rsid w:val="00AD1A42"/>
    <w:rsid w:val="00AD20EA"/>
    <w:rsid w:val="00AD220C"/>
    <w:rsid w:val="00AD246D"/>
    <w:rsid w:val="00AD266D"/>
    <w:rsid w:val="00AD28F0"/>
    <w:rsid w:val="00AD2BDA"/>
    <w:rsid w:val="00AD2BEF"/>
    <w:rsid w:val="00AD2DF0"/>
    <w:rsid w:val="00AD35CE"/>
    <w:rsid w:val="00AD3851"/>
    <w:rsid w:val="00AD3AFE"/>
    <w:rsid w:val="00AD3DF5"/>
    <w:rsid w:val="00AD3EF7"/>
    <w:rsid w:val="00AD4530"/>
    <w:rsid w:val="00AD4575"/>
    <w:rsid w:val="00AD4672"/>
    <w:rsid w:val="00AD46A7"/>
    <w:rsid w:val="00AD4AAA"/>
    <w:rsid w:val="00AD4E14"/>
    <w:rsid w:val="00AD5342"/>
    <w:rsid w:val="00AD5436"/>
    <w:rsid w:val="00AD56DD"/>
    <w:rsid w:val="00AD58EF"/>
    <w:rsid w:val="00AD593C"/>
    <w:rsid w:val="00AD5A59"/>
    <w:rsid w:val="00AD5B99"/>
    <w:rsid w:val="00AD5F8B"/>
    <w:rsid w:val="00AD6083"/>
    <w:rsid w:val="00AD6624"/>
    <w:rsid w:val="00AD68B1"/>
    <w:rsid w:val="00AD68F8"/>
    <w:rsid w:val="00AD6932"/>
    <w:rsid w:val="00AD6DA8"/>
    <w:rsid w:val="00AD7748"/>
    <w:rsid w:val="00AD7822"/>
    <w:rsid w:val="00AD7A72"/>
    <w:rsid w:val="00AD7C20"/>
    <w:rsid w:val="00AD7CCC"/>
    <w:rsid w:val="00AE0297"/>
    <w:rsid w:val="00AE0E21"/>
    <w:rsid w:val="00AE1150"/>
    <w:rsid w:val="00AE16CC"/>
    <w:rsid w:val="00AE1B68"/>
    <w:rsid w:val="00AE1C82"/>
    <w:rsid w:val="00AE1CAA"/>
    <w:rsid w:val="00AE1E37"/>
    <w:rsid w:val="00AE2630"/>
    <w:rsid w:val="00AE29AF"/>
    <w:rsid w:val="00AE2CF2"/>
    <w:rsid w:val="00AE3045"/>
    <w:rsid w:val="00AE30C9"/>
    <w:rsid w:val="00AE3144"/>
    <w:rsid w:val="00AE317B"/>
    <w:rsid w:val="00AE31BD"/>
    <w:rsid w:val="00AE38DF"/>
    <w:rsid w:val="00AE3B7E"/>
    <w:rsid w:val="00AE3BEB"/>
    <w:rsid w:val="00AE3CBA"/>
    <w:rsid w:val="00AE3ECD"/>
    <w:rsid w:val="00AE43ED"/>
    <w:rsid w:val="00AE45AE"/>
    <w:rsid w:val="00AE4996"/>
    <w:rsid w:val="00AE523E"/>
    <w:rsid w:val="00AE5579"/>
    <w:rsid w:val="00AE5722"/>
    <w:rsid w:val="00AE575D"/>
    <w:rsid w:val="00AE5994"/>
    <w:rsid w:val="00AE5A2E"/>
    <w:rsid w:val="00AE5B30"/>
    <w:rsid w:val="00AE5BDA"/>
    <w:rsid w:val="00AE5CFC"/>
    <w:rsid w:val="00AE5CFD"/>
    <w:rsid w:val="00AE6113"/>
    <w:rsid w:val="00AE6703"/>
    <w:rsid w:val="00AE6DD6"/>
    <w:rsid w:val="00AE707A"/>
    <w:rsid w:val="00AE7499"/>
    <w:rsid w:val="00AE760C"/>
    <w:rsid w:val="00AE78AC"/>
    <w:rsid w:val="00AE7BB8"/>
    <w:rsid w:val="00AE7DAB"/>
    <w:rsid w:val="00AE7F84"/>
    <w:rsid w:val="00AF0317"/>
    <w:rsid w:val="00AF0377"/>
    <w:rsid w:val="00AF0746"/>
    <w:rsid w:val="00AF0A10"/>
    <w:rsid w:val="00AF0B59"/>
    <w:rsid w:val="00AF0ECF"/>
    <w:rsid w:val="00AF0F94"/>
    <w:rsid w:val="00AF1D4F"/>
    <w:rsid w:val="00AF1E7B"/>
    <w:rsid w:val="00AF20A9"/>
    <w:rsid w:val="00AF22AE"/>
    <w:rsid w:val="00AF22BB"/>
    <w:rsid w:val="00AF24B3"/>
    <w:rsid w:val="00AF24EB"/>
    <w:rsid w:val="00AF253B"/>
    <w:rsid w:val="00AF260E"/>
    <w:rsid w:val="00AF27EE"/>
    <w:rsid w:val="00AF2976"/>
    <w:rsid w:val="00AF2B60"/>
    <w:rsid w:val="00AF2D08"/>
    <w:rsid w:val="00AF2E3A"/>
    <w:rsid w:val="00AF351A"/>
    <w:rsid w:val="00AF3C00"/>
    <w:rsid w:val="00AF3F37"/>
    <w:rsid w:val="00AF3F9D"/>
    <w:rsid w:val="00AF4178"/>
    <w:rsid w:val="00AF41DA"/>
    <w:rsid w:val="00AF41FD"/>
    <w:rsid w:val="00AF4511"/>
    <w:rsid w:val="00AF47C8"/>
    <w:rsid w:val="00AF4CF0"/>
    <w:rsid w:val="00AF5234"/>
    <w:rsid w:val="00AF54B0"/>
    <w:rsid w:val="00AF595B"/>
    <w:rsid w:val="00AF5ABF"/>
    <w:rsid w:val="00AF60FD"/>
    <w:rsid w:val="00AF6848"/>
    <w:rsid w:val="00AF689C"/>
    <w:rsid w:val="00AF6949"/>
    <w:rsid w:val="00AF6A9E"/>
    <w:rsid w:val="00AF73E8"/>
    <w:rsid w:val="00AF7881"/>
    <w:rsid w:val="00AF79B0"/>
    <w:rsid w:val="00B00571"/>
    <w:rsid w:val="00B005F0"/>
    <w:rsid w:val="00B006E7"/>
    <w:rsid w:val="00B00BEC"/>
    <w:rsid w:val="00B01016"/>
    <w:rsid w:val="00B0155A"/>
    <w:rsid w:val="00B02357"/>
    <w:rsid w:val="00B026BF"/>
    <w:rsid w:val="00B02AB0"/>
    <w:rsid w:val="00B02D48"/>
    <w:rsid w:val="00B02DCD"/>
    <w:rsid w:val="00B0320E"/>
    <w:rsid w:val="00B03EBF"/>
    <w:rsid w:val="00B04368"/>
    <w:rsid w:val="00B0599A"/>
    <w:rsid w:val="00B059AA"/>
    <w:rsid w:val="00B05DF2"/>
    <w:rsid w:val="00B06278"/>
    <w:rsid w:val="00B062DD"/>
    <w:rsid w:val="00B066A1"/>
    <w:rsid w:val="00B0671D"/>
    <w:rsid w:val="00B067BE"/>
    <w:rsid w:val="00B0689A"/>
    <w:rsid w:val="00B0707F"/>
    <w:rsid w:val="00B07145"/>
    <w:rsid w:val="00B07A14"/>
    <w:rsid w:val="00B07C37"/>
    <w:rsid w:val="00B07F8C"/>
    <w:rsid w:val="00B104AA"/>
    <w:rsid w:val="00B1084C"/>
    <w:rsid w:val="00B1119D"/>
    <w:rsid w:val="00B1152C"/>
    <w:rsid w:val="00B11993"/>
    <w:rsid w:val="00B11C05"/>
    <w:rsid w:val="00B11C56"/>
    <w:rsid w:val="00B11EA6"/>
    <w:rsid w:val="00B11EF4"/>
    <w:rsid w:val="00B12290"/>
    <w:rsid w:val="00B12675"/>
    <w:rsid w:val="00B1274E"/>
    <w:rsid w:val="00B128D0"/>
    <w:rsid w:val="00B129C1"/>
    <w:rsid w:val="00B12ADD"/>
    <w:rsid w:val="00B12BB7"/>
    <w:rsid w:val="00B12FD4"/>
    <w:rsid w:val="00B13025"/>
    <w:rsid w:val="00B13041"/>
    <w:rsid w:val="00B1348E"/>
    <w:rsid w:val="00B138EB"/>
    <w:rsid w:val="00B13A77"/>
    <w:rsid w:val="00B13F1E"/>
    <w:rsid w:val="00B146F3"/>
    <w:rsid w:val="00B14A8F"/>
    <w:rsid w:val="00B14B51"/>
    <w:rsid w:val="00B14C8E"/>
    <w:rsid w:val="00B14DAD"/>
    <w:rsid w:val="00B152AA"/>
    <w:rsid w:val="00B154E2"/>
    <w:rsid w:val="00B15735"/>
    <w:rsid w:val="00B157A0"/>
    <w:rsid w:val="00B15CDC"/>
    <w:rsid w:val="00B15E35"/>
    <w:rsid w:val="00B15E54"/>
    <w:rsid w:val="00B15F1C"/>
    <w:rsid w:val="00B1634A"/>
    <w:rsid w:val="00B1656A"/>
    <w:rsid w:val="00B1661B"/>
    <w:rsid w:val="00B16944"/>
    <w:rsid w:val="00B16B25"/>
    <w:rsid w:val="00B16F6B"/>
    <w:rsid w:val="00B17DA8"/>
    <w:rsid w:val="00B17E64"/>
    <w:rsid w:val="00B20133"/>
    <w:rsid w:val="00B20534"/>
    <w:rsid w:val="00B20814"/>
    <w:rsid w:val="00B20BB8"/>
    <w:rsid w:val="00B2130A"/>
    <w:rsid w:val="00B21459"/>
    <w:rsid w:val="00B214B6"/>
    <w:rsid w:val="00B21B2A"/>
    <w:rsid w:val="00B21BB3"/>
    <w:rsid w:val="00B21C61"/>
    <w:rsid w:val="00B22266"/>
    <w:rsid w:val="00B223AA"/>
    <w:rsid w:val="00B223E6"/>
    <w:rsid w:val="00B223FB"/>
    <w:rsid w:val="00B227A7"/>
    <w:rsid w:val="00B227B1"/>
    <w:rsid w:val="00B23375"/>
    <w:rsid w:val="00B235AD"/>
    <w:rsid w:val="00B236A3"/>
    <w:rsid w:val="00B23839"/>
    <w:rsid w:val="00B23A8D"/>
    <w:rsid w:val="00B24107"/>
    <w:rsid w:val="00B2412F"/>
    <w:rsid w:val="00B2413F"/>
    <w:rsid w:val="00B246DC"/>
    <w:rsid w:val="00B250FB"/>
    <w:rsid w:val="00B2525A"/>
    <w:rsid w:val="00B255D1"/>
    <w:rsid w:val="00B255F5"/>
    <w:rsid w:val="00B25A85"/>
    <w:rsid w:val="00B25F7D"/>
    <w:rsid w:val="00B260FC"/>
    <w:rsid w:val="00B26183"/>
    <w:rsid w:val="00B263C1"/>
    <w:rsid w:val="00B26637"/>
    <w:rsid w:val="00B26795"/>
    <w:rsid w:val="00B26B4D"/>
    <w:rsid w:val="00B26EC4"/>
    <w:rsid w:val="00B2711B"/>
    <w:rsid w:val="00B2730C"/>
    <w:rsid w:val="00B273F4"/>
    <w:rsid w:val="00B278EC"/>
    <w:rsid w:val="00B27B51"/>
    <w:rsid w:val="00B27CA1"/>
    <w:rsid w:val="00B27E7E"/>
    <w:rsid w:val="00B27FAE"/>
    <w:rsid w:val="00B30302"/>
    <w:rsid w:val="00B30395"/>
    <w:rsid w:val="00B306CD"/>
    <w:rsid w:val="00B3079C"/>
    <w:rsid w:val="00B30D72"/>
    <w:rsid w:val="00B30FC9"/>
    <w:rsid w:val="00B315E9"/>
    <w:rsid w:val="00B31C62"/>
    <w:rsid w:val="00B31FF8"/>
    <w:rsid w:val="00B31FFF"/>
    <w:rsid w:val="00B321C3"/>
    <w:rsid w:val="00B322A0"/>
    <w:rsid w:val="00B3236F"/>
    <w:rsid w:val="00B3248E"/>
    <w:rsid w:val="00B32A54"/>
    <w:rsid w:val="00B32F5C"/>
    <w:rsid w:val="00B334CB"/>
    <w:rsid w:val="00B334FB"/>
    <w:rsid w:val="00B3360A"/>
    <w:rsid w:val="00B33870"/>
    <w:rsid w:val="00B339C8"/>
    <w:rsid w:val="00B343C2"/>
    <w:rsid w:val="00B34B2D"/>
    <w:rsid w:val="00B34BCF"/>
    <w:rsid w:val="00B34D86"/>
    <w:rsid w:val="00B35020"/>
    <w:rsid w:val="00B3555C"/>
    <w:rsid w:val="00B35A63"/>
    <w:rsid w:val="00B35C73"/>
    <w:rsid w:val="00B35C87"/>
    <w:rsid w:val="00B35F2A"/>
    <w:rsid w:val="00B363E5"/>
    <w:rsid w:val="00B36487"/>
    <w:rsid w:val="00B36B16"/>
    <w:rsid w:val="00B36D1E"/>
    <w:rsid w:val="00B36D51"/>
    <w:rsid w:val="00B36E5C"/>
    <w:rsid w:val="00B370DA"/>
    <w:rsid w:val="00B374F9"/>
    <w:rsid w:val="00B37769"/>
    <w:rsid w:val="00B3785D"/>
    <w:rsid w:val="00B40163"/>
    <w:rsid w:val="00B4032B"/>
    <w:rsid w:val="00B40493"/>
    <w:rsid w:val="00B404FF"/>
    <w:rsid w:val="00B40757"/>
    <w:rsid w:val="00B407A3"/>
    <w:rsid w:val="00B40A9B"/>
    <w:rsid w:val="00B40B3E"/>
    <w:rsid w:val="00B40C51"/>
    <w:rsid w:val="00B40CD9"/>
    <w:rsid w:val="00B40E5A"/>
    <w:rsid w:val="00B40EBC"/>
    <w:rsid w:val="00B4120C"/>
    <w:rsid w:val="00B41355"/>
    <w:rsid w:val="00B41495"/>
    <w:rsid w:val="00B41826"/>
    <w:rsid w:val="00B4191D"/>
    <w:rsid w:val="00B419FB"/>
    <w:rsid w:val="00B41D5D"/>
    <w:rsid w:val="00B41DB2"/>
    <w:rsid w:val="00B41E37"/>
    <w:rsid w:val="00B420BB"/>
    <w:rsid w:val="00B4214A"/>
    <w:rsid w:val="00B42313"/>
    <w:rsid w:val="00B4263A"/>
    <w:rsid w:val="00B4263F"/>
    <w:rsid w:val="00B42674"/>
    <w:rsid w:val="00B42B51"/>
    <w:rsid w:val="00B43368"/>
    <w:rsid w:val="00B43459"/>
    <w:rsid w:val="00B43ED5"/>
    <w:rsid w:val="00B44818"/>
    <w:rsid w:val="00B44A06"/>
    <w:rsid w:val="00B44A8B"/>
    <w:rsid w:val="00B44BA3"/>
    <w:rsid w:val="00B44C6A"/>
    <w:rsid w:val="00B450BD"/>
    <w:rsid w:val="00B4510B"/>
    <w:rsid w:val="00B451CA"/>
    <w:rsid w:val="00B45557"/>
    <w:rsid w:val="00B4573C"/>
    <w:rsid w:val="00B45D26"/>
    <w:rsid w:val="00B45D93"/>
    <w:rsid w:val="00B45F39"/>
    <w:rsid w:val="00B46048"/>
    <w:rsid w:val="00B4612C"/>
    <w:rsid w:val="00B4638A"/>
    <w:rsid w:val="00B463D2"/>
    <w:rsid w:val="00B46E50"/>
    <w:rsid w:val="00B46FC1"/>
    <w:rsid w:val="00B475A2"/>
    <w:rsid w:val="00B476C7"/>
    <w:rsid w:val="00B47B4E"/>
    <w:rsid w:val="00B5029D"/>
    <w:rsid w:val="00B50372"/>
    <w:rsid w:val="00B50458"/>
    <w:rsid w:val="00B5064B"/>
    <w:rsid w:val="00B51437"/>
    <w:rsid w:val="00B5177D"/>
    <w:rsid w:val="00B517A8"/>
    <w:rsid w:val="00B5190A"/>
    <w:rsid w:val="00B51D66"/>
    <w:rsid w:val="00B52138"/>
    <w:rsid w:val="00B527A1"/>
    <w:rsid w:val="00B527AC"/>
    <w:rsid w:val="00B52CA5"/>
    <w:rsid w:val="00B52E66"/>
    <w:rsid w:val="00B5312B"/>
    <w:rsid w:val="00B5447F"/>
    <w:rsid w:val="00B544FE"/>
    <w:rsid w:val="00B54F04"/>
    <w:rsid w:val="00B54FDB"/>
    <w:rsid w:val="00B55608"/>
    <w:rsid w:val="00B5578C"/>
    <w:rsid w:val="00B5606B"/>
    <w:rsid w:val="00B563A9"/>
    <w:rsid w:val="00B5658B"/>
    <w:rsid w:val="00B56736"/>
    <w:rsid w:val="00B57208"/>
    <w:rsid w:val="00B5735F"/>
    <w:rsid w:val="00B57600"/>
    <w:rsid w:val="00B5780A"/>
    <w:rsid w:val="00B57E91"/>
    <w:rsid w:val="00B57F75"/>
    <w:rsid w:val="00B57FBE"/>
    <w:rsid w:val="00B600A3"/>
    <w:rsid w:val="00B60752"/>
    <w:rsid w:val="00B607D3"/>
    <w:rsid w:val="00B60A0D"/>
    <w:rsid w:val="00B60C9F"/>
    <w:rsid w:val="00B60D3B"/>
    <w:rsid w:val="00B61025"/>
    <w:rsid w:val="00B611A4"/>
    <w:rsid w:val="00B6129F"/>
    <w:rsid w:val="00B616CD"/>
    <w:rsid w:val="00B61785"/>
    <w:rsid w:val="00B61BD2"/>
    <w:rsid w:val="00B61D3A"/>
    <w:rsid w:val="00B61D54"/>
    <w:rsid w:val="00B620FA"/>
    <w:rsid w:val="00B62693"/>
    <w:rsid w:val="00B62940"/>
    <w:rsid w:val="00B62EDF"/>
    <w:rsid w:val="00B6327E"/>
    <w:rsid w:val="00B63E3B"/>
    <w:rsid w:val="00B63F22"/>
    <w:rsid w:val="00B640FB"/>
    <w:rsid w:val="00B64236"/>
    <w:rsid w:val="00B64605"/>
    <w:rsid w:val="00B64698"/>
    <w:rsid w:val="00B64D59"/>
    <w:rsid w:val="00B6562F"/>
    <w:rsid w:val="00B65CA2"/>
    <w:rsid w:val="00B665F4"/>
    <w:rsid w:val="00B66885"/>
    <w:rsid w:val="00B66B89"/>
    <w:rsid w:val="00B67399"/>
    <w:rsid w:val="00B673E1"/>
    <w:rsid w:val="00B67455"/>
    <w:rsid w:val="00B6764F"/>
    <w:rsid w:val="00B676B2"/>
    <w:rsid w:val="00B678A3"/>
    <w:rsid w:val="00B67B8C"/>
    <w:rsid w:val="00B67CE0"/>
    <w:rsid w:val="00B702E2"/>
    <w:rsid w:val="00B704AE"/>
    <w:rsid w:val="00B704FA"/>
    <w:rsid w:val="00B710F2"/>
    <w:rsid w:val="00B7125A"/>
    <w:rsid w:val="00B712AF"/>
    <w:rsid w:val="00B7180E"/>
    <w:rsid w:val="00B7265D"/>
    <w:rsid w:val="00B72A9D"/>
    <w:rsid w:val="00B72B6A"/>
    <w:rsid w:val="00B734A1"/>
    <w:rsid w:val="00B734EA"/>
    <w:rsid w:val="00B739F6"/>
    <w:rsid w:val="00B746E0"/>
    <w:rsid w:val="00B747F7"/>
    <w:rsid w:val="00B749D4"/>
    <w:rsid w:val="00B74A57"/>
    <w:rsid w:val="00B74AF1"/>
    <w:rsid w:val="00B74CD3"/>
    <w:rsid w:val="00B74CF3"/>
    <w:rsid w:val="00B75103"/>
    <w:rsid w:val="00B75744"/>
    <w:rsid w:val="00B758CC"/>
    <w:rsid w:val="00B75B52"/>
    <w:rsid w:val="00B75F5E"/>
    <w:rsid w:val="00B76051"/>
    <w:rsid w:val="00B760CE"/>
    <w:rsid w:val="00B760F6"/>
    <w:rsid w:val="00B7648F"/>
    <w:rsid w:val="00B765D7"/>
    <w:rsid w:val="00B76866"/>
    <w:rsid w:val="00B76953"/>
    <w:rsid w:val="00B76E46"/>
    <w:rsid w:val="00B7732F"/>
    <w:rsid w:val="00B774A1"/>
    <w:rsid w:val="00B775A8"/>
    <w:rsid w:val="00B777F2"/>
    <w:rsid w:val="00B7786E"/>
    <w:rsid w:val="00B77AE1"/>
    <w:rsid w:val="00B77C64"/>
    <w:rsid w:val="00B804FC"/>
    <w:rsid w:val="00B807FB"/>
    <w:rsid w:val="00B80828"/>
    <w:rsid w:val="00B80A15"/>
    <w:rsid w:val="00B80A3E"/>
    <w:rsid w:val="00B80C24"/>
    <w:rsid w:val="00B80D1E"/>
    <w:rsid w:val="00B8118B"/>
    <w:rsid w:val="00B81622"/>
    <w:rsid w:val="00B81772"/>
    <w:rsid w:val="00B81CC2"/>
    <w:rsid w:val="00B81FC2"/>
    <w:rsid w:val="00B8206B"/>
    <w:rsid w:val="00B8255B"/>
    <w:rsid w:val="00B828CD"/>
    <w:rsid w:val="00B828D6"/>
    <w:rsid w:val="00B8292B"/>
    <w:rsid w:val="00B82B23"/>
    <w:rsid w:val="00B82C26"/>
    <w:rsid w:val="00B82D3A"/>
    <w:rsid w:val="00B82D8D"/>
    <w:rsid w:val="00B82F15"/>
    <w:rsid w:val="00B83335"/>
    <w:rsid w:val="00B8337F"/>
    <w:rsid w:val="00B838CF"/>
    <w:rsid w:val="00B83BAF"/>
    <w:rsid w:val="00B83D2A"/>
    <w:rsid w:val="00B83F75"/>
    <w:rsid w:val="00B845D5"/>
    <w:rsid w:val="00B84893"/>
    <w:rsid w:val="00B84B60"/>
    <w:rsid w:val="00B84D91"/>
    <w:rsid w:val="00B84F27"/>
    <w:rsid w:val="00B8523F"/>
    <w:rsid w:val="00B8559C"/>
    <w:rsid w:val="00B85B69"/>
    <w:rsid w:val="00B85E97"/>
    <w:rsid w:val="00B85F48"/>
    <w:rsid w:val="00B85FA2"/>
    <w:rsid w:val="00B8609F"/>
    <w:rsid w:val="00B8612E"/>
    <w:rsid w:val="00B8658D"/>
    <w:rsid w:val="00B866A4"/>
    <w:rsid w:val="00B86FA8"/>
    <w:rsid w:val="00B8701E"/>
    <w:rsid w:val="00B873F8"/>
    <w:rsid w:val="00B8757C"/>
    <w:rsid w:val="00B876FC"/>
    <w:rsid w:val="00B87B81"/>
    <w:rsid w:val="00B87C02"/>
    <w:rsid w:val="00B87C7F"/>
    <w:rsid w:val="00B87EA6"/>
    <w:rsid w:val="00B87FE4"/>
    <w:rsid w:val="00B902F4"/>
    <w:rsid w:val="00B90440"/>
    <w:rsid w:val="00B90587"/>
    <w:rsid w:val="00B907F0"/>
    <w:rsid w:val="00B9089E"/>
    <w:rsid w:val="00B9094F"/>
    <w:rsid w:val="00B90A75"/>
    <w:rsid w:val="00B90C44"/>
    <w:rsid w:val="00B90C57"/>
    <w:rsid w:val="00B90EE8"/>
    <w:rsid w:val="00B90FA2"/>
    <w:rsid w:val="00B910FE"/>
    <w:rsid w:val="00B91A23"/>
    <w:rsid w:val="00B91D7D"/>
    <w:rsid w:val="00B91F2B"/>
    <w:rsid w:val="00B92158"/>
    <w:rsid w:val="00B9246C"/>
    <w:rsid w:val="00B92B62"/>
    <w:rsid w:val="00B92CB4"/>
    <w:rsid w:val="00B93227"/>
    <w:rsid w:val="00B93231"/>
    <w:rsid w:val="00B93966"/>
    <w:rsid w:val="00B93AFD"/>
    <w:rsid w:val="00B93B6C"/>
    <w:rsid w:val="00B93C62"/>
    <w:rsid w:val="00B94214"/>
    <w:rsid w:val="00B94874"/>
    <w:rsid w:val="00B94C09"/>
    <w:rsid w:val="00B95997"/>
    <w:rsid w:val="00B95999"/>
    <w:rsid w:val="00B95C46"/>
    <w:rsid w:val="00B95CA5"/>
    <w:rsid w:val="00B963D2"/>
    <w:rsid w:val="00B964E8"/>
    <w:rsid w:val="00B97110"/>
    <w:rsid w:val="00B97827"/>
    <w:rsid w:val="00B97A27"/>
    <w:rsid w:val="00B97A57"/>
    <w:rsid w:val="00B97D37"/>
    <w:rsid w:val="00BA016F"/>
    <w:rsid w:val="00BA033C"/>
    <w:rsid w:val="00BA0565"/>
    <w:rsid w:val="00BA0582"/>
    <w:rsid w:val="00BA0929"/>
    <w:rsid w:val="00BA0A8F"/>
    <w:rsid w:val="00BA0FB8"/>
    <w:rsid w:val="00BA1038"/>
    <w:rsid w:val="00BA12A2"/>
    <w:rsid w:val="00BA1AD7"/>
    <w:rsid w:val="00BA1C0D"/>
    <w:rsid w:val="00BA23BF"/>
    <w:rsid w:val="00BA23D5"/>
    <w:rsid w:val="00BA23FF"/>
    <w:rsid w:val="00BA2757"/>
    <w:rsid w:val="00BA2B90"/>
    <w:rsid w:val="00BA35B4"/>
    <w:rsid w:val="00BA3763"/>
    <w:rsid w:val="00BA3845"/>
    <w:rsid w:val="00BA3B98"/>
    <w:rsid w:val="00BA3EAF"/>
    <w:rsid w:val="00BA401C"/>
    <w:rsid w:val="00BA4092"/>
    <w:rsid w:val="00BA41C7"/>
    <w:rsid w:val="00BA43D2"/>
    <w:rsid w:val="00BA48DC"/>
    <w:rsid w:val="00BA4DD9"/>
    <w:rsid w:val="00BA4EC1"/>
    <w:rsid w:val="00BA4F0F"/>
    <w:rsid w:val="00BA55DE"/>
    <w:rsid w:val="00BA5656"/>
    <w:rsid w:val="00BA56E8"/>
    <w:rsid w:val="00BA5A37"/>
    <w:rsid w:val="00BA5CDE"/>
    <w:rsid w:val="00BA5E72"/>
    <w:rsid w:val="00BA6888"/>
    <w:rsid w:val="00BA6A54"/>
    <w:rsid w:val="00BA6DB5"/>
    <w:rsid w:val="00BA745F"/>
    <w:rsid w:val="00BA7519"/>
    <w:rsid w:val="00BA776C"/>
    <w:rsid w:val="00BA7985"/>
    <w:rsid w:val="00BA7E85"/>
    <w:rsid w:val="00BB0051"/>
    <w:rsid w:val="00BB1498"/>
    <w:rsid w:val="00BB1775"/>
    <w:rsid w:val="00BB19CF"/>
    <w:rsid w:val="00BB1E39"/>
    <w:rsid w:val="00BB1E46"/>
    <w:rsid w:val="00BB210D"/>
    <w:rsid w:val="00BB2325"/>
    <w:rsid w:val="00BB2887"/>
    <w:rsid w:val="00BB2942"/>
    <w:rsid w:val="00BB2CAF"/>
    <w:rsid w:val="00BB2D06"/>
    <w:rsid w:val="00BB2D13"/>
    <w:rsid w:val="00BB2D66"/>
    <w:rsid w:val="00BB2E8B"/>
    <w:rsid w:val="00BB337B"/>
    <w:rsid w:val="00BB351F"/>
    <w:rsid w:val="00BB3704"/>
    <w:rsid w:val="00BB37AA"/>
    <w:rsid w:val="00BB40B9"/>
    <w:rsid w:val="00BB4C9C"/>
    <w:rsid w:val="00BB4E2E"/>
    <w:rsid w:val="00BB524B"/>
    <w:rsid w:val="00BB5418"/>
    <w:rsid w:val="00BB5501"/>
    <w:rsid w:val="00BB6423"/>
    <w:rsid w:val="00BB652C"/>
    <w:rsid w:val="00BB69B8"/>
    <w:rsid w:val="00BB6E6E"/>
    <w:rsid w:val="00BB75E0"/>
    <w:rsid w:val="00BB7703"/>
    <w:rsid w:val="00BB7979"/>
    <w:rsid w:val="00BB7B08"/>
    <w:rsid w:val="00BC03FC"/>
    <w:rsid w:val="00BC0689"/>
    <w:rsid w:val="00BC07BE"/>
    <w:rsid w:val="00BC088A"/>
    <w:rsid w:val="00BC0A78"/>
    <w:rsid w:val="00BC0D43"/>
    <w:rsid w:val="00BC1114"/>
    <w:rsid w:val="00BC1442"/>
    <w:rsid w:val="00BC1546"/>
    <w:rsid w:val="00BC1861"/>
    <w:rsid w:val="00BC1A0F"/>
    <w:rsid w:val="00BC1ADC"/>
    <w:rsid w:val="00BC1AF1"/>
    <w:rsid w:val="00BC1B3E"/>
    <w:rsid w:val="00BC1FEF"/>
    <w:rsid w:val="00BC205C"/>
    <w:rsid w:val="00BC212D"/>
    <w:rsid w:val="00BC28B7"/>
    <w:rsid w:val="00BC2AB3"/>
    <w:rsid w:val="00BC2B45"/>
    <w:rsid w:val="00BC32E7"/>
    <w:rsid w:val="00BC338F"/>
    <w:rsid w:val="00BC3464"/>
    <w:rsid w:val="00BC36D2"/>
    <w:rsid w:val="00BC3A82"/>
    <w:rsid w:val="00BC3B97"/>
    <w:rsid w:val="00BC3E50"/>
    <w:rsid w:val="00BC4334"/>
    <w:rsid w:val="00BC474E"/>
    <w:rsid w:val="00BC49A7"/>
    <w:rsid w:val="00BC4DF9"/>
    <w:rsid w:val="00BC4F83"/>
    <w:rsid w:val="00BC508E"/>
    <w:rsid w:val="00BC5806"/>
    <w:rsid w:val="00BC5841"/>
    <w:rsid w:val="00BC58DF"/>
    <w:rsid w:val="00BC60F9"/>
    <w:rsid w:val="00BC617F"/>
    <w:rsid w:val="00BC63C0"/>
    <w:rsid w:val="00BC646B"/>
    <w:rsid w:val="00BC6820"/>
    <w:rsid w:val="00BC6A2C"/>
    <w:rsid w:val="00BC6B54"/>
    <w:rsid w:val="00BC709A"/>
    <w:rsid w:val="00BC751E"/>
    <w:rsid w:val="00BC7752"/>
    <w:rsid w:val="00BC7B89"/>
    <w:rsid w:val="00BC7E46"/>
    <w:rsid w:val="00BC7F81"/>
    <w:rsid w:val="00BD0201"/>
    <w:rsid w:val="00BD08B6"/>
    <w:rsid w:val="00BD0C0C"/>
    <w:rsid w:val="00BD0CE1"/>
    <w:rsid w:val="00BD0D81"/>
    <w:rsid w:val="00BD0DBA"/>
    <w:rsid w:val="00BD0F66"/>
    <w:rsid w:val="00BD1583"/>
    <w:rsid w:val="00BD1897"/>
    <w:rsid w:val="00BD1ACC"/>
    <w:rsid w:val="00BD1DD1"/>
    <w:rsid w:val="00BD2158"/>
    <w:rsid w:val="00BD2A2A"/>
    <w:rsid w:val="00BD2CBA"/>
    <w:rsid w:val="00BD2E60"/>
    <w:rsid w:val="00BD3413"/>
    <w:rsid w:val="00BD3CED"/>
    <w:rsid w:val="00BD4D46"/>
    <w:rsid w:val="00BD5247"/>
    <w:rsid w:val="00BD54E9"/>
    <w:rsid w:val="00BD5D0F"/>
    <w:rsid w:val="00BD65DB"/>
    <w:rsid w:val="00BD66D4"/>
    <w:rsid w:val="00BD684A"/>
    <w:rsid w:val="00BD6C2A"/>
    <w:rsid w:val="00BD6D7D"/>
    <w:rsid w:val="00BD78EE"/>
    <w:rsid w:val="00BD7990"/>
    <w:rsid w:val="00BD7FB7"/>
    <w:rsid w:val="00BE010C"/>
    <w:rsid w:val="00BE01CE"/>
    <w:rsid w:val="00BE0906"/>
    <w:rsid w:val="00BE0A5B"/>
    <w:rsid w:val="00BE0B31"/>
    <w:rsid w:val="00BE136B"/>
    <w:rsid w:val="00BE13CC"/>
    <w:rsid w:val="00BE1E96"/>
    <w:rsid w:val="00BE2445"/>
    <w:rsid w:val="00BE27DD"/>
    <w:rsid w:val="00BE2BCE"/>
    <w:rsid w:val="00BE2CAD"/>
    <w:rsid w:val="00BE2D15"/>
    <w:rsid w:val="00BE2E66"/>
    <w:rsid w:val="00BE2E7F"/>
    <w:rsid w:val="00BE313C"/>
    <w:rsid w:val="00BE32E4"/>
    <w:rsid w:val="00BE344F"/>
    <w:rsid w:val="00BE34A2"/>
    <w:rsid w:val="00BE3519"/>
    <w:rsid w:val="00BE35A9"/>
    <w:rsid w:val="00BE3A6A"/>
    <w:rsid w:val="00BE3E87"/>
    <w:rsid w:val="00BE3FD0"/>
    <w:rsid w:val="00BE413D"/>
    <w:rsid w:val="00BE45EA"/>
    <w:rsid w:val="00BE46DB"/>
    <w:rsid w:val="00BE4C06"/>
    <w:rsid w:val="00BE527E"/>
    <w:rsid w:val="00BE52B5"/>
    <w:rsid w:val="00BE52C9"/>
    <w:rsid w:val="00BE5780"/>
    <w:rsid w:val="00BE5983"/>
    <w:rsid w:val="00BE5BA8"/>
    <w:rsid w:val="00BE5C31"/>
    <w:rsid w:val="00BE61AA"/>
    <w:rsid w:val="00BE686B"/>
    <w:rsid w:val="00BE6969"/>
    <w:rsid w:val="00BE6A54"/>
    <w:rsid w:val="00BE6BAD"/>
    <w:rsid w:val="00BE6BD8"/>
    <w:rsid w:val="00BE6D13"/>
    <w:rsid w:val="00BE6D58"/>
    <w:rsid w:val="00BE73AD"/>
    <w:rsid w:val="00BE7669"/>
    <w:rsid w:val="00BE7D32"/>
    <w:rsid w:val="00BF03BB"/>
    <w:rsid w:val="00BF04DD"/>
    <w:rsid w:val="00BF04ED"/>
    <w:rsid w:val="00BF0927"/>
    <w:rsid w:val="00BF09D9"/>
    <w:rsid w:val="00BF0B5B"/>
    <w:rsid w:val="00BF107E"/>
    <w:rsid w:val="00BF1D46"/>
    <w:rsid w:val="00BF1F10"/>
    <w:rsid w:val="00BF2200"/>
    <w:rsid w:val="00BF2212"/>
    <w:rsid w:val="00BF243C"/>
    <w:rsid w:val="00BF2737"/>
    <w:rsid w:val="00BF2C39"/>
    <w:rsid w:val="00BF31A1"/>
    <w:rsid w:val="00BF3301"/>
    <w:rsid w:val="00BF37EE"/>
    <w:rsid w:val="00BF39A5"/>
    <w:rsid w:val="00BF3A8E"/>
    <w:rsid w:val="00BF3B1B"/>
    <w:rsid w:val="00BF3CE9"/>
    <w:rsid w:val="00BF4212"/>
    <w:rsid w:val="00BF47C4"/>
    <w:rsid w:val="00BF4B41"/>
    <w:rsid w:val="00BF4F01"/>
    <w:rsid w:val="00BF5552"/>
    <w:rsid w:val="00BF55BB"/>
    <w:rsid w:val="00BF55C6"/>
    <w:rsid w:val="00BF567E"/>
    <w:rsid w:val="00BF578D"/>
    <w:rsid w:val="00BF57C8"/>
    <w:rsid w:val="00BF57EC"/>
    <w:rsid w:val="00BF585B"/>
    <w:rsid w:val="00BF5895"/>
    <w:rsid w:val="00BF5AC5"/>
    <w:rsid w:val="00BF5F0A"/>
    <w:rsid w:val="00BF5FAB"/>
    <w:rsid w:val="00BF63ED"/>
    <w:rsid w:val="00BF64D6"/>
    <w:rsid w:val="00BF686F"/>
    <w:rsid w:val="00BF6A27"/>
    <w:rsid w:val="00BF6BF5"/>
    <w:rsid w:val="00BF6CA5"/>
    <w:rsid w:val="00BF6F5E"/>
    <w:rsid w:val="00BF734A"/>
    <w:rsid w:val="00BF749A"/>
    <w:rsid w:val="00BF774A"/>
    <w:rsid w:val="00BF77BB"/>
    <w:rsid w:val="00BF7879"/>
    <w:rsid w:val="00C00277"/>
    <w:rsid w:val="00C003E6"/>
    <w:rsid w:val="00C004CE"/>
    <w:rsid w:val="00C006FF"/>
    <w:rsid w:val="00C007B4"/>
    <w:rsid w:val="00C0091E"/>
    <w:rsid w:val="00C00BDD"/>
    <w:rsid w:val="00C00FEA"/>
    <w:rsid w:val="00C0102A"/>
    <w:rsid w:val="00C0106A"/>
    <w:rsid w:val="00C01369"/>
    <w:rsid w:val="00C01A13"/>
    <w:rsid w:val="00C0216C"/>
    <w:rsid w:val="00C026A3"/>
    <w:rsid w:val="00C02B37"/>
    <w:rsid w:val="00C02BFE"/>
    <w:rsid w:val="00C02DFB"/>
    <w:rsid w:val="00C0317C"/>
    <w:rsid w:val="00C0368D"/>
    <w:rsid w:val="00C03EAC"/>
    <w:rsid w:val="00C04786"/>
    <w:rsid w:val="00C047CF"/>
    <w:rsid w:val="00C04BF6"/>
    <w:rsid w:val="00C04E60"/>
    <w:rsid w:val="00C050DB"/>
    <w:rsid w:val="00C056DD"/>
    <w:rsid w:val="00C056E6"/>
    <w:rsid w:val="00C05BCD"/>
    <w:rsid w:val="00C05CA6"/>
    <w:rsid w:val="00C05DEE"/>
    <w:rsid w:val="00C06111"/>
    <w:rsid w:val="00C061A4"/>
    <w:rsid w:val="00C0627A"/>
    <w:rsid w:val="00C066DC"/>
    <w:rsid w:val="00C06FF1"/>
    <w:rsid w:val="00C07390"/>
    <w:rsid w:val="00C07590"/>
    <w:rsid w:val="00C078BD"/>
    <w:rsid w:val="00C07D6B"/>
    <w:rsid w:val="00C103E2"/>
    <w:rsid w:val="00C10509"/>
    <w:rsid w:val="00C10645"/>
    <w:rsid w:val="00C108A8"/>
    <w:rsid w:val="00C108C6"/>
    <w:rsid w:val="00C10FD6"/>
    <w:rsid w:val="00C11659"/>
    <w:rsid w:val="00C121D0"/>
    <w:rsid w:val="00C1270B"/>
    <w:rsid w:val="00C129B6"/>
    <w:rsid w:val="00C12FF4"/>
    <w:rsid w:val="00C142D2"/>
    <w:rsid w:val="00C143D8"/>
    <w:rsid w:val="00C145BD"/>
    <w:rsid w:val="00C1491D"/>
    <w:rsid w:val="00C14CC6"/>
    <w:rsid w:val="00C14EC5"/>
    <w:rsid w:val="00C14FBF"/>
    <w:rsid w:val="00C14FCD"/>
    <w:rsid w:val="00C1538F"/>
    <w:rsid w:val="00C15D71"/>
    <w:rsid w:val="00C16299"/>
    <w:rsid w:val="00C16B57"/>
    <w:rsid w:val="00C16EA0"/>
    <w:rsid w:val="00C17549"/>
    <w:rsid w:val="00C176CF"/>
    <w:rsid w:val="00C17A60"/>
    <w:rsid w:val="00C17A82"/>
    <w:rsid w:val="00C17D04"/>
    <w:rsid w:val="00C204E3"/>
    <w:rsid w:val="00C206F0"/>
    <w:rsid w:val="00C2078C"/>
    <w:rsid w:val="00C208C5"/>
    <w:rsid w:val="00C2097F"/>
    <w:rsid w:val="00C20E3E"/>
    <w:rsid w:val="00C21475"/>
    <w:rsid w:val="00C21B1F"/>
    <w:rsid w:val="00C21D24"/>
    <w:rsid w:val="00C21D4A"/>
    <w:rsid w:val="00C21D7D"/>
    <w:rsid w:val="00C21D88"/>
    <w:rsid w:val="00C21E0B"/>
    <w:rsid w:val="00C22BE6"/>
    <w:rsid w:val="00C22E00"/>
    <w:rsid w:val="00C22F01"/>
    <w:rsid w:val="00C22FA0"/>
    <w:rsid w:val="00C231E8"/>
    <w:rsid w:val="00C2332A"/>
    <w:rsid w:val="00C233C4"/>
    <w:rsid w:val="00C23B32"/>
    <w:rsid w:val="00C23FCC"/>
    <w:rsid w:val="00C24192"/>
    <w:rsid w:val="00C24682"/>
    <w:rsid w:val="00C24689"/>
    <w:rsid w:val="00C24AF7"/>
    <w:rsid w:val="00C24EC9"/>
    <w:rsid w:val="00C25143"/>
    <w:rsid w:val="00C2534A"/>
    <w:rsid w:val="00C254F1"/>
    <w:rsid w:val="00C25508"/>
    <w:rsid w:val="00C256F6"/>
    <w:rsid w:val="00C25701"/>
    <w:rsid w:val="00C258E2"/>
    <w:rsid w:val="00C25FED"/>
    <w:rsid w:val="00C2613C"/>
    <w:rsid w:val="00C2626D"/>
    <w:rsid w:val="00C26344"/>
    <w:rsid w:val="00C268C8"/>
    <w:rsid w:val="00C26E91"/>
    <w:rsid w:val="00C27647"/>
    <w:rsid w:val="00C278BA"/>
    <w:rsid w:val="00C27BBB"/>
    <w:rsid w:val="00C30076"/>
    <w:rsid w:val="00C30283"/>
    <w:rsid w:val="00C30716"/>
    <w:rsid w:val="00C30D55"/>
    <w:rsid w:val="00C30EF1"/>
    <w:rsid w:val="00C3147E"/>
    <w:rsid w:val="00C32407"/>
    <w:rsid w:val="00C324E8"/>
    <w:rsid w:val="00C326CF"/>
    <w:rsid w:val="00C3296C"/>
    <w:rsid w:val="00C32B19"/>
    <w:rsid w:val="00C32D57"/>
    <w:rsid w:val="00C3323F"/>
    <w:rsid w:val="00C336EA"/>
    <w:rsid w:val="00C337F0"/>
    <w:rsid w:val="00C3399F"/>
    <w:rsid w:val="00C33E83"/>
    <w:rsid w:val="00C33EFB"/>
    <w:rsid w:val="00C34299"/>
    <w:rsid w:val="00C34962"/>
    <w:rsid w:val="00C34D68"/>
    <w:rsid w:val="00C34D75"/>
    <w:rsid w:val="00C34EE0"/>
    <w:rsid w:val="00C34FBF"/>
    <w:rsid w:val="00C350ED"/>
    <w:rsid w:val="00C35467"/>
    <w:rsid w:val="00C356B6"/>
    <w:rsid w:val="00C35C3B"/>
    <w:rsid w:val="00C36797"/>
    <w:rsid w:val="00C36873"/>
    <w:rsid w:val="00C36B4B"/>
    <w:rsid w:val="00C36C1C"/>
    <w:rsid w:val="00C36F71"/>
    <w:rsid w:val="00C37087"/>
    <w:rsid w:val="00C372B3"/>
    <w:rsid w:val="00C37774"/>
    <w:rsid w:val="00C40543"/>
    <w:rsid w:val="00C4067A"/>
    <w:rsid w:val="00C40CCD"/>
    <w:rsid w:val="00C40E6D"/>
    <w:rsid w:val="00C414C0"/>
    <w:rsid w:val="00C415CC"/>
    <w:rsid w:val="00C41E2F"/>
    <w:rsid w:val="00C41EB7"/>
    <w:rsid w:val="00C420D4"/>
    <w:rsid w:val="00C42107"/>
    <w:rsid w:val="00C42394"/>
    <w:rsid w:val="00C427B9"/>
    <w:rsid w:val="00C42B25"/>
    <w:rsid w:val="00C431F6"/>
    <w:rsid w:val="00C432D6"/>
    <w:rsid w:val="00C43688"/>
    <w:rsid w:val="00C43E7C"/>
    <w:rsid w:val="00C44368"/>
    <w:rsid w:val="00C44D9F"/>
    <w:rsid w:val="00C44DE0"/>
    <w:rsid w:val="00C451F8"/>
    <w:rsid w:val="00C45240"/>
    <w:rsid w:val="00C457F7"/>
    <w:rsid w:val="00C45855"/>
    <w:rsid w:val="00C45B9D"/>
    <w:rsid w:val="00C46810"/>
    <w:rsid w:val="00C46DD5"/>
    <w:rsid w:val="00C4754C"/>
    <w:rsid w:val="00C4765D"/>
    <w:rsid w:val="00C47734"/>
    <w:rsid w:val="00C479F5"/>
    <w:rsid w:val="00C47EAB"/>
    <w:rsid w:val="00C47FBF"/>
    <w:rsid w:val="00C504A7"/>
    <w:rsid w:val="00C5078F"/>
    <w:rsid w:val="00C5097B"/>
    <w:rsid w:val="00C50CB8"/>
    <w:rsid w:val="00C50F5A"/>
    <w:rsid w:val="00C51514"/>
    <w:rsid w:val="00C5153E"/>
    <w:rsid w:val="00C51628"/>
    <w:rsid w:val="00C51F8A"/>
    <w:rsid w:val="00C5201A"/>
    <w:rsid w:val="00C5202A"/>
    <w:rsid w:val="00C5229D"/>
    <w:rsid w:val="00C534DA"/>
    <w:rsid w:val="00C53820"/>
    <w:rsid w:val="00C53B10"/>
    <w:rsid w:val="00C53BB4"/>
    <w:rsid w:val="00C54549"/>
    <w:rsid w:val="00C5456C"/>
    <w:rsid w:val="00C548A0"/>
    <w:rsid w:val="00C54A1B"/>
    <w:rsid w:val="00C5554C"/>
    <w:rsid w:val="00C55572"/>
    <w:rsid w:val="00C55630"/>
    <w:rsid w:val="00C556AF"/>
    <w:rsid w:val="00C55745"/>
    <w:rsid w:val="00C55ADB"/>
    <w:rsid w:val="00C55C2A"/>
    <w:rsid w:val="00C55D7E"/>
    <w:rsid w:val="00C56346"/>
    <w:rsid w:val="00C56500"/>
    <w:rsid w:val="00C56D3F"/>
    <w:rsid w:val="00C56DC5"/>
    <w:rsid w:val="00C57B2E"/>
    <w:rsid w:val="00C57C62"/>
    <w:rsid w:val="00C60713"/>
    <w:rsid w:val="00C609EF"/>
    <w:rsid w:val="00C60A6D"/>
    <w:rsid w:val="00C60D86"/>
    <w:rsid w:val="00C60F0F"/>
    <w:rsid w:val="00C61537"/>
    <w:rsid w:val="00C62225"/>
    <w:rsid w:val="00C62248"/>
    <w:rsid w:val="00C62314"/>
    <w:rsid w:val="00C62514"/>
    <w:rsid w:val="00C630F1"/>
    <w:rsid w:val="00C63274"/>
    <w:rsid w:val="00C63475"/>
    <w:rsid w:val="00C6396E"/>
    <w:rsid w:val="00C63AD9"/>
    <w:rsid w:val="00C63AE3"/>
    <w:rsid w:val="00C63FC0"/>
    <w:rsid w:val="00C6405E"/>
    <w:rsid w:val="00C643D1"/>
    <w:rsid w:val="00C64C81"/>
    <w:rsid w:val="00C651B9"/>
    <w:rsid w:val="00C653B3"/>
    <w:rsid w:val="00C6595C"/>
    <w:rsid w:val="00C65EE5"/>
    <w:rsid w:val="00C665DE"/>
    <w:rsid w:val="00C66B4D"/>
    <w:rsid w:val="00C67A2A"/>
    <w:rsid w:val="00C67CE8"/>
    <w:rsid w:val="00C700FF"/>
    <w:rsid w:val="00C70171"/>
    <w:rsid w:val="00C7029C"/>
    <w:rsid w:val="00C704C1"/>
    <w:rsid w:val="00C70A4F"/>
    <w:rsid w:val="00C70A6B"/>
    <w:rsid w:val="00C70B27"/>
    <w:rsid w:val="00C70C23"/>
    <w:rsid w:val="00C70E0D"/>
    <w:rsid w:val="00C71351"/>
    <w:rsid w:val="00C71731"/>
    <w:rsid w:val="00C71745"/>
    <w:rsid w:val="00C718AD"/>
    <w:rsid w:val="00C71C6E"/>
    <w:rsid w:val="00C71DB6"/>
    <w:rsid w:val="00C723DD"/>
    <w:rsid w:val="00C7265B"/>
    <w:rsid w:val="00C7287E"/>
    <w:rsid w:val="00C72A50"/>
    <w:rsid w:val="00C7324D"/>
    <w:rsid w:val="00C736F8"/>
    <w:rsid w:val="00C7399F"/>
    <w:rsid w:val="00C73CAB"/>
    <w:rsid w:val="00C73EE3"/>
    <w:rsid w:val="00C743A7"/>
    <w:rsid w:val="00C74B1B"/>
    <w:rsid w:val="00C74B89"/>
    <w:rsid w:val="00C74DEA"/>
    <w:rsid w:val="00C74E50"/>
    <w:rsid w:val="00C75034"/>
    <w:rsid w:val="00C75617"/>
    <w:rsid w:val="00C756C6"/>
    <w:rsid w:val="00C75AFD"/>
    <w:rsid w:val="00C75DEE"/>
    <w:rsid w:val="00C75FBE"/>
    <w:rsid w:val="00C76435"/>
    <w:rsid w:val="00C76540"/>
    <w:rsid w:val="00C7666C"/>
    <w:rsid w:val="00C76F8C"/>
    <w:rsid w:val="00C77772"/>
    <w:rsid w:val="00C80047"/>
    <w:rsid w:val="00C8027F"/>
    <w:rsid w:val="00C80C37"/>
    <w:rsid w:val="00C81056"/>
    <w:rsid w:val="00C81175"/>
    <w:rsid w:val="00C812EC"/>
    <w:rsid w:val="00C8171F"/>
    <w:rsid w:val="00C8188C"/>
    <w:rsid w:val="00C81D29"/>
    <w:rsid w:val="00C81E6F"/>
    <w:rsid w:val="00C8221D"/>
    <w:rsid w:val="00C8237A"/>
    <w:rsid w:val="00C82CC0"/>
    <w:rsid w:val="00C82E3F"/>
    <w:rsid w:val="00C82FDE"/>
    <w:rsid w:val="00C83034"/>
    <w:rsid w:val="00C8311D"/>
    <w:rsid w:val="00C83144"/>
    <w:rsid w:val="00C83502"/>
    <w:rsid w:val="00C836BB"/>
    <w:rsid w:val="00C83BE2"/>
    <w:rsid w:val="00C84502"/>
    <w:rsid w:val="00C8473A"/>
    <w:rsid w:val="00C847BD"/>
    <w:rsid w:val="00C84C23"/>
    <w:rsid w:val="00C84D6A"/>
    <w:rsid w:val="00C84EA5"/>
    <w:rsid w:val="00C85302"/>
    <w:rsid w:val="00C854CB"/>
    <w:rsid w:val="00C85804"/>
    <w:rsid w:val="00C85D09"/>
    <w:rsid w:val="00C85DD2"/>
    <w:rsid w:val="00C86270"/>
    <w:rsid w:val="00C86727"/>
    <w:rsid w:val="00C86B0B"/>
    <w:rsid w:val="00C86BF3"/>
    <w:rsid w:val="00C86C5C"/>
    <w:rsid w:val="00C86E0A"/>
    <w:rsid w:val="00C87423"/>
    <w:rsid w:val="00C8743F"/>
    <w:rsid w:val="00C903B7"/>
    <w:rsid w:val="00C904F1"/>
    <w:rsid w:val="00C904FF"/>
    <w:rsid w:val="00C9060E"/>
    <w:rsid w:val="00C90907"/>
    <w:rsid w:val="00C9093F"/>
    <w:rsid w:val="00C90E25"/>
    <w:rsid w:val="00C90F73"/>
    <w:rsid w:val="00C910A9"/>
    <w:rsid w:val="00C912D7"/>
    <w:rsid w:val="00C91518"/>
    <w:rsid w:val="00C91C3F"/>
    <w:rsid w:val="00C91C5C"/>
    <w:rsid w:val="00C91C99"/>
    <w:rsid w:val="00C91F17"/>
    <w:rsid w:val="00C920A7"/>
    <w:rsid w:val="00C92100"/>
    <w:rsid w:val="00C9210D"/>
    <w:rsid w:val="00C9264F"/>
    <w:rsid w:val="00C9280E"/>
    <w:rsid w:val="00C9298C"/>
    <w:rsid w:val="00C930B4"/>
    <w:rsid w:val="00C93744"/>
    <w:rsid w:val="00C93987"/>
    <w:rsid w:val="00C93BDA"/>
    <w:rsid w:val="00C93DE5"/>
    <w:rsid w:val="00C9424C"/>
    <w:rsid w:val="00C943DC"/>
    <w:rsid w:val="00C94813"/>
    <w:rsid w:val="00C94A32"/>
    <w:rsid w:val="00C94EEE"/>
    <w:rsid w:val="00C95249"/>
    <w:rsid w:val="00C9543B"/>
    <w:rsid w:val="00C95953"/>
    <w:rsid w:val="00C95B2F"/>
    <w:rsid w:val="00C95C98"/>
    <w:rsid w:val="00C96900"/>
    <w:rsid w:val="00C96947"/>
    <w:rsid w:val="00C969B1"/>
    <w:rsid w:val="00C969D2"/>
    <w:rsid w:val="00C96A0F"/>
    <w:rsid w:val="00C96DD0"/>
    <w:rsid w:val="00C975D6"/>
    <w:rsid w:val="00C976CE"/>
    <w:rsid w:val="00C979AB"/>
    <w:rsid w:val="00C97FE9"/>
    <w:rsid w:val="00CA0098"/>
    <w:rsid w:val="00CA00C4"/>
    <w:rsid w:val="00CA019C"/>
    <w:rsid w:val="00CA0B31"/>
    <w:rsid w:val="00CA0BE9"/>
    <w:rsid w:val="00CA0CE9"/>
    <w:rsid w:val="00CA1400"/>
    <w:rsid w:val="00CA18D9"/>
    <w:rsid w:val="00CA1BC5"/>
    <w:rsid w:val="00CA1C77"/>
    <w:rsid w:val="00CA22BB"/>
    <w:rsid w:val="00CA2A8D"/>
    <w:rsid w:val="00CA2E73"/>
    <w:rsid w:val="00CA2ED4"/>
    <w:rsid w:val="00CA3112"/>
    <w:rsid w:val="00CA31EF"/>
    <w:rsid w:val="00CA3902"/>
    <w:rsid w:val="00CA3D4E"/>
    <w:rsid w:val="00CA4200"/>
    <w:rsid w:val="00CA471F"/>
    <w:rsid w:val="00CA49D5"/>
    <w:rsid w:val="00CA4BC8"/>
    <w:rsid w:val="00CA4E09"/>
    <w:rsid w:val="00CA5282"/>
    <w:rsid w:val="00CA5425"/>
    <w:rsid w:val="00CA5586"/>
    <w:rsid w:val="00CA56A9"/>
    <w:rsid w:val="00CA5A75"/>
    <w:rsid w:val="00CA6095"/>
    <w:rsid w:val="00CA60D4"/>
    <w:rsid w:val="00CA60EF"/>
    <w:rsid w:val="00CA6119"/>
    <w:rsid w:val="00CA6642"/>
    <w:rsid w:val="00CA6B46"/>
    <w:rsid w:val="00CA6D14"/>
    <w:rsid w:val="00CA6EBC"/>
    <w:rsid w:val="00CA7105"/>
    <w:rsid w:val="00CA7181"/>
    <w:rsid w:val="00CA725F"/>
    <w:rsid w:val="00CA7344"/>
    <w:rsid w:val="00CA7571"/>
    <w:rsid w:val="00CB0673"/>
    <w:rsid w:val="00CB0CEC"/>
    <w:rsid w:val="00CB127A"/>
    <w:rsid w:val="00CB12E6"/>
    <w:rsid w:val="00CB1362"/>
    <w:rsid w:val="00CB1404"/>
    <w:rsid w:val="00CB169C"/>
    <w:rsid w:val="00CB1C94"/>
    <w:rsid w:val="00CB1D2B"/>
    <w:rsid w:val="00CB1F2E"/>
    <w:rsid w:val="00CB1FAC"/>
    <w:rsid w:val="00CB2782"/>
    <w:rsid w:val="00CB290A"/>
    <w:rsid w:val="00CB2E5E"/>
    <w:rsid w:val="00CB33DD"/>
    <w:rsid w:val="00CB35A4"/>
    <w:rsid w:val="00CB36B3"/>
    <w:rsid w:val="00CB3812"/>
    <w:rsid w:val="00CB3849"/>
    <w:rsid w:val="00CB3B6D"/>
    <w:rsid w:val="00CB3E73"/>
    <w:rsid w:val="00CB3F95"/>
    <w:rsid w:val="00CB4446"/>
    <w:rsid w:val="00CB4557"/>
    <w:rsid w:val="00CB4E37"/>
    <w:rsid w:val="00CB5914"/>
    <w:rsid w:val="00CB64C3"/>
    <w:rsid w:val="00CB6587"/>
    <w:rsid w:val="00CB6954"/>
    <w:rsid w:val="00CB6BB1"/>
    <w:rsid w:val="00CB6E9E"/>
    <w:rsid w:val="00CB6F92"/>
    <w:rsid w:val="00CB7290"/>
    <w:rsid w:val="00CB72BE"/>
    <w:rsid w:val="00CB73D5"/>
    <w:rsid w:val="00CB78B3"/>
    <w:rsid w:val="00CB7C91"/>
    <w:rsid w:val="00CC037C"/>
    <w:rsid w:val="00CC08A2"/>
    <w:rsid w:val="00CC0935"/>
    <w:rsid w:val="00CC0C4C"/>
    <w:rsid w:val="00CC0D53"/>
    <w:rsid w:val="00CC0DA1"/>
    <w:rsid w:val="00CC169B"/>
    <w:rsid w:val="00CC1830"/>
    <w:rsid w:val="00CC19D3"/>
    <w:rsid w:val="00CC1B0C"/>
    <w:rsid w:val="00CC1F76"/>
    <w:rsid w:val="00CC1F8F"/>
    <w:rsid w:val="00CC1FE7"/>
    <w:rsid w:val="00CC2351"/>
    <w:rsid w:val="00CC25E0"/>
    <w:rsid w:val="00CC2B41"/>
    <w:rsid w:val="00CC2FCD"/>
    <w:rsid w:val="00CC3161"/>
    <w:rsid w:val="00CC3212"/>
    <w:rsid w:val="00CC324F"/>
    <w:rsid w:val="00CC331B"/>
    <w:rsid w:val="00CC37FF"/>
    <w:rsid w:val="00CC3ACF"/>
    <w:rsid w:val="00CC3B10"/>
    <w:rsid w:val="00CC3FEB"/>
    <w:rsid w:val="00CC451A"/>
    <w:rsid w:val="00CC4B6E"/>
    <w:rsid w:val="00CC4C64"/>
    <w:rsid w:val="00CC4E20"/>
    <w:rsid w:val="00CC55ED"/>
    <w:rsid w:val="00CC568E"/>
    <w:rsid w:val="00CC569E"/>
    <w:rsid w:val="00CC57ED"/>
    <w:rsid w:val="00CC5886"/>
    <w:rsid w:val="00CC5C6A"/>
    <w:rsid w:val="00CC6138"/>
    <w:rsid w:val="00CC63B4"/>
    <w:rsid w:val="00CC6B7A"/>
    <w:rsid w:val="00CC719C"/>
    <w:rsid w:val="00CC71A1"/>
    <w:rsid w:val="00CC7261"/>
    <w:rsid w:val="00CC748C"/>
    <w:rsid w:val="00CC7626"/>
    <w:rsid w:val="00CC77DD"/>
    <w:rsid w:val="00CC7A60"/>
    <w:rsid w:val="00CC7D4B"/>
    <w:rsid w:val="00CC7DA0"/>
    <w:rsid w:val="00CC7DD0"/>
    <w:rsid w:val="00CD0062"/>
    <w:rsid w:val="00CD0773"/>
    <w:rsid w:val="00CD0953"/>
    <w:rsid w:val="00CD0AC1"/>
    <w:rsid w:val="00CD0FEF"/>
    <w:rsid w:val="00CD1010"/>
    <w:rsid w:val="00CD14FF"/>
    <w:rsid w:val="00CD1671"/>
    <w:rsid w:val="00CD176D"/>
    <w:rsid w:val="00CD1851"/>
    <w:rsid w:val="00CD1AB5"/>
    <w:rsid w:val="00CD1BFE"/>
    <w:rsid w:val="00CD1CDA"/>
    <w:rsid w:val="00CD1EDC"/>
    <w:rsid w:val="00CD26C8"/>
    <w:rsid w:val="00CD28EB"/>
    <w:rsid w:val="00CD28F3"/>
    <w:rsid w:val="00CD2AC8"/>
    <w:rsid w:val="00CD2B8B"/>
    <w:rsid w:val="00CD2C00"/>
    <w:rsid w:val="00CD2DB5"/>
    <w:rsid w:val="00CD321B"/>
    <w:rsid w:val="00CD44F3"/>
    <w:rsid w:val="00CD4AA5"/>
    <w:rsid w:val="00CD4BD9"/>
    <w:rsid w:val="00CD506E"/>
    <w:rsid w:val="00CD50B6"/>
    <w:rsid w:val="00CD51D4"/>
    <w:rsid w:val="00CD53A9"/>
    <w:rsid w:val="00CD5462"/>
    <w:rsid w:val="00CD548D"/>
    <w:rsid w:val="00CD55EB"/>
    <w:rsid w:val="00CD5878"/>
    <w:rsid w:val="00CD6059"/>
    <w:rsid w:val="00CD64DB"/>
    <w:rsid w:val="00CD6B60"/>
    <w:rsid w:val="00CD6B74"/>
    <w:rsid w:val="00CD7607"/>
    <w:rsid w:val="00CD7624"/>
    <w:rsid w:val="00CD7628"/>
    <w:rsid w:val="00CD7E65"/>
    <w:rsid w:val="00CE04E5"/>
    <w:rsid w:val="00CE05AA"/>
    <w:rsid w:val="00CE08F1"/>
    <w:rsid w:val="00CE0A38"/>
    <w:rsid w:val="00CE0BD8"/>
    <w:rsid w:val="00CE0F33"/>
    <w:rsid w:val="00CE109E"/>
    <w:rsid w:val="00CE10BF"/>
    <w:rsid w:val="00CE1315"/>
    <w:rsid w:val="00CE1470"/>
    <w:rsid w:val="00CE14ED"/>
    <w:rsid w:val="00CE1646"/>
    <w:rsid w:val="00CE1B17"/>
    <w:rsid w:val="00CE1D4B"/>
    <w:rsid w:val="00CE21BB"/>
    <w:rsid w:val="00CE2297"/>
    <w:rsid w:val="00CE2663"/>
    <w:rsid w:val="00CE2B07"/>
    <w:rsid w:val="00CE2B87"/>
    <w:rsid w:val="00CE2C8D"/>
    <w:rsid w:val="00CE2C9E"/>
    <w:rsid w:val="00CE30C0"/>
    <w:rsid w:val="00CE335F"/>
    <w:rsid w:val="00CE4539"/>
    <w:rsid w:val="00CE4875"/>
    <w:rsid w:val="00CE4A3D"/>
    <w:rsid w:val="00CE4A8B"/>
    <w:rsid w:val="00CE4B8C"/>
    <w:rsid w:val="00CE4C66"/>
    <w:rsid w:val="00CE5010"/>
    <w:rsid w:val="00CE547A"/>
    <w:rsid w:val="00CE54CE"/>
    <w:rsid w:val="00CE5A47"/>
    <w:rsid w:val="00CE5EF6"/>
    <w:rsid w:val="00CE5FF5"/>
    <w:rsid w:val="00CE623C"/>
    <w:rsid w:val="00CE62F3"/>
    <w:rsid w:val="00CE6839"/>
    <w:rsid w:val="00CE6958"/>
    <w:rsid w:val="00CE697E"/>
    <w:rsid w:val="00CE6996"/>
    <w:rsid w:val="00CE6A29"/>
    <w:rsid w:val="00CE6CC5"/>
    <w:rsid w:val="00CE6D16"/>
    <w:rsid w:val="00CE70C4"/>
    <w:rsid w:val="00CE7155"/>
    <w:rsid w:val="00CE733F"/>
    <w:rsid w:val="00CE78C2"/>
    <w:rsid w:val="00CF015D"/>
    <w:rsid w:val="00CF0175"/>
    <w:rsid w:val="00CF0201"/>
    <w:rsid w:val="00CF04C3"/>
    <w:rsid w:val="00CF0523"/>
    <w:rsid w:val="00CF0562"/>
    <w:rsid w:val="00CF092F"/>
    <w:rsid w:val="00CF0E57"/>
    <w:rsid w:val="00CF0E9E"/>
    <w:rsid w:val="00CF0F68"/>
    <w:rsid w:val="00CF0F9A"/>
    <w:rsid w:val="00CF0FB4"/>
    <w:rsid w:val="00CF1225"/>
    <w:rsid w:val="00CF1578"/>
    <w:rsid w:val="00CF174D"/>
    <w:rsid w:val="00CF1809"/>
    <w:rsid w:val="00CF18F6"/>
    <w:rsid w:val="00CF1AEE"/>
    <w:rsid w:val="00CF1BA8"/>
    <w:rsid w:val="00CF1CBB"/>
    <w:rsid w:val="00CF1E30"/>
    <w:rsid w:val="00CF1F5B"/>
    <w:rsid w:val="00CF2497"/>
    <w:rsid w:val="00CF2620"/>
    <w:rsid w:val="00CF2795"/>
    <w:rsid w:val="00CF2DDC"/>
    <w:rsid w:val="00CF3301"/>
    <w:rsid w:val="00CF33DD"/>
    <w:rsid w:val="00CF35FB"/>
    <w:rsid w:val="00CF3AB1"/>
    <w:rsid w:val="00CF3D8F"/>
    <w:rsid w:val="00CF407E"/>
    <w:rsid w:val="00CF49A6"/>
    <w:rsid w:val="00CF4B55"/>
    <w:rsid w:val="00CF4B99"/>
    <w:rsid w:val="00CF4D3C"/>
    <w:rsid w:val="00CF4FA3"/>
    <w:rsid w:val="00CF536E"/>
    <w:rsid w:val="00CF54B0"/>
    <w:rsid w:val="00CF5908"/>
    <w:rsid w:val="00CF5BB2"/>
    <w:rsid w:val="00CF5BBF"/>
    <w:rsid w:val="00CF5D2B"/>
    <w:rsid w:val="00CF5DD9"/>
    <w:rsid w:val="00CF5DED"/>
    <w:rsid w:val="00CF61A9"/>
    <w:rsid w:val="00CF62D8"/>
    <w:rsid w:val="00CF679D"/>
    <w:rsid w:val="00CF67FF"/>
    <w:rsid w:val="00CF6828"/>
    <w:rsid w:val="00CF687F"/>
    <w:rsid w:val="00CF7D92"/>
    <w:rsid w:val="00CF7FD1"/>
    <w:rsid w:val="00D00289"/>
    <w:rsid w:val="00D00625"/>
    <w:rsid w:val="00D0063A"/>
    <w:rsid w:val="00D006B2"/>
    <w:rsid w:val="00D008A2"/>
    <w:rsid w:val="00D00AB7"/>
    <w:rsid w:val="00D00BC0"/>
    <w:rsid w:val="00D00C35"/>
    <w:rsid w:val="00D00CF0"/>
    <w:rsid w:val="00D01193"/>
    <w:rsid w:val="00D014BC"/>
    <w:rsid w:val="00D01FF0"/>
    <w:rsid w:val="00D02B06"/>
    <w:rsid w:val="00D02F6F"/>
    <w:rsid w:val="00D030E0"/>
    <w:rsid w:val="00D032AC"/>
    <w:rsid w:val="00D03444"/>
    <w:rsid w:val="00D03455"/>
    <w:rsid w:val="00D03CD5"/>
    <w:rsid w:val="00D03F4E"/>
    <w:rsid w:val="00D041CA"/>
    <w:rsid w:val="00D04512"/>
    <w:rsid w:val="00D04677"/>
    <w:rsid w:val="00D048D1"/>
    <w:rsid w:val="00D04B60"/>
    <w:rsid w:val="00D04D03"/>
    <w:rsid w:val="00D04EEF"/>
    <w:rsid w:val="00D0513A"/>
    <w:rsid w:val="00D0538E"/>
    <w:rsid w:val="00D05651"/>
    <w:rsid w:val="00D056B1"/>
    <w:rsid w:val="00D058E0"/>
    <w:rsid w:val="00D05964"/>
    <w:rsid w:val="00D05C99"/>
    <w:rsid w:val="00D05F9A"/>
    <w:rsid w:val="00D0620C"/>
    <w:rsid w:val="00D063D6"/>
    <w:rsid w:val="00D06750"/>
    <w:rsid w:val="00D06EC6"/>
    <w:rsid w:val="00D06FEA"/>
    <w:rsid w:val="00D07412"/>
    <w:rsid w:val="00D075AF"/>
    <w:rsid w:val="00D07693"/>
    <w:rsid w:val="00D100CC"/>
    <w:rsid w:val="00D103CD"/>
    <w:rsid w:val="00D104C5"/>
    <w:rsid w:val="00D10920"/>
    <w:rsid w:val="00D10BA0"/>
    <w:rsid w:val="00D10D0B"/>
    <w:rsid w:val="00D10E07"/>
    <w:rsid w:val="00D11DDA"/>
    <w:rsid w:val="00D1298C"/>
    <w:rsid w:val="00D12A03"/>
    <w:rsid w:val="00D12B45"/>
    <w:rsid w:val="00D12C21"/>
    <w:rsid w:val="00D12EF1"/>
    <w:rsid w:val="00D1304C"/>
    <w:rsid w:val="00D1331A"/>
    <w:rsid w:val="00D13C07"/>
    <w:rsid w:val="00D1409B"/>
    <w:rsid w:val="00D144BC"/>
    <w:rsid w:val="00D14D29"/>
    <w:rsid w:val="00D14E77"/>
    <w:rsid w:val="00D1523E"/>
    <w:rsid w:val="00D153A3"/>
    <w:rsid w:val="00D15522"/>
    <w:rsid w:val="00D15676"/>
    <w:rsid w:val="00D1572B"/>
    <w:rsid w:val="00D15921"/>
    <w:rsid w:val="00D15CF6"/>
    <w:rsid w:val="00D163C0"/>
    <w:rsid w:val="00D163E8"/>
    <w:rsid w:val="00D164FF"/>
    <w:rsid w:val="00D16746"/>
    <w:rsid w:val="00D16749"/>
    <w:rsid w:val="00D16758"/>
    <w:rsid w:val="00D17202"/>
    <w:rsid w:val="00D17C4D"/>
    <w:rsid w:val="00D2008F"/>
    <w:rsid w:val="00D203E1"/>
    <w:rsid w:val="00D20670"/>
    <w:rsid w:val="00D2081D"/>
    <w:rsid w:val="00D209FE"/>
    <w:rsid w:val="00D20B50"/>
    <w:rsid w:val="00D20BAC"/>
    <w:rsid w:val="00D21068"/>
    <w:rsid w:val="00D21B05"/>
    <w:rsid w:val="00D2207E"/>
    <w:rsid w:val="00D22771"/>
    <w:rsid w:val="00D2281F"/>
    <w:rsid w:val="00D22A2B"/>
    <w:rsid w:val="00D22D0D"/>
    <w:rsid w:val="00D22EA5"/>
    <w:rsid w:val="00D2341A"/>
    <w:rsid w:val="00D238CB"/>
    <w:rsid w:val="00D23908"/>
    <w:rsid w:val="00D23C97"/>
    <w:rsid w:val="00D23CDE"/>
    <w:rsid w:val="00D24449"/>
    <w:rsid w:val="00D24793"/>
    <w:rsid w:val="00D24C52"/>
    <w:rsid w:val="00D24D4E"/>
    <w:rsid w:val="00D24FB6"/>
    <w:rsid w:val="00D252C0"/>
    <w:rsid w:val="00D253D7"/>
    <w:rsid w:val="00D2586C"/>
    <w:rsid w:val="00D25FD6"/>
    <w:rsid w:val="00D26286"/>
    <w:rsid w:val="00D2638B"/>
    <w:rsid w:val="00D26723"/>
    <w:rsid w:val="00D2691C"/>
    <w:rsid w:val="00D26DCF"/>
    <w:rsid w:val="00D273D3"/>
    <w:rsid w:val="00D2799F"/>
    <w:rsid w:val="00D27BD9"/>
    <w:rsid w:val="00D27F28"/>
    <w:rsid w:val="00D30090"/>
    <w:rsid w:val="00D3031C"/>
    <w:rsid w:val="00D305D9"/>
    <w:rsid w:val="00D307B3"/>
    <w:rsid w:val="00D307DC"/>
    <w:rsid w:val="00D30C2C"/>
    <w:rsid w:val="00D310C3"/>
    <w:rsid w:val="00D31387"/>
    <w:rsid w:val="00D3253B"/>
    <w:rsid w:val="00D32679"/>
    <w:rsid w:val="00D32BEA"/>
    <w:rsid w:val="00D32C13"/>
    <w:rsid w:val="00D3362D"/>
    <w:rsid w:val="00D3396F"/>
    <w:rsid w:val="00D33A15"/>
    <w:rsid w:val="00D33DB1"/>
    <w:rsid w:val="00D3438B"/>
    <w:rsid w:val="00D34490"/>
    <w:rsid w:val="00D34BB1"/>
    <w:rsid w:val="00D34D6F"/>
    <w:rsid w:val="00D35C8F"/>
    <w:rsid w:val="00D36442"/>
    <w:rsid w:val="00D36917"/>
    <w:rsid w:val="00D36AA3"/>
    <w:rsid w:val="00D36F36"/>
    <w:rsid w:val="00D371F4"/>
    <w:rsid w:val="00D37B9C"/>
    <w:rsid w:val="00D37C0D"/>
    <w:rsid w:val="00D37D2B"/>
    <w:rsid w:val="00D37DA5"/>
    <w:rsid w:val="00D37DC0"/>
    <w:rsid w:val="00D37E38"/>
    <w:rsid w:val="00D37E3D"/>
    <w:rsid w:val="00D4012C"/>
    <w:rsid w:val="00D40369"/>
    <w:rsid w:val="00D405B8"/>
    <w:rsid w:val="00D408DE"/>
    <w:rsid w:val="00D40A77"/>
    <w:rsid w:val="00D41001"/>
    <w:rsid w:val="00D416CC"/>
    <w:rsid w:val="00D419C1"/>
    <w:rsid w:val="00D41B62"/>
    <w:rsid w:val="00D428E6"/>
    <w:rsid w:val="00D42A93"/>
    <w:rsid w:val="00D434D8"/>
    <w:rsid w:val="00D43AB4"/>
    <w:rsid w:val="00D43D9B"/>
    <w:rsid w:val="00D444EF"/>
    <w:rsid w:val="00D446DE"/>
    <w:rsid w:val="00D44D3A"/>
    <w:rsid w:val="00D44EC1"/>
    <w:rsid w:val="00D451D4"/>
    <w:rsid w:val="00D45B53"/>
    <w:rsid w:val="00D46039"/>
    <w:rsid w:val="00D4649E"/>
    <w:rsid w:val="00D46971"/>
    <w:rsid w:val="00D46BB2"/>
    <w:rsid w:val="00D47283"/>
    <w:rsid w:val="00D472DB"/>
    <w:rsid w:val="00D4799F"/>
    <w:rsid w:val="00D47D94"/>
    <w:rsid w:val="00D50267"/>
    <w:rsid w:val="00D50968"/>
    <w:rsid w:val="00D50FDD"/>
    <w:rsid w:val="00D5108B"/>
    <w:rsid w:val="00D514EA"/>
    <w:rsid w:val="00D516D3"/>
    <w:rsid w:val="00D51794"/>
    <w:rsid w:val="00D51879"/>
    <w:rsid w:val="00D5197D"/>
    <w:rsid w:val="00D519B0"/>
    <w:rsid w:val="00D520A5"/>
    <w:rsid w:val="00D5277B"/>
    <w:rsid w:val="00D52E92"/>
    <w:rsid w:val="00D5354F"/>
    <w:rsid w:val="00D53581"/>
    <w:rsid w:val="00D537BE"/>
    <w:rsid w:val="00D5386D"/>
    <w:rsid w:val="00D539C0"/>
    <w:rsid w:val="00D53F92"/>
    <w:rsid w:val="00D5410B"/>
    <w:rsid w:val="00D541E0"/>
    <w:rsid w:val="00D54314"/>
    <w:rsid w:val="00D5461C"/>
    <w:rsid w:val="00D54E67"/>
    <w:rsid w:val="00D54F14"/>
    <w:rsid w:val="00D55411"/>
    <w:rsid w:val="00D55452"/>
    <w:rsid w:val="00D5564A"/>
    <w:rsid w:val="00D55744"/>
    <w:rsid w:val="00D56256"/>
    <w:rsid w:val="00D56289"/>
    <w:rsid w:val="00D56864"/>
    <w:rsid w:val="00D5740A"/>
    <w:rsid w:val="00D575CD"/>
    <w:rsid w:val="00D57D98"/>
    <w:rsid w:val="00D600DE"/>
    <w:rsid w:val="00D61104"/>
    <w:rsid w:val="00D6142C"/>
    <w:rsid w:val="00D6176B"/>
    <w:rsid w:val="00D61B81"/>
    <w:rsid w:val="00D61C0C"/>
    <w:rsid w:val="00D61D41"/>
    <w:rsid w:val="00D6222B"/>
    <w:rsid w:val="00D62406"/>
    <w:rsid w:val="00D62968"/>
    <w:rsid w:val="00D62CE9"/>
    <w:rsid w:val="00D635B2"/>
    <w:rsid w:val="00D63640"/>
    <w:rsid w:val="00D63769"/>
    <w:rsid w:val="00D639F3"/>
    <w:rsid w:val="00D63E56"/>
    <w:rsid w:val="00D63FC8"/>
    <w:rsid w:val="00D6420F"/>
    <w:rsid w:val="00D64265"/>
    <w:rsid w:val="00D647F1"/>
    <w:rsid w:val="00D64A0A"/>
    <w:rsid w:val="00D64BE4"/>
    <w:rsid w:val="00D64C88"/>
    <w:rsid w:val="00D64F51"/>
    <w:rsid w:val="00D6549E"/>
    <w:rsid w:val="00D65719"/>
    <w:rsid w:val="00D657E3"/>
    <w:rsid w:val="00D6607A"/>
    <w:rsid w:val="00D66080"/>
    <w:rsid w:val="00D66144"/>
    <w:rsid w:val="00D669E6"/>
    <w:rsid w:val="00D66BEE"/>
    <w:rsid w:val="00D66C87"/>
    <w:rsid w:val="00D66F52"/>
    <w:rsid w:val="00D67079"/>
    <w:rsid w:val="00D70268"/>
    <w:rsid w:val="00D707E2"/>
    <w:rsid w:val="00D7088C"/>
    <w:rsid w:val="00D70AAD"/>
    <w:rsid w:val="00D70C39"/>
    <w:rsid w:val="00D711E6"/>
    <w:rsid w:val="00D7174D"/>
    <w:rsid w:val="00D719FF"/>
    <w:rsid w:val="00D72318"/>
    <w:rsid w:val="00D72619"/>
    <w:rsid w:val="00D72788"/>
    <w:rsid w:val="00D72794"/>
    <w:rsid w:val="00D72A98"/>
    <w:rsid w:val="00D72BC6"/>
    <w:rsid w:val="00D72F9B"/>
    <w:rsid w:val="00D73392"/>
    <w:rsid w:val="00D73849"/>
    <w:rsid w:val="00D73998"/>
    <w:rsid w:val="00D73AEB"/>
    <w:rsid w:val="00D73F42"/>
    <w:rsid w:val="00D74306"/>
    <w:rsid w:val="00D74719"/>
    <w:rsid w:val="00D74790"/>
    <w:rsid w:val="00D74F89"/>
    <w:rsid w:val="00D75C38"/>
    <w:rsid w:val="00D75C8D"/>
    <w:rsid w:val="00D75DAE"/>
    <w:rsid w:val="00D75F7D"/>
    <w:rsid w:val="00D7606A"/>
    <w:rsid w:val="00D76EC8"/>
    <w:rsid w:val="00D76F60"/>
    <w:rsid w:val="00D76FCD"/>
    <w:rsid w:val="00D76FCF"/>
    <w:rsid w:val="00D773F5"/>
    <w:rsid w:val="00D774BF"/>
    <w:rsid w:val="00D800CA"/>
    <w:rsid w:val="00D804A1"/>
    <w:rsid w:val="00D80946"/>
    <w:rsid w:val="00D811D0"/>
    <w:rsid w:val="00D81239"/>
    <w:rsid w:val="00D81417"/>
    <w:rsid w:val="00D81570"/>
    <w:rsid w:val="00D818CE"/>
    <w:rsid w:val="00D81F20"/>
    <w:rsid w:val="00D8207B"/>
    <w:rsid w:val="00D8211C"/>
    <w:rsid w:val="00D82CE8"/>
    <w:rsid w:val="00D82D60"/>
    <w:rsid w:val="00D82DC7"/>
    <w:rsid w:val="00D82EEE"/>
    <w:rsid w:val="00D83052"/>
    <w:rsid w:val="00D833A8"/>
    <w:rsid w:val="00D83425"/>
    <w:rsid w:val="00D84311"/>
    <w:rsid w:val="00D84453"/>
    <w:rsid w:val="00D84777"/>
    <w:rsid w:val="00D847E6"/>
    <w:rsid w:val="00D8487C"/>
    <w:rsid w:val="00D84A56"/>
    <w:rsid w:val="00D85191"/>
    <w:rsid w:val="00D85D6D"/>
    <w:rsid w:val="00D8606C"/>
    <w:rsid w:val="00D86288"/>
    <w:rsid w:val="00D86336"/>
    <w:rsid w:val="00D866BF"/>
    <w:rsid w:val="00D869C8"/>
    <w:rsid w:val="00D86A36"/>
    <w:rsid w:val="00D86DD0"/>
    <w:rsid w:val="00D86E6A"/>
    <w:rsid w:val="00D86F22"/>
    <w:rsid w:val="00D87340"/>
    <w:rsid w:val="00D8744F"/>
    <w:rsid w:val="00D8770A"/>
    <w:rsid w:val="00D878DD"/>
    <w:rsid w:val="00D87DA4"/>
    <w:rsid w:val="00D87EC8"/>
    <w:rsid w:val="00D901C7"/>
    <w:rsid w:val="00D904F6"/>
    <w:rsid w:val="00D90686"/>
    <w:rsid w:val="00D90786"/>
    <w:rsid w:val="00D90BC6"/>
    <w:rsid w:val="00D9111F"/>
    <w:rsid w:val="00D91133"/>
    <w:rsid w:val="00D91240"/>
    <w:rsid w:val="00D914B9"/>
    <w:rsid w:val="00D91749"/>
    <w:rsid w:val="00D91A14"/>
    <w:rsid w:val="00D91AA8"/>
    <w:rsid w:val="00D91BEF"/>
    <w:rsid w:val="00D91EDA"/>
    <w:rsid w:val="00D91FC5"/>
    <w:rsid w:val="00D9231D"/>
    <w:rsid w:val="00D92BD0"/>
    <w:rsid w:val="00D92BED"/>
    <w:rsid w:val="00D934B0"/>
    <w:rsid w:val="00D93655"/>
    <w:rsid w:val="00D93821"/>
    <w:rsid w:val="00D93A74"/>
    <w:rsid w:val="00D93ABD"/>
    <w:rsid w:val="00D93B64"/>
    <w:rsid w:val="00D93E66"/>
    <w:rsid w:val="00D94B23"/>
    <w:rsid w:val="00D94BC5"/>
    <w:rsid w:val="00D950B4"/>
    <w:rsid w:val="00D95159"/>
    <w:rsid w:val="00D953E3"/>
    <w:rsid w:val="00D95B5B"/>
    <w:rsid w:val="00D95FB0"/>
    <w:rsid w:val="00D96378"/>
    <w:rsid w:val="00D964A8"/>
    <w:rsid w:val="00D964E7"/>
    <w:rsid w:val="00D96684"/>
    <w:rsid w:val="00D96692"/>
    <w:rsid w:val="00D968C7"/>
    <w:rsid w:val="00D96BC0"/>
    <w:rsid w:val="00D972B1"/>
    <w:rsid w:val="00D97C71"/>
    <w:rsid w:val="00D97D70"/>
    <w:rsid w:val="00D97E88"/>
    <w:rsid w:val="00D97F08"/>
    <w:rsid w:val="00D97FC3"/>
    <w:rsid w:val="00DA001B"/>
    <w:rsid w:val="00DA0730"/>
    <w:rsid w:val="00DA08E0"/>
    <w:rsid w:val="00DA0BEF"/>
    <w:rsid w:val="00DA1362"/>
    <w:rsid w:val="00DA1565"/>
    <w:rsid w:val="00DA17CB"/>
    <w:rsid w:val="00DA1817"/>
    <w:rsid w:val="00DA1A4B"/>
    <w:rsid w:val="00DA2058"/>
    <w:rsid w:val="00DA2326"/>
    <w:rsid w:val="00DA2567"/>
    <w:rsid w:val="00DA26CB"/>
    <w:rsid w:val="00DA2CAA"/>
    <w:rsid w:val="00DA2D6B"/>
    <w:rsid w:val="00DA3667"/>
    <w:rsid w:val="00DA376C"/>
    <w:rsid w:val="00DA37A4"/>
    <w:rsid w:val="00DA3C48"/>
    <w:rsid w:val="00DA4038"/>
    <w:rsid w:val="00DA4A71"/>
    <w:rsid w:val="00DA4D39"/>
    <w:rsid w:val="00DA50D3"/>
    <w:rsid w:val="00DA526E"/>
    <w:rsid w:val="00DA53CB"/>
    <w:rsid w:val="00DA5637"/>
    <w:rsid w:val="00DA5A7E"/>
    <w:rsid w:val="00DA5C1E"/>
    <w:rsid w:val="00DA6BE8"/>
    <w:rsid w:val="00DA6E8F"/>
    <w:rsid w:val="00DA7071"/>
    <w:rsid w:val="00DA7298"/>
    <w:rsid w:val="00DA7916"/>
    <w:rsid w:val="00DA7B38"/>
    <w:rsid w:val="00DA7C38"/>
    <w:rsid w:val="00DB0225"/>
    <w:rsid w:val="00DB04F2"/>
    <w:rsid w:val="00DB0999"/>
    <w:rsid w:val="00DB0D25"/>
    <w:rsid w:val="00DB0DC5"/>
    <w:rsid w:val="00DB0E0C"/>
    <w:rsid w:val="00DB1414"/>
    <w:rsid w:val="00DB1473"/>
    <w:rsid w:val="00DB1E90"/>
    <w:rsid w:val="00DB23FF"/>
    <w:rsid w:val="00DB2CB3"/>
    <w:rsid w:val="00DB30DC"/>
    <w:rsid w:val="00DB385B"/>
    <w:rsid w:val="00DB38B6"/>
    <w:rsid w:val="00DB39F1"/>
    <w:rsid w:val="00DB3F0B"/>
    <w:rsid w:val="00DB41DF"/>
    <w:rsid w:val="00DB4A64"/>
    <w:rsid w:val="00DB4B61"/>
    <w:rsid w:val="00DB4F7B"/>
    <w:rsid w:val="00DB55AC"/>
    <w:rsid w:val="00DB58C4"/>
    <w:rsid w:val="00DB58D5"/>
    <w:rsid w:val="00DB5960"/>
    <w:rsid w:val="00DB5C60"/>
    <w:rsid w:val="00DB5F29"/>
    <w:rsid w:val="00DB5F67"/>
    <w:rsid w:val="00DB6115"/>
    <w:rsid w:val="00DB6299"/>
    <w:rsid w:val="00DB62F6"/>
    <w:rsid w:val="00DB6347"/>
    <w:rsid w:val="00DB653A"/>
    <w:rsid w:val="00DB6AA2"/>
    <w:rsid w:val="00DB6D1F"/>
    <w:rsid w:val="00DB6EA5"/>
    <w:rsid w:val="00DB7862"/>
    <w:rsid w:val="00DC0205"/>
    <w:rsid w:val="00DC065D"/>
    <w:rsid w:val="00DC0A87"/>
    <w:rsid w:val="00DC0B08"/>
    <w:rsid w:val="00DC0B63"/>
    <w:rsid w:val="00DC0F02"/>
    <w:rsid w:val="00DC0F0F"/>
    <w:rsid w:val="00DC143A"/>
    <w:rsid w:val="00DC1659"/>
    <w:rsid w:val="00DC17E7"/>
    <w:rsid w:val="00DC192E"/>
    <w:rsid w:val="00DC1E54"/>
    <w:rsid w:val="00DC2476"/>
    <w:rsid w:val="00DC26AE"/>
    <w:rsid w:val="00DC2C07"/>
    <w:rsid w:val="00DC2FCF"/>
    <w:rsid w:val="00DC3678"/>
    <w:rsid w:val="00DC3A69"/>
    <w:rsid w:val="00DC3AE5"/>
    <w:rsid w:val="00DC3B3E"/>
    <w:rsid w:val="00DC3F2D"/>
    <w:rsid w:val="00DC4820"/>
    <w:rsid w:val="00DC484D"/>
    <w:rsid w:val="00DC49A2"/>
    <w:rsid w:val="00DC4AAC"/>
    <w:rsid w:val="00DC4DA6"/>
    <w:rsid w:val="00DC5099"/>
    <w:rsid w:val="00DC5475"/>
    <w:rsid w:val="00DC54B2"/>
    <w:rsid w:val="00DC5529"/>
    <w:rsid w:val="00DC5685"/>
    <w:rsid w:val="00DC56EC"/>
    <w:rsid w:val="00DC56FD"/>
    <w:rsid w:val="00DC5A74"/>
    <w:rsid w:val="00DC600A"/>
    <w:rsid w:val="00DC6247"/>
    <w:rsid w:val="00DC62FD"/>
    <w:rsid w:val="00DC6692"/>
    <w:rsid w:val="00DC66E2"/>
    <w:rsid w:val="00DC6B2D"/>
    <w:rsid w:val="00DC6C4D"/>
    <w:rsid w:val="00DC6D23"/>
    <w:rsid w:val="00DC72A7"/>
    <w:rsid w:val="00DC76C0"/>
    <w:rsid w:val="00DC7B80"/>
    <w:rsid w:val="00DC7C59"/>
    <w:rsid w:val="00DC7C5B"/>
    <w:rsid w:val="00DD018B"/>
    <w:rsid w:val="00DD05DF"/>
    <w:rsid w:val="00DD0779"/>
    <w:rsid w:val="00DD13E4"/>
    <w:rsid w:val="00DD13E7"/>
    <w:rsid w:val="00DD15C3"/>
    <w:rsid w:val="00DD1897"/>
    <w:rsid w:val="00DD1C5E"/>
    <w:rsid w:val="00DD1D19"/>
    <w:rsid w:val="00DD1F03"/>
    <w:rsid w:val="00DD22D9"/>
    <w:rsid w:val="00DD24A4"/>
    <w:rsid w:val="00DD2691"/>
    <w:rsid w:val="00DD3097"/>
    <w:rsid w:val="00DD3297"/>
    <w:rsid w:val="00DD374C"/>
    <w:rsid w:val="00DD39FB"/>
    <w:rsid w:val="00DD3B7C"/>
    <w:rsid w:val="00DD402E"/>
    <w:rsid w:val="00DD4245"/>
    <w:rsid w:val="00DD4C04"/>
    <w:rsid w:val="00DD4EF4"/>
    <w:rsid w:val="00DD5186"/>
    <w:rsid w:val="00DD5721"/>
    <w:rsid w:val="00DD621A"/>
    <w:rsid w:val="00DD6A2B"/>
    <w:rsid w:val="00DD6D7F"/>
    <w:rsid w:val="00DD738F"/>
    <w:rsid w:val="00DD77C6"/>
    <w:rsid w:val="00DD77D9"/>
    <w:rsid w:val="00DD789D"/>
    <w:rsid w:val="00DD78C4"/>
    <w:rsid w:val="00DD7B28"/>
    <w:rsid w:val="00DD7C62"/>
    <w:rsid w:val="00DD7D4A"/>
    <w:rsid w:val="00DE0193"/>
    <w:rsid w:val="00DE02D0"/>
    <w:rsid w:val="00DE02F0"/>
    <w:rsid w:val="00DE0344"/>
    <w:rsid w:val="00DE03BE"/>
    <w:rsid w:val="00DE07AE"/>
    <w:rsid w:val="00DE093E"/>
    <w:rsid w:val="00DE0A4C"/>
    <w:rsid w:val="00DE0AA4"/>
    <w:rsid w:val="00DE105E"/>
    <w:rsid w:val="00DE138D"/>
    <w:rsid w:val="00DE152F"/>
    <w:rsid w:val="00DE1711"/>
    <w:rsid w:val="00DE1A69"/>
    <w:rsid w:val="00DE27AD"/>
    <w:rsid w:val="00DE2BB8"/>
    <w:rsid w:val="00DE308E"/>
    <w:rsid w:val="00DE32BB"/>
    <w:rsid w:val="00DE3357"/>
    <w:rsid w:val="00DE3432"/>
    <w:rsid w:val="00DE3439"/>
    <w:rsid w:val="00DE37C6"/>
    <w:rsid w:val="00DE3957"/>
    <w:rsid w:val="00DE3FF6"/>
    <w:rsid w:val="00DE4593"/>
    <w:rsid w:val="00DE4D45"/>
    <w:rsid w:val="00DE5193"/>
    <w:rsid w:val="00DE51DE"/>
    <w:rsid w:val="00DE5F3A"/>
    <w:rsid w:val="00DE633A"/>
    <w:rsid w:val="00DE6373"/>
    <w:rsid w:val="00DE6B08"/>
    <w:rsid w:val="00DE6D81"/>
    <w:rsid w:val="00DE6E20"/>
    <w:rsid w:val="00DE6FDB"/>
    <w:rsid w:val="00DE7351"/>
    <w:rsid w:val="00DE7383"/>
    <w:rsid w:val="00DE76B1"/>
    <w:rsid w:val="00DE774F"/>
    <w:rsid w:val="00DE795D"/>
    <w:rsid w:val="00DE7974"/>
    <w:rsid w:val="00DE7A10"/>
    <w:rsid w:val="00DE7DD5"/>
    <w:rsid w:val="00DE7F49"/>
    <w:rsid w:val="00DE7FF7"/>
    <w:rsid w:val="00DF0180"/>
    <w:rsid w:val="00DF03FB"/>
    <w:rsid w:val="00DF0656"/>
    <w:rsid w:val="00DF086D"/>
    <w:rsid w:val="00DF0887"/>
    <w:rsid w:val="00DF0B95"/>
    <w:rsid w:val="00DF0F15"/>
    <w:rsid w:val="00DF134C"/>
    <w:rsid w:val="00DF13CE"/>
    <w:rsid w:val="00DF16AD"/>
    <w:rsid w:val="00DF1716"/>
    <w:rsid w:val="00DF1A52"/>
    <w:rsid w:val="00DF2260"/>
    <w:rsid w:val="00DF2A96"/>
    <w:rsid w:val="00DF30B1"/>
    <w:rsid w:val="00DF31B7"/>
    <w:rsid w:val="00DF368C"/>
    <w:rsid w:val="00DF3721"/>
    <w:rsid w:val="00DF48C3"/>
    <w:rsid w:val="00DF4A1A"/>
    <w:rsid w:val="00DF4A69"/>
    <w:rsid w:val="00DF4C03"/>
    <w:rsid w:val="00DF4F11"/>
    <w:rsid w:val="00DF5536"/>
    <w:rsid w:val="00DF55EE"/>
    <w:rsid w:val="00DF56D5"/>
    <w:rsid w:val="00DF59AE"/>
    <w:rsid w:val="00DF5DCA"/>
    <w:rsid w:val="00DF5F6E"/>
    <w:rsid w:val="00DF6062"/>
    <w:rsid w:val="00DF6634"/>
    <w:rsid w:val="00DF6656"/>
    <w:rsid w:val="00DF69A0"/>
    <w:rsid w:val="00DF69F5"/>
    <w:rsid w:val="00DF78D4"/>
    <w:rsid w:val="00DF7ECA"/>
    <w:rsid w:val="00DF7EFB"/>
    <w:rsid w:val="00E00432"/>
    <w:rsid w:val="00E00823"/>
    <w:rsid w:val="00E00C65"/>
    <w:rsid w:val="00E00CCA"/>
    <w:rsid w:val="00E00E7B"/>
    <w:rsid w:val="00E01187"/>
    <w:rsid w:val="00E01321"/>
    <w:rsid w:val="00E01587"/>
    <w:rsid w:val="00E021F0"/>
    <w:rsid w:val="00E0222A"/>
    <w:rsid w:val="00E0262C"/>
    <w:rsid w:val="00E02D93"/>
    <w:rsid w:val="00E03033"/>
    <w:rsid w:val="00E036E8"/>
    <w:rsid w:val="00E038DE"/>
    <w:rsid w:val="00E03A0C"/>
    <w:rsid w:val="00E03CE5"/>
    <w:rsid w:val="00E03DAD"/>
    <w:rsid w:val="00E040BA"/>
    <w:rsid w:val="00E042EC"/>
    <w:rsid w:val="00E0443C"/>
    <w:rsid w:val="00E0487F"/>
    <w:rsid w:val="00E0493A"/>
    <w:rsid w:val="00E04A8D"/>
    <w:rsid w:val="00E04B05"/>
    <w:rsid w:val="00E04C90"/>
    <w:rsid w:val="00E04E8E"/>
    <w:rsid w:val="00E05408"/>
    <w:rsid w:val="00E05EEE"/>
    <w:rsid w:val="00E0653A"/>
    <w:rsid w:val="00E06699"/>
    <w:rsid w:val="00E06918"/>
    <w:rsid w:val="00E06A71"/>
    <w:rsid w:val="00E06BA5"/>
    <w:rsid w:val="00E074BA"/>
    <w:rsid w:val="00E074CE"/>
    <w:rsid w:val="00E074DE"/>
    <w:rsid w:val="00E07727"/>
    <w:rsid w:val="00E078AF"/>
    <w:rsid w:val="00E07EB0"/>
    <w:rsid w:val="00E101B9"/>
    <w:rsid w:val="00E10573"/>
    <w:rsid w:val="00E109F2"/>
    <w:rsid w:val="00E1100E"/>
    <w:rsid w:val="00E114B7"/>
    <w:rsid w:val="00E11A8C"/>
    <w:rsid w:val="00E11F53"/>
    <w:rsid w:val="00E11FF4"/>
    <w:rsid w:val="00E12201"/>
    <w:rsid w:val="00E1231D"/>
    <w:rsid w:val="00E123BB"/>
    <w:rsid w:val="00E1271F"/>
    <w:rsid w:val="00E12750"/>
    <w:rsid w:val="00E13235"/>
    <w:rsid w:val="00E14044"/>
    <w:rsid w:val="00E14378"/>
    <w:rsid w:val="00E14BA4"/>
    <w:rsid w:val="00E14E8B"/>
    <w:rsid w:val="00E14EE9"/>
    <w:rsid w:val="00E15062"/>
    <w:rsid w:val="00E15384"/>
    <w:rsid w:val="00E15706"/>
    <w:rsid w:val="00E15750"/>
    <w:rsid w:val="00E15792"/>
    <w:rsid w:val="00E158BA"/>
    <w:rsid w:val="00E159DB"/>
    <w:rsid w:val="00E15B52"/>
    <w:rsid w:val="00E15E57"/>
    <w:rsid w:val="00E16057"/>
    <w:rsid w:val="00E162A9"/>
    <w:rsid w:val="00E1692A"/>
    <w:rsid w:val="00E16A79"/>
    <w:rsid w:val="00E16C56"/>
    <w:rsid w:val="00E16F46"/>
    <w:rsid w:val="00E170AF"/>
    <w:rsid w:val="00E1723F"/>
    <w:rsid w:val="00E1745B"/>
    <w:rsid w:val="00E174D9"/>
    <w:rsid w:val="00E17CFB"/>
    <w:rsid w:val="00E17ED0"/>
    <w:rsid w:val="00E204EA"/>
    <w:rsid w:val="00E204FC"/>
    <w:rsid w:val="00E20533"/>
    <w:rsid w:val="00E206A0"/>
    <w:rsid w:val="00E210B7"/>
    <w:rsid w:val="00E210DD"/>
    <w:rsid w:val="00E211B0"/>
    <w:rsid w:val="00E2178C"/>
    <w:rsid w:val="00E217D6"/>
    <w:rsid w:val="00E21C4E"/>
    <w:rsid w:val="00E22074"/>
    <w:rsid w:val="00E22209"/>
    <w:rsid w:val="00E223E7"/>
    <w:rsid w:val="00E225BA"/>
    <w:rsid w:val="00E225FB"/>
    <w:rsid w:val="00E227DF"/>
    <w:rsid w:val="00E22C35"/>
    <w:rsid w:val="00E22E40"/>
    <w:rsid w:val="00E2348B"/>
    <w:rsid w:val="00E235CD"/>
    <w:rsid w:val="00E235F4"/>
    <w:rsid w:val="00E236F3"/>
    <w:rsid w:val="00E23F22"/>
    <w:rsid w:val="00E24460"/>
    <w:rsid w:val="00E2471F"/>
    <w:rsid w:val="00E24803"/>
    <w:rsid w:val="00E24DC5"/>
    <w:rsid w:val="00E2557E"/>
    <w:rsid w:val="00E260E4"/>
    <w:rsid w:val="00E26236"/>
    <w:rsid w:val="00E2696D"/>
    <w:rsid w:val="00E2698B"/>
    <w:rsid w:val="00E26F76"/>
    <w:rsid w:val="00E27185"/>
    <w:rsid w:val="00E2773F"/>
    <w:rsid w:val="00E27A85"/>
    <w:rsid w:val="00E30841"/>
    <w:rsid w:val="00E30D02"/>
    <w:rsid w:val="00E30E89"/>
    <w:rsid w:val="00E30F23"/>
    <w:rsid w:val="00E3112C"/>
    <w:rsid w:val="00E3153C"/>
    <w:rsid w:val="00E31DC7"/>
    <w:rsid w:val="00E31F09"/>
    <w:rsid w:val="00E31F9B"/>
    <w:rsid w:val="00E32882"/>
    <w:rsid w:val="00E32C83"/>
    <w:rsid w:val="00E32FB3"/>
    <w:rsid w:val="00E330C9"/>
    <w:rsid w:val="00E33295"/>
    <w:rsid w:val="00E332DE"/>
    <w:rsid w:val="00E3340A"/>
    <w:rsid w:val="00E33696"/>
    <w:rsid w:val="00E33B39"/>
    <w:rsid w:val="00E33EBE"/>
    <w:rsid w:val="00E34258"/>
    <w:rsid w:val="00E34284"/>
    <w:rsid w:val="00E34285"/>
    <w:rsid w:val="00E3456E"/>
    <w:rsid w:val="00E347A8"/>
    <w:rsid w:val="00E347B7"/>
    <w:rsid w:val="00E34A88"/>
    <w:rsid w:val="00E34DD7"/>
    <w:rsid w:val="00E34F93"/>
    <w:rsid w:val="00E3512E"/>
    <w:rsid w:val="00E3557E"/>
    <w:rsid w:val="00E359AD"/>
    <w:rsid w:val="00E35BB4"/>
    <w:rsid w:val="00E35C9D"/>
    <w:rsid w:val="00E35E33"/>
    <w:rsid w:val="00E35EB3"/>
    <w:rsid w:val="00E36344"/>
    <w:rsid w:val="00E36895"/>
    <w:rsid w:val="00E36B60"/>
    <w:rsid w:val="00E3724A"/>
    <w:rsid w:val="00E37366"/>
    <w:rsid w:val="00E37E23"/>
    <w:rsid w:val="00E37F13"/>
    <w:rsid w:val="00E40274"/>
    <w:rsid w:val="00E407EC"/>
    <w:rsid w:val="00E408EE"/>
    <w:rsid w:val="00E4093B"/>
    <w:rsid w:val="00E40E65"/>
    <w:rsid w:val="00E410DF"/>
    <w:rsid w:val="00E41434"/>
    <w:rsid w:val="00E41DAF"/>
    <w:rsid w:val="00E42171"/>
    <w:rsid w:val="00E422BE"/>
    <w:rsid w:val="00E426DE"/>
    <w:rsid w:val="00E42835"/>
    <w:rsid w:val="00E428D6"/>
    <w:rsid w:val="00E42A5A"/>
    <w:rsid w:val="00E42CC2"/>
    <w:rsid w:val="00E42F8B"/>
    <w:rsid w:val="00E43860"/>
    <w:rsid w:val="00E439F2"/>
    <w:rsid w:val="00E43ACB"/>
    <w:rsid w:val="00E43CC8"/>
    <w:rsid w:val="00E43EBC"/>
    <w:rsid w:val="00E445F5"/>
    <w:rsid w:val="00E44763"/>
    <w:rsid w:val="00E449C8"/>
    <w:rsid w:val="00E44CAF"/>
    <w:rsid w:val="00E44D7F"/>
    <w:rsid w:val="00E450A0"/>
    <w:rsid w:val="00E45168"/>
    <w:rsid w:val="00E45191"/>
    <w:rsid w:val="00E45330"/>
    <w:rsid w:val="00E4551B"/>
    <w:rsid w:val="00E4553F"/>
    <w:rsid w:val="00E45672"/>
    <w:rsid w:val="00E456AB"/>
    <w:rsid w:val="00E45DDF"/>
    <w:rsid w:val="00E46032"/>
    <w:rsid w:val="00E4626C"/>
    <w:rsid w:val="00E462DA"/>
    <w:rsid w:val="00E46361"/>
    <w:rsid w:val="00E466B3"/>
    <w:rsid w:val="00E46812"/>
    <w:rsid w:val="00E468D0"/>
    <w:rsid w:val="00E46919"/>
    <w:rsid w:val="00E4697B"/>
    <w:rsid w:val="00E46B47"/>
    <w:rsid w:val="00E46E07"/>
    <w:rsid w:val="00E46F03"/>
    <w:rsid w:val="00E4769B"/>
    <w:rsid w:val="00E47925"/>
    <w:rsid w:val="00E479AB"/>
    <w:rsid w:val="00E47A92"/>
    <w:rsid w:val="00E47CA8"/>
    <w:rsid w:val="00E47E2D"/>
    <w:rsid w:val="00E50047"/>
    <w:rsid w:val="00E50381"/>
    <w:rsid w:val="00E503E8"/>
    <w:rsid w:val="00E50796"/>
    <w:rsid w:val="00E50F45"/>
    <w:rsid w:val="00E5118F"/>
    <w:rsid w:val="00E512B9"/>
    <w:rsid w:val="00E51319"/>
    <w:rsid w:val="00E51647"/>
    <w:rsid w:val="00E51C37"/>
    <w:rsid w:val="00E51F4F"/>
    <w:rsid w:val="00E52141"/>
    <w:rsid w:val="00E52501"/>
    <w:rsid w:val="00E525C4"/>
    <w:rsid w:val="00E52639"/>
    <w:rsid w:val="00E52A26"/>
    <w:rsid w:val="00E52B74"/>
    <w:rsid w:val="00E52BBD"/>
    <w:rsid w:val="00E52BF0"/>
    <w:rsid w:val="00E531D1"/>
    <w:rsid w:val="00E531E5"/>
    <w:rsid w:val="00E5343A"/>
    <w:rsid w:val="00E53E21"/>
    <w:rsid w:val="00E54067"/>
    <w:rsid w:val="00E5416C"/>
    <w:rsid w:val="00E541DA"/>
    <w:rsid w:val="00E5452C"/>
    <w:rsid w:val="00E5479B"/>
    <w:rsid w:val="00E54FB6"/>
    <w:rsid w:val="00E5528C"/>
    <w:rsid w:val="00E55485"/>
    <w:rsid w:val="00E555C3"/>
    <w:rsid w:val="00E55B18"/>
    <w:rsid w:val="00E55C08"/>
    <w:rsid w:val="00E56151"/>
    <w:rsid w:val="00E565DB"/>
    <w:rsid w:val="00E568B8"/>
    <w:rsid w:val="00E56A47"/>
    <w:rsid w:val="00E56EE9"/>
    <w:rsid w:val="00E575C1"/>
    <w:rsid w:val="00E57F99"/>
    <w:rsid w:val="00E600C1"/>
    <w:rsid w:val="00E60121"/>
    <w:rsid w:val="00E60762"/>
    <w:rsid w:val="00E6085D"/>
    <w:rsid w:val="00E60913"/>
    <w:rsid w:val="00E60B6C"/>
    <w:rsid w:val="00E60DFB"/>
    <w:rsid w:val="00E61005"/>
    <w:rsid w:val="00E612A8"/>
    <w:rsid w:val="00E61631"/>
    <w:rsid w:val="00E617CE"/>
    <w:rsid w:val="00E6187E"/>
    <w:rsid w:val="00E61A9F"/>
    <w:rsid w:val="00E61C64"/>
    <w:rsid w:val="00E6212A"/>
    <w:rsid w:val="00E62235"/>
    <w:rsid w:val="00E62A1F"/>
    <w:rsid w:val="00E62AFF"/>
    <w:rsid w:val="00E62D65"/>
    <w:rsid w:val="00E63028"/>
    <w:rsid w:val="00E6361A"/>
    <w:rsid w:val="00E638FB"/>
    <w:rsid w:val="00E639C7"/>
    <w:rsid w:val="00E63FAB"/>
    <w:rsid w:val="00E642D9"/>
    <w:rsid w:val="00E642F3"/>
    <w:rsid w:val="00E64581"/>
    <w:rsid w:val="00E6556C"/>
    <w:rsid w:val="00E65992"/>
    <w:rsid w:val="00E659F1"/>
    <w:rsid w:val="00E65A54"/>
    <w:rsid w:val="00E65C43"/>
    <w:rsid w:val="00E65D10"/>
    <w:rsid w:val="00E65D12"/>
    <w:rsid w:val="00E662F2"/>
    <w:rsid w:val="00E667AE"/>
    <w:rsid w:val="00E67768"/>
    <w:rsid w:val="00E677BE"/>
    <w:rsid w:val="00E67C0F"/>
    <w:rsid w:val="00E70163"/>
    <w:rsid w:val="00E70337"/>
    <w:rsid w:val="00E704D6"/>
    <w:rsid w:val="00E70B52"/>
    <w:rsid w:val="00E71288"/>
    <w:rsid w:val="00E71373"/>
    <w:rsid w:val="00E71568"/>
    <w:rsid w:val="00E71712"/>
    <w:rsid w:val="00E71AF7"/>
    <w:rsid w:val="00E7221C"/>
    <w:rsid w:val="00E72406"/>
    <w:rsid w:val="00E725B2"/>
    <w:rsid w:val="00E72BC6"/>
    <w:rsid w:val="00E72F0B"/>
    <w:rsid w:val="00E72F55"/>
    <w:rsid w:val="00E7300F"/>
    <w:rsid w:val="00E73551"/>
    <w:rsid w:val="00E739A1"/>
    <w:rsid w:val="00E73A04"/>
    <w:rsid w:val="00E73A35"/>
    <w:rsid w:val="00E73A96"/>
    <w:rsid w:val="00E73D9C"/>
    <w:rsid w:val="00E73DF1"/>
    <w:rsid w:val="00E73FCA"/>
    <w:rsid w:val="00E7412E"/>
    <w:rsid w:val="00E74140"/>
    <w:rsid w:val="00E74194"/>
    <w:rsid w:val="00E74A75"/>
    <w:rsid w:val="00E74E03"/>
    <w:rsid w:val="00E75085"/>
    <w:rsid w:val="00E75250"/>
    <w:rsid w:val="00E75430"/>
    <w:rsid w:val="00E7545A"/>
    <w:rsid w:val="00E756A9"/>
    <w:rsid w:val="00E75885"/>
    <w:rsid w:val="00E75994"/>
    <w:rsid w:val="00E75CF2"/>
    <w:rsid w:val="00E75FAD"/>
    <w:rsid w:val="00E75FE4"/>
    <w:rsid w:val="00E76265"/>
    <w:rsid w:val="00E7660E"/>
    <w:rsid w:val="00E76CC0"/>
    <w:rsid w:val="00E76D0F"/>
    <w:rsid w:val="00E76EA7"/>
    <w:rsid w:val="00E76FDC"/>
    <w:rsid w:val="00E779DD"/>
    <w:rsid w:val="00E77B78"/>
    <w:rsid w:val="00E77CA7"/>
    <w:rsid w:val="00E77D1C"/>
    <w:rsid w:val="00E77FBF"/>
    <w:rsid w:val="00E801A7"/>
    <w:rsid w:val="00E805A9"/>
    <w:rsid w:val="00E80F64"/>
    <w:rsid w:val="00E81062"/>
    <w:rsid w:val="00E8114A"/>
    <w:rsid w:val="00E8178C"/>
    <w:rsid w:val="00E81A87"/>
    <w:rsid w:val="00E81B80"/>
    <w:rsid w:val="00E821EB"/>
    <w:rsid w:val="00E823AF"/>
    <w:rsid w:val="00E8281D"/>
    <w:rsid w:val="00E82A0A"/>
    <w:rsid w:val="00E82B3D"/>
    <w:rsid w:val="00E83337"/>
    <w:rsid w:val="00E83351"/>
    <w:rsid w:val="00E83C4A"/>
    <w:rsid w:val="00E83D9F"/>
    <w:rsid w:val="00E849BB"/>
    <w:rsid w:val="00E849CF"/>
    <w:rsid w:val="00E84BAE"/>
    <w:rsid w:val="00E84C84"/>
    <w:rsid w:val="00E84F55"/>
    <w:rsid w:val="00E84FC9"/>
    <w:rsid w:val="00E85695"/>
    <w:rsid w:val="00E85753"/>
    <w:rsid w:val="00E860E0"/>
    <w:rsid w:val="00E863CC"/>
    <w:rsid w:val="00E86B4E"/>
    <w:rsid w:val="00E86CC0"/>
    <w:rsid w:val="00E86F04"/>
    <w:rsid w:val="00E86F83"/>
    <w:rsid w:val="00E871EF"/>
    <w:rsid w:val="00E8748E"/>
    <w:rsid w:val="00E87689"/>
    <w:rsid w:val="00E87857"/>
    <w:rsid w:val="00E87A74"/>
    <w:rsid w:val="00E87AB7"/>
    <w:rsid w:val="00E87F28"/>
    <w:rsid w:val="00E90B5E"/>
    <w:rsid w:val="00E90E47"/>
    <w:rsid w:val="00E9127F"/>
    <w:rsid w:val="00E913A7"/>
    <w:rsid w:val="00E91A48"/>
    <w:rsid w:val="00E91D07"/>
    <w:rsid w:val="00E92254"/>
    <w:rsid w:val="00E92425"/>
    <w:rsid w:val="00E9261B"/>
    <w:rsid w:val="00E92620"/>
    <w:rsid w:val="00E927EB"/>
    <w:rsid w:val="00E92962"/>
    <w:rsid w:val="00E92A0E"/>
    <w:rsid w:val="00E92CF9"/>
    <w:rsid w:val="00E92FB8"/>
    <w:rsid w:val="00E930A4"/>
    <w:rsid w:val="00E934FB"/>
    <w:rsid w:val="00E93597"/>
    <w:rsid w:val="00E937AD"/>
    <w:rsid w:val="00E9380A"/>
    <w:rsid w:val="00E93A14"/>
    <w:rsid w:val="00E93C01"/>
    <w:rsid w:val="00E93C79"/>
    <w:rsid w:val="00E94030"/>
    <w:rsid w:val="00E94763"/>
    <w:rsid w:val="00E950E1"/>
    <w:rsid w:val="00E95215"/>
    <w:rsid w:val="00E95FD0"/>
    <w:rsid w:val="00E960D6"/>
    <w:rsid w:val="00E9632E"/>
    <w:rsid w:val="00E964CC"/>
    <w:rsid w:val="00E96D5C"/>
    <w:rsid w:val="00E96D90"/>
    <w:rsid w:val="00E970E5"/>
    <w:rsid w:val="00E97210"/>
    <w:rsid w:val="00E9733B"/>
    <w:rsid w:val="00E9794F"/>
    <w:rsid w:val="00E97BBB"/>
    <w:rsid w:val="00E97E7C"/>
    <w:rsid w:val="00E97F49"/>
    <w:rsid w:val="00E97F6E"/>
    <w:rsid w:val="00EA0005"/>
    <w:rsid w:val="00EA01CF"/>
    <w:rsid w:val="00EA0294"/>
    <w:rsid w:val="00EA0C22"/>
    <w:rsid w:val="00EA0DC8"/>
    <w:rsid w:val="00EA1010"/>
    <w:rsid w:val="00EA1390"/>
    <w:rsid w:val="00EA14AC"/>
    <w:rsid w:val="00EA156F"/>
    <w:rsid w:val="00EA16F4"/>
    <w:rsid w:val="00EA1868"/>
    <w:rsid w:val="00EA2120"/>
    <w:rsid w:val="00EA22F6"/>
    <w:rsid w:val="00EA25FF"/>
    <w:rsid w:val="00EA2633"/>
    <w:rsid w:val="00EA28DB"/>
    <w:rsid w:val="00EA2C11"/>
    <w:rsid w:val="00EA2DE8"/>
    <w:rsid w:val="00EA38DF"/>
    <w:rsid w:val="00EA42C3"/>
    <w:rsid w:val="00EA4334"/>
    <w:rsid w:val="00EA483D"/>
    <w:rsid w:val="00EA4898"/>
    <w:rsid w:val="00EA4D58"/>
    <w:rsid w:val="00EA501C"/>
    <w:rsid w:val="00EA52CC"/>
    <w:rsid w:val="00EA55A4"/>
    <w:rsid w:val="00EA5894"/>
    <w:rsid w:val="00EA5CF0"/>
    <w:rsid w:val="00EA5E8A"/>
    <w:rsid w:val="00EA607D"/>
    <w:rsid w:val="00EA63B7"/>
    <w:rsid w:val="00EA673C"/>
    <w:rsid w:val="00EA69C8"/>
    <w:rsid w:val="00EA6B01"/>
    <w:rsid w:val="00EA6BB0"/>
    <w:rsid w:val="00EA74B7"/>
    <w:rsid w:val="00EA7867"/>
    <w:rsid w:val="00EB0426"/>
    <w:rsid w:val="00EB062F"/>
    <w:rsid w:val="00EB0666"/>
    <w:rsid w:val="00EB0C54"/>
    <w:rsid w:val="00EB0D0E"/>
    <w:rsid w:val="00EB0D60"/>
    <w:rsid w:val="00EB0EBE"/>
    <w:rsid w:val="00EB0FC0"/>
    <w:rsid w:val="00EB14DB"/>
    <w:rsid w:val="00EB15D9"/>
    <w:rsid w:val="00EB1967"/>
    <w:rsid w:val="00EB2206"/>
    <w:rsid w:val="00EB2338"/>
    <w:rsid w:val="00EB2992"/>
    <w:rsid w:val="00EB2B2C"/>
    <w:rsid w:val="00EB2B62"/>
    <w:rsid w:val="00EB2CDD"/>
    <w:rsid w:val="00EB2E6E"/>
    <w:rsid w:val="00EB301D"/>
    <w:rsid w:val="00EB31D5"/>
    <w:rsid w:val="00EB37D8"/>
    <w:rsid w:val="00EB3BA3"/>
    <w:rsid w:val="00EB4039"/>
    <w:rsid w:val="00EB42E5"/>
    <w:rsid w:val="00EB44D4"/>
    <w:rsid w:val="00EB47C0"/>
    <w:rsid w:val="00EB4992"/>
    <w:rsid w:val="00EB4CF5"/>
    <w:rsid w:val="00EB51BE"/>
    <w:rsid w:val="00EB54B9"/>
    <w:rsid w:val="00EB56AF"/>
    <w:rsid w:val="00EB5A02"/>
    <w:rsid w:val="00EB64B7"/>
    <w:rsid w:val="00EB6F08"/>
    <w:rsid w:val="00EB73E7"/>
    <w:rsid w:val="00EB758E"/>
    <w:rsid w:val="00EB7AB6"/>
    <w:rsid w:val="00EB7BF9"/>
    <w:rsid w:val="00EC02A9"/>
    <w:rsid w:val="00EC0584"/>
    <w:rsid w:val="00EC0AD5"/>
    <w:rsid w:val="00EC101A"/>
    <w:rsid w:val="00EC1453"/>
    <w:rsid w:val="00EC18E5"/>
    <w:rsid w:val="00EC1EB9"/>
    <w:rsid w:val="00EC2003"/>
    <w:rsid w:val="00EC27B1"/>
    <w:rsid w:val="00EC2AE0"/>
    <w:rsid w:val="00EC2C74"/>
    <w:rsid w:val="00EC2C7E"/>
    <w:rsid w:val="00EC2E12"/>
    <w:rsid w:val="00EC32CA"/>
    <w:rsid w:val="00EC3392"/>
    <w:rsid w:val="00EC3477"/>
    <w:rsid w:val="00EC35A9"/>
    <w:rsid w:val="00EC3830"/>
    <w:rsid w:val="00EC385B"/>
    <w:rsid w:val="00EC3BA1"/>
    <w:rsid w:val="00EC3FFE"/>
    <w:rsid w:val="00EC4B50"/>
    <w:rsid w:val="00EC4BA7"/>
    <w:rsid w:val="00EC4EEF"/>
    <w:rsid w:val="00EC4EFE"/>
    <w:rsid w:val="00EC4FB1"/>
    <w:rsid w:val="00EC5065"/>
    <w:rsid w:val="00EC5263"/>
    <w:rsid w:val="00EC5322"/>
    <w:rsid w:val="00EC5524"/>
    <w:rsid w:val="00EC5984"/>
    <w:rsid w:val="00EC5A12"/>
    <w:rsid w:val="00EC5A44"/>
    <w:rsid w:val="00EC5AFB"/>
    <w:rsid w:val="00EC5E78"/>
    <w:rsid w:val="00EC5F0A"/>
    <w:rsid w:val="00EC6E34"/>
    <w:rsid w:val="00EC70B1"/>
    <w:rsid w:val="00EC717C"/>
    <w:rsid w:val="00EC7485"/>
    <w:rsid w:val="00EC7486"/>
    <w:rsid w:val="00EC74AD"/>
    <w:rsid w:val="00EC765E"/>
    <w:rsid w:val="00EC7702"/>
    <w:rsid w:val="00ED053C"/>
    <w:rsid w:val="00ED0612"/>
    <w:rsid w:val="00ED0DFE"/>
    <w:rsid w:val="00ED0F82"/>
    <w:rsid w:val="00ED1156"/>
    <w:rsid w:val="00ED1201"/>
    <w:rsid w:val="00ED1520"/>
    <w:rsid w:val="00ED16B9"/>
    <w:rsid w:val="00ED1724"/>
    <w:rsid w:val="00ED1B00"/>
    <w:rsid w:val="00ED1E7D"/>
    <w:rsid w:val="00ED2492"/>
    <w:rsid w:val="00ED2ADB"/>
    <w:rsid w:val="00ED2D3B"/>
    <w:rsid w:val="00ED3052"/>
    <w:rsid w:val="00ED370C"/>
    <w:rsid w:val="00ED3CEA"/>
    <w:rsid w:val="00ED3EF3"/>
    <w:rsid w:val="00ED40C3"/>
    <w:rsid w:val="00ED40F7"/>
    <w:rsid w:val="00ED44D7"/>
    <w:rsid w:val="00ED4565"/>
    <w:rsid w:val="00ED495F"/>
    <w:rsid w:val="00ED49EF"/>
    <w:rsid w:val="00ED4F14"/>
    <w:rsid w:val="00ED4FD6"/>
    <w:rsid w:val="00ED583A"/>
    <w:rsid w:val="00ED6637"/>
    <w:rsid w:val="00ED6DD6"/>
    <w:rsid w:val="00ED7499"/>
    <w:rsid w:val="00ED76A9"/>
    <w:rsid w:val="00ED76CC"/>
    <w:rsid w:val="00ED7E60"/>
    <w:rsid w:val="00EE0305"/>
    <w:rsid w:val="00EE039E"/>
    <w:rsid w:val="00EE071B"/>
    <w:rsid w:val="00EE0925"/>
    <w:rsid w:val="00EE099A"/>
    <w:rsid w:val="00EE0B9D"/>
    <w:rsid w:val="00EE0CE7"/>
    <w:rsid w:val="00EE0DC1"/>
    <w:rsid w:val="00EE13C1"/>
    <w:rsid w:val="00EE1B36"/>
    <w:rsid w:val="00EE1BAA"/>
    <w:rsid w:val="00EE20C6"/>
    <w:rsid w:val="00EE2105"/>
    <w:rsid w:val="00EE2210"/>
    <w:rsid w:val="00EE2231"/>
    <w:rsid w:val="00EE223C"/>
    <w:rsid w:val="00EE2295"/>
    <w:rsid w:val="00EE2334"/>
    <w:rsid w:val="00EE239E"/>
    <w:rsid w:val="00EE2FF0"/>
    <w:rsid w:val="00EE332E"/>
    <w:rsid w:val="00EE3629"/>
    <w:rsid w:val="00EE3CF3"/>
    <w:rsid w:val="00EE3DD8"/>
    <w:rsid w:val="00EE40D6"/>
    <w:rsid w:val="00EE42B5"/>
    <w:rsid w:val="00EE4478"/>
    <w:rsid w:val="00EE46E4"/>
    <w:rsid w:val="00EE49AD"/>
    <w:rsid w:val="00EE4A64"/>
    <w:rsid w:val="00EE4AC8"/>
    <w:rsid w:val="00EE514E"/>
    <w:rsid w:val="00EE5298"/>
    <w:rsid w:val="00EE534A"/>
    <w:rsid w:val="00EE5450"/>
    <w:rsid w:val="00EE5561"/>
    <w:rsid w:val="00EE56B4"/>
    <w:rsid w:val="00EE57EF"/>
    <w:rsid w:val="00EE5940"/>
    <w:rsid w:val="00EE59C7"/>
    <w:rsid w:val="00EE5A37"/>
    <w:rsid w:val="00EE5A6F"/>
    <w:rsid w:val="00EE5CFA"/>
    <w:rsid w:val="00EE5F44"/>
    <w:rsid w:val="00EE6498"/>
    <w:rsid w:val="00EE6535"/>
    <w:rsid w:val="00EE66D2"/>
    <w:rsid w:val="00EE6EDC"/>
    <w:rsid w:val="00EE6F04"/>
    <w:rsid w:val="00EE7010"/>
    <w:rsid w:val="00EE7012"/>
    <w:rsid w:val="00EE733C"/>
    <w:rsid w:val="00EE772B"/>
    <w:rsid w:val="00EE7C0F"/>
    <w:rsid w:val="00EE7EC5"/>
    <w:rsid w:val="00EF002B"/>
    <w:rsid w:val="00EF04A2"/>
    <w:rsid w:val="00EF0541"/>
    <w:rsid w:val="00EF091D"/>
    <w:rsid w:val="00EF0D85"/>
    <w:rsid w:val="00EF0F6C"/>
    <w:rsid w:val="00EF1080"/>
    <w:rsid w:val="00EF1128"/>
    <w:rsid w:val="00EF13CE"/>
    <w:rsid w:val="00EF15C1"/>
    <w:rsid w:val="00EF1A12"/>
    <w:rsid w:val="00EF1F16"/>
    <w:rsid w:val="00EF2527"/>
    <w:rsid w:val="00EF28DE"/>
    <w:rsid w:val="00EF2DC7"/>
    <w:rsid w:val="00EF3204"/>
    <w:rsid w:val="00EF3274"/>
    <w:rsid w:val="00EF37FA"/>
    <w:rsid w:val="00EF3DB4"/>
    <w:rsid w:val="00EF3FDE"/>
    <w:rsid w:val="00EF408C"/>
    <w:rsid w:val="00EF4219"/>
    <w:rsid w:val="00EF4C11"/>
    <w:rsid w:val="00EF5001"/>
    <w:rsid w:val="00EF5348"/>
    <w:rsid w:val="00EF55F0"/>
    <w:rsid w:val="00EF563E"/>
    <w:rsid w:val="00EF5C9F"/>
    <w:rsid w:val="00EF5EFE"/>
    <w:rsid w:val="00EF6025"/>
    <w:rsid w:val="00EF64A6"/>
    <w:rsid w:val="00EF660D"/>
    <w:rsid w:val="00EF66D9"/>
    <w:rsid w:val="00EF672D"/>
    <w:rsid w:val="00EF680A"/>
    <w:rsid w:val="00EF7278"/>
    <w:rsid w:val="00EF72D5"/>
    <w:rsid w:val="00EF73FB"/>
    <w:rsid w:val="00EF7474"/>
    <w:rsid w:val="00EF7717"/>
    <w:rsid w:val="00EF7CF4"/>
    <w:rsid w:val="00EF7D27"/>
    <w:rsid w:val="00F00071"/>
    <w:rsid w:val="00F00081"/>
    <w:rsid w:val="00F000AC"/>
    <w:rsid w:val="00F00166"/>
    <w:rsid w:val="00F00253"/>
    <w:rsid w:val="00F00317"/>
    <w:rsid w:val="00F0087F"/>
    <w:rsid w:val="00F00BB3"/>
    <w:rsid w:val="00F01044"/>
    <w:rsid w:val="00F0188C"/>
    <w:rsid w:val="00F02054"/>
    <w:rsid w:val="00F02182"/>
    <w:rsid w:val="00F02362"/>
    <w:rsid w:val="00F026FF"/>
    <w:rsid w:val="00F02974"/>
    <w:rsid w:val="00F02C37"/>
    <w:rsid w:val="00F03617"/>
    <w:rsid w:val="00F037BB"/>
    <w:rsid w:val="00F03A06"/>
    <w:rsid w:val="00F045FB"/>
    <w:rsid w:val="00F04937"/>
    <w:rsid w:val="00F04AE5"/>
    <w:rsid w:val="00F04E32"/>
    <w:rsid w:val="00F050A4"/>
    <w:rsid w:val="00F05351"/>
    <w:rsid w:val="00F0595F"/>
    <w:rsid w:val="00F05A9E"/>
    <w:rsid w:val="00F05C53"/>
    <w:rsid w:val="00F05C90"/>
    <w:rsid w:val="00F05D98"/>
    <w:rsid w:val="00F05ED3"/>
    <w:rsid w:val="00F05F6E"/>
    <w:rsid w:val="00F05FAE"/>
    <w:rsid w:val="00F07507"/>
    <w:rsid w:val="00F07602"/>
    <w:rsid w:val="00F07A7D"/>
    <w:rsid w:val="00F07B19"/>
    <w:rsid w:val="00F07C98"/>
    <w:rsid w:val="00F07CC6"/>
    <w:rsid w:val="00F07D90"/>
    <w:rsid w:val="00F07ECA"/>
    <w:rsid w:val="00F07FED"/>
    <w:rsid w:val="00F100B4"/>
    <w:rsid w:val="00F101A9"/>
    <w:rsid w:val="00F104DE"/>
    <w:rsid w:val="00F10752"/>
    <w:rsid w:val="00F1078E"/>
    <w:rsid w:val="00F109C3"/>
    <w:rsid w:val="00F10B15"/>
    <w:rsid w:val="00F10C68"/>
    <w:rsid w:val="00F116F5"/>
    <w:rsid w:val="00F11799"/>
    <w:rsid w:val="00F119F1"/>
    <w:rsid w:val="00F12236"/>
    <w:rsid w:val="00F12459"/>
    <w:rsid w:val="00F1269E"/>
    <w:rsid w:val="00F126B4"/>
    <w:rsid w:val="00F12BE1"/>
    <w:rsid w:val="00F12CC3"/>
    <w:rsid w:val="00F1312A"/>
    <w:rsid w:val="00F13425"/>
    <w:rsid w:val="00F135B6"/>
    <w:rsid w:val="00F13809"/>
    <w:rsid w:val="00F1397E"/>
    <w:rsid w:val="00F13B38"/>
    <w:rsid w:val="00F13EA7"/>
    <w:rsid w:val="00F13F20"/>
    <w:rsid w:val="00F14098"/>
    <w:rsid w:val="00F14180"/>
    <w:rsid w:val="00F14368"/>
    <w:rsid w:val="00F14518"/>
    <w:rsid w:val="00F148E7"/>
    <w:rsid w:val="00F14B6C"/>
    <w:rsid w:val="00F14E28"/>
    <w:rsid w:val="00F14EAA"/>
    <w:rsid w:val="00F14F0A"/>
    <w:rsid w:val="00F153AB"/>
    <w:rsid w:val="00F159C1"/>
    <w:rsid w:val="00F15C9D"/>
    <w:rsid w:val="00F17185"/>
    <w:rsid w:val="00F17D37"/>
    <w:rsid w:val="00F17F08"/>
    <w:rsid w:val="00F2013A"/>
    <w:rsid w:val="00F2096B"/>
    <w:rsid w:val="00F21537"/>
    <w:rsid w:val="00F216D6"/>
    <w:rsid w:val="00F21735"/>
    <w:rsid w:val="00F21B8F"/>
    <w:rsid w:val="00F21D15"/>
    <w:rsid w:val="00F21DBF"/>
    <w:rsid w:val="00F21E0B"/>
    <w:rsid w:val="00F21E93"/>
    <w:rsid w:val="00F220A1"/>
    <w:rsid w:val="00F222DD"/>
    <w:rsid w:val="00F22523"/>
    <w:rsid w:val="00F22701"/>
    <w:rsid w:val="00F227F1"/>
    <w:rsid w:val="00F22CB2"/>
    <w:rsid w:val="00F237DA"/>
    <w:rsid w:val="00F23B7D"/>
    <w:rsid w:val="00F24185"/>
    <w:rsid w:val="00F24232"/>
    <w:rsid w:val="00F24435"/>
    <w:rsid w:val="00F24623"/>
    <w:rsid w:val="00F24731"/>
    <w:rsid w:val="00F24B69"/>
    <w:rsid w:val="00F24E10"/>
    <w:rsid w:val="00F259F9"/>
    <w:rsid w:val="00F25BA9"/>
    <w:rsid w:val="00F261A8"/>
    <w:rsid w:val="00F26297"/>
    <w:rsid w:val="00F2639D"/>
    <w:rsid w:val="00F26557"/>
    <w:rsid w:val="00F265C3"/>
    <w:rsid w:val="00F2797C"/>
    <w:rsid w:val="00F279E6"/>
    <w:rsid w:val="00F27EF5"/>
    <w:rsid w:val="00F30470"/>
    <w:rsid w:val="00F30AD0"/>
    <w:rsid w:val="00F30FEF"/>
    <w:rsid w:val="00F31185"/>
    <w:rsid w:val="00F312AD"/>
    <w:rsid w:val="00F31718"/>
    <w:rsid w:val="00F31787"/>
    <w:rsid w:val="00F31FA9"/>
    <w:rsid w:val="00F320A4"/>
    <w:rsid w:val="00F32584"/>
    <w:rsid w:val="00F326AC"/>
    <w:rsid w:val="00F327BF"/>
    <w:rsid w:val="00F33428"/>
    <w:rsid w:val="00F33A66"/>
    <w:rsid w:val="00F33ACE"/>
    <w:rsid w:val="00F33EDB"/>
    <w:rsid w:val="00F3418C"/>
    <w:rsid w:val="00F3447A"/>
    <w:rsid w:val="00F34DD1"/>
    <w:rsid w:val="00F34E09"/>
    <w:rsid w:val="00F34F43"/>
    <w:rsid w:val="00F3520E"/>
    <w:rsid w:val="00F35376"/>
    <w:rsid w:val="00F35EB3"/>
    <w:rsid w:val="00F36863"/>
    <w:rsid w:val="00F36939"/>
    <w:rsid w:val="00F36988"/>
    <w:rsid w:val="00F36BDE"/>
    <w:rsid w:val="00F36E7A"/>
    <w:rsid w:val="00F37182"/>
    <w:rsid w:val="00F37476"/>
    <w:rsid w:val="00F376C5"/>
    <w:rsid w:val="00F37F5F"/>
    <w:rsid w:val="00F403B3"/>
    <w:rsid w:val="00F40AB9"/>
    <w:rsid w:val="00F4109D"/>
    <w:rsid w:val="00F41224"/>
    <w:rsid w:val="00F41C81"/>
    <w:rsid w:val="00F41CA2"/>
    <w:rsid w:val="00F41FBC"/>
    <w:rsid w:val="00F42210"/>
    <w:rsid w:val="00F42356"/>
    <w:rsid w:val="00F42628"/>
    <w:rsid w:val="00F430D7"/>
    <w:rsid w:val="00F431F8"/>
    <w:rsid w:val="00F43493"/>
    <w:rsid w:val="00F435BE"/>
    <w:rsid w:val="00F43725"/>
    <w:rsid w:val="00F4377B"/>
    <w:rsid w:val="00F43789"/>
    <w:rsid w:val="00F437C0"/>
    <w:rsid w:val="00F43933"/>
    <w:rsid w:val="00F43A64"/>
    <w:rsid w:val="00F43AD3"/>
    <w:rsid w:val="00F43B93"/>
    <w:rsid w:val="00F43BC2"/>
    <w:rsid w:val="00F43BE1"/>
    <w:rsid w:val="00F44222"/>
    <w:rsid w:val="00F44423"/>
    <w:rsid w:val="00F44639"/>
    <w:rsid w:val="00F4472F"/>
    <w:rsid w:val="00F44D3D"/>
    <w:rsid w:val="00F44D42"/>
    <w:rsid w:val="00F44F03"/>
    <w:rsid w:val="00F455D1"/>
    <w:rsid w:val="00F45B10"/>
    <w:rsid w:val="00F45FC6"/>
    <w:rsid w:val="00F463EE"/>
    <w:rsid w:val="00F464CC"/>
    <w:rsid w:val="00F465CE"/>
    <w:rsid w:val="00F46737"/>
    <w:rsid w:val="00F46850"/>
    <w:rsid w:val="00F46B8A"/>
    <w:rsid w:val="00F46C02"/>
    <w:rsid w:val="00F470FF"/>
    <w:rsid w:val="00F47892"/>
    <w:rsid w:val="00F50522"/>
    <w:rsid w:val="00F50902"/>
    <w:rsid w:val="00F50A8C"/>
    <w:rsid w:val="00F518D4"/>
    <w:rsid w:val="00F51EDD"/>
    <w:rsid w:val="00F522BA"/>
    <w:rsid w:val="00F52476"/>
    <w:rsid w:val="00F52625"/>
    <w:rsid w:val="00F52833"/>
    <w:rsid w:val="00F528FD"/>
    <w:rsid w:val="00F52BBE"/>
    <w:rsid w:val="00F52F9F"/>
    <w:rsid w:val="00F532D0"/>
    <w:rsid w:val="00F53388"/>
    <w:rsid w:val="00F534C6"/>
    <w:rsid w:val="00F53DA6"/>
    <w:rsid w:val="00F54879"/>
    <w:rsid w:val="00F54AC7"/>
    <w:rsid w:val="00F54CA4"/>
    <w:rsid w:val="00F550B1"/>
    <w:rsid w:val="00F554C2"/>
    <w:rsid w:val="00F556B7"/>
    <w:rsid w:val="00F55F0F"/>
    <w:rsid w:val="00F561D1"/>
    <w:rsid w:val="00F56CB8"/>
    <w:rsid w:val="00F56D71"/>
    <w:rsid w:val="00F56DFD"/>
    <w:rsid w:val="00F56EBE"/>
    <w:rsid w:val="00F575B7"/>
    <w:rsid w:val="00F57641"/>
    <w:rsid w:val="00F57951"/>
    <w:rsid w:val="00F57B6E"/>
    <w:rsid w:val="00F57CB7"/>
    <w:rsid w:val="00F57E76"/>
    <w:rsid w:val="00F57F77"/>
    <w:rsid w:val="00F600AE"/>
    <w:rsid w:val="00F60D8B"/>
    <w:rsid w:val="00F60FD8"/>
    <w:rsid w:val="00F615C1"/>
    <w:rsid w:val="00F6164D"/>
    <w:rsid w:val="00F617B3"/>
    <w:rsid w:val="00F618B3"/>
    <w:rsid w:val="00F61B37"/>
    <w:rsid w:val="00F61CDA"/>
    <w:rsid w:val="00F622BC"/>
    <w:rsid w:val="00F622C4"/>
    <w:rsid w:val="00F6236D"/>
    <w:rsid w:val="00F62875"/>
    <w:rsid w:val="00F629A8"/>
    <w:rsid w:val="00F62B3C"/>
    <w:rsid w:val="00F62FF0"/>
    <w:rsid w:val="00F6361F"/>
    <w:rsid w:val="00F63C99"/>
    <w:rsid w:val="00F63CFE"/>
    <w:rsid w:val="00F63DAB"/>
    <w:rsid w:val="00F64265"/>
    <w:rsid w:val="00F64405"/>
    <w:rsid w:val="00F64783"/>
    <w:rsid w:val="00F6479F"/>
    <w:rsid w:val="00F64971"/>
    <w:rsid w:val="00F64990"/>
    <w:rsid w:val="00F64B37"/>
    <w:rsid w:val="00F652CE"/>
    <w:rsid w:val="00F654F6"/>
    <w:rsid w:val="00F657CE"/>
    <w:rsid w:val="00F65D85"/>
    <w:rsid w:val="00F65F9D"/>
    <w:rsid w:val="00F65FC8"/>
    <w:rsid w:val="00F66698"/>
    <w:rsid w:val="00F66B9B"/>
    <w:rsid w:val="00F66C46"/>
    <w:rsid w:val="00F672E5"/>
    <w:rsid w:val="00F67587"/>
    <w:rsid w:val="00F676C6"/>
    <w:rsid w:val="00F67788"/>
    <w:rsid w:val="00F67882"/>
    <w:rsid w:val="00F67CEC"/>
    <w:rsid w:val="00F7082C"/>
    <w:rsid w:val="00F70A54"/>
    <w:rsid w:val="00F70B58"/>
    <w:rsid w:val="00F70B85"/>
    <w:rsid w:val="00F70B8F"/>
    <w:rsid w:val="00F70CB9"/>
    <w:rsid w:val="00F71878"/>
    <w:rsid w:val="00F71933"/>
    <w:rsid w:val="00F71CDD"/>
    <w:rsid w:val="00F71EB1"/>
    <w:rsid w:val="00F72B4E"/>
    <w:rsid w:val="00F72DDA"/>
    <w:rsid w:val="00F72DF2"/>
    <w:rsid w:val="00F7312C"/>
    <w:rsid w:val="00F732CE"/>
    <w:rsid w:val="00F73A69"/>
    <w:rsid w:val="00F742C1"/>
    <w:rsid w:val="00F74B3F"/>
    <w:rsid w:val="00F74D14"/>
    <w:rsid w:val="00F74F0E"/>
    <w:rsid w:val="00F74F12"/>
    <w:rsid w:val="00F75228"/>
    <w:rsid w:val="00F7586A"/>
    <w:rsid w:val="00F758F2"/>
    <w:rsid w:val="00F75EAC"/>
    <w:rsid w:val="00F76E75"/>
    <w:rsid w:val="00F76F3D"/>
    <w:rsid w:val="00F770CF"/>
    <w:rsid w:val="00F77280"/>
    <w:rsid w:val="00F7736F"/>
    <w:rsid w:val="00F77827"/>
    <w:rsid w:val="00F77DCE"/>
    <w:rsid w:val="00F80293"/>
    <w:rsid w:val="00F8069F"/>
    <w:rsid w:val="00F80DCD"/>
    <w:rsid w:val="00F80EBA"/>
    <w:rsid w:val="00F81209"/>
    <w:rsid w:val="00F815DC"/>
    <w:rsid w:val="00F81942"/>
    <w:rsid w:val="00F81BB6"/>
    <w:rsid w:val="00F8260D"/>
    <w:rsid w:val="00F82B78"/>
    <w:rsid w:val="00F83179"/>
    <w:rsid w:val="00F8324B"/>
    <w:rsid w:val="00F8337F"/>
    <w:rsid w:val="00F833B7"/>
    <w:rsid w:val="00F83E1B"/>
    <w:rsid w:val="00F840AF"/>
    <w:rsid w:val="00F844E8"/>
    <w:rsid w:val="00F850D1"/>
    <w:rsid w:val="00F85936"/>
    <w:rsid w:val="00F85A4C"/>
    <w:rsid w:val="00F85B19"/>
    <w:rsid w:val="00F8616E"/>
    <w:rsid w:val="00F8622A"/>
    <w:rsid w:val="00F867A5"/>
    <w:rsid w:val="00F86803"/>
    <w:rsid w:val="00F86FE5"/>
    <w:rsid w:val="00F87956"/>
    <w:rsid w:val="00F87A72"/>
    <w:rsid w:val="00F87CF9"/>
    <w:rsid w:val="00F87DE4"/>
    <w:rsid w:val="00F90007"/>
    <w:rsid w:val="00F90284"/>
    <w:rsid w:val="00F90312"/>
    <w:rsid w:val="00F90321"/>
    <w:rsid w:val="00F90822"/>
    <w:rsid w:val="00F90A04"/>
    <w:rsid w:val="00F90A84"/>
    <w:rsid w:val="00F91134"/>
    <w:rsid w:val="00F91949"/>
    <w:rsid w:val="00F91A8D"/>
    <w:rsid w:val="00F91B42"/>
    <w:rsid w:val="00F91DEB"/>
    <w:rsid w:val="00F9236E"/>
    <w:rsid w:val="00F927AD"/>
    <w:rsid w:val="00F92A96"/>
    <w:rsid w:val="00F92AE1"/>
    <w:rsid w:val="00F934F6"/>
    <w:rsid w:val="00F9370A"/>
    <w:rsid w:val="00F93809"/>
    <w:rsid w:val="00F93B09"/>
    <w:rsid w:val="00F93C93"/>
    <w:rsid w:val="00F93E14"/>
    <w:rsid w:val="00F93E2A"/>
    <w:rsid w:val="00F94784"/>
    <w:rsid w:val="00F9498E"/>
    <w:rsid w:val="00F94B14"/>
    <w:rsid w:val="00F94E67"/>
    <w:rsid w:val="00F94EAF"/>
    <w:rsid w:val="00F95682"/>
    <w:rsid w:val="00F958B2"/>
    <w:rsid w:val="00F959B2"/>
    <w:rsid w:val="00F95CA3"/>
    <w:rsid w:val="00F96461"/>
    <w:rsid w:val="00F96AE5"/>
    <w:rsid w:val="00F96E8C"/>
    <w:rsid w:val="00F96F6F"/>
    <w:rsid w:val="00F977FB"/>
    <w:rsid w:val="00F9796C"/>
    <w:rsid w:val="00F979B1"/>
    <w:rsid w:val="00F97DDD"/>
    <w:rsid w:val="00F97E68"/>
    <w:rsid w:val="00FA0AD8"/>
    <w:rsid w:val="00FA139B"/>
    <w:rsid w:val="00FA1DA6"/>
    <w:rsid w:val="00FA1E6C"/>
    <w:rsid w:val="00FA202C"/>
    <w:rsid w:val="00FA26F1"/>
    <w:rsid w:val="00FA2732"/>
    <w:rsid w:val="00FA29DB"/>
    <w:rsid w:val="00FA2B1A"/>
    <w:rsid w:val="00FA30AC"/>
    <w:rsid w:val="00FA3111"/>
    <w:rsid w:val="00FA36D6"/>
    <w:rsid w:val="00FA38AD"/>
    <w:rsid w:val="00FA4235"/>
    <w:rsid w:val="00FA4455"/>
    <w:rsid w:val="00FA46F6"/>
    <w:rsid w:val="00FA4917"/>
    <w:rsid w:val="00FA4BFD"/>
    <w:rsid w:val="00FA4DD3"/>
    <w:rsid w:val="00FA5436"/>
    <w:rsid w:val="00FA585C"/>
    <w:rsid w:val="00FA5BEC"/>
    <w:rsid w:val="00FA5CBD"/>
    <w:rsid w:val="00FA64C5"/>
    <w:rsid w:val="00FA65F1"/>
    <w:rsid w:val="00FA6C2E"/>
    <w:rsid w:val="00FA6D1C"/>
    <w:rsid w:val="00FA6DC3"/>
    <w:rsid w:val="00FA6E05"/>
    <w:rsid w:val="00FA70E1"/>
    <w:rsid w:val="00FA718B"/>
    <w:rsid w:val="00FA7449"/>
    <w:rsid w:val="00FB0140"/>
    <w:rsid w:val="00FB04C3"/>
    <w:rsid w:val="00FB07DE"/>
    <w:rsid w:val="00FB093D"/>
    <w:rsid w:val="00FB09F3"/>
    <w:rsid w:val="00FB0B75"/>
    <w:rsid w:val="00FB0EBD"/>
    <w:rsid w:val="00FB0F6B"/>
    <w:rsid w:val="00FB10AB"/>
    <w:rsid w:val="00FB1E2A"/>
    <w:rsid w:val="00FB1F21"/>
    <w:rsid w:val="00FB2364"/>
    <w:rsid w:val="00FB24F9"/>
    <w:rsid w:val="00FB2B76"/>
    <w:rsid w:val="00FB3095"/>
    <w:rsid w:val="00FB31F5"/>
    <w:rsid w:val="00FB35D5"/>
    <w:rsid w:val="00FB3727"/>
    <w:rsid w:val="00FB3814"/>
    <w:rsid w:val="00FB428A"/>
    <w:rsid w:val="00FB4812"/>
    <w:rsid w:val="00FB493E"/>
    <w:rsid w:val="00FB54B4"/>
    <w:rsid w:val="00FB598D"/>
    <w:rsid w:val="00FB59D0"/>
    <w:rsid w:val="00FB5A85"/>
    <w:rsid w:val="00FB5D8F"/>
    <w:rsid w:val="00FB610F"/>
    <w:rsid w:val="00FB6198"/>
    <w:rsid w:val="00FB6223"/>
    <w:rsid w:val="00FB6287"/>
    <w:rsid w:val="00FB6A80"/>
    <w:rsid w:val="00FB6B80"/>
    <w:rsid w:val="00FB6F08"/>
    <w:rsid w:val="00FB71CC"/>
    <w:rsid w:val="00FB77C6"/>
    <w:rsid w:val="00FB7A10"/>
    <w:rsid w:val="00FB7A2A"/>
    <w:rsid w:val="00FB7DA7"/>
    <w:rsid w:val="00FB7F0E"/>
    <w:rsid w:val="00FB7FED"/>
    <w:rsid w:val="00FC04F3"/>
    <w:rsid w:val="00FC0A85"/>
    <w:rsid w:val="00FC0C5B"/>
    <w:rsid w:val="00FC0DB4"/>
    <w:rsid w:val="00FC0E0A"/>
    <w:rsid w:val="00FC0EB2"/>
    <w:rsid w:val="00FC112B"/>
    <w:rsid w:val="00FC14CF"/>
    <w:rsid w:val="00FC17CE"/>
    <w:rsid w:val="00FC1825"/>
    <w:rsid w:val="00FC1C09"/>
    <w:rsid w:val="00FC1C4D"/>
    <w:rsid w:val="00FC1C7B"/>
    <w:rsid w:val="00FC1CB4"/>
    <w:rsid w:val="00FC233A"/>
    <w:rsid w:val="00FC23FC"/>
    <w:rsid w:val="00FC274A"/>
    <w:rsid w:val="00FC2757"/>
    <w:rsid w:val="00FC2C2E"/>
    <w:rsid w:val="00FC2E5E"/>
    <w:rsid w:val="00FC30F7"/>
    <w:rsid w:val="00FC326D"/>
    <w:rsid w:val="00FC3C26"/>
    <w:rsid w:val="00FC3D36"/>
    <w:rsid w:val="00FC4A16"/>
    <w:rsid w:val="00FC52FF"/>
    <w:rsid w:val="00FC5331"/>
    <w:rsid w:val="00FC55E3"/>
    <w:rsid w:val="00FC5E74"/>
    <w:rsid w:val="00FC63F2"/>
    <w:rsid w:val="00FC6AD0"/>
    <w:rsid w:val="00FC7235"/>
    <w:rsid w:val="00FC7378"/>
    <w:rsid w:val="00FC761A"/>
    <w:rsid w:val="00FC7876"/>
    <w:rsid w:val="00FC78F6"/>
    <w:rsid w:val="00FC7A41"/>
    <w:rsid w:val="00FD05D3"/>
    <w:rsid w:val="00FD0F45"/>
    <w:rsid w:val="00FD11F2"/>
    <w:rsid w:val="00FD1493"/>
    <w:rsid w:val="00FD1BE2"/>
    <w:rsid w:val="00FD1C2C"/>
    <w:rsid w:val="00FD20CE"/>
    <w:rsid w:val="00FD219D"/>
    <w:rsid w:val="00FD2671"/>
    <w:rsid w:val="00FD2A56"/>
    <w:rsid w:val="00FD2BCE"/>
    <w:rsid w:val="00FD33D2"/>
    <w:rsid w:val="00FD360E"/>
    <w:rsid w:val="00FD37E0"/>
    <w:rsid w:val="00FD3CFD"/>
    <w:rsid w:val="00FD43C1"/>
    <w:rsid w:val="00FD48D4"/>
    <w:rsid w:val="00FD4C1E"/>
    <w:rsid w:val="00FD4C2F"/>
    <w:rsid w:val="00FD532D"/>
    <w:rsid w:val="00FD5808"/>
    <w:rsid w:val="00FD595D"/>
    <w:rsid w:val="00FD5D04"/>
    <w:rsid w:val="00FD674D"/>
    <w:rsid w:val="00FD7129"/>
    <w:rsid w:val="00FD72DF"/>
    <w:rsid w:val="00FD7454"/>
    <w:rsid w:val="00FD77BA"/>
    <w:rsid w:val="00FD7943"/>
    <w:rsid w:val="00FD7C1E"/>
    <w:rsid w:val="00FE00B5"/>
    <w:rsid w:val="00FE00E6"/>
    <w:rsid w:val="00FE091C"/>
    <w:rsid w:val="00FE092C"/>
    <w:rsid w:val="00FE0B2A"/>
    <w:rsid w:val="00FE0BA4"/>
    <w:rsid w:val="00FE172F"/>
    <w:rsid w:val="00FE1922"/>
    <w:rsid w:val="00FE1A8B"/>
    <w:rsid w:val="00FE1B2E"/>
    <w:rsid w:val="00FE2073"/>
    <w:rsid w:val="00FE24D8"/>
    <w:rsid w:val="00FE24FF"/>
    <w:rsid w:val="00FE26C7"/>
    <w:rsid w:val="00FE2D2F"/>
    <w:rsid w:val="00FE2F0B"/>
    <w:rsid w:val="00FE32D5"/>
    <w:rsid w:val="00FE35AA"/>
    <w:rsid w:val="00FE391C"/>
    <w:rsid w:val="00FE3991"/>
    <w:rsid w:val="00FE4486"/>
    <w:rsid w:val="00FE4D9F"/>
    <w:rsid w:val="00FE51B0"/>
    <w:rsid w:val="00FE545B"/>
    <w:rsid w:val="00FE55F4"/>
    <w:rsid w:val="00FE57E1"/>
    <w:rsid w:val="00FE5A61"/>
    <w:rsid w:val="00FE6166"/>
    <w:rsid w:val="00FE65FC"/>
    <w:rsid w:val="00FE71D7"/>
    <w:rsid w:val="00FE7210"/>
    <w:rsid w:val="00FE78D9"/>
    <w:rsid w:val="00FE78FF"/>
    <w:rsid w:val="00FE7ECF"/>
    <w:rsid w:val="00FF0313"/>
    <w:rsid w:val="00FF073C"/>
    <w:rsid w:val="00FF0DA5"/>
    <w:rsid w:val="00FF1197"/>
    <w:rsid w:val="00FF11E3"/>
    <w:rsid w:val="00FF1667"/>
    <w:rsid w:val="00FF1930"/>
    <w:rsid w:val="00FF19A1"/>
    <w:rsid w:val="00FF1AD0"/>
    <w:rsid w:val="00FF1E29"/>
    <w:rsid w:val="00FF22F9"/>
    <w:rsid w:val="00FF2A1A"/>
    <w:rsid w:val="00FF2D44"/>
    <w:rsid w:val="00FF2F9D"/>
    <w:rsid w:val="00FF3320"/>
    <w:rsid w:val="00FF3393"/>
    <w:rsid w:val="00FF366E"/>
    <w:rsid w:val="00FF3AB3"/>
    <w:rsid w:val="00FF3E07"/>
    <w:rsid w:val="00FF4125"/>
    <w:rsid w:val="00FF461B"/>
    <w:rsid w:val="00FF482C"/>
    <w:rsid w:val="00FF4A44"/>
    <w:rsid w:val="00FF4DBE"/>
    <w:rsid w:val="00FF4F5D"/>
    <w:rsid w:val="00FF5290"/>
    <w:rsid w:val="00FF56B7"/>
    <w:rsid w:val="00FF5B20"/>
    <w:rsid w:val="00FF5C0F"/>
    <w:rsid w:val="00FF5E99"/>
    <w:rsid w:val="00FF60DB"/>
    <w:rsid w:val="00FF61D6"/>
    <w:rsid w:val="00FF69FB"/>
    <w:rsid w:val="00FF6AED"/>
    <w:rsid w:val="00FF6C18"/>
    <w:rsid w:val="00FF721A"/>
    <w:rsid w:val="00FF7240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3506D"/>
  <w15:chartTrackingRefBased/>
  <w15:docId w15:val="{0F50B095-1E58-457C-9FCD-FB2228EF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52D"/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AEF"/>
    <w:pPr>
      <w:keepNext/>
      <w:spacing w:before="240" w:after="120"/>
      <w:outlineLvl w:val="0"/>
    </w:pPr>
    <w:rPr>
      <w:rFonts w:ascii="Arial" w:hAnsi="Arial"/>
      <w:b/>
      <w:caps/>
    </w:rPr>
  </w:style>
  <w:style w:type="paragraph" w:styleId="Heading2">
    <w:name w:val="heading 2"/>
    <w:aliases w:val="h2 main heading,h2"/>
    <w:basedOn w:val="Heading1"/>
    <w:next w:val="Normal"/>
    <w:link w:val="Heading2Char"/>
    <w:uiPriority w:val="99"/>
    <w:qFormat/>
    <w:rsid w:val="004E6AEF"/>
    <w:pPr>
      <w:outlineLvl w:val="1"/>
    </w:pPr>
    <w:rPr>
      <w:caps w:val="0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qFormat/>
    <w:rsid w:val="004E6AEF"/>
    <w:pPr>
      <w:outlineLvl w:val="2"/>
    </w:pPr>
    <w:rPr>
      <w:rFonts w:ascii="Times New Roman" w:hAnsi="Times New Roman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rsid w:val="004E6AEF"/>
    <w:pPr>
      <w:keepNext/>
      <w:spacing w:before="180" w:after="120" w:line="280" w:lineRule="exact"/>
      <w:outlineLvl w:val="3"/>
    </w:pPr>
    <w:rPr>
      <w:rFonts w:ascii="Arial" w:hAnsi="Arial"/>
      <w:b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6AEF"/>
    <w:pPr>
      <w:spacing w:before="240" w:after="60"/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6AEF"/>
    <w:p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6AEF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6AEF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6AEF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lumnsection">
    <w:name w:val="column section"/>
    <w:basedOn w:val="columnhead"/>
    <w:rsid w:val="004E6AEF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4E6AEF"/>
    <w:pPr>
      <w:spacing w:before="120" w:after="120"/>
      <w:jc w:val="center"/>
    </w:pPr>
    <w:rPr>
      <w:rFonts w:ascii="Arial" w:hAnsi="Arial"/>
      <w:b/>
    </w:rPr>
  </w:style>
  <w:style w:type="paragraph" w:customStyle="1" w:styleId="questionsub">
    <w:name w:val="question sub"/>
    <w:basedOn w:val="question"/>
    <w:rsid w:val="004E6AEF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4E6AEF"/>
    <w:pPr>
      <w:ind w:left="288" w:hanging="288"/>
    </w:pPr>
    <w:rPr>
      <w:b/>
    </w:rPr>
  </w:style>
  <w:style w:type="paragraph" w:customStyle="1" w:styleId="YESNO">
    <w:name w:val="YES/NO"/>
    <w:basedOn w:val="columnhead"/>
    <w:rsid w:val="004E6AEF"/>
    <w:pPr>
      <w:spacing w:after="0"/>
    </w:pPr>
    <w:rPr>
      <w:caps/>
    </w:rPr>
  </w:style>
  <w:style w:type="paragraph" w:customStyle="1" w:styleId="standards">
    <w:name w:val="standards"/>
    <w:basedOn w:val="Normal"/>
    <w:rsid w:val="004E6A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halfline">
    <w:name w:val="half line"/>
    <w:basedOn w:val="Normal"/>
    <w:rsid w:val="004E6AEF"/>
    <w:pPr>
      <w:ind w:left="1152"/>
    </w:pPr>
    <w:rPr>
      <w:sz w:val="10"/>
    </w:rPr>
  </w:style>
  <w:style w:type="paragraph" w:customStyle="1" w:styleId="performed">
    <w:name w:val="performed"/>
    <w:basedOn w:val="Normal"/>
    <w:rsid w:val="004E6AEF"/>
    <w:pPr>
      <w:keepNext/>
      <w:keepLines/>
      <w:spacing w:before="120"/>
      <w:jc w:val="center"/>
    </w:pPr>
  </w:style>
  <w:style w:type="paragraph" w:customStyle="1" w:styleId="yesno0">
    <w:name w:val="yes/no"/>
    <w:basedOn w:val="YESNO"/>
    <w:rsid w:val="004E6AEF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4E6AEF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reference">
    <w:name w:val="reference"/>
    <w:basedOn w:val="yesno0"/>
    <w:rsid w:val="004E6AEF"/>
    <w:rPr>
      <w:rFonts w:ascii="Times New Roman" w:hAnsi="Times New Roman"/>
    </w:rPr>
  </w:style>
  <w:style w:type="paragraph" w:customStyle="1" w:styleId="step1">
    <w:name w:val="step 1"/>
    <w:basedOn w:val="Normal"/>
    <w:rsid w:val="004E6AEF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/>
      <w:caps/>
    </w:rPr>
  </w:style>
  <w:style w:type="paragraph" w:customStyle="1" w:styleId="BodyText1">
    <w:name w:val="Body Text1"/>
    <w:basedOn w:val="Normal"/>
    <w:rsid w:val="004E6AEF"/>
    <w:pPr>
      <w:spacing w:before="120" w:after="120"/>
    </w:pPr>
  </w:style>
  <w:style w:type="paragraph" w:customStyle="1" w:styleId="checkbox">
    <w:name w:val="checkbox"/>
    <w:basedOn w:val="Normal"/>
    <w:rsid w:val="004E6AEF"/>
    <w:pPr>
      <w:ind w:left="480" w:hanging="480"/>
    </w:pPr>
  </w:style>
  <w:style w:type="paragraph" w:customStyle="1" w:styleId="note">
    <w:name w:val="note"/>
    <w:basedOn w:val="BodyText1"/>
    <w:rsid w:val="004E6AEF"/>
    <w:rPr>
      <w:b/>
      <w:i/>
    </w:rPr>
  </w:style>
  <w:style w:type="paragraph" w:customStyle="1" w:styleId="response">
    <w:name w:val="response"/>
    <w:basedOn w:val="Normal"/>
    <w:rsid w:val="004E6AEF"/>
    <w:pPr>
      <w:spacing w:before="120" w:after="120"/>
    </w:pPr>
    <w:rPr>
      <w:sz w:val="20"/>
    </w:rPr>
  </w:style>
  <w:style w:type="paragraph" w:customStyle="1" w:styleId="responsebox">
    <w:name w:val="response box"/>
    <w:basedOn w:val="response"/>
    <w:rsid w:val="004E6AEF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4E6AEF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4E6AEF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4E6AEF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4E6AEF"/>
    <w:pPr>
      <w:ind w:left="1152"/>
    </w:pPr>
  </w:style>
  <w:style w:type="paragraph" w:customStyle="1" w:styleId="customstep">
    <w:name w:val="custom step"/>
    <w:basedOn w:val="step2"/>
    <w:rsid w:val="004E6AEF"/>
    <w:pPr>
      <w:ind w:left="0" w:firstLine="0"/>
    </w:pPr>
  </w:style>
  <w:style w:type="paragraph" w:customStyle="1" w:styleId="consideration2">
    <w:name w:val="consideration 2"/>
    <w:basedOn w:val="consideration"/>
    <w:rsid w:val="004E6AEF"/>
    <w:pPr>
      <w:ind w:left="864"/>
    </w:pPr>
  </w:style>
  <w:style w:type="paragraph" w:customStyle="1" w:styleId="BodyTextIndent1">
    <w:name w:val="Body Text Indent1"/>
    <w:basedOn w:val="BodyText1"/>
    <w:rsid w:val="004E6AEF"/>
    <w:pPr>
      <w:ind w:left="720"/>
    </w:pPr>
  </w:style>
  <w:style w:type="paragraph" w:customStyle="1" w:styleId="checkboxindent">
    <w:name w:val="checkbox indent"/>
    <w:basedOn w:val="checkbox"/>
    <w:rsid w:val="004E6AEF"/>
    <w:pPr>
      <w:ind w:left="1200"/>
    </w:pPr>
  </w:style>
  <w:style w:type="paragraph" w:customStyle="1" w:styleId="noteindent">
    <w:name w:val="note indent"/>
    <w:basedOn w:val="note"/>
    <w:rsid w:val="004E6AEF"/>
    <w:pPr>
      <w:ind w:left="720"/>
    </w:pPr>
  </w:style>
  <w:style w:type="paragraph" w:customStyle="1" w:styleId="responseboxindent">
    <w:name w:val="response box indent"/>
    <w:basedOn w:val="responsebox"/>
    <w:rsid w:val="004E6AEF"/>
    <w:pPr>
      <w:ind w:left="720"/>
    </w:pPr>
  </w:style>
  <w:style w:type="paragraph" w:customStyle="1" w:styleId="bodytexthanging">
    <w:name w:val="body text hanging"/>
    <w:basedOn w:val="BodyText1"/>
    <w:rsid w:val="004E6AEF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rsid w:val="004E6AEF"/>
    <w:pPr>
      <w:jc w:val="center"/>
    </w:pPr>
    <w:rPr>
      <w:b/>
      <w:bCs/>
      <w:color w:val="000000"/>
      <w:sz w:val="36"/>
      <w:szCs w:val="3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E6AEF"/>
    <w:pPr>
      <w:ind w:firstLine="990"/>
      <w:jc w:val="both"/>
    </w:pPr>
    <w:rPr>
      <w:color w:val="000000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E6AEF"/>
    <w:pPr>
      <w:ind w:firstLine="630"/>
      <w:jc w:val="both"/>
    </w:pPr>
    <w:rPr>
      <w:color w:val="000000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4E6AEF"/>
    <w:pPr>
      <w:ind w:left="270"/>
      <w:jc w:val="both"/>
    </w:pPr>
    <w:rPr>
      <w:color w:val="000000"/>
      <w:sz w:val="32"/>
      <w:szCs w:val="32"/>
      <w:lang w:val="th-TH"/>
    </w:rPr>
  </w:style>
  <w:style w:type="paragraph" w:styleId="BlockText">
    <w:name w:val="Block Text"/>
    <w:basedOn w:val="Normal"/>
    <w:uiPriority w:val="99"/>
    <w:rsid w:val="004E6AEF"/>
    <w:pPr>
      <w:ind w:left="810" w:right="-205" w:hanging="450"/>
      <w:jc w:val="both"/>
    </w:pPr>
    <w:rPr>
      <w:color w:val="000000"/>
      <w:sz w:val="32"/>
      <w:szCs w:val="32"/>
      <w:lang w:val="th-TH"/>
    </w:rPr>
  </w:style>
  <w:style w:type="paragraph" w:styleId="MacroText">
    <w:name w:val="macro"/>
    <w:link w:val="MacroTextChar"/>
    <w:rsid w:val="004E6A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uiPriority w:val="99"/>
    <w:rsid w:val="004E6AEF"/>
  </w:style>
  <w:style w:type="character" w:styleId="CommentReference">
    <w:name w:val="annotation reference"/>
    <w:uiPriority w:val="99"/>
    <w:rsid w:val="004E6AEF"/>
    <w:rPr>
      <w:sz w:val="16"/>
      <w:szCs w:val="18"/>
    </w:rPr>
  </w:style>
  <w:style w:type="paragraph" w:styleId="CommentText">
    <w:name w:val="annotation text"/>
    <w:basedOn w:val="Normal"/>
    <w:link w:val="CommentTextChar"/>
    <w:rsid w:val="004E6AEF"/>
    <w:rPr>
      <w:sz w:val="20"/>
      <w:szCs w:val="23"/>
      <w:lang w:val="x-none"/>
    </w:rPr>
  </w:style>
  <w:style w:type="paragraph" w:styleId="BalloonText">
    <w:name w:val="Balloon Text"/>
    <w:basedOn w:val="Normal"/>
    <w:link w:val="BalloonTextChar"/>
    <w:uiPriority w:val="99"/>
    <w:semiHidden/>
    <w:rsid w:val="006F3CCA"/>
    <w:rPr>
      <w:rFonts w:ascii="Tahoma" w:hAnsi="Tahoma"/>
      <w:sz w:val="16"/>
      <w:szCs w:val="18"/>
    </w:rPr>
  </w:style>
  <w:style w:type="paragraph" w:styleId="BodyText">
    <w:name w:val="Body Text"/>
    <w:aliases w:val="bt,Body"/>
    <w:basedOn w:val="Normal"/>
    <w:link w:val="BodyTextChar"/>
    <w:uiPriority w:val="99"/>
    <w:rsid w:val="00B616CD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Char"/>
    <w:link w:val="BodyText"/>
    <w:uiPriority w:val="99"/>
    <w:rsid w:val="00B616CD"/>
    <w:rPr>
      <w:sz w:val="22"/>
    </w:rPr>
  </w:style>
  <w:style w:type="character" w:customStyle="1" w:styleId="HeaderChar">
    <w:name w:val="Header Char"/>
    <w:aliases w:val=" Char Char"/>
    <w:link w:val="Header"/>
    <w:uiPriority w:val="99"/>
    <w:rsid w:val="004C5D5D"/>
    <w:rPr>
      <w:sz w:val="22"/>
    </w:rPr>
  </w:style>
  <w:style w:type="paragraph" w:styleId="BodyText2">
    <w:name w:val="Body Text 2"/>
    <w:basedOn w:val="Normal"/>
    <w:link w:val="BodyText2Char"/>
    <w:uiPriority w:val="99"/>
    <w:rsid w:val="00ED061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ED0612"/>
    <w:rPr>
      <w:sz w:val="22"/>
    </w:rPr>
  </w:style>
  <w:style w:type="character" w:customStyle="1" w:styleId="FooterChar">
    <w:name w:val="Footer Char"/>
    <w:link w:val="Footer"/>
    <w:uiPriority w:val="99"/>
    <w:rsid w:val="007A01FF"/>
    <w:rPr>
      <w:sz w:val="22"/>
    </w:rPr>
  </w:style>
  <w:style w:type="table" w:styleId="TableGrid">
    <w:name w:val="Table Grid"/>
    <w:basedOn w:val="TableNormal"/>
    <w:uiPriority w:val="99"/>
    <w:rsid w:val="00C4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">
    <w:name w:val="อักขระ อักขระ7"/>
    <w:rsid w:val="000B6717"/>
    <w:rPr>
      <w:sz w:val="28"/>
      <w:szCs w:val="28"/>
    </w:rPr>
  </w:style>
  <w:style w:type="character" w:customStyle="1" w:styleId="Heading4Char">
    <w:name w:val="Heading 4 Char"/>
    <w:aliases w:val="h4 sub sub heading Char"/>
    <w:link w:val="Heading4"/>
    <w:uiPriority w:val="99"/>
    <w:rsid w:val="00EF66D9"/>
    <w:rPr>
      <w:rFonts w:ascii="Arial" w:hAnsi="Arial"/>
      <w:b/>
      <w:sz w:val="22"/>
      <w:lang w:eastAsia="en-US"/>
    </w:rPr>
  </w:style>
  <w:style w:type="paragraph" w:customStyle="1" w:styleId="a">
    <w:name w:val="เนื้อเรื่อง"/>
    <w:basedOn w:val="Normal"/>
    <w:rsid w:val="00DC2FCF"/>
    <w:pPr>
      <w:ind w:right="386"/>
    </w:pPr>
    <w:rPr>
      <w:sz w:val="28"/>
      <w:szCs w:val="28"/>
    </w:rPr>
  </w:style>
  <w:style w:type="paragraph" w:styleId="Revision">
    <w:name w:val="Revision"/>
    <w:hidden/>
    <w:uiPriority w:val="99"/>
    <w:semiHidden/>
    <w:rsid w:val="00BC4DF9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6F1F"/>
    <w:rPr>
      <w:b/>
      <w:bCs/>
      <w:szCs w:val="25"/>
    </w:rPr>
  </w:style>
  <w:style w:type="character" w:customStyle="1" w:styleId="CommentTextChar">
    <w:name w:val="Comment Text Char"/>
    <w:link w:val="CommentText"/>
    <w:rsid w:val="001A6F1F"/>
    <w:rPr>
      <w:szCs w:val="23"/>
      <w:lang w:eastAsia="en-US"/>
    </w:rPr>
  </w:style>
  <w:style w:type="character" w:customStyle="1" w:styleId="CommentSubjectChar">
    <w:name w:val="Comment Subject Char"/>
    <w:link w:val="CommentSubject"/>
    <w:uiPriority w:val="99"/>
    <w:rsid w:val="001A6F1F"/>
    <w:rPr>
      <w:b/>
      <w:bCs/>
      <w:szCs w:val="25"/>
      <w:lang w:eastAsia="en-US"/>
    </w:rPr>
  </w:style>
  <w:style w:type="paragraph" w:styleId="EndnoteText">
    <w:name w:val="endnote text"/>
    <w:basedOn w:val="Normal"/>
    <w:link w:val="EndnoteTextChar"/>
    <w:uiPriority w:val="99"/>
    <w:rsid w:val="00505721"/>
    <w:rPr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505721"/>
    <w:rPr>
      <w:szCs w:val="25"/>
      <w:lang w:eastAsia="en-US"/>
    </w:rPr>
  </w:style>
  <w:style w:type="character" w:styleId="EndnoteReference">
    <w:name w:val="endnote reference"/>
    <w:rsid w:val="00505721"/>
    <w:rPr>
      <w:vertAlign w:val="superscript"/>
    </w:rPr>
  </w:style>
  <w:style w:type="paragraph" w:styleId="FootnoteText">
    <w:name w:val="footnote text"/>
    <w:aliases w:val="ft"/>
    <w:basedOn w:val="Normal"/>
    <w:link w:val="FootnoteTextChar"/>
    <w:uiPriority w:val="99"/>
    <w:rsid w:val="00642E28"/>
    <w:rPr>
      <w:sz w:val="20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rsid w:val="00642E28"/>
    <w:rPr>
      <w:szCs w:val="25"/>
    </w:rPr>
  </w:style>
  <w:style w:type="character" w:styleId="FootnoteReference">
    <w:name w:val="footnote reference"/>
    <w:aliases w:val="fr"/>
    <w:uiPriority w:val="99"/>
    <w:rsid w:val="00642E28"/>
    <w:rPr>
      <w:vertAlign w:val="superscript"/>
    </w:rPr>
  </w:style>
  <w:style w:type="paragraph" w:customStyle="1" w:styleId="Style">
    <w:name w:val="Style"/>
    <w:rsid w:val="00A96F5F"/>
    <w:pPr>
      <w:widowControl w:val="0"/>
      <w:autoSpaceDE w:val="0"/>
      <w:autoSpaceDN w:val="0"/>
      <w:adjustRightInd w:val="0"/>
    </w:pPr>
    <w:rPr>
      <w:rFonts w:eastAsia="MS Mincho" w:cs="Times New Roman"/>
      <w:sz w:val="24"/>
      <w:szCs w:val="24"/>
      <w:lang w:eastAsia="ja-JP"/>
    </w:rPr>
  </w:style>
  <w:style w:type="character" w:customStyle="1" w:styleId="st">
    <w:name w:val="st"/>
    <w:rsid w:val="008F129C"/>
  </w:style>
  <w:style w:type="paragraph" w:customStyle="1" w:styleId="ParagraphPara">
    <w:name w:val="Paragraph:Para"/>
    <w:rsid w:val="008F129C"/>
    <w:pPr>
      <w:widowControl w:val="0"/>
      <w:tabs>
        <w:tab w:val="left" w:pos="360"/>
      </w:tabs>
      <w:snapToGrid w:val="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742116"/>
    <w:rPr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EA1010"/>
    <w:pPr>
      <w:ind w:left="720"/>
      <w:contextualSpacing/>
    </w:pPr>
    <w:rPr>
      <w:rFonts w:eastAsia="SimSun"/>
      <w:sz w:val="20"/>
      <w:szCs w:val="35"/>
    </w:rPr>
  </w:style>
  <w:style w:type="character" w:customStyle="1" w:styleId="MacroTextChar">
    <w:name w:val="Macro Text Char"/>
    <w:link w:val="MacroText"/>
    <w:rsid w:val="00A80504"/>
    <w:rPr>
      <w:rFonts w:cs="EucrosiaUPC"/>
      <w:sz w:val="28"/>
      <w:szCs w:val="28"/>
    </w:rPr>
  </w:style>
  <w:style w:type="character" w:styleId="Emphasis">
    <w:name w:val="Emphasis"/>
    <w:uiPriority w:val="99"/>
    <w:qFormat/>
    <w:rsid w:val="005A5885"/>
    <w:rPr>
      <w:i/>
      <w:iCs/>
    </w:rPr>
  </w:style>
  <w:style w:type="character" w:customStyle="1" w:styleId="Heading8Char">
    <w:name w:val="Heading 8 Char"/>
    <w:link w:val="Heading8"/>
    <w:uiPriority w:val="99"/>
    <w:rsid w:val="00B97827"/>
    <w:rPr>
      <w:rFonts w:ascii="Arial" w:hAnsi="Arial"/>
      <w:i/>
      <w:sz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0F1527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D86DD0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customStyle="1" w:styleId="a0">
    <w:name w:val="??"/>
    <w:basedOn w:val="Normal"/>
    <w:uiPriority w:val="99"/>
    <w:rsid w:val="007C202B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Style1">
    <w:name w:val="Style1"/>
    <w:basedOn w:val="Normal"/>
    <w:qFormat/>
    <w:rsid w:val="00ED495F"/>
    <w:pPr>
      <w:numPr>
        <w:numId w:val="22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/>
      <w:b/>
      <w:bCs/>
      <w:sz w:val="32"/>
      <w:szCs w:val="32"/>
      <w:lang w:val="en-GB"/>
    </w:rPr>
  </w:style>
  <w:style w:type="paragraph" w:customStyle="1" w:styleId="a1">
    <w:name w:val="¢éÍ¤ÇÒÁ"/>
    <w:basedOn w:val="Normal"/>
    <w:uiPriority w:val="99"/>
    <w:rsid w:val="00786972"/>
    <w:pPr>
      <w:tabs>
        <w:tab w:val="left" w:pos="1080"/>
      </w:tabs>
    </w:pPr>
    <w:rPr>
      <w:rFonts w:eastAsia="SimSun" w:cs="BrowalliaUPC"/>
      <w:sz w:val="30"/>
      <w:szCs w:val="30"/>
      <w:lang w:val="th-TH"/>
    </w:rPr>
  </w:style>
  <w:style w:type="paragraph" w:customStyle="1" w:styleId="Default">
    <w:name w:val="Default"/>
    <w:rsid w:val="001E0F2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794226"/>
    <w:rPr>
      <w:b/>
      <w:sz w:val="22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794226"/>
    <w:rPr>
      <w:rFonts w:ascii="Arial" w:hAnsi="Arial"/>
      <w:b/>
      <w:sz w:val="22"/>
    </w:rPr>
  </w:style>
  <w:style w:type="character" w:customStyle="1" w:styleId="Heading1Char">
    <w:name w:val="Heading 1 Char"/>
    <w:link w:val="Heading1"/>
    <w:uiPriority w:val="99"/>
    <w:locked/>
    <w:rsid w:val="00794226"/>
    <w:rPr>
      <w:rFonts w:ascii="Arial" w:hAnsi="Arial"/>
      <w:b/>
      <w:caps/>
      <w:sz w:val="22"/>
    </w:rPr>
  </w:style>
  <w:style w:type="character" w:customStyle="1" w:styleId="Heading5Char">
    <w:name w:val="Heading 5 Char"/>
    <w:link w:val="Heading5"/>
    <w:uiPriority w:val="99"/>
    <w:locked/>
    <w:rsid w:val="00794226"/>
    <w:rPr>
      <w:rFonts w:ascii="Arial" w:hAnsi="Arial"/>
      <w:sz w:val="22"/>
    </w:rPr>
  </w:style>
  <w:style w:type="character" w:customStyle="1" w:styleId="Heading6Char">
    <w:name w:val="Heading 6 Char"/>
    <w:link w:val="Heading6"/>
    <w:uiPriority w:val="99"/>
    <w:locked/>
    <w:rsid w:val="00794226"/>
    <w:rPr>
      <w:rFonts w:ascii="Arial" w:hAnsi="Arial"/>
      <w:i/>
      <w:sz w:val="22"/>
    </w:rPr>
  </w:style>
  <w:style w:type="character" w:customStyle="1" w:styleId="Heading7Char">
    <w:name w:val="Heading 7 Char"/>
    <w:link w:val="Heading7"/>
    <w:uiPriority w:val="99"/>
    <w:locked/>
    <w:rsid w:val="00794226"/>
    <w:rPr>
      <w:rFonts w:ascii="Arial" w:hAnsi="Arial"/>
      <w:sz w:val="22"/>
    </w:rPr>
  </w:style>
  <w:style w:type="character" w:customStyle="1" w:styleId="Heading9Char">
    <w:name w:val="Heading 9 Char"/>
    <w:link w:val="Heading9"/>
    <w:uiPriority w:val="99"/>
    <w:locked/>
    <w:rsid w:val="00794226"/>
    <w:rPr>
      <w:rFonts w:ascii="Arial" w:hAnsi="Arial"/>
      <w:i/>
      <w:sz w:val="18"/>
    </w:rPr>
  </w:style>
  <w:style w:type="character" w:customStyle="1" w:styleId="BodyTextIndentChar">
    <w:name w:val="Body Text Indent Char"/>
    <w:aliases w:val="i Char"/>
    <w:uiPriority w:val="99"/>
    <w:locked/>
    <w:rsid w:val="00794226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customStyle="1" w:styleId="Graphic">
    <w:name w:val="Graphic"/>
    <w:basedOn w:val="Signature"/>
    <w:uiPriority w:val="99"/>
    <w:rsid w:val="007942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794226"/>
    <w:pPr>
      <w:numPr>
        <w:numId w:val="1"/>
      </w:numPr>
    </w:pPr>
  </w:style>
  <w:style w:type="paragraph" w:styleId="BodyText3">
    <w:name w:val="Body Text 3"/>
    <w:basedOn w:val="Normal"/>
    <w:next w:val="Normal"/>
    <w:link w:val="BodyText3Char"/>
    <w:uiPriority w:val="99"/>
    <w:rsid w:val="00794226"/>
    <w:pPr>
      <w:jc w:val="both"/>
    </w:pPr>
    <w:rPr>
      <w:rFonts w:ascii="Arial" w:eastAsia="Times New Roman" w:hAnsi="Arial" w:cs="Cordia New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794226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zfaxdetails">
    <w:name w:val="zfax details"/>
    <w:basedOn w:val="Normal"/>
    <w:uiPriority w:val="99"/>
    <w:rsid w:val="00794226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794226"/>
    <w:pPr>
      <w:framePr w:wrap="auto" w:vAnchor="page" w:hAnchor="page" w:x="3238" w:y="14685"/>
      <w:spacing w:line="240" w:lineRule="exact"/>
    </w:pPr>
    <w:rPr>
      <w:rFonts w:ascii="Univers 55" w:eastAsia="Times New Roman" w:hAnsi="Univers 55"/>
      <w:sz w:val="20"/>
      <w:lang w:val="en-GB"/>
    </w:rPr>
  </w:style>
  <w:style w:type="paragraph" w:customStyle="1" w:styleId="zsubject">
    <w:name w:val="zsubject"/>
    <w:basedOn w:val="Normal"/>
    <w:uiPriority w:val="99"/>
    <w:rsid w:val="00794226"/>
    <w:pPr>
      <w:spacing w:after="520" w:line="260" w:lineRule="atLeast"/>
    </w:pPr>
    <w:rPr>
      <w:rFonts w:ascii="Angsana New" w:eastAsia="Times New Roman" w:hAnsi="Angsana New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94226"/>
    <w:pPr>
      <w:keepNext/>
      <w:spacing w:before="520" w:line="260" w:lineRule="atLeast"/>
    </w:pPr>
    <w:rPr>
      <w:rFonts w:ascii="Angsana New" w:eastAsia="Times New Roman" w:hAnsi="Angsana New"/>
      <w:szCs w:val="22"/>
      <w:lang w:val="en-GB"/>
    </w:rPr>
  </w:style>
  <w:style w:type="paragraph" w:customStyle="1" w:styleId="zdetails">
    <w:name w:val="zdetails"/>
    <w:basedOn w:val="Normal"/>
    <w:uiPriority w:val="99"/>
    <w:rsid w:val="00794226"/>
    <w:pPr>
      <w:spacing w:line="240" w:lineRule="exac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79422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Cs w:val="22"/>
      <w:lang w:val="en-GB"/>
    </w:rPr>
  </w:style>
  <w:style w:type="paragraph" w:styleId="Caption">
    <w:name w:val="caption"/>
    <w:basedOn w:val="Normal"/>
    <w:next w:val="Normal"/>
    <w:uiPriority w:val="99"/>
    <w:qFormat/>
    <w:rsid w:val="00794226"/>
    <w:pPr>
      <w:tabs>
        <w:tab w:val="left" w:pos="540"/>
      </w:tabs>
      <w:spacing w:before="240"/>
      <w:ind w:right="389"/>
      <w:jc w:val="both"/>
    </w:pPr>
    <w:rPr>
      <w:rFonts w:ascii="Angsana New" w:eastAsia="Times New Roman" w:hAnsi="Angsana New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794226"/>
    <w:pPr>
      <w:spacing w:after="120" w:line="260" w:lineRule="atLeast"/>
      <w:ind w:left="1134" w:right="389"/>
      <w:jc w:val="both"/>
    </w:pPr>
    <w:rPr>
      <w:rFonts w:ascii="Angsana New" w:eastAsia="Times New Roman" w:hAnsi="Angsana New"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79422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9422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94226"/>
    <w:pPr>
      <w:spacing w:after="0"/>
      <w:ind w:left="540" w:right="43"/>
      <w:jc w:val="both"/>
    </w:pPr>
    <w:rPr>
      <w:rFonts w:ascii="Angsana New" w:hAnsi="Angsana New"/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794226"/>
    <w:pPr>
      <w:tabs>
        <w:tab w:val="left" w:pos="540"/>
      </w:tabs>
      <w:spacing w:before="240" w:after="0" w:line="260" w:lineRule="atLeast"/>
      <w:ind w:right="567"/>
      <w:jc w:val="thaiDistribute"/>
    </w:pPr>
    <w:rPr>
      <w:rFonts w:ascii="Angsana New" w:eastAsia="Times New Roman" w:hAnsi="Angsana New"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79422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794226"/>
    <w:pPr>
      <w:ind w:left="900" w:right="387" w:hanging="540"/>
      <w:jc w:val="both"/>
    </w:pPr>
    <w:rPr>
      <w:rFonts w:ascii="Angsana New" w:eastAsia="Times New Roman" w:hAnsi="Angsana New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794226"/>
    <w:rPr>
      <w:rFonts w:ascii="Tahoma" w:hAnsi="Tahoma"/>
      <w:sz w:val="16"/>
      <w:szCs w:val="18"/>
    </w:rPr>
  </w:style>
  <w:style w:type="paragraph" w:customStyle="1" w:styleId="block">
    <w:name w:val="block"/>
    <w:aliases w:val="b"/>
    <w:basedOn w:val="BodyText"/>
    <w:uiPriority w:val="99"/>
    <w:rsid w:val="00794226"/>
    <w:pPr>
      <w:spacing w:after="260" w:line="260" w:lineRule="atLeast"/>
      <w:ind w:left="567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customStyle="1" w:styleId="index">
    <w:name w:val="index"/>
    <w:aliases w:val="ix"/>
    <w:basedOn w:val="BodyText"/>
    <w:uiPriority w:val="99"/>
    <w:rsid w:val="00794226"/>
    <w:pPr>
      <w:tabs>
        <w:tab w:val="num" w:pos="1134"/>
      </w:tabs>
      <w:spacing w:after="20" w:line="260" w:lineRule="atLeast"/>
      <w:ind w:left="1134" w:hanging="1134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styleId="Index1">
    <w:name w:val="index 1"/>
    <w:basedOn w:val="Normal"/>
    <w:next w:val="Normal"/>
    <w:autoRedefine/>
    <w:uiPriority w:val="99"/>
    <w:rsid w:val="00794226"/>
    <w:pPr>
      <w:spacing w:line="260" w:lineRule="atLeast"/>
      <w:ind w:left="300" w:hanging="300"/>
    </w:pPr>
    <w:rPr>
      <w:rFonts w:ascii="Angsana New" w:eastAsia="Times New Roman" w:hAnsi="Angsana New" w:cs="Cordi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794226"/>
    <w:pPr>
      <w:spacing w:after="130" w:line="260" w:lineRule="atLeast"/>
      <w:ind w:left="1134" w:hanging="1134"/>
    </w:pPr>
    <w:rPr>
      <w:rFonts w:ascii="Angsana New" w:eastAsia="Times New Roman" w:hAnsi="Angsana New" w:cs="Times New Roman"/>
      <w:b/>
      <w:bCs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794226"/>
    <w:pPr>
      <w:spacing w:after="260" w:line="260" w:lineRule="atLeast"/>
      <w:jc w:val="center"/>
    </w:pPr>
    <w:rPr>
      <w:rFonts w:ascii="Angsana New" w:eastAsia="Times New Roman" w:hAnsi="Angsana New" w:cs="Times New Roman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794226"/>
    <w:pPr>
      <w:tabs>
        <w:tab w:val="left" w:pos="360"/>
        <w:tab w:val="left" w:pos="720"/>
      </w:tabs>
    </w:pPr>
    <w:rPr>
      <w:rFonts w:ascii="Angsana New" w:eastAsia="Times New Roman" w:hAnsi="Angsana New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locked/>
    <w:rsid w:val="00794226"/>
    <w:rPr>
      <w:color w:val="000000"/>
      <w:sz w:val="32"/>
      <w:szCs w:val="32"/>
      <w:lang w:val="th-TH"/>
    </w:rPr>
  </w:style>
  <w:style w:type="paragraph" w:styleId="TOC4">
    <w:name w:val="toc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2">
    <w:name w:val="???????"/>
    <w:basedOn w:val="Normal"/>
    <w:uiPriority w:val="99"/>
    <w:rsid w:val="0079422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794226"/>
    <w:pPr>
      <w:spacing w:line="260" w:lineRule="atLeast"/>
      <w:ind w:right="-135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794226"/>
    <w:pPr>
      <w:spacing w:line="24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79422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94226"/>
    <w:pPr>
      <w:spacing w:line="260" w:lineRule="atLeast"/>
    </w:pPr>
    <w:rPr>
      <w:rFonts w:ascii="Tahoma" w:eastAsia="Times New Roman" w:hAnsi="Tahoma"/>
      <w:sz w:val="16"/>
      <w:lang w:val="en-GB"/>
    </w:rPr>
  </w:style>
  <w:style w:type="character" w:customStyle="1" w:styleId="DocumentMapChar">
    <w:name w:val="Document Map Char"/>
    <w:link w:val="DocumentMap"/>
    <w:uiPriority w:val="99"/>
    <w:rsid w:val="00794226"/>
    <w:rPr>
      <w:rFonts w:ascii="Tahoma" w:eastAsia="Times New Roman" w:hAnsi="Tahoma"/>
      <w:sz w:val="16"/>
      <w:lang w:val="en-GB"/>
    </w:rPr>
  </w:style>
  <w:style w:type="character" w:customStyle="1" w:styleId="AAAddress">
    <w:name w:val="AA Address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794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794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794226"/>
    <w:pPr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eastAsia="Times New Roman" w:cs="Times New Roman"/>
      <w:bCs/>
      <w:cap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794226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color w:val="auto"/>
      <w:sz w:val="18"/>
      <w:szCs w:val="18"/>
      <w:lang w:val="en-US"/>
    </w:rPr>
  </w:style>
  <w:style w:type="character" w:customStyle="1" w:styleId="BodyTextIndentChar1">
    <w:name w:val="Body Text Indent Char1"/>
    <w:aliases w:val="i Char1"/>
    <w:link w:val="BodyTextIndent"/>
    <w:uiPriority w:val="99"/>
    <w:rsid w:val="00794226"/>
    <w:rPr>
      <w:color w:val="000000"/>
      <w:sz w:val="32"/>
      <w:szCs w:val="32"/>
      <w:lang w:val="th-TH"/>
    </w:rPr>
  </w:style>
  <w:style w:type="character" w:customStyle="1" w:styleId="BodyTextFirstIndent2Char">
    <w:name w:val="Body Text First Indent 2 Char"/>
    <w:link w:val="BodyTextFirstIndent2"/>
    <w:uiPriority w:val="99"/>
    <w:rsid w:val="00794226"/>
    <w:rPr>
      <w:rFonts w:ascii="Arial" w:eastAsia="Times New Roman" w:hAnsi="Arial" w:cs="Times New Roman"/>
      <w:color w:val="000000"/>
      <w:sz w:val="18"/>
      <w:szCs w:val="18"/>
      <w:lang w:val="th-TH"/>
    </w:rPr>
  </w:style>
  <w:style w:type="character" w:styleId="Strong">
    <w:name w:val="Strong"/>
    <w:uiPriority w:val="22"/>
    <w:qFormat/>
    <w:rsid w:val="00794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42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794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794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4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9422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42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4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422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9422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794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794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794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Cs w:val="22"/>
    </w:rPr>
  </w:style>
  <w:style w:type="paragraph" w:customStyle="1" w:styleId="T">
    <w:name w:val="Å§ª×Í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7942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ºÇ¡"/>
    <w:basedOn w:val="Normal"/>
    <w:uiPriority w:val="99"/>
    <w:rsid w:val="00794226"/>
    <w:pPr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794226"/>
    <w:pPr>
      <w:ind w:right="129"/>
      <w:jc w:val="right"/>
    </w:pPr>
    <w:rPr>
      <w:rFonts w:ascii="Angsana New" w:eastAsia="Times New Roman" w:hAnsi="Angsana New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94226"/>
    <w:pPr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794226"/>
    <w:pPr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794226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9422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79422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942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94226"/>
    <w:pPr>
      <w:spacing w:after="260" w:line="260" w:lineRule="atLeast"/>
      <w:ind w:left="284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794226"/>
    <w:pPr>
      <w:spacing w:line="260" w:lineRule="atLeast"/>
      <w:jc w:val="center"/>
    </w:pPr>
    <w:rPr>
      <w:rFonts w:ascii="Angsana New" w:eastAsia="Times New Roman" w:hAnsi="Angsana New" w:cs="Times New Roman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94226"/>
    <w:pPr>
      <w:framePr w:hSpace="180" w:vSpace="180" w:wrap="auto" w:hAnchor="margin" w:yAlign="bottom"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94226"/>
    <w:pPr>
      <w:tabs>
        <w:tab w:val="left" w:pos="5103"/>
      </w:tabs>
      <w:spacing w:before="130"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94226"/>
    <w:pPr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sz w:val="24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942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942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94226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942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9422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94226"/>
    <w:pPr>
      <w:spacing w:after="240"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94226"/>
    <w:pPr>
      <w:spacing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94226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7942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94226"/>
    <w:pPr>
      <w:spacing w:after="260" w:line="260" w:lineRule="atLeast"/>
      <w:ind w:left="567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94226"/>
    <w:pPr>
      <w:spacing w:after="260" w:line="260" w:lineRule="atLeast"/>
      <w:ind w:left="1134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79422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794226"/>
  </w:style>
  <w:style w:type="paragraph" w:customStyle="1" w:styleId="zreportaddinfo">
    <w:name w:val="zreport addinfo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9422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942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94226"/>
    <w:pPr>
      <w:spacing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ind">
    <w:name w:val="*ind"/>
    <w:basedOn w:val="BodyText"/>
    <w:uiPriority w:val="99"/>
    <w:rsid w:val="00794226"/>
    <w:pPr>
      <w:spacing w:after="260" w:line="260" w:lineRule="atLeast"/>
      <w:ind w:left="340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942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94226"/>
    <w:pPr>
      <w:keepNext/>
      <w:keepLines/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942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942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94226"/>
    <w:pPr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942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b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7942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94226"/>
  </w:style>
  <w:style w:type="paragraph" w:customStyle="1" w:styleId="nineptheadingcentredbold">
    <w:name w:val="nine pt heading centred bold"/>
    <w:aliases w:val="9hcb"/>
    <w:basedOn w:val="Normal"/>
    <w:uiPriority w:val="99"/>
    <w:rsid w:val="0079422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942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942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942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942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942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942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b/>
      <w:bCs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94226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9422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Indent1">
    <w:name w:val="Normal Indent1"/>
    <w:basedOn w:val="Normal"/>
    <w:uiPriority w:val="99"/>
    <w:rsid w:val="00794226"/>
    <w:pPr>
      <w:spacing w:line="260" w:lineRule="atLeast"/>
      <w:ind w:left="142"/>
    </w:pPr>
    <w:rPr>
      <w:rFonts w:ascii="Angsana New" w:eastAsia="Times New Roman" w:hAnsi="Angsana New" w:cs="Times New Roman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9422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9422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942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94226"/>
    <w:pPr>
      <w:spacing w:after="260" w:line="260" w:lineRule="atLeast"/>
      <w:ind w:left="340" w:firstLine="0"/>
      <w:jc w:val="left"/>
    </w:pPr>
    <w:rPr>
      <w:rFonts w:ascii="Angsana New" w:eastAsia="Times New Roman" w:hAnsi="Angsana New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94226"/>
    <w:pPr>
      <w:spacing w:after="130"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94226"/>
    <w:pPr>
      <w:spacing w:after="2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794226"/>
    <w:pPr>
      <w:keepNext/>
      <w:keepLines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9422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94226"/>
    <w:pPr>
      <w:spacing w:before="130" w:after="130"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italic">
    <w:name w:val="Body Text italic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i/>
      <w:iCs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94226"/>
    <w:pPr>
      <w:spacing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9422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942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9422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942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942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942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9422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942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942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9422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9422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9422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i/>
      <w:iCs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9422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94226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7942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9422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94226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942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9422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79422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79422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794226"/>
    <w:pPr>
      <w:spacing w:line="130" w:lineRule="exac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942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942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9422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9422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94226"/>
    <w:pPr>
      <w:spacing w:line="260" w:lineRule="atLeast"/>
      <w:ind w:left="568" w:hanging="284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942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942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94226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79422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942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942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94226"/>
    <w:pPr>
      <w:spacing w:line="200" w:lineRule="atLeast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942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942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942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942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942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942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942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942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942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9422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942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942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942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9422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9422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942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94226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7942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942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942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942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942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942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942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9422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942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9422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942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942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942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942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942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9422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9422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94226"/>
    <w:pPr>
      <w:spacing w:line="220" w:lineRule="atLeast"/>
      <w:ind w:left="567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942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942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942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942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942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9422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942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942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9422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942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942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942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942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942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942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94226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7942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942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942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942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942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942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942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942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94226"/>
    <w:pPr>
      <w:tabs>
        <w:tab w:val="num" w:pos="1247"/>
      </w:tabs>
      <w:spacing w:after="260" w:line="260" w:lineRule="atLeast"/>
      <w:ind w:left="1247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942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9422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94226"/>
    <w:pPr>
      <w:tabs>
        <w:tab w:val="num" w:pos="1440"/>
      </w:tabs>
      <w:spacing w:line="260" w:lineRule="atLeast"/>
      <w:ind w:left="1440" w:hanging="360"/>
      <w:jc w:val="both"/>
    </w:pPr>
    <w:rPr>
      <w:rFonts w:ascii="Angsana New" w:eastAsia="Times New Roman" w:hAnsi="Angsana New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79422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Angsana New" w:eastAsia="Times New Roman" w:hAnsi="Angsana New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7942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7942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942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7942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794226"/>
    <w:rPr>
      <w:rFonts w:cs="Times New Roman"/>
      <w:sz w:val="29"/>
      <w:szCs w:val="29"/>
    </w:rPr>
  </w:style>
  <w:style w:type="character" w:customStyle="1" w:styleId="hps">
    <w:name w:val="hps"/>
    <w:rsid w:val="00794226"/>
    <w:rPr>
      <w:rFonts w:cs="Times New Roman"/>
    </w:rPr>
  </w:style>
  <w:style w:type="character" w:customStyle="1" w:styleId="gt-icon-text1">
    <w:name w:val="gt-icon-text1"/>
    <w:uiPriority w:val="99"/>
    <w:rsid w:val="00794226"/>
    <w:rPr>
      <w:rFonts w:cs="Times New Roman"/>
    </w:rPr>
  </w:style>
  <w:style w:type="character" w:customStyle="1" w:styleId="shorttext">
    <w:name w:val="short_text"/>
    <w:rsid w:val="00794226"/>
    <w:rPr>
      <w:rFonts w:cs="Times New Roman"/>
    </w:rPr>
  </w:style>
  <w:style w:type="character" w:customStyle="1" w:styleId="longtext">
    <w:name w:val="long_text"/>
    <w:uiPriority w:val="99"/>
    <w:rsid w:val="007942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794226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794226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94226"/>
    <w:pPr>
      <w:spacing w:after="60" w:line="260" w:lineRule="atLeast"/>
      <w:jc w:val="center"/>
      <w:outlineLvl w:val="1"/>
    </w:pPr>
    <w:rPr>
      <w:rFonts w:ascii="Cambria" w:eastAsia="Times New Roman" w:hAnsi="Cambria"/>
      <w:sz w:val="24"/>
      <w:szCs w:val="30"/>
      <w:lang w:val="en-GB"/>
    </w:rPr>
  </w:style>
  <w:style w:type="character" w:customStyle="1" w:styleId="SubtitleChar">
    <w:name w:val="Subtitle Char"/>
    <w:link w:val="Subtitle"/>
    <w:uiPriority w:val="99"/>
    <w:rsid w:val="00794226"/>
    <w:rPr>
      <w:rFonts w:ascii="Cambria" w:eastAsia="Times New Roman" w:hAnsi="Cambria"/>
      <w:sz w:val="24"/>
      <w:szCs w:val="30"/>
      <w:lang w:val="en-GB"/>
    </w:rPr>
  </w:style>
  <w:style w:type="character" w:customStyle="1" w:styleId="apple-converted-space">
    <w:name w:val="apple-converted-space"/>
    <w:rsid w:val="00794226"/>
  </w:style>
  <w:style w:type="paragraph" w:customStyle="1" w:styleId="Char">
    <w:name w:val="Char"/>
    <w:basedOn w:val="Normal"/>
    <w:rsid w:val="00794226"/>
    <w:pPr>
      <w:spacing w:after="160" w:line="240" w:lineRule="exact"/>
    </w:pPr>
    <w:rPr>
      <w:rFonts w:ascii="Verdana" w:eastAsia="Times New Roman" w:hAnsi="Verdana" w:cs="Times New Roman"/>
      <w:sz w:val="20"/>
      <w:lang w:bidi="ar-SA"/>
    </w:rPr>
  </w:style>
  <w:style w:type="paragraph" w:customStyle="1" w:styleId="listparagraph0">
    <w:name w:val="listparagraph"/>
    <w:basedOn w:val="Normal"/>
    <w:uiPriority w:val="99"/>
    <w:rsid w:val="0079422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CharChar17">
    <w:name w:val="Char Char17"/>
    <w:locked/>
    <w:rsid w:val="0079422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TitleChar">
    <w:name w:val="Title Char"/>
    <w:link w:val="Title"/>
    <w:uiPriority w:val="10"/>
    <w:rsid w:val="00794226"/>
    <w:rPr>
      <w:b/>
      <w:bCs/>
      <w:color w:val="000000"/>
      <w:sz w:val="36"/>
      <w:szCs w:val="36"/>
      <w:lang w:val="th-TH"/>
    </w:rPr>
  </w:style>
  <w:style w:type="paragraph" w:styleId="NoSpacing">
    <w:name w:val="No Spacing"/>
    <w:basedOn w:val="Normal"/>
    <w:uiPriority w:val="1"/>
    <w:qFormat/>
    <w:rsid w:val="00794226"/>
    <w:pPr>
      <w:spacing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Quote">
    <w:name w:val="Quote"/>
    <w:basedOn w:val="Heading1"/>
    <w:link w:val="QuoteChar"/>
    <w:uiPriority w:val="29"/>
    <w:qFormat/>
    <w:rsid w:val="00794226"/>
    <w:pPr>
      <w:keepLines/>
      <w:spacing w:before="360" w:after="360" w:line="260" w:lineRule="atLeast"/>
      <w:contextualSpacing/>
    </w:pPr>
    <w:rPr>
      <w:rFonts w:eastAsia="MS Gothic" w:cs="BrowalliaUPC"/>
      <w:b w:val="0"/>
      <w:bCs/>
      <w:caps w:val="0"/>
      <w:color w:val="00A1DE"/>
      <w:sz w:val="32"/>
      <w:szCs w:val="28"/>
      <w:lang w:val="en-GB"/>
    </w:rPr>
  </w:style>
  <w:style w:type="character" w:customStyle="1" w:styleId="QuoteChar">
    <w:name w:val="Quote Char"/>
    <w:link w:val="Quote"/>
    <w:uiPriority w:val="29"/>
    <w:rsid w:val="00794226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794226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794226"/>
    <w:rPr>
      <w:i/>
      <w:iCs/>
      <w:color w:val="4472C4"/>
      <w:sz w:val="22"/>
    </w:rPr>
  </w:style>
  <w:style w:type="character" w:customStyle="1" w:styleId="IntenseQuoteChar1">
    <w:name w:val="Intense Quote Char1"/>
    <w:link w:val="IntenseQuote"/>
    <w:uiPriority w:val="30"/>
    <w:locked/>
    <w:rsid w:val="00794226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794226"/>
    <w:rPr>
      <w:rFonts w:ascii="Times New Roman" w:eastAsia="Malgun Gothic" w:hAnsi="Times New Roman" w:cs="Angsana New"/>
      <w:bCs w:val="0"/>
      <w:i/>
      <w:iCs/>
      <w:color w:val="4472C4"/>
      <w:sz w:val="22"/>
      <w:szCs w:val="20"/>
      <w:lang w:val="en-US"/>
    </w:rPr>
  </w:style>
  <w:style w:type="character" w:customStyle="1" w:styleId="st1">
    <w:name w:val="st1"/>
    <w:rsid w:val="00794226"/>
  </w:style>
  <w:style w:type="character" w:styleId="Hyperlink">
    <w:name w:val="Hyperlink"/>
    <w:uiPriority w:val="99"/>
    <w:unhideWhenUsed/>
    <w:rsid w:val="00794226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94226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79422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79422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79422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794226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794226"/>
    <w:pPr>
      <w:spacing w:line="260" w:lineRule="atLeast"/>
      <w:ind w:left="360" w:hanging="360"/>
      <w:contextualSpacing/>
    </w:pPr>
    <w:rPr>
      <w:rFonts w:ascii="Angsana New" w:eastAsia="Times New Roman" w:hAnsi="Angsana New" w:cs="Cordia New"/>
      <w:sz w:val="30"/>
      <w:szCs w:val="38"/>
      <w:lang w:val="en-GB"/>
    </w:rPr>
  </w:style>
  <w:style w:type="paragraph" w:customStyle="1" w:styleId="1">
    <w:name w:val="เนื้อเรื่อง1"/>
    <w:basedOn w:val="Normal"/>
    <w:rsid w:val="0079422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Style3">
    <w:name w:val="Style3"/>
    <w:basedOn w:val="Normal"/>
    <w:uiPriority w:val="99"/>
    <w:rsid w:val="0079422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  <w:lang w:val="en-GB"/>
    </w:rPr>
  </w:style>
  <w:style w:type="paragraph" w:customStyle="1" w:styleId="RNormal">
    <w:name w:val="RNormal"/>
    <w:basedOn w:val="Normal"/>
    <w:uiPriority w:val="99"/>
    <w:rsid w:val="00794226"/>
    <w:pPr>
      <w:jc w:val="both"/>
    </w:pPr>
    <w:rPr>
      <w:rFonts w:eastAsia="Times New Roman" w:cs="Times New Roman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794226"/>
    <w:pPr>
      <w:spacing w:after="0"/>
      <w:ind w:right="366"/>
      <w:jc w:val="thaiDistribute"/>
    </w:pPr>
    <w:rPr>
      <w:rFonts w:eastAsia="Times New Roman"/>
      <w:szCs w:val="22"/>
      <w:lang w:val="en-US" w:eastAsia="en-US"/>
    </w:rPr>
  </w:style>
  <w:style w:type="paragraph" w:customStyle="1" w:styleId="NormalIndent2">
    <w:name w:val="Normal Indent2"/>
    <w:basedOn w:val="Normal"/>
    <w:uiPriority w:val="99"/>
    <w:rsid w:val="00794226"/>
    <w:pPr>
      <w:spacing w:line="260" w:lineRule="atLeast"/>
      <w:ind w:left="142"/>
    </w:pPr>
    <w:rPr>
      <w:rFonts w:eastAsia="Times New Roman" w:cs="Times New Roman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942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79422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en-GB" w:bidi="ar-SA"/>
    </w:rPr>
  </w:style>
  <w:style w:type="character" w:customStyle="1" w:styleId="Subhead3Char">
    <w:name w:val="Subhead 3 Char"/>
    <w:link w:val="Subhead3"/>
    <w:uiPriority w:val="99"/>
    <w:locked/>
    <w:rsid w:val="007942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Reference0">
    <w:name w:val="Reference"/>
    <w:uiPriority w:val="99"/>
    <w:rsid w:val="007942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942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9422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7942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942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942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794226"/>
    <w:pPr>
      <w:tabs>
        <w:tab w:val="decimal" w:pos="590"/>
      </w:tabs>
      <w:spacing w:line="240" w:lineRule="atLeast"/>
      <w:ind w:left="-102" w:right="-108"/>
      <w:jc w:val="both"/>
    </w:pPr>
    <w:rPr>
      <w:rFonts w:eastAsia="Times New Roman"/>
      <w:sz w:val="20"/>
    </w:rPr>
  </w:style>
  <w:style w:type="character" w:customStyle="1" w:styleId="h2mainheadingCharChar">
    <w:name w:val="h2 main heading Char Char"/>
    <w:locked/>
    <w:rsid w:val="0079422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link w:val="HTMLPreformatted"/>
    <w:uiPriority w:val="99"/>
    <w:rsid w:val="0079422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4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1">
    <w:name w:val="HTML Preformatted Char1"/>
    <w:rsid w:val="00794226"/>
    <w:rPr>
      <w:rFonts w:ascii="Courier New" w:hAnsi="Courier New"/>
      <w:szCs w:val="25"/>
    </w:rPr>
  </w:style>
  <w:style w:type="character" w:customStyle="1" w:styleId="paragraph1">
    <w:name w:val="paragraph1"/>
    <w:rsid w:val="0079422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9422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</w:rPr>
  </w:style>
  <w:style w:type="paragraph" w:customStyle="1" w:styleId="xl28">
    <w:name w:val="xl28"/>
    <w:basedOn w:val="Normal"/>
    <w:rsid w:val="00794226"/>
    <w:pPr>
      <w:spacing w:before="100" w:beforeAutospacing="1" w:after="100" w:afterAutospacing="1"/>
      <w:textAlignment w:val="top"/>
    </w:pPr>
    <w:rPr>
      <w:rFonts w:ascii="Angsana New" w:eastAsia="Times New Roman" w:hAnsi="Angsana New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94226"/>
    <w:pPr>
      <w:keepLines/>
      <w:spacing w:after="0" w:line="259" w:lineRule="auto"/>
      <w:outlineLvl w:val="9"/>
    </w:pPr>
    <w:rPr>
      <w:rFonts w:ascii="Verdana" w:eastAsia="Times New Roman" w:hAnsi="Verdana"/>
      <w:b w:val="0"/>
      <w:cap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79422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uiPriority w:val="33"/>
    <w:qFormat/>
    <w:rsid w:val="00794226"/>
    <w:rPr>
      <w:b/>
      <w:bCs/>
      <w:i/>
      <w:iCs/>
      <w:spacing w:val="5"/>
    </w:rPr>
  </w:style>
  <w:style w:type="character" w:customStyle="1" w:styleId="y2iqfc">
    <w:name w:val="y2iqfc"/>
    <w:basedOn w:val="DefaultParagraphFont"/>
    <w:rsid w:val="00794226"/>
  </w:style>
  <w:style w:type="paragraph" w:customStyle="1" w:styleId="BodyText10">
    <w:name w:val="Body Text1"/>
    <w:basedOn w:val="Normal"/>
    <w:rsid w:val="00FB7A10"/>
    <w:pPr>
      <w:spacing w:before="120" w:after="120"/>
    </w:pPr>
  </w:style>
  <w:style w:type="paragraph" w:customStyle="1" w:styleId="BodyTextIndent10">
    <w:name w:val="Body Text Indent1"/>
    <w:basedOn w:val="BodyText10"/>
    <w:rsid w:val="00FB7A10"/>
    <w:pPr>
      <w:ind w:left="720"/>
    </w:pPr>
  </w:style>
  <w:style w:type="character" w:customStyle="1" w:styleId="70">
    <w:name w:val="อักขระ อักขระ7"/>
    <w:rsid w:val="00FB7A10"/>
    <w:rPr>
      <w:sz w:val="28"/>
      <w:szCs w:val="28"/>
    </w:rPr>
  </w:style>
  <w:style w:type="table" w:styleId="TableSimple2">
    <w:name w:val="Table Simple 2"/>
    <w:basedOn w:val="TableNormal"/>
    <w:rsid w:val="006772F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ui-provider">
    <w:name w:val="ui-provider"/>
    <w:basedOn w:val="DefaultParagraphFont"/>
    <w:rsid w:val="00391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ommon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00A323F965E41AB304C4870542AD6" ma:contentTypeVersion="12" ma:contentTypeDescription="Create a new document." ma:contentTypeScope="" ma:versionID="a3e90d6a892ac7826f507880b4258976">
  <xsd:schema xmlns:xsd="http://www.w3.org/2001/XMLSchema" xmlns:xs="http://www.w3.org/2001/XMLSchema" xmlns:p="http://schemas.microsoft.com/office/2006/metadata/properties" xmlns:ns2="afed9125-4b67-4c71-8e8b-9fde65636e5e" targetNamespace="http://schemas.microsoft.com/office/2006/metadata/properties" ma:root="true" ma:fieldsID="e1aa3b9bfe7a88ebdb2b795ed2d027cf" ns2:_="">
    <xsd:import namespace="afed9125-4b67-4c71-8e8b-9fde65636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d9125-4b67-4c71-8e8b-9fde6563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3a9737b-2851-40a7-9927-29c5435d6c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ed9125-4b67-4c71-8e8b-9fde65636e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0A8CE-F9E5-47E1-9942-47DC2E1F79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43D04-9FB4-48EB-BC90-BF9384E1FB1A}"/>
</file>

<file path=customXml/itemProps3.xml><?xml version="1.0" encoding="utf-8"?>
<ds:datastoreItem xmlns:ds="http://schemas.openxmlformats.org/officeDocument/2006/customXml" ds:itemID="{0894854F-0A45-44BF-873A-FFBF17F109ED}"/>
</file>

<file path=customXml/itemProps4.xml><?xml version="1.0" encoding="utf-8"?>
<ds:datastoreItem xmlns:ds="http://schemas.openxmlformats.org/officeDocument/2006/customXml" ds:itemID="{2EEE6321-29CE-43BF-A023-140D44651C6C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Common1.dot</Template>
  <TotalTime>1218</TotalTime>
  <Pages>22</Pages>
  <Words>4555</Words>
  <Characters>25970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Deloitte Touche Tohmatsu</Company>
  <LinksUpToDate>false</LinksUpToDate>
  <CharactersWithSpaces>30465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sadulnirath@deloitte.com</dc:creator>
  <cp:keywords/>
  <dc:description/>
  <cp:lastModifiedBy>Iamwong, Withanon</cp:lastModifiedBy>
  <cp:revision>198</cp:revision>
  <cp:lastPrinted>2026-08-10T01:29:00Z</cp:lastPrinted>
  <dcterms:created xsi:type="dcterms:W3CDTF">2026-05-06T11:37:00Z</dcterms:created>
  <dcterms:modified xsi:type="dcterms:W3CDTF">2026-08-10T01:29:00Z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2021-06-29T02:14:16Z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bd817cf5-5a89-46c8-96fd-d98ce33bdf92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12cbd1d284f1b7b2780a84eed6316ea53341b551fa237f9a96d9e99a4a1b0354</vt:lpwstr>
  </property>
  <property fmtid="{D5CDD505-2E9C-101B-9397-08002B2CF9AE}" pid="10" name="ContentTypeId">
    <vt:lpwstr>0x01010012A00A323F965E41AB304C4870542AD6</vt:lpwstr>
  </property>
</Properties>
</file>