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9CC65" w14:textId="77777777" w:rsidR="00364E2E" w:rsidRPr="00710C0E" w:rsidRDefault="00364E2E" w:rsidP="00DB78D2">
      <w:pPr>
        <w:pStyle w:val="IndexHeading1"/>
        <w:spacing w:after="0" w:line="240" w:lineRule="atLeast"/>
        <w:outlineLvl w:val="0"/>
        <w:rPr>
          <w:rFonts w:cs="Times New Roman"/>
        </w:rPr>
      </w:pPr>
      <w:r w:rsidRPr="00710C0E">
        <w:rPr>
          <w:rFonts w:cs="Times New Roman"/>
        </w:rPr>
        <w:t>Note</w:t>
      </w:r>
      <w:r w:rsidRPr="00710C0E">
        <w:rPr>
          <w:rFonts w:cs="Times New Roman"/>
        </w:rPr>
        <w:tab/>
        <w:t>Contents</w:t>
      </w:r>
    </w:p>
    <w:p w14:paraId="065323EC" w14:textId="77777777" w:rsidR="00C7490B" w:rsidRPr="00710C0E" w:rsidRDefault="00C7490B" w:rsidP="00CC3D5A">
      <w:pPr>
        <w:pStyle w:val="IndexHeading1"/>
        <w:spacing w:after="0" w:line="240" w:lineRule="atLeast"/>
        <w:jc w:val="center"/>
        <w:outlineLvl w:val="0"/>
        <w:rPr>
          <w:rFonts w:cs="Times New Roman"/>
          <w:cs/>
          <w:lang w:bidi="th-TH"/>
        </w:rPr>
      </w:pPr>
    </w:p>
    <w:p w14:paraId="3E95D76C" w14:textId="77777777" w:rsidR="001D1A0A" w:rsidRPr="00710C0E" w:rsidRDefault="001D1A0A"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General information</w:t>
      </w:r>
    </w:p>
    <w:p w14:paraId="72271EFF" w14:textId="1326160F" w:rsidR="000319E8" w:rsidRPr="004F499C" w:rsidRDefault="00D47D89" w:rsidP="004F499C">
      <w:pPr>
        <w:pStyle w:val="index"/>
        <w:tabs>
          <w:tab w:val="clear" w:pos="567"/>
          <w:tab w:val="num" w:pos="1170"/>
        </w:tabs>
        <w:spacing w:after="0" w:line="260" w:lineRule="exact"/>
        <w:ind w:left="1167" w:hanging="1138"/>
        <w:outlineLvl w:val="0"/>
        <w:rPr>
          <w:rFonts w:cs="Times New Roman"/>
        </w:rPr>
      </w:pPr>
      <w:r w:rsidRPr="00710C0E">
        <w:rPr>
          <w:rFonts w:cs="Times New Roman"/>
        </w:rPr>
        <w:t>Basis of preparation</w:t>
      </w:r>
      <w:r w:rsidR="00272BDB" w:rsidRPr="00710C0E">
        <w:rPr>
          <w:rFonts w:cs="Times New Roman"/>
        </w:rPr>
        <w:t xml:space="preserve"> of</w:t>
      </w:r>
      <w:r w:rsidR="00EF2CD7" w:rsidRPr="00710C0E">
        <w:rPr>
          <w:rFonts w:cs="Times New Roman"/>
        </w:rPr>
        <w:t xml:space="preserve"> the</w:t>
      </w:r>
      <w:r w:rsidR="00272BDB" w:rsidRPr="00710C0E">
        <w:rPr>
          <w:rFonts w:cs="Times New Roman"/>
          <w:szCs w:val="22"/>
          <w:cs/>
          <w:lang w:bidi="th-TH"/>
        </w:rPr>
        <w:t xml:space="preserve"> </w:t>
      </w:r>
      <w:r w:rsidR="007450E2" w:rsidRPr="00710C0E">
        <w:rPr>
          <w:rFonts w:cs="Times New Roman"/>
        </w:rPr>
        <w:t xml:space="preserve">interim </w:t>
      </w:r>
      <w:r w:rsidR="00272BDB" w:rsidRPr="00710C0E">
        <w:rPr>
          <w:rFonts w:cs="Times New Roman"/>
        </w:rPr>
        <w:t>financial statements</w:t>
      </w:r>
    </w:p>
    <w:p w14:paraId="365D8D57" w14:textId="2DF829E3" w:rsidR="0060465D" w:rsidRPr="00B11CF7" w:rsidRDefault="00A13AB7" w:rsidP="00B11CF7">
      <w:pPr>
        <w:pStyle w:val="index"/>
        <w:tabs>
          <w:tab w:val="clear" w:pos="567"/>
          <w:tab w:val="num" w:pos="1170"/>
        </w:tabs>
        <w:spacing w:after="0" w:line="260" w:lineRule="exact"/>
        <w:ind w:left="1167" w:hanging="1138"/>
        <w:outlineLvl w:val="0"/>
        <w:rPr>
          <w:rFonts w:cs="Times New Roman"/>
        </w:rPr>
      </w:pPr>
      <w:r w:rsidRPr="00710C0E">
        <w:rPr>
          <w:rFonts w:cs="Times New Roman"/>
        </w:rPr>
        <w:t>Related parties</w:t>
      </w:r>
    </w:p>
    <w:p w14:paraId="2309AF12" w14:textId="2C85529E" w:rsidR="00D47BD6" w:rsidRPr="00B11CF7" w:rsidRDefault="004F499C" w:rsidP="00B11CF7">
      <w:pPr>
        <w:pStyle w:val="index"/>
        <w:tabs>
          <w:tab w:val="clear" w:pos="567"/>
          <w:tab w:val="num" w:pos="1170"/>
        </w:tabs>
        <w:spacing w:after="0" w:line="260" w:lineRule="exact"/>
        <w:ind w:left="1167" w:hanging="1138"/>
        <w:outlineLvl w:val="0"/>
        <w:rPr>
          <w:rFonts w:cs="Times New Roman"/>
        </w:rPr>
      </w:pPr>
      <w:r w:rsidRPr="004F499C">
        <w:rPr>
          <w:rFonts w:cs="Times New Roman"/>
        </w:rPr>
        <w:t>Loans purchased of receivables and accrued interest receivables</w:t>
      </w:r>
    </w:p>
    <w:p w14:paraId="7EC2732B" w14:textId="0A70C4EE" w:rsidR="00CD6C97" w:rsidRPr="00710C0E" w:rsidRDefault="00CD6C97"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Property, plant and equipment</w:t>
      </w:r>
    </w:p>
    <w:p w14:paraId="7E133E8D" w14:textId="4F842BB7" w:rsidR="00C838F2" w:rsidRPr="00B11CF7" w:rsidRDefault="00D327F5" w:rsidP="00B11CF7">
      <w:pPr>
        <w:pStyle w:val="index"/>
        <w:tabs>
          <w:tab w:val="clear" w:pos="567"/>
          <w:tab w:val="num" w:pos="1170"/>
        </w:tabs>
        <w:spacing w:after="0" w:line="260" w:lineRule="exact"/>
        <w:ind w:left="1167" w:hanging="1138"/>
        <w:outlineLvl w:val="0"/>
        <w:rPr>
          <w:rFonts w:cs="Times New Roman"/>
        </w:rPr>
      </w:pPr>
      <w:r w:rsidRPr="00710C0E">
        <w:rPr>
          <w:rFonts w:cs="Times New Roman"/>
        </w:rPr>
        <w:t>Segment information</w:t>
      </w:r>
      <w:r w:rsidR="000F49FE" w:rsidRPr="00710C0E">
        <w:rPr>
          <w:rFonts w:cs="Times New Roman"/>
          <w:cs/>
          <w:lang w:bidi="th-TH"/>
        </w:rPr>
        <w:t xml:space="preserve"> </w:t>
      </w:r>
      <w:r w:rsidR="000F49FE" w:rsidRPr="00710C0E">
        <w:rPr>
          <w:rFonts w:cs="Times New Roman"/>
        </w:rPr>
        <w:t>and disaggregation of revenue</w:t>
      </w:r>
    </w:p>
    <w:p w14:paraId="2CED5CC9" w14:textId="26E36E82" w:rsidR="005936D4" w:rsidRPr="00710C0E" w:rsidRDefault="00517B3C"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 xml:space="preserve">Financial instruments </w:t>
      </w:r>
    </w:p>
    <w:p w14:paraId="290D48D6" w14:textId="77777777" w:rsidR="00925DBE" w:rsidRPr="00710C0E" w:rsidRDefault="00D327F5" w:rsidP="002077E6">
      <w:pPr>
        <w:pStyle w:val="index"/>
        <w:tabs>
          <w:tab w:val="clear" w:pos="567"/>
          <w:tab w:val="num" w:pos="1170"/>
        </w:tabs>
        <w:spacing w:after="0" w:line="260" w:lineRule="exact"/>
        <w:ind w:left="1167" w:hanging="1138"/>
        <w:outlineLvl w:val="0"/>
        <w:rPr>
          <w:rFonts w:cs="Times New Roman"/>
        </w:rPr>
      </w:pPr>
      <w:r w:rsidRPr="00710C0E">
        <w:rPr>
          <w:rFonts w:cs="Times New Roman"/>
        </w:rPr>
        <w:t>Commitments with non</w:t>
      </w:r>
      <w:r w:rsidRPr="00710C0E">
        <w:rPr>
          <w:rFonts w:cs="Times New Roman"/>
          <w:szCs w:val="22"/>
          <w:cs/>
          <w:lang w:bidi="th-TH"/>
        </w:rPr>
        <w:t>-</w:t>
      </w:r>
      <w:r w:rsidRPr="00710C0E">
        <w:rPr>
          <w:rFonts w:cs="Times New Roman"/>
        </w:rPr>
        <w:t>related parties</w:t>
      </w:r>
    </w:p>
    <w:p w14:paraId="473C8F8F" w14:textId="11C558B8" w:rsidR="002A1D88" w:rsidRPr="004F499C" w:rsidRDefault="00B41960" w:rsidP="00D66393">
      <w:pPr>
        <w:pStyle w:val="index"/>
        <w:tabs>
          <w:tab w:val="clear" w:pos="567"/>
        </w:tabs>
        <w:ind w:left="1170" w:hanging="1143"/>
        <w:rPr>
          <w:rFonts w:cs="Times New Roman"/>
        </w:rPr>
      </w:pPr>
      <w:r>
        <w:rPr>
          <w:rFonts w:cs="Times New Roman"/>
        </w:rPr>
        <w:t>L</w:t>
      </w:r>
      <w:r>
        <w:rPr>
          <w:rFonts w:cstheme="minorBidi"/>
          <w:lang w:val="en-US" w:bidi="th-TH"/>
        </w:rPr>
        <w:t>itigation</w:t>
      </w:r>
    </w:p>
    <w:p w14:paraId="4B964013" w14:textId="54BDAF01" w:rsidR="004F499C" w:rsidRPr="004F499C" w:rsidRDefault="004F499C" w:rsidP="004F499C">
      <w:pPr>
        <w:pStyle w:val="index"/>
        <w:tabs>
          <w:tab w:val="clear" w:pos="567"/>
        </w:tabs>
        <w:ind w:left="1170" w:hanging="1143"/>
        <w:rPr>
          <w:rFonts w:cs="Times New Roman"/>
        </w:rPr>
      </w:pPr>
      <w:r w:rsidRPr="004F499C">
        <w:rPr>
          <w:rFonts w:cs="Times New Roman"/>
        </w:rPr>
        <w:t>Events after the reporting period</w:t>
      </w:r>
    </w:p>
    <w:p w14:paraId="060521BD" w14:textId="6CB688DD" w:rsidR="002A1D88" w:rsidRDefault="002A1D88">
      <w:pPr>
        <w:spacing w:line="240" w:lineRule="auto"/>
        <w:rPr>
          <w:szCs w:val="22"/>
          <w:lang w:bidi="th-TH"/>
        </w:rPr>
      </w:pPr>
      <w:r>
        <w:rPr>
          <w:szCs w:val="22"/>
          <w:lang w:bidi="th-TH"/>
        </w:rPr>
        <w:br w:type="page"/>
      </w:r>
    </w:p>
    <w:p w14:paraId="3E0E0BC8" w14:textId="77777777" w:rsidR="00AE5CB4" w:rsidRPr="00710C0E" w:rsidRDefault="00AE5CB4" w:rsidP="00D66393">
      <w:pPr>
        <w:pStyle w:val="index"/>
        <w:tabs>
          <w:tab w:val="clear" w:pos="567"/>
        </w:tabs>
        <w:ind w:left="1170" w:hanging="1143"/>
        <w:rPr>
          <w:szCs w:val="22"/>
          <w:cs/>
          <w:lang w:bidi="th-TH"/>
        </w:rPr>
        <w:sectPr w:rsidR="00AE5CB4" w:rsidRPr="00710C0E" w:rsidSect="00E73FDC">
          <w:headerReference w:type="default" r:id="rId11"/>
          <w:footerReference w:type="default" r:id="rId12"/>
          <w:pgSz w:w="11907" w:h="16840"/>
          <w:pgMar w:top="691" w:right="1152" w:bottom="576" w:left="1152" w:header="720" w:footer="720" w:gutter="0"/>
          <w:pgNumType w:start="12"/>
          <w:cols w:space="720"/>
        </w:sectPr>
      </w:pPr>
    </w:p>
    <w:p w14:paraId="795C382A" w14:textId="3B901246" w:rsidR="00591F81" w:rsidRPr="00710C0E" w:rsidRDefault="00591F81" w:rsidP="004F2317">
      <w:pPr>
        <w:spacing w:line="240" w:lineRule="atLeast"/>
        <w:ind w:left="567" w:hanging="27"/>
        <w:jc w:val="thaiDistribute"/>
        <w:rPr>
          <w:rFonts w:cs="Times New Roman"/>
          <w:szCs w:val="22"/>
        </w:rPr>
      </w:pPr>
      <w:r w:rsidRPr="00710C0E">
        <w:rPr>
          <w:rFonts w:cs="Times New Roman"/>
          <w:szCs w:val="22"/>
        </w:rPr>
        <w:lastRenderedPageBreak/>
        <w:t xml:space="preserve">These </w:t>
      </w:r>
      <w:r w:rsidR="00C74B8C">
        <w:rPr>
          <w:rFonts w:cs="Times New Roman"/>
          <w:szCs w:val="22"/>
        </w:rPr>
        <w:t xml:space="preserve">condensed </w:t>
      </w:r>
      <w:r w:rsidR="00BA279D" w:rsidRPr="00710C0E">
        <w:rPr>
          <w:rFonts w:cs="Times New Roman"/>
          <w:szCs w:val="22"/>
        </w:rPr>
        <w:t>n</w:t>
      </w:r>
      <w:r w:rsidRPr="00710C0E">
        <w:rPr>
          <w:rFonts w:cs="Times New Roman"/>
          <w:szCs w:val="22"/>
        </w:rPr>
        <w:t xml:space="preserve">otes form an integral part of the </w:t>
      </w:r>
      <w:r w:rsidR="00326CA4" w:rsidRPr="00710C0E">
        <w:rPr>
          <w:rFonts w:cs="Times New Roman"/>
          <w:szCs w:val="22"/>
          <w:lang w:val="en-US" w:bidi="th-TH"/>
        </w:rPr>
        <w:t xml:space="preserve">interim </w:t>
      </w:r>
      <w:r w:rsidRPr="00710C0E">
        <w:rPr>
          <w:rFonts w:cs="Times New Roman"/>
          <w:szCs w:val="22"/>
        </w:rPr>
        <w:t>financial statements</w:t>
      </w:r>
      <w:r w:rsidRPr="00710C0E">
        <w:rPr>
          <w:rFonts w:cs="Times New Roman"/>
          <w:szCs w:val="22"/>
          <w:cs/>
          <w:lang w:bidi="th-TH"/>
        </w:rPr>
        <w:t>.</w:t>
      </w:r>
    </w:p>
    <w:p w14:paraId="61E3A495" w14:textId="77777777" w:rsidR="00591F81" w:rsidRPr="00710C0E" w:rsidRDefault="00591F81" w:rsidP="00DB78D2">
      <w:pPr>
        <w:spacing w:line="240" w:lineRule="atLeast"/>
        <w:ind w:left="567"/>
        <w:jc w:val="thaiDistribute"/>
        <w:rPr>
          <w:rFonts w:cs="Times New Roman"/>
          <w:szCs w:val="22"/>
        </w:rPr>
      </w:pPr>
    </w:p>
    <w:p w14:paraId="752DD5BF" w14:textId="1F1A287D" w:rsidR="00591F81" w:rsidRPr="00710C0E" w:rsidRDefault="00B1090F" w:rsidP="00C92CEB">
      <w:pPr>
        <w:pStyle w:val="block"/>
        <w:spacing w:after="0" w:line="240" w:lineRule="atLeast"/>
        <w:ind w:left="540"/>
        <w:jc w:val="thaiDistribute"/>
        <w:rPr>
          <w:rFonts w:cs="Times New Roman"/>
          <w:szCs w:val="28"/>
          <w:lang w:bidi="th-TH"/>
        </w:rPr>
      </w:pPr>
      <w:r w:rsidRPr="00710C0E">
        <w:rPr>
          <w:rFonts w:cs="Times New Roman"/>
          <w:szCs w:val="22"/>
        </w:rPr>
        <w:t xml:space="preserve">The interim financial statements issued for Thai regulatory reporting purposes are prepared in </w:t>
      </w:r>
      <w:r w:rsidR="003F2764" w:rsidRPr="00710C0E">
        <w:rPr>
          <w:rFonts w:cs="Times New Roman"/>
          <w:szCs w:val="22"/>
        </w:rPr>
        <w:br/>
      </w:r>
      <w:r w:rsidRPr="00710C0E">
        <w:rPr>
          <w:rFonts w:cs="Times New Roman"/>
          <w:szCs w:val="22"/>
        </w:rPr>
        <w:t>the Thai language</w:t>
      </w:r>
      <w:r w:rsidRPr="00710C0E">
        <w:rPr>
          <w:rFonts w:cs="Times New Roman"/>
          <w:szCs w:val="22"/>
          <w:cs/>
          <w:lang w:bidi="th-TH"/>
        </w:rPr>
        <w:t>.</w:t>
      </w:r>
      <w:r w:rsidR="00956D64" w:rsidRPr="00710C0E">
        <w:rPr>
          <w:rFonts w:cs="Times New Roman"/>
          <w:szCs w:val="22"/>
          <w:cs/>
          <w:lang w:bidi="th-TH"/>
        </w:rPr>
        <w:t xml:space="preserve"> </w:t>
      </w:r>
      <w:r w:rsidRPr="00710C0E">
        <w:rPr>
          <w:rFonts w:cs="Times New Roman"/>
          <w:szCs w:val="22"/>
        </w:rPr>
        <w:t xml:space="preserve">These English language financial statements have been prepared from the Thai language financial </w:t>
      </w:r>
      <w:r w:rsidRPr="00710C0E">
        <w:rPr>
          <w:rFonts w:cs="Times New Roman"/>
          <w:szCs w:val="22"/>
          <w:lang w:val="en-US"/>
        </w:rPr>
        <w:t>statements</w:t>
      </w:r>
      <w:r w:rsidRPr="00710C0E">
        <w:rPr>
          <w:rFonts w:cs="Times New Roman"/>
          <w:szCs w:val="22"/>
        </w:rPr>
        <w:t xml:space="preserve"> and were approved and authorised for iss</w:t>
      </w:r>
      <w:r w:rsidR="00254D3A" w:rsidRPr="00710C0E">
        <w:rPr>
          <w:rFonts w:cs="Times New Roman"/>
          <w:szCs w:val="22"/>
        </w:rPr>
        <w:t>ue</w:t>
      </w:r>
      <w:r w:rsidR="00764C38" w:rsidRPr="00710C0E">
        <w:rPr>
          <w:rFonts w:cs="Times New Roman"/>
          <w:szCs w:val="22"/>
        </w:rPr>
        <w:t xml:space="preserve"> by the Board of Directors o</w:t>
      </w:r>
      <w:r w:rsidR="00362A8F">
        <w:rPr>
          <w:rFonts w:cs="Times New Roman"/>
          <w:szCs w:val="22"/>
        </w:rPr>
        <w:t>n</w:t>
      </w:r>
      <w:r w:rsidR="0034472E">
        <w:rPr>
          <w:rFonts w:cs="Times New Roman"/>
          <w:szCs w:val="22"/>
        </w:rPr>
        <w:t xml:space="preserve"> </w:t>
      </w:r>
      <w:r w:rsidR="0060465D">
        <w:rPr>
          <w:rFonts w:cs="Times New Roman"/>
          <w:szCs w:val="22"/>
          <w:lang w:bidi="th-TH"/>
        </w:rPr>
        <w:t>12</w:t>
      </w:r>
      <w:r w:rsidR="00852C18" w:rsidRPr="00710C0E">
        <w:rPr>
          <w:rFonts w:cs="Times New Roman"/>
          <w:szCs w:val="22"/>
          <w:lang w:val="en-US" w:bidi="th-TH"/>
        </w:rPr>
        <w:t xml:space="preserve"> </w:t>
      </w:r>
      <w:r w:rsidR="00E738C4">
        <w:rPr>
          <w:rFonts w:cs="Times New Roman"/>
          <w:szCs w:val="22"/>
          <w:lang w:val="en-US" w:bidi="th-TH"/>
        </w:rPr>
        <w:t>M</w:t>
      </w:r>
      <w:r w:rsidR="0060465D">
        <w:rPr>
          <w:rFonts w:cs="Times New Roman"/>
          <w:szCs w:val="22"/>
          <w:lang w:val="en-US" w:bidi="th-TH"/>
        </w:rPr>
        <w:t>ay</w:t>
      </w:r>
      <w:r w:rsidR="00852C18" w:rsidRPr="00710C0E">
        <w:rPr>
          <w:rFonts w:cs="Times New Roman"/>
          <w:szCs w:val="22"/>
          <w:lang w:val="en-US" w:bidi="th-TH"/>
        </w:rPr>
        <w:t xml:space="preserve"> </w:t>
      </w:r>
      <w:r w:rsidR="00223E64">
        <w:rPr>
          <w:rFonts w:cs="Times New Roman"/>
          <w:szCs w:val="22"/>
        </w:rPr>
        <w:t>202</w:t>
      </w:r>
      <w:r w:rsidR="00E738C4">
        <w:rPr>
          <w:rFonts w:cs="Times New Roman"/>
          <w:szCs w:val="22"/>
        </w:rPr>
        <w:t>6</w:t>
      </w:r>
      <w:r w:rsidR="00264581" w:rsidRPr="00710C0E">
        <w:rPr>
          <w:rFonts w:cs="Times New Roman"/>
          <w:szCs w:val="22"/>
          <w:cs/>
          <w:lang w:bidi="th-TH"/>
        </w:rPr>
        <w:t>.</w:t>
      </w:r>
    </w:p>
    <w:p w14:paraId="7A6DF69F" w14:textId="77777777" w:rsidR="00591F81" w:rsidRPr="00710C0E" w:rsidRDefault="00591F81" w:rsidP="00DB78D2">
      <w:pPr>
        <w:spacing w:line="240" w:lineRule="atLeast"/>
        <w:ind w:left="567"/>
        <w:jc w:val="thaiDistribute"/>
        <w:rPr>
          <w:rFonts w:cs="Times New Roman"/>
          <w:szCs w:val="22"/>
        </w:rPr>
      </w:pPr>
    </w:p>
    <w:p w14:paraId="679B23E0" w14:textId="22075A7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General information</w:t>
      </w:r>
    </w:p>
    <w:p w14:paraId="45BC3ACA" w14:textId="77777777" w:rsidR="002B291B" w:rsidRPr="00710C0E" w:rsidRDefault="002B291B" w:rsidP="002B291B">
      <w:pPr>
        <w:pStyle w:val="BodyText"/>
        <w:spacing w:after="0" w:line="240" w:lineRule="atLeast"/>
        <w:ind w:left="540" w:hanging="540"/>
        <w:jc w:val="both"/>
        <w:rPr>
          <w:rFonts w:cs="Times New Roman"/>
          <w:b/>
          <w:bCs/>
          <w:i/>
          <w:iCs/>
          <w:szCs w:val="22"/>
        </w:rPr>
      </w:pPr>
    </w:p>
    <w:p w14:paraId="600EB131" w14:textId="5A287AB5" w:rsidR="00591F81" w:rsidRDefault="00A96744" w:rsidP="32E27B40">
      <w:pPr>
        <w:pStyle w:val="block"/>
        <w:spacing w:after="0" w:line="240" w:lineRule="atLeast"/>
        <w:ind w:left="540"/>
        <w:jc w:val="thaiDistribute"/>
        <w:rPr>
          <w:rFonts w:cs="Times New Roman"/>
        </w:rPr>
      </w:pPr>
      <w:r w:rsidRPr="32E27B40">
        <w:rPr>
          <w:rFonts w:cs="Times New Roman"/>
        </w:rPr>
        <w:t xml:space="preserve">The principal </w:t>
      </w:r>
      <w:r w:rsidR="00E23448" w:rsidRPr="32E27B40">
        <w:rPr>
          <w:rFonts w:cs="Times New Roman"/>
        </w:rPr>
        <w:t>activities</w:t>
      </w:r>
      <w:r w:rsidRPr="32E27B40">
        <w:rPr>
          <w:rFonts w:cs="Times New Roman"/>
        </w:rPr>
        <w:t xml:space="preserve"> of t</w:t>
      </w:r>
      <w:r w:rsidR="00A94EBE" w:rsidRPr="32E27B40">
        <w:rPr>
          <w:rFonts w:cs="Times New Roman"/>
        </w:rPr>
        <w:t xml:space="preserve">he Company and its subsidiaries, the </w:t>
      </w:r>
      <w:r w:rsidR="00A94EBE" w:rsidRPr="32E27B40">
        <w:rPr>
          <w:rFonts w:cs="Times New Roman"/>
          <w:cs/>
          <w:lang w:bidi="th-TH"/>
        </w:rPr>
        <w:t>“</w:t>
      </w:r>
      <w:r w:rsidR="00A94EBE" w:rsidRPr="32E27B40">
        <w:rPr>
          <w:rFonts w:cs="Times New Roman"/>
        </w:rPr>
        <w:t>Group</w:t>
      </w:r>
      <w:r w:rsidR="00A94EBE" w:rsidRPr="32E27B40">
        <w:rPr>
          <w:rFonts w:cs="Times New Roman"/>
          <w:cs/>
          <w:lang w:bidi="th-TH"/>
        </w:rPr>
        <w:t>”</w:t>
      </w:r>
      <w:r w:rsidR="00A94EBE" w:rsidRPr="32E27B40">
        <w:rPr>
          <w:rFonts w:cs="Times New Roman"/>
        </w:rPr>
        <w:t xml:space="preserve">, </w:t>
      </w:r>
      <w:r w:rsidRPr="32E27B40">
        <w:rPr>
          <w:rFonts w:cs="Times New Roman"/>
        </w:rPr>
        <w:t xml:space="preserve">are the manufacturing and </w:t>
      </w:r>
      <w:r w:rsidR="00360408" w:rsidRPr="32E27B40">
        <w:rPr>
          <w:rFonts w:cs="Times New Roman"/>
        </w:rPr>
        <w:t>distributing</w:t>
      </w:r>
      <w:r w:rsidRPr="32E27B40">
        <w:rPr>
          <w:rFonts w:cs="Times New Roman"/>
        </w:rPr>
        <w:t xml:space="preserve"> of </w:t>
      </w:r>
      <w:r w:rsidR="00215DE2" w:rsidRPr="32E27B40">
        <w:rPr>
          <w:rFonts w:cs="Times New Roman"/>
        </w:rPr>
        <w:t xml:space="preserve">sealing compounds, </w:t>
      </w:r>
      <w:r w:rsidR="006F1131" w:rsidRPr="32E27B40">
        <w:rPr>
          <w:rFonts w:cs="Times New Roman"/>
        </w:rPr>
        <w:t>lacquers and coatings used in can production and bottle closure for the food, beverage, and general industries</w:t>
      </w:r>
      <w:r w:rsidR="00C74B8C" w:rsidRPr="32E27B40">
        <w:rPr>
          <w:rFonts w:cs="Times New Roman"/>
        </w:rPr>
        <w:t>,</w:t>
      </w:r>
      <w:r w:rsidR="006F1131" w:rsidRPr="32E27B40">
        <w:rPr>
          <w:rFonts w:cs="Times New Roman"/>
        </w:rPr>
        <w:t xml:space="preserve"> </w:t>
      </w:r>
      <w:r w:rsidR="00C0334B">
        <w:rPr>
          <w:rFonts w:cs="Times New Roman"/>
        </w:rPr>
        <w:t>a</w:t>
      </w:r>
      <w:r w:rsidR="00C0334B" w:rsidRPr="00C0334B">
        <w:rPr>
          <w:rFonts w:cs="Times New Roman"/>
        </w:rPr>
        <w:t>lso produces printing inks and specialty coatings for metal packaging applications</w:t>
      </w:r>
      <w:r w:rsidR="00C0334B">
        <w:rPr>
          <w:lang w:val="en-US" w:bidi="th-TH"/>
        </w:rPr>
        <w:t>,</w:t>
      </w:r>
      <w:r w:rsidR="00C0334B">
        <w:rPr>
          <w:rFonts w:cs="Times New Roman"/>
        </w:rPr>
        <w:t xml:space="preserve"> </w:t>
      </w:r>
      <w:r w:rsidR="00C0334B" w:rsidRPr="00C0334B">
        <w:rPr>
          <w:rFonts w:cs="Times New Roman"/>
        </w:rPr>
        <w:t>including</w:t>
      </w:r>
      <w:r w:rsidR="00C0334B">
        <w:rPr>
          <w:rFonts w:cstheme="minorBidi" w:hint="cs"/>
          <w:cs/>
          <w:lang w:bidi="th-TH"/>
        </w:rPr>
        <w:t xml:space="preserve"> </w:t>
      </w:r>
      <w:r w:rsidR="0034472E">
        <w:rPr>
          <w:rFonts w:cstheme="minorBidi"/>
          <w:lang w:val="en-US" w:bidi="th-TH"/>
        </w:rPr>
        <w:t>asset management</w:t>
      </w:r>
      <w:r w:rsidR="00C74B8C" w:rsidRPr="32E27B40">
        <w:rPr>
          <w:rFonts w:cs="Times New Roman"/>
        </w:rPr>
        <w:t>.</w:t>
      </w:r>
    </w:p>
    <w:p w14:paraId="5A604D07" w14:textId="77777777" w:rsidR="006F1131" w:rsidRPr="0034472E" w:rsidRDefault="006F1131" w:rsidP="006F1131">
      <w:pPr>
        <w:pStyle w:val="block"/>
        <w:spacing w:after="0" w:line="240" w:lineRule="atLeast"/>
        <w:ind w:left="540"/>
        <w:jc w:val="thaiDistribute"/>
        <w:rPr>
          <w:rFonts w:cstheme="minorBidi"/>
          <w:sz w:val="20"/>
          <w:szCs w:val="28"/>
          <w:cs/>
          <w:lang w:bidi="th-TH"/>
        </w:rPr>
      </w:pPr>
    </w:p>
    <w:p w14:paraId="2EB0A12F" w14:textId="518CA2AC" w:rsidR="00591F81" w:rsidRPr="00710C0E" w:rsidRDefault="00591F81" w:rsidP="006C091F">
      <w:pPr>
        <w:pStyle w:val="Heading1"/>
        <w:numPr>
          <w:ilvl w:val="0"/>
          <w:numId w:val="26"/>
        </w:numPr>
        <w:spacing w:before="0" w:after="0" w:line="240" w:lineRule="atLeast"/>
        <w:ind w:left="540" w:hanging="540"/>
        <w:rPr>
          <w:rFonts w:cs="Times New Roman"/>
        </w:rPr>
      </w:pPr>
      <w:r w:rsidRPr="00710C0E">
        <w:rPr>
          <w:rFonts w:cs="Times New Roman"/>
        </w:rPr>
        <w:t xml:space="preserve">Basis of preparation of the </w:t>
      </w:r>
      <w:r w:rsidR="00763ECF" w:rsidRPr="00710C0E">
        <w:rPr>
          <w:rFonts w:cs="Times New Roman"/>
        </w:rPr>
        <w:t xml:space="preserve">interim </w:t>
      </w:r>
      <w:r w:rsidRPr="00710C0E">
        <w:rPr>
          <w:rFonts w:cs="Times New Roman"/>
        </w:rPr>
        <w:t>financial statements</w:t>
      </w:r>
    </w:p>
    <w:p w14:paraId="3C81F138" w14:textId="77777777" w:rsidR="00E710FF" w:rsidRPr="00710C0E" w:rsidRDefault="00E710FF" w:rsidP="00E710FF">
      <w:pPr>
        <w:pStyle w:val="block"/>
        <w:spacing w:after="0" w:line="240" w:lineRule="atLeast"/>
        <w:ind w:left="540"/>
        <w:jc w:val="thaiDistribute"/>
        <w:rPr>
          <w:rFonts w:cs="Times New Roman"/>
          <w:szCs w:val="22"/>
          <w:lang w:val="en-US"/>
        </w:rPr>
      </w:pPr>
    </w:p>
    <w:p w14:paraId="76A406AC" w14:textId="531DD4F7" w:rsidR="00E710FF" w:rsidRPr="00710C0E" w:rsidRDefault="00786D92" w:rsidP="00E710FF">
      <w:pPr>
        <w:pStyle w:val="block"/>
        <w:spacing w:after="0" w:line="240" w:lineRule="atLeast"/>
        <w:ind w:left="540"/>
        <w:jc w:val="thaiDistribute"/>
        <w:rPr>
          <w:rFonts w:cs="Times New Roman"/>
          <w:szCs w:val="22"/>
          <w:lang w:val="en-US"/>
        </w:rPr>
      </w:pPr>
      <w:r w:rsidRPr="00710C0E">
        <w:rPr>
          <w:rFonts w:cs="Times New Roman"/>
          <w:szCs w:val="22"/>
          <w:lang w:val="en-US"/>
        </w:rPr>
        <w:t xml:space="preserve">The condensed interim financial statements are presented in the same format as the annual financial statements together with notes to the interim financial statements on a condensed basis </w:t>
      </w:r>
      <w:r w:rsidRPr="00710C0E">
        <w:rPr>
          <w:rFonts w:cs="Times New Roman"/>
          <w:szCs w:val="22"/>
          <w:cs/>
          <w:lang w:val="en-US" w:bidi="th-TH"/>
        </w:rPr>
        <w:t>(“</w:t>
      </w:r>
      <w:r w:rsidRPr="00710C0E">
        <w:rPr>
          <w:rFonts w:cs="Times New Roman"/>
          <w:szCs w:val="22"/>
          <w:lang w:val="en-US"/>
        </w:rPr>
        <w:t>interim financial statements</w:t>
      </w:r>
      <w:r w:rsidRPr="00710C0E">
        <w:rPr>
          <w:rFonts w:cs="Times New Roman"/>
          <w:szCs w:val="22"/>
          <w:cs/>
          <w:lang w:val="en-US" w:bidi="th-TH"/>
        </w:rPr>
        <w:t xml:space="preserve">”) </w:t>
      </w:r>
      <w:r w:rsidRPr="00710C0E">
        <w:rPr>
          <w:rFonts w:cs="Times New Roman"/>
          <w:szCs w:val="22"/>
          <w:lang w:val="en-US"/>
        </w:rPr>
        <w:t xml:space="preserve">in accordance with Thai Accounting Standard </w:t>
      </w:r>
      <w:r w:rsidRPr="00710C0E">
        <w:rPr>
          <w:rFonts w:cs="Times New Roman"/>
          <w:szCs w:val="22"/>
          <w:cs/>
          <w:lang w:val="en-US" w:bidi="th-TH"/>
        </w:rPr>
        <w:t>(</w:t>
      </w:r>
      <w:r w:rsidRPr="00710C0E">
        <w:rPr>
          <w:rFonts w:cs="Times New Roman"/>
          <w:szCs w:val="22"/>
          <w:lang w:val="en-US"/>
        </w:rPr>
        <w:t>TAS</w:t>
      </w:r>
      <w:r w:rsidRPr="00710C0E">
        <w:rPr>
          <w:rFonts w:cs="Times New Roman"/>
          <w:szCs w:val="22"/>
          <w:cs/>
          <w:lang w:val="en-US" w:bidi="th-TH"/>
        </w:rPr>
        <w:t xml:space="preserve">) </w:t>
      </w:r>
      <w:r w:rsidRPr="00710C0E">
        <w:rPr>
          <w:rFonts w:cs="Times New Roman"/>
          <w:szCs w:val="22"/>
          <w:lang w:val="en-US"/>
        </w:rPr>
        <w:t>No</w:t>
      </w:r>
      <w:r w:rsidRPr="00710C0E">
        <w:rPr>
          <w:rFonts w:cs="Times New Roman"/>
          <w:szCs w:val="22"/>
          <w:cs/>
          <w:lang w:val="en-US" w:bidi="th-TH"/>
        </w:rPr>
        <w:t xml:space="preserve">. </w:t>
      </w:r>
      <w:r w:rsidRPr="00710C0E">
        <w:rPr>
          <w:rFonts w:cs="Times New Roman"/>
          <w:szCs w:val="22"/>
          <w:lang w:val="en-US"/>
        </w:rPr>
        <w:t xml:space="preserve">34 </w:t>
      </w:r>
      <w:r w:rsidRPr="00710C0E">
        <w:rPr>
          <w:rFonts w:cs="Times New Roman"/>
          <w:i/>
          <w:iCs/>
          <w:szCs w:val="22"/>
          <w:lang w:val="en-US"/>
        </w:rPr>
        <w:t>Interim Financial Reporting,</w:t>
      </w:r>
      <w:r w:rsidRPr="00710C0E">
        <w:rPr>
          <w:rFonts w:cs="Times New Roman"/>
          <w:szCs w:val="22"/>
          <w:lang w:val="en-US"/>
        </w:rPr>
        <w:t xml:space="preserve"> guidelines promulgated by the Federation of Accounting Professions and applicable rules and regulations of the Thai Securities and Exchange Commission</w:t>
      </w:r>
      <w:r w:rsidRPr="00710C0E">
        <w:rPr>
          <w:rFonts w:cs="Times New Roman"/>
          <w:szCs w:val="22"/>
          <w:cs/>
          <w:lang w:val="en-US" w:bidi="th-TH"/>
        </w:rPr>
        <w:t xml:space="preserve">. </w:t>
      </w:r>
      <w:r w:rsidRPr="00710C0E">
        <w:rPr>
          <w:rFonts w:cs="Times New Roman"/>
          <w:szCs w:val="22"/>
          <w:lang w:val="en-US"/>
        </w:rPr>
        <w:t>The interim financial statements focus on new activities, events and circumstances to avoid repetition of information previously reported in annual financial statements</w:t>
      </w:r>
      <w:r w:rsidRPr="00710C0E">
        <w:rPr>
          <w:rFonts w:cs="Times New Roman"/>
          <w:szCs w:val="22"/>
          <w:cs/>
          <w:lang w:val="en-US" w:bidi="th-TH"/>
        </w:rPr>
        <w:t xml:space="preserve">. </w:t>
      </w:r>
      <w:r w:rsidRPr="00710C0E">
        <w:rPr>
          <w:rFonts w:cs="Times New Roman"/>
          <w:szCs w:val="22"/>
          <w:lang w:val="en-US"/>
        </w:rPr>
        <w:t>Accordingly, these interim financial statements should be read in conjunction with the financial statements of the Company and its subsidiaries for the year ended</w:t>
      </w:r>
      <w:r w:rsidR="00B05AD4" w:rsidRPr="00710C0E">
        <w:rPr>
          <w:rFonts w:cs="Times New Roman"/>
          <w:szCs w:val="22"/>
          <w:lang w:val="en-US"/>
        </w:rPr>
        <w:br/>
      </w:r>
      <w:r w:rsidRPr="00710C0E">
        <w:rPr>
          <w:rFonts w:cs="Times New Roman"/>
          <w:szCs w:val="22"/>
          <w:lang w:val="en-US"/>
        </w:rPr>
        <w:t>31 December 202</w:t>
      </w:r>
      <w:r w:rsidR="009F765F">
        <w:rPr>
          <w:rFonts w:cs="Times New Roman"/>
          <w:szCs w:val="22"/>
          <w:lang w:val="en-US"/>
        </w:rPr>
        <w:t>5</w:t>
      </w:r>
      <w:r w:rsidRPr="00710C0E">
        <w:rPr>
          <w:rFonts w:cs="Times New Roman"/>
          <w:szCs w:val="22"/>
          <w:cs/>
          <w:lang w:val="en-US" w:bidi="th-TH"/>
        </w:rPr>
        <w:t>.</w:t>
      </w:r>
    </w:p>
    <w:p w14:paraId="6ECA2471" w14:textId="77777777" w:rsidR="00E710FF" w:rsidRPr="00710C0E" w:rsidRDefault="00E710FF" w:rsidP="00E710FF">
      <w:pPr>
        <w:pStyle w:val="block"/>
        <w:spacing w:after="0" w:line="240" w:lineRule="atLeast"/>
        <w:ind w:left="540"/>
        <w:jc w:val="thaiDistribute"/>
        <w:rPr>
          <w:rFonts w:cs="Times New Roman"/>
          <w:szCs w:val="22"/>
          <w:lang w:val="en-US"/>
        </w:rPr>
      </w:pPr>
    </w:p>
    <w:p w14:paraId="600FB8C0" w14:textId="5790091D" w:rsidR="00E710FF" w:rsidRPr="00710C0E" w:rsidRDefault="00E710FF" w:rsidP="00E710FF">
      <w:pPr>
        <w:pStyle w:val="block"/>
        <w:spacing w:after="0" w:line="240" w:lineRule="atLeast"/>
        <w:ind w:left="540"/>
        <w:jc w:val="thaiDistribute"/>
        <w:rPr>
          <w:rFonts w:cs="Times New Roman"/>
          <w:szCs w:val="22"/>
          <w:lang w:val="en-US"/>
        </w:rPr>
      </w:pPr>
      <w:r w:rsidRPr="00710C0E">
        <w:rPr>
          <w:rFonts w:cs="Times New Roman"/>
          <w:szCs w:val="22"/>
          <w:lang w:val="en-US"/>
        </w:rPr>
        <w:t>In preparing these interim financial statements, judgements and estimates are made by management in applying the Group</w:t>
      </w:r>
      <w:r w:rsidRPr="00710C0E">
        <w:rPr>
          <w:rFonts w:cs="Times New Roman"/>
          <w:szCs w:val="22"/>
          <w:cs/>
          <w:lang w:val="en-US" w:bidi="th-TH"/>
        </w:rPr>
        <w:t>’</w:t>
      </w:r>
      <w:r w:rsidRPr="00710C0E">
        <w:rPr>
          <w:rFonts w:cs="Times New Roman"/>
          <w:szCs w:val="22"/>
          <w:lang w:val="en-US"/>
        </w:rPr>
        <w:t>s accounting policies</w:t>
      </w:r>
      <w:r w:rsidRPr="00710C0E">
        <w:rPr>
          <w:rFonts w:cs="Times New Roman"/>
          <w:szCs w:val="22"/>
          <w:cs/>
          <w:lang w:val="en-US" w:bidi="th-TH"/>
        </w:rPr>
        <w:t xml:space="preserve">. </w:t>
      </w:r>
      <w:r w:rsidRPr="00710C0E">
        <w:rPr>
          <w:rFonts w:cs="Times New Roman"/>
          <w:szCs w:val="22"/>
          <w:lang w:val="en-US"/>
        </w:rPr>
        <w:t>Actual results may differ from these estimates</w:t>
      </w:r>
      <w:r w:rsidRPr="00710C0E">
        <w:rPr>
          <w:rFonts w:cs="Times New Roman"/>
          <w:szCs w:val="22"/>
          <w:cs/>
          <w:lang w:val="en-US" w:bidi="th-TH"/>
        </w:rPr>
        <w:t xml:space="preserve">. </w:t>
      </w:r>
      <w:r w:rsidR="00EE0E0C" w:rsidRPr="00710C0E">
        <w:rPr>
          <w:rFonts w:cs="Times New Roman"/>
          <w:szCs w:val="22"/>
          <w:lang w:val="en-US"/>
        </w:rPr>
        <w:br/>
      </w:r>
      <w:r w:rsidRPr="00710C0E">
        <w:rPr>
          <w:rFonts w:cs="Times New Roman"/>
          <w:szCs w:val="22"/>
          <w:lang w:val="en-US"/>
        </w:rPr>
        <w:t>The accounting policies, methods of computation and the key sources of estimation uncertainty were the same as those that described in the financial statements for the year ended 31 December 202</w:t>
      </w:r>
      <w:r w:rsidR="009F765F">
        <w:rPr>
          <w:rFonts w:cs="Times New Roman"/>
          <w:szCs w:val="22"/>
          <w:lang w:val="en-US"/>
        </w:rPr>
        <w:t>5</w:t>
      </w:r>
      <w:r w:rsidRPr="00710C0E">
        <w:rPr>
          <w:rFonts w:cs="Times New Roman"/>
          <w:szCs w:val="22"/>
          <w:cs/>
          <w:lang w:val="en-US" w:bidi="th-TH"/>
        </w:rPr>
        <w:t>.</w:t>
      </w:r>
    </w:p>
    <w:p w14:paraId="544D7C2A" w14:textId="0C3CD366" w:rsidR="00542E65" w:rsidRPr="005B5FE4" w:rsidRDefault="00542E65" w:rsidP="00542E65">
      <w:pPr>
        <w:spacing w:line="240" w:lineRule="auto"/>
        <w:rPr>
          <w:lang w:val="en-US"/>
        </w:rPr>
      </w:pPr>
    </w:p>
    <w:p w14:paraId="688B14A4" w14:textId="6C203DF5" w:rsidR="00591F81" w:rsidRPr="00710C0E" w:rsidRDefault="0041508E" w:rsidP="006C091F">
      <w:pPr>
        <w:pStyle w:val="Heading1"/>
        <w:numPr>
          <w:ilvl w:val="0"/>
          <w:numId w:val="26"/>
        </w:numPr>
        <w:spacing w:before="0" w:after="0" w:line="240" w:lineRule="atLeast"/>
        <w:ind w:left="540" w:hanging="540"/>
        <w:rPr>
          <w:rFonts w:cs="Times New Roman"/>
          <w:szCs w:val="30"/>
          <w:cs/>
          <w:lang w:bidi="th-TH"/>
        </w:rPr>
      </w:pPr>
      <w:r w:rsidRPr="00710C0E">
        <w:rPr>
          <w:rFonts w:cs="Times New Roman"/>
          <w:szCs w:val="24"/>
        </w:rPr>
        <w:t>Re</w:t>
      </w:r>
      <w:r w:rsidR="00591F81" w:rsidRPr="00710C0E">
        <w:rPr>
          <w:rFonts w:cs="Times New Roman"/>
          <w:szCs w:val="24"/>
        </w:rPr>
        <w:t xml:space="preserve">lated </w:t>
      </w:r>
      <w:r w:rsidR="00591F81" w:rsidRPr="00710C0E">
        <w:rPr>
          <w:rFonts w:cs="Times New Roman"/>
        </w:rPr>
        <w:t>part</w:t>
      </w:r>
      <w:r w:rsidR="004D256B" w:rsidRPr="00710C0E">
        <w:rPr>
          <w:rFonts w:cs="Times New Roman"/>
        </w:rPr>
        <w:t>ies</w:t>
      </w:r>
    </w:p>
    <w:p w14:paraId="03B919AA" w14:textId="69A40669" w:rsidR="00016F8A" w:rsidRPr="00710C0E" w:rsidRDefault="00016F8A" w:rsidP="00016F8A">
      <w:pPr>
        <w:ind w:left="540"/>
        <w:jc w:val="both"/>
        <w:rPr>
          <w:rFonts w:cs="Times New Roman"/>
        </w:rPr>
      </w:pPr>
    </w:p>
    <w:tbl>
      <w:tblPr>
        <w:tblpPr w:leftFromText="180" w:rightFromText="180" w:vertAnchor="text" w:tblpX="441" w:tblpY="1"/>
        <w:tblOverlap w:val="never"/>
        <w:tblW w:w="9175" w:type="dxa"/>
        <w:tblLayout w:type="fixed"/>
        <w:tblLook w:val="0000" w:firstRow="0" w:lastRow="0" w:firstColumn="0" w:lastColumn="0" w:noHBand="0" w:noVBand="0"/>
      </w:tblPr>
      <w:tblGrid>
        <w:gridCol w:w="4320"/>
        <w:gridCol w:w="987"/>
        <w:gridCol w:w="242"/>
        <w:gridCol w:w="989"/>
        <w:gridCol w:w="240"/>
        <w:gridCol w:w="1097"/>
        <w:gridCol w:w="239"/>
        <w:gridCol w:w="1061"/>
      </w:tblGrid>
      <w:tr w:rsidR="00A979DD" w:rsidRPr="00710C0E" w14:paraId="43452F97" w14:textId="77777777" w:rsidTr="000A0AC2">
        <w:trPr>
          <w:trHeight w:val="258"/>
          <w:tblHeader/>
        </w:trPr>
        <w:tc>
          <w:tcPr>
            <w:tcW w:w="2354" w:type="pct"/>
          </w:tcPr>
          <w:p w14:paraId="3B861DE5" w14:textId="77777777" w:rsidR="00A979DD" w:rsidRPr="00710C0E" w:rsidRDefault="00A979DD" w:rsidP="006B231B">
            <w:pPr>
              <w:pStyle w:val="BodyText"/>
              <w:spacing w:after="0" w:line="240" w:lineRule="atLeast"/>
              <w:ind w:left="-18" w:right="-110"/>
              <w:jc w:val="center"/>
              <w:rPr>
                <w:rFonts w:cs="Times New Roman"/>
                <w:i/>
                <w:iCs/>
                <w:szCs w:val="22"/>
              </w:rPr>
            </w:pPr>
          </w:p>
        </w:tc>
        <w:tc>
          <w:tcPr>
            <w:tcW w:w="1209" w:type="pct"/>
            <w:gridSpan w:val="3"/>
          </w:tcPr>
          <w:p w14:paraId="2335BFCC" w14:textId="77777777" w:rsidR="00A979DD" w:rsidRPr="00710C0E" w:rsidRDefault="00A979DD" w:rsidP="006B231B">
            <w:pPr>
              <w:pStyle w:val="acctmergecolhdg"/>
              <w:spacing w:line="240" w:lineRule="atLeast"/>
              <w:rPr>
                <w:rFonts w:cs="Times New Roman"/>
              </w:rPr>
            </w:pPr>
            <w:r w:rsidRPr="00710C0E">
              <w:rPr>
                <w:rFonts w:cs="Times New Roman"/>
              </w:rPr>
              <w:t>Consolidated</w:t>
            </w:r>
          </w:p>
        </w:tc>
        <w:tc>
          <w:tcPr>
            <w:tcW w:w="131" w:type="pct"/>
          </w:tcPr>
          <w:p w14:paraId="600BB446" w14:textId="77777777" w:rsidR="00A979DD" w:rsidRPr="00710C0E" w:rsidRDefault="00A979DD" w:rsidP="006B231B">
            <w:pPr>
              <w:pStyle w:val="acctmergecolhdg"/>
              <w:spacing w:line="240" w:lineRule="atLeast"/>
              <w:rPr>
                <w:rFonts w:cs="Times New Roman"/>
              </w:rPr>
            </w:pPr>
          </w:p>
        </w:tc>
        <w:tc>
          <w:tcPr>
            <w:tcW w:w="1306" w:type="pct"/>
            <w:gridSpan w:val="3"/>
          </w:tcPr>
          <w:p w14:paraId="3C0FBFFD" w14:textId="77777777" w:rsidR="00A979DD" w:rsidRPr="00710C0E" w:rsidRDefault="00A979DD" w:rsidP="006B231B">
            <w:pPr>
              <w:pStyle w:val="acctmergecolhdg"/>
              <w:spacing w:line="240" w:lineRule="atLeast"/>
              <w:rPr>
                <w:rFonts w:cs="Times New Roman"/>
              </w:rPr>
            </w:pPr>
            <w:r w:rsidRPr="00710C0E">
              <w:rPr>
                <w:rFonts w:cs="Times New Roman"/>
              </w:rPr>
              <w:t>Separate</w:t>
            </w:r>
          </w:p>
        </w:tc>
      </w:tr>
      <w:tr w:rsidR="00A979DD" w:rsidRPr="00710C0E" w14:paraId="6278ABB6" w14:textId="77777777" w:rsidTr="000A0AC2">
        <w:trPr>
          <w:trHeight w:val="258"/>
          <w:tblHeader/>
        </w:trPr>
        <w:tc>
          <w:tcPr>
            <w:tcW w:w="2354" w:type="pct"/>
          </w:tcPr>
          <w:p w14:paraId="503F9629" w14:textId="77777777" w:rsidR="00A979DD" w:rsidRPr="00710C0E" w:rsidRDefault="00A979DD" w:rsidP="006B231B">
            <w:pPr>
              <w:pStyle w:val="acctmergecolhdg"/>
              <w:spacing w:line="240" w:lineRule="atLeast"/>
              <w:ind w:left="-18"/>
              <w:jc w:val="left"/>
              <w:rPr>
                <w:rFonts w:cs="Times New Roman"/>
                <w:bCs/>
                <w:i/>
                <w:iCs/>
              </w:rPr>
            </w:pPr>
            <w:r w:rsidRPr="00710C0E">
              <w:rPr>
                <w:rFonts w:cs="Times New Roman"/>
                <w:bCs/>
                <w:i/>
                <w:iCs/>
              </w:rPr>
              <w:t>Significant transactions with related parties</w:t>
            </w:r>
          </w:p>
        </w:tc>
        <w:tc>
          <w:tcPr>
            <w:tcW w:w="1209" w:type="pct"/>
            <w:gridSpan w:val="3"/>
          </w:tcPr>
          <w:p w14:paraId="327088B9"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c>
          <w:tcPr>
            <w:tcW w:w="131" w:type="pct"/>
          </w:tcPr>
          <w:p w14:paraId="2239F547" w14:textId="77777777" w:rsidR="00A979DD" w:rsidRPr="00710C0E" w:rsidRDefault="00A979DD" w:rsidP="006B231B">
            <w:pPr>
              <w:pStyle w:val="acctmergecolhdg"/>
              <w:spacing w:line="240" w:lineRule="atLeast"/>
              <w:rPr>
                <w:rFonts w:cs="Times New Roman"/>
              </w:rPr>
            </w:pPr>
          </w:p>
        </w:tc>
        <w:tc>
          <w:tcPr>
            <w:tcW w:w="1306" w:type="pct"/>
            <w:gridSpan w:val="3"/>
          </w:tcPr>
          <w:p w14:paraId="248376FE" w14:textId="77777777" w:rsidR="00A979DD" w:rsidRPr="00710C0E" w:rsidRDefault="00A979DD" w:rsidP="006B231B">
            <w:pPr>
              <w:pStyle w:val="acctmergecolhdg"/>
              <w:spacing w:line="240" w:lineRule="atLeast"/>
              <w:rPr>
                <w:rFonts w:cs="Times New Roman"/>
              </w:rPr>
            </w:pPr>
            <w:r w:rsidRPr="00710C0E">
              <w:rPr>
                <w:rFonts w:cs="Times New Roman"/>
              </w:rPr>
              <w:t>financial statements</w:t>
            </w:r>
          </w:p>
        </w:tc>
      </w:tr>
      <w:tr w:rsidR="009F765F" w:rsidRPr="00710C0E" w14:paraId="3E2D3774" w14:textId="77777777" w:rsidTr="000A0AC2">
        <w:trPr>
          <w:trHeight w:val="248"/>
          <w:tblHeader/>
        </w:trPr>
        <w:tc>
          <w:tcPr>
            <w:tcW w:w="2354" w:type="pct"/>
          </w:tcPr>
          <w:p w14:paraId="4A606339" w14:textId="4BB3D324" w:rsidR="009F765F" w:rsidRPr="00710C0E" w:rsidRDefault="009F765F" w:rsidP="009F765F">
            <w:pPr>
              <w:pStyle w:val="acctmergecolhdg"/>
              <w:spacing w:line="240" w:lineRule="atLeast"/>
              <w:jc w:val="left"/>
              <w:rPr>
                <w:rFonts w:cs="Times New Roman"/>
                <w:i/>
                <w:iCs/>
              </w:rPr>
            </w:pPr>
            <w:r>
              <w:rPr>
                <w:rFonts w:cs="Times New Roman"/>
                <w:bCs/>
                <w:i/>
                <w:iCs/>
                <w:szCs w:val="22"/>
              </w:rPr>
              <w:t>Three</w:t>
            </w:r>
            <w:r w:rsidRPr="00710C0E">
              <w:rPr>
                <w:rFonts w:cs="Times New Roman"/>
                <w:bCs/>
                <w:i/>
                <w:iCs/>
                <w:szCs w:val="22"/>
                <w:cs/>
                <w:lang w:bidi="th-TH"/>
              </w:rPr>
              <w:t>-</w:t>
            </w:r>
            <w:r w:rsidRPr="00710C0E">
              <w:rPr>
                <w:rFonts w:cs="Times New Roman"/>
                <w:i/>
                <w:iCs/>
              </w:rPr>
              <w:t xml:space="preserve">month period ended </w:t>
            </w:r>
            <w:r>
              <w:rPr>
                <w:rFonts w:cs="Times New Roman"/>
                <w:i/>
                <w:iCs/>
                <w:szCs w:val="22"/>
              </w:rPr>
              <w:t>31 March</w:t>
            </w:r>
          </w:p>
        </w:tc>
        <w:tc>
          <w:tcPr>
            <w:tcW w:w="538" w:type="pct"/>
          </w:tcPr>
          <w:p w14:paraId="6ECB5014" w14:textId="48469FA9" w:rsidR="009F765F" w:rsidRPr="00C3364B" w:rsidRDefault="009F765F" w:rsidP="009F765F">
            <w:pPr>
              <w:pStyle w:val="acctmergecolhdg"/>
              <w:spacing w:line="240" w:lineRule="atLeast"/>
              <w:rPr>
                <w:b w:val="0"/>
                <w:bCs/>
                <w:lang w:val="en-US" w:bidi="th-TH"/>
              </w:rPr>
            </w:pPr>
            <w:r w:rsidRPr="00710C0E">
              <w:rPr>
                <w:rFonts w:cs="Times New Roman"/>
                <w:b w:val="0"/>
                <w:bCs/>
              </w:rPr>
              <w:t>202</w:t>
            </w:r>
            <w:r>
              <w:rPr>
                <w:rFonts w:cs="Times New Roman"/>
                <w:b w:val="0"/>
                <w:bCs/>
              </w:rPr>
              <w:t>6</w:t>
            </w:r>
          </w:p>
        </w:tc>
        <w:tc>
          <w:tcPr>
            <w:tcW w:w="132" w:type="pct"/>
          </w:tcPr>
          <w:p w14:paraId="08CC0F52" w14:textId="77777777" w:rsidR="009F765F" w:rsidRPr="00710C0E" w:rsidRDefault="009F765F" w:rsidP="009F765F">
            <w:pPr>
              <w:pStyle w:val="acctmergecolhdg"/>
              <w:spacing w:line="240" w:lineRule="atLeast"/>
              <w:rPr>
                <w:rFonts w:cs="Times New Roman"/>
                <w:b w:val="0"/>
                <w:bCs/>
              </w:rPr>
            </w:pPr>
          </w:p>
        </w:tc>
        <w:tc>
          <w:tcPr>
            <w:tcW w:w="539" w:type="pct"/>
          </w:tcPr>
          <w:p w14:paraId="1774809A" w14:textId="26E53A8E" w:rsidR="009F765F" w:rsidRPr="00710C0E" w:rsidRDefault="009F765F" w:rsidP="009F765F">
            <w:pPr>
              <w:pStyle w:val="acctmergecolhdg"/>
              <w:spacing w:line="240" w:lineRule="atLeast"/>
              <w:rPr>
                <w:rFonts w:cs="Times New Roman"/>
                <w:b w:val="0"/>
                <w:bCs/>
              </w:rPr>
            </w:pPr>
            <w:r w:rsidRPr="00710C0E">
              <w:rPr>
                <w:rFonts w:cs="Times New Roman"/>
                <w:b w:val="0"/>
                <w:bCs/>
              </w:rPr>
              <w:t>202</w:t>
            </w:r>
            <w:r>
              <w:rPr>
                <w:rFonts w:cs="Times New Roman"/>
                <w:b w:val="0"/>
                <w:bCs/>
              </w:rPr>
              <w:t>5</w:t>
            </w:r>
          </w:p>
        </w:tc>
        <w:tc>
          <w:tcPr>
            <w:tcW w:w="131" w:type="pct"/>
          </w:tcPr>
          <w:p w14:paraId="6B76562E" w14:textId="77777777" w:rsidR="009F765F" w:rsidRPr="00710C0E" w:rsidRDefault="009F765F" w:rsidP="009F765F">
            <w:pPr>
              <w:pStyle w:val="acctmergecolhdg"/>
              <w:spacing w:line="240" w:lineRule="atLeast"/>
              <w:rPr>
                <w:rFonts w:cs="Times New Roman"/>
                <w:b w:val="0"/>
                <w:bCs/>
              </w:rPr>
            </w:pPr>
          </w:p>
        </w:tc>
        <w:tc>
          <w:tcPr>
            <w:tcW w:w="598" w:type="pct"/>
          </w:tcPr>
          <w:p w14:paraId="35D5126E" w14:textId="6B1DEEFB" w:rsidR="009F765F" w:rsidRPr="00710C0E" w:rsidRDefault="009F765F" w:rsidP="009F765F">
            <w:pPr>
              <w:pStyle w:val="acctmergecolhdg"/>
              <w:spacing w:line="240" w:lineRule="atLeast"/>
              <w:rPr>
                <w:rFonts w:cs="Times New Roman"/>
                <w:b w:val="0"/>
                <w:bCs/>
              </w:rPr>
            </w:pPr>
            <w:r w:rsidRPr="00710C0E">
              <w:rPr>
                <w:rFonts w:cs="Times New Roman"/>
                <w:b w:val="0"/>
                <w:bCs/>
              </w:rPr>
              <w:t>202</w:t>
            </w:r>
            <w:r>
              <w:rPr>
                <w:rFonts w:cs="Times New Roman"/>
                <w:b w:val="0"/>
                <w:bCs/>
              </w:rPr>
              <w:t>6</w:t>
            </w:r>
          </w:p>
        </w:tc>
        <w:tc>
          <w:tcPr>
            <w:tcW w:w="130" w:type="pct"/>
          </w:tcPr>
          <w:p w14:paraId="4A30D935" w14:textId="77777777" w:rsidR="009F765F" w:rsidRPr="00710C0E" w:rsidRDefault="009F765F" w:rsidP="009F765F">
            <w:pPr>
              <w:pStyle w:val="acctmergecolhdg"/>
              <w:spacing w:line="240" w:lineRule="atLeast"/>
              <w:rPr>
                <w:rFonts w:cs="Times New Roman"/>
                <w:b w:val="0"/>
                <w:bCs/>
              </w:rPr>
            </w:pPr>
          </w:p>
        </w:tc>
        <w:tc>
          <w:tcPr>
            <w:tcW w:w="578" w:type="pct"/>
          </w:tcPr>
          <w:p w14:paraId="4F099886" w14:textId="408A822F" w:rsidR="009F765F" w:rsidRPr="00710C0E" w:rsidRDefault="009F765F" w:rsidP="009F765F">
            <w:pPr>
              <w:pStyle w:val="acctmergecolhdg"/>
              <w:spacing w:line="240" w:lineRule="atLeast"/>
              <w:rPr>
                <w:rFonts w:cs="Times New Roman"/>
                <w:b w:val="0"/>
                <w:bCs/>
              </w:rPr>
            </w:pPr>
            <w:r w:rsidRPr="00710C0E">
              <w:rPr>
                <w:rFonts w:cs="Times New Roman"/>
                <w:b w:val="0"/>
                <w:bCs/>
              </w:rPr>
              <w:t>202</w:t>
            </w:r>
            <w:r>
              <w:rPr>
                <w:rFonts w:cs="Times New Roman"/>
                <w:b w:val="0"/>
                <w:bCs/>
              </w:rPr>
              <w:t>5</w:t>
            </w:r>
          </w:p>
        </w:tc>
      </w:tr>
      <w:tr w:rsidR="009F765F" w:rsidRPr="00710C0E" w14:paraId="3824B206" w14:textId="77777777" w:rsidTr="000A0AC2">
        <w:trPr>
          <w:trHeight w:val="258"/>
          <w:tblHeader/>
        </w:trPr>
        <w:tc>
          <w:tcPr>
            <w:tcW w:w="2354" w:type="pct"/>
          </w:tcPr>
          <w:p w14:paraId="67B530C2" w14:textId="77777777" w:rsidR="009F765F" w:rsidRPr="00710C0E" w:rsidRDefault="009F765F" w:rsidP="009F765F">
            <w:pPr>
              <w:pStyle w:val="BodyText"/>
              <w:spacing w:after="0" w:line="240" w:lineRule="atLeast"/>
              <w:ind w:left="-18" w:right="-110"/>
              <w:jc w:val="center"/>
              <w:rPr>
                <w:rFonts w:cs="Times New Roman"/>
                <w:szCs w:val="22"/>
              </w:rPr>
            </w:pPr>
          </w:p>
        </w:tc>
        <w:tc>
          <w:tcPr>
            <w:tcW w:w="2646" w:type="pct"/>
            <w:gridSpan w:val="7"/>
          </w:tcPr>
          <w:p w14:paraId="2D1C7797" w14:textId="77777777" w:rsidR="009F765F" w:rsidRPr="00710C0E" w:rsidRDefault="009F765F" w:rsidP="009F765F">
            <w:pPr>
              <w:pStyle w:val="acctfourfigures"/>
              <w:spacing w:line="240" w:lineRule="atLeast"/>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9F765F" w:rsidRPr="00710C0E" w14:paraId="0566DC35" w14:textId="77777777" w:rsidTr="000A0AC2">
        <w:trPr>
          <w:trHeight w:val="258"/>
        </w:trPr>
        <w:tc>
          <w:tcPr>
            <w:tcW w:w="2354" w:type="pct"/>
          </w:tcPr>
          <w:p w14:paraId="72CE65AC" w14:textId="77777777" w:rsidR="009F765F" w:rsidRPr="00710C0E" w:rsidRDefault="009F765F" w:rsidP="009F765F">
            <w:pPr>
              <w:spacing w:line="240" w:lineRule="atLeast"/>
              <w:ind w:left="-18"/>
              <w:rPr>
                <w:rFonts w:cs="Times New Roman"/>
                <w:b/>
                <w:bCs/>
              </w:rPr>
            </w:pPr>
            <w:r w:rsidRPr="00710C0E">
              <w:rPr>
                <w:rFonts w:cs="Times New Roman"/>
                <w:b/>
                <w:bCs/>
              </w:rPr>
              <w:t>Subsidiaries</w:t>
            </w:r>
          </w:p>
        </w:tc>
        <w:tc>
          <w:tcPr>
            <w:tcW w:w="538" w:type="pct"/>
          </w:tcPr>
          <w:p w14:paraId="731F5AFD"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2" w:type="pct"/>
          </w:tcPr>
          <w:p w14:paraId="14F27E25"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5DE0A03"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131" w:type="pct"/>
          </w:tcPr>
          <w:p w14:paraId="2232F440"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7D108F4"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130" w:type="pct"/>
          </w:tcPr>
          <w:p w14:paraId="495139FA"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c>
          <w:tcPr>
            <w:tcW w:w="578" w:type="pct"/>
          </w:tcPr>
          <w:p w14:paraId="4C2A14A5" w14:textId="77777777" w:rsidR="009F765F" w:rsidRPr="00710C0E" w:rsidRDefault="009F765F" w:rsidP="009F765F">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8"/>
              </w:tabs>
              <w:ind w:left="-107" w:right="73" w:firstLine="0"/>
              <w:jc w:val="center"/>
              <w:rPr>
                <w:rFonts w:ascii="Times New Roman" w:hAnsi="Times New Roman" w:cs="Times New Roman"/>
                <w:sz w:val="22"/>
                <w:szCs w:val="22"/>
              </w:rPr>
            </w:pPr>
          </w:p>
        </w:tc>
      </w:tr>
      <w:tr w:rsidR="00F27239" w:rsidRPr="00710C0E" w14:paraId="48B49162" w14:textId="77777777" w:rsidTr="000A0AC2">
        <w:trPr>
          <w:trHeight w:val="258"/>
        </w:trPr>
        <w:tc>
          <w:tcPr>
            <w:tcW w:w="2354" w:type="pct"/>
          </w:tcPr>
          <w:p w14:paraId="561A7DB2" w14:textId="1DE6E640" w:rsidR="00F27239" w:rsidRPr="00710C0E" w:rsidRDefault="00F27239" w:rsidP="00F27239">
            <w:pPr>
              <w:spacing w:line="240" w:lineRule="atLeast"/>
              <w:ind w:left="-24" w:right="-108"/>
              <w:jc w:val="both"/>
              <w:rPr>
                <w:rFonts w:cs="Times New Roman"/>
              </w:rPr>
            </w:pPr>
            <w:r>
              <w:rPr>
                <w:rFonts w:cs="Times New Roman"/>
              </w:rPr>
              <w:t>Revenue from sale of goods</w:t>
            </w:r>
          </w:p>
        </w:tc>
        <w:tc>
          <w:tcPr>
            <w:tcW w:w="538" w:type="pct"/>
          </w:tcPr>
          <w:p w14:paraId="51550874" w14:textId="4AD9B8AC" w:rsidR="00F27239" w:rsidRPr="00710C0E" w:rsidRDefault="009A178C" w:rsidP="00F272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46322E78" w14:textId="77777777" w:rsidR="00F27239" w:rsidRPr="00710C0E" w:rsidRDefault="00F27239" w:rsidP="00F272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0E2D93C1" w14:textId="0111A8FF" w:rsidR="00F27239" w:rsidRPr="00710C0E" w:rsidRDefault="00F27239" w:rsidP="00F272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058A04A5" w14:textId="77777777" w:rsidR="00F27239" w:rsidRPr="00710C0E" w:rsidRDefault="00F27239" w:rsidP="00F27239">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E0E3E4" w14:textId="4A9ABACC" w:rsidR="00F27239" w:rsidRPr="00F903C1" w:rsidRDefault="009A178C" w:rsidP="00F272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9A178C">
              <w:rPr>
                <w:rFonts w:ascii="Times New Roman" w:hAnsi="Times New Roman" w:cstheme="minorBidi"/>
                <w:sz w:val="22"/>
                <w:szCs w:val="22"/>
              </w:rPr>
              <w:t>30,924</w:t>
            </w:r>
          </w:p>
        </w:tc>
        <w:tc>
          <w:tcPr>
            <w:tcW w:w="130" w:type="pct"/>
          </w:tcPr>
          <w:p w14:paraId="40937347" w14:textId="77777777" w:rsidR="00F27239" w:rsidRPr="00710C0E" w:rsidRDefault="00F27239" w:rsidP="00F272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73BA2F46" w14:textId="3B88B0BD" w:rsidR="00F27239" w:rsidRPr="00710C0E" w:rsidRDefault="00F27239" w:rsidP="00F27239">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4472E">
              <w:rPr>
                <w:rFonts w:ascii="Times New Roman" w:hAnsi="Times New Roman" w:cstheme="minorBidi"/>
                <w:sz w:val="22"/>
                <w:szCs w:val="22"/>
              </w:rPr>
              <w:t>19,855</w:t>
            </w:r>
          </w:p>
        </w:tc>
      </w:tr>
      <w:tr w:rsidR="009A178C" w:rsidRPr="00710C0E" w14:paraId="28DE5689" w14:textId="77777777" w:rsidTr="000A0AC2">
        <w:trPr>
          <w:trHeight w:val="248"/>
        </w:trPr>
        <w:tc>
          <w:tcPr>
            <w:tcW w:w="2354" w:type="pct"/>
          </w:tcPr>
          <w:p w14:paraId="523A274E" w14:textId="5104FED3" w:rsidR="009A178C" w:rsidRPr="00710C0E" w:rsidRDefault="009A178C" w:rsidP="009A178C">
            <w:pPr>
              <w:spacing w:line="240" w:lineRule="atLeast"/>
              <w:ind w:left="-18"/>
              <w:rPr>
                <w:rFonts w:cs="Times New Roman"/>
              </w:rPr>
            </w:pPr>
            <w:r>
              <w:rPr>
                <w:rFonts w:cs="Times New Roman"/>
              </w:rPr>
              <w:t>Purchase of goods</w:t>
            </w:r>
          </w:p>
        </w:tc>
        <w:tc>
          <w:tcPr>
            <w:tcW w:w="538" w:type="pct"/>
          </w:tcPr>
          <w:p w14:paraId="1C02B8D9" w14:textId="1D8E6A50"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2F7A2AAF" w14:textId="77777777"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7CC44AD8" w14:textId="1D8CEA19"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1178476B"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4E588C97" w14:textId="47C767C6" w:rsidR="009A178C" w:rsidRPr="00F903C1"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9A178C">
              <w:rPr>
                <w:rFonts w:ascii="Times New Roman" w:hAnsi="Times New Roman" w:cstheme="minorBidi"/>
                <w:sz w:val="22"/>
                <w:szCs w:val="22"/>
              </w:rPr>
              <w:t>69,597</w:t>
            </w:r>
          </w:p>
        </w:tc>
        <w:tc>
          <w:tcPr>
            <w:tcW w:w="130" w:type="pct"/>
          </w:tcPr>
          <w:p w14:paraId="361669F4"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14EB7B1A" w14:textId="05F128A4"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r w:rsidRPr="0034472E">
              <w:rPr>
                <w:rFonts w:ascii="Times New Roman" w:hAnsi="Times New Roman" w:cstheme="minorBidi"/>
                <w:sz w:val="22"/>
                <w:szCs w:val="22"/>
              </w:rPr>
              <w:t>72,081</w:t>
            </w:r>
          </w:p>
        </w:tc>
      </w:tr>
      <w:tr w:rsidR="009A178C" w:rsidRPr="00710C0E" w14:paraId="3EACD7F4" w14:textId="77777777" w:rsidTr="000A0AC2">
        <w:trPr>
          <w:trHeight w:val="248"/>
        </w:trPr>
        <w:tc>
          <w:tcPr>
            <w:tcW w:w="2354" w:type="pct"/>
          </w:tcPr>
          <w:p w14:paraId="56E2B3AC" w14:textId="6B970594" w:rsidR="009A178C" w:rsidRPr="000F090C" w:rsidRDefault="009A178C" w:rsidP="009A178C">
            <w:pPr>
              <w:spacing w:line="240" w:lineRule="atLeast"/>
            </w:pPr>
            <w:r>
              <w:rPr>
                <w:rFonts w:cs="Times New Roman"/>
              </w:rPr>
              <w:t>Rental and service</w:t>
            </w:r>
            <w:r w:rsidRPr="00DD0BB9">
              <w:rPr>
                <w:rFonts w:cs="Times New Roman"/>
              </w:rPr>
              <w:t xml:space="preserve"> income</w:t>
            </w:r>
          </w:p>
        </w:tc>
        <w:tc>
          <w:tcPr>
            <w:tcW w:w="538" w:type="pct"/>
          </w:tcPr>
          <w:p w14:paraId="5213A96C" w14:textId="7B915201"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57576934" w14:textId="77777777"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4F6BC8FB" w14:textId="6F28DB8D" w:rsidR="009A178C"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750A1DE5"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2029DCCB" w14:textId="47E4FE38" w:rsidR="009A178C" w:rsidRPr="00F903C1"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cs/>
              </w:rPr>
            </w:pPr>
            <w:r w:rsidRPr="009A178C">
              <w:rPr>
                <w:rFonts w:ascii="Times New Roman" w:hAnsi="Times New Roman" w:cstheme="minorBidi"/>
                <w:sz w:val="22"/>
                <w:szCs w:val="22"/>
              </w:rPr>
              <w:t>7,586</w:t>
            </w:r>
          </w:p>
        </w:tc>
        <w:tc>
          <w:tcPr>
            <w:tcW w:w="130" w:type="pct"/>
          </w:tcPr>
          <w:p w14:paraId="0108224E"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3018B38C" w14:textId="592CC562" w:rsidR="009A178C" w:rsidRPr="00B164D1"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Pr>
                <w:rFonts w:ascii="Times New Roman" w:hAnsi="Times New Roman" w:cstheme="minorBidi"/>
                <w:sz w:val="22"/>
                <w:szCs w:val="22"/>
              </w:rPr>
              <w:t xml:space="preserve"> </w:t>
            </w:r>
            <w:r w:rsidRPr="0034472E">
              <w:rPr>
                <w:rFonts w:ascii="Times New Roman" w:hAnsi="Times New Roman" w:cstheme="minorBidi"/>
                <w:sz w:val="22"/>
                <w:szCs w:val="22"/>
              </w:rPr>
              <w:t>6,866</w:t>
            </w:r>
          </w:p>
        </w:tc>
      </w:tr>
      <w:tr w:rsidR="009A178C" w:rsidRPr="00710C0E" w14:paraId="5560859D" w14:textId="77777777" w:rsidTr="000A0AC2">
        <w:trPr>
          <w:trHeight w:val="258"/>
        </w:trPr>
        <w:tc>
          <w:tcPr>
            <w:tcW w:w="2354" w:type="pct"/>
          </w:tcPr>
          <w:p w14:paraId="509704B9" w14:textId="64B3E161" w:rsidR="009A178C" w:rsidRPr="0087605D" w:rsidRDefault="009A178C" w:rsidP="009A178C">
            <w:pPr>
              <w:spacing w:line="240" w:lineRule="atLeast"/>
              <w:ind w:left="-18"/>
              <w:rPr>
                <w:rFonts w:cs="Times New Roman"/>
                <w:cs/>
                <w:lang w:val="en-US" w:bidi="th-TH"/>
              </w:rPr>
            </w:pPr>
            <w:r w:rsidRPr="00B20606">
              <w:t>Interest income</w:t>
            </w:r>
          </w:p>
        </w:tc>
        <w:tc>
          <w:tcPr>
            <w:tcW w:w="538" w:type="pct"/>
          </w:tcPr>
          <w:p w14:paraId="4C9CFD88" w14:textId="1103F37E"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2" w:type="pct"/>
          </w:tcPr>
          <w:p w14:paraId="3DB73076" w14:textId="77777777"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37CAE17B" w14:textId="259D2A41"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ind w:left="-107" w:right="-131" w:firstLine="0"/>
              <w:rPr>
                <w:rFonts w:ascii="Times New Roman" w:hAnsi="Times New Roman" w:cs="Times New Roman"/>
                <w:sz w:val="22"/>
                <w:szCs w:val="22"/>
              </w:rPr>
            </w:pPr>
            <w:r>
              <w:rPr>
                <w:rFonts w:ascii="Times New Roman" w:hAnsi="Times New Roman" w:cs="Times New Roman"/>
                <w:sz w:val="22"/>
                <w:szCs w:val="22"/>
              </w:rPr>
              <w:t>-</w:t>
            </w:r>
          </w:p>
        </w:tc>
        <w:tc>
          <w:tcPr>
            <w:tcW w:w="131" w:type="pct"/>
          </w:tcPr>
          <w:p w14:paraId="7D38F183" w14:textId="77777777" w:rsidR="009A178C" w:rsidRPr="00710C0E" w:rsidRDefault="009A178C" w:rsidP="009A178C">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7" w:right="-131" w:firstLine="0"/>
              <w:jc w:val="center"/>
              <w:rPr>
                <w:rFonts w:ascii="Times New Roman" w:hAnsi="Times New Roman" w:cs="Times New Roman"/>
                <w:sz w:val="22"/>
                <w:szCs w:val="22"/>
              </w:rPr>
            </w:pPr>
          </w:p>
        </w:tc>
        <w:tc>
          <w:tcPr>
            <w:tcW w:w="598" w:type="pct"/>
          </w:tcPr>
          <w:p w14:paraId="0C9639E3" w14:textId="36F98010" w:rsidR="009A178C" w:rsidRPr="00F903C1"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9A178C">
              <w:rPr>
                <w:rFonts w:ascii="Times New Roman" w:hAnsi="Times New Roman" w:cstheme="minorBidi"/>
                <w:sz w:val="22"/>
                <w:szCs w:val="22"/>
              </w:rPr>
              <w:t>746</w:t>
            </w:r>
          </w:p>
        </w:tc>
        <w:tc>
          <w:tcPr>
            <w:tcW w:w="130" w:type="pct"/>
          </w:tcPr>
          <w:p w14:paraId="7A376059"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397840F3" w14:textId="196AB770"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4472E">
              <w:rPr>
                <w:rFonts w:ascii="Times New Roman" w:hAnsi="Times New Roman" w:cstheme="minorBidi"/>
                <w:sz w:val="22"/>
                <w:szCs w:val="22"/>
              </w:rPr>
              <w:t>663</w:t>
            </w:r>
          </w:p>
        </w:tc>
      </w:tr>
      <w:tr w:rsidR="009A178C" w:rsidRPr="00710C0E" w14:paraId="66BB60FC" w14:textId="77777777" w:rsidTr="000A0AC2">
        <w:trPr>
          <w:trHeight w:val="267"/>
        </w:trPr>
        <w:tc>
          <w:tcPr>
            <w:tcW w:w="2354" w:type="pct"/>
          </w:tcPr>
          <w:p w14:paraId="72F2C1FB" w14:textId="77777777" w:rsidR="009A178C" w:rsidRPr="00710C0E" w:rsidRDefault="009A178C" w:rsidP="009A178C">
            <w:pPr>
              <w:jc w:val="both"/>
              <w:rPr>
                <w:rFonts w:cs="Times New Roman"/>
                <w:b/>
                <w:bCs/>
              </w:rPr>
            </w:pPr>
          </w:p>
        </w:tc>
        <w:tc>
          <w:tcPr>
            <w:tcW w:w="538" w:type="pct"/>
          </w:tcPr>
          <w:p w14:paraId="6608B43D"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2" w:type="pct"/>
          </w:tcPr>
          <w:p w14:paraId="76F78450"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39" w:type="pct"/>
          </w:tcPr>
          <w:p w14:paraId="109BF072"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131" w:type="pct"/>
          </w:tcPr>
          <w:p w14:paraId="4963F0CC"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A19A278"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0" w:type="pct"/>
          </w:tcPr>
          <w:p w14:paraId="647A9FB2"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4F4D6227"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9A178C" w:rsidRPr="00710C0E" w14:paraId="7CB146D7" w14:textId="77777777" w:rsidTr="000A0AC2">
        <w:trPr>
          <w:trHeight w:val="258"/>
        </w:trPr>
        <w:tc>
          <w:tcPr>
            <w:tcW w:w="2354" w:type="pct"/>
          </w:tcPr>
          <w:p w14:paraId="3D849630" w14:textId="77777777" w:rsidR="009A178C" w:rsidRPr="00710C0E" w:rsidRDefault="009A178C" w:rsidP="009A178C">
            <w:pPr>
              <w:jc w:val="both"/>
              <w:rPr>
                <w:rFonts w:cs="Times New Roman"/>
                <w:b/>
                <w:bCs/>
              </w:rPr>
            </w:pPr>
            <w:r w:rsidRPr="00710C0E">
              <w:rPr>
                <w:rFonts w:cs="Times New Roman"/>
                <w:b/>
                <w:bCs/>
              </w:rPr>
              <w:t>Key management personnel</w:t>
            </w:r>
          </w:p>
        </w:tc>
        <w:tc>
          <w:tcPr>
            <w:tcW w:w="538" w:type="pct"/>
          </w:tcPr>
          <w:p w14:paraId="228285D5"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2" w:type="pct"/>
          </w:tcPr>
          <w:p w14:paraId="0455006B"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4BFDB9A6"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131" w:type="pct"/>
          </w:tcPr>
          <w:p w14:paraId="5FC7F8A8"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7" w:right="-131" w:firstLine="0"/>
              <w:jc w:val="center"/>
              <w:rPr>
                <w:rFonts w:ascii="Times New Roman" w:hAnsi="Times New Roman" w:cs="Times New Roman"/>
                <w:sz w:val="22"/>
                <w:szCs w:val="22"/>
              </w:rPr>
            </w:pPr>
          </w:p>
        </w:tc>
        <w:tc>
          <w:tcPr>
            <w:tcW w:w="598" w:type="pct"/>
          </w:tcPr>
          <w:p w14:paraId="159B3FB1" w14:textId="77777777"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p>
        </w:tc>
        <w:tc>
          <w:tcPr>
            <w:tcW w:w="130" w:type="pct"/>
          </w:tcPr>
          <w:p w14:paraId="7FE72A09"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78" w:type="pct"/>
          </w:tcPr>
          <w:p w14:paraId="62449913"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r>
      <w:tr w:rsidR="009A178C" w:rsidRPr="00710C0E" w14:paraId="6CC2F097" w14:textId="77777777" w:rsidTr="000A0AC2">
        <w:trPr>
          <w:trHeight w:val="258"/>
        </w:trPr>
        <w:tc>
          <w:tcPr>
            <w:tcW w:w="2354" w:type="pct"/>
          </w:tcPr>
          <w:p w14:paraId="37F7973F" w14:textId="77777777" w:rsidR="009A178C" w:rsidRPr="00710C0E" w:rsidRDefault="009A178C" w:rsidP="009A178C">
            <w:pPr>
              <w:spacing w:line="240" w:lineRule="atLeast"/>
              <w:rPr>
                <w:rFonts w:cs="Times New Roman"/>
              </w:rPr>
            </w:pPr>
            <w:r w:rsidRPr="00710C0E">
              <w:rPr>
                <w:rFonts w:cs="Times New Roman"/>
                <w:lang w:bidi="th-TH"/>
              </w:rPr>
              <w:t>Key management personnel compensation</w:t>
            </w:r>
          </w:p>
        </w:tc>
        <w:tc>
          <w:tcPr>
            <w:tcW w:w="538" w:type="pct"/>
          </w:tcPr>
          <w:p w14:paraId="30723084"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132" w:type="pct"/>
          </w:tcPr>
          <w:p w14:paraId="27BC0F9F"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539" w:type="pct"/>
          </w:tcPr>
          <w:p w14:paraId="74B00E2A"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131" w:type="pct"/>
          </w:tcPr>
          <w:p w14:paraId="211C656F" w14:textId="77777777" w:rsidR="009A178C" w:rsidRPr="00710C0E" w:rsidRDefault="009A178C" w:rsidP="009A178C">
            <w:pPr>
              <w:pStyle w:val="acctfourfigures"/>
              <w:tabs>
                <w:tab w:val="clear" w:pos="765"/>
                <w:tab w:val="decimal" w:pos="793"/>
              </w:tabs>
              <w:spacing w:line="240" w:lineRule="auto"/>
              <w:ind w:left="-95" w:right="-90"/>
              <w:jc w:val="center"/>
              <w:rPr>
                <w:rFonts w:cs="Times New Roman"/>
                <w:szCs w:val="22"/>
                <w:cs/>
                <w:lang w:val="en-US" w:bidi="th-TH"/>
              </w:rPr>
            </w:pPr>
          </w:p>
        </w:tc>
        <w:tc>
          <w:tcPr>
            <w:tcW w:w="598" w:type="pct"/>
          </w:tcPr>
          <w:p w14:paraId="596C16AF" w14:textId="77777777"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p>
        </w:tc>
        <w:tc>
          <w:tcPr>
            <w:tcW w:w="130" w:type="pct"/>
          </w:tcPr>
          <w:p w14:paraId="22AF1CBB"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c>
          <w:tcPr>
            <w:tcW w:w="578" w:type="pct"/>
          </w:tcPr>
          <w:p w14:paraId="32EDEDA7" w14:textId="77777777" w:rsidR="009A178C" w:rsidRPr="00710C0E" w:rsidRDefault="009A178C" w:rsidP="009A178C">
            <w:pPr>
              <w:pStyle w:val="acctfourfigures"/>
              <w:tabs>
                <w:tab w:val="clear" w:pos="765"/>
                <w:tab w:val="decimal" w:pos="880"/>
              </w:tabs>
              <w:spacing w:line="240" w:lineRule="auto"/>
              <w:ind w:left="-95" w:right="-90"/>
              <w:rPr>
                <w:rFonts w:cs="Times New Roman"/>
                <w:szCs w:val="22"/>
                <w:lang w:val="en-US" w:bidi="th-TH"/>
              </w:rPr>
            </w:pPr>
          </w:p>
        </w:tc>
      </w:tr>
      <w:tr w:rsidR="009A178C" w:rsidRPr="00710C0E" w14:paraId="0011D0E0" w14:textId="77777777" w:rsidTr="009A178C">
        <w:trPr>
          <w:trHeight w:val="262"/>
        </w:trPr>
        <w:tc>
          <w:tcPr>
            <w:tcW w:w="2354" w:type="pct"/>
          </w:tcPr>
          <w:p w14:paraId="0D94B14B" w14:textId="77777777" w:rsidR="009A178C" w:rsidRPr="00710C0E" w:rsidRDefault="009A178C" w:rsidP="009A178C">
            <w:pPr>
              <w:spacing w:line="240" w:lineRule="atLeast"/>
              <w:ind w:left="162"/>
              <w:rPr>
                <w:rFonts w:cs="Times New Roman"/>
              </w:rPr>
            </w:pPr>
            <w:r w:rsidRPr="00710C0E">
              <w:rPr>
                <w:rFonts w:cs="Times New Roman"/>
              </w:rPr>
              <w:t>Short</w:t>
            </w:r>
            <w:r w:rsidRPr="00710C0E">
              <w:rPr>
                <w:rFonts w:cs="Times New Roman"/>
                <w:szCs w:val="22"/>
                <w:cs/>
                <w:lang w:bidi="th-TH"/>
              </w:rPr>
              <w:t>-</w:t>
            </w:r>
            <w:r w:rsidRPr="00710C0E">
              <w:rPr>
                <w:rFonts w:cs="Times New Roman"/>
              </w:rPr>
              <w:t xml:space="preserve">term employee benefit            </w:t>
            </w:r>
          </w:p>
        </w:tc>
        <w:tc>
          <w:tcPr>
            <w:tcW w:w="538" w:type="pct"/>
          </w:tcPr>
          <w:p w14:paraId="1C623508" w14:textId="7CD871D2"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sidRPr="009A178C">
              <w:rPr>
                <w:rFonts w:ascii="Times New Roman" w:hAnsi="Times New Roman" w:cs="Times New Roman"/>
                <w:sz w:val="22"/>
                <w:szCs w:val="22"/>
              </w:rPr>
              <w:t>6,302</w:t>
            </w:r>
          </w:p>
        </w:tc>
        <w:tc>
          <w:tcPr>
            <w:tcW w:w="132" w:type="pct"/>
          </w:tcPr>
          <w:p w14:paraId="7E9942E1"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Pr>
          <w:p w14:paraId="58A79CCF" w14:textId="11CF5496"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4,834</w:t>
            </w:r>
          </w:p>
        </w:tc>
        <w:tc>
          <w:tcPr>
            <w:tcW w:w="131" w:type="pct"/>
          </w:tcPr>
          <w:p w14:paraId="3137A0C5"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Pr>
          <w:p w14:paraId="3E1F6ACD" w14:textId="7945D1FA"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9A178C">
              <w:rPr>
                <w:rFonts w:ascii="Times New Roman" w:hAnsi="Times New Roman" w:cstheme="minorBidi"/>
                <w:sz w:val="22"/>
                <w:szCs w:val="22"/>
              </w:rPr>
              <w:t>3,881</w:t>
            </w:r>
          </w:p>
        </w:tc>
        <w:tc>
          <w:tcPr>
            <w:tcW w:w="130" w:type="pct"/>
          </w:tcPr>
          <w:p w14:paraId="56510E04"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578" w:type="pct"/>
          </w:tcPr>
          <w:p w14:paraId="7E939D98" w14:textId="65F18AF2"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4,614</w:t>
            </w:r>
          </w:p>
        </w:tc>
      </w:tr>
      <w:tr w:rsidR="009A178C" w:rsidRPr="00710C0E" w14:paraId="0C799D2E" w14:textId="77777777" w:rsidTr="009A178C">
        <w:trPr>
          <w:trHeight w:val="258"/>
        </w:trPr>
        <w:tc>
          <w:tcPr>
            <w:tcW w:w="2354" w:type="pct"/>
          </w:tcPr>
          <w:p w14:paraId="4686D035" w14:textId="77777777" w:rsidR="009A178C" w:rsidRPr="00710C0E" w:rsidRDefault="009A178C" w:rsidP="009A178C">
            <w:pPr>
              <w:spacing w:line="240" w:lineRule="atLeast"/>
              <w:ind w:left="162"/>
              <w:rPr>
                <w:rFonts w:cs="Times New Roman"/>
              </w:rPr>
            </w:pPr>
            <w:r w:rsidRPr="00710C0E">
              <w:rPr>
                <w:rFonts w:cs="Times New Roman"/>
              </w:rPr>
              <w:t>Post</w:t>
            </w:r>
            <w:r w:rsidRPr="00710C0E">
              <w:rPr>
                <w:rFonts w:cs="Times New Roman"/>
                <w:szCs w:val="22"/>
                <w:cs/>
                <w:lang w:bidi="th-TH"/>
              </w:rPr>
              <w:t>-</w:t>
            </w:r>
            <w:r w:rsidRPr="00710C0E">
              <w:rPr>
                <w:rFonts w:cs="Times New Roman"/>
              </w:rPr>
              <w:t>employment benefit</w:t>
            </w:r>
          </w:p>
        </w:tc>
        <w:tc>
          <w:tcPr>
            <w:tcW w:w="538" w:type="pct"/>
            <w:tcBorders>
              <w:bottom w:val="single" w:sz="4" w:space="0" w:color="auto"/>
            </w:tcBorders>
          </w:tcPr>
          <w:p w14:paraId="3CEE48E3" w14:textId="169372E9"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r w:rsidRPr="009A178C">
              <w:rPr>
                <w:rFonts w:ascii="Times New Roman" w:hAnsi="Times New Roman" w:cs="Times New Roman"/>
                <w:sz w:val="22"/>
                <w:szCs w:val="22"/>
              </w:rPr>
              <w:t>127</w:t>
            </w:r>
          </w:p>
        </w:tc>
        <w:tc>
          <w:tcPr>
            <w:tcW w:w="132" w:type="pct"/>
          </w:tcPr>
          <w:p w14:paraId="1C6F0675"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p>
        </w:tc>
        <w:tc>
          <w:tcPr>
            <w:tcW w:w="539" w:type="pct"/>
            <w:tcBorders>
              <w:bottom w:val="single" w:sz="4" w:space="0" w:color="auto"/>
            </w:tcBorders>
          </w:tcPr>
          <w:p w14:paraId="6A576FBF" w14:textId="59ECAD2C"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120</w:t>
            </w:r>
          </w:p>
        </w:tc>
        <w:tc>
          <w:tcPr>
            <w:tcW w:w="131" w:type="pct"/>
          </w:tcPr>
          <w:p w14:paraId="3766E9E6"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rPr>
            </w:pPr>
          </w:p>
        </w:tc>
        <w:tc>
          <w:tcPr>
            <w:tcW w:w="598" w:type="pct"/>
          </w:tcPr>
          <w:p w14:paraId="0227EB89" w14:textId="06956261"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heme="minorBidi"/>
                <w:sz w:val="22"/>
                <w:szCs w:val="22"/>
              </w:rPr>
            </w:pPr>
            <w:r w:rsidRPr="009A178C">
              <w:rPr>
                <w:rFonts w:ascii="Times New Roman" w:hAnsi="Times New Roman" w:cstheme="minorBidi"/>
                <w:sz w:val="22"/>
                <w:szCs w:val="22"/>
              </w:rPr>
              <w:t>127</w:t>
            </w:r>
          </w:p>
        </w:tc>
        <w:tc>
          <w:tcPr>
            <w:tcW w:w="130" w:type="pct"/>
          </w:tcPr>
          <w:p w14:paraId="5083851D" w14:textId="77777777"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578" w:type="pct"/>
            <w:tcBorders>
              <w:bottom w:val="single" w:sz="4" w:space="0" w:color="auto"/>
            </w:tcBorders>
          </w:tcPr>
          <w:p w14:paraId="60969907" w14:textId="7E6C5CF9" w:rsidR="009A178C" w:rsidRPr="00710C0E"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rPr>
            </w:pPr>
            <w:r w:rsidRPr="0034472E">
              <w:rPr>
                <w:rFonts w:ascii="Times New Roman" w:hAnsi="Times New Roman" w:cs="Times New Roman"/>
                <w:sz w:val="22"/>
                <w:szCs w:val="22"/>
              </w:rPr>
              <w:t>120</w:t>
            </w:r>
          </w:p>
        </w:tc>
      </w:tr>
      <w:tr w:rsidR="009A178C" w:rsidRPr="00710C0E" w14:paraId="3BA0FE17" w14:textId="77777777" w:rsidTr="009A178C">
        <w:trPr>
          <w:trHeight w:val="267"/>
        </w:trPr>
        <w:tc>
          <w:tcPr>
            <w:tcW w:w="2354" w:type="pct"/>
          </w:tcPr>
          <w:p w14:paraId="308F95F3" w14:textId="77777777" w:rsidR="009A178C" w:rsidRPr="00E82BF8" w:rsidRDefault="009A178C" w:rsidP="009A178C">
            <w:pPr>
              <w:jc w:val="both"/>
              <w:rPr>
                <w:rFonts w:cs="Times New Roman"/>
                <w:b/>
                <w:bCs/>
              </w:rPr>
            </w:pPr>
            <w:r w:rsidRPr="00E82BF8">
              <w:rPr>
                <w:rFonts w:cs="Times New Roman"/>
                <w:b/>
                <w:bCs/>
              </w:rPr>
              <w:t>Total key management personnel</w:t>
            </w:r>
          </w:p>
        </w:tc>
        <w:tc>
          <w:tcPr>
            <w:tcW w:w="538" w:type="pct"/>
            <w:tcBorders>
              <w:top w:val="single" w:sz="4" w:space="0" w:color="auto"/>
            </w:tcBorders>
          </w:tcPr>
          <w:p w14:paraId="0F785383" w14:textId="2BEBCEC6" w:rsidR="009A178C" w:rsidRPr="00052360"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2" w:type="pct"/>
          </w:tcPr>
          <w:p w14:paraId="16287FF7" w14:textId="77777777" w:rsidR="009A178C" w:rsidRPr="00052360"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sz w:val="22"/>
                <w:szCs w:val="22"/>
                <w:cs/>
              </w:rPr>
            </w:pPr>
          </w:p>
        </w:tc>
        <w:tc>
          <w:tcPr>
            <w:tcW w:w="539" w:type="pct"/>
            <w:tcBorders>
              <w:top w:val="single" w:sz="4" w:space="0" w:color="auto"/>
            </w:tcBorders>
          </w:tcPr>
          <w:p w14:paraId="2AC1E320" w14:textId="77777777" w:rsidR="009A178C" w:rsidRPr="00052360"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sz w:val="22"/>
                <w:szCs w:val="22"/>
              </w:rPr>
            </w:pPr>
          </w:p>
        </w:tc>
        <w:tc>
          <w:tcPr>
            <w:tcW w:w="131" w:type="pct"/>
          </w:tcPr>
          <w:p w14:paraId="6B330589" w14:textId="77777777" w:rsidR="009A178C" w:rsidRPr="00052360"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sz w:val="22"/>
                <w:szCs w:val="22"/>
                <w:cs/>
              </w:rPr>
            </w:pPr>
          </w:p>
        </w:tc>
        <w:tc>
          <w:tcPr>
            <w:tcW w:w="598" w:type="pct"/>
            <w:tcBorders>
              <w:top w:val="single" w:sz="4" w:space="0" w:color="auto"/>
            </w:tcBorders>
          </w:tcPr>
          <w:p w14:paraId="1F683A7A" w14:textId="63D20FEA" w:rsidR="009A178C" w:rsidRPr="00052360"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130" w:type="pct"/>
          </w:tcPr>
          <w:p w14:paraId="7C982EC3" w14:textId="77777777" w:rsidR="009A178C" w:rsidRPr="00052360"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sz w:val="22"/>
                <w:szCs w:val="22"/>
              </w:rPr>
            </w:pPr>
          </w:p>
        </w:tc>
        <w:tc>
          <w:tcPr>
            <w:tcW w:w="578" w:type="pct"/>
            <w:tcBorders>
              <w:top w:val="single" w:sz="4" w:space="0" w:color="auto"/>
            </w:tcBorders>
          </w:tcPr>
          <w:p w14:paraId="7546E3E0" w14:textId="77777777" w:rsidR="009A178C" w:rsidRPr="00052360"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rPr>
            </w:pPr>
          </w:p>
        </w:tc>
      </w:tr>
      <w:tr w:rsidR="009A178C" w:rsidRPr="00710C0E" w14:paraId="265C782F" w14:textId="77777777" w:rsidTr="009A178C">
        <w:trPr>
          <w:trHeight w:val="267"/>
        </w:trPr>
        <w:tc>
          <w:tcPr>
            <w:tcW w:w="2354" w:type="pct"/>
          </w:tcPr>
          <w:p w14:paraId="2A40799F" w14:textId="1676AFFF" w:rsidR="009A178C" w:rsidRPr="00E82BF8" w:rsidRDefault="009A178C" w:rsidP="009A178C">
            <w:pPr>
              <w:jc w:val="both"/>
              <w:rPr>
                <w:rFonts w:cs="Times New Roman"/>
                <w:b/>
                <w:bCs/>
              </w:rPr>
            </w:pPr>
            <w:r w:rsidRPr="00E82BF8">
              <w:rPr>
                <w:rFonts w:cs="Times New Roman"/>
                <w:b/>
                <w:bCs/>
                <w:szCs w:val="22"/>
                <w:cs/>
                <w:lang w:bidi="th-TH"/>
              </w:rPr>
              <w:t xml:space="preserve">   </w:t>
            </w:r>
            <w:r w:rsidRPr="00E82BF8">
              <w:rPr>
                <w:rFonts w:cs="Times New Roman"/>
                <w:b/>
                <w:bCs/>
              </w:rPr>
              <w:t>compensation</w:t>
            </w:r>
          </w:p>
        </w:tc>
        <w:tc>
          <w:tcPr>
            <w:tcW w:w="538" w:type="pct"/>
            <w:tcBorders>
              <w:bottom w:val="double" w:sz="4" w:space="0" w:color="auto"/>
            </w:tcBorders>
          </w:tcPr>
          <w:p w14:paraId="06868442" w14:textId="55E5E8EC"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Pr>
                <w:rFonts w:ascii="Times New Roman" w:hAnsi="Times New Roman" w:cs="Times New Roman"/>
                <w:b/>
                <w:bCs/>
                <w:sz w:val="22"/>
                <w:szCs w:val="22"/>
              </w:rPr>
              <w:t>6,429</w:t>
            </w:r>
          </w:p>
        </w:tc>
        <w:tc>
          <w:tcPr>
            <w:tcW w:w="132" w:type="pct"/>
          </w:tcPr>
          <w:p w14:paraId="718C93FE" w14:textId="77777777"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cs/>
              </w:rPr>
            </w:pPr>
          </w:p>
        </w:tc>
        <w:tc>
          <w:tcPr>
            <w:tcW w:w="539" w:type="pct"/>
            <w:tcBorders>
              <w:bottom w:val="double" w:sz="4" w:space="0" w:color="auto"/>
            </w:tcBorders>
          </w:tcPr>
          <w:p w14:paraId="39166412" w14:textId="67BC510A"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0"/>
              </w:tabs>
              <w:ind w:left="-107" w:right="-131" w:firstLine="0"/>
              <w:rPr>
                <w:rFonts w:ascii="Times New Roman" w:hAnsi="Times New Roman" w:cs="Times New Roman"/>
                <w:b/>
                <w:bCs/>
                <w:sz w:val="22"/>
                <w:szCs w:val="22"/>
              </w:rPr>
            </w:pPr>
            <w:r w:rsidRPr="009A178C">
              <w:rPr>
                <w:rFonts w:ascii="Times New Roman" w:hAnsi="Times New Roman" w:cs="Times New Roman"/>
                <w:b/>
                <w:bCs/>
                <w:sz w:val="22"/>
                <w:szCs w:val="22"/>
              </w:rPr>
              <w:t>4,954</w:t>
            </w:r>
          </w:p>
        </w:tc>
        <w:tc>
          <w:tcPr>
            <w:tcW w:w="131" w:type="pct"/>
          </w:tcPr>
          <w:p w14:paraId="2B09D67D" w14:textId="77777777"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07" w:right="-131" w:firstLine="0"/>
              <w:jc w:val="center"/>
              <w:rPr>
                <w:rFonts w:ascii="Times New Roman" w:hAnsi="Times New Roman" w:cs="Times New Roman"/>
                <w:b/>
                <w:bCs/>
                <w:sz w:val="22"/>
                <w:szCs w:val="22"/>
                <w:cs/>
              </w:rPr>
            </w:pPr>
          </w:p>
        </w:tc>
        <w:tc>
          <w:tcPr>
            <w:tcW w:w="598" w:type="pct"/>
            <w:tcBorders>
              <w:bottom w:val="double" w:sz="4" w:space="0" w:color="auto"/>
            </w:tcBorders>
          </w:tcPr>
          <w:p w14:paraId="33764BFB" w14:textId="148FAB2A" w:rsidR="009A178C" w:rsidRPr="00DC0D07" w:rsidRDefault="009A178C" w:rsidP="00DC0D07">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sz w:val="22"/>
                <w:szCs w:val="22"/>
              </w:rPr>
            </w:pPr>
            <w:r w:rsidRPr="00DC0D07">
              <w:rPr>
                <w:rFonts w:ascii="Times New Roman" w:hAnsi="Times New Roman" w:cstheme="minorBidi"/>
                <w:b/>
                <w:bCs/>
                <w:sz w:val="22"/>
                <w:szCs w:val="22"/>
              </w:rPr>
              <w:t>4,008</w:t>
            </w:r>
          </w:p>
        </w:tc>
        <w:tc>
          <w:tcPr>
            <w:tcW w:w="130" w:type="pct"/>
          </w:tcPr>
          <w:p w14:paraId="5C4DBC77" w14:textId="77777777"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ind w:left="-107" w:right="-131" w:firstLine="0"/>
              <w:rPr>
                <w:rFonts w:ascii="Times New Roman" w:hAnsi="Times New Roman" w:cs="Times New Roman"/>
                <w:b/>
                <w:bCs/>
                <w:sz w:val="22"/>
                <w:szCs w:val="22"/>
              </w:rPr>
            </w:pPr>
          </w:p>
        </w:tc>
        <w:tc>
          <w:tcPr>
            <w:tcW w:w="578" w:type="pct"/>
            <w:tcBorders>
              <w:bottom w:val="double" w:sz="4" w:space="0" w:color="auto"/>
            </w:tcBorders>
          </w:tcPr>
          <w:p w14:paraId="2D440ABB" w14:textId="1E37AE5A" w:rsidR="009A178C" w:rsidRPr="009A178C" w:rsidRDefault="009A178C" w:rsidP="009A178C">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7" w:right="-131" w:firstLine="0"/>
              <w:rPr>
                <w:rFonts w:ascii="Times New Roman" w:hAnsi="Times New Roman" w:cs="Times New Roman"/>
                <w:b/>
                <w:bCs/>
              </w:rPr>
            </w:pPr>
            <w:r w:rsidRPr="009A178C">
              <w:rPr>
                <w:rFonts w:ascii="Times New Roman" w:hAnsi="Times New Roman" w:cs="Times New Roman"/>
                <w:b/>
                <w:bCs/>
                <w:sz w:val="22"/>
                <w:szCs w:val="22"/>
              </w:rPr>
              <w:t>4,734</w:t>
            </w:r>
          </w:p>
        </w:tc>
      </w:tr>
    </w:tbl>
    <w:p w14:paraId="3D1398C6" w14:textId="77777777" w:rsidR="009A178C" w:rsidRPr="00C83B96" w:rsidRDefault="009A178C" w:rsidP="009A178C">
      <w:pPr>
        <w:spacing w:line="240" w:lineRule="auto"/>
        <w:rPr>
          <w:lang w:val="en-US"/>
        </w:rPr>
      </w:pPr>
      <w:r>
        <w:br w:type="page"/>
      </w:r>
    </w:p>
    <w:p w14:paraId="66D76721" w14:textId="0B11234C" w:rsidR="001D1A4F" w:rsidRPr="00710C0E" w:rsidRDefault="001D1A4F" w:rsidP="001D1A4F">
      <w:pPr>
        <w:spacing w:line="240" w:lineRule="auto"/>
        <w:ind w:firstLine="562"/>
        <w:rPr>
          <w:rFonts w:cs="Times New Roman"/>
          <w:szCs w:val="22"/>
        </w:rPr>
      </w:pPr>
      <w:r w:rsidRPr="00710C0E">
        <w:rPr>
          <w:rFonts w:cs="Times New Roman"/>
          <w:szCs w:val="22"/>
        </w:rPr>
        <w:lastRenderedPageBreak/>
        <w:t xml:space="preserve">Balances as at </w:t>
      </w:r>
      <w:r w:rsidR="00E82B1F">
        <w:t>3</w:t>
      </w:r>
      <w:r w:rsidR="00F27239">
        <w:t>1</w:t>
      </w:r>
      <w:r w:rsidR="00E82B1F">
        <w:t xml:space="preserve"> </w:t>
      </w:r>
      <w:r w:rsidR="00F27239">
        <w:t>March</w:t>
      </w:r>
      <w:r w:rsidR="00E82B1F">
        <w:t xml:space="preserve"> </w:t>
      </w:r>
      <w:r w:rsidRPr="00710C0E">
        <w:rPr>
          <w:rFonts w:cs="Times New Roman"/>
          <w:szCs w:val="22"/>
        </w:rPr>
        <w:t>202</w:t>
      </w:r>
      <w:r w:rsidR="00F27239">
        <w:rPr>
          <w:rFonts w:cs="Times New Roman"/>
          <w:szCs w:val="22"/>
        </w:rPr>
        <w:t>6</w:t>
      </w:r>
      <w:r w:rsidRPr="00710C0E">
        <w:rPr>
          <w:rFonts w:cs="Times New Roman"/>
          <w:szCs w:val="22"/>
          <w:cs/>
          <w:lang w:bidi="th-TH"/>
        </w:rPr>
        <w:t xml:space="preserve"> </w:t>
      </w:r>
      <w:r w:rsidRPr="00710C0E">
        <w:rPr>
          <w:rFonts w:cs="Times New Roman"/>
          <w:szCs w:val="22"/>
        </w:rPr>
        <w:t>and 31 December 202</w:t>
      </w:r>
      <w:r w:rsidR="00F27239">
        <w:rPr>
          <w:rFonts w:cs="Times New Roman"/>
          <w:szCs w:val="22"/>
        </w:rPr>
        <w:t>5</w:t>
      </w:r>
      <w:r w:rsidRPr="00710C0E">
        <w:rPr>
          <w:rFonts w:cs="Times New Roman"/>
          <w:szCs w:val="22"/>
          <w:cs/>
          <w:lang w:bidi="th-TH"/>
        </w:rPr>
        <w:t xml:space="preserve"> </w:t>
      </w:r>
      <w:r w:rsidRPr="00710C0E">
        <w:rPr>
          <w:rFonts w:cs="Times New Roman"/>
          <w:szCs w:val="22"/>
        </w:rPr>
        <w:t>with related parties were as follows</w:t>
      </w:r>
      <w:r w:rsidRPr="00710C0E">
        <w:rPr>
          <w:rFonts w:cs="Times New Roman"/>
          <w:szCs w:val="22"/>
          <w:cs/>
          <w:lang w:bidi="th-TH"/>
        </w:rPr>
        <w:t>:</w:t>
      </w:r>
    </w:p>
    <w:p w14:paraId="5C122734" w14:textId="66F298E8" w:rsidR="008A38C1" w:rsidRPr="00710C0E" w:rsidRDefault="008A38C1" w:rsidP="008A38C1">
      <w:pPr>
        <w:rPr>
          <w:rFonts w:cs="Times New Roman"/>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81"/>
        <w:gridCol w:w="1259"/>
        <w:gridCol w:w="181"/>
        <w:gridCol w:w="1259"/>
      </w:tblGrid>
      <w:tr w:rsidR="00194F24" w:rsidRPr="00710C0E" w14:paraId="711A3F07" w14:textId="77777777" w:rsidTr="00BF65A4">
        <w:trPr>
          <w:cantSplit/>
        </w:trPr>
        <w:tc>
          <w:tcPr>
            <w:tcW w:w="3600" w:type="dxa"/>
          </w:tcPr>
          <w:p w14:paraId="58A7A71C" w14:textId="77777777" w:rsidR="00194F24" w:rsidRPr="00710C0E" w:rsidRDefault="00194F24" w:rsidP="00264581">
            <w:pPr>
              <w:spacing w:line="240" w:lineRule="auto"/>
              <w:ind w:left="195" w:hanging="184"/>
              <w:rPr>
                <w:rFonts w:cs="Times New Roman"/>
                <w:b/>
                <w:i/>
                <w:iCs/>
              </w:rPr>
            </w:pPr>
          </w:p>
        </w:tc>
        <w:tc>
          <w:tcPr>
            <w:tcW w:w="2700" w:type="dxa"/>
            <w:gridSpan w:val="3"/>
            <w:vAlign w:val="bottom"/>
          </w:tcPr>
          <w:p w14:paraId="32C2B42A"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Consolidated</w:t>
            </w:r>
          </w:p>
        </w:tc>
        <w:tc>
          <w:tcPr>
            <w:tcW w:w="181" w:type="dxa"/>
            <w:vAlign w:val="bottom"/>
          </w:tcPr>
          <w:p w14:paraId="728684AC"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2D9CBD63"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Separate</w:t>
            </w:r>
          </w:p>
        </w:tc>
      </w:tr>
      <w:tr w:rsidR="00194F24" w:rsidRPr="00710C0E" w14:paraId="532A2C4E" w14:textId="77777777" w:rsidTr="00BF65A4">
        <w:trPr>
          <w:cantSplit/>
        </w:trPr>
        <w:tc>
          <w:tcPr>
            <w:tcW w:w="3600" w:type="dxa"/>
          </w:tcPr>
          <w:p w14:paraId="16F0D500" w14:textId="77777777" w:rsidR="00194F24" w:rsidRPr="00710C0E" w:rsidRDefault="00194F24" w:rsidP="00264581">
            <w:pPr>
              <w:spacing w:line="240" w:lineRule="auto"/>
              <w:ind w:left="195" w:hanging="184"/>
              <w:rPr>
                <w:rFonts w:cs="Times New Roman"/>
                <w:b/>
                <w:bCs/>
                <w:i/>
                <w:iCs/>
                <w:szCs w:val="22"/>
              </w:rPr>
            </w:pPr>
          </w:p>
        </w:tc>
        <w:tc>
          <w:tcPr>
            <w:tcW w:w="2700" w:type="dxa"/>
            <w:gridSpan w:val="3"/>
            <w:vAlign w:val="bottom"/>
          </w:tcPr>
          <w:p w14:paraId="30281261"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1" w:type="dxa"/>
            <w:vAlign w:val="bottom"/>
          </w:tcPr>
          <w:p w14:paraId="0C55E19E" w14:textId="77777777" w:rsidR="00194F24" w:rsidRPr="00710C0E" w:rsidRDefault="00194F2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55BD1DB9" w14:textId="77777777" w:rsidR="00194F24" w:rsidRPr="00710C0E" w:rsidRDefault="00194F2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BF65A4" w:rsidRPr="00710C0E" w14:paraId="06598324" w14:textId="77777777" w:rsidTr="00BF65A4">
        <w:trPr>
          <w:cantSplit/>
        </w:trPr>
        <w:tc>
          <w:tcPr>
            <w:tcW w:w="3600" w:type="dxa"/>
          </w:tcPr>
          <w:p w14:paraId="13F28DF8" w14:textId="77777777" w:rsidR="00F27239" w:rsidRPr="00710C0E" w:rsidRDefault="00F27239" w:rsidP="00F27239">
            <w:pPr>
              <w:spacing w:line="240" w:lineRule="auto"/>
              <w:ind w:left="195" w:hanging="184"/>
              <w:rPr>
                <w:rFonts w:cs="Times New Roman"/>
                <w:b/>
                <w:bCs/>
                <w:i/>
                <w:iCs/>
                <w:szCs w:val="22"/>
              </w:rPr>
            </w:pPr>
          </w:p>
        </w:tc>
        <w:tc>
          <w:tcPr>
            <w:tcW w:w="1260" w:type="dxa"/>
            <w:vAlign w:val="bottom"/>
          </w:tcPr>
          <w:p w14:paraId="557D23D5" w14:textId="650A2A8B" w:rsidR="00F27239" w:rsidRPr="00BF65A4" w:rsidRDefault="00F27239" w:rsidP="00BF65A4">
            <w:pPr>
              <w:pStyle w:val="acctmergecolhdg"/>
              <w:spacing w:line="240" w:lineRule="auto"/>
              <w:ind w:left="-88" w:right="-72"/>
              <w:rPr>
                <w:rFonts w:cs="Times New Roman"/>
                <w:b w:val="0"/>
                <w:bCs/>
              </w:rPr>
            </w:pPr>
            <w:r>
              <w:rPr>
                <w:rFonts w:cs="Times New Roman"/>
                <w:b w:val="0"/>
                <w:bCs/>
              </w:rPr>
              <w:t>31</w:t>
            </w:r>
            <w:r w:rsidR="00BF65A4">
              <w:rPr>
                <w:rFonts w:cs="Times New Roman"/>
                <w:b w:val="0"/>
                <w:bCs/>
              </w:rPr>
              <w:t xml:space="preserve"> </w:t>
            </w:r>
            <w:r>
              <w:rPr>
                <w:b w:val="0"/>
                <w:bCs/>
              </w:rPr>
              <w:t>March</w:t>
            </w:r>
          </w:p>
        </w:tc>
        <w:tc>
          <w:tcPr>
            <w:tcW w:w="181" w:type="dxa"/>
            <w:vAlign w:val="bottom"/>
          </w:tcPr>
          <w:p w14:paraId="3CD49791"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42C772D0" w14:textId="77777777" w:rsidR="00F27239" w:rsidRPr="00710C0E" w:rsidRDefault="00F27239" w:rsidP="00F27239">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1" w:type="dxa"/>
            <w:vAlign w:val="bottom"/>
          </w:tcPr>
          <w:p w14:paraId="788C66EE"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1E1B522D" w14:textId="7A704BA9" w:rsidR="00F27239" w:rsidRPr="00BF65A4" w:rsidRDefault="00F27239" w:rsidP="00BF65A4">
            <w:pPr>
              <w:pStyle w:val="acctmergecolhdg"/>
              <w:spacing w:line="240" w:lineRule="auto"/>
              <w:ind w:left="-88" w:right="-72"/>
              <w:rPr>
                <w:rFonts w:cs="Times New Roman"/>
                <w:b w:val="0"/>
                <w:bCs/>
              </w:rPr>
            </w:pPr>
            <w:r>
              <w:rPr>
                <w:rFonts w:cs="Times New Roman"/>
                <w:b w:val="0"/>
                <w:bCs/>
              </w:rPr>
              <w:t>31</w:t>
            </w:r>
            <w:r w:rsidR="00BF65A4">
              <w:rPr>
                <w:rFonts w:cs="Times New Roman"/>
                <w:b w:val="0"/>
                <w:bCs/>
              </w:rPr>
              <w:t xml:space="preserve"> </w:t>
            </w:r>
            <w:r>
              <w:rPr>
                <w:b w:val="0"/>
                <w:bCs/>
              </w:rPr>
              <w:t>March</w:t>
            </w:r>
          </w:p>
        </w:tc>
        <w:tc>
          <w:tcPr>
            <w:tcW w:w="181" w:type="dxa"/>
            <w:vAlign w:val="bottom"/>
          </w:tcPr>
          <w:p w14:paraId="192C5993"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55750BFB" w14:textId="6ECB06D6" w:rsidR="00F27239" w:rsidRPr="00710C0E" w:rsidRDefault="00F27239" w:rsidP="00F27239">
            <w:pPr>
              <w:pStyle w:val="acctmergecolhdg"/>
              <w:spacing w:line="240" w:lineRule="auto"/>
              <w:ind w:left="-88" w:right="-72"/>
              <w:rPr>
                <w:rFonts w:cs="Times New Roman"/>
                <w:b w:val="0"/>
                <w:bCs/>
                <w:szCs w:val="22"/>
                <w:lang w:val="en-US"/>
              </w:rPr>
            </w:pPr>
            <w:r w:rsidRPr="00710C0E">
              <w:rPr>
                <w:rFonts w:cs="Times New Roman"/>
                <w:b w:val="0"/>
                <w:bCs/>
                <w:szCs w:val="22"/>
                <w:lang w:val="en-US"/>
              </w:rPr>
              <w:t>31</w:t>
            </w:r>
            <w:r w:rsidR="00BF65A4">
              <w:rPr>
                <w:rFonts w:cs="Times New Roman"/>
                <w:b w:val="0"/>
                <w:bCs/>
                <w:szCs w:val="22"/>
                <w:lang w:val="en-US"/>
              </w:rPr>
              <w:t xml:space="preserve"> </w:t>
            </w:r>
            <w:r w:rsidRPr="00710C0E">
              <w:rPr>
                <w:rFonts w:cs="Times New Roman"/>
                <w:b w:val="0"/>
                <w:bCs/>
                <w:szCs w:val="22"/>
                <w:lang w:val="en-US"/>
              </w:rPr>
              <w:t>December</w:t>
            </w:r>
          </w:p>
        </w:tc>
      </w:tr>
      <w:tr w:rsidR="00BF65A4" w:rsidRPr="00710C0E" w14:paraId="1E498FB6" w14:textId="77777777" w:rsidTr="00BF65A4">
        <w:trPr>
          <w:cantSplit/>
        </w:trPr>
        <w:tc>
          <w:tcPr>
            <w:tcW w:w="3600" w:type="dxa"/>
          </w:tcPr>
          <w:p w14:paraId="33089F38" w14:textId="77777777" w:rsidR="00F27239" w:rsidRPr="00710C0E" w:rsidRDefault="00F27239" w:rsidP="00F27239">
            <w:pPr>
              <w:spacing w:line="240" w:lineRule="auto"/>
              <w:ind w:left="195" w:hanging="184"/>
              <w:rPr>
                <w:rFonts w:cs="Times New Roman"/>
                <w:b/>
                <w:bCs/>
                <w:i/>
                <w:iCs/>
                <w:szCs w:val="22"/>
              </w:rPr>
            </w:pPr>
          </w:p>
        </w:tc>
        <w:tc>
          <w:tcPr>
            <w:tcW w:w="1260" w:type="dxa"/>
            <w:vAlign w:val="bottom"/>
          </w:tcPr>
          <w:p w14:paraId="6CD10873" w14:textId="181329BE" w:rsidR="00F27239" w:rsidRPr="00710C0E" w:rsidRDefault="00F27239" w:rsidP="00F27239">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2A3E0D34"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298D4D3F" w14:textId="391B2B1A" w:rsidR="00F27239" w:rsidRPr="00710C0E" w:rsidRDefault="00F27239" w:rsidP="00F27239">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5</w:t>
            </w:r>
          </w:p>
        </w:tc>
        <w:tc>
          <w:tcPr>
            <w:tcW w:w="181" w:type="dxa"/>
            <w:vAlign w:val="bottom"/>
          </w:tcPr>
          <w:p w14:paraId="2CD93D0F"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250833C1" w14:textId="448E2B65" w:rsidR="00F27239" w:rsidRPr="00710C0E" w:rsidRDefault="00F27239" w:rsidP="00F27239">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46B63BA5" w14:textId="77777777" w:rsidR="00F27239" w:rsidRPr="00710C0E" w:rsidRDefault="00F27239" w:rsidP="00F27239">
            <w:pPr>
              <w:pStyle w:val="acctfourfigures"/>
              <w:tabs>
                <w:tab w:val="clear" w:pos="765"/>
                <w:tab w:val="decimal" w:pos="829"/>
              </w:tabs>
              <w:spacing w:line="240" w:lineRule="auto"/>
              <w:ind w:left="-88" w:right="-72" w:firstLine="14"/>
              <w:rPr>
                <w:rFonts w:cs="Times New Roman"/>
                <w:szCs w:val="22"/>
              </w:rPr>
            </w:pPr>
          </w:p>
        </w:tc>
        <w:tc>
          <w:tcPr>
            <w:tcW w:w="1259" w:type="dxa"/>
          </w:tcPr>
          <w:p w14:paraId="581AFC30" w14:textId="21FD1A5D" w:rsidR="00F27239" w:rsidRPr="00710C0E" w:rsidRDefault="00F27239" w:rsidP="00F27239">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5</w:t>
            </w:r>
          </w:p>
        </w:tc>
      </w:tr>
      <w:tr w:rsidR="00F27239" w:rsidRPr="00710C0E" w14:paraId="22360382" w14:textId="77777777" w:rsidTr="00BF65A4">
        <w:trPr>
          <w:cantSplit/>
          <w:tblHeader/>
        </w:trPr>
        <w:tc>
          <w:tcPr>
            <w:tcW w:w="3600" w:type="dxa"/>
          </w:tcPr>
          <w:p w14:paraId="071AFD88" w14:textId="77777777" w:rsidR="00F27239" w:rsidRPr="00710C0E" w:rsidRDefault="00F27239" w:rsidP="00F27239">
            <w:pPr>
              <w:spacing w:line="240" w:lineRule="auto"/>
              <w:ind w:firstLine="11"/>
              <w:rPr>
                <w:rFonts w:cs="Times New Roman"/>
                <w:b/>
                <w:bCs/>
                <w:i/>
                <w:iCs/>
                <w:szCs w:val="22"/>
              </w:rPr>
            </w:pPr>
          </w:p>
        </w:tc>
        <w:tc>
          <w:tcPr>
            <w:tcW w:w="5580" w:type="dxa"/>
            <w:gridSpan w:val="7"/>
          </w:tcPr>
          <w:p w14:paraId="317CF7AA" w14:textId="77777777" w:rsidR="00F27239" w:rsidRPr="00710C0E" w:rsidRDefault="00F27239" w:rsidP="00F27239">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BF65A4" w:rsidRPr="00710C0E" w14:paraId="6B07B76D" w14:textId="77777777" w:rsidTr="00BF65A4">
        <w:trPr>
          <w:cantSplit/>
        </w:trPr>
        <w:tc>
          <w:tcPr>
            <w:tcW w:w="3600" w:type="dxa"/>
          </w:tcPr>
          <w:p w14:paraId="0D316866" w14:textId="77777777" w:rsidR="00F27239" w:rsidRPr="00710C0E" w:rsidRDefault="00F27239" w:rsidP="00F27239">
            <w:pPr>
              <w:spacing w:line="240" w:lineRule="auto"/>
              <w:ind w:left="195" w:hanging="184"/>
              <w:rPr>
                <w:rFonts w:cs="Times New Roman"/>
                <w:szCs w:val="22"/>
              </w:rPr>
            </w:pPr>
            <w:r w:rsidRPr="00710C0E">
              <w:rPr>
                <w:rFonts w:cs="Times New Roman"/>
                <w:b/>
                <w:bCs/>
                <w:i/>
                <w:iCs/>
                <w:szCs w:val="22"/>
              </w:rPr>
              <w:t>Trade accounts receivable</w:t>
            </w:r>
          </w:p>
        </w:tc>
        <w:tc>
          <w:tcPr>
            <w:tcW w:w="1260" w:type="dxa"/>
          </w:tcPr>
          <w:p w14:paraId="3B7EC02F"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c>
          <w:tcPr>
            <w:tcW w:w="181" w:type="dxa"/>
            <w:vAlign w:val="bottom"/>
          </w:tcPr>
          <w:p w14:paraId="089FAE95"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rPr>
            </w:pPr>
          </w:p>
        </w:tc>
        <w:tc>
          <w:tcPr>
            <w:tcW w:w="1259" w:type="dxa"/>
          </w:tcPr>
          <w:p w14:paraId="70F945FE"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c>
          <w:tcPr>
            <w:tcW w:w="181" w:type="dxa"/>
            <w:vAlign w:val="bottom"/>
          </w:tcPr>
          <w:p w14:paraId="25FF267F"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rPr>
            </w:pPr>
          </w:p>
        </w:tc>
        <w:tc>
          <w:tcPr>
            <w:tcW w:w="1259" w:type="dxa"/>
          </w:tcPr>
          <w:p w14:paraId="4874AE7A"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c>
          <w:tcPr>
            <w:tcW w:w="181" w:type="dxa"/>
            <w:vAlign w:val="bottom"/>
          </w:tcPr>
          <w:p w14:paraId="3F565E14"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rPr>
            </w:pPr>
          </w:p>
        </w:tc>
        <w:tc>
          <w:tcPr>
            <w:tcW w:w="1259" w:type="dxa"/>
          </w:tcPr>
          <w:p w14:paraId="6F640459" w14:textId="77777777" w:rsidR="00F27239" w:rsidRPr="00710C0E" w:rsidRDefault="00F27239" w:rsidP="00F27239">
            <w:pPr>
              <w:pStyle w:val="acctfourfigures"/>
              <w:tabs>
                <w:tab w:val="clear" w:pos="765"/>
                <w:tab w:val="decimal" w:pos="829"/>
              </w:tabs>
              <w:spacing w:line="240" w:lineRule="auto"/>
              <w:ind w:right="-86" w:firstLine="14"/>
              <w:rPr>
                <w:rFonts w:cs="Times New Roman"/>
                <w:szCs w:val="22"/>
                <w:lang w:val="en-US"/>
              </w:rPr>
            </w:pPr>
          </w:p>
        </w:tc>
      </w:tr>
      <w:tr w:rsidR="00BF65A4" w:rsidRPr="00710C0E" w14:paraId="3FEF9144" w14:textId="77777777" w:rsidTr="00BF65A4">
        <w:trPr>
          <w:cantSplit/>
        </w:trPr>
        <w:tc>
          <w:tcPr>
            <w:tcW w:w="3600" w:type="dxa"/>
          </w:tcPr>
          <w:p w14:paraId="2214BC6C" w14:textId="228F522C" w:rsidR="0057118F" w:rsidRPr="00710C0E" w:rsidRDefault="0057118F" w:rsidP="0057118F">
            <w:pPr>
              <w:spacing w:line="240" w:lineRule="auto"/>
              <w:ind w:left="195" w:hanging="184"/>
              <w:rPr>
                <w:rFonts w:cs="Times New Roman"/>
                <w:szCs w:val="22"/>
              </w:rPr>
            </w:pPr>
            <w:r w:rsidRPr="00710C0E">
              <w:rPr>
                <w:rFonts w:cs="Times New Roman"/>
                <w:szCs w:val="22"/>
              </w:rPr>
              <w:t>Subsidiaries</w:t>
            </w:r>
          </w:p>
        </w:tc>
        <w:tc>
          <w:tcPr>
            <w:tcW w:w="1260" w:type="dxa"/>
            <w:tcBorders>
              <w:bottom w:val="double" w:sz="4" w:space="0" w:color="auto"/>
            </w:tcBorders>
          </w:tcPr>
          <w:p w14:paraId="108D3D66" w14:textId="62C9F6C5" w:rsidR="0057118F" w:rsidRPr="00710C0E" w:rsidRDefault="009A178C"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15793472"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5DDAA57" w14:textId="3BC994E7" w:rsidR="0057118F" w:rsidRPr="00710C0E" w:rsidRDefault="00BF65A4"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03DCBCE7"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46478F9B" w14:textId="1B21B6B8" w:rsidR="0057118F" w:rsidRPr="00710C0E" w:rsidRDefault="009A178C" w:rsidP="00BF65A4">
            <w:pPr>
              <w:pStyle w:val="acctfourfigures"/>
              <w:tabs>
                <w:tab w:val="clear" w:pos="765"/>
                <w:tab w:val="decimal" w:pos="998"/>
              </w:tabs>
              <w:spacing w:line="240" w:lineRule="auto"/>
              <w:ind w:right="-86" w:firstLine="14"/>
              <w:rPr>
                <w:rFonts w:cs="Times New Roman"/>
                <w:b/>
                <w:bCs/>
                <w:szCs w:val="28"/>
                <w:lang w:val="en-US"/>
              </w:rPr>
            </w:pPr>
            <w:r w:rsidRPr="009A178C">
              <w:rPr>
                <w:rFonts w:cs="Times New Roman"/>
                <w:b/>
                <w:bCs/>
                <w:szCs w:val="28"/>
                <w:lang w:val="en-US"/>
              </w:rPr>
              <w:t>68,045</w:t>
            </w:r>
          </w:p>
        </w:tc>
        <w:tc>
          <w:tcPr>
            <w:tcW w:w="181" w:type="dxa"/>
          </w:tcPr>
          <w:p w14:paraId="425D1529" w14:textId="77777777" w:rsidR="0057118F" w:rsidRPr="00710C0E" w:rsidRDefault="0057118F" w:rsidP="0057118F">
            <w:pPr>
              <w:pStyle w:val="acctfourfigures"/>
              <w:tabs>
                <w:tab w:val="clear" w:pos="765"/>
                <w:tab w:val="decimal" w:pos="829"/>
              </w:tabs>
              <w:spacing w:line="240" w:lineRule="auto"/>
              <w:ind w:right="-86" w:firstLine="14"/>
              <w:rPr>
                <w:rFonts w:cs="Times New Roman"/>
                <w:szCs w:val="22"/>
              </w:rPr>
            </w:pPr>
          </w:p>
        </w:tc>
        <w:tc>
          <w:tcPr>
            <w:tcW w:w="1259" w:type="dxa"/>
            <w:tcBorders>
              <w:bottom w:val="double" w:sz="4" w:space="0" w:color="auto"/>
            </w:tcBorders>
          </w:tcPr>
          <w:p w14:paraId="0801964C" w14:textId="08FDB87D" w:rsidR="0057118F" w:rsidRPr="00710C0E" w:rsidRDefault="0057118F" w:rsidP="00BF65A4">
            <w:pPr>
              <w:pStyle w:val="acctfourfigures"/>
              <w:tabs>
                <w:tab w:val="clear" w:pos="765"/>
                <w:tab w:val="decimal" w:pos="998"/>
              </w:tabs>
              <w:spacing w:line="240" w:lineRule="auto"/>
              <w:ind w:right="-86" w:firstLine="14"/>
              <w:rPr>
                <w:rFonts w:cs="Times New Roman"/>
                <w:szCs w:val="22"/>
                <w:lang w:val="en-US"/>
              </w:rPr>
            </w:pPr>
            <w:r w:rsidRPr="008007C9">
              <w:rPr>
                <w:rFonts w:cs="Times New Roman"/>
                <w:b/>
                <w:bCs/>
                <w:szCs w:val="22"/>
                <w:lang w:val="en-US"/>
              </w:rPr>
              <w:t>99,410</w:t>
            </w:r>
          </w:p>
        </w:tc>
      </w:tr>
      <w:tr w:rsidR="00BF65A4" w:rsidRPr="00710C0E" w14:paraId="03120C51" w14:textId="77777777" w:rsidTr="00BF65A4">
        <w:trPr>
          <w:cantSplit/>
        </w:trPr>
        <w:tc>
          <w:tcPr>
            <w:tcW w:w="3600" w:type="dxa"/>
          </w:tcPr>
          <w:p w14:paraId="64A4A542" w14:textId="77777777" w:rsidR="0057118F" w:rsidRPr="00710C0E" w:rsidRDefault="0057118F" w:rsidP="0057118F">
            <w:pPr>
              <w:spacing w:line="240" w:lineRule="auto"/>
              <w:ind w:left="195" w:hanging="184"/>
              <w:rPr>
                <w:rFonts w:cs="Times New Roman"/>
                <w:b/>
                <w:bCs/>
                <w:szCs w:val="22"/>
              </w:rPr>
            </w:pPr>
          </w:p>
        </w:tc>
        <w:tc>
          <w:tcPr>
            <w:tcW w:w="1260" w:type="dxa"/>
            <w:tcBorders>
              <w:top w:val="double" w:sz="4" w:space="0" w:color="auto"/>
            </w:tcBorders>
          </w:tcPr>
          <w:p w14:paraId="1B64C0BA" w14:textId="77777777" w:rsidR="0057118F" w:rsidRPr="00710C0E" w:rsidRDefault="0057118F" w:rsidP="00BF65A4">
            <w:pPr>
              <w:pStyle w:val="acctfourfigures"/>
              <w:tabs>
                <w:tab w:val="clear" w:pos="765"/>
                <w:tab w:val="decimal" w:pos="728"/>
              </w:tabs>
              <w:spacing w:line="240" w:lineRule="auto"/>
              <w:ind w:right="-86" w:firstLine="14"/>
              <w:rPr>
                <w:rFonts w:cs="Times New Roman"/>
                <w:b/>
                <w:bCs/>
                <w:szCs w:val="22"/>
                <w:lang w:val="en-US"/>
              </w:rPr>
            </w:pPr>
          </w:p>
        </w:tc>
        <w:tc>
          <w:tcPr>
            <w:tcW w:w="181" w:type="dxa"/>
          </w:tcPr>
          <w:p w14:paraId="03425AB1"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top w:val="double" w:sz="4" w:space="0" w:color="auto"/>
            </w:tcBorders>
          </w:tcPr>
          <w:p w14:paraId="239DF7D8" w14:textId="77777777" w:rsidR="0057118F" w:rsidRPr="00710C0E" w:rsidRDefault="0057118F" w:rsidP="0057118F">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1" w:type="dxa"/>
          </w:tcPr>
          <w:p w14:paraId="7E39CE24"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top w:val="double" w:sz="4" w:space="0" w:color="auto"/>
            </w:tcBorders>
          </w:tcPr>
          <w:p w14:paraId="0AA64686" w14:textId="77777777" w:rsidR="0057118F" w:rsidRPr="00710C0E" w:rsidRDefault="0057118F" w:rsidP="0057118F">
            <w:pPr>
              <w:pStyle w:val="acctfourfigures"/>
              <w:tabs>
                <w:tab w:val="clear" w:pos="765"/>
                <w:tab w:val="decimal" w:pos="610"/>
              </w:tabs>
              <w:spacing w:line="240" w:lineRule="auto"/>
              <w:ind w:right="-86" w:firstLine="14"/>
              <w:rPr>
                <w:rFonts w:cs="Times New Roman"/>
                <w:b/>
                <w:bCs/>
                <w:szCs w:val="22"/>
                <w:lang w:val="en-US"/>
              </w:rPr>
            </w:pPr>
          </w:p>
        </w:tc>
        <w:tc>
          <w:tcPr>
            <w:tcW w:w="181" w:type="dxa"/>
          </w:tcPr>
          <w:p w14:paraId="27EC3782"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Borders>
              <w:top w:val="double" w:sz="4" w:space="0" w:color="auto"/>
            </w:tcBorders>
          </w:tcPr>
          <w:p w14:paraId="2C1A2BE0"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lang w:val="en-US"/>
              </w:rPr>
            </w:pPr>
          </w:p>
        </w:tc>
      </w:tr>
      <w:tr w:rsidR="00BF65A4" w:rsidRPr="00710C0E" w14:paraId="4287C643" w14:textId="77777777" w:rsidTr="00BF65A4">
        <w:trPr>
          <w:cantSplit/>
        </w:trPr>
        <w:tc>
          <w:tcPr>
            <w:tcW w:w="3600" w:type="dxa"/>
          </w:tcPr>
          <w:p w14:paraId="666F2E07" w14:textId="143BBE59" w:rsidR="0057118F" w:rsidRPr="00710C0E" w:rsidRDefault="0057118F" w:rsidP="0057118F">
            <w:pPr>
              <w:spacing w:line="240" w:lineRule="auto"/>
              <w:ind w:left="195" w:hanging="184"/>
              <w:rPr>
                <w:rFonts w:cs="Times New Roman"/>
                <w:szCs w:val="22"/>
              </w:rPr>
            </w:pPr>
            <w:r>
              <w:rPr>
                <w:rFonts w:cs="Times New Roman"/>
                <w:b/>
                <w:bCs/>
                <w:i/>
                <w:iCs/>
                <w:szCs w:val="22"/>
              </w:rPr>
              <w:t>Short-term l</w:t>
            </w:r>
            <w:r w:rsidRPr="00C4222E">
              <w:rPr>
                <w:rFonts w:cs="Times New Roman"/>
                <w:b/>
                <w:bCs/>
                <w:i/>
                <w:iCs/>
                <w:szCs w:val="22"/>
              </w:rPr>
              <w:t>oans to</w:t>
            </w:r>
          </w:p>
        </w:tc>
        <w:tc>
          <w:tcPr>
            <w:tcW w:w="1260" w:type="dxa"/>
          </w:tcPr>
          <w:p w14:paraId="5245C1FF" w14:textId="77777777" w:rsidR="0057118F" w:rsidRPr="00710C0E" w:rsidRDefault="0057118F" w:rsidP="00BF65A4">
            <w:pPr>
              <w:pStyle w:val="acctfourfigures"/>
              <w:tabs>
                <w:tab w:val="clear" w:pos="765"/>
                <w:tab w:val="decimal" w:pos="728"/>
              </w:tabs>
              <w:spacing w:line="240" w:lineRule="auto"/>
              <w:ind w:right="-86" w:firstLine="14"/>
              <w:rPr>
                <w:rFonts w:cs="Times New Roman"/>
                <w:b/>
                <w:bCs/>
                <w:szCs w:val="22"/>
                <w:lang w:val="en-US"/>
              </w:rPr>
            </w:pPr>
          </w:p>
        </w:tc>
        <w:tc>
          <w:tcPr>
            <w:tcW w:w="181" w:type="dxa"/>
            <w:vAlign w:val="bottom"/>
          </w:tcPr>
          <w:p w14:paraId="5930435B"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Pr>
          <w:p w14:paraId="2B94CD3B" w14:textId="77777777" w:rsidR="0057118F" w:rsidRPr="00710C0E" w:rsidRDefault="0057118F" w:rsidP="0057118F">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1" w:type="dxa"/>
            <w:vAlign w:val="bottom"/>
          </w:tcPr>
          <w:p w14:paraId="06921BBE" w14:textId="77777777" w:rsidR="0057118F" w:rsidRPr="00710C0E" w:rsidRDefault="0057118F" w:rsidP="0057118F">
            <w:pPr>
              <w:pStyle w:val="acctfourfigures"/>
              <w:tabs>
                <w:tab w:val="clear" w:pos="765"/>
                <w:tab w:val="decimal" w:pos="829"/>
              </w:tabs>
              <w:spacing w:line="240" w:lineRule="auto"/>
              <w:ind w:right="-86" w:firstLine="14"/>
              <w:rPr>
                <w:rFonts w:cs="Times New Roman"/>
                <w:b/>
                <w:bCs/>
                <w:szCs w:val="22"/>
              </w:rPr>
            </w:pPr>
          </w:p>
        </w:tc>
        <w:tc>
          <w:tcPr>
            <w:tcW w:w="1259" w:type="dxa"/>
          </w:tcPr>
          <w:p w14:paraId="2E3EEA31" w14:textId="77777777" w:rsidR="0057118F" w:rsidRPr="00710C0E" w:rsidRDefault="0057118F" w:rsidP="0057118F">
            <w:pPr>
              <w:pStyle w:val="acctfourfigures"/>
              <w:tabs>
                <w:tab w:val="clear" w:pos="765"/>
                <w:tab w:val="decimal" w:pos="610"/>
              </w:tabs>
              <w:spacing w:line="240" w:lineRule="auto"/>
              <w:ind w:right="-86" w:firstLine="14"/>
              <w:rPr>
                <w:rFonts w:cs="Times New Roman"/>
                <w:b/>
                <w:bCs/>
                <w:szCs w:val="22"/>
                <w:lang w:val="en-US"/>
              </w:rPr>
            </w:pPr>
          </w:p>
        </w:tc>
        <w:tc>
          <w:tcPr>
            <w:tcW w:w="181" w:type="dxa"/>
            <w:vAlign w:val="bottom"/>
          </w:tcPr>
          <w:p w14:paraId="3EAB2D0C" w14:textId="77777777" w:rsidR="0057118F" w:rsidRPr="00710C0E" w:rsidRDefault="0057118F" w:rsidP="0057118F">
            <w:pPr>
              <w:pStyle w:val="acctfourfigures"/>
              <w:tabs>
                <w:tab w:val="clear" w:pos="765"/>
                <w:tab w:val="decimal" w:pos="829"/>
              </w:tabs>
              <w:spacing w:line="240" w:lineRule="auto"/>
              <w:ind w:right="-86" w:firstLine="14"/>
              <w:rPr>
                <w:rFonts w:cs="Times New Roman"/>
                <w:szCs w:val="22"/>
              </w:rPr>
            </w:pPr>
          </w:p>
        </w:tc>
        <w:tc>
          <w:tcPr>
            <w:tcW w:w="1259" w:type="dxa"/>
          </w:tcPr>
          <w:p w14:paraId="47EBF7A1" w14:textId="77777777" w:rsidR="0057118F" w:rsidRPr="00710C0E" w:rsidRDefault="0057118F" w:rsidP="0057118F">
            <w:pPr>
              <w:pStyle w:val="acctfourfigures"/>
              <w:tabs>
                <w:tab w:val="clear" w:pos="765"/>
                <w:tab w:val="decimal" w:pos="829"/>
              </w:tabs>
              <w:spacing w:line="240" w:lineRule="auto"/>
              <w:ind w:right="-86" w:firstLine="14"/>
              <w:rPr>
                <w:rFonts w:cs="Times New Roman"/>
                <w:szCs w:val="22"/>
                <w:lang w:val="en-US"/>
              </w:rPr>
            </w:pPr>
          </w:p>
        </w:tc>
      </w:tr>
      <w:tr w:rsidR="00BF65A4" w:rsidRPr="00710C0E" w14:paraId="7D4E56F2" w14:textId="77777777" w:rsidTr="00BF65A4">
        <w:trPr>
          <w:cantSplit/>
        </w:trPr>
        <w:tc>
          <w:tcPr>
            <w:tcW w:w="3600" w:type="dxa"/>
          </w:tcPr>
          <w:p w14:paraId="0FF05CA4" w14:textId="5D3F33B7" w:rsidR="0057118F" w:rsidRPr="00710C0E" w:rsidRDefault="0057118F" w:rsidP="0057118F">
            <w:pPr>
              <w:spacing w:line="240" w:lineRule="auto"/>
              <w:ind w:left="195" w:hanging="184"/>
              <w:rPr>
                <w:rFonts w:cs="Times New Roman"/>
                <w:b/>
                <w:bCs/>
                <w:i/>
                <w:iCs/>
                <w:szCs w:val="22"/>
              </w:rPr>
            </w:pPr>
            <w:r w:rsidRPr="00710C0E">
              <w:rPr>
                <w:rFonts w:cs="Times New Roman"/>
                <w:szCs w:val="22"/>
              </w:rPr>
              <w:t>Subsidiaries</w:t>
            </w:r>
          </w:p>
        </w:tc>
        <w:tc>
          <w:tcPr>
            <w:tcW w:w="1260" w:type="dxa"/>
            <w:tcBorders>
              <w:bottom w:val="double" w:sz="4" w:space="0" w:color="auto"/>
            </w:tcBorders>
          </w:tcPr>
          <w:p w14:paraId="131ECB09" w14:textId="7CADAF2B" w:rsidR="0057118F" w:rsidRPr="00710C0E" w:rsidRDefault="009A178C"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1F5FC860" w14:textId="77777777" w:rsidR="0057118F" w:rsidRPr="00C4222E" w:rsidRDefault="0057118F" w:rsidP="0057118F">
            <w:pPr>
              <w:pStyle w:val="acctfourfigures"/>
              <w:tabs>
                <w:tab w:val="clear" w:pos="765"/>
              </w:tabs>
              <w:spacing w:line="240" w:lineRule="auto"/>
              <w:ind w:right="-86" w:firstLine="14"/>
              <w:rPr>
                <w:rFonts w:cs="Times New Roman"/>
                <w:b/>
                <w:bCs/>
                <w:szCs w:val="22"/>
                <w:lang w:val="en-US"/>
              </w:rPr>
            </w:pPr>
          </w:p>
        </w:tc>
        <w:tc>
          <w:tcPr>
            <w:tcW w:w="1259" w:type="dxa"/>
            <w:tcBorders>
              <w:bottom w:val="double" w:sz="4" w:space="0" w:color="auto"/>
            </w:tcBorders>
          </w:tcPr>
          <w:p w14:paraId="3896D5E1" w14:textId="2D821756" w:rsidR="0057118F" w:rsidRPr="00710C0E" w:rsidRDefault="0057118F"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tcPr>
          <w:p w14:paraId="0D97EBC3" w14:textId="77777777" w:rsidR="0057118F" w:rsidRPr="00C4222E" w:rsidRDefault="0057118F" w:rsidP="0057118F">
            <w:pPr>
              <w:pStyle w:val="acctfourfigures"/>
              <w:tabs>
                <w:tab w:val="clear" w:pos="765"/>
              </w:tabs>
              <w:spacing w:line="240" w:lineRule="auto"/>
              <w:ind w:right="-86" w:firstLine="14"/>
              <w:rPr>
                <w:rFonts w:cs="Times New Roman"/>
                <w:b/>
                <w:bCs/>
                <w:szCs w:val="22"/>
                <w:lang w:val="en-US"/>
              </w:rPr>
            </w:pPr>
          </w:p>
        </w:tc>
        <w:tc>
          <w:tcPr>
            <w:tcW w:w="1259" w:type="dxa"/>
            <w:tcBorders>
              <w:bottom w:val="double" w:sz="4" w:space="0" w:color="auto"/>
            </w:tcBorders>
          </w:tcPr>
          <w:p w14:paraId="183C5535" w14:textId="0171D74A" w:rsidR="0057118F" w:rsidRPr="00710C0E" w:rsidRDefault="009A178C" w:rsidP="00BF65A4">
            <w:pPr>
              <w:pStyle w:val="acctfourfigures"/>
              <w:tabs>
                <w:tab w:val="clear" w:pos="765"/>
                <w:tab w:val="decimal" w:pos="998"/>
              </w:tabs>
              <w:spacing w:line="240" w:lineRule="auto"/>
              <w:ind w:right="-86" w:firstLine="14"/>
              <w:rPr>
                <w:rFonts w:cs="Times New Roman"/>
                <w:b/>
                <w:bCs/>
                <w:szCs w:val="22"/>
                <w:lang w:val="en-US"/>
              </w:rPr>
            </w:pPr>
            <w:r>
              <w:rPr>
                <w:rFonts w:cs="Times New Roman"/>
                <w:b/>
                <w:bCs/>
                <w:szCs w:val="22"/>
                <w:lang w:val="en-US"/>
              </w:rPr>
              <w:t>79,000</w:t>
            </w:r>
          </w:p>
        </w:tc>
        <w:tc>
          <w:tcPr>
            <w:tcW w:w="181" w:type="dxa"/>
          </w:tcPr>
          <w:p w14:paraId="5D9DA306" w14:textId="77777777" w:rsidR="0057118F" w:rsidRPr="00C4222E" w:rsidRDefault="0057118F" w:rsidP="0057118F">
            <w:pPr>
              <w:pStyle w:val="acctfourfigures"/>
              <w:tabs>
                <w:tab w:val="clear" w:pos="765"/>
              </w:tabs>
              <w:spacing w:line="240" w:lineRule="auto"/>
              <w:ind w:right="-86" w:firstLine="14"/>
              <w:rPr>
                <w:rFonts w:cs="Times New Roman"/>
                <w:b/>
                <w:bCs/>
                <w:szCs w:val="22"/>
                <w:lang w:val="en-US"/>
              </w:rPr>
            </w:pPr>
          </w:p>
        </w:tc>
        <w:tc>
          <w:tcPr>
            <w:tcW w:w="1259" w:type="dxa"/>
            <w:tcBorders>
              <w:bottom w:val="double" w:sz="4" w:space="0" w:color="auto"/>
            </w:tcBorders>
          </w:tcPr>
          <w:p w14:paraId="0384160B" w14:textId="480103E1" w:rsidR="0057118F" w:rsidRPr="00C4222E" w:rsidRDefault="0057118F" w:rsidP="00BF65A4">
            <w:pPr>
              <w:pStyle w:val="acctfourfigures"/>
              <w:tabs>
                <w:tab w:val="clear" w:pos="765"/>
                <w:tab w:val="decimal" w:pos="998"/>
              </w:tabs>
              <w:spacing w:line="240" w:lineRule="auto"/>
              <w:ind w:right="-86" w:firstLine="14"/>
              <w:rPr>
                <w:rFonts w:cs="Times New Roman"/>
                <w:b/>
                <w:bCs/>
                <w:szCs w:val="22"/>
                <w:lang w:val="en-US"/>
              </w:rPr>
            </w:pPr>
            <w:r w:rsidRPr="00177895">
              <w:rPr>
                <w:rFonts w:cs="Times New Roman"/>
                <w:b/>
                <w:bCs/>
                <w:szCs w:val="22"/>
                <w:lang w:val="en-US"/>
              </w:rPr>
              <w:t>79,000</w:t>
            </w:r>
          </w:p>
        </w:tc>
      </w:tr>
      <w:tr w:rsidR="0057118F" w:rsidRPr="00710C0E" w14:paraId="29F03CE3" w14:textId="77777777" w:rsidTr="007D26BB">
        <w:trPr>
          <w:cantSplit/>
        </w:trPr>
        <w:tc>
          <w:tcPr>
            <w:tcW w:w="9180" w:type="dxa"/>
            <w:gridSpan w:val="8"/>
          </w:tcPr>
          <w:p w14:paraId="33A272B9" w14:textId="77777777" w:rsidR="0057118F" w:rsidRDefault="0057118F" w:rsidP="0057118F">
            <w:pPr>
              <w:spacing w:line="240" w:lineRule="auto"/>
              <w:ind w:left="195" w:hanging="184"/>
              <w:rPr>
                <w:rFonts w:cs="Times New Roman"/>
                <w:b/>
                <w:bCs/>
                <w:i/>
                <w:iCs/>
                <w:szCs w:val="22"/>
              </w:rPr>
            </w:pPr>
          </w:p>
          <w:p w14:paraId="68FE0705" w14:textId="438C5DBC" w:rsidR="0057118F" w:rsidRDefault="0057118F" w:rsidP="0057118F">
            <w:pPr>
              <w:spacing w:line="240" w:lineRule="auto"/>
              <w:ind w:left="13"/>
              <w:jc w:val="thaiDistribute"/>
              <w:rPr>
                <w:rFonts w:cstheme="minorBidi"/>
                <w:szCs w:val="28"/>
                <w:lang w:bidi="th-TH"/>
              </w:rPr>
            </w:pPr>
            <w:r w:rsidRPr="00C4222E">
              <w:rPr>
                <w:rFonts w:cs="Times New Roman"/>
                <w:szCs w:val="22"/>
              </w:rPr>
              <w:t xml:space="preserve">As at </w:t>
            </w:r>
            <w:r w:rsidR="00C364D3">
              <w:t>31 March 2026</w:t>
            </w:r>
            <w:r w:rsidRPr="00C4222E">
              <w:rPr>
                <w:rFonts w:cs="Times New Roman"/>
                <w:szCs w:val="22"/>
              </w:rPr>
              <w:t xml:space="preserve">, the Company had short-term loans to subsidiaries </w:t>
            </w:r>
            <w:r>
              <w:rPr>
                <w:rFonts w:cs="Times New Roman"/>
                <w:szCs w:val="22"/>
              </w:rPr>
              <w:t xml:space="preserve">which </w:t>
            </w:r>
            <w:r>
              <w:rPr>
                <w:rFonts w:cstheme="minorBidi"/>
                <w:szCs w:val="28"/>
                <w:lang w:val="en-US" w:bidi="th-TH"/>
              </w:rPr>
              <w:t xml:space="preserve">is </w:t>
            </w:r>
            <w:r w:rsidRPr="00217ABF">
              <w:rPr>
                <w:rFonts w:cstheme="minorBidi"/>
                <w:szCs w:val="28"/>
                <w:lang w:val="en-US" w:bidi="th-TH"/>
              </w:rPr>
              <w:t>promissory notes</w:t>
            </w:r>
            <w:r>
              <w:rPr>
                <w:rFonts w:cstheme="minorBidi"/>
                <w:szCs w:val="28"/>
                <w:lang w:val="en-US" w:bidi="th-TH"/>
              </w:rPr>
              <w:t xml:space="preserve"> </w:t>
            </w:r>
            <w:r w:rsidRPr="00C4222E">
              <w:rPr>
                <w:rFonts w:cs="Times New Roman"/>
                <w:szCs w:val="22"/>
              </w:rPr>
              <w:t xml:space="preserve">amounting to Baht </w:t>
            </w:r>
            <w:r w:rsidR="009A178C">
              <w:rPr>
                <w:rFonts w:cs="Times New Roman"/>
                <w:szCs w:val="22"/>
              </w:rPr>
              <w:t>79</w:t>
            </w:r>
            <w:r w:rsidRPr="00C4222E">
              <w:rPr>
                <w:rFonts w:cs="Times New Roman"/>
                <w:szCs w:val="22"/>
              </w:rPr>
              <w:t xml:space="preserve"> million</w:t>
            </w:r>
            <w:r>
              <w:rPr>
                <w:rFonts w:cs="Times New Roman"/>
                <w:szCs w:val="22"/>
              </w:rPr>
              <w:t xml:space="preserve"> </w:t>
            </w:r>
            <w:r w:rsidRPr="00C83B96">
              <w:rPr>
                <w:rFonts w:cs="Times New Roman"/>
                <w:szCs w:val="22"/>
              </w:rPr>
              <w:t>(</w:t>
            </w:r>
            <w:r w:rsidRPr="007D6BA6">
              <w:rPr>
                <w:rFonts w:cstheme="minorBidi"/>
                <w:szCs w:val="28"/>
                <w:lang w:bidi="th-TH"/>
              </w:rPr>
              <w:t>principal</w:t>
            </w:r>
            <w:r w:rsidRPr="00C83B96">
              <w:rPr>
                <w:rFonts w:cs="Times New Roman"/>
                <w:szCs w:val="22"/>
              </w:rPr>
              <w:t xml:space="preserve"> amount of </w:t>
            </w:r>
            <w:r>
              <w:rPr>
                <w:rFonts w:cs="Times New Roman"/>
                <w:szCs w:val="22"/>
              </w:rPr>
              <w:t>Baht</w:t>
            </w:r>
            <w:r w:rsidRPr="00C83B96">
              <w:rPr>
                <w:rFonts w:cs="Times New Roman"/>
                <w:szCs w:val="22"/>
              </w:rPr>
              <w:t xml:space="preserve"> </w:t>
            </w:r>
            <w:r w:rsidR="009A178C">
              <w:rPr>
                <w:rFonts w:cs="Times New Roman"/>
                <w:szCs w:val="22"/>
              </w:rPr>
              <w:t>84</w:t>
            </w:r>
            <w:r w:rsidRPr="00C83B96">
              <w:rPr>
                <w:rFonts w:cs="Times New Roman"/>
                <w:szCs w:val="22"/>
              </w:rPr>
              <w:t xml:space="preserve"> million</w:t>
            </w:r>
            <w:r>
              <w:rPr>
                <w:rFonts w:cstheme="minorBidi" w:hint="cs"/>
                <w:szCs w:val="28"/>
                <w:cs/>
                <w:lang w:bidi="th-TH"/>
              </w:rPr>
              <w:t xml:space="preserve"> </w:t>
            </w:r>
            <w:r>
              <w:rPr>
                <w:rFonts w:cstheme="minorBidi"/>
                <w:szCs w:val="28"/>
                <w:lang w:val="en-US" w:bidi="th-TH"/>
              </w:rPr>
              <w:t>less allowance for</w:t>
            </w:r>
            <w:r w:rsidRPr="00C83B96">
              <w:rPr>
                <w:rFonts w:cs="Times New Roman"/>
                <w:szCs w:val="22"/>
              </w:rPr>
              <w:t xml:space="preserve"> expected credit loss</w:t>
            </w:r>
            <w:r>
              <w:rPr>
                <w:rFonts w:cs="Times New Roman"/>
                <w:szCs w:val="22"/>
              </w:rPr>
              <w:t>es</w:t>
            </w:r>
            <w:r w:rsidRPr="00C83B96">
              <w:rPr>
                <w:rFonts w:cs="Times New Roman"/>
                <w:szCs w:val="22"/>
              </w:rPr>
              <w:t xml:space="preserve"> of </w:t>
            </w:r>
            <w:r>
              <w:rPr>
                <w:rFonts w:cs="Times New Roman"/>
                <w:szCs w:val="22"/>
              </w:rPr>
              <w:t xml:space="preserve">Baht </w:t>
            </w:r>
            <w:r w:rsidR="009A178C">
              <w:rPr>
                <w:rFonts w:cs="Times New Roman"/>
                <w:szCs w:val="22"/>
              </w:rPr>
              <w:t>5</w:t>
            </w:r>
            <w:r w:rsidRPr="00C83B96">
              <w:rPr>
                <w:rFonts w:cs="Times New Roman"/>
                <w:szCs w:val="22"/>
              </w:rPr>
              <w:t xml:space="preserve"> million)</w:t>
            </w:r>
            <w:r>
              <w:rPr>
                <w:rFonts w:cs="Times New Roman"/>
                <w:szCs w:val="22"/>
              </w:rPr>
              <w:t>,</w:t>
            </w:r>
            <w:r w:rsidRPr="00C4222E">
              <w:rPr>
                <w:rFonts w:cs="Times New Roman"/>
                <w:szCs w:val="22"/>
              </w:rPr>
              <w:t xml:space="preserve"> bearing interest at </w:t>
            </w:r>
            <w:r w:rsidRPr="00A263B2">
              <w:rPr>
                <w:rFonts w:cs="Times New Roman"/>
                <w:szCs w:val="22"/>
              </w:rPr>
              <w:t xml:space="preserve">the rate of </w:t>
            </w:r>
            <w:r w:rsidR="009A178C">
              <w:rPr>
                <w:rFonts w:cs="Times New Roman"/>
                <w:szCs w:val="22"/>
              </w:rPr>
              <w:t>3.6</w:t>
            </w:r>
            <w:r w:rsidRPr="00A263B2">
              <w:rPr>
                <w:rFonts w:cs="Times New Roman"/>
                <w:szCs w:val="22"/>
              </w:rPr>
              <w:t>% per</w:t>
            </w:r>
            <w:r w:rsidRPr="00C4222E">
              <w:rPr>
                <w:rFonts w:cs="Times New Roman"/>
                <w:szCs w:val="22"/>
              </w:rPr>
              <w:t xml:space="preserve"> annum and repayable on demand</w:t>
            </w:r>
            <w:r>
              <w:rPr>
                <w:rFonts w:cs="Times New Roman"/>
                <w:szCs w:val="22"/>
              </w:rPr>
              <w:t>.</w:t>
            </w:r>
          </w:p>
          <w:p w14:paraId="3A249EE3" w14:textId="21830854" w:rsidR="0057118F" w:rsidRPr="00710C0E" w:rsidRDefault="0057118F" w:rsidP="0057118F">
            <w:pPr>
              <w:spacing w:line="240" w:lineRule="auto"/>
              <w:ind w:left="13"/>
              <w:jc w:val="thaiDistribute"/>
              <w:rPr>
                <w:rFonts w:cs="Times New Roman"/>
                <w:szCs w:val="22"/>
                <w:lang w:val="en-US"/>
              </w:rPr>
            </w:pPr>
          </w:p>
        </w:tc>
      </w:tr>
      <w:tr w:rsidR="00B11CF7" w:rsidRPr="00710C0E" w14:paraId="6D460056" w14:textId="77777777" w:rsidTr="00BF65A4">
        <w:trPr>
          <w:cantSplit/>
        </w:trPr>
        <w:tc>
          <w:tcPr>
            <w:tcW w:w="3600" w:type="dxa"/>
          </w:tcPr>
          <w:p w14:paraId="5EA60622" w14:textId="77777777" w:rsidR="00B11CF7" w:rsidRPr="00710C0E" w:rsidRDefault="00B11CF7" w:rsidP="002E057B">
            <w:pPr>
              <w:spacing w:line="240" w:lineRule="auto"/>
              <w:ind w:left="195" w:firstLine="345"/>
              <w:rPr>
                <w:rFonts w:cs="Times New Roman"/>
                <w:b/>
                <w:i/>
                <w:iCs/>
              </w:rPr>
            </w:pPr>
          </w:p>
        </w:tc>
        <w:tc>
          <w:tcPr>
            <w:tcW w:w="2700" w:type="dxa"/>
            <w:gridSpan w:val="3"/>
            <w:vAlign w:val="bottom"/>
          </w:tcPr>
          <w:p w14:paraId="22463C24"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Consolidated</w:t>
            </w:r>
          </w:p>
        </w:tc>
        <w:tc>
          <w:tcPr>
            <w:tcW w:w="181" w:type="dxa"/>
            <w:vAlign w:val="bottom"/>
          </w:tcPr>
          <w:p w14:paraId="7B7DF93B"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2ACF4991"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Separate</w:t>
            </w:r>
          </w:p>
        </w:tc>
      </w:tr>
      <w:tr w:rsidR="00B11CF7" w:rsidRPr="00710C0E" w14:paraId="5E17540C" w14:textId="77777777" w:rsidTr="00BF65A4">
        <w:trPr>
          <w:cantSplit/>
        </w:trPr>
        <w:tc>
          <w:tcPr>
            <w:tcW w:w="3600" w:type="dxa"/>
          </w:tcPr>
          <w:p w14:paraId="3187DA14" w14:textId="77777777" w:rsidR="00B11CF7" w:rsidRPr="00710C0E" w:rsidRDefault="00B11CF7" w:rsidP="002E057B">
            <w:pPr>
              <w:spacing w:line="240" w:lineRule="auto"/>
              <w:ind w:left="195" w:firstLine="345"/>
              <w:rPr>
                <w:rFonts w:cs="Times New Roman"/>
                <w:b/>
                <w:bCs/>
                <w:i/>
                <w:iCs/>
                <w:szCs w:val="22"/>
              </w:rPr>
            </w:pPr>
          </w:p>
        </w:tc>
        <w:tc>
          <w:tcPr>
            <w:tcW w:w="2700" w:type="dxa"/>
            <w:gridSpan w:val="3"/>
            <w:vAlign w:val="bottom"/>
          </w:tcPr>
          <w:p w14:paraId="43C60E67"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financial statements</w:t>
            </w:r>
          </w:p>
        </w:tc>
        <w:tc>
          <w:tcPr>
            <w:tcW w:w="181" w:type="dxa"/>
            <w:vAlign w:val="bottom"/>
          </w:tcPr>
          <w:p w14:paraId="202356CB"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06C56744" w14:textId="77777777" w:rsidR="00B11CF7" w:rsidRPr="00710C0E" w:rsidRDefault="00B11CF7" w:rsidP="002E057B">
            <w:pPr>
              <w:pStyle w:val="acctmergecolhdg"/>
              <w:spacing w:line="240" w:lineRule="auto"/>
              <w:ind w:left="-75" w:right="-77"/>
              <w:rPr>
                <w:rFonts w:cs="Times New Roman"/>
                <w:szCs w:val="22"/>
              </w:rPr>
            </w:pPr>
            <w:r w:rsidRPr="00710C0E">
              <w:rPr>
                <w:rFonts w:cs="Times New Roman"/>
                <w:szCs w:val="22"/>
              </w:rPr>
              <w:t>financial statements</w:t>
            </w:r>
          </w:p>
        </w:tc>
      </w:tr>
      <w:tr w:rsidR="00BF65A4" w:rsidRPr="00710C0E" w14:paraId="6246635C" w14:textId="77777777" w:rsidTr="00BF65A4">
        <w:trPr>
          <w:cantSplit/>
        </w:trPr>
        <w:tc>
          <w:tcPr>
            <w:tcW w:w="3600" w:type="dxa"/>
          </w:tcPr>
          <w:p w14:paraId="400040FA" w14:textId="77777777" w:rsidR="00B11CF7" w:rsidRPr="00710C0E" w:rsidRDefault="00B11CF7" w:rsidP="002E057B">
            <w:pPr>
              <w:spacing w:line="240" w:lineRule="auto"/>
              <w:ind w:left="195" w:firstLine="345"/>
              <w:rPr>
                <w:rFonts w:cs="Times New Roman"/>
                <w:b/>
                <w:bCs/>
                <w:i/>
                <w:iCs/>
                <w:szCs w:val="22"/>
              </w:rPr>
            </w:pPr>
          </w:p>
        </w:tc>
        <w:tc>
          <w:tcPr>
            <w:tcW w:w="1260" w:type="dxa"/>
            <w:vAlign w:val="bottom"/>
          </w:tcPr>
          <w:p w14:paraId="23C814AE" w14:textId="4F17E284" w:rsidR="00B11CF7" w:rsidRPr="00BF65A4" w:rsidRDefault="00B11CF7" w:rsidP="00BF65A4">
            <w:pPr>
              <w:pStyle w:val="acctmergecolhdg"/>
              <w:spacing w:line="240" w:lineRule="auto"/>
              <w:ind w:left="-88" w:right="-72"/>
              <w:rPr>
                <w:rFonts w:cs="Times New Roman"/>
                <w:b w:val="0"/>
                <w:bCs/>
              </w:rPr>
            </w:pPr>
            <w:r>
              <w:rPr>
                <w:rFonts w:cs="Times New Roman"/>
                <w:b w:val="0"/>
                <w:bCs/>
              </w:rPr>
              <w:t>31</w:t>
            </w:r>
            <w:r w:rsidR="00BF65A4">
              <w:rPr>
                <w:rFonts w:cs="Times New Roman"/>
                <w:b w:val="0"/>
                <w:bCs/>
              </w:rPr>
              <w:t xml:space="preserve"> </w:t>
            </w:r>
            <w:r>
              <w:rPr>
                <w:b w:val="0"/>
                <w:bCs/>
              </w:rPr>
              <w:t>March</w:t>
            </w:r>
          </w:p>
        </w:tc>
        <w:tc>
          <w:tcPr>
            <w:tcW w:w="181" w:type="dxa"/>
            <w:vAlign w:val="bottom"/>
          </w:tcPr>
          <w:p w14:paraId="4DCE243D"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78510782" w14:textId="77777777" w:rsidR="00B11CF7" w:rsidRPr="00710C0E" w:rsidRDefault="00B11CF7" w:rsidP="002E057B">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c>
          <w:tcPr>
            <w:tcW w:w="181" w:type="dxa"/>
            <w:vAlign w:val="bottom"/>
          </w:tcPr>
          <w:p w14:paraId="5799EDC7"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0E1C78F5" w14:textId="0081F756" w:rsidR="00B11CF7" w:rsidRPr="00BF65A4" w:rsidRDefault="00B11CF7" w:rsidP="00BF65A4">
            <w:pPr>
              <w:pStyle w:val="acctmergecolhdg"/>
              <w:spacing w:line="240" w:lineRule="auto"/>
              <w:ind w:left="-88" w:right="-72"/>
              <w:rPr>
                <w:rFonts w:cs="Times New Roman"/>
                <w:b w:val="0"/>
                <w:bCs/>
              </w:rPr>
            </w:pPr>
            <w:r>
              <w:rPr>
                <w:rFonts w:cs="Times New Roman"/>
                <w:b w:val="0"/>
                <w:bCs/>
              </w:rPr>
              <w:t>31</w:t>
            </w:r>
            <w:r w:rsidR="00BF65A4">
              <w:rPr>
                <w:rFonts w:cs="Times New Roman"/>
                <w:b w:val="0"/>
                <w:bCs/>
              </w:rPr>
              <w:t xml:space="preserve"> </w:t>
            </w:r>
            <w:r>
              <w:rPr>
                <w:b w:val="0"/>
                <w:bCs/>
              </w:rPr>
              <w:t>March</w:t>
            </w:r>
          </w:p>
        </w:tc>
        <w:tc>
          <w:tcPr>
            <w:tcW w:w="181" w:type="dxa"/>
            <w:vAlign w:val="bottom"/>
          </w:tcPr>
          <w:p w14:paraId="75590CD1"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744DA881" w14:textId="77777777" w:rsidR="00B11CF7" w:rsidRPr="00710C0E" w:rsidRDefault="00B11CF7" w:rsidP="002E057B">
            <w:pPr>
              <w:pStyle w:val="acctmergecolhdg"/>
              <w:spacing w:line="240" w:lineRule="auto"/>
              <w:ind w:left="-88" w:right="-72"/>
              <w:rPr>
                <w:rFonts w:cs="Times New Roman"/>
                <w:b w:val="0"/>
                <w:bCs/>
                <w:szCs w:val="22"/>
                <w:lang w:val="en-US"/>
              </w:rPr>
            </w:pPr>
            <w:r w:rsidRPr="00710C0E">
              <w:rPr>
                <w:rFonts w:cs="Times New Roman"/>
                <w:b w:val="0"/>
                <w:bCs/>
                <w:szCs w:val="22"/>
                <w:lang w:val="en-US"/>
              </w:rPr>
              <w:t>31 December</w:t>
            </w:r>
          </w:p>
        </w:tc>
      </w:tr>
      <w:tr w:rsidR="00BF65A4" w:rsidRPr="00710C0E" w14:paraId="63B2E73F" w14:textId="77777777" w:rsidTr="00BF65A4">
        <w:trPr>
          <w:cantSplit/>
        </w:trPr>
        <w:tc>
          <w:tcPr>
            <w:tcW w:w="3600" w:type="dxa"/>
          </w:tcPr>
          <w:p w14:paraId="415E9C0F" w14:textId="77777777" w:rsidR="00B11CF7" w:rsidRPr="00710C0E" w:rsidRDefault="00B11CF7" w:rsidP="002E057B">
            <w:pPr>
              <w:spacing w:line="240" w:lineRule="auto"/>
              <w:ind w:left="195" w:firstLine="345"/>
              <w:rPr>
                <w:rFonts w:cs="Times New Roman"/>
                <w:b/>
                <w:bCs/>
                <w:i/>
                <w:iCs/>
                <w:szCs w:val="22"/>
              </w:rPr>
            </w:pPr>
          </w:p>
        </w:tc>
        <w:tc>
          <w:tcPr>
            <w:tcW w:w="1260" w:type="dxa"/>
            <w:vAlign w:val="bottom"/>
          </w:tcPr>
          <w:p w14:paraId="6595CAE8" w14:textId="77777777" w:rsidR="00B11CF7" w:rsidRPr="00710C0E" w:rsidRDefault="00B11CF7" w:rsidP="002E057B">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3E960FDB"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1DEB1BC7" w14:textId="77777777" w:rsidR="00B11CF7" w:rsidRPr="00710C0E" w:rsidRDefault="00B11CF7" w:rsidP="002E057B">
            <w:pPr>
              <w:pStyle w:val="acctmergecolhdg"/>
              <w:spacing w:line="240" w:lineRule="auto"/>
              <w:ind w:left="-88" w:right="-72"/>
              <w:rPr>
                <w:rFonts w:cs="Times New Roman"/>
                <w:b w:val="0"/>
                <w:bCs/>
                <w:szCs w:val="22"/>
                <w:lang w:val="en-US"/>
              </w:rPr>
            </w:pPr>
            <w:r w:rsidRPr="00710C0E">
              <w:rPr>
                <w:rFonts w:cs="Times New Roman"/>
                <w:b w:val="0"/>
                <w:bCs/>
                <w:szCs w:val="22"/>
                <w:lang w:val="en-US"/>
              </w:rPr>
              <w:t>202</w:t>
            </w:r>
            <w:r>
              <w:rPr>
                <w:rFonts w:cs="Times New Roman"/>
                <w:b w:val="0"/>
                <w:bCs/>
                <w:szCs w:val="22"/>
                <w:lang w:val="en-US"/>
              </w:rPr>
              <w:t>5</w:t>
            </w:r>
          </w:p>
        </w:tc>
        <w:tc>
          <w:tcPr>
            <w:tcW w:w="181" w:type="dxa"/>
            <w:vAlign w:val="bottom"/>
          </w:tcPr>
          <w:p w14:paraId="5F956540"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vAlign w:val="bottom"/>
          </w:tcPr>
          <w:p w14:paraId="015A3ECA" w14:textId="77777777" w:rsidR="00B11CF7" w:rsidRPr="00710C0E" w:rsidRDefault="00B11CF7" w:rsidP="002E057B">
            <w:pPr>
              <w:pStyle w:val="acctmergecolhdg"/>
              <w:spacing w:line="240" w:lineRule="auto"/>
              <w:ind w:left="-88" w:right="-72"/>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7E278C7E" w14:textId="77777777" w:rsidR="00B11CF7" w:rsidRPr="00710C0E" w:rsidRDefault="00B11CF7" w:rsidP="002E057B">
            <w:pPr>
              <w:pStyle w:val="acctfourfigures"/>
              <w:tabs>
                <w:tab w:val="clear" w:pos="765"/>
                <w:tab w:val="decimal" w:pos="829"/>
              </w:tabs>
              <w:spacing w:line="240" w:lineRule="auto"/>
              <w:ind w:left="-88" w:right="-72" w:firstLine="14"/>
              <w:rPr>
                <w:rFonts w:cs="Times New Roman"/>
                <w:szCs w:val="22"/>
              </w:rPr>
            </w:pPr>
          </w:p>
        </w:tc>
        <w:tc>
          <w:tcPr>
            <w:tcW w:w="1259" w:type="dxa"/>
          </w:tcPr>
          <w:p w14:paraId="4E45B80F" w14:textId="77777777" w:rsidR="00B11CF7" w:rsidRPr="00710C0E" w:rsidRDefault="00B11CF7" w:rsidP="002E057B">
            <w:pPr>
              <w:pStyle w:val="acctmergecolhdg"/>
              <w:spacing w:line="240" w:lineRule="auto"/>
              <w:ind w:left="-88" w:right="-72"/>
              <w:rPr>
                <w:rFonts w:cs="Times New Roman"/>
                <w:szCs w:val="22"/>
                <w:lang w:val="en-US"/>
              </w:rPr>
            </w:pPr>
            <w:r w:rsidRPr="00710C0E">
              <w:rPr>
                <w:rFonts w:cs="Times New Roman"/>
                <w:b w:val="0"/>
                <w:bCs/>
                <w:szCs w:val="22"/>
                <w:lang w:val="en-US"/>
              </w:rPr>
              <w:t>202</w:t>
            </w:r>
            <w:r>
              <w:rPr>
                <w:rFonts w:cs="Times New Roman"/>
                <w:b w:val="0"/>
                <w:bCs/>
                <w:szCs w:val="22"/>
                <w:lang w:val="en-US"/>
              </w:rPr>
              <w:t>5</w:t>
            </w:r>
          </w:p>
        </w:tc>
      </w:tr>
      <w:tr w:rsidR="00B11CF7" w:rsidRPr="00710C0E" w14:paraId="3339C6E0" w14:textId="77777777" w:rsidTr="00BF65A4">
        <w:trPr>
          <w:cantSplit/>
          <w:tblHeader/>
        </w:trPr>
        <w:tc>
          <w:tcPr>
            <w:tcW w:w="3600" w:type="dxa"/>
          </w:tcPr>
          <w:p w14:paraId="615E46E2" w14:textId="77777777" w:rsidR="00B11CF7" w:rsidRPr="00710C0E" w:rsidRDefault="00B11CF7" w:rsidP="002E057B">
            <w:pPr>
              <w:spacing w:line="240" w:lineRule="auto"/>
              <w:ind w:firstLine="11"/>
              <w:rPr>
                <w:rFonts w:cs="Times New Roman"/>
                <w:b/>
                <w:bCs/>
                <w:i/>
                <w:iCs/>
                <w:szCs w:val="22"/>
              </w:rPr>
            </w:pPr>
          </w:p>
        </w:tc>
        <w:tc>
          <w:tcPr>
            <w:tcW w:w="5580" w:type="dxa"/>
            <w:gridSpan w:val="7"/>
          </w:tcPr>
          <w:p w14:paraId="78D234A0" w14:textId="77777777" w:rsidR="00B11CF7" w:rsidRPr="00710C0E" w:rsidRDefault="00B11CF7" w:rsidP="002E057B">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BF65A4" w:rsidRPr="00710C0E" w14:paraId="2F60D164" w14:textId="77777777" w:rsidTr="00BF65A4">
        <w:trPr>
          <w:cantSplit/>
        </w:trPr>
        <w:tc>
          <w:tcPr>
            <w:tcW w:w="3600" w:type="dxa"/>
          </w:tcPr>
          <w:p w14:paraId="4A8F56D1" w14:textId="77777777" w:rsidR="00B11CF7" w:rsidRPr="00710C0E" w:rsidRDefault="00B11CF7" w:rsidP="002E057B">
            <w:pPr>
              <w:spacing w:line="240" w:lineRule="auto"/>
              <w:ind w:left="195" w:hanging="178"/>
              <w:rPr>
                <w:rFonts w:cs="Times New Roman"/>
                <w:b/>
                <w:bCs/>
                <w:i/>
                <w:iCs/>
                <w:szCs w:val="22"/>
              </w:rPr>
            </w:pPr>
            <w:r w:rsidRPr="00710C0E">
              <w:rPr>
                <w:rFonts w:cs="Times New Roman"/>
                <w:b/>
                <w:bCs/>
                <w:i/>
                <w:iCs/>
                <w:szCs w:val="22"/>
              </w:rPr>
              <w:t>Trade accounts payable</w:t>
            </w:r>
          </w:p>
        </w:tc>
        <w:tc>
          <w:tcPr>
            <w:tcW w:w="1260" w:type="dxa"/>
          </w:tcPr>
          <w:p w14:paraId="780268CA" w14:textId="77777777" w:rsidR="00B11CF7" w:rsidRPr="00710C0E" w:rsidRDefault="00B11CF7" w:rsidP="002E057B">
            <w:pPr>
              <w:pStyle w:val="acctfourfigures"/>
              <w:tabs>
                <w:tab w:val="clear" w:pos="765"/>
                <w:tab w:val="decimal" w:pos="496"/>
                <w:tab w:val="decimal" w:pos="829"/>
              </w:tabs>
              <w:spacing w:line="240" w:lineRule="auto"/>
              <w:ind w:right="-86" w:firstLine="14"/>
              <w:rPr>
                <w:rFonts w:cs="Times New Roman"/>
                <w:b/>
                <w:bCs/>
                <w:szCs w:val="22"/>
                <w:lang w:val="en-US"/>
              </w:rPr>
            </w:pPr>
          </w:p>
        </w:tc>
        <w:tc>
          <w:tcPr>
            <w:tcW w:w="181" w:type="dxa"/>
            <w:vAlign w:val="bottom"/>
          </w:tcPr>
          <w:p w14:paraId="0F7AF78F" w14:textId="77777777" w:rsidR="00B11CF7" w:rsidRPr="00710C0E"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Pr>
          <w:p w14:paraId="7B77EB42" w14:textId="77777777" w:rsidR="00B11CF7" w:rsidRPr="00710C0E" w:rsidRDefault="00B11CF7" w:rsidP="002E057B">
            <w:pPr>
              <w:pStyle w:val="acctfourfigures"/>
              <w:tabs>
                <w:tab w:val="clear" w:pos="765"/>
                <w:tab w:val="decimal" w:pos="514"/>
                <w:tab w:val="decimal" w:pos="829"/>
              </w:tabs>
              <w:spacing w:line="240" w:lineRule="auto"/>
              <w:ind w:right="-86" w:firstLine="14"/>
              <w:rPr>
                <w:rFonts w:cs="Times New Roman"/>
                <w:b/>
                <w:bCs/>
                <w:szCs w:val="22"/>
                <w:lang w:val="en-US"/>
              </w:rPr>
            </w:pPr>
          </w:p>
        </w:tc>
        <w:tc>
          <w:tcPr>
            <w:tcW w:w="181" w:type="dxa"/>
            <w:vAlign w:val="bottom"/>
          </w:tcPr>
          <w:p w14:paraId="428939AA" w14:textId="77777777" w:rsidR="00B11CF7" w:rsidRPr="00710C0E"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Pr>
          <w:p w14:paraId="2575FDCF" w14:textId="77777777" w:rsidR="00B11CF7" w:rsidRPr="00710C0E" w:rsidRDefault="00B11CF7" w:rsidP="002E057B">
            <w:pPr>
              <w:pStyle w:val="acctfourfigures"/>
              <w:tabs>
                <w:tab w:val="clear" w:pos="765"/>
                <w:tab w:val="decimal" w:pos="610"/>
              </w:tabs>
              <w:spacing w:line="240" w:lineRule="auto"/>
              <w:ind w:right="-86" w:firstLine="14"/>
              <w:rPr>
                <w:rFonts w:cs="Times New Roman"/>
                <w:b/>
                <w:bCs/>
                <w:szCs w:val="22"/>
                <w:lang w:val="en-US"/>
              </w:rPr>
            </w:pPr>
          </w:p>
        </w:tc>
        <w:tc>
          <w:tcPr>
            <w:tcW w:w="181" w:type="dxa"/>
            <w:vAlign w:val="bottom"/>
          </w:tcPr>
          <w:p w14:paraId="3A96B9E1"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rPr>
            </w:pPr>
          </w:p>
        </w:tc>
        <w:tc>
          <w:tcPr>
            <w:tcW w:w="1259" w:type="dxa"/>
          </w:tcPr>
          <w:p w14:paraId="4365B1BF" w14:textId="77777777" w:rsidR="00B11CF7" w:rsidRPr="00710C0E" w:rsidRDefault="00B11CF7" w:rsidP="002E057B">
            <w:pPr>
              <w:pStyle w:val="acctfourfigures"/>
              <w:tabs>
                <w:tab w:val="clear" w:pos="765"/>
                <w:tab w:val="decimal" w:pos="829"/>
              </w:tabs>
              <w:spacing w:line="240" w:lineRule="auto"/>
              <w:ind w:right="-86" w:firstLine="14"/>
              <w:rPr>
                <w:rFonts w:cs="Times New Roman"/>
                <w:szCs w:val="22"/>
                <w:lang w:val="en-US"/>
              </w:rPr>
            </w:pPr>
          </w:p>
        </w:tc>
      </w:tr>
      <w:tr w:rsidR="00BF65A4" w:rsidRPr="00040BF2" w14:paraId="4249E209" w14:textId="77777777" w:rsidTr="00BF65A4">
        <w:trPr>
          <w:cantSplit/>
          <w:trHeight w:val="216"/>
        </w:trPr>
        <w:tc>
          <w:tcPr>
            <w:tcW w:w="3600" w:type="dxa"/>
          </w:tcPr>
          <w:p w14:paraId="304DBD79" w14:textId="77777777" w:rsidR="00B11CF7" w:rsidRPr="00C873A6" w:rsidRDefault="00B11CF7" w:rsidP="002E057B">
            <w:pPr>
              <w:spacing w:line="240" w:lineRule="auto"/>
              <w:ind w:left="195" w:hanging="184"/>
              <w:rPr>
                <w:szCs w:val="28"/>
                <w:cs/>
                <w:lang w:val="en-US" w:bidi="th-TH"/>
              </w:rPr>
            </w:pPr>
            <w:r w:rsidRPr="00040BF2">
              <w:rPr>
                <w:rFonts w:cs="Times New Roman"/>
                <w:szCs w:val="22"/>
              </w:rPr>
              <w:t>Subsidiar</w:t>
            </w:r>
            <w:r>
              <w:rPr>
                <w:szCs w:val="28"/>
                <w:lang w:val="en-US" w:bidi="th-TH"/>
              </w:rPr>
              <w:t>ies</w:t>
            </w:r>
          </w:p>
        </w:tc>
        <w:tc>
          <w:tcPr>
            <w:tcW w:w="1260" w:type="dxa"/>
            <w:tcBorders>
              <w:bottom w:val="double" w:sz="4" w:space="0" w:color="auto"/>
            </w:tcBorders>
          </w:tcPr>
          <w:p w14:paraId="316AA41F" w14:textId="7AA7A2EB" w:rsidR="00B11CF7" w:rsidRPr="00040BF2" w:rsidRDefault="00B11CF7"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vAlign w:val="bottom"/>
          </w:tcPr>
          <w:p w14:paraId="632718F1" w14:textId="77777777" w:rsidR="00B11CF7" w:rsidRPr="00040BF2"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DF4D407" w14:textId="77777777" w:rsidR="00B11CF7" w:rsidRPr="00040BF2" w:rsidRDefault="00B11CF7" w:rsidP="00BF65A4">
            <w:pPr>
              <w:pStyle w:val="acctfourfigures"/>
              <w:tabs>
                <w:tab w:val="clear" w:pos="765"/>
                <w:tab w:val="decimal" w:pos="728"/>
              </w:tabs>
              <w:spacing w:line="240" w:lineRule="auto"/>
              <w:ind w:right="-86" w:firstLine="14"/>
              <w:rPr>
                <w:rFonts w:cs="Times New Roman"/>
                <w:b/>
                <w:bCs/>
                <w:szCs w:val="22"/>
                <w:lang w:val="en-US"/>
              </w:rPr>
            </w:pPr>
            <w:r>
              <w:rPr>
                <w:rFonts w:cs="Times New Roman"/>
                <w:b/>
                <w:bCs/>
                <w:szCs w:val="22"/>
                <w:lang w:val="en-US"/>
              </w:rPr>
              <w:t>-</w:t>
            </w:r>
          </w:p>
        </w:tc>
        <w:tc>
          <w:tcPr>
            <w:tcW w:w="181" w:type="dxa"/>
            <w:vAlign w:val="bottom"/>
          </w:tcPr>
          <w:p w14:paraId="647701C2" w14:textId="77777777" w:rsidR="00B11CF7" w:rsidRPr="00040BF2"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448B5B00" w14:textId="52A880B7" w:rsidR="00B11CF7" w:rsidRPr="00040BF2" w:rsidRDefault="00B11CF7" w:rsidP="00BF65A4">
            <w:pPr>
              <w:pStyle w:val="acctfourfigures"/>
              <w:tabs>
                <w:tab w:val="clear" w:pos="765"/>
                <w:tab w:val="decimal" w:pos="998"/>
              </w:tabs>
              <w:spacing w:line="240" w:lineRule="auto"/>
              <w:ind w:right="-86" w:firstLine="14"/>
              <w:rPr>
                <w:rFonts w:cs="Times New Roman"/>
                <w:b/>
                <w:bCs/>
                <w:szCs w:val="22"/>
                <w:lang w:val="en-US" w:bidi="th-TH"/>
              </w:rPr>
            </w:pPr>
            <w:r w:rsidRPr="00BF65A4">
              <w:rPr>
                <w:rFonts w:cs="Times New Roman"/>
                <w:b/>
                <w:bCs/>
                <w:szCs w:val="28"/>
                <w:lang w:val="en-US"/>
              </w:rPr>
              <w:t>151,320</w:t>
            </w:r>
          </w:p>
        </w:tc>
        <w:tc>
          <w:tcPr>
            <w:tcW w:w="181" w:type="dxa"/>
            <w:vAlign w:val="bottom"/>
          </w:tcPr>
          <w:p w14:paraId="312EDB94" w14:textId="77777777" w:rsidR="00B11CF7" w:rsidRPr="00040BF2" w:rsidRDefault="00B11CF7" w:rsidP="002E057B">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DAA88AA" w14:textId="18BDEEF5" w:rsidR="00B11CF7" w:rsidRPr="00040BF2" w:rsidRDefault="00B11CF7" w:rsidP="00BF65A4">
            <w:pPr>
              <w:pStyle w:val="acctfourfigures"/>
              <w:tabs>
                <w:tab w:val="clear" w:pos="765"/>
                <w:tab w:val="decimal" w:pos="998"/>
              </w:tabs>
              <w:spacing w:line="240" w:lineRule="auto"/>
              <w:ind w:right="-86" w:firstLine="14"/>
              <w:rPr>
                <w:rFonts w:cs="Times New Roman"/>
                <w:b/>
                <w:bCs/>
                <w:szCs w:val="22"/>
                <w:lang w:val="en-US"/>
              </w:rPr>
            </w:pPr>
            <w:r w:rsidRPr="00BF65A4">
              <w:rPr>
                <w:rFonts w:cs="Times New Roman"/>
                <w:b/>
                <w:bCs/>
                <w:szCs w:val="28"/>
                <w:lang w:val="en-US"/>
              </w:rPr>
              <w:t>194,049</w:t>
            </w:r>
          </w:p>
        </w:tc>
      </w:tr>
    </w:tbl>
    <w:p w14:paraId="2A45B487" w14:textId="77777777" w:rsidR="001A7819" w:rsidRPr="00040BF2" w:rsidRDefault="001A7819" w:rsidP="00B11CF7">
      <w:pPr>
        <w:pStyle w:val="BodyText"/>
        <w:spacing w:after="0"/>
        <w:jc w:val="thaiDistribute"/>
        <w:rPr>
          <w:rFonts w:cs="Times New Roman"/>
          <w:szCs w:val="22"/>
          <w:lang w:bidi="th-TH"/>
        </w:rPr>
      </w:pPr>
    </w:p>
    <w:p w14:paraId="2B52102A" w14:textId="089145CE" w:rsidR="001A7819" w:rsidRDefault="004E58D6" w:rsidP="001A7819">
      <w:pPr>
        <w:pStyle w:val="Heading1"/>
        <w:numPr>
          <w:ilvl w:val="0"/>
          <w:numId w:val="26"/>
        </w:numPr>
        <w:spacing w:before="0" w:after="0" w:line="240" w:lineRule="atLeast"/>
        <w:ind w:left="540" w:hanging="540"/>
        <w:rPr>
          <w:rFonts w:cs="Times New Roman"/>
          <w:szCs w:val="24"/>
        </w:rPr>
      </w:pPr>
      <w:r w:rsidRPr="004E58D6">
        <w:rPr>
          <w:rFonts w:cs="Times New Roman"/>
          <w:szCs w:val="24"/>
        </w:rPr>
        <w:t>Loans purchased of receivables and accrued interest receivables</w:t>
      </w:r>
    </w:p>
    <w:p w14:paraId="1BE77E84" w14:textId="77777777" w:rsidR="001A7819" w:rsidRDefault="001A7819" w:rsidP="001A7819">
      <w:pPr>
        <w:pStyle w:val="BodyText"/>
        <w:spacing w:after="0"/>
        <w:ind w:left="540"/>
        <w:jc w:val="thaiDistribute"/>
        <w:rPr>
          <w:rFonts w:cs="Times New Roman"/>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720"/>
        <w:gridCol w:w="1260"/>
        <w:gridCol w:w="180"/>
        <w:gridCol w:w="1260"/>
      </w:tblGrid>
      <w:tr w:rsidR="00ED5F9D" w:rsidRPr="003D3B2F" w14:paraId="79F73215" w14:textId="77777777" w:rsidTr="00BF65A4">
        <w:trPr>
          <w:cantSplit/>
        </w:trPr>
        <w:tc>
          <w:tcPr>
            <w:tcW w:w="5760" w:type="dxa"/>
          </w:tcPr>
          <w:p w14:paraId="6FB4EBC4" w14:textId="77777777" w:rsidR="00ED5F9D" w:rsidRPr="003D3B2F" w:rsidRDefault="00ED5F9D" w:rsidP="00AC5B32">
            <w:pPr>
              <w:spacing w:line="240" w:lineRule="auto"/>
              <w:ind w:left="195" w:hanging="184"/>
              <w:rPr>
                <w:rFonts w:cs="Times New Roman"/>
                <w:b/>
                <w:i/>
                <w:iCs/>
              </w:rPr>
            </w:pPr>
          </w:p>
        </w:tc>
        <w:tc>
          <w:tcPr>
            <w:tcW w:w="720" w:type="dxa"/>
          </w:tcPr>
          <w:p w14:paraId="0AC5BA83" w14:textId="77777777" w:rsidR="00ED5F9D" w:rsidRPr="003D3B2F" w:rsidRDefault="00ED5F9D" w:rsidP="00AC5B32">
            <w:pPr>
              <w:pStyle w:val="acctmergecolhdg"/>
              <w:spacing w:line="240" w:lineRule="auto"/>
              <w:ind w:left="-75" w:right="-77"/>
              <w:rPr>
                <w:rFonts w:cs="Times New Roman"/>
                <w:szCs w:val="22"/>
              </w:rPr>
            </w:pPr>
          </w:p>
        </w:tc>
        <w:tc>
          <w:tcPr>
            <w:tcW w:w="2700" w:type="dxa"/>
            <w:gridSpan w:val="3"/>
            <w:vAlign w:val="bottom"/>
          </w:tcPr>
          <w:p w14:paraId="5E90F440" w14:textId="77777777" w:rsidR="00ED5F9D" w:rsidRPr="003D3B2F" w:rsidRDefault="00ED5F9D" w:rsidP="00AC5B32">
            <w:pPr>
              <w:pStyle w:val="acctmergecolhdg"/>
              <w:spacing w:line="240" w:lineRule="auto"/>
              <w:ind w:left="-75" w:right="-77"/>
              <w:rPr>
                <w:rFonts w:cs="Times New Roman"/>
                <w:szCs w:val="22"/>
              </w:rPr>
            </w:pPr>
            <w:r w:rsidRPr="003D3B2F">
              <w:rPr>
                <w:rFonts w:cs="Times New Roman"/>
                <w:szCs w:val="22"/>
              </w:rPr>
              <w:t>Consolidated</w:t>
            </w:r>
          </w:p>
        </w:tc>
      </w:tr>
      <w:tr w:rsidR="00ED5F9D" w:rsidRPr="003D3B2F" w14:paraId="6654C52A" w14:textId="77777777" w:rsidTr="00BF65A4">
        <w:trPr>
          <w:cantSplit/>
        </w:trPr>
        <w:tc>
          <w:tcPr>
            <w:tcW w:w="5760" w:type="dxa"/>
          </w:tcPr>
          <w:p w14:paraId="1B4952FB" w14:textId="77777777" w:rsidR="00ED5F9D" w:rsidRPr="003D3B2F" w:rsidRDefault="00ED5F9D" w:rsidP="00AC5B32">
            <w:pPr>
              <w:spacing w:line="240" w:lineRule="auto"/>
              <w:ind w:left="195" w:hanging="184"/>
              <w:rPr>
                <w:rFonts w:cs="Times New Roman"/>
                <w:szCs w:val="22"/>
              </w:rPr>
            </w:pPr>
          </w:p>
        </w:tc>
        <w:tc>
          <w:tcPr>
            <w:tcW w:w="720" w:type="dxa"/>
          </w:tcPr>
          <w:p w14:paraId="67012AB1" w14:textId="77777777" w:rsidR="00ED5F9D" w:rsidRPr="003D3B2F" w:rsidRDefault="00ED5F9D" w:rsidP="00AC5B32">
            <w:pPr>
              <w:pStyle w:val="acctmergecolhdg"/>
              <w:spacing w:line="240" w:lineRule="auto"/>
              <w:ind w:left="-75" w:right="-77"/>
              <w:rPr>
                <w:rFonts w:cs="Times New Roman"/>
                <w:szCs w:val="22"/>
              </w:rPr>
            </w:pPr>
          </w:p>
        </w:tc>
        <w:tc>
          <w:tcPr>
            <w:tcW w:w="2700" w:type="dxa"/>
            <w:gridSpan w:val="3"/>
            <w:vAlign w:val="bottom"/>
          </w:tcPr>
          <w:p w14:paraId="32CFBB64" w14:textId="77777777" w:rsidR="00ED5F9D" w:rsidRPr="003D3B2F" w:rsidRDefault="00ED5F9D" w:rsidP="00AC5B32">
            <w:pPr>
              <w:pStyle w:val="acctmergecolhdg"/>
              <w:spacing w:line="240" w:lineRule="auto"/>
              <w:ind w:left="-75" w:right="-77"/>
              <w:rPr>
                <w:rFonts w:cs="Times New Roman"/>
                <w:szCs w:val="22"/>
              </w:rPr>
            </w:pPr>
            <w:r w:rsidRPr="003D3B2F">
              <w:rPr>
                <w:rFonts w:cs="Times New Roman"/>
                <w:szCs w:val="22"/>
              </w:rPr>
              <w:t>financial statements</w:t>
            </w:r>
          </w:p>
        </w:tc>
      </w:tr>
      <w:tr w:rsidR="00ED5F9D" w:rsidRPr="003D3B2F" w14:paraId="3DA43972" w14:textId="77777777" w:rsidTr="00BF65A4">
        <w:trPr>
          <w:cantSplit/>
        </w:trPr>
        <w:tc>
          <w:tcPr>
            <w:tcW w:w="5760" w:type="dxa"/>
          </w:tcPr>
          <w:p w14:paraId="5D1CD44B" w14:textId="77777777" w:rsidR="00ED5F9D" w:rsidRPr="003D3B2F" w:rsidRDefault="00ED5F9D" w:rsidP="00AC5B32">
            <w:pPr>
              <w:spacing w:line="240" w:lineRule="auto"/>
              <w:ind w:left="195" w:hanging="184"/>
              <w:rPr>
                <w:rFonts w:cs="Times New Roman"/>
                <w:szCs w:val="22"/>
              </w:rPr>
            </w:pPr>
          </w:p>
        </w:tc>
        <w:tc>
          <w:tcPr>
            <w:tcW w:w="720" w:type="dxa"/>
          </w:tcPr>
          <w:p w14:paraId="36091AA3" w14:textId="77777777" w:rsidR="00ED5F9D" w:rsidRPr="003D3B2F" w:rsidRDefault="00ED5F9D" w:rsidP="00AC5B32">
            <w:pPr>
              <w:pStyle w:val="acctmergecolhdg"/>
              <w:spacing w:line="240" w:lineRule="auto"/>
              <w:rPr>
                <w:rFonts w:cs="Times New Roman"/>
                <w:b w:val="0"/>
                <w:bCs/>
                <w:szCs w:val="22"/>
                <w:lang w:bidi="th-TH"/>
              </w:rPr>
            </w:pPr>
          </w:p>
        </w:tc>
        <w:tc>
          <w:tcPr>
            <w:tcW w:w="1260" w:type="dxa"/>
            <w:vAlign w:val="bottom"/>
          </w:tcPr>
          <w:p w14:paraId="164FAD71" w14:textId="57CBAF97" w:rsidR="00ED5F9D" w:rsidRPr="00BF65A4" w:rsidRDefault="00ED5F9D" w:rsidP="00BF65A4">
            <w:pPr>
              <w:pStyle w:val="acctmergecolhdg"/>
              <w:spacing w:line="240" w:lineRule="auto"/>
              <w:ind w:left="-88" w:right="-72"/>
              <w:rPr>
                <w:rFonts w:cstheme="minorBidi"/>
                <w:b w:val="0"/>
                <w:bCs/>
                <w:szCs w:val="22"/>
                <w:lang w:bidi="th-TH"/>
              </w:rPr>
            </w:pPr>
            <w:r w:rsidRPr="00BF65A4">
              <w:rPr>
                <w:rFonts w:cs="Times New Roman"/>
                <w:b w:val="0"/>
                <w:bCs/>
              </w:rPr>
              <w:t>31</w:t>
            </w:r>
            <w:r w:rsidR="00BF65A4" w:rsidRPr="00BF65A4">
              <w:rPr>
                <w:rFonts w:cs="Times New Roman"/>
                <w:b w:val="0"/>
                <w:bCs/>
              </w:rPr>
              <w:t xml:space="preserve"> </w:t>
            </w:r>
            <w:r w:rsidRPr="00BF65A4">
              <w:rPr>
                <w:rFonts w:cs="Times New Roman"/>
                <w:b w:val="0"/>
                <w:bCs/>
              </w:rPr>
              <w:t>March</w:t>
            </w:r>
          </w:p>
        </w:tc>
        <w:tc>
          <w:tcPr>
            <w:tcW w:w="180" w:type="dxa"/>
            <w:vAlign w:val="bottom"/>
          </w:tcPr>
          <w:p w14:paraId="09BD93CF" w14:textId="77777777" w:rsidR="00ED5F9D" w:rsidRPr="003D3B2F" w:rsidRDefault="00ED5F9D" w:rsidP="00AC5B32">
            <w:pPr>
              <w:pStyle w:val="acctfourfigures"/>
              <w:tabs>
                <w:tab w:val="clear" w:pos="765"/>
                <w:tab w:val="decimal" w:pos="829"/>
              </w:tabs>
              <w:spacing w:line="240" w:lineRule="auto"/>
              <w:ind w:right="-86" w:firstLine="14"/>
              <w:rPr>
                <w:rFonts w:cs="Times New Roman"/>
                <w:szCs w:val="22"/>
              </w:rPr>
            </w:pPr>
          </w:p>
        </w:tc>
        <w:tc>
          <w:tcPr>
            <w:tcW w:w="1260" w:type="dxa"/>
          </w:tcPr>
          <w:p w14:paraId="48DC11D0" w14:textId="74AEB69D" w:rsidR="00ED5F9D" w:rsidRPr="00BF65A4" w:rsidRDefault="00ED5F9D" w:rsidP="00BF65A4">
            <w:pPr>
              <w:pStyle w:val="acctmergecolhdg"/>
              <w:spacing w:line="240" w:lineRule="auto"/>
              <w:ind w:left="-88" w:right="-72"/>
              <w:rPr>
                <w:rFonts w:cstheme="minorBidi"/>
                <w:b w:val="0"/>
                <w:bCs/>
                <w:szCs w:val="28"/>
                <w:lang w:val="en-US" w:bidi="th-TH"/>
              </w:rPr>
            </w:pPr>
            <w:r>
              <w:rPr>
                <w:rFonts w:cs="Times New Roman"/>
                <w:b w:val="0"/>
                <w:bCs/>
                <w:szCs w:val="22"/>
                <w:lang w:val="en-US"/>
              </w:rPr>
              <w:t>31</w:t>
            </w:r>
            <w:r w:rsidR="00BF65A4">
              <w:rPr>
                <w:rFonts w:cs="Times New Roman"/>
                <w:b w:val="0"/>
                <w:bCs/>
                <w:szCs w:val="22"/>
                <w:lang w:val="en-US"/>
              </w:rPr>
              <w:t xml:space="preserve"> </w:t>
            </w:r>
            <w:r>
              <w:rPr>
                <w:rFonts w:cs="Times New Roman"/>
                <w:b w:val="0"/>
                <w:bCs/>
                <w:szCs w:val="22"/>
                <w:lang w:val="en-US"/>
              </w:rPr>
              <w:t>December</w:t>
            </w:r>
          </w:p>
        </w:tc>
      </w:tr>
      <w:tr w:rsidR="00ED5F9D" w:rsidRPr="003D3B2F" w14:paraId="6AEFD076" w14:textId="77777777" w:rsidTr="00BF65A4">
        <w:trPr>
          <w:cantSplit/>
        </w:trPr>
        <w:tc>
          <w:tcPr>
            <w:tcW w:w="5760" w:type="dxa"/>
          </w:tcPr>
          <w:p w14:paraId="6D89EE03" w14:textId="77777777" w:rsidR="00ED5F9D" w:rsidRPr="003D3B2F" w:rsidRDefault="00ED5F9D" w:rsidP="00AC5B32">
            <w:pPr>
              <w:spacing w:line="240" w:lineRule="auto"/>
              <w:ind w:left="195" w:hanging="184"/>
              <w:rPr>
                <w:rFonts w:cs="Times New Roman"/>
                <w:szCs w:val="22"/>
              </w:rPr>
            </w:pPr>
          </w:p>
        </w:tc>
        <w:tc>
          <w:tcPr>
            <w:tcW w:w="720" w:type="dxa"/>
          </w:tcPr>
          <w:p w14:paraId="5F7CEB63" w14:textId="77777777" w:rsidR="00ED5F9D" w:rsidRPr="003D3B2F" w:rsidRDefault="00ED5F9D" w:rsidP="00AC5B32">
            <w:pPr>
              <w:pStyle w:val="acctmergecolhdg"/>
              <w:spacing w:line="240" w:lineRule="auto"/>
              <w:rPr>
                <w:rFonts w:cs="Times New Roman"/>
                <w:b w:val="0"/>
                <w:bCs/>
                <w:szCs w:val="22"/>
                <w:lang w:bidi="th-TH"/>
              </w:rPr>
            </w:pPr>
          </w:p>
        </w:tc>
        <w:tc>
          <w:tcPr>
            <w:tcW w:w="1260" w:type="dxa"/>
            <w:vAlign w:val="bottom"/>
          </w:tcPr>
          <w:p w14:paraId="565F305F" w14:textId="7402FDBE" w:rsidR="00ED5F9D" w:rsidRPr="003D3B2F" w:rsidRDefault="00ED5F9D" w:rsidP="00AC5B32">
            <w:pPr>
              <w:pStyle w:val="acctmergecolhdg"/>
              <w:spacing w:line="240" w:lineRule="auto"/>
              <w:rPr>
                <w:rFonts w:cs="Times New Roman"/>
                <w:b w:val="0"/>
                <w:bCs/>
                <w:szCs w:val="22"/>
                <w:lang w:bidi="th-TH"/>
              </w:rPr>
            </w:pPr>
            <w:r>
              <w:rPr>
                <w:rFonts w:cs="Times New Roman"/>
                <w:b w:val="0"/>
                <w:bCs/>
                <w:szCs w:val="22"/>
                <w:lang w:bidi="th-TH"/>
              </w:rPr>
              <w:t>2026</w:t>
            </w:r>
          </w:p>
        </w:tc>
        <w:tc>
          <w:tcPr>
            <w:tcW w:w="180" w:type="dxa"/>
            <w:vAlign w:val="bottom"/>
          </w:tcPr>
          <w:p w14:paraId="1CCF8C92" w14:textId="77777777" w:rsidR="00ED5F9D" w:rsidRPr="003D3B2F" w:rsidRDefault="00ED5F9D" w:rsidP="00AC5B32">
            <w:pPr>
              <w:pStyle w:val="acctfourfigures"/>
              <w:tabs>
                <w:tab w:val="clear" w:pos="765"/>
                <w:tab w:val="decimal" w:pos="829"/>
              </w:tabs>
              <w:spacing w:line="240" w:lineRule="auto"/>
              <w:ind w:right="-86" w:firstLine="14"/>
              <w:rPr>
                <w:rFonts w:cs="Times New Roman"/>
                <w:szCs w:val="22"/>
              </w:rPr>
            </w:pPr>
          </w:p>
        </w:tc>
        <w:tc>
          <w:tcPr>
            <w:tcW w:w="1260" w:type="dxa"/>
          </w:tcPr>
          <w:p w14:paraId="615091A2" w14:textId="76736F69" w:rsidR="00ED5F9D" w:rsidRPr="003D3B2F" w:rsidRDefault="00ED5F9D" w:rsidP="00AC5B32">
            <w:pPr>
              <w:pStyle w:val="acctmergecolhdg"/>
              <w:spacing w:line="240" w:lineRule="auto"/>
              <w:rPr>
                <w:rFonts w:cs="Times New Roman"/>
                <w:b w:val="0"/>
                <w:bCs/>
                <w:szCs w:val="22"/>
                <w:lang w:val="en-US"/>
              </w:rPr>
            </w:pPr>
            <w:r>
              <w:rPr>
                <w:rFonts w:cs="Times New Roman"/>
                <w:b w:val="0"/>
                <w:bCs/>
                <w:szCs w:val="22"/>
                <w:lang w:val="en-US"/>
              </w:rPr>
              <w:t>2025</w:t>
            </w:r>
          </w:p>
        </w:tc>
      </w:tr>
      <w:tr w:rsidR="00ED5F9D" w:rsidRPr="003D3B2F" w14:paraId="1B17FA7A" w14:textId="77777777" w:rsidTr="00BF65A4">
        <w:trPr>
          <w:cantSplit/>
        </w:trPr>
        <w:tc>
          <w:tcPr>
            <w:tcW w:w="5760" w:type="dxa"/>
          </w:tcPr>
          <w:p w14:paraId="603C9EEE" w14:textId="77777777" w:rsidR="00ED5F9D" w:rsidRPr="003D3B2F" w:rsidRDefault="00ED5F9D" w:rsidP="00AC5B32">
            <w:pPr>
              <w:spacing w:line="240" w:lineRule="auto"/>
              <w:ind w:left="195" w:hanging="184"/>
              <w:rPr>
                <w:rFonts w:cs="Times New Roman"/>
                <w:szCs w:val="22"/>
              </w:rPr>
            </w:pPr>
          </w:p>
        </w:tc>
        <w:tc>
          <w:tcPr>
            <w:tcW w:w="720" w:type="dxa"/>
          </w:tcPr>
          <w:p w14:paraId="10AA0C78" w14:textId="77777777" w:rsidR="00ED5F9D" w:rsidRPr="003D3B2F" w:rsidRDefault="00ED5F9D" w:rsidP="00AC5B32">
            <w:pPr>
              <w:pStyle w:val="acctmergecolhdg"/>
              <w:spacing w:line="240" w:lineRule="auto"/>
              <w:rPr>
                <w:rFonts w:cs="Times New Roman"/>
                <w:b w:val="0"/>
                <w:bCs/>
                <w:szCs w:val="22"/>
                <w:lang w:bidi="th-TH"/>
              </w:rPr>
            </w:pPr>
          </w:p>
        </w:tc>
        <w:tc>
          <w:tcPr>
            <w:tcW w:w="2700" w:type="dxa"/>
            <w:gridSpan w:val="3"/>
            <w:vAlign w:val="bottom"/>
          </w:tcPr>
          <w:p w14:paraId="66AD22AB" w14:textId="77777777" w:rsidR="00ED5F9D" w:rsidRPr="003D3B2F" w:rsidRDefault="00ED5F9D" w:rsidP="00AC5B32">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E521E5" w:rsidRPr="00A61ACA" w14:paraId="32476718" w14:textId="77777777" w:rsidTr="00BF65A4">
        <w:trPr>
          <w:cantSplit/>
        </w:trPr>
        <w:tc>
          <w:tcPr>
            <w:tcW w:w="5760" w:type="dxa"/>
          </w:tcPr>
          <w:p w14:paraId="01F0D392" w14:textId="77777777" w:rsidR="00E521E5" w:rsidRPr="003D3B2F" w:rsidRDefault="00E521E5" w:rsidP="00E521E5">
            <w:pPr>
              <w:spacing w:line="240" w:lineRule="auto"/>
              <w:ind w:left="195" w:hanging="184"/>
              <w:rPr>
                <w:rFonts w:cs="Times New Roman"/>
                <w:szCs w:val="22"/>
              </w:rPr>
            </w:pPr>
            <w:r w:rsidRPr="00116520">
              <w:rPr>
                <w:rFonts w:cs="Times New Roman"/>
                <w:szCs w:val="22"/>
              </w:rPr>
              <w:t>Loans purchased of receivables</w:t>
            </w:r>
          </w:p>
        </w:tc>
        <w:tc>
          <w:tcPr>
            <w:tcW w:w="720" w:type="dxa"/>
          </w:tcPr>
          <w:p w14:paraId="0EF132D4"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563797A1" w14:textId="0E024781"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79,947</w:t>
            </w:r>
          </w:p>
        </w:tc>
        <w:tc>
          <w:tcPr>
            <w:tcW w:w="180" w:type="dxa"/>
            <w:vAlign w:val="bottom"/>
          </w:tcPr>
          <w:p w14:paraId="2DC0D734"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5A0CA5F4" w14:textId="3144C6D0"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80,351</w:t>
            </w:r>
          </w:p>
        </w:tc>
      </w:tr>
      <w:tr w:rsidR="00E521E5" w:rsidRPr="00A61ACA" w14:paraId="0DDCA918" w14:textId="77777777" w:rsidTr="00BF65A4">
        <w:trPr>
          <w:cantSplit/>
        </w:trPr>
        <w:tc>
          <w:tcPr>
            <w:tcW w:w="5760" w:type="dxa"/>
          </w:tcPr>
          <w:p w14:paraId="784ADB4F" w14:textId="77777777" w:rsidR="00E521E5" w:rsidRPr="003D3B2F" w:rsidRDefault="00E521E5" w:rsidP="00E521E5">
            <w:pPr>
              <w:spacing w:line="240" w:lineRule="auto"/>
              <w:ind w:left="195" w:hanging="184"/>
              <w:rPr>
                <w:rFonts w:cs="Times New Roman"/>
                <w:szCs w:val="28"/>
                <w:lang w:val="en-US" w:bidi="th-TH"/>
              </w:rPr>
            </w:pPr>
            <w:r>
              <w:rPr>
                <w:szCs w:val="28"/>
                <w:lang w:val="en-US" w:bidi="th-TH"/>
              </w:rPr>
              <w:t>A</w:t>
            </w:r>
            <w:r w:rsidRPr="00116520">
              <w:rPr>
                <w:rFonts w:cs="Times New Roman"/>
                <w:szCs w:val="22"/>
              </w:rPr>
              <w:t>ccrued interest receivables</w:t>
            </w:r>
          </w:p>
        </w:tc>
        <w:tc>
          <w:tcPr>
            <w:tcW w:w="720" w:type="dxa"/>
          </w:tcPr>
          <w:p w14:paraId="6ACC4C80"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tcPr>
          <w:p w14:paraId="3A9FAC6F" w14:textId="33199D28"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2,540</w:t>
            </w:r>
          </w:p>
        </w:tc>
        <w:tc>
          <w:tcPr>
            <w:tcW w:w="180" w:type="dxa"/>
          </w:tcPr>
          <w:p w14:paraId="1AA6E163"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tcPr>
          <w:p w14:paraId="0F215C3F" w14:textId="2DD55854"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2,044</w:t>
            </w:r>
          </w:p>
        </w:tc>
      </w:tr>
      <w:tr w:rsidR="00E521E5" w:rsidRPr="00A61ACA" w14:paraId="00B9644D" w14:textId="77777777" w:rsidTr="00BF65A4">
        <w:trPr>
          <w:cantSplit/>
        </w:trPr>
        <w:tc>
          <w:tcPr>
            <w:tcW w:w="5760" w:type="dxa"/>
          </w:tcPr>
          <w:p w14:paraId="654FA6C7" w14:textId="77777777" w:rsidR="00E521E5" w:rsidRPr="003D3B2F" w:rsidRDefault="00E521E5" w:rsidP="00E521E5">
            <w:pPr>
              <w:spacing w:line="240" w:lineRule="auto"/>
              <w:ind w:left="195" w:hanging="184"/>
              <w:rPr>
                <w:rFonts w:cs="Times New Roman"/>
                <w:szCs w:val="22"/>
                <w:lang w:val="en-US"/>
              </w:rPr>
            </w:pPr>
            <w:r w:rsidRPr="00116520">
              <w:rPr>
                <w:rFonts w:cs="Times New Roman"/>
                <w:i/>
                <w:iCs/>
                <w:szCs w:val="22"/>
                <w:lang w:val="en-US"/>
              </w:rPr>
              <w:t xml:space="preserve">Less </w:t>
            </w:r>
            <w:r>
              <w:rPr>
                <w:rFonts w:cs="Times New Roman"/>
                <w:szCs w:val="22"/>
                <w:lang w:val="en-US"/>
              </w:rPr>
              <w:t>a</w:t>
            </w:r>
            <w:r w:rsidRPr="00116520">
              <w:rPr>
                <w:rFonts w:cs="Times New Roman"/>
                <w:szCs w:val="22"/>
                <w:lang w:val="en-US"/>
              </w:rPr>
              <w:t>llowance for expected credit loss</w:t>
            </w:r>
          </w:p>
        </w:tc>
        <w:tc>
          <w:tcPr>
            <w:tcW w:w="720" w:type="dxa"/>
          </w:tcPr>
          <w:p w14:paraId="3BBE0ED0" w14:textId="77777777" w:rsidR="00E521E5" w:rsidRPr="003D3B2F" w:rsidRDefault="00E521E5" w:rsidP="00E521E5">
            <w:pPr>
              <w:pStyle w:val="acctfourfigures"/>
              <w:tabs>
                <w:tab w:val="clear" w:pos="765"/>
                <w:tab w:val="decimal" w:pos="548"/>
              </w:tabs>
              <w:spacing w:line="240" w:lineRule="auto"/>
              <w:ind w:right="-86" w:firstLine="14"/>
              <w:rPr>
                <w:rFonts w:cs="Times New Roman"/>
                <w:szCs w:val="22"/>
                <w:lang w:val="en-US"/>
              </w:rPr>
            </w:pPr>
          </w:p>
        </w:tc>
        <w:tc>
          <w:tcPr>
            <w:tcW w:w="1260" w:type="dxa"/>
          </w:tcPr>
          <w:p w14:paraId="054B1855" w14:textId="03EE65FB"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(19,271)</w:t>
            </w:r>
          </w:p>
        </w:tc>
        <w:tc>
          <w:tcPr>
            <w:tcW w:w="180" w:type="dxa"/>
          </w:tcPr>
          <w:p w14:paraId="2CF13565" w14:textId="77777777" w:rsidR="00E521E5" w:rsidRPr="003D3B2F" w:rsidRDefault="00E521E5" w:rsidP="00E521E5">
            <w:pPr>
              <w:pStyle w:val="acctfourfigures"/>
              <w:tabs>
                <w:tab w:val="clear" w:pos="765"/>
                <w:tab w:val="decimal" w:pos="829"/>
              </w:tabs>
              <w:spacing w:line="240" w:lineRule="auto"/>
              <w:ind w:right="-86" w:firstLine="14"/>
              <w:rPr>
                <w:rFonts w:cs="Times New Roman"/>
                <w:szCs w:val="22"/>
                <w:lang w:val="en-US"/>
              </w:rPr>
            </w:pPr>
          </w:p>
        </w:tc>
        <w:tc>
          <w:tcPr>
            <w:tcW w:w="1260" w:type="dxa"/>
          </w:tcPr>
          <w:p w14:paraId="3C9A263A" w14:textId="60C598FA"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(15,902)</w:t>
            </w:r>
          </w:p>
        </w:tc>
      </w:tr>
      <w:tr w:rsidR="00E521E5" w:rsidRPr="00A61ACA" w14:paraId="40250D80" w14:textId="77777777" w:rsidTr="00BF65A4">
        <w:trPr>
          <w:cantSplit/>
        </w:trPr>
        <w:tc>
          <w:tcPr>
            <w:tcW w:w="5760" w:type="dxa"/>
          </w:tcPr>
          <w:p w14:paraId="6349A0A8" w14:textId="77777777" w:rsidR="00E521E5" w:rsidRPr="003D3B2F" w:rsidRDefault="00E521E5" w:rsidP="00E521E5">
            <w:pPr>
              <w:spacing w:line="240" w:lineRule="auto"/>
              <w:ind w:left="195" w:hanging="184"/>
              <w:rPr>
                <w:rFonts w:cs="Times New Roman"/>
                <w:b/>
                <w:bCs/>
                <w:szCs w:val="22"/>
              </w:rPr>
            </w:pPr>
            <w:r>
              <w:rPr>
                <w:rFonts w:cs="Times New Roman"/>
                <w:b/>
                <w:bCs/>
                <w:szCs w:val="22"/>
              </w:rPr>
              <w:t>Net</w:t>
            </w:r>
          </w:p>
        </w:tc>
        <w:tc>
          <w:tcPr>
            <w:tcW w:w="720" w:type="dxa"/>
          </w:tcPr>
          <w:p w14:paraId="1AA54033" w14:textId="77777777" w:rsidR="00E521E5" w:rsidRPr="00884045" w:rsidRDefault="00E521E5" w:rsidP="00E521E5">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509CAA6F" w14:textId="7C4DCF64" w:rsidR="00E521E5" w:rsidRPr="00BF65A4" w:rsidRDefault="00E521E5" w:rsidP="00BF65A4">
            <w:pPr>
              <w:pStyle w:val="acctfourfigures"/>
              <w:tabs>
                <w:tab w:val="clear" w:pos="765"/>
                <w:tab w:val="decimal" w:pos="998"/>
              </w:tabs>
              <w:spacing w:line="240" w:lineRule="auto"/>
              <w:ind w:right="-86" w:firstLine="14"/>
              <w:rPr>
                <w:rFonts w:cs="Times New Roman"/>
                <w:b/>
                <w:bCs/>
                <w:szCs w:val="28"/>
                <w:lang w:val="en-US"/>
              </w:rPr>
            </w:pPr>
            <w:r w:rsidRPr="00BF65A4">
              <w:rPr>
                <w:rFonts w:cs="Times New Roman"/>
                <w:b/>
                <w:bCs/>
                <w:szCs w:val="28"/>
                <w:lang w:val="en-US"/>
              </w:rPr>
              <w:t>63,216</w:t>
            </w:r>
          </w:p>
        </w:tc>
        <w:tc>
          <w:tcPr>
            <w:tcW w:w="180" w:type="dxa"/>
            <w:vAlign w:val="bottom"/>
          </w:tcPr>
          <w:p w14:paraId="25435039" w14:textId="77777777" w:rsidR="00E521E5" w:rsidRPr="00884045" w:rsidRDefault="00E521E5" w:rsidP="00E521E5">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226963C4" w14:textId="3DB15321" w:rsidR="00E521E5" w:rsidRPr="00BF65A4" w:rsidRDefault="00E521E5" w:rsidP="00BF65A4">
            <w:pPr>
              <w:pStyle w:val="acctfourfigures"/>
              <w:tabs>
                <w:tab w:val="clear" w:pos="765"/>
                <w:tab w:val="decimal" w:pos="998"/>
              </w:tabs>
              <w:spacing w:line="240" w:lineRule="auto"/>
              <w:ind w:right="-86" w:firstLine="14"/>
              <w:rPr>
                <w:rFonts w:cs="Times New Roman"/>
                <w:b/>
                <w:bCs/>
                <w:szCs w:val="28"/>
                <w:lang w:val="en-US"/>
              </w:rPr>
            </w:pPr>
            <w:r w:rsidRPr="00BF65A4">
              <w:rPr>
                <w:rFonts w:cs="Times New Roman"/>
                <w:b/>
                <w:bCs/>
                <w:szCs w:val="28"/>
                <w:lang w:val="en-US"/>
              </w:rPr>
              <w:t>66,493</w:t>
            </w:r>
          </w:p>
        </w:tc>
      </w:tr>
    </w:tbl>
    <w:p w14:paraId="223B6AA1" w14:textId="77777777" w:rsidR="00ED5F9D" w:rsidRDefault="00ED5F9D" w:rsidP="001A7819">
      <w:pPr>
        <w:ind w:left="540" w:right="-45"/>
        <w:jc w:val="thaiDistribute"/>
        <w:rPr>
          <w:rFonts w:cstheme="minorBidi"/>
          <w:szCs w:val="28"/>
          <w:lang w:bidi="th-TH"/>
        </w:rPr>
      </w:pPr>
    </w:p>
    <w:p w14:paraId="2DCBC5D8" w14:textId="6555AD01" w:rsidR="001A7819" w:rsidRPr="00B11CF7" w:rsidRDefault="001A7819" w:rsidP="00B11CF7">
      <w:pPr>
        <w:ind w:left="540" w:right="-45"/>
        <w:jc w:val="thaiDistribute"/>
        <w:rPr>
          <w:rFonts w:cstheme="minorBidi"/>
          <w:spacing w:val="-1"/>
          <w:szCs w:val="22"/>
          <w:lang w:bidi="th-TH"/>
        </w:rPr>
      </w:pPr>
      <w:r w:rsidRPr="00B11CF7">
        <w:rPr>
          <w:rFonts w:cstheme="minorBidi"/>
          <w:spacing w:val="-1"/>
          <w:szCs w:val="22"/>
          <w:lang w:bidi="th-TH"/>
        </w:rPr>
        <w:t>Movements of loan purchased of receivables during the</w:t>
      </w:r>
      <w:r w:rsidR="002D0A15">
        <w:rPr>
          <w:rFonts w:cstheme="minorBidi"/>
          <w:spacing w:val="-1"/>
          <w:szCs w:val="22"/>
          <w:lang w:bidi="th-TH"/>
        </w:rPr>
        <w:t xml:space="preserve"> three-month</w:t>
      </w:r>
      <w:r w:rsidRPr="00B11CF7">
        <w:rPr>
          <w:rFonts w:cstheme="minorBidi"/>
          <w:spacing w:val="-1"/>
          <w:szCs w:val="22"/>
          <w:lang w:bidi="th-TH"/>
        </w:rPr>
        <w:t xml:space="preserve"> </w:t>
      </w:r>
      <w:r w:rsidR="005B5C40">
        <w:rPr>
          <w:rFonts w:cstheme="minorBidi"/>
          <w:spacing w:val="-1"/>
          <w:szCs w:val="22"/>
          <w:lang w:bidi="th-TH"/>
        </w:rPr>
        <w:t>period</w:t>
      </w:r>
      <w:r w:rsidRPr="00B11CF7">
        <w:rPr>
          <w:rFonts w:cstheme="minorBidi"/>
          <w:spacing w:val="-1"/>
          <w:szCs w:val="22"/>
          <w:lang w:bidi="th-TH"/>
        </w:rPr>
        <w:t xml:space="preserve"> ended 31 March were as follows:</w:t>
      </w:r>
    </w:p>
    <w:p w14:paraId="7D71C303" w14:textId="77777777" w:rsidR="001A7819" w:rsidRPr="00B11CF7" w:rsidRDefault="001A7819" w:rsidP="001A7819">
      <w:pPr>
        <w:ind w:left="540" w:right="-45"/>
        <w:jc w:val="thaiDistribute"/>
        <w:rPr>
          <w:rFonts w:cstheme="minorBidi"/>
          <w:spacing w:val="-1"/>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5760"/>
        <w:gridCol w:w="720"/>
        <w:gridCol w:w="1260"/>
        <w:gridCol w:w="180"/>
        <w:gridCol w:w="1260"/>
      </w:tblGrid>
      <w:tr w:rsidR="001A7819" w:rsidRPr="003D3B2F" w14:paraId="3B5E99FB" w14:textId="77777777" w:rsidTr="0067166D">
        <w:trPr>
          <w:cantSplit/>
        </w:trPr>
        <w:tc>
          <w:tcPr>
            <w:tcW w:w="5760" w:type="dxa"/>
          </w:tcPr>
          <w:p w14:paraId="1053383D" w14:textId="77777777" w:rsidR="001A7819" w:rsidRPr="003D3B2F" w:rsidRDefault="001A7819" w:rsidP="00850A9A">
            <w:pPr>
              <w:spacing w:line="240" w:lineRule="auto"/>
              <w:ind w:left="195" w:hanging="184"/>
              <w:rPr>
                <w:rFonts w:cs="Times New Roman"/>
                <w:b/>
                <w:i/>
                <w:iCs/>
              </w:rPr>
            </w:pPr>
          </w:p>
        </w:tc>
        <w:tc>
          <w:tcPr>
            <w:tcW w:w="720" w:type="dxa"/>
          </w:tcPr>
          <w:p w14:paraId="63A1303C" w14:textId="77777777" w:rsidR="001A7819" w:rsidRPr="003D3B2F" w:rsidRDefault="001A7819" w:rsidP="00850A9A">
            <w:pPr>
              <w:pStyle w:val="acctmergecolhdg"/>
              <w:spacing w:line="240" w:lineRule="auto"/>
              <w:ind w:left="-75" w:right="-77"/>
              <w:rPr>
                <w:rFonts w:cs="Times New Roman"/>
                <w:szCs w:val="22"/>
              </w:rPr>
            </w:pPr>
          </w:p>
        </w:tc>
        <w:tc>
          <w:tcPr>
            <w:tcW w:w="2700" w:type="dxa"/>
            <w:gridSpan w:val="3"/>
            <w:vAlign w:val="bottom"/>
          </w:tcPr>
          <w:p w14:paraId="39C450DA" w14:textId="77777777" w:rsidR="001A7819" w:rsidRPr="003D3B2F" w:rsidRDefault="001A7819" w:rsidP="00850A9A">
            <w:pPr>
              <w:pStyle w:val="acctmergecolhdg"/>
              <w:spacing w:line="240" w:lineRule="auto"/>
              <w:ind w:left="-75" w:right="-77"/>
              <w:rPr>
                <w:rFonts w:cs="Times New Roman"/>
                <w:szCs w:val="22"/>
              </w:rPr>
            </w:pPr>
            <w:r w:rsidRPr="003D3B2F">
              <w:rPr>
                <w:rFonts w:cs="Times New Roman"/>
                <w:szCs w:val="22"/>
              </w:rPr>
              <w:t>Consolidated</w:t>
            </w:r>
          </w:p>
        </w:tc>
      </w:tr>
      <w:tr w:rsidR="001A7819" w:rsidRPr="003D3B2F" w14:paraId="599A2066" w14:textId="77777777" w:rsidTr="0067166D">
        <w:trPr>
          <w:cantSplit/>
        </w:trPr>
        <w:tc>
          <w:tcPr>
            <w:tcW w:w="5760" w:type="dxa"/>
          </w:tcPr>
          <w:p w14:paraId="37460368" w14:textId="77777777" w:rsidR="001A7819" w:rsidRPr="003D3B2F" w:rsidRDefault="001A7819" w:rsidP="00850A9A">
            <w:pPr>
              <w:spacing w:line="240" w:lineRule="auto"/>
              <w:ind w:left="195" w:hanging="184"/>
              <w:rPr>
                <w:rFonts w:cs="Times New Roman"/>
                <w:szCs w:val="22"/>
              </w:rPr>
            </w:pPr>
          </w:p>
        </w:tc>
        <w:tc>
          <w:tcPr>
            <w:tcW w:w="720" w:type="dxa"/>
          </w:tcPr>
          <w:p w14:paraId="13FD82BA" w14:textId="77777777" w:rsidR="001A7819" w:rsidRPr="003D3B2F" w:rsidRDefault="001A7819" w:rsidP="00850A9A">
            <w:pPr>
              <w:pStyle w:val="acctmergecolhdg"/>
              <w:spacing w:line="240" w:lineRule="auto"/>
              <w:ind w:left="-75" w:right="-77"/>
              <w:rPr>
                <w:rFonts w:cs="Times New Roman"/>
                <w:szCs w:val="22"/>
              </w:rPr>
            </w:pPr>
          </w:p>
        </w:tc>
        <w:tc>
          <w:tcPr>
            <w:tcW w:w="2700" w:type="dxa"/>
            <w:gridSpan w:val="3"/>
            <w:vAlign w:val="bottom"/>
          </w:tcPr>
          <w:p w14:paraId="7F8CDA28" w14:textId="77777777" w:rsidR="001A7819" w:rsidRPr="003D3B2F" w:rsidRDefault="001A7819" w:rsidP="00850A9A">
            <w:pPr>
              <w:pStyle w:val="acctmergecolhdg"/>
              <w:spacing w:line="240" w:lineRule="auto"/>
              <w:ind w:left="-75" w:right="-77"/>
              <w:rPr>
                <w:rFonts w:cs="Times New Roman"/>
                <w:szCs w:val="22"/>
              </w:rPr>
            </w:pPr>
            <w:r w:rsidRPr="003D3B2F">
              <w:rPr>
                <w:rFonts w:cs="Times New Roman"/>
                <w:szCs w:val="22"/>
              </w:rPr>
              <w:t>financial statements</w:t>
            </w:r>
          </w:p>
        </w:tc>
      </w:tr>
      <w:tr w:rsidR="001A7819" w:rsidRPr="003D3B2F" w14:paraId="4DE12BD7" w14:textId="77777777" w:rsidTr="0067166D">
        <w:trPr>
          <w:cantSplit/>
        </w:trPr>
        <w:tc>
          <w:tcPr>
            <w:tcW w:w="5760" w:type="dxa"/>
          </w:tcPr>
          <w:p w14:paraId="08D9CA3E" w14:textId="77777777" w:rsidR="001A7819" w:rsidRPr="003D3B2F" w:rsidRDefault="001A7819" w:rsidP="00850A9A">
            <w:pPr>
              <w:spacing w:line="240" w:lineRule="auto"/>
              <w:ind w:left="195" w:hanging="184"/>
              <w:rPr>
                <w:rFonts w:cs="Times New Roman"/>
                <w:szCs w:val="22"/>
              </w:rPr>
            </w:pPr>
          </w:p>
        </w:tc>
        <w:tc>
          <w:tcPr>
            <w:tcW w:w="720" w:type="dxa"/>
          </w:tcPr>
          <w:p w14:paraId="26305031" w14:textId="77777777" w:rsidR="001A7819" w:rsidRPr="003D3B2F" w:rsidRDefault="001A7819" w:rsidP="00850A9A">
            <w:pPr>
              <w:pStyle w:val="acctmergecolhdg"/>
              <w:spacing w:line="240" w:lineRule="auto"/>
              <w:rPr>
                <w:rFonts w:cs="Times New Roman"/>
                <w:b w:val="0"/>
                <w:bCs/>
                <w:szCs w:val="22"/>
                <w:lang w:bidi="th-TH"/>
              </w:rPr>
            </w:pPr>
          </w:p>
        </w:tc>
        <w:tc>
          <w:tcPr>
            <w:tcW w:w="1260" w:type="dxa"/>
            <w:vAlign w:val="bottom"/>
          </w:tcPr>
          <w:p w14:paraId="26812CF6" w14:textId="333FB5A4" w:rsidR="001A7819" w:rsidRPr="003D3B2F" w:rsidRDefault="001A7819" w:rsidP="00850A9A">
            <w:pPr>
              <w:pStyle w:val="acctmergecolhdg"/>
              <w:spacing w:line="240" w:lineRule="auto"/>
              <w:rPr>
                <w:rFonts w:cs="Times New Roman"/>
                <w:szCs w:val="22"/>
                <w:lang w:val="en-US"/>
              </w:rPr>
            </w:pPr>
            <w:r w:rsidRPr="003D3B2F">
              <w:rPr>
                <w:rFonts w:cs="Times New Roman"/>
                <w:b w:val="0"/>
                <w:bCs/>
                <w:szCs w:val="22"/>
                <w:lang w:bidi="th-TH"/>
              </w:rPr>
              <w:t>202</w:t>
            </w:r>
            <w:r w:rsidR="00C43A03">
              <w:rPr>
                <w:rFonts w:cs="Times New Roman"/>
                <w:b w:val="0"/>
                <w:bCs/>
                <w:szCs w:val="22"/>
                <w:lang w:bidi="th-TH"/>
              </w:rPr>
              <w:t>6</w:t>
            </w:r>
          </w:p>
        </w:tc>
        <w:tc>
          <w:tcPr>
            <w:tcW w:w="180" w:type="dxa"/>
            <w:vAlign w:val="bottom"/>
          </w:tcPr>
          <w:p w14:paraId="44A6A5F2"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rPr>
            </w:pPr>
          </w:p>
        </w:tc>
        <w:tc>
          <w:tcPr>
            <w:tcW w:w="1260" w:type="dxa"/>
          </w:tcPr>
          <w:p w14:paraId="483900D1" w14:textId="44BA2A9A" w:rsidR="001A7819" w:rsidRPr="003D3B2F" w:rsidRDefault="001A7819" w:rsidP="00850A9A">
            <w:pPr>
              <w:pStyle w:val="acctmergecolhdg"/>
              <w:spacing w:line="240" w:lineRule="auto"/>
              <w:rPr>
                <w:rFonts w:cs="Times New Roman"/>
                <w:b w:val="0"/>
                <w:bCs/>
                <w:szCs w:val="22"/>
                <w:lang w:val="en-US"/>
              </w:rPr>
            </w:pPr>
            <w:r w:rsidRPr="003D3B2F">
              <w:rPr>
                <w:rFonts w:cs="Times New Roman"/>
                <w:b w:val="0"/>
                <w:bCs/>
                <w:szCs w:val="22"/>
                <w:lang w:val="en-US"/>
              </w:rPr>
              <w:t>20</w:t>
            </w:r>
            <w:r w:rsidR="00C43A03">
              <w:rPr>
                <w:rFonts w:cs="Times New Roman"/>
                <w:b w:val="0"/>
                <w:bCs/>
                <w:szCs w:val="22"/>
                <w:lang w:val="en-US"/>
              </w:rPr>
              <w:t>25</w:t>
            </w:r>
          </w:p>
        </w:tc>
      </w:tr>
      <w:tr w:rsidR="001A7819" w:rsidRPr="003D3B2F" w14:paraId="0EE5BD16" w14:textId="77777777" w:rsidTr="0067166D">
        <w:trPr>
          <w:cantSplit/>
        </w:trPr>
        <w:tc>
          <w:tcPr>
            <w:tcW w:w="5760" w:type="dxa"/>
          </w:tcPr>
          <w:p w14:paraId="525BAFBF" w14:textId="77777777" w:rsidR="001A7819" w:rsidRPr="003D3B2F" w:rsidRDefault="001A7819" w:rsidP="00850A9A">
            <w:pPr>
              <w:spacing w:line="240" w:lineRule="auto"/>
              <w:ind w:left="195" w:hanging="184"/>
              <w:rPr>
                <w:rFonts w:cs="Times New Roman"/>
                <w:szCs w:val="22"/>
              </w:rPr>
            </w:pPr>
          </w:p>
        </w:tc>
        <w:tc>
          <w:tcPr>
            <w:tcW w:w="720" w:type="dxa"/>
          </w:tcPr>
          <w:p w14:paraId="227207A8" w14:textId="77777777" w:rsidR="001A7819" w:rsidRPr="003D3B2F" w:rsidRDefault="001A7819" w:rsidP="00850A9A">
            <w:pPr>
              <w:pStyle w:val="acctmergecolhdg"/>
              <w:spacing w:line="240" w:lineRule="auto"/>
              <w:rPr>
                <w:rFonts w:cs="Times New Roman"/>
                <w:b w:val="0"/>
                <w:bCs/>
                <w:szCs w:val="22"/>
                <w:lang w:bidi="th-TH"/>
              </w:rPr>
            </w:pPr>
          </w:p>
        </w:tc>
        <w:tc>
          <w:tcPr>
            <w:tcW w:w="2700" w:type="dxa"/>
            <w:gridSpan w:val="3"/>
            <w:vAlign w:val="bottom"/>
          </w:tcPr>
          <w:p w14:paraId="0B9C86A2" w14:textId="77777777" w:rsidR="001A7819" w:rsidRPr="003D3B2F" w:rsidRDefault="001A7819" w:rsidP="00850A9A">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1A7819" w:rsidRPr="003D3B2F" w14:paraId="4A1CA34F" w14:textId="77777777" w:rsidTr="0067166D">
        <w:trPr>
          <w:cantSplit/>
        </w:trPr>
        <w:tc>
          <w:tcPr>
            <w:tcW w:w="5760" w:type="dxa"/>
          </w:tcPr>
          <w:p w14:paraId="1E93AC5E" w14:textId="77777777" w:rsidR="001A7819" w:rsidRPr="003D3B2F" w:rsidRDefault="001A7819" w:rsidP="00850A9A">
            <w:pPr>
              <w:spacing w:line="240" w:lineRule="auto"/>
              <w:ind w:left="195" w:hanging="184"/>
              <w:rPr>
                <w:rFonts w:cs="Times New Roman"/>
                <w:szCs w:val="22"/>
              </w:rPr>
            </w:pPr>
            <w:r w:rsidRPr="003D3B2F">
              <w:rPr>
                <w:rFonts w:cs="Times New Roman"/>
                <w:szCs w:val="22"/>
              </w:rPr>
              <w:t>At 1 January</w:t>
            </w:r>
          </w:p>
        </w:tc>
        <w:tc>
          <w:tcPr>
            <w:tcW w:w="720" w:type="dxa"/>
          </w:tcPr>
          <w:p w14:paraId="22484E8B"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4AF9ED68" w14:textId="1432B463" w:rsidR="001A7819" w:rsidRPr="00BF65A4" w:rsidRDefault="00C43A03"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66,493</w:t>
            </w:r>
          </w:p>
        </w:tc>
        <w:tc>
          <w:tcPr>
            <w:tcW w:w="180" w:type="dxa"/>
            <w:vAlign w:val="bottom"/>
          </w:tcPr>
          <w:p w14:paraId="7115907C"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6354DFDA" w14:textId="77777777" w:rsidR="001A7819" w:rsidRPr="00BF65A4" w:rsidRDefault="001A7819" w:rsidP="00BF65A4">
            <w:pPr>
              <w:pStyle w:val="acctfourfigures"/>
              <w:tabs>
                <w:tab w:val="clear" w:pos="765"/>
                <w:tab w:val="decimal" w:pos="728"/>
              </w:tabs>
              <w:spacing w:line="240" w:lineRule="auto"/>
              <w:ind w:right="-86" w:firstLine="14"/>
              <w:rPr>
                <w:rFonts w:cs="Times New Roman"/>
                <w:szCs w:val="22"/>
              </w:rPr>
            </w:pPr>
            <w:r w:rsidRPr="00BF65A4">
              <w:rPr>
                <w:rFonts w:cs="Times New Roman" w:hint="cs"/>
                <w:szCs w:val="22"/>
                <w:cs/>
                <w:lang w:val="en-US" w:bidi="th-TH"/>
              </w:rPr>
              <w:t>-</w:t>
            </w:r>
          </w:p>
        </w:tc>
      </w:tr>
      <w:tr w:rsidR="001A7819" w:rsidRPr="003D3B2F" w14:paraId="7151D958" w14:textId="77777777" w:rsidTr="0067166D">
        <w:trPr>
          <w:cantSplit/>
        </w:trPr>
        <w:tc>
          <w:tcPr>
            <w:tcW w:w="5760" w:type="dxa"/>
          </w:tcPr>
          <w:p w14:paraId="47B1E3DE" w14:textId="77777777" w:rsidR="001A7819" w:rsidRPr="003D3B2F" w:rsidRDefault="001A7819" w:rsidP="00850A9A">
            <w:pPr>
              <w:spacing w:line="240" w:lineRule="auto"/>
              <w:ind w:left="195" w:hanging="184"/>
              <w:rPr>
                <w:rFonts w:cs="Times New Roman"/>
                <w:szCs w:val="22"/>
              </w:rPr>
            </w:pPr>
            <w:r w:rsidRPr="008D49A0">
              <w:rPr>
                <w:rFonts w:cs="Times New Roman"/>
                <w:szCs w:val="22"/>
              </w:rPr>
              <w:t>Addition and</w:t>
            </w:r>
            <w:r>
              <w:rPr>
                <w:rFonts w:cs="Times New Roman"/>
                <w:szCs w:val="22"/>
              </w:rPr>
              <w:t xml:space="preserve"> i</w:t>
            </w:r>
            <w:r w:rsidRPr="000B235D">
              <w:rPr>
                <w:rFonts w:cs="Times New Roman"/>
                <w:szCs w:val="22"/>
              </w:rPr>
              <w:t>ncremental cost</w:t>
            </w:r>
          </w:p>
        </w:tc>
        <w:tc>
          <w:tcPr>
            <w:tcW w:w="720" w:type="dxa"/>
          </w:tcPr>
          <w:p w14:paraId="0E7F9125"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4EEFF595" w14:textId="4CB942CF" w:rsidR="001A7819" w:rsidRPr="00BF65A4" w:rsidRDefault="00767453" w:rsidP="00BF65A4">
            <w:pPr>
              <w:pStyle w:val="acctfourfigures"/>
              <w:tabs>
                <w:tab w:val="clear" w:pos="765"/>
                <w:tab w:val="decimal" w:pos="728"/>
              </w:tabs>
              <w:spacing w:line="240" w:lineRule="auto"/>
              <w:ind w:right="-86" w:firstLine="14"/>
              <w:rPr>
                <w:rFonts w:cs="Times New Roman"/>
                <w:szCs w:val="28"/>
                <w:lang w:val="en-US"/>
              </w:rPr>
            </w:pPr>
            <w:r w:rsidRPr="00BF65A4">
              <w:rPr>
                <w:rFonts w:cs="Times New Roman"/>
                <w:szCs w:val="22"/>
                <w:lang w:val="en-US"/>
              </w:rPr>
              <w:t>-</w:t>
            </w:r>
          </w:p>
        </w:tc>
        <w:tc>
          <w:tcPr>
            <w:tcW w:w="180" w:type="dxa"/>
            <w:vAlign w:val="bottom"/>
          </w:tcPr>
          <w:p w14:paraId="66AD375C"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1E31A349" w14:textId="01966B3D" w:rsidR="001A7819" w:rsidRPr="0067166D" w:rsidRDefault="00C43A03" w:rsidP="00BF65A4">
            <w:pPr>
              <w:pStyle w:val="acctfourfigures"/>
              <w:tabs>
                <w:tab w:val="clear" w:pos="765"/>
                <w:tab w:val="decimal" w:pos="998"/>
              </w:tabs>
              <w:spacing w:line="240" w:lineRule="auto"/>
              <w:ind w:right="-86" w:firstLine="14"/>
              <w:rPr>
                <w:rFonts w:cs="Times New Roman"/>
                <w:szCs w:val="22"/>
                <w:cs/>
                <w:lang w:bidi="th-TH"/>
              </w:rPr>
            </w:pPr>
            <w:r w:rsidRPr="00BF65A4">
              <w:rPr>
                <w:rFonts w:cs="Times New Roman"/>
                <w:szCs w:val="28"/>
                <w:lang w:val="en-US"/>
              </w:rPr>
              <w:t>81,466</w:t>
            </w:r>
          </w:p>
        </w:tc>
      </w:tr>
      <w:tr w:rsidR="001A7819" w:rsidRPr="003D3B2F" w14:paraId="28BF67F4" w14:textId="77777777" w:rsidTr="0067166D">
        <w:trPr>
          <w:cantSplit/>
        </w:trPr>
        <w:tc>
          <w:tcPr>
            <w:tcW w:w="5760" w:type="dxa"/>
          </w:tcPr>
          <w:p w14:paraId="6C0BFD27" w14:textId="77777777" w:rsidR="001A7819" w:rsidRPr="003D3B2F" w:rsidRDefault="001A7819" w:rsidP="00850A9A">
            <w:pPr>
              <w:spacing w:line="240" w:lineRule="auto"/>
              <w:ind w:left="195" w:hanging="184"/>
              <w:rPr>
                <w:rFonts w:cs="Times New Roman"/>
                <w:szCs w:val="28"/>
                <w:lang w:val="en-US" w:bidi="th-TH"/>
              </w:rPr>
            </w:pPr>
            <w:r>
              <w:rPr>
                <w:rFonts w:cs="Times New Roman"/>
                <w:szCs w:val="22"/>
              </w:rPr>
              <w:t>I</w:t>
            </w:r>
            <w:r w:rsidRPr="00116520">
              <w:rPr>
                <w:rFonts w:cs="Times New Roman"/>
                <w:szCs w:val="22"/>
              </w:rPr>
              <w:t>nterest receivables</w:t>
            </w:r>
          </w:p>
        </w:tc>
        <w:tc>
          <w:tcPr>
            <w:tcW w:w="720" w:type="dxa"/>
          </w:tcPr>
          <w:p w14:paraId="22FBA87F"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2B7BD632" w14:textId="13366AD9" w:rsidR="001A7819" w:rsidRPr="00BF65A4" w:rsidRDefault="00767453"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512</w:t>
            </w:r>
          </w:p>
        </w:tc>
        <w:tc>
          <w:tcPr>
            <w:tcW w:w="180" w:type="dxa"/>
          </w:tcPr>
          <w:p w14:paraId="48D50FA2"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30C5A107" w14:textId="77777777" w:rsidR="001A7819" w:rsidRPr="0067166D" w:rsidRDefault="001A7819" w:rsidP="00BF65A4">
            <w:pPr>
              <w:pStyle w:val="acctfourfigures"/>
              <w:tabs>
                <w:tab w:val="clear" w:pos="765"/>
                <w:tab w:val="decimal" w:pos="728"/>
              </w:tabs>
              <w:spacing w:line="240" w:lineRule="auto"/>
              <w:ind w:right="-86" w:firstLine="14"/>
              <w:rPr>
                <w:rFonts w:cs="Times New Roman"/>
                <w:szCs w:val="22"/>
              </w:rPr>
            </w:pPr>
            <w:r w:rsidRPr="00BF65A4">
              <w:rPr>
                <w:rFonts w:cs="Times New Roman" w:hint="cs"/>
                <w:szCs w:val="22"/>
                <w:cs/>
                <w:lang w:val="en-US" w:bidi="th-TH"/>
              </w:rPr>
              <w:t>-</w:t>
            </w:r>
          </w:p>
        </w:tc>
      </w:tr>
      <w:tr w:rsidR="001A7819" w:rsidRPr="003D3B2F" w14:paraId="23687000" w14:textId="77777777" w:rsidTr="0067166D">
        <w:trPr>
          <w:cantSplit/>
        </w:trPr>
        <w:tc>
          <w:tcPr>
            <w:tcW w:w="5760" w:type="dxa"/>
          </w:tcPr>
          <w:p w14:paraId="5203D062" w14:textId="77777777" w:rsidR="001A7819" w:rsidRDefault="001A7819" w:rsidP="00850A9A">
            <w:pPr>
              <w:spacing w:line="240" w:lineRule="auto"/>
              <w:ind w:left="195" w:hanging="184"/>
              <w:rPr>
                <w:rFonts w:cs="Times New Roman"/>
                <w:szCs w:val="22"/>
              </w:rPr>
            </w:pPr>
            <w:r>
              <w:rPr>
                <w:rFonts w:cs="Times New Roman"/>
                <w:szCs w:val="22"/>
              </w:rPr>
              <w:t>Received</w:t>
            </w:r>
          </w:p>
        </w:tc>
        <w:tc>
          <w:tcPr>
            <w:tcW w:w="720" w:type="dxa"/>
          </w:tcPr>
          <w:p w14:paraId="775E2A26"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7283D8E1" w14:textId="094CD4D0" w:rsidR="001A7819" w:rsidRPr="00BF65A4" w:rsidRDefault="00C43A03"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(42</w:t>
            </w:r>
            <w:r w:rsidR="00767453" w:rsidRPr="00BF65A4">
              <w:rPr>
                <w:rFonts w:cs="Times New Roman"/>
                <w:szCs w:val="28"/>
                <w:lang w:val="en-US"/>
              </w:rPr>
              <w:t>0</w:t>
            </w:r>
            <w:r w:rsidRPr="00BF65A4">
              <w:rPr>
                <w:rFonts w:cs="Times New Roman"/>
                <w:szCs w:val="28"/>
                <w:lang w:val="en-US"/>
              </w:rPr>
              <w:t>)</w:t>
            </w:r>
          </w:p>
        </w:tc>
        <w:tc>
          <w:tcPr>
            <w:tcW w:w="180" w:type="dxa"/>
          </w:tcPr>
          <w:p w14:paraId="4724314A"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5283BFF8" w14:textId="33D5AD1C" w:rsidR="001A7819" w:rsidRPr="00BF65A4" w:rsidRDefault="00C43A03" w:rsidP="00BF65A4">
            <w:pPr>
              <w:pStyle w:val="acctfourfigures"/>
              <w:tabs>
                <w:tab w:val="clear" w:pos="765"/>
                <w:tab w:val="decimal" w:pos="998"/>
              </w:tabs>
              <w:spacing w:line="240" w:lineRule="auto"/>
              <w:ind w:right="-86" w:firstLine="14"/>
              <w:rPr>
                <w:rFonts w:cs="Times New Roman"/>
                <w:szCs w:val="28"/>
                <w:cs/>
                <w:lang w:val="en-US" w:bidi="th-TH"/>
              </w:rPr>
            </w:pPr>
            <w:r w:rsidRPr="00BF65A4">
              <w:rPr>
                <w:rFonts w:cs="Times New Roman"/>
                <w:szCs w:val="28"/>
                <w:lang w:val="en-US"/>
              </w:rPr>
              <w:t>(143)</w:t>
            </w:r>
          </w:p>
        </w:tc>
      </w:tr>
      <w:tr w:rsidR="001A7819" w:rsidRPr="003D3B2F" w14:paraId="1639B8AF" w14:textId="77777777" w:rsidTr="0067166D">
        <w:trPr>
          <w:cantSplit/>
        </w:trPr>
        <w:tc>
          <w:tcPr>
            <w:tcW w:w="5760" w:type="dxa"/>
          </w:tcPr>
          <w:p w14:paraId="789D80D8" w14:textId="77777777" w:rsidR="001A7819" w:rsidRPr="003D3B2F" w:rsidRDefault="001A7819" w:rsidP="00850A9A">
            <w:pPr>
              <w:spacing w:line="240" w:lineRule="auto"/>
              <w:ind w:left="195" w:hanging="184"/>
              <w:rPr>
                <w:rFonts w:cs="Times New Roman"/>
                <w:szCs w:val="22"/>
                <w:lang w:val="en-US"/>
              </w:rPr>
            </w:pPr>
            <w:r w:rsidRPr="00116520">
              <w:rPr>
                <w:rFonts w:cs="Times New Roman"/>
                <w:i/>
                <w:iCs/>
                <w:szCs w:val="22"/>
                <w:lang w:val="en-US"/>
              </w:rPr>
              <w:t xml:space="preserve">Less </w:t>
            </w:r>
            <w:r>
              <w:rPr>
                <w:rFonts w:cs="Times New Roman"/>
                <w:szCs w:val="22"/>
                <w:lang w:val="en-US"/>
              </w:rPr>
              <w:t>a</w:t>
            </w:r>
            <w:r w:rsidRPr="00116520">
              <w:rPr>
                <w:rFonts w:cs="Times New Roman"/>
                <w:szCs w:val="22"/>
                <w:lang w:val="en-US"/>
              </w:rPr>
              <w:t>llowance for expected credit loss</w:t>
            </w:r>
          </w:p>
        </w:tc>
        <w:tc>
          <w:tcPr>
            <w:tcW w:w="720" w:type="dxa"/>
          </w:tcPr>
          <w:p w14:paraId="4D64DE4C" w14:textId="77777777" w:rsidR="001A7819" w:rsidRPr="003D3B2F" w:rsidRDefault="001A7819" w:rsidP="00850A9A">
            <w:pPr>
              <w:pStyle w:val="acctfourfigures"/>
              <w:tabs>
                <w:tab w:val="clear" w:pos="765"/>
                <w:tab w:val="decimal" w:pos="548"/>
              </w:tabs>
              <w:spacing w:line="240" w:lineRule="auto"/>
              <w:ind w:right="-86" w:firstLine="14"/>
              <w:rPr>
                <w:rFonts w:cs="Times New Roman"/>
                <w:szCs w:val="22"/>
                <w:lang w:val="en-US"/>
              </w:rPr>
            </w:pPr>
          </w:p>
        </w:tc>
        <w:tc>
          <w:tcPr>
            <w:tcW w:w="1260" w:type="dxa"/>
          </w:tcPr>
          <w:p w14:paraId="31B0DEF4" w14:textId="5F7DD55B" w:rsidR="001A7819" w:rsidRPr="00BF65A4" w:rsidRDefault="00C43A03"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(3,369)</w:t>
            </w:r>
          </w:p>
        </w:tc>
        <w:tc>
          <w:tcPr>
            <w:tcW w:w="180" w:type="dxa"/>
          </w:tcPr>
          <w:p w14:paraId="69660C35" w14:textId="77777777" w:rsidR="001A7819" w:rsidRPr="003D3B2F" w:rsidRDefault="001A7819" w:rsidP="00850A9A">
            <w:pPr>
              <w:pStyle w:val="acctfourfigures"/>
              <w:tabs>
                <w:tab w:val="clear" w:pos="765"/>
                <w:tab w:val="decimal" w:pos="829"/>
              </w:tabs>
              <w:spacing w:line="240" w:lineRule="auto"/>
              <w:ind w:right="-86" w:firstLine="14"/>
              <w:rPr>
                <w:rFonts w:cs="Times New Roman"/>
                <w:szCs w:val="22"/>
                <w:lang w:val="en-US"/>
              </w:rPr>
            </w:pPr>
          </w:p>
        </w:tc>
        <w:tc>
          <w:tcPr>
            <w:tcW w:w="1260" w:type="dxa"/>
          </w:tcPr>
          <w:p w14:paraId="0AEF37BB" w14:textId="77777777" w:rsidR="001A7819" w:rsidRPr="0067166D" w:rsidRDefault="001A7819" w:rsidP="00BF65A4">
            <w:pPr>
              <w:pStyle w:val="acctfourfigures"/>
              <w:tabs>
                <w:tab w:val="clear" w:pos="765"/>
                <w:tab w:val="decimal" w:pos="728"/>
              </w:tabs>
              <w:spacing w:line="240" w:lineRule="auto"/>
              <w:ind w:right="-86" w:firstLine="14"/>
              <w:rPr>
                <w:rFonts w:cs="Times New Roman"/>
                <w:szCs w:val="22"/>
                <w:lang w:bidi="th-TH"/>
              </w:rPr>
            </w:pPr>
            <w:r w:rsidRPr="00BF65A4">
              <w:rPr>
                <w:rFonts w:cs="Times New Roman" w:hint="cs"/>
                <w:szCs w:val="22"/>
                <w:cs/>
                <w:lang w:val="en-US" w:bidi="th-TH"/>
              </w:rPr>
              <w:t>-</w:t>
            </w:r>
          </w:p>
        </w:tc>
      </w:tr>
      <w:tr w:rsidR="001A7819" w:rsidRPr="00A61ACA" w14:paraId="0836BF4F" w14:textId="77777777" w:rsidTr="0067166D">
        <w:trPr>
          <w:cantSplit/>
        </w:trPr>
        <w:tc>
          <w:tcPr>
            <w:tcW w:w="5760" w:type="dxa"/>
          </w:tcPr>
          <w:p w14:paraId="3F6ECA72" w14:textId="55ACC9C5" w:rsidR="001A7819" w:rsidRPr="003D3B2F" w:rsidRDefault="001A7819" w:rsidP="00850A9A">
            <w:pPr>
              <w:spacing w:line="240" w:lineRule="auto"/>
              <w:ind w:left="195" w:hanging="184"/>
              <w:rPr>
                <w:rFonts w:cs="Times New Roman"/>
                <w:b/>
                <w:bCs/>
                <w:szCs w:val="22"/>
              </w:rPr>
            </w:pPr>
            <w:r w:rsidRPr="003D3B2F">
              <w:rPr>
                <w:rFonts w:cs="Times New Roman"/>
                <w:b/>
                <w:bCs/>
                <w:szCs w:val="22"/>
              </w:rPr>
              <w:t xml:space="preserve">At 31 </w:t>
            </w:r>
            <w:r>
              <w:rPr>
                <w:rFonts w:cs="Times New Roman"/>
                <w:b/>
                <w:bCs/>
                <w:szCs w:val="22"/>
              </w:rPr>
              <w:t>March</w:t>
            </w:r>
          </w:p>
        </w:tc>
        <w:tc>
          <w:tcPr>
            <w:tcW w:w="720" w:type="dxa"/>
          </w:tcPr>
          <w:p w14:paraId="18594C16" w14:textId="77777777" w:rsidR="001A7819" w:rsidRPr="00884045" w:rsidRDefault="001A7819" w:rsidP="00850A9A">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34C8A536" w14:textId="778FB703" w:rsidR="001A7819" w:rsidRPr="00DC0D07" w:rsidRDefault="001A7819" w:rsidP="00DC0D07">
            <w:pPr>
              <w:pStyle w:val="acctfourfigures"/>
              <w:tabs>
                <w:tab w:val="clear" w:pos="765"/>
              </w:tabs>
              <w:spacing w:line="240" w:lineRule="exact"/>
              <w:ind w:right="103"/>
              <w:jc w:val="right"/>
              <w:rPr>
                <w:rFonts w:cs="Times New Roman"/>
                <w:b/>
                <w:bCs/>
                <w:szCs w:val="22"/>
              </w:rPr>
            </w:pPr>
            <w:r w:rsidRPr="00DC0D07">
              <w:rPr>
                <w:rFonts w:cs="Times New Roman"/>
                <w:b/>
                <w:bCs/>
                <w:szCs w:val="22"/>
              </w:rPr>
              <w:t>6</w:t>
            </w:r>
            <w:r w:rsidR="00C43A03" w:rsidRPr="00DC0D07">
              <w:rPr>
                <w:rFonts w:cs="Times New Roman"/>
                <w:b/>
                <w:bCs/>
                <w:szCs w:val="22"/>
              </w:rPr>
              <w:t>3,216</w:t>
            </w:r>
          </w:p>
        </w:tc>
        <w:tc>
          <w:tcPr>
            <w:tcW w:w="180" w:type="dxa"/>
            <w:vAlign w:val="bottom"/>
          </w:tcPr>
          <w:p w14:paraId="1076CB75" w14:textId="77777777" w:rsidR="001A7819" w:rsidRPr="00884045" w:rsidRDefault="001A7819" w:rsidP="00850A9A">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3867FBE1" w14:textId="3D59B50B" w:rsidR="001A7819" w:rsidRPr="00BF65A4" w:rsidRDefault="00C43A03" w:rsidP="00BF65A4">
            <w:pPr>
              <w:pStyle w:val="acctfourfigures"/>
              <w:tabs>
                <w:tab w:val="clear" w:pos="765"/>
                <w:tab w:val="decimal" w:pos="998"/>
              </w:tabs>
              <w:spacing w:line="240" w:lineRule="auto"/>
              <w:ind w:right="-86" w:firstLine="14"/>
              <w:rPr>
                <w:rFonts w:cs="Times New Roman"/>
                <w:b/>
                <w:bCs/>
                <w:szCs w:val="22"/>
              </w:rPr>
            </w:pPr>
            <w:r w:rsidRPr="00BF65A4">
              <w:rPr>
                <w:rFonts w:cs="Times New Roman"/>
                <w:b/>
                <w:bCs/>
                <w:szCs w:val="28"/>
                <w:lang w:val="en-US"/>
              </w:rPr>
              <w:t>81,323</w:t>
            </w:r>
          </w:p>
        </w:tc>
      </w:tr>
    </w:tbl>
    <w:p w14:paraId="3755E1A3" w14:textId="77777777" w:rsidR="001A7819" w:rsidRDefault="001A7819" w:rsidP="001A7819">
      <w:pPr>
        <w:ind w:left="540" w:right="-45"/>
        <w:jc w:val="thaiDistribute"/>
        <w:rPr>
          <w:rFonts w:cstheme="minorBidi"/>
          <w:szCs w:val="22"/>
          <w:lang w:bidi="th-TH"/>
        </w:rPr>
      </w:pPr>
    </w:p>
    <w:p w14:paraId="1B4E0075" w14:textId="1A706ED5" w:rsidR="001A7819" w:rsidRDefault="001A7819" w:rsidP="001A7819">
      <w:pPr>
        <w:ind w:left="540" w:right="-45"/>
        <w:jc w:val="thaiDistribute"/>
        <w:rPr>
          <w:rFonts w:cstheme="minorBidi"/>
          <w:spacing w:val="-1"/>
          <w:szCs w:val="22"/>
          <w:lang w:bidi="th-TH"/>
        </w:rPr>
      </w:pPr>
      <w:r w:rsidRPr="00C43A03">
        <w:rPr>
          <w:rFonts w:cstheme="minorBidi"/>
          <w:spacing w:val="-1"/>
          <w:szCs w:val="22"/>
          <w:lang w:bidi="th-TH"/>
        </w:rPr>
        <w:t xml:space="preserve">As at </w:t>
      </w:r>
      <w:r w:rsidR="00C43A03">
        <w:rPr>
          <w:rFonts w:cstheme="minorBidi"/>
          <w:spacing w:val="-1"/>
          <w:szCs w:val="22"/>
          <w:lang w:bidi="th-TH"/>
        </w:rPr>
        <w:t>31</w:t>
      </w:r>
      <w:r w:rsidRPr="00C43A03">
        <w:rPr>
          <w:rFonts w:cstheme="minorBidi"/>
          <w:spacing w:val="-1"/>
          <w:szCs w:val="22"/>
          <w:cs/>
          <w:lang w:bidi="th-TH"/>
        </w:rPr>
        <w:t xml:space="preserve"> </w:t>
      </w:r>
      <w:r w:rsidR="00C43A03" w:rsidRPr="00C43A03">
        <w:rPr>
          <w:rFonts w:cstheme="minorBidi"/>
          <w:spacing w:val="-1"/>
          <w:szCs w:val="22"/>
          <w:lang w:bidi="th-TH"/>
        </w:rPr>
        <w:t>March</w:t>
      </w:r>
      <w:r w:rsidRPr="00C43A03">
        <w:rPr>
          <w:rFonts w:cstheme="minorBidi"/>
          <w:spacing w:val="-1"/>
          <w:szCs w:val="22"/>
          <w:lang w:bidi="th-TH"/>
        </w:rPr>
        <w:t xml:space="preserve"> </w:t>
      </w:r>
      <w:r w:rsidR="00C43A03">
        <w:rPr>
          <w:rFonts w:cstheme="minorBidi"/>
          <w:spacing w:val="-1"/>
          <w:szCs w:val="22"/>
          <w:lang w:bidi="th-TH"/>
        </w:rPr>
        <w:t>202</w:t>
      </w:r>
      <w:r w:rsidR="00C43A03" w:rsidRPr="00C43A03">
        <w:rPr>
          <w:rFonts w:cstheme="minorBidi"/>
          <w:spacing w:val="-1"/>
          <w:szCs w:val="22"/>
          <w:lang w:bidi="th-TH"/>
        </w:rPr>
        <w:t>6</w:t>
      </w:r>
      <w:r w:rsidRPr="00C43A03">
        <w:rPr>
          <w:rFonts w:cstheme="minorBidi"/>
          <w:spacing w:val="-1"/>
          <w:szCs w:val="22"/>
          <w:lang w:bidi="th-TH"/>
        </w:rPr>
        <w:t xml:space="preserve">, the Group’s loans purchased of receivables </w:t>
      </w:r>
      <w:r w:rsidRPr="00E521E5">
        <w:rPr>
          <w:rFonts w:cstheme="minorBidi"/>
          <w:spacing w:val="-1"/>
          <w:szCs w:val="22"/>
          <w:lang w:bidi="th-TH"/>
        </w:rPr>
        <w:t xml:space="preserve">comprised </w:t>
      </w:r>
      <w:r w:rsidR="00C43A03" w:rsidRPr="00E521E5">
        <w:rPr>
          <w:rFonts w:cstheme="minorBidi"/>
          <w:spacing w:val="-1"/>
          <w:szCs w:val="22"/>
          <w:lang w:bidi="th-TH"/>
        </w:rPr>
        <w:t>7,4</w:t>
      </w:r>
      <w:r w:rsidR="00E521E5" w:rsidRPr="00E521E5">
        <w:rPr>
          <w:rFonts w:cstheme="minorBidi"/>
          <w:spacing w:val="-1"/>
          <w:szCs w:val="22"/>
          <w:lang w:bidi="th-TH"/>
        </w:rPr>
        <w:t>68</w:t>
      </w:r>
      <w:r w:rsidRPr="00C43A03">
        <w:rPr>
          <w:rFonts w:cstheme="minorBidi"/>
          <w:spacing w:val="-1"/>
          <w:szCs w:val="22"/>
          <w:cs/>
          <w:lang w:bidi="th-TH"/>
        </w:rPr>
        <w:t xml:space="preserve"> </w:t>
      </w:r>
      <w:r w:rsidRPr="00C43A03">
        <w:rPr>
          <w:rFonts w:cstheme="minorBidi"/>
          <w:spacing w:val="-1"/>
          <w:szCs w:val="22"/>
          <w:lang w:bidi="th-TH"/>
        </w:rPr>
        <w:t>contracts</w:t>
      </w:r>
      <w:r w:rsidR="00E521E5">
        <w:rPr>
          <w:rFonts w:cstheme="minorBidi"/>
          <w:spacing w:val="-1"/>
          <w:szCs w:val="22"/>
          <w:lang w:bidi="th-TH"/>
        </w:rPr>
        <w:t>.</w:t>
      </w:r>
    </w:p>
    <w:p w14:paraId="44A4B459" w14:textId="77777777" w:rsidR="00BF65A4" w:rsidRPr="00C43A03" w:rsidRDefault="00BF65A4" w:rsidP="001A7819">
      <w:pPr>
        <w:ind w:left="540" w:right="-45"/>
        <w:jc w:val="thaiDistribute"/>
        <w:rPr>
          <w:rFonts w:cstheme="minorBidi"/>
          <w:spacing w:val="-1"/>
          <w:szCs w:val="22"/>
          <w:lang w:bidi="th-TH"/>
        </w:rPr>
      </w:pPr>
    </w:p>
    <w:p w14:paraId="797B4EDA" w14:textId="6A3ACFE8" w:rsidR="001A7819" w:rsidRPr="00BF65A4" w:rsidRDefault="00BF65A4" w:rsidP="00BF65A4">
      <w:pPr>
        <w:spacing w:line="240" w:lineRule="auto"/>
        <w:rPr>
          <w:lang w:val="en-US"/>
        </w:rPr>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760"/>
        <w:gridCol w:w="720"/>
        <w:gridCol w:w="1260"/>
        <w:gridCol w:w="180"/>
        <w:gridCol w:w="1260"/>
      </w:tblGrid>
      <w:tr w:rsidR="00E521E5" w:rsidRPr="003D3B2F" w14:paraId="2FD3A3A9" w14:textId="77777777" w:rsidTr="0067166D">
        <w:trPr>
          <w:cantSplit/>
        </w:trPr>
        <w:tc>
          <w:tcPr>
            <w:tcW w:w="5760" w:type="dxa"/>
          </w:tcPr>
          <w:p w14:paraId="124AC8F0" w14:textId="77777777" w:rsidR="00E521E5" w:rsidRPr="003D3B2F" w:rsidRDefault="00E521E5" w:rsidP="00AC5B32">
            <w:pPr>
              <w:spacing w:line="240" w:lineRule="auto"/>
              <w:ind w:left="195" w:hanging="184"/>
              <w:rPr>
                <w:rFonts w:cs="Times New Roman"/>
                <w:b/>
                <w:i/>
                <w:iCs/>
              </w:rPr>
            </w:pPr>
            <w:r w:rsidRPr="003D3B2F">
              <w:rPr>
                <w:rFonts w:cs="Times New Roman"/>
                <w:b/>
                <w:bCs/>
                <w:i/>
                <w:iCs/>
                <w:szCs w:val="22"/>
              </w:rPr>
              <w:lastRenderedPageBreak/>
              <w:t>Allowance for expected credit loss</w:t>
            </w:r>
          </w:p>
        </w:tc>
        <w:tc>
          <w:tcPr>
            <w:tcW w:w="720" w:type="dxa"/>
          </w:tcPr>
          <w:p w14:paraId="5A0B6911" w14:textId="77777777" w:rsidR="00E521E5" w:rsidRPr="003D3B2F" w:rsidRDefault="00E521E5" w:rsidP="00AC5B32">
            <w:pPr>
              <w:pStyle w:val="acctmergecolhdg"/>
              <w:spacing w:line="240" w:lineRule="auto"/>
              <w:ind w:left="-75" w:right="-77"/>
              <w:rPr>
                <w:rFonts w:cs="Times New Roman"/>
                <w:szCs w:val="22"/>
              </w:rPr>
            </w:pPr>
          </w:p>
        </w:tc>
        <w:tc>
          <w:tcPr>
            <w:tcW w:w="2700" w:type="dxa"/>
            <w:gridSpan w:val="3"/>
            <w:vAlign w:val="bottom"/>
          </w:tcPr>
          <w:p w14:paraId="02CA8EC4" w14:textId="77777777" w:rsidR="00E521E5" w:rsidRPr="003D3B2F" w:rsidRDefault="00E521E5" w:rsidP="00AC5B32">
            <w:pPr>
              <w:pStyle w:val="acctmergecolhdg"/>
              <w:spacing w:line="240" w:lineRule="auto"/>
              <w:ind w:left="-75" w:right="-77"/>
              <w:rPr>
                <w:rFonts w:cs="Times New Roman"/>
                <w:szCs w:val="22"/>
              </w:rPr>
            </w:pPr>
            <w:r w:rsidRPr="003D3B2F">
              <w:rPr>
                <w:rFonts w:cs="Times New Roman"/>
                <w:szCs w:val="22"/>
              </w:rPr>
              <w:t>Consolidated</w:t>
            </w:r>
          </w:p>
        </w:tc>
      </w:tr>
      <w:tr w:rsidR="00E521E5" w:rsidRPr="003D3B2F" w14:paraId="1417A577" w14:textId="77777777" w:rsidTr="0067166D">
        <w:trPr>
          <w:cantSplit/>
        </w:trPr>
        <w:tc>
          <w:tcPr>
            <w:tcW w:w="5760" w:type="dxa"/>
          </w:tcPr>
          <w:p w14:paraId="653A558C" w14:textId="77777777" w:rsidR="00E521E5" w:rsidRPr="003D3B2F" w:rsidRDefault="00E521E5" w:rsidP="00AC5B32">
            <w:pPr>
              <w:spacing w:line="240" w:lineRule="auto"/>
              <w:ind w:left="195" w:hanging="184"/>
              <w:rPr>
                <w:rFonts w:cs="Times New Roman"/>
                <w:szCs w:val="22"/>
              </w:rPr>
            </w:pPr>
          </w:p>
        </w:tc>
        <w:tc>
          <w:tcPr>
            <w:tcW w:w="720" w:type="dxa"/>
          </w:tcPr>
          <w:p w14:paraId="09F0D3D3" w14:textId="77777777" w:rsidR="00E521E5" w:rsidRPr="003D3B2F" w:rsidRDefault="00E521E5" w:rsidP="00AC5B32">
            <w:pPr>
              <w:pStyle w:val="acctmergecolhdg"/>
              <w:spacing w:line="240" w:lineRule="auto"/>
              <w:ind w:left="-75" w:right="-77"/>
              <w:rPr>
                <w:rFonts w:cs="Times New Roman"/>
                <w:szCs w:val="22"/>
              </w:rPr>
            </w:pPr>
          </w:p>
        </w:tc>
        <w:tc>
          <w:tcPr>
            <w:tcW w:w="2700" w:type="dxa"/>
            <w:gridSpan w:val="3"/>
            <w:vAlign w:val="bottom"/>
          </w:tcPr>
          <w:p w14:paraId="76FAF1B5" w14:textId="77777777" w:rsidR="00E521E5" w:rsidRPr="003D3B2F" w:rsidRDefault="00E521E5" w:rsidP="00AC5B32">
            <w:pPr>
              <w:pStyle w:val="acctmergecolhdg"/>
              <w:spacing w:line="240" w:lineRule="auto"/>
              <w:ind w:left="-75" w:right="-77"/>
              <w:rPr>
                <w:rFonts w:cs="Times New Roman"/>
                <w:szCs w:val="22"/>
              </w:rPr>
            </w:pPr>
            <w:r w:rsidRPr="003D3B2F">
              <w:rPr>
                <w:rFonts w:cs="Times New Roman"/>
                <w:szCs w:val="22"/>
              </w:rPr>
              <w:t>financial statements</w:t>
            </w:r>
          </w:p>
        </w:tc>
      </w:tr>
      <w:tr w:rsidR="00E521E5" w:rsidRPr="003D3B2F" w14:paraId="2A3E2FA2" w14:textId="77777777" w:rsidTr="0067166D">
        <w:trPr>
          <w:cantSplit/>
        </w:trPr>
        <w:tc>
          <w:tcPr>
            <w:tcW w:w="5760" w:type="dxa"/>
          </w:tcPr>
          <w:p w14:paraId="6A3391AE" w14:textId="77777777" w:rsidR="00E521E5" w:rsidRPr="003D3B2F" w:rsidRDefault="00E521E5" w:rsidP="00AC5B32">
            <w:pPr>
              <w:spacing w:line="240" w:lineRule="auto"/>
              <w:ind w:left="195" w:hanging="184"/>
              <w:rPr>
                <w:rFonts w:cs="Times New Roman"/>
                <w:szCs w:val="22"/>
              </w:rPr>
            </w:pPr>
          </w:p>
        </w:tc>
        <w:tc>
          <w:tcPr>
            <w:tcW w:w="720" w:type="dxa"/>
          </w:tcPr>
          <w:p w14:paraId="5768BD0A" w14:textId="77777777" w:rsidR="00E521E5" w:rsidRPr="003D3B2F" w:rsidRDefault="00E521E5" w:rsidP="00AC5B32">
            <w:pPr>
              <w:pStyle w:val="acctmergecolhdg"/>
              <w:spacing w:line="240" w:lineRule="auto"/>
              <w:rPr>
                <w:rFonts w:cs="Times New Roman"/>
                <w:b w:val="0"/>
                <w:bCs/>
                <w:szCs w:val="22"/>
                <w:lang w:bidi="th-TH"/>
              </w:rPr>
            </w:pPr>
          </w:p>
        </w:tc>
        <w:tc>
          <w:tcPr>
            <w:tcW w:w="1260" w:type="dxa"/>
            <w:vAlign w:val="bottom"/>
          </w:tcPr>
          <w:p w14:paraId="682919FF" w14:textId="74E0A661" w:rsidR="00E521E5" w:rsidRPr="003D3B2F" w:rsidRDefault="00E521E5" w:rsidP="00AC5B32">
            <w:pPr>
              <w:pStyle w:val="acctmergecolhdg"/>
              <w:spacing w:line="240" w:lineRule="auto"/>
              <w:rPr>
                <w:rFonts w:cs="Times New Roman"/>
                <w:szCs w:val="22"/>
                <w:lang w:val="en-US"/>
              </w:rPr>
            </w:pPr>
            <w:r w:rsidRPr="003D3B2F">
              <w:rPr>
                <w:rFonts w:cs="Times New Roman"/>
                <w:b w:val="0"/>
                <w:bCs/>
                <w:szCs w:val="22"/>
                <w:lang w:bidi="th-TH"/>
              </w:rPr>
              <w:t>202</w:t>
            </w:r>
            <w:r>
              <w:rPr>
                <w:rFonts w:cs="Times New Roman"/>
                <w:b w:val="0"/>
                <w:bCs/>
                <w:szCs w:val="22"/>
                <w:lang w:bidi="th-TH"/>
              </w:rPr>
              <w:t>6</w:t>
            </w:r>
          </w:p>
        </w:tc>
        <w:tc>
          <w:tcPr>
            <w:tcW w:w="180" w:type="dxa"/>
            <w:vAlign w:val="bottom"/>
          </w:tcPr>
          <w:p w14:paraId="0BD74506"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rPr>
            </w:pPr>
          </w:p>
        </w:tc>
        <w:tc>
          <w:tcPr>
            <w:tcW w:w="1260" w:type="dxa"/>
          </w:tcPr>
          <w:p w14:paraId="5C7FB48B" w14:textId="3B0CE1D9" w:rsidR="00E521E5" w:rsidRPr="003D3B2F" w:rsidRDefault="00E521E5" w:rsidP="00AC5B32">
            <w:pPr>
              <w:pStyle w:val="acctmergecolhdg"/>
              <w:spacing w:line="240" w:lineRule="auto"/>
              <w:rPr>
                <w:rFonts w:cs="Times New Roman"/>
                <w:b w:val="0"/>
                <w:bCs/>
                <w:szCs w:val="22"/>
                <w:lang w:val="en-US"/>
              </w:rPr>
            </w:pPr>
            <w:r w:rsidRPr="003D3B2F">
              <w:rPr>
                <w:rFonts w:cs="Times New Roman"/>
                <w:b w:val="0"/>
                <w:bCs/>
                <w:szCs w:val="22"/>
                <w:lang w:val="en-US"/>
              </w:rPr>
              <w:t>202</w:t>
            </w:r>
            <w:r>
              <w:rPr>
                <w:rFonts w:cs="Times New Roman"/>
                <w:b w:val="0"/>
                <w:bCs/>
                <w:szCs w:val="22"/>
                <w:lang w:val="en-US"/>
              </w:rPr>
              <w:t>5</w:t>
            </w:r>
          </w:p>
        </w:tc>
      </w:tr>
      <w:tr w:rsidR="00E521E5" w:rsidRPr="003D3B2F" w14:paraId="3BCAD230" w14:textId="77777777" w:rsidTr="0067166D">
        <w:trPr>
          <w:cantSplit/>
        </w:trPr>
        <w:tc>
          <w:tcPr>
            <w:tcW w:w="5760" w:type="dxa"/>
          </w:tcPr>
          <w:p w14:paraId="2EB62C59" w14:textId="77777777" w:rsidR="00E521E5" w:rsidRPr="003D3B2F" w:rsidRDefault="00E521E5" w:rsidP="00AC5B32">
            <w:pPr>
              <w:spacing w:line="240" w:lineRule="auto"/>
              <w:ind w:left="195" w:hanging="184"/>
              <w:rPr>
                <w:rFonts w:cs="Times New Roman"/>
                <w:szCs w:val="22"/>
              </w:rPr>
            </w:pPr>
          </w:p>
        </w:tc>
        <w:tc>
          <w:tcPr>
            <w:tcW w:w="720" w:type="dxa"/>
          </w:tcPr>
          <w:p w14:paraId="1DD02BA6" w14:textId="77777777" w:rsidR="00E521E5" w:rsidRPr="003D3B2F" w:rsidRDefault="00E521E5" w:rsidP="00AC5B32">
            <w:pPr>
              <w:pStyle w:val="acctmergecolhdg"/>
              <w:spacing w:line="240" w:lineRule="auto"/>
              <w:rPr>
                <w:rFonts w:cs="Times New Roman"/>
                <w:b w:val="0"/>
                <w:bCs/>
                <w:szCs w:val="22"/>
                <w:lang w:bidi="th-TH"/>
              </w:rPr>
            </w:pPr>
          </w:p>
        </w:tc>
        <w:tc>
          <w:tcPr>
            <w:tcW w:w="2700" w:type="dxa"/>
            <w:gridSpan w:val="3"/>
            <w:vAlign w:val="bottom"/>
          </w:tcPr>
          <w:p w14:paraId="5627468F" w14:textId="77777777" w:rsidR="00E521E5" w:rsidRPr="003D3B2F" w:rsidRDefault="00E521E5" w:rsidP="00AC5B32">
            <w:pPr>
              <w:pStyle w:val="acctmergecolhdg"/>
              <w:spacing w:line="240" w:lineRule="auto"/>
              <w:rPr>
                <w:rFonts w:cs="Times New Roman"/>
                <w:b w:val="0"/>
                <w:bCs/>
                <w:szCs w:val="22"/>
                <w:lang w:val="en-US"/>
              </w:rPr>
            </w:pPr>
            <w:r w:rsidRPr="00116520">
              <w:rPr>
                <w:rFonts w:cs="Times New Roman"/>
                <w:b w:val="0"/>
                <w:bCs/>
                <w:i/>
                <w:iCs/>
                <w:szCs w:val="22"/>
                <w:lang w:bidi="th-TH"/>
              </w:rPr>
              <w:t>(in thousand Baht)</w:t>
            </w:r>
          </w:p>
        </w:tc>
      </w:tr>
      <w:tr w:rsidR="00E521E5" w:rsidRPr="00A61ACA" w14:paraId="57FD6383" w14:textId="77777777" w:rsidTr="0067166D">
        <w:trPr>
          <w:cantSplit/>
        </w:trPr>
        <w:tc>
          <w:tcPr>
            <w:tcW w:w="5760" w:type="dxa"/>
          </w:tcPr>
          <w:p w14:paraId="6EEE470A" w14:textId="77777777" w:rsidR="00E521E5" w:rsidRPr="003D3B2F" w:rsidRDefault="00E521E5" w:rsidP="00AC5B32">
            <w:pPr>
              <w:spacing w:line="240" w:lineRule="auto"/>
              <w:ind w:left="195" w:hanging="184"/>
              <w:rPr>
                <w:rFonts w:cs="Times New Roman"/>
                <w:szCs w:val="22"/>
              </w:rPr>
            </w:pPr>
            <w:r w:rsidRPr="003D3B2F">
              <w:rPr>
                <w:rFonts w:cs="Times New Roman"/>
                <w:szCs w:val="22"/>
              </w:rPr>
              <w:t>At 1 January</w:t>
            </w:r>
          </w:p>
        </w:tc>
        <w:tc>
          <w:tcPr>
            <w:tcW w:w="720" w:type="dxa"/>
          </w:tcPr>
          <w:p w14:paraId="46282F09"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0EA15566" w14:textId="524E91B2" w:rsidR="00E521E5" w:rsidRPr="00BF65A4" w:rsidRDefault="00E521E5"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15,902</w:t>
            </w:r>
          </w:p>
        </w:tc>
        <w:tc>
          <w:tcPr>
            <w:tcW w:w="180" w:type="dxa"/>
            <w:vAlign w:val="bottom"/>
          </w:tcPr>
          <w:p w14:paraId="5E55D776"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vAlign w:val="bottom"/>
          </w:tcPr>
          <w:p w14:paraId="1E37A68E" w14:textId="77777777" w:rsidR="00E521E5" w:rsidRPr="00BF65A4" w:rsidRDefault="00E521E5" w:rsidP="00457F13">
            <w:pPr>
              <w:pStyle w:val="acctfourfigures"/>
              <w:tabs>
                <w:tab w:val="clear" w:pos="765"/>
                <w:tab w:val="decimal" w:pos="820"/>
              </w:tabs>
              <w:spacing w:line="240" w:lineRule="auto"/>
              <w:ind w:right="-86" w:firstLine="14"/>
              <w:rPr>
                <w:rFonts w:cs="Times New Roman"/>
                <w:szCs w:val="22"/>
                <w:lang w:val="en-US" w:bidi="th-TH"/>
              </w:rPr>
            </w:pPr>
            <w:r w:rsidRPr="00BF65A4">
              <w:rPr>
                <w:rFonts w:cs="Times New Roman" w:hint="cs"/>
                <w:szCs w:val="22"/>
                <w:cs/>
                <w:lang w:val="en-US" w:bidi="th-TH"/>
              </w:rPr>
              <w:t>-</w:t>
            </w:r>
          </w:p>
        </w:tc>
      </w:tr>
      <w:tr w:rsidR="00E521E5" w:rsidRPr="00A61ACA" w14:paraId="7BD92154" w14:textId="77777777" w:rsidTr="0067166D">
        <w:trPr>
          <w:cantSplit/>
        </w:trPr>
        <w:tc>
          <w:tcPr>
            <w:tcW w:w="5760" w:type="dxa"/>
          </w:tcPr>
          <w:p w14:paraId="2EDF6ED5" w14:textId="77777777" w:rsidR="00E521E5" w:rsidRPr="003D3B2F" w:rsidRDefault="00E521E5" w:rsidP="00AC5B32">
            <w:pPr>
              <w:spacing w:line="240" w:lineRule="auto"/>
              <w:ind w:left="195" w:hanging="184"/>
              <w:rPr>
                <w:rFonts w:cs="Times New Roman"/>
                <w:szCs w:val="28"/>
                <w:lang w:val="en-US" w:bidi="th-TH"/>
              </w:rPr>
            </w:pPr>
            <w:r w:rsidRPr="00E520B0">
              <w:rPr>
                <w:rFonts w:cs="Times New Roman"/>
                <w:szCs w:val="28"/>
                <w:lang w:val="en-US" w:bidi="th-TH"/>
              </w:rPr>
              <w:t>Addition</w:t>
            </w:r>
          </w:p>
        </w:tc>
        <w:tc>
          <w:tcPr>
            <w:tcW w:w="720" w:type="dxa"/>
          </w:tcPr>
          <w:p w14:paraId="4CABBDD7"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tcPr>
          <w:p w14:paraId="739EC07D" w14:textId="61DD97A4" w:rsidR="00E521E5" w:rsidRPr="00BF65A4" w:rsidRDefault="009402BF" w:rsidP="00BF65A4">
            <w:pPr>
              <w:pStyle w:val="acctfourfigures"/>
              <w:tabs>
                <w:tab w:val="clear" w:pos="765"/>
                <w:tab w:val="decimal" w:pos="998"/>
              </w:tabs>
              <w:spacing w:line="240" w:lineRule="auto"/>
              <w:ind w:right="-86" w:firstLine="14"/>
              <w:rPr>
                <w:rFonts w:cs="Times New Roman"/>
                <w:szCs w:val="28"/>
                <w:lang w:val="en-US"/>
              </w:rPr>
            </w:pPr>
            <w:r w:rsidRPr="00BF65A4">
              <w:rPr>
                <w:rFonts w:cs="Times New Roman"/>
                <w:szCs w:val="28"/>
                <w:lang w:val="en-US"/>
              </w:rPr>
              <w:t>3,369</w:t>
            </w:r>
          </w:p>
        </w:tc>
        <w:tc>
          <w:tcPr>
            <w:tcW w:w="180" w:type="dxa"/>
          </w:tcPr>
          <w:p w14:paraId="2C4B5E04" w14:textId="77777777" w:rsidR="00E521E5" w:rsidRPr="003D3B2F" w:rsidRDefault="00E521E5" w:rsidP="00AC5B32">
            <w:pPr>
              <w:pStyle w:val="acctfourfigures"/>
              <w:tabs>
                <w:tab w:val="clear" w:pos="765"/>
                <w:tab w:val="decimal" w:pos="829"/>
              </w:tabs>
              <w:spacing w:line="240" w:lineRule="auto"/>
              <w:ind w:right="-86" w:firstLine="14"/>
              <w:rPr>
                <w:rFonts w:cs="Times New Roman"/>
                <w:szCs w:val="22"/>
                <w:lang w:val="en-US"/>
              </w:rPr>
            </w:pPr>
          </w:p>
        </w:tc>
        <w:tc>
          <w:tcPr>
            <w:tcW w:w="1260" w:type="dxa"/>
          </w:tcPr>
          <w:p w14:paraId="62629ACA" w14:textId="77777777" w:rsidR="00E521E5" w:rsidRPr="00BF65A4" w:rsidRDefault="00E521E5" w:rsidP="00457F13">
            <w:pPr>
              <w:pStyle w:val="acctfourfigures"/>
              <w:tabs>
                <w:tab w:val="clear" w:pos="765"/>
                <w:tab w:val="decimal" w:pos="820"/>
              </w:tabs>
              <w:spacing w:line="240" w:lineRule="auto"/>
              <w:ind w:right="-86" w:firstLine="14"/>
              <w:rPr>
                <w:rFonts w:cs="Times New Roman"/>
                <w:szCs w:val="22"/>
                <w:lang w:val="en-US" w:bidi="th-TH"/>
              </w:rPr>
            </w:pPr>
            <w:r w:rsidRPr="00BF65A4">
              <w:rPr>
                <w:rFonts w:cs="Times New Roman" w:hint="cs"/>
                <w:szCs w:val="22"/>
                <w:cs/>
                <w:lang w:val="en-US" w:bidi="th-TH"/>
              </w:rPr>
              <w:t>-</w:t>
            </w:r>
          </w:p>
        </w:tc>
      </w:tr>
      <w:tr w:rsidR="00E521E5" w:rsidRPr="00A61ACA" w14:paraId="65B21F42" w14:textId="77777777" w:rsidTr="0067166D">
        <w:trPr>
          <w:cantSplit/>
        </w:trPr>
        <w:tc>
          <w:tcPr>
            <w:tcW w:w="5760" w:type="dxa"/>
          </w:tcPr>
          <w:p w14:paraId="53E08D93" w14:textId="2F22CAC3" w:rsidR="00E521E5" w:rsidRPr="003D3B2F" w:rsidRDefault="00E521E5" w:rsidP="00AC5B32">
            <w:pPr>
              <w:spacing w:line="240" w:lineRule="auto"/>
              <w:ind w:left="195" w:hanging="184"/>
              <w:rPr>
                <w:rFonts w:cs="Times New Roman"/>
                <w:b/>
                <w:bCs/>
                <w:szCs w:val="22"/>
              </w:rPr>
            </w:pPr>
            <w:r w:rsidRPr="00E520B0">
              <w:rPr>
                <w:rFonts w:cs="Times New Roman"/>
                <w:b/>
                <w:bCs/>
                <w:szCs w:val="22"/>
              </w:rPr>
              <w:t xml:space="preserve">At 31 </w:t>
            </w:r>
            <w:r>
              <w:rPr>
                <w:rFonts w:cs="Times New Roman"/>
                <w:b/>
                <w:bCs/>
                <w:szCs w:val="22"/>
              </w:rPr>
              <w:t>March</w:t>
            </w:r>
          </w:p>
        </w:tc>
        <w:tc>
          <w:tcPr>
            <w:tcW w:w="720" w:type="dxa"/>
          </w:tcPr>
          <w:p w14:paraId="68A41631" w14:textId="77777777" w:rsidR="00E521E5" w:rsidRPr="00884045" w:rsidRDefault="00E521E5" w:rsidP="00AC5B32">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79F4552D" w14:textId="44801939" w:rsidR="00E521E5" w:rsidRPr="00BF65A4" w:rsidRDefault="00E521E5" w:rsidP="00BF65A4">
            <w:pPr>
              <w:pStyle w:val="acctfourfigures"/>
              <w:tabs>
                <w:tab w:val="clear" w:pos="765"/>
                <w:tab w:val="decimal" w:pos="998"/>
              </w:tabs>
              <w:spacing w:line="240" w:lineRule="auto"/>
              <w:ind w:right="-86" w:firstLine="14"/>
              <w:rPr>
                <w:rFonts w:cs="Times New Roman"/>
                <w:b/>
                <w:bCs/>
                <w:szCs w:val="28"/>
                <w:lang w:val="en-US"/>
              </w:rPr>
            </w:pPr>
            <w:r w:rsidRPr="00BF65A4">
              <w:rPr>
                <w:rFonts w:cs="Times New Roman"/>
                <w:b/>
                <w:bCs/>
                <w:szCs w:val="28"/>
                <w:lang w:val="en-US"/>
              </w:rPr>
              <w:t>1</w:t>
            </w:r>
            <w:r w:rsidR="009402BF" w:rsidRPr="00BF65A4">
              <w:rPr>
                <w:rFonts w:cs="Times New Roman"/>
                <w:b/>
                <w:bCs/>
                <w:szCs w:val="28"/>
                <w:lang w:val="en-US"/>
              </w:rPr>
              <w:t>9,271</w:t>
            </w:r>
          </w:p>
        </w:tc>
        <w:tc>
          <w:tcPr>
            <w:tcW w:w="180" w:type="dxa"/>
            <w:vAlign w:val="bottom"/>
          </w:tcPr>
          <w:p w14:paraId="2D749776" w14:textId="77777777" w:rsidR="00E521E5" w:rsidRPr="00884045" w:rsidRDefault="00E521E5" w:rsidP="00AC5B32">
            <w:pPr>
              <w:pStyle w:val="acctfourfigures"/>
              <w:tabs>
                <w:tab w:val="clear" w:pos="765"/>
                <w:tab w:val="decimal" w:pos="829"/>
              </w:tabs>
              <w:spacing w:line="240" w:lineRule="auto"/>
              <w:ind w:right="-86" w:firstLine="14"/>
              <w:rPr>
                <w:rFonts w:cs="Times New Roman"/>
                <w:b/>
                <w:bCs/>
                <w:szCs w:val="22"/>
                <w:lang w:val="en-US"/>
              </w:rPr>
            </w:pPr>
          </w:p>
        </w:tc>
        <w:tc>
          <w:tcPr>
            <w:tcW w:w="1260" w:type="dxa"/>
            <w:tcBorders>
              <w:top w:val="single" w:sz="4" w:space="0" w:color="auto"/>
              <w:bottom w:val="double" w:sz="4" w:space="0" w:color="auto"/>
            </w:tcBorders>
            <w:vAlign w:val="bottom"/>
          </w:tcPr>
          <w:p w14:paraId="6CE343EF" w14:textId="77777777" w:rsidR="00E521E5" w:rsidRPr="00BF65A4" w:rsidRDefault="00E521E5" w:rsidP="00457F13">
            <w:pPr>
              <w:pStyle w:val="acctfourfigures"/>
              <w:tabs>
                <w:tab w:val="clear" w:pos="765"/>
                <w:tab w:val="decimal" w:pos="820"/>
              </w:tabs>
              <w:spacing w:line="240" w:lineRule="auto"/>
              <w:ind w:right="-86" w:firstLine="14"/>
              <w:rPr>
                <w:rFonts w:cs="Times New Roman"/>
                <w:b/>
                <w:bCs/>
                <w:szCs w:val="22"/>
                <w:lang w:val="en-US" w:bidi="th-TH"/>
              </w:rPr>
            </w:pPr>
            <w:r w:rsidRPr="00BF65A4">
              <w:rPr>
                <w:rFonts w:cs="Times New Roman" w:hint="cs"/>
                <w:b/>
                <w:bCs/>
                <w:szCs w:val="22"/>
                <w:cs/>
                <w:lang w:val="en-US" w:bidi="th-TH"/>
              </w:rPr>
              <w:t>-</w:t>
            </w:r>
          </w:p>
        </w:tc>
      </w:tr>
    </w:tbl>
    <w:p w14:paraId="39E916C5" w14:textId="77777777" w:rsidR="00E521E5" w:rsidRPr="00C43A03" w:rsidRDefault="00E521E5" w:rsidP="008B4007">
      <w:pPr>
        <w:ind w:right="-45"/>
        <w:jc w:val="thaiDistribute"/>
        <w:rPr>
          <w:rFonts w:cstheme="minorBidi"/>
          <w:spacing w:val="-1"/>
          <w:szCs w:val="22"/>
          <w:lang w:bidi="th-TH"/>
        </w:rPr>
      </w:pPr>
    </w:p>
    <w:p w14:paraId="5AEB6CB3" w14:textId="2DDDC5FB" w:rsidR="00254D3A" w:rsidRPr="00710C0E" w:rsidRDefault="00254D3A" w:rsidP="00A66519">
      <w:pPr>
        <w:pStyle w:val="Heading1"/>
        <w:numPr>
          <w:ilvl w:val="0"/>
          <w:numId w:val="26"/>
        </w:numPr>
        <w:spacing w:before="0" w:after="0" w:line="240" w:lineRule="atLeast"/>
        <w:ind w:left="540" w:hanging="540"/>
        <w:rPr>
          <w:rFonts w:cs="Times New Roman"/>
          <w:szCs w:val="24"/>
        </w:rPr>
      </w:pPr>
      <w:r w:rsidRPr="00710C0E">
        <w:rPr>
          <w:rFonts w:cs="Times New Roman"/>
          <w:szCs w:val="24"/>
        </w:rPr>
        <w:t>Property, plant and equipment</w:t>
      </w:r>
    </w:p>
    <w:p w14:paraId="3571A752" w14:textId="18BEE3C9" w:rsidR="00565B7E" w:rsidRPr="00710C0E" w:rsidRDefault="00565B7E" w:rsidP="00565B7E">
      <w:pPr>
        <w:pStyle w:val="BodyText"/>
        <w:tabs>
          <w:tab w:val="left" w:pos="540"/>
        </w:tabs>
        <w:spacing w:after="0" w:line="240" w:lineRule="atLeast"/>
        <w:ind w:left="-90"/>
        <w:jc w:val="both"/>
        <w:rPr>
          <w:rFonts w:cs="Times New Roman"/>
          <w:b/>
          <w:bCs/>
          <w:szCs w:val="22"/>
        </w:rPr>
      </w:pPr>
    </w:p>
    <w:p w14:paraId="6FB40693" w14:textId="3C334747" w:rsidR="00A979DD" w:rsidRDefault="00467375" w:rsidP="00565B7E">
      <w:pPr>
        <w:pStyle w:val="BodyText"/>
        <w:tabs>
          <w:tab w:val="left" w:pos="540"/>
        </w:tabs>
        <w:spacing w:after="0" w:line="240" w:lineRule="atLeast"/>
        <w:ind w:left="540"/>
        <w:jc w:val="thaiDistribute"/>
        <w:rPr>
          <w:rFonts w:cs="Times New Roman"/>
          <w:szCs w:val="22"/>
          <w:lang w:bidi="th-TH"/>
        </w:rPr>
      </w:pPr>
      <w:r w:rsidRPr="00710C0E">
        <w:rPr>
          <w:rFonts w:cs="Times New Roman"/>
          <w:szCs w:val="22"/>
        </w:rPr>
        <w:t>Acquisitions, disposals and transfers of property, plant and equipment during the</w:t>
      </w:r>
      <w:r w:rsidR="00FA6E7D">
        <w:rPr>
          <w:rFonts w:cs="Times New Roman"/>
          <w:szCs w:val="22"/>
        </w:rPr>
        <w:t xml:space="preserve"> three</w:t>
      </w:r>
      <w:r w:rsidR="009767F0">
        <w:rPr>
          <w:rFonts w:cs="Times New Roman"/>
          <w:szCs w:val="22"/>
          <w:lang w:bidi="th-TH"/>
        </w:rPr>
        <w:t>-</w:t>
      </w:r>
      <w:r w:rsidR="00405D4B" w:rsidRPr="00710C0E">
        <w:rPr>
          <w:rFonts w:cs="Times New Roman"/>
          <w:szCs w:val="22"/>
        </w:rPr>
        <w:t xml:space="preserve">month period ended </w:t>
      </w:r>
      <w:r w:rsidR="00FA6E7D">
        <w:t>31 March</w:t>
      </w:r>
      <w:r w:rsidR="00F33270">
        <w:t xml:space="preserve"> </w:t>
      </w:r>
      <w:r w:rsidRPr="00710C0E">
        <w:rPr>
          <w:rFonts w:cs="Times New Roman"/>
          <w:szCs w:val="22"/>
          <w:lang w:bidi="th-TH"/>
        </w:rPr>
        <w:t>were as follows</w:t>
      </w:r>
      <w:r w:rsidRPr="00710C0E">
        <w:rPr>
          <w:rFonts w:cs="Times New Roman"/>
          <w:szCs w:val="22"/>
          <w:cs/>
          <w:lang w:bidi="th-TH"/>
        </w:rPr>
        <w:t>:</w:t>
      </w:r>
    </w:p>
    <w:p w14:paraId="770AAF88" w14:textId="77777777" w:rsidR="00467375" w:rsidRPr="00710C0E" w:rsidRDefault="00467375" w:rsidP="00565B7E">
      <w:pPr>
        <w:pStyle w:val="BodyText"/>
        <w:tabs>
          <w:tab w:val="left" w:pos="540"/>
        </w:tabs>
        <w:spacing w:after="0" w:line="240" w:lineRule="atLeast"/>
        <w:ind w:left="540"/>
        <w:jc w:val="thaiDistribute"/>
        <w:rPr>
          <w:rFonts w:cs="Times New Roman"/>
          <w:szCs w:val="22"/>
          <w:lang w:bidi="th-TH"/>
        </w:rPr>
      </w:pPr>
    </w:p>
    <w:tbl>
      <w:tblPr>
        <w:tblW w:w="9220" w:type="dxa"/>
        <w:tblInd w:w="468" w:type="dxa"/>
        <w:tblLayout w:type="fixed"/>
        <w:tblLook w:val="0000" w:firstRow="0" w:lastRow="0" w:firstColumn="0" w:lastColumn="0" w:noHBand="0" w:noVBand="0"/>
      </w:tblPr>
      <w:tblGrid>
        <w:gridCol w:w="3132"/>
        <w:gridCol w:w="542"/>
        <w:gridCol w:w="1165"/>
        <w:gridCol w:w="236"/>
        <w:gridCol w:w="1176"/>
        <w:gridCol w:w="236"/>
        <w:gridCol w:w="1226"/>
        <w:gridCol w:w="240"/>
        <w:gridCol w:w="1267"/>
      </w:tblGrid>
      <w:tr w:rsidR="00AA643E" w:rsidRPr="00710C0E" w14:paraId="5A1AB777" w14:textId="77777777" w:rsidTr="00AA643E">
        <w:tc>
          <w:tcPr>
            <w:tcW w:w="1698" w:type="pct"/>
          </w:tcPr>
          <w:p w14:paraId="5842AA4A" w14:textId="77777777" w:rsidR="00AA643E" w:rsidRPr="00710C0E" w:rsidRDefault="00AA643E" w:rsidP="006B231B">
            <w:pPr>
              <w:pStyle w:val="BodyText"/>
              <w:spacing w:after="0" w:line="240" w:lineRule="atLeast"/>
              <w:ind w:left="-18" w:right="-110"/>
              <w:rPr>
                <w:rFonts w:cs="Times New Roman"/>
                <w:i/>
                <w:iCs/>
                <w:szCs w:val="22"/>
              </w:rPr>
            </w:pPr>
          </w:p>
        </w:tc>
        <w:tc>
          <w:tcPr>
            <w:tcW w:w="294" w:type="pct"/>
          </w:tcPr>
          <w:p w14:paraId="7A5D643B" w14:textId="77777777" w:rsidR="00AA643E" w:rsidRPr="00710C0E" w:rsidRDefault="00AA643E" w:rsidP="006B231B">
            <w:pPr>
              <w:pStyle w:val="acctmergecolhdg"/>
              <w:spacing w:line="240" w:lineRule="atLeast"/>
              <w:ind w:left="-153" w:right="-98"/>
              <w:rPr>
                <w:rFonts w:cs="Times New Roman"/>
                <w:szCs w:val="22"/>
                <w:lang w:val="en-US" w:bidi="th-TH"/>
              </w:rPr>
            </w:pPr>
          </w:p>
        </w:tc>
        <w:tc>
          <w:tcPr>
            <w:tcW w:w="3008" w:type="pct"/>
            <w:gridSpan w:val="7"/>
          </w:tcPr>
          <w:p w14:paraId="108BB13A" w14:textId="39011A5E" w:rsidR="00AA643E" w:rsidRPr="00710C0E" w:rsidRDefault="00AA643E" w:rsidP="006B231B">
            <w:pPr>
              <w:pStyle w:val="acctmergecolhdg"/>
              <w:spacing w:line="240" w:lineRule="atLeast"/>
              <w:ind w:left="-153" w:right="-98"/>
              <w:rPr>
                <w:rFonts w:cs="Times New Roman"/>
                <w:szCs w:val="22"/>
                <w:lang w:val="en-US" w:bidi="th-TH"/>
              </w:rPr>
            </w:pPr>
            <w:r w:rsidRPr="00710C0E">
              <w:rPr>
                <w:rFonts w:cs="Times New Roman"/>
                <w:szCs w:val="22"/>
                <w:lang w:val="en-US" w:bidi="th-TH"/>
              </w:rPr>
              <w:t>Consolidated financial statements</w:t>
            </w:r>
          </w:p>
        </w:tc>
      </w:tr>
      <w:tr w:rsidR="00AA643E" w:rsidRPr="00710C0E" w14:paraId="732BC938" w14:textId="77777777" w:rsidTr="00AA643E">
        <w:tc>
          <w:tcPr>
            <w:tcW w:w="1698" w:type="pct"/>
          </w:tcPr>
          <w:p w14:paraId="4DFD2F50" w14:textId="77777777" w:rsidR="00AA643E" w:rsidRPr="00710C0E" w:rsidRDefault="00AA643E" w:rsidP="006B231B">
            <w:pPr>
              <w:pStyle w:val="BodyText"/>
              <w:spacing w:after="0" w:line="240" w:lineRule="atLeast"/>
              <w:ind w:left="-18" w:right="-288"/>
              <w:rPr>
                <w:rFonts w:cs="Times New Roman"/>
                <w:i/>
                <w:iCs/>
                <w:szCs w:val="22"/>
                <w:lang w:val="en-US" w:bidi="th-TH"/>
              </w:rPr>
            </w:pPr>
          </w:p>
        </w:tc>
        <w:tc>
          <w:tcPr>
            <w:tcW w:w="294" w:type="pct"/>
          </w:tcPr>
          <w:p w14:paraId="5381AE3D" w14:textId="77777777" w:rsidR="00AA643E" w:rsidRPr="00710C0E" w:rsidRDefault="00AA643E" w:rsidP="006B231B">
            <w:pPr>
              <w:pStyle w:val="acctmergecolhdg"/>
              <w:spacing w:line="240" w:lineRule="atLeast"/>
              <w:ind w:left="-153" w:right="-98"/>
              <w:rPr>
                <w:rFonts w:cs="Times New Roman"/>
                <w:b w:val="0"/>
                <w:bCs/>
                <w:szCs w:val="22"/>
              </w:rPr>
            </w:pPr>
          </w:p>
        </w:tc>
        <w:tc>
          <w:tcPr>
            <w:tcW w:w="1398" w:type="pct"/>
            <w:gridSpan w:val="3"/>
          </w:tcPr>
          <w:p w14:paraId="050CFD29" w14:textId="3D1D7006"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FA6E7D">
              <w:rPr>
                <w:rFonts w:cs="Times New Roman"/>
                <w:b w:val="0"/>
                <w:bCs/>
                <w:szCs w:val="22"/>
              </w:rPr>
              <w:t>6</w:t>
            </w:r>
          </w:p>
        </w:tc>
        <w:tc>
          <w:tcPr>
            <w:tcW w:w="128" w:type="pct"/>
          </w:tcPr>
          <w:p w14:paraId="5E58D35A" w14:textId="77777777" w:rsidR="00AA643E" w:rsidRPr="00710C0E" w:rsidRDefault="00AA643E" w:rsidP="006B231B">
            <w:pPr>
              <w:pStyle w:val="acctmergecolhdg"/>
              <w:spacing w:line="240" w:lineRule="atLeast"/>
              <w:ind w:left="-153" w:right="-98"/>
              <w:rPr>
                <w:rFonts w:cs="Times New Roman"/>
                <w:b w:val="0"/>
                <w:bCs/>
                <w:szCs w:val="22"/>
              </w:rPr>
            </w:pPr>
          </w:p>
        </w:tc>
        <w:tc>
          <w:tcPr>
            <w:tcW w:w="1482" w:type="pct"/>
            <w:gridSpan w:val="3"/>
          </w:tcPr>
          <w:p w14:paraId="10B10C26" w14:textId="40FA65C2" w:rsidR="00AA643E" w:rsidRPr="00710C0E" w:rsidRDefault="00AA643E" w:rsidP="006B231B">
            <w:pPr>
              <w:pStyle w:val="acctmergecolhdg"/>
              <w:spacing w:line="240" w:lineRule="atLeast"/>
              <w:ind w:left="-153" w:right="-98"/>
              <w:rPr>
                <w:rFonts w:cs="Times New Roman"/>
                <w:b w:val="0"/>
                <w:bCs/>
                <w:szCs w:val="22"/>
              </w:rPr>
            </w:pPr>
            <w:r w:rsidRPr="00710C0E">
              <w:rPr>
                <w:rFonts w:cs="Times New Roman"/>
                <w:b w:val="0"/>
                <w:bCs/>
                <w:szCs w:val="22"/>
              </w:rPr>
              <w:t>202</w:t>
            </w:r>
            <w:r w:rsidR="00FA6E7D">
              <w:rPr>
                <w:rFonts w:cs="Times New Roman"/>
                <w:b w:val="0"/>
                <w:bCs/>
                <w:szCs w:val="22"/>
              </w:rPr>
              <w:t>5</w:t>
            </w:r>
          </w:p>
        </w:tc>
      </w:tr>
      <w:tr w:rsidR="00AA643E" w:rsidRPr="00710C0E" w14:paraId="056DDF62" w14:textId="77777777" w:rsidTr="00AA643E">
        <w:tc>
          <w:tcPr>
            <w:tcW w:w="1698" w:type="pct"/>
          </w:tcPr>
          <w:p w14:paraId="71D36B1E" w14:textId="77777777" w:rsidR="00AA643E" w:rsidRPr="00710C0E" w:rsidRDefault="00AA643E" w:rsidP="006B231B">
            <w:pPr>
              <w:pStyle w:val="BodyText"/>
              <w:spacing w:after="0" w:line="240" w:lineRule="atLeast"/>
              <w:ind w:left="-18" w:right="-110"/>
              <w:rPr>
                <w:rFonts w:cs="Times New Roman"/>
                <w:szCs w:val="22"/>
              </w:rPr>
            </w:pPr>
          </w:p>
        </w:tc>
        <w:tc>
          <w:tcPr>
            <w:tcW w:w="294" w:type="pct"/>
          </w:tcPr>
          <w:p w14:paraId="55FA363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56C14ED0" w14:textId="310633B3"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28" w:type="pct"/>
          </w:tcPr>
          <w:p w14:paraId="50F9779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D6D1F7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c>
          <w:tcPr>
            <w:tcW w:w="128" w:type="pct"/>
          </w:tcPr>
          <w:p w14:paraId="2E5CE2A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3C6F48DA"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130" w:type="pct"/>
          </w:tcPr>
          <w:p w14:paraId="144AB1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10897C2F"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Disposals</w:t>
            </w:r>
          </w:p>
        </w:tc>
      </w:tr>
      <w:tr w:rsidR="00AA643E" w:rsidRPr="00710C0E" w14:paraId="787CFFAF" w14:textId="77777777" w:rsidTr="00AA643E">
        <w:tc>
          <w:tcPr>
            <w:tcW w:w="1698" w:type="pct"/>
          </w:tcPr>
          <w:p w14:paraId="631F70F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72BAFEC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483CAC2F" w14:textId="7AFDB94F"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28" w:type="pct"/>
          </w:tcPr>
          <w:p w14:paraId="5AA670B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3F47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1CA2AD88"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7E80AF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Acquisitions</w:t>
            </w:r>
          </w:p>
        </w:tc>
        <w:tc>
          <w:tcPr>
            <w:tcW w:w="130" w:type="pct"/>
          </w:tcPr>
          <w:p w14:paraId="0BF9169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6DE4AAE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r>
      <w:tr w:rsidR="00AA643E" w:rsidRPr="00710C0E" w14:paraId="5C8763F1" w14:textId="77777777" w:rsidTr="00AA643E">
        <w:tc>
          <w:tcPr>
            <w:tcW w:w="1698" w:type="pct"/>
          </w:tcPr>
          <w:p w14:paraId="6E69DD60"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4B10D7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6E5E8F01" w14:textId="0ACD653A"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28" w:type="pct"/>
          </w:tcPr>
          <w:p w14:paraId="3CA0FF3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76ACE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out </w:t>
            </w:r>
          </w:p>
        </w:tc>
        <w:tc>
          <w:tcPr>
            <w:tcW w:w="128" w:type="pct"/>
          </w:tcPr>
          <w:p w14:paraId="2791F315"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252725F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and</w:t>
            </w:r>
          </w:p>
        </w:tc>
        <w:tc>
          <w:tcPr>
            <w:tcW w:w="130" w:type="pct"/>
          </w:tcPr>
          <w:p w14:paraId="69E7B36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78D9F48B"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out</w:t>
            </w:r>
          </w:p>
        </w:tc>
      </w:tr>
      <w:tr w:rsidR="00AA643E" w:rsidRPr="00710C0E" w14:paraId="40C517FD" w14:textId="77777777" w:rsidTr="00AA643E">
        <w:tc>
          <w:tcPr>
            <w:tcW w:w="1698" w:type="pct"/>
          </w:tcPr>
          <w:p w14:paraId="511200AC"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B86279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2" w:type="pct"/>
          </w:tcPr>
          <w:p w14:paraId="3AB0A472" w14:textId="175DFB8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 xml:space="preserve">transfers in </w:t>
            </w:r>
          </w:p>
        </w:tc>
        <w:tc>
          <w:tcPr>
            <w:tcW w:w="128" w:type="pct"/>
          </w:tcPr>
          <w:p w14:paraId="25A17AB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3EED750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c>
          <w:tcPr>
            <w:tcW w:w="128" w:type="pct"/>
          </w:tcPr>
          <w:p w14:paraId="36AF7060"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0376DCC2"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transfers in</w:t>
            </w:r>
          </w:p>
        </w:tc>
        <w:tc>
          <w:tcPr>
            <w:tcW w:w="130" w:type="pct"/>
          </w:tcPr>
          <w:p w14:paraId="01FFB5B4"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49EA68D9"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net book</w:t>
            </w:r>
          </w:p>
        </w:tc>
      </w:tr>
      <w:tr w:rsidR="00AA643E" w:rsidRPr="00710C0E" w14:paraId="36182B70" w14:textId="77777777" w:rsidTr="00AA643E">
        <w:tc>
          <w:tcPr>
            <w:tcW w:w="1698" w:type="pct"/>
          </w:tcPr>
          <w:p w14:paraId="64361681"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00375E26" w14:textId="3F3A33EA" w:rsidR="00AA643E" w:rsidRPr="00666566" w:rsidRDefault="00AA643E" w:rsidP="00282E7B">
            <w:pPr>
              <w:pStyle w:val="acctfourfigures"/>
              <w:tabs>
                <w:tab w:val="clear" w:pos="765"/>
              </w:tabs>
              <w:spacing w:line="240" w:lineRule="atLeast"/>
              <w:ind w:left="-153" w:right="-198" w:hanging="43"/>
              <w:jc w:val="center"/>
              <w:rPr>
                <w:rFonts w:cstheme="minorBidi"/>
                <w:i/>
                <w:iCs/>
                <w:szCs w:val="22"/>
                <w:cs/>
                <w:lang w:bidi="th-TH"/>
              </w:rPr>
            </w:pPr>
          </w:p>
        </w:tc>
        <w:tc>
          <w:tcPr>
            <w:tcW w:w="632" w:type="pct"/>
          </w:tcPr>
          <w:p w14:paraId="0A0A4BA7" w14:textId="34AA3170"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28" w:type="pct"/>
          </w:tcPr>
          <w:p w14:paraId="4804F1A7"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38" w:type="pct"/>
          </w:tcPr>
          <w:p w14:paraId="00B75F0D"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c>
          <w:tcPr>
            <w:tcW w:w="128" w:type="pct"/>
          </w:tcPr>
          <w:p w14:paraId="15C61ED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65" w:type="pct"/>
          </w:tcPr>
          <w:p w14:paraId="6C9AAD0C"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cs/>
                <w:lang w:bidi="th-TH"/>
              </w:rPr>
              <w:t xml:space="preserve">- </w:t>
            </w:r>
            <w:r w:rsidRPr="00710C0E">
              <w:rPr>
                <w:rFonts w:cs="Times New Roman"/>
                <w:szCs w:val="22"/>
              </w:rPr>
              <w:t>at cost</w:t>
            </w:r>
          </w:p>
        </w:tc>
        <w:tc>
          <w:tcPr>
            <w:tcW w:w="130" w:type="pct"/>
          </w:tcPr>
          <w:p w14:paraId="04ED8383"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p>
        </w:tc>
        <w:tc>
          <w:tcPr>
            <w:tcW w:w="687" w:type="pct"/>
          </w:tcPr>
          <w:p w14:paraId="26DAE1E1" w14:textId="77777777" w:rsidR="00AA643E" w:rsidRPr="00710C0E" w:rsidRDefault="00AA643E" w:rsidP="006B231B">
            <w:pPr>
              <w:pStyle w:val="acctfourfigures"/>
              <w:tabs>
                <w:tab w:val="clear" w:pos="765"/>
              </w:tabs>
              <w:spacing w:line="240" w:lineRule="atLeast"/>
              <w:ind w:left="-153" w:right="-98"/>
              <w:jc w:val="center"/>
              <w:rPr>
                <w:rFonts w:cs="Times New Roman"/>
                <w:szCs w:val="22"/>
              </w:rPr>
            </w:pPr>
            <w:r w:rsidRPr="00710C0E">
              <w:rPr>
                <w:rFonts w:cs="Times New Roman"/>
                <w:szCs w:val="22"/>
              </w:rPr>
              <w:t>value</w:t>
            </w:r>
          </w:p>
        </w:tc>
      </w:tr>
      <w:tr w:rsidR="00AA643E" w:rsidRPr="00710C0E" w14:paraId="0B377566" w14:textId="77777777" w:rsidTr="00AA643E">
        <w:tc>
          <w:tcPr>
            <w:tcW w:w="1698" w:type="pct"/>
          </w:tcPr>
          <w:p w14:paraId="58473217" w14:textId="77777777" w:rsidR="00AA643E" w:rsidRPr="00710C0E" w:rsidRDefault="00AA643E" w:rsidP="006B231B">
            <w:pPr>
              <w:pStyle w:val="BodyText"/>
              <w:spacing w:after="0" w:line="240" w:lineRule="atLeast"/>
              <w:ind w:left="-18" w:right="-110"/>
              <w:jc w:val="center"/>
              <w:rPr>
                <w:rFonts w:cs="Times New Roman"/>
                <w:szCs w:val="22"/>
              </w:rPr>
            </w:pPr>
          </w:p>
        </w:tc>
        <w:tc>
          <w:tcPr>
            <w:tcW w:w="294" w:type="pct"/>
          </w:tcPr>
          <w:p w14:paraId="579AD23D" w14:textId="77777777" w:rsidR="00AA643E" w:rsidRPr="00710C0E" w:rsidRDefault="00AA643E" w:rsidP="006B231B">
            <w:pPr>
              <w:pStyle w:val="acctfourfigures"/>
              <w:spacing w:line="240" w:lineRule="atLeast"/>
              <w:ind w:left="-153" w:right="-98"/>
              <w:jc w:val="center"/>
              <w:rPr>
                <w:rFonts w:cs="Times New Roman"/>
                <w:i/>
                <w:iCs/>
                <w:szCs w:val="22"/>
                <w:cs/>
                <w:lang w:bidi="th-TH"/>
              </w:rPr>
            </w:pPr>
          </w:p>
        </w:tc>
        <w:tc>
          <w:tcPr>
            <w:tcW w:w="3008" w:type="pct"/>
            <w:gridSpan w:val="7"/>
          </w:tcPr>
          <w:p w14:paraId="3E59845B" w14:textId="67237DB7" w:rsidR="00AA643E" w:rsidRPr="00710C0E" w:rsidRDefault="00AA643E" w:rsidP="006B231B">
            <w:pPr>
              <w:pStyle w:val="acctfourfigures"/>
              <w:spacing w:line="240" w:lineRule="atLeast"/>
              <w:ind w:left="-153" w:right="-98"/>
              <w:jc w:val="center"/>
              <w:rPr>
                <w:rFonts w:cs="Times New Roman"/>
                <w:i/>
                <w:iCs/>
                <w:szCs w:val="22"/>
              </w:rPr>
            </w:pPr>
            <w:r w:rsidRPr="00710C0E">
              <w:rPr>
                <w:rFonts w:cs="Times New Roman"/>
                <w:i/>
                <w:iCs/>
                <w:szCs w:val="22"/>
                <w:cs/>
                <w:lang w:bidi="th-TH"/>
              </w:rPr>
              <w:t>(</w:t>
            </w:r>
            <w:r w:rsidRPr="00710C0E">
              <w:rPr>
                <w:rFonts w:cs="Times New Roman"/>
                <w:i/>
                <w:iCs/>
                <w:szCs w:val="22"/>
              </w:rPr>
              <w:t>in thousand Baht</w:t>
            </w:r>
            <w:r w:rsidRPr="00710C0E">
              <w:rPr>
                <w:rFonts w:cs="Times New Roman"/>
                <w:i/>
                <w:iCs/>
                <w:szCs w:val="22"/>
                <w:cs/>
                <w:lang w:bidi="th-TH"/>
              </w:rPr>
              <w:t>)</w:t>
            </w:r>
          </w:p>
        </w:tc>
      </w:tr>
      <w:tr w:rsidR="00FD5796" w:rsidRPr="00710C0E" w14:paraId="3DBFC8E0" w14:textId="77777777" w:rsidTr="00255073">
        <w:trPr>
          <w:trHeight w:val="110"/>
        </w:trPr>
        <w:tc>
          <w:tcPr>
            <w:tcW w:w="1698" w:type="pct"/>
          </w:tcPr>
          <w:p w14:paraId="699F7177" w14:textId="77777777" w:rsidR="00FD5796" w:rsidRPr="00710C0E" w:rsidRDefault="00FD5796" w:rsidP="00FD5796">
            <w:pPr>
              <w:spacing w:line="240" w:lineRule="atLeast"/>
              <w:ind w:left="144" w:right="-110" w:hanging="162"/>
              <w:rPr>
                <w:rFonts w:cs="Times New Roman"/>
                <w:szCs w:val="22"/>
              </w:rPr>
            </w:pPr>
            <w:r w:rsidRPr="00710C0E">
              <w:rPr>
                <w:rFonts w:cs="Times New Roman"/>
                <w:szCs w:val="22"/>
                <w:lang w:val="en-US" w:bidi="th-TH"/>
              </w:rPr>
              <w:t>Building and building</w:t>
            </w:r>
            <w:r w:rsidRPr="00710C0E">
              <w:rPr>
                <w:rFonts w:cs="Times New Roman"/>
                <w:szCs w:val="22"/>
              </w:rPr>
              <w:t xml:space="preserve"> improvements</w:t>
            </w:r>
          </w:p>
        </w:tc>
        <w:tc>
          <w:tcPr>
            <w:tcW w:w="294" w:type="pct"/>
          </w:tcPr>
          <w:p w14:paraId="783A6679" w14:textId="77777777" w:rsidR="00FD5796" w:rsidRPr="003450AC" w:rsidRDefault="00FD5796" w:rsidP="00FD5796">
            <w:pPr>
              <w:pStyle w:val="BodyText"/>
              <w:tabs>
                <w:tab w:val="decimal" w:pos="590"/>
              </w:tabs>
              <w:spacing w:after="0" w:line="240" w:lineRule="atLeast"/>
              <w:ind w:left="-40" w:right="-191"/>
              <w:rPr>
                <w:rFonts w:cs="Cordia New"/>
                <w:szCs w:val="28"/>
                <w:lang w:val="en-US" w:bidi="th-TH"/>
              </w:rPr>
            </w:pPr>
          </w:p>
        </w:tc>
        <w:tc>
          <w:tcPr>
            <w:tcW w:w="632" w:type="pct"/>
          </w:tcPr>
          <w:p w14:paraId="2A7D86AF" w14:textId="77777777" w:rsidR="00FD5796" w:rsidRDefault="00FD5796" w:rsidP="00FD5796">
            <w:pPr>
              <w:pStyle w:val="BodyText"/>
              <w:tabs>
                <w:tab w:val="decimal" w:pos="885"/>
              </w:tabs>
              <w:spacing w:after="0" w:line="240" w:lineRule="atLeast"/>
              <w:ind w:left="-40" w:right="-191"/>
              <w:rPr>
                <w:rFonts w:cs="Cordia New"/>
                <w:szCs w:val="28"/>
                <w:lang w:val="en-US" w:bidi="th-TH"/>
              </w:rPr>
            </w:pPr>
          </w:p>
          <w:p w14:paraId="24D0D0E7" w14:textId="59EB59A0" w:rsidR="00513CE7" w:rsidRPr="003450AC" w:rsidRDefault="00513CE7" w:rsidP="00FD5796">
            <w:pPr>
              <w:pStyle w:val="BodyText"/>
              <w:tabs>
                <w:tab w:val="decimal" w:pos="885"/>
              </w:tabs>
              <w:spacing w:after="0" w:line="240" w:lineRule="atLeast"/>
              <w:ind w:left="-40" w:right="-191"/>
              <w:rPr>
                <w:rFonts w:cs="Cordia New"/>
                <w:szCs w:val="28"/>
                <w:lang w:val="en-US" w:bidi="th-TH"/>
              </w:rPr>
            </w:pPr>
            <w:r>
              <w:rPr>
                <w:rFonts w:cs="Cordia New"/>
                <w:szCs w:val="28"/>
                <w:lang w:val="en-US" w:bidi="th-TH"/>
              </w:rPr>
              <w:t>124</w:t>
            </w:r>
          </w:p>
        </w:tc>
        <w:tc>
          <w:tcPr>
            <w:tcW w:w="128" w:type="pct"/>
          </w:tcPr>
          <w:p w14:paraId="79EAEC41" w14:textId="77777777"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p>
        </w:tc>
        <w:tc>
          <w:tcPr>
            <w:tcW w:w="638" w:type="pct"/>
          </w:tcPr>
          <w:p w14:paraId="3122F4BD" w14:textId="77777777" w:rsidR="00FD5796" w:rsidRDefault="00FD5796" w:rsidP="00513CE7">
            <w:pPr>
              <w:pStyle w:val="BodyText"/>
              <w:tabs>
                <w:tab w:val="decimal" w:pos="600"/>
              </w:tabs>
              <w:spacing w:after="0" w:line="240" w:lineRule="atLeast"/>
              <w:ind w:left="-40" w:right="-191"/>
            </w:pPr>
          </w:p>
          <w:p w14:paraId="44767E9C" w14:textId="2513C87C" w:rsidR="00513CE7" w:rsidRPr="00B3590F" w:rsidRDefault="00513CE7" w:rsidP="00513CE7">
            <w:pPr>
              <w:pStyle w:val="BodyText"/>
              <w:tabs>
                <w:tab w:val="decimal" w:pos="600"/>
              </w:tabs>
              <w:spacing w:after="0" w:line="240" w:lineRule="atLeast"/>
              <w:ind w:left="-40" w:right="-191"/>
            </w:pPr>
            <w:r>
              <w:t>-</w:t>
            </w:r>
          </w:p>
        </w:tc>
        <w:tc>
          <w:tcPr>
            <w:tcW w:w="128" w:type="pct"/>
          </w:tcPr>
          <w:p w14:paraId="10E41066" w14:textId="77777777" w:rsidR="00FD5796" w:rsidRPr="00710C0E" w:rsidRDefault="00FD5796" w:rsidP="00FD57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vAlign w:val="bottom"/>
          </w:tcPr>
          <w:p w14:paraId="1855D7D9" w14:textId="106040CD" w:rsidR="00FD5796" w:rsidRPr="00710C0E" w:rsidRDefault="00FD5796" w:rsidP="00FD5796">
            <w:pPr>
              <w:pStyle w:val="BodyText"/>
              <w:tabs>
                <w:tab w:val="decimal" w:pos="600"/>
              </w:tabs>
              <w:spacing w:after="0" w:line="240" w:lineRule="atLeast"/>
              <w:ind w:left="-40" w:right="-191"/>
              <w:rPr>
                <w:rFonts w:cs="Times New Roman"/>
                <w:szCs w:val="22"/>
                <w:lang w:val="en-US" w:bidi="th-TH"/>
              </w:rPr>
            </w:pPr>
            <w:r>
              <w:rPr>
                <w:rFonts w:cs="Times New Roman"/>
                <w:szCs w:val="22"/>
                <w:lang w:val="en-US" w:bidi="th-TH"/>
              </w:rPr>
              <w:t>-</w:t>
            </w:r>
          </w:p>
        </w:tc>
        <w:tc>
          <w:tcPr>
            <w:tcW w:w="130" w:type="pct"/>
            <w:vAlign w:val="bottom"/>
          </w:tcPr>
          <w:p w14:paraId="30465B8D" w14:textId="77777777" w:rsidR="00FD5796" w:rsidRPr="00710C0E" w:rsidRDefault="00FD5796" w:rsidP="00FD5796">
            <w:pPr>
              <w:pStyle w:val="BodyText"/>
              <w:tabs>
                <w:tab w:val="decimal" w:pos="914"/>
              </w:tabs>
              <w:spacing w:after="0" w:line="240" w:lineRule="atLeast"/>
              <w:ind w:left="-40" w:right="-191"/>
              <w:rPr>
                <w:rFonts w:cs="Times New Roman"/>
                <w:szCs w:val="22"/>
                <w:lang w:val="en-US"/>
              </w:rPr>
            </w:pPr>
          </w:p>
        </w:tc>
        <w:tc>
          <w:tcPr>
            <w:tcW w:w="687" w:type="pct"/>
            <w:vAlign w:val="bottom"/>
          </w:tcPr>
          <w:p w14:paraId="16330126" w14:textId="59ED1C4B" w:rsidR="00FD5796" w:rsidRPr="00710C0E" w:rsidRDefault="00FD5796" w:rsidP="00FD5796">
            <w:pPr>
              <w:pStyle w:val="BodyText"/>
              <w:tabs>
                <w:tab w:val="decimal" w:pos="950"/>
              </w:tabs>
              <w:spacing w:after="0" w:line="240" w:lineRule="atLeast"/>
              <w:ind w:left="-40" w:right="-191"/>
              <w:rPr>
                <w:rFonts w:cs="Times New Roman"/>
                <w:szCs w:val="22"/>
                <w:lang w:val="en-US"/>
              </w:rPr>
            </w:pPr>
            <w:r>
              <w:rPr>
                <w:rFonts w:cs="Times New Roman"/>
                <w:szCs w:val="22"/>
                <w:lang w:val="en-US"/>
              </w:rPr>
              <w:t>(1,800)</w:t>
            </w:r>
          </w:p>
        </w:tc>
      </w:tr>
      <w:tr w:rsidR="00FD5796" w:rsidRPr="00710C0E" w14:paraId="0E039CDD" w14:textId="77777777" w:rsidTr="00255073">
        <w:trPr>
          <w:trHeight w:val="119"/>
        </w:trPr>
        <w:tc>
          <w:tcPr>
            <w:tcW w:w="1698" w:type="pct"/>
          </w:tcPr>
          <w:p w14:paraId="018A0A74" w14:textId="0288E4E5" w:rsidR="00FD5796" w:rsidRPr="00710C0E" w:rsidRDefault="00FD5796" w:rsidP="00FD5796">
            <w:pPr>
              <w:spacing w:line="240" w:lineRule="atLeast"/>
              <w:ind w:left="144" w:right="-110" w:hanging="162"/>
              <w:rPr>
                <w:rFonts w:cs="Times New Roman"/>
                <w:szCs w:val="22"/>
                <w:lang w:val="en-US"/>
              </w:rPr>
            </w:pPr>
            <w:r w:rsidRPr="00710C0E">
              <w:rPr>
                <w:rFonts w:cs="Times New Roman"/>
                <w:szCs w:val="22"/>
                <w:lang w:val="en-US"/>
              </w:rPr>
              <w:t xml:space="preserve">Furniture, fixtures and </w:t>
            </w:r>
            <w:r>
              <w:rPr>
                <w:rFonts w:cs="Times New Roman"/>
                <w:szCs w:val="22"/>
                <w:lang w:val="en-US"/>
              </w:rPr>
              <w:br/>
            </w:r>
            <w:r w:rsidRPr="00710C0E">
              <w:rPr>
                <w:rFonts w:cs="Times New Roman"/>
                <w:szCs w:val="22"/>
                <w:lang w:val="en-US"/>
              </w:rPr>
              <w:t>office equipment</w:t>
            </w:r>
          </w:p>
        </w:tc>
        <w:tc>
          <w:tcPr>
            <w:tcW w:w="294" w:type="pct"/>
          </w:tcPr>
          <w:p w14:paraId="2F6B9FAD" w14:textId="77777777" w:rsidR="00FD5796" w:rsidRPr="003450AC" w:rsidRDefault="00FD5796" w:rsidP="00FD5796">
            <w:pPr>
              <w:pStyle w:val="BodyText"/>
              <w:tabs>
                <w:tab w:val="decimal" w:pos="914"/>
              </w:tabs>
              <w:spacing w:after="0" w:line="240" w:lineRule="atLeast"/>
              <w:ind w:left="-40" w:right="-191"/>
              <w:rPr>
                <w:rFonts w:cs="Cordia New"/>
                <w:szCs w:val="28"/>
                <w:lang w:val="en-US" w:bidi="th-TH"/>
              </w:rPr>
            </w:pPr>
          </w:p>
        </w:tc>
        <w:tc>
          <w:tcPr>
            <w:tcW w:w="632" w:type="pct"/>
          </w:tcPr>
          <w:p w14:paraId="0B637F14" w14:textId="77777777" w:rsidR="00FD5796" w:rsidRDefault="00FD5796" w:rsidP="00FD5796">
            <w:pPr>
              <w:pStyle w:val="BodyText"/>
              <w:tabs>
                <w:tab w:val="decimal" w:pos="914"/>
              </w:tabs>
              <w:spacing w:after="0" w:line="240" w:lineRule="atLeast"/>
              <w:ind w:left="-40" w:right="-191"/>
              <w:rPr>
                <w:rFonts w:cs="Cordia New"/>
                <w:szCs w:val="28"/>
                <w:lang w:val="en-US" w:bidi="th-TH"/>
              </w:rPr>
            </w:pPr>
          </w:p>
          <w:p w14:paraId="27BFA5C9" w14:textId="2360CDBD" w:rsidR="00513CE7" w:rsidRPr="003450AC" w:rsidRDefault="00513CE7" w:rsidP="00513CE7">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513</w:t>
            </w:r>
          </w:p>
        </w:tc>
        <w:tc>
          <w:tcPr>
            <w:tcW w:w="128" w:type="pct"/>
          </w:tcPr>
          <w:p w14:paraId="7E47D8D9" w14:textId="77777777"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p>
        </w:tc>
        <w:tc>
          <w:tcPr>
            <w:tcW w:w="638" w:type="pct"/>
          </w:tcPr>
          <w:p w14:paraId="5EACAC79" w14:textId="77777777" w:rsidR="00FD5796" w:rsidRDefault="00FD5796" w:rsidP="00FD5796">
            <w:pPr>
              <w:pStyle w:val="BodyText"/>
              <w:tabs>
                <w:tab w:val="decimal" w:pos="869"/>
              </w:tabs>
              <w:spacing w:after="0" w:line="240" w:lineRule="atLeast"/>
              <w:ind w:left="-40" w:right="-191"/>
              <w:rPr>
                <w:lang w:bidi="th-TH"/>
              </w:rPr>
            </w:pPr>
          </w:p>
          <w:p w14:paraId="2556F774" w14:textId="5BAC2C1F" w:rsidR="00513CE7" w:rsidRPr="00B3590F" w:rsidRDefault="00513CE7" w:rsidP="00513CE7">
            <w:pPr>
              <w:pStyle w:val="BodyText"/>
              <w:tabs>
                <w:tab w:val="decimal" w:pos="869"/>
              </w:tabs>
              <w:spacing w:after="0" w:line="240" w:lineRule="atLeast"/>
              <w:ind w:left="-40" w:right="-191"/>
              <w:rPr>
                <w:cs/>
                <w:lang w:bidi="th-TH"/>
              </w:rPr>
            </w:pPr>
            <w:r>
              <w:rPr>
                <w:lang w:bidi="th-TH"/>
              </w:rPr>
              <w:t>(238)</w:t>
            </w:r>
          </w:p>
        </w:tc>
        <w:tc>
          <w:tcPr>
            <w:tcW w:w="128" w:type="pct"/>
          </w:tcPr>
          <w:p w14:paraId="145FEDB1" w14:textId="77777777" w:rsidR="00FD5796" w:rsidRPr="00710C0E" w:rsidRDefault="00FD5796" w:rsidP="00FD57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vAlign w:val="bottom"/>
          </w:tcPr>
          <w:p w14:paraId="3F2E5CE4" w14:textId="1901400D"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38</w:t>
            </w:r>
          </w:p>
        </w:tc>
        <w:tc>
          <w:tcPr>
            <w:tcW w:w="130" w:type="pct"/>
            <w:vAlign w:val="bottom"/>
          </w:tcPr>
          <w:p w14:paraId="70AE7C81" w14:textId="77777777" w:rsidR="00FD5796" w:rsidRPr="00710C0E" w:rsidRDefault="00FD5796" w:rsidP="00FD5796">
            <w:pPr>
              <w:pStyle w:val="BodyText"/>
              <w:tabs>
                <w:tab w:val="decimal" w:pos="914"/>
              </w:tabs>
              <w:spacing w:after="0" w:line="240" w:lineRule="atLeast"/>
              <w:ind w:left="-40" w:right="-191"/>
              <w:rPr>
                <w:rFonts w:cs="Times New Roman"/>
                <w:szCs w:val="22"/>
                <w:lang w:val="en-US"/>
              </w:rPr>
            </w:pPr>
          </w:p>
        </w:tc>
        <w:tc>
          <w:tcPr>
            <w:tcW w:w="687" w:type="pct"/>
            <w:vAlign w:val="bottom"/>
          </w:tcPr>
          <w:p w14:paraId="70EB4D5B" w14:textId="14DD5FFA" w:rsidR="00FD5796" w:rsidRPr="00710C0E" w:rsidRDefault="00FD5796" w:rsidP="00FD5796">
            <w:pPr>
              <w:pStyle w:val="BodyText"/>
              <w:tabs>
                <w:tab w:val="decimal" w:pos="950"/>
              </w:tabs>
              <w:spacing w:after="0" w:line="240" w:lineRule="atLeast"/>
              <w:ind w:left="-40" w:right="-191"/>
              <w:rPr>
                <w:rFonts w:cs="Times New Roman"/>
                <w:szCs w:val="22"/>
                <w:lang w:val="en-US"/>
              </w:rPr>
            </w:pPr>
            <w:r>
              <w:rPr>
                <w:rFonts w:cs="Times New Roman"/>
                <w:szCs w:val="22"/>
                <w:lang w:val="en-US"/>
              </w:rPr>
              <w:t>(7)</w:t>
            </w:r>
          </w:p>
        </w:tc>
      </w:tr>
      <w:tr w:rsidR="00FD5796" w:rsidRPr="00710C0E" w14:paraId="129286C7" w14:textId="77777777" w:rsidTr="00255073">
        <w:trPr>
          <w:trHeight w:val="119"/>
        </w:trPr>
        <w:tc>
          <w:tcPr>
            <w:tcW w:w="1698" w:type="pct"/>
          </w:tcPr>
          <w:p w14:paraId="3BA5870D" w14:textId="77777777" w:rsidR="00FD5796" w:rsidRPr="00710C0E" w:rsidRDefault="00FD5796" w:rsidP="00FD5796">
            <w:pPr>
              <w:spacing w:line="240" w:lineRule="atLeast"/>
              <w:ind w:left="-18" w:right="-110"/>
              <w:rPr>
                <w:rFonts w:cs="Times New Roman"/>
                <w:szCs w:val="22"/>
                <w:lang w:val="en-US"/>
              </w:rPr>
            </w:pPr>
            <w:r w:rsidRPr="00710C0E">
              <w:rPr>
                <w:rFonts w:cs="Times New Roman"/>
                <w:szCs w:val="22"/>
                <w:lang w:val="en-US"/>
              </w:rPr>
              <w:t>Machinery and equipment</w:t>
            </w:r>
          </w:p>
        </w:tc>
        <w:tc>
          <w:tcPr>
            <w:tcW w:w="294" w:type="pct"/>
          </w:tcPr>
          <w:p w14:paraId="0B0270EC" w14:textId="77777777" w:rsidR="00FD5796" w:rsidRPr="003450AC" w:rsidRDefault="00FD5796" w:rsidP="00FD5796">
            <w:pPr>
              <w:pStyle w:val="BodyText"/>
              <w:tabs>
                <w:tab w:val="decimal" w:pos="914"/>
              </w:tabs>
              <w:spacing w:after="0" w:line="240" w:lineRule="atLeast"/>
              <w:ind w:left="-40" w:right="-191"/>
              <w:rPr>
                <w:rFonts w:cs="Cordia New"/>
                <w:szCs w:val="28"/>
                <w:lang w:val="en-US" w:bidi="th-TH"/>
              </w:rPr>
            </w:pPr>
          </w:p>
        </w:tc>
        <w:tc>
          <w:tcPr>
            <w:tcW w:w="632" w:type="pct"/>
          </w:tcPr>
          <w:p w14:paraId="583AE379" w14:textId="45CE03E3" w:rsidR="00FD5796" w:rsidRPr="003450AC" w:rsidRDefault="00513CE7" w:rsidP="00FD5796">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1,413</w:t>
            </w:r>
          </w:p>
        </w:tc>
        <w:tc>
          <w:tcPr>
            <w:tcW w:w="128" w:type="pct"/>
          </w:tcPr>
          <w:p w14:paraId="66358C6B" w14:textId="77777777"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p>
        </w:tc>
        <w:tc>
          <w:tcPr>
            <w:tcW w:w="638" w:type="pct"/>
          </w:tcPr>
          <w:p w14:paraId="2F58E18E" w14:textId="689C76F3" w:rsidR="00FD5796" w:rsidRPr="00B3590F" w:rsidRDefault="00513CE7" w:rsidP="00FD5796">
            <w:pPr>
              <w:pStyle w:val="BodyText"/>
              <w:tabs>
                <w:tab w:val="decimal" w:pos="869"/>
              </w:tabs>
              <w:spacing w:after="0" w:line="240" w:lineRule="atLeast"/>
              <w:ind w:left="-40" w:right="-191"/>
            </w:pPr>
            <w:r>
              <w:t>(197)</w:t>
            </w:r>
          </w:p>
        </w:tc>
        <w:tc>
          <w:tcPr>
            <w:tcW w:w="128" w:type="pct"/>
          </w:tcPr>
          <w:p w14:paraId="7FD1C1A6" w14:textId="77777777" w:rsidR="00FD5796" w:rsidRPr="00710C0E" w:rsidRDefault="00FD5796" w:rsidP="00FD57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left="-40" w:right="-191" w:firstLine="0"/>
              <w:rPr>
                <w:rFonts w:ascii="Times New Roman" w:hAnsi="Times New Roman" w:cs="Times New Roman"/>
                <w:sz w:val="22"/>
                <w:szCs w:val="22"/>
                <w:lang w:bidi="ar-SA"/>
              </w:rPr>
            </w:pPr>
          </w:p>
        </w:tc>
        <w:tc>
          <w:tcPr>
            <w:tcW w:w="665" w:type="pct"/>
            <w:vAlign w:val="bottom"/>
          </w:tcPr>
          <w:p w14:paraId="2CFEFEEF" w14:textId="41E071D6"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218</w:t>
            </w:r>
          </w:p>
        </w:tc>
        <w:tc>
          <w:tcPr>
            <w:tcW w:w="130" w:type="pct"/>
            <w:vAlign w:val="bottom"/>
          </w:tcPr>
          <w:p w14:paraId="4D86D397" w14:textId="77777777" w:rsidR="00FD5796" w:rsidRPr="00710C0E" w:rsidRDefault="00FD5796" w:rsidP="00FD5796">
            <w:pPr>
              <w:pStyle w:val="BodyText"/>
              <w:tabs>
                <w:tab w:val="decimal" w:pos="914"/>
              </w:tabs>
              <w:spacing w:after="0" w:line="240" w:lineRule="atLeast"/>
              <w:ind w:left="-40" w:right="-191"/>
              <w:rPr>
                <w:rFonts w:cs="Times New Roman"/>
                <w:szCs w:val="22"/>
                <w:lang w:val="en-US"/>
              </w:rPr>
            </w:pPr>
          </w:p>
        </w:tc>
        <w:tc>
          <w:tcPr>
            <w:tcW w:w="687" w:type="pct"/>
            <w:vAlign w:val="bottom"/>
          </w:tcPr>
          <w:p w14:paraId="48702D9C" w14:textId="1F609B37" w:rsidR="00FD5796" w:rsidRPr="00710C0E" w:rsidRDefault="00FD5796" w:rsidP="00FD5796">
            <w:pPr>
              <w:pStyle w:val="BodyText"/>
              <w:tabs>
                <w:tab w:val="decimal" w:pos="950"/>
              </w:tabs>
              <w:spacing w:after="0" w:line="240" w:lineRule="atLeast"/>
              <w:ind w:left="-40" w:right="-191"/>
              <w:rPr>
                <w:rFonts w:cs="Times New Roman"/>
                <w:szCs w:val="22"/>
                <w:lang w:val="en-US"/>
              </w:rPr>
            </w:pPr>
            <w:r>
              <w:rPr>
                <w:rFonts w:cs="Times New Roman"/>
                <w:szCs w:val="22"/>
                <w:lang w:val="en-US"/>
              </w:rPr>
              <w:t>(80)</w:t>
            </w:r>
          </w:p>
        </w:tc>
      </w:tr>
      <w:tr w:rsidR="00FD5796" w:rsidRPr="00710C0E" w14:paraId="1B315AE6" w14:textId="77777777" w:rsidTr="00255073">
        <w:tc>
          <w:tcPr>
            <w:tcW w:w="1698" w:type="pct"/>
          </w:tcPr>
          <w:p w14:paraId="1A493040" w14:textId="5967B9B6" w:rsidR="00FD5796" w:rsidRPr="00710C0E" w:rsidRDefault="00FD5796" w:rsidP="006D3AC8">
            <w:pPr>
              <w:spacing w:line="240" w:lineRule="atLeast"/>
              <w:ind w:left="144" w:right="-110" w:hanging="162"/>
              <w:rPr>
                <w:rFonts w:cs="Times New Roman"/>
                <w:spacing w:val="-2"/>
                <w:szCs w:val="22"/>
              </w:rPr>
            </w:pPr>
            <w:r w:rsidRPr="005D0869">
              <w:rPr>
                <w:rFonts w:cs="Times New Roman"/>
                <w:szCs w:val="22"/>
                <w:lang w:val="en-US"/>
              </w:rPr>
              <w:t>Assets</w:t>
            </w:r>
            <w:r w:rsidRPr="00710C0E">
              <w:rPr>
                <w:rFonts w:cs="Times New Roman"/>
                <w:spacing w:val="-4"/>
                <w:szCs w:val="22"/>
                <w:lang w:val="en-US"/>
              </w:rPr>
              <w:t xml:space="preserve"> under construction and </w:t>
            </w:r>
            <w:r w:rsidR="005D0869">
              <w:rPr>
                <w:rFonts w:cstheme="minorBidi"/>
                <w:spacing w:val="-4"/>
                <w:szCs w:val="28"/>
                <w:cs/>
                <w:lang w:val="en-US" w:bidi="th-TH"/>
              </w:rPr>
              <w:br/>
            </w:r>
            <w:r w:rsidRPr="00710C0E">
              <w:rPr>
                <w:rFonts w:cs="Times New Roman"/>
                <w:spacing w:val="-4"/>
                <w:szCs w:val="22"/>
                <w:lang w:val="en-US"/>
              </w:rPr>
              <w:t>installation</w:t>
            </w:r>
          </w:p>
        </w:tc>
        <w:tc>
          <w:tcPr>
            <w:tcW w:w="294" w:type="pct"/>
          </w:tcPr>
          <w:p w14:paraId="212C34F6" w14:textId="77777777" w:rsidR="00FD5796" w:rsidRPr="003450AC" w:rsidRDefault="00FD5796" w:rsidP="00FD5796">
            <w:pPr>
              <w:pStyle w:val="BodyText"/>
              <w:tabs>
                <w:tab w:val="decimal" w:pos="914"/>
              </w:tabs>
              <w:spacing w:after="0" w:line="240" w:lineRule="atLeast"/>
              <w:ind w:left="-40" w:right="-191"/>
              <w:rPr>
                <w:rFonts w:cs="Cordia New"/>
                <w:szCs w:val="28"/>
                <w:lang w:val="en-US" w:bidi="th-TH"/>
              </w:rPr>
            </w:pPr>
          </w:p>
        </w:tc>
        <w:tc>
          <w:tcPr>
            <w:tcW w:w="632" w:type="pct"/>
          </w:tcPr>
          <w:p w14:paraId="79B58DD2" w14:textId="77777777" w:rsidR="00FD5796" w:rsidRDefault="00FD5796" w:rsidP="00FD5796">
            <w:pPr>
              <w:pStyle w:val="BodyText"/>
              <w:tabs>
                <w:tab w:val="decimal" w:pos="914"/>
              </w:tabs>
              <w:spacing w:after="0" w:line="240" w:lineRule="atLeast"/>
              <w:ind w:left="-40" w:right="-191"/>
              <w:rPr>
                <w:rFonts w:cs="Cordia New"/>
                <w:szCs w:val="28"/>
                <w:lang w:val="en-US" w:bidi="th-TH"/>
              </w:rPr>
            </w:pPr>
          </w:p>
          <w:p w14:paraId="04CCC452" w14:textId="2336C69C" w:rsidR="00513CE7" w:rsidRPr="003450AC" w:rsidRDefault="00513CE7" w:rsidP="00FD5796">
            <w:pPr>
              <w:pStyle w:val="BodyText"/>
              <w:tabs>
                <w:tab w:val="decimal" w:pos="914"/>
              </w:tabs>
              <w:spacing w:after="0" w:line="240" w:lineRule="atLeast"/>
              <w:ind w:left="-40" w:right="-191"/>
              <w:rPr>
                <w:rFonts w:cs="Cordia New"/>
                <w:szCs w:val="28"/>
                <w:lang w:val="en-US" w:bidi="th-TH"/>
              </w:rPr>
            </w:pPr>
            <w:r>
              <w:rPr>
                <w:rFonts w:cs="Cordia New"/>
                <w:szCs w:val="28"/>
                <w:lang w:val="en-US" w:bidi="th-TH"/>
              </w:rPr>
              <w:t>5,458</w:t>
            </w:r>
          </w:p>
        </w:tc>
        <w:tc>
          <w:tcPr>
            <w:tcW w:w="128" w:type="pct"/>
          </w:tcPr>
          <w:p w14:paraId="3E9432B0" w14:textId="77777777"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p>
        </w:tc>
        <w:tc>
          <w:tcPr>
            <w:tcW w:w="638" w:type="pct"/>
          </w:tcPr>
          <w:p w14:paraId="0004FC89" w14:textId="77777777" w:rsidR="00FD5796" w:rsidRDefault="00FD5796" w:rsidP="00FD5796">
            <w:pPr>
              <w:pStyle w:val="BodyText"/>
              <w:tabs>
                <w:tab w:val="decimal" w:pos="653"/>
              </w:tabs>
              <w:spacing w:after="0" w:line="240" w:lineRule="atLeast"/>
              <w:ind w:left="-40" w:right="-191"/>
              <w:jc w:val="center"/>
            </w:pPr>
          </w:p>
          <w:p w14:paraId="56696CEB" w14:textId="77D2658B" w:rsidR="00513CE7" w:rsidRPr="00B3590F" w:rsidRDefault="00513CE7" w:rsidP="00FD5796">
            <w:pPr>
              <w:pStyle w:val="BodyText"/>
              <w:tabs>
                <w:tab w:val="decimal" w:pos="653"/>
              </w:tabs>
              <w:spacing w:after="0" w:line="240" w:lineRule="atLeast"/>
              <w:ind w:left="-40" w:right="-191"/>
              <w:jc w:val="center"/>
            </w:pPr>
            <w:r>
              <w:t>(87)</w:t>
            </w:r>
          </w:p>
        </w:tc>
        <w:tc>
          <w:tcPr>
            <w:tcW w:w="128" w:type="pct"/>
          </w:tcPr>
          <w:p w14:paraId="25844B30" w14:textId="77777777" w:rsidR="00FD5796" w:rsidRPr="00710C0E" w:rsidRDefault="00FD5796" w:rsidP="00FD5796">
            <w:pPr>
              <w:pStyle w:val="ListBullet4"/>
              <w:numPr>
                <w:ilvl w:val="0"/>
                <w:numId w:val="0"/>
              </w:numPr>
              <w:tabs>
                <w:tab w:val="clear" w:pos="454"/>
                <w:tab w:val="decimal" w:pos="914"/>
              </w:tabs>
              <w:spacing w:after="0" w:line="240" w:lineRule="auto"/>
              <w:ind w:left="-40" w:right="-191"/>
              <w:rPr>
                <w:rFonts w:cs="Times New Roman"/>
                <w:sz w:val="22"/>
                <w:szCs w:val="22"/>
                <w:lang w:val="en-US"/>
              </w:rPr>
            </w:pPr>
          </w:p>
        </w:tc>
        <w:tc>
          <w:tcPr>
            <w:tcW w:w="665" w:type="pct"/>
            <w:vAlign w:val="bottom"/>
          </w:tcPr>
          <w:p w14:paraId="5F4545C7" w14:textId="26FA0EB1"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8,016</w:t>
            </w:r>
          </w:p>
        </w:tc>
        <w:tc>
          <w:tcPr>
            <w:tcW w:w="130" w:type="pct"/>
            <w:vAlign w:val="bottom"/>
          </w:tcPr>
          <w:p w14:paraId="7F92DF39" w14:textId="77777777" w:rsidR="00FD5796" w:rsidRPr="00710C0E" w:rsidRDefault="00FD5796" w:rsidP="00FD5796">
            <w:pPr>
              <w:pStyle w:val="BodyText"/>
              <w:tabs>
                <w:tab w:val="decimal" w:pos="914"/>
              </w:tabs>
              <w:spacing w:after="0" w:line="240" w:lineRule="atLeast"/>
              <w:ind w:left="-40" w:right="-191"/>
              <w:rPr>
                <w:rFonts w:cs="Times New Roman"/>
                <w:szCs w:val="22"/>
                <w:lang w:val="en-US"/>
              </w:rPr>
            </w:pPr>
          </w:p>
        </w:tc>
        <w:tc>
          <w:tcPr>
            <w:tcW w:w="687" w:type="pct"/>
            <w:vAlign w:val="bottom"/>
          </w:tcPr>
          <w:p w14:paraId="408A782E" w14:textId="676111B8" w:rsidR="00FD5796" w:rsidRPr="004117CA" w:rsidRDefault="00FD5796" w:rsidP="00FD5796">
            <w:pPr>
              <w:pStyle w:val="BodyText"/>
              <w:tabs>
                <w:tab w:val="decimal" w:pos="600"/>
              </w:tabs>
              <w:spacing w:after="0" w:line="240" w:lineRule="atLeast"/>
              <w:ind w:left="-40" w:right="-191"/>
            </w:pPr>
            <w:r w:rsidRPr="004117CA">
              <w:t>-</w:t>
            </w:r>
          </w:p>
        </w:tc>
      </w:tr>
      <w:tr w:rsidR="003F1EB5" w:rsidRPr="00710C0E" w14:paraId="7E9F890E" w14:textId="77777777" w:rsidTr="00255073">
        <w:trPr>
          <w:trHeight w:val="154"/>
        </w:trPr>
        <w:tc>
          <w:tcPr>
            <w:tcW w:w="1698" w:type="pct"/>
          </w:tcPr>
          <w:p w14:paraId="4F78E965" w14:textId="77777777" w:rsidR="003F1EB5" w:rsidRPr="00710C0E" w:rsidRDefault="003F1EB5" w:rsidP="003F1EB5">
            <w:pPr>
              <w:spacing w:line="240" w:lineRule="atLeast"/>
              <w:ind w:left="-18" w:right="-110"/>
              <w:rPr>
                <w:rFonts w:cs="Times New Roman"/>
                <w:b/>
                <w:bCs/>
                <w:szCs w:val="22"/>
              </w:rPr>
            </w:pPr>
            <w:r w:rsidRPr="00710C0E">
              <w:rPr>
                <w:rFonts w:cs="Times New Roman"/>
                <w:b/>
                <w:bCs/>
                <w:szCs w:val="22"/>
              </w:rPr>
              <w:t>Total</w:t>
            </w:r>
          </w:p>
        </w:tc>
        <w:tc>
          <w:tcPr>
            <w:tcW w:w="294" w:type="pct"/>
          </w:tcPr>
          <w:p w14:paraId="61F78175" w14:textId="77777777" w:rsidR="003F1EB5" w:rsidRPr="00AE7C83" w:rsidRDefault="003F1EB5" w:rsidP="003F1EB5">
            <w:pPr>
              <w:pStyle w:val="BodyText"/>
              <w:tabs>
                <w:tab w:val="decimal" w:pos="914"/>
              </w:tabs>
              <w:spacing w:after="0" w:line="240" w:lineRule="atLeast"/>
              <w:ind w:left="-40" w:right="-191"/>
              <w:rPr>
                <w:rFonts w:cs="Cordia New"/>
                <w:b/>
                <w:bCs/>
                <w:szCs w:val="28"/>
                <w:lang w:val="en-US" w:bidi="th-TH"/>
              </w:rPr>
            </w:pPr>
          </w:p>
        </w:tc>
        <w:tc>
          <w:tcPr>
            <w:tcW w:w="632" w:type="pct"/>
            <w:tcBorders>
              <w:top w:val="single" w:sz="4" w:space="0" w:color="auto"/>
              <w:bottom w:val="double" w:sz="4" w:space="0" w:color="auto"/>
            </w:tcBorders>
          </w:tcPr>
          <w:p w14:paraId="6C9E983D" w14:textId="4AD06E68" w:rsidR="003F1EB5" w:rsidRPr="00CA73DD" w:rsidRDefault="00513CE7" w:rsidP="003F1EB5">
            <w:pPr>
              <w:pStyle w:val="BodyText"/>
              <w:tabs>
                <w:tab w:val="decimal" w:pos="914"/>
              </w:tabs>
              <w:spacing w:after="0" w:line="240" w:lineRule="atLeast"/>
              <w:ind w:right="-191"/>
              <w:rPr>
                <w:rFonts w:cs="Cordia New"/>
                <w:b/>
                <w:bCs/>
                <w:szCs w:val="28"/>
                <w:lang w:val="en-US" w:bidi="th-TH"/>
              </w:rPr>
            </w:pPr>
            <w:r>
              <w:rPr>
                <w:rFonts w:cs="Cordia New"/>
                <w:b/>
                <w:bCs/>
                <w:szCs w:val="28"/>
                <w:lang w:val="en-US" w:bidi="th-TH"/>
              </w:rPr>
              <w:t>7,508</w:t>
            </w:r>
          </w:p>
        </w:tc>
        <w:tc>
          <w:tcPr>
            <w:tcW w:w="128" w:type="pct"/>
          </w:tcPr>
          <w:p w14:paraId="1B43401E" w14:textId="77777777" w:rsidR="003F1EB5" w:rsidRPr="00B3590F" w:rsidRDefault="003F1EB5" w:rsidP="003F1EB5">
            <w:pPr>
              <w:pStyle w:val="BodyText"/>
              <w:tabs>
                <w:tab w:val="decimal" w:pos="914"/>
              </w:tabs>
              <w:spacing w:after="0" w:line="240" w:lineRule="atLeast"/>
              <w:ind w:left="-40" w:right="-191"/>
              <w:rPr>
                <w:rFonts w:cs="Times New Roman"/>
                <w:b/>
                <w:bCs/>
                <w:szCs w:val="22"/>
                <w:lang w:val="en-US" w:bidi="th-TH"/>
              </w:rPr>
            </w:pPr>
          </w:p>
        </w:tc>
        <w:tc>
          <w:tcPr>
            <w:tcW w:w="638" w:type="pct"/>
            <w:tcBorders>
              <w:top w:val="single" w:sz="4" w:space="0" w:color="auto"/>
              <w:bottom w:val="double" w:sz="4" w:space="0" w:color="auto"/>
            </w:tcBorders>
          </w:tcPr>
          <w:p w14:paraId="7DFF7E5C" w14:textId="274F064F" w:rsidR="003F1EB5" w:rsidRPr="00AE7C83" w:rsidRDefault="00513CE7" w:rsidP="003F1EB5">
            <w:pPr>
              <w:pStyle w:val="BodyText"/>
              <w:tabs>
                <w:tab w:val="decimal" w:pos="869"/>
              </w:tabs>
              <w:spacing w:after="0" w:line="240" w:lineRule="atLeast"/>
              <w:ind w:left="-40" w:right="-191"/>
              <w:rPr>
                <w:b/>
                <w:bCs/>
              </w:rPr>
            </w:pPr>
            <w:r>
              <w:rPr>
                <w:b/>
                <w:bCs/>
              </w:rPr>
              <w:t>(522)</w:t>
            </w:r>
          </w:p>
        </w:tc>
        <w:tc>
          <w:tcPr>
            <w:tcW w:w="128" w:type="pct"/>
          </w:tcPr>
          <w:p w14:paraId="4D9F89DB" w14:textId="77777777" w:rsidR="003F1EB5" w:rsidRPr="003450AC" w:rsidRDefault="003F1EB5" w:rsidP="003F1EB5">
            <w:pPr>
              <w:pStyle w:val="ListBullet4"/>
              <w:numPr>
                <w:ilvl w:val="0"/>
                <w:numId w:val="0"/>
              </w:numPr>
              <w:tabs>
                <w:tab w:val="clear" w:pos="454"/>
                <w:tab w:val="decimal" w:pos="914"/>
              </w:tabs>
              <w:spacing w:after="0" w:line="240" w:lineRule="auto"/>
              <w:ind w:left="-40" w:right="-191"/>
              <w:rPr>
                <w:rFonts w:cs="Times New Roman"/>
                <w:b/>
                <w:bCs/>
                <w:sz w:val="22"/>
                <w:szCs w:val="22"/>
                <w:lang w:val="en-US"/>
              </w:rPr>
            </w:pPr>
          </w:p>
        </w:tc>
        <w:tc>
          <w:tcPr>
            <w:tcW w:w="665" w:type="pct"/>
            <w:tcBorders>
              <w:top w:val="single" w:sz="4" w:space="0" w:color="auto"/>
              <w:bottom w:val="double" w:sz="4" w:space="0" w:color="auto"/>
            </w:tcBorders>
            <w:vAlign w:val="bottom"/>
          </w:tcPr>
          <w:p w14:paraId="7C7868E7" w14:textId="40C391D0" w:rsidR="003F1EB5" w:rsidRPr="003450AC" w:rsidRDefault="0042581D" w:rsidP="003F1EB5">
            <w:pPr>
              <w:pStyle w:val="BodyText"/>
              <w:tabs>
                <w:tab w:val="decimal" w:pos="914"/>
              </w:tabs>
              <w:spacing w:after="0" w:line="240" w:lineRule="atLeast"/>
              <w:ind w:left="-40" w:right="-191"/>
              <w:rPr>
                <w:rFonts w:cs="Times New Roman"/>
                <w:b/>
                <w:bCs/>
                <w:szCs w:val="22"/>
                <w:lang w:val="en-US"/>
              </w:rPr>
            </w:pPr>
            <w:r>
              <w:rPr>
                <w:rFonts w:cs="Times New Roman"/>
                <w:b/>
                <w:bCs/>
                <w:szCs w:val="22"/>
                <w:lang w:val="en-US"/>
              </w:rPr>
              <w:t>8,272</w:t>
            </w:r>
          </w:p>
        </w:tc>
        <w:tc>
          <w:tcPr>
            <w:tcW w:w="130" w:type="pct"/>
            <w:vAlign w:val="bottom"/>
          </w:tcPr>
          <w:p w14:paraId="325D57A9" w14:textId="77777777" w:rsidR="003F1EB5" w:rsidRPr="003450AC" w:rsidRDefault="003F1EB5" w:rsidP="003F1EB5">
            <w:pPr>
              <w:pStyle w:val="BodyText"/>
              <w:tabs>
                <w:tab w:val="decimal" w:pos="914"/>
              </w:tabs>
              <w:spacing w:after="0" w:line="240" w:lineRule="atLeast"/>
              <w:ind w:left="-40" w:right="-191"/>
              <w:rPr>
                <w:rFonts w:cs="Times New Roman"/>
                <w:b/>
                <w:bCs/>
                <w:szCs w:val="22"/>
                <w:lang w:val="en-US"/>
              </w:rPr>
            </w:pPr>
          </w:p>
        </w:tc>
        <w:tc>
          <w:tcPr>
            <w:tcW w:w="687" w:type="pct"/>
            <w:tcBorders>
              <w:top w:val="single" w:sz="4" w:space="0" w:color="auto"/>
              <w:bottom w:val="double" w:sz="4" w:space="0" w:color="auto"/>
            </w:tcBorders>
            <w:vAlign w:val="bottom"/>
          </w:tcPr>
          <w:p w14:paraId="41F8BE0B" w14:textId="1072EBAE" w:rsidR="003F1EB5" w:rsidRPr="003450AC" w:rsidRDefault="004117CA" w:rsidP="003F1EB5">
            <w:pPr>
              <w:pStyle w:val="BodyText"/>
              <w:tabs>
                <w:tab w:val="decimal" w:pos="960"/>
              </w:tabs>
              <w:spacing w:after="0" w:line="240" w:lineRule="atLeast"/>
              <w:ind w:left="-40" w:right="-191"/>
              <w:rPr>
                <w:rFonts w:cs="Times New Roman"/>
                <w:b/>
                <w:bCs/>
                <w:szCs w:val="22"/>
                <w:lang w:val="en-US"/>
              </w:rPr>
            </w:pPr>
            <w:r>
              <w:rPr>
                <w:rFonts w:cs="Times New Roman"/>
                <w:b/>
                <w:bCs/>
                <w:szCs w:val="22"/>
                <w:lang w:val="en-US"/>
              </w:rPr>
              <w:t>(1,887)</w:t>
            </w:r>
          </w:p>
        </w:tc>
      </w:tr>
    </w:tbl>
    <w:p w14:paraId="00264638" w14:textId="4D48480D" w:rsidR="00363660" w:rsidRDefault="00363660">
      <w:pPr>
        <w:spacing w:line="240" w:lineRule="auto"/>
        <w:rPr>
          <w:rFonts w:cs="Times New Roman"/>
          <w:szCs w:val="22"/>
        </w:rPr>
      </w:pPr>
    </w:p>
    <w:tbl>
      <w:tblPr>
        <w:tblW w:w="9224" w:type="dxa"/>
        <w:tblInd w:w="468" w:type="dxa"/>
        <w:tblLayout w:type="fixed"/>
        <w:tblLook w:val="0000" w:firstRow="0" w:lastRow="0" w:firstColumn="0" w:lastColumn="0" w:noHBand="0" w:noVBand="0"/>
      </w:tblPr>
      <w:tblGrid>
        <w:gridCol w:w="3134"/>
        <w:gridCol w:w="541"/>
        <w:gridCol w:w="1168"/>
        <w:gridCol w:w="238"/>
        <w:gridCol w:w="1116"/>
        <w:gridCol w:w="269"/>
        <w:gridCol w:w="1254"/>
        <w:gridCol w:w="238"/>
        <w:gridCol w:w="1266"/>
      </w:tblGrid>
      <w:tr w:rsidR="005D0F67" w:rsidRPr="00710C0E" w14:paraId="7074432A" w14:textId="77777777" w:rsidTr="005D0F67">
        <w:tc>
          <w:tcPr>
            <w:tcW w:w="1699" w:type="pct"/>
          </w:tcPr>
          <w:p w14:paraId="15616946" w14:textId="77777777" w:rsidR="005D0F67" w:rsidRPr="00710C0E" w:rsidRDefault="005D0F67" w:rsidP="006B231B">
            <w:pPr>
              <w:pStyle w:val="BodyText"/>
              <w:spacing w:after="0" w:line="240" w:lineRule="atLeast"/>
              <w:ind w:left="-18" w:right="-110"/>
              <w:rPr>
                <w:rFonts w:cs="Times New Roman"/>
                <w:i/>
                <w:iCs/>
                <w:szCs w:val="22"/>
              </w:rPr>
            </w:pPr>
          </w:p>
        </w:tc>
        <w:tc>
          <w:tcPr>
            <w:tcW w:w="293" w:type="pct"/>
          </w:tcPr>
          <w:p w14:paraId="2A44BB0B" w14:textId="77777777" w:rsidR="005D0F67" w:rsidRPr="00710C0E" w:rsidRDefault="005D0F67" w:rsidP="006B231B">
            <w:pPr>
              <w:pStyle w:val="acctmergecolhdg"/>
              <w:spacing w:line="240" w:lineRule="atLeast"/>
              <w:ind w:left="-106" w:right="-101"/>
              <w:rPr>
                <w:rFonts w:cs="Times New Roman"/>
                <w:lang w:val="en-US" w:bidi="th-TH"/>
              </w:rPr>
            </w:pPr>
          </w:p>
        </w:tc>
        <w:tc>
          <w:tcPr>
            <w:tcW w:w="3008" w:type="pct"/>
            <w:gridSpan w:val="7"/>
          </w:tcPr>
          <w:p w14:paraId="5510615E" w14:textId="569B98E0" w:rsidR="005D0F67" w:rsidRPr="00710C0E" w:rsidRDefault="005D0F67" w:rsidP="006B231B">
            <w:pPr>
              <w:pStyle w:val="acctmergecolhdg"/>
              <w:spacing w:line="240" w:lineRule="atLeast"/>
              <w:ind w:left="-106" w:right="-101"/>
              <w:rPr>
                <w:rFonts w:cs="Times New Roman"/>
                <w:lang w:val="en-US" w:bidi="th-TH"/>
              </w:rPr>
            </w:pPr>
            <w:r w:rsidRPr="00710C0E">
              <w:rPr>
                <w:rFonts w:cs="Times New Roman"/>
                <w:lang w:val="en-US" w:bidi="th-TH"/>
              </w:rPr>
              <w:t>Separate financial statements</w:t>
            </w:r>
          </w:p>
        </w:tc>
      </w:tr>
      <w:tr w:rsidR="005D0F67" w:rsidRPr="00710C0E" w14:paraId="57BF63F0" w14:textId="77777777" w:rsidTr="005D0F67">
        <w:tc>
          <w:tcPr>
            <w:tcW w:w="1699" w:type="pct"/>
          </w:tcPr>
          <w:p w14:paraId="3741914D" w14:textId="77777777" w:rsidR="005D0F67" w:rsidRPr="00710C0E" w:rsidRDefault="005D0F67" w:rsidP="00ED6DFB">
            <w:pPr>
              <w:pStyle w:val="BodyText"/>
              <w:spacing w:after="0" w:line="240" w:lineRule="atLeast"/>
              <w:ind w:right="-110"/>
              <w:rPr>
                <w:rFonts w:cs="Times New Roman"/>
                <w:szCs w:val="22"/>
              </w:rPr>
            </w:pPr>
          </w:p>
        </w:tc>
        <w:tc>
          <w:tcPr>
            <w:tcW w:w="293" w:type="pct"/>
          </w:tcPr>
          <w:p w14:paraId="06B8D74B" w14:textId="77777777" w:rsidR="005D0F67" w:rsidRPr="00710C0E" w:rsidRDefault="005D0F67" w:rsidP="00ED6DFB">
            <w:pPr>
              <w:pStyle w:val="acctmergecolhdg"/>
              <w:spacing w:line="240" w:lineRule="atLeast"/>
              <w:ind w:left="-153" w:right="-98"/>
              <w:rPr>
                <w:rFonts w:cs="Times New Roman"/>
                <w:b w:val="0"/>
                <w:bCs/>
                <w:szCs w:val="22"/>
              </w:rPr>
            </w:pPr>
          </w:p>
        </w:tc>
        <w:tc>
          <w:tcPr>
            <w:tcW w:w="1367" w:type="pct"/>
            <w:gridSpan w:val="3"/>
          </w:tcPr>
          <w:p w14:paraId="6970184D" w14:textId="7D8C3B16"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sidR="004117CA">
              <w:rPr>
                <w:rFonts w:cs="Times New Roman"/>
                <w:b w:val="0"/>
                <w:bCs/>
                <w:szCs w:val="22"/>
              </w:rPr>
              <w:t>6</w:t>
            </w:r>
          </w:p>
        </w:tc>
        <w:tc>
          <w:tcPr>
            <w:tcW w:w="146" w:type="pct"/>
          </w:tcPr>
          <w:p w14:paraId="0C61404E" w14:textId="77777777" w:rsidR="005D0F67" w:rsidRPr="00710C0E" w:rsidRDefault="005D0F67" w:rsidP="00ED6DFB">
            <w:pPr>
              <w:pStyle w:val="acctmergecolhdg"/>
              <w:spacing w:line="240" w:lineRule="atLeast"/>
              <w:ind w:left="-153" w:right="-98"/>
              <w:rPr>
                <w:rFonts w:cs="Times New Roman"/>
                <w:b w:val="0"/>
                <w:bCs/>
              </w:rPr>
            </w:pPr>
          </w:p>
        </w:tc>
        <w:tc>
          <w:tcPr>
            <w:tcW w:w="1495" w:type="pct"/>
            <w:gridSpan w:val="3"/>
          </w:tcPr>
          <w:p w14:paraId="09ECAD42" w14:textId="7CB76A79" w:rsidR="005D0F67" w:rsidRPr="00710C0E" w:rsidRDefault="005D0F67" w:rsidP="00ED6DFB">
            <w:pPr>
              <w:pStyle w:val="acctmergecolhdg"/>
              <w:spacing w:line="240" w:lineRule="atLeast"/>
              <w:ind w:left="-153" w:right="-98"/>
              <w:rPr>
                <w:rFonts w:cs="Times New Roman"/>
                <w:b w:val="0"/>
                <w:bCs/>
              </w:rPr>
            </w:pPr>
            <w:r w:rsidRPr="00710C0E">
              <w:rPr>
                <w:rFonts w:cs="Times New Roman"/>
                <w:b w:val="0"/>
                <w:bCs/>
                <w:szCs w:val="22"/>
              </w:rPr>
              <w:t>202</w:t>
            </w:r>
            <w:r w:rsidR="004117CA">
              <w:rPr>
                <w:rFonts w:cs="Times New Roman"/>
                <w:b w:val="0"/>
                <w:bCs/>
                <w:szCs w:val="22"/>
              </w:rPr>
              <w:t>5</w:t>
            </w:r>
          </w:p>
        </w:tc>
      </w:tr>
      <w:tr w:rsidR="005D0F67" w:rsidRPr="00710C0E" w14:paraId="4CF6B9EC" w14:textId="77777777" w:rsidTr="005D0F67">
        <w:tc>
          <w:tcPr>
            <w:tcW w:w="1699" w:type="pct"/>
          </w:tcPr>
          <w:p w14:paraId="6469D968" w14:textId="77777777" w:rsidR="005D0F67" w:rsidRPr="00710C0E" w:rsidRDefault="005D0F67" w:rsidP="006B231B">
            <w:pPr>
              <w:pStyle w:val="BodyText"/>
              <w:spacing w:after="0" w:line="240" w:lineRule="atLeast"/>
              <w:ind w:left="-18" w:right="-110"/>
              <w:rPr>
                <w:rFonts w:cs="Times New Roman"/>
                <w:szCs w:val="22"/>
              </w:rPr>
            </w:pPr>
            <w:r w:rsidRPr="00710C0E">
              <w:rPr>
                <w:rFonts w:cs="Times New Roman"/>
                <w:szCs w:val="22"/>
                <w:cs/>
                <w:lang w:bidi="th-TH"/>
              </w:rPr>
              <w:t xml:space="preserve">   </w:t>
            </w:r>
          </w:p>
        </w:tc>
        <w:tc>
          <w:tcPr>
            <w:tcW w:w="293" w:type="pct"/>
          </w:tcPr>
          <w:p w14:paraId="263436F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BC66836" w14:textId="7C28042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1598BC0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1F714AC8"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c>
          <w:tcPr>
            <w:tcW w:w="146" w:type="pct"/>
          </w:tcPr>
          <w:p w14:paraId="584E9B0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5A9DE9C7"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129" w:type="pct"/>
          </w:tcPr>
          <w:p w14:paraId="771E64C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640C752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Disposals</w:t>
            </w:r>
          </w:p>
        </w:tc>
      </w:tr>
      <w:tr w:rsidR="005D0F67" w:rsidRPr="00710C0E" w14:paraId="1236AC78" w14:textId="77777777" w:rsidTr="005D0F67">
        <w:tc>
          <w:tcPr>
            <w:tcW w:w="1699" w:type="pct"/>
          </w:tcPr>
          <w:p w14:paraId="30477664"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480399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4095A422" w14:textId="3C2C8F3F"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47C682F8"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259B3D09"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46" w:type="pct"/>
          </w:tcPr>
          <w:p w14:paraId="4F814D0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E75A9D7"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Acquisitions</w:t>
            </w:r>
          </w:p>
        </w:tc>
        <w:tc>
          <w:tcPr>
            <w:tcW w:w="129" w:type="pct"/>
          </w:tcPr>
          <w:p w14:paraId="730166D5"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17D2EF65"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r>
      <w:tr w:rsidR="005D0F67" w:rsidRPr="00710C0E" w14:paraId="69209B96" w14:textId="77777777" w:rsidTr="005D0F67">
        <w:tc>
          <w:tcPr>
            <w:tcW w:w="1699" w:type="pct"/>
          </w:tcPr>
          <w:p w14:paraId="5683229A"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1ABC95EE"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FD351D2" w14:textId="162EC15C"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68F6EA5C"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389BC0A"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out </w:t>
            </w:r>
          </w:p>
        </w:tc>
        <w:tc>
          <w:tcPr>
            <w:tcW w:w="146" w:type="pct"/>
          </w:tcPr>
          <w:p w14:paraId="35FFA5B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2B84843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and</w:t>
            </w:r>
          </w:p>
        </w:tc>
        <w:tc>
          <w:tcPr>
            <w:tcW w:w="129" w:type="pct"/>
          </w:tcPr>
          <w:p w14:paraId="15D20B8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3611EF93"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out</w:t>
            </w:r>
          </w:p>
        </w:tc>
      </w:tr>
      <w:tr w:rsidR="005D0F67" w:rsidRPr="00710C0E" w14:paraId="5C31A172" w14:textId="77777777" w:rsidTr="005D0F67">
        <w:tc>
          <w:tcPr>
            <w:tcW w:w="1699" w:type="pct"/>
          </w:tcPr>
          <w:p w14:paraId="22FDCABF"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0D8E4442"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33" w:type="pct"/>
          </w:tcPr>
          <w:p w14:paraId="7D57C186" w14:textId="4FD08515"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 xml:space="preserve">transfers in </w:t>
            </w:r>
          </w:p>
        </w:tc>
        <w:tc>
          <w:tcPr>
            <w:tcW w:w="129" w:type="pct"/>
          </w:tcPr>
          <w:p w14:paraId="2AA81E1A"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0E979EF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c>
          <w:tcPr>
            <w:tcW w:w="146" w:type="pct"/>
          </w:tcPr>
          <w:p w14:paraId="69BB3E0D"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4F48796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transfers in</w:t>
            </w:r>
          </w:p>
        </w:tc>
        <w:tc>
          <w:tcPr>
            <w:tcW w:w="129" w:type="pct"/>
          </w:tcPr>
          <w:p w14:paraId="2A652CFF"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067BF34E"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net book</w:t>
            </w:r>
          </w:p>
        </w:tc>
      </w:tr>
      <w:tr w:rsidR="005D0F67" w:rsidRPr="00710C0E" w14:paraId="706A44AE" w14:textId="77777777" w:rsidTr="005D0F67">
        <w:tc>
          <w:tcPr>
            <w:tcW w:w="1699" w:type="pct"/>
          </w:tcPr>
          <w:p w14:paraId="770B6F66"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36ACE6EA" w14:textId="77777777" w:rsidR="005D0F67" w:rsidRPr="00710C0E" w:rsidRDefault="005D0F67" w:rsidP="006B231B">
            <w:pPr>
              <w:pStyle w:val="acctfourfigures"/>
              <w:tabs>
                <w:tab w:val="clear" w:pos="765"/>
              </w:tabs>
              <w:spacing w:line="240" w:lineRule="atLeast"/>
              <w:ind w:left="-106" w:right="-101"/>
              <w:jc w:val="center"/>
              <w:rPr>
                <w:rFonts w:cs="Times New Roman"/>
                <w:szCs w:val="22"/>
                <w:cs/>
                <w:lang w:bidi="th-TH"/>
              </w:rPr>
            </w:pPr>
          </w:p>
        </w:tc>
        <w:tc>
          <w:tcPr>
            <w:tcW w:w="633" w:type="pct"/>
          </w:tcPr>
          <w:p w14:paraId="0CBD85DB" w14:textId="25DD5259"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5DC4E851"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05" w:type="pct"/>
          </w:tcPr>
          <w:p w14:paraId="66114962"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c>
          <w:tcPr>
            <w:tcW w:w="146" w:type="pct"/>
          </w:tcPr>
          <w:p w14:paraId="40392C43"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0" w:type="pct"/>
          </w:tcPr>
          <w:p w14:paraId="6C63E340"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szCs w:val="22"/>
                <w:cs/>
                <w:lang w:bidi="th-TH"/>
              </w:rPr>
              <w:t xml:space="preserve">- </w:t>
            </w:r>
            <w:r w:rsidRPr="00710C0E">
              <w:rPr>
                <w:rFonts w:cs="Times New Roman"/>
              </w:rPr>
              <w:t>at cost</w:t>
            </w:r>
          </w:p>
        </w:tc>
        <w:tc>
          <w:tcPr>
            <w:tcW w:w="129" w:type="pct"/>
          </w:tcPr>
          <w:p w14:paraId="4F11F114" w14:textId="77777777" w:rsidR="005D0F67" w:rsidRPr="00710C0E" w:rsidRDefault="005D0F67" w:rsidP="006B231B">
            <w:pPr>
              <w:pStyle w:val="acctfourfigures"/>
              <w:tabs>
                <w:tab w:val="clear" w:pos="765"/>
              </w:tabs>
              <w:spacing w:line="240" w:lineRule="atLeast"/>
              <w:ind w:left="-106" w:right="-101"/>
              <w:jc w:val="center"/>
              <w:rPr>
                <w:rFonts w:cs="Times New Roman"/>
              </w:rPr>
            </w:pPr>
          </w:p>
        </w:tc>
        <w:tc>
          <w:tcPr>
            <w:tcW w:w="686" w:type="pct"/>
          </w:tcPr>
          <w:p w14:paraId="7E5A7C94" w14:textId="77777777" w:rsidR="005D0F67" w:rsidRPr="00710C0E" w:rsidRDefault="005D0F67" w:rsidP="006B231B">
            <w:pPr>
              <w:pStyle w:val="acctfourfigures"/>
              <w:tabs>
                <w:tab w:val="clear" w:pos="765"/>
              </w:tabs>
              <w:spacing w:line="240" w:lineRule="atLeast"/>
              <w:ind w:left="-106" w:right="-101"/>
              <w:jc w:val="center"/>
              <w:rPr>
                <w:rFonts w:cs="Times New Roman"/>
              </w:rPr>
            </w:pPr>
            <w:r w:rsidRPr="00710C0E">
              <w:rPr>
                <w:rFonts w:cs="Times New Roman"/>
              </w:rPr>
              <w:t>value</w:t>
            </w:r>
          </w:p>
        </w:tc>
      </w:tr>
      <w:tr w:rsidR="005D0F67" w:rsidRPr="00710C0E" w14:paraId="21229E18" w14:textId="77777777" w:rsidTr="005D0F67">
        <w:tc>
          <w:tcPr>
            <w:tcW w:w="1699" w:type="pct"/>
          </w:tcPr>
          <w:p w14:paraId="37D9BE6C" w14:textId="77777777" w:rsidR="005D0F67" w:rsidRPr="00710C0E" w:rsidRDefault="005D0F67" w:rsidP="006B231B">
            <w:pPr>
              <w:pStyle w:val="BodyText"/>
              <w:spacing w:after="0" w:line="240" w:lineRule="atLeast"/>
              <w:ind w:left="-108" w:right="-110"/>
              <w:jc w:val="center"/>
              <w:rPr>
                <w:rFonts w:cs="Times New Roman"/>
                <w:szCs w:val="22"/>
              </w:rPr>
            </w:pPr>
          </w:p>
        </w:tc>
        <w:tc>
          <w:tcPr>
            <w:tcW w:w="293" w:type="pct"/>
          </w:tcPr>
          <w:p w14:paraId="467B2785" w14:textId="77777777" w:rsidR="005D0F67" w:rsidRPr="00710C0E" w:rsidRDefault="005D0F67" w:rsidP="006B231B">
            <w:pPr>
              <w:pStyle w:val="acctfourfigures"/>
              <w:spacing w:line="240" w:lineRule="atLeast"/>
              <w:ind w:left="-106" w:right="-101"/>
              <w:jc w:val="center"/>
              <w:rPr>
                <w:rFonts w:cs="Times New Roman"/>
                <w:i/>
                <w:iCs/>
                <w:szCs w:val="22"/>
                <w:cs/>
                <w:lang w:bidi="th-TH"/>
              </w:rPr>
            </w:pPr>
          </w:p>
        </w:tc>
        <w:tc>
          <w:tcPr>
            <w:tcW w:w="3008" w:type="pct"/>
            <w:gridSpan w:val="7"/>
          </w:tcPr>
          <w:p w14:paraId="376B0EC6" w14:textId="22237CE5" w:rsidR="005D0F67" w:rsidRPr="00710C0E" w:rsidRDefault="005D0F67" w:rsidP="006B231B">
            <w:pPr>
              <w:pStyle w:val="acctfourfigures"/>
              <w:spacing w:line="240" w:lineRule="atLeast"/>
              <w:ind w:left="-106" w:right="-101"/>
              <w:jc w:val="center"/>
              <w:rPr>
                <w:rFonts w:cs="Times New Roman"/>
                <w:i/>
                <w:iCs/>
              </w:rPr>
            </w:pPr>
            <w:r w:rsidRPr="00710C0E">
              <w:rPr>
                <w:rFonts w:cs="Times New Roman"/>
                <w:i/>
                <w:iCs/>
                <w:szCs w:val="22"/>
                <w:cs/>
                <w:lang w:bidi="th-TH"/>
              </w:rPr>
              <w:t>(</w:t>
            </w:r>
            <w:r w:rsidRPr="00710C0E">
              <w:rPr>
                <w:rFonts w:cs="Times New Roman"/>
                <w:i/>
                <w:iCs/>
              </w:rPr>
              <w:t>in thousand Baht</w:t>
            </w:r>
            <w:r w:rsidRPr="00710C0E">
              <w:rPr>
                <w:rFonts w:cs="Times New Roman"/>
                <w:i/>
                <w:iCs/>
                <w:szCs w:val="22"/>
                <w:cs/>
                <w:lang w:bidi="th-TH"/>
              </w:rPr>
              <w:t>)</w:t>
            </w:r>
          </w:p>
        </w:tc>
      </w:tr>
      <w:tr w:rsidR="00FD5796" w:rsidRPr="00710C0E" w14:paraId="22561E9B" w14:textId="77777777" w:rsidTr="00255073">
        <w:tc>
          <w:tcPr>
            <w:tcW w:w="1699" w:type="pct"/>
          </w:tcPr>
          <w:p w14:paraId="4817C23B" w14:textId="77777777" w:rsidR="00FD5796" w:rsidRPr="00710C0E" w:rsidRDefault="00FD5796" w:rsidP="00FD5796">
            <w:pPr>
              <w:spacing w:line="240" w:lineRule="atLeast"/>
              <w:ind w:left="144" w:right="-110" w:hanging="162"/>
              <w:rPr>
                <w:rFonts w:cs="Times New Roman"/>
              </w:rPr>
            </w:pPr>
            <w:r w:rsidRPr="00710C0E">
              <w:rPr>
                <w:rFonts w:cs="Times New Roman"/>
                <w:lang w:val="en-US" w:bidi="th-TH"/>
              </w:rPr>
              <w:t>Building and building</w:t>
            </w:r>
            <w:r w:rsidRPr="00710C0E">
              <w:rPr>
                <w:rFonts w:cs="Times New Roman"/>
              </w:rPr>
              <w:t xml:space="preserve"> improvements</w:t>
            </w:r>
          </w:p>
        </w:tc>
        <w:tc>
          <w:tcPr>
            <w:tcW w:w="293" w:type="pct"/>
          </w:tcPr>
          <w:p w14:paraId="303C0ACA" w14:textId="77777777" w:rsidR="00FD5796" w:rsidRPr="00023961" w:rsidRDefault="00FD5796" w:rsidP="00FD5796">
            <w:pPr>
              <w:pStyle w:val="BodyText"/>
              <w:tabs>
                <w:tab w:val="decimal" w:pos="610"/>
              </w:tabs>
              <w:spacing w:after="0" w:line="240" w:lineRule="atLeast"/>
              <w:ind w:left="-220" w:right="-268"/>
              <w:rPr>
                <w:rFonts w:cs="Cordia New"/>
                <w:szCs w:val="28"/>
                <w:lang w:val="en-US" w:bidi="th-TH"/>
              </w:rPr>
            </w:pPr>
          </w:p>
        </w:tc>
        <w:tc>
          <w:tcPr>
            <w:tcW w:w="633" w:type="pct"/>
          </w:tcPr>
          <w:p w14:paraId="4A71344A" w14:textId="77777777" w:rsidR="00FD5796" w:rsidRDefault="00FD5796" w:rsidP="00FD5796">
            <w:pPr>
              <w:pStyle w:val="BodyText"/>
              <w:tabs>
                <w:tab w:val="decimal" w:pos="610"/>
              </w:tabs>
              <w:spacing w:after="0" w:line="240" w:lineRule="atLeast"/>
              <w:ind w:left="-220" w:right="-268"/>
              <w:rPr>
                <w:rFonts w:cs="Cordia New"/>
                <w:szCs w:val="28"/>
                <w:lang w:val="en-US" w:bidi="th-TH"/>
              </w:rPr>
            </w:pPr>
          </w:p>
          <w:p w14:paraId="52831E29" w14:textId="73EFD578" w:rsidR="00513CE7" w:rsidRPr="00023961" w:rsidRDefault="00513CE7" w:rsidP="00FD5796">
            <w:pPr>
              <w:pStyle w:val="BodyText"/>
              <w:tabs>
                <w:tab w:val="decimal" w:pos="610"/>
              </w:tabs>
              <w:spacing w:after="0" w:line="240" w:lineRule="atLeast"/>
              <w:ind w:left="-220" w:right="-268"/>
              <w:rPr>
                <w:rFonts w:cs="Cordia New"/>
                <w:szCs w:val="28"/>
                <w:lang w:val="en-US" w:bidi="th-TH"/>
              </w:rPr>
            </w:pPr>
            <w:r>
              <w:rPr>
                <w:rFonts w:cs="Cordia New"/>
                <w:szCs w:val="28"/>
                <w:lang w:val="en-US" w:bidi="th-TH"/>
              </w:rPr>
              <w:t>-</w:t>
            </w:r>
          </w:p>
        </w:tc>
        <w:tc>
          <w:tcPr>
            <w:tcW w:w="129" w:type="pct"/>
          </w:tcPr>
          <w:p w14:paraId="0B28E4BD" w14:textId="77777777" w:rsidR="00FD5796" w:rsidRPr="00710C0E" w:rsidRDefault="00FD5796" w:rsidP="00FD5796">
            <w:pPr>
              <w:pStyle w:val="BodyText"/>
              <w:tabs>
                <w:tab w:val="decimal" w:pos="905"/>
              </w:tabs>
              <w:spacing w:after="0" w:line="240" w:lineRule="atLeast"/>
              <w:ind w:left="-220" w:right="-268"/>
              <w:rPr>
                <w:rFonts w:cs="Times New Roman"/>
                <w:szCs w:val="22"/>
                <w:lang w:val="en-US" w:bidi="th-TH"/>
              </w:rPr>
            </w:pPr>
          </w:p>
        </w:tc>
        <w:tc>
          <w:tcPr>
            <w:tcW w:w="605" w:type="pct"/>
          </w:tcPr>
          <w:p w14:paraId="3209CC33" w14:textId="77777777" w:rsidR="00FD5796" w:rsidRPr="00513CE7" w:rsidRDefault="00FD5796" w:rsidP="00513CE7">
            <w:pPr>
              <w:pStyle w:val="BodyText"/>
              <w:tabs>
                <w:tab w:val="decimal" w:pos="610"/>
              </w:tabs>
              <w:spacing w:after="0" w:line="240" w:lineRule="atLeast"/>
              <w:ind w:left="-220" w:right="-268"/>
              <w:rPr>
                <w:lang w:val="en-US" w:bidi="th-TH"/>
              </w:rPr>
            </w:pPr>
          </w:p>
          <w:p w14:paraId="3ADBD1F8" w14:textId="3CEB9832" w:rsidR="00513CE7" w:rsidRPr="00513CE7" w:rsidRDefault="00513CE7" w:rsidP="00513CE7">
            <w:pPr>
              <w:pStyle w:val="BodyText"/>
              <w:tabs>
                <w:tab w:val="decimal" w:pos="610"/>
              </w:tabs>
              <w:spacing w:after="0" w:line="240" w:lineRule="atLeast"/>
              <w:ind w:left="-220" w:right="-268"/>
              <w:rPr>
                <w:lang w:val="en-US" w:bidi="th-TH"/>
              </w:rPr>
            </w:pPr>
            <w:r w:rsidRPr="00513CE7">
              <w:rPr>
                <w:lang w:val="en-US" w:bidi="th-TH"/>
              </w:rPr>
              <w:t>-</w:t>
            </w:r>
          </w:p>
        </w:tc>
        <w:tc>
          <w:tcPr>
            <w:tcW w:w="146" w:type="pct"/>
          </w:tcPr>
          <w:p w14:paraId="1E12F07C" w14:textId="77777777" w:rsidR="00FD5796" w:rsidRPr="00710C0E" w:rsidRDefault="00FD5796" w:rsidP="00FD57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vAlign w:val="bottom"/>
          </w:tcPr>
          <w:p w14:paraId="57A09345" w14:textId="6904B596" w:rsidR="00FD5796" w:rsidRPr="00710C0E" w:rsidRDefault="00FD5796" w:rsidP="00FD5796">
            <w:pPr>
              <w:pStyle w:val="BodyText"/>
              <w:tabs>
                <w:tab w:val="decimal" w:pos="600"/>
              </w:tabs>
              <w:spacing w:after="0" w:line="240" w:lineRule="atLeast"/>
              <w:ind w:left="-40" w:right="-191"/>
              <w:rPr>
                <w:rFonts w:cs="Times New Roman"/>
                <w:szCs w:val="22"/>
                <w:lang w:val="en-US" w:bidi="th-TH"/>
              </w:rPr>
            </w:pPr>
            <w:r>
              <w:rPr>
                <w:rFonts w:cs="Times New Roman"/>
                <w:szCs w:val="22"/>
                <w:lang w:val="en-US" w:bidi="th-TH"/>
              </w:rPr>
              <w:t>-</w:t>
            </w:r>
          </w:p>
        </w:tc>
        <w:tc>
          <w:tcPr>
            <w:tcW w:w="129" w:type="pct"/>
            <w:vAlign w:val="bottom"/>
          </w:tcPr>
          <w:p w14:paraId="463EB02F" w14:textId="77777777" w:rsidR="00FD5796" w:rsidRPr="00710C0E" w:rsidRDefault="00FD5796" w:rsidP="00FD5796">
            <w:pPr>
              <w:pStyle w:val="BodyText"/>
              <w:tabs>
                <w:tab w:val="decimal" w:pos="905"/>
              </w:tabs>
              <w:spacing w:after="0" w:line="240" w:lineRule="atLeast"/>
              <w:ind w:left="-220" w:right="-268"/>
              <w:rPr>
                <w:rFonts w:cs="Times New Roman"/>
                <w:szCs w:val="22"/>
                <w:lang w:val="en-US"/>
              </w:rPr>
            </w:pPr>
          </w:p>
        </w:tc>
        <w:tc>
          <w:tcPr>
            <w:tcW w:w="686" w:type="pct"/>
            <w:vAlign w:val="bottom"/>
          </w:tcPr>
          <w:p w14:paraId="6DF9C70D" w14:textId="14EEEC74" w:rsidR="00FD5796" w:rsidRPr="00710C0E" w:rsidRDefault="00FD5796" w:rsidP="00FD5796">
            <w:pPr>
              <w:pStyle w:val="BodyText"/>
              <w:tabs>
                <w:tab w:val="decimal" w:pos="950"/>
              </w:tabs>
              <w:spacing w:after="0" w:line="240" w:lineRule="atLeast"/>
              <w:ind w:left="-40" w:right="-191"/>
              <w:rPr>
                <w:rFonts w:cs="Times New Roman"/>
                <w:szCs w:val="22"/>
                <w:lang w:val="en-US"/>
              </w:rPr>
            </w:pPr>
            <w:r>
              <w:rPr>
                <w:rFonts w:cs="Times New Roman"/>
                <w:szCs w:val="22"/>
                <w:lang w:val="en-US"/>
              </w:rPr>
              <w:t>(1,800)</w:t>
            </w:r>
          </w:p>
        </w:tc>
      </w:tr>
      <w:tr w:rsidR="00FD5796" w:rsidRPr="00710C0E" w14:paraId="15B3A0AE" w14:textId="77777777" w:rsidTr="00255073">
        <w:tc>
          <w:tcPr>
            <w:tcW w:w="1699" w:type="pct"/>
          </w:tcPr>
          <w:p w14:paraId="5CE0F4E7" w14:textId="18201DE2" w:rsidR="00FD5796" w:rsidRPr="00710C0E" w:rsidRDefault="00FD5796" w:rsidP="00FD5796">
            <w:pPr>
              <w:spacing w:line="240" w:lineRule="atLeast"/>
              <w:ind w:left="144" w:right="-110" w:hanging="162"/>
              <w:rPr>
                <w:rFonts w:cs="Times New Roman"/>
                <w:lang w:val="en-US" w:bidi="th-TH"/>
              </w:rPr>
            </w:pPr>
            <w:r w:rsidRPr="00710C0E">
              <w:rPr>
                <w:rFonts w:cs="Times New Roman"/>
                <w:lang w:val="en-US" w:bidi="th-TH"/>
              </w:rPr>
              <w:t xml:space="preserve">Furniture, fixtures and </w:t>
            </w:r>
            <w:r>
              <w:rPr>
                <w:rFonts w:cs="Times New Roman"/>
                <w:lang w:val="en-US" w:bidi="th-TH"/>
              </w:rPr>
              <w:br/>
            </w:r>
            <w:r w:rsidRPr="00710C0E">
              <w:rPr>
                <w:rFonts w:cs="Times New Roman"/>
                <w:lang w:val="en-US" w:bidi="th-TH"/>
              </w:rPr>
              <w:t>office equipment</w:t>
            </w:r>
          </w:p>
        </w:tc>
        <w:tc>
          <w:tcPr>
            <w:tcW w:w="293" w:type="pct"/>
          </w:tcPr>
          <w:p w14:paraId="07080E98" w14:textId="77777777" w:rsidR="00FD5796" w:rsidRPr="00023961" w:rsidRDefault="00FD5796" w:rsidP="00FD5796">
            <w:pPr>
              <w:pStyle w:val="BodyText"/>
              <w:tabs>
                <w:tab w:val="decimal" w:pos="905"/>
              </w:tabs>
              <w:spacing w:after="0" w:line="240" w:lineRule="atLeast"/>
              <w:ind w:left="-220" w:right="-268"/>
              <w:rPr>
                <w:rFonts w:cs="Cordia New"/>
                <w:szCs w:val="28"/>
                <w:lang w:val="en-US" w:bidi="th-TH"/>
              </w:rPr>
            </w:pPr>
          </w:p>
        </w:tc>
        <w:tc>
          <w:tcPr>
            <w:tcW w:w="633" w:type="pct"/>
          </w:tcPr>
          <w:p w14:paraId="0EF64A0A" w14:textId="77777777" w:rsidR="00FD5796" w:rsidRDefault="00FD5796" w:rsidP="00FD5796">
            <w:pPr>
              <w:pStyle w:val="BodyText"/>
              <w:tabs>
                <w:tab w:val="decimal" w:pos="905"/>
              </w:tabs>
              <w:spacing w:after="0" w:line="240" w:lineRule="atLeast"/>
              <w:ind w:left="-220" w:right="-268"/>
              <w:rPr>
                <w:rFonts w:cs="Cordia New"/>
                <w:szCs w:val="28"/>
                <w:lang w:val="en-US" w:bidi="th-TH"/>
              </w:rPr>
            </w:pPr>
          </w:p>
          <w:p w14:paraId="3D201E88" w14:textId="35585D57" w:rsidR="00513CE7" w:rsidRPr="00023961" w:rsidRDefault="00513CE7" w:rsidP="00FD5796">
            <w:pPr>
              <w:pStyle w:val="BodyText"/>
              <w:tabs>
                <w:tab w:val="decimal" w:pos="905"/>
              </w:tabs>
              <w:spacing w:after="0" w:line="240" w:lineRule="atLeast"/>
              <w:ind w:left="-220" w:right="-268"/>
              <w:rPr>
                <w:rFonts w:cs="Cordia New"/>
                <w:szCs w:val="28"/>
                <w:lang w:val="en-US" w:bidi="th-TH"/>
              </w:rPr>
            </w:pPr>
            <w:r>
              <w:rPr>
                <w:rFonts w:cs="Cordia New"/>
                <w:szCs w:val="28"/>
                <w:lang w:val="en-US" w:bidi="th-TH"/>
              </w:rPr>
              <w:t>200</w:t>
            </w:r>
          </w:p>
        </w:tc>
        <w:tc>
          <w:tcPr>
            <w:tcW w:w="129" w:type="pct"/>
          </w:tcPr>
          <w:p w14:paraId="14400E5E" w14:textId="77777777" w:rsidR="00FD5796" w:rsidRPr="00710C0E" w:rsidRDefault="00FD5796" w:rsidP="00FD5796">
            <w:pPr>
              <w:pStyle w:val="BodyText"/>
              <w:tabs>
                <w:tab w:val="decimal" w:pos="905"/>
              </w:tabs>
              <w:spacing w:after="0" w:line="240" w:lineRule="atLeast"/>
              <w:ind w:left="-220" w:right="-268"/>
              <w:rPr>
                <w:rFonts w:cs="Times New Roman"/>
                <w:szCs w:val="22"/>
                <w:lang w:val="en-US" w:bidi="th-TH"/>
              </w:rPr>
            </w:pPr>
          </w:p>
        </w:tc>
        <w:tc>
          <w:tcPr>
            <w:tcW w:w="605" w:type="pct"/>
          </w:tcPr>
          <w:p w14:paraId="1FF027DA" w14:textId="77777777" w:rsidR="00FD5796" w:rsidRPr="00513CE7" w:rsidRDefault="00FD5796" w:rsidP="00513CE7">
            <w:pPr>
              <w:pStyle w:val="BodyText"/>
              <w:tabs>
                <w:tab w:val="decimal" w:pos="610"/>
              </w:tabs>
              <w:spacing w:after="0" w:line="240" w:lineRule="atLeast"/>
              <w:ind w:left="-220" w:right="-268"/>
              <w:rPr>
                <w:lang w:val="en-US" w:bidi="th-TH"/>
              </w:rPr>
            </w:pPr>
          </w:p>
          <w:p w14:paraId="7873E025" w14:textId="5B35998E" w:rsidR="00513CE7" w:rsidRPr="00513CE7" w:rsidRDefault="00513CE7" w:rsidP="00513CE7">
            <w:pPr>
              <w:pStyle w:val="BodyText"/>
              <w:tabs>
                <w:tab w:val="decimal" w:pos="610"/>
              </w:tabs>
              <w:spacing w:after="0" w:line="240" w:lineRule="atLeast"/>
              <w:ind w:left="-220" w:right="-268"/>
              <w:rPr>
                <w:lang w:val="en-US" w:bidi="th-TH"/>
              </w:rPr>
            </w:pPr>
            <w:r w:rsidRPr="00513CE7">
              <w:rPr>
                <w:lang w:val="en-US" w:bidi="th-TH"/>
              </w:rPr>
              <w:t>-</w:t>
            </w:r>
          </w:p>
        </w:tc>
        <w:tc>
          <w:tcPr>
            <w:tcW w:w="146" w:type="pct"/>
          </w:tcPr>
          <w:p w14:paraId="106AEDE5" w14:textId="77777777" w:rsidR="00FD5796" w:rsidRPr="00710C0E" w:rsidRDefault="00FD5796" w:rsidP="00FD57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vAlign w:val="bottom"/>
          </w:tcPr>
          <w:p w14:paraId="713526CE" w14:textId="32382755" w:rsidR="00FD5796" w:rsidRPr="00710C0E" w:rsidRDefault="00FD5796" w:rsidP="00FD5796">
            <w:pPr>
              <w:pStyle w:val="BodyText"/>
              <w:tabs>
                <w:tab w:val="decimal" w:pos="914"/>
              </w:tabs>
              <w:spacing w:after="0" w:line="240" w:lineRule="atLeast"/>
              <w:ind w:left="-40" w:right="-191"/>
              <w:rPr>
                <w:rFonts w:cs="Times New Roman"/>
                <w:szCs w:val="22"/>
                <w:lang w:val="en-US" w:bidi="th-TH"/>
              </w:rPr>
            </w:pPr>
            <w:r>
              <w:rPr>
                <w:rFonts w:cs="Times New Roman"/>
                <w:szCs w:val="22"/>
                <w:lang w:val="en-US" w:bidi="th-TH"/>
              </w:rPr>
              <w:t>17</w:t>
            </w:r>
          </w:p>
        </w:tc>
        <w:tc>
          <w:tcPr>
            <w:tcW w:w="129" w:type="pct"/>
            <w:vAlign w:val="bottom"/>
          </w:tcPr>
          <w:p w14:paraId="1F1EAB04" w14:textId="77777777" w:rsidR="00FD5796" w:rsidRPr="00710C0E" w:rsidRDefault="00FD5796" w:rsidP="00FD5796">
            <w:pPr>
              <w:pStyle w:val="BodyText"/>
              <w:tabs>
                <w:tab w:val="decimal" w:pos="905"/>
              </w:tabs>
              <w:spacing w:after="0" w:line="240" w:lineRule="atLeast"/>
              <w:ind w:left="-220" w:right="-268"/>
              <w:rPr>
                <w:rFonts w:cs="Times New Roman"/>
                <w:szCs w:val="22"/>
                <w:lang w:val="en-US"/>
              </w:rPr>
            </w:pPr>
          </w:p>
        </w:tc>
        <w:tc>
          <w:tcPr>
            <w:tcW w:w="686" w:type="pct"/>
            <w:vAlign w:val="bottom"/>
          </w:tcPr>
          <w:p w14:paraId="76938DCB" w14:textId="2CF1CFAB" w:rsidR="00FD5796" w:rsidRPr="0056407E" w:rsidRDefault="00FD5796" w:rsidP="00FD5796">
            <w:pPr>
              <w:pStyle w:val="BodyText"/>
              <w:tabs>
                <w:tab w:val="decimal" w:pos="950"/>
              </w:tabs>
              <w:spacing w:after="0" w:line="240" w:lineRule="atLeast"/>
              <w:ind w:left="-40" w:right="-191"/>
            </w:pPr>
            <w:r>
              <w:rPr>
                <w:rFonts w:cs="Times New Roman"/>
                <w:szCs w:val="22"/>
                <w:lang w:val="en-US"/>
              </w:rPr>
              <w:t>(7)</w:t>
            </w:r>
          </w:p>
        </w:tc>
      </w:tr>
      <w:tr w:rsidR="00FD5796" w:rsidRPr="00710C0E" w14:paraId="0D406BD4" w14:textId="77777777" w:rsidTr="00255073">
        <w:tc>
          <w:tcPr>
            <w:tcW w:w="1699" w:type="pct"/>
          </w:tcPr>
          <w:p w14:paraId="2727F779" w14:textId="77777777" w:rsidR="00FD5796" w:rsidRPr="00710C0E" w:rsidRDefault="00FD5796" w:rsidP="00FD5796">
            <w:pPr>
              <w:spacing w:line="240" w:lineRule="atLeast"/>
              <w:ind w:left="-18" w:right="-110"/>
              <w:rPr>
                <w:rFonts w:cs="Times New Roman"/>
                <w:lang w:val="en-US" w:bidi="th-TH"/>
              </w:rPr>
            </w:pPr>
            <w:r w:rsidRPr="00710C0E">
              <w:rPr>
                <w:rFonts w:cs="Times New Roman"/>
                <w:lang w:val="en-US" w:bidi="th-TH"/>
              </w:rPr>
              <w:t>Machinery and equipment</w:t>
            </w:r>
          </w:p>
        </w:tc>
        <w:tc>
          <w:tcPr>
            <w:tcW w:w="293" w:type="pct"/>
          </w:tcPr>
          <w:p w14:paraId="228B2876" w14:textId="77777777" w:rsidR="00FD5796" w:rsidRPr="00023961" w:rsidRDefault="00FD5796" w:rsidP="00FD5796">
            <w:pPr>
              <w:pStyle w:val="BodyText"/>
              <w:tabs>
                <w:tab w:val="decimal" w:pos="914"/>
              </w:tabs>
              <w:spacing w:after="0" w:line="240" w:lineRule="atLeast"/>
              <w:ind w:left="-220" w:right="-268"/>
              <w:rPr>
                <w:rFonts w:cs="Cordia New"/>
                <w:szCs w:val="28"/>
                <w:lang w:val="en-US" w:bidi="th-TH"/>
              </w:rPr>
            </w:pPr>
          </w:p>
        </w:tc>
        <w:tc>
          <w:tcPr>
            <w:tcW w:w="633" w:type="pct"/>
          </w:tcPr>
          <w:p w14:paraId="434DA2A4" w14:textId="024D9EC1" w:rsidR="00FD5796" w:rsidRPr="00023961" w:rsidRDefault="00513CE7" w:rsidP="00FD5796">
            <w:pPr>
              <w:pStyle w:val="BodyText"/>
              <w:tabs>
                <w:tab w:val="decimal" w:pos="914"/>
              </w:tabs>
              <w:spacing w:after="0" w:line="240" w:lineRule="atLeast"/>
              <w:ind w:left="-220" w:right="-268"/>
              <w:rPr>
                <w:rFonts w:cs="Cordia New"/>
                <w:szCs w:val="28"/>
                <w:lang w:val="en-US" w:bidi="th-TH"/>
              </w:rPr>
            </w:pPr>
            <w:r>
              <w:rPr>
                <w:rFonts w:cs="Cordia New"/>
                <w:szCs w:val="28"/>
                <w:lang w:val="en-US" w:bidi="th-TH"/>
              </w:rPr>
              <w:t>132</w:t>
            </w:r>
          </w:p>
        </w:tc>
        <w:tc>
          <w:tcPr>
            <w:tcW w:w="129" w:type="pct"/>
          </w:tcPr>
          <w:p w14:paraId="14654493" w14:textId="77777777" w:rsidR="00FD5796" w:rsidRPr="00710C0E" w:rsidRDefault="00FD5796" w:rsidP="00FD5796">
            <w:pPr>
              <w:pStyle w:val="BodyText"/>
              <w:tabs>
                <w:tab w:val="decimal" w:pos="905"/>
              </w:tabs>
              <w:spacing w:after="0" w:line="240" w:lineRule="atLeast"/>
              <w:ind w:left="-220" w:right="-268"/>
              <w:rPr>
                <w:rFonts w:cs="Times New Roman"/>
                <w:szCs w:val="22"/>
                <w:lang w:val="en-US" w:bidi="th-TH"/>
              </w:rPr>
            </w:pPr>
          </w:p>
        </w:tc>
        <w:tc>
          <w:tcPr>
            <w:tcW w:w="605" w:type="pct"/>
          </w:tcPr>
          <w:p w14:paraId="0C046A76" w14:textId="3250C1BE" w:rsidR="00FD5796" w:rsidRPr="001A3025" w:rsidRDefault="00513CE7" w:rsidP="00513CE7">
            <w:pPr>
              <w:pStyle w:val="BodyText"/>
              <w:tabs>
                <w:tab w:val="decimal" w:pos="610"/>
              </w:tabs>
              <w:spacing w:after="0" w:line="240" w:lineRule="atLeast"/>
              <w:ind w:left="-220" w:right="-268"/>
              <w:rPr>
                <w:lang w:val="en-US" w:bidi="th-TH"/>
              </w:rPr>
            </w:pPr>
            <w:r>
              <w:rPr>
                <w:lang w:val="en-US" w:bidi="th-TH"/>
              </w:rPr>
              <w:t>-</w:t>
            </w:r>
          </w:p>
        </w:tc>
        <w:tc>
          <w:tcPr>
            <w:tcW w:w="146" w:type="pct"/>
          </w:tcPr>
          <w:p w14:paraId="2074E70B" w14:textId="77777777" w:rsidR="00FD5796" w:rsidRPr="00710C0E" w:rsidRDefault="00FD5796" w:rsidP="00FD57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sz w:val="22"/>
                <w:szCs w:val="22"/>
                <w:lang w:bidi="ar-SA"/>
              </w:rPr>
            </w:pPr>
          </w:p>
        </w:tc>
        <w:tc>
          <w:tcPr>
            <w:tcW w:w="680" w:type="pct"/>
            <w:vAlign w:val="bottom"/>
          </w:tcPr>
          <w:p w14:paraId="3FD050FC" w14:textId="39325D31" w:rsidR="00FD5796" w:rsidRPr="00710C0E" w:rsidRDefault="00FD5796" w:rsidP="00FD5796">
            <w:pPr>
              <w:pStyle w:val="BodyText"/>
              <w:tabs>
                <w:tab w:val="decimal" w:pos="905"/>
              </w:tabs>
              <w:spacing w:after="0" w:line="240" w:lineRule="atLeast"/>
              <w:ind w:left="-40" w:right="-191"/>
              <w:rPr>
                <w:rFonts w:cs="Times New Roman"/>
                <w:szCs w:val="22"/>
                <w:lang w:val="en-US" w:bidi="th-TH"/>
              </w:rPr>
            </w:pPr>
            <w:r>
              <w:rPr>
                <w:rFonts w:cs="Times New Roman"/>
                <w:szCs w:val="22"/>
                <w:lang w:val="en-US" w:bidi="th-TH"/>
              </w:rPr>
              <w:t>79</w:t>
            </w:r>
          </w:p>
        </w:tc>
        <w:tc>
          <w:tcPr>
            <w:tcW w:w="129" w:type="pct"/>
            <w:vAlign w:val="bottom"/>
          </w:tcPr>
          <w:p w14:paraId="35BFB208" w14:textId="77777777" w:rsidR="00FD5796" w:rsidRPr="00710C0E" w:rsidRDefault="00FD5796" w:rsidP="00FD5796">
            <w:pPr>
              <w:pStyle w:val="BodyText"/>
              <w:tabs>
                <w:tab w:val="decimal" w:pos="905"/>
              </w:tabs>
              <w:spacing w:after="0" w:line="240" w:lineRule="atLeast"/>
              <w:ind w:left="-220" w:right="-268"/>
              <w:rPr>
                <w:rFonts w:cs="Times New Roman"/>
                <w:szCs w:val="22"/>
                <w:lang w:val="en-US"/>
              </w:rPr>
            </w:pPr>
          </w:p>
        </w:tc>
        <w:tc>
          <w:tcPr>
            <w:tcW w:w="686" w:type="pct"/>
            <w:vAlign w:val="bottom"/>
          </w:tcPr>
          <w:p w14:paraId="161DB89F" w14:textId="53B8AF6F" w:rsidR="00FD5796" w:rsidRPr="0056407E" w:rsidRDefault="00FD5796" w:rsidP="00FD5796">
            <w:pPr>
              <w:pStyle w:val="BodyText"/>
              <w:tabs>
                <w:tab w:val="decimal" w:pos="950"/>
              </w:tabs>
              <w:spacing w:after="0" w:line="240" w:lineRule="atLeast"/>
              <w:ind w:left="-40" w:right="-191"/>
            </w:pPr>
            <w:r>
              <w:rPr>
                <w:rFonts w:cs="Times New Roman"/>
                <w:szCs w:val="22"/>
                <w:lang w:val="en-US"/>
              </w:rPr>
              <w:t>(80)</w:t>
            </w:r>
          </w:p>
        </w:tc>
      </w:tr>
      <w:tr w:rsidR="00FD5796" w:rsidRPr="00710C0E" w14:paraId="56DFDA62" w14:textId="77777777" w:rsidTr="00255073">
        <w:trPr>
          <w:trHeight w:val="262"/>
        </w:trPr>
        <w:tc>
          <w:tcPr>
            <w:tcW w:w="1699" w:type="pct"/>
          </w:tcPr>
          <w:p w14:paraId="190F0F0E" w14:textId="77777777" w:rsidR="00FD5796" w:rsidRPr="00710C0E" w:rsidRDefault="00FD5796" w:rsidP="00FD5796">
            <w:pPr>
              <w:spacing w:line="240" w:lineRule="atLeast"/>
              <w:rPr>
                <w:rFonts w:cs="Times New Roman"/>
                <w:b/>
                <w:bCs/>
              </w:rPr>
            </w:pPr>
            <w:r w:rsidRPr="00710C0E">
              <w:rPr>
                <w:rFonts w:cs="Times New Roman"/>
                <w:b/>
                <w:bCs/>
              </w:rPr>
              <w:t>Total</w:t>
            </w:r>
          </w:p>
        </w:tc>
        <w:tc>
          <w:tcPr>
            <w:tcW w:w="293" w:type="pct"/>
          </w:tcPr>
          <w:p w14:paraId="02C3D6B2" w14:textId="77777777" w:rsidR="00FD5796" w:rsidRPr="00AE7C83" w:rsidRDefault="00FD5796" w:rsidP="00FD5796">
            <w:pPr>
              <w:pStyle w:val="BodyText"/>
              <w:tabs>
                <w:tab w:val="decimal" w:pos="914"/>
              </w:tabs>
              <w:spacing w:after="0" w:line="240" w:lineRule="atLeast"/>
              <w:ind w:left="-220" w:right="-268"/>
              <w:rPr>
                <w:rFonts w:cs="Cordia New"/>
                <w:b/>
                <w:bCs/>
                <w:szCs w:val="28"/>
                <w:lang w:val="en-US" w:bidi="th-TH"/>
              </w:rPr>
            </w:pPr>
          </w:p>
        </w:tc>
        <w:tc>
          <w:tcPr>
            <w:tcW w:w="633" w:type="pct"/>
            <w:tcBorders>
              <w:top w:val="single" w:sz="4" w:space="0" w:color="auto"/>
              <w:bottom w:val="double" w:sz="4" w:space="0" w:color="auto"/>
            </w:tcBorders>
          </w:tcPr>
          <w:p w14:paraId="71C13E10" w14:textId="7CCF217D" w:rsidR="00FD5796" w:rsidRPr="00AE7C83" w:rsidRDefault="00513CE7" w:rsidP="00FD5796">
            <w:pPr>
              <w:pStyle w:val="BodyText"/>
              <w:tabs>
                <w:tab w:val="decimal" w:pos="914"/>
              </w:tabs>
              <w:spacing w:after="0" w:line="240" w:lineRule="atLeast"/>
              <w:ind w:left="-220" w:right="-268"/>
              <w:rPr>
                <w:rFonts w:cs="Cordia New"/>
                <w:b/>
                <w:bCs/>
                <w:szCs w:val="28"/>
                <w:cs/>
                <w:lang w:val="en-US" w:bidi="th-TH"/>
              </w:rPr>
            </w:pPr>
            <w:r>
              <w:rPr>
                <w:rFonts w:cs="Cordia New"/>
                <w:b/>
                <w:bCs/>
                <w:szCs w:val="28"/>
                <w:lang w:val="en-US" w:bidi="th-TH"/>
              </w:rPr>
              <w:t>332</w:t>
            </w:r>
          </w:p>
        </w:tc>
        <w:tc>
          <w:tcPr>
            <w:tcW w:w="129" w:type="pct"/>
          </w:tcPr>
          <w:p w14:paraId="1D76D93B" w14:textId="77777777" w:rsidR="00FD5796" w:rsidRPr="004509EC" w:rsidRDefault="00FD5796" w:rsidP="00FD5796">
            <w:pPr>
              <w:pStyle w:val="BodyText"/>
              <w:tabs>
                <w:tab w:val="decimal" w:pos="905"/>
              </w:tabs>
              <w:spacing w:after="0" w:line="240" w:lineRule="atLeast"/>
              <w:ind w:left="-220" w:right="-268"/>
              <w:rPr>
                <w:rFonts w:cs="Times New Roman"/>
                <w:b/>
                <w:bCs/>
                <w:szCs w:val="22"/>
                <w:lang w:val="en-US" w:bidi="th-TH"/>
              </w:rPr>
            </w:pPr>
          </w:p>
        </w:tc>
        <w:tc>
          <w:tcPr>
            <w:tcW w:w="605" w:type="pct"/>
            <w:tcBorders>
              <w:top w:val="single" w:sz="4" w:space="0" w:color="auto"/>
              <w:bottom w:val="double" w:sz="4" w:space="0" w:color="auto"/>
            </w:tcBorders>
          </w:tcPr>
          <w:p w14:paraId="73785F9B" w14:textId="17745ACA" w:rsidR="00FD5796" w:rsidRPr="00513CE7" w:rsidRDefault="00513CE7" w:rsidP="00513CE7">
            <w:pPr>
              <w:pStyle w:val="BodyText"/>
              <w:tabs>
                <w:tab w:val="decimal" w:pos="610"/>
              </w:tabs>
              <w:spacing w:after="0" w:line="240" w:lineRule="atLeast"/>
              <w:ind w:left="-220" w:right="-268"/>
              <w:rPr>
                <w:b/>
                <w:bCs/>
                <w:lang w:val="en-US" w:bidi="th-TH"/>
              </w:rPr>
            </w:pPr>
            <w:r w:rsidRPr="00513CE7">
              <w:rPr>
                <w:b/>
                <w:bCs/>
                <w:lang w:val="en-US" w:bidi="th-TH"/>
              </w:rPr>
              <w:t>-</w:t>
            </w:r>
          </w:p>
        </w:tc>
        <w:tc>
          <w:tcPr>
            <w:tcW w:w="146" w:type="pct"/>
          </w:tcPr>
          <w:p w14:paraId="6BF8BFD5" w14:textId="77777777" w:rsidR="00FD5796" w:rsidRPr="00710C0E" w:rsidRDefault="00FD5796" w:rsidP="00FD5796">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220" w:right="-268" w:firstLine="0"/>
              <w:rPr>
                <w:rFonts w:ascii="Times New Roman" w:hAnsi="Times New Roman" w:cs="Times New Roman"/>
                <w:b/>
                <w:bCs/>
                <w:sz w:val="22"/>
                <w:szCs w:val="22"/>
                <w:lang w:bidi="ar-SA"/>
              </w:rPr>
            </w:pPr>
          </w:p>
        </w:tc>
        <w:tc>
          <w:tcPr>
            <w:tcW w:w="680" w:type="pct"/>
            <w:tcBorders>
              <w:top w:val="single" w:sz="4" w:space="0" w:color="auto"/>
              <w:bottom w:val="double" w:sz="4" w:space="0" w:color="auto"/>
            </w:tcBorders>
            <w:vAlign w:val="bottom"/>
          </w:tcPr>
          <w:p w14:paraId="40E43867" w14:textId="2C7B7E72" w:rsidR="00FD5796" w:rsidRPr="00710C0E" w:rsidRDefault="00FD5796" w:rsidP="00FD5796">
            <w:pPr>
              <w:pStyle w:val="BodyText"/>
              <w:tabs>
                <w:tab w:val="decimal" w:pos="905"/>
              </w:tabs>
              <w:spacing w:after="0" w:line="240" w:lineRule="atLeast"/>
              <w:ind w:left="-40" w:right="-191"/>
              <w:rPr>
                <w:rFonts w:cs="Times New Roman"/>
                <w:b/>
                <w:bCs/>
                <w:szCs w:val="22"/>
                <w:lang w:val="en-US"/>
              </w:rPr>
            </w:pPr>
            <w:r>
              <w:rPr>
                <w:rFonts w:cs="Times New Roman"/>
                <w:b/>
                <w:bCs/>
                <w:szCs w:val="22"/>
                <w:lang w:val="en-US"/>
              </w:rPr>
              <w:t>96</w:t>
            </w:r>
          </w:p>
        </w:tc>
        <w:tc>
          <w:tcPr>
            <w:tcW w:w="129" w:type="pct"/>
            <w:vAlign w:val="bottom"/>
          </w:tcPr>
          <w:p w14:paraId="0E54A229" w14:textId="77777777" w:rsidR="00FD5796" w:rsidRPr="00710C0E" w:rsidRDefault="00FD5796" w:rsidP="00FD5796">
            <w:pPr>
              <w:pStyle w:val="BodyText"/>
              <w:tabs>
                <w:tab w:val="decimal" w:pos="905"/>
              </w:tabs>
              <w:spacing w:after="0" w:line="240" w:lineRule="atLeast"/>
              <w:ind w:left="-220" w:right="-268"/>
              <w:rPr>
                <w:rFonts w:cs="Times New Roman"/>
                <w:b/>
                <w:bCs/>
                <w:szCs w:val="22"/>
                <w:lang w:val="en-US"/>
              </w:rPr>
            </w:pPr>
          </w:p>
        </w:tc>
        <w:tc>
          <w:tcPr>
            <w:tcW w:w="686" w:type="pct"/>
            <w:tcBorders>
              <w:top w:val="single" w:sz="4" w:space="0" w:color="auto"/>
              <w:bottom w:val="double" w:sz="4" w:space="0" w:color="auto"/>
            </w:tcBorders>
            <w:vAlign w:val="bottom"/>
          </w:tcPr>
          <w:p w14:paraId="5FDDB118" w14:textId="78009040" w:rsidR="00FD5796" w:rsidRPr="00FD5796" w:rsidRDefault="0030288F" w:rsidP="0030288F">
            <w:pPr>
              <w:pStyle w:val="BodyText"/>
              <w:tabs>
                <w:tab w:val="decimal" w:pos="950"/>
              </w:tabs>
              <w:spacing w:after="0" w:line="240" w:lineRule="atLeast"/>
              <w:ind w:left="-40" w:right="-191"/>
              <w:rPr>
                <w:rFonts w:cs="Times New Roman"/>
                <w:b/>
                <w:bCs/>
                <w:szCs w:val="22"/>
                <w:lang w:val="en-US" w:bidi="th-TH"/>
              </w:rPr>
            </w:pPr>
            <w:r>
              <w:rPr>
                <w:rFonts w:cs="Times New Roman"/>
                <w:b/>
                <w:bCs/>
                <w:szCs w:val="22"/>
                <w:lang w:val="en-US" w:bidi="th-TH"/>
              </w:rPr>
              <w:t>(1,887)</w:t>
            </w:r>
          </w:p>
        </w:tc>
      </w:tr>
    </w:tbl>
    <w:p w14:paraId="02B6E3FB" w14:textId="77777777" w:rsidR="00E233B5" w:rsidRDefault="00E233B5" w:rsidP="00EE5DF2">
      <w:pPr>
        <w:spacing w:line="240" w:lineRule="auto"/>
      </w:pPr>
    </w:p>
    <w:p w14:paraId="3AF3A235" w14:textId="154CE00E" w:rsidR="00982EFE" w:rsidRPr="00E233B5" w:rsidRDefault="00E233B5" w:rsidP="00E233B5">
      <w:pPr>
        <w:pStyle w:val="BodyText"/>
        <w:spacing w:after="0"/>
        <w:jc w:val="thaiDistribute"/>
        <w:rPr>
          <w:rFonts w:cs="Times New Roman"/>
          <w:szCs w:val="22"/>
          <w:lang w:val="en-US" w:bidi="th-TH"/>
        </w:rPr>
      </w:pPr>
      <w:r w:rsidRPr="007448EB">
        <w:rPr>
          <w:rFonts w:cs="Times New Roman"/>
          <w:szCs w:val="22"/>
          <w:lang w:val="en-US" w:bidi="th-TH"/>
        </w:rPr>
        <w:br w:type="page"/>
      </w:r>
    </w:p>
    <w:p w14:paraId="7F68AA04" w14:textId="641CABB1" w:rsidR="009453ED" w:rsidRPr="0013532E" w:rsidRDefault="009453ED" w:rsidP="0013532E">
      <w:pPr>
        <w:pStyle w:val="Heading1"/>
        <w:numPr>
          <w:ilvl w:val="0"/>
          <w:numId w:val="26"/>
        </w:numPr>
        <w:spacing w:before="0" w:after="0" w:line="240" w:lineRule="atLeast"/>
        <w:ind w:left="540" w:hanging="540"/>
        <w:rPr>
          <w:rFonts w:cs="Times New Roman"/>
          <w:szCs w:val="24"/>
        </w:rPr>
      </w:pPr>
      <w:r w:rsidRPr="0013532E">
        <w:rPr>
          <w:rFonts w:cs="Times New Roman"/>
          <w:szCs w:val="24"/>
        </w:rPr>
        <w:lastRenderedPageBreak/>
        <w:t xml:space="preserve">Segment information and disaggregation of revenue </w:t>
      </w:r>
    </w:p>
    <w:p w14:paraId="6D4F6A57" w14:textId="77777777" w:rsidR="009453ED" w:rsidRPr="00710C0E" w:rsidRDefault="009453ED" w:rsidP="009453ED">
      <w:pPr>
        <w:pStyle w:val="BodyText"/>
        <w:spacing w:after="0"/>
        <w:rPr>
          <w:rFonts w:cs="Times New Roman"/>
          <w:sz w:val="18"/>
          <w:szCs w:val="18"/>
        </w:rPr>
      </w:pPr>
    </w:p>
    <w:p w14:paraId="3217F1EF" w14:textId="23BA0305" w:rsidR="00360A82" w:rsidRPr="00360A82" w:rsidRDefault="00360A82" w:rsidP="009453ED">
      <w:pPr>
        <w:spacing w:line="240" w:lineRule="exact"/>
        <w:ind w:left="540" w:right="-7"/>
        <w:jc w:val="both"/>
        <w:rPr>
          <w:rFonts w:cs="Times New Roman"/>
          <w:lang w:val="en-US" w:bidi="th-TH"/>
        </w:rPr>
      </w:pPr>
      <w:r w:rsidRPr="00360A82">
        <w:rPr>
          <w:rFonts w:cs="Times New Roman"/>
          <w:lang w:val="en-US" w:bidi="th-TH"/>
        </w:rPr>
        <w:t>Segment results that are reported to the Group’s</w:t>
      </w:r>
      <w:r>
        <w:rPr>
          <w:rFonts w:cs="Times New Roman"/>
          <w:lang w:val="en-US" w:bidi="th-TH"/>
        </w:rPr>
        <w:t xml:space="preserve"> </w:t>
      </w:r>
      <w:r w:rsidRPr="00360A82">
        <w:rPr>
          <w:rFonts w:cs="Times New Roman"/>
          <w:lang w:val="en-US" w:bidi="th-TH"/>
        </w:rPr>
        <w:t>the chief operating decision maker include items directly attributable to a segment as well as those that can be allocated on a reasonable basis.</w:t>
      </w:r>
    </w:p>
    <w:p w14:paraId="02486EC9" w14:textId="77777777" w:rsidR="00360A82" w:rsidRPr="00360A82" w:rsidRDefault="00360A82" w:rsidP="009453ED">
      <w:pPr>
        <w:spacing w:line="240" w:lineRule="exact"/>
        <w:ind w:left="540" w:right="-7"/>
        <w:jc w:val="both"/>
        <w:rPr>
          <w:rFonts w:cs="Times New Roman"/>
          <w:lang w:val="en-US" w:bidi="th-TH"/>
        </w:rPr>
      </w:pPr>
    </w:p>
    <w:p w14:paraId="1B929A71" w14:textId="0E3329AC" w:rsidR="008855F0" w:rsidRDefault="009453ED" w:rsidP="009453ED">
      <w:pPr>
        <w:spacing w:line="240" w:lineRule="exact"/>
        <w:ind w:left="540" w:right="-7"/>
        <w:jc w:val="both"/>
        <w:rPr>
          <w:rFonts w:cs="Times New Roman"/>
        </w:rPr>
      </w:pPr>
      <w:r w:rsidRPr="00710C0E">
        <w:rPr>
          <w:rFonts w:cs="Times New Roman"/>
        </w:rPr>
        <w:t xml:space="preserve">Management considers that the Group </w:t>
      </w:r>
      <w:r w:rsidR="00B425EF">
        <w:rPr>
          <w:rFonts w:cs="Times New Roman"/>
        </w:rPr>
        <w:t xml:space="preserve">operates in two distinct business </w:t>
      </w:r>
      <w:r w:rsidR="003B554C">
        <w:rPr>
          <w:rFonts w:cs="Times New Roman"/>
        </w:rPr>
        <w:t>segments</w:t>
      </w:r>
      <w:r w:rsidRPr="00710C0E">
        <w:rPr>
          <w:rFonts w:cs="Times New Roman"/>
        </w:rPr>
        <w:t xml:space="preserve">, </w:t>
      </w:r>
      <w:r w:rsidR="00B425EF">
        <w:rPr>
          <w:rFonts w:cs="Times New Roman"/>
        </w:rPr>
        <w:t xml:space="preserve">each offering </w:t>
      </w:r>
      <w:r w:rsidRPr="00710C0E">
        <w:rPr>
          <w:rFonts w:cs="Times New Roman"/>
        </w:rPr>
        <w:t xml:space="preserve">different </w:t>
      </w:r>
      <w:r w:rsidR="00B425EF">
        <w:rPr>
          <w:rFonts w:cs="Times New Roman"/>
        </w:rPr>
        <w:t>products</w:t>
      </w:r>
      <w:r w:rsidRPr="00710C0E">
        <w:rPr>
          <w:rFonts w:cs="Times New Roman"/>
        </w:rPr>
        <w:t xml:space="preserve"> and services</w:t>
      </w:r>
      <w:r w:rsidR="00B425EF">
        <w:rPr>
          <w:rFonts w:cs="Times New Roman"/>
        </w:rPr>
        <w:t>,</w:t>
      </w:r>
      <w:r w:rsidR="008855F0" w:rsidRPr="001E6677">
        <w:rPr>
          <w:rFonts w:cs="Times New Roman" w:hint="cs"/>
          <w:cs/>
          <w:lang w:bidi="th-TH"/>
        </w:rPr>
        <w:t xml:space="preserve"> </w:t>
      </w:r>
      <w:r w:rsidR="008855F0" w:rsidRPr="001E6677">
        <w:rPr>
          <w:rFonts w:cs="Times New Roman"/>
        </w:rPr>
        <w:t>as follows:</w:t>
      </w:r>
    </w:p>
    <w:p w14:paraId="518BCDCC" w14:textId="77777777" w:rsidR="0096694F" w:rsidRPr="001E6677" w:rsidRDefault="0096694F" w:rsidP="009453ED">
      <w:pPr>
        <w:spacing w:line="240" w:lineRule="exact"/>
        <w:ind w:left="540" w:right="-7"/>
        <w:jc w:val="both"/>
        <w:rPr>
          <w:rFonts w:cs="Times New Roman"/>
        </w:rPr>
      </w:pPr>
    </w:p>
    <w:p w14:paraId="4F36DCC6" w14:textId="1D8FA675" w:rsidR="0096694F" w:rsidRDefault="001142D9" w:rsidP="00360A82">
      <w:pPr>
        <w:spacing w:line="240" w:lineRule="exact"/>
        <w:ind w:left="540" w:right="-7"/>
        <w:jc w:val="both"/>
      </w:pPr>
      <w:r>
        <w:t xml:space="preserve">Segment 1: </w:t>
      </w:r>
      <w:r w:rsidR="008855F0">
        <w:t>M</w:t>
      </w:r>
      <w:r w:rsidR="009453ED" w:rsidRPr="008855F0">
        <w:t>anufacturer</w:t>
      </w:r>
      <w:r w:rsidR="00BE5F06">
        <w:t xml:space="preserve"> and distributor</w:t>
      </w:r>
      <w:r w:rsidR="009453ED" w:rsidRPr="008855F0">
        <w:t xml:space="preserve"> of sealing compounds, lacquers, and coatings</w:t>
      </w:r>
    </w:p>
    <w:p w14:paraId="5883F762" w14:textId="37B1FB83" w:rsidR="009453ED" w:rsidRDefault="001142D9" w:rsidP="00360A82">
      <w:pPr>
        <w:spacing w:line="240" w:lineRule="exact"/>
        <w:ind w:left="540" w:right="-7"/>
        <w:jc w:val="both"/>
      </w:pPr>
      <w:r>
        <w:t xml:space="preserve">Segment 2: </w:t>
      </w:r>
      <w:r w:rsidR="008855F0">
        <w:t>O</w:t>
      </w:r>
      <w:r w:rsidR="009453ED" w:rsidRPr="008855F0">
        <w:t>ther business</w:t>
      </w:r>
    </w:p>
    <w:p w14:paraId="4DFD7809" w14:textId="77777777" w:rsidR="00360A82" w:rsidRDefault="00360A82" w:rsidP="00360A82">
      <w:pPr>
        <w:spacing w:line="240" w:lineRule="exact"/>
        <w:ind w:left="540" w:right="-7"/>
        <w:jc w:val="both"/>
      </w:pPr>
    </w:p>
    <w:p w14:paraId="76AF8041" w14:textId="358B8441" w:rsidR="00D039D4" w:rsidRDefault="00D039D4" w:rsidP="00360A82">
      <w:pPr>
        <w:spacing w:line="240" w:lineRule="exact"/>
        <w:ind w:left="540" w:right="-7"/>
        <w:jc w:val="both"/>
      </w:pPr>
      <w:r w:rsidRPr="00C61BAE">
        <w:t>The Group did not have single external customer that contributed 10% or more of the Group’s total revenues.</w:t>
      </w:r>
    </w:p>
    <w:p w14:paraId="152CBCA4" w14:textId="77777777" w:rsidR="00D039D4" w:rsidRPr="008855F0" w:rsidRDefault="00D039D4" w:rsidP="00360A82">
      <w:pPr>
        <w:spacing w:line="240" w:lineRule="exact"/>
        <w:ind w:left="540" w:right="-7"/>
        <w:jc w:val="both"/>
      </w:pPr>
    </w:p>
    <w:p w14:paraId="59B65945" w14:textId="3A717633" w:rsidR="00982EFE" w:rsidRDefault="00360A82" w:rsidP="009453ED">
      <w:pPr>
        <w:spacing w:line="240" w:lineRule="exact"/>
        <w:ind w:left="540" w:right="-7"/>
        <w:jc w:val="both"/>
      </w:pPr>
      <w:r w:rsidRPr="00360A82">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p w14:paraId="2DD04FC8" w14:textId="5C1986C4" w:rsidR="00982EFE" w:rsidRDefault="00982EFE">
      <w:pPr>
        <w:spacing w:line="240" w:lineRule="auto"/>
      </w:pPr>
    </w:p>
    <w:tbl>
      <w:tblPr>
        <w:tblW w:w="9727" w:type="dxa"/>
        <w:tblInd w:w="450" w:type="dxa"/>
        <w:tblLayout w:type="fixed"/>
        <w:tblCellMar>
          <w:left w:w="79" w:type="dxa"/>
          <w:right w:w="79" w:type="dxa"/>
        </w:tblCellMar>
        <w:tblLook w:val="0000" w:firstRow="0" w:lastRow="0" w:firstColumn="0" w:lastColumn="0" w:noHBand="0" w:noVBand="0"/>
      </w:tblPr>
      <w:tblGrid>
        <w:gridCol w:w="2520"/>
        <w:gridCol w:w="1080"/>
        <w:gridCol w:w="181"/>
        <w:gridCol w:w="1082"/>
        <w:gridCol w:w="184"/>
        <w:gridCol w:w="986"/>
        <w:gridCol w:w="180"/>
        <w:gridCol w:w="990"/>
        <w:gridCol w:w="180"/>
        <w:gridCol w:w="1080"/>
        <w:gridCol w:w="180"/>
        <w:gridCol w:w="1084"/>
      </w:tblGrid>
      <w:tr w:rsidR="00835224" w:rsidRPr="007545BC" w14:paraId="552A516D" w14:textId="77777777" w:rsidTr="00432F40">
        <w:trPr>
          <w:cantSplit/>
        </w:trPr>
        <w:tc>
          <w:tcPr>
            <w:tcW w:w="2520" w:type="dxa"/>
          </w:tcPr>
          <w:p w14:paraId="3833A8DE" w14:textId="77777777" w:rsidR="00835224" w:rsidRPr="00A93C6A" w:rsidRDefault="00835224" w:rsidP="00AA1164">
            <w:pPr>
              <w:spacing w:line="240" w:lineRule="auto"/>
              <w:ind w:left="195" w:hanging="184"/>
              <w:rPr>
                <w:rFonts w:cs="Times New Roman"/>
                <w:szCs w:val="22"/>
              </w:rPr>
            </w:pPr>
          </w:p>
        </w:tc>
        <w:tc>
          <w:tcPr>
            <w:tcW w:w="7207" w:type="dxa"/>
            <w:gridSpan w:val="11"/>
          </w:tcPr>
          <w:p w14:paraId="254EA55B" w14:textId="52B59FD2" w:rsidR="00835224" w:rsidRPr="007545BC" w:rsidRDefault="00835224" w:rsidP="00AA1164">
            <w:pPr>
              <w:pStyle w:val="acctmergecolhdg"/>
              <w:spacing w:line="240" w:lineRule="auto"/>
              <w:ind w:left="-75" w:right="-77"/>
              <w:rPr>
                <w:rFonts w:cs="Times New Roman"/>
                <w:szCs w:val="22"/>
              </w:rPr>
            </w:pPr>
            <w:r w:rsidRPr="007545BC">
              <w:rPr>
                <w:rFonts w:cs="Times New Roman"/>
                <w:szCs w:val="22"/>
              </w:rPr>
              <w:t>Consolidated financial statements</w:t>
            </w:r>
          </w:p>
        </w:tc>
      </w:tr>
      <w:tr w:rsidR="00155F89" w:rsidRPr="007545BC" w14:paraId="27126B67" w14:textId="77777777" w:rsidTr="00432F40">
        <w:trPr>
          <w:cantSplit/>
        </w:trPr>
        <w:tc>
          <w:tcPr>
            <w:tcW w:w="2520" w:type="dxa"/>
          </w:tcPr>
          <w:p w14:paraId="364B6E62" w14:textId="5B7CE36E" w:rsidR="00155F89" w:rsidRPr="007545BC" w:rsidRDefault="007D6FD1" w:rsidP="004C6569">
            <w:pPr>
              <w:spacing w:line="240" w:lineRule="auto"/>
              <w:ind w:left="195" w:right="-73" w:hanging="184"/>
              <w:rPr>
                <w:rFonts w:cs="Times New Roman"/>
                <w:b/>
                <w:bCs/>
                <w:i/>
                <w:iCs/>
                <w:szCs w:val="22"/>
              </w:rPr>
            </w:pPr>
            <w:r>
              <w:rPr>
                <w:rFonts w:cs="Times New Roman"/>
                <w:b/>
                <w:bCs/>
                <w:i/>
                <w:iCs/>
                <w:szCs w:val="22"/>
              </w:rPr>
              <w:t>Three</w:t>
            </w:r>
            <w:r w:rsidR="009204B3" w:rsidRPr="007545BC">
              <w:rPr>
                <w:rFonts w:cs="Times New Roman"/>
                <w:b/>
                <w:bCs/>
                <w:i/>
                <w:iCs/>
                <w:szCs w:val="22"/>
              </w:rPr>
              <w:t>-month period ended</w:t>
            </w:r>
          </w:p>
        </w:tc>
        <w:tc>
          <w:tcPr>
            <w:tcW w:w="2343" w:type="dxa"/>
            <w:gridSpan w:val="3"/>
            <w:vAlign w:val="bottom"/>
          </w:tcPr>
          <w:p w14:paraId="42D86FFA" w14:textId="7FA773F5" w:rsidR="00155F89" w:rsidRPr="007545BC" w:rsidRDefault="00155F89" w:rsidP="002A03A8">
            <w:pPr>
              <w:pStyle w:val="acctmergecolhdg"/>
              <w:spacing w:line="240" w:lineRule="auto"/>
              <w:rPr>
                <w:rFonts w:cs="Times New Roman"/>
                <w:szCs w:val="22"/>
                <w:lang w:val="en-US"/>
              </w:rPr>
            </w:pPr>
            <w:r w:rsidRPr="007545BC">
              <w:rPr>
                <w:rFonts w:cs="Times New Roman"/>
                <w:szCs w:val="22"/>
                <w:lang w:bidi="th-TH"/>
              </w:rPr>
              <w:t>Segment 1</w:t>
            </w:r>
          </w:p>
        </w:tc>
        <w:tc>
          <w:tcPr>
            <w:tcW w:w="184" w:type="dxa"/>
          </w:tcPr>
          <w:p w14:paraId="044C92BB" w14:textId="77777777" w:rsidR="00155F89" w:rsidRPr="007545BC" w:rsidRDefault="00155F89" w:rsidP="002A03A8">
            <w:pPr>
              <w:pStyle w:val="acctmergecolhdg"/>
              <w:spacing w:line="240" w:lineRule="auto"/>
              <w:rPr>
                <w:rFonts w:cs="Times New Roman"/>
                <w:szCs w:val="22"/>
                <w:lang w:val="en-US"/>
              </w:rPr>
            </w:pPr>
          </w:p>
        </w:tc>
        <w:tc>
          <w:tcPr>
            <w:tcW w:w="2156" w:type="dxa"/>
            <w:gridSpan w:val="3"/>
            <w:vAlign w:val="bottom"/>
          </w:tcPr>
          <w:p w14:paraId="3274A814" w14:textId="20F913F1" w:rsidR="00155F89" w:rsidRPr="007545BC" w:rsidRDefault="00D3729D" w:rsidP="002A03A8">
            <w:pPr>
              <w:pStyle w:val="acctmergecolhdg"/>
              <w:spacing w:line="240" w:lineRule="auto"/>
              <w:rPr>
                <w:rFonts w:cs="Times New Roman"/>
                <w:szCs w:val="22"/>
                <w:lang w:val="en-US"/>
              </w:rPr>
            </w:pPr>
            <w:r w:rsidRPr="007545BC">
              <w:rPr>
                <w:rFonts w:cs="Times New Roman"/>
                <w:szCs w:val="22"/>
                <w:lang w:val="en-US"/>
              </w:rPr>
              <w:t>Segment 2</w:t>
            </w:r>
          </w:p>
        </w:tc>
        <w:tc>
          <w:tcPr>
            <w:tcW w:w="180" w:type="dxa"/>
            <w:vAlign w:val="bottom"/>
          </w:tcPr>
          <w:p w14:paraId="4060C947" w14:textId="77777777" w:rsidR="00155F89" w:rsidRPr="007545BC" w:rsidRDefault="00155F89" w:rsidP="002A03A8">
            <w:pPr>
              <w:pStyle w:val="acctfourfigures"/>
              <w:tabs>
                <w:tab w:val="clear" w:pos="765"/>
                <w:tab w:val="decimal" w:pos="829"/>
              </w:tabs>
              <w:spacing w:line="240" w:lineRule="auto"/>
              <w:ind w:right="-86" w:firstLine="14"/>
              <w:rPr>
                <w:rFonts w:cs="Times New Roman"/>
                <w:b/>
                <w:szCs w:val="22"/>
              </w:rPr>
            </w:pPr>
          </w:p>
        </w:tc>
        <w:tc>
          <w:tcPr>
            <w:tcW w:w="2344" w:type="dxa"/>
            <w:gridSpan w:val="3"/>
            <w:vAlign w:val="bottom"/>
          </w:tcPr>
          <w:p w14:paraId="7C6418A5" w14:textId="2CBE0898" w:rsidR="00155F89" w:rsidRPr="007545BC" w:rsidRDefault="00D3729D" w:rsidP="002A03A8">
            <w:pPr>
              <w:pStyle w:val="acctmergecolhdg"/>
              <w:spacing w:line="240" w:lineRule="auto"/>
              <w:rPr>
                <w:rFonts w:cs="Times New Roman"/>
                <w:szCs w:val="22"/>
                <w:lang w:val="en-US"/>
              </w:rPr>
            </w:pPr>
            <w:r w:rsidRPr="007545BC">
              <w:rPr>
                <w:rFonts w:cs="Times New Roman"/>
                <w:szCs w:val="22"/>
              </w:rPr>
              <w:t>Total</w:t>
            </w:r>
          </w:p>
        </w:tc>
      </w:tr>
      <w:tr w:rsidR="007D6FD1" w:rsidRPr="007545BC" w14:paraId="44E5707B" w14:textId="77777777" w:rsidTr="00762199">
        <w:trPr>
          <w:cantSplit/>
        </w:trPr>
        <w:tc>
          <w:tcPr>
            <w:tcW w:w="2520" w:type="dxa"/>
          </w:tcPr>
          <w:p w14:paraId="5757B54E" w14:textId="71E65996" w:rsidR="007D6FD1" w:rsidRPr="007545BC" w:rsidRDefault="007D6FD1" w:rsidP="007D6FD1">
            <w:pPr>
              <w:spacing w:line="240" w:lineRule="auto"/>
              <w:ind w:left="195" w:hanging="184"/>
              <w:rPr>
                <w:rFonts w:cs="Times New Roman"/>
                <w:b/>
                <w:bCs/>
                <w:i/>
                <w:iCs/>
                <w:szCs w:val="22"/>
              </w:rPr>
            </w:pPr>
            <w:r w:rsidRPr="007545BC">
              <w:rPr>
                <w:rFonts w:cs="Times New Roman"/>
                <w:b/>
                <w:bCs/>
                <w:i/>
                <w:iCs/>
                <w:szCs w:val="22"/>
              </w:rPr>
              <w:t xml:space="preserve">   </w:t>
            </w:r>
            <w:r w:rsidRPr="001572A1">
              <w:rPr>
                <w:rFonts w:cs="Times New Roman"/>
                <w:b/>
                <w:bCs/>
                <w:i/>
                <w:iCs/>
                <w:szCs w:val="22"/>
              </w:rPr>
              <w:t>3</w:t>
            </w:r>
            <w:r>
              <w:rPr>
                <w:rFonts w:cs="Times New Roman"/>
                <w:b/>
                <w:bCs/>
                <w:i/>
                <w:iCs/>
                <w:szCs w:val="22"/>
              </w:rPr>
              <w:t>1 March</w:t>
            </w:r>
          </w:p>
        </w:tc>
        <w:tc>
          <w:tcPr>
            <w:tcW w:w="1080" w:type="dxa"/>
          </w:tcPr>
          <w:p w14:paraId="5AD34A6D" w14:textId="1ECBFC05" w:rsidR="007D6FD1" w:rsidRPr="007545BC" w:rsidRDefault="007D6FD1" w:rsidP="007D6FD1">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6</w:t>
            </w:r>
          </w:p>
        </w:tc>
        <w:tc>
          <w:tcPr>
            <w:tcW w:w="181" w:type="dxa"/>
          </w:tcPr>
          <w:p w14:paraId="76DB104F" w14:textId="77777777" w:rsidR="007D6FD1" w:rsidRPr="007545BC" w:rsidRDefault="007D6FD1" w:rsidP="007D6FD1">
            <w:pPr>
              <w:pStyle w:val="acctfourfigures"/>
              <w:tabs>
                <w:tab w:val="clear" w:pos="765"/>
                <w:tab w:val="decimal" w:pos="910"/>
              </w:tabs>
              <w:spacing w:line="240" w:lineRule="auto"/>
              <w:ind w:right="-86" w:firstLine="14"/>
              <w:rPr>
                <w:rFonts w:cs="Times New Roman"/>
                <w:szCs w:val="22"/>
              </w:rPr>
            </w:pPr>
          </w:p>
        </w:tc>
        <w:tc>
          <w:tcPr>
            <w:tcW w:w="1082" w:type="dxa"/>
          </w:tcPr>
          <w:p w14:paraId="4D0DA94C" w14:textId="39221357" w:rsidR="007D6FD1" w:rsidRPr="007545BC" w:rsidRDefault="007D6FD1" w:rsidP="007D6FD1">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5</w:t>
            </w:r>
          </w:p>
        </w:tc>
        <w:tc>
          <w:tcPr>
            <w:tcW w:w="184" w:type="dxa"/>
          </w:tcPr>
          <w:p w14:paraId="2024B987" w14:textId="77777777" w:rsidR="007D6FD1" w:rsidRPr="007545BC" w:rsidRDefault="007D6FD1" w:rsidP="007D6FD1">
            <w:pPr>
              <w:pStyle w:val="acctfourfigures"/>
              <w:tabs>
                <w:tab w:val="clear" w:pos="765"/>
                <w:tab w:val="decimal" w:pos="910"/>
              </w:tabs>
              <w:spacing w:line="240" w:lineRule="auto"/>
              <w:ind w:right="-86" w:firstLine="14"/>
              <w:rPr>
                <w:rFonts w:cs="Times New Roman"/>
                <w:szCs w:val="22"/>
              </w:rPr>
            </w:pPr>
          </w:p>
        </w:tc>
        <w:tc>
          <w:tcPr>
            <w:tcW w:w="986" w:type="dxa"/>
          </w:tcPr>
          <w:p w14:paraId="3BEE3F9E" w14:textId="2F1A139E" w:rsidR="007D6FD1" w:rsidRPr="007545BC" w:rsidRDefault="007D6FD1" w:rsidP="007D6FD1">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6</w:t>
            </w:r>
          </w:p>
        </w:tc>
        <w:tc>
          <w:tcPr>
            <w:tcW w:w="180" w:type="dxa"/>
          </w:tcPr>
          <w:p w14:paraId="3E0B667E" w14:textId="77777777" w:rsidR="007D6FD1" w:rsidRPr="007545BC" w:rsidRDefault="007D6FD1" w:rsidP="007D6FD1">
            <w:pPr>
              <w:pStyle w:val="acctfourfigures"/>
              <w:tabs>
                <w:tab w:val="clear" w:pos="765"/>
                <w:tab w:val="decimal" w:pos="829"/>
              </w:tabs>
              <w:spacing w:line="240" w:lineRule="auto"/>
              <w:ind w:right="-86" w:firstLine="14"/>
              <w:rPr>
                <w:rFonts w:cs="Times New Roman"/>
                <w:szCs w:val="22"/>
              </w:rPr>
            </w:pPr>
          </w:p>
        </w:tc>
        <w:tc>
          <w:tcPr>
            <w:tcW w:w="990" w:type="dxa"/>
          </w:tcPr>
          <w:p w14:paraId="5667BE4C" w14:textId="4B131546" w:rsidR="007D6FD1" w:rsidRPr="007545BC" w:rsidRDefault="007D6FD1" w:rsidP="007D6FD1">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w:t>
            </w:r>
            <w:r>
              <w:rPr>
                <w:rFonts w:cs="Times New Roman"/>
                <w:szCs w:val="22"/>
              </w:rPr>
              <w:t>5</w:t>
            </w:r>
          </w:p>
        </w:tc>
        <w:tc>
          <w:tcPr>
            <w:tcW w:w="180" w:type="dxa"/>
          </w:tcPr>
          <w:p w14:paraId="64FC513C" w14:textId="77777777" w:rsidR="007D6FD1" w:rsidRPr="007545BC" w:rsidRDefault="007D6FD1" w:rsidP="007D6FD1">
            <w:pPr>
              <w:pStyle w:val="acctfourfigures"/>
              <w:tabs>
                <w:tab w:val="clear" w:pos="765"/>
                <w:tab w:val="decimal" w:pos="829"/>
              </w:tabs>
              <w:spacing w:line="240" w:lineRule="auto"/>
              <w:ind w:right="-86" w:firstLine="14"/>
              <w:rPr>
                <w:rFonts w:cs="Times New Roman"/>
                <w:szCs w:val="22"/>
              </w:rPr>
            </w:pPr>
          </w:p>
        </w:tc>
        <w:tc>
          <w:tcPr>
            <w:tcW w:w="1080" w:type="dxa"/>
          </w:tcPr>
          <w:p w14:paraId="3EC54CA7" w14:textId="2855A5DD" w:rsidR="007D6FD1" w:rsidRPr="007545BC" w:rsidRDefault="007D6FD1" w:rsidP="007D6FD1">
            <w:pPr>
              <w:pStyle w:val="acctfourfigures"/>
              <w:tabs>
                <w:tab w:val="clear" w:pos="765"/>
              </w:tabs>
              <w:spacing w:line="240" w:lineRule="auto"/>
              <w:ind w:left="-80" w:right="-86"/>
              <w:jc w:val="center"/>
              <w:rPr>
                <w:rFonts w:cs="Times New Roman"/>
                <w:szCs w:val="22"/>
              </w:rPr>
            </w:pPr>
            <w:r w:rsidRPr="007545BC">
              <w:rPr>
                <w:rFonts w:cs="Times New Roman"/>
                <w:szCs w:val="22"/>
              </w:rPr>
              <w:t>202</w:t>
            </w:r>
            <w:r>
              <w:rPr>
                <w:rFonts w:cs="Times New Roman"/>
                <w:szCs w:val="22"/>
              </w:rPr>
              <w:t>6</w:t>
            </w:r>
          </w:p>
        </w:tc>
        <w:tc>
          <w:tcPr>
            <w:tcW w:w="180" w:type="dxa"/>
          </w:tcPr>
          <w:p w14:paraId="321A850D" w14:textId="77777777" w:rsidR="007D6FD1" w:rsidRPr="007545BC" w:rsidRDefault="007D6FD1" w:rsidP="007D6FD1">
            <w:pPr>
              <w:pStyle w:val="acctfourfigures"/>
              <w:tabs>
                <w:tab w:val="clear" w:pos="765"/>
                <w:tab w:val="decimal" w:pos="829"/>
              </w:tabs>
              <w:spacing w:line="240" w:lineRule="auto"/>
              <w:ind w:right="-86" w:firstLine="14"/>
              <w:rPr>
                <w:rFonts w:cs="Times New Roman"/>
                <w:szCs w:val="22"/>
              </w:rPr>
            </w:pPr>
          </w:p>
        </w:tc>
        <w:tc>
          <w:tcPr>
            <w:tcW w:w="1084" w:type="dxa"/>
          </w:tcPr>
          <w:p w14:paraId="3E6F0A28" w14:textId="492C6147" w:rsidR="007D6FD1" w:rsidRPr="007545BC" w:rsidRDefault="007D6FD1" w:rsidP="007D6FD1">
            <w:pPr>
              <w:pStyle w:val="acctfourfigures"/>
              <w:tabs>
                <w:tab w:val="clear" w:pos="765"/>
              </w:tabs>
              <w:spacing w:line="240" w:lineRule="auto"/>
              <w:ind w:left="-80" w:right="-86"/>
              <w:jc w:val="center"/>
              <w:rPr>
                <w:rFonts w:cs="Times New Roman"/>
                <w:szCs w:val="22"/>
                <w:lang w:val="en-US"/>
              </w:rPr>
            </w:pPr>
            <w:r w:rsidRPr="007545BC">
              <w:rPr>
                <w:rFonts w:cs="Times New Roman"/>
                <w:szCs w:val="22"/>
              </w:rPr>
              <w:t>202</w:t>
            </w:r>
            <w:r>
              <w:rPr>
                <w:rFonts w:cs="Times New Roman"/>
                <w:szCs w:val="22"/>
              </w:rPr>
              <w:t>5</w:t>
            </w:r>
          </w:p>
        </w:tc>
      </w:tr>
      <w:tr w:rsidR="007D6FD1" w:rsidRPr="007545BC" w14:paraId="4F70B165" w14:textId="77777777" w:rsidTr="00432F40">
        <w:trPr>
          <w:cantSplit/>
        </w:trPr>
        <w:tc>
          <w:tcPr>
            <w:tcW w:w="2520" w:type="dxa"/>
          </w:tcPr>
          <w:p w14:paraId="0EFFE20B" w14:textId="77777777" w:rsidR="007D6FD1" w:rsidRPr="007545BC" w:rsidRDefault="007D6FD1" w:rsidP="007D6FD1">
            <w:pPr>
              <w:spacing w:line="240" w:lineRule="auto"/>
              <w:ind w:left="195" w:hanging="184"/>
              <w:rPr>
                <w:rFonts w:cs="Times New Roman"/>
                <w:b/>
                <w:bCs/>
                <w:i/>
                <w:iCs/>
                <w:szCs w:val="22"/>
              </w:rPr>
            </w:pPr>
          </w:p>
        </w:tc>
        <w:tc>
          <w:tcPr>
            <w:tcW w:w="7207" w:type="dxa"/>
            <w:gridSpan w:val="11"/>
            <w:vAlign w:val="bottom"/>
          </w:tcPr>
          <w:p w14:paraId="15C8B266" w14:textId="77777777" w:rsidR="007D6FD1" w:rsidRPr="007545BC" w:rsidRDefault="007D6FD1" w:rsidP="007D6FD1">
            <w:pPr>
              <w:pStyle w:val="acctmergecolhdg"/>
              <w:spacing w:line="240" w:lineRule="auto"/>
              <w:rPr>
                <w:rFonts w:cs="Times New Roman"/>
                <w:b w:val="0"/>
                <w:bCs/>
                <w:szCs w:val="22"/>
                <w:lang w:val="en-US"/>
              </w:rPr>
            </w:pPr>
            <w:r w:rsidRPr="007545BC">
              <w:rPr>
                <w:rFonts w:cs="Times New Roman"/>
                <w:b w:val="0"/>
                <w:bCs/>
                <w:i/>
                <w:iCs/>
                <w:szCs w:val="22"/>
              </w:rPr>
              <w:t>(in thousand Baht)</w:t>
            </w:r>
          </w:p>
        </w:tc>
      </w:tr>
      <w:tr w:rsidR="007D6FD1" w:rsidRPr="007545BC" w14:paraId="3172C06A" w14:textId="77777777" w:rsidTr="00762199">
        <w:trPr>
          <w:cantSplit/>
        </w:trPr>
        <w:tc>
          <w:tcPr>
            <w:tcW w:w="2520" w:type="dxa"/>
          </w:tcPr>
          <w:p w14:paraId="31524E54" w14:textId="5790E442" w:rsidR="007D6FD1" w:rsidRPr="007545BC" w:rsidRDefault="007D6FD1" w:rsidP="007D6FD1">
            <w:pPr>
              <w:spacing w:line="240" w:lineRule="auto"/>
              <w:ind w:left="195" w:hanging="184"/>
              <w:rPr>
                <w:rFonts w:cs="Times New Roman"/>
                <w:b/>
                <w:bCs/>
                <w:i/>
                <w:iCs/>
                <w:szCs w:val="22"/>
              </w:rPr>
            </w:pPr>
            <w:r w:rsidRPr="007545BC">
              <w:rPr>
                <w:rFonts w:cs="Times New Roman"/>
                <w:b/>
                <w:bCs/>
                <w:i/>
                <w:iCs/>
                <w:szCs w:val="22"/>
              </w:rPr>
              <w:t>Information about reportable segments</w:t>
            </w:r>
          </w:p>
        </w:tc>
        <w:tc>
          <w:tcPr>
            <w:tcW w:w="1080" w:type="dxa"/>
            <w:vAlign w:val="bottom"/>
          </w:tcPr>
          <w:p w14:paraId="13E32067" w14:textId="77777777" w:rsidR="007D6FD1" w:rsidRPr="007545BC" w:rsidRDefault="007D6FD1" w:rsidP="007D6FD1">
            <w:pPr>
              <w:pStyle w:val="acctmergecolhdg"/>
              <w:spacing w:line="240" w:lineRule="auto"/>
              <w:rPr>
                <w:rFonts w:cs="Times New Roman"/>
                <w:b w:val="0"/>
                <w:bCs/>
                <w:szCs w:val="22"/>
                <w:lang w:bidi="th-TH"/>
              </w:rPr>
            </w:pPr>
          </w:p>
        </w:tc>
        <w:tc>
          <w:tcPr>
            <w:tcW w:w="181" w:type="dxa"/>
          </w:tcPr>
          <w:p w14:paraId="53E3D667" w14:textId="0A6D0846" w:rsidR="007D6FD1" w:rsidRPr="007545BC" w:rsidRDefault="007D6FD1" w:rsidP="007D6FD1">
            <w:pPr>
              <w:pStyle w:val="acctmergecolhdg"/>
              <w:spacing w:line="240" w:lineRule="auto"/>
              <w:rPr>
                <w:rFonts w:cs="Times New Roman"/>
                <w:b w:val="0"/>
                <w:bCs/>
                <w:szCs w:val="22"/>
                <w:lang w:bidi="th-TH"/>
              </w:rPr>
            </w:pPr>
          </w:p>
        </w:tc>
        <w:tc>
          <w:tcPr>
            <w:tcW w:w="1082" w:type="dxa"/>
          </w:tcPr>
          <w:p w14:paraId="7824C5BA" w14:textId="6643D8DF" w:rsidR="007D6FD1" w:rsidRPr="007545BC" w:rsidRDefault="007D6FD1" w:rsidP="007D6FD1">
            <w:pPr>
              <w:pStyle w:val="acctmergecolhdg"/>
              <w:spacing w:line="240" w:lineRule="auto"/>
              <w:rPr>
                <w:rFonts w:cs="Times New Roman"/>
                <w:b w:val="0"/>
                <w:bCs/>
                <w:szCs w:val="22"/>
                <w:lang w:bidi="th-TH"/>
              </w:rPr>
            </w:pPr>
          </w:p>
        </w:tc>
        <w:tc>
          <w:tcPr>
            <w:tcW w:w="184" w:type="dxa"/>
          </w:tcPr>
          <w:p w14:paraId="751391C3" w14:textId="77777777" w:rsidR="007D6FD1" w:rsidRPr="007545BC" w:rsidRDefault="007D6FD1" w:rsidP="007D6FD1">
            <w:pPr>
              <w:pStyle w:val="acctmergecolhdg"/>
              <w:spacing w:line="240" w:lineRule="auto"/>
              <w:rPr>
                <w:rFonts w:cs="Times New Roman"/>
                <w:b w:val="0"/>
                <w:bCs/>
                <w:szCs w:val="22"/>
                <w:lang w:bidi="th-TH"/>
              </w:rPr>
            </w:pPr>
          </w:p>
        </w:tc>
        <w:tc>
          <w:tcPr>
            <w:tcW w:w="986" w:type="dxa"/>
            <w:vAlign w:val="bottom"/>
          </w:tcPr>
          <w:p w14:paraId="3D93AFCD" w14:textId="7256554E" w:rsidR="007D6FD1" w:rsidRPr="007545BC" w:rsidRDefault="007D6FD1" w:rsidP="007D6FD1">
            <w:pPr>
              <w:pStyle w:val="acctmergecolhdg"/>
              <w:spacing w:line="240" w:lineRule="auto"/>
              <w:rPr>
                <w:rFonts w:cs="Times New Roman"/>
                <w:b w:val="0"/>
                <w:bCs/>
                <w:szCs w:val="22"/>
                <w:lang w:bidi="th-TH"/>
              </w:rPr>
            </w:pPr>
          </w:p>
        </w:tc>
        <w:tc>
          <w:tcPr>
            <w:tcW w:w="180" w:type="dxa"/>
            <w:vAlign w:val="bottom"/>
          </w:tcPr>
          <w:p w14:paraId="65CC29A8" w14:textId="77777777" w:rsidR="007D6FD1" w:rsidRPr="007545BC" w:rsidRDefault="007D6FD1" w:rsidP="007D6FD1">
            <w:pPr>
              <w:pStyle w:val="acctfourfigures"/>
              <w:tabs>
                <w:tab w:val="clear" w:pos="765"/>
                <w:tab w:val="decimal" w:pos="829"/>
              </w:tabs>
              <w:spacing w:line="240" w:lineRule="auto"/>
              <w:ind w:right="-86" w:firstLine="14"/>
              <w:rPr>
                <w:rFonts w:cs="Times New Roman"/>
                <w:szCs w:val="22"/>
              </w:rPr>
            </w:pPr>
          </w:p>
        </w:tc>
        <w:tc>
          <w:tcPr>
            <w:tcW w:w="990" w:type="dxa"/>
          </w:tcPr>
          <w:p w14:paraId="6466F83B" w14:textId="77777777" w:rsidR="007D6FD1" w:rsidRPr="007545BC" w:rsidRDefault="007D6FD1" w:rsidP="007D6FD1">
            <w:pPr>
              <w:pStyle w:val="acctmergecolhdg"/>
              <w:spacing w:line="240" w:lineRule="auto"/>
              <w:rPr>
                <w:rFonts w:cs="Times New Roman"/>
                <w:b w:val="0"/>
                <w:bCs/>
                <w:szCs w:val="22"/>
                <w:lang w:val="en-US"/>
              </w:rPr>
            </w:pPr>
          </w:p>
        </w:tc>
        <w:tc>
          <w:tcPr>
            <w:tcW w:w="180" w:type="dxa"/>
            <w:vAlign w:val="bottom"/>
          </w:tcPr>
          <w:p w14:paraId="5D4DE658" w14:textId="77777777" w:rsidR="007D6FD1" w:rsidRPr="007545BC" w:rsidRDefault="007D6FD1" w:rsidP="007D6FD1">
            <w:pPr>
              <w:pStyle w:val="acctfourfigures"/>
              <w:tabs>
                <w:tab w:val="clear" w:pos="765"/>
                <w:tab w:val="decimal" w:pos="829"/>
              </w:tabs>
              <w:spacing w:line="240" w:lineRule="auto"/>
              <w:ind w:right="-86" w:firstLine="14"/>
              <w:rPr>
                <w:rFonts w:cs="Times New Roman"/>
                <w:szCs w:val="22"/>
              </w:rPr>
            </w:pPr>
          </w:p>
        </w:tc>
        <w:tc>
          <w:tcPr>
            <w:tcW w:w="2344" w:type="dxa"/>
            <w:gridSpan w:val="3"/>
            <w:vAlign w:val="bottom"/>
          </w:tcPr>
          <w:p w14:paraId="108AA1ED" w14:textId="77777777" w:rsidR="007D6FD1" w:rsidRPr="007545BC" w:rsidRDefault="007D6FD1" w:rsidP="007D6FD1">
            <w:pPr>
              <w:pStyle w:val="acctmergecolhdg"/>
              <w:spacing w:line="240" w:lineRule="auto"/>
              <w:rPr>
                <w:rFonts w:cs="Times New Roman"/>
                <w:b w:val="0"/>
                <w:bCs/>
                <w:i/>
                <w:iCs/>
                <w:szCs w:val="22"/>
              </w:rPr>
            </w:pPr>
          </w:p>
        </w:tc>
      </w:tr>
      <w:tr w:rsidR="00255073" w:rsidRPr="007545BC" w14:paraId="1E529C89" w14:textId="77777777" w:rsidTr="00762199">
        <w:trPr>
          <w:cantSplit/>
        </w:trPr>
        <w:tc>
          <w:tcPr>
            <w:tcW w:w="2520" w:type="dxa"/>
          </w:tcPr>
          <w:p w14:paraId="2E2E7E0B" w14:textId="0CFF49D9" w:rsidR="00255073" w:rsidRPr="007545BC" w:rsidRDefault="00255073" w:rsidP="00255073">
            <w:pPr>
              <w:spacing w:line="240" w:lineRule="auto"/>
              <w:ind w:left="195" w:hanging="184"/>
              <w:rPr>
                <w:rFonts w:cs="Times New Roman"/>
                <w:szCs w:val="22"/>
              </w:rPr>
            </w:pPr>
            <w:r w:rsidRPr="007545BC">
              <w:rPr>
                <w:rFonts w:cs="Times New Roman"/>
                <w:szCs w:val="22"/>
              </w:rPr>
              <w:t>External revenues</w:t>
            </w:r>
          </w:p>
        </w:tc>
        <w:tc>
          <w:tcPr>
            <w:tcW w:w="1080" w:type="dxa"/>
            <w:tcBorders>
              <w:bottom w:val="single" w:sz="4" w:space="0" w:color="auto"/>
            </w:tcBorders>
          </w:tcPr>
          <w:p w14:paraId="05E0065A" w14:textId="080F9D35" w:rsidR="00255073" w:rsidRPr="007545BC" w:rsidRDefault="00513CE7" w:rsidP="00255073">
            <w:pPr>
              <w:pStyle w:val="acctfourfigures"/>
              <w:tabs>
                <w:tab w:val="clear" w:pos="765"/>
                <w:tab w:val="decimal" w:pos="917"/>
              </w:tabs>
              <w:spacing w:line="240" w:lineRule="auto"/>
              <w:ind w:right="-86" w:firstLine="14"/>
              <w:rPr>
                <w:rFonts w:cs="Times New Roman"/>
                <w:szCs w:val="22"/>
              </w:rPr>
            </w:pPr>
            <w:r w:rsidRPr="00513CE7">
              <w:rPr>
                <w:rFonts w:cs="Times New Roman"/>
                <w:szCs w:val="22"/>
              </w:rPr>
              <w:t>214,663 </w:t>
            </w:r>
          </w:p>
        </w:tc>
        <w:tc>
          <w:tcPr>
            <w:tcW w:w="181" w:type="dxa"/>
          </w:tcPr>
          <w:p w14:paraId="2E678E35" w14:textId="2A86866E"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Borders>
              <w:bottom w:val="single" w:sz="4" w:space="0" w:color="auto"/>
            </w:tcBorders>
          </w:tcPr>
          <w:p w14:paraId="0EBC64C5" w14:textId="2D74AF19" w:rsidR="00255073" w:rsidRPr="008C7451" w:rsidRDefault="00255073" w:rsidP="00255073">
            <w:pPr>
              <w:pStyle w:val="acctfourfigures"/>
              <w:tabs>
                <w:tab w:val="clear" w:pos="765"/>
                <w:tab w:val="decimal" w:pos="917"/>
              </w:tabs>
              <w:spacing w:line="240" w:lineRule="auto"/>
              <w:ind w:right="-86" w:firstLine="14"/>
              <w:rPr>
                <w:rFonts w:cs="Times New Roman"/>
                <w:szCs w:val="22"/>
              </w:rPr>
            </w:pPr>
            <w:r w:rsidRPr="00A93C6A">
              <w:rPr>
                <w:rFonts w:cs="Times New Roman"/>
                <w:szCs w:val="22"/>
              </w:rPr>
              <w:t>191,207</w:t>
            </w:r>
          </w:p>
        </w:tc>
        <w:tc>
          <w:tcPr>
            <w:tcW w:w="184" w:type="dxa"/>
          </w:tcPr>
          <w:p w14:paraId="1E59FC5F"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Borders>
              <w:bottom w:val="single" w:sz="4" w:space="0" w:color="auto"/>
            </w:tcBorders>
          </w:tcPr>
          <w:p w14:paraId="48A62CE2" w14:textId="1E4EF4A8" w:rsidR="00255073" w:rsidRPr="007545BC" w:rsidRDefault="00513CE7" w:rsidP="00255073">
            <w:pPr>
              <w:pStyle w:val="acctfourfigures"/>
              <w:tabs>
                <w:tab w:val="clear" w:pos="765"/>
                <w:tab w:val="decimal" w:pos="818"/>
              </w:tabs>
              <w:spacing w:line="240" w:lineRule="auto"/>
              <w:ind w:right="-86" w:firstLine="14"/>
              <w:rPr>
                <w:rFonts w:cs="Times New Roman"/>
                <w:szCs w:val="22"/>
              </w:rPr>
            </w:pPr>
            <w:r w:rsidRPr="00513CE7">
              <w:rPr>
                <w:rFonts w:cs="Times New Roman"/>
                <w:szCs w:val="22"/>
              </w:rPr>
              <w:t>24,712</w:t>
            </w:r>
          </w:p>
        </w:tc>
        <w:tc>
          <w:tcPr>
            <w:tcW w:w="180" w:type="dxa"/>
          </w:tcPr>
          <w:p w14:paraId="2A14BF7B"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7902A24E" w14:textId="2E008F83" w:rsidR="00255073" w:rsidRPr="008C7451" w:rsidRDefault="00255073" w:rsidP="00255073">
            <w:pPr>
              <w:pStyle w:val="acctfourfigures"/>
              <w:tabs>
                <w:tab w:val="clear" w:pos="765"/>
                <w:tab w:val="decimal" w:pos="818"/>
              </w:tabs>
              <w:spacing w:line="240" w:lineRule="auto"/>
              <w:ind w:right="-86" w:firstLine="14"/>
              <w:rPr>
                <w:rFonts w:cs="Times New Roman"/>
                <w:szCs w:val="22"/>
              </w:rPr>
            </w:pPr>
            <w:r w:rsidRPr="00A93C6A">
              <w:rPr>
                <w:rFonts w:cs="Times New Roman"/>
                <w:szCs w:val="22"/>
              </w:rPr>
              <w:t>942</w:t>
            </w:r>
          </w:p>
        </w:tc>
        <w:tc>
          <w:tcPr>
            <w:tcW w:w="180" w:type="dxa"/>
          </w:tcPr>
          <w:p w14:paraId="75197541"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tcPr>
          <w:p w14:paraId="6CB4469B" w14:textId="225C8094" w:rsidR="00255073" w:rsidRPr="007545BC" w:rsidRDefault="00513CE7" w:rsidP="00255073">
            <w:pPr>
              <w:pStyle w:val="acctfourfigures"/>
              <w:tabs>
                <w:tab w:val="clear" w:pos="765"/>
                <w:tab w:val="decimal" w:pos="917"/>
              </w:tabs>
              <w:spacing w:line="240" w:lineRule="auto"/>
              <w:ind w:right="-86" w:firstLine="14"/>
              <w:rPr>
                <w:rFonts w:cs="Times New Roman"/>
                <w:szCs w:val="22"/>
              </w:rPr>
            </w:pPr>
            <w:r w:rsidRPr="00513CE7">
              <w:rPr>
                <w:rFonts w:cs="Times New Roman"/>
                <w:szCs w:val="22"/>
              </w:rPr>
              <w:t>239,375</w:t>
            </w:r>
          </w:p>
        </w:tc>
        <w:tc>
          <w:tcPr>
            <w:tcW w:w="180" w:type="dxa"/>
          </w:tcPr>
          <w:p w14:paraId="5B059C39"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0147108D" w14:textId="5534CA10" w:rsidR="00255073" w:rsidRPr="007545BC" w:rsidRDefault="00255073" w:rsidP="00255073">
            <w:pPr>
              <w:pStyle w:val="acctfourfigures"/>
              <w:tabs>
                <w:tab w:val="clear" w:pos="765"/>
                <w:tab w:val="decimal" w:pos="917"/>
              </w:tabs>
              <w:spacing w:line="240" w:lineRule="auto"/>
              <w:ind w:right="-86" w:firstLine="14"/>
              <w:rPr>
                <w:rFonts w:cs="Times New Roman"/>
                <w:szCs w:val="22"/>
              </w:rPr>
            </w:pPr>
            <w:r w:rsidRPr="00A93C6A">
              <w:rPr>
                <w:rFonts w:cs="Times New Roman"/>
                <w:szCs w:val="22"/>
              </w:rPr>
              <w:t>192,149</w:t>
            </w:r>
          </w:p>
        </w:tc>
      </w:tr>
      <w:tr w:rsidR="00255073" w:rsidRPr="00432F40" w14:paraId="42F9C7E1" w14:textId="77777777" w:rsidTr="00762199">
        <w:trPr>
          <w:cantSplit/>
        </w:trPr>
        <w:tc>
          <w:tcPr>
            <w:tcW w:w="2520" w:type="dxa"/>
          </w:tcPr>
          <w:p w14:paraId="624BE6CC" w14:textId="45F5432A" w:rsidR="00255073" w:rsidRPr="00CF0519" w:rsidRDefault="00255073" w:rsidP="00255073">
            <w:pPr>
              <w:spacing w:line="240" w:lineRule="auto"/>
              <w:ind w:left="195" w:hanging="184"/>
              <w:rPr>
                <w:rFonts w:cstheme="minorBidi"/>
                <w:szCs w:val="28"/>
                <w:lang w:val="en-US" w:bidi="th-TH"/>
              </w:rPr>
            </w:pPr>
            <w:r w:rsidRPr="007545BC">
              <w:rPr>
                <w:rFonts w:cs="Times New Roman"/>
                <w:b/>
                <w:bCs/>
                <w:szCs w:val="22"/>
              </w:rPr>
              <w:t>Total</w:t>
            </w:r>
            <w:r>
              <w:rPr>
                <w:rFonts w:cstheme="minorBidi" w:hint="cs"/>
                <w:b/>
                <w:bCs/>
                <w:szCs w:val="28"/>
                <w:cs/>
                <w:lang w:bidi="th-TH"/>
              </w:rPr>
              <w:t xml:space="preserve"> </w:t>
            </w:r>
          </w:p>
        </w:tc>
        <w:tc>
          <w:tcPr>
            <w:tcW w:w="1080" w:type="dxa"/>
            <w:tcBorders>
              <w:top w:val="single" w:sz="4" w:space="0" w:color="auto"/>
              <w:bottom w:val="double" w:sz="4" w:space="0" w:color="auto"/>
            </w:tcBorders>
          </w:tcPr>
          <w:p w14:paraId="51D2F21D" w14:textId="04E545D4" w:rsidR="00255073" w:rsidRPr="00432F40" w:rsidRDefault="00513CE7" w:rsidP="00255073">
            <w:pPr>
              <w:pStyle w:val="acctfourfigures"/>
              <w:tabs>
                <w:tab w:val="clear" w:pos="765"/>
                <w:tab w:val="decimal" w:pos="917"/>
              </w:tabs>
              <w:spacing w:line="240" w:lineRule="auto"/>
              <w:ind w:right="-86" w:firstLine="14"/>
              <w:rPr>
                <w:rFonts w:cs="Times New Roman"/>
                <w:b/>
                <w:bCs/>
                <w:szCs w:val="22"/>
              </w:rPr>
            </w:pPr>
            <w:r w:rsidRPr="00513CE7">
              <w:rPr>
                <w:rFonts w:cs="Times New Roman"/>
                <w:b/>
                <w:bCs/>
                <w:szCs w:val="22"/>
              </w:rPr>
              <w:t>214,663</w:t>
            </w:r>
          </w:p>
        </w:tc>
        <w:tc>
          <w:tcPr>
            <w:tcW w:w="181" w:type="dxa"/>
          </w:tcPr>
          <w:p w14:paraId="592A5253" w14:textId="7E605CBE" w:rsidR="00255073" w:rsidRPr="00432F40" w:rsidRDefault="00255073" w:rsidP="00255073">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033A7DEB" w14:textId="706E1152" w:rsidR="00255073" w:rsidRPr="0024337A" w:rsidRDefault="00255073" w:rsidP="00255073">
            <w:pPr>
              <w:pStyle w:val="acctfourfigures"/>
              <w:tabs>
                <w:tab w:val="clear" w:pos="765"/>
                <w:tab w:val="decimal" w:pos="917"/>
              </w:tabs>
              <w:spacing w:line="240" w:lineRule="auto"/>
              <w:ind w:right="-86" w:firstLine="14"/>
              <w:rPr>
                <w:rFonts w:cs="Times New Roman"/>
                <w:b/>
                <w:bCs/>
                <w:szCs w:val="22"/>
              </w:rPr>
            </w:pPr>
            <w:r w:rsidRPr="00A93C6A">
              <w:rPr>
                <w:rFonts w:cs="Times New Roman"/>
                <w:b/>
                <w:bCs/>
                <w:szCs w:val="22"/>
              </w:rPr>
              <w:t>191,207</w:t>
            </w:r>
          </w:p>
        </w:tc>
        <w:tc>
          <w:tcPr>
            <w:tcW w:w="184" w:type="dxa"/>
          </w:tcPr>
          <w:p w14:paraId="3B6D677B" w14:textId="77777777" w:rsidR="00255073" w:rsidRPr="00432F40" w:rsidRDefault="00255073" w:rsidP="00255073">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14E1F9D7" w14:textId="4AF1188D" w:rsidR="00255073" w:rsidRPr="00432F40" w:rsidRDefault="00513CE7" w:rsidP="00255073">
            <w:pPr>
              <w:pStyle w:val="acctfourfigures"/>
              <w:tabs>
                <w:tab w:val="clear" w:pos="765"/>
                <w:tab w:val="decimal" w:pos="818"/>
              </w:tabs>
              <w:spacing w:line="240" w:lineRule="auto"/>
              <w:ind w:right="-86" w:firstLine="14"/>
              <w:rPr>
                <w:rFonts w:cs="Times New Roman"/>
                <w:b/>
                <w:bCs/>
                <w:szCs w:val="22"/>
              </w:rPr>
            </w:pPr>
            <w:r w:rsidRPr="00513CE7">
              <w:rPr>
                <w:rFonts w:cs="Times New Roman"/>
                <w:b/>
                <w:bCs/>
                <w:szCs w:val="22"/>
              </w:rPr>
              <w:t>24,712</w:t>
            </w:r>
          </w:p>
        </w:tc>
        <w:tc>
          <w:tcPr>
            <w:tcW w:w="180" w:type="dxa"/>
          </w:tcPr>
          <w:p w14:paraId="3C3A611B" w14:textId="77777777" w:rsidR="00255073" w:rsidRPr="00432F40" w:rsidRDefault="00255073" w:rsidP="00255073">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26AC24E6" w14:textId="668E613D" w:rsidR="00255073" w:rsidRPr="008C7451" w:rsidRDefault="00255073" w:rsidP="00255073">
            <w:pPr>
              <w:pStyle w:val="acctfourfigures"/>
              <w:tabs>
                <w:tab w:val="clear" w:pos="765"/>
                <w:tab w:val="decimal" w:pos="818"/>
              </w:tabs>
              <w:spacing w:line="240" w:lineRule="auto"/>
              <w:ind w:right="-86" w:firstLine="14"/>
              <w:rPr>
                <w:rFonts w:cs="Times New Roman"/>
                <w:b/>
                <w:bCs/>
                <w:szCs w:val="22"/>
              </w:rPr>
            </w:pPr>
            <w:r w:rsidRPr="00A93C6A">
              <w:rPr>
                <w:rFonts w:cs="Times New Roman"/>
                <w:b/>
                <w:bCs/>
                <w:szCs w:val="22"/>
              </w:rPr>
              <w:t>942</w:t>
            </w:r>
          </w:p>
        </w:tc>
        <w:tc>
          <w:tcPr>
            <w:tcW w:w="180" w:type="dxa"/>
          </w:tcPr>
          <w:p w14:paraId="35104819" w14:textId="77777777" w:rsidR="00255073" w:rsidRPr="00432F40" w:rsidRDefault="00255073" w:rsidP="00255073">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CAAB7EE" w14:textId="58F205DD" w:rsidR="00255073" w:rsidRPr="00432F40" w:rsidRDefault="00513CE7" w:rsidP="00255073">
            <w:pPr>
              <w:pStyle w:val="acctfourfigures"/>
              <w:tabs>
                <w:tab w:val="clear" w:pos="765"/>
                <w:tab w:val="decimal" w:pos="917"/>
              </w:tabs>
              <w:spacing w:line="240" w:lineRule="auto"/>
              <w:ind w:right="-86" w:firstLine="14"/>
              <w:rPr>
                <w:rFonts w:cs="Times New Roman"/>
                <w:b/>
                <w:bCs/>
                <w:szCs w:val="22"/>
              </w:rPr>
            </w:pPr>
            <w:r w:rsidRPr="00513CE7">
              <w:rPr>
                <w:rFonts w:cs="Times New Roman"/>
                <w:b/>
                <w:bCs/>
                <w:szCs w:val="22"/>
              </w:rPr>
              <w:t>239,375</w:t>
            </w:r>
          </w:p>
        </w:tc>
        <w:tc>
          <w:tcPr>
            <w:tcW w:w="180" w:type="dxa"/>
          </w:tcPr>
          <w:p w14:paraId="4C5EFEED" w14:textId="77777777" w:rsidR="00255073" w:rsidRPr="00432F40" w:rsidRDefault="00255073" w:rsidP="00255073">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73669F4A" w14:textId="65389F07" w:rsidR="00255073" w:rsidRPr="008C7451" w:rsidRDefault="00255073" w:rsidP="00255073">
            <w:pPr>
              <w:pStyle w:val="acctfourfigures"/>
              <w:tabs>
                <w:tab w:val="clear" w:pos="765"/>
                <w:tab w:val="decimal" w:pos="912"/>
              </w:tabs>
              <w:spacing w:line="240" w:lineRule="auto"/>
              <w:ind w:right="-86" w:firstLine="14"/>
              <w:rPr>
                <w:rFonts w:cs="Times New Roman"/>
                <w:b/>
                <w:bCs/>
                <w:szCs w:val="22"/>
              </w:rPr>
            </w:pPr>
            <w:r w:rsidRPr="00A93C6A">
              <w:rPr>
                <w:rFonts w:cs="Times New Roman"/>
                <w:b/>
                <w:bCs/>
                <w:szCs w:val="22"/>
              </w:rPr>
              <w:t>192,149</w:t>
            </w:r>
          </w:p>
        </w:tc>
      </w:tr>
      <w:tr w:rsidR="00255073" w:rsidRPr="007545BC" w14:paraId="7CA3B173" w14:textId="77777777" w:rsidTr="00762199">
        <w:trPr>
          <w:cantSplit/>
        </w:trPr>
        <w:tc>
          <w:tcPr>
            <w:tcW w:w="2520" w:type="dxa"/>
          </w:tcPr>
          <w:p w14:paraId="6118E2ED" w14:textId="77777777" w:rsidR="00255073" w:rsidRPr="007545BC" w:rsidRDefault="00255073" w:rsidP="00255073">
            <w:pPr>
              <w:spacing w:line="240" w:lineRule="auto"/>
              <w:ind w:left="195" w:hanging="184"/>
              <w:rPr>
                <w:rFonts w:cs="Times New Roman"/>
                <w:szCs w:val="22"/>
              </w:rPr>
            </w:pPr>
          </w:p>
        </w:tc>
        <w:tc>
          <w:tcPr>
            <w:tcW w:w="1080" w:type="dxa"/>
          </w:tcPr>
          <w:p w14:paraId="12C6929D"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66F355D1"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Pr>
          <w:p w14:paraId="20302964"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4" w:type="dxa"/>
          </w:tcPr>
          <w:p w14:paraId="72B09B78"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Pr>
          <w:p w14:paraId="7C4948FF" w14:textId="77777777" w:rsidR="00255073" w:rsidRPr="007545BC" w:rsidRDefault="00255073" w:rsidP="00255073">
            <w:pPr>
              <w:pStyle w:val="acctfourfigures"/>
              <w:tabs>
                <w:tab w:val="clear" w:pos="765"/>
                <w:tab w:val="decimal" w:pos="818"/>
              </w:tabs>
              <w:spacing w:line="240" w:lineRule="auto"/>
              <w:ind w:right="-86" w:firstLine="14"/>
              <w:rPr>
                <w:rFonts w:cs="Times New Roman"/>
                <w:szCs w:val="22"/>
              </w:rPr>
            </w:pPr>
          </w:p>
        </w:tc>
        <w:tc>
          <w:tcPr>
            <w:tcW w:w="180" w:type="dxa"/>
          </w:tcPr>
          <w:p w14:paraId="228248F6"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Pr>
          <w:p w14:paraId="7B35D59D" w14:textId="77777777" w:rsidR="00255073" w:rsidRPr="007545BC" w:rsidRDefault="00255073" w:rsidP="00255073">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50D67A"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Pr>
          <w:p w14:paraId="4740FCA2" w14:textId="77777777" w:rsidR="00255073" w:rsidRPr="007545BC" w:rsidRDefault="00255073" w:rsidP="00255073">
            <w:pPr>
              <w:pStyle w:val="acctfourfigures"/>
              <w:tabs>
                <w:tab w:val="clear" w:pos="765"/>
                <w:tab w:val="decimal" w:pos="917"/>
              </w:tabs>
              <w:spacing w:line="240" w:lineRule="auto"/>
              <w:ind w:right="-86" w:firstLine="14"/>
              <w:rPr>
                <w:rFonts w:cs="Times New Roman"/>
                <w:szCs w:val="22"/>
              </w:rPr>
            </w:pPr>
          </w:p>
        </w:tc>
        <w:tc>
          <w:tcPr>
            <w:tcW w:w="180" w:type="dxa"/>
          </w:tcPr>
          <w:p w14:paraId="2328A56D"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Pr>
          <w:p w14:paraId="695F0084" w14:textId="77777777" w:rsidR="00255073" w:rsidRPr="007545BC" w:rsidRDefault="00255073" w:rsidP="00255073">
            <w:pPr>
              <w:pStyle w:val="acctfourfigures"/>
              <w:tabs>
                <w:tab w:val="clear" w:pos="765"/>
                <w:tab w:val="decimal" w:pos="912"/>
              </w:tabs>
              <w:spacing w:line="240" w:lineRule="auto"/>
              <w:ind w:right="-86" w:firstLine="14"/>
              <w:rPr>
                <w:rFonts w:cs="Times New Roman"/>
                <w:szCs w:val="22"/>
              </w:rPr>
            </w:pPr>
          </w:p>
        </w:tc>
      </w:tr>
      <w:tr w:rsidR="00255073" w:rsidRPr="007545BC" w14:paraId="3E50A2C4" w14:textId="77777777" w:rsidTr="00513CE7">
        <w:trPr>
          <w:cantSplit/>
        </w:trPr>
        <w:tc>
          <w:tcPr>
            <w:tcW w:w="2520" w:type="dxa"/>
          </w:tcPr>
          <w:p w14:paraId="48E53BA8" w14:textId="6294D015" w:rsidR="00255073" w:rsidRPr="007545BC" w:rsidRDefault="00255073" w:rsidP="00255073">
            <w:pPr>
              <w:spacing w:line="240" w:lineRule="auto"/>
              <w:ind w:left="195" w:hanging="184"/>
              <w:rPr>
                <w:rFonts w:cs="Times New Roman"/>
                <w:b/>
                <w:bCs/>
                <w:i/>
                <w:iCs/>
                <w:szCs w:val="22"/>
              </w:rPr>
            </w:pPr>
            <w:r w:rsidRPr="007545BC">
              <w:rPr>
                <w:rFonts w:cs="Times New Roman"/>
                <w:b/>
                <w:bCs/>
                <w:i/>
                <w:iCs/>
                <w:szCs w:val="22"/>
              </w:rPr>
              <w:t>Timing of revenue recognition</w:t>
            </w:r>
          </w:p>
        </w:tc>
        <w:tc>
          <w:tcPr>
            <w:tcW w:w="1080" w:type="dxa"/>
          </w:tcPr>
          <w:p w14:paraId="1D2E6CBB"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190E0D77"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Pr>
          <w:p w14:paraId="4B27454D" w14:textId="25437825"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4" w:type="dxa"/>
          </w:tcPr>
          <w:p w14:paraId="3C9A8838"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Pr>
          <w:p w14:paraId="0F689FBE" w14:textId="77777777" w:rsidR="00255073" w:rsidRPr="007545BC" w:rsidRDefault="00255073" w:rsidP="00255073">
            <w:pPr>
              <w:pStyle w:val="acctfourfigures"/>
              <w:tabs>
                <w:tab w:val="clear" w:pos="765"/>
                <w:tab w:val="decimal" w:pos="818"/>
              </w:tabs>
              <w:spacing w:line="240" w:lineRule="auto"/>
              <w:ind w:right="-86" w:firstLine="14"/>
              <w:rPr>
                <w:rFonts w:cs="Times New Roman"/>
                <w:szCs w:val="22"/>
              </w:rPr>
            </w:pPr>
          </w:p>
        </w:tc>
        <w:tc>
          <w:tcPr>
            <w:tcW w:w="180" w:type="dxa"/>
          </w:tcPr>
          <w:p w14:paraId="3BC4F5DE"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Pr>
          <w:p w14:paraId="0E19282F" w14:textId="77777777" w:rsidR="00255073" w:rsidRPr="007545BC" w:rsidRDefault="00255073" w:rsidP="00255073">
            <w:pPr>
              <w:pStyle w:val="acctfourfigures"/>
              <w:tabs>
                <w:tab w:val="clear" w:pos="765"/>
                <w:tab w:val="decimal" w:pos="823"/>
              </w:tabs>
              <w:spacing w:line="240" w:lineRule="auto"/>
              <w:ind w:right="-86" w:firstLine="14"/>
              <w:rPr>
                <w:rFonts w:cs="Times New Roman"/>
                <w:szCs w:val="22"/>
                <w:lang w:val="en-US"/>
              </w:rPr>
            </w:pPr>
          </w:p>
        </w:tc>
        <w:tc>
          <w:tcPr>
            <w:tcW w:w="180" w:type="dxa"/>
          </w:tcPr>
          <w:p w14:paraId="76274114"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Pr>
          <w:p w14:paraId="5AF88A55" w14:textId="77777777" w:rsidR="00255073" w:rsidRPr="007545BC" w:rsidRDefault="00255073" w:rsidP="00255073">
            <w:pPr>
              <w:pStyle w:val="acctfourfigures"/>
              <w:tabs>
                <w:tab w:val="clear" w:pos="765"/>
                <w:tab w:val="decimal" w:pos="917"/>
              </w:tabs>
              <w:spacing w:line="240" w:lineRule="auto"/>
              <w:ind w:right="-86" w:firstLine="14"/>
              <w:rPr>
                <w:rFonts w:cs="Times New Roman"/>
                <w:szCs w:val="22"/>
              </w:rPr>
            </w:pPr>
          </w:p>
        </w:tc>
        <w:tc>
          <w:tcPr>
            <w:tcW w:w="180" w:type="dxa"/>
          </w:tcPr>
          <w:p w14:paraId="0BDFD8A4"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Pr>
          <w:p w14:paraId="2586C56D" w14:textId="77777777" w:rsidR="00255073" w:rsidRPr="007545BC" w:rsidRDefault="00255073" w:rsidP="00255073">
            <w:pPr>
              <w:pStyle w:val="acctfourfigures"/>
              <w:tabs>
                <w:tab w:val="clear" w:pos="765"/>
                <w:tab w:val="decimal" w:pos="912"/>
              </w:tabs>
              <w:spacing w:line="240" w:lineRule="auto"/>
              <w:ind w:right="-86" w:firstLine="14"/>
              <w:rPr>
                <w:rFonts w:cs="Times New Roman"/>
                <w:szCs w:val="22"/>
              </w:rPr>
            </w:pPr>
          </w:p>
        </w:tc>
      </w:tr>
      <w:tr w:rsidR="00255073" w:rsidRPr="007545BC" w14:paraId="698E0CF9" w14:textId="77777777" w:rsidTr="00513CE7">
        <w:trPr>
          <w:cantSplit/>
        </w:trPr>
        <w:tc>
          <w:tcPr>
            <w:tcW w:w="2520" w:type="dxa"/>
          </w:tcPr>
          <w:p w14:paraId="7B4F7F4C" w14:textId="61930EC8" w:rsidR="00255073" w:rsidRPr="007545BC" w:rsidRDefault="00255073" w:rsidP="00255073">
            <w:pPr>
              <w:spacing w:line="240" w:lineRule="auto"/>
              <w:ind w:left="195" w:hanging="184"/>
              <w:rPr>
                <w:rFonts w:cs="Times New Roman"/>
                <w:szCs w:val="22"/>
              </w:rPr>
            </w:pPr>
            <w:r w:rsidRPr="007545BC">
              <w:rPr>
                <w:rFonts w:cs="Times New Roman"/>
                <w:szCs w:val="22"/>
              </w:rPr>
              <w:t>At a point in time</w:t>
            </w:r>
          </w:p>
        </w:tc>
        <w:tc>
          <w:tcPr>
            <w:tcW w:w="1080" w:type="dxa"/>
          </w:tcPr>
          <w:p w14:paraId="33D38AA2" w14:textId="209BCEAF" w:rsidR="00255073" w:rsidRPr="00513CE7" w:rsidRDefault="006B2BE4" w:rsidP="00255073">
            <w:pPr>
              <w:pStyle w:val="acctfourfigures"/>
              <w:tabs>
                <w:tab w:val="clear" w:pos="765"/>
              </w:tabs>
              <w:spacing w:line="240" w:lineRule="auto"/>
              <w:ind w:firstLine="14"/>
              <w:jc w:val="right"/>
              <w:rPr>
                <w:rFonts w:cs="Times New Roman"/>
                <w:szCs w:val="22"/>
              </w:rPr>
            </w:pPr>
            <w:r w:rsidRPr="006B2BE4">
              <w:rPr>
                <w:rFonts w:cs="Times New Roman"/>
                <w:szCs w:val="22"/>
              </w:rPr>
              <w:t>214,663</w:t>
            </w:r>
          </w:p>
        </w:tc>
        <w:tc>
          <w:tcPr>
            <w:tcW w:w="181" w:type="dxa"/>
          </w:tcPr>
          <w:p w14:paraId="557A44CA" w14:textId="77777777" w:rsidR="00255073" w:rsidRPr="00513CE7" w:rsidRDefault="00255073" w:rsidP="00255073">
            <w:pPr>
              <w:pStyle w:val="acctfourfigures"/>
              <w:tabs>
                <w:tab w:val="clear" w:pos="765"/>
                <w:tab w:val="decimal" w:pos="927"/>
              </w:tabs>
              <w:spacing w:line="240" w:lineRule="auto"/>
              <w:ind w:right="-86" w:firstLine="14"/>
              <w:rPr>
                <w:rFonts w:cs="Times New Roman"/>
                <w:szCs w:val="22"/>
              </w:rPr>
            </w:pPr>
          </w:p>
        </w:tc>
        <w:tc>
          <w:tcPr>
            <w:tcW w:w="1082" w:type="dxa"/>
          </w:tcPr>
          <w:p w14:paraId="4EADCE5A" w14:textId="499B5C51" w:rsidR="00255073" w:rsidRPr="00513CE7" w:rsidRDefault="00255073" w:rsidP="00255073">
            <w:pPr>
              <w:pStyle w:val="acctfourfigures"/>
              <w:tabs>
                <w:tab w:val="clear" w:pos="765"/>
              </w:tabs>
              <w:spacing w:line="240" w:lineRule="auto"/>
              <w:ind w:firstLine="14"/>
              <w:jc w:val="right"/>
              <w:rPr>
                <w:rFonts w:cs="Times New Roman"/>
                <w:szCs w:val="22"/>
              </w:rPr>
            </w:pPr>
            <w:r w:rsidRPr="00513CE7">
              <w:rPr>
                <w:rFonts w:cs="Times New Roman"/>
                <w:szCs w:val="22"/>
              </w:rPr>
              <w:t>191,207</w:t>
            </w:r>
          </w:p>
        </w:tc>
        <w:tc>
          <w:tcPr>
            <w:tcW w:w="184" w:type="dxa"/>
          </w:tcPr>
          <w:p w14:paraId="7CD22BC8" w14:textId="77777777" w:rsidR="00255073" w:rsidRPr="00513CE7" w:rsidRDefault="00255073" w:rsidP="00255073">
            <w:pPr>
              <w:pStyle w:val="acctfourfigures"/>
              <w:tabs>
                <w:tab w:val="clear" w:pos="765"/>
                <w:tab w:val="decimal" w:pos="927"/>
              </w:tabs>
              <w:spacing w:line="240" w:lineRule="auto"/>
              <w:ind w:right="-86" w:firstLine="14"/>
              <w:rPr>
                <w:rFonts w:cs="Times New Roman"/>
                <w:szCs w:val="22"/>
              </w:rPr>
            </w:pPr>
          </w:p>
        </w:tc>
        <w:tc>
          <w:tcPr>
            <w:tcW w:w="986" w:type="dxa"/>
          </w:tcPr>
          <w:p w14:paraId="25E696BD" w14:textId="674260F8" w:rsidR="00255073" w:rsidRPr="00513CE7" w:rsidRDefault="006B2BE4" w:rsidP="00255073">
            <w:pPr>
              <w:pStyle w:val="acctfourfigures"/>
              <w:tabs>
                <w:tab w:val="clear" w:pos="765"/>
                <w:tab w:val="decimal" w:pos="818"/>
              </w:tabs>
              <w:spacing w:line="240" w:lineRule="auto"/>
              <w:ind w:right="-86" w:firstLine="14"/>
              <w:rPr>
                <w:rFonts w:cs="Times New Roman"/>
                <w:szCs w:val="22"/>
              </w:rPr>
            </w:pPr>
            <w:r>
              <w:rPr>
                <w:rFonts w:cs="Times New Roman"/>
                <w:szCs w:val="22"/>
              </w:rPr>
              <w:t>24,200</w:t>
            </w:r>
          </w:p>
        </w:tc>
        <w:tc>
          <w:tcPr>
            <w:tcW w:w="180" w:type="dxa"/>
          </w:tcPr>
          <w:p w14:paraId="1A318689" w14:textId="77777777" w:rsidR="00255073" w:rsidRPr="00513CE7"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Pr>
          <w:p w14:paraId="7903003F" w14:textId="7F355A64" w:rsidR="00255073" w:rsidRPr="00513CE7" w:rsidRDefault="00255073" w:rsidP="00255073">
            <w:pPr>
              <w:pStyle w:val="acctfourfigures"/>
              <w:tabs>
                <w:tab w:val="clear" w:pos="765"/>
              </w:tabs>
              <w:spacing w:line="240" w:lineRule="auto"/>
              <w:ind w:firstLine="14"/>
              <w:jc w:val="right"/>
              <w:rPr>
                <w:rFonts w:cs="Times New Roman"/>
                <w:szCs w:val="22"/>
                <w:lang w:val="en-US"/>
              </w:rPr>
            </w:pPr>
            <w:r w:rsidRPr="00513CE7">
              <w:rPr>
                <w:rFonts w:cs="Times New Roman"/>
                <w:szCs w:val="22"/>
              </w:rPr>
              <w:t>942</w:t>
            </w:r>
          </w:p>
        </w:tc>
        <w:tc>
          <w:tcPr>
            <w:tcW w:w="180" w:type="dxa"/>
          </w:tcPr>
          <w:p w14:paraId="032D5FDC" w14:textId="77777777" w:rsidR="00255073" w:rsidRPr="00513CE7"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Pr>
          <w:p w14:paraId="7EC32ED8" w14:textId="0ADE70E1" w:rsidR="00255073" w:rsidRPr="00513CE7" w:rsidRDefault="006B2BE4" w:rsidP="00255073">
            <w:pPr>
              <w:pStyle w:val="acctfourfigures"/>
              <w:tabs>
                <w:tab w:val="clear" w:pos="765"/>
                <w:tab w:val="decimal" w:pos="917"/>
              </w:tabs>
              <w:spacing w:line="240" w:lineRule="auto"/>
              <w:ind w:right="-86" w:firstLine="14"/>
              <w:rPr>
                <w:rFonts w:cs="Times New Roman"/>
                <w:szCs w:val="22"/>
              </w:rPr>
            </w:pPr>
            <w:r w:rsidRPr="006B2BE4">
              <w:rPr>
                <w:rFonts w:cs="Times New Roman"/>
                <w:szCs w:val="22"/>
              </w:rPr>
              <w:t>238,863</w:t>
            </w:r>
          </w:p>
        </w:tc>
        <w:tc>
          <w:tcPr>
            <w:tcW w:w="180" w:type="dxa"/>
          </w:tcPr>
          <w:p w14:paraId="20E90FF5" w14:textId="77777777" w:rsidR="00255073" w:rsidRPr="00513CE7"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Pr>
          <w:p w14:paraId="2815DB62" w14:textId="4839B9DE" w:rsidR="00255073" w:rsidRPr="00513CE7" w:rsidRDefault="00255073" w:rsidP="00255073">
            <w:pPr>
              <w:pStyle w:val="acctfourfigures"/>
              <w:tabs>
                <w:tab w:val="clear" w:pos="765"/>
                <w:tab w:val="decimal" w:pos="912"/>
              </w:tabs>
              <w:spacing w:line="240" w:lineRule="auto"/>
              <w:ind w:right="-86" w:firstLine="14"/>
              <w:rPr>
                <w:rFonts w:cs="Times New Roman"/>
                <w:szCs w:val="22"/>
              </w:rPr>
            </w:pPr>
            <w:r w:rsidRPr="00513CE7">
              <w:rPr>
                <w:rFonts w:cs="Times New Roman"/>
                <w:szCs w:val="22"/>
              </w:rPr>
              <w:t>192,149</w:t>
            </w:r>
          </w:p>
        </w:tc>
      </w:tr>
      <w:tr w:rsidR="00513CE7" w:rsidRPr="007545BC" w14:paraId="006CCB0E" w14:textId="77777777" w:rsidTr="00513CE7">
        <w:trPr>
          <w:cantSplit/>
        </w:trPr>
        <w:tc>
          <w:tcPr>
            <w:tcW w:w="2520" w:type="dxa"/>
          </w:tcPr>
          <w:p w14:paraId="0A6D73D3" w14:textId="5818B9A8" w:rsidR="00513CE7" w:rsidRPr="007545BC" w:rsidRDefault="00513CE7" w:rsidP="00255073">
            <w:pPr>
              <w:spacing w:line="240" w:lineRule="auto"/>
              <w:ind w:left="195" w:hanging="184"/>
              <w:rPr>
                <w:rFonts w:cs="Times New Roman"/>
                <w:szCs w:val="22"/>
              </w:rPr>
            </w:pPr>
            <w:r>
              <w:rPr>
                <w:rFonts w:cs="Times New Roman"/>
                <w:szCs w:val="22"/>
              </w:rPr>
              <w:t>Over a period of time</w:t>
            </w:r>
          </w:p>
        </w:tc>
        <w:tc>
          <w:tcPr>
            <w:tcW w:w="1080" w:type="dxa"/>
            <w:tcBorders>
              <w:bottom w:val="single" w:sz="4" w:space="0" w:color="auto"/>
            </w:tcBorders>
          </w:tcPr>
          <w:p w14:paraId="24011C34" w14:textId="1FD23153" w:rsidR="00513CE7" w:rsidRPr="006B2BE4" w:rsidRDefault="006B2BE4" w:rsidP="006B2BE4">
            <w:pPr>
              <w:pStyle w:val="BodyText"/>
              <w:tabs>
                <w:tab w:val="decimal" w:pos="644"/>
              </w:tabs>
              <w:spacing w:after="0" w:line="240" w:lineRule="atLeast"/>
              <w:ind w:left="-220" w:right="-268"/>
              <w:rPr>
                <w:rFonts w:cs="Cordia New"/>
                <w:szCs w:val="28"/>
                <w:lang w:val="en-US" w:bidi="th-TH"/>
              </w:rPr>
            </w:pPr>
            <w:r w:rsidRPr="006B2BE4">
              <w:rPr>
                <w:rFonts w:cs="Cordia New"/>
                <w:szCs w:val="28"/>
                <w:lang w:val="en-US" w:bidi="th-TH"/>
              </w:rPr>
              <w:t>-</w:t>
            </w:r>
          </w:p>
        </w:tc>
        <w:tc>
          <w:tcPr>
            <w:tcW w:w="181" w:type="dxa"/>
          </w:tcPr>
          <w:p w14:paraId="59A3B35B" w14:textId="77777777" w:rsidR="00513CE7" w:rsidRPr="00513CE7" w:rsidRDefault="00513CE7" w:rsidP="00255073">
            <w:pPr>
              <w:pStyle w:val="acctfourfigures"/>
              <w:tabs>
                <w:tab w:val="clear" w:pos="765"/>
                <w:tab w:val="decimal" w:pos="927"/>
              </w:tabs>
              <w:spacing w:line="240" w:lineRule="auto"/>
              <w:ind w:right="-86" w:firstLine="14"/>
              <w:rPr>
                <w:rFonts w:cs="Times New Roman"/>
                <w:szCs w:val="22"/>
              </w:rPr>
            </w:pPr>
          </w:p>
        </w:tc>
        <w:tc>
          <w:tcPr>
            <w:tcW w:w="1082" w:type="dxa"/>
            <w:tcBorders>
              <w:bottom w:val="single" w:sz="4" w:space="0" w:color="auto"/>
            </w:tcBorders>
          </w:tcPr>
          <w:p w14:paraId="78249A4C" w14:textId="649D0BA0" w:rsidR="00513CE7" w:rsidRPr="006B2BE4" w:rsidRDefault="006B2BE4" w:rsidP="006B2BE4">
            <w:pPr>
              <w:pStyle w:val="BodyText"/>
              <w:tabs>
                <w:tab w:val="decimal" w:pos="644"/>
              </w:tabs>
              <w:spacing w:after="0" w:line="240" w:lineRule="atLeast"/>
              <w:ind w:left="-220" w:right="-268"/>
              <w:rPr>
                <w:rFonts w:cs="Cordia New"/>
                <w:szCs w:val="28"/>
                <w:lang w:val="en-US" w:bidi="th-TH"/>
              </w:rPr>
            </w:pPr>
            <w:r w:rsidRPr="006B2BE4">
              <w:rPr>
                <w:rFonts w:cs="Cordia New"/>
                <w:szCs w:val="28"/>
                <w:lang w:val="en-US" w:bidi="th-TH"/>
              </w:rPr>
              <w:t>-</w:t>
            </w:r>
          </w:p>
        </w:tc>
        <w:tc>
          <w:tcPr>
            <w:tcW w:w="184" w:type="dxa"/>
          </w:tcPr>
          <w:p w14:paraId="2F40598F" w14:textId="77777777" w:rsidR="00513CE7" w:rsidRPr="00513CE7" w:rsidRDefault="00513CE7" w:rsidP="00255073">
            <w:pPr>
              <w:pStyle w:val="acctfourfigures"/>
              <w:tabs>
                <w:tab w:val="clear" w:pos="765"/>
                <w:tab w:val="decimal" w:pos="927"/>
              </w:tabs>
              <w:spacing w:line="240" w:lineRule="auto"/>
              <w:ind w:right="-86" w:firstLine="14"/>
              <w:rPr>
                <w:rFonts w:cs="Times New Roman"/>
                <w:szCs w:val="22"/>
              </w:rPr>
            </w:pPr>
          </w:p>
        </w:tc>
        <w:tc>
          <w:tcPr>
            <w:tcW w:w="986" w:type="dxa"/>
            <w:tcBorders>
              <w:bottom w:val="single" w:sz="4" w:space="0" w:color="auto"/>
            </w:tcBorders>
          </w:tcPr>
          <w:p w14:paraId="52B897D8" w14:textId="12AE55E2" w:rsidR="00513CE7" w:rsidRPr="00513CE7" w:rsidRDefault="006B2BE4" w:rsidP="00255073">
            <w:pPr>
              <w:pStyle w:val="acctfourfigures"/>
              <w:tabs>
                <w:tab w:val="clear" w:pos="765"/>
                <w:tab w:val="decimal" w:pos="818"/>
              </w:tabs>
              <w:spacing w:line="240" w:lineRule="auto"/>
              <w:ind w:right="-86" w:firstLine="14"/>
              <w:rPr>
                <w:rFonts w:cs="Times New Roman"/>
                <w:szCs w:val="22"/>
              </w:rPr>
            </w:pPr>
            <w:r>
              <w:rPr>
                <w:rFonts w:cs="Times New Roman"/>
                <w:szCs w:val="22"/>
              </w:rPr>
              <w:t>512</w:t>
            </w:r>
          </w:p>
        </w:tc>
        <w:tc>
          <w:tcPr>
            <w:tcW w:w="180" w:type="dxa"/>
          </w:tcPr>
          <w:p w14:paraId="0EA60B98" w14:textId="77777777" w:rsidR="00513CE7" w:rsidRPr="00513CE7" w:rsidRDefault="00513CE7" w:rsidP="00255073">
            <w:pPr>
              <w:pStyle w:val="acctfourfigures"/>
              <w:tabs>
                <w:tab w:val="clear" w:pos="765"/>
                <w:tab w:val="decimal" w:pos="829"/>
              </w:tabs>
              <w:spacing w:line="240" w:lineRule="auto"/>
              <w:ind w:right="-86" w:firstLine="14"/>
              <w:rPr>
                <w:rFonts w:cs="Times New Roman"/>
                <w:szCs w:val="22"/>
              </w:rPr>
            </w:pPr>
          </w:p>
        </w:tc>
        <w:tc>
          <w:tcPr>
            <w:tcW w:w="990" w:type="dxa"/>
            <w:tcBorders>
              <w:bottom w:val="single" w:sz="4" w:space="0" w:color="auto"/>
            </w:tcBorders>
          </w:tcPr>
          <w:p w14:paraId="13177CB2" w14:textId="59BE4B04" w:rsidR="00513CE7" w:rsidRPr="006B2BE4" w:rsidRDefault="006B2BE4" w:rsidP="006B2BE4">
            <w:pPr>
              <w:pStyle w:val="BodyText"/>
              <w:tabs>
                <w:tab w:val="decimal" w:pos="644"/>
              </w:tabs>
              <w:spacing w:after="0" w:line="240" w:lineRule="atLeast"/>
              <w:ind w:left="-220" w:right="-268"/>
              <w:rPr>
                <w:rFonts w:cs="Cordia New"/>
                <w:szCs w:val="28"/>
                <w:lang w:val="en-US" w:bidi="th-TH"/>
              </w:rPr>
            </w:pPr>
            <w:r w:rsidRPr="006B2BE4">
              <w:rPr>
                <w:rFonts w:cs="Cordia New"/>
                <w:szCs w:val="28"/>
                <w:lang w:val="en-US" w:bidi="th-TH"/>
              </w:rPr>
              <w:t>-</w:t>
            </w:r>
          </w:p>
        </w:tc>
        <w:tc>
          <w:tcPr>
            <w:tcW w:w="180" w:type="dxa"/>
          </w:tcPr>
          <w:p w14:paraId="07176E2B" w14:textId="77777777" w:rsidR="00513CE7" w:rsidRPr="006B2BE4" w:rsidRDefault="00513CE7" w:rsidP="006B2BE4">
            <w:pPr>
              <w:pStyle w:val="BodyText"/>
              <w:tabs>
                <w:tab w:val="decimal" w:pos="644"/>
              </w:tabs>
              <w:spacing w:after="0" w:line="240" w:lineRule="atLeast"/>
              <w:ind w:left="-220" w:right="-268"/>
              <w:rPr>
                <w:rFonts w:cs="Cordia New"/>
                <w:szCs w:val="28"/>
                <w:lang w:val="en-US" w:bidi="th-TH"/>
              </w:rPr>
            </w:pPr>
          </w:p>
        </w:tc>
        <w:tc>
          <w:tcPr>
            <w:tcW w:w="1080" w:type="dxa"/>
            <w:tcBorders>
              <w:bottom w:val="single" w:sz="4" w:space="0" w:color="auto"/>
            </w:tcBorders>
          </w:tcPr>
          <w:p w14:paraId="28EA0F43" w14:textId="2C1C69C5" w:rsidR="00513CE7" w:rsidRPr="006B2BE4" w:rsidRDefault="009767F0" w:rsidP="009767F0">
            <w:pPr>
              <w:pStyle w:val="acctfourfigures"/>
              <w:tabs>
                <w:tab w:val="clear" w:pos="765"/>
                <w:tab w:val="decimal" w:pos="917"/>
              </w:tabs>
              <w:spacing w:line="240" w:lineRule="auto"/>
              <w:ind w:right="-86" w:firstLine="14"/>
              <w:rPr>
                <w:rFonts w:cs="Cordia New"/>
                <w:szCs w:val="28"/>
                <w:lang w:val="en-US" w:bidi="th-TH"/>
              </w:rPr>
            </w:pPr>
            <w:r w:rsidRPr="009767F0">
              <w:rPr>
                <w:rFonts w:cs="Times New Roman"/>
                <w:szCs w:val="22"/>
              </w:rPr>
              <w:t>512</w:t>
            </w:r>
          </w:p>
        </w:tc>
        <w:tc>
          <w:tcPr>
            <w:tcW w:w="180" w:type="dxa"/>
          </w:tcPr>
          <w:p w14:paraId="36583430" w14:textId="77777777" w:rsidR="00513CE7" w:rsidRPr="006B2BE4" w:rsidRDefault="00513CE7" w:rsidP="006B2BE4">
            <w:pPr>
              <w:pStyle w:val="BodyText"/>
              <w:tabs>
                <w:tab w:val="decimal" w:pos="644"/>
              </w:tabs>
              <w:spacing w:after="0" w:line="240" w:lineRule="atLeast"/>
              <w:ind w:left="-220" w:right="-268"/>
              <w:rPr>
                <w:rFonts w:cs="Cordia New"/>
                <w:szCs w:val="28"/>
                <w:lang w:val="en-US" w:bidi="th-TH"/>
              </w:rPr>
            </w:pPr>
          </w:p>
        </w:tc>
        <w:tc>
          <w:tcPr>
            <w:tcW w:w="1084" w:type="dxa"/>
            <w:tcBorders>
              <w:bottom w:val="single" w:sz="4" w:space="0" w:color="auto"/>
            </w:tcBorders>
          </w:tcPr>
          <w:p w14:paraId="70D6EDC6" w14:textId="787E150D" w:rsidR="00513CE7" w:rsidRPr="006B2BE4" w:rsidRDefault="006B2BE4" w:rsidP="006B2BE4">
            <w:pPr>
              <w:pStyle w:val="BodyText"/>
              <w:tabs>
                <w:tab w:val="decimal" w:pos="644"/>
              </w:tabs>
              <w:spacing w:after="0" w:line="240" w:lineRule="atLeast"/>
              <w:ind w:left="-220" w:right="-268"/>
              <w:rPr>
                <w:rFonts w:cs="Cordia New"/>
                <w:szCs w:val="28"/>
                <w:lang w:val="en-US" w:bidi="th-TH"/>
              </w:rPr>
            </w:pPr>
            <w:r w:rsidRPr="006B2BE4">
              <w:rPr>
                <w:rFonts w:cs="Cordia New"/>
                <w:szCs w:val="28"/>
                <w:lang w:val="en-US" w:bidi="th-TH"/>
              </w:rPr>
              <w:t>-</w:t>
            </w:r>
          </w:p>
        </w:tc>
      </w:tr>
      <w:tr w:rsidR="00513CE7" w:rsidRPr="007545BC" w14:paraId="3516E0C1" w14:textId="77777777" w:rsidTr="00513CE7">
        <w:trPr>
          <w:cantSplit/>
        </w:trPr>
        <w:tc>
          <w:tcPr>
            <w:tcW w:w="2520" w:type="dxa"/>
          </w:tcPr>
          <w:p w14:paraId="4E6436C6" w14:textId="77777777" w:rsidR="00513CE7" w:rsidRPr="007545BC" w:rsidRDefault="00513CE7" w:rsidP="00255073">
            <w:pPr>
              <w:spacing w:line="240" w:lineRule="auto"/>
              <w:ind w:left="195" w:hanging="184"/>
              <w:rPr>
                <w:rFonts w:cs="Times New Roman"/>
                <w:szCs w:val="22"/>
              </w:rPr>
            </w:pPr>
          </w:p>
        </w:tc>
        <w:tc>
          <w:tcPr>
            <w:tcW w:w="1080" w:type="dxa"/>
            <w:tcBorders>
              <w:top w:val="single" w:sz="4" w:space="0" w:color="auto"/>
              <w:bottom w:val="double" w:sz="4" w:space="0" w:color="auto"/>
            </w:tcBorders>
          </w:tcPr>
          <w:p w14:paraId="75962D95" w14:textId="3F223EDB" w:rsidR="00513CE7" w:rsidRPr="007545BC" w:rsidRDefault="006B2BE4" w:rsidP="00255073">
            <w:pPr>
              <w:pStyle w:val="acctfourfigures"/>
              <w:tabs>
                <w:tab w:val="clear" w:pos="765"/>
              </w:tabs>
              <w:spacing w:line="240" w:lineRule="auto"/>
              <w:ind w:firstLine="14"/>
              <w:jc w:val="right"/>
              <w:rPr>
                <w:rFonts w:cs="Times New Roman"/>
                <w:b/>
                <w:bCs/>
                <w:szCs w:val="22"/>
              </w:rPr>
            </w:pPr>
            <w:r w:rsidRPr="006B2BE4">
              <w:rPr>
                <w:rFonts w:cs="Times New Roman"/>
                <w:b/>
                <w:bCs/>
                <w:szCs w:val="22"/>
              </w:rPr>
              <w:t>214,663</w:t>
            </w:r>
          </w:p>
        </w:tc>
        <w:tc>
          <w:tcPr>
            <w:tcW w:w="181" w:type="dxa"/>
          </w:tcPr>
          <w:p w14:paraId="1D5F9D4D" w14:textId="77777777" w:rsidR="00513CE7" w:rsidRPr="007545BC" w:rsidRDefault="00513CE7" w:rsidP="00255073">
            <w:pPr>
              <w:pStyle w:val="acctfourfigures"/>
              <w:tabs>
                <w:tab w:val="clear" w:pos="765"/>
                <w:tab w:val="decimal" w:pos="927"/>
              </w:tabs>
              <w:spacing w:line="240" w:lineRule="auto"/>
              <w:ind w:right="-86" w:firstLine="14"/>
              <w:rPr>
                <w:rFonts w:cs="Times New Roman"/>
                <w:b/>
                <w:bCs/>
                <w:szCs w:val="22"/>
              </w:rPr>
            </w:pPr>
          </w:p>
        </w:tc>
        <w:tc>
          <w:tcPr>
            <w:tcW w:w="1082" w:type="dxa"/>
            <w:tcBorders>
              <w:top w:val="single" w:sz="4" w:space="0" w:color="auto"/>
              <w:bottom w:val="double" w:sz="4" w:space="0" w:color="auto"/>
            </w:tcBorders>
          </w:tcPr>
          <w:p w14:paraId="7822434C" w14:textId="0D6946CA" w:rsidR="00513CE7" w:rsidRPr="00A93C6A" w:rsidRDefault="006B2BE4" w:rsidP="00255073">
            <w:pPr>
              <w:pStyle w:val="acctfourfigures"/>
              <w:tabs>
                <w:tab w:val="clear" w:pos="765"/>
              </w:tabs>
              <w:spacing w:line="240" w:lineRule="auto"/>
              <w:ind w:firstLine="14"/>
              <w:jc w:val="right"/>
              <w:rPr>
                <w:rFonts w:cs="Times New Roman"/>
                <w:b/>
                <w:bCs/>
                <w:szCs w:val="22"/>
              </w:rPr>
            </w:pPr>
            <w:r>
              <w:rPr>
                <w:rFonts w:cs="Times New Roman"/>
                <w:b/>
                <w:bCs/>
                <w:szCs w:val="22"/>
              </w:rPr>
              <w:t>191,207</w:t>
            </w:r>
          </w:p>
        </w:tc>
        <w:tc>
          <w:tcPr>
            <w:tcW w:w="184" w:type="dxa"/>
          </w:tcPr>
          <w:p w14:paraId="557CC0E1" w14:textId="77777777" w:rsidR="00513CE7" w:rsidRPr="007545BC" w:rsidRDefault="00513CE7" w:rsidP="00255073">
            <w:pPr>
              <w:pStyle w:val="acctfourfigures"/>
              <w:tabs>
                <w:tab w:val="clear" w:pos="765"/>
                <w:tab w:val="decimal" w:pos="927"/>
              </w:tabs>
              <w:spacing w:line="240" w:lineRule="auto"/>
              <w:ind w:right="-86" w:firstLine="14"/>
              <w:rPr>
                <w:rFonts w:cs="Times New Roman"/>
                <w:b/>
                <w:bCs/>
                <w:szCs w:val="22"/>
              </w:rPr>
            </w:pPr>
          </w:p>
        </w:tc>
        <w:tc>
          <w:tcPr>
            <w:tcW w:w="986" w:type="dxa"/>
            <w:tcBorders>
              <w:top w:val="single" w:sz="4" w:space="0" w:color="auto"/>
              <w:bottom w:val="double" w:sz="4" w:space="0" w:color="auto"/>
            </w:tcBorders>
          </w:tcPr>
          <w:p w14:paraId="2E0064C3" w14:textId="3F0FBC79" w:rsidR="00513CE7" w:rsidRPr="007545BC" w:rsidRDefault="006B2BE4" w:rsidP="00255073">
            <w:pPr>
              <w:pStyle w:val="acctfourfigures"/>
              <w:tabs>
                <w:tab w:val="clear" w:pos="765"/>
                <w:tab w:val="decimal" w:pos="818"/>
              </w:tabs>
              <w:spacing w:line="240" w:lineRule="auto"/>
              <w:ind w:right="-86" w:firstLine="14"/>
              <w:rPr>
                <w:rFonts w:cs="Times New Roman"/>
                <w:b/>
                <w:bCs/>
                <w:szCs w:val="22"/>
              </w:rPr>
            </w:pPr>
            <w:r>
              <w:rPr>
                <w:rFonts w:cs="Times New Roman"/>
                <w:b/>
                <w:bCs/>
                <w:szCs w:val="22"/>
              </w:rPr>
              <w:t>24,712</w:t>
            </w:r>
          </w:p>
        </w:tc>
        <w:tc>
          <w:tcPr>
            <w:tcW w:w="180" w:type="dxa"/>
          </w:tcPr>
          <w:p w14:paraId="60264B54" w14:textId="77777777" w:rsidR="00513CE7" w:rsidRPr="007545BC" w:rsidRDefault="00513CE7" w:rsidP="00255073">
            <w:pPr>
              <w:pStyle w:val="acctfourfigures"/>
              <w:tabs>
                <w:tab w:val="clear" w:pos="765"/>
                <w:tab w:val="decimal" w:pos="829"/>
              </w:tabs>
              <w:spacing w:line="240" w:lineRule="auto"/>
              <w:ind w:right="-86" w:firstLine="14"/>
              <w:rPr>
                <w:rFonts w:cs="Times New Roman"/>
                <w:b/>
                <w:bCs/>
                <w:szCs w:val="22"/>
              </w:rPr>
            </w:pPr>
          </w:p>
        </w:tc>
        <w:tc>
          <w:tcPr>
            <w:tcW w:w="990" w:type="dxa"/>
            <w:tcBorders>
              <w:top w:val="single" w:sz="4" w:space="0" w:color="auto"/>
              <w:bottom w:val="double" w:sz="4" w:space="0" w:color="auto"/>
            </w:tcBorders>
          </w:tcPr>
          <w:p w14:paraId="3824C216" w14:textId="09F17B4F" w:rsidR="00513CE7" w:rsidRPr="00A93C6A" w:rsidRDefault="006B2BE4" w:rsidP="00255073">
            <w:pPr>
              <w:pStyle w:val="acctfourfigures"/>
              <w:tabs>
                <w:tab w:val="clear" w:pos="765"/>
              </w:tabs>
              <w:spacing w:line="240" w:lineRule="auto"/>
              <w:ind w:firstLine="14"/>
              <w:jc w:val="right"/>
              <w:rPr>
                <w:rFonts w:cs="Times New Roman"/>
                <w:b/>
                <w:bCs/>
                <w:szCs w:val="22"/>
              </w:rPr>
            </w:pPr>
            <w:r>
              <w:rPr>
                <w:rFonts w:cs="Times New Roman"/>
                <w:b/>
                <w:bCs/>
                <w:szCs w:val="22"/>
              </w:rPr>
              <w:t>942</w:t>
            </w:r>
          </w:p>
        </w:tc>
        <w:tc>
          <w:tcPr>
            <w:tcW w:w="180" w:type="dxa"/>
          </w:tcPr>
          <w:p w14:paraId="7536A765" w14:textId="77777777" w:rsidR="00513CE7" w:rsidRPr="007545BC" w:rsidRDefault="00513CE7" w:rsidP="00255073">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tcPr>
          <w:p w14:paraId="4CC0D2FD" w14:textId="19F763E3" w:rsidR="00513CE7" w:rsidRPr="007545BC" w:rsidRDefault="006B2BE4" w:rsidP="00255073">
            <w:pPr>
              <w:pStyle w:val="acctfourfigures"/>
              <w:tabs>
                <w:tab w:val="clear" w:pos="765"/>
                <w:tab w:val="decimal" w:pos="917"/>
              </w:tabs>
              <w:spacing w:line="240" w:lineRule="auto"/>
              <w:ind w:right="-86" w:firstLine="14"/>
              <w:rPr>
                <w:rFonts w:cs="Times New Roman"/>
                <w:b/>
                <w:bCs/>
                <w:szCs w:val="22"/>
              </w:rPr>
            </w:pPr>
            <w:r w:rsidRPr="006B2BE4">
              <w:rPr>
                <w:rFonts w:cs="Times New Roman"/>
                <w:b/>
                <w:bCs/>
                <w:szCs w:val="22"/>
              </w:rPr>
              <w:t>239,375</w:t>
            </w:r>
          </w:p>
        </w:tc>
        <w:tc>
          <w:tcPr>
            <w:tcW w:w="180" w:type="dxa"/>
          </w:tcPr>
          <w:p w14:paraId="1C6B1326" w14:textId="77777777" w:rsidR="00513CE7" w:rsidRPr="007545BC" w:rsidRDefault="00513CE7" w:rsidP="00255073">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tcPr>
          <w:p w14:paraId="52CA471C" w14:textId="4810CD09" w:rsidR="00513CE7" w:rsidRPr="00A93C6A" w:rsidRDefault="006B2BE4" w:rsidP="00255073">
            <w:pPr>
              <w:pStyle w:val="acctfourfigures"/>
              <w:tabs>
                <w:tab w:val="clear" w:pos="765"/>
                <w:tab w:val="decimal" w:pos="912"/>
              </w:tabs>
              <w:spacing w:line="240" w:lineRule="auto"/>
              <w:ind w:right="-86" w:firstLine="14"/>
              <w:rPr>
                <w:rFonts w:cs="Times New Roman"/>
                <w:b/>
                <w:bCs/>
                <w:szCs w:val="22"/>
              </w:rPr>
            </w:pPr>
            <w:r>
              <w:rPr>
                <w:rFonts w:cs="Times New Roman"/>
                <w:b/>
                <w:bCs/>
                <w:szCs w:val="22"/>
              </w:rPr>
              <w:t>192,149</w:t>
            </w:r>
          </w:p>
        </w:tc>
      </w:tr>
      <w:tr w:rsidR="00255073" w:rsidRPr="007545BC" w14:paraId="03F48BFF" w14:textId="77777777" w:rsidTr="00762199">
        <w:trPr>
          <w:cantSplit/>
        </w:trPr>
        <w:tc>
          <w:tcPr>
            <w:tcW w:w="2520" w:type="dxa"/>
          </w:tcPr>
          <w:p w14:paraId="762697B0" w14:textId="77777777" w:rsidR="00255073" w:rsidRPr="007545BC" w:rsidRDefault="00255073" w:rsidP="00255073">
            <w:pPr>
              <w:spacing w:line="240" w:lineRule="auto"/>
              <w:ind w:left="195" w:hanging="184"/>
              <w:rPr>
                <w:rFonts w:cs="Times New Roman"/>
                <w:szCs w:val="22"/>
              </w:rPr>
            </w:pPr>
          </w:p>
        </w:tc>
        <w:tc>
          <w:tcPr>
            <w:tcW w:w="1080" w:type="dxa"/>
            <w:tcBorders>
              <w:top w:val="double" w:sz="4" w:space="0" w:color="auto"/>
            </w:tcBorders>
          </w:tcPr>
          <w:p w14:paraId="41962363"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37D86EE6"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Borders>
              <w:top w:val="double" w:sz="4" w:space="0" w:color="auto"/>
            </w:tcBorders>
          </w:tcPr>
          <w:p w14:paraId="0523308B"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4" w:type="dxa"/>
          </w:tcPr>
          <w:p w14:paraId="320A06CF"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Borders>
              <w:top w:val="double" w:sz="4" w:space="0" w:color="auto"/>
            </w:tcBorders>
          </w:tcPr>
          <w:p w14:paraId="45B40386" w14:textId="77777777" w:rsidR="00255073" w:rsidRPr="007545BC" w:rsidRDefault="00255073" w:rsidP="00255073">
            <w:pPr>
              <w:pStyle w:val="acctfourfigures"/>
              <w:tabs>
                <w:tab w:val="clear" w:pos="765"/>
                <w:tab w:val="decimal" w:pos="818"/>
              </w:tabs>
              <w:spacing w:line="240" w:lineRule="auto"/>
              <w:ind w:right="-86" w:firstLine="14"/>
              <w:rPr>
                <w:rFonts w:cs="Times New Roman"/>
                <w:szCs w:val="22"/>
              </w:rPr>
            </w:pPr>
          </w:p>
        </w:tc>
        <w:tc>
          <w:tcPr>
            <w:tcW w:w="180" w:type="dxa"/>
          </w:tcPr>
          <w:p w14:paraId="25F7FABB"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Borders>
              <w:top w:val="double" w:sz="4" w:space="0" w:color="auto"/>
            </w:tcBorders>
          </w:tcPr>
          <w:p w14:paraId="355AA39D" w14:textId="77777777" w:rsidR="00255073" w:rsidRPr="007545BC" w:rsidRDefault="00255073" w:rsidP="00255073">
            <w:pPr>
              <w:pStyle w:val="acctfourfigures"/>
              <w:tabs>
                <w:tab w:val="clear" w:pos="765"/>
                <w:tab w:val="decimal" w:pos="823"/>
              </w:tabs>
              <w:spacing w:line="240" w:lineRule="auto"/>
              <w:ind w:right="-86" w:firstLine="14"/>
              <w:rPr>
                <w:rFonts w:cs="Times New Roman"/>
                <w:szCs w:val="22"/>
                <w:lang w:val="en-US"/>
              </w:rPr>
            </w:pPr>
          </w:p>
        </w:tc>
        <w:tc>
          <w:tcPr>
            <w:tcW w:w="180" w:type="dxa"/>
          </w:tcPr>
          <w:p w14:paraId="7143830B"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46072200" w14:textId="77777777" w:rsidR="00255073" w:rsidRPr="007545BC" w:rsidRDefault="00255073" w:rsidP="00255073">
            <w:pPr>
              <w:pStyle w:val="acctfourfigures"/>
              <w:tabs>
                <w:tab w:val="clear" w:pos="765"/>
                <w:tab w:val="decimal" w:pos="917"/>
              </w:tabs>
              <w:spacing w:line="240" w:lineRule="auto"/>
              <w:ind w:right="-86" w:firstLine="14"/>
              <w:rPr>
                <w:rFonts w:cs="Times New Roman"/>
                <w:szCs w:val="22"/>
              </w:rPr>
            </w:pPr>
          </w:p>
        </w:tc>
        <w:tc>
          <w:tcPr>
            <w:tcW w:w="180" w:type="dxa"/>
          </w:tcPr>
          <w:p w14:paraId="1AB02E26"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73E71A9A" w14:textId="77777777" w:rsidR="00255073" w:rsidRPr="007545BC" w:rsidRDefault="00255073" w:rsidP="00255073">
            <w:pPr>
              <w:pStyle w:val="acctfourfigures"/>
              <w:tabs>
                <w:tab w:val="clear" w:pos="765"/>
                <w:tab w:val="decimal" w:pos="912"/>
              </w:tabs>
              <w:spacing w:line="240" w:lineRule="auto"/>
              <w:ind w:right="-86" w:firstLine="14"/>
              <w:rPr>
                <w:rFonts w:cs="Times New Roman"/>
                <w:szCs w:val="22"/>
              </w:rPr>
            </w:pPr>
          </w:p>
        </w:tc>
      </w:tr>
      <w:tr w:rsidR="00255073" w:rsidRPr="007545BC" w14:paraId="22A032DC" w14:textId="77777777" w:rsidTr="006E69D1">
        <w:trPr>
          <w:cantSplit/>
        </w:trPr>
        <w:tc>
          <w:tcPr>
            <w:tcW w:w="2520" w:type="dxa"/>
          </w:tcPr>
          <w:p w14:paraId="7657937E" w14:textId="20EAF375" w:rsidR="00255073" w:rsidRPr="007545BC" w:rsidRDefault="00255073" w:rsidP="00255073">
            <w:pPr>
              <w:spacing w:line="240" w:lineRule="auto"/>
              <w:ind w:left="195" w:hanging="184"/>
              <w:rPr>
                <w:rFonts w:cs="Times New Roman"/>
                <w:szCs w:val="22"/>
              </w:rPr>
            </w:pPr>
            <w:r w:rsidRPr="007545BC">
              <w:rPr>
                <w:rFonts w:cs="Times New Roman"/>
                <w:szCs w:val="22"/>
              </w:rPr>
              <w:t>Profit (loss) before income tax expense</w:t>
            </w:r>
          </w:p>
        </w:tc>
        <w:tc>
          <w:tcPr>
            <w:tcW w:w="1080" w:type="dxa"/>
          </w:tcPr>
          <w:p w14:paraId="43C1DCFA" w14:textId="77777777" w:rsidR="00255073" w:rsidRDefault="00255073" w:rsidP="00255073">
            <w:pPr>
              <w:pStyle w:val="acctfourfigures"/>
              <w:tabs>
                <w:tab w:val="clear" w:pos="765"/>
                <w:tab w:val="decimal" w:pos="917"/>
              </w:tabs>
              <w:spacing w:line="240" w:lineRule="auto"/>
              <w:ind w:right="-86" w:firstLine="14"/>
              <w:rPr>
                <w:rFonts w:cs="Times New Roman"/>
                <w:szCs w:val="22"/>
              </w:rPr>
            </w:pPr>
          </w:p>
          <w:p w14:paraId="18C24562" w14:textId="40936D36" w:rsidR="006B2BE4" w:rsidRPr="007545BC" w:rsidRDefault="006B2BE4" w:rsidP="00255073">
            <w:pPr>
              <w:pStyle w:val="acctfourfigures"/>
              <w:tabs>
                <w:tab w:val="clear" w:pos="765"/>
                <w:tab w:val="decimal" w:pos="917"/>
              </w:tabs>
              <w:spacing w:line="240" w:lineRule="auto"/>
              <w:ind w:right="-86" w:firstLine="14"/>
              <w:rPr>
                <w:rFonts w:cs="Times New Roman"/>
                <w:szCs w:val="22"/>
              </w:rPr>
            </w:pPr>
            <w:r w:rsidRPr="006B2BE4">
              <w:rPr>
                <w:rFonts w:cs="Times New Roman"/>
                <w:szCs w:val="22"/>
              </w:rPr>
              <w:t>24,164</w:t>
            </w:r>
          </w:p>
        </w:tc>
        <w:tc>
          <w:tcPr>
            <w:tcW w:w="181" w:type="dxa"/>
          </w:tcPr>
          <w:p w14:paraId="6FEC76C6"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Pr>
          <w:p w14:paraId="68316E0F" w14:textId="77777777" w:rsidR="00255073" w:rsidRDefault="00255073" w:rsidP="00255073">
            <w:pPr>
              <w:pStyle w:val="acctfourfigures"/>
              <w:tabs>
                <w:tab w:val="clear" w:pos="765"/>
                <w:tab w:val="decimal" w:pos="910"/>
              </w:tabs>
              <w:spacing w:line="240" w:lineRule="auto"/>
              <w:ind w:right="-86" w:firstLine="14"/>
            </w:pPr>
          </w:p>
          <w:p w14:paraId="5D957048" w14:textId="4B581F19" w:rsidR="00255073" w:rsidRPr="008C7451" w:rsidRDefault="00255073" w:rsidP="00255073">
            <w:pPr>
              <w:pStyle w:val="acctfourfigures"/>
              <w:tabs>
                <w:tab w:val="clear" w:pos="765"/>
                <w:tab w:val="decimal" w:pos="917"/>
              </w:tabs>
              <w:spacing w:line="240" w:lineRule="auto"/>
              <w:ind w:right="-86" w:firstLine="14"/>
              <w:rPr>
                <w:rFonts w:cs="Times New Roman"/>
                <w:szCs w:val="22"/>
                <w:lang w:val="en-US"/>
              </w:rPr>
            </w:pPr>
            <w:r w:rsidRPr="0059294E">
              <w:t>5,557</w:t>
            </w:r>
          </w:p>
        </w:tc>
        <w:tc>
          <w:tcPr>
            <w:tcW w:w="184" w:type="dxa"/>
            <w:vAlign w:val="bottom"/>
          </w:tcPr>
          <w:p w14:paraId="490158CA"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53B82708" w14:textId="2AA3D840" w:rsidR="00255073" w:rsidRPr="007545BC" w:rsidRDefault="006B2BE4" w:rsidP="00255073">
            <w:pPr>
              <w:pStyle w:val="acctfourfigures"/>
              <w:tabs>
                <w:tab w:val="clear" w:pos="765"/>
                <w:tab w:val="decimal" w:pos="818"/>
              </w:tabs>
              <w:spacing w:line="240" w:lineRule="auto"/>
              <w:ind w:right="-86" w:firstLine="14"/>
              <w:rPr>
                <w:rFonts w:cs="Times New Roman"/>
                <w:szCs w:val="22"/>
              </w:rPr>
            </w:pPr>
            <w:r w:rsidRPr="006B2BE4">
              <w:rPr>
                <w:rFonts w:cs="Times New Roman"/>
                <w:szCs w:val="22"/>
              </w:rPr>
              <w:t>3,916</w:t>
            </w:r>
          </w:p>
        </w:tc>
        <w:tc>
          <w:tcPr>
            <w:tcW w:w="180" w:type="dxa"/>
            <w:vAlign w:val="bottom"/>
          </w:tcPr>
          <w:p w14:paraId="5ABE3C17"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Pr>
          <w:p w14:paraId="3CD9AA7C" w14:textId="77777777" w:rsidR="00255073" w:rsidRDefault="00255073" w:rsidP="00255073">
            <w:pPr>
              <w:pStyle w:val="acctfourfigures"/>
              <w:tabs>
                <w:tab w:val="clear" w:pos="765"/>
                <w:tab w:val="decimal" w:pos="818"/>
              </w:tabs>
              <w:spacing w:line="240" w:lineRule="auto"/>
              <w:ind w:right="-86" w:firstLine="14"/>
            </w:pPr>
          </w:p>
          <w:p w14:paraId="4F14248F" w14:textId="056E3024" w:rsidR="00255073" w:rsidRPr="007545BC" w:rsidRDefault="00255073" w:rsidP="00255073">
            <w:pPr>
              <w:pStyle w:val="acctfourfigures"/>
              <w:tabs>
                <w:tab w:val="clear" w:pos="765"/>
                <w:tab w:val="decimal" w:pos="818"/>
              </w:tabs>
              <w:spacing w:line="240" w:lineRule="auto"/>
              <w:ind w:right="-86" w:firstLine="14"/>
              <w:rPr>
                <w:rFonts w:cs="Times New Roman"/>
                <w:szCs w:val="22"/>
                <w:lang w:val="en-US"/>
              </w:rPr>
            </w:pPr>
            <w:r w:rsidRPr="00E270C1">
              <w:t>(1,190)</w:t>
            </w:r>
          </w:p>
        </w:tc>
        <w:tc>
          <w:tcPr>
            <w:tcW w:w="180" w:type="dxa"/>
            <w:vAlign w:val="bottom"/>
          </w:tcPr>
          <w:p w14:paraId="52CB527F"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vAlign w:val="bottom"/>
          </w:tcPr>
          <w:p w14:paraId="5D28B617" w14:textId="5FBB1542" w:rsidR="00255073" w:rsidRPr="007545BC" w:rsidRDefault="006B2BE4" w:rsidP="00255073">
            <w:pPr>
              <w:pStyle w:val="acctfourfigures"/>
              <w:tabs>
                <w:tab w:val="clear" w:pos="765"/>
                <w:tab w:val="decimal" w:pos="917"/>
              </w:tabs>
              <w:spacing w:line="240" w:lineRule="auto"/>
              <w:ind w:right="-86" w:firstLine="14"/>
              <w:rPr>
                <w:rFonts w:cs="Times New Roman"/>
                <w:szCs w:val="22"/>
              </w:rPr>
            </w:pPr>
            <w:r w:rsidRPr="006B2BE4">
              <w:rPr>
                <w:rFonts w:cs="Times New Roman"/>
                <w:szCs w:val="22"/>
              </w:rPr>
              <w:t>28,080</w:t>
            </w:r>
          </w:p>
        </w:tc>
        <w:tc>
          <w:tcPr>
            <w:tcW w:w="180" w:type="dxa"/>
            <w:vAlign w:val="bottom"/>
          </w:tcPr>
          <w:p w14:paraId="7DDE7608"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Pr>
          <w:p w14:paraId="699C49D2" w14:textId="77777777" w:rsidR="00255073" w:rsidRPr="00645FF2" w:rsidRDefault="00255073" w:rsidP="00255073">
            <w:pPr>
              <w:pStyle w:val="acctfourfigures"/>
              <w:tabs>
                <w:tab w:val="clear" w:pos="765"/>
                <w:tab w:val="decimal" w:pos="917"/>
              </w:tabs>
              <w:spacing w:line="240" w:lineRule="auto"/>
              <w:ind w:right="-86" w:firstLine="14"/>
              <w:rPr>
                <w:rFonts w:cs="Times New Roman"/>
                <w:szCs w:val="22"/>
              </w:rPr>
            </w:pPr>
          </w:p>
          <w:p w14:paraId="5A62FD67" w14:textId="2BC8E4C4" w:rsidR="00255073" w:rsidRPr="00387C4D" w:rsidRDefault="00255073" w:rsidP="00255073">
            <w:pPr>
              <w:pStyle w:val="acctfourfigures"/>
              <w:tabs>
                <w:tab w:val="clear" w:pos="765"/>
                <w:tab w:val="decimal" w:pos="917"/>
              </w:tabs>
              <w:spacing w:line="240" w:lineRule="auto"/>
              <w:ind w:right="-86" w:firstLine="14"/>
              <w:rPr>
                <w:rFonts w:cs="Times New Roman"/>
                <w:szCs w:val="22"/>
              </w:rPr>
            </w:pPr>
            <w:r w:rsidRPr="00645FF2">
              <w:rPr>
                <w:rFonts w:cs="Times New Roman"/>
                <w:szCs w:val="22"/>
                <w:cs/>
                <w:lang w:bidi="th-TH"/>
              </w:rPr>
              <w:t>4</w:t>
            </w:r>
            <w:r w:rsidRPr="00645FF2">
              <w:rPr>
                <w:rFonts w:cs="Times New Roman"/>
                <w:szCs w:val="22"/>
              </w:rPr>
              <w:t>,</w:t>
            </w:r>
            <w:r w:rsidRPr="00645FF2">
              <w:rPr>
                <w:rFonts w:cs="Times New Roman"/>
                <w:szCs w:val="22"/>
                <w:cs/>
                <w:lang w:bidi="th-TH"/>
              </w:rPr>
              <w:t>367</w:t>
            </w:r>
          </w:p>
        </w:tc>
      </w:tr>
      <w:tr w:rsidR="00255073" w:rsidRPr="007545BC" w14:paraId="75466D5E" w14:textId="77777777" w:rsidTr="006E69D1">
        <w:trPr>
          <w:cantSplit/>
        </w:trPr>
        <w:tc>
          <w:tcPr>
            <w:tcW w:w="2520" w:type="dxa"/>
          </w:tcPr>
          <w:p w14:paraId="551B744D" w14:textId="0515A463" w:rsidR="00255073" w:rsidRPr="007545BC" w:rsidRDefault="00255073" w:rsidP="00255073">
            <w:pPr>
              <w:spacing w:line="240" w:lineRule="auto"/>
              <w:ind w:left="195" w:hanging="184"/>
              <w:rPr>
                <w:rFonts w:cs="Times New Roman"/>
                <w:szCs w:val="22"/>
              </w:rPr>
            </w:pPr>
            <w:r>
              <w:rPr>
                <w:szCs w:val="28"/>
                <w:lang w:val="en-US" w:bidi="th-TH"/>
              </w:rPr>
              <w:t>T</w:t>
            </w:r>
            <w:r w:rsidRPr="007545BC">
              <w:rPr>
                <w:rFonts w:cs="Times New Roman"/>
                <w:szCs w:val="22"/>
              </w:rPr>
              <w:t xml:space="preserve">ax </w:t>
            </w:r>
            <w:r>
              <w:rPr>
                <w:rFonts w:cs="Times New Roman"/>
                <w:szCs w:val="22"/>
              </w:rPr>
              <w:t>expense</w:t>
            </w:r>
          </w:p>
        </w:tc>
        <w:tc>
          <w:tcPr>
            <w:tcW w:w="1080" w:type="dxa"/>
          </w:tcPr>
          <w:p w14:paraId="19499886" w14:textId="43634223"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376D0B65"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vAlign w:val="bottom"/>
          </w:tcPr>
          <w:p w14:paraId="6D5AFCCD" w14:textId="01E83FFA" w:rsidR="00255073" w:rsidRPr="008C7451" w:rsidRDefault="00255073" w:rsidP="00255073">
            <w:pPr>
              <w:pStyle w:val="acctfourfigures"/>
              <w:tabs>
                <w:tab w:val="clear" w:pos="765"/>
                <w:tab w:val="decimal" w:pos="554"/>
              </w:tabs>
              <w:spacing w:line="240" w:lineRule="auto"/>
              <w:ind w:right="-86" w:firstLine="14"/>
              <w:rPr>
                <w:rFonts w:cs="Times New Roman"/>
                <w:szCs w:val="22"/>
                <w:lang w:val="en-US"/>
              </w:rPr>
            </w:pPr>
          </w:p>
        </w:tc>
        <w:tc>
          <w:tcPr>
            <w:tcW w:w="184" w:type="dxa"/>
            <w:vAlign w:val="bottom"/>
          </w:tcPr>
          <w:p w14:paraId="56A13FE1"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vAlign w:val="bottom"/>
          </w:tcPr>
          <w:p w14:paraId="031C7AE0" w14:textId="335A7A50" w:rsidR="00255073" w:rsidRPr="007545BC" w:rsidRDefault="00255073" w:rsidP="00255073">
            <w:pPr>
              <w:pStyle w:val="acctfourfigures"/>
              <w:tabs>
                <w:tab w:val="clear" w:pos="765"/>
                <w:tab w:val="decimal" w:pos="549"/>
              </w:tabs>
              <w:spacing w:line="240" w:lineRule="auto"/>
              <w:ind w:right="-86" w:firstLine="14"/>
              <w:rPr>
                <w:rFonts w:cs="Times New Roman"/>
                <w:szCs w:val="22"/>
              </w:rPr>
            </w:pPr>
          </w:p>
        </w:tc>
        <w:tc>
          <w:tcPr>
            <w:tcW w:w="180" w:type="dxa"/>
            <w:vAlign w:val="bottom"/>
          </w:tcPr>
          <w:p w14:paraId="76A29892"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vAlign w:val="bottom"/>
          </w:tcPr>
          <w:p w14:paraId="56C417E5" w14:textId="021BDC8A" w:rsidR="00255073" w:rsidRPr="007545BC" w:rsidRDefault="00255073" w:rsidP="00255073">
            <w:pPr>
              <w:pStyle w:val="acctfourfigures"/>
              <w:tabs>
                <w:tab w:val="clear" w:pos="765"/>
                <w:tab w:val="decimal" w:pos="554"/>
              </w:tabs>
              <w:spacing w:line="240" w:lineRule="auto"/>
              <w:ind w:right="-86" w:firstLine="14"/>
              <w:rPr>
                <w:rFonts w:cs="Times New Roman"/>
                <w:szCs w:val="22"/>
                <w:lang w:val="en-US"/>
              </w:rPr>
            </w:pPr>
          </w:p>
        </w:tc>
        <w:tc>
          <w:tcPr>
            <w:tcW w:w="180" w:type="dxa"/>
            <w:vAlign w:val="bottom"/>
          </w:tcPr>
          <w:p w14:paraId="3BD58A87"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Borders>
              <w:bottom w:val="single" w:sz="4" w:space="0" w:color="auto"/>
            </w:tcBorders>
            <w:vAlign w:val="bottom"/>
          </w:tcPr>
          <w:p w14:paraId="0A302AD2" w14:textId="566E9130" w:rsidR="00255073" w:rsidRPr="007545BC" w:rsidRDefault="006B2BE4" w:rsidP="00255073">
            <w:pPr>
              <w:pStyle w:val="acctfourfigures"/>
              <w:tabs>
                <w:tab w:val="clear" w:pos="765"/>
                <w:tab w:val="decimal" w:pos="917"/>
              </w:tabs>
              <w:spacing w:line="240" w:lineRule="auto"/>
              <w:ind w:right="-86" w:firstLine="14"/>
              <w:rPr>
                <w:rFonts w:cs="Times New Roman"/>
                <w:szCs w:val="22"/>
              </w:rPr>
            </w:pPr>
            <w:r w:rsidRPr="006B2BE4">
              <w:rPr>
                <w:rFonts w:cs="Times New Roman"/>
                <w:szCs w:val="22"/>
              </w:rPr>
              <w:t>(3,984)</w:t>
            </w:r>
          </w:p>
        </w:tc>
        <w:tc>
          <w:tcPr>
            <w:tcW w:w="180" w:type="dxa"/>
            <w:vAlign w:val="bottom"/>
          </w:tcPr>
          <w:p w14:paraId="74E78298"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Borders>
              <w:bottom w:val="single" w:sz="4" w:space="0" w:color="auto"/>
            </w:tcBorders>
          </w:tcPr>
          <w:p w14:paraId="7089E5EB" w14:textId="54FD071F" w:rsidR="00255073" w:rsidRPr="00387C4D" w:rsidRDefault="00255073" w:rsidP="00255073">
            <w:pPr>
              <w:pStyle w:val="acctfourfigures"/>
              <w:tabs>
                <w:tab w:val="clear" w:pos="765"/>
                <w:tab w:val="decimal" w:pos="917"/>
              </w:tabs>
              <w:spacing w:line="240" w:lineRule="auto"/>
              <w:ind w:right="-86" w:firstLine="14"/>
              <w:rPr>
                <w:rFonts w:cs="Times New Roman"/>
                <w:szCs w:val="22"/>
              </w:rPr>
            </w:pPr>
            <w:r w:rsidRPr="00645FF2">
              <w:rPr>
                <w:rFonts w:cs="Times New Roman"/>
                <w:szCs w:val="22"/>
              </w:rPr>
              <w:t>(649)</w:t>
            </w:r>
          </w:p>
        </w:tc>
      </w:tr>
      <w:tr w:rsidR="00255073" w:rsidRPr="007545BC" w14:paraId="4B4D63A1" w14:textId="77777777" w:rsidTr="00255073">
        <w:trPr>
          <w:cantSplit/>
        </w:trPr>
        <w:tc>
          <w:tcPr>
            <w:tcW w:w="2520" w:type="dxa"/>
          </w:tcPr>
          <w:p w14:paraId="06B89758" w14:textId="3DFE0BE6" w:rsidR="00255073" w:rsidRPr="007545BC" w:rsidRDefault="00255073" w:rsidP="00255073">
            <w:pPr>
              <w:spacing w:line="240" w:lineRule="auto"/>
              <w:ind w:left="195" w:hanging="184"/>
              <w:rPr>
                <w:rFonts w:cs="Times New Roman"/>
                <w:b/>
                <w:bCs/>
                <w:szCs w:val="22"/>
              </w:rPr>
            </w:pPr>
            <w:r w:rsidRPr="007545BC">
              <w:rPr>
                <w:rFonts w:cs="Times New Roman"/>
                <w:b/>
                <w:bCs/>
                <w:szCs w:val="22"/>
              </w:rPr>
              <w:t>Profit</w:t>
            </w:r>
            <w:r w:rsidR="000A54E3">
              <w:rPr>
                <w:rFonts w:cs="Times New Roman"/>
                <w:b/>
                <w:bCs/>
                <w:szCs w:val="22"/>
              </w:rPr>
              <w:t xml:space="preserve"> </w:t>
            </w:r>
            <w:r w:rsidRPr="007545BC">
              <w:rPr>
                <w:rFonts w:cs="Times New Roman"/>
                <w:b/>
                <w:bCs/>
                <w:szCs w:val="22"/>
              </w:rPr>
              <w:t>for the period</w:t>
            </w:r>
          </w:p>
        </w:tc>
        <w:tc>
          <w:tcPr>
            <w:tcW w:w="1080" w:type="dxa"/>
          </w:tcPr>
          <w:p w14:paraId="7292C509" w14:textId="46B87AA4" w:rsidR="00255073" w:rsidRPr="007545BC" w:rsidRDefault="00255073" w:rsidP="00255073">
            <w:pPr>
              <w:pStyle w:val="acctfourfigures"/>
              <w:tabs>
                <w:tab w:val="clear" w:pos="765"/>
                <w:tab w:val="decimal" w:pos="910"/>
              </w:tabs>
              <w:spacing w:line="240" w:lineRule="auto"/>
              <w:ind w:right="-86" w:firstLine="14"/>
              <w:rPr>
                <w:rFonts w:cs="Times New Roman"/>
                <w:b/>
                <w:bCs/>
                <w:szCs w:val="22"/>
              </w:rPr>
            </w:pPr>
          </w:p>
        </w:tc>
        <w:tc>
          <w:tcPr>
            <w:tcW w:w="181" w:type="dxa"/>
          </w:tcPr>
          <w:p w14:paraId="039DE1B6" w14:textId="77777777" w:rsidR="00255073" w:rsidRPr="007545BC" w:rsidRDefault="00255073" w:rsidP="00255073">
            <w:pPr>
              <w:pStyle w:val="acctfourfigures"/>
              <w:tabs>
                <w:tab w:val="clear" w:pos="765"/>
                <w:tab w:val="decimal" w:pos="910"/>
              </w:tabs>
              <w:spacing w:line="240" w:lineRule="auto"/>
              <w:ind w:right="-86" w:firstLine="14"/>
              <w:rPr>
                <w:rFonts w:cs="Times New Roman"/>
                <w:b/>
                <w:bCs/>
                <w:szCs w:val="22"/>
              </w:rPr>
            </w:pPr>
          </w:p>
        </w:tc>
        <w:tc>
          <w:tcPr>
            <w:tcW w:w="1082" w:type="dxa"/>
            <w:vAlign w:val="bottom"/>
          </w:tcPr>
          <w:p w14:paraId="5AE8A4E9" w14:textId="63DA7741" w:rsidR="00255073" w:rsidRPr="007545BC" w:rsidRDefault="00255073" w:rsidP="00255073">
            <w:pPr>
              <w:pStyle w:val="acctfourfigures"/>
              <w:tabs>
                <w:tab w:val="clear" w:pos="765"/>
                <w:tab w:val="decimal" w:pos="554"/>
              </w:tabs>
              <w:spacing w:line="240" w:lineRule="auto"/>
              <w:ind w:right="-86" w:firstLine="14"/>
              <w:rPr>
                <w:rFonts w:cs="Times New Roman"/>
                <w:b/>
                <w:bCs/>
                <w:szCs w:val="22"/>
              </w:rPr>
            </w:pPr>
          </w:p>
        </w:tc>
        <w:tc>
          <w:tcPr>
            <w:tcW w:w="184" w:type="dxa"/>
            <w:vAlign w:val="bottom"/>
          </w:tcPr>
          <w:p w14:paraId="2A0B556A" w14:textId="77777777" w:rsidR="00255073" w:rsidRPr="007545BC" w:rsidRDefault="00255073" w:rsidP="00255073">
            <w:pPr>
              <w:pStyle w:val="acctfourfigures"/>
              <w:tabs>
                <w:tab w:val="clear" w:pos="765"/>
                <w:tab w:val="decimal" w:pos="910"/>
              </w:tabs>
              <w:spacing w:line="240" w:lineRule="auto"/>
              <w:ind w:right="-86" w:firstLine="14"/>
              <w:rPr>
                <w:rFonts w:cs="Times New Roman"/>
                <w:b/>
                <w:bCs/>
                <w:szCs w:val="22"/>
              </w:rPr>
            </w:pPr>
          </w:p>
        </w:tc>
        <w:tc>
          <w:tcPr>
            <w:tcW w:w="986" w:type="dxa"/>
            <w:vAlign w:val="bottom"/>
          </w:tcPr>
          <w:p w14:paraId="0FD88406" w14:textId="10D36D68" w:rsidR="00255073" w:rsidRPr="007545BC" w:rsidRDefault="00255073" w:rsidP="00255073">
            <w:pPr>
              <w:pStyle w:val="acctfourfigures"/>
              <w:tabs>
                <w:tab w:val="clear" w:pos="765"/>
                <w:tab w:val="decimal" w:pos="818"/>
              </w:tabs>
              <w:spacing w:line="240" w:lineRule="auto"/>
              <w:ind w:right="-86" w:firstLine="14"/>
              <w:rPr>
                <w:rFonts w:cs="Times New Roman"/>
                <w:b/>
                <w:bCs/>
                <w:szCs w:val="22"/>
              </w:rPr>
            </w:pPr>
          </w:p>
        </w:tc>
        <w:tc>
          <w:tcPr>
            <w:tcW w:w="180" w:type="dxa"/>
            <w:vAlign w:val="bottom"/>
          </w:tcPr>
          <w:p w14:paraId="004D9CB8" w14:textId="77777777" w:rsidR="00255073" w:rsidRPr="007545BC" w:rsidRDefault="00255073" w:rsidP="00255073">
            <w:pPr>
              <w:pStyle w:val="acctfourfigures"/>
              <w:tabs>
                <w:tab w:val="clear" w:pos="765"/>
                <w:tab w:val="decimal" w:pos="829"/>
              </w:tabs>
              <w:spacing w:line="240" w:lineRule="auto"/>
              <w:ind w:right="-86" w:firstLine="14"/>
              <w:rPr>
                <w:rFonts w:cs="Times New Roman"/>
                <w:b/>
                <w:bCs/>
                <w:szCs w:val="22"/>
              </w:rPr>
            </w:pPr>
          </w:p>
        </w:tc>
        <w:tc>
          <w:tcPr>
            <w:tcW w:w="990" w:type="dxa"/>
            <w:vAlign w:val="bottom"/>
          </w:tcPr>
          <w:p w14:paraId="3C81FDB6" w14:textId="45EB02E2" w:rsidR="00255073" w:rsidRPr="007545BC" w:rsidRDefault="00255073" w:rsidP="00255073">
            <w:pPr>
              <w:pStyle w:val="acctfourfigures"/>
              <w:tabs>
                <w:tab w:val="clear" w:pos="765"/>
                <w:tab w:val="decimal" w:pos="554"/>
              </w:tabs>
              <w:spacing w:line="240" w:lineRule="auto"/>
              <w:ind w:right="-86" w:firstLine="14"/>
              <w:rPr>
                <w:rFonts w:cs="Times New Roman"/>
                <w:b/>
                <w:bCs/>
                <w:szCs w:val="22"/>
                <w:lang w:val="en-US"/>
              </w:rPr>
            </w:pPr>
          </w:p>
        </w:tc>
        <w:tc>
          <w:tcPr>
            <w:tcW w:w="180" w:type="dxa"/>
            <w:vAlign w:val="bottom"/>
          </w:tcPr>
          <w:p w14:paraId="61EEF1CE" w14:textId="77777777" w:rsidR="00255073" w:rsidRPr="007545BC" w:rsidRDefault="00255073" w:rsidP="00255073">
            <w:pPr>
              <w:pStyle w:val="acctfourfigures"/>
              <w:tabs>
                <w:tab w:val="clear" w:pos="765"/>
                <w:tab w:val="decimal" w:pos="829"/>
              </w:tabs>
              <w:spacing w:line="240" w:lineRule="auto"/>
              <w:ind w:right="-86" w:firstLine="14"/>
              <w:rPr>
                <w:rFonts w:cs="Times New Roman"/>
                <w:b/>
                <w:bCs/>
                <w:szCs w:val="22"/>
              </w:rPr>
            </w:pPr>
          </w:p>
        </w:tc>
        <w:tc>
          <w:tcPr>
            <w:tcW w:w="1080" w:type="dxa"/>
            <w:tcBorders>
              <w:top w:val="single" w:sz="4" w:space="0" w:color="auto"/>
              <w:bottom w:val="double" w:sz="4" w:space="0" w:color="auto"/>
            </w:tcBorders>
            <w:vAlign w:val="bottom"/>
          </w:tcPr>
          <w:p w14:paraId="26BF4707" w14:textId="1DD6F4B1" w:rsidR="00255073" w:rsidRPr="00432F40" w:rsidRDefault="006B2BE4" w:rsidP="00255073">
            <w:pPr>
              <w:pStyle w:val="acctfourfigures"/>
              <w:tabs>
                <w:tab w:val="clear" w:pos="765"/>
                <w:tab w:val="decimal" w:pos="917"/>
              </w:tabs>
              <w:spacing w:line="240" w:lineRule="auto"/>
              <w:ind w:right="-86" w:firstLine="14"/>
              <w:rPr>
                <w:rFonts w:cs="Times New Roman"/>
                <w:b/>
                <w:bCs/>
                <w:szCs w:val="22"/>
              </w:rPr>
            </w:pPr>
            <w:r w:rsidRPr="006B2BE4">
              <w:rPr>
                <w:rFonts w:cs="Times New Roman"/>
                <w:b/>
                <w:bCs/>
                <w:szCs w:val="22"/>
              </w:rPr>
              <w:t>24,096</w:t>
            </w:r>
          </w:p>
        </w:tc>
        <w:tc>
          <w:tcPr>
            <w:tcW w:w="180" w:type="dxa"/>
            <w:vAlign w:val="bottom"/>
          </w:tcPr>
          <w:p w14:paraId="13148D32" w14:textId="77777777" w:rsidR="00255073" w:rsidRPr="00432F40" w:rsidRDefault="00255073" w:rsidP="00255073">
            <w:pPr>
              <w:pStyle w:val="acctfourfigures"/>
              <w:tabs>
                <w:tab w:val="clear" w:pos="765"/>
                <w:tab w:val="decimal" w:pos="829"/>
              </w:tabs>
              <w:spacing w:line="240" w:lineRule="auto"/>
              <w:ind w:right="-86" w:firstLine="14"/>
              <w:rPr>
                <w:rFonts w:cs="Times New Roman"/>
                <w:b/>
                <w:bCs/>
                <w:szCs w:val="22"/>
              </w:rPr>
            </w:pPr>
          </w:p>
        </w:tc>
        <w:tc>
          <w:tcPr>
            <w:tcW w:w="1084" w:type="dxa"/>
            <w:tcBorders>
              <w:top w:val="single" w:sz="4" w:space="0" w:color="auto"/>
              <w:bottom w:val="double" w:sz="4" w:space="0" w:color="auto"/>
            </w:tcBorders>
            <w:vAlign w:val="bottom"/>
          </w:tcPr>
          <w:p w14:paraId="16796CBE" w14:textId="0A071AE3" w:rsidR="00255073" w:rsidRPr="00432F40" w:rsidRDefault="00255073" w:rsidP="00255073">
            <w:pPr>
              <w:pStyle w:val="acctfourfigures"/>
              <w:tabs>
                <w:tab w:val="clear" w:pos="765"/>
                <w:tab w:val="decimal" w:pos="912"/>
              </w:tabs>
              <w:spacing w:line="240" w:lineRule="auto"/>
              <w:ind w:right="-86" w:firstLine="14"/>
              <w:rPr>
                <w:rFonts w:cs="Times New Roman"/>
                <w:b/>
                <w:bCs/>
                <w:szCs w:val="22"/>
              </w:rPr>
            </w:pPr>
            <w:r w:rsidRPr="00645FF2">
              <w:rPr>
                <w:rFonts w:cs="Times New Roman"/>
                <w:b/>
                <w:bCs/>
                <w:szCs w:val="22"/>
              </w:rPr>
              <w:t>3,718</w:t>
            </w:r>
          </w:p>
        </w:tc>
      </w:tr>
      <w:tr w:rsidR="00255073" w:rsidRPr="007545BC" w14:paraId="20727E46" w14:textId="77777777" w:rsidTr="00762199">
        <w:trPr>
          <w:cantSplit/>
        </w:trPr>
        <w:tc>
          <w:tcPr>
            <w:tcW w:w="2520" w:type="dxa"/>
          </w:tcPr>
          <w:p w14:paraId="5CFB250A" w14:textId="77777777" w:rsidR="00255073" w:rsidRPr="007545BC" w:rsidRDefault="00255073" w:rsidP="00255073">
            <w:pPr>
              <w:spacing w:line="240" w:lineRule="auto"/>
              <w:ind w:left="195" w:hanging="184"/>
              <w:rPr>
                <w:rFonts w:cs="Times New Roman"/>
                <w:szCs w:val="22"/>
              </w:rPr>
            </w:pPr>
          </w:p>
        </w:tc>
        <w:tc>
          <w:tcPr>
            <w:tcW w:w="1080" w:type="dxa"/>
          </w:tcPr>
          <w:p w14:paraId="29C8CA79"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1" w:type="dxa"/>
          </w:tcPr>
          <w:p w14:paraId="170C55A2"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082" w:type="dxa"/>
          </w:tcPr>
          <w:p w14:paraId="4F3DDAE1"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184" w:type="dxa"/>
          </w:tcPr>
          <w:p w14:paraId="1302B7F7" w14:textId="77777777" w:rsidR="00255073" w:rsidRPr="007545BC" w:rsidRDefault="00255073" w:rsidP="00255073">
            <w:pPr>
              <w:pStyle w:val="acctfourfigures"/>
              <w:tabs>
                <w:tab w:val="clear" w:pos="765"/>
                <w:tab w:val="decimal" w:pos="910"/>
              </w:tabs>
              <w:spacing w:line="240" w:lineRule="auto"/>
              <w:ind w:right="-86" w:firstLine="14"/>
              <w:rPr>
                <w:rFonts w:cs="Times New Roman"/>
                <w:szCs w:val="22"/>
              </w:rPr>
            </w:pPr>
          </w:p>
        </w:tc>
        <w:tc>
          <w:tcPr>
            <w:tcW w:w="986" w:type="dxa"/>
          </w:tcPr>
          <w:p w14:paraId="6A584A7B" w14:textId="77777777" w:rsidR="00255073" w:rsidRPr="007545BC" w:rsidRDefault="00255073" w:rsidP="00255073">
            <w:pPr>
              <w:pStyle w:val="acctfourfigures"/>
              <w:tabs>
                <w:tab w:val="clear" w:pos="765"/>
                <w:tab w:val="decimal" w:pos="818"/>
              </w:tabs>
              <w:spacing w:line="240" w:lineRule="auto"/>
              <w:ind w:right="-86" w:firstLine="14"/>
              <w:rPr>
                <w:rFonts w:cs="Times New Roman"/>
                <w:szCs w:val="22"/>
              </w:rPr>
            </w:pPr>
          </w:p>
        </w:tc>
        <w:tc>
          <w:tcPr>
            <w:tcW w:w="180" w:type="dxa"/>
          </w:tcPr>
          <w:p w14:paraId="582E4306"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990" w:type="dxa"/>
          </w:tcPr>
          <w:p w14:paraId="01CE1E11" w14:textId="77777777" w:rsidR="00255073" w:rsidRPr="007545BC" w:rsidRDefault="00255073" w:rsidP="00255073">
            <w:pPr>
              <w:pStyle w:val="acctfourfigures"/>
              <w:tabs>
                <w:tab w:val="clear" w:pos="765"/>
                <w:tab w:val="decimal" w:pos="823"/>
              </w:tabs>
              <w:spacing w:line="240" w:lineRule="auto"/>
              <w:ind w:right="-86" w:firstLine="14"/>
              <w:rPr>
                <w:rFonts w:cs="Times New Roman"/>
                <w:szCs w:val="22"/>
                <w:lang w:val="en-US"/>
              </w:rPr>
            </w:pPr>
          </w:p>
        </w:tc>
        <w:tc>
          <w:tcPr>
            <w:tcW w:w="180" w:type="dxa"/>
          </w:tcPr>
          <w:p w14:paraId="5B642055"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0" w:type="dxa"/>
            <w:tcBorders>
              <w:top w:val="double" w:sz="4" w:space="0" w:color="auto"/>
            </w:tcBorders>
          </w:tcPr>
          <w:p w14:paraId="2B393287" w14:textId="77777777" w:rsidR="00255073" w:rsidRPr="007545BC" w:rsidRDefault="00255073" w:rsidP="00255073">
            <w:pPr>
              <w:pStyle w:val="acctfourfigures"/>
              <w:tabs>
                <w:tab w:val="clear" w:pos="765"/>
                <w:tab w:val="decimal" w:pos="917"/>
              </w:tabs>
              <w:spacing w:line="240" w:lineRule="auto"/>
              <w:ind w:right="-86" w:firstLine="14"/>
              <w:rPr>
                <w:rFonts w:cs="Times New Roman"/>
                <w:szCs w:val="22"/>
              </w:rPr>
            </w:pPr>
          </w:p>
        </w:tc>
        <w:tc>
          <w:tcPr>
            <w:tcW w:w="180" w:type="dxa"/>
          </w:tcPr>
          <w:p w14:paraId="4C5420C3" w14:textId="77777777" w:rsidR="00255073" w:rsidRPr="007545BC" w:rsidRDefault="00255073" w:rsidP="00255073">
            <w:pPr>
              <w:pStyle w:val="acctfourfigures"/>
              <w:tabs>
                <w:tab w:val="clear" w:pos="765"/>
                <w:tab w:val="decimal" w:pos="829"/>
              </w:tabs>
              <w:spacing w:line="240" w:lineRule="auto"/>
              <w:ind w:right="-86" w:firstLine="14"/>
              <w:rPr>
                <w:rFonts w:cs="Times New Roman"/>
                <w:szCs w:val="22"/>
              </w:rPr>
            </w:pPr>
          </w:p>
        </w:tc>
        <w:tc>
          <w:tcPr>
            <w:tcW w:w="1084" w:type="dxa"/>
            <w:tcBorders>
              <w:top w:val="double" w:sz="4" w:space="0" w:color="auto"/>
            </w:tcBorders>
          </w:tcPr>
          <w:p w14:paraId="5279A9C3" w14:textId="77777777" w:rsidR="00255073" w:rsidRPr="007545BC" w:rsidRDefault="00255073" w:rsidP="00255073">
            <w:pPr>
              <w:pStyle w:val="acctfourfigures"/>
              <w:tabs>
                <w:tab w:val="clear" w:pos="765"/>
                <w:tab w:val="decimal" w:pos="912"/>
              </w:tabs>
              <w:spacing w:line="240" w:lineRule="auto"/>
              <w:ind w:right="-86" w:firstLine="14"/>
              <w:rPr>
                <w:rFonts w:cs="Times New Roman"/>
                <w:szCs w:val="22"/>
              </w:rPr>
            </w:pPr>
          </w:p>
        </w:tc>
      </w:tr>
      <w:tr w:rsidR="00CE72BC" w:rsidRPr="007545BC" w14:paraId="288B00FF" w14:textId="77777777" w:rsidTr="00CE72BC">
        <w:trPr>
          <w:cantSplit/>
        </w:trPr>
        <w:tc>
          <w:tcPr>
            <w:tcW w:w="2520" w:type="dxa"/>
          </w:tcPr>
          <w:p w14:paraId="4787F14B" w14:textId="04746EB1" w:rsidR="00CE72BC" w:rsidRPr="007545BC" w:rsidRDefault="00CE72BC" w:rsidP="00CE72BC">
            <w:pPr>
              <w:spacing w:line="240" w:lineRule="auto"/>
              <w:ind w:left="195" w:right="-80" w:hanging="184"/>
              <w:rPr>
                <w:rFonts w:cs="Times New Roman"/>
                <w:szCs w:val="22"/>
              </w:rPr>
            </w:pPr>
            <w:r w:rsidRPr="007545BC">
              <w:rPr>
                <w:rFonts w:cs="Times New Roman"/>
                <w:szCs w:val="22"/>
              </w:rPr>
              <w:t xml:space="preserve">Segment assets as at </w:t>
            </w:r>
            <w:r w:rsidRPr="007545BC">
              <w:rPr>
                <w:rFonts w:cs="Times New Roman"/>
                <w:szCs w:val="22"/>
              </w:rPr>
              <w:br/>
            </w:r>
            <w:r>
              <w:rPr>
                <w:rFonts w:cs="Times New Roman"/>
                <w:szCs w:val="22"/>
              </w:rPr>
              <w:t>31 March</w:t>
            </w:r>
            <w:r w:rsidRPr="007545BC">
              <w:rPr>
                <w:rFonts w:cs="Times New Roman"/>
                <w:szCs w:val="22"/>
              </w:rPr>
              <w:t xml:space="preserve"> / </w:t>
            </w:r>
            <w:r>
              <w:rPr>
                <w:rFonts w:cs="Times New Roman"/>
                <w:szCs w:val="22"/>
              </w:rPr>
              <w:br/>
              <w:t xml:space="preserve">   </w:t>
            </w:r>
            <w:r w:rsidRPr="007545BC">
              <w:rPr>
                <w:rFonts w:cs="Times New Roman"/>
                <w:szCs w:val="22"/>
              </w:rPr>
              <w:t>31 December</w:t>
            </w:r>
          </w:p>
        </w:tc>
        <w:tc>
          <w:tcPr>
            <w:tcW w:w="1080" w:type="dxa"/>
            <w:vAlign w:val="bottom"/>
          </w:tcPr>
          <w:p w14:paraId="4540AA61" w14:textId="0B6A4493" w:rsidR="00CE72BC" w:rsidRPr="00432F40" w:rsidRDefault="00AB16FB" w:rsidP="00CE72BC">
            <w:pPr>
              <w:pStyle w:val="acctfourfigures"/>
              <w:tabs>
                <w:tab w:val="clear" w:pos="765"/>
                <w:tab w:val="decimal" w:pos="917"/>
              </w:tabs>
              <w:spacing w:line="240" w:lineRule="auto"/>
              <w:ind w:right="-86" w:firstLine="14"/>
              <w:rPr>
                <w:szCs w:val="22"/>
              </w:rPr>
            </w:pPr>
            <w:r w:rsidRPr="00AB16FB">
              <w:rPr>
                <w:szCs w:val="22"/>
              </w:rPr>
              <w:t>1,045,412</w:t>
            </w:r>
          </w:p>
        </w:tc>
        <w:tc>
          <w:tcPr>
            <w:tcW w:w="181" w:type="dxa"/>
            <w:vAlign w:val="bottom"/>
          </w:tcPr>
          <w:p w14:paraId="5CD526CD" w14:textId="77777777" w:rsidR="00CE72BC" w:rsidRPr="00432F40" w:rsidRDefault="00CE72BC" w:rsidP="00CE72BC">
            <w:pPr>
              <w:pStyle w:val="acctfourfigures"/>
              <w:tabs>
                <w:tab w:val="clear" w:pos="765"/>
                <w:tab w:val="decimal" w:pos="910"/>
              </w:tabs>
              <w:spacing w:line="240" w:lineRule="auto"/>
              <w:ind w:right="-86" w:firstLine="14"/>
              <w:rPr>
                <w:szCs w:val="22"/>
              </w:rPr>
            </w:pPr>
          </w:p>
        </w:tc>
        <w:tc>
          <w:tcPr>
            <w:tcW w:w="1082" w:type="dxa"/>
            <w:vAlign w:val="bottom"/>
          </w:tcPr>
          <w:p w14:paraId="3C4D36B2" w14:textId="77777777" w:rsidR="00CE72BC" w:rsidRPr="00DB763E" w:rsidRDefault="00CE72BC" w:rsidP="00CE72BC">
            <w:pPr>
              <w:pStyle w:val="acctfourfigures"/>
              <w:tabs>
                <w:tab w:val="clear" w:pos="765"/>
              </w:tabs>
              <w:spacing w:line="240" w:lineRule="auto"/>
              <w:ind w:right="-7" w:firstLine="14"/>
              <w:rPr>
                <w:szCs w:val="22"/>
              </w:rPr>
            </w:pPr>
          </w:p>
          <w:p w14:paraId="783E5EF6" w14:textId="79380C13" w:rsidR="00CE72BC" w:rsidRPr="00C36BBB" w:rsidRDefault="00CE72BC" w:rsidP="00CE72BC">
            <w:pPr>
              <w:pStyle w:val="acctfourfigures"/>
              <w:tabs>
                <w:tab w:val="clear" w:pos="765"/>
                <w:tab w:val="decimal" w:pos="917"/>
              </w:tabs>
              <w:spacing w:line="240" w:lineRule="auto"/>
              <w:ind w:right="-86" w:firstLine="14"/>
              <w:rPr>
                <w:szCs w:val="22"/>
              </w:rPr>
            </w:pPr>
            <w:r w:rsidRPr="00485A57">
              <w:rPr>
                <w:szCs w:val="22"/>
              </w:rPr>
              <w:t>1,117,312</w:t>
            </w:r>
          </w:p>
        </w:tc>
        <w:tc>
          <w:tcPr>
            <w:tcW w:w="184" w:type="dxa"/>
            <w:vAlign w:val="bottom"/>
          </w:tcPr>
          <w:p w14:paraId="0BCDF111" w14:textId="77777777" w:rsidR="00CE72BC" w:rsidRPr="00432F40" w:rsidRDefault="00CE72BC" w:rsidP="00CE72BC">
            <w:pPr>
              <w:pStyle w:val="acctfourfigures"/>
              <w:tabs>
                <w:tab w:val="clear" w:pos="765"/>
                <w:tab w:val="decimal" w:pos="910"/>
              </w:tabs>
              <w:spacing w:line="240" w:lineRule="auto"/>
              <w:ind w:right="-86" w:firstLine="14"/>
              <w:rPr>
                <w:szCs w:val="22"/>
              </w:rPr>
            </w:pPr>
          </w:p>
        </w:tc>
        <w:tc>
          <w:tcPr>
            <w:tcW w:w="986" w:type="dxa"/>
            <w:vAlign w:val="bottom"/>
          </w:tcPr>
          <w:p w14:paraId="76A5C9A7" w14:textId="7BE7B31F" w:rsidR="00CE72BC" w:rsidRPr="00432F40" w:rsidRDefault="00AB16FB" w:rsidP="00CE72BC">
            <w:pPr>
              <w:pStyle w:val="acctfourfigures"/>
              <w:tabs>
                <w:tab w:val="clear" w:pos="765"/>
                <w:tab w:val="decimal" w:pos="826"/>
              </w:tabs>
              <w:spacing w:line="240" w:lineRule="auto"/>
              <w:ind w:right="-86" w:firstLine="14"/>
              <w:rPr>
                <w:szCs w:val="22"/>
              </w:rPr>
            </w:pPr>
            <w:r w:rsidRPr="00AB16FB">
              <w:rPr>
                <w:szCs w:val="22"/>
              </w:rPr>
              <w:t>130,290</w:t>
            </w:r>
          </w:p>
        </w:tc>
        <w:tc>
          <w:tcPr>
            <w:tcW w:w="180" w:type="dxa"/>
            <w:vAlign w:val="bottom"/>
          </w:tcPr>
          <w:p w14:paraId="5135F983" w14:textId="77777777" w:rsidR="00CE72BC" w:rsidRPr="00432F40" w:rsidRDefault="00CE72BC" w:rsidP="00CE72BC">
            <w:pPr>
              <w:pStyle w:val="acctfourfigures"/>
              <w:tabs>
                <w:tab w:val="clear" w:pos="765"/>
                <w:tab w:val="decimal" w:pos="829"/>
                <w:tab w:val="decimal" w:pos="910"/>
              </w:tabs>
              <w:spacing w:line="240" w:lineRule="auto"/>
              <w:ind w:right="-86" w:firstLine="14"/>
              <w:rPr>
                <w:szCs w:val="22"/>
              </w:rPr>
            </w:pPr>
          </w:p>
        </w:tc>
        <w:tc>
          <w:tcPr>
            <w:tcW w:w="990" w:type="dxa"/>
            <w:vAlign w:val="bottom"/>
          </w:tcPr>
          <w:p w14:paraId="1EB1FB85" w14:textId="2F94D4D8" w:rsidR="00CE72BC" w:rsidRPr="00C36BBB" w:rsidRDefault="00CE72BC" w:rsidP="00CE72BC">
            <w:pPr>
              <w:pStyle w:val="acctfourfigures"/>
              <w:tabs>
                <w:tab w:val="clear" w:pos="765"/>
                <w:tab w:val="decimal" w:pos="826"/>
              </w:tabs>
              <w:spacing w:line="240" w:lineRule="auto"/>
              <w:ind w:right="-86" w:firstLine="14"/>
              <w:rPr>
                <w:szCs w:val="22"/>
              </w:rPr>
            </w:pPr>
            <w:r w:rsidRPr="00A74FE9">
              <w:rPr>
                <w:szCs w:val="22"/>
              </w:rPr>
              <w:t>120,985</w:t>
            </w:r>
          </w:p>
        </w:tc>
        <w:tc>
          <w:tcPr>
            <w:tcW w:w="180" w:type="dxa"/>
            <w:vAlign w:val="bottom"/>
          </w:tcPr>
          <w:p w14:paraId="2D0AEA7E" w14:textId="77777777" w:rsidR="00CE72BC" w:rsidRPr="00432F40" w:rsidRDefault="00CE72BC" w:rsidP="00CE72BC">
            <w:pPr>
              <w:pStyle w:val="acctfourfigures"/>
              <w:tabs>
                <w:tab w:val="clear" w:pos="765"/>
                <w:tab w:val="decimal" w:pos="829"/>
                <w:tab w:val="decimal" w:pos="910"/>
              </w:tabs>
              <w:spacing w:line="240" w:lineRule="auto"/>
              <w:ind w:right="-86" w:firstLine="14"/>
              <w:rPr>
                <w:szCs w:val="22"/>
              </w:rPr>
            </w:pPr>
          </w:p>
        </w:tc>
        <w:tc>
          <w:tcPr>
            <w:tcW w:w="1080" w:type="dxa"/>
            <w:vAlign w:val="bottom"/>
          </w:tcPr>
          <w:p w14:paraId="16D2C110" w14:textId="6C31434D" w:rsidR="00CE72BC" w:rsidRPr="00432F40" w:rsidRDefault="00AB16FB" w:rsidP="00CE72BC">
            <w:pPr>
              <w:pStyle w:val="acctfourfigures"/>
              <w:tabs>
                <w:tab w:val="clear" w:pos="765"/>
                <w:tab w:val="decimal" w:pos="910"/>
              </w:tabs>
              <w:spacing w:line="240" w:lineRule="auto"/>
              <w:ind w:right="-86" w:firstLine="14"/>
              <w:rPr>
                <w:szCs w:val="22"/>
              </w:rPr>
            </w:pPr>
            <w:r w:rsidRPr="00AB16FB">
              <w:rPr>
                <w:szCs w:val="22"/>
              </w:rPr>
              <w:t>1,175,702</w:t>
            </w:r>
          </w:p>
        </w:tc>
        <w:tc>
          <w:tcPr>
            <w:tcW w:w="180" w:type="dxa"/>
            <w:vAlign w:val="bottom"/>
          </w:tcPr>
          <w:p w14:paraId="2E453BC2" w14:textId="77777777" w:rsidR="00CE72BC" w:rsidRPr="00432F40" w:rsidRDefault="00CE72BC" w:rsidP="00CE72BC">
            <w:pPr>
              <w:pStyle w:val="acctfourfigures"/>
              <w:tabs>
                <w:tab w:val="clear" w:pos="765"/>
                <w:tab w:val="decimal" w:pos="829"/>
                <w:tab w:val="decimal" w:pos="910"/>
              </w:tabs>
              <w:spacing w:line="240" w:lineRule="auto"/>
              <w:ind w:right="-86" w:firstLine="14"/>
              <w:rPr>
                <w:szCs w:val="22"/>
              </w:rPr>
            </w:pPr>
          </w:p>
        </w:tc>
        <w:tc>
          <w:tcPr>
            <w:tcW w:w="1084" w:type="dxa"/>
            <w:vAlign w:val="bottom"/>
          </w:tcPr>
          <w:p w14:paraId="3AEE1B82" w14:textId="77777777" w:rsidR="00CE72BC" w:rsidRPr="00DB763E" w:rsidRDefault="00CE72BC" w:rsidP="00CE72BC">
            <w:pPr>
              <w:pStyle w:val="acctfourfigures"/>
              <w:tabs>
                <w:tab w:val="decimal" w:pos="910"/>
              </w:tabs>
              <w:spacing w:line="240" w:lineRule="auto"/>
              <w:ind w:right="-86" w:firstLine="14"/>
              <w:rPr>
                <w:szCs w:val="22"/>
              </w:rPr>
            </w:pPr>
          </w:p>
          <w:p w14:paraId="31125D1D" w14:textId="5BA21E5F" w:rsidR="00CE72BC" w:rsidRPr="00C36BBB" w:rsidRDefault="00CE72BC" w:rsidP="00CE72BC">
            <w:pPr>
              <w:pStyle w:val="acctfourfigures"/>
              <w:tabs>
                <w:tab w:val="clear" w:pos="765"/>
                <w:tab w:val="decimal" w:pos="917"/>
              </w:tabs>
              <w:spacing w:line="240" w:lineRule="auto"/>
              <w:ind w:right="-86" w:firstLine="14"/>
              <w:rPr>
                <w:szCs w:val="22"/>
              </w:rPr>
            </w:pPr>
            <w:r w:rsidRPr="004E48D1">
              <w:rPr>
                <w:szCs w:val="22"/>
              </w:rPr>
              <w:t>1,238,297</w:t>
            </w:r>
          </w:p>
        </w:tc>
      </w:tr>
      <w:tr w:rsidR="00CE72BC" w:rsidRPr="00A93C6A" w14:paraId="420B52EC" w14:textId="77777777" w:rsidTr="00CE72BC">
        <w:trPr>
          <w:cantSplit/>
        </w:trPr>
        <w:tc>
          <w:tcPr>
            <w:tcW w:w="2520" w:type="dxa"/>
          </w:tcPr>
          <w:p w14:paraId="1BC33A4D" w14:textId="5D431B0B" w:rsidR="00CE72BC" w:rsidRPr="007545BC" w:rsidRDefault="00CE72BC" w:rsidP="00CE72BC">
            <w:pPr>
              <w:spacing w:line="240" w:lineRule="auto"/>
              <w:ind w:left="195" w:right="-80" w:hanging="184"/>
              <w:rPr>
                <w:rFonts w:cs="Times New Roman"/>
                <w:szCs w:val="22"/>
              </w:rPr>
            </w:pPr>
            <w:r w:rsidRPr="007545BC">
              <w:rPr>
                <w:rFonts w:cs="Times New Roman"/>
                <w:szCs w:val="22"/>
              </w:rPr>
              <w:t>Segment liabilities as at</w:t>
            </w:r>
            <w:r w:rsidRPr="007545BC">
              <w:rPr>
                <w:rFonts w:cs="Times New Roman"/>
                <w:szCs w:val="22"/>
              </w:rPr>
              <w:br/>
              <w:t>3</w:t>
            </w:r>
            <w:r>
              <w:rPr>
                <w:rFonts w:cs="Times New Roman"/>
                <w:szCs w:val="22"/>
              </w:rPr>
              <w:t>1 March</w:t>
            </w:r>
            <w:r w:rsidRPr="007545BC">
              <w:rPr>
                <w:rFonts w:cs="Times New Roman"/>
                <w:szCs w:val="22"/>
              </w:rPr>
              <w:t xml:space="preserve"> / </w:t>
            </w:r>
            <w:r>
              <w:rPr>
                <w:rFonts w:cs="Times New Roman"/>
                <w:szCs w:val="22"/>
              </w:rPr>
              <w:br/>
              <w:t xml:space="preserve">   </w:t>
            </w:r>
            <w:r w:rsidRPr="007545BC">
              <w:rPr>
                <w:rFonts w:cs="Times New Roman"/>
                <w:szCs w:val="22"/>
              </w:rPr>
              <w:t>31 December</w:t>
            </w:r>
          </w:p>
        </w:tc>
        <w:tc>
          <w:tcPr>
            <w:tcW w:w="1080" w:type="dxa"/>
            <w:vAlign w:val="bottom"/>
          </w:tcPr>
          <w:p w14:paraId="2BA067BA" w14:textId="2A440780" w:rsidR="00CE72BC" w:rsidRPr="00432F40" w:rsidRDefault="00AB16FB" w:rsidP="00CE72BC">
            <w:pPr>
              <w:pStyle w:val="acctfourfigures"/>
              <w:tabs>
                <w:tab w:val="clear" w:pos="765"/>
              </w:tabs>
              <w:spacing w:line="240" w:lineRule="auto"/>
              <w:ind w:right="10" w:firstLine="14"/>
              <w:jc w:val="right"/>
              <w:rPr>
                <w:szCs w:val="22"/>
              </w:rPr>
            </w:pPr>
            <w:r w:rsidRPr="00AB16FB">
              <w:rPr>
                <w:szCs w:val="22"/>
              </w:rPr>
              <w:t>462,884</w:t>
            </w:r>
          </w:p>
        </w:tc>
        <w:tc>
          <w:tcPr>
            <w:tcW w:w="181" w:type="dxa"/>
            <w:vAlign w:val="bottom"/>
          </w:tcPr>
          <w:p w14:paraId="43B8168C" w14:textId="77777777" w:rsidR="00CE72BC" w:rsidRPr="00432F40" w:rsidRDefault="00CE72BC" w:rsidP="00CE72BC">
            <w:pPr>
              <w:pStyle w:val="acctfourfigures"/>
              <w:tabs>
                <w:tab w:val="clear" w:pos="765"/>
                <w:tab w:val="decimal" w:pos="910"/>
              </w:tabs>
              <w:spacing w:line="240" w:lineRule="auto"/>
              <w:ind w:right="-86" w:firstLine="14"/>
              <w:rPr>
                <w:szCs w:val="22"/>
              </w:rPr>
            </w:pPr>
          </w:p>
        </w:tc>
        <w:tc>
          <w:tcPr>
            <w:tcW w:w="1082" w:type="dxa"/>
            <w:vAlign w:val="bottom"/>
          </w:tcPr>
          <w:p w14:paraId="763424B1" w14:textId="77777777" w:rsidR="00CE72BC" w:rsidRPr="00DB763E" w:rsidRDefault="00CE72BC" w:rsidP="00CE72BC">
            <w:pPr>
              <w:pStyle w:val="acctfourfigures"/>
              <w:tabs>
                <w:tab w:val="clear" w:pos="765"/>
              </w:tabs>
              <w:spacing w:line="240" w:lineRule="auto"/>
              <w:ind w:right="10" w:firstLine="14"/>
              <w:jc w:val="right"/>
              <w:rPr>
                <w:szCs w:val="22"/>
              </w:rPr>
            </w:pPr>
          </w:p>
          <w:p w14:paraId="0845D9BF" w14:textId="49709ACD" w:rsidR="00CE72BC" w:rsidRPr="00C36BBB" w:rsidRDefault="00CE72BC" w:rsidP="00CE72BC">
            <w:pPr>
              <w:pStyle w:val="acctfourfigures"/>
              <w:tabs>
                <w:tab w:val="clear" w:pos="765"/>
                <w:tab w:val="decimal" w:pos="917"/>
              </w:tabs>
              <w:spacing w:line="240" w:lineRule="auto"/>
              <w:ind w:right="-86" w:firstLine="14"/>
              <w:rPr>
                <w:szCs w:val="22"/>
              </w:rPr>
            </w:pPr>
            <w:r w:rsidRPr="00797887">
              <w:rPr>
                <w:szCs w:val="22"/>
              </w:rPr>
              <w:t>563,188</w:t>
            </w:r>
          </w:p>
        </w:tc>
        <w:tc>
          <w:tcPr>
            <w:tcW w:w="184" w:type="dxa"/>
            <w:vAlign w:val="bottom"/>
          </w:tcPr>
          <w:p w14:paraId="7ABF228A" w14:textId="77777777" w:rsidR="00CE72BC" w:rsidRPr="00432F40" w:rsidRDefault="00CE72BC" w:rsidP="00CE72BC">
            <w:pPr>
              <w:pStyle w:val="acctfourfigures"/>
              <w:tabs>
                <w:tab w:val="clear" w:pos="765"/>
                <w:tab w:val="decimal" w:pos="910"/>
              </w:tabs>
              <w:spacing w:line="240" w:lineRule="auto"/>
              <w:ind w:right="-86" w:firstLine="14"/>
              <w:rPr>
                <w:szCs w:val="22"/>
              </w:rPr>
            </w:pPr>
          </w:p>
        </w:tc>
        <w:tc>
          <w:tcPr>
            <w:tcW w:w="986" w:type="dxa"/>
            <w:vAlign w:val="bottom"/>
          </w:tcPr>
          <w:p w14:paraId="119D0424" w14:textId="6E972DA9" w:rsidR="00CE72BC" w:rsidRPr="00432F40" w:rsidRDefault="00AB16FB" w:rsidP="00CE72BC">
            <w:pPr>
              <w:pStyle w:val="acctfourfigures"/>
              <w:tabs>
                <w:tab w:val="clear" w:pos="765"/>
                <w:tab w:val="decimal" w:pos="826"/>
              </w:tabs>
              <w:spacing w:line="240" w:lineRule="auto"/>
              <w:ind w:right="-86" w:firstLine="14"/>
              <w:rPr>
                <w:szCs w:val="22"/>
              </w:rPr>
            </w:pPr>
            <w:r w:rsidRPr="00AB16FB">
              <w:rPr>
                <w:szCs w:val="22"/>
              </w:rPr>
              <w:t>19,718</w:t>
            </w:r>
          </w:p>
        </w:tc>
        <w:tc>
          <w:tcPr>
            <w:tcW w:w="180" w:type="dxa"/>
            <w:vAlign w:val="bottom"/>
          </w:tcPr>
          <w:p w14:paraId="4FB4A43B" w14:textId="77777777" w:rsidR="00CE72BC" w:rsidRPr="00432F40" w:rsidRDefault="00CE72BC" w:rsidP="00CE72BC">
            <w:pPr>
              <w:pStyle w:val="acctfourfigures"/>
              <w:tabs>
                <w:tab w:val="clear" w:pos="765"/>
                <w:tab w:val="decimal" w:pos="829"/>
                <w:tab w:val="decimal" w:pos="910"/>
              </w:tabs>
              <w:spacing w:line="240" w:lineRule="auto"/>
              <w:ind w:right="-86" w:firstLine="14"/>
              <w:rPr>
                <w:szCs w:val="22"/>
              </w:rPr>
            </w:pPr>
          </w:p>
        </w:tc>
        <w:tc>
          <w:tcPr>
            <w:tcW w:w="990" w:type="dxa"/>
            <w:vAlign w:val="bottom"/>
          </w:tcPr>
          <w:p w14:paraId="600D4C64" w14:textId="7BB62FF1" w:rsidR="00CE72BC" w:rsidRPr="00C36BBB" w:rsidRDefault="00CE72BC" w:rsidP="00CE72BC">
            <w:pPr>
              <w:pStyle w:val="acctfourfigures"/>
              <w:tabs>
                <w:tab w:val="clear" w:pos="765"/>
                <w:tab w:val="decimal" w:pos="826"/>
              </w:tabs>
              <w:spacing w:line="240" w:lineRule="auto"/>
              <w:ind w:right="-86" w:firstLine="14"/>
              <w:rPr>
                <w:szCs w:val="22"/>
              </w:rPr>
            </w:pPr>
            <w:r w:rsidRPr="001F291C">
              <w:rPr>
                <w:szCs w:val="22"/>
              </w:rPr>
              <w:t>10,208</w:t>
            </w:r>
          </w:p>
        </w:tc>
        <w:tc>
          <w:tcPr>
            <w:tcW w:w="180" w:type="dxa"/>
            <w:vAlign w:val="bottom"/>
          </w:tcPr>
          <w:p w14:paraId="793873D0" w14:textId="77777777" w:rsidR="00CE72BC" w:rsidRPr="00432F40" w:rsidRDefault="00CE72BC" w:rsidP="00CE72BC">
            <w:pPr>
              <w:pStyle w:val="acctfourfigures"/>
              <w:tabs>
                <w:tab w:val="clear" w:pos="765"/>
                <w:tab w:val="decimal" w:pos="829"/>
                <w:tab w:val="decimal" w:pos="910"/>
              </w:tabs>
              <w:spacing w:line="240" w:lineRule="auto"/>
              <w:ind w:right="-86" w:firstLine="14"/>
              <w:rPr>
                <w:szCs w:val="22"/>
              </w:rPr>
            </w:pPr>
          </w:p>
        </w:tc>
        <w:tc>
          <w:tcPr>
            <w:tcW w:w="1080" w:type="dxa"/>
            <w:vAlign w:val="bottom"/>
          </w:tcPr>
          <w:p w14:paraId="05BFEA74" w14:textId="2527AD17" w:rsidR="00CE72BC" w:rsidRPr="00432F40" w:rsidRDefault="00AB16FB" w:rsidP="00CE72BC">
            <w:pPr>
              <w:pStyle w:val="acctfourfigures"/>
              <w:tabs>
                <w:tab w:val="clear" w:pos="765"/>
                <w:tab w:val="decimal" w:pos="910"/>
              </w:tabs>
              <w:spacing w:line="240" w:lineRule="auto"/>
              <w:ind w:right="-86" w:firstLine="14"/>
              <w:rPr>
                <w:szCs w:val="22"/>
              </w:rPr>
            </w:pPr>
            <w:r w:rsidRPr="00AB16FB">
              <w:rPr>
                <w:szCs w:val="22"/>
              </w:rPr>
              <w:t>482,602</w:t>
            </w:r>
          </w:p>
        </w:tc>
        <w:tc>
          <w:tcPr>
            <w:tcW w:w="180" w:type="dxa"/>
            <w:vAlign w:val="bottom"/>
          </w:tcPr>
          <w:p w14:paraId="2E92093B" w14:textId="77777777" w:rsidR="00CE72BC" w:rsidRPr="00432F40" w:rsidRDefault="00CE72BC" w:rsidP="00CE72BC">
            <w:pPr>
              <w:pStyle w:val="acctfourfigures"/>
              <w:tabs>
                <w:tab w:val="clear" w:pos="765"/>
                <w:tab w:val="decimal" w:pos="826"/>
                <w:tab w:val="decimal" w:pos="910"/>
              </w:tabs>
              <w:spacing w:line="240" w:lineRule="auto"/>
              <w:ind w:right="-86" w:firstLine="14"/>
              <w:rPr>
                <w:szCs w:val="22"/>
              </w:rPr>
            </w:pPr>
          </w:p>
        </w:tc>
        <w:tc>
          <w:tcPr>
            <w:tcW w:w="1084" w:type="dxa"/>
            <w:vAlign w:val="bottom"/>
          </w:tcPr>
          <w:p w14:paraId="3378F2E7" w14:textId="7573FBAC" w:rsidR="00CE72BC" w:rsidRPr="00C36BBB" w:rsidRDefault="00CE72BC" w:rsidP="00CE72BC">
            <w:pPr>
              <w:pStyle w:val="acctfourfigures"/>
              <w:tabs>
                <w:tab w:val="clear" w:pos="765"/>
                <w:tab w:val="decimal" w:pos="917"/>
              </w:tabs>
              <w:spacing w:line="240" w:lineRule="auto"/>
              <w:ind w:right="-86" w:firstLine="14"/>
              <w:rPr>
                <w:szCs w:val="22"/>
              </w:rPr>
            </w:pPr>
            <w:r w:rsidRPr="005D14D7">
              <w:rPr>
                <w:szCs w:val="22"/>
              </w:rPr>
              <w:t>573,396</w:t>
            </w:r>
          </w:p>
        </w:tc>
      </w:tr>
    </w:tbl>
    <w:p w14:paraId="3805B7A8" w14:textId="60016099" w:rsidR="004F7A06" w:rsidRPr="00EE5DF2" w:rsidRDefault="00EE5DF2" w:rsidP="00EE5DF2">
      <w:pPr>
        <w:spacing w:line="240" w:lineRule="auto"/>
        <w:rPr>
          <w:lang w:val="en-US"/>
        </w:rPr>
      </w:pPr>
      <w:r>
        <w:br w:type="page"/>
      </w:r>
    </w:p>
    <w:p w14:paraId="020F0450" w14:textId="3F1D62CE" w:rsidR="002B4A47" w:rsidRPr="00450B14" w:rsidRDefault="002B4A47" w:rsidP="0081344F">
      <w:pPr>
        <w:spacing w:line="240" w:lineRule="exact"/>
        <w:ind w:left="540" w:right="-7"/>
        <w:jc w:val="thaiDistribute"/>
        <w:rPr>
          <w:b/>
          <w:bCs/>
          <w:i/>
          <w:iCs/>
        </w:rPr>
      </w:pPr>
      <w:r w:rsidRPr="00450B14">
        <w:rPr>
          <w:b/>
          <w:bCs/>
          <w:i/>
          <w:iCs/>
        </w:rPr>
        <w:lastRenderedPageBreak/>
        <w:t>Geographical segments</w:t>
      </w:r>
    </w:p>
    <w:p w14:paraId="152531F4" w14:textId="77777777" w:rsidR="002B4A47" w:rsidRDefault="002B4A47" w:rsidP="002B4A47">
      <w:pPr>
        <w:spacing w:line="240" w:lineRule="exact"/>
        <w:ind w:left="540" w:right="-7"/>
        <w:jc w:val="both"/>
        <w:rPr>
          <w:rFonts w:cs="Times New Roman"/>
          <w:b/>
          <w:bCs/>
          <w:i/>
          <w:iCs/>
        </w:rPr>
      </w:pPr>
    </w:p>
    <w:p w14:paraId="4EFA1CA8" w14:textId="623C0C32" w:rsidR="002B4A47" w:rsidRDefault="002B4A47" w:rsidP="0081344F">
      <w:pPr>
        <w:spacing w:line="240" w:lineRule="exact"/>
        <w:ind w:left="540" w:right="-7"/>
        <w:jc w:val="thaiDistribute"/>
        <w:rPr>
          <w:rFonts w:cs="Times New Roman"/>
        </w:rPr>
      </w:pPr>
      <w:r w:rsidRPr="00DE055E">
        <w:rPr>
          <w:rFonts w:cs="Times New Roman"/>
        </w:rPr>
        <w:t xml:space="preserve">The Group is managed, operates manufacturing facilities and sales offices in </w:t>
      </w:r>
      <w:r>
        <w:rPr>
          <w:rFonts w:cs="Times New Roman"/>
        </w:rPr>
        <w:t>domestic and oversea</w:t>
      </w:r>
      <w:r w:rsidRPr="00DE055E">
        <w:rPr>
          <w:rFonts w:cs="Times New Roman"/>
        </w:rPr>
        <w:t xml:space="preserve">. </w:t>
      </w:r>
      <w:r w:rsidR="0081344F">
        <w:rPr>
          <w:rFonts w:cs="Times New Roman"/>
        </w:rPr>
        <w:br/>
      </w:r>
      <w:r w:rsidRPr="00DE055E">
        <w:rPr>
          <w:rFonts w:cs="Times New Roman"/>
        </w:rPr>
        <w:t>In presenting information on the basis of geographical segments, segment revenue is based on the geographical location of customers</w:t>
      </w:r>
      <w:r>
        <w:rPr>
          <w:rFonts w:cs="Times New Roman"/>
        </w:rPr>
        <w:t>, segment assets is based on the geographical location of assets.</w:t>
      </w:r>
    </w:p>
    <w:p w14:paraId="7F2E08FD" w14:textId="77777777" w:rsidR="00B82BC1" w:rsidRDefault="00B82BC1" w:rsidP="002B4A47">
      <w:pPr>
        <w:spacing w:line="240" w:lineRule="exact"/>
        <w:ind w:left="900" w:right="-7"/>
        <w:jc w:val="thaiDistribute"/>
        <w:rPr>
          <w:rFonts w:cstheme="minorBidi"/>
          <w:lang w:bidi="th-TH"/>
        </w:rPr>
      </w:pPr>
    </w:p>
    <w:p w14:paraId="3FA9C90B" w14:textId="2AE682C8" w:rsidR="00140445" w:rsidRDefault="00BE5F06" w:rsidP="0081344F">
      <w:pPr>
        <w:spacing w:line="240" w:lineRule="exact"/>
        <w:ind w:left="540" w:right="-7"/>
        <w:jc w:val="thaiDistribute"/>
        <w:rPr>
          <w:rFonts w:cs="Times New Roman"/>
        </w:rPr>
      </w:pPr>
      <w:r>
        <w:rPr>
          <w:rFonts w:cs="Times New Roman"/>
        </w:rPr>
        <w:t>Detail of the geographic segment financial information of the</w:t>
      </w:r>
      <w:r w:rsidR="00140445" w:rsidRPr="00140445">
        <w:rPr>
          <w:rFonts w:cs="Times New Roman"/>
        </w:rPr>
        <w:t xml:space="preserve"> </w:t>
      </w:r>
      <w:r w:rsidRPr="00140445">
        <w:rPr>
          <w:rFonts w:cs="Times New Roman"/>
        </w:rPr>
        <w:t xml:space="preserve">geographical </w:t>
      </w:r>
      <w:r>
        <w:rPr>
          <w:rFonts w:cs="Times New Roman"/>
        </w:rPr>
        <w:t xml:space="preserve">areas of the Group </w:t>
      </w:r>
      <w:r w:rsidR="00140445" w:rsidRPr="00140445">
        <w:rPr>
          <w:rFonts w:cs="Times New Roman"/>
        </w:rPr>
        <w:t>for the</w:t>
      </w:r>
      <w:r w:rsidR="0081344F">
        <w:rPr>
          <w:rFonts w:cs="Times New Roman"/>
        </w:rPr>
        <w:t xml:space="preserve"> </w:t>
      </w:r>
      <w:r w:rsidR="00CE72BC">
        <w:rPr>
          <w:rFonts w:cs="Times New Roman"/>
        </w:rPr>
        <w:t>three</w:t>
      </w:r>
      <w:r w:rsidR="00140445" w:rsidRPr="00140445">
        <w:rPr>
          <w:rFonts w:cs="Times New Roman"/>
        </w:rPr>
        <w:t xml:space="preserve">-month period ended </w:t>
      </w:r>
      <w:r w:rsidR="00CE72BC">
        <w:rPr>
          <w:rFonts w:cs="Times New Roman"/>
        </w:rPr>
        <w:t>31 March</w:t>
      </w:r>
      <w:r w:rsidR="00140445" w:rsidRPr="00140445">
        <w:rPr>
          <w:rFonts w:cs="Times New Roman"/>
        </w:rPr>
        <w:t xml:space="preserve"> </w:t>
      </w:r>
      <w:r w:rsidR="00545439">
        <w:rPr>
          <w:rFonts w:cs="Times New Roman"/>
        </w:rPr>
        <w:t>were</w:t>
      </w:r>
      <w:r w:rsidR="00140445" w:rsidRPr="00140445">
        <w:rPr>
          <w:rFonts w:cs="Times New Roman"/>
        </w:rPr>
        <w:t xml:space="preserve"> as follows:</w:t>
      </w:r>
    </w:p>
    <w:p w14:paraId="6C2A40A8" w14:textId="77777777" w:rsidR="002B4A47" w:rsidRDefault="002B4A47" w:rsidP="002B4A47">
      <w:pPr>
        <w:spacing w:line="240" w:lineRule="auto"/>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720"/>
        <w:gridCol w:w="181"/>
        <w:gridCol w:w="1259"/>
        <w:gridCol w:w="181"/>
        <w:gridCol w:w="1259"/>
      </w:tblGrid>
      <w:tr w:rsidR="00140445" w:rsidRPr="00DD54C4" w14:paraId="2F539D99" w14:textId="77777777" w:rsidTr="009767F0">
        <w:trPr>
          <w:cantSplit/>
        </w:trPr>
        <w:tc>
          <w:tcPr>
            <w:tcW w:w="4320" w:type="dxa"/>
          </w:tcPr>
          <w:p w14:paraId="0ED7C5C7" w14:textId="77777777" w:rsidR="00140445" w:rsidRPr="00FF2B2E" w:rsidRDefault="00140445" w:rsidP="00F32003">
            <w:pPr>
              <w:spacing w:line="240" w:lineRule="auto"/>
              <w:ind w:left="195" w:hanging="184"/>
              <w:rPr>
                <w:rFonts w:cs="Times New Roman"/>
                <w:szCs w:val="22"/>
              </w:rPr>
            </w:pPr>
          </w:p>
        </w:tc>
        <w:tc>
          <w:tcPr>
            <w:tcW w:w="1980" w:type="dxa"/>
            <w:gridSpan w:val="3"/>
            <w:vAlign w:val="bottom"/>
          </w:tcPr>
          <w:p w14:paraId="06CB259C" w14:textId="77777777" w:rsidR="00140445" w:rsidRPr="00D40BE2" w:rsidRDefault="00140445" w:rsidP="00F32003">
            <w:pPr>
              <w:pStyle w:val="acctmergecolhdg"/>
              <w:spacing w:line="240" w:lineRule="auto"/>
              <w:ind w:left="-75" w:right="-77"/>
              <w:rPr>
                <w:rFonts w:cs="Times New Roman"/>
                <w:szCs w:val="22"/>
              </w:rPr>
            </w:pPr>
          </w:p>
        </w:tc>
        <w:tc>
          <w:tcPr>
            <w:tcW w:w="181" w:type="dxa"/>
            <w:vAlign w:val="bottom"/>
          </w:tcPr>
          <w:p w14:paraId="3A6E7BA2"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3B89C4E7" w14:textId="123F9558" w:rsidR="00140445" w:rsidRPr="00DD54C4" w:rsidRDefault="00140445" w:rsidP="00F32003">
            <w:pPr>
              <w:pStyle w:val="acctmergecolhdg"/>
              <w:spacing w:line="240" w:lineRule="auto"/>
              <w:ind w:left="-75" w:right="-77"/>
              <w:rPr>
                <w:rFonts w:cs="Times New Roman"/>
                <w:szCs w:val="22"/>
              </w:rPr>
            </w:pPr>
            <w:r w:rsidRPr="00DD54C4">
              <w:rPr>
                <w:rFonts w:cs="Times New Roman"/>
                <w:szCs w:val="22"/>
              </w:rPr>
              <w:t>Consolidated financial statements</w:t>
            </w:r>
          </w:p>
        </w:tc>
      </w:tr>
      <w:tr w:rsidR="002B4A47" w:rsidRPr="00DD54C4" w14:paraId="1444D8F2" w14:textId="77777777" w:rsidTr="009767F0">
        <w:trPr>
          <w:cantSplit/>
        </w:trPr>
        <w:tc>
          <w:tcPr>
            <w:tcW w:w="4320" w:type="dxa"/>
          </w:tcPr>
          <w:p w14:paraId="77A96AC5" w14:textId="77777777" w:rsidR="002B4A47" w:rsidRPr="00DD54C4" w:rsidRDefault="002B4A47" w:rsidP="00F32003">
            <w:pPr>
              <w:spacing w:line="240" w:lineRule="auto"/>
              <w:ind w:left="195" w:hanging="184"/>
              <w:rPr>
                <w:rFonts w:cs="Times New Roman"/>
                <w:b/>
                <w:bCs/>
                <w:i/>
                <w:iCs/>
                <w:szCs w:val="22"/>
              </w:rPr>
            </w:pPr>
          </w:p>
        </w:tc>
        <w:tc>
          <w:tcPr>
            <w:tcW w:w="1080" w:type="dxa"/>
            <w:vAlign w:val="bottom"/>
          </w:tcPr>
          <w:p w14:paraId="3971FA35" w14:textId="7D86912B" w:rsidR="002B4A47" w:rsidRPr="00DD54C4" w:rsidRDefault="002B4A47" w:rsidP="00F32003">
            <w:pPr>
              <w:pStyle w:val="acctmergecolhdg"/>
              <w:spacing w:line="240" w:lineRule="auto"/>
              <w:rPr>
                <w:rFonts w:cs="Times New Roman"/>
                <w:szCs w:val="22"/>
                <w:lang w:val="en-US"/>
              </w:rPr>
            </w:pPr>
          </w:p>
        </w:tc>
        <w:tc>
          <w:tcPr>
            <w:tcW w:w="180" w:type="dxa"/>
            <w:vAlign w:val="bottom"/>
          </w:tcPr>
          <w:p w14:paraId="649899CB"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720" w:type="dxa"/>
          </w:tcPr>
          <w:p w14:paraId="4D50F915" w14:textId="1A530229" w:rsidR="002B4A47" w:rsidRPr="00DD54C4" w:rsidRDefault="002B4A47" w:rsidP="00F32003">
            <w:pPr>
              <w:pStyle w:val="acctmergecolhdg"/>
              <w:spacing w:line="240" w:lineRule="auto"/>
              <w:rPr>
                <w:rFonts w:cs="Times New Roman"/>
                <w:b w:val="0"/>
                <w:bCs/>
                <w:szCs w:val="22"/>
                <w:lang w:val="en-US"/>
              </w:rPr>
            </w:pPr>
          </w:p>
        </w:tc>
        <w:tc>
          <w:tcPr>
            <w:tcW w:w="181" w:type="dxa"/>
            <w:vAlign w:val="bottom"/>
          </w:tcPr>
          <w:p w14:paraId="36706988"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118D4426" w14:textId="2FCD55F0" w:rsidR="002B4A47" w:rsidRPr="00DD54C4" w:rsidRDefault="002B4A47" w:rsidP="00F32003">
            <w:pPr>
              <w:pStyle w:val="acctmergecolhdg"/>
              <w:spacing w:line="240" w:lineRule="auto"/>
              <w:rPr>
                <w:rFonts w:cs="Times New Roman"/>
                <w:szCs w:val="22"/>
                <w:lang w:val="en-US"/>
              </w:rPr>
            </w:pPr>
            <w:r w:rsidRPr="00DD54C4">
              <w:rPr>
                <w:rFonts w:cs="Times New Roman"/>
                <w:b w:val="0"/>
                <w:bCs/>
                <w:szCs w:val="22"/>
                <w:lang w:bidi="th-TH"/>
              </w:rPr>
              <w:t>202</w:t>
            </w:r>
            <w:r w:rsidR="00CE72BC">
              <w:rPr>
                <w:rFonts w:cs="Times New Roman"/>
                <w:b w:val="0"/>
                <w:bCs/>
                <w:szCs w:val="22"/>
                <w:lang w:bidi="th-TH"/>
              </w:rPr>
              <w:t>6</w:t>
            </w:r>
          </w:p>
        </w:tc>
        <w:tc>
          <w:tcPr>
            <w:tcW w:w="181" w:type="dxa"/>
            <w:vAlign w:val="bottom"/>
          </w:tcPr>
          <w:p w14:paraId="737C330E" w14:textId="77777777" w:rsidR="002B4A47" w:rsidRPr="00DD54C4" w:rsidRDefault="002B4A47" w:rsidP="00F32003">
            <w:pPr>
              <w:pStyle w:val="acctfourfigures"/>
              <w:tabs>
                <w:tab w:val="clear" w:pos="765"/>
                <w:tab w:val="decimal" w:pos="829"/>
              </w:tabs>
              <w:spacing w:line="240" w:lineRule="auto"/>
              <w:ind w:right="-86" w:firstLine="14"/>
              <w:rPr>
                <w:rFonts w:cs="Times New Roman"/>
                <w:szCs w:val="22"/>
              </w:rPr>
            </w:pPr>
          </w:p>
        </w:tc>
        <w:tc>
          <w:tcPr>
            <w:tcW w:w="1259" w:type="dxa"/>
          </w:tcPr>
          <w:p w14:paraId="7EBF8456" w14:textId="465561E1" w:rsidR="002B4A47" w:rsidRPr="00DD54C4" w:rsidRDefault="002B4A47" w:rsidP="00F32003">
            <w:pPr>
              <w:pStyle w:val="acctmergecolhdg"/>
              <w:spacing w:line="240" w:lineRule="auto"/>
              <w:rPr>
                <w:rFonts w:cstheme="minorBidi"/>
                <w:szCs w:val="28"/>
                <w:lang w:val="en-US" w:bidi="th-TH"/>
              </w:rPr>
            </w:pPr>
            <w:r w:rsidRPr="00DD54C4">
              <w:rPr>
                <w:rFonts w:cs="Times New Roman"/>
                <w:b w:val="0"/>
                <w:bCs/>
                <w:szCs w:val="22"/>
                <w:lang w:val="en-US"/>
              </w:rPr>
              <w:t>202</w:t>
            </w:r>
            <w:r w:rsidR="00CE72BC">
              <w:rPr>
                <w:rFonts w:cs="Times New Roman"/>
                <w:b w:val="0"/>
                <w:bCs/>
                <w:szCs w:val="22"/>
                <w:lang w:val="en-US"/>
              </w:rPr>
              <w:t>5</w:t>
            </w:r>
          </w:p>
        </w:tc>
      </w:tr>
      <w:tr w:rsidR="00140445" w:rsidRPr="00DD54C4" w14:paraId="218FED29" w14:textId="77777777" w:rsidTr="009767F0">
        <w:trPr>
          <w:cantSplit/>
        </w:trPr>
        <w:tc>
          <w:tcPr>
            <w:tcW w:w="4320" w:type="dxa"/>
          </w:tcPr>
          <w:p w14:paraId="32282D35" w14:textId="77777777" w:rsidR="00140445" w:rsidRPr="00DD54C4" w:rsidRDefault="00140445" w:rsidP="00F32003">
            <w:pPr>
              <w:spacing w:line="240" w:lineRule="auto"/>
              <w:ind w:left="195" w:hanging="184"/>
              <w:rPr>
                <w:rFonts w:cs="Times New Roman"/>
                <w:b/>
                <w:bCs/>
                <w:i/>
                <w:iCs/>
                <w:szCs w:val="22"/>
              </w:rPr>
            </w:pPr>
          </w:p>
        </w:tc>
        <w:tc>
          <w:tcPr>
            <w:tcW w:w="1080" w:type="dxa"/>
            <w:vAlign w:val="bottom"/>
          </w:tcPr>
          <w:p w14:paraId="4A5B11BC"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22C43E1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720" w:type="dxa"/>
          </w:tcPr>
          <w:p w14:paraId="5D8E4481" w14:textId="77777777" w:rsidR="00140445" w:rsidRPr="00DD54C4" w:rsidRDefault="00140445" w:rsidP="00F32003">
            <w:pPr>
              <w:pStyle w:val="acctmergecolhdg"/>
              <w:spacing w:line="240" w:lineRule="auto"/>
              <w:rPr>
                <w:rFonts w:cs="Times New Roman"/>
                <w:b w:val="0"/>
                <w:bCs/>
                <w:szCs w:val="22"/>
                <w:lang w:val="en-US"/>
              </w:rPr>
            </w:pPr>
          </w:p>
        </w:tc>
        <w:tc>
          <w:tcPr>
            <w:tcW w:w="181" w:type="dxa"/>
            <w:vAlign w:val="bottom"/>
          </w:tcPr>
          <w:p w14:paraId="35E6EE64"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11A928D3" w14:textId="40613D79" w:rsidR="00140445" w:rsidRPr="00DD54C4" w:rsidRDefault="00140445" w:rsidP="00F32003">
            <w:pPr>
              <w:pStyle w:val="acctmergecolhdg"/>
              <w:spacing w:line="240" w:lineRule="auto"/>
              <w:rPr>
                <w:rFonts w:cs="Times New Roman"/>
                <w:b w:val="0"/>
                <w:bCs/>
                <w:szCs w:val="22"/>
                <w:lang w:val="en-US"/>
              </w:rPr>
            </w:pPr>
            <w:r w:rsidRPr="00DD54C4">
              <w:rPr>
                <w:rFonts w:cs="Times New Roman"/>
                <w:b w:val="0"/>
                <w:bCs/>
                <w:i/>
                <w:iCs/>
                <w:szCs w:val="22"/>
              </w:rPr>
              <w:t>(in thousand Baht)</w:t>
            </w:r>
          </w:p>
        </w:tc>
      </w:tr>
      <w:tr w:rsidR="00140445" w:rsidRPr="00DD54C4" w14:paraId="0C75B174" w14:textId="77777777" w:rsidTr="009767F0">
        <w:trPr>
          <w:cantSplit/>
        </w:trPr>
        <w:tc>
          <w:tcPr>
            <w:tcW w:w="4320" w:type="dxa"/>
          </w:tcPr>
          <w:p w14:paraId="438C5CD3" w14:textId="5B484858" w:rsidR="00140445" w:rsidRPr="00DD54C4" w:rsidRDefault="00140445" w:rsidP="00F32003">
            <w:pPr>
              <w:spacing w:line="240" w:lineRule="auto"/>
              <w:ind w:left="195" w:hanging="184"/>
              <w:rPr>
                <w:rFonts w:cs="Times New Roman"/>
                <w:b/>
                <w:bCs/>
                <w:i/>
                <w:iCs/>
                <w:szCs w:val="22"/>
              </w:rPr>
            </w:pPr>
            <w:r w:rsidRPr="00DD54C4">
              <w:rPr>
                <w:rFonts w:cs="Times New Roman"/>
                <w:b/>
                <w:bCs/>
                <w:i/>
                <w:iCs/>
                <w:szCs w:val="22"/>
              </w:rPr>
              <w:t>Revenues</w:t>
            </w:r>
          </w:p>
        </w:tc>
        <w:tc>
          <w:tcPr>
            <w:tcW w:w="1080" w:type="dxa"/>
            <w:vAlign w:val="bottom"/>
          </w:tcPr>
          <w:p w14:paraId="7AD1EB62" w14:textId="77777777" w:rsidR="00140445" w:rsidRPr="00DD54C4" w:rsidRDefault="00140445" w:rsidP="00F32003">
            <w:pPr>
              <w:pStyle w:val="acctmergecolhdg"/>
              <w:spacing w:line="240" w:lineRule="auto"/>
              <w:rPr>
                <w:rFonts w:cs="Times New Roman"/>
                <w:b w:val="0"/>
                <w:bCs/>
                <w:szCs w:val="22"/>
                <w:lang w:bidi="th-TH"/>
              </w:rPr>
            </w:pPr>
          </w:p>
        </w:tc>
        <w:tc>
          <w:tcPr>
            <w:tcW w:w="180" w:type="dxa"/>
            <w:vAlign w:val="bottom"/>
          </w:tcPr>
          <w:p w14:paraId="623FFB8C"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720" w:type="dxa"/>
          </w:tcPr>
          <w:p w14:paraId="4BA207E5" w14:textId="77777777" w:rsidR="00140445" w:rsidRPr="00DD54C4" w:rsidRDefault="00140445" w:rsidP="00F32003">
            <w:pPr>
              <w:pStyle w:val="acctmergecolhdg"/>
              <w:spacing w:line="240" w:lineRule="auto"/>
              <w:rPr>
                <w:rFonts w:cs="Times New Roman"/>
                <w:b w:val="0"/>
                <w:bCs/>
                <w:szCs w:val="22"/>
                <w:lang w:val="en-US"/>
              </w:rPr>
            </w:pPr>
          </w:p>
        </w:tc>
        <w:tc>
          <w:tcPr>
            <w:tcW w:w="181" w:type="dxa"/>
            <w:vAlign w:val="bottom"/>
          </w:tcPr>
          <w:p w14:paraId="2215B476" w14:textId="77777777" w:rsidR="00140445" w:rsidRPr="00DD54C4"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35B8C54B" w14:textId="77777777" w:rsidR="00140445" w:rsidRPr="00DD54C4" w:rsidRDefault="00140445" w:rsidP="00F32003">
            <w:pPr>
              <w:pStyle w:val="acctmergecolhdg"/>
              <w:spacing w:line="240" w:lineRule="auto"/>
              <w:rPr>
                <w:rFonts w:cs="Times New Roman"/>
                <w:b w:val="0"/>
                <w:bCs/>
                <w:i/>
                <w:iCs/>
                <w:szCs w:val="22"/>
              </w:rPr>
            </w:pPr>
          </w:p>
        </w:tc>
      </w:tr>
      <w:tr w:rsidR="00AB16FB" w:rsidRPr="00DD54C4" w14:paraId="6A02B555" w14:textId="77777777" w:rsidTr="009767F0">
        <w:trPr>
          <w:cantSplit/>
        </w:trPr>
        <w:tc>
          <w:tcPr>
            <w:tcW w:w="4320" w:type="dxa"/>
          </w:tcPr>
          <w:p w14:paraId="3E54345A" w14:textId="77777777" w:rsidR="00AB16FB" w:rsidRPr="00DD54C4" w:rsidRDefault="00AB16FB" w:rsidP="00AB16FB">
            <w:pPr>
              <w:spacing w:line="240" w:lineRule="auto"/>
              <w:ind w:left="195" w:hanging="184"/>
              <w:rPr>
                <w:rFonts w:cs="Times New Roman"/>
                <w:szCs w:val="22"/>
              </w:rPr>
            </w:pPr>
            <w:r w:rsidRPr="00DD54C4">
              <w:rPr>
                <w:rFonts w:cs="Times New Roman"/>
                <w:szCs w:val="22"/>
              </w:rPr>
              <w:t>Thailand</w:t>
            </w:r>
          </w:p>
        </w:tc>
        <w:tc>
          <w:tcPr>
            <w:tcW w:w="1080" w:type="dxa"/>
          </w:tcPr>
          <w:p w14:paraId="3F69330B" w14:textId="21944EB5" w:rsidR="00AB16FB" w:rsidRPr="00DD54C4" w:rsidRDefault="00AB16FB" w:rsidP="00AB16FB">
            <w:pPr>
              <w:pStyle w:val="acctfourfigures"/>
              <w:tabs>
                <w:tab w:val="clear" w:pos="765"/>
                <w:tab w:val="decimal" w:pos="910"/>
              </w:tabs>
              <w:spacing w:line="240" w:lineRule="auto"/>
              <w:ind w:right="-86" w:firstLine="14"/>
              <w:rPr>
                <w:rFonts w:cs="Times New Roman"/>
                <w:szCs w:val="22"/>
              </w:rPr>
            </w:pPr>
          </w:p>
        </w:tc>
        <w:tc>
          <w:tcPr>
            <w:tcW w:w="180" w:type="dxa"/>
          </w:tcPr>
          <w:p w14:paraId="41D7F860"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720" w:type="dxa"/>
          </w:tcPr>
          <w:p w14:paraId="15604A60" w14:textId="60A47E76" w:rsidR="00AB16FB" w:rsidRPr="00DD54C4" w:rsidRDefault="00AB16FB" w:rsidP="00AB16FB">
            <w:pPr>
              <w:pStyle w:val="acctfourfigures"/>
              <w:tabs>
                <w:tab w:val="clear" w:pos="765"/>
                <w:tab w:val="decimal" w:pos="910"/>
              </w:tabs>
              <w:spacing w:line="240" w:lineRule="auto"/>
              <w:ind w:right="-86" w:firstLine="14"/>
              <w:rPr>
                <w:rFonts w:cs="Times New Roman"/>
                <w:szCs w:val="22"/>
                <w:lang w:val="en-US"/>
              </w:rPr>
            </w:pPr>
          </w:p>
        </w:tc>
        <w:tc>
          <w:tcPr>
            <w:tcW w:w="181" w:type="dxa"/>
          </w:tcPr>
          <w:p w14:paraId="2A121400"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129616A6" w14:textId="506AA24D" w:rsidR="00AB16FB"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107,116</w:t>
            </w:r>
          </w:p>
        </w:tc>
        <w:tc>
          <w:tcPr>
            <w:tcW w:w="181" w:type="dxa"/>
          </w:tcPr>
          <w:p w14:paraId="22EF9F32"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1259" w:type="dxa"/>
          </w:tcPr>
          <w:p w14:paraId="5DBB002D" w14:textId="3230D61C" w:rsidR="00AB16FB"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54,552</w:t>
            </w:r>
          </w:p>
        </w:tc>
      </w:tr>
      <w:tr w:rsidR="00AB16FB" w:rsidRPr="00DD54C4" w14:paraId="56CFB8EB" w14:textId="77777777" w:rsidTr="009767F0">
        <w:trPr>
          <w:cantSplit/>
        </w:trPr>
        <w:tc>
          <w:tcPr>
            <w:tcW w:w="4320" w:type="dxa"/>
          </w:tcPr>
          <w:p w14:paraId="04F368CE" w14:textId="77777777" w:rsidR="00AB16FB" w:rsidRPr="00DD54C4" w:rsidRDefault="00AB16FB" w:rsidP="00AB16FB">
            <w:pPr>
              <w:spacing w:line="240" w:lineRule="auto"/>
              <w:ind w:left="195" w:hanging="184"/>
              <w:rPr>
                <w:rFonts w:cs="Times New Roman"/>
                <w:szCs w:val="22"/>
              </w:rPr>
            </w:pPr>
            <w:r w:rsidRPr="00DD54C4">
              <w:rPr>
                <w:rFonts w:cs="Times New Roman"/>
                <w:szCs w:val="22"/>
                <w:lang w:val="en-US"/>
              </w:rPr>
              <w:t>China</w:t>
            </w:r>
          </w:p>
        </w:tc>
        <w:tc>
          <w:tcPr>
            <w:tcW w:w="1080" w:type="dxa"/>
          </w:tcPr>
          <w:p w14:paraId="09086208" w14:textId="736CF9FC" w:rsidR="00AB16FB" w:rsidRPr="00DD54C4" w:rsidRDefault="00AB16FB" w:rsidP="00AB16FB">
            <w:pPr>
              <w:pStyle w:val="acctfourfigures"/>
              <w:tabs>
                <w:tab w:val="clear" w:pos="765"/>
                <w:tab w:val="decimal" w:pos="910"/>
              </w:tabs>
              <w:spacing w:line="240" w:lineRule="auto"/>
              <w:ind w:right="-86" w:firstLine="14"/>
              <w:rPr>
                <w:rFonts w:cs="Times New Roman"/>
                <w:szCs w:val="22"/>
              </w:rPr>
            </w:pPr>
          </w:p>
        </w:tc>
        <w:tc>
          <w:tcPr>
            <w:tcW w:w="180" w:type="dxa"/>
          </w:tcPr>
          <w:p w14:paraId="21A5936A"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720" w:type="dxa"/>
          </w:tcPr>
          <w:p w14:paraId="6815206C" w14:textId="519C476D" w:rsidR="00AB16FB" w:rsidRPr="00DD54C4" w:rsidRDefault="00AB16FB" w:rsidP="00AB16FB">
            <w:pPr>
              <w:pStyle w:val="acctfourfigures"/>
              <w:tabs>
                <w:tab w:val="clear" w:pos="765"/>
                <w:tab w:val="decimal" w:pos="910"/>
              </w:tabs>
              <w:spacing w:line="240" w:lineRule="auto"/>
              <w:ind w:right="-86" w:firstLine="14"/>
              <w:rPr>
                <w:rFonts w:cs="Times New Roman"/>
                <w:szCs w:val="22"/>
                <w:lang w:val="en-US"/>
              </w:rPr>
            </w:pPr>
          </w:p>
        </w:tc>
        <w:tc>
          <w:tcPr>
            <w:tcW w:w="181" w:type="dxa"/>
          </w:tcPr>
          <w:p w14:paraId="0D89C40D"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7932E104" w14:textId="25E13BF1" w:rsidR="00AB16FB"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55,898</w:t>
            </w:r>
          </w:p>
        </w:tc>
        <w:tc>
          <w:tcPr>
            <w:tcW w:w="181" w:type="dxa"/>
          </w:tcPr>
          <w:p w14:paraId="2FEF3C6F"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1259" w:type="dxa"/>
          </w:tcPr>
          <w:p w14:paraId="07EE2A0C" w14:textId="1692B0FD" w:rsidR="00AB16FB"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48,189</w:t>
            </w:r>
          </w:p>
        </w:tc>
      </w:tr>
      <w:tr w:rsidR="00AB16FB" w:rsidRPr="00DD54C4" w14:paraId="5ABCC0E2" w14:textId="77777777" w:rsidTr="009767F0">
        <w:trPr>
          <w:cantSplit/>
        </w:trPr>
        <w:tc>
          <w:tcPr>
            <w:tcW w:w="4320" w:type="dxa"/>
          </w:tcPr>
          <w:p w14:paraId="79F5EFCD" w14:textId="77777777" w:rsidR="00AB16FB" w:rsidRPr="00DD54C4" w:rsidRDefault="00AB16FB" w:rsidP="00AB16FB">
            <w:pPr>
              <w:spacing w:line="240" w:lineRule="auto"/>
              <w:ind w:left="195" w:hanging="184"/>
              <w:rPr>
                <w:rFonts w:cs="Times New Roman"/>
                <w:szCs w:val="22"/>
              </w:rPr>
            </w:pPr>
            <w:r w:rsidRPr="00DD54C4">
              <w:rPr>
                <w:rFonts w:cs="Times New Roman"/>
                <w:szCs w:val="22"/>
              </w:rPr>
              <w:t>Others</w:t>
            </w:r>
          </w:p>
        </w:tc>
        <w:tc>
          <w:tcPr>
            <w:tcW w:w="1080" w:type="dxa"/>
          </w:tcPr>
          <w:p w14:paraId="6AFD82E8" w14:textId="5F336377" w:rsidR="00AB16FB" w:rsidRPr="00DD54C4" w:rsidRDefault="00AB16FB" w:rsidP="00AB16FB">
            <w:pPr>
              <w:pStyle w:val="acctfourfigures"/>
              <w:tabs>
                <w:tab w:val="clear" w:pos="765"/>
                <w:tab w:val="decimal" w:pos="910"/>
              </w:tabs>
              <w:spacing w:line="240" w:lineRule="auto"/>
              <w:ind w:right="-86" w:firstLine="14"/>
              <w:rPr>
                <w:rFonts w:cs="Times New Roman"/>
                <w:szCs w:val="22"/>
              </w:rPr>
            </w:pPr>
          </w:p>
        </w:tc>
        <w:tc>
          <w:tcPr>
            <w:tcW w:w="180" w:type="dxa"/>
          </w:tcPr>
          <w:p w14:paraId="1A93ECCE"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720" w:type="dxa"/>
          </w:tcPr>
          <w:p w14:paraId="37F04B51" w14:textId="36BF2D23" w:rsidR="00AB16FB" w:rsidRPr="00DD54C4" w:rsidRDefault="00AB16FB" w:rsidP="00AB16FB">
            <w:pPr>
              <w:pStyle w:val="acctfourfigures"/>
              <w:tabs>
                <w:tab w:val="clear" w:pos="765"/>
                <w:tab w:val="decimal" w:pos="910"/>
              </w:tabs>
              <w:spacing w:line="240" w:lineRule="auto"/>
              <w:ind w:right="-86" w:firstLine="14"/>
              <w:rPr>
                <w:rFonts w:cs="Times New Roman"/>
                <w:szCs w:val="22"/>
                <w:lang w:val="en-US"/>
              </w:rPr>
            </w:pPr>
          </w:p>
        </w:tc>
        <w:tc>
          <w:tcPr>
            <w:tcW w:w="181" w:type="dxa"/>
          </w:tcPr>
          <w:p w14:paraId="188629E9"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1259" w:type="dxa"/>
            <w:tcBorders>
              <w:bottom w:val="single" w:sz="4" w:space="0" w:color="auto"/>
            </w:tcBorders>
            <w:vAlign w:val="bottom"/>
          </w:tcPr>
          <w:p w14:paraId="6E028E0F" w14:textId="4CC54978" w:rsidR="00AB16FB"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76,361</w:t>
            </w:r>
          </w:p>
        </w:tc>
        <w:tc>
          <w:tcPr>
            <w:tcW w:w="181" w:type="dxa"/>
          </w:tcPr>
          <w:p w14:paraId="7310BB0D" w14:textId="77777777" w:rsidR="00AB16FB" w:rsidRPr="00DD54C4" w:rsidRDefault="00AB16FB" w:rsidP="00AB16FB">
            <w:pPr>
              <w:pStyle w:val="acctfourfigures"/>
              <w:tabs>
                <w:tab w:val="clear" w:pos="765"/>
                <w:tab w:val="decimal" w:pos="829"/>
              </w:tabs>
              <w:spacing w:line="240" w:lineRule="auto"/>
              <w:ind w:right="-86" w:firstLine="14"/>
              <w:rPr>
                <w:rFonts w:cs="Times New Roman"/>
                <w:szCs w:val="22"/>
              </w:rPr>
            </w:pPr>
          </w:p>
        </w:tc>
        <w:tc>
          <w:tcPr>
            <w:tcW w:w="1259" w:type="dxa"/>
            <w:tcBorders>
              <w:bottom w:val="single" w:sz="4" w:space="0" w:color="auto"/>
            </w:tcBorders>
          </w:tcPr>
          <w:p w14:paraId="63E4C740" w14:textId="149C91F6" w:rsidR="00AB16FB"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89,408</w:t>
            </w:r>
          </w:p>
        </w:tc>
      </w:tr>
      <w:tr w:rsidR="00AB16FB" w:rsidRPr="00B06858" w14:paraId="0D35C637" w14:textId="77777777" w:rsidTr="009767F0">
        <w:trPr>
          <w:cantSplit/>
        </w:trPr>
        <w:tc>
          <w:tcPr>
            <w:tcW w:w="4320" w:type="dxa"/>
          </w:tcPr>
          <w:p w14:paraId="164087C1" w14:textId="77777777" w:rsidR="00AB16FB" w:rsidRPr="00DD54C4" w:rsidRDefault="00AB16FB" w:rsidP="00AB16FB">
            <w:pPr>
              <w:spacing w:line="240" w:lineRule="auto"/>
              <w:ind w:left="195" w:hanging="184"/>
              <w:rPr>
                <w:rFonts w:cs="Times New Roman"/>
                <w:szCs w:val="22"/>
              </w:rPr>
            </w:pPr>
            <w:r w:rsidRPr="00DD54C4">
              <w:rPr>
                <w:rFonts w:cs="Times New Roman"/>
                <w:b/>
                <w:bCs/>
                <w:szCs w:val="22"/>
              </w:rPr>
              <w:t>Total</w:t>
            </w:r>
          </w:p>
        </w:tc>
        <w:tc>
          <w:tcPr>
            <w:tcW w:w="1080" w:type="dxa"/>
          </w:tcPr>
          <w:p w14:paraId="44A4AEEF" w14:textId="134AC7ED" w:rsidR="00AB16FB" w:rsidRPr="00DD54C4" w:rsidRDefault="00AB16FB" w:rsidP="00AB16FB">
            <w:pPr>
              <w:pStyle w:val="acctfourfigures"/>
              <w:tabs>
                <w:tab w:val="clear" w:pos="765"/>
                <w:tab w:val="decimal" w:pos="927"/>
              </w:tabs>
              <w:spacing w:line="240" w:lineRule="auto"/>
              <w:ind w:right="-86" w:firstLine="14"/>
              <w:rPr>
                <w:rFonts w:cs="Times New Roman"/>
                <w:b/>
                <w:bCs/>
                <w:szCs w:val="22"/>
              </w:rPr>
            </w:pPr>
          </w:p>
        </w:tc>
        <w:tc>
          <w:tcPr>
            <w:tcW w:w="180" w:type="dxa"/>
          </w:tcPr>
          <w:p w14:paraId="7CD7ED06" w14:textId="77777777" w:rsidR="00AB16FB" w:rsidRPr="00DD54C4" w:rsidRDefault="00AB16FB" w:rsidP="00AB16FB">
            <w:pPr>
              <w:pStyle w:val="acctfourfigures"/>
              <w:tabs>
                <w:tab w:val="clear" w:pos="765"/>
                <w:tab w:val="decimal" w:pos="829"/>
              </w:tabs>
              <w:spacing w:line="240" w:lineRule="auto"/>
              <w:ind w:right="-86" w:firstLine="14"/>
              <w:rPr>
                <w:rFonts w:cs="Times New Roman"/>
                <w:b/>
                <w:bCs/>
                <w:szCs w:val="22"/>
              </w:rPr>
            </w:pPr>
          </w:p>
        </w:tc>
        <w:tc>
          <w:tcPr>
            <w:tcW w:w="720" w:type="dxa"/>
          </w:tcPr>
          <w:p w14:paraId="02ACF618" w14:textId="517BBE92" w:rsidR="00AB16FB" w:rsidRPr="00DD54C4" w:rsidRDefault="00AB16FB" w:rsidP="00AB16FB">
            <w:pPr>
              <w:pStyle w:val="acctfourfigures"/>
              <w:tabs>
                <w:tab w:val="clear" w:pos="765"/>
                <w:tab w:val="decimal" w:pos="910"/>
              </w:tabs>
              <w:spacing w:line="240" w:lineRule="auto"/>
              <w:ind w:right="-86" w:firstLine="14"/>
              <w:rPr>
                <w:rFonts w:cs="Times New Roman"/>
                <w:b/>
                <w:bCs/>
                <w:szCs w:val="22"/>
                <w:lang w:val="en-US"/>
              </w:rPr>
            </w:pPr>
          </w:p>
        </w:tc>
        <w:tc>
          <w:tcPr>
            <w:tcW w:w="181" w:type="dxa"/>
          </w:tcPr>
          <w:p w14:paraId="4069B463" w14:textId="77777777" w:rsidR="00AB16FB" w:rsidRPr="00DD54C4" w:rsidRDefault="00AB16FB" w:rsidP="00AB16FB">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vAlign w:val="bottom"/>
          </w:tcPr>
          <w:p w14:paraId="323A0040" w14:textId="47A04DEB" w:rsidR="00AB16FB" w:rsidRPr="009767F0" w:rsidRDefault="00AB16FB" w:rsidP="009767F0">
            <w:pPr>
              <w:pStyle w:val="acctfourfigures"/>
              <w:tabs>
                <w:tab w:val="clear" w:pos="765"/>
                <w:tab w:val="decimal" w:pos="998"/>
              </w:tabs>
              <w:spacing w:line="240" w:lineRule="auto"/>
              <w:ind w:right="-86" w:firstLine="14"/>
              <w:rPr>
                <w:rFonts w:cs="Times New Roman"/>
                <w:b/>
                <w:bCs/>
                <w:szCs w:val="28"/>
                <w:lang w:val="en-US"/>
              </w:rPr>
            </w:pPr>
            <w:r w:rsidRPr="009767F0">
              <w:rPr>
                <w:rFonts w:cs="Times New Roman"/>
                <w:b/>
                <w:bCs/>
                <w:szCs w:val="28"/>
                <w:lang w:val="en-US"/>
              </w:rPr>
              <w:t>239,375</w:t>
            </w:r>
          </w:p>
        </w:tc>
        <w:tc>
          <w:tcPr>
            <w:tcW w:w="181" w:type="dxa"/>
          </w:tcPr>
          <w:p w14:paraId="76287043" w14:textId="77777777" w:rsidR="00AB16FB" w:rsidRPr="00DD54C4" w:rsidRDefault="00AB16FB" w:rsidP="00AB16FB">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tcPr>
          <w:p w14:paraId="0867B274" w14:textId="559838BF" w:rsidR="00AB16FB" w:rsidRPr="009767F0" w:rsidRDefault="00AB16FB" w:rsidP="009767F0">
            <w:pPr>
              <w:pStyle w:val="acctfourfigures"/>
              <w:tabs>
                <w:tab w:val="clear" w:pos="765"/>
                <w:tab w:val="decimal" w:pos="998"/>
              </w:tabs>
              <w:spacing w:line="240" w:lineRule="auto"/>
              <w:ind w:right="-86" w:firstLine="14"/>
              <w:rPr>
                <w:rFonts w:cs="Times New Roman"/>
                <w:b/>
                <w:bCs/>
                <w:szCs w:val="28"/>
                <w:lang w:val="en-US"/>
              </w:rPr>
            </w:pPr>
            <w:r w:rsidRPr="009767F0">
              <w:rPr>
                <w:rFonts w:cs="Times New Roman"/>
                <w:b/>
                <w:bCs/>
                <w:szCs w:val="28"/>
                <w:lang w:val="en-US"/>
              </w:rPr>
              <w:t>192,149</w:t>
            </w:r>
          </w:p>
        </w:tc>
      </w:tr>
    </w:tbl>
    <w:p w14:paraId="4867747D" w14:textId="7D49413E" w:rsidR="00427ADE" w:rsidRPr="00427ADE" w:rsidRDefault="00140445" w:rsidP="00427ADE">
      <w:pPr>
        <w:spacing w:line="240" w:lineRule="exact"/>
        <w:ind w:left="360" w:right="-7"/>
        <w:jc w:val="thaiDistribute"/>
        <w:rPr>
          <w:lang w:val="en-US" w:bidi="th-TH"/>
        </w:rPr>
      </w:pPr>
      <w:r>
        <w:tab/>
      </w:r>
      <w:r>
        <w:tab/>
      </w:r>
    </w:p>
    <w:p w14:paraId="37B3F639" w14:textId="0029B37A" w:rsidR="00140445" w:rsidRDefault="00545439" w:rsidP="0081344F">
      <w:pPr>
        <w:spacing w:line="240" w:lineRule="exact"/>
        <w:ind w:left="540" w:right="-7"/>
        <w:jc w:val="thaiDistribute"/>
        <w:rPr>
          <w:rFonts w:cs="Times New Roman"/>
        </w:rPr>
      </w:pPr>
      <w:r w:rsidRPr="0081344F">
        <w:t>Detail</w:t>
      </w:r>
      <w:r>
        <w:rPr>
          <w:rFonts w:cs="Times New Roman"/>
        </w:rPr>
        <w:t xml:space="preserve"> of the geographic segment financial information of the</w:t>
      </w:r>
      <w:r w:rsidRPr="00140445">
        <w:rPr>
          <w:rFonts w:cs="Times New Roman"/>
        </w:rPr>
        <w:t xml:space="preserve"> geographical </w:t>
      </w:r>
      <w:r>
        <w:rPr>
          <w:rFonts w:cs="Times New Roman"/>
        </w:rPr>
        <w:t xml:space="preserve">areas of the Group </w:t>
      </w:r>
      <w:r w:rsidR="00140445" w:rsidRPr="00140445">
        <w:rPr>
          <w:rFonts w:cs="Times New Roman"/>
        </w:rPr>
        <w:t xml:space="preserve">as at </w:t>
      </w:r>
      <w:r w:rsidR="0081344F">
        <w:rPr>
          <w:rFonts w:cs="Times New Roman"/>
        </w:rPr>
        <w:br/>
      </w:r>
      <w:r w:rsidR="009204B3">
        <w:rPr>
          <w:rFonts w:cs="Times New Roman"/>
        </w:rPr>
        <w:t>3</w:t>
      </w:r>
      <w:r w:rsidR="00386F70">
        <w:rPr>
          <w:rFonts w:cs="Times New Roman"/>
        </w:rPr>
        <w:t>1</w:t>
      </w:r>
      <w:r w:rsidR="009204B3">
        <w:rPr>
          <w:rFonts w:cs="Times New Roman"/>
        </w:rPr>
        <w:t xml:space="preserve"> </w:t>
      </w:r>
      <w:r w:rsidR="00386F70">
        <w:rPr>
          <w:rFonts w:cs="Times New Roman"/>
        </w:rPr>
        <w:t>March</w:t>
      </w:r>
      <w:r w:rsidR="009204B3" w:rsidRPr="00140445">
        <w:rPr>
          <w:rFonts w:cs="Times New Roman"/>
        </w:rPr>
        <w:t xml:space="preserve"> </w:t>
      </w:r>
      <w:r w:rsidR="00140445" w:rsidRPr="00140445">
        <w:rPr>
          <w:rFonts w:cs="Times New Roman"/>
        </w:rPr>
        <w:t>202</w:t>
      </w:r>
      <w:r w:rsidR="00386F70">
        <w:rPr>
          <w:rFonts w:cs="Times New Roman"/>
        </w:rPr>
        <w:t>6</w:t>
      </w:r>
      <w:r w:rsidR="00140445" w:rsidRPr="00140445">
        <w:rPr>
          <w:rFonts w:cs="Times New Roman"/>
        </w:rPr>
        <w:t xml:space="preserve"> and</w:t>
      </w:r>
      <w:r w:rsidR="00E43557">
        <w:rPr>
          <w:rFonts w:cs="Times New Roman"/>
        </w:rPr>
        <w:t xml:space="preserve"> </w:t>
      </w:r>
      <w:r w:rsidR="00140445" w:rsidRPr="00140445">
        <w:rPr>
          <w:rFonts w:cs="Times New Roman"/>
        </w:rPr>
        <w:t>31 December 202</w:t>
      </w:r>
      <w:r w:rsidR="00386F70">
        <w:rPr>
          <w:rFonts w:cs="Times New Roman"/>
        </w:rPr>
        <w:t>5</w:t>
      </w:r>
      <w:r w:rsidR="00140445" w:rsidRPr="00140445">
        <w:rPr>
          <w:rFonts w:cs="Times New Roman"/>
        </w:rPr>
        <w:t xml:space="preserve"> </w:t>
      </w:r>
      <w:r>
        <w:rPr>
          <w:rFonts w:cs="Times New Roman"/>
        </w:rPr>
        <w:t>were</w:t>
      </w:r>
      <w:r w:rsidR="00140445" w:rsidRPr="00140445">
        <w:rPr>
          <w:rFonts w:cs="Times New Roman"/>
        </w:rPr>
        <w:t xml:space="preserve"> as follows:</w:t>
      </w:r>
    </w:p>
    <w:p w14:paraId="7D4A2B3C" w14:textId="77777777" w:rsidR="00140445" w:rsidRPr="00140445" w:rsidRDefault="00140445" w:rsidP="00140445">
      <w:pPr>
        <w:pStyle w:val="BodyText"/>
        <w:spacing w:after="0"/>
        <w:ind w:left="900" w:hanging="900"/>
        <w:jc w:val="thaiDistribute"/>
        <w:rPr>
          <w:rFonts w:cs="Times New Roman"/>
        </w:rPr>
      </w:pPr>
      <w:r>
        <w:rPr>
          <w:rFonts w:cs="Times New Roman"/>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720"/>
        <w:gridCol w:w="181"/>
        <w:gridCol w:w="1259"/>
        <w:gridCol w:w="181"/>
        <w:gridCol w:w="1259"/>
      </w:tblGrid>
      <w:tr w:rsidR="00140445" w:rsidRPr="00F070CB" w14:paraId="3EF2DD66" w14:textId="77777777" w:rsidTr="009767F0">
        <w:trPr>
          <w:cantSplit/>
        </w:trPr>
        <w:tc>
          <w:tcPr>
            <w:tcW w:w="4320" w:type="dxa"/>
          </w:tcPr>
          <w:p w14:paraId="2169A64B" w14:textId="77777777" w:rsidR="00140445" w:rsidRPr="00FF2B2E" w:rsidRDefault="00140445" w:rsidP="00F32003">
            <w:pPr>
              <w:spacing w:line="240" w:lineRule="auto"/>
              <w:ind w:left="195" w:hanging="184"/>
              <w:rPr>
                <w:rFonts w:cs="Times New Roman"/>
                <w:szCs w:val="22"/>
              </w:rPr>
            </w:pPr>
          </w:p>
        </w:tc>
        <w:tc>
          <w:tcPr>
            <w:tcW w:w="1980" w:type="dxa"/>
            <w:gridSpan w:val="3"/>
            <w:vAlign w:val="bottom"/>
          </w:tcPr>
          <w:p w14:paraId="6D1D4AB5" w14:textId="77777777" w:rsidR="00140445" w:rsidRPr="00D40BE2" w:rsidRDefault="00140445" w:rsidP="00F32003">
            <w:pPr>
              <w:pStyle w:val="acctmergecolhdg"/>
              <w:spacing w:line="240" w:lineRule="auto"/>
              <w:ind w:left="-75" w:right="-77"/>
              <w:rPr>
                <w:rFonts w:cs="Times New Roman"/>
                <w:szCs w:val="22"/>
              </w:rPr>
            </w:pPr>
          </w:p>
        </w:tc>
        <w:tc>
          <w:tcPr>
            <w:tcW w:w="181" w:type="dxa"/>
            <w:vAlign w:val="bottom"/>
          </w:tcPr>
          <w:p w14:paraId="17C7FC31"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6E228FC8" w14:textId="77777777" w:rsidR="00140445" w:rsidRPr="006E049A" w:rsidRDefault="00140445" w:rsidP="00F32003">
            <w:pPr>
              <w:pStyle w:val="acctmergecolhdg"/>
              <w:spacing w:line="240" w:lineRule="auto"/>
              <w:ind w:left="-75" w:right="-77"/>
              <w:rPr>
                <w:rFonts w:cs="Times New Roman"/>
                <w:szCs w:val="22"/>
              </w:rPr>
            </w:pPr>
            <w:r w:rsidRPr="006E049A">
              <w:rPr>
                <w:rFonts w:cs="Times New Roman"/>
                <w:szCs w:val="22"/>
              </w:rPr>
              <w:t>Consolidated financial statements</w:t>
            </w:r>
          </w:p>
        </w:tc>
      </w:tr>
      <w:tr w:rsidR="00140445" w:rsidRPr="00F070CB" w14:paraId="523EC2F0" w14:textId="77777777" w:rsidTr="009767F0">
        <w:trPr>
          <w:cantSplit/>
        </w:trPr>
        <w:tc>
          <w:tcPr>
            <w:tcW w:w="4320" w:type="dxa"/>
          </w:tcPr>
          <w:p w14:paraId="062461B5" w14:textId="77777777" w:rsidR="00140445" w:rsidRPr="009005A6" w:rsidRDefault="00140445" w:rsidP="00F32003">
            <w:pPr>
              <w:spacing w:line="240" w:lineRule="auto"/>
              <w:ind w:left="195" w:hanging="184"/>
              <w:rPr>
                <w:rFonts w:cs="Times New Roman"/>
                <w:b/>
                <w:bCs/>
                <w:i/>
                <w:iCs/>
                <w:szCs w:val="22"/>
              </w:rPr>
            </w:pPr>
          </w:p>
        </w:tc>
        <w:tc>
          <w:tcPr>
            <w:tcW w:w="1080" w:type="dxa"/>
            <w:vAlign w:val="bottom"/>
          </w:tcPr>
          <w:p w14:paraId="3CC51374" w14:textId="77777777" w:rsidR="00140445" w:rsidRPr="00F070CB" w:rsidRDefault="00140445" w:rsidP="00F32003">
            <w:pPr>
              <w:pStyle w:val="acctmergecolhdg"/>
              <w:spacing w:line="240" w:lineRule="auto"/>
              <w:rPr>
                <w:rFonts w:cs="Times New Roman"/>
                <w:szCs w:val="22"/>
                <w:lang w:val="en-US"/>
              </w:rPr>
            </w:pPr>
          </w:p>
        </w:tc>
        <w:tc>
          <w:tcPr>
            <w:tcW w:w="180" w:type="dxa"/>
            <w:vAlign w:val="bottom"/>
          </w:tcPr>
          <w:p w14:paraId="6F88138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720" w:type="dxa"/>
          </w:tcPr>
          <w:p w14:paraId="5262A37F" w14:textId="77777777" w:rsidR="00140445" w:rsidRPr="00D74096" w:rsidRDefault="00140445" w:rsidP="00F32003">
            <w:pPr>
              <w:pStyle w:val="acctmergecolhdg"/>
              <w:spacing w:line="240" w:lineRule="auto"/>
              <w:rPr>
                <w:rFonts w:cs="Times New Roman"/>
                <w:b w:val="0"/>
                <w:bCs/>
                <w:szCs w:val="22"/>
                <w:lang w:val="en-US"/>
              </w:rPr>
            </w:pPr>
          </w:p>
        </w:tc>
        <w:tc>
          <w:tcPr>
            <w:tcW w:w="181" w:type="dxa"/>
            <w:vAlign w:val="bottom"/>
          </w:tcPr>
          <w:p w14:paraId="2D271D79"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50A278BB" w14:textId="38C30834" w:rsidR="00140445" w:rsidRPr="0040647A" w:rsidRDefault="00D036CD" w:rsidP="009767F0">
            <w:pPr>
              <w:pStyle w:val="acctmergecolhdg"/>
              <w:spacing w:line="240" w:lineRule="auto"/>
              <w:rPr>
                <w:rFonts w:cs="Times New Roman"/>
                <w:b w:val="0"/>
                <w:bCs/>
                <w:szCs w:val="22"/>
                <w:lang w:val="en-US"/>
              </w:rPr>
            </w:pPr>
            <w:r>
              <w:rPr>
                <w:rFonts w:cs="Times New Roman"/>
                <w:b w:val="0"/>
                <w:bCs/>
                <w:szCs w:val="22"/>
                <w:lang w:val="en-US"/>
              </w:rPr>
              <w:t>3</w:t>
            </w:r>
            <w:r w:rsidR="00386F70">
              <w:rPr>
                <w:rFonts w:cs="Times New Roman"/>
                <w:b w:val="0"/>
                <w:bCs/>
                <w:szCs w:val="22"/>
                <w:lang w:val="en-US"/>
              </w:rPr>
              <w:t>1</w:t>
            </w:r>
            <w:r w:rsidR="009767F0">
              <w:rPr>
                <w:rFonts w:cs="Times New Roman"/>
                <w:b w:val="0"/>
                <w:bCs/>
                <w:szCs w:val="22"/>
                <w:lang w:val="en-US"/>
              </w:rPr>
              <w:t xml:space="preserve"> </w:t>
            </w:r>
            <w:r w:rsidR="00386F70">
              <w:rPr>
                <w:rFonts w:cs="Times New Roman"/>
                <w:b w:val="0"/>
                <w:bCs/>
                <w:szCs w:val="22"/>
                <w:lang w:val="en-US"/>
              </w:rPr>
              <w:t>March</w:t>
            </w:r>
          </w:p>
        </w:tc>
        <w:tc>
          <w:tcPr>
            <w:tcW w:w="181" w:type="dxa"/>
            <w:vAlign w:val="bottom"/>
          </w:tcPr>
          <w:p w14:paraId="03FE8C9B" w14:textId="77777777" w:rsidR="00140445" w:rsidRPr="00F070CB" w:rsidRDefault="00140445" w:rsidP="00F32003">
            <w:pPr>
              <w:pStyle w:val="acctfourfigures"/>
              <w:tabs>
                <w:tab w:val="clear" w:pos="765"/>
                <w:tab w:val="decimal" w:pos="829"/>
              </w:tabs>
              <w:spacing w:line="240" w:lineRule="auto"/>
              <w:ind w:right="-86" w:firstLine="14"/>
              <w:rPr>
                <w:rFonts w:cs="Times New Roman"/>
                <w:szCs w:val="22"/>
              </w:rPr>
            </w:pPr>
          </w:p>
        </w:tc>
        <w:tc>
          <w:tcPr>
            <w:tcW w:w="1259" w:type="dxa"/>
          </w:tcPr>
          <w:p w14:paraId="5764D4A6" w14:textId="2551DB86" w:rsidR="00140445" w:rsidRPr="0040647A" w:rsidRDefault="00D036CD" w:rsidP="009767F0">
            <w:pPr>
              <w:pStyle w:val="acctmergecolhdg"/>
              <w:spacing w:line="240" w:lineRule="auto"/>
              <w:ind w:left="-88" w:right="-72"/>
              <w:rPr>
                <w:rFonts w:cs="Times New Roman"/>
                <w:b w:val="0"/>
                <w:bCs/>
                <w:szCs w:val="22"/>
                <w:lang w:val="en-US"/>
              </w:rPr>
            </w:pPr>
            <w:r>
              <w:rPr>
                <w:rFonts w:cs="Times New Roman"/>
                <w:b w:val="0"/>
                <w:bCs/>
                <w:szCs w:val="22"/>
                <w:lang w:val="en-US"/>
              </w:rPr>
              <w:t>3</w:t>
            </w:r>
            <w:r w:rsidR="009767F0">
              <w:rPr>
                <w:rFonts w:cs="Times New Roman"/>
                <w:b w:val="0"/>
                <w:bCs/>
                <w:szCs w:val="22"/>
                <w:lang w:val="en-US"/>
              </w:rPr>
              <w:t xml:space="preserve">1 </w:t>
            </w:r>
            <w:r w:rsidR="0040647A" w:rsidRPr="0040647A">
              <w:rPr>
                <w:rFonts w:cs="Times New Roman"/>
                <w:b w:val="0"/>
                <w:bCs/>
                <w:szCs w:val="22"/>
                <w:lang w:val="en-US"/>
              </w:rPr>
              <w:t>December</w:t>
            </w:r>
          </w:p>
        </w:tc>
      </w:tr>
      <w:tr w:rsidR="0040647A" w:rsidRPr="00F070CB" w14:paraId="1C7D38BC" w14:textId="77777777" w:rsidTr="009767F0">
        <w:trPr>
          <w:cantSplit/>
        </w:trPr>
        <w:tc>
          <w:tcPr>
            <w:tcW w:w="4320" w:type="dxa"/>
          </w:tcPr>
          <w:p w14:paraId="4161D4FA"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1345435" w14:textId="77777777" w:rsidR="0040647A" w:rsidRPr="00F070CB" w:rsidRDefault="0040647A" w:rsidP="0040647A">
            <w:pPr>
              <w:pStyle w:val="acctmergecolhdg"/>
              <w:spacing w:line="240" w:lineRule="auto"/>
              <w:rPr>
                <w:rFonts w:cs="Times New Roman"/>
                <w:szCs w:val="22"/>
                <w:lang w:val="en-US"/>
              </w:rPr>
            </w:pPr>
          </w:p>
        </w:tc>
        <w:tc>
          <w:tcPr>
            <w:tcW w:w="180" w:type="dxa"/>
            <w:vAlign w:val="bottom"/>
          </w:tcPr>
          <w:p w14:paraId="2F8F69D8"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720" w:type="dxa"/>
          </w:tcPr>
          <w:p w14:paraId="2BDC4F39" w14:textId="77777777" w:rsidR="0040647A" w:rsidRPr="00D74096" w:rsidRDefault="0040647A" w:rsidP="0040647A">
            <w:pPr>
              <w:pStyle w:val="acctmergecolhdg"/>
              <w:spacing w:line="240" w:lineRule="auto"/>
              <w:rPr>
                <w:rFonts w:cs="Times New Roman"/>
                <w:b w:val="0"/>
                <w:bCs/>
                <w:szCs w:val="22"/>
                <w:lang w:val="en-US"/>
              </w:rPr>
            </w:pPr>
          </w:p>
        </w:tc>
        <w:tc>
          <w:tcPr>
            <w:tcW w:w="181" w:type="dxa"/>
            <w:vAlign w:val="bottom"/>
          </w:tcPr>
          <w:p w14:paraId="3DD809AF"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259" w:type="dxa"/>
            <w:vAlign w:val="bottom"/>
          </w:tcPr>
          <w:p w14:paraId="23F85F75" w14:textId="12EB03D4" w:rsidR="0040647A" w:rsidRPr="00D74096" w:rsidRDefault="0040647A" w:rsidP="0040647A">
            <w:pPr>
              <w:pStyle w:val="acctmergecolhdg"/>
              <w:spacing w:line="240" w:lineRule="auto"/>
              <w:rPr>
                <w:rFonts w:cs="Times New Roman"/>
                <w:b w:val="0"/>
                <w:bCs/>
                <w:szCs w:val="22"/>
                <w:lang w:bidi="th-TH"/>
              </w:rPr>
            </w:pPr>
            <w:r w:rsidRPr="00D74096">
              <w:rPr>
                <w:rFonts w:cs="Times New Roman"/>
                <w:b w:val="0"/>
                <w:bCs/>
                <w:szCs w:val="22"/>
                <w:lang w:bidi="th-TH"/>
              </w:rPr>
              <w:t>202</w:t>
            </w:r>
            <w:r w:rsidR="00386F70">
              <w:rPr>
                <w:rFonts w:cs="Times New Roman"/>
                <w:b w:val="0"/>
                <w:bCs/>
                <w:szCs w:val="22"/>
                <w:lang w:bidi="th-TH"/>
              </w:rPr>
              <w:t>6</w:t>
            </w:r>
          </w:p>
        </w:tc>
        <w:tc>
          <w:tcPr>
            <w:tcW w:w="181" w:type="dxa"/>
            <w:vAlign w:val="bottom"/>
          </w:tcPr>
          <w:p w14:paraId="0A72E007"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1259" w:type="dxa"/>
          </w:tcPr>
          <w:p w14:paraId="74091BD2" w14:textId="2C1BAEB9" w:rsidR="0040647A" w:rsidRPr="00D74096" w:rsidRDefault="0040647A" w:rsidP="0040647A">
            <w:pPr>
              <w:pStyle w:val="acctmergecolhdg"/>
              <w:spacing w:line="240" w:lineRule="auto"/>
              <w:rPr>
                <w:rFonts w:cs="Times New Roman"/>
                <w:b w:val="0"/>
                <w:bCs/>
                <w:szCs w:val="22"/>
                <w:lang w:val="en-US"/>
              </w:rPr>
            </w:pPr>
            <w:r w:rsidRPr="00D74096">
              <w:rPr>
                <w:rFonts w:cs="Times New Roman"/>
                <w:b w:val="0"/>
                <w:bCs/>
                <w:szCs w:val="22"/>
                <w:lang w:val="en-US"/>
              </w:rPr>
              <w:t>202</w:t>
            </w:r>
            <w:r w:rsidR="00386F70">
              <w:rPr>
                <w:rFonts w:cs="Times New Roman"/>
                <w:b w:val="0"/>
                <w:bCs/>
                <w:szCs w:val="22"/>
                <w:lang w:val="en-US"/>
              </w:rPr>
              <w:t>5</w:t>
            </w:r>
          </w:p>
        </w:tc>
      </w:tr>
      <w:tr w:rsidR="0040647A" w:rsidRPr="00F070CB" w14:paraId="39342C43" w14:textId="77777777" w:rsidTr="009767F0">
        <w:trPr>
          <w:cantSplit/>
        </w:trPr>
        <w:tc>
          <w:tcPr>
            <w:tcW w:w="4320" w:type="dxa"/>
          </w:tcPr>
          <w:p w14:paraId="4CC95AD6" w14:textId="77777777" w:rsidR="0040647A" w:rsidRPr="009005A6" w:rsidRDefault="0040647A" w:rsidP="0040647A">
            <w:pPr>
              <w:spacing w:line="240" w:lineRule="auto"/>
              <w:ind w:left="195" w:hanging="184"/>
              <w:rPr>
                <w:rFonts w:cs="Times New Roman"/>
                <w:b/>
                <w:bCs/>
                <w:i/>
                <w:iCs/>
                <w:szCs w:val="22"/>
              </w:rPr>
            </w:pPr>
          </w:p>
        </w:tc>
        <w:tc>
          <w:tcPr>
            <w:tcW w:w="1080" w:type="dxa"/>
            <w:vAlign w:val="bottom"/>
          </w:tcPr>
          <w:p w14:paraId="63AEA1ED"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3D86E74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720" w:type="dxa"/>
          </w:tcPr>
          <w:p w14:paraId="7B644584" w14:textId="77777777" w:rsidR="0040647A" w:rsidRPr="00D74096" w:rsidRDefault="0040647A" w:rsidP="0040647A">
            <w:pPr>
              <w:pStyle w:val="acctmergecolhdg"/>
              <w:spacing w:line="240" w:lineRule="auto"/>
              <w:rPr>
                <w:rFonts w:cs="Times New Roman"/>
                <w:b w:val="0"/>
                <w:bCs/>
                <w:szCs w:val="22"/>
                <w:lang w:val="en-US"/>
              </w:rPr>
            </w:pPr>
          </w:p>
        </w:tc>
        <w:tc>
          <w:tcPr>
            <w:tcW w:w="181" w:type="dxa"/>
            <w:vAlign w:val="bottom"/>
          </w:tcPr>
          <w:p w14:paraId="50CBE345"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38DAB3E5" w14:textId="77777777" w:rsidR="0040647A" w:rsidRPr="00140445" w:rsidRDefault="0040647A" w:rsidP="0040647A">
            <w:pPr>
              <w:pStyle w:val="acctmergecolhdg"/>
              <w:spacing w:line="240" w:lineRule="auto"/>
              <w:rPr>
                <w:rFonts w:cs="Times New Roman"/>
                <w:b w:val="0"/>
                <w:bCs/>
                <w:szCs w:val="22"/>
                <w:lang w:val="en-US"/>
              </w:rPr>
            </w:pPr>
            <w:r w:rsidRPr="00140445">
              <w:rPr>
                <w:rFonts w:cs="Times New Roman"/>
                <w:b w:val="0"/>
                <w:bCs/>
                <w:i/>
                <w:iCs/>
                <w:szCs w:val="22"/>
              </w:rPr>
              <w:t>(in thousand Baht)</w:t>
            </w:r>
          </w:p>
        </w:tc>
      </w:tr>
      <w:tr w:rsidR="0040647A" w:rsidRPr="00F070CB" w14:paraId="5EF1BCFB" w14:textId="77777777" w:rsidTr="009767F0">
        <w:trPr>
          <w:cantSplit/>
        </w:trPr>
        <w:tc>
          <w:tcPr>
            <w:tcW w:w="4320" w:type="dxa"/>
          </w:tcPr>
          <w:p w14:paraId="2192D88A" w14:textId="1BF12699" w:rsidR="0040647A" w:rsidRPr="009005A6" w:rsidRDefault="0040647A" w:rsidP="0040647A">
            <w:pPr>
              <w:spacing w:line="240" w:lineRule="auto"/>
              <w:ind w:left="195" w:hanging="184"/>
              <w:rPr>
                <w:rFonts w:cs="Times New Roman"/>
                <w:b/>
                <w:bCs/>
                <w:i/>
                <w:iCs/>
                <w:szCs w:val="22"/>
              </w:rPr>
            </w:pPr>
            <w:r>
              <w:rPr>
                <w:rFonts w:cs="Times New Roman"/>
                <w:b/>
                <w:bCs/>
                <w:i/>
                <w:iCs/>
                <w:szCs w:val="22"/>
              </w:rPr>
              <w:t>Non-current assets</w:t>
            </w:r>
          </w:p>
        </w:tc>
        <w:tc>
          <w:tcPr>
            <w:tcW w:w="1080" w:type="dxa"/>
            <w:vAlign w:val="bottom"/>
          </w:tcPr>
          <w:p w14:paraId="1989E394" w14:textId="77777777" w:rsidR="0040647A" w:rsidRPr="00D74096" w:rsidRDefault="0040647A" w:rsidP="0040647A">
            <w:pPr>
              <w:pStyle w:val="acctmergecolhdg"/>
              <w:spacing w:line="240" w:lineRule="auto"/>
              <w:rPr>
                <w:rFonts w:cs="Times New Roman"/>
                <w:b w:val="0"/>
                <w:bCs/>
                <w:szCs w:val="22"/>
                <w:lang w:bidi="th-TH"/>
              </w:rPr>
            </w:pPr>
          </w:p>
        </w:tc>
        <w:tc>
          <w:tcPr>
            <w:tcW w:w="180" w:type="dxa"/>
            <w:vAlign w:val="bottom"/>
          </w:tcPr>
          <w:p w14:paraId="59EC5624"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720" w:type="dxa"/>
          </w:tcPr>
          <w:p w14:paraId="5AB197D1" w14:textId="77777777" w:rsidR="0040647A" w:rsidRPr="00D74096" w:rsidRDefault="0040647A" w:rsidP="0040647A">
            <w:pPr>
              <w:pStyle w:val="acctmergecolhdg"/>
              <w:spacing w:line="240" w:lineRule="auto"/>
              <w:rPr>
                <w:rFonts w:cs="Times New Roman"/>
                <w:b w:val="0"/>
                <w:bCs/>
                <w:szCs w:val="22"/>
                <w:lang w:val="en-US"/>
              </w:rPr>
            </w:pPr>
          </w:p>
        </w:tc>
        <w:tc>
          <w:tcPr>
            <w:tcW w:w="181" w:type="dxa"/>
            <w:vAlign w:val="bottom"/>
          </w:tcPr>
          <w:p w14:paraId="6A1A069D" w14:textId="77777777" w:rsidR="0040647A" w:rsidRPr="00F070CB" w:rsidRDefault="0040647A" w:rsidP="0040647A">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037C9F23" w14:textId="77777777" w:rsidR="0040647A" w:rsidRPr="00140445" w:rsidRDefault="0040647A" w:rsidP="0040647A">
            <w:pPr>
              <w:pStyle w:val="acctmergecolhdg"/>
              <w:spacing w:line="240" w:lineRule="auto"/>
              <w:rPr>
                <w:rFonts w:cs="Times New Roman"/>
                <w:b w:val="0"/>
                <w:bCs/>
                <w:i/>
                <w:iCs/>
                <w:szCs w:val="22"/>
              </w:rPr>
            </w:pPr>
          </w:p>
        </w:tc>
      </w:tr>
      <w:tr w:rsidR="001A4333" w:rsidRPr="00F070CB" w14:paraId="302846A1" w14:textId="77777777" w:rsidTr="009767F0">
        <w:trPr>
          <w:cantSplit/>
        </w:trPr>
        <w:tc>
          <w:tcPr>
            <w:tcW w:w="4320" w:type="dxa"/>
          </w:tcPr>
          <w:p w14:paraId="7AEBDD05" w14:textId="77777777" w:rsidR="001A4333" w:rsidRPr="00FF2B2E" w:rsidRDefault="001A4333" w:rsidP="001A4333">
            <w:pPr>
              <w:spacing w:line="240" w:lineRule="auto"/>
              <w:ind w:left="195" w:hanging="184"/>
              <w:rPr>
                <w:rFonts w:cs="Times New Roman"/>
                <w:szCs w:val="22"/>
              </w:rPr>
            </w:pPr>
            <w:r w:rsidRPr="00BD5054">
              <w:rPr>
                <w:rFonts w:cs="Times New Roman"/>
                <w:szCs w:val="22"/>
              </w:rPr>
              <w:t>Thailand</w:t>
            </w:r>
          </w:p>
        </w:tc>
        <w:tc>
          <w:tcPr>
            <w:tcW w:w="1080" w:type="dxa"/>
          </w:tcPr>
          <w:p w14:paraId="458B01FA" w14:textId="7E94164D" w:rsidR="001A4333" w:rsidRPr="003F5FFB" w:rsidRDefault="001A4333" w:rsidP="001A4333">
            <w:pPr>
              <w:pStyle w:val="acctfourfigures"/>
              <w:tabs>
                <w:tab w:val="clear" w:pos="765"/>
                <w:tab w:val="decimal" w:pos="910"/>
              </w:tabs>
              <w:spacing w:line="240" w:lineRule="auto"/>
              <w:ind w:right="-86" w:firstLine="14"/>
              <w:rPr>
                <w:rFonts w:cs="Times New Roman"/>
                <w:szCs w:val="22"/>
              </w:rPr>
            </w:pPr>
          </w:p>
        </w:tc>
        <w:tc>
          <w:tcPr>
            <w:tcW w:w="180" w:type="dxa"/>
          </w:tcPr>
          <w:p w14:paraId="00D7A2B9"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720" w:type="dxa"/>
          </w:tcPr>
          <w:p w14:paraId="6B8A50F2" w14:textId="287DD654" w:rsidR="001A4333" w:rsidRPr="00F070CB" w:rsidRDefault="001A4333" w:rsidP="001A4333">
            <w:pPr>
              <w:pStyle w:val="acctfourfigures"/>
              <w:tabs>
                <w:tab w:val="clear" w:pos="765"/>
                <w:tab w:val="decimal" w:pos="910"/>
              </w:tabs>
              <w:spacing w:line="240" w:lineRule="auto"/>
              <w:ind w:right="-86" w:firstLine="14"/>
              <w:rPr>
                <w:rFonts w:cs="Times New Roman"/>
                <w:szCs w:val="22"/>
                <w:lang w:val="en-US"/>
              </w:rPr>
            </w:pPr>
          </w:p>
        </w:tc>
        <w:tc>
          <w:tcPr>
            <w:tcW w:w="181" w:type="dxa"/>
          </w:tcPr>
          <w:p w14:paraId="34504788"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06D4F5EA" w14:textId="68516683" w:rsidR="001A4333"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478,824</w:t>
            </w:r>
          </w:p>
        </w:tc>
        <w:tc>
          <w:tcPr>
            <w:tcW w:w="181" w:type="dxa"/>
          </w:tcPr>
          <w:p w14:paraId="32EACCC1"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74BDCB2C" w14:textId="579189C2" w:rsidR="001A4333" w:rsidRPr="009767F0" w:rsidRDefault="001A4333"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484,053</w:t>
            </w:r>
          </w:p>
        </w:tc>
      </w:tr>
      <w:tr w:rsidR="001A4333" w:rsidRPr="00F070CB" w14:paraId="37EC14DA" w14:textId="77777777" w:rsidTr="009767F0">
        <w:trPr>
          <w:cantSplit/>
        </w:trPr>
        <w:tc>
          <w:tcPr>
            <w:tcW w:w="4320" w:type="dxa"/>
          </w:tcPr>
          <w:p w14:paraId="142A5AD8" w14:textId="77777777" w:rsidR="001A4333" w:rsidRPr="00FF2B2E" w:rsidRDefault="001A4333" w:rsidP="001A4333">
            <w:pPr>
              <w:spacing w:line="240" w:lineRule="auto"/>
              <w:ind w:left="195" w:hanging="184"/>
              <w:rPr>
                <w:rFonts w:cs="Times New Roman"/>
                <w:szCs w:val="22"/>
              </w:rPr>
            </w:pPr>
            <w:r>
              <w:rPr>
                <w:rFonts w:cs="Times New Roman"/>
                <w:szCs w:val="22"/>
                <w:lang w:val="en-US"/>
              </w:rPr>
              <w:t>China</w:t>
            </w:r>
          </w:p>
        </w:tc>
        <w:tc>
          <w:tcPr>
            <w:tcW w:w="1080" w:type="dxa"/>
          </w:tcPr>
          <w:p w14:paraId="37EBC778" w14:textId="35005A7F" w:rsidR="001A4333" w:rsidRPr="003F5FFB" w:rsidRDefault="001A4333" w:rsidP="001A4333">
            <w:pPr>
              <w:pStyle w:val="acctfourfigures"/>
              <w:tabs>
                <w:tab w:val="clear" w:pos="765"/>
                <w:tab w:val="decimal" w:pos="910"/>
              </w:tabs>
              <w:spacing w:line="240" w:lineRule="auto"/>
              <w:ind w:right="-86" w:firstLine="14"/>
              <w:rPr>
                <w:rFonts w:cs="Times New Roman"/>
                <w:szCs w:val="22"/>
              </w:rPr>
            </w:pPr>
          </w:p>
        </w:tc>
        <w:tc>
          <w:tcPr>
            <w:tcW w:w="180" w:type="dxa"/>
          </w:tcPr>
          <w:p w14:paraId="6B500681"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720" w:type="dxa"/>
          </w:tcPr>
          <w:p w14:paraId="781680BD" w14:textId="1228743F" w:rsidR="001A4333" w:rsidRPr="00F070CB" w:rsidRDefault="001A4333" w:rsidP="001A4333">
            <w:pPr>
              <w:pStyle w:val="acctfourfigures"/>
              <w:tabs>
                <w:tab w:val="clear" w:pos="765"/>
                <w:tab w:val="decimal" w:pos="910"/>
              </w:tabs>
              <w:spacing w:line="240" w:lineRule="auto"/>
              <w:ind w:right="-86" w:firstLine="14"/>
              <w:rPr>
                <w:rFonts w:cs="Times New Roman"/>
                <w:szCs w:val="22"/>
                <w:lang w:val="en-US"/>
              </w:rPr>
            </w:pPr>
          </w:p>
        </w:tc>
        <w:tc>
          <w:tcPr>
            <w:tcW w:w="181" w:type="dxa"/>
          </w:tcPr>
          <w:p w14:paraId="1255D8DC"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026D2FB1" w14:textId="78C7E1F0" w:rsidR="001A4333" w:rsidRPr="009767F0" w:rsidRDefault="00AB16FB"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3,116</w:t>
            </w:r>
          </w:p>
        </w:tc>
        <w:tc>
          <w:tcPr>
            <w:tcW w:w="181" w:type="dxa"/>
          </w:tcPr>
          <w:p w14:paraId="31CB3C85" w14:textId="77777777" w:rsidR="001A4333" w:rsidRPr="00F070CB" w:rsidRDefault="001A4333" w:rsidP="001A4333">
            <w:pPr>
              <w:pStyle w:val="acctfourfigures"/>
              <w:tabs>
                <w:tab w:val="clear" w:pos="765"/>
                <w:tab w:val="decimal" w:pos="829"/>
              </w:tabs>
              <w:spacing w:line="240" w:lineRule="auto"/>
              <w:ind w:right="-86" w:firstLine="14"/>
              <w:rPr>
                <w:rFonts w:cs="Times New Roman"/>
                <w:szCs w:val="22"/>
              </w:rPr>
            </w:pPr>
          </w:p>
        </w:tc>
        <w:tc>
          <w:tcPr>
            <w:tcW w:w="1259" w:type="dxa"/>
          </w:tcPr>
          <w:p w14:paraId="5CDD7C08" w14:textId="055EC22E" w:rsidR="001A4333" w:rsidRPr="009767F0" w:rsidRDefault="001A4333" w:rsidP="009767F0">
            <w:pPr>
              <w:pStyle w:val="acctfourfigures"/>
              <w:tabs>
                <w:tab w:val="clear" w:pos="765"/>
                <w:tab w:val="decimal" w:pos="998"/>
              </w:tabs>
              <w:spacing w:line="240" w:lineRule="auto"/>
              <w:ind w:right="-86" w:firstLine="14"/>
              <w:rPr>
                <w:rFonts w:cs="Times New Roman"/>
                <w:szCs w:val="28"/>
                <w:lang w:val="en-US"/>
              </w:rPr>
            </w:pPr>
            <w:r w:rsidRPr="009767F0">
              <w:rPr>
                <w:rFonts w:cs="Times New Roman"/>
                <w:szCs w:val="28"/>
                <w:lang w:val="en-US"/>
              </w:rPr>
              <w:t>3,308</w:t>
            </w:r>
          </w:p>
        </w:tc>
      </w:tr>
      <w:tr w:rsidR="001A4333" w:rsidRPr="00B06858" w14:paraId="67970675" w14:textId="77777777" w:rsidTr="009767F0">
        <w:trPr>
          <w:cantSplit/>
        </w:trPr>
        <w:tc>
          <w:tcPr>
            <w:tcW w:w="4320" w:type="dxa"/>
          </w:tcPr>
          <w:p w14:paraId="770056C7" w14:textId="77777777" w:rsidR="001A4333" w:rsidRPr="00FF2B2E" w:rsidRDefault="001A4333" w:rsidP="001A4333">
            <w:pPr>
              <w:spacing w:line="240" w:lineRule="auto"/>
              <w:ind w:left="195" w:hanging="184"/>
              <w:rPr>
                <w:rFonts w:cs="Times New Roman"/>
                <w:szCs w:val="22"/>
              </w:rPr>
            </w:pPr>
            <w:r w:rsidRPr="007B3417">
              <w:rPr>
                <w:rFonts w:cs="Times New Roman"/>
                <w:b/>
                <w:bCs/>
                <w:szCs w:val="22"/>
              </w:rPr>
              <w:t>Total</w:t>
            </w:r>
          </w:p>
        </w:tc>
        <w:tc>
          <w:tcPr>
            <w:tcW w:w="1080" w:type="dxa"/>
          </w:tcPr>
          <w:p w14:paraId="630E0541" w14:textId="38D864EC" w:rsidR="001A4333" w:rsidRPr="002B4A47" w:rsidRDefault="001A4333" w:rsidP="001A4333">
            <w:pPr>
              <w:pStyle w:val="acctfourfigures"/>
              <w:tabs>
                <w:tab w:val="clear" w:pos="765"/>
                <w:tab w:val="decimal" w:pos="927"/>
              </w:tabs>
              <w:spacing w:line="240" w:lineRule="auto"/>
              <w:ind w:right="-86" w:firstLine="14"/>
              <w:rPr>
                <w:rFonts w:cs="Times New Roman"/>
                <w:b/>
                <w:bCs/>
                <w:szCs w:val="22"/>
              </w:rPr>
            </w:pPr>
          </w:p>
        </w:tc>
        <w:tc>
          <w:tcPr>
            <w:tcW w:w="180" w:type="dxa"/>
          </w:tcPr>
          <w:p w14:paraId="2BEC7D49" w14:textId="77777777" w:rsidR="001A4333" w:rsidRPr="002B4A47" w:rsidRDefault="001A4333" w:rsidP="001A4333">
            <w:pPr>
              <w:pStyle w:val="acctfourfigures"/>
              <w:tabs>
                <w:tab w:val="clear" w:pos="765"/>
                <w:tab w:val="decimal" w:pos="829"/>
              </w:tabs>
              <w:spacing w:line="240" w:lineRule="auto"/>
              <w:ind w:right="-86" w:firstLine="14"/>
              <w:rPr>
                <w:rFonts w:cs="Times New Roman"/>
                <w:b/>
                <w:bCs/>
                <w:szCs w:val="22"/>
              </w:rPr>
            </w:pPr>
          </w:p>
        </w:tc>
        <w:tc>
          <w:tcPr>
            <w:tcW w:w="720" w:type="dxa"/>
          </w:tcPr>
          <w:p w14:paraId="2A8F17DD" w14:textId="36821E7D" w:rsidR="001A4333" w:rsidRPr="002B4A47" w:rsidRDefault="001A4333" w:rsidP="001A4333">
            <w:pPr>
              <w:pStyle w:val="acctfourfigures"/>
              <w:tabs>
                <w:tab w:val="clear" w:pos="765"/>
                <w:tab w:val="decimal" w:pos="910"/>
              </w:tabs>
              <w:spacing w:line="240" w:lineRule="auto"/>
              <w:ind w:right="-86" w:firstLine="14"/>
              <w:rPr>
                <w:rFonts w:cs="Times New Roman"/>
                <w:b/>
                <w:bCs/>
                <w:szCs w:val="22"/>
                <w:lang w:val="en-US"/>
              </w:rPr>
            </w:pPr>
          </w:p>
        </w:tc>
        <w:tc>
          <w:tcPr>
            <w:tcW w:w="181" w:type="dxa"/>
          </w:tcPr>
          <w:p w14:paraId="4E93318E" w14:textId="77777777" w:rsidR="001A4333" w:rsidRPr="002B4A47" w:rsidRDefault="001A4333" w:rsidP="001A4333">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tcPr>
          <w:p w14:paraId="7FE0FE3B" w14:textId="0225D25A" w:rsidR="001A4333" w:rsidRPr="009767F0" w:rsidRDefault="00AB16FB" w:rsidP="009767F0">
            <w:pPr>
              <w:pStyle w:val="acctfourfigures"/>
              <w:tabs>
                <w:tab w:val="clear" w:pos="765"/>
                <w:tab w:val="decimal" w:pos="998"/>
              </w:tabs>
              <w:spacing w:line="240" w:lineRule="auto"/>
              <w:ind w:right="-86" w:firstLine="14"/>
              <w:rPr>
                <w:rFonts w:cs="Times New Roman"/>
                <w:b/>
                <w:bCs/>
                <w:szCs w:val="28"/>
                <w:lang w:val="en-US"/>
              </w:rPr>
            </w:pPr>
            <w:r w:rsidRPr="009767F0">
              <w:rPr>
                <w:rFonts w:cs="Times New Roman"/>
                <w:b/>
                <w:bCs/>
                <w:szCs w:val="28"/>
                <w:lang w:val="en-US"/>
              </w:rPr>
              <w:t>481,940</w:t>
            </w:r>
          </w:p>
        </w:tc>
        <w:tc>
          <w:tcPr>
            <w:tcW w:w="181" w:type="dxa"/>
          </w:tcPr>
          <w:p w14:paraId="758621FB" w14:textId="77777777" w:rsidR="001A4333" w:rsidRPr="002B4A47" w:rsidRDefault="001A4333" w:rsidP="001A4333">
            <w:pPr>
              <w:pStyle w:val="acctfourfigures"/>
              <w:tabs>
                <w:tab w:val="clear" w:pos="765"/>
                <w:tab w:val="decimal" w:pos="829"/>
              </w:tabs>
              <w:spacing w:line="240" w:lineRule="auto"/>
              <w:ind w:right="-86" w:firstLine="14"/>
              <w:rPr>
                <w:rFonts w:cs="Times New Roman"/>
                <w:b/>
                <w:bCs/>
                <w:szCs w:val="22"/>
              </w:rPr>
            </w:pPr>
          </w:p>
        </w:tc>
        <w:tc>
          <w:tcPr>
            <w:tcW w:w="1259" w:type="dxa"/>
            <w:tcBorders>
              <w:top w:val="single" w:sz="4" w:space="0" w:color="auto"/>
              <w:bottom w:val="double" w:sz="4" w:space="0" w:color="auto"/>
            </w:tcBorders>
          </w:tcPr>
          <w:p w14:paraId="35D28076" w14:textId="1F4C0500" w:rsidR="001A4333" w:rsidRPr="009767F0" w:rsidRDefault="001A4333" w:rsidP="009767F0">
            <w:pPr>
              <w:pStyle w:val="acctfourfigures"/>
              <w:tabs>
                <w:tab w:val="clear" w:pos="765"/>
                <w:tab w:val="decimal" w:pos="998"/>
              </w:tabs>
              <w:spacing w:line="240" w:lineRule="auto"/>
              <w:ind w:right="-86" w:firstLine="14"/>
              <w:rPr>
                <w:rFonts w:cs="Times New Roman"/>
                <w:b/>
                <w:bCs/>
                <w:szCs w:val="28"/>
                <w:lang w:val="en-US"/>
              </w:rPr>
            </w:pPr>
            <w:r w:rsidRPr="009767F0">
              <w:rPr>
                <w:rFonts w:cs="Times New Roman"/>
                <w:b/>
                <w:bCs/>
                <w:szCs w:val="28"/>
                <w:lang w:val="en-US"/>
              </w:rPr>
              <w:t>487,361</w:t>
            </w:r>
          </w:p>
        </w:tc>
      </w:tr>
    </w:tbl>
    <w:p w14:paraId="2C456A2B" w14:textId="4CF87722" w:rsidR="008B4007" w:rsidRPr="00A01131" w:rsidRDefault="00A01131" w:rsidP="00427ADE">
      <w:pPr>
        <w:spacing w:line="240" w:lineRule="auto"/>
        <w:rPr>
          <w:lang w:val="en-US"/>
        </w:rPr>
      </w:pPr>
      <w:r>
        <w:br w:type="page"/>
      </w:r>
    </w:p>
    <w:p w14:paraId="0BC9A039" w14:textId="5F8AF45C" w:rsidR="00254D3A" w:rsidRPr="002E25EF" w:rsidRDefault="00BE3076" w:rsidP="009411B3">
      <w:pPr>
        <w:pStyle w:val="Heading1"/>
        <w:numPr>
          <w:ilvl w:val="0"/>
          <w:numId w:val="26"/>
        </w:numPr>
        <w:spacing w:before="0" w:after="0" w:line="240" w:lineRule="atLeast"/>
        <w:ind w:left="540" w:hanging="540"/>
        <w:rPr>
          <w:rFonts w:cs="Times New Roman"/>
          <w:b w:val="0"/>
          <w:bCs/>
          <w:szCs w:val="24"/>
          <w:lang w:val="en-US" w:bidi="th-TH"/>
        </w:rPr>
      </w:pPr>
      <w:r w:rsidRPr="002E25EF">
        <w:rPr>
          <w:rFonts w:cs="Times New Roman"/>
          <w:szCs w:val="24"/>
        </w:rPr>
        <w:lastRenderedPageBreak/>
        <w:t>Financial</w:t>
      </w:r>
      <w:r w:rsidRPr="002E25EF">
        <w:rPr>
          <w:rFonts w:cs="Times New Roman"/>
          <w:bCs/>
          <w:szCs w:val="24"/>
          <w:cs/>
          <w:lang w:val="en-US" w:bidi="th-TH"/>
        </w:rPr>
        <w:t xml:space="preserve"> </w:t>
      </w:r>
      <w:r w:rsidRPr="002E25EF">
        <w:rPr>
          <w:rFonts w:cs="Times New Roman"/>
          <w:bCs/>
          <w:szCs w:val="24"/>
          <w:lang w:val="en-US" w:bidi="th-TH"/>
        </w:rPr>
        <w:t xml:space="preserve">instruments </w:t>
      </w:r>
    </w:p>
    <w:p w14:paraId="51147110" w14:textId="77777777" w:rsidR="00254D3A" w:rsidRPr="007004DF" w:rsidRDefault="00254D3A" w:rsidP="00254D3A">
      <w:pPr>
        <w:pStyle w:val="block"/>
        <w:tabs>
          <w:tab w:val="left" w:pos="540"/>
        </w:tabs>
        <w:spacing w:after="0" w:line="240" w:lineRule="atLeast"/>
        <w:ind w:left="0"/>
        <w:jc w:val="both"/>
        <w:rPr>
          <w:rFonts w:cs="Times New Roman"/>
          <w:b/>
          <w:bCs/>
          <w:sz w:val="16"/>
          <w:szCs w:val="16"/>
          <w:lang w:val="en-US" w:bidi="th-TH"/>
        </w:rPr>
      </w:pPr>
    </w:p>
    <w:p w14:paraId="18426229" w14:textId="79AE61E5" w:rsidR="00CA09C5" w:rsidRPr="00710C0E" w:rsidRDefault="00CA09C5" w:rsidP="007F1F8A">
      <w:pPr>
        <w:pStyle w:val="BodyText"/>
        <w:spacing w:after="0" w:line="240" w:lineRule="atLeast"/>
        <w:ind w:left="540"/>
        <w:jc w:val="both"/>
        <w:rPr>
          <w:rFonts w:cs="Times New Roman"/>
          <w:b/>
          <w:bCs/>
          <w:i/>
          <w:iCs/>
          <w:szCs w:val="22"/>
          <w:lang w:val="en-US"/>
        </w:rPr>
      </w:pPr>
      <w:r w:rsidRPr="00710C0E">
        <w:rPr>
          <w:rFonts w:cs="Times New Roman"/>
          <w:b/>
          <w:bCs/>
          <w:i/>
          <w:iCs/>
          <w:szCs w:val="22"/>
          <w:lang w:val="en-US"/>
        </w:rPr>
        <w:t>Carrying amounts and fair values</w:t>
      </w:r>
    </w:p>
    <w:p w14:paraId="45BC6F39" w14:textId="77777777" w:rsidR="00A90398" w:rsidRPr="007004DF" w:rsidRDefault="00A90398" w:rsidP="00A90398">
      <w:pPr>
        <w:pStyle w:val="BodyText"/>
        <w:spacing w:after="0" w:line="240" w:lineRule="atLeast"/>
        <w:ind w:left="562"/>
        <w:jc w:val="both"/>
        <w:rPr>
          <w:rFonts w:cs="Times New Roman"/>
          <w:b/>
          <w:bCs/>
          <w:i/>
          <w:iCs/>
          <w:sz w:val="16"/>
          <w:szCs w:val="16"/>
          <w:lang w:val="en-US"/>
        </w:rPr>
      </w:pPr>
    </w:p>
    <w:p w14:paraId="42F24BDD" w14:textId="77777777" w:rsidR="0011281C" w:rsidRDefault="0011281C" w:rsidP="0011281C">
      <w:pPr>
        <w:pStyle w:val="BodyText"/>
        <w:spacing w:after="0" w:line="240" w:lineRule="atLeast"/>
        <w:ind w:left="540"/>
        <w:jc w:val="thaiDistribute"/>
        <w:rPr>
          <w:rFonts w:cs="Times New Roman"/>
          <w:spacing w:val="-2"/>
          <w:szCs w:val="22"/>
          <w:lang w:val="en-US" w:bidi="th-TH"/>
        </w:rPr>
      </w:pPr>
      <w:r w:rsidRPr="00710C0E">
        <w:rPr>
          <w:rFonts w:cs="Times New Roman"/>
          <w:spacing w:val="-2"/>
          <w:lang w:val="en-US"/>
        </w:rPr>
        <w:t>The following table shows the carrying amounts and fair values of financial assets and financial liabilities, including their levels in the fair value hierarchy for financial instruments measured at fair value</w:t>
      </w:r>
      <w:r w:rsidRPr="00710C0E">
        <w:rPr>
          <w:rFonts w:cs="Times New Roman"/>
          <w:spacing w:val="-2"/>
          <w:szCs w:val="22"/>
          <w:cs/>
          <w:lang w:val="en-US" w:bidi="th-TH"/>
        </w:rPr>
        <w:t xml:space="preserve">. </w:t>
      </w:r>
      <w:r w:rsidRPr="00710C0E">
        <w:rPr>
          <w:rFonts w:cs="Times New Roman"/>
          <w:spacing w:val="-2"/>
          <w:lang w:val="en-US"/>
        </w:rPr>
        <w:t xml:space="preserve">It does not include fair value information for financial assets and financial liabilities not measured at fair value </w:t>
      </w:r>
      <w:r w:rsidRPr="00710C0E">
        <w:rPr>
          <w:rFonts w:cs="Times New Roman"/>
          <w:spacing w:val="-2"/>
          <w:lang w:val="en-US"/>
        </w:rPr>
        <w:br/>
        <w:t>if the carrying amount is a reasonable approximation of fair value</w:t>
      </w:r>
      <w:r w:rsidRPr="00710C0E">
        <w:rPr>
          <w:rFonts w:cs="Times New Roman"/>
          <w:spacing w:val="-2"/>
          <w:szCs w:val="22"/>
          <w:cs/>
          <w:lang w:val="en-US" w:bidi="th-TH"/>
        </w:rPr>
        <w:t>.</w:t>
      </w:r>
    </w:p>
    <w:p w14:paraId="2EF53C78" w14:textId="77777777" w:rsidR="00A01131" w:rsidRDefault="00A01131" w:rsidP="0011281C">
      <w:pPr>
        <w:pStyle w:val="BodyText"/>
        <w:spacing w:after="0" w:line="240" w:lineRule="atLeast"/>
        <w:ind w:left="540"/>
        <w:jc w:val="thaiDistribute"/>
        <w:rPr>
          <w:rFonts w:cs="Times New Roman"/>
          <w:spacing w:val="-2"/>
          <w:szCs w:val="22"/>
          <w:lang w:val="en-US" w:bidi="th-TH"/>
        </w:rPr>
      </w:pPr>
    </w:p>
    <w:tbl>
      <w:tblPr>
        <w:tblW w:w="9180" w:type="dxa"/>
        <w:tblInd w:w="450" w:type="dxa"/>
        <w:tblLayout w:type="fixed"/>
        <w:tblCellMar>
          <w:left w:w="79" w:type="dxa"/>
          <w:right w:w="79" w:type="dxa"/>
        </w:tblCellMar>
        <w:tblLook w:val="04A0" w:firstRow="1" w:lastRow="0" w:firstColumn="1" w:lastColumn="0" w:noHBand="0" w:noVBand="1"/>
      </w:tblPr>
      <w:tblGrid>
        <w:gridCol w:w="3690"/>
        <w:gridCol w:w="1440"/>
        <w:gridCol w:w="180"/>
        <w:gridCol w:w="1350"/>
        <w:gridCol w:w="180"/>
        <w:gridCol w:w="1080"/>
        <w:gridCol w:w="180"/>
        <w:gridCol w:w="1080"/>
      </w:tblGrid>
      <w:tr w:rsidR="00A01131" w:rsidRPr="003D3B2F" w14:paraId="72500A1A" w14:textId="77777777" w:rsidTr="00A01131">
        <w:trPr>
          <w:cantSplit/>
          <w:tblHeader/>
        </w:trPr>
        <w:tc>
          <w:tcPr>
            <w:tcW w:w="3690" w:type="dxa"/>
          </w:tcPr>
          <w:p w14:paraId="55B27B4F" w14:textId="77777777" w:rsidR="00A01131" w:rsidRPr="003D3B2F" w:rsidRDefault="00A01131" w:rsidP="002E057B">
            <w:pPr>
              <w:ind w:left="180" w:hanging="180"/>
              <w:rPr>
                <w:rFonts w:cs="Times New Roman"/>
                <w:b/>
                <w:bCs/>
                <w:szCs w:val="22"/>
              </w:rPr>
            </w:pPr>
          </w:p>
        </w:tc>
        <w:tc>
          <w:tcPr>
            <w:tcW w:w="5490" w:type="dxa"/>
            <w:gridSpan w:val="7"/>
          </w:tcPr>
          <w:p w14:paraId="3B316DDA" w14:textId="77777777" w:rsidR="00A01131" w:rsidRPr="003D3B2F" w:rsidRDefault="00A01131" w:rsidP="002E057B">
            <w:pPr>
              <w:pStyle w:val="acctfourfigures"/>
              <w:tabs>
                <w:tab w:val="left" w:pos="720"/>
              </w:tabs>
              <w:spacing w:line="240" w:lineRule="atLeast"/>
              <w:ind w:left="-79" w:right="-79"/>
              <w:jc w:val="center"/>
              <w:rPr>
                <w:rFonts w:cs="Times New Roman"/>
                <w:szCs w:val="22"/>
              </w:rPr>
            </w:pPr>
            <w:r w:rsidRPr="008E30DE">
              <w:rPr>
                <w:rFonts w:cs="Times New Roman"/>
                <w:b/>
                <w:bCs/>
                <w:szCs w:val="22"/>
              </w:rPr>
              <w:t xml:space="preserve">Consolidated </w:t>
            </w:r>
            <w:r w:rsidRPr="008252BA">
              <w:rPr>
                <w:rFonts w:cs="Times New Roman"/>
                <w:b/>
                <w:bCs/>
                <w:szCs w:val="22"/>
              </w:rPr>
              <w:t>financial statements</w:t>
            </w:r>
          </w:p>
        </w:tc>
      </w:tr>
      <w:tr w:rsidR="00A01131" w:rsidRPr="003D3B2F" w14:paraId="0072DA3A" w14:textId="77777777" w:rsidTr="00A01131">
        <w:trPr>
          <w:cantSplit/>
          <w:tblHeader/>
        </w:trPr>
        <w:tc>
          <w:tcPr>
            <w:tcW w:w="3690" w:type="dxa"/>
            <w:hideMark/>
          </w:tcPr>
          <w:p w14:paraId="03A07359" w14:textId="77777777" w:rsidR="00A01131" w:rsidRPr="003D3B2F" w:rsidRDefault="00A01131" w:rsidP="002E057B">
            <w:pPr>
              <w:ind w:left="180" w:hanging="180"/>
              <w:rPr>
                <w:rFonts w:cs="Times New Roman"/>
                <w:b/>
                <w:bCs/>
                <w:szCs w:val="22"/>
              </w:rPr>
            </w:pPr>
          </w:p>
        </w:tc>
        <w:tc>
          <w:tcPr>
            <w:tcW w:w="2970" w:type="dxa"/>
            <w:gridSpan w:val="3"/>
            <w:tcBorders>
              <w:bottom w:val="single" w:sz="4" w:space="0" w:color="auto"/>
            </w:tcBorders>
          </w:tcPr>
          <w:p w14:paraId="3D75C006" w14:textId="77777777" w:rsidR="00A01131" w:rsidRPr="003D3B2F" w:rsidRDefault="00A01131" w:rsidP="002E057B">
            <w:pPr>
              <w:pStyle w:val="acctfourfigures"/>
              <w:tabs>
                <w:tab w:val="decimal" w:pos="-83"/>
              </w:tabs>
              <w:ind w:right="-75"/>
              <w:jc w:val="center"/>
              <w:rPr>
                <w:rFonts w:cs="Times New Roman"/>
              </w:rPr>
            </w:pPr>
            <w:r>
              <w:rPr>
                <w:rFonts w:cs="Times New Roman"/>
              </w:rPr>
              <w:t xml:space="preserve">Carrying </w:t>
            </w:r>
            <w:r w:rsidRPr="003D3B2F">
              <w:rPr>
                <w:rFonts w:cs="Times New Roman"/>
              </w:rPr>
              <w:t>amount</w:t>
            </w:r>
          </w:p>
        </w:tc>
        <w:tc>
          <w:tcPr>
            <w:tcW w:w="180" w:type="dxa"/>
          </w:tcPr>
          <w:p w14:paraId="695483D6" w14:textId="77777777" w:rsidR="00A01131" w:rsidRPr="003D3B2F" w:rsidRDefault="00A01131" w:rsidP="002E057B">
            <w:pPr>
              <w:pStyle w:val="acctfourfigures"/>
              <w:tabs>
                <w:tab w:val="decimal" w:pos="-83"/>
              </w:tabs>
              <w:ind w:right="-75"/>
              <w:jc w:val="center"/>
              <w:rPr>
                <w:rFonts w:cs="Times New Roman"/>
              </w:rPr>
            </w:pPr>
          </w:p>
        </w:tc>
        <w:tc>
          <w:tcPr>
            <w:tcW w:w="2340" w:type="dxa"/>
            <w:gridSpan w:val="3"/>
          </w:tcPr>
          <w:p w14:paraId="6A52AAE4" w14:textId="77777777" w:rsidR="00A01131" w:rsidRPr="003D3B2F" w:rsidRDefault="00A01131" w:rsidP="002E057B">
            <w:pPr>
              <w:pStyle w:val="acctfourfigures"/>
              <w:tabs>
                <w:tab w:val="decimal" w:pos="-83"/>
              </w:tabs>
              <w:ind w:right="-75"/>
              <w:jc w:val="center"/>
              <w:rPr>
                <w:rFonts w:cs="Times New Roman"/>
                <w:szCs w:val="22"/>
                <w:lang w:val="en-US" w:bidi="th-TH"/>
              </w:rPr>
            </w:pPr>
            <w:r w:rsidRPr="003D3B2F">
              <w:rPr>
                <w:rFonts w:cs="Times New Roman"/>
              </w:rPr>
              <w:t>Fair value</w:t>
            </w:r>
          </w:p>
        </w:tc>
      </w:tr>
      <w:tr w:rsidR="00A01131" w:rsidRPr="003D3B2F" w14:paraId="4EE2FC23" w14:textId="77777777" w:rsidTr="00A01131">
        <w:trPr>
          <w:cantSplit/>
          <w:tblHeader/>
        </w:trPr>
        <w:tc>
          <w:tcPr>
            <w:tcW w:w="3690" w:type="dxa"/>
          </w:tcPr>
          <w:p w14:paraId="512A9E0A" w14:textId="77777777" w:rsidR="00A01131" w:rsidRDefault="00A01131" w:rsidP="002E057B">
            <w:pPr>
              <w:ind w:left="180" w:hanging="180"/>
              <w:rPr>
                <w:rFonts w:cs="Times New Roman"/>
                <w:b/>
                <w:bCs/>
                <w:i/>
                <w:iCs/>
                <w:szCs w:val="22"/>
              </w:rPr>
            </w:pPr>
          </w:p>
          <w:p w14:paraId="6AFDBD99" w14:textId="77777777" w:rsidR="00A01131" w:rsidRDefault="00A01131" w:rsidP="002E057B">
            <w:pPr>
              <w:ind w:left="180" w:hanging="180"/>
              <w:rPr>
                <w:rFonts w:cs="Times New Roman"/>
                <w:b/>
                <w:bCs/>
                <w:i/>
                <w:iCs/>
                <w:szCs w:val="22"/>
              </w:rPr>
            </w:pPr>
          </w:p>
          <w:p w14:paraId="235F8554" w14:textId="77777777" w:rsidR="00A01131" w:rsidRDefault="00A01131" w:rsidP="002E057B">
            <w:pPr>
              <w:ind w:left="180" w:hanging="180"/>
              <w:rPr>
                <w:rFonts w:cs="Times New Roman"/>
                <w:b/>
                <w:bCs/>
                <w:i/>
                <w:iCs/>
                <w:szCs w:val="22"/>
              </w:rPr>
            </w:pPr>
          </w:p>
          <w:p w14:paraId="228AACFA" w14:textId="77777777" w:rsidR="00A01131" w:rsidRDefault="00A01131" w:rsidP="002E057B">
            <w:pPr>
              <w:ind w:left="180" w:hanging="180"/>
              <w:rPr>
                <w:rFonts w:cs="Times New Roman"/>
                <w:b/>
                <w:bCs/>
                <w:i/>
                <w:iCs/>
                <w:szCs w:val="22"/>
              </w:rPr>
            </w:pPr>
          </w:p>
          <w:p w14:paraId="3D1AB4E8" w14:textId="2B793C6A" w:rsidR="00A01131" w:rsidRPr="003D3B2F" w:rsidRDefault="00A01131" w:rsidP="002E057B">
            <w:pPr>
              <w:ind w:left="180" w:hanging="180"/>
              <w:rPr>
                <w:rFonts w:cs="Times New Roman"/>
                <w:b/>
                <w:bCs/>
                <w:szCs w:val="22"/>
              </w:rPr>
            </w:pPr>
          </w:p>
        </w:tc>
        <w:tc>
          <w:tcPr>
            <w:tcW w:w="1440" w:type="dxa"/>
            <w:tcBorders>
              <w:top w:val="single" w:sz="4" w:space="0" w:color="auto"/>
            </w:tcBorders>
          </w:tcPr>
          <w:p w14:paraId="449B0A10" w14:textId="77777777" w:rsidR="00A01131" w:rsidRDefault="00A01131" w:rsidP="002E057B">
            <w:pPr>
              <w:pStyle w:val="acctfourfigures"/>
              <w:tabs>
                <w:tab w:val="decimal" w:pos="731"/>
              </w:tabs>
              <w:spacing w:line="240" w:lineRule="atLeast"/>
              <w:ind w:right="-79" w:hanging="79"/>
              <w:jc w:val="center"/>
              <w:rPr>
                <w:rFonts w:cs="Times New Roman"/>
              </w:rPr>
            </w:pPr>
          </w:p>
          <w:p w14:paraId="0ADDE33B" w14:textId="77777777" w:rsidR="00A01131" w:rsidRDefault="00A01131" w:rsidP="002E057B">
            <w:pPr>
              <w:pStyle w:val="acctfourfigures"/>
              <w:tabs>
                <w:tab w:val="decimal" w:pos="731"/>
              </w:tabs>
              <w:spacing w:line="240" w:lineRule="atLeast"/>
              <w:ind w:right="-79" w:hanging="79"/>
              <w:jc w:val="center"/>
              <w:rPr>
                <w:rFonts w:cs="Times New Roman"/>
              </w:rPr>
            </w:pPr>
            <w:r w:rsidRPr="00C60A44">
              <w:rPr>
                <w:rFonts w:cs="Times New Roman"/>
              </w:rPr>
              <w:t>Financial instruments</w:t>
            </w:r>
            <w:r>
              <w:rPr>
                <w:rFonts w:cs="Times New Roman"/>
              </w:rPr>
              <w:t xml:space="preserve"> </w:t>
            </w:r>
            <w:r w:rsidRPr="00290E21">
              <w:rPr>
                <w:rFonts w:cs="Times New Roman"/>
              </w:rPr>
              <w:t>measured at</w:t>
            </w:r>
          </w:p>
          <w:p w14:paraId="7D62F29F" w14:textId="77777777" w:rsidR="00A01131" w:rsidRPr="003D3B2F" w:rsidRDefault="00A01131" w:rsidP="002E057B">
            <w:pPr>
              <w:pStyle w:val="acctfourfigures"/>
              <w:tabs>
                <w:tab w:val="decimal" w:pos="731"/>
              </w:tabs>
              <w:spacing w:line="240" w:lineRule="atLeast"/>
              <w:ind w:right="-79" w:hanging="79"/>
              <w:jc w:val="center"/>
              <w:rPr>
                <w:rFonts w:cs="Times New Roman"/>
              </w:rPr>
            </w:pPr>
            <w:r w:rsidRPr="00B07316">
              <w:rPr>
                <w:rFonts w:cs="Times New Roman"/>
              </w:rPr>
              <w:t>FVTPL</w:t>
            </w:r>
          </w:p>
        </w:tc>
        <w:tc>
          <w:tcPr>
            <w:tcW w:w="180" w:type="dxa"/>
          </w:tcPr>
          <w:p w14:paraId="5802B3B3" w14:textId="77777777" w:rsidR="00A01131" w:rsidRPr="003D3B2F" w:rsidRDefault="00A01131" w:rsidP="002E057B">
            <w:pPr>
              <w:pStyle w:val="acctfourfigures"/>
              <w:tabs>
                <w:tab w:val="decimal" w:pos="731"/>
              </w:tabs>
              <w:spacing w:line="240" w:lineRule="atLeast"/>
              <w:ind w:right="11"/>
              <w:rPr>
                <w:rFonts w:cs="Times New Roman"/>
                <w:szCs w:val="22"/>
              </w:rPr>
            </w:pPr>
          </w:p>
        </w:tc>
        <w:tc>
          <w:tcPr>
            <w:tcW w:w="1350" w:type="dxa"/>
          </w:tcPr>
          <w:p w14:paraId="7AB4B044" w14:textId="77777777" w:rsidR="00A01131" w:rsidRPr="003D3B2F" w:rsidRDefault="00A01131" w:rsidP="002E057B">
            <w:pPr>
              <w:pStyle w:val="acctfourfigures"/>
              <w:tabs>
                <w:tab w:val="decimal" w:pos="-83"/>
              </w:tabs>
              <w:ind w:right="-75"/>
              <w:jc w:val="center"/>
              <w:rPr>
                <w:rFonts w:cs="Times New Roman"/>
              </w:rPr>
            </w:pPr>
            <w:r w:rsidRPr="00E028FC">
              <w:rPr>
                <w:rFonts w:cs="Times New Roman"/>
              </w:rPr>
              <w:t>Financial instruments</w:t>
            </w:r>
            <w:r>
              <w:rPr>
                <w:rFonts w:cs="Times New Roman"/>
              </w:rPr>
              <w:t xml:space="preserve"> </w:t>
            </w:r>
            <w:r w:rsidRPr="00890FC4">
              <w:rPr>
                <w:rFonts w:cs="Times New Roman"/>
              </w:rPr>
              <w:t>measured at</w:t>
            </w:r>
            <w:r>
              <w:rPr>
                <w:rFonts w:cs="Times New Roman"/>
              </w:rPr>
              <w:t xml:space="preserve"> </w:t>
            </w:r>
            <w:r w:rsidRPr="00890FC4">
              <w:rPr>
                <w:rFonts w:cs="Times New Roman"/>
              </w:rPr>
              <w:t>amortised cos</w:t>
            </w:r>
            <w:r>
              <w:rPr>
                <w:rFonts w:cs="Times New Roman"/>
              </w:rPr>
              <w:t>t</w:t>
            </w:r>
          </w:p>
        </w:tc>
        <w:tc>
          <w:tcPr>
            <w:tcW w:w="180" w:type="dxa"/>
          </w:tcPr>
          <w:p w14:paraId="00DB2388" w14:textId="77777777" w:rsidR="00A01131" w:rsidRPr="003D3B2F" w:rsidRDefault="00A01131" w:rsidP="002E057B">
            <w:pPr>
              <w:pStyle w:val="acctfourfigures"/>
              <w:tabs>
                <w:tab w:val="decimal" w:pos="-83"/>
              </w:tabs>
              <w:ind w:right="-75"/>
              <w:jc w:val="center"/>
              <w:rPr>
                <w:rFonts w:cs="Times New Roman"/>
              </w:rPr>
            </w:pPr>
          </w:p>
        </w:tc>
        <w:tc>
          <w:tcPr>
            <w:tcW w:w="1080" w:type="dxa"/>
            <w:tcBorders>
              <w:top w:val="single" w:sz="4" w:space="0" w:color="auto"/>
            </w:tcBorders>
          </w:tcPr>
          <w:p w14:paraId="71EED193" w14:textId="77777777" w:rsidR="00A01131" w:rsidRDefault="00A01131" w:rsidP="002E057B">
            <w:pPr>
              <w:pStyle w:val="acctfourfigures"/>
              <w:tabs>
                <w:tab w:val="decimal" w:pos="-83"/>
              </w:tabs>
              <w:ind w:right="-75"/>
              <w:jc w:val="center"/>
              <w:rPr>
                <w:rFonts w:cs="Times New Roman"/>
              </w:rPr>
            </w:pPr>
          </w:p>
          <w:p w14:paraId="71EAE4F1" w14:textId="77777777" w:rsidR="00A01131" w:rsidRDefault="00A01131" w:rsidP="002E057B">
            <w:pPr>
              <w:pStyle w:val="acctfourfigures"/>
              <w:tabs>
                <w:tab w:val="decimal" w:pos="-83"/>
              </w:tabs>
              <w:ind w:right="-75"/>
              <w:jc w:val="center"/>
              <w:rPr>
                <w:rFonts w:cs="Times New Roman"/>
              </w:rPr>
            </w:pPr>
          </w:p>
          <w:p w14:paraId="5B5DF68C" w14:textId="77777777" w:rsidR="00A01131" w:rsidRDefault="00A01131" w:rsidP="002E057B">
            <w:pPr>
              <w:pStyle w:val="acctfourfigures"/>
              <w:tabs>
                <w:tab w:val="decimal" w:pos="-83"/>
              </w:tabs>
              <w:ind w:right="-75"/>
              <w:jc w:val="center"/>
              <w:rPr>
                <w:rFonts w:cs="Times New Roman"/>
              </w:rPr>
            </w:pPr>
          </w:p>
          <w:p w14:paraId="3EC84295" w14:textId="77777777" w:rsidR="00A01131" w:rsidRDefault="00A01131" w:rsidP="002E057B">
            <w:pPr>
              <w:pStyle w:val="acctfourfigures"/>
              <w:tabs>
                <w:tab w:val="decimal" w:pos="-83"/>
              </w:tabs>
              <w:ind w:right="-75"/>
              <w:jc w:val="center"/>
              <w:rPr>
                <w:rFonts w:cs="Times New Roman"/>
              </w:rPr>
            </w:pPr>
          </w:p>
          <w:p w14:paraId="23AF3349" w14:textId="77777777" w:rsidR="00A01131" w:rsidRPr="003D3B2F" w:rsidRDefault="00A01131" w:rsidP="002E057B">
            <w:pPr>
              <w:pStyle w:val="acctfourfigures"/>
              <w:tabs>
                <w:tab w:val="decimal" w:pos="-83"/>
              </w:tabs>
              <w:ind w:right="-75"/>
              <w:jc w:val="center"/>
              <w:rPr>
                <w:rFonts w:cs="Times New Roman"/>
              </w:rPr>
            </w:pPr>
            <w:r>
              <w:rPr>
                <w:rFonts w:cs="Times New Roman"/>
              </w:rPr>
              <w:t>Level 2</w:t>
            </w:r>
          </w:p>
        </w:tc>
        <w:tc>
          <w:tcPr>
            <w:tcW w:w="180" w:type="dxa"/>
            <w:tcBorders>
              <w:top w:val="single" w:sz="4" w:space="0" w:color="auto"/>
            </w:tcBorders>
          </w:tcPr>
          <w:p w14:paraId="134F333E" w14:textId="77777777" w:rsidR="00A01131" w:rsidRPr="003D3B2F" w:rsidRDefault="00A01131" w:rsidP="002E057B">
            <w:pPr>
              <w:pStyle w:val="acctfourfigures"/>
              <w:tabs>
                <w:tab w:val="decimal" w:pos="-83"/>
              </w:tabs>
              <w:ind w:right="-75"/>
              <w:jc w:val="center"/>
              <w:rPr>
                <w:rFonts w:cs="Times New Roman"/>
              </w:rPr>
            </w:pPr>
          </w:p>
        </w:tc>
        <w:tc>
          <w:tcPr>
            <w:tcW w:w="1080" w:type="dxa"/>
            <w:tcBorders>
              <w:top w:val="single" w:sz="4" w:space="0" w:color="auto"/>
              <w:left w:val="nil"/>
              <w:bottom w:val="nil"/>
              <w:right w:val="nil"/>
            </w:tcBorders>
          </w:tcPr>
          <w:p w14:paraId="606D7C15" w14:textId="77777777" w:rsidR="00A01131" w:rsidRDefault="00A01131" w:rsidP="002E057B">
            <w:pPr>
              <w:pStyle w:val="acctfourfigures"/>
              <w:tabs>
                <w:tab w:val="decimal" w:pos="-83"/>
              </w:tabs>
              <w:ind w:right="-75"/>
              <w:jc w:val="center"/>
              <w:rPr>
                <w:rFonts w:cs="Times New Roman"/>
              </w:rPr>
            </w:pPr>
          </w:p>
          <w:p w14:paraId="633E120F" w14:textId="77777777" w:rsidR="00A01131" w:rsidRDefault="00A01131" w:rsidP="002E057B">
            <w:pPr>
              <w:pStyle w:val="acctfourfigures"/>
              <w:tabs>
                <w:tab w:val="decimal" w:pos="-83"/>
              </w:tabs>
              <w:ind w:right="-75"/>
              <w:jc w:val="center"/>
              <w:rPr>
                <w:rFonts w:cs="Times New Roman"/>
              </w:rPr>
            </w:pPr>
          </w:p>
          <w:p w14:paraId="5F47C0E2" w14:textId="77777777" w:rsidR="00A01131" w:rsidRDefault="00A01131" w:rsidP="002E057B">
            <w:pPr>
              <w:pStyle w:val="acctfourfigures"/>
              <w:tabs>
                <w:tab w:val="decimal" w:pos="-83"/>
              </w:tabs>
              <w:ind w:right="-75"/>
              <w:jc w:val="center"/>
              <w:rPr>
                <w:rFonts w:cs="Times New Roman"/>
              </w:rPr>
            </w:pPr>
          </w:p>
          <w:p w14:paraId="5EBF8C78" w14:textId="77777777" w:rsidR="00A01131" w:rsidRDefault="00A01131" w:rsidP="002E057B">
            <w:pPr>
              <w:pStyle w:val="acctfourfigures"/>
              <w:tabs>
                <w:tab w:val="decimal" w:pos="-83"/>
              </w:tabs>
              <w:ind w:right="-75"/>
              <w:jc w:val="center"/>
              <w:rPr>
                <w:rFonts w:cs="Times New Roman"/>
              </w:rPr>
            </w:pPr>
          </w:p>
          <w:p w14:paraId="757CC6C9" w14:textId="77777777" w:rsidR="00A01131" w:rsidRPr="003D3B2F" w:rsidRDefault="00A01131" w:rsidP="002E057B">
            <w:pPr>
              <w:pStyle w:val="acctfourfigures"/>
              <w:tabs>
                <w:tab w:val="decimal" w:pos="-83"/>
              </w:tabs>
              <w:ind w:right="-75"/>
              <w:jc w:val="center"/>
              <w:rPr>
                <w:rFonts w:cs="Times New Roman"/>
              </w:rPr>
            </w:pPr>
            <w:r>
              <w:rPr>
                <w:rFonts w:cs="Times New Roman"/>
              </w:rPr>
              <w:t>Level 3</w:t>
            </w:r>
          </w:p>
        </w:tc>
      </w:tr>
      <w:tr w:rsidR="00A01131" w:rsidRPr="003D3B2F" w14:paraId="533B0186" w14:textId="77777777" w:rsidTr="00A01131">
        <w:trPr>
          <w:cantSplit/>
          <w:tblHeader/>
        </w:trPr>
        <w:tc>
          <w:tcPr>
            <w:tcW w:w="3690" w:type="dxa"/>
          </w:tcPr>
          <w:p w14:paraId="74EFB2F0" w14:textId="77777777" w:rsidR="00A01131" w:rsidRPr="003D3B2F" w:rsidRDefault="00A01131" w:rsidP="002E057B">
            <w:pPr>
              <w:ind w:left="180" w:hanging="180"/>
              <w:rPr>
                <w:rFonts w:cs="Times New Roman"/>
                <w:b/>
                <w:bCs/>
                <w:i/>
                <w:iCs/>
                <w:szCs w:val="22"/>
              </w:rPr>
            </w:pPr>
          </w:p>
        </w:tc>
        <w:tc>
          <w:tcPr>
            <w:tcW w:w="5490" w:type="dxa"/>
            <w:gridSpan w:val="7"/>
          </w:tcPr>
          <w:p w14:paraId="2AB0946E" w14:textId="77777777" w:rsidR="00A01131" w:rsidRPr="003D3B2F" w:rsidRDefault="00A01131" w:rsidP="002E057B">
            <w:pPr>
              <w:pStyle w:val="acctfourfigures"/>
              <w:tabs>
                <w:tab w:val="decimal" w:pos="-83"/>
              </w:tabs>
              <w:ind w:right="-75"/>
              <w:jc w:val="center"/>
              <w:rPr>
                <w:rFonts w:cs="Times New Roman"/>
              </w:rPr>
            </w:pPr>
            <w:r w:rsidRPr="00246CC5">
              <w:rPr>
                <w:i/>
                <w:iCs/>
                <w:szCs w:val="22"/>
                <w:lang w:val="en-US" w:bidi="th-TH"/>
              </w:rPr>
              <w:t>(</w:t>
            </w:r>
            <w:r w:rsidRPr="003D3B2F">
              <w:rPr>
                <w:rFonts w:cs="Times New Roman"/>
                <w:i/>
                <w:iCs/>
              </w:rPr>
              <w:t>in thousand Baht</w:t>
            </w:r>
            <w:r w:rsidRPr="00246CC5">
              <w:rPr>
                <w:i/>
                <w:iCs/>
                <w:szCs w:val="22"/>
                <w:lang w:val="en-US" w:bidi="th-TH"/>
              </w:rPr>
              <w:t>)</w:t>
            </w:r>
          </w:p>
        </w:tc>
      </w:tr>
      <w:tr w:rsidR="00A01131" w:rsidRPr="003D3B2F" w14:paraId="17CC9333" w14:textId="77777777" w:rsidTr="00A01131">
        <w:trPr>
          <w:cantSplit/>
          <w:trHeight w:val="164"/>
        </w:trPr>
        <w:tc>
          <w:tcPr>
            <w:tcW w:w="3690" w:type="dxa"/>
          </w:tcPr>
          <w:p w14:paraId="19B6490C" w14:textId="622620CF" w:rsidR="00A01131" w:rsidRPr="003D3B2F" w:rsidRDefault="00A01131" w:rsidP="002E057B">
            <w:pPr>
              <w:spacing w:line="240" w:lineRule="atLeast"/>
              <w:ind w:left="180" w:hanging="169"/>
              <w:rPr>
                <w:rFonts w:cs="Times New Roman"/>
                <w:b/>
                <w:bCs/>
                <w:i/>
                <w:iCs/>
              </w:rPr>
            </w:pPr>
            <w:r>
              <w:rPr>
                <w:rFonts w:cs="Times New Roman"/>
                <w:b/>
                <w:bCs/>
                <w:i/>
                <w:iCs/>
              </w:rPr>
              <w:t xml:space="preserve">31 March </w:t>
            </w:r>
            <w:r w:rsidRPr="003D3B2F">
              <w:rPr>
                <w:rFonts w:cs="Times New Roman"/>
                <w:b/>
                <w:bCs/>
                <w:i/>
                <w:iCs/>
              </w:rPr>
              <w:t>202</w:t>
            </w:r>
            <w:r>
              <w:rPr>
                <w:rFonts w:cs="Times New Roman"/>
                <w:b/>
                <w:bCs/>
                <w:i/>
                <w:iCs/>
              </w:rPr>
              <w:t>6</w:t>
            </w:r>
          </w:p>
        </w:tc>
        <w:tc>
          <w:tcPr>
            <w:tcW w:w="1440" w:type="dxa"/>
          </w:tcPr>
          <w:p w14:paraId="011D2343"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55DE62E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Pr>
          <w:p w14:paraId="4F854682"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46EEC19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5084B76F"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0E7DFC69"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12490EE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D3B2F" w14:paraId="13F7728A" w14:textId="77777777" w:rsidTr="00A01131">
        <w:trPr>
          <w:cantSplit/>
          <w:trHeight w:val="164"/>
        </w:trPr>
        <w:tc>
          <w:tcPr>
            <w:tcW w:w="3690" w:type="dxa"/>
          </w:tcPr>
          <w:p w14:paraId="1E37CD9E" w14:textId="77777777" w:rsidR="00A01131" w:rsidRPr="003D3B2F" w:rsidRDefault="00A01131" w:rsidP="002E057B">
            <w:pPr>
              <w:spacing w:line="240" w:lineRule="atLeast"/>
              <w:ind w:left="180" w:hanging="169"/>
              <w:rPr>
                <w:rFonts w:cs="Times New Roman"/>
                <w:b/>
                <w:bCs/>
                <w:i/>
                <w:iCs/>
              </w:rPr>
            </w:pPr>
            <w:r w:rsidRPr="000863A5">
              <w:rPr>
                <w:rFonts w:cs="Times New Roman"/>
                <w:b/>
                <w:bCs/>
                <w:i/>
                <w:iCs/>
              </w:rPr>
              <w:t>Financial assets</w:t>
            </w:r>
          </w:p>
        </w:tc>
        <w:tc>
          <w:tcPr>
            <w:tcW w:w="1440" w:type="dxa"/>
          </w:tcPr>
          <w:p w14:paraId="5DD7E1D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DFEEA5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Pr>
          <w:p w14:paraId="7770D62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ED4B27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00CF7BD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2CE9D34"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3B71B34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92D71" w14:paraId="166E9D13" w14:textId="77777777" w:rsidTr="00A01131">
        <w:trPr>
          <w:cantSplit/>
          <w:trHeight w:val="164"/>
        </w:trPr>
        <w:tc>
          <w:tcPr>
            <w:tcW w:w="3690" w:type="dxa"/>
          </w:tcPr>
          <w:p w14:paraId="16F1DBB9" w14:textId="77777777" w:rsidR="00A01131" w:rsidRPr="009323A9" w:rsidRDefault="00A01131" w:rsidP="002E057B">
            <w:pPr>
              <w:spacing w:line="240" w:lineRule="atLeast"/>
              <w:ind w:left="180" w:hanging="169"/>
              <w:rPr>
                <w:lang w:val="en-US" w:bidi="th-TH"/>
              </w:rPr>
            </w:pPr>
            <w:r w:rsidRPr="00B960DE">
              <w:rPr>
                <w:rFonts w:cs="Times New Roman"/>
              </w:rPr>
              <w:t>Loans purchased of receivables</w:t>
            </w:r>
            <w:r w:rsidRPr="00911012">
              <w:rPr>
                <w:rFonts w:cs="Times New Roman"/>
              </w:rPr>
              <w:t xml:space="preserve"> and accrued interest receivables</w:t>
            </w:r>
          </w:p>
        </w:tc>
        <w:tc>
          <w:tcPr>
            <w:tcW w:w="1440" w:type="dxa"/>
            <w:tcBorders>
              <w:bottom w:val="double" w:sz="4" w:space="0" w:color="auto"/>
            </w:tcBorders>
          </w:tcPr>
          <w:p w14:paraId="5786F58A" w14:textId="77777777" w:rsidR="00A01131" w:rsidRPr="001F3752" w:rsidRDefault="00A01131" w:rsidP="002E057B">
            <w:pPr>
              <w:pStyle w:val="acctfourfigures"/>
              <w:tabs>
                <w:tab w:val="decimal" w:pos="731"/>
              </w:tabs>
              <w:spacing w:line="240" w:lineRule="atLeast"/>
              <w:ind w:right="11"/>
              <w:rPr>
                <w:rFonts w:cs="Times New Roman"/>
                <w:b/>
                <w:bCs/>
                <w:szCs w:val="22"/>
              </w:rPr>
            </w:pPr>
          </w:p>
          <w:p w14:paraId="6F8684D9" w14:textId="77777777" w:rsidR="00A01131" w:rsidRPr="001F3752" w:rsidRDefault="00A01131" w:rsidP="002E057B">
            <w:pPr>
              <w:pStyle w:val="acctfourfigures"/>
              <w:tabs>
                <w:tab w:val="clear" w:pos="765"/>
                <w:tab w:val="decimal" w:pos="732"/>
              </w:tabs>
              <w:spacing w:line="240" w:lineRule="atLeast"/>
              <w:ind w:right="11"/>
              <w:rPr>
                <w:rFonts w:cs="Times New Roman"/>
                <w:b/>
                <w:bCs/>
                <w:szCs w:val="22"/>
              </w:rPr>
            </w:pPr>
            <w:r w:rsidRPr="001F3752">
              <w:rPr>
                <w:rFonts w:cs="Times New Roman"/>
                <w:b/>
                <w:bCs/>
                <w:szCs w:val="22"/>
              </w:rPr>
              <w:t>-</w:t>
            </w:r>
          </w:p>
        </w:tc>
        <w:tc>
          <w:tcPr>
            <w:tcW w:w="180" w:type="dxa"/>
          </w:tcPr>
          <w:p w14:paraId="16A3713F"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tc>
        <w:tc>
          <w:tcPr>
            <w:tcW w:w="1350" w:type="dxa"/>
            <w:tcBorders>
              <w:bottom w:val="double" w:sz="4" w:space="0" w:color="auto"/>
            </w:tcBorders>
          </w:tcPr>
          <w:p w14:paraId="173C2D78"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p w14:paraId="7AA9152E" w14:textId="56D63898" w:rsidR="00A01131" w:rsidRPr="001F3752" w:rsidRDefault="00A01131" w:rsidP="002E057B">
            <w:pPr>
              <w:pStyle w:val="acctfourfigures"/>
              <w:tabs>
                <w:tab w:val="clear" w:pos="765"/>
                <w:tab w:val="decimal" w:pos="1179"/>
              </w:tabs>
              <w:spacing w:line="240" w:lineRule="atLeast"/>
              <w:ind w:right="11"/>
              <w:rPr>
                <w:rFonts w:cs="Times New Roman"/>
                <w:b/>
                <w:bCs/>
                <w:szCs w:val="22"/>
              </w:rPr>
            </w:pPr>
            <w:r w:rsidRPr="001F3752">
              <w:rPr>
                <w:rFonts w:cs="Times New Roman"/>
                <w:b/>
                <w:bCs/>
                <w:szCs w:val="28"/>
                <w:lang w:val="en-US" w:bidi="th-TH"/>
              </w:rPr>
              <w:t>6</w:t>
            </w:r>
            <w:r w:rsidR="00527FDE">
              <w:rPr>
                <w:rFonts w:cs="Times New Roman"/>
                <w:b/>
                <w:bCs/>
                <w:szCs w:val="28"/>
                <w:lang w:val="en-US" w:bidi="th-TH"/>
              </w:rPr>
              <w:t>3,216</w:t>
            </w:r>
          </w:p>
        </w:tc>
        <w:tc>
          <w:tcPr>
            <w:tcW w:w="180" w:type="dxa"/>
          </w:tcPr>
          <w:p w14:paraId="439E7594"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tc>
        <w:tc>
          <w:tcPr>
            <w:tcW w:w="1080" w:type="dxa"/>
            <w:tcBorders>
              <w:bottom w:val="double" w:sz="4" w:space="0" w:color="auto"/>
            </w:tcBorders>
          </w:tcPr>
          <w:p w14:paraId="31118FF3"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p w14:paraId="09CC274F" w14:textId="77777777" w:rsidR="00A01131" w:rsidRPr="001F3752" w:rsidRDefault="00A01131" w:rsidP="002E057B">
            <w:pPr>
              <w:pStyle w:val="acctfourfigures"/>
              <w:tabs>
                <w:tab w:val="clear" w:pos="765"/>
                <w:tab w:val="decimal" w:pos="638"/>
              </w:tabs>
              <w:spacing w:line="240" w:lineRule="atLeast"/>
              <w:ind w:right="11"/>
              <w:rPr>
                <w:rFonts w:cs="Times New Roman"/>
                <w:b/>
                <w:bCs/>
                <w:i/>
                <w:iCs/>
                <w:szCs w:val="22"/>
              </w:rPr>
            </w:pPr>
            <w:r w:rsidRPr="001148BA">
              <w:rPr>
                <w:rFonts w:cs="Times New Roman"/>
                <w:b/>
                <w:bCs/>
                <w:szCs w:val="22"/>
              </w:rPr>
              <w:t>-</w:t>
            </w:r>
          </w:p>
        </w:tc>
        <w:tc>
          <w:tcPr>
            <w:tcW w:w="180" w:type="dxa"/>
          </w:tcPr>
          <w:p w14:paraId="780CC6DB"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tc>
        <w:tc>
          <w:tcPr>
            <w:tcW w:w="1080" w:type="dxa"/>
            <w:tcBorders>
              <w:bottom w:val="double" w:sz="4" w:space="0" w:color="auto"/>
            </w:tcBorders>
          </w:tcPr>
          <w:p w14:paraId="1D35B280" w14:textId="77777777" w:rsidR="00A01131" w:rsidRPr="001F3752" w:rsidRDefault="00A01131" w:rsidP="002E057B">
            <w:pPr>
              <w:pStyle w:val="acctfourfigures"/>
              <w:tabs>
                <w:tab w:val="decimal" w:pos="731"/>
              </w:tabs>
              <w:spacing w:line="240" w:lineRule="atLeast"/>
              <w:ind w:right="11"/>
              <w:rPr>
                <w:rFonts w:cs="Times New Roman"/>
                <w:b/>
                <w:bCs/>
                <w:i/>
                <w:iCs/>
                <w:szCs w:val="22"/>
              </w:rPr>
            </w:pPr>
          </w:p>
          <w:p w14:paraId="300DA48E" w14:textId="0EACAEE2" w:rsidR="00A01131" w:rsidRPr="00392D71" w:rsidRDefault="00A01131" w:rsidP="002E057B">
            <w:pPr>
              <w:pStyle w:val="acctfourfigures"/>
              <w:tabs>
                <w:tab w:val="clear" w:pos="765"/>
                <w:tab w:val="decimal" w:pos="908"/>
              </w:tabs>
              <w:spacing w:line="240" w:lineRule="atLeast"/>
              <w:ind w:right="11"/>
              <w:rPr>
                <w:rFonts w:cs="Times New Roman"/>
                <w:b/>
                <w:bCs/>
                <w:szCs w:val="22"/>
              </w:rPr>
            </w:pPr>
            <w:r w:rsidRPr="00392D71">
              <w:rPr>
                <w:rFonts w:cs="Times New Roman"/>
                <w:b/>
                <w:bCs/>
                <w:szCs w:val="22"/>
              </w:rPr>
              <w:t>6</w:t>
            </w:r>
            <w:r w:rsidR="00527FDE">
              <w:rPr>
                <w:rFonts w:cs="Times New Roman"/>
                <w:b/>
                <w:bCs/>
                <w:szCs w:val="22"/>
              </w:rPr>
              <w:t>3,216</w:t>
            </w:r>
          </w:p>
        </w:tc>
      </w:tr>
      <w:tr w:rsidR="00A01131" w:rsidRPr="003D3B2F" w14:paraId="7DBC84AF" w14:textId="77777777" w:rsidTr="00A01131">
        <w:trPr>
          <w:cantSplit/>
          <w:trHeight w:val="164"/>
        </w:trPr>
        <w:tc>
          <w:tcPr>
            <w:tcW w:w="3690" w:type="dxa"/>
          </w:tcPr>
          <w:p w14:paraId="2C8CB24D" w14:textId="77777777" w:rsidR="00A01131" w:rsidRPr="003D3B2F" w:rsidRDefault="00A01131" w:rsidP="002E057B">
            <w:pPr>
              <w:spacing w:line="240" w:lineRule="atLeast"/>
              <w:ind w:left="180" w:hanging="169"/>
              <w:rPr>
                <w:rFonts w:cs="Times New Roman"/>
                <w:b/>
                <w:bCs/>
                <w:i/>
                <w:iCs/>
              </w:rPr>
            </w:pPr>
          </w:p>
        </w:tc>
        <w:tc>
          <w:tcPr>
            <w:tcW w:w="1440" w:type="dxa"/>
            <w:tcBorders>
              <w:top w:val="double" w:sz="4" w:space="0" w:color="auto"/>
            </w:tcBorders>
          </w:tcPr>
          <w:p w14:paraId="2CA109FE"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9091CD5"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Borders>
              <w:top w:val="double" w:sz="4" w:space="0" w:color="auto"/>
            </w:tcBorders>
          </w:tcPr>
          <w:p w14:paraId="2DA3DCC4"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02590653"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Borders>
              <w:top w:val="double" w:sz="4" w:space="0" w:color="auto"/>
            </w:tcBorders>
          </w:tcPr>
          <w:p w14:paraId="2C545DB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3B9B2A5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Borders>
              <w:top w:val="double" w:sz="4" w:space="0" w:color="auto"/>
            </w:tcBorders>
          </w:tcPr>
          <w:p w14:paraId="4AB430AF"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D3B2F" w14:paraId="7CE7B06F" w14:textId="77777777" w:rsidTr="00A01131">
        <w:trPr>
          <w:cantSplit/>
          <w:trHeight w:val="164"/>
        </w:trPr>
        <w:tc>
          <w:tcPr>
            <w:tcW w:w="3690" w:type="dxa"/>
          </w:tcPr>
          <w:p w14:paraId="443B28FB" w14:textId="77777777" w:rsidR="00A01131" w:rsidRPr="003D3B2F" w:rsidRDefault="00A01131" w:rsidP="002E057B">
            <w:pPr>
              <w:spacing w:line="240" w:lineRule="atLeast"/>
              <w:ind w:left="180" w:hanging="169"/>
              <w:rPr>
                <w:rFonts w:cs="Times New Roman"/>
                <w:b/>
                <w:bCs/>
                <w:i/>
                <w:iCs/>
              </w:rPr>
            </w:pPr>
            <w:r w:rsidRPr="00812681">
              <w:rPr>
                <w:rFonts w:cs="Times New Roman"/>
                <w:b/>
                <w:bCs/>
                <w:i/>
                <w:iCs/>
              </w:rPr>
              <w:t>Financial liabilities</w:t>
            </w:r>
          </w:p>
        </w:tc>
        <w:tc>
          <w:tcPr>
            <w:tcW w:w="1440" w:type="dxa"/>
          </w:tcPr>
          <w:p w14:paraId="2CA00551"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11F8CFFE"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350" w:type="dxa"/>
          </w:tcPr>
          <w:p w14:paraId="114FF567"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438637C0"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0F159798"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80" w:type="dxa"/>
          </w:tcPr>
          <w:p w14:paraId="4A6569B3" w14:textId="77777777" w:rsidR="00A01131" w:rsidRPr="003D3B2F" w:rsidRDefault="00A01131" w:rsidP="002E057B">
            <w:pPr>
              <w:pStyle w:val="acctfourfigures"/>
              <w:tabs>
                <w:tab w:val="decimal" w:pos="731"/>
              </w:tabs>
              <w:spacing w:line="240" w:lineRule="atLeast"/>
              <w:ind w:right="11"/>
              <w:rPr>
                <w:rFonts w:cs="Times New Roman"/>
                <w:i/>
                <w:iCs/>
                <w:szCs w:val="22"/>
              </w:rPr>
            </w:pPr>
          </w:p>
        </w:tc>
        <w:tc>
          <w:tcPr>
            <w:tcW w:w="1080" w:type="dxa"/>
          </w:tcPr>
          <w:p w14:paraId="2F94DCCF" w14:textId="77777777" w:rsidR="00A01131" w:rsidRPr="003D3B2F" w:rsidRDefault="00A01131" w:rsidP="002E057B">
            <w:pPr>
              <w:pStyle w:val="acctfourfigures"/>
              <w:tabs>
                <w:tab w:val="decimal" w:pos="731"/>
              </w:tabs>
              <w:spacing w:line="240" w:lineRule="atLeast"/>
              <w:ind w:right="11"/>
              <w:rPr>
                <w:rFonts w:cs="Times New Roman"/>
                <w:i/>
                <w:iCs/>
                <w:szCs w:val="22"/>
              </w:rPr>
            </w:pPr>
          </w:p>
        </w:tc>
      </w:tr>
      <w:tr w:rsidR="00A01131" w:rsidRPr="003D3B2F" w14:paraId="180B9454" w14:textId="77777777" w:rsidTr="00A01131">
        <w:trPr>
          <w:cantSplit/>
        </w:trPr>
        <w:tc>
          <w:tcPr>
            <w:tcW w:w="3690" w:type="dxa"/>
          </w:tcPr>
          <w:p w14:paraId="5F689E37" w14:textId="77777777" w:rsidR="00A01131" w:rsidRPr="003D3B2F" w:rsidRDefault="00A01131" w:rsidP="002E057B">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440" w:type="dxa"/>
            <w:tcBorders>
              <w:bottom w:val="double" w:sz="4" w:space="0" w:color="auto"/>
            </w:tcBorders>
            <w:vAlign w:val="bottom"/>
          </w:tcPr>
          <w:p w14:paraId="4B8A829D" w14:textId="0BA7C36A" w:rsidR="00A01131" w:rsidRPr="003D3B2F" w:rsidRDefault="00A01131" w:rsidP="002E057B">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w:t>
            </w:r>
            <w:r w:rsidR="00527FDE">
              <w:rPr>
                <w:rFonts w:cs="Times New Roman"/>
                <w:b/>
                <w:bCs/>
                <w:szCs w:val="28"/>
                <w:lang w:val="en-US" w:bidi="th-TH"/>
              </w:rPr>
              <w:t>1,060</w:t>
            </w:r>
            <w:r>
              <w:rPr>
                <w:rFonts w:cs="Times New Roman"/>
                <w:b/>
                <w:bCs/>
                <w:szCs w:val="28"/>
                <w:lang w:val="en-US" w:bidi="th-TH"/>
              </w:rPr>
              <w:t>)</w:t>
            </w:r>
          </w:p>
        </w:tc>
        <w:tc>
          <w:tcPr>
            <w:tcW w:w="180" w:type="dxa"/>
            <w:vAlign w:val="bottom"/>
          </w:tcPr>
          <w:p w14:paraId="1BC1AAB0" w14:textId="77777777" w:rsidR="00A01131" w:rsidRPr="003D3B2F" w:rsidRDefault="00A01131" w:rsidP="002E057B">
            <w:pPr>
              <w:pStyle w:val="acctfourfigures"/>
              <w:tabs>
                <w:tab w:val="decimal" w:pos="731"/>
              </w:tabs>
              <w:spacing w:line="240" w:lineRule="atLeast"/>
              <w:ind w:right="11"/>
              <w:jc w:val="right"/>
              <w:rPr>
                <w:rFonts w:cs="Times New Roman"/>
                <w:b/>
                <w:bCs/>
                <w:szCs w:val="22"/>
              </w:rPr>
            </w:pPr>
          </w:p>
        </w:tc>
        <w:tc>
          <w:tcPr>
            <w:tcW w:w="1350" w:type="dxa"/>
            <w:tcBorders>
              <w:bottom w:val="double" w:sz="4" w:space="0" w:color="auto"/>
            </w:tcBorders>
          </w:tcPr>
          <w:p w14:paraId="6FBDD9C2" w14:textId="77777777" w:rsidR="00A01131" w:rsidRDefault="00A01131" w:rsidP="002E057B">
            <w:pPr>
              <w:pStyle w:val="acctfourfigures"/>
              <w:tabs>
                <w:tab w:val="clear" w:pos="765"/>
                <w:tab w:val="decimal" w:pos="875"/>
              </w:tabs>
              <w:spacing w:line="240" w:lineRule="atLeast"/>
              <w:ind w:right="11"/>
              <w:rPr>
                <w:rFonts w:cs="Times New Roman"/>
                <w:b/>
                <w:bCs/>
                <w:szCs w:val="22"/>
              </w:rPr>
            </w:pPr>
            <w:r>
              <w:rPr>
                <w:rFonts w:cs="Times New Roman"/>
                <w:b/>
                <w:bCs/>
                <w:szCs w:val="22"/>
              </w:rPr>
              <w:t>-</w:t>
            </w:r>
          </w:p>
        </w:tc>
        <w:tc>
          <w:tcPr>
            <w:tcW w:w="180" w:type="dxa"/>
          </w:tcPr>
          <w:p w14:paraId="6157CDAD" w14:textId="77777777" w:rsidR="00A01131" w:rsidRDefault="00A01131" w:rsidP="002E057B">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tcPr>
          <w:p w14:paraId="007A5CC3" w14:textId="5DC79B2D" w:rsidR="00A01131" w:rsidRDefault="00A01131" w:rsidP="002E057B">
            <w:pPr>
              <w:pStyle w:val="acctfourfigures"/>
              <w:tabs>
                <w:tab w:val="clear" w:pos="765"/>
                <w:tab w:val="decimal" w:pos="875"/>
              </w:tabs>
              <w:spacing w:line="240" w:lineRule="atLeast"/>
              <w:ind w:right="11"/>
              <w:rPr>
                <w:rFonts w:cs="Times New Roman"/>
                <w:b/>
                <w:bCs/>
                <w:szCs w:val="22"/>
              </w:rPr>
            </w:pPr>
            <w:r>
              <w:rPr>
                <w:rFonts w:cs="Times New Roman"/>
                <w:b/>
                <w:bCs/>
                <w:szCs w:val="22"/>
              </w:rPr>
              <w:t>(</w:t>
            </w:r>
            <w:r w:rsidR="00527FDE">
              <w:rPr>
                <w:rFonts w:cs="Times New Roman"/>
                <w:b/>
                <w:bCs/>
                <w:szCs w:val="22"/>
              </w:rPr>
              <w:t>1,060</w:t>
            </w:r>
            <w:r>
              <w:rPr>
                <w:rFonts w:cs="Times New Roman"/>
                <w:b/>
                <w:bCs/>
                <w:szCs w:val="22"/>
              </w:rPr>
              <w:t>)</w:t>
            </w:r>
          </w:p>
        </w:tc>
        <w:tc>
          <w:tcPr>
            <w:tcW w:w="180" w:type="dxa"/>
          </w:tcPr>
          <w:p w14:paraId="7145626E" w14:textId="77777777" w:rsidR="00A01131" w:rsidRDefault="00A01131" w:rsidP="002E057B">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vAlign w:val="bottom"/>
          </w:tcPr>
          <w:p w14:paraId="0DDDFBA5" w14:textId="77777777" w:rsidR="00A01131" w:rsidRPr="003D3B2F" w:rsidRDefault="00A01131" w:rsidP="002E057B">
            <w:pPr>
              <w:pStyle w:val="acctfourfigures"/>
              <w:tabs>
                <w:tab w:val="clear" w:pos="765"/>
                <w:tab w:val="decimal" w:pos="644"/>
              </w:tabs>
              <w:spacing w:line="240" w:lineRule="atLeast"/>
              <w:ind w:right="11"/>
              <w:rPr>
                <w:rFonts w:cs="Times New Roman"/>
                <w:b/>
                <w:bCs/>
                <w:szCs w:val="22"/>
              </w:rPr>
            </w:pPr>
            <w:r>
              <w:rPr>
                <w:rFonts w:cs="Times New Roman"/>
                <w:b/>
                <w:bCs/>
                <w:szCs w:val="22"/>
              </w:rPr>
              <w:t>-</w:t>
            </w:r>
          </w:p>
        </w:tc>
      </w:tr>
      <w:tr w:rsidR="00A01131" w:rsidRPr="003D3B2F" w14:paraId="15B52127" w14:textId="77777777" w:rsidTr="00A01131">
        <w:trPr>
          <w:cantSplit/>
        </w:trPr>
        <w:tc>
          <w:tcPr>
            <w:tcW w:w="3690" w:type="dxa"/>
          </w:tcPr>
          <w:p w14:paraId="0F461483" w14:textId="77777777" w:rsidR="00A01131" w:rsidRPr="003D3B2F" w:rsidRDefault="00A01131" w:rsidP="002E057B">
            <w:pPr>
              <w:spacing w:line="240" w:lineRule="exact"/>
              <w:rPr>
                <w:rFonts w:cs="Times New Roman"/>
                <w:spacing w:val="-3"/>
                <w:szCs w:val="22"/>
              </w:rPr>
            </w:pPr>
          </w:p>
        </w:tc>
        <w:tc>
          <w:tcPr>
            <w:tcW w:w="1440" w:type="dxa"/>
            <w:tcBorders>
              <w:top w:val="double" w:sz="4" w:space="0" w:color="auto"/>
            </w:tcBorders>
            <w:vAlign w:val="bottom"/>
          </w:tcPr>
          <w:p w14:paraId="0E8DAFB3" w14:textId="77777777" w:rsidR="00A01131" w:rsidRPr="003D3B2F" w:rsidRDefault="00A01131" w:rsidP="002E057B">
            <w:pPr>
              <w:pStyle w:val="acctfourfigures"/>
              <w:tabs>
                <w:tab w:val="clear" w:pos="765"/>
                <w:tab w:val="decimal" w:pos="911"/>
              </w:tabs>
              <w:spacing w:line="240" w:lineRule="atLeast"/>
              <w:ind w:right="11"/>
              <w:rPr>
                <w:rFonts w:cs="Times New Roman"/>
                <w:szCs w:val="28"/>
                <w:lang w:val="en-US" w:bidi="th-TH"/>
              </w:rPr>
            </w:pPr>
          </w:p>
        </w:tc>
        <w:tc>
          <w:tcPr>
            <w:tcW w:w="180" w:type="dxa"/>
            <w:vAlign w:val="bottom"/>
          </w:tcPr>
          <w:p w14:paraId="6C9A0BCA" w14:textId="77777777" w:rsidR="00A01131" w:rsidRPr="003D3B2F" w:rsidRDefault="00A01131" w:rsidP="002E057B">
            <w:pPr>
              <w:pStyle w:val="acctfourfigures"/>
              <w:tabs>
                <w:tab w:val="decimal" w:pos="731"/>
              </w:tabs>
              <w:spacing w:line="240" w:lineRule="atLeast"/>
              <w:ind w:right="11"/>
              <w:jc w:val="right"/>
              <w:rPr>
                <w:rFonts w:cs="Times New Roman"/>
                <w:szCs w:val="22"/>
              </w:rPr>
            </w:pPr>
          </w:p>
        </w:tc>
        <w:tc>
          <w:tcPr>
            <w:tcW w:w="1350" w:type="dxa"/>
            <w:tcBorders>
              <w:top w:val="double" w:sz="4" w:space="0" w:color="auto"/>
            </w:tcBorders>
          </w:tcPr>
          <w:p w14:paraId="6CC33333"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17901E3F"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tcPr>
          <w:p w14:paraId="0EE50DF6"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04555D41"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vAlign w:val="bottom"/>
          </w:tcPr>
          <w:p w14:paraId="59E733A5"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r>
      <w:tr w:rsidR="00A01131" w:rsidRPr="003D3B2F" w14:paraId="5892E086" w14:textId="77777777" w:rsidTr="00A01131">
        <w:trPr>
          <w:cantSplit/>
        </w:trPr>
        <w:tc>
          <w:tcPr>
            <w:tcW w:w="3690" w:type="dxa"/>
          </w:tcPr>
          <w:p w14:paraId="60C59155" w14:textId="5CC480F7" w:rsidR="00A01131" w:rsidRPr="003D3B2F" w:rsidRDefault="00A01131" w:rsidP="002E057B">
            <w:pPr>
              <w:spacing w:line="240" w:lineRule="exact"/>
              <w:rPr>
                <w:rFonts w:cs="Times New Roman"/>
                <w:i/>
                <w:iCs/>
                <w:spacing w:val="-3"/>
                <w:szCs w:val="22"/>
              </w:rPr>
            </w:pPr>
            <w:r>
              <w:rPr>
                <w:rFonts w:cs="Times New Roman"/>
                <w:b/>
                <w:bCs/>
                <w:i/>
                <w:iCs/>
              </w:rPr>
              <w:t xml:space="preserve">31 December </w:t>
            </w:r>
            <w:r w:rsidRPr="003D3B2F">
              <w:rPr>
                <w:rFonts w:cs="Times New Roman"/>
                <w:b/>
                <w:bCs/>
                <w:i/>
                <w:iCs/>
              </w:rPr>
              <w:t>202</w:t>
            </w:r>
            <w:r>
              <w:rPr>
                <w:rFonts w:cs="Times New Roman"/>
                <w:b/>
                <w:bCs/>
                <w:i/>
                <w:iCs/>
              </w:rPr>
              <w:t>5</w:t>
            </w:r>
          </w:p>
        </w:tc>
        <w:tc>
          <w:tcPr>
            <w:tcW w:w="1440" w:type="dxa"/>
          </w:tcPr>
          <w:p w14:paraId="1665649D" w14:textId="77777777" w:rsidR="00A01131" w:rsidRPr="003D3B2F" w:rsidRDefault="00A01131" w:rsidP="002E057B">
            <w:pPr>
              <w:pStyle w:val="acctfourfigures"/>
              <w:tabs>
                <w:tab w:val="clear" w:pos="765"/>
                <w:tab w:val="decimal" w:pos="911"/>
              </w:tabs>
              <w:spacing w:line="240" w:lineRule="atLeast"/>
              <w:ind w:right="11"/>
              <w:rPr>
                <w:rFonts w:cs="Times New Roman"/>
                <w:szCs w:val="28"/>
                <w:lang w:val="en-US" w:bidi="th-TH"/>
              </w:rPr>
            </w:pPr>
          </w:p>
        </w:tc>
        <w:tc>
          <w:tcPr>
            <w:tcW w:w="180" w:type="dxa"/>
          </w:tcPr>
          <w:p w14:paraId="4AD1A2BE" w14:textId="77777777" w:rsidR="00A01131" w:rsidRPr="003D3B2F" w:rsidRDefault="00A01131" w:rsidP="002E057B">
            <w:pPr>
              <w:pStyle w:val="acctfourfigures"/>
              <w:tabs>
                <w:tab w:val="decimal" w:pos="731"/>
              </w:tabs>
              <w:spacing w:line="240" w:lineRule="atLeast"/>
              <w:ind w:right="11"/>
              <w:jc w:val="right"/>
              <w:rPr>
                <w:rFonts w:cs="Times New Roman"/>
                <w:szCs w:val="22"/>
              </w:rPr>
            </w:pPr>
          </w:p>
        </w:tc>
        <w:tc>
          <w:tcPr>
            <w:tcW w:w="1350" w:type="dxa"/>
          </w:tcPr>
          <w:p w14:paraId="675D2657"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7B94D734"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Pr>
          <w:p w14:paraId="1810F2E9"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80" w:type="dxa"/>
          </w:tcPr>
          <w:p w14:paraId="5D43826D"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c>
          <w:tcPr>
            <w:tcW w:w="1080" w:type="dxa"/>
          </w:tcPr>
          <w:p w14:paraId="01EF68C4" w14:textId="77777777" w:rsidR="00A01131" w:rsidRPr="003D3B2F" w:rsidRDefault="00A01131" w:rsidP="002E057B">
            <w:pPr>
              <w:pStyle w:val="acctfourfigures"/>
              <w:tabs>
                <w:tab w:val="clear" w:pos="765"/>
                <w:tab w:val="decimal" w:pos="875"/>
              </w:tabs>
              <w:spacing w:line="240" w:lineRule="atLeast"/>
              <w:ind w:right="11"/>
              <w:rPr>
                <w:rFonts w:cs="Times New Roman"/>
                <w:szCs w:val="22"/>
              </w:rPr>
            </w:pPr>
          </w:p>
        </w:tc>
      </w:tr>
      <w:tr w:rsidR="00A01131" w:rsidRPr="003D3B2F" w14:paraId="6E67B2E3" w14:textId="77777777" w:rsidTr="00A01131">
        <w:trPr>
          <w:cantSplit/>
        </w:trPr>
        <w:tc>
          <w:tcPr>
            <w:tcW w:w="3690" w:type="dxa"/>
          </w:tcPr>
          <w:p w14:paraId="361FE309" w14:textId="634EAD57" w:rsidR="00A01131" w:rsidRPr="003D3B2F" w:rsidRDefault="00A01131" w:rsidP="00A01131">
            <w:pPr>
              <w:spacing w:line="240" w:lineRule="exact"/>
              <w:rPr>
                <w:rFonts w:cs="Times New Roman"/>
                <w:b/>
                <w:bCs/>
                <w:i/>
                <w:iCs/>
              </w:rPr>
            </w:pPr>
            <w:r w:rsidRPr="000863A5">
              <w:rPr>
                <w:rFonts w:cs="Times New Roman"/>
                <w:b/>
                <w:bCs/>
                <w:i/>
                <w:iCs/>
              </w:rPr>
              <w:t>Financial assets</w:t>
            </w:r>
          </w:p>
        </w:tc>
        <w:tc>
          <w:tcPr>
            <w:tcW w:w="1440" w:type="dxa"/>
          </w:tcPr>
          <w:p w14:paraId="0055A95D" w14:textId="77777777" w:rsidR="00A01131" w:rsidRPr="003D3B2F" w:rsidRDefault="00A01131" w:rsidP="00A01131">
            <w:pPr>
              <w:pStyle w:val="acctfourfigures"/>
              <w:tabs>
                <w:tab w:val="clear" w:pos="765"/>
                <w:tab w:val="decimal" w:pos="911"/>
              </w:tabs>
              <w:spacing w:line="240" w:lineRule="atLeast"/>
              <w:ind w:right="11"/>
              <w:rPr>
                <w:rFonts w:cs="Times New Roman"/>
                <w:szCs w:val="28"/>
                <w:lang w:val="en-US" w:bidi="th-TH"/>
              </w:rPr>
            </w:pPr>
          </w:p>
        </w:tc>
        <w:tc>
          <w:tcPr>
            <w:tcW w:w="180" w:type="dxa"/>
          </w:tcPr>
          <w:p w14:paraId="714F0722"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Pr>
          <w:p w14:paraId="7FD1A5F3"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28D85A95"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0F17D0FC"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1FB918A2"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1AF2C476"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r>
      <w:tr w:rsidR="00A01131" w:rsidRPr="003D3B2F" w14:paraId="20E0F381" w14:textId="77777777" w:rsidTr="00A01131">
        <w:trPr>
          <w:cantSplit/>
        </w:trPr>
        <w:tc>
          <w:tcPr>
            <w:tcW w:w="3690" w:type="dxa"/>
          </w:tcPr>
          <w:p w14:paraId="0562C97E" w14:textId="5C5CD34C" w:rsidR="00A01131" w:rsidRPr="003D3B2F" w:rsidRDefault="00A01131" w:rsidP="00A01131">
            <w:pPr>
              <w:spacing w:line="240" w:lineRule="exact"/>
              <w:rPr>
                <w:rFonts w:cs="Times New Roman"/>
                <w:b/>
                <w:bCs/>
                <w:i/>
                <w:iCs/>
              </w:rPr>
            </w:pPr>
            <w:r w:rsidRPr="00B960DE">
              <w:rPr>
                <w:rFonts w:cs="Times New Roman"/>
              </w:rPr>
              <w:t>Loans purchased of receivables</w:t>
            </w:r>
            <w:r w:rsidRPr="00911012">
              <w:rPr>
                <w:rFonts w:cs="Times New Roman"/>
              </w:rPr>
              <w:t xml:space="preserve"> and accrued interest receivables</w:t>
            </w:r>
          </w:p>
        </w:tc>
        <w:tc>
          <w:tcPr>
            <w:tcW w:w="1440" w:type="dxa"/>
            <w:tcBorders>
              <w:bottom w:val="double" w:sz="4" w:space="0" w:color="auto"/>
            </w:tcBorders>
          </w:tcPr>
          <w:p w14:paraId="5FCFA5B4" w14:textId="77777777" w:rsidR="00A01131" w:rsidRDefault="00A01131" w:rsidP="00A01131">
            <w:pPr>
              <w:pStyle w:val="acctfourfigures"/>
              <w:tabs>
                <w:tab w:val="clear" w:pos="765"/>
                <w:tab w:val="decimal" w:pos="911"/>
              </w:tabs>
              <w:spacing w:line="240" w:lineRule="atLeast"/>
              <w:ind w:right="11"/>
              <w:rPr>
                <w:rFonts w:cs="Times New Roman"/>
                <w:szCs w:val="28"/>
                <w:lang w:val="en-US" w:bidi="th-TH"/>
              </w:rPr>
            </w:pPr>
          </w:p>
          <w:p w14:paraId="39D89D66" w14:textId="3C14DF94" w:rsidR="00A01131" w:rsidRPr="003D3B2F" w:rsidRDefault="00A01131" w:rsidP="00A01131">
            <w:pPr>
              <w:pStyle w:val="acctfourfigures"/>
              <w:tabs>
                <w:tab w:val="clear" w:pos="765"/>
                <w:tab w:val="decimal" w:pos="731"/>
              </w:tabs>
              <w:spacing w:line="240" w:lineRule="atLeast"/>
              <w:ind w:right="11"/>
              <w:rPr>
                <w:rFonts w:cs="Times New Roman"/>
                <w:szCs w:val="28"/>
                <w:lang w:val="en-US" w:bidi="th-TH"/>
              </w:rPr>
            </w:pPr>
            <w:r w:rsidRPr="00A01131">
              <w:rPr>
                <w:rFonts w:cs="Times New Roman"/>
                <w:b/>
                <w:bCs/>
                <w:szCs w:val="22"/>
              </w:rPr>
              <w:t>-</w:t>
            </w:r>
          </w:p>
        </w:tc>
        <w:tc>
          <w:tcPr>
            <w:tcW w:w="180" w:type="dxa"/>
          </w:tcPr>
          <w:p w14:paraId="461B157D"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Borders>
              <w:bottom w:val="double" w:sz="4" w:space="0" w:color="auto"/>
            </w:tcBorders>
          </w:tcPr>
          <w:p w14:paraId="2C79C659" w14:textId="77777777" w:rsidR="00A01131" w:rsidRDefault="00A01131" w:rsidP="00A01131">
            <w:pPr>
              <w:pStyle w:val="acctfourfigures"/>
              <w:tabs>
                <w:tab w:val="clear" w:pos="765"/>
                <w:tab w:val="decimal" w:pos="875"/>
              </w:tabs>
              <w:spacing w:line="240" w:lineRule="atLeast"/>
              <w:ind w:right="11"/>
              <w:rPr>
                <w:rFonts w:cs="Times New Roman"/>
                <w:szCs w:val="22"/>
              </w:rPr>
            </w:pPr>
          </w:p>
          <w:p w14:paraId="18144889" w14:textId="5C871A62" w:rsidR="00A01131" w:rsidRPr="003D3B2F" w:rsidRDefault="00A01131" w:rsidP="00A01131">
            <w:pPr>
              <w:pStyle w:val="acctfourfigures"/>
              <w:tabs>
                <w:tab w:val="clear" w:pos="765"/>
                <w:tab w:val="decimal" w:pos="1179"/>
              </w:tabs>
              <w:spacing w:line="240" w:lineRule="atLeast"/>
              <w:ind w:right="11"/>
              <w:rPr>
                <w:rFonts w:cs="Times New Roman"/>
                <w:szCs w:val="22"/>
              </w:rPr>
            </w:pPr>
            <w:r w:rsidRPr="00A01131">
              <w:rPr>
                <w:rFonts w:cs="Times New Roman"/>
                <w:b/>
                <w:bCs/>
                <w:szCs w:val="28"/>
                <w:lang w:val="en-US" w:bidi="th-TH"/>
              </w:rPr>
              <w:t>66,493</w:t>
            </w:r>
          </w:p>
        </w:tc>
        <w:tc>
          <w:tcPr>
            <w:tcW w:w="180" w:type="dxa"/>
          </w:tcPr>
          <w:p w14:paraId="5D2F675D"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bottom w:val="double" w:sz="4" w:space="0" w:color="auto"/>
            </w:tcBorders>
          </w:tcPr>
          <w:p w14:paraId="56A299BC" w14:textId="77777777" w:rsidR="00A01131" w:rsidRPr="00A01131" w:rsidRDefault="00A01131" w:rsidP="00A01131">
            <w:pPr>
              <w:pStyle w:val="acctfourfigures"/>
              <w:tabs>
                <w:tab w:val="clear" w:pos="765"/>
                <w:tab w:val="decimal" w:pos="875"/>
              </w:tabs>
              <w:spacing w:line="240" w:lineRule="atLeast"/>
              <w:ind w:right="11"/>
              <w:rPr>
                <w:rFonts w:cs="Times New Roman"/>
                <w:szCs w:val="22"/>
              </w:rPr>
            </w:pPr>
          </w:p>
          <w:p w14:paraId="7E9D5271" w14:textId="36F0B703" w:rsidR="00A01131" w:rsidRPr="003D3B2F" w:rsidRDefault="00A01131" w:rsidP="00A01131">
            <w:pPr>
              <w:pStyle w:val="acctfourfigures"/>
              <w:tabs>
                <w:tab w:val="clear" w:pos="765"/>
                <w:tab w:val="decimal" w:pos="638"/>
              </w:tabs>
              <w:spacing w:line="240" w:lineRule="atLeast"/>
              <w:ind w:right="11"/>
              <w:rPr>
                <w:rFonts w:cs="Times New Roman"/>
                <w:szCs w:val="22"/>
              </w:rPr>
            </w:pPr>
            <w:r w:rsidRPr="00A01131">
              <w:rPr>
                <w:rFonts w:cs="Times New Roman"/>
                <w:b/>
                <w:bCs/>
                <w:szCs w:val="22"/>
              </w:rPr>
              <w:t>-</w:t>
            </w:r>
          </w:p>
        </w:tc>
        <w:tc>
          <w:tcPr>
            <w:tcW w:w="180" w:type="dxa"/>
          </w:tcPr>
          <w:p w14:paraId="7470BC53"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bottom w:val="double" w:sz="4" w:space="0" w:color="auto"/>
            </w:tcBorders>
          </w:tcPr>
          <w:p w14:paraId="47B611AE" w14:textId="77777777" w:rsidR="00A01131" w:rsidRDefault="00A01131" w:rsidP="00A01131">
            <w:pPr>
              <w:pStyle w:val="acctfourfigures"/>
              <w:tabs>
                <w:tab w:val="clear" w:pos="765"/>
                <w:tab w:val="decimal" w:pos="875"/>
              </w:tabs>
              <w:spacing w:line="240" w:lineRule="atLeast"/>
              <w:ind w:right="11"/>
              <w:rPr>
                <w:rFonts w:cs="Times New Roman"/>
                <w:szCs w:val="22"/>
              </w:rPr>
            </w:pPr>
          </w:p>
          <w:p w14:paraId="23F59EFC" w14:textId="116DAA1A" w:rsidR="00A01131" w:rsidRPr="003D3B2F" w:rsidRDefault="00A01131" w:rsidP="00A01131">
            <w:pPr>
              <w:pStyle w:val="acctfourfigures"/>
              <w:tabs>
                <w:tab w:val="clear" w:pos="765"/>
                <w:tab w:val="decimal" w:pos="908"/>
              </w:tabs>
              <w:spacing w:line="240" w:lineRule="atLeast"/>
              <w:ind w:right="11"/>
              <w:rPr>
                <w:rFonts w:cs="Times New Roman"/>
                <w:szCs w:val="22"/>
              </w:rPr>
            </w:pPr>
            <w:r w:rsidRPr="00A01131">
              <w:rPr>
                <w:rFonts w:cs="Times New Roman"/>
                <w:b/>
                <w:bCs/>
                <w:szCs w:val="22"/>
              </w:rPr>
              <w:t>66,493</w:t>
            </w:r>
          </w:p>
        </w:tc>
      </w:tr>
      <w:tr w:rsidR="00A01131" w:rsidRPr="003D3B2F" w14:paraId="1A3EA834" w14:textId="77777777" w:rsidTr="00A01131">
        <w:trPr>
          <w:cantSplit/>
        </w:trPr>
        <w:tc>
          <w:tcPr>
            <w:tcW w:w="3690" w:type="dxa"/>
          </w:tcPr>
          <w:p w14:paraId="5E6BB228" w14:textId="77777777" w:rsidR="00A01131" w:rsidRPr="003D3B2F" w:rsidRDefault="00A01131" w:rsidP="00A01131">
            <w:pPr>
              <w:spacing w:line="240" w:lineRule="exact"/>
              <w:rPr>
                <w:rFonts w:cs="Times New Roman"/>
                <w:b/>
                <w:bCs/>
                <w:i/>
                <w:iCs/>
              </w:rPr>
            </w:pPr>
          </w:p>
        </w:tc>
        <w:tc>
          <w:tcPr>
            <w:tcW w:w="1440" w:type="dxa"/>
            <w:tcBorders>
              <w:top w:val="double" w:sz="4" w:space="0" w:color="auto"/>
            </w:tcBorders>
          </w:tcPr>
          <w:p w14:paraId="649E8930" w14:textId="77777777" w:rsidR="00A01131" w:rsidRPr="003D3B2F" w:rsidRDefault="00A01131" w:rsidP="00A01131">
            <w:pPr>
              <w:pStyle w:val="acctfourfigures"/>
              <w:tabs>
                <w:tab w:val="clear" w:pos="765"/>
                <w:tab w:val="decimal" w:pos="911"/>
              </w:tabs>
              <w:spacing w:line="240" w:lineRule="atLeast"/>
              <w:ind w:right="11"/>
              <w:rPr>
                <w:rFonts w:cs="Times New Roman"/>
                <w:szCs w:val="28"/>
                <w:lang w:val="en-US" w:bidi="th-TH"/>
              </w:rPr>
            </w:pPr>
          </w:p>
        </w:tc>
        <w:tc>
          <w:tcPr>
            <w:tcW w:w="180" w:type="dxa"/>
          </w:tcPr>
          <w:p w14:paraId="3101DC6B"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Borders>
              <w:top w:val="double" w:sz="4" w:space="0" w:color="auto"/>
            </w:tcBorders>
          </w:tcPr>
          <w:p w14:paraId="2F71B084"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378D81E8"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tcPr>
          <w:p w14:paraId="4ABD85D6"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63C43370"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Borders>
              <w:top w:val="double" w:sz="4" w:space="0" w:color="auto"/>
            </w:tcBorders>
          </w:tcPr>
          <w:p w14:paraId="78F64193"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r>
      <w:tr w:rsidR="00A01131" w:rsidRPr="003D3B2F" w14:paraId="7ECF5B04" w14:textId="77777777" w:rsidTr="00A01131">
        <w:trPr>
          <w:cantSplit/>
        </w:trPr>
        <w:tc>
          <w:tcPr>
            <w:tcW w:w="3690" w:type="dxa"/>
          </w:tcPr>
          <w:p w14:paraId="15BC4CCD" w14:textId="77777777" w:rsidR="00A01131" w:rsidRPr="003D3B2F" w:rsidRDefault="00A01131" w:rsidP="00A01131">
            <w:pPr>
              <w:spacing w:line="240" w:lineRule="exact"/>
              <w:rPr>
                <w:rFonts w:cs="Times New Roman"/>
                <w:b/>
                <w:bCs/>
                <w:i/>
                <w:iCs/>
              </w:rPr>
            </w:pPr>
            <w:r w:rsidRPr="00812681">
              <w:rPr>
                <w:rFonts w:cs="Times New Roman"/>
                <w:b/>
                <w:bCs/>
                <w:i/>
                <w:iCs/>
              </w:rPr>
              <w:t>Financial liabilities</w:t>
            </w:r>
          </w:p>
        </w:tc>
        <w:tc>
          <w:tcPr>
            <w:tcW w:w="1440" w:type="dxa"/>
          </w:tcPr>
          <w:p w14:paraId="73DB0FF6" w14:textId="77777777" w:rsidR="00A01131" w:rsidRPr="003D3B2F" w:rsidRDefault="00A01131" w:rsidP="00A01131">
            <w:pPr>
              <w:pStyle w:val="acctfourfigures"/>
              <w:tabs>
                <w:tab w:val="clear" w:pos="765"/>
                <w:tab w:val="decimal" w:pos="911"/>
              </w:tabs>
              <w:spacing w:line="240" w:lineRule="atLeast"/>
              <w:ind w:right="11"/>
              <w:rPr>
                <w:rFonts w:cs="Times New Roman"/>
                <w:szCs w:val="28"/>
                <w:lang w:val="en-US" w:bidi="th-TH"/>
              </w:rPr>
            </w:pPr>
          </w:p>
        </w:tc>
        <w:tc>
          <w:tcPr>
            <w:tcW w:w="180" w:type="dxa"/>
          </w:tcPr>
          <w:p w14:paraId="3600591D" w14:textId="77777777" w:rsidR="00A01131" w:rsidRPr="003D3B2F" w:rsidRDefault="00A01131" w:rsidP="00A01131">
            <w:pPr>
              <w:pStyle w:val="acctfourfigures"/>
              <w:tabs>
                <w:tab w:val="decimal" w:pos="731"/>
              </w:tabs>
              <w:spacing w:line="240" w:lineRule="atLeast"/>
              <w:ind w:right="11"/>
              <w:jc w:val="right"/>
              <w:rPr>
                <w:rFonts w:cs="Times New Roman"/>
                <w:szCs w:val="22"/>
              </w:rPr>
            </w:pPr>
          </w:p>
        </w:tc>
        <w:tc>
          <w:tcPr>
            <w:tcW w:w="1350" w:type="dxa"/>
          </w:tcPr>
          <w:p w14:paraId="4667740B"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09DBA0EB"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49B8FF75"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80" w:type="dxa"/>
          </w:tcPr>
          <w:p w14:paraId="592D0C29"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c>
          <w:tcPr>
            <w:tcW w:w="1080" w:type="dxa"/>
          </w:tcPr>
          <w:p w14:paraId="303866E0" w14:textId="77777777" w:rsidR="00A01131" w:rsidRPr="003D3B2F" w:rsidRDefault="00A01131" w:rsidP="00A01131">
            <w:pPr>
              <w:pStyle w:val="acctfourfigures"/>
              <w:tabs>
                <w:tab w:val="clear" w:pos="765"/>
                <w:tab w:val="decimal" w:pos="875"/>
              </w:tabs>
              <w:spacing w:line="240" w:lineRule="atLeast"/>
              <w:ind w:right="11"/>
              <w:rPr>
                <w:rFonts w:cs="Times New Roman"/>
                <w:szCs w:val="22"/>
              </w:rPr>
            </w:pPr>
          </w:p>
        </w:tc>
      </w:tr>
      <w:tr w:rsidR="00A01131" w:rsidRPr="003D3B2F" w14:paraId="30D062D1" w14:textId="77777777" w:rsidTr="00A01131">
        <w:trPr>
          <w:cantSplit/>
        </w:trPr>
        <w:tc>
          <w:tcPr>
            <w:tcW w:w="3690" w:type="dxa"/>
          </w:tcPr>
          <w:p w14:paraId="73E398C5" w14:textId="77777777" w:rsidR="00A01131" w:rsidRPr="003D3B2F" w:rsidRDefault="00A01131" w:rsidP="00A01131">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440" w:type="dxa"/>
            <w:tcBorders>
              <w:bottom w:val="double" w:sz="4" w:space="0" w:color="auto"/>
            </w:tcBorders>
            <w:vAlign w:val="bottom"/>
          </w:tcPr>
          <w:p w14:paraId="7D68A231" w14:textId="7BA4926F" w:rsidR="00A01131" w:rsidRPr="003D3B2F" w:rsidRDefault="00A01131" w:rsidP="00A01131">
            <w:pPr>
              <w:pStyle w:val="acctfourfigures"/>
              <w:tabs>
                <w:tab w:val="clear" w:pos="765"/>
                <w:tab w:val="decimal" w:pos="911"/>
              </w:tabs>
              <w:spacing w:line="240" w:lineRule="atLeast"/>
              <w:ind w:right="11"/>
              <w:rPr>
                <w:rFonts w:cs="Times New Roman"/>
                <w:b/>
                <w:bCs/>
                <w:szCs w:val="28"/>
                <w:lang w:val="en-US" w:bidi="th-TH"/>
              </w:rPr>
            </w:pPr>
            <w:r>
              <w:rPr>
                <w:rFonts w:cs="Times New Roman"/>
                <w:b/>
                <w:bCs/>
                <w:szCs w:val="28"/>
                <w:lang w:val="en-US" w:bidi="th-TH"/>
              </w:rPr>
              <w:t>(5)</w:t>
            </w:r>
          </w:p>
        </w:tc>
        <w:tc>
          <w:tcPr>
            <w:tcW w:w="180" w:type="dxa"/>
            <w:vAlign w:val="bottom"/>
          </w:tcPr>
          <w:p w14:paraId="32232FE8" w14:textId="77777777" w:rsidR="00A01131" w:rsidRPr="003D3B2F" w:rsidRDefault="00A01131" w:rsidP="00A01131">
            <w:pPr>
              <w:pStyle w:val="acctfourfigures"/>
              <w:tabs>
                <w:tab w:val="decimal" w:pos="731"/>
              </w:tabs>
              <w:spacing w:line="240" w:lineRule="atLeast"/>
              <w:ind w:right="11"/>
              <w:jc w:val="right"/>
              <w:rPr>
                <w:rFonts w:cs="Times New Roman"/>
                <w:b/>
                <w:bCs/>
                <w:szCs w:val="22"/>
              </w:rPr>
            </w:pPr>
          </w:p>
        </w:tc>
        <w:tc>
          <w:tcPr>
            <w:tcW w:w="1350" w:type="dxa"/>
            <w:tcBorders>
              <w:bottom w:val="double" w:sz="4" w:space="0" w:color="auto"/>
            </w:tcBorders>
          </w:tcPr>
          <w:p w14:paraId="0AF1A5BC" w14:textId="77777777" w:rsidR="00A01131" w:rsidRPr="00696F8C" w:rsidRDefault="00A01131" w:rsidP="00A01131">
            <w:pPr>
              <w:pStyle w:val="acctfourfigures"/>
              <w:tabs>
                <w:tab w:val="clear" w:pos="765"/>
                <w:tab w:val="decimal" w:pos="875"/>
              </w:tabs>
              <w:spacing w:line="240" w:lineRule="atLeast"/>
              <w:ind w:right="11"/>
              <w:rPr>
                <w:rFonts w:cs="Times New Roman"/>
                <w:szCs w:val="22"/>
              </w:rPr>
            </w:pPr>
            <w:r>
              <w:rPr>
                <w:rFonts w:cs="Times New Roman"/>
                <w:b/>
                <w:bCs/>
                <w:szCs w:val="22"/>
              </w:rPr>
              <w:t>-</w:t>
            </w:r>
          </w:p>
        </w:tc>
        <w:tc>
          <w:tcPr>
            <w:tcW w:w="180" w:type="dxa"/>
          </w:tcPr>
          <w:p w14:paraId="736FD797" w14:textId="77777777" w:rsidR="00A01131" w:rsidRDefault="00A01131" w:rsidP="00A01131">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tcPr>
          <w:p w14:paraId="24AEA1D6" w14:textId="391F4BD4" w:rsidR="00A01131" w:rsidRDefault="00A01131" w:rsidP="00A01131">
            <w:pPr>
              <w:pStyle w:val="acctfourfigures"/>
              <w:tabs>
                <w:tab w:val="clear" w:pos="765"/>
                <w:tab w:val="decimal" w:pos="875"/>
              </w:tabs>
              <w:spacing w:line="240" w:lineRule="atLeast"/>
              <w:ind w:right="11"/>
              <w:rPr>
                <w:rFonts w:cs="Times New Roman"/>
                <w:b/>
                <w:bCs/>
                <w:szCs w:val="22"/>
              </w:rPr>
            </w:pPr>
            <w:r>
              <w:rPr>
                <w:rFonts w:cs="Times New Roman"/>
                <w:b/>
                <w:bCs/>
                <w:szCs w:val="22"/>
              </w:rPr>
              <w:t>(5)</w:t>
            </w:r>
          </w:p>
        </w:tc>
        <w:tc>
          <w:tcPr>
            <w:tcW w:w="180" w:type="dxa"/>
          </w:tcPr>
          <w:p w14:paraId="5A834A75" w14:textId="77777777" w:rsidR="00A01131" w:rsidRDefault="00A01131" w:rsidP="00A01131">
            <w:pPr>
              <w:pStyle w:val="acctfourfigures"/>
              <w:tabs>
                <w:tab w:val="clear" w:pos="765"/>
                <w:tab w:val="decimal" w:pos="875"/>
              </w:tabs>
              <w:spacing w:line="240" w:lineRule="atLeast"/>
              <w:ind w:right="11"/>
              <w:rPr>
                <w:rFonts w:cs="Times New Roman"/>
                <w:b/>
                <w:bCs/>
                <w:szCs w:val="22"/>
              </w:rPr>
            </w:pPr>
          </w:p>
        </w:tc>
        <w:tc>
          <w:tcPr>
            <w:tcW w:w="1080" w:type="dxa"/>
            <w:tcBorders>
              <w:bottom w:val="double" w:sz="4" w:space="0" w:color="auto"/>
            </w:tcBorders>
            <w:vAlign w:val="bottom"/>
          </w:tcPr>
          <w:p w14:paraId="79CC61C9" w14:textId="77777777" w:rsidR="00A01131" w:rsidRPr="003D3B2F" w:rsidRDefault="00A01131" w:rsidP="00A01131">
            <w:pPr>
              <w:pStyle w:val="acctfourfigures"/>
              <w:tabs>
                <w:tab w:val="clear" w:pos="765"/>
                <w:tab w:val="decimal" w:pos="644"/>
              </w:tabs>
              <w:spacing w:line="240" w:lineRule="atLeast"/>
              <w:ind w:right="11"/>
              <w:rPr>
                <w:rFonts w:cs="Times New Roman"/>
                <w:b/>
                <w:bCs/>
                <w:szCs w:val="22"/>
              </w:rPr>
            </w:pPr>
            <w:r w:rsidRPr="00C35A99">
              <w:rPr>
                <w:rFonts w:cs="Times New Roman"/>
                <w:b/>
                <w:bCs/>
                <w:szCs w:val="22"/>
              </w:rPr>
              <w:t>-</w:t>
            </w:r>
          </w:p>
        </w:tc>
      </w:tr>
    </w:tbl>
    <w:p w14:paraId="64553B9E" w14:textId="77777777" w:rsidR="0011281C" w:rsidRPr="007004DF" w:rsidRDefault="0011281C" w:rsidP="00A01131">
      <w:pPr>
        <w:spacing w:line="240" w:lineRule="exact"/>
        <w:ind w:right="-7"/>
        <w:jc w:val="both"/>
        <w:rPr>
          <w:rFonts w:cs="Times New Roman"/>
          <w:b/>
          <w:bCs/>
          <w:i/>
          <w:iCs/>
          <w:sz w:val="12"/>
          <w:szCs w:val="12"/>
        </w:rPr>
      </w:pPr>
    </w:p>
    <w:tbl>
      <w:tblPr>
        <w:tblW w:w="9191" w:type="dxa"/>
        <w:tblInd w:w="450" w:type="dxa"/>
        <w:tblLayout w:type="fixed"/>
        <w:tblCellMar>
          <w:left w:w="79" w:type="dxa"/>
          <w:right w:w="79" w:type="dxa"/>
        </w:tblCellMar>
        <w:tblLook w:val="04A0" w:firstRow="1" w:lastRow="0" w:firstColumn="1" w:lastColumn="0" w:noHBand="0" w:noVBand="1"/>
      </w:tblPr>
      <w:tblGrid>
        <w:gridCol w:w="5530"/>
        <w:gridCol w:w="1740"/>
        <w:gridCol w:w="181"/>
        <w:gridCol w:w="1740"/>
      </w:tblGrid>
      <w:tr w:rsidR="0011281C" w:rsidRPr="00710C0E" w14:paraId="142B1B65" w14:textId="77777777" w:rsidTr="008C71C6">
        <w:trPr>
          <w:cantSplit/>
          <w:tblHeader/>
        </w:trPr>
        <w:tc>
          <w:tcPr>
            <w:tcW w:w="5530" w:type="dxa"/>
            <w:vAlign w:val="bottom"/>
            <w:hideMark/>
          </w:tcPr>
          <w:p w14:paraId="34DD108A" w14:textId="77777777" w:rsidR="0011281C" w:rsidRPr="00710C0E" w:rsidRDefault="0011281C" w:rsidP="008C71C6">
            <w:pPr>
              <w:pStyle w:val="acctfourfigures"/>
              <w:tabs>
                <w:tab w:val="left" w:pos="720"/>
              </w:tabs>
              <w:spacing w:line="240" w:lineRule="atLeast"/>
              <w:rPr>
                <w:rFonts w:cs="Times New Roman"/>
                <w:szCs w:val="22"/>
              </w:rPr>
            </w:pPr>
          </w:p>
        </w:tc>
        <w:tc>
          <w:tcPr>
            <w:tcW w:w="3661" w:type="dxa"/>
            <w:gridSpan w:val="3"/>
            <w:hideMark/>
          </w:tcPr>
          <w:p w14:paraId="1FD04671" w14:textId="1D0AB186" w:rsidR="0011281C" w:rsidRPr="00710C0E" w:rsidRDefault="00A01131" w:rsidP="008C71C6">
            <w:pPr>
              <w:pStyle w:val="acctmergecolhdg"/>
              <w:spacing w:line="240" w:lineRule="atLeast"/>
              <w:rPr>
                <w:rFonts w:cs="Times New Roman"/>
                <w:szCs w:val="22"/>
              </w:rPr>
            </w:pPr>
            <w:r>
              <w:rPr>
                <w:rFonts w:cs="Times New Roman"/>
                <w:szCs w:val="22"/>
              </w:rPr>
              <w:t>S</w:t>
            </w:r>
            <w:r w:rsidR="0011281C" w:rsidRPr="00710C0E">
              <w:rPr>
                <w:rFonts w:cs="Times New Roman"/>
                <w:szCs w:val="22"/>
              </w:rPr>
              <w:t>eparate</w:t>
            </w:r>
          </w:p>
        </w:tc>
      </w:tr>
      <w:tr w:rsidR="0011281C" w:rsidRPr="00710C0E" w14:paraId="316C73A4" w14:textId="77777777" w:rsidTr="008C71C6">
        <w:trPr>
          <w:cantSplit/>
          <w:tblHeader/>
        </w:trPr>
        <w:tc>
          <w:tcPr>
            <w:tcW w:w="5530" w:type="dxa"/>
            <w:hideMark/>
          </w:tcPr>
          <w:p w14:paraId="54C6A9F6" w14:textId="77777777" w:rsidR="0011281C" w:rsidRPr="00710C0E" w:rsidRDefault="0011281C" w:rsidP="008C71C6">
            <w:pPr>
              <w:ind w:left="180" w:hanging="180"/>
              <w:rPr>
                <w:rFonts w:cs="Times New Roman"/>
                <w:b/>
                <w:bCs/>
                <w:szCs w:val="22"/>
              </w:rPr>
            </w:pPr>
          </w:p>
        </w:tc>
        <w:tc>
          <w:tcPr>
            <w:tcW w:w="3661" w:type="dxa"/>
            <w:gridSpan w:val="3"/>
            <w:hideMark/>
          </w:tcPr>
          <w:p w14:paraId="64732C04" w14:textId="77777777" w:rsidR="0011281C" w:rsidRPr="00710C0E" w:rsidRDefault="0011281C" w:rsidP="008C71C6">
            <w:pPr>
              <w:pStyle w:val="acctmergecolhdg"/>
              <w:spacing w:line="240" w:lineRule="atLeast"/>
              <w:rPr>
                <w:rFonts w:cs="Times New Roman"/>
                <w:szCs w:val="22"/>
              </w:rPr>
            </w:pPr>
            <w:r w:rsidRPr="00710C0E">
              <w:rPr>
                <w:rFonts w:cs="Times New Roman"/>
                <w:szCs w:val="22"/>
              </w:rPr>
              <w:t>financial statements</w:t>
            </w:r>
          </w:p>
        </w:tc>
      </w:tr>
      <w:tr w:rsidR="0011281C" w:rsidRPr="00710C0E" w14:paraId="579F3A03" w14:textId="77777777" w:rsidTr="008C71C6">
        <w:trPr>
          <w:cantSplit/>
          <w:tblHeader/>
        </w:trPr>
        <w:tc>
          <w:tcPr>
            <w:tcW w:w="5530" w:type="dxa"/>
            <w:hideMark/>
          </w:tcPr>
          <w:p w14:paraId="289D1A6B" w14:textId="77777777" w:rsidR="0011281C" w:rsidRPr="00710C0E" w:rsidRDefault="0011281C" w:rsidP="008C71C6">
            <w:pPr>
              <w:ind w:left="180" w:hanging="180"/>
              <w:rPr>
                <w:rFonts w:cs="Times New Roman"/>
                <w:b/>
                <w:bCs/>
                <w:szCs w:val="22"/>
              </w:rPr>
            </w:pPr>
          </w:p>
        </w:tc>
        <w:tc>
          <w:tcPr>
            <w:tcW w:w="1740" w:type="dxa"/>
            <w:hideMark/>
          </w:tcPr>
          <w:p w14:paraId="2E0B4B6C"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r w:rsidRPr="00710C0E">
              <w:rPr>
                <w:rFonts w:cs="Times New Roman"/>
              </w:rPr>
              <w:t>Carrying</w:t>
            </w:r>
            <w:r>
              <w:rPr>
                <w:rFonts w:cs="Times New Roman"/>
              </w:rPr>
              <w:t xml:space="preserve"> </w:t>
            </w:r>
            <w:r w:rsidRPr="00710C0E">
              <w:rPr>
                <w:rFonts w:cs="Times New Roman"/>
              </w:rPr>
              <w:t>amount</w:t>
            </w:r>
          </w:p>
        </w:tc>
        <w:tc>
          <w:tcPr>
            <w:tcW w:w="181" w:type="dxa"/>
          </w:tcPr>
          <w:p w14:paraId="02592BD4"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p>
        </w:tc>
        <w:tc>
          <w:tcPr>
            <w:tcW w:w="1740" w:type="dxa"/>
            <w:tcBorders>
              <w:top w:val="nil"/>
              <w:left w:val="nil"/>
              <w:right w:val="nil"/>
            </w:tcBorders>
            <w:hideMark/>
          </w:tcPr>
          <w:p w14:paraId="31F32355" w14:textId="77777777" w:rsidR="0011281C" w:rsidRPr="00710C0E" w:rsidRDefault="0011281C" w:rsidP="008C71C6">
            <w:pPr>
              <w:pStyle w:val="acctfourfigures"/>
              <w:tabs>
                <w:tab w:val="left" w:pos="720"/>
              </w:tabs>
              <w:spacing w:line="240" w:lineRule="atLeast"/>
              <w:ind w:left="-79" w:right="-79"/>
              <w:jc w:val="center"/>
              <w:rPr>
                <w:rFonts w:cs="Times New Roman"/>
                <w:szCs w:val="22"/>
              </w:rPr>
            </w:pPr>
            <w:r w:rsidRPr="00710C0E">
              <w:rPr>
                <w:rFonts w:cs="Times New Roman"/>
              </w:rPr>
              <w:t>Fair value</w:t>
            </w:r>
          </w:p>
        </w:tc>
      </w:tr>
      <w:tr w:rsidR="0011281C" w:rsidRPr="00710C0E" w14:paraId="15CD923D" w14:textId="77777777" w:rsidTr="008C71C6">
        <w:trPr>
          <w:cantSplit/>
          <w:tblHeader/>
        </w:trPr>
        <w:tc>
          <w:tcPr>
            <w:tcW w:w="5530" w:type="dxa"/>
          </w:tcPr>
          <w:p w14:paraId="12817689" w14:textId="77777777" w:rsidR="0011281C" w:rsidRPr="00710C0E" w:rsidRDefault="0011281C" w:rsidP="008C71C6">
            <w:pPr>
              <w:ind w:left="180" w:hanging="180"/>
              <w:rPr>
                <w:rFonts w:cs="Times New Roman"/>
                <w:b/>
                <w:bCs/>
                <w:szCs w:val="22"/>
              </w:rPr>
            </w:pPr>
          </w:p>
        </w:tc>
        <w:tc>
          <w:tcPr>
            <w:tcW w:w="1740" w:type="dxa"/>
            <w:tcBorders>
              <w:top w:val="single" w:sz="4" w:space="0" w:color="auto"/>
            </w:tcBorders>
          </w:tcPr>
          <w:p w14:paraId="0BAD1966" w14:textId="6124B5B8" w:rsidR="0011281C" w:rsidRPr="00666566" w:rsidRDefault="0011281C" w:rsidP="008C71C6">
            <w:pPr>
              <w:pStyle w:val="acctfourfigures"/>
              <w:tabs>
                <w:tab w:val="decimal" w:pos="731"/>
              </w:tabs>
              <w:spacing w:line="240" w:lineRule="atLeast"/>
              <w:ind w:right="-79" w:hanging="79"/>
              <w:jc w:val="center"/>
              <w:rPr>
                <w:rFonts w:cstheme="minorBidi"/>
                <w:lang w:bidi="th-TH"/>
              </w:rPr>
            </w:pPr>
            <w:r w:rsidRPr="00710C0E">
              <w:rPr>
                <w:rFonts w:cs="Times New Roman"/>
              </w:rPr>
              <w:t>Fair value</w:t>
            </w:r>
            <w:r w:rsidR="00666566">
              <w:rPr>
                <w:rFonts w:cstheme="minorBidi" w:hint="cs"/>
                <w:cs/>
                <w:lang w:bidi="th-TH"/>
              </w:rPr>
              <w:t xml:space="preserve"> </w:t>
            </w:r>
            <w:r w:rsidR="00666566" w:rsidRPr="00710C0E">
              <w:rPr>
                <w:rFonts w:cs="Times New Roman"/>
              </w:rPr>
              <w:t>through</w:t>
            </w:r>
          </w:p>
        </w:tc>
        <w:tc>
          <w:tcPr>
            <w:tcW w:w="181" w:type="dxa"/>
          </w:tcPr>
          <w:p w14:paraId="0AB4174E" w14:textId="77777777" w:rsidR="0011281C" w:rsidRPr="00710C0E" w:rsidRDefault="0011281C" w:rsidP="008C71C6">
            <w:pPr>
              <w:pStyle w:val="acctfourfigures"/>
              <w:tabs>
                <w:tab w:val="decimal" w:pos="731"/>
              </w:tabs>
              <w:spacing w:line="240" w:lineRule="atLeast"/>
              <w:ind w:right="11"/>
              <w:rPr>
                <w:rFonts w:cs="Times New Roman"/>
                <w:szCs w:val="22"/>
              </w:rPr>
            </w:pPr>
          </w:p>
        </w:tc>
        <w:tc>
          <w:tcPr>
            <w:tcW w:w="1740" w:type="dxa"/>
            <w:tcBorders>
              <w:top w:val="single" w:sz="4" w:space="0" w:color="auto"/>
              <w:left w:val="nil"/>
              <w:bottom w:val="nil"/>
              <w:right w:val="nil"/>
            </w:tcBorders>
          </w:tcPr>
          <w:p w14:paraId="39EEB61F" w14:textId="77777777" w:rsidR="0011281C" w:rsidRPr="00710C0E" w:rsidRDefault="0011281C" w:rsidP="008C71C6">
            <w:pPr>
              <w:pStyle w:val="acctfourfigures"/>
              <w:tabs>
                <w:tab w:val="decimal" w:pos="-83"/>
              </w:tabs>
              <w:ind w:right="-75"/>
              <w:jc w:val="center"/>
              <w:rPr>
                <w:rFonts w:cs="Times New Roman"/>
              </w:rPr>
            </w:pPr>
          </w:p>
        </w:tc>
      </w:tr>
      <w:tr w:rsidR="0011281C" w:rsidRPr="00710C0E" w14:paraId="11B96881" w14:textId="77777777" w:rsidTr="008C71C6">
        <w:trPr>
          <w:cantSplit/>
          <w:tblHeader/>
        </w:trPr>
        <w:tc>
          <w:tcPr>
            <w:tcW w:w="5530" w:type="dxa"/>
          </w:tcPr>
          <w:p w14:paraId="7C4DA963" w14:textId="77777777" w:rsidR="0011281C" w:rsidRPr="00710C0E" w:rsidRDefault="0011281C" w:rsidP="008C71C6">
            <w:pPr>
              <w:ind w:left="180" w:hanging="180"/>
              <w:rPr>
                <w:rFonts w:cs="Times New Roman"/>
                <w:b/>
                <w:bCs/>
                <w:i/>
                <w:iCs/>
                <w:szCs w:val="22"/>
              </w:rPr>
            </w:pPr>
          </w:p>
        </w:tc>
        <w:tc>
          <w:tcPr>
            <w:tcW w:w="1740" w:type="dxa"/>
          </w:tcPr>
          <w:p w14:paraId="4A6824B0" w14:textId="77777777" w:rsidR="0011281C" w:rsidRPr="00710C0E" w:rsidRDefault="0011281C" w:rsidP="008C71C6">
            <w:pPr>
              <w:pStyle w:val="acctfourfigures"/>
              <w:tabs>
                <w:tab w:val="decimal" w:pos="731"/>
              </w:tabs>
              <w:spacing w:line="240" w:lineRule="atLeast"/>
              <w:ind w:right="-79" w:hanging="79"/>
              <w:jc w:val="center"/>
              <w:rPr>
                <w:rFonts w:cs="Times New Roman"/>
              </w:rPr>
            </w:pPr>
            <w:r w:rsidRPr="00710C0E">
              <w:rPr>
                <w:rFonts w:cs="Times New Roman"/>
              </w:rPr>
              <w:t>profit or loss</w:t>
            </w:r>
          </w:p>
        </w:tc>
        <w:tc>
          <w:tcPr>
            <w:tcW w:w="181" w:type="dxa"/>
          </w:tcPr>
          <w:p w14:paraId="1854592B" w14:textId="77777777" w:rsidR="0011281C" w:rsidRPr="00710C0E" w:rsidRDefault="0011281C" w:rsidP="008C71C6">
            <w:pPr>
              <w:pStyle w:val="acctfourfigures"/>
              <w:tabs>
                <w:tab w:val="decimal" w:pos="731"/>
              </w:tabs>
              <w:spacing w:line="240" w:lineRule="atLeast"/>
              <w:ind w:right="11"/>
              <w:rPr>
                <w:rFonts w:cs="Times New Roman"/>
                <w:szCs w:val="22"/>
              </w:rPr>
            </w:pPr>
          </w:p>
        </w:tc>
        <w:tc>
          <w:tcPr>
            <w:tcW w:w="1740" w:type="dxa"/>
            <w:tcBorders>
              <w:left w:val="nil"/>
              <w:bottom w:val="nil"/>
              <w:right w:val="nil"/>
            </w:tcBorders>
          </w:tcPr>
          <w:p w14:paraId="76ED894E" w14:textId="77777777" w:rsidR="0011281C" w:rsidRPr="00710C0E" w:rsidRDefault="0011281C" w:rsidP="008C71C6">
            <w:pPr>
              <w:pStyle w:val="acctfourfigures"/>
              <w:tabs>
                <w:tab w:val="decimal" w:pos="-83"/>
              </w:tabs>
              <w:ind w:right="-75"/>
              <w:jc w:val="center"/>
              <w:rPr>
                <w:rFonts w:cs="Times New Roman"/>
              </w:rPr>
            </w:pPr>
            <w:r w:rsidRPr="00710C0E">
              <w:rPr>
                <w:rFonts w:cs="Times New Roman"/>
              </w:rPr>
              <w:t>Level 2</w:t>
            </w:r>
          </w:p>
        </w:tc>
      </w:tr>
      <w:tr w:rsidR="0011281C" w:rsidRPr="00710C0E" w14:paraId="1BC63DE8" w14:textId="77777777" w:rsidTr="008C71C6">
        <w:trPr>
          <w:cantSplit/>
          <w:tblHeader/>
        </w:trPr>
        <w:tc>
          <w:tcPr>
            <w:tcW w:w="5530" w:type="dxa"/>
          </w:tcPr>
          <w:p w14:paraId="10EAD763" w14:textId="77777777" w:rsidR="0011281C" w:rsidRPr="00710C0E" w:rsidRDefault="0011281C" w:rsidP="008C71C6">
            <w:pPr>
              <w:ind w:left="180" w:hanging="180"/>
              <w:rPr>
                <w:rFonts w:cs="Times New Roman"/>
                <w:b/>
                <w:bCs/>
                <w:szCs w:val="22"/>
              </w:rPr>
            </w:pPr>
          </w:p>
        </w:tc>
        <w:tc>
          <w:tcPr>
            <w:tcW w:w="3661" w:type="dxa"/>
            <w:gridSpan w:val="3"/>
            <w:vAlign w:val="bottom"/>
          </w:tcPr>
          <w:p w14:paraId="1C559F20" w14:textId="77777777" w:rsidR="0011281C" w:rsidRPr="00710C0E" w:rsidRDefault="0011281C" w:rsidP="008C71C6">
            <w:pPr>
              <w:pStyle w:val="acctfourfigures"/>
              <w:tabs>
                <w:tab w:val="decimal" w:pos="-83"/>
              </w:tabs>
              <w:ind w:right="-75"/>
              <w:jc w:val="center"/>
              <w:rPr>
                <w:rFonts w:cs="Times New Roman"/>
              </w:rPr>
            </w:pPr>
            <w:r w:rsidRPr="00710C0E">
              <w:rPr>
                <w:rFonts w:cs="Times New Roman"/>
                <w:i/>
                <w:iCs/>
                <w:szCs w:val="22"/>
                <w:cs/>
                <w:lang w:val="en-US" w:bidi="th-TH"/>
              </w:rPr>
              <w:t>(</w:t>
            </w:r>
            <w:r w:rsidRPr="00710C0E">
              <w:rPr>
                <w:rFonts w:cs="Times New Roman"/>
                <w:i/>
                <w:iCs/>
              </w:rPr>
              <w:t>in thousand Baht</w:t>
            </w:r>
            <w:r w:rsidRPr="00710C0E">
              <w:rPr>
                <w:rFonts w:cs="Times New Roman"/>
                <w:i/>
                <w:iCs/>
                <w:szCs w:val="22"/>
                <w:cs/>
                <w:lang w:val="en-US" w:bidi="th-TH"/>
              </w:rPr>
              <w:t>)</w:t>
            </w:r>
          </w:p>
        </w:tc>
      </w:tr>
      <w:tr w:rsidR="0011281C" w:rsidRPr="00710C0E" w14:paraId="5DBF9C50" w14:textId="77777777" w:rsidTr="008C71C6">
        <w:trPr>
          <w:cantSplit/>
          <w:trHeight w:val="164"/>
        </w:trPr>
        <w:tc>
          <w:tcPr>
            <w:tcW w:w="5530" w:type="dxa"/>
          </w:tcPr>
          <w:p w14:paraId="1F41B85D" w14:textId="378A98DE" w:rsidR="0011281C" w:rsidRPr="00527FDE" w:rsidRDefault="00D77A81" w:rsidP="008C71C6">
            <w:pPr>
              <w:spacing w:line="240" w:lineRule="atLeast"/>
              <w:ind w:left="180" w:hanging="169"/>
              <w:rPr>
                <w:rFonts w:cs="Times New Roman"/>
                <w:b/>
                <w:bCs/>
                <w:i/>
                <w:iCs/>
              </w:rPr>
            </w:pPr>
            <w:r w:rsidRPr="00527FDE">
              <w:rPr>
                <w:rFonts w:cs="Times New Roman"/>
                <w:b/>
                <w:bCs/>
                <w:i/>
                <w:iCs/>
              </w:rPr>
              <w:t>31 March</w:t>
            </w:r>
            <w:r w:rsidR="0011281C" w:rsidRPr="00527FDE">
              <w:rPr>
                <w:rFonts w:cs="Times New Roman"/>
                <w:b/>
                <w:bCs/>
                <w:i/>
                <w:iCs/>
              </w:rPr>
              <w:t xml:space="preserve"> 202</w:t>
            </w:r>
            <w:r w:rsidRPr="00527FDE">
              <w:rPr>
                <w:rFonts w:cs="Times New Roman"/>
                <w:b/>
                <w:bCs/>
                <w:i/>
                <w:iCs/>
              </w:rPr>
              <w:t>6</w:t>
            </w:r>
          </w:p>
        </w:tc>
        <w:tc>
          <w:tcPr>
            <w:tcW w:w="1740" w:type="dxa"/>
          </w:tcPr>
          <w:p w14:paraId="374A7B69" w14:textId="77777777" w:rsidR="0011281C" w:rsidRPr="00710C0E" w:rsidRDefault="0011281C" w:rsidP="008C71C6">
            <w:pPr>
              <w:pStyle w:val="acctfourfigures"/>
              <w:tabs>
                <w:tab w:val="decimal" w:pos="731"/>
              </w:tabs>
              <w:spacing w:line="240" w:lineRule="atLeast"/>
              <w:ind w:right="11"/>
              <w:rPr>
                <w:rFonts w:cs="Times New Roman"/>
                <w:i/>
                <w:iCs/>
                <w:szCs w:val="22"/>
              </w:rPr>
            </w:pPr>
          </w:p>
        </w:tc>
        <w:tc>
          <w:tcPr>
            <w:tcW w:w="181" w:type="dxa"/>
          </w:tcPr>
          <w:p w14:paraId="3F6D4AC1" w14:textId="77777777" w:rsidR="0011281C" w:rsidRPr="00710C0E" w:rsidRDefault="0011281C" w:rsidP="008C71C6">
            <w:pPr>
              <w:pStyle w:val="acctfourfigures"/>
              <w:tabs>
                <w:tab w:val="decimal" w:pos="731"/>
              </w:tabs>
              <w:spacing w:line="240" w:lineRule="atLeast"/>
              <w:ind w:right="11"/>
              <w:rPr>
                <w:rFonts w:cs="Times New Roman"/>
                <w:i/>
                <w:iCs/>
                <w:szCs w:val="22"/>
              </w:rPr>
            </w:pPr>
          </w:p>
        </w:tc>
        <w:tc>
          <w:tcPr>
            <w:tcW w:w="1740" w:type="dxa"/>
          </w:tcPr>
          <w:p w14:paraId="5ED99F42" w14:textId="77777777" w:rsidR="0011281C" w:rsidRPr="00710C0E" w:rsidRDefault="0011281C" w:rsidP="008C71C6">
            <w:pPr>
              <w:pStyle w:val="acctfourfigures"/>
              <w:tabs>
                <w:tab w:val="decimal" w:pos="731"/>
              </w:tabs>
              <w:spacing w:line="240" w:lineRule="atLeast"/>
              <w:ind w:right="11"/>
              <w:rPr>
                <w:rFonts w:cs="Times New Roman"/>
                <w:i/>
                <w:iCs/>
                <w:szCs w:val="22"/>
              </w:rPr>
            </w:pPr>
          </w:p>
        </w:tc>
      </w:tr>
      <w:tr w:rsidR="00527FDE" w:rsidRPr="00710C0E" w14:paraId="1DBEC855" w14:textId="77777777" w:rsidTr="008C71C6">
        <w:trPr>
          <w:cantSplit/>
          <w:trHeight w:val="164"/>
        </w:trPr>
        <w:tc>
          <w:tcPr>
            <w:tcW w:w="5530" w:type="dxa"/>
          </w:tcPr>
          <w:p w14:paraId="11A4BA7F" w14:textId="3B6ADBB1" w:rsidR="00527FDE" w:rsidRDefault="00527FDE" w:rsidP="008C71C6">
            <w:pPr>
              <w:spacing w:line="240" w:lineRule="atLeast"/>
              <w:ind w:left="180" w:hanging="169"/>
              <w:rPr>
                <w:rFonts w:cs="Times New Roman"/>
                <w:b/>
                <w:bCs/>
              </w:rPr>
            </w:pPr>
            <w:r w:rsidRPr="00527FDE">
              <w:rPr>
                <w:rFonts w:cs="Times New Roman"/>
                <w:b/>
                <w:bCs/>
                <w:i/>
                <w:iCs/>
              </w:rPr>
              <w:t>Financial liabilities</w:t>
            </w:r>
          </w:p>
        </w:tc>
        <w:tc>
          <w:tcPr>
            <w:tcW w:w="1740" w:type="dxa"/>
          </w:tcPr>
          <w:p w14:paraId="779347FD" w14:textId="77777777" w:rsidR="00527FDE" w:rsidRPr="00710C0E" w:rsidRDefault="00527FDE" w:rsidP="008C71C6">
            <w:pPr>
              <w:pStyle w:val="acctfourfigures"/>
              <w:tabs>
                <w:tab w:val="decimal" w:pos="731"/>
              </w:tabs>
              <w:spacing w:line="240" w:lineRule="atLeast"/>
              <w:ind w:right="11"/>
              <w:rPr>
                <w:rFonts w:cs="Times New Roman"/>
                <w:i/>
                <w:iCs/>
                <w:szCs w:val="22"/>
              </w:rPr>
            </w:pPr>
          </w:p>
        </w:tc>
        <w:tc>
          <w:tcPr>
            <w:tcW w:w="181" w:type="dxa"/>
          </w:tcPr>
          <w:p w14:paraId="683DBB68" w14:textId="77777777" w:rsidR="00527FDE" w:rsidRPr="00710C0E" w:rsidRDefault="00527FDE" w:rsidP="008C71C6">
            <w:pPr>
              <w:pStyle w:val="acctfourfigures"/>
              <w:tabs>
                <w:tab w:val="decimal" w:pos="731"/>
              </w:tabs>
              <w:spacing w:line="240" w:lineRule="atLeast"/>
              <w:ind w:right="11"/>
              <w:rPr>
                <w:rFonts w:cs="Times New Roman"/>
                <w:i/>
                <w:iCs/>
                <w:szCs w:val="22"/>
              </w:rPr>
            </w:pPr>
          </w:p>
        </w:tc>
        <w:tc>
          <w:tcPr>
            <w:tcW w:w="1740" w:type="dxa"/>
          </w:tcPr>
          <w:p w14:paraId="234B606C" w14:textId="77777777" w:rsidR="00527FDE" w:rsidRPr="00710C0E" w:rsidRDefault="00527FDE" w:rsidP="008C71C6">
            <w:pPr>
              <w:pStyle w:val="acctfourfigures"/>
              <w:tabs>
                <w:tab w:val="decimal" w:pos="731"/>
              </w:tabs>
              <w:spacing w:line="240" w:lineRule="atLeast"/>
              <w:ind w:right="11"/>
              <w:rPr>
                <w:rFonts w:cs="Times New Roman"/>
                <w:i/>
                <w:iCs/>
                <w:szCs w:val="22"/>
              </w:rPr>
            </w:pPr>
          </w:p>
        </w:tc>
      </w:tr>
      <w:tr w:rsidR="0011281C" w:rsidRPr="00710C0E" w14:paraId="33E79D4F" w14:textId="77777777" w:rsidTr="008C71C6">
        <w:trPr>
          <w:cantSplit/>
        </w:trPr>
        <w:tc>
          <w:tcPr>
            <w:tcW w:w="5530" w:type="dxa"/>
          </w:tcPr>
          <w:p w14:paraId="1ADC9423" w14:textId="77777777" w:rsidR="0011281C" w:rsidRPr="00710C0E" w:rsidRDefault="0011281C" w:rsidP="008C71C6">
            <w:pPr>
              <w:spacing w:line="240" w:lineRule="exact"/>
              <w:rPr>
                <w:rFonts w:cs="Times New Roman"/>
                <w:spacing w:val="-3"/>
                <w:szCs w:val="22"/>
              </w:rPr>
            </w:pPr>
            <w:r w:rsidRPr="00710C0E">
              <w:rPr>
                <w:rFonts w:cs="Times New Roman"/>
                <w:spacing w:val="-3"/>
                <w:szCs w:val="22"/>
              </w:rPr>
              <w:t>Derivative liabilities</w:t>
            </w:r>
            <w:r w:rsidRPr="00710C0E">
              <w:rPr>
                <w:rFonts w:cs="Times New Roman"/>
                <w:spacing w:val="-3"/>
                <w:szCs w:val="22"/>
                <w:cs/>
                <w:lang w:bidi="th-TH"/>
              </w:rPr>
              <w:t xml:space="preserve">              </w:t>
            </w:r>
          </w:p>
        </w:tc>
        <w:tc>
          <w:tcPr>
            <w:tcW w:w="1740" w:type="dxa"/>
            <w:tcBorders>
              <w:bottom w:val="double" w:sz="4" w:space="0" w:color="auto"/>
            </w:tcBorders>
            <w:vAlign w:val="bottom"/>
          </w:tcPr>
          <w:p w14:paraId="1B2BCBD9" w14:textId="650542C6" w:rsidR="0011281C" w:rsidRPr="002834B2" w:rsidRDefault="00D064A8" w:rsidP="008C71C6">
            <w:pPr>
              <w:pStyle w:val="acctfourfigures"/>
              <w:tabs>
                <w:tab w:val="clear" w:pos="765"/>
                <w:tab w:val="decimal" w:pos="1230"/>
              </w:tabs>
              <w:spacing w:line="240" w:lineRule="atLeast"/>
              <w:ind w:right="11"/>
              <w:rPr>
                <w:rFonts w:cs="Times New Roman"/>
                <w:b/>
                <w:bCs/>
                <w:szCs w:val="28"/>
                <w:lang w:val="en-US" w:bidi="th-TH"/>
              </w:rPr>
            </w:pPr>
            <w:r>
              <w:rPr>
                <w:rFonts w:cs="Times New Roman"/>
                <w:b/>
                <w:bCs/>
                <w:szCs w:val="28"/>
                <w:lang w:val="en-US" w:bidi="th-TH"/>
              </w:rPr>
              <w:t>(1,060)</w:t>
            </w:r>
          </w:p>
        </w:tc>
        <w:tc>
          <w:tcPr>
            <w:tcW w:w="181" w:type="dxa"/>
            <w:vAlign w:val="bottom"/>
          </w:tcPr>
          <w:p w14:paraId="7A380218" w14:textId="77777777" w:rsidR="0011281C" w:rsidRPr="008D0410" w:rsidRDefault="0011281C" w:rsidP="008C71C6">
            <w:pPr>
              <w:pStyle w:val="acctfourfigures"/>
              <w:tabs>
                <w:tab w:val="decimal" w:pos="731"/>
              </w:tabs>
              <w:spacing w:line="240" w:lineRule="atLeast"/>
              <w:ind w:right="11"/>
              <w:jc w:val="right"/>
              <w:rPr>
                <w:rFonts w:cs="Times New Roman"/>
                <w:szCs w:val="22"/>
              </w:rPr>
            </w:pPr>
          </w:p>
        </w:tc>
        <w:tc>
          <w:tcPr>
            <w:tcW w:w="1740" w:type="dxa"/>
            <w:tcBorders>
              <w:bottom w:val="double" w:sz="4" w:space="0" w:color="auto"/>
            </w:tcBorders>
            <w:vAlign w:val="bottom"/>
          </w:tcPr>
          <w:p w14:paraId="51B550BF" w14:textId="4AAFDA5B" w:rsidR="0011281C" w:rsidRPr="00D21E98" w:rsidRDefault="00D064A8" w:rsidP="008C71C6">
            <w:pPr>
              <w:pStyle w:val="acctfourfigures"/>
              <w:tabs>
                <w:tab w:val="clear" w:pos="765"/>
                <w:tab w:val="decimal" w:pos="1200"/>
              </w:tabs>
              <w:spacing w:line="240" w:lineRule="atLeast"/>
              <w:ind w:right="11"/>
              <w:rPr>
                <w:rFonts w:cs="Times New Roman"/>
                <w:b/>
                <w:bCs/>
                <w:szCs w:val="22"/>
              </w:rPr>
            </w:pPr>
            <w:r>
              <w:rPr>
                <w:rFonts w:cs="Times New Roman"/>
                <w:b/>
                <w:bCs/>
                <w:szCs w:val="22"/>
              </w:rPr>
              <w:t>(1,060)</w:t>
            </w:r>
          </w:p>
        </w:tc>
      </w:tr>
      <w:tr w:rsidR="0011281C" w:rsidRPr="007004DF" w14:paraId="3DF6A2A0" w14:textId="77777777" w:rsidTr="008C71C6">
        <w:trPr>
          <w:cantSplit/>
        </w:trPr>
        <w:tc>
          <w:tcPr>
            <w:tcW w:w="5530" w:type="dxa"/>
          </w:tcPr>
          <w:p w14:paraId="578AA515" w14:textId="77777777" w:rsidR="0011281C" w:rsidRPr="007004DF" w:rsidRDefault="0011281C" w:rsidP="008C71C6">
            <w:pPr>
              <w:ind w:left="180" w:hanging="180"/>
              <w:rPr>
                <w:rFonts w:cs="Times New Roman"/>
                <w:b/>
                <w:bCs/>
                <w:i/>
                <w:iCs/>
                <w:szCs w:val="22"/>
              </w:rPr>
            </w:pPr>
          </w:p>
        </w:tc>
        <w:tc>
          <w:tcPr>
            <w:tcW w:w="1740" w:type="dxa"/>
            <w:tcBorders>
              <w:top w:val="double" w:sz="4" w:space="0" w:color="auto"/>
            </w:tcBorders>
            <w:vAlign w:val="bottom"/>
          </w:tcPr>
          <w:p w14:paraId="7CEBF81B" w14:textId="77777777" w:rsidR="0011281C" w:rsidRPr="007004DF" w:rsidRDefault="0011281C" w:rsidP="008C71C6">
            <w:pPr>
              <w:ind w:left="180" w:hanging="180"/>
              <w:rPr>
                <w:rFonts w:cs="Times New Roman"/>
                <w:b/>
                <w:bCs/>
                <w:i/>
                <w:iCs/>
                <w:szCs w:val="22"/>
              </w:rPr>
            </w:pPr>
          </w:p>
        </w:tc>
        <w:tc>
          <w:tcPr>
            <w:tcW w:w="181" w:type="dxa"/>
            <w:vAlign w:val="bottom"/>
          </w:tcPr>
          <w:p w14:paraId="039A3014" w14:textId="77777777" w:rsidR="0011281C" w:rsidRPr="007004DF" w:rsidRDefault="0011281C" w:rsidP="008C71C6">
            <w:pPr>
              <w:ind w:left="180" w:hanging="180"/>
              <w:rPr>
                <w:rFonts w:cs="Times New Roman"/>
                <w:b/>
                <w:bCs/>
                <w:i/>
                <w:iCs/>
                <w:szCs w:val="22"/>
              </w:rPr>
            </w:pPr>
          </w:p>
        </w:tc>
        <w:tc>
          <w:tcPr>
            <w:tcW w:w="1740" w:type="dxa"/>
            <w:tcBorders>
              <w:top w:val="double" w:sz="4" w:space="0" w:color="auto"/>
            </w:tcBorders>
            <w:vAlign w:val="bottom"/>
          </w:tcPr>
          <w:p w14:paraId="4D3323F1" w14:textId="77777777" w:rsidR="0011281C" w:rsidRPr="007004DF" w:rsidRDefault="0011281C" w:rsidP="008C71C6">
            <w:pPr>
              <w:ind w:left="180" w:hanging="180"/>
              <w:rPr>
                <w:rFonts w:cs="Times New Roman"/>
                <w:b/>
                <w:bCs/>
                <w:i/>
                <w:iCs/>
                <w:szCs w:val="22"/>
              </w:rPr>
            </w:pPr>
          </w:p>
        </w:tc>
      </w:tr>
      <w:tr w:rsidR="0011281C" w:rsidRPr="00710C0E" w14:paraId="680DCF45" w14:textId="77777777" w:rsidTr="008C71C6">
        <w:trPr>
          <w:cantSplit/>
        </w:trPr>
        <w:tc>
          <w:tcPr>
            <w:tcW w:w="5530" w:type="dxa"/>
          </w:tcPr>
          <w:p w14:paraId="39C9B84E" w14:textId="29696192" w:rsidR="0011281C" w:rsidRPr="00527FDE" w:rsidRDefault="0011281C" w:rsidP="008C71C6">
            <w:pPr>
              <w:spacing w:line="240" w:lineRule="exact"/>
              <w:rPr>
                <w:rFonts w:cs="Times New Roman"/>
                <w:i/>
                <w:iCs/>
                <w:spacing w:val="-3"/>
                <w:szCs w:val="22"/>
              </w:rPr>
            </w:pPr>
            <w:r w:rsidRPr="00527FDE">
              <w:rPr>
                <w:rFonts w:cs="Times New Roman"/>
                <w:b/>
                <w:bCs/>
                <w:i/>
                <w:iCs/>
              </w:rPr>
              <w:t>31 December 202</w:t>
            </w:r>
            <w:r w:rsidR="00D77A81" w:rsidRPr="00527FDE">
              <w:rPr>
                <w:rFonts w:cs="Times New Roman"/>
                <w:b/>
                <w:bCs/>
                <w:i/>
                <w:iCs/>
              </w:rPr>
              <w:t>5</w:t>
            </w:r>
          </w:p>
        </w:tc>
        <w:tc>
          <w:tcPr>
            <w:tcW w:w="1740" w:type="dxa"/>
            <w:vAlign w:val="bottom"/>
          </w:tcPr>
          <w:p w14:paraId="0AB05C8F" w14:textId="77777777" w:rsidR="0011281C" w:rsidRPr="00710C0E" w:rsidRDefault="0011281C" w:rsidP="008C71C6">
            <w:pPr>
              <w:pStyle w:val="acctfourfigures"/>
              <w:tabs>
                <w:tab w:val="clear" w:pos="765"/>
                <w:tab w:val="decimal" w:pos="911"/>
              </w:tabs>
              <w:spacing w:line="240" w:lineRule="atLeast"/>
              <w:ind w:right="11"/>
              <w:rPr>
                <w:rFonts w:cs="Times New Roman"/>
                <w:szCs w:val="28"/>
                <w:lang w:val="en-US" w:bidi="th-TH"/>
              </w:rPr>
            </w:pPr>
          </w:p>
        </w:tc>
        <w:tc>
          <w:tcPr>
            <w:tcW w:w="181" w:type="dxa"/>
            <w:vAlign w:val="bottom"/>
          </w:tcPr>
          <w:p w14:paraId="2ADB93B8" w14:textId="77777777" w:rsidR="0011281C" w:rsidRPr="00710C0E" w:rsidRDefault="0011281C" w:rsidP="008C71C6">
            <w:pPr>
              <w:pStyle w:val="acctfourfigures"/>
              <w:tabs>
                <w:tab w:val="decimal" w:pos="731"/>
              </w:tabs>
              <w:spacing w:line="240" w:lineRule="atLeast"/>
              <w:ind w:right="11"/>
              <w:jc w:val="right"/>
              <w:rPr>
                <w:rFonts w:cs="Times New Roman"/>
                <w:szCs w:val="22"/>
              </w:rPr>
            </w:pPr>
          </w:p>
        </w:tc>
        <w:tc>
          <w:tcPr>
            <w:tcW w:w="1740" w:type="dxa"/>
            <w:vAlign w:val="bottom"/>
          </w:tcPr>
          <w:p w14:paraId="44BED568" w14:textId="77777777" w:rsidR="0011281C" w:rsidRPr="00710C0E" w:rsidRDefault="0011281C" w:rsidP="008C71C6">
            <w:pPr>
              <w:pStyle w:val="acctfourfigures"/>
              <w:tabs>
                <w:tab w:val="clear" w:pos="765"/>
                <w:tab w:val="decimal" w:pos="875"/>
              </w:tabs>
              <w:spacing w:line="240" w:lineRule="atLeast"/>
              <w:ind w:right="11"/>
              <w:rPr>
                <w:rFonts w:cs="Times New Roman"/>
                <w:szCs w:val="22"/>
              </w:rPr>
            </w:pPr>
          </w:p>
        </w:tc>
      </w:tr>
      <w:tr w:rsidR="00527FDE" w:rsidRPr="00710C0E" w14:paraId="72D80DEF" w14:textId="77777777" w:rsidTr="008C71C6">
        <w:trPr>
          <w:cantSplit/>
        </w:trPr>
        <w:tc>
          <w:tcPr>
            <w:tcW w:w="5530" w:type="dxa"/>
          </w:tcPr>
          <w:p w14:paraId="419D79A1" w14:textId="44225B07" w:rsidR="00527FDE" w:rsidRPr="00B7644C" w:rsidRDefault="00527FDE" w:rsidP="008C71C6">
            <w:pPr>
              <w:spacing w:line="240" w:lineRule="exact"/>
              <w:rPr>
                <w:rFonts w:cs="Times New Roman"/>
                <w:b/>
                <w:bCs/>
              </w:rPr>
            </w:pPr>
            <w:r w:rsidRPr="00527FDE">
              <w:rPr>
                <w:rFonts w:cs="Times New Roman"/>
                <w:b/>
                <w:bCs/>
                <w:i/>
                <w:iCs/>
              </w:rPr>
              <w:t>Financial liabilities</w:t>
            </w:r>
          </w:p>
        </w:tc>
        <w:tc>
          <w:tcPr>
            <w:tcW w:w="1740" w:type="dxa"/>
            <w:vAlign w:val="bottom"/>
          </w:tcPr>
          <w:p w14:paraId="514FF758" w14:textId="77777777" w:rsidR="00527FDE" w:rsidRPr="00710C0E" w:rsidRDefault="00527FDE" w:rsidP="008C71C6">
            <w:pPr>
              <w:pStyle w:val="acctfourfigures"/>
              <w:tabs>
                <w:tab w:val="clear" w:pos="765"/>
                <w:tab w:val="decimal" w:pos="911"/>
              </w:tabs>
              <w:spacing w:line="240" w:lineRule="atLeast"/>
              <w:ind w:right="11"/>
              <w:rPr>
                <w:rFonts w:cs="Times New Roman"/>
                <w:szCs w:val="28"/>
                <w:lang w:val="en-US" w:bidi="th-TH"/>
              </w:rPr>
            </w:pPr>
          </w:p>
        </w:tc>
        <w:tc>
          <w:tcPr>
            <w:tcW w:w="181" w:type="dxa"/>
            <w:vAlign w:val="bottom"/>
          </w:tcPr>
          <w:p w14:paraId="03D0CD5B" w14:textId="77777777" w:rsidR="00527FDE" w:rsidRPr="00710C0E" w:rsidRDefault="00527FDE" w:rsidP="008C71C6">
            <w:pPr>
              <w:pStyle w:val="acctfourfigures"/>
              <w:tabs>
                <w:tab w:val="decimal" w:pos="731"/>
              </w:tabs>
              <w:spacing w:line="240" w:lineRule="atLeast"/>
              <w:ind w:right="11"/>
              <w:jc w:val="right"/>
              <w:rPr>
                <w:rFonts w:cs="Times New Roman"/>
                <w:szCs w:val="22"/>
              </w:rPr>
            </w:pPr>
          </w:p>
        </w:tc>
        <w:tc>
          <w:tcPr>
            <w:tcW w:w="1740" w:type="dxa"/>
            <w:vAlign w:val="bottom"/>
          </w:tcPr>
          <w:p w14:paraId="7C62BC20" w14:textId="77777777" w:rsidR="00527FDE" w:rsidRPr="00710C0E" w:rsidRDefault="00527FDE" w:rsidP="008C71C6">
            <w:pPr>
              <w:pStyle w:val="acctfourfigures"/>
              <w:tabs>
                <w:tab w:val="clear" w:pos="765"/>
                <w:tab w:val="decimal" w:pos="875"/>
              </w:tabs>
              <w:spacing w:line="240" w:lineRule="atLeast"/>
              <w:ind w:right="11"/>
              <w:rPr>
                <w:rFonts w:cs="Times New Roman"/>
                <w:szCs w:val="22"/>
              </w:rPr>
            </w:pPr>
          </w:p>
        </w:tc>
      </w:tr>
      <w:tr w:rsidR="0011281C" w:rsidRPr="00710C0E" w14:paraId="598291C7" w14:textId="77777777" w:rsidTr="008C71C6">
        <w:trPr>
          <w:cantSplit/>
          <w:trHeight w:val="74"/>
        </w:trPr>
        <w:tc>
          <w:tcPr>
            <w:tcW w:w="5530" w:type="dxa"/>
          </w:tcPr>
          <w:p w14:paraId="74D577C2" w14:textId="77777777" w:rsidR="0011281C" w:rsidRPr="00710C0E" w:rsidRDefault="0011281C" w:rsidP="008C71C6">
            <w:pPr>
              <w:spacing w:line="240" w:lineRule="exact"/>
              <w:rPr>
                <w:rFonts w:cs="Times New Roman"/>
                <w:spacing w:val="-3"/>
                <w:szCs w:val="22"/>
              </w:rPr>
            </w:pPr>
            <w:r w:rsidRPr="003D3B2F">
              <w:rPr>
                <w:rFonts w:cs="Times New Roman"/>
                <w:spacing w:val="-3"/>
                <w:szCs w:val="22"/>
              </w:rPr>
              <w:t>Derivative liabilities</w:t>
            </w:r>
            <w:r w:rsidRPr="003D3B2F">
              <w:rPr>
                <w:spacing w:val="-3"/>
                <w:szCs w:val="22"/>
                <w:cs/>
                <w:lang w:bidi="th-TH"/>
              </w:rPr>
              <w:t xml:space="preserve">              </w:t>
            </w:r>
          </w:p>
        </w:tc>
        <w:tc>
          <w:tcPr>
            <w:tcW w:w="1740" w:type="dxa"/>
            <w:tcBorders>
              <w:bottom w:val="double" w:sz="4" w:space="0" w:color="auto"/>
            </w:tcBorders>
            <w:vAlign w:val="bottom"/>
          </w:tcPr>
          <w:p w14:paraId="3C604AAF" w14:textId="78AF5C88" w:rsidR="0011281C" w:rsidRPr="007004DF" w:rsidRDefault="00522EBD" w:rsidP="008C71C6">
            <w:pPr>
              <w:pStyle w:val="acctfourfigures"/>
              <w:tabs>
                <w:tab w:val="clear" w:pos="765"/>
                <w:tab w:val="decimal" w:pos="1230"/>
              </w:tabs>
              <w:spacing w:line="240" w:lineRule="atLeast"/>
              <w:ind w:right="11"/>
              <w:rPr>
                <w:rFonts w:cs="Times New Roman"/>
                <w:b/>
                <w:bCs/>
                <w:szCs w:val="22"/>
              </w:rPr>
            </w:pPr>
            <w:r>
              <w:rPr>
                <w:rFonts w:cs="Times New Roman"/>
                <w:b/>
                <w:bCs/>
                <w:szCs w:val="28"/>
                <w:lang w:val="en-US" w:bidi="th-TH"/>
              </w:rPr>
              <w:t>(5)</w:t>
            </w:r>
          </w:p>
        </w:tc>
        <w:tc>
          <w:tcPr>
            <w:tcW w:w="181" w:type="dxa"/>
            <w:vAlign w:val="bottom"/>
          </w:tcPr>
          <w:p w14:paraId="551DE321" w14:textId="77777777" w:rsidR="0011281C" w:rsidRPr="00710C0E" w:rsidRDefault="0011281C" w:rsidP="008C71C6">
            <w:pPr>
              <w:pStyle w:val="acctfourfigures"/>
              <w:tabs>
                <w:tab w:val="decimal" w:pos="731"/>
              </w:tabs>
              <w:spacing w:line="240" w:lineRule="atLeast"/>
              <w:ind w:right="11"/>
              <w:jc w:val="right"/>
              <w:rPr>
                <w:rFonts w:cs="Times New Roman"/>
                <w:b/>
                <w:bCs/>
                <w:szCs w:val="22"/>
              </w:rPr>
            </w:pPr>
          </w:p>
        </w:tc>
        <w:tc>
          <w:tcPr>
            <w:tcW w:w="1740" w:type="dxa"/>
            <w:tcBorders>
              <w:bottom w:val="double" w:sz="4" w:space="0" w:color="auto"/>
            </w:tcBorders>
            <w:vAlign w:val="bottom"/>
          </w:tcPr>
          <w:p w14:paraId="769F54BB" w14:textId="18AB4C5C" w:rsidR="0011281C" w:rsidRPr="00710C0E" w:rsidRDefault="00522EBD" w:rsidP="008C71C6">
            <w:pPr>
              <w:pStyle w:val="acctfourfigures"/>
              <w:tabs>
                <w:tab w:val="clear" w:pos="765"/>
                <w:tab w:val="decimal" w:pos="1200"/>
              </w:tabs>
              <w:spacing w:line="240" w:lineRule="atLeast"/>
              <w:ind w:right="11"/>
              <w:rPr>
                <w:rFonts w:cs="Times New Roman"/>
                <w:b/>
                <w:bCs/>
                <w:szCs w:val="22"/>
              </w:rPr>
            </w:pPr>
            <w:r>
              <w:rPr>
                <w:rFonts w:cs="Times New Roman"/>
                <w:b/>
                <w:bCs/>
                <w:szCs w:val="28"/>
                <w:lang w:val="en-US" w:bidi="th-TH"/>
              </w:rPr>
              <w:t>(5)</w:t>
            </w:r>
          </w:p>
        </w:tc>
      </w:tr>
    </w:tbl>
    <w:p w14:paraId="011F6546" w14:textId="77777777" w:rsidR="0011281C" w:rsidRDefault="0011281C" w:rsidP="0011281C">
      <w:pPr>
        <w:pStyle w:val="block"/>
        <w:spacing w:after="0" w:line="240" w:lineRule="atLeast"/>
        <w:ind w:left="540" w:right="-7"/>
        <w:jc w:val="both"/>
        <w:rPr>
          <w:rFonts w:cs="Times New Roman"/>
          <w:lang w:bidi="th-TH"/>
        </w:rPr>
      </w:pPr>
    </w:p>
    <w:p w14:paraId="1957FC2F" w14:textId="3922A07C" w:rsidR="00A01131" w:rsidRDefault="00A01131" w:rsidP="0011281C">
      <w:pPr>
        <w:pStyle w:val="block"/>
        <w:spacing w:after="0" w:line="240" w:lineRule="atLeast"/>
        <w:ind w:left="540" w:right="-7"/>
        <w:jc w:val="both"/>
        <w:rPr>
          <w:rFonts w:cstheme="minorBidi"/>
          <w:szCs w:val="28"/>
          <w:lang w:bidi="th-TH"/>
        </w:rPr>
      </w:pPr>
      <w:r w:rsidRPr="00B81053">
        <w:rPr>
          <w:rFonts w:cs="Times New Roman"/>
          <w:lang w:val="en-US"/>
        </w:rPr>
        <w:t xml:space="preserve">The fair value of </w:t>
      </w:r>
      <w:r w:rsidRPr="00B81053">
        <w:rPr>
          <w:rFonts w:cs="Times New Roman"/>
          <w:szCs w:val="22"/>
        </w:rPr>
        <w:t>loans purchased of receivables is approximate to book value which calculated based on the present value of cash flows and the expected duration from debtors or disposal of collateral</w:t>
      </w:r>
      <w:r w:rsidRPr="00D060B1">
        <w:rPr>
          <w:rFonts w:cs="Times New Roman"/>
          <w:szCs w:val="22"/>
        </w:rPr>
        <w:t>, discounted using the effective interest rate adjusted for the credit risk of the debtors and after deducting the expected credit loss allowance</w:t>
      </w:r>
    </w:p>
    <w:p w14:paraId="6456F87A" w14:textId="77777777" w:rsidR="00666566" w:rsidRPr="00666566" w:rsidRDefault="00666566" w:rsidP="0011281C">
      <w:pPr>
        <w:pStyle w:val="block"/>
        <w:spacing w:after="0" w:line="240" w:lineRule="atLeast"/>
        <w:ind w:left="540" w:right="-7"/>
        <w:jc w:val="both"/>
        <w:rPr>
          <w:rFonts w:cstheme="minorBidi"/>
          <w:szCs w:val="28"/>
          <w:lang w:bidi="th-TH"/>
        </w:rPr>
      </w:pPr>
    </w:p>
    <w:p w14:paraId="2C7CEA13" w14:textId="5F724873" w:rsidR="0011281C" w:rsidRDefault="0011281C" w:rsidP="0011281C">
      <w:pPr>
        <w:pStyle w:val="block"/>
        <w:spacing w:after="0" w:line="240" w:lineRule="atLeast"/>
        <w:ind w:left="540" w:right="-7"/>
        <w:jc w:val="both"/>
        <w:rPr>
          <w:rFonts w:cs="Times New Roman"/>
          <w:szCs w:val="22"/>
          <w:lang w:val="en-US" w:bidi="th-TH"/>
        </w:rPr>
      </w:pPr>
      <w:r w:rsidRPr="00710C0E">
        <w:rPr>
          <w:rFonts w:cs="Times New Roman"/>
          <w:lang w:bidi="th-TH"/>
        </w:rPr>
        <w:t xml:space="preserve">Forward exchange contracts were valued using a technique </w:t>
      </w:r>
      <w:r w:rsidRPr="00710C0E">
        <w:rPr>
          <w:rFonts w:cs="Times New Roman"/>
          <w:lang w:val="en-US" w:bidi="th-TH"/>
        </w:rPr>
        <w:t>based on quoted forward exchange rates at the reporting period</w:t>
      </w:r>
      <w:r w:rsidRPr="00710C0E">
        <w:rPr>
          <w:rFonts w:cs="Times New Roman"/>
          <w:szCs w:val="22"/>
          <w:cs/>
          <w:lang w:val="en-US" w:bidi="th-TH"/>
        </w:rPr>
        <w:t>.</w:t>
      </w:r>
    </w:p>
    <w:p w14:paraId="133BE91E" w14:textId="4F376DD5" w:rsidR="00254D3A" w:rsidRPr="00710C0E" w:rsidRDefault="00254D3A" w:rsidP="005F1B1F">
      <w:pPr>
        <w:pStyle w:val="Heading1"/>
        <w:numPr>
          <w:ilvl w:val="0"/>
          <w:numId w:val="26"/>
        </w:numPr>
        <w:spacing w:before="0" w:after="0" w:line="240" w:lineRule="atLeast"/>
        <w:ind w:left="540" w:hanging="540"/>
        <w:rPr>
          <w:rFonts w:cs="Times New Roman"/>
          <w:b w:val="0"/>
          <w:bCs/>
          <w:szCs w:val="24"/>
          <w:lang w:bidi="th-TH"/>
        </w:rPr>
      </w:pPr>
      <w:r w:rsidRPr="00710C0E">
        <w:rPr>
          <w:rFonts w:cs="Times New Roman"/>
          <w:szCs w:val="24"/>
        </w:rPr>
        <w:lastRenderedPageBreak/>
        <w:t>Commitments</w:t>
      </w:r>
      <w:r w:rsidRPr="00710C0E">
        <w:rPr>
          <w:rFonts w:cs="Times New Roman"/>
          <w:bCs/>
          <w:szCs w:val="24"/>
        </w:rPr>
        <w:t xml:space="preserve"> with non</w:t>
      </w:r>
      <w:r w:rsidRPr="00710C0E">
        <w:rPr>
          <w:rFonts w:cs="Times New Roman"/>
          <w:bCs/>
          <w:szCs w:val="24"/>
          <w:cs/>
          <w:lang w:bidi="th-TH"/>
        </w:rPr>
        <w:t>-</w:t>
      </w:r>
      <w:r w:rsidRPr="00710C0E">
        <w:rPr>
          <w:rFonts w:cs="Times New Roman"/>
          <w:bCs/>
          <w:szCs w:val="24"/>
        </w:rPr>
        <w:t>related parties</w:t>
      </w:r>
    </w:p>
    <w:p w14:paraId="625B2C82" w14:textId="5CAFC8AD" w:rsidR="00044128" w:rsidRPr="00710C0E" w:rsidRDefault="00094BD9" w:rsidP="00E1303E">
      <w:pPr>
        <w:tabs>
          <w:tab w:val="left" w:pos="540"/>
        </w:tabs>
        <w:spacing w:line="240" w:lineRule="atLeast"/>
        <w:ind w:right="9"/>
        <w:jc w:val="both"/>
        <w:rPr>
          <w:rFonts w:cs="Times New Roman"/>
          <w:sz w:val="18"/>
          <w:szCs w:val="18"/>
          <w:lang w:bidi="th-TH"/>
        </w:rPr>
      </w:pPr>
      <w:r w:rsidRPr="00710C0E">
        <w:rPr>
          <w:rFonts w:cs="Times New Roman"/>
          <w:sz w:val="18"/>
          <w:szCs w:val="18"/>
          <w:cs/>
          <w:lang w:bidi="th-TH"/>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1"/>
        <w:gridCol w:w="1259"/>
        <w:gridCol w:w="181"/>
        <w:gridCol w:w="1259"/>
        <w:gridCol w:w="180"/>
        <w:gridCol w:w="1260"/>
      </w:tblGrid>
      <w:tr w:rsidR="00EE29A4" w:rsidRPr="00710C0E" w14:paraId="161209B2" w14:textId="77777777" w:rsidTr="0088723E">
        <w:trPr>
          <w:cantSplit/>
        </w:trPr>
        <w:tc>
          <w:tcPr>
            <w:tcW w:w="3600" w:type="dxa"/>
          </w:tcPr>
          <w:p w14:paraId="5051D823" w14:textId="77777777" w:rsidR="00EE29A4" w:rsidRPr="00710C0E" w:rsidRDefault="00EE29A4" w:rsidP="00264581">
            <w:pPr>
              <w:spacing w:line="240" w:lineRule="auto"/>
              <w:ind w:left="195" w:hanging="184"/>
              <w:rPr>
                <w:rFonts w:cs="Times New Roman"/>
                <w:b/>
                <w:i/>
                <w:iCs/>
              </w:rPr>
            </w:pPr>
          </w:p>
        </w:tc>
        <w:tc>
          <w:tcPr>
            <w:tcW w:w="2700" w:type="dxa"/>
            <w:gridSpan w:val="3"/>
            <w:vAlign w:val="bottom"/>
          </w:tcPr>
          <w:p w14:paraId="6EDD88E9"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Consolidated</w:t>
            </w:r>
          </w:p>
        </w:tc>
        <w:tc>
          <w:tcPr>
            <w:tcW w:w="181" w:type="dxa"/>
            <w:vAlign w:val="bottom"/>
          </w:tcPr>
          <w:p w14:paraId="43DA3673"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2567B18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Separate</w:t>
            </w:r>
          </w:p>
        </w:tc>
      </w:tr>
      <w:tr w:rsidR="00EE29A4" w:rsidRPr="00710C0E" w14:paraId="57B4EE59" w14:textId="77777777" w:rsidTr="0088723E">
        <w:trPr>
          <w:cantSplit/>
        </w:trPr>
        <w:tc>
          <w:tcPr>
            <w:tcW w:w="3600" w:type="dxa"/>
          </w:tcPr>
          <w:p w14:paraId="4D0AA4FD" w14:textId="77777777" w:rsidR="00EE29A4" w:rsidRPr="00710C0E" w:rsidRDefault="00EE29A4" w:rsidP="00264581">
            <w:pPr>
              <w:spacing w:line="240" w:lineRule="auto"/>
              <w:ind w:left="195" w:hanging="184"/>
              <w:rPr>
                <w:rFonts w:cs="Times New Roman"/>
                <w:szCs w:val="22"/>
              </w:rPr>
            </w:pPr>
          </w:p>
        </w:tc>
        <w:tc>
          <w:tcPr>
            <w:tcW w:w="2700" w:type="dxa"/>
            <w:gridSpan w:val="3"/>
            <w:vAlign w:val="bottom"/>
          </w:tcPr>
          <w:p w14:paraId="2C686803"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c>
          <w:tcPr>
            <w:tcW w:w="181" w:type="dxa"/>
            <w:vAlign w:val="bottom"/>
          </w:tcPr>
          <w:p w14:paraId="3C6AF65C" w14:textId="77777777" w:rsidR="00EE29A4" w:rsidRPr="00710C0E" w:rsidRDefault="00EE29A4" w:rsidP="00264581">
            <w:pPr>
              <w:pStyle w:val="acctfourfigures"/>
              <w:tabs>
                <w:tab w:val="clear" w:pos="765"/>
                <w:tab w:val="decimal" w:pos="829"/>
              </w:tabs>
              <w:spacing w:line="240" w:lineRule="auto"/>
              <w:ind w:right="-86" w:firstLine="14"/>
              <w:rPr>
                <w:rFonts w:cs="Times New Roman"/>
                <w:szCs w:val="22"/>
              </w:rPr>
            </w:pPr>
          </w:p>
        </w:tc>
        <w:tc>
          <w:tcPr>
            <w:tcW w:w="2699" w:type="dxa"/>
            <w:gridSpan w:val="3"/>
            <w:vAlign w:val="bottom"/>
          </w:tcPr>
          <w:p w14:paraId="6E79F4E5" w14:textId="77777777" w:rsidR="00EE29A4" w:rsidRPr="00710C0E" w:rsidRDefault="00EE29A4" w:rsidP="00264581">
            <w:pPr>
              <w:pStyle w:val="acctmergecolhdg"/>
              <w:spacing w:line="240" w:lineRule="auto"/>
              <w:ind w:left="-75" w:right="-77"/>
              <w:rPr>
                <w:rFonts w:cs="Times New Roman"/>
                <w:szCs w:val="22"/>
              </w:rPr>
            </w:pPr>
            <w:r w:rsidRPr="00710C0E">
              <w:rPr>
                <w:rFonts w:cs="Times New Roman"/>
                <w:szCs w:val="22"/>
              </w:rPr>
              <w:t>financial statements</w:t>
            </w:r>
          </w:p>
        </w:tc>
      </w:tr>
      <w:tr w:rsidR="0088723E" w:rsidRPr="00710C0E" w14:paraId="59FA53CC" w14:textId="77777777" w:rsidTr="0088723E">
        <w:trPr>
          <w:cantSplit/>
        </w:trPr>
        <w:tc>
          <w:tcPr>
            <w:tcW w:w="3600" w:type="dxa"/>
          </w:tcPr>
          <w:p w14:paraId="5328C198" w14:textId="77777777" w:rsidR="00522EBD" w:rsidRPr="00710C0E" w:rsidRDefault="00522EBD" w:rsidP="00522EBD">
            <w:pPr>
              <w:spacing w:line="240" w:lineRule="auto"/>
              <w:ind w:left="195" w:hanging="184"/>
              <w:rPr>
                <w:rFonts w:cs="Times New Roman"/>
                <w:b/>
                <w:bCs/>
                <w:i/>
                <w:iCs/>
                <w:szCs w:val="22"/>
              </w:rPr>
            </w:pPr>
          </w:p>
        </w:tc>
        <w:tc>
          <w:tcPr>
            <w:tcW w:w="1260" w:type="dxa"/>
            <w:vAlign w:val="bottom"/>
          </w:tcPr>
          <w:p w14:paraId="22ECE568" w14:textId="1153F7B6" w:rsidR="00522EBD" w:rsidRPr="00710C0E" w:rsidRDefault="00522EBD" w:rsidP="009767F0">
            <w:pPr>
              <w:pStyle w:val="acctmergecolhdg"/>
              <w:spacing w:line="240" w:lineRule="auto"/>
              <w:rPr>
                <w:rFonts w:cs="Times New Roman"/>
                <w:b w:val="0"/>
                <w:bCs/>
                <w:szCs w:val="22"/>
                <w:lang w:bidi="th-TH"/>
              </w:rPr>
            </w:pPr>
            <w:r>
              <w:rPr>
                <w:rFonts w:cs="Times New Roman"/>
                <w:b w:val="0"/>
                <w:bCs/>
                <w:szCs w:val="22"/>
                <w:lang w:bidi="th-TH"/>
              </w:rPr>
              <w:t>31</w:t>
            </w:r>
            <w:r w:rsidR="009767F0">
              <w:rPr>
                <w:rFonts w:cs="Times New Roman"/>
                <w:b w:val="0"/>
                <w:bCs/>
                <w:szCs w:val="22"/>
                <w:lang w:bidi="th-TH"/>
              </w:rPr>
              <w:t xml:space="preserve"> </w:t>
            </w:r>
            <w:r>
              <w:rPr>
                <w:rFonts w:cs="Times New Roman"/>
                <w:b w:val="0"/>
                <w:bCs/>
                <w:szCs w:val="22"/>
                <w:lang w:bidi="th-TH"/>
              </w:rPr>
              <w:t>March</w:t>
            </w:r>
          </w:p>
        </w:tc>
        <w:tc>
          <w:tcPr>
            <w:tcW w:w="181" w:type="dxa"/>
            <w:vAlign w:val="bottom"/>
          </w:tcPr>
          <w:p w14:paraId="752984AB"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tcPr>
          <w:p w14:paraId="5421C392" w14:textId="574EADDD" w:rsidR="00522EBD" w:rsidRPr="00710C0E" w:rsidRDefault="00522EBD" w:rsidP="0088723E">
            <w:pPr>
              <w:pStyle w:val="acctmergecolhdg"/>
              <w:spacing w:line="240" w:lineRule="auto"/>
              <w:ind w:left="-88" w:right="-72"/>
              <w:rPr>
                <w:rFonts w:cs="Times New Roman"/>
                <w:b w:val="0"/>
                <w:bCs/>
                <w:szCs w:val="22"/>
                <w:lang w:val="en-US"/>
              </w:rPr>
            </w:pPr>
            <w:r w:rsidRPr="00710C0E">
              <w:rPr>
                <w:rFonts w:cs="Times New Roman"/>
                <w:b w:val="0"/>
                <w:bCs/>
                <w:szCs w:val="22"/>
                <w:lang w:val="en-US"/>
              </w:rPr>
              <w:t>31</w:t>
            </w:r>
            <w:r w:rsidR="009767F0">
              <w:rPr>
                <w:rFonts w:cs="Times New Roman"/>
                <w:b w:val="0"/>
                <w:bCs/>
                <w:szCs w:val="22"/>
                <w:lang w:val="en-US"/>
              </w:rPr>
              <w:t xml:space="preserve"> </w:t>
            </w:r>
            <w:r w:rsidRPr="00710C0E">
              <w:rPr>
                <w:rFonts w:cs="Times New Roman"/>
                <w:b w:val="0"/>
                <w:bCs/>
                <w:szCs w:val="22"/>
                <w:lang w:val="en-US"/>
              </w:rPr>
              <w:t>December</w:t>
            </w:r>
          </w:p>
        </w:tc>
        <w:tc>
          <w:tcPr>
            <w:tcW w:w="181" w:type="dxa"/>
            <w:vAlign w:val="bottom"/>
          </w:tcPr>
          <w:p w14:paraId="2E589AF2"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vAlign w:val="bottom"/>
          </w:tcPr>
          <w:p w14:paraId="7839404D" w14:textId="1EB7C3A7" w:rsidR="00522EBD" w:rsidRPr="00710C0E" w:rsidRDefault="00522EBD" w:rsidP="009767F0">
            <w:pPr>
              <w:pStyle w:val="acctmergecolhdg"/>
              <w:spacing w:line="240" w:lineRule="auto"/>
              <w:rPr>
                <w:rFonts w:cs="Times New Roman"/>
                <w:b w:val="0"/>
                <w:bCs/>
                <w:szCs w:val="22"/>
                <w:lang w:bidi="th-TH"/>
              </w:rPr>
            </w:pPr>
            <w:r>
              <w:rPr>
                <w:rFonts w:cs="Times New Roman"/>
                <w:b w:val="0"/>
                <w:bCs/>
                <w:szCs w:val="22"/>
                <w:lang w:bidi="th-TH"/>
              </w:rPr>
              <w:t>31</w:t>
            </w:r>
            <w:r w:rsidR="009767F0">
              <w:rPr>
                <w:rFonts w:cs="Times New Roman"/>
                <w:b w:val="0"/>
                <w:bCs/>
                <w:szCs w:val="22"/>
                <w:lang w:bidi="th-TH"/>
              </w:rPr>
              <w:t xml:space="preserve"> </w:t>
            </w:r>
            <w:r>
              <w:rPr>
                <w:rFonts w:cs="Times New Roman"/>
                <w:b w:val="0"/>
                <w:bCs/>
                <w:szCs w:val="22"/>
                <w:lang w:bidi="th-TH"/>
              </w:rPr>
              <w:t>March</w:t>
            </w:r>
          </w:p>
        </w:tc>
        <w:tc>
          <w:tcPr>
            <w:tcW w:w="180" w:type="dxa"/>
            <w:vAlign w:val="bottom"/>
          </w:tcPr>
          <w:p w14:paraId="4764C587"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60" w:type="dxa"/>
          </w:tcPr>
          <w:p w14:paraId="50C2BDDB" w14:textId="6080FF4D" w:rsidR="00522EBD" w:rsidRPr="00710C0E" w:rsidRDefault="00522EBD" w:rsidP="009767F0">
            <w:pPr>
              <w:pStyle w:val="acctmergecolhdg"/>
              <w:spacing w:line="240" w:lineRule="auto"/>
              <w:ind w:left="-88" w:right="-72"/>
              <w:rPr>
                <w:rFonts w:cs="Times New Roman"/>
                <w:b w:val="0"/>
                <w:bCs/>
                <w:szCs w:val="22"/>
                <w:lang w:val="en-US"/>
              </w:rPr>
            </w:pPr>
            <w:r w:rsidRPr="00710C0E">
              <w:rPr>
                <w:rFonts w:cs="Times New Roman"/>
                <w:b w:val="0"/>
                <w:bCs/>
                <w:szCs w:val="22"/>
                <w:lang w:val="en-US"/>
              </w:rPr>
              <w:t>31</w:t>
            </w:r>
            <w:r w:rsidR="009767F0">
              <w:rPr>
                <w:rFonts w:cs="Times New Roman"/>
                <w:b w:val="0"/>
                <w:bCs/>
                <w:szCs w:val="22"/>
                <w:lang w:val="en-US"/>
              </w:rPr>
              <w:t xml:space="preserve"> </w:t>
            </w:r>
            <w:r w:rsidRPr="00710C0E">
              <w:rPr>
                <w:rFonts w:cs="Times New Roman"/>
                <w:b w:val="0"/>
                <w:bCs/>
                <w:szCs w:val="22"/>
                <w:lang w:val="en-US"/>
              </w:rPr>
              <w:t>December</w:t>
            </w:r>
          </w:p>
        </w:tc>
      </w:tr>
      <w:tr w:rsidR="0088723E" w:rsidRPr="00710C0E" w14:paraId="1B1B4A9E" w14:textId="77777777" w:rsidTr="0088723E">
        <w:trPr>
          <w:cantSplit/>
        </w:trPr>
        <w:tc>
          <w:tcPr>
            <w:tcW w:w="3600" w:type="dxa"/>
          </w:tcPr>
          <w:p w14:paraId="736D9FC2" w14:textId="77777777" w:rsidR="00522EBD" w:rsidRPr="00710C0E" w:rsidRDefault="00522EBD" w:rsidP="00522EBD">
            <w:pPr>
              <w:spacing w:line="240" w:lineRule="auto"/>
              <w:ind w:left="195" w:hanging="184"/>
              <w:rPr>
                <w:rFonts w:cs="Times New Roman"/>
                <w:b/>
                <w:bCs/>
                <w:i/>
                <w:iCs/>
                <w:szCs w:val="22"/>
              </w:rPr>
            </w:pPr>
          </w:p>
        </w:tc>
        <w:tc>
          <w:tcPr>
            <w:tcW w:w="1260" w:type="dxa"/>
            <w:vAlign w:val="bottom"/>
          </w:tcPr>
          <w:p w14:paraId="4F96CFD5" w14:textId="4F3177E5" w:rsidR="00522EBD" w:rsidRPr="00710C0E" w:rsidRDefault="00522EBD" w:rsidP="00522EB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1" w:type="dxa"/>
            <w:vAlign w:val="bottom"/>
          </w:tcPr>
          <w:p w14:paraId="67B0100B"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tcPr>
          <w:p w14:paraId="686464E3" w14:textId="78FEBEA9" w:rsidR="00522EBD" w:rsidRPr="00710C0E" w:rsidRDefault="00522EBD" w:rsidP="00522EBD">
            <w:pPr>
              <w:pStyle w:val="acctmergecolhdg"/>
              <w:spacing w:line="240" w:lineRule="auto"/>
              <w:ind w:left="-61" w:right="-99"/>
              <w:rPr>
                <w:rFonts w:cs="Times New Roman"/>
                <w:b w:val="0"/>
                <w:bCs/>
                <w:szCs w:val="22"/>
                <w:lang w:val="en-US"/>
              </w:rPr>
            </w:pPr>
            <w:r w:rsidRPr="00710C0E">
              <w:rPr>
                <w:rFonts w:cs="Times New Roman"/>
                <w:b w:val="0"/>
                <w:bCs/>
                <w:szCs w:val="22"/>
                <w:lang w:val="en-US"/>
              </w:rPr>
              <w:t>202</w:t>
            </w:r>
            <w:r>
              <w:rPr>
                <w:rFonts w:cs="Times New Roman"/>
                <w:b w:val="0"/>
                <w:bCs/>
                <w:szCs w:val="22"/>
                <w:lang w:val="en-US"/>
              </w:rPr>
              <w:t>5</w:t>
            </w:r>
          </w:p>
        </w:tc>
        <w:tc>
          <w:tcPr>
            <w:tcW w:w="181" w:type="dxa"/>
            <w:vAlign w:val="bottom"/>
          </w:tcPr>
          <w:p w14:paraId="6E7F5212"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59" w:type="dxa"/>
            <w:vAlign w:val="bottom"/>
          </w:tcPr>
          <w:p w14:paraId="257C752D" w14:textId="4D3A2AB4" w:rsidR="00522EBD" w:rsidRPr="00710C0E" w:rsidRDefault="00522EBD" w:rsidP="00522EBD">
            <w:pPr>
              <w:pStyle w:val="acctmergecolhdg"/>
              <w:spacing w:line="240" w:lineRule="auto"/>
              <w:ind w:left="-61" w:right="-99"/>
              <w:rPr>
                <w:rFonts w:cs="Times New Roman"/>
                <w:szCs w:val="22"/>
                <w:lang w:val="en-US"/>
              </w:rPr>
            </w:pPr>
            <w:r w:rsidRPr="00710C0E">
              <w:rPr>
                <w:rFonts w:cs="Times New Roman"/>
                <w:b w:val="0"/>
                <w:bCs/>
                <w:szCs w:val="22"/>
                <w:lang w:bidi="th-TH"/>
              </w:rPr>
              <w:t>202</w:t>
            </w:r>
            <w:r>
              <w:rPr>
                <w:rFonts w:cs="Times New Roman"/>
                <w:b w:val="0"/>
                <w:bCs/>
                <w:szCs w:val="22"/>
                <w:lang w:bidi="th-TH"/>
              </w:rPr>
              <w:t>6</w:t>
            </w:r>
          </w:p>
        </w:tc>
        <w:tc>
          <w:tcPr>
            <w:tcW w:w="180" w:type="dxa"/>
            <w:vAlign w:val="bottom"/>
          </w:tcPr>
          <w:p w14:paraId="32A803E8" w14:textId="77777777" w:rsidR="00522EBD" w:rsidRPr="00710C0E" w:rsidRDefault="00522EBD" w:rsidP="00522EBD">
            <w:pPr>
              <w:pStyle w:val="acctfourfigures"/>
              <w:tabs>
                <w:tab w:val="clear" w:pos="765"/>
                <w:tab w:val="decimal" w:pos="829"/>
              </w:tabs>
              <w:spacing w:line="240" w:lineRule="auto"/>
              <w:ind w:left="-61" w:right="-99" w:firstLine="14"/>
              <w:rPr>
                <w:rFonts w:cs="Times New Roman"/>
                <w:szCs w:val="22"/>
              </w:rPr>
            </w:pPr>
          </w:p>
        </w:tc>
        <w:tc>
          <w:tcPr>
            <w:tcW w:w="1260" w:type="dxa"/>
          </w:tcPr>
          <w:p w14:paraId="72AABCD6" w14:textId="496D028C" w:rsidR="00522EBD" w:rsidRPr="00710C0E" w:rsidRDefault="00522EBD" w:rsidP="00522EBD">
            <w:pPr>
              <w:pStyle w:val="acctmergecolhdg"/>
              <w:spacing w:line="240" w:lineRule="auto"/>
              <w:ind w:left="-61" w:right="-99"/>
              <w:rPr>
                <w:rFonts w:cs="Times New Roman"/>
                <w:szCs w:val="22"/>
                <w:lang w:val="en-US"/>
              </w:rPr>
            </w:pPr>
            <w:r w:rsidRPr="00710C0E">
              <w:rPr>
                <w:rFonts w:cs="Times New Roman"/>
                <w:b w:val="0"/>
                <w:bCs/>
                <w:szCs w:val="22"/>
                <w:lang w:val="en-US"/>
              </w:rPr>
              <w:t>202</w:t>
            </w:r>
            <w:r>
              <w:rPr>
                <w:rFonts w:cs="Times New Roman"/>
                <w:b w:val="0"/>
                <w:bCs/>
                <w:szCs w:val="22"/>
                <w:lang w:val="en-US"/>
              </w:rPr>
              <w:t>5</w:t>
            </w:r>
          </w:p>
        </w:tc>
      </w:tr>
      <w:tr w:rsidR="00522EBD" w:rsidRPr="00710C0E" w14:paraId="20EEB6E8" w14:textId="77777777" w:rsidTr="0088723E">
        <w:trPr>
          <w:cantSplit/>
          <w:tblHeader/>
        </w:trPr>
        <w:tc>
          <w:tcPr>
            <w:tcW w:w="3600" w:type="dxa"/>
          </w:tcPr>
          <w:p w14:paraId="010A4008" w14:textId="77777777" w:rsidR="00522EBD" w:rsidRPr="00710C0E" w:rsidRDefault="00522EBD" w:rsidP="00522EBD">
            <w:pPr>
              <w:spacing w:line="240" w:lineRule="auto"/>
              <w:ind w:firstLine="11"/>
              <w:rPr>
                <w:rFonts w:cs="Times New Roman"/>
                <w:b/>
                <w:bCs/>
                <w:i/>
                <w:iCs/>
                <w:szCs w:val="22"/>
              </w:rPr>
            </w:pPr>
          </w:p>
        </w:tc>
        <w:tc>
          <w:tcPr>
            <w:tcW w:w="5580" w:type="dxa"/>
            <w:gridSpan w:val="7"/>
          </w:tcPr>
          <w:p w14:paraId="014721F7" w14:textId="77777777" w:rsidR="00522EBD" w:rsidRPr="00710C0E" w:rsidRDefault="00522EBD" w:rsidP="00522EBD">
            <w:pPr>
              <w:pStyle w:val="acctfourfigures"/>
              <w:spacing w:line="240" w:lineRule="auto"/>
              <w:ind w:firstLine="136"/>
              <w:jc w:val="center"/>
              <w:rPr>
                <w:rFonts w:cs="Times New Roman"/>
                <w:i/>
                <w:iCs/>
                <w:szCs w:val="22"/>
              </w:rPr>
            </w:pPr>
            <w:r w:rsidRPr="00710C0E">
              <w:rPr>
                <w:rFonts w:cs="Times New Roman"/>
                <w:i/>
                <w:iCs/>
                <w:szCs w:val="22"/>
                <w:cs/>
                <w:lang w:val="en-US" w:bidi="th-TH"/>
              </w:rPr>
              <w:t>(</w:t>
            </w:r>
            <w:r w:rsidRPr="00710C0E">
              <w:rPr>
                <w:rFonts w:cs="Times New Roman"/>
                <w:i/>
                <w:iCs/>
                <w:szCs w:val="22"/>
              </w:rPr>
              <w:t>in thousand Baht</w:t>
            </w:r>
            <w:r w:rsidRPr="00710C0E">
              <w:rPr>
                <w:rFonts w:cs="Times New Roman"/>
                <w:i/>
                <w:iCs/>
                <w:szCs w:val="22"/>
                <w:cs/>
                <w:lang w:val="en-US" w:bidi="th-TH"/>
              </w:rPr>
              <w:t>)</w:t>
            </w:r>
          </w:p>
        </w:tc>
      </w:tr>
      <w:tr w:rsidR="0088723E" w:rsidRPr="00710C0E" w14:paraId="3CD41462" w14:textId="77777777" w:rsidTr="0088723E">
        <w:trPr>
          <w:cantSplit/>
        </w:trPr>
        <w:tc>
          <w:tcPr>
            <w:tcW w:w="3600" w:type="dxa"/>
          </w:tcPr>
          <w:p w14:paraId="00EBADC6" w14:textId="77777777" w:rsidR="00522EBD" w:rsidRPr="00710C0E" w:rsidRDefault="00522EBD" w:rsidP="00522EBD">
            <w:pPr>
              <w:spacing w:line="240" w:lineRule="auto"/>
              <w:ind w:left="195" w:hanging="184"/>
              <w:rPr>
                <w:rFonts w:cs="Times New Roman"/>
                <w:szCs w:val="22"/>
              </w:rPr>
            </w:pPr>
            <w:r w:rsidRPr="00710C0E">
              <w:rPr>
                <w:rFonts w:cs="Times New Roman"/>
                <w:b/>
                <w:bCs/>
                <w:i/>
                <w:iCs/>
                <w:szCs w:val="22"/>
              </w:rPr>
              <w:t>Capital commitments</w:t>
            </w:r>
            <w:r w:rsidRPr="00710C0E">
              <w:rPr>
                <w:rFonts w:cs="Times New Roman"/>
                <w:b/>
                <w:bCs/>
                <w:color w:val="0000FF"/>
                <w:szCs w:val="22"/>
                <w:cs/>
                <w:lang w:bidi="th-TH"/>
              </w:rPr>
              <w:t xml:space="preserve"> </w:t>
            </w:r>
          </w:p>
        </w:tc>
        <w:tc>
          <w:tcPr>
            <w:tcW w:w="1260" w:type="dxa"/>
            <w:vAlign w:val="bottom"/>
          </w:tcPr>
          <w:p w14:paraId="6C7634B2"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81" w:type="dxa"/>
            <w:vAlign w:val="bottom"/>
          </w:tcPr>
          <w:p w14:paraId="0DD075DC"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259" w:type="dxa"/>
          </w:tcPr>
          <w:p w14:paraId="11463072" w14:textId="77777777" w:rsidR="00522EBD" w:rsidRPr="00710C0E" w:rsidRDefault="00522EBD" w:rsidP="00522EBD">
            <w:pPr>
              <w:pStyle w:val="acctfourfigures"/>
              <w:tabs>
                <w:tab w:val="clear" w:pos="765"/>
                <w:tab w:val="decimal" w:pos="640"/>
              </w:tabs>
              <w:spacing w:line="240" w:lineRule="auto"/>
              <w:ind w:right="-86" w:firstLine="14"/>
              <w:rPr>
                <w:rFonts w:cs="Times New Roman"/>
                <w:szCs w:val="22"/>
                <w:lang w:val="en-US"/>
              </w:rPr>
            </w:pPr>
          </w:p>
        </w:tc>
        <w:tc>
          <w:tcPr>
            <w:tcW w:w="181" w:type="dxa"/>
          </w:tcPr>
          <w:p w14:paraId="4CBD4FBE"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259" w:type="dxa"/>
          </w:tcPr>
          <w:p w14:paraId="15A90D0F"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80" w:type="dxa"/>
          </w:tcPr>
          <w:p w14:paraId="1166B48B"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c>
          <w:tcPr>
            <w:tcW w:w="1260" w:type="dxa"/>
          </w:tcPr>
          <w:p w14:paraId="2C2905E6" w14:textId="77777777" w:rsidR="00522EBD" w:rsidRPr="00710C0E" w:rsidRDefault="00522EBD" w:rsidP="00522EBD">
            <w:pPr>
              <w:pStyle w:val="acctfourfigures"/>
              <w:tabs>
                <w:tab w:val="clear" w:pos="765"/>
                <w:tab w:val="decimal" w:pos="829"/>
              </w:tabs>
              <w:spacing w:line="240" w:lineRule="auto"/>
              <w:ind w:right="-86" w:firstLine="14"/>
              <w:rPr>
                <w:rFonts w:cs="Times New Roman"/>
                <w:szCs w:val="22"/>
              </w:rPr>
            </w:pPr>
          </w:p>
        </w:tc>
      </w:tr>
      <w:tr w:rsidR="0088723E" w:rsidRPr="00710C0E" w14:paraId="67AA9AF6" w14:textId="77777777" w:rsidTr="0088723E">
        <w:trPr>
          <w:cantSplit/>
          <w:trHeight w:val="186"/>
        </w:trPr>
        <w:tc>
          <w:tcPr>
            <w:tcW w:w="3600" w:type="dxa"/>
          </w:tcPr>
          <w:p w14:paraId="2F1EC68C" w14:textId="2025A3A8" w:rsidR="00522EBD" w:rsidRPr="00710C0E" w:rsidRDefault="00522EBD" w:rsidP="00522EBD">
            <w:pPr>
              <w:spacing w:line="240" w:lineRule="auto"/>
              <w:ind w:left="195" w:hanging="184"/>
              <w:rPr>
                <w:rFonts w:cs="Times New Roman"/>
                <w:szCs w:val="22"/>
              </w:rPr>
            </w:pPr>
            <w:r>
              <w:rPr>
                <w:rFonts w:cs="Times New Roman"/>
                <w:szCs w:val="22"/>
              </w:rPr>
              <w:t>Property, plant and equipment</w:t>
            </w:r>
          </w:p>
        </w:tc>
        <w:tc>
          <w:tcPr>
            <w:tcW w:w="1260" w:type="dxa"/>
            <w:tcBorders>
              <w:bottom w:val="double" w:sz="4" w:space="0" w:color="auto"/>
            </w:tcBorders>
          </w:tcPr>
          <w:p w14:paraId="4AB3C59F" w14:textId="32317FD3" w:rsidR="00522EBD" w:rsidRPr="00CA16E4" w:rsidRDefault="00D064A8" w:rsidP="00FE7BD0">
            <w:pPr>
              <w:pStyle w:val="acctfourfigures"/>
              <w:tabs>
                <w:tab w:val="clear" w:pos="765"/>
                <w:tab w:val="decimal" w:pos="998"/>
              </w:tabs>
              <w:spacing w:line="240" w:lineRule="auto"/>
              <w:ind w:right="-86" w:firstLine="14"/>
              <w:rPr>
                <w:rFonts w:cs="Times New Roman"/>
                <w:b/>
                <w:bCs/>
                <w:szCs w:val="22"/>
              </w:rPr>
            </w:pPr>
            <w:r w:rsidRPr="00FE7BD0">
              <w:rPr>
                <w:rFonts w:cs="Times New Roman"/>
                <w:b/>
                <w:bCs/>
                <w:szCs w:val="28"/>
                <w:lang w:val="en-US"/>
              </w:rPr>
              <w:t>12,133</w:t>
            </w:r>
          </w:p>
        </w:tc>
        <w:tc>
          <w:tcPr>
            <w:tcW w:w="181" w:type="dxa"/>
            <w:vAlign w:val="bottom"/>
          </w:tcPr>
          <w:p w14:paraId="6DB139A7" w14:textId="77777777" w:rsidR="00522EBD" w:rsidRPr="008D0410" w:rsidRDefault="00522EBD" w:rsidP="00522EBD">
            <w:pPr>
              <w:pStyle w:val="acctfourfigures"/>
              <w:tabs>
                <w:tab w:val="clear" w:pos="765"/>
                <w:tab w:val="decimal" w:pos="640"/>
                <w:tab w:val="decimal" w:pos="829"/>
              </w:tabs>
              <w:spacing w:line="240" w:lineRule="auto"/>
              <w:ind w:right="-86" w:firstLine="14"/>
              <w:rPr>
                <w:rFonts w:cs="Times New Roman"/>
                <w:b/>
                <w:bCs/>
                <w:szCs w:val="22"/>
              </w:rPr>
            </w:pPr>
          </w:p>
        </w:tc>
        <w:tc>
          <w:tcPr>
            <w:tcW w:w="1259" w:type="dxa"/>
            <w:tcBorders>
              <w:bottom w:val="double" w:sz="4" w:space="0" w:color="auto"/>
            </w:tcBorders>
          </w:tcPr>
          <w:p w14:paraId="42FDB427" w14:textId="77CB6D9B" w:rsidR="00522EBD" w:rsidRPr="008D0410" w:rsidRDefault="00F7023D" w:rsidP="00FE7BD0">
            <w:pPr>
              <w:pStyle w:val="acctfourfigures"/>
              <w:tabs>
                <w:tab w:val="clear" w:pos="765"/>
                <w:tab w:val="decimal" w:pos="998"/>
              </w:tabs>
              <w:spacing w:line="240" w:lineRule="auto"/>
              <w:ind w:right="-86" w:firstLine="14"/>
              <w:rPr>
                <w:rFonts w:cs="Times New Roman"/>
                <w:b/>
                <w:bCs/>
                <w:szCs w:val="22"/>
                <w:lang w:val="en-US"/>
              </w:rPr>
            </w:pPr>
            <w:r w:rsidRPr="00FE7BD0">
              <w:rPr>
                <w:rFonts w:cs="Times New Roman"/>
                <w:b/>
                <w:bCs/>
                <w:szCs w:val="28"/>
                <w:lang w:val="en-US"/>
              </w:rPr>
              <w:t>16,430</w:t>
            </w:r>
          </w:p>
        </w:tc>
        <w:tc>
          <w:tcPr>
            <w:tcW w:w="181" w:type="dxa"/>
          </w:tcPr>
          <w:p w14:paraId="19F51902" w14:textId="77777777" w:rsidR="00522EBD" w:rsidRPr="008D0410" w:rsidRDefault="00522EBD" w:rsidP="00522EBD">
            <w:pPr>
              <w:pStyle w:val="acctfourfigures"/>
              <w:tabs>
                <w:tab w:val="clear" w:pos="765"/>
                <w:tab w:val="decimal" w:pos="829"/>
              </w:tabs>
              <w:spacing w:line="240" w:lineRule="auto"/>
              <w:ind w:right="-86" w:firstLine="14"/>
              <w:rPr>
                <w:rFonts w:cs="Times New Roman"/>
                <w:b/>
                <w:bCs/>
                <w:szCs w:val="22"/>
              </w:rPr>
            </w:pPr>
          </w:p>
        </w:tc>
        <w:tc>
          <w:tcPr>
            <w:tcW w:w="1259" w:type="dxa"/>
            <w:tcBorders>
              <w:bottom w:val="double" w:sz="4" w:space="0" w:color="auto"/>
            </w:tcBorders>
          </w:tcPr>
          <w:p w14:paraId="6ACD1739" w14:textId="30019101" w:rsidR="00522EBD" w:rsidRPr="00FE7BD0" w:rsidRDefault="00D064A8" w:rsidP="00FE7BD0">
            <w:pPr>
              <w:pStyle w:val="acctfourfigures"/>
              <w:tabs>
                <w:tab w:val="clear" w:pos="765"/>
                <w:tab w:val="decimal" w:pos="728"/>
              </w:tabs>
              <w:spacing w:line="240" w:lineRule="auto"/>
              <w:ind w:right="-86" w:firstLine="14"/>
              <w:rPr>
                <w:rFonts w:cs="Times New Roman"/>
                <w:b/>
                <w:bCs/>
                <w:szCs w:val="22"/>
              </w:rPr>
            </w:pPr>
            <w:r w:rsidRPr="00FE7BD0">
              <w:rPr>
                <w:rFonts w:cs="Times New Roman"/>
                <w:b/>
                <w:bCs/>
                <w:szCs w:val="22"/>
                <w:lang w:val="en-US"/>
              </w:rPr>
              <w:t>-</w:t>
            </w:r>
          </w:p>
        </w:tc>
        <w:tc>
          <w:tcPr>
            <w:tcW w:w="180" w:type="dxa"/>
          </w:tcPr>
          <w:p w14:paraId="5900DA12" w14:textId="77777777" w:rsidR="00522EBD" w:rsidRPr="008D0410" w:rsidRDefault="00522EBD" w:rsidP="00522EBD">
            <w:pPr>
              <w:pStyle w:val="acctfourfigures"/>
              <w:tabs>
                <w:tab w:val="clear" w:pos="765"/>
                <w:tab w:val="decimal" w:pos="829"/>
              </w:tabs>
              <w:spacing w:line="240" w:lineRule="auto"/>
              <w:ind w:right="-86" w:firstLine="14"/>
              <w:rPr>
                <w:rFonts w:cs="Times New Roman"/>
                <w:b/>
                <w:bCs/>
                <w:szCs w:val="22"/>
              </w:rPr>
            </w:pPr>
          </w:p>
        </w:tc>
        <w:tc>
          <w:tcPr>
            <w:tcW w:w="1260" w:type="dxa"/>
            <w:tcBorders>
              <w:bottom w:val="double" w:sz="4" w:space="0" w:color="auto"/>
            </w:tcBorders>
          </w:tcPr>
          <w:p w14:paraId="10BAC1D4" w14:textId="3AAD78B9" w:rsidR="00522EBD" w:rsidRPr="00FE7BD0" w:rsidRDefault="00D26512" w:rsidP="00FE7BD0">
            <w:pPr>
              <w:pStyle w:val="acctfourfigures"/>
              <w:tabs>
                <w:tab w:val="clear" w:pos="765"/>
                <w:tab w:val="decimal" w:pos="998"/>
              </w:tabs>
              <w:spacing w:line="240" w:lineRule="auto"/>
              <w:ind w:right="-86" w:firstLine="14"/>
              <w:rPr>
                <w:rFonts w:cs="Times New Roman"/>
                <w:b/>
                <w:bCs/>
                <w:szCs w:val="22"/>
              </w:rPr>
            </w:pPr>
            <w:r w:rsidRPr="00FE7BD0">
              <w:rPr>
                <w:rFonts w:cs="Times New Roman"/>
                <w:b/>
                <w:bCs/>
                <w:szCs w:val="28"/>
                <w:lang w:val="en-US"/>
              </w:rPr>
              <w:t>40</w:t>
            </w:r>
          </w:p>
        </w:tc>
      </w:tr>
    </w:tbl>
    <w:p w14:paraId="44780A6E" w14:textId="77777777" w:rsidR="00D064A8" w:rsidRPr="000E34BF" w:rsidRDefault="00D064A8" w:rsidP="008B4007">
      <w:pPr>
        <w:autoSpaceDE w:val="0"/>
        <w:autoSpaceDN w:val="0"/>
        <w:adjustRightInd w:val="0"/>
        <w:jc w:val="thaiDistribute"/>
        <w:rPr>
          <w:rFonts w:cs="Times New Roman"/>
          <w:szCs w:val="22"/>
          <w:lang w:val="en-US" w:bidi="th-TH"/>
        </w:rPr>
      </w:pPr>
    </w:p>
    <w:p w14:paraId="3CB02DB5" w14:textId="0A1A3609" w:rsidR="002F1435" w:rsidRPr="008B4007" w:rsidRDefault="007F7290" w:rsidP="004D0D77">
      <w:pPr>
        <w:pStyle w:val="Heading1"/>
        <w:numPr>
          <w:ilvl w:val="0"/>
          <w:numId w:val="26"/>
        </w:numPr>
        <w:spacing w:before="0" w:after="0" w:line="240" w:lineRule="atLeast"/>
        <w:ind w:left="540" w:hanging="540"/>
        <w:rPr>
          <w:rFonts w:cs="Times New Roman"/>
          <w:szCs w:val="24"/>
        </w:rPr>
      </w:pPr>
      <w:r w:rsidRPr="008B4007">
        <w:rPr>
          <w:szCs w:val="30"/>
          <w:lang w:val="en-US" w:bidi="th-TH"/>
        </w:rPr>
        <w:t>Litigation</w:t>
      </w:r>
    </w:p>
    <w:p w14:paraId="2C92CA3C" w14:textId="77777777" w:rsidR="00EA0B64" w:rsidRPr="009A48D5" w:rsidRDefault="00EA0B64" w:rsidP="00B11CF7">
      <w:pPr>
        <w:pStyle w:val="block"/>
        <w:tabs>
          <w:tab w:val="left" w:pos="990"/>
        </w:tabs>
        <w:spacing w:after="0" w:line="240" w:lineRule="atLeast"/>
        <w:ind w:left="0" w:right="-7"/>
        <w:jc w:val="both"/>
        <w:rPr>
          <w:szCs w:val="22"/>
          <w:lang w:val="en-US"/>
        </w:rPr>
      </w:pPr>
    </w:p>
    <w:p w14:paraId="3BC03DD4" w14:textId="484DEC9F" w:rsidR="00BE77F7" w:rsidRDefault="00931409" w:rsidP="00B11CF7">
      <w:pPr>
        <w:pStyle w:val="BodyText"/>
        <w:spacing w:after="0" w:line="240" w:lineRule="atLeast"/>
        <w:ind w:left="540"/>
        <w:jc w:val="thaiDistribute"/>
        <w:rPr>
          <w:rFonts w:cs="Times New Roman"/>
          <w:spacing w:val="-2"/>
          <w:lang w:val="en-US"/>
        </w:rPr>
      </w:pPr>
      <w:r w:rsidRPr="0088723E">
        <w:rPr>
          <w:rFonts w:cs="Times New Roman"/>
          <w:spacing w:val="-2"/>
          <w:lang w:val="en-US"/>
        </w:rPr>
        <w:t xml:space="preserve">In October 2022, the Company was sued by a former employee for unfair termination of their employment contracts. </w:t>
      </w:r>
      <w:r w:rsidR="00E47710" w:rsidRPr="0088723E">
        <w:rPr>
          <w:rFonts w:cs="Times New Roman"/>
          <w:spacing w:val="-2"/>
          <w:lang w:val="en-US"/>
        </w:rPr>
        <w:t>The Company filed a petition for permission to submit a complaint and pleadings to the court on 2 April 2025. The case is currently under consideration by the Supreme Court.</w:t>
      </w:r>
      <w:r w:rsidR="007F590F" w:rsidRPr="0088723E">
        <w:rPr>
          <w:rFonts w:cs="Times New Roman"/>
          <w:spacing w:val="-2"/>
          <w:lang w:val="en-US"/>
        </w:rPr>
        <w:t xml:space="preserve"> </w:t>
      </w:r>
      <w:r w:rsidR="00BE77F7" w:rsidRPr="0088723E">
        <w:rPr>
          <w:rFonts w:cs="Times New Roman"/>
          <w:spacing w:val="-2"/>
          <w:lang w:val="en-US"/>
        </w:rPr>
        <w:t>The Company has recognised a provision for liabilities arising from the legal case.</w:t>
      </w:r>
    </w:p>
    <w:p w14:paraId="6ECC67E7" w14:textId="77777777" w:rsidR="0088723E" w:rsidRPr="00B11CF7" w:rsidRDefault="0088723E" w:rsidP="00B11CF7">
      <w:pPr>
        <w:pStyle w:val="BodyText"/>
        <w:spacing w:after="0" w:line="240" w:lineRule="atLeast"/>
        <w:ind w:left="540"/>
        <w:jc w:val="thaiDistribute"/>
        <w:rPr>
          <w:rFonts w:cs="Times New Roman"/>
          <w:spacing w:val="-2"/>
          <w:lang w:val="en-US"/>
        </w:rPr>
      </w:pPr>
    </w:p>
    <w:p w14:paraId="446EC8A4" w14:textId="713F10CA" w:rsidR="00D064A8" w:rsidRDefault="00D064A8" w:rsidP="00D064A8">
      <w:pPr>
        <w:pStyle w:val="Heading1"/>
        <w:numPr>
          <w:ilvl w:val="0"/>
          <w:numId w:val="26"/>
        </w:numPr>
        <w:spacing w:before="0" w:after="0" w:line="240" w:lineRule="atLeast"/>
        <w:ind w:left="540" w:hanging="540"/>
        <w:rPr>
          <w:szCs w:val="30"/>
          <w:lang w:val="en-US" w:bidi="th-TH"/>
        </w:rPr>
      </w:pPr>
      <w:r w:rsidRPr="00D064A8">
        <w:rPr>
          <w:szCs w:val="30"/>
          <w:lang w:val="en-US" w:bidi="th-TH"/>
        </w:rPr>
        <w:t>Events after the reporting period</w:t>
      </w:r>
    </w:p>
    <w:p w14:paraId="76ACA166" w14:textId="77777777" w:rsidR="00D064A8" w:rsidRDefault="00D064A8" w:rsidP="00D064A8">
      <w:pPr>
        <w:pStyle w:val="ListParagraph"/>
        <w:tabs>
          <w:tab w:val="left" w:pos="540"/>
        </w:tabs>
        <w:autoSpaceDE w:val="0"/>
        <w:autoSpaceDN w:val="0"/>
        <w:adjustRightInd w:val="0"/>
        <w:spacing w:line="240" w:lineRule="atLeast"/>
        <w:jc w:val="thaiDistribute"/>
        <w:rPr>
          <w:szCs w:val="22"/>
          <w:lang w:val="en-US" w:bidi="th-TH"/>
        </w:rPr>
      </w:pPr>
    </w:p>
    <w:p w14:paraId="5CA13A09" w14:textId="1F3655A5" w:rsidR="00D064A8" w:rsidRPr="00861ED1" w:rsidRDefault="002D6183" w:rsidP="00861ED1">
      <w:pPr>
        <w:pStyle w:val="BodyText"/>
        <w:spacing w:after="0" w:line="240" w:lineRule="atLeast"/>
        <w:ind w:left="540"/>
        <w:jc w:val="thaiDistribute"/>
        <w:rPr>
          <w:rFonts w:cs="Times New Roman"/>
          <w:szCs w:val="22"/>
          <w:lang w:val="en-US" w:bidi="th-TH"/>
        </w:rPr>
      </w:pPr>
      <w:r w:rsidRPr="00861ED1">
        <w:rPr>
          <w:rFonts w:cs="Times New Roman"/>
          <w:szCs w:val="22"/>
          <w:lang w:val="en-US" w:bidi="th-TH"/>
        </w:rPr>
        <w:t xml:space="preserve">At </w:t>
      </w:r>
      <w:r w:rsidR="00D064A8" w:rsidRPr="00861ED1">
        <w:rPr>
          <w:rFonts w:cs="Times New Roman"/>
          <w:szCs w:val="22"/>
          <w:lang w:val="en-US" w:bidi="th-TH"/>
        </w:rPr>
        <w:t xml:space="preserve">the shareholders’ meeting held on 22 April 2026, resolutions were passed to approve the </w:t>
      </w:r>
      <w:r w:rsidR="00D064A8" w:rsidRPr="00861ED1">
        <w:rPr>
          <w:rFonts w:cs="Times New Roman"/>
          <w:spacing w:val="-2"/>
          <w:szCs w:val="22"/>
          <w:lang w:val="en-US"/>
        </w:rPr>
        <w:t>restructuring</w:t>
      </w:r>
      <w:r w:rsidR="00D064A8" w:rsidRPr="00861ED1">
        <w:rPr>
          <w:rFonts w:cs="Times New Roman"/>
          <w:szCs w:val="22"/>
          <w:lang w:val="en-US" w:bidi="th-TH"/>
        </w:rPr>
        <w:t xml:space="preserve"> of the Company’s registered share capital as follows:</w:t>
      </w:r>
    </w:p>
    <w:p w14:paraId="448ECF31" w14:textId="77777777" w:rsidR="00020EB2" w:rsidRPr="00861ED1" w:rsidRDefault="00020EB2" w:rsidP="00B11CF7">
      <w:pPr>
        <w:tabs>
          <w:tab w:val="left" w:pos="540"/>
        </w:tabs>
        <w:autoSpaceDE w:val="0"/>
        <w:autoSpaceDN w:val="0"/>
        <w:adjustRightInd w:val="0"/>
        <w:spacing w:line="240" w:lineRule="atLeast"/>
        <w:jc w:val="thaiDistribute"/>
        <w:rPr>
          <w:rFonts w:cs="Times New Roman"/>
          <w:szCs w:val="22"/>
          <w:lang w:val="en-US" w:bidi="th-TH"/>
        </w:rPr>
      </w:pPr>
    </w:p>
    <w:p w14:paraId="12903C38" w14:textId="25767C53" w:rsidR="00D064A8" w:rsidRPr="00861ED1" w:rsidRDefault="008D0363" w:rsidP="00861ED1">
      <w:pPr>
        <w:pStyle w:val="BodyText"/>
        <w:spacing w:after="0" w:line="240" w:lineRule="atLeast"/>
        <w:ind w:left="540"/>
        <w:jc w:val="thaiDistribute"/>
        <w:rPr>
          <w:rFonts w:cs="Times New Roman"/>
          <w:szCs w:val="22"/>
          <w:lang w:val="en-US" w:bidi="th-TH"/>
        </w:rPr>
      </w:pPr>
      <w:r w:rsidRPr="00861ED1">
        <w:rPr>
          <w:rFonts w:cs="Times New Roman"/>
          <w:szCs w:val="22"/>
          <w:lang w:val="en-US" w:bidi="th-TH"/>
        </w:rPr>
        <w:t>The shareholders’ meeting resolved to approve a reduction of the registered</w:t>
      </w:r>
      <w:r w:rsidRPr="00861ED1">
        <w:rPr>
          <w:rFonts w:cs="Times New Roman"/>
          <w:szCs w:val="22"/>
        </w:rPr>
        <w:t xml:space="preserve"> </w:t>
      </w:r>
      <w:r w:rsidRPr="00861ED1">
        <w:rPr>
          <w:rFonts w:cs="Times New Roman"/>
          <w:szCs w:val="22"/>
          <w:lang w:val="en-US" w:bidi="th-TH"/>
        </w:rPr>
        <w:t xml:space="preserve">capital by </w:t>
      </w:r>
      <w:r w:rsidR="005B5C40">
        <w:rPr>
          <w:rFonts w:cs="Times New Roman"/>
          <w:szCs w:val="22"/>
          <w:lang w:val="en-US" w:bidi="th-TH"/>
        </w:rPr>
        <w:t xml:space="preserve">Baht </w:t>
      </w:r>
      <w:r w:rsidRPr="00861ED1">
        <w:rPr>
          <w:rFonts w:cs="Times New Roman"/>
          <w:szCs w:val="22"/>
          <w:lang w:val="en-US" w:bidi="th-TH"/>
        </w:rPr>
        <w:t xml:space="preserve">113,999,745 </w:t>
      </w:r>
      <w:r w:rsidRPr="00861ED1">
        <w:rPr>
          <w:rFonts w:cs="Times New Roman"/>
          <w:spacing w:val="-2"/>
          <w:szCs w:val="22"/>
          <w:lang w:val="en-US"/>
        </w:rPr>
        <w:t>from</w:t>
      </w:r>
      <w:r w:rsidRPr="00861ED1">
        <w:rPr>
          <w:rFonts w:cs="Times New Roman"/>
          <w:szCs w:val="22"/>
          <w:lang w:val="en-US" w:bidi="th-TH"/>
        </w:rPr>
        <w:t xml:space="preserve"> the existing registered capital of </w:t>
      </w:r>
      <w:r w:rsidR="005B5C40">
        <w:rPr>
          <w:rFonts w:cs="Times New Roman"/>
          <w:szCs w:val="22"/>
          <w:lang w:val="en-US" w:bidi="th-TH"/>
        </w:rPr>
        <w:t xml:space="preserve">Baht </w:t>
      </w:r>
      <w:r w:rsidRPr="00861ED1">
        <w:rPr>
          <w:rFonts w:cs="Times New Roman"/>
          <w:szCs w:val="22"/>
          <w:lang w:val="en-US" w:bidi="th-TH"/>
        </w:rPr>
        <w:t xml:space="preserve">398,999,983 to </w:t>
      </w:r>
      <w:r w:rsidR="005B5C40">
        <w:rPr>
          <w:rFonts w:cs="Times New Roman"/>
          <w:szCs w:val="22"/>
          <w:lang w:val="en-US" w:bidi="th-TH"/>
        </w:rPr>
        <w:t xml:space="preserve">Baht </w:t>
      </w:r>
      <w:r w:rsidRPr="00861ED1">
        <w:rPr>
          <w:rFonts w:cs="Times New Roman"/>
          <w:szCs w:val="22"/>
          <w:lang w:val="en-US" w:bidi="th-TH"/>
        </w:rPr>
        <w:t xml:space="preserve">285,000,238 by canceling 113,999,745 unissued ordinary shares with a par value of </w:t>
      </w:r>
      <w:r w:rsidR="005B5C40">
        <w:rPr>
          <w:rFonts w:cs="Times New Roman"/>
          <w:szCs w:val="22"/>
          <w:lang w:val="en-US" w:bidi="th-TH"/>
        </w:rPr>
        <w:t xml:space="preserve">Baht </w:t>
      </w:r>
      <w:r w:rsidRPr="00861ED1">
        <w:rPr>
          <w:rFonts w:cs="Times New Roman"/>
          <w:szCs w:val="22"/>
          <w:lang w:val="en-US" w:bidi="th-TH"/>
        </w:rPr>
        <w:t>1 per share.</w:t>
      </w:r>
    </w:p>
    <w:p w14:paraId="5697D012" w14:textId="77777777" w:rsidR="00020EB2" w:rsidRPr="00861ED1" w:rsidRDefault="00020EB2" w:rsidP="00B11CF7">
      <w:pPr>
        <w:tabs>
          <w:tab w:val="left" w:pos="540"/>
        </w:tabs>
        <w:autoSpaceDE w:val="0"/>
        <w:autoSpaceDN w:val="0"/>
        <w:adjustRightInd w:val="0"/>
        <w:spacing w:line="240" w:lineRule="atLeast"/>
        <w:jc w:val="thaiDistribute"/>
        <w:rPr>
          <w:rFonts w:cs="Times New Roman"/>
          <w:szCs w:val="22"/>
          <w:lang w:val="en-US" w:bidi="th-TH"/>
        </w:rPr>
      </w:pPr>
    </w:p>
    <w:p w14:paraId="676E9996" w14:textId="206F7FEF" w:rsidR="00D064A8" w:rsidRPr="00861ED1" w:rsidRDefault="0032401C" w:rsidP="00861ED1">
      <w:pPr>
        <w:pStyle w:val="BodyText"/>
        <w:spacing w:after="0" w:line="240" w:lineRule="atLeast"/>
        <w:ind w:left="540"/>
        <w:jc w:val="thaiDistribute"/>
        <w:rPr>
          <w:rFonts w:cs="Times New Roman"/>
          <w:szCs w:val="22"/>
          <w:lang w:val="en-US" w:bidi="th-TH"/>
        </w:rPr>
      </w:pPr>
      <w:r w:rsidRPr="00861ED1">
        <w:rPr>
          <w:rFonts w:cs="Times New Roman"/>
          <w:szCs w:val="22"/>
          <w:lang w:val="en-US" w:bidi="th-TH"/>
        </w:rPr>
        <w:t xml:space="preserve">The </w:t>
      </w:r>
      <w:r w:rsidRPr="00861ED1">
        <w:rPr>
          <w:rFonts w:cs="Times New Roman"/>
          <w:spacing w:val="-2"/>
          <w:szCs w:val="22"/>
          <w:lang w:val="en-US"/>
        </w:rPr>
        <w:t>shareholders’</w:t>
      </w:r>
      <w:r w:rsidRPr="00861ED1">
        <w:rPr>
          <w:rFonts w:cs="Times New Roman"/>
          <w:szCs w:val="22"/>
          <w:lang w:val="en-US" w:bidi="th-TH"/>
        </w:rPr>
        <w:t xml:space="preserve"> meeting resolved to approve an increase of the registered capital by </w:t>
      </w:r>
      <w:r w:rsidR="00736DA6">
        <w:rPr>
          <w:rFonts w:cs="Times New Roman"/>
          <w:szCs w:val="22"/>
          <w:lang w:val="en-US" w:bidi="th-TH"/>
        </w:rPr>
        <w:t xml:space="preserve">Baht </w:t>
      </w:r>
      <w:r w:rsidRPr="00861ED1">
        <w:rPr>
          <w:rFonts w:cs="Times New Roman"/>
          <w:szCs w:val="22"/>
          <w:lang w:val="en-US" w:bidi="th-TH"/>
        </w:rPr>
        <w:t xml:space="preserve">285,000,238 from the existing registered capital of </w:t>
      </w:r>
      <w:r w:rsidR="00736DA6">
        <w:rPr>
          <w:rFonts w:cs="Times New Roman"/>
          <w:szCs w:val="22"/>
          <w:lang w:val="en-US" w:bidi="th-TH"/>
        </w:rPr>
        <w:t xml:space="preserve">Baht </w:t>
      </w:r>
      <w:r w:rsidRPr="00861ED1">
        <w:rPr>
          <w:rFonts w:cs="Times New Roman"/>
          <w:szCs w:val="22"/>
          <w:lang w:val="en-US" w:bidi="th-TH"/>
        </w:rPr>
        <w:t>285,000,238 to</w:t>
      </w:r>
      <w:r w:rsidR="00736DA6">
        <w:rPr>
          <w:rFonts w:cs="Times New Roman"/>
          <w:szCs w:val="22"/>
          <w:lang w:val="en-US" w:bidi="th-TH"/>
        </w:rPr>
        <w:t xml:space="preserve"> Baht</w:t>
      </w:r>
      <w:r w:rsidRPr="00861ED1">
        <w:rPr>
          <w:rFonts w:cs="Times New Roman"/>
          <w:szCs w:val="22"/>
          <w:lang w:val="en-US" w:bidi="th-TH"/>
        </w:rPr>
        <w:t xml:space="preserve"> 570,000,476 by issuing not exceeding 285,000,238 newly issued ordinary shares with a par value of </w:t>
      </w:r>
      <w:r w:rsidR="00736DA6">
        <w:rPr>
          <w:rFonts w:cs="Times New Roman"/>
          <w:szCs w:val="22"/>
          <w:lang w:val="en-US" w:bidi="th-TH"/>
        </w:rPr>
        <w:t xml:space="preserve">Baht </w:t>
      </w:r>
      <w:r w:rsidRPr="00861ED1">
        <w:rPr>
          <w:rFonts w:cs="Times New Roman"/>
          <w:szCs w:val="22"/>
          <w:lang w:val="en-US" w:bidi="th-TH"/>
        </w:rPr>
        <w:t>1 per share</w:t>
      </w:r>
      <w:r w:rsidR="0088723E" w:rsidRPr="00861ED1">
        <w:rPr>
          <w:rFonts w:cs="Times New Roman"/>
          <w:szCs w:val="22"/>
          <w:lang w:val="en-US" w:bidi="th-TH"/>
        </w:rPr>
        <w:t>.</w:t>
      </w:r>
    </w:p>
    <w:p w14:paraId="058F5B2D" w14:textId="77777777" w:rsidR="00A0204B" w:rsidRPr="00861ED1" w:rsidRDefault="00A0204B" w:rsidP="00B11CF7">
      <w:pPr>
        <w:tabs>
          <w:tab w:val="left" w:pos="540"/>
        </w:tabs>
        <w:autoSpaceDE w:val="0"/>
        <w:autoSpaceDN w:val="0"/>
        <w:adjustRightInd w:val="0"/>
        <w:spacing w:line="240" w:lineRule="atLeast"/>
        <w:jc w:val="thaiDistribute"/>
        <w:rPr>
          <w:rFonts w:cs="Times New Roman"/>
          <w:b/>
          <w:bCs/>
          <w:i/>
          <w:iCs/>
          <w:szCs w:val="22"/>
          <w:lang w:val="en-US" w:bidi="th-TH"/>
        </w:rPr>
      </w:pPr>
    </w:p>
    <w:p w14:paraId="251D1A66" w14:textId="16E64F7E" w:rsidR="00A0204B" w:rsidRPr="00861ED1" w:rsidRDefault="00A0204B" w:rsidP="00861ED1">
      <w:pPr>
        <w:pStyle w:val="BodyText"/>
        <w:spacing w:after="0" w:line="240" w:lineRule="atLeast"/>
        <w:ind w:left="540"/>
        <w:jc w:val="thaiDistribute"/>
        <w:rPr>
          <w:rFonts w:cs="Times New Roman"/>
          <w:szCs w:val="22"/>
          <w:lang w:val="en-US" w:bidi="th-TH"/>
        </w:rPr>
      </w:pPr>
      <w:r w:rsidRPr="00861ED1">
        <w:rPr>
          <w:rFonts w:cs="Times New Roman"/>
          <w:szCs w:val="22"/>
          <w:lang w:val="en-US" w:bidi="th-TH"/>
        </w:rPr>
        <w:t xml:space="preserve">The </w:t>
      </w:r>
      <w:r w:rsidRPr="00861ED1">
        <w:rPr>
          <w:rFonts w:cs="Times New Roman"/>
          <w:spacing w:val="-2"/>
          <w:szCs w:val="22"/>
          <w:lang w:val="en-US"/>
        </w:rPr>
        <w:t>shareholders’</w:t>
      </w:r>
      <w:r w:rsidRPr="00861ED1">
        <w:rPr>
          <w:rFonts w:cs="Times New Roman"/>
          <w:szCs w:val="22"/>
          <w:lang w:val="en-US" w:bidi="th-TH"/>
        </w:rPr>
        <w:t xml:space="preserve"> meeting resolved to approve</w:t>
      </w:r>
      <w:r w:rsidRPr="00861ED1">
        <w:rPr>
          <w:rFonts w:cs="Times New Roman"/>
          <w:szCs w:val="22"/>
          <w:cs/>
          <w:lang w:val="en-US" w:bidi="th-TH"/>
        </w:rPr>
        <w:t xml:space="preserve"> </w:t>
      </w:r>
      <w:r w:rsidRPr="00861ED1">
        <w:rPr>
          <w:rFonts w:cs="Times New Roman"/>
          <w:szCs w:val="22"/>
          <w:lang w:val="en-US" w:bidi="th-TH"/>
        </w:rPr>
        <w:t>raising funds by allocating</w:t>
      </w:r>
      <w:r w:rsidR="00431013">
        <w:rPr>
          <w:rFonts w:cstheme="minorBidi" w:hint="cs"/>
          <w:szCs w:val="22"/>
          <w:cs/>
          <w:lang w:val="en-US" w:bidi="th-TH"/>
        </w:rPr>
        <w:t xml:space="preserve"> </w:t>
      </w:r>
      <w:r w:rsidR="00431013">
        <w:rPr>
          <w:rFonts w:cstheme="minorBidi"/>
          <w:szCs w:val="22"/>
          <w:lang w:val="en-US" w:bidi="th-TH"/>
        </w:rPr>
        <w:t>285,000,238</w:t>
      </w:r>
      <w:r w:rsidRPr="00861ED1">
        <w:rPr>
          <w:rFonts w:cs="Times New Roman"/>
          <w:szCs w:val="22"/>
          <w:cs/>
          <w:lang w:val="en-US" w:bidi="th-TH"/>
        </w:rPr>
        <w:t xml:space="preserve"> </w:t>
      </w:r>
      <w:r w:rsidRPr="00861ED1">
        <w:rPr>
          <w:rFonts w:cs="Times New Roman"/>
          <w:szCs w:val="22"/>
          <w:lang w:val="en-US" w:bidi="th-TH"/>
        </w:rPr>
        <w:t xml:space="preserve">newly issued ordinary shares of the Company, with a par value of </w:t>
      </w:r>
      <w:r w:rsidR="00736DA6">
        <w:rPr>
          <w:rFonts w:cs="Times New Roman"/>
          <w:szCs w:val="22"/>
          <w:lang w:val="en-US" w:bidi="th-TH"/>
        </w:rPr>
        <w:t xml:space="preserve">Baht </w:t>
      </w:r>
      <w:r w:rsidRPr="00861ED1">
        <w:rPr>
          <w:rFonts w:cs="Times New Roman"/>
          <w:szCs w:val="22"/>
          <w:cs/>
          <w:lang w:val="en-US" w:bidi="th-TH"/>
        </w:rPr>
        <w:t>1</w:t>
      </w:r>
      <w:r w:rsidRPr="00861ED1">
        <w:rPr>
          <w:rFonts w:cs="Times New Roman"/>
          <w:szCs w:val="22"/>
          <w:lang w:val="en-US" w:bidi="th-TH"/>
        </w:rPr>
        <w:t xml:space="preserve"> per share, whether in a single offering or in several tranches, to be offered to the existing shareholders in proportion to their shareholding (Rights Offering), at the allocation ratio of </w:t>
      </w:r>
      <w:r w:rsidRPr="00861ED1">
        <w:rPr>
          <w:rFonts w:cs="Times New Roman"/>
          <w:szCs w:val="22"/>
          <w:cs/>
          <w:lang w:val="en-US" w:bidi="th-TH"/>
        </w:rPr>
        <w:t xml:space="preserve">1 </w:t>
      </w:r>
      <w:r w:rsidRPr="00861ED1">
        <w:rPr>
          <w:rFonts w:cs="Times New Roman"/>
          <w:szCs w:val="22"/>
          <w:lang w:val="en-US" w:bidi="th-TH"/>
        </w:rPr>
        <w:t xml:space="preserve">existing ordinary share to </w:t>
      </w:r>
      <w:r w:rsidRPr="00861ED1">
        <w:rPr>
          <w:rFonts w:cs="Times New Roman"/>
          <w:szCs w:val="22"/>
          <w:cs/>
          <w:lang w:val="en-US" w:bidi="th-TH"/>
        </w:rPr>
        <w:t xml:space="preserve">1 </w:t>
      </w:r>
      <w:r w:rsidRPr="00861ED1">
        <w:rPr>
          <w:rFonts w:cs="Times New Roman"/>
          <w:szCs w:val="22"/>
          <w:lang w:val="en-US" w:bidi="th-TH"/>
        </w:rPr>
        <w:t xml:space="preserve">newly issued ordinary shares. </w:t>
      </w:r>
      <w:r w:rsidR="004C44E0">
        <w:rPr>
          <w:rFonts w:cs="Times New Roman"/>
          <w:szCs w:val="22"/>
          <w:lang w:val="en-US" w:bidi="th-TH"/>
        </w:rPr>
        <w:br/>
      </w:r>
      <w:r w:rsidRPr="00861ED1">
        <w:rPr>
          <w:rFonts w:cs="Times New Roman"/>
          <w:szCs w:val="22"/>
          <w:lang w:val="en-US" w:bidi="th-TH"/>
        </w:rPr>
        <w:t xml:space="preserve">The offering price shall be </w:t>
      </w:r>
      <w:r w:rsidR="00736DA6">
        <w:rPr>
          <w:rFonts w:cs="Times New Roman"/>
          <w:szCs w:val="22"/>
          <w:lang w:val="en-US" w:bidi="th-TH"/>
        </w:rPr>
        <w:t xml:space="preserve">Baht </w:t>
      </w:r>
      <w:r w:rsidRPr="00861ED1">
        <w:rPr>
          <w:rFonts w:cs="Times New Roman"/>
          <w:szCs w:val="22"/>
          <w:cs/>
          <w:lang w:val="en-US" w:bidi="th-TH"/>
        </w:rPr>
        <w:t>1</w:t>
      </w:r>
      <w:r w:rsidRPr="00861ED1">
        <w:rPr>
          <w:rFonts w:cs="Times New Roman"/>
          <w:szCs w:val="22"/>
          <w:lang w:val="en-US" w:bidi="th-TH"/>
        </w:rPr>
        <w:t xml:space="preserve"> per share.</w:t>
      </w:r>
    </w:p>
    <w:p w14:paraId="0ABF9107" w14:textId="77777777" w:rsidR="00A0204B" w:rsidRDefault="00A0204B" w:rsidP="00D064A8">
      <w:pPr>
        <w:pStyle w:val="ListParagraph"/>
        <w:tabs>
          <w:tab w:val="left" w:pos="540"/>
        </w:tabs>
        <w:autoSpaceDE w:val="0"/>
        <w:autoSpaceDN w:val="0"/>
        <w:adjustRightInd w:val="0"/>
        <w:spacing w:line="240" w:lineRule="atLeast"/>
        <w:jc w:val="thaiDistribute"/>
        <w:rPr>
          <w:rFonts w:cstheme="minorBidi"/>
          <w:b/>
          <w:bCs/>
          <w:i/>
          <w:iCs/>
          <w:szCs w:val="22"/>
          <w:lang w:val="en-US" w:bidi="th-TH"/>
        </w:rPr>
      </w:pPr>
    </w:p>
    <w:p w14:paraId="25513FF4" w14:textId="77777777" w:rsidR="00A0204B" w:rsidRPr="00A0204B" w:rsidRDefault="00A0204B" w:rsidP="00D064A8">
      <w:pPr>
        <w:pStyle w:val="ListParagraph"/>
        <w:tabs>
          <w:tab w:val="left" w:pos="540"/>
        </w:tabs>
        <w:autoSpaceDE w:val="0"/>
        <w:autoSpaceDN w:val="0"/>
        <w:adjustRightInd w:val="0"/>
        <w:spacing w:line="240" w:lineRule="atLeast"/>
        <w:jc w:val="thaiDistribute"/>
        <w:rPr>
          <w:rFonts w:cstheme="minorBidi"/>
          <w:szCs w:val="22"/>
          <w:lang w:val="en-US" w:bidi="th-TH"/>
        </w:rPr>
      </w:pPr>
    </w:p>
    <w:p w14:paraId="04873629" w14:textId="77777777" w:rsidR="00020EB2" w:rsidRPr="00D064A8" w:rsidRDefault="00020EB2" w:rsidP="00D064A8">
      <w:pPr>
        <w:pStyle w:val="ListParagraph"/>
        <w:tabs>
          <w:tab w:val="left" w:pos="540"/>
        </w:tabs>
        <w:autoSpaceDE w:val="0"/>
        <w:autoSpaceDN w:val="0"/>
        <w:adjustRightInd w:val="0"/>
        <w:spacing w:line="240" w:lineRule="atLeast"/>
        <w:jc w:val="thaiDistribute"/>
        <w:rPr>
          <w:szCs w:val="22"/>
          <w:lang w:val="en-US" w:bidi="th-TH"/>
        </w:rPr>
      </w:pPr>
    </w:p>
    <w:p w14:paraId="3D37B7BB" w14:textId="52F94322" w:rsidR="002F1435" w:rsidRPr="00D064A8" w:rsidRDefault="002F1435" w:rsidP="00EA0B64">
      <w:pPr>
        <w:pStyle w:val="block"/>
        <w:tabs>
          <w:tab w:val="left" w:pos="900"/>
        </w:tabs>
        <w:spacing w:after="0" w:line="240" w:lineRule="atLeast"/>
        <w:ind w:left="0" w:right="-7"/>
        <w:jc w:val="both"/>
        <w:rPr>
          <w:rFonts w:cstheme="minorBidi"/>
          <w:szCs w:val="28"/>
          <w:cs/>
          <w:lang w:bidi="th-TH"/>
        </w:rPr>
      </w:pPr>
    </w:p>
    <w:sectPr w:rsidR="002F1435" w:rsidRPr="00D064A8" w:rsidSect="00424056">
      <w:headerReference w:type="even" r:id="rId13"/>
      <w:headerReference w:type="default" r:id="rId14"/>
      <w:footerReference w:type="default" r:id="rId15"/>
      <w:pgSz w:w="11909" w:h="16834" w:code="9"/>
      <w:pgMar w:top="691" w:right="1152" w:bottom="576" w:left="1152" w:header="720" w:footer="57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695BD" w14:textId="77777777" w:rsidR="00200C10" w:rsidRDefault="00200C10">
      <w:r>
        <w:separator/>
      </w:r>
    </w:p>
  </w:endnote>
  <w:endnote w:type="continuationSeparator" w:id="0">
    <w:p w14:paraId="2454830F" w14:textId="77777777" w:rsidR="00200C10" w:rsidRDefault="00200C10">
      <w:r>
        <w:continuationSeparator/>
      </w:r>
    </w:p>
  </w:endnote>
  <w:endnote w:type="continuationNotice" w:id="1">
    <w:p w14:paraId="532B51C6" w14:textId="77777777" w:rsidR="00200C10" w:rsidRDefault="00200C1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badi">
    <w:charset w:val="00"/>
    <w:family w:val="swiss"/>
    <w:pitch w:val="variable"/>
    <w:sig w:usb0="80000003" w:usb1="00000000" w:usb2="00000000" w:usb3="00000000" w:csb0="00000093"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73657554"/>
      <w:docPartObj>
        <w:docPartGallery w:val="Page Numbers (Bottom of Page)"/>
        <w:docPartUnique/>
      </w:docPartObj>
    </w:sdtPr>
    <w:sdtEndPr>
      <w:rPr>
        <w:noProof/>
        <w:sz w:val="22"/>
        <w:szCs w:val="22"/>
      </w:rPr>
    </w:sdtEndPr>
    <w:sdtContent>
      <w:p w14:paraId="3AEFDA0F" w14:textId="4202D3D8" w:rsidR="007716AF" w:rsidRPr="00E73FDC" w:rsidRDefault="00E73FDC" w:rsidP="00E73FDC">
        <w:pPr>
          <w:pStyle w:val="Footer"/>
          <w:jc w:val="center"/>
          <w:rPr>
            <w:sz w:val="22"/>
            <w:szCs w:val="22"/>
          </w:rPr>
        </w:pPr>
        <w:r w:rsidRPr="00E73FDC">
          <w:rPr>
            <w:sz w:val="22"/>
            <w:szCs w:val="22"/>
          </w:rPr>
          <w:fldChar w:fldCharType="begin"/>
        </w:r>
        <w:r w:rsidRPr="00E73FDC">
          <w:rPr>
            <w:sz w:val="22"/>
            <w:szCs w:val="22"/>
          </w:rPr>
          <w:instrText xml:space="preserve"> PAGE   \* MERGEFORMAT </w:instrText>
        </w:r>
        <w:r w:rsidRPr="00E73FDC">
          <w:rPr>
            <w:sz w:val="22"/>
            <w:szCs w:val="22"/>
          </w:rPr>
          <w:fldChar w:fldCharType="separate"/>
        </w:r>
        <w:r w:rsidRPr="00E73FDC">
          <w:rPr>
            <w:noProof/>
            <w:sz w:val="22"/>
            <w:szCs w:val="22"/>
          </w:rPr>
          <w:t>2</w:t>
        </w:r>
        <w:r w:rsidRPr="00E73FDC">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DCF2F" w14:textId="34AF12FF" w:rsidR="006B231B" w:rsidRDefault="006B231B" w:rsidP="008C4AE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9648E">
      <w:rPr>
        <w:rStyle w:val="PageNumber"/>
        <w:noProof/>
      </w:rPr>
      <w:t>26</w:t>
    </w:r>
    <w:r>
      <w:rPr>
        <w:rStyle w:val="PageNumber"/>
      </w:rPr>
      <w:fldChar w:fldCharType="end"/>
    </w:r>
  </w:p>
  <w:p w14:paraId="05722C2F" w14:textId="77777777" w:rsidR="006B231B" w:rsidRPr="00596CC3" w:rsidRDefault="006B231B" w:rsidP="00FB799E">
    <w:pPr>
      <w:pStyle w:val="Footer"/>
      <w:rPr>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BD358E" w14:textId="77777777" w:rsidR="00200C10" w:rsidRDefault="00200C10">
      <w:r>
        <w:separator/>
      </w:r>
    </w:p>
  </w:footnote>
  <w:footnote w:type="continuationSeparator" w:id="0">
    <w:p w14:paraId="150C115F" w14:textId="77777777" w:rsidR="00200C10" w:rsidRDefault="00200C10">
      <w:r>
        <w:continuationSeparator/>
      </w:r>
    </w:p>
  </w:footnote>
  <w:footnote w:type="continuationNotice" w:id="1">
    <w:p w14:paraId="10AA1107" w14:textId="77777777" w:rsidR="00200C10" w:rsidRDefault="00200C1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3734E" w14:textId="75B937AF" w:rsidR="006B231B" w:rsidRPr="000C350E" w:rsidRDefault="006B231B" w:rsidP="004C0101">
    <w:pPr>
      <w:keepNext/>
      <w:numPr>
        <w:ilvl w:val="1"/>
        <w:numId w:val="0"/>
      </w:numPr>
      <w:tabs>
        <w:tab w:val="left" w:pos="630"/>
        <w:tab w:val="left" w:pos="1080"/>
        <w:tab w:val="left" w:pos="7810"/>
      </w:tabs>
      <w:spacing w:line="240" w:lineRule="atLeast"/>
      <w:outlineLvl w:val="1"/>
      <w:rPr>
        <w:rFonts w:cs="Times New Roman"/>
        <w:b/>
        <w:bCs/>
        <w:sz w:val="24"/>
        <w:szCs w:val="24"/>
      </w:rPr>
    </w:pPr>
    <w:r w:rsidRPr="000C350E">
      <w:rPr>
        <w:rFonts w:cs="Times New Roman"/>
        <w:b/>
        <w:bCs/>
        <w:sz w:val="24"/>
        <w:szCs w:val="24"/>
      </w:rPr>
      <w:t xml:space="preserve">Ubis </w:t>
    </w:r>
    <w:r w:rsidR="003B289B" w:rsidRPr="000C350E">
      <w:rPr>
        <w:rFonts w:cs="Times New Roman"/>
        <w:b/>
        <w:bCs/>
        <w:sz w:val="24"/>
        <w:szCs w:val="24"/>
        <w:lang w:bidi="th-TH"/>
      </w:rPr>
      <w:t>(</w:t>
    </w:r>
    <w:r w:rsidRPr="000C350E">
      <w:rPr>
        <w:rFonts w:cs="Times New Roman"/>
        <w:b/>
        <w:bCs/>
        <w:sz w:val="24"/>
        <w:szCs w:val="24"/>
      </w:rPr>
      <w:t>Asia</w:t>
    </w:r>
    <w:r w:rsidR="003B289B" w:rsidRPr="000C350E">
      <w:rPr>
        <w:rFonts w:cs="Times New Roman"/>
        <w:b/>
        <w:bCs/>
        <w:sz w:val="24"/>
        <w:szCs w:val="24"/>
      </w:rPr>
      <w:t>)</w:t>
    </w:r>
    <w:r w:rsidRPr="000C350E">
      <w:rPr>
        <w:rFonts w:cs="Times New Roman"/>
        <w:b/>
        <w:bCs/>
        <w:sz w:val="24"/>
        <w:szCs w:val="24"/>
        <w:cs/>
        <w:lang w:bidi="th-TH"/>
      </w:rPr>
      <w:t xml:space="preserve"> </w:t>
    </w:r>
    <w:r w:rsidRPr="000C350E">
      <w:rPr>
        <w:rFonts w:cs="Times New Roman"/>
        <w:b/>
        <w:bCs/>
        <w:sz w:val="24"/>
        <w:szCs w:val="24"/>
      </w:rPr>
      <w:t>Public Company Limited and its Subsidiaries</w:t>
    </w:r>
  </w:p>
  <w:p w14:paraId="49DB65A1" w14:textId="77777777" w:rsidR="006B231B" w:rsidRPr="000C350E" w:rsidRDefault="006B231B" w:rsidP="004C0101">
    <w:pPr>
      <w:keepNext/>
      <w:numPr>
        <w:ilvl w:val="1"/>
        <w:numId w:val="0"/>
      </w:numPr>
      <w:tabs>
        <w:tab w:val="left" w:pos="630"/>
      </w:tabs>
      <w:spacing w:line="240" w:lineRule="atLeast"/>
      <w:ind w:left="540" w:hanging="540"/>
      <w:outlineLvl w:val="1"/>
      <w:rPr>
        <w:rFonts w:cs="Times New Roman"/>
        <w:b/>
        <w:bCs/>
        <w:sz w:val="24"/>
        <w:szCs w:val="24"/>
      </w:rPr>
    </w:pPr>
    <w:r w:rsidRPr="000C350E">
      <w:rPr>
        <w:rFonts w:cs="Times New Roman"/>
        <w:b/>
        <w:bCs/>
        <w:sz w:val="24"/>
        <w:szCs w:val="24"/>
      </w:rPr>
      <w:t>Notes to the condensed interim financial statements</w:t>
    </w:r>
  </w:p>
  <w:p w14:paraId="40044BBD" w14:textId="4E747C17" w:rsidR="006B231B" w:rsidRDefault="009C19E1" w:rsidP="00635265">
    <w:pPr>
      <w:spacing w:line="240" w:lineRule="atLeast"/>
      <w:rPr>
        <w:b/>
        <w:bCs/>
        <w:sz w:val="24"/>
        <w:szCs w:val="24"/>
      </w:rPr>
    </w:pPr>
    <w:r w:rsidRPr="009C19E1">
      <w:rPr>
        <w:b/>
        <w:bCs/>
        <w:sz w:val="24"/>
        <w:szCs w:val="24"/>
      </w:rPr>
      <w:t xml:space="preserve">For the three-month </w:t>
    </w:r>
    <w:r w:rsidR="00852C18" w:rsidRPr="000C350E">
      <w:rPr>
        <w:rFonts w:cs="Times New Roman"/>
        <w:b/>
        <w:bCs/>
        <w:sz w:val="24"/>
        <w:szCs w:val="24"/>
      </w:rPr>
      <w:t xml:space="preserve">period ended </w:t>
    </w:r>
    <w:r w:rsidR="00852C18" w:rsidRPr="000C350E">
      <w:rPr>
        <w:rFonts w:cs="Times New Roman"/>
        <w:b/>
        <w:bCs/>
        <w:sz w:val="24"/>
        <w:szCs w:val="24"/>
        <w:lang w:bidi="th-TH"/>
      </w:rPr>
      <w:t>3</w:t>
    </w:r>
    <w:r w:rsidR="00E738C4">
      <w:rPr>
        <w:rFonts w:cs="Times New Roman"/>
        <w:b/>
        <w:bCs/>
        <w:sz w:val="24"/>
        <w:szCs w:val="24"/>
        <w:lang w:bidi="th-TH"/>
      </w:rPr>
      <w:t>1</w:t>
    </w:r>
    <w:r w:rsidR="00852C18" w:rsidRPr="000C350E">
      <w:rPr>
        <w:rFonts w:cs="Times New Roman"/>
        <w:b/>
        <w:bCs/>
        <w:sz w:val="24"/>
        <w:szCs w:val="24"/>
        <w:lang w:val="en-US" w:bidi="th-TH"/>
      </w:rPr>
      <w:t xml:space="preserve"> </w:t>
    </w:r>
    <w:r w:rsidR="00E738C4">
      <w:rPr>
        <w:rFonts w:cs="Times New Roman"/>
        <w:b/>
        <w:bCs/>
        <w:sz w:val="24"/>
        <w:szCs w:val="24"/>
        <w:lang w:val="en-US" w:bidi="th-TH"/>
      </w:rPr>
      <w:t>March</w:t>
    </w:r>
    <w:r w:rsidR="00852C18" w:rsidRPr="000C350E">
      <w:rPr>
        <w:rFonts w:cs="Times New Roman"/>
        <w:b/>
        <w:bCs/>
        <w:sz w:val="24"/>
        <w:szCs w:val="24"/>
        <w:cs/>
        <w:lang w:val="en-US" w:bidi="th-TH"/>
      </w:rPr>
      <w:t xml:space="preserve"> </w:t>
    </w:r>
    <w:r w:rsidRPr="009C19E1">
      <w:rPr>
        <w:b/>
        <w:bCs/>
        <w:sz w:val="24"/>
        <w:szCs w:val="24"/>
      </w:rPr>
      <w:t>202</w:t>
    </w:r>
    <w:r w:rsidR="00E738C4">
      <w:rPr>
        <w:b/>
        <w:bCs/>
        <w:sz w:val="24"/>
        <w:szCs w:val="24"/>
      </w:rPr>
      <w:t>6</w:t>
    </w:r>
    <w:r w:rsidRPr="009C19E1">
      <w:rPr>
        <w:b/>
        <w:bCs/>
        <w:sz w:val="24"/>
        <w:szCs w:val="24"/>
      </w:rPr>
      <w:t xml:space="preserve"> (Unaudited)</w:t>
    </w:r>
  </w:p>
  <w:p w14:paraId="7E36ADA9" w14:textId="77777777" w:rsidR="009C19E1" w:rsidRDefault="009C19E1" w:rsidP="00635265">
    <w:pPr>
      <w:spacing w:line="240" w:lineRule="atLeast"/>
      <w:rPr>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90F09" w14:textId="77777777" w:rsidR="006B231B" w:rsidRDefault="006B231B" w:rsidP="000C3C04">
    <w:pPr>
      <w:pStyle w:val="acctmainheading"/>
      <w:tabs>
        <w:tab w:val="left" w:pos="7810"/>
      </w:tabs>
      <w:spacing w:after="0" w:line="240" w:lineRule="atLeast"/>
    </w:pPr>
    <w:r>
      <w:t xml:space="preserve">Ubis </w:t>
    </w:r>
    <w:r>
      <w:rPr>
        <w:bCs/>
        <w:szCs w:val="28"/>
        <w:cs/>
        <w:lang w:bidi="th-TH"/>
      </w:rPr>
      <w:t>(</w:t>
    </w:r>
    <w:r>
      <w:t>Asia</w:t>
    </w:r>
    <w:r>
      <w:rPr>
        <w:bCs/>
        <w:szCs w:val="28"/>
        <w:cs/>
        <w:lang w:bidi="th-TH"/>
      </w:rPr>
      <w:t xml:space="preserve">) </w:t>
    </w:r>
    <w:r>
      <w:t>Public Company Limited and its Subsidiaries</w:t>
    </w:r>
  </w:p>
  <w:p w14:paraId="2032BA1E" w14:textId="77777777" w:rsidR="006B231B" w:rsidRDefault="006B231B" w:rsidP="000C3C04">
    <w:pPr>
      <w:pStyle w:val="acctmainheading"/>
      <w:spacing w:after="0" w:line="240" w:lineRule="atLeast"/>
      <w:rPr>
        <w:sz w:val="24"/>
        <w:szCs w:val="24"/>
      </w:rPr>
    </w:pPr>
    <w:r>
      <w:rPr>
        <w:sz w:val="24"/>
        <w:szCs w:val="24"/>
      </w:rPr>
      <w:t xml:space="preserve">Notes to the </w:t>
    </w:r>
    <w:r>
      <w:rPr>
        <w:sz w:val="24"/>
        <w:szCs w:val="24"/>
        <w:lang w:val="en-US" w:bidi="th-TH"/>
      </w:rPr>
      <w:t xml:space="preserve">condensed </w:t>
    </w:r>
    <w:r>
      <w:rPr>
        <w:sz w:val="24"/>
        <w:szCs w:val="24"/>
      </w:rPr>
      <w:t>interim financial statements</w:t>
    </w:r>
  </w:p>
  <w:p w14:paraId="551ACF76" w14:textId="77777777" w:rsidR="006B231B" w:rsidRDefault="006B231B" w:rsidP="00D354CD">
    <w:pPr>
      <w:tabs>
        <w:tab w:val="left" w:pos="5220"/>
      </w:tabs>
      <w:spacing w:line="240" w:lineRule="atLeast"/>
      <w:rPr>
        <w:b/>
        <w:bCs/>
        <w:sz w:val="24"/>
        <w:szCs w:val="24"/>
      </w:rPr>
    </w:pPr>
    <w:r>
      <w:rPr>
        <w:b/>
        <w:bCs/>
        <w:sz w:val="24"/>
        <w:szCs w:val="24"/>
      </w:rPr>
      <w:t>For the three</w:t>
    </w:r>
    <w:r>
      <w:rPr>
        <w:b/>
        <w:bCs/>
        <w:sz w:val="24"/>
        <w:szCs w:val="24"/>
        <w:cs/>
        <w:lang w:bidi="th-TH"/>
      </w:rPr>
      <w:t>-</w:t>
    </w:r>
    <w:r>
      <w:rPr>
        <w:b/>
        <w:bCs/>
        <w:sz w:val="24"/>
        <w:szCs w:val="24"/>
      </w:rPr>
      <w:t>month and nine</w:t>
    </w:r>
    <w:r>
      <w:rPr>
        <w:b/>
        <w:bCs/>
        <w:sz w:val="24"/>
        <w:szCs w:val="24"/>
        <w:cs/>
        <w:lang w:bidi="th-TH"/>
      </w:rPr>
      <w:t>-</w:t>
    </w:r>
    <w:r>
      <w:rPr>
        <w:b/>
        <w:bCs/>
        <w:sz w:val="24"/>
        <w:szCs w:val="24"/>
      </w:rPr>
      <w:t xml:space="preserve">month periods ended 30 September </w:t>
    </w:r>
    <w:r w:rsidRPr="00463CC6">
      <w:rPr>
        <w:b/>
        <w:bCs/>
        <w:sz w:val="24"/>
        <w:szCs w:val="24"/>
      </w:rPr>
      <w:t>201</w:t>
    </w:r>
    <w:r>
      <w:rPr>
        <w:b/>
        <w:bCs/>
        <w:sz w:val="24"/>
        <w:szCs w:val="24"/>
      </w:rPr>
      <w:t xml:space="preserve">9 </w:t>
    </w:r>
    <w:r w:rsidRPr="00463CC6">
      <w:rPr>
        <w:b/>
        <w:bCs/>
        <w:sz w:val="24"/>
        <w:szCs w:val="24"/>
        <w:cs/>
        <w:lang w:bidi="th-TH"/>
      </w:rPr>
      <w:t>(</w:t>
    </w:r>
    <w:r w:rsidRPr="00463CC6">
      <w:rPr>
        <w:b/>
        <w:bCs/>
        <w:sz w:val="24"/>
        <w:szCs w:val="24"/>
      </w:rPr>
      <w:t>Unaudited</w:t>
    </w:r>
    <w:r w:rsidRPr="00463CC6">
      <w:rPr>
        <w:b/>
        <w:bCs/>
        <w:sz w:val="24"/>
        <w:szCs w:val="24"/>
        <w:cs/>
        <w:lang w:bidi="th-TH"/>
      </w:rPr>
      <w:t>)</w:t>
    </w:r>
  </w:p>
  <w:p w14:paraId="0095D569" w14:textId="77777777" w:rsidR="006B231B" w:rsidRDefault="006B231B" w:rsidP="000C3C04">
    <w:pPr>
      <w:spacing w:line="240" w:lineRule="atLeast"/>
      <w:rPr>
        <w:b/>
        <w:bCs/>
        <w:sz w:val="24"/>
        <w:szCs w:val="24"/>
      </w:rPr>
    </w:pPr>
  </w:p>
  <w:p w14:paraId="0F28D412" w14:textId="77777777" w:rsidR="006B231B" w:rsidRPr="00463CC6" w:rsidRDefault="006B231B" w:rsidP="000C3C04">
    <w:pPr>
      <w:spacing w:line="240" w:lineRule="atLeas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B13B1" w14:textId="03C03B21" w:rsidR="006B231B" w:rsidRPr="00481DDB" w:rsidRDefault="006B231B" w:rsidP="00481DDB">
    <w:pPr>
      <w:keepNext/>
      <w:numPr>
        <w:ilvl w:val="1"/>
        <w:numId w:val="0"/>
      </w:numPr>
      <w:tabs>
        <w:tab w:val="num" w:pos="600"/>
        <w:tab w:val="left" w:pos="7810"/>
      </w:tabs>
      <w:spacing w:line="240" w:lineRule="atLeast"/>
      <w:ind w:left="567" w:hanging="567"/>
      <w:outlineLvl w:val="1"/>
      <w:rPr>
        <w:b/>
        <w:bCs/>
        <w:sz w:val="28"/>
        <w:szCs w:val="28"/>
      </w:rPr>
    </w:pPr>
    <w:r w:rsidRPr="00481DDB">
      <w:rPr>
        <w:b/>
        <w:bCs/>
        <w:sz w:val="28"/>
        <w:szCs w:val="28"/>
      </w:rPr>
      <w:t>Ubis</w:t>
    </w:r>
    <w:r w:rsidRPr="00481DDB">
      <w:rPr>
        <w:b/>
        <w:bCs/>
        <w:sz w:val="28"/>
        <w:szCs w:val="28"/>
        <w:cs/>
        <w:lang w:bidi="th-TH"/>
      </w:rPr>
      <w:t xml:space="preserve"> </w:t>
    </w:r>
    <w:r w:rsidR="00DE12B7">
      <w:rPr>
        <w:b/>
        <w:bCs/>
        <w:sz w:val="28"/>
        <w:szCs w:val="28"/>
        <w:lang w:bidi="th-TH"/>
      </w:rPr>
      <w:t>(</w:t>
    </w:r>
    <w:r w:rsidRPr="00481DDB">
      <w:rPr>
        <w:b/>
        <w:bCs/>
        <w:sz w:val="28"/>
        <w:szCs w:val="28"/>
      </w:rPr>
      <w:t>Asia</w:t>
    </w:r>
    <w:r w:rsidR="00DE12B7">
      <w:rPr>
        <w:b/>
        <w:bCs/>
        <w:sz w:val="28"/>
        <w:szCs w:val="28"/>
        <w:lang w:bidi="th-TH"/>
      </w:rPr>
      <w:t>)</w:t>
    </w:r>
    <w:r w:rsidRPr="00481DDB">
      <w:rPr>
        <w:b/>
        <w:bCs/>
        <w:sz w:val="28"/>
        <w:szCs w:val="28"/>
        <w:cs/>
        <w:lang w:bidi="th-TH"/>
      </w:rPr>
      <w:t xml:space="preserve"> </w:t>
    </w:r>
    <w:r w:rsidRPr="00481DDB">
      <w:rPr>
        <w:b/>
        <w:bCs/>
        <w:sz w:val="28"/>
        <w:szCs w:val="28"/>
      </w:rPr>
      <w:t>Public Company Limited and its Subsidiaries</w:t>
    </w:r>
  </w:p>
  <w:p w14:paraId="2A5F6590" w14:textId="77777777" w:rsidR="006B231B" w:rsidRPr="00481DDB" w:rsidRDefault="006B231B" w:rsidP="00481DDB">
    <w:pPr>
      <w:keepNext/>
      <w:numPr>
        <w:ilvl w:val="1"/>
        <w:numId w:val="0"/>
      </w:numPr>
      <w:tabs>
        <w:tab w:val="num" w:pos="600"/>
      </w:tabs>
      <w:spacing w:line="240" w:lineRule="atLeast"/>
      <w:ind w:left="567" w:hanging="567"/>
      <w:outlineLvl w:val="1"/>
      <w:rPr>
        <w:b/>
        <w:bCs/>
        <w:sz w:val="24"/>
        <w:szCs w:val="24"/>
      </w:rPr>
    </w:pPr>
    <w:r w:rsidRPr="00481DDB">
      <w:rPr>
        <w:b/>
        <w:bCs/>
        <w:sz w:val="24"/>
        <w:szCs w:val="24"/>
      </w:rPr>
      <w:t>Notes to the condensed interim financial statements</w:t>
    </w:r>
  </w:p>
  <w:p w14:paraId="32F190C8" w14:textId="54EDA041" w:rsidR="009C19E1" w:rsidRDefault="009C19E1" w:rsidP="009C19E1">
    <w:pPr>
      <w:spacing w:line="240" w:lineRule="atLeast"/>
      <w:rPr>
        <w:b/>
        <w:bCs/>
        <w:sz w:val="24"/>
        <w:szCs w:val="24"/>
      </w:rPr>
    </w:pPr>
    <w:r w:rsidRPr="009C19E1">
      <w:rPr>
        <w:b/>
        <w:bCs/>
        <w:sz w:val="24"/>
        <w:szCs w:val="24"/>
      </w:rPr>
      <w:t xml:space="preserve">For the three-month </w:t>
    </w:r>
    <w:r w:rsidR="00237D23" w:rsidRPr="003B5407">
      <w:rPr>
        <w:b/>
        <w:bCs/>
        <w:sz w:val="24"/>
        <w:szCs w:val="24"/>
      </w:rPr>
      <w:t>period ended 3</w:t>
    </w:r>
    <w:r w:rsidR="00E738C4">
      <w:rPr>
        <w:b/>
        <w:bCs/>
        <w:sz w:val="24"/>
        <w:szCs w:val="24"/>
      </w:rPr>
      <w:t>1</w:t>
    </w:r>
    <w:r w:rsidR="00237D23" w:rsidRPr="003B5407">
      <w:rPr>
        <w:b/>
        <w:bCs/>
        <w:sz w:val="24"/>
        <w:szCs w:val="24"/>
      </w:rPr>
      <w:t xml:space="preserve"> </w:t>
    </w:r>
    <w:r w:rsidR="00E738C4">
      <w:rPr>
        <w:b/>
        <w:bCs/>
        <w:sz w:val="24"/>
        <w:szCs w:val="24"/>
      </w:rPr>
      <w:t>March</w:t>
    </w:r>
    <w:r w:rsidR="00237D23" w:rsidRPr="003B5407">
      <w:rPr>
        <w:b/>
        <w:bCs/>
        <w:sz w:val="24"/>
        <w:szCs w:val="24"/>
      </w:rPr>
      <w:t xml:space="preserve"> </w:t>
    </w:r>
    <w:r w:rsidRPr="009C19E1">
      <w:rPr>
        <w:b/>
        <w:bCs/>
        <w:sz w:val="24"/>
        <w:szCs w:val="24"/>
      </w:rPr>
      <w:t>202</w:t>
    </w:r>
    <w:r w:rsidR="00E738C4">
      <w:rPr>
        <w:b/>
        <w:bCs/>
        <w:sz w:val="24"/>
        <w:szCs w:val="24"/>
      </w:rPr>
      <w:t>6</w:t>
    </w:r>
    <w:r w:rsidRPr="009C19E1">
      <w:rPr>
        <w:b/>
        <w:bCs/>
        <w:sz w:val="24"/>
        <w:szCs w:val="24"/>
      </w:rPr>
      <w:t xml:space="preserve"> (Unaudited)</w:t>
    </w:r>
  </w:p>
  <w:p w14:paraId="2750F1A1" w14:textId="77777777" w:rsidR="006B231B" w:rsidRDefault="006B231B" w:rsidP="00635265">
    <w:pP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03BA369E"/>
    <w:multiLevelType w:val="hybridMultilevel"/>
    <w:tmpl w:val="2076BDF0"/>
    <w:lvl w:ilvl="0" w:tplc="984066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7" w15:restartNumberingAfterBreak="0">
    <w:nsid w:val="0F266567"/>
    <w:multiLevelType w:val="hybridMultilevel"/>
    <w:tmpl w:val="564E4D9A"/>
    <w:lvl w:ilvl="0" w:tplc="B0A433D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9" w15:restartNumberingAfterBreak="0">
    <w:nsid w:val="0FF26498"/>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E834113"/>
    <w:multiLevelType w:val="hybridMultilevel"/>
    <w:tmpl w:val="34E46EAC"/>
    <w:lvl w:ilvl="0" w:tplc="A7260A92">
      <w:start w:val="1"/>
      <w:numFmt w:val="bullet"/>
      <w:pStyle w:val="ListBullet2"/>
      <w:lvlText w:val="-"/>
      <w:lvlJc w:val="left"/>
      <w:pPr>
        <w:tabs>
          <w:tab w:val="num" w:pos="700"/>
        </w:tabs>
        <w:ind w:left="680" w:hanging="340"/>
      </w:pPr>
      <w:rPr>
        <w:rFonts w:ascii="Times New Roman" w:hAnsi="Times New Roman" w:cs="Times New Roman" w:hint="default"/>
      </w:rPr>
    </w:lvl>
    <w:lvl w:ilvl="1" w:tplc="E5323F86" w:tentative="1">
      <w:start w:val="1"/>
      <w:numFmt w:val="bullet"/>
      <w:lvlText w:val="o"/>
      <w:lvlJc w:val="left"/>
      <w:pPr>
        <w:tabs>
          <w:tab w:val="num" w:pos="1440"/>
        </w:tabs>
        <w:ind w:left="1440" w:hanging="360"/>
      </w:pPr>
      <w:rPr>
        <w:rFonts w:ascii="Courier New" w:hAnsi="Courier New" w:hint="default"/>
      </w:rPr>
    </w:lvl>
    <w:lvl w:ilvl="2" w:tplc="4FE8EA76" w:tentative="1">
      <w:start w:val="1"/>
      <w:numFmt w:val="bullet"/>
      <w:lvlText w:val=""/>
      <w:lvlJc w:val="left"/>
      <w:pPr>
        <w:tabs>
          <w:tab w:val="num" w:pos="2160"/>
        </w:tabs>
        <w:ind w:left="2160" w:hanging="360"/>
      </w:pPr>
      <w:rPr>
        <w:rFonts w:ascii="Wingdings" w:hAnsi="Wingdings" w:hint="default"/>
      </w:rPr>
    </w:lvl>
    <w:lvl w:ilvl="3" w:tplc="610A4BC0" w:tentative="1">
      <w:start w:val="1"/>
      <w:numFmt w:val="bullet"/>
      <w:lvlText w:val=""/>
      <w:lvlJc w:val="left"/>
      <w:pPr>
        <w:tabs>
          <w:tab w:val="num" w:pos="2880"/>
        </w:tabs>
        <w:ind w:left="2880" w:hanging="360"/>
      </w:pPr>
      <w:rPr>
        <w:rFonts w:ascii="Symbol" w:hAnsi="Symbol" w:hint="default"/>
      </w:rPr>
    </w:lvl>
    <w:lvl w:ilvl="4" w:tplc="95AA36D6" w:tentative="1">
      <w:start w:val="1"/>
      <w:numFmt w:val="bullet"/>
      <w:lvlText w:val="o"/>
      <w:lvlJc w:val="left"/>
      <w:pPr>
        <w:tabs>
          <w:tab w:val="num" w:pos="3600"/>
        </w:tabs>
        <w:ind w:left="3600" w:hanging="360"/>
      </w:pPr>
      <w:rPr>
        <w:rFonts w:ascii="Courier New" w:hAnsi="Courier New" w:hint="default"/>
      </w:rPr>
    </w:lvl>
    <w:lvl w:ilvl="5" w:tplc="1D68771A" w:tentative="1">
      <w:start w:val="1"/>
      <w:numFmt w:val="bullet"/>
      <w:lvlText w:val=""/>
      <w:lvlJc w:val="left"/>
      <w:pPr>
        <w:tabs>
          <w:tab w:val="num" w:pos="4320"/>
        </w:tabs>
        <w:ind w:left="4320" w:hanging="360"/>
      </w:pPr>
      <w:rPr>
        <w:rFonts w:ascii="Wingdings" w:hAnsi="Wingdings" w:hint="default"/>
      </w:rPr>
    </w:lvl>
    <w:lvl w:ilvl="6" w:tplc="8B6E6F7C" w:tentative="1">
      <w:start w:val="1"/>
      <w:numFmt w:val="bullet"/>
      <w:lvlText w:val=""/>
      <w:lvlJc w:val="left"/>
      <w:pPr>
        <w:tabs>
          <w:tab w:val="num" w:pos="5040"/>
        </w:tabs>
        <w:ind w:left="5040" w:hanging="360"/>
      </w:pPr>
      <w:rPr>
        <w:rFonts w:ascii="Symbol" w:hAnsi="Symbol" w:hint="default"/>
      </w:rPr>
    </w:lvl>
    <w:lvl w:ilvl="7" w:tplc="5D282372" w:tentative="1">
      <w:start w:val="1"/>
      <w:numFmt w:val="bullet"/>
      <w:lvlText w:val="o"/>
      <w:lvlJc w:val="left"/>
      <w:pPr>
        <w:tabs>
          <w:tab w:val="num" w:pos="5760"/>
        </w:tabs>
        <w:ind w:left="5760" w:hanging="360"/>
      </w:pPr>
      <w:rPr>
        <w:rFonts w:ascii="Courier New" w:hAnsi="Courier New" w:hint="default"/>
      </w:rPr>
    </w:lvl>
    <w:lvl w:ilvl="8" w:tplc="148C7FB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4" w15:restartNumberingAfterBreak="0">
    <w:nsid w:val="2831299D"/>
    <w:multiLevelType w:val="multilevel"/>
    <w:tmpl w:val="A7C0020A"/>
    <w:lvl w:ilvl="0">
      <w:start w:val="1"/>
      <w:numFmt w:val="decimal"/>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5"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6"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17" w15:restartNumberingAfterBreak="0">
    <w:nsid w:val="415D43FB"/>
    <w:multiLevelType w:val="multilevel"/>
    <w:tmpl w:val="CB8C7890"/>
    <w:lvl w:ilvl="0">
      <w:start w:val="1"/>
      <w:numFmt w:val="decimal"/>
      <w:lvlText w:val="%1"/>
      <w:lvlJc w:val="left"/>
      <w:pPr>
        <w:tabs>
          <w:tab w:val="num" w:pos="340"/>
        </w:tabs>
        <w:ind w:left="340" w:hanging="340"/>
      </w:pPr>
      <w:rPr>
        <w:rFonts w:ascii="Arial" w:hAnsi="Arial" w:cs="Arial"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19" w15:restartNumberingAfterBreak="0">
    <w:nsid w:val="490C20B9"/>
    <w:multiLevelType w:val="hybridMultilevel"/>
    <w:tmpl w:val="A7C0020A"/>
    <w:lvl w:ilvl="0" w:tplc="3E40A9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C9D699D"/>
    <w:multiLevelType w:val="singleLevel"/>
    <w:tmpl w:val="2A86C21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4CA46EDB"/>
    <w:multiLevelType w:val="hybridMultilevel"/>
    <w:tmpl w:val="4C1883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4FD6147C"/>
    <w:multiLevelType w:val="hybridMultilevel"/>
    <w:tmpl w:val="0812FC5C"/>
    <w:lvl w:ilvl="0" w:tplc="22A80CC4">
      <w:start w:val="1"/>
      <w:numFmt w:val="bullet"/>
      <w:lvlText w:val="•"/>
      <w:lvlJc w:val="left"/>
      <w:pPr>
        <w:ind w:left="1260" w:hanging="360"/>
      </w:pPr>
      <w:rPr>
        <w:rFonts w:ascii="Abadi" w:hAnsi="Abad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9304C07"/>
    <w:multiLevelType w:val="singleLevel"/>
    <w:tmpl w:val="A134F27A"/>
    <w:lvl w:ilvl="0">
      <w:start w:val="1"/>
      <w:numFmt w:val="bullet"/>
      <w:pStyle w:val="AA2ndleve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17C2EA2"/>
    <w:multiLevelType w:val="hybridMultilevel"/>
    <w:tmpl w:val="62AA8DFE"/>
    <w:lvl w:ilvl="0" w:tplc="C5003EA2">
      <w:start w:val="1"/>
      <w:numFmt w:val="bullet"/>
      <w:pStyle w:val="blockbullet2"/>
      <w:lvlText w:val="-"/>
      <w:lvlJc w:val="left"/>
      <w:pPr>
        <w:tabs>
          <w:tab w:val="num" w:pos="360"/>
        </w:tabs>
        <w:ind w:left="340" w:hanging="340"/>
      </w:pPr>
      <w:rPr>
        <w:rFonts w:ascii="Times New Roman" w:hAnsi="Times New Roman" w:cs="Times New Roman" w:hint="default"/>
      </w:rPr>
    </w:lvl>
    <w:lvl w:ilvl="1" w:tplc="4BBC0114" w:tentative="1">
      <w:start w:val="1"/>
      <w:numFmt w:val="bullet"/>
      <w:lvlText w:val="o"/>
      <w:lvlJc w:val="left"/>
      <w:pPr>
        <w:tabs>
          <w:tab w:val="num" w:pos="1100"/>
        </w:tabs>
        <w:ind w:left="1100" w:hanging="360"/>
      </w:pPr>
      <w:rPr>
        <w:rFonts w:ascii="Courier New" w:hAnsi="Courier New" w:hint="default"/>
      </w:rPr>
    </w:lvl>
    <w:lvl w:ilvl="2" w:tplc="C9123032" w:tentative="1">
      <w:start w:val="1"/>
      <w:numFmt w:val="bullet"/>
      <w:lvlText w:val=""/>
      <w:lvlJc w:val="left"/>
      <w:pPr>
        <w:tabs>
          <w:tab w:val="num" w:pos="1820"/>
        </w:tabs>
        <w:ind w:left="1820" w:hanging="360"/>
      </w:pPr>
      <w:rPr>
        <w:rFonts w:ascii="Wingdings" w:hAnsi="Wingdings" w:hint="default"/>
      </w:rPr>
    </w:lvl>
    <w:lvl w:ilvl="3" w:tplc="7676ED80" w:tentative="1">
      <w:start w:val="1"/>
      <w:numFmt w:val="bullet"/>
      <w:lvlText w:val=""/>
      <w:lvlJc w:val="left"/>
      <w:pPr>
        <w:tabs>
          <w:tab w:val="num" w:pos="2540"/>
        </w:tabs>
        <w:ind w:left="2540" w:hanging="360"/>
      </w:pPr>
      <w:rPr>
        <w:rFonts w:ascii="Symbol" w:hAnsi="Symbol" w:hint="default"/>
      </w:rPr>
    </w:lvl>
    <w:lvl w:ilvl="4" w:tplc="ED8CB570" w:tentative="1">
      <w:start w:val="1"/>
      <w:numFmt w:val="bullet"/>
      <w:lvlText w:val="o"/>
      <w:lvlJc w:val="left"/>
      <w:pPr>
        <w:tabs>
          <w:tab w:val="num" w:pos="3260"/>
        </w:tabs>
        <w:ind w:left="3260" w:hanging="360"/>
      </w:pPr>
      <w:rPr>
        <w:rFonts w:ascii="Courier New" w:hAnsi="Courier New" w:hint="default"/>
      </w:rPr>
    </w:lvl>
    <w:lvl w:ilvl="5" w:tplc="18AA826C" w:tentative="1">
      <w:start w:val="1"/>
      <w:numFmt w:val="bullet"/>
      <w:lvlText w:val=""/>
      <w:lvlJc w:val="left"/>
      <w:pPr>
        <w:tabs>
          <w:tab w:val="num" w:pos="3980"/>
        </w:tabs>
        <w:ind w:left="3980" w:hanging="360"/>
      </w:pPr>
      <w:rPr>
        <w:rFonts w:ascii="Wingdings" w:hAnsi="Wingdings" w:hint="default"/>
      </w:rPr>
    </w:lvl>
    <w:lvl w:ilvl="6" w:tplc="DFF8BB66" w:tentative="1">
      <w:start w:val="1"/>
      <w:numFmt w:val="bullet"/>
      <w:lvlText w:val=""/>
      <w:lvlJc w:val="left"/>
      <w:pPr>
        <w:tabs>
          <w:tab w:val="num" w:pos="4700"/>
        </w:tabs>
        <w:ind w:left="4700" w:hanging="360"/>
      </w:pPr>
      <w:rPr>
        <w:rFonts w:ascii="Symbol" w:hAnsi="Symbol" w:hint="default"/>
      </w:rPr>
    </w:lvl>
    <w:lvl w:ilvl="7" w:tplc="B8844F26" w:tentative="1">
      <w:start w:val="1"/>
      <w:numFmt w:val="bullet"/>
      <w:lvlText w:val="o"/>
      <w:lvlJc w:val="left"/>
      <w:pPr>
        <w:tabs>
          <w:tab w:val="num" w:pos="5420"/>
        </w:tabs>
        <w:ind w:left="5420" w:hanging="360"/>
      </w:pPr>
      <w:rPr>
        <w:rFonts w:ascii="Courier New" w:hAnsi="Courier New" w:hint="default"/>
      </w:rPr>
    </w:lvl>
    <w:lvl w:ilvl="8" w:tplc="DD48D4AA"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1DC0765"/>
    <w:multiLevelType w:val="hybridMultilevel"/>
    <w:tmpl w:val="901E7956"/>
    <w:lvl w:ilvl="0" w:tplc="26D881B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649163D6"/>
    <w:multiLevelType w:val="hybridMultilevel"/>
    <w:tmpl w:val="0D78F778"/>
    <w:lvl w:ilvl="0" w:tplc="ABFEE2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29"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pStyle w:val="Heading2"/>
      <w:lvlText w:val="(%2)"/>
      <w:lvlJc w:val="left"/>
      <w:pPr>
        <w:tabs>
          <w:tab w:val="num" w:pos="540"/>
        </w:tabs>
        <w:ind w:left="54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60693D"/>
    <w:multiLevelType w:val="hybridMultilevel"/>
    <w:tmpl w:val="F4EA6646"/>
    <w:lvl w:ilvl="0" w:tplc="0C6C0D0C">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9D5658"/>
    <w:multiLevelType w:val="hybridMultilevel"/>
    <w:tmpl w:val="FE665290"/>
    <w:lvl w:ilvl="0" w:tplc="C8505E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6C65C30"/>
    <w:multiLevelType w:val="hybridMultilevel"/>
    <w:tmpl w:val="20304DDE"/>
    <w:lvl w:ilvl="0" w:tplc="BEF43AF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1654793783">
    <w:abstractNumId w:val="4"/>
  </w:num>
  <w:num w:numId="2" w16cid:durableId="1134524821">
    <w:abstractNumId w:val="3"/>
  </w:num>
  <w:num w:numId="3" w16cid:durableId="1031220157">
    <w:abstractNumId w:val="12"/>
  </w:num>
  <w:num w:numId="4" w16cid:durableId="147552567">
    <w:abstractNumId w:val="6"/>
  </w:num>
  <w:num w:numId="5" w16cid:durableId="1250191355">
    <w:abstractNumId w:val="15"/>
  </w:num>
  <w:num w:numId="6" w16cid:durableId="1831210403">
    <w:abstractNumId w:val="11"/>
  </w:num>
  <w:num w:numId="7" w16cid:durableId="741760165">
    <w:abstractNumId w:val="29"/>
  </w:num>
  <w:num w:numId="8" w16cid:durableId="920989802">
    <w:abstractNumId w:val="20"/>
  </w:num>
  <w:num w:numId="9" w16cid:durableId="1823544190">
    <w:abstractNumId w:val="18"/>
  </w:num>
  <w:num w:numId="10" w16cid:durableId="1686594858">
    <w:abstractNumId w:val="31"/>
  </w:num>
  <w:num w:numId="11" w16cid:durableId="20134421">
    <w:abstractNumId w:val="10"/>
  </w:num>
  <w:num w:numId="12" w16cid:durableId="344408572">
    <w:abstractNumId w:val="25"/>
  </w:num>
  <w:num w:numId="13" w16cid:durableId="963074456">
    <w:abstractNumId w:val="34"/>
  </w:num>
  <w:num w:numId="14" w16cid:durableId="169376844">
    <w:abstractNumId w:val="8"/>
  </w:num>
  <w:num w:numId="15" w16cid:durableId="1430850121">
    <w:abstractNumId w:val="24"/>
  </w:num>
  <w:num w:numId="16" w16cid:durableId="1895963199">
    <w:abstractNumId w:val="30"/>
  </w:num>
  <w:num w:numId="17" w16cid:durableId="320306490">
    <w:abstractNumId w:val="0"/>
  </w:num>
  <w:num w:numId="18" w16cid:durableId="1988049945">
    <w:abstractNumId w:val="1"/>
  </w:num>
  <w:num w:numId="19" w16cid:durableId="1805073514">
    <w:abstractNumId w:val="2"/>
  </w:num>
  <w:num w:numId="20" w16cid:durableId="494952672">
    <w:abstractNumId w:val="16"/>
  </w:num>
  <w:num w:numId="21" w16cid:durableId="1858812551">
    <w:abstractNumId w:val="13"/>
  </w:num>
  <w:num w:numId="22" w16cid:durableId="926041370">
    <w:abstractNumId w:val="28"/>
  </w:num>
  <w:num w:numId="23" w16cid:durableId="1164007359">
    <w:abstractNumId w:val="19"/>
  </w:num>
  <w:num w:numId="24" w16cid:durableId="764232749">
    <w:abstractNumId w:val="33"/>
  </w:num>
  <w:num w:numId="25" w16cid:durableId="2135294888">
    <w:abstractNumId w:val="5"/>
  </w:num>
  <w:num w:numId="26" w16cid:durableId="1260216691">
    <w:abstractNumId w:val="32"/>
  </w:num>
  <w:num w:numId="27" w16cid:durableId="626546156">
    <w:abstractNumId w:val="7"/>
  </w:num>
  <w:num w:numId="28" w16cid:durableId="605964059">
    <w:abstractNumId w:val="23"/>
  </w:num>
  <w:num w:numId="29" w16cid:durableId="1667971387">
    <w:abstractNumId w:val="14"/>
  </w:num>
  <w:num w:numId="30" w16cid:durableId="594170021">
    <w:abstractNumId w:val="6"/>
  </w:num>
  <w:num w:numId="31" w16cid:durableId="1200359756">
    <w:abstractNumId w:val="26"/>
  </w:num>
  <w:num w:numId="32" w16cid:durableId="747582675">
    <w:abstractNumId w:val="9"/>
  </w:num>
  <w:num w:numId="33" w16cid:durableId="643966641">
    <w:abstractNumId w:val="21"/>
  </w:num>
  <w:num w:numId="34" w16cid:durableId="83379147">
    <w:abstractNumId w:val="27"/>
  </w:num>
  <w:num w:numId="35" w16cid:durableId="2076586318">
    <w:abstractNumId w:val="22"/>
  </w:num>
  <w:num w:numId="36" w16cid:durableId="1883862385">
    <w:abstractNumId w:val="6"/>
  </w:num>
  <w:num w:numId="37" w16cid:durableId="487483673">
    <w:abstractNumId w:val="17"/>
  </w:num>
  <w:num w:numId="38" w16cid:durableId="1333604771">
    <w:abstractNumId w:val="6"/>
  </w:num>
  <w:num w:numId="39" w16cid:durableId="69668350">
    <w:abstractNumId w:val="6"/>
  </w:num>
  <w:num w:numId="40" w16cid:durableId="146872267">
    <w:abstractNumId w:val="6"/>
  </w:num>
  <w:num w:numId="41" w16cid:durableId="175771854">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066"/>
    <w:rsid w:val="0000021B"/>
    <w:rsid w:val="00000A4A"/>
    <w:rsid w:val="000010AC"/>
    <w:rsid w:val="000026BE"/>
    <w:rsid w:val="00002896"/>
    <w:rsid w:val="00002C66"/>
    <w:rsid w:val="0000319C"/>
    <w:rsid w:val="00003744"/>
    <w:rsid w:val="000037FF"/>
    <w:rsid w:val="0000381C"/>
    <w:rsid w:val="000039EB"/>
    <w:rsid w:val="00004BE6"/>
    <w:rsid w:val="00005121"/>
    <w:rsid w:val="000054F9"/>
    <w:rsid w:val="00005FFD"/>
    <w:rsid w:val="000060EF"/>
    <w:rsid w:val="000062A0"/>
    <w:rsid w:val="000064CC"/>
    <w:rsid w:val="00006ADE"/>
    <w:rsid w:val="00006D8E"/>
    <w:rsid w:val="0000702E"/>
    <w:rsid w:val="000074F4"/>
    <w:rsid w:val="0000796F"/>
    <w:rsid w:val="00007B1E"/>
    <w:rsid w:val="00007BE6"/>
    <w:rsid w:val="00007EE4"/>
    <w:rsid w:val="00007F28"/>
    <w:rsid w:val="00010633"/>
    <w:rsid w:val="000109FA"/>
    <w:rsid w:val="00010A0E"/>
    <w:rsid w:val="00010E4D"/>
    <w:rsid w:val="000111A6"/>
    <w:rsid w:val="0001146B"/>
    <w:rsid w:val="000114B6"/>
    <w:rsid w:val="00011E30"/>
    <w:rsid w:val="0001253A"/>
    <w:rsid w:val="00012BBD"/>
    <w:rsid w:val="00012BF5"/>
    <w:rsid w:val="00012C0D"/>
    <w:rsid w:val="00012CE0"/>
    <w:rsid w:val="00012E46"/>
    <w:rsid w:val="0001377A"/>
    <w:rsid w:val="000137C4"/>
    <w:rsid w:val="00013826"/>
    <w:rsid w:val="00013C83"/>
    <w:rsid w:val="00013F26"/>
    <w:rsid w:val="000147A5"/>
    <w:rsid w:val="0001564F"/>
    <w:rsid w:val="00016A5E"/>
    <w:rsid w:val="00016CB5"/>
    <w:rsid w:val="00016F8A"/>
    <w:rsid w:val="00017854"/>
    <w:rsid w:val="000179EA"/>
    <w:rsid w:val="00017AC0"/>
    <w:rsid w:val="00017EFC"/>
    <w:rsid w:val="00020AD9"/>
    <w:rsid w:val="00020EB2"/>
    <w:rsid w:val="00021003"/>
    <w:rsid w:val="00021818"/>
    <w:rsid w:val="00021A27"/>
    <w:rsid w:val="00021D28"/>
    <w:rsid w:val="00022335"/>
    <w:rsid w:val="000225B0"/>
    <w:rsid w:val="00022D06"/>
    <w:rsid w:val="00023961"/>
    <w:rsid w:val="00023FC2"/>
    <w:rsid w:val="000240B3"/>
    <w:rsid w:val="000241FA"/>
    <w:rsid w:val="000254E0"/>
    <w:rsid w:val="00025996"/>
    <w:rsid w:val="00025D00"/>
    <w:rsid w:val="0002676E"/>
    <w:rsid w:val="00026D6E"/>
    <w:rsid w:val="000270D0"/>
    <w:rsid w:val="00027102"/>
    <w:rsid w:val="000279E4"/>
    <w:rsid w:val="00027B51"/>
    <w:rsid w:val="0003017E"/>
    <w:rsid w:val="0003099F"/>
    <w:rsid w:val="00030AC3"/>
    <w:rsid w:val="00031746"/>
    <w:rsid w:val="000319B8"/>
    <w:rsid w:val="000319E8"/>
    <w:rsid w:val="00031F2A"/>
    <w:rsid w:val="000330D4"/>
    <w:rsid w:val="0003352B"/>
    <w:rsid w:val="0003389F"/>
    <w:rsid w:val="00033A4A"/>
    <w:rsid w:val="00033CB4"/>
    <w:rsid w:val="00034FFC"/>
    <w:rsid w:val="000353A6"/>
    <w:rsid w:val="00035576"/>
    <w:rsid w:val="000360E0"/>
    <w:rsid w:val="0003616E"/>
    <w:rsid w:val="000362ED"/>
    <w:rsid w:val="00036458"/>
    <w:rsid w:val="0003674F"/>
    <w:rsid w:val="00036D59"/>
    <w:rsid w:val="0003757B"/>
    <w:rsid w:val="00037AC7"/>
    <w:rsid w:val="00037C78"/>
    <w:rsid w:val="00037DEF"/>
    <w:rsid w:val="000406F9"/>
    <w:rsid w:val="00040BF2"/>
    <w:rsid w:val="00040E5F"/>
    <w:rsid w:val="00041015"/>
    <w:rsid w:val="00041182"/>
    <w:rsid w:val="000411E9"/>
    <w:rsid w:val="00041391"/>
    <w:rsid w:val="00041812"/>
    <w:rsid w:val="00042222"/>
    <w:rsid w:val="00042598"/>
    <w:rsid w:val="00043B46"/>
    <w:rsid w:val="00043CA7"/>
    <w:rsid w:val="00044128"/>
    <w:rsid w:val="00044A7D"/>
    <w:rsid w:val="00044EAB"/>
    <w:rsid w:val="00044EB4"/>
    <w:rsid w:val="00045340"/>
    <w:rsid w:val="000456DC"/>
    <w:rsid w:val="00046845"/>
    <w:rsid w:val="00046BF5"/>
    <w:rsid w:val="000501EE"/>
    <w:rsid w:val="00050339"/>
    <w:rsid w:val="00050CD7"/>
    <w:rsid w:val="00051B8C"/>
    <w:rsid w:val="00052336"/>
    <w:rsid w:val="00052360"/>
    <w:rsid w:val="0005241B"/>
    <w:rsid w:val="0005269E"/>
    <w:rsid w:val="0005357C"/>
    <w:rsid w:val="00053859"/>
    <w:rsid w:val="000539C2"/>
    <w:rsid w:val="00053AFB"/>
    <w:rsid w:val="000540B8"/>
    <w:rsid w:val="00054391"/>
    <w:rsid w:val="000543C8"/>
    <w:rsid w:val="000558E5"/>
    <w:rsid w:val="00055EE2"/>
    <w:rsid w:val="000562F3"/>
    <w:rsid w:val="00056C0D"/>
    <w:rsid w:val="00057033"/>
    <w:rsid w:val="000575ED"/>
    <w:rsid w:val="00057650"/>
    <w:rsid w:val="00057C80"/>
    <w:rsid w:val="00060D2A"/>
    <w:rsid w:val="000614F3"/>
    <w:rsid w:val="00061A42"/>
    <w:rsid w:val="0006228C"/>
    <w:rsid w:val="000628E4"/>
    <w:rsid w:val="00062A45"/>
    <w:rsid w:val="00062C75"/>
    <w:rsid w:val="000631CC"/>
    <w:rsid w:val="0006329D"/>
    <w:rsid w:val="00063AF3"/>
    <w:rsid w:val="00063B10"/>
    <w:rsid w:val="00063DAC"/>
    <w:rsid w:val="00063F0E"/>
    <w:rsid w:val="00064580"/>
    <w:rsid w:val="00064A09"/>
    <w:rsid w:val="00064BE8"/>
    <w:rsid w:val="00064DA1"/>
    <w:rsid w:val="00065095"/>
    <w:rsid w:val="00065483"/>
    <w:rsid w:val="0006581A"/>
    <w:rsid w:val="000661C6"/>
    <w:rsid w:val="0006772D"/>
    <w:rsid w:val="0006794C"/>
    <w:rsid w:val="00067E0F"/>
    <w:rsid w:val="00070199"/>
    <w:rsid w:val="000709AD"/>
    <w:rsid w:val="00070ED7"/>
    <w:rsid w:val="000710C2"/>
    <w:rsid w:val="000710CA"/>
    <w:rsid w:val="0007119A"/>
    <w:rsid w:val="000711B5"/>
    <w:rsid w:val="000718D7"/>
    <w:rsid w:val="00071935"/>
    <w:rsid w:val="00071B29"/>
    <w:rsid w:val="0007353F"/>
    <w:rsid w:val="0007377D"/>
    <w:rsid w:val="000739D9"/>
    <w:rsid w:val="00073A87"/>
    <w:rsid w:val="000744EC"/>
    <w:rsid w:val="00074564"/>
    <w:rsid w:val="00074852"/>
    <w:rsid w:val="000750FA"/>
    <w:rsid w:val="00075156"/>
    <w:rsid w:val="0007564D"/>
    <w:rsid w:val="000759E2"/>
    <w:rsid w:val="00076245"/>
    <w:rsid w:val="0007638B"/>
    <w:rsid w:val="00076944"/>
    <w:rsid w:val="000772AE"/>
    <w:rsid w:val="00080C4C"/>
    <w:rsid w:val="00081409"/>
    <w:rsid w:val="00081ABC"/>
    <w:rsid w:val="00082BAE"/>
    <w:rsid w:val="00082CE7"/>
    <w:rsid w:val="0008401F"/>
    <w:rsid w:val="00084152"/>
    <w:rsid w:val="000843E2"/>
    <w:rsid w:val="00084652"/>
    <w:rsid w:val="00084D93"/>
    <w:rsid w:val="00084EE5"/>
    <w:rsid w:val="000852D8"/>
    <w:rsid w:val="00085B42"/>
    <w:rsid w:val="00085C41"/>
    <w:rsid w:val="00085DFC"/>
    <w:rsid w:val="0008613A"/>
    <w:rsid w:val="000863CA"/>
    <w:rsid w:val="00086D5F"/>
    <w:rsid w:val="00087647"/>
    <w:rsid w:val="00087C12"/>
    <w:rsid w:val="0009032C"/>
    <w:rsid w:val="000903EA"/>
    <w:rsid w:val="000907C7"/>
    <w:rsid w:val="00090F44"/>
    <w:rsid w:val="00091839"/>
    <w:rsid w:val="00091B67"/>
    <w:rsid w:val="00091D93"/>
    <w:rsid w:val="00092157"/>
    <w:rsid w:val="00092296"/>
    <w:rsid w:val="00092335"/>
    <w:rsid w:val="000924D4"/>
    <w:rsid w:val="000924FC"/>
    <w:rsid w:val="0009280D"/>
    <w:rsid w:val="000928DB"/>
    <w:rsid w:val="00092F14"/>
    <w:rsid w:val="00093508"/>
    <w:rsid w:val="000938F0"/>
    <w:rsid w:val="0009396B"/>
    <w:rsid w:val="00093D46"/>
    <w:rsid w:val="00094146"/>
    <w:rsid w:val="0009428A"/>
    <w:rsid w:val="000945F7"/>
    <w:rsid w:val="00094BD9"/>
    <w:rsid w:val="00094F06"/>
    <w:rsid w:val="000954A6"/>
    <w:rsid w:val="000964FD"/>
    <w:rsid w:val="00096726"/>
    <w:rsid w:val="000967C5"/>
    <w:rsid w:val="000975DF"/>
    <w:rsid w:val="00097806"/>
    <w:rsid w:val="00097CFC"/>
    <w:rsid w:val="000A0AC2"/>
    <w:rsid w:val="000A0AE1"/>
    <w:rsid w:val="000A1374"/>
    <w:rsid w:val="000A1D9C"/>
    <w:rsid w:val="000A1DE7"/>
    <w:rsid w:val="000A1DF2"/>
    <w:rsid w:val="000A22F0"/>
    <w:rsid w:val="000A254B"/>
    <w:rsid w:val="000A302E"/>
    <w:rsid w:val="000A30DE"/>
    <w:rsid w:val="000A339B"/>
    <w:rsid w:val="000A34EB"/>
    <w:rsid w:val="000A356C"/>
    <w:rsid w:val="000A37C4"/>
    <w:rsid w:val="000A3A4D"/>
    <w:rsid w:val="000A41E7"/>
    <w:rsid w:val="000A4212"/>
    <w:rsid w:val="000A4819"/>
    <w:rsid w:val="000A54E3"/>
    <w:rsid w:val="000A571E"/>
    <w:rsid w:val="000A5762"/>
    <w:rsid w:val="000A59CC"/>
    <w:rsid w:val="000A69F4"/>
    <w:rsid w:val="000A6C95"/>
    <w:rsid w:val="000A6D34"/>
    <w:rsid w:val="000A6DA5"/>
    <w:rsid w:val="000A6DD3"/>
    <w:rsid w:val="000A7AEF"/>
    <w:rsid w:val="000A7C5E"/>
    <w:rsid w:val="000B0F8D"/>
    <w:rsid w:val="000B110E"/>
    <w:rsid w:val="000B1534"/>
    <w:rsid w:val="000B1B69"/>
    <w:rsid w:val="000B1B77"/>
    <w:rsid w:val="000B2E6D"/>
    <w:rsid w:val="000B2EFE"/>
    <w:rsid w:val="000B33D7"/>
    <w:rsid w:val="000B4B74"/>
    <w:rsid w:val="000B506F"/>
    <w:rsid w:val="000B5096"/>
    <w:rsid w:val="000B5E4B"/>
    <w:rsid w:val="000B6129"/>
    <w:rsid w:val="000B6449"/>
    <w:rsid w:val="000B6CC7"/>
    <w:rsid w:val="000B715E"/>
    <w:rsid w:val="000B7F13"/>
    <w:rsid w:val="000C0271"/>
    <w:rsid w:val="000C02B6"/>
    <w:rsid w:val="000C0696"/>
    <w:rsid w:val="000C1473"/>
    <w:rsid w:val="000C1884"/>
    <w:rsid w:val="000C1B56"/>
    <w:rsid w:val="000C20DE"/>
    <w:rsid w:val="000C20F3"/>
    <w:rsid w:val="000C26F2"/>
    <w:rsid w:val="000C2AA9"/>
    <w:rsid w:val="000C3090"/>
    <w:rsid w:val="000C323B"/>
    <w:rsid w:val="000C350E"/>
    <w:rsid w:val="000C38DC"/>
    <w:rsid w:val="000C3C04"/>
    <w:rsid w:val="000C3D31"/>
    <w:rsid w:val="000C40E5"/>
    <w:rsid w:val="000C47D0"/>
    <w:rsid w:val="000C4D44"/>
    <w:rsid w:val="000C50A1"/>
    <w:rsid w:val="000C5578"/>
    <w:rsid w:val="000C5BF1"/>
    <w:rsid w:val="000C5C7C"/>
    <w:rsid w:val="000C662A"/>
    <w:rsid w:val="000C6AFE"/>
    <w:rsid w:val="000C6EF0"/>
    <w:rsid w:val="000C753C"/>
    <w:rsid w:val="000C7A21"/>
    <w:rsid w:val="000C7E33"/>
    <w:rsid w:val="000D0386"/>
    <w:rsid w:val="000D03EC"/>
    <w:rsid w:val="000D06B8"/>
    <w:rsid w:val="000D0764"/>
    <w:rsid w:val="000D0CB4"/>
    <w:rsid w:val="000D1106"/>
    <w:rsid w:val="000D1393"/>
    <w:rsid w:val="000D1780"/>
    <w:rsid w:val="000D19ED"/>
    <w:rsid w:val="000D1A7B"/>
    <w:rsid w:val="000D35C9"/>
    <w:rsid w:val="000D3773"/>
    <w:rsid w:val="000D3F3F"/>
    <w:rsid w:val="000D4123"/>
    <w:rsid w:val="000D4244"/>
    <w:rsid w:val="000D4421"/>
    <w:rsid w:val="000D490E"/>
    <w:rsid w:val="000D497C"/>
    <w:rsid w:val="000D4E49"/>
    <w:rsid w:val="000D605B"/>
    <w:rsid w:val="000D693C"/>
    <w:rsid w:val="000D7815"/>
    <w:rsid w:val="000D7F55"/>
    <w:rsid w:val="000E032D"/>
    <w:rsid w:val="000E03B3"/>
    <w:rsid w:val="000E0627"/>
    <w:rsid w:val="000E0688"/>
    <w:rsid w:val="000E07A7"/>
    <w:rsid w:val="000E111C"/>
    <w:rsid w:val="000E12C1"/>
    <w:rsid w:val="000E14FA"/>
    <w:rsid w:val="000E2501"/>
    <w:rsid w:val="000E2785"/>
    <w:rsid w:val="000E27AF"/>
    <w:rsid w:val="000E2D58"/>
    <w:rsid w:val="000E334C"/>
    <w:rsid w:val="000E34BF"/>
    <w:rsid w:val="000E37FE"/>
    <w:rsid w:val="000E3983"/>
    <w:rsid w:val="000E3C5C"/>
    <w:rsid w:val="000E3ED1"/>
    <w:rsid w:val="000E3F2C"/>
    <w:rsid w:val="000E498D"/>
    <w:rsid w:val="000E586B"/>
    <w:rsid w:val="000E5A59"/>
    <w:rsid w:val="000E5CB3"/>
    <w:rsid w:val="000E61E0"/>
    <w:rsid w:val="000E725B"/>
    <w:rsid w:val="000E7410"/>
    <w:rsid w:val="000E76E7"/>
    <w:rsid w:val="000E7A4A"/>
    <w:rsid w:val="000E7AA4"/>
    <w:rsid w:val="000E7CF6"/>
    <w:rsid w:val="000F097C"/>
    <w:rsid w:val="000F0AEE"/>
    <w:rsid w:val="000F0E82"/>
    <w:rsid w:val="000F19DA"/>
    <w:rsid w:val="000F1D4C"/>
    <w:rsid w:val="000F28FE"/>
    <w:rsid w:val="000F2A3E"/>
    <w:rsid w:val="000F354B"/>
    <w:rsid w:val="000F3AFE"/>
    <w:rsid w:val="000F3C4F"/>
    <w:rsid w:val="000F40C6"/>
    <w:rsid w:val="000F49FE"/>
    <w:rsid w:val="000F56A5"/>
    <w:rsid w:val="000F6135"/>
    <w:rsid w:val="000F6396"/>
    <w:rsid w:val="000F63E5"/>
    <w:rsid w:val="000F64F8"/>
    <w:rsid w:val="000F671F"/>
    <w:rsid w:val="000F6750"/>
    <w:rsid w:val="000F72A6"/>
    <w:rsid w:val="000F7335"/>
    <w:rsid w:val="00100438"/>
    <w:rsid w:val="001007DD"/>
    <w:rsid w:val="0010094B"/>
    <w:rsid w:val="00100ABF"/>
    <w:rsid w:val="00101393"/>
    <w:rsid w:val="00101A4D"/>
    <w:rsid w:val="00101AC5"/>
    <w:rsid w:val="00101B08"/>
    <w:rsid w:val="00101F08"/>
    <w:rsid w:val="00102DDF"/>
    <w:rsid w:val="00102EF0"/>
    <w:rsid w:val="0010340A"/>
    <w:rsid w:val="001035C2"/>
    <w:rsid w:val="001037EF"/>
    <w:rsid w:val="00103908"/>
    <w:rsid w:val="00103CA8"/>
    <w:rsid w:val="00103DA0"/>
    <w:rsid w:val="001047D4"/>
    <w:rsid w:val="00104997"/>
    <w:rsid w:val="001051E2"/>
    <w:rsid w:val="00105341"/>
    <w:rsid w:val="001059D0"/>
    <w:rsid w:val="00105C3B"/>
    <w:rsid w:val="001062D0"/>
    <w:rsid w:val="00106379"/>
    <w:rsid w:val="00106459"/>
    <w:rsid w:val="00106A54"/>
    <w:rsid w:val="00106BD3"/>
    <w:rsid w:val="0010752C"/>
    <w:rsid w:val="00107752"/>
    <w:rsid w:val="00107940"/>
    <w:rsid w:val="00107D1D"/>
    <w:rsid w:val="00107D51"/>
    <w:rsid w:val="00107DF5"/>
    <w:rsid w:val="00110586"/>
    <w:rsid w:val="00110864"/>
    <w:rsid w:val="00110BCC"/>
    <w:rsid w:val="00110F0A"/>
    <w:rsid w:val="00111166"/>
    <w:rsid w:val="0011281C"/>
    <w:rsid w:val="001128EC"/>
    <w:rsid w:val="00112EEC"/>
    <w:rsid w:val="00112F30"/>
    <w:rsid w:val="00112F85"/>
    <w:rsid w:val="001130BE"/>
    <w:rsid w:val="001131D5"/>
    <w:rsid w:val="001133D3"/>
    <w:rsid w:val="00113CC3"/>
    <w:rsid w:val="00113E8D"/>
    <w:rsid w:val="00113FB6"/>
    <w:rsid w:val="001141D9"/>
    <w:rsid w:val="001142D9"/>
    <w:rsid w:val="00114FC3"/>
    <w:rsid w:val="0011550C"/>
    <w:rsid w:val="0011587F"/>
    <w:rsid w:val="00115AB3"/>
    <w:rsid w:val="00115BF8"/>
    <w:rsid w:val="00116668"/>
    <w:rsid w:val="00116F32"/>
    <w:rsid w:val="00117256"/>
    <w:rsid w:val="0011731E"/>
    <w:rsid w:val="001176E9"/>
    <w:rsid w:val="00117931"/>
    <w:rsid w:val="001179CA"/>
    <w:rsid w:val="00117EEC"/>
    <w:rsid w:val="00117F7A"/>
    <w:rsid w:val="0012054C"/>
    <w:rsid w:val="001214A7"/>
    <w:rsid w:val="00121672"/>
    <w:rsid w:val="001216AC"/>
    <w:rsid w:val="00121CFD"/>
    <w:rsid w:val="00121F62"/>
    <w:rsid w:val="00122507"/>
    <w:rsid w:val="00122E8E"/>
    <w:rsid w:val="00122EF6"/>
    <w:rsid w:val="001230C4"/>
    <w:rsid w:val="001232E1"/>
    <w:rsid w:val="00123638"/>
    <w:rsid w:val="00123FC6"/>
    <w:rsid w:val="00124172"/>
    <w:rsid w:val="001246F0"/>
    <w:rsid w:val="00124720"/>
    <w:rsid w:val="0012501B"/>
    <w:rsid w:val="00125189"/>
    <w:rsid w:val="00125425"/>
    <w:rsid w:val="00126262"/>
    <w:rsid w:val="001265AC"/>
    <w:rsid w:val="001270A8"/>
    <w:rsid w:val="001275E7"/>
    <w:rsid w:val="00127EDF"/>
    <w:rsid w:val="00127F0A"/>
    <w:rsid w:val="001304B0"/>
    <w:rsid w:val="00130C90"/>
    <w:rsid w:val="00130D77"/>
    <w:rsid w:val="0013150E"/>
    <w:rsid w:val="001318F1"/>
    <w:rsid w:val="00131979"/>
    <w:rsid w:val="00131A51"/>
    <w:rsid w:val="00131D7B"/>
    <w:rsid w:val="00131EA2"/>
    <w:rsid w:val="00131FAF"/>
    <w:rsid w:val="0013268D"/>
    <w:rsid w:val="00132E9D"/>
    <w:rsid w:val="0013310D"/>
    <w:rsid w:val="00133206"/>
    <w:rsid w:val="00133A69"/>
    <w:rsid w:val="00133D23"/>
    <w:rsid w:val="00133DA7"/>
    <w:rsid w:val="00133F87"/>
    <w:rsid w:val="00134AD2"/>
    <w:rsid w:val="001352AC"/>
    <w:rsid w:val="0013532E"/>
    <w:rsid w:val="001355C9"/>
    <w:rsid w:val="0013583A"/>
    <w:rsid w:val="00135919"/>
    <w:rsid w:val="00135B7C"/>
    <w:rsid w:val="0013671B"/>
    <w:rsid w:val="00136841"/>
    <w:rsid w:val="00137708"/>
    <w:rsid w:val="001379D0"/>
    <w:rsid w:val="00140445"/>
    <w:rsid w:val="00140527"/>
    <w:rsid w:val="00140726"/>
    <w:rsid w:val="00140CC2"/>
    <w:rsid w:val="0014156A"/>
    <w:rsid w:val="001427DC"/>
    <w:rsid w:val="00142A1F"/>
    <w:rsid w:val="00143F7A"/>
    <w:rsid w:val="00143F7E"/>
    <w:rsid w:val="00145455"/>
    <w:rsid w:val="00145ECB"/>
    <w:rsid w:val="00146159"/>
    <w:rsid w:val="001462CE"/>
    <w:rsid w:val="0014676D"/>
    <w:rsid w:val="00146BC1"/>
    <w:rsid w:val="00146DB7"/>
    <w:rsid w:val="00147113"/>
    <w:rsid w:val="001474E5"/>
    <w:rsid w:val="001500A6"/>
    <w:rsid w:val="00150465"/>
    <w:rsid w:val="00150902"/>
    <w:rsid w:val="00151416"/>
    <w:rsid w:val="00151ADB"/>
    <w:rsid w:val="00151C1E"/>
    <w:rsid w:val="00151C80"/>
    <w:rsid w:val="00151FEB"/>
    <w:rsid w:val="001521D9"/>
    <w:rsid w:val="0015254F"/>
    <w:rsid w:val="0015255D"/>
    <w:rsid w:val="00152B14"/>
    <w:rsid w:val="00152D72"/>
    <w:rsid w:val="001537A6"/>
    <w:rsid w:val="00153AFF"/>
    <w:rsid w:val="00153D3E"/>
    <w:rsid w:val="00154592"/>
    <w:rsid w:val="001545E3"/>
    <w:rsid w:val="0015463A"/>
    <w:rsid w:val="00154824"/>
    <w:rsid w:val="00154B5C"/>
    <w:rsid w:val="00155C1F"/>
    <w:rsid w:val="00155C29"/>
    <w:rsid w:val="00155F89"/>
    <w:rsid w:val="001568A5"/>
    <w:rsid w:val="00156A33"/>
    <w:rsid w:val="00156BB3"/>
    <w:rsid w:val="00156D3D"/>
    <w:rsid w:val="00156D5F"/>
    <w:rsid w:val="00157117"/>
    <w:rsid w:val="001572A1"/>
    <w:rsid w:val="0015778C"/>
    <w:rsid w:val="00157A6A"/>
    <w:rsid w:val="00157DA8"/>
    <w:rsid w:val="001609FA"/>
    <w:rsid w:val="00160D5E"/>
    <w:rsid w:val="00161B48"/>
    <w:rsid w:val="00161C33"/>
    <w:rsid w:val="00162404"/>
    <w:rsid w:val="001625A8"/>
    <w:rsid w:val="00162738"/>
    <w:rsid w:val="00162808"/>
    <w:rsid w:val="00162D04"/>
    <w:rsid w:val="00163373"/>
    <w:rsid w:val="00163431"/>
    <w:rsid w:val="0016346B"/>
    <w:rsid w:val="0016350D"/>
    <w:rsid w:val="00163BFB"/>
    <w:rsid w:val="00164AEB"/>
    <w:rsid w:val="001651D9"/>
    <w:rsid w:val="001654CC"/>
    <w:rsid w:val="001664AF"/>
    <w:rsid w:val="0016679E"/>
    <w:rsid w:val="0016687F"/>
    <w:rsid w:val="00166E26"/>
    <w:rsid w:val="00166ECB"/>
    <w:rsid w:val="001675E1"/>
    <w:rsid w:val="001704AF"/>
    <w:rsid w:val="00170693"/>
    <w:rsid w:val="0017150F"/>
    <w:rsid w:val="0017176F"/>
    <w:rsid w:val="001717CA"/>
    <w:rsid w:val="00171D9D"/>
    <w:rsid w:val="00172052"/>
    <w:rsid w:val="001733AE"/>
    <w:rsid w:val="0017354F"/>
    <w:rsid w:val="00173D07"/>
    <w:rsid w:val="00174AEB"/>
    <w:rsid w:val="001752DF"/>
    <w:rsid w:val="001753FB"/>
    <w:rsid w:val="00175AB5"/>
    <w:rsid w:val="00175BF7"/>
    <w:rsid w:val="00176958"/>
    <w:rsid w:val="00176DAC"/>
    <w:rsid w:val="00176F30"/>
    <w:rsid w:val="00177C97"/>
    <w:rsid w:val="00182181"/>
    <w:rsid w:val="00182185"/>
    <w:rsid w:val="00182314"/>
    <w:rsid w:val="0018258F"/>
    <w:rsid w:val="00182627"/>
    <w:rsid w:val="00182DA6"/>
    <w:rsid w:val="00182E2E"/>
    <w:rsid w:val="001836E9"/>
    <w:rsid w:val="001836EC"/>
    <w:rsid w:val="00183CD9"/>
    <w:rsid w:val="00183EBA"/>
    <w:rsid w:val="00184154"/>
    <w:rsid w:val="00184333"/>
    <w:rsid w:val="00184335"/>
    <w:rsid w:val="0018460A"/>
    <w:rsid w:val="00184E94"/>
    <w:rsid w:val="0018556F"/>
    <w:rsid w:val="00185BEF"/>
    <w:rsid w:val="00185C13"/>
    <w:rsid w:val="0018649F"/>
    <w:rsid w:val="00186B83"/>
    <w:rsid w:val="00186DE5"/>
    <w:rsid w:val="00186F58"/>
    <w:rsid w:val="00187BCF"/>
    <w:rsid w:val="00187D8D"/>
    <w:rsid w:val="001907F9"/>
    <w:rsid w:val="00190BEE"/>
    <w:rsid w:val="00190F66"/>
    <w:rsid w:val="00191DF7"/>
    <w:rsid w:val="00191FA8"/>
    <w:rsid w:val="0019300F"/>
    <w:rsid w:val="00193321"/>
    <w:rsid w:val="00193543"/>
    <w:rsid w:val="00193C75"/>
    <w:rsid w:val="001941E8"/>
    <w:rsid w:val="001949B0"/>
    <w:rsid w:val="00194EA6"/>
    <w:rsid w:val="00194F24"/>
    <w:rsid w:val="00195F31"/>
    <w:rsid w:val="0019626F"/>
    <w:rsid w:val="00196326"/>
    <w:rsid w:val="00196345"/>
    <w:rsid w:val="0019695B"/>
    <w:rsid w:val="001970E3"/>
    <w:rsid w:val="00197673"/>
    <w:rsid w:val="00197721"/>
    <w:rsid w:val="001A0F4A"/>
    <w:rsid w:val="001A10F7"/>
    <w:rsid w:val="001A1125"/>
    <w:rsid w:val="001A1671"/>
    <w:rsid w:val="001A1672"/>
    <w:rsid w:val="001A17D8"/>
    <w:rsid w:val="001A19B4"/>
    <w:rsid w:val="001A1FE1"/>
    <w:rsid w:val="001A2525"/>
    <w:rsid w:val="001A28E5"/>
    <w:rsid w:val="001A3025"/>
    <w:rsid w:val="001A36C5"/>
    <w:rsid w:val="001A39B9"/>
    <w:rsid w:val="001A4027"/>
    <w:rsid w:val="001A4333"/>
    <w:rsid w:val="001A465C"/>
    <w:rsid w:val="001A46DB"/>
    <w:rsid w:val="001A4C56"/>
    <w:rsid w:val="001A4E80"/>
    <w:rsid w:val="001A51C9"/>
    <w:rsid w:val="001A56C7"/>
    <w:rsid w:val="001A580D"/>
    <w:rsid w:val="001A6ECE"/>
    <w:rsid w:val="001A73B7"/>
    <w:rsid w:val="001A7493"/>
    <w:rsid w:val="001A74B6"/>
    <w:rsid w:val="001A7819"/>
    <w:rsid w:val="001A7842"/>
    <w:rsid w:val="001A7F11"/>
    <w:rsid w:val="001B0234"/>
    <w:rsid w:val="001B0480"/>
    <w:rsid w:val="001B04B0"/>
    <w:rsid w:val="001B052D"/>
    <w:rsid w:val="001B090E"/>
    <w:rsid w:val="001B0D57"/>
    <w:rsid w:val="001B0FCE"/>
    <w:rsid w:val="001B1502"/>
    <w:rsid w:val="001B21C6"/>
    <w:rsid w:val="001B246F"/>
    <w:rsid w:val="001B2E3A"/>
    <w:rsid w:val="001B353C"/>
    <w:rsid w:val="001B39C6"/>
    <w:rsid w:val="001B4288"/>
    <w:rsid w:val="001B48DB"/>
    <w:rsid w:val="001B4F3E"/>
    <w:rsid w:val="001B5776"/>
    <w:rsid w:val="001B5B3E"/>
    <w:rsid w:val="001B5F78"/>
    <w:rsid w:val="001B616C"/>
    <w:rsid w:val="001B61B8"/>
    <w:rsid w:val="001B6325"/>
    <w:rsid w:val="001B6451"/>
    <w:rsid w:val="001B678E"/>
    <w:rsid w:val="001B6BD0"/>
    <w:rsid w:val="001B6E05"/>
    <w:rsid w:val="001B6EE1"/>
    <w:rsid w:val="001B72FA"/>
    <w:rsid w:val="001B7C9E"/>
    <w:rsid w:val="001C0066"/>
    <w:rsid w:val="001C00D7"/>
    <w:rsid w:val="001C0C7D"/>
    <w:rsid w:val="001C15F7"/>
    <w:rsid w:val="001C1788"/>
    <w:rsid w:val="001C1DDC"/>
    <w:rsid w:val="001C234D"/>
    <w:rsid w:val="001C2AE7"/>
    <w:rsid w:val="001C346B"/>
    <w:rsid w:val="001C34E8"/>
    <w:rsid w:val="001C3719"/>
    <w:rsid w:val="001C401A"/>
    <w:rsid w:val="001C473F"/>
    <w:rsid w:val="001C479C"/>
    <w:rsid w:val="001C51F6"/>
    <w:rsid w:val="001C548D"/>
    <w:rsid w:val="001C574C"/>
    <w:rsid w:val="001C5DA4"/>
    <w:rsid w:val="001C6654"/>
    <w:rsid w:val="001C6DDD"/>
    <w:rsid w:val="001D07AB"/>
    <w:rsid w:val="001D08F3"/>
    <w:rsid w:val="001D0A39"/>
    <w:rsid w:val="001D0AE5"/>
    <w:rsid w:val="001D1831"/>
    <w:rsid w:val="001D1A0A"/>
    <w:rsid w:val="001D1A4F"/>
    <w:rsid w:val="001D1BFC"/>
    <w:rsid w:val="001D1BFD"/>
    <w:rsid w:val="001D245E"/>
    <w:rsid w:val="001D2668"/>
    <w:rsid w:val="001D27A5"/>
    <w:rsid w:val="001D34D0"/>
    <w:rsid w:val="001D3D21"/>
    <w:rsid w:val="001D406E"/>
    <w:rsid w:val="001D43B8"/>
    <w:rsid w:val="001D4AE3"/>
    <w:rsid w:val="001D4CF5"/>
    <w:rsid w:val="001D4EBB"/>
    <w:rsid w:val="001D50ED"/>
    <w:rsid w:val="001D51E7"/>
    <w:rsid w:val="001D5406"/>
    <w:rsid w:val="001D60BD"/>
    <w:rsid w:val="001D6121"/>
    <w:rsid w:val="001D6308"/>
    <w:rsid w:val="001D7EEF"/>
    <w:rsid w:val="001E05A7"/>
    <w:rsid w:val="001E0693"/>
    <w:rsid w:val="001E1124"/>
    <w:rsid w:val="001E1829"/>
    <w:rsid w:val="001E1FBA"/>
    <w:rsid w:val="001E217D"/>
    <w:rsid w:val="001E2BE2"/>
    <w:rsid w:val="001E3025"/>
    <w:rsid w:val="001E3593"/>
    <w:rsid w:val="001E3811"/>
    <w:rsid w:val="001E462A"/>
    <w:rsid w:val="001E4813"/>
    <w:rsid w:val="001E4A90"/>
    <w:rsid w:val="001E4F92"/>
    <w:rsid w:val="001E50AD"/>
    <w:rsid w:val="001E5533"/>
    <w:rsid w:val="001E5A10"/>
    <w:rsid w:val="001E5C71"/>
    <w:rsid w:val="001E607C"/>
    <w:rsid w:val="001E63E4"/>
    <w:rsid w:val="001E65AF"/>
    <w:rsid w:val="001E65E6"/>
    <w:rsid w:val="001E6677"/>
    <w:rsid w:val="001E6CA9"/>
    <w:rsid w:val="001E746B"/>
    <w:rsid w:val="001E7B16"/>
    <w:rsid w:val="001F0055"/>
    <w:rsid w:val="001F04DE"/>
    <w:rsid w:val="001F16B9"/>
    <w:rsid w:val="001F1861"/>
    <w:rsid w:val="001F1DEF"/>
    <w:rsid w:val="001F2014"/>
    <w:rsid w:val="001F3011"/>
    <w:rsid w:val="001F38A5"/>
    <w:rsid w:val="001F394F"/>
    <w:rsid w:val="001F3DC0"/>
    <w:rsid w:val="001F3E2B"/>
    <w:rsid w:val="001F412E"/>
    <w:rsid w:val="001F4233"/>
    <w:rsid w:val="001F43FC"/>
    <w:rsid w:val="001F49F2"/>
    <w:rsid w:val="001F58CA"/>
    <w:rsid w:val="001F5AA6"/>
    <w:rsid w:val="001F5DA7"/>
    <w:rsid w:val="001F6270"/>
    <w:rsid w:val="001F65AB"/>
    <w:rsid w:val="001F66D0"/>
    <w:rsid w:val="001F66D2"/>
    <w:rsid w:val="001F6946"/>
    <w:rsid w:val="001F7F11"/>
    <w:rsid w:val="00200753"/>
    <w:rsid w:val="00200BBE"/>
    <w:rsid w:val="00200C10"/>
    <w:rsid w:val="00201195"/>
    <w:rsid w:val="00202132"/>
    <w:rsid w:val="00202701"/>
    <w:rsid w:val="00202F95"/>
    <w:rsid w:val="002031D7"/>
    <w:rsid w:val="002033C2"/>
    <w:rsid w:val="00203540"/>
    <w:rsid w:val="002037C7"/>
    <w:rsid w:val="00203CEB"/>
    <w:rsid w:val="00203EDD"/>
    <w:rsid w:val="00203F4B"/>
    <w:rsid w:val="002042A9"/>
    <w:rsid w:val="00204432"/>
    <w:rsid w:val="00204691"/>
    <w:rsid w:val="00204891"/>
    <w:rsid w:val="002049CC"/>
    <w:rsid w:val="00204D63"/>
    <w:rsid w:val="00205375"/>
    <w:rsid w:val="00205823"/>
    <w:rsid w:val="0020616C"/>
    <w:rsid w:val="0020631B"/>
    <w:rsid w:val="0020640F"/>
    <w:rsid w:val="00206A3D"/>
    <w:rsid w:val="002072B3"/>
    <w:rsid w:val="002077E6"/>
    <w:rsid w:val="00207932"/>
    <w:rsid w:val="00207B0F"/>
    <w:rsid w:val="00207C02"/>
    <w:rsid w:val="00207DC2"/>
    <w:rsid w:val="002102E9"/>
    <w:rsid w:val="0021038B"/>
    <w:rsid w:val="00210546"/>
    <w:rsid w:val="002108DC"/>
    <w:rsid w:val="00210ADF"/>
    <w:rsid w:val="00210D85"/>
    <w:rsid w:val="002123BC"/>
    <w:rsid w:val="00212752"/>
    <w:rsid w:val="00212CE0"/>
    <w:rsid w:val="00213595"/>
    <w:rsid w:val="0021400A"/>
    <w:rsid w:val="00214218"/>
    <w:rsid w:val="002144FD"/>
    <w:rsid w:val="00214914"/>
    <w:rsid w:val="00214B2B"/>
    <w:rsid w:val="00214BCC"/>
    <w:rsid w:val="00215596"/>
    <w:rsid w:val="002155F6"/>
    <w:rsid w:val="00215BC3"/>
    <w:rsid w:val="00215DE2"/>
    <w:rsid w:val="00215FB3"/>
    <w:rsid w:val="002164A6"/>
    <w:rsid w:val="00216FFC"/>
    <w:rsid w:val="00217047"/>
    <w:rsid w:val="00217674"/>
    <w:rsid w:val="00217ABF"/>
    <w:rsid w:val="00217B31"/>
    <w:rsid w:val="00217CCF"/>
    <w:rsid w:val="00217CDD"/>
    <w:rsid w:val="00220092"/>
    <w:rsid w:val="00220BAC"/>
    <w:rsid w:val="00220BC5"/>
    <w:rsid w:val="00220D10"/>
    <w:rsid w:val="0022148A"/>
    <w:rsid w:val="002214B9"/>
    <w:rsid w:val="00222077"/>
    <w:rsid w:val="00222B7B"/>
    <w:rsid w:val="00223D9A"/>
    <w:rsid w:val="00223E64"/>
    <w:rsid w:val="002243C2"/>
    <w:rsid w:val="0022522D"/>
    <w:rsid w:val="002258F1"/>
    <w:rsid w:val="002259E4"/>
    <w:rsid w:val="00225A25"/>
    <w:rsid w:val="00225B28"/>
    <w:rsid w:val="00225C5C"/>
    <w:rsid w:val="00226125"/>
    <w:rsid w:val="00226AC3"/>
    <w:rsid w:val="00227005"/>
    <w:rsid w:val="00227057"/>
    <w:rsid w:val="002273FC"/>
    <w:rsid w:val="00227625"/>
    <w:rsid w:val="00230042"/>
    <w:rsid w:val="0023082E"/>
    <w:rsid w:val="00230EA3"/>
    <w:rsid w:val="00231151"/>
    <w:rsid w:val="002318C2"/>
    <w:rsid w:val="00231A5C"/>
    <w:rsid w:val="00231B28"/>
    <w:rsid w:val="00231F8A"/>
    <w:rsid w:val="0023220E"/>
    <w:rsid w:val="00232676"/>
    <w:rsid w:val="00232B48"/>
    <w:rsid w:val="00232CF8"/>
    <w:rsid w:val="00234AFE"/>
    <w:rsid w:val="00235098"/>
    <w:rsid w:val="002355A4"/>
    <w:rsid w:val="0023607C"/>
    <w:rsid w:val="00236B47"/>
    <w:rsid w:val="00236BD1"/>
    <w:rsid w:val="00236D8E"/>
    <w:rsid w:val="0023710A"/>
    <w:rsid w:val="00237191"/>
    <w:rsid w:val="00237D23"/>
    <w:rsid w:val="00237FC7"/>
    <w:rsid w:val="00237FDF"/>
    <w:rsid w:val="0024017A"/>
    <w:rsid w:val="002404BC"/>
    <w:rsid w:val="00240A0E"/>
    <w:rsid w:val="00240AAD"/>
    <w:rsid w:val="00240BC4"/>
    <w:rsid w:val="00241560"/>
    <w:rsid w:val="002421AB"/>
    <w:rsid w:val="002423DC"/>
    <w:rsid w:val="0024241B"/>
    <w:rsid w:val="002427CA"/>
    <w:rsid w:val="00243026"/>
    <w:rsid w:val="0024337A"/>
    <w:rsid w:val="00243D4A"/>
    <w:rsid w:val="00244030"/>
    <w:rsid w:val="002441BB"/>
    <w:rsid w:val="0024476C"/>
    <w:rsid w:val="00244F64"/>
    <w:rsid w:val="0024560D"/>
    <w:rsid w:val="00245650"/>
    <w:rsid w:val="002456C3"/>
    <w:rsid w:val="00245770"/>
    <w:rsid w:val="00245F00"/>
    <w:rsid w:val="00246DC7"/>
    <w:rsid w:val="002473FE"/>
    <w:rsid w:val="00247517"/>
    <w:rsid w:val="00247C29"/>
    <w:rsid w:val="00250D46"/>
    <w:rsid w:val="00250E0B"/>
    <w:rsid w:val="00250E38"/>
    <w:rsid w:val="0025103B"/>
    <w:rsid w:val="00251224"/>
    <w:rsid w:val="002513DA"/>
    <w:rsid w:val="002518BF"/>
    <w:rsid w:val="00251A4C"/>
    <w:rsid w:val="0025320E"/>
    <w:rsid w:val="002532D2"/>
    <w:rsid w:val="0025386B"/>
    <w:rsid w:val="00253A92"/>
    <w:rsid w:val="00253F71"/>
    <w:rsid w:val="00254389"/>
    <w:rsid w:val="00254556"/>
    <w:rsid w:val="00254D3A"/>
    <w:rsid w:val="00255073"/>
    <w:rsid w:val="002561E8"/>
    <w:rsid w:val="00256CAD"/>
    <w:rsid w:val="00256CF6"/>
    <w:rsid w:val="00257672"/>
    <w:rsid w:val="00257AF4"/>
    <w:rsid w:val="00257DC0"/>
    <w:rsid w:val="0026014B"/>
    <w:rsid w:val="002615B2"/>
    <w:rsid w:val="00262326"/>
    <w:rsid w:val="00262B38"/>
    <w:rsid w:val="00263183"/>
    <w:rsid w:val="00263740"/>
    <w:rsid w:val="00263972"/>
    <w:rsid w:val="00263BC4"/>
    <w:rsid w:val="0026401B"/>
    <w:rsid w:val="00264581"/>
    <w:rsid w:val="00264760"/>
    <w:rsid w:val="002647CB"/>
    <w:rsid w:val="002649E5"/>
    <w:rsid w:val="00264A20"/>
    <w:rsid w:val="0026500E"/>
    <w:rsid w:val="002658CB"/>
    <w:rsid w:val="00265A2E"/>
    <w:rsid w:val="00265CF5"/>
    <w:rsid w:val="002661B2"/>
    <w:rsid w:val="002661EC"/>
    <w:rsid w:val="002663C6"/>
    <w:rsid w:val="00266E4D"/>
    <w:rsid w:val="00266F84"/>
    <w:rsid w:val="00267361"/>
    <w:rsid w:val="00267E11"/>
    <w:rsid w:val="002708BB"/>
    <w:rsid w:val="0027094C"/>
    <w:rsid w:val="00270B6F"/>
    <w:rsid w:val="00270E8B"/>
    <w:rsid w:val="0027116B"/>
    <w:rsid w:val="00271328"/>
    <w:rsid w:val="00271F4D"/>
    <w:rsid w:val="00271F7D"/>
    <w:rsid w:val="00271FFD"/>
    <w:rsid w:val="00272868"/>
    <w:rsid w:val="00272BDB"/>
    <w:rsid w:val="00273310"/>
    <w:rsid w:val="0027338C"/>
    <w:rsid w:val="00273B11"/>
    <w:rsid w:val="002743C4"/>
    <w:rsid w:val="002748F4"/>
    <w:rsid w:val="0027494C"/>
    <w:rsid w:val="00274B20"/>
    <w:rsid w:val="00275B33"/>
    <w:rsid w:val="00275B72"/>
    <w:rsid w:val="00276314"/>
    <w:rsid w:val="00276358"/>
    <w:rsid w:val="00276811"/>
    <w:rsid w:val="0027794C"/>
    <w:rsid w:val="00277EE8"/>
    <w:rsid w:val="00280FE0"/>
    <w:rsid w:val="0028187A"/>
    <w:rsid w:val="002818C5"/>
    <w:rsid w:val="002818FF"/>
    <w:rsid w:val="0028196E"/>
    <w:rsid w:val="00281ACC"/>
    <w:rsid w:val="00281DB7"/>
    <w:rsid w:val="002821F6"/>
    <w:rsid w:val="00282977"/>
    <w:rsid w:val="00282DF6"/>
    <w:rsid w:val="00282E7B"/>
    <w:rsid w:val="00282EE3"/>
    <w:rsid w:val="002830FE"/>
    <w:rsid w:val="00283160"/>
    <w:rsid w:val="002834B2"/>
    <w:rsid w:val="00283530"/>
    <w:rsid w:val="00283B06"/>
    <w:rsid w:val="00283F99"/>
    <w:rsid w:val="00284333"/>
    <w:rsid w:val="002845BD"/>
    <w:rsid w:val="002847C1"/>
    <w:rsid w:val="0028517B"/>
    <w:rsid w:val="002852B5"/>
    <w:rsid w:val="0028546D"/>
    <w:rsid w:val="00285B85"/>
    <w:rsid w:val="00285BCB"/>
    <w:rsid w:val="00285D71"/>
    <w:rsid w:val="0028698D"/>
    <w:rsid w:val="00286CA8"/>
    <w:rsid w:val="002873BF"/>
    <w:rsid w:val="002875BC"/>
    <w:rsid w:val="00287C96"/>
    <w:rsid w:val="002912F0"/>
    <w:rsid w:val="002913C6"/>
    <w:rsid w:val="00291531"/>
    <w:rsid w:val="002915E9"/>
    <w:rsid w:val="0029184D"/>
    <w:rsid w:val="00291A4D"/>
    <w:rsid w:val="002922F1"/>
    <w:rsid w:val="00292715"/>
    <w:rsid w:val="00292737"/>
    <w:rsid w:val="00293814"/>
    <w:rsid w:val="00293BC2"/>
    <w:rsid w:val="00293D1B"/>
    <w:rsid w:val="00294814"/>
    <w:rsid w:val="00295301"/>
    <w:rsid w:val="00295904"/>
    <w:rsid w:val="00295BDB"/>
    <w:rsid w:val="00295D11"/>
    <w:rsid w:val="00295D73"/>
    <w:rsid w:val="00295DE5"/>
    <w:rsid w:val="0029614D"/>
    <w:rsid w:val="002966AD"/>
    <w:rsid w:val="002967C1"/>
    <w:rsid w:val="00296E6B"/>
    <w:rsid w:val="00297033"/>
    <w:rsid w:val="0029705C"/>
    <w:rsid w:val="002973D1"/>
    <w:rsid w:val="00297720"/>
    <w:rsid w:val="002A01AE"/>
    <w:rsid w:val="002A03A8"/>
    <w:rsid w:val="002A0615"/>
    <w:rsid w:val="002A06D0"/>
    <w:rsid w:val="002A082E"/>
    <w:rsid w:val="002A0B94"/>
    <w:rsid w:val="002A0D38"/>
    <w:rsid w:val="002A0ED2"/>
    <w:rsid w:val="002A15F9"/>
    <w:rsid w:val="002A1AD6"/>
    <w:rsid w:val="002A1B19"/>
    <w:rsid w:val="002A1B59"/>
    <w:rsid w:val="002A1D88"/>
    <w:rsid w:val="002A1EB2"/>
    <w:rsid w:val="002A224A"/>
    <w:rsid w:val="002A238E"/>
    <w:rsid w:val="002A245B"/>
    <w:rsid w:val="002A3074"/>
    <w:rsid w:val="002A4586"/>
    <w:rsid w:val="002A48CF"/>
    <w:rsid w:val="002A4EB1"/>
    <w:rsid w:val="002A5366"/>
    <w:rsid w:val="002A5509"/>
    <w:rsid w:val="002A5C3D"/>
    <w:rsid w:val="002A5C4A"/>
    <w:rsid w:val="002A5DBB"/>
    <w:rsid w:val="002A5FB4"/>
    <w:rsid w:val="002A6619"/>
    <w:rsid w:val="002A6F8D"/>
    <w:rsid w:val="002A72D8"/>
    <w:rsid w:val="002A73F5"/>
    <w:rsid w:val="002B07BC"/>
    <w:rsid w:val="002B0A0C"/>
    <w:rsid w:val="002B0AB4"/>
    <w:rsid w:val="002B0F99"/>
    <w:rsid w:val="002B137D"/>
    <w:rsid w:val="002B13B6"/>
    <w:rsid w:val="002B1465"/>
    <w:rsid w:val="002B19B3"/>
    <w:rsid w:val="002B1CCE"/>
    <w:rsid w:val="002B1D22"/>
    <w:rsid w:val="002B2015"/>
    <w:rsid w:val="002B291B"/>
    <w:rsid w:val="002B2CAA"/>
    <w:rsid w:val="002B32CD"/>
    <w:rsid w:val="002B386B"/>
    <w:rsid w:val="002B3A8C"/>
    <w:rsid w:val="002B4060"/>
    <w:rsid w:val="002B4A47"/>
    <w:rsid w:val="002B4C1E"/>
    <w:rsid w:val="002B5418"/>
    <w:rsid w:val="002B59C1"/>
    <w:rsid w:val="002B611F"/>
    <w:rsid w:val="002B663E"/>
    <w:rsid w:val="002B6838"/>
    <w:rsid w:val="002B6DE5"/>
    <w:rsid w:val="002C00BD"/>
    <w:rsid w:val="002C0C8D"/>
    <w:rsid w:val="002C0F97"/>
    <w:rsid w:val="002C1445"/>
    <w:rsid w:val="002C14DE"/>
    <w:rsid w:val="002C15C5"/>
    <w:rsid w:val="002C1725"/>
    <w:rsid w:val="002C19E7"/>
    <w:rsid w:val="002C1BC8"/>
    <w:rsid w:val="002C2058"/>
    <w:rsid w:val="002C2A68"/>
    <w:rsid w:val="002C30B2"/>
    <w:rsid w:val="002C3BD9"/>
    <w:rsid w:val="002C3F27"/>
    <w:rsid w:val="002C4969"/>
    <w:rsid w:val="002C4DEC"/>
    <w:rsid w:val="002C5900"/>
    <w:rsid w:val="002C6149"/>
    <w:rsid w:val="002C67A0"/>
    <w:rsid w:val="002C681D"/>
    <w:rsid w:val="002C7367"/>
    <w:rsid w:val="002C772F"/>
    <w:rsid w:val="002D0090"/>
    <w:rsid w:val="002D040D"/>
    <w:rsid w:val="002D0A15"/>
    <w:rsid w:val="002D0FF0"/>
    <w:rsid w:val="002D10B9"/>
    <w:rsid w:val="002D1126"/>
    <w:rsid w:val="002D1277"/>
    <w:rsid w:val="002D150C"/>
    <w:rsid w:val="002D1574"/>
    <w:rsid w:val="002D203C"/>
    <w:rsid w:val="002D20D3"/>
    <w:rsid w:val="002D284A"/>
    <w:rsid w:val="002D2B5D"/>
    <w:rsid w:val="002D31CF"/>
    <w:rsid w:val="002D38A4"/>
    <w:rsid w:val="002D3C7E"/>
    <w:rsid w:val="002D3D13"/>
    <w:rsid w:val="002D3EB6"/>
    <w:rsid w:val="002D401F"/>
    <w:rsid w:val="002D4514"/>
    <w:rsid w:val="002D459B"/>
    <w:rsid w:val="002D46CC"/>
    <w:rsid w:val="002D4862"/>
    <w:rsid w:val="002D4F9C"/>
    <w:rsid w:val="002D6183"/>
    <w:rsid w:val="002D643A"/>
    <w:rsid w:val="002D6B4F"/>
    <w:rsid w:val="002D6F91"/>
    <w:rsid w:val="002D7020"/>
    <w:rsid w:val="002D7270"/>
    <w:rsid w:val="002D7413"/>
    <w:rsid w:val="002D7808"/>
    <w:rsid w:val="002E014B"/>
    <w:rsid w:val="002E0A60"/>
    <w:rsid w:val="002E0A8C"/>
    <w:rsid w:val="002E0C0B"/>
    <w:rsid w:val="002E1411"/>
    <w:rsid w:val="002E1979"/>
    <w:rsid w:val="002E232F"/>
    <w:rsid w:val="002E25EF"/>
    <w:rsid w:val="002E2DF7"/>
    <w:rsid w:val="002E3564"/>
    <w:rsid w:val="002E3C57"/>
    <w:rsid w:val="002E3F5F"/>
    <w:rsid w:val="002E47E4"/>
    <w:rsid w:val="002E5190"/>
    <w:rsid w:val="002E57B6"/>
    <w:rsid w:val="002E5F67"/>
    <w:rsid w:val="002E635E"/>
    <w:rsid w:val="002E6BF2"/>
    <w:rsid w:val="002E75B5"/>
    <w:rsid w:val="002E784E"/>
    <w:rsid w:val="002F011B"/>
    <w:rsid w:val="002F0375"/>
    <w:rsid w:val="002F1133"/>
    <w:rsid w:val="002F1435"/>
    <w:rsid w:val="002F1621"/>
    <w:rsid w:val="002F1FC4"/>
    <w:rsid w:val="002F2049"/>
    <w:rsid w:val="002F2141"/>
    <w:rsid w:val="002F24EB"/>
    <w:rsid w:val="002F26A0"/>
    <w:rsid w:val="002F27CA"/>
    <w:rsid w:val="002F35F7"/>
    <w:rsid w:val="002F46D9"/>
    <w:rsid w:val="002F4A53"/>
    <w:rsid w:val="002F4ABF"/>
    <w:rsid w:val="002F4D61"/>
    <w:rsid w:val="002F52B5"/>
    <w:rsid w:val="002F5624"/>
    <w:rsid w:val="002F5AAF"/>
    <w:rsid w:val="002F62E7"/>
    <w:rsid w:val="002F64D8"/>
    <w:rsid w:val="002F6ABF"/>
    <w:rsid w:val="002F7BB2"/>
    <w:rsid w:val="00300323"/>
    <w:rsid w:val="003004CD"/>
    <w:rsid w:val="0030114D"/>
    <w:rsid w:val="0030119F"/>
    <w:rsid w:val="00301738"/>
    <w:rsid w:val="003019C0"/>
    <w:rsid w:val="00301E6D"/>
    <w:rsid w:val="0030252C"/>
    <w:rsid w:val="0030288F"/>
    <w:rsid w:val="00302D4E"/>
    <w:rsid w:val="00302E04"/>
    <w:rsid w:val="003035CF"/>
    <w:rsid w:val="00303651"/>
    <w:rsid w:val="00303785"/>
    <w:rsid w:val="00303813"/>
    <w:rsid w:val="00303C01"/>
    <w:rsid w:val="00304295"/>
    <w:rsid w:val="00304687"/>
    <w:rsid w:val="00304854"/>
    <w:rsid w:val="00304933"/>
    <w:rsid w:val="00304B29"/>
    <w:rsid w:val="00304BC1"/>
    <w:rsid w:val="00304C4A"/>
    <w:rsid w:val="00305184"/>
    <w:rsid w:val="00305437"/>
    <w:rsid w:val="00305482"/>
    <w:rsid w:val="00305719"/>
    <w:rsid w:val="00306662"/>
    <w:rsid w:val="003068D5"/>
    <w:rsid w:val="00306B01"/>
    <w:rsid w:val="00306CEF"/>
    <w:rsid w:val="0030730B"/>
    <w:rsid w:val="003073CA"/>
    <w:rsid w:val="00307851"/>
    <w:rsid w:val="00307897"/>
    <w:rsid w:val="00307BF4"/>
    <w:rsid w:val="0031062B"/>
    <w:rsid w:val="00310CD1"/>
    <w:rsid w:val="00310DA5"/>
    <w:rsid w:val="00310EB3"/>
    <w:rsid w:val="003113F7"/>
    <w:rsid w:val="00311539"/>
    <w:rsid w:val="003117BC"/>
    <w:rsid w:val="00311B52"/>
    <w:rsid w:val="00311CB5"/>
    <w:rsid w:val="0031260E"/>
    <w:rsid w:val="0031296B"/>
    <w:rsid w:val="00312C3D"/>
    <w:rsid w:val="0031335A"/>
    <w:rsid w:val="003137B8"/>
    <w:rsid w:val="0031413D"/>
    <w:rsid w:val="003149D6"/>
    <w:rsid w:val="00314CAE"/>
    <w:rsid w:val="00314EC3"/>
    <w:rsid w:val="0031628D"/>
    <w:rsid w:val="0031651F"/>
    <w:rsid w:val="00316A27"/>
    <w:rsid w:val="00316AF3"/>
    <w:rsid w:val="00317801"/>
    <w:rsid w:val="00317953"/>
    <w:rsid w:val="00317F85"/>
    <w:rsid w:val="00320761"/>
    <w:rsid w:val="00320C1F"/>
    <w:rsid w:val="0032170A"/>
    <w:rsid w:val="0032194D"/>
    <w:rsid w:val="00322260"/>
    <w:rsid w:val="0032253A"/>
    <w:rsid w:val="00322B3C"/>
    <w:rsid w:val="003233BB"/>
    <w:rsid w:val="0032401C"/>
    <w:rsid w:val="00324E63"/>
    <w:rsid w:val="0032559C"/>
    <w:rsid w:val="003260E9"/>
    <w:rsid w:val="00326392"/>
    <w:rsid w:val="00326597"/>
    <w:rsid w:val="00326621"/>
    <w:rsid w:val="00326670"/>
    <w:rsid w:val="00326CA4"/>
    <w:rsid w:val="00327207"/>
    <w:rsid w:val="00327577"/>
    <w:rsid w:val="00327B88"/>
    <w:rsid w:val="00330372"/>
    <w:rsid w:val="00330649"/>
    <w:rsid w:val="0033116B"/>
    <w:rsid w:val="00331195"/>
    <w:rsid w:val="003313BA"/>
    <w:rsid w:val="00331ABD"/>
    <w:rsid w:val="00332BFC"/>
    <w:rsid w:val="00332F85"/>
    <w:rsid w:val="003331F6"/>
    <w:rsid w:val="0033333C"/>
    <w:rsid w:val="00333714"/>
    <w:rsid w:val="003338E6"/>
    <w:rsid w:val="0033394E"/>
    <w:rsid w:val="00333C8F"/>
    <w:rsid w:val="00334082"/>
    <w:rsid w:val="003340EC"/>
    <w:rsid w:val="00334DE3"/>
    <w:rsid w:val="00334FED"/>
    <w:rsid w:val="00335830"/>
    <w:rsid w:val="00335CEB"/>
    <w:rsid w:val="00335CF4"/>
    <w:rsid w:val="0033625B"/>
    <w:rsid w:val="003365CE"/>
    <w:rsid w:val="003370CF"/>
    <w:rsid w:val="003373D6"/>
    <w:rsid w:val="003376A8"/>
    <w:rsid w:val="003378E0"/>
    <w:rsid w:val="003378F2"/>
    <w:rsid w:val="0033793B"/>
    <w:rsid w:val="003400F2"/>
    <w:rsid w:val="003404A1"/>
    <w:rsid w:val="003416AB"/>
    <w:rsid w:val="00341B93"/>
    <w:rsid w:val="00341D45"/>
    <w:rsid w:val="00341FAD"/>
    <w:rsid w:val="00342FDF"/>
    <w:rsid w:val="003431D7"/>
    <w:rsid w:val="003437E9"/>
    <w:rsid w:val="003438CC"/>
    <w:rsid w:val="003444DD"/>
    <w:rsid w:val="0034472E"/>
    <w:rsid w:val="0034505D"/>
    <w:rsid w:val="003450AC"/>
    <w:rsid w:val="003454D5"/>
    <w:rsid w:val="00345513"/>
    <w:rsid w:val="003469C1"/>
    <w:rsid w:val="00346A47"/>
    <w:rsid w:val="00346DEE"/>
    <w:rsid w:val="00346F9E"/>
    <w:rsid w:val="00347185"/>
    <w:rsid w:val="003471BF"/>
    <w:rsid w:val="00347CD3"/>
    <w:rsid w:val="00347DC5"/>
    <w:rsid w:val="0035013A"/>
    <w:rsid w:val="00350286"/>
    <w:rsid w:val="00350907"/>
    <w:rsid w:val="00350B54"/>
    <w:rsid w:val="00350E1E"/>
    <w:rsid w:val="00350ECD"/>
    <w:rsid w:val="00351681"/>
    <w:rsid w:val="0035186F"/>
    <w:rsid w:val="00351AFE"/>
    <w:rsid w:val="003522F9"/>
    <w:rsid w:val="0035244C"/>
    <w:rsid w:val="003527F0"/>
    <w:rsid w:val="00352CEB"/>
    <w:rsid w:val="00352D87"/>
    <w:rsid w:val="00352F39"/>
    <w:rsid w:val="00352FCF"/>
    <w:rsid w:val="00353A97"/>
    <w:rsid w:val="003545F0"/>
    <w:rsid w:val="00354652"/>
    <w:rsid w:val="003548CC"/>
    <w:rsid w:val="00354FF4"/>
    <w:rsid w:val="0035584B"/>
    <w:rsid w:val="003559DB"/>
    <w:rsid w:val="00355BC5"/>
    <w:rsid w:val="003566A2"/>
    <w:rsid w:val="00357BA3"/>
    <w:rsid w:val="00357D74"/>
    <w:rsid w:val="00357DEA"/>
    <w:rsid w:val="0036007B"/>
    <w:rsid w:val="00360408"/>
    <w:rsid w:val="00360A51"/>
    <w:rsid w:val="00360A82"/>
    <w:rsid w:val="00360B6D"/>
    <w:rsid w:val="00360CF8"/>
    <w:rsid w:val="00361146"/>
    <w:rsid w:val="003615AC"/>
    <w:rsid w:val="00361793"/>
    <w:rsid w:val="00361831"/>
    <w:rsid w:val="00362472"/>
    <w:rsid w:val="00362668"/>
    <w:rsid w:val="00362A8F"/>
    <w:rsid w:val="00362DBD"/>
    <w:rsid w:val="00362EB2"/>
    <w:rsid w:val="00362EE2"/>
    <w:rsid w:val="00363119"/>
    <w:rsid w:val="00363660"/>
    <w:rsid w:val="00363E5E"/>
    <w:rsid w:val="00364978"/>
    <w:rsid w:val="00364AF4"/>
    <w:rsid w:val="00364E2E"/>
    <w:rsid w:val="00364ED5"/>
    <w:rsid w:val="00364FBA"/>
    <w:rsid w:val="00365212"/>
    <w:rsid w:val="00365DAB"/>
    <w:rsid w:val="00365DBF"/>
    <w:rsid w:val="003663D7"/>
    <w:rsid w:val="00366F9C"/>
    <w:rsid w:val="003670B0"/>
    <w:rsid w:val="003677E7"/>
    <w:rsid w:val="003706DE"/>
    <w:rsid w:val="0037084E"/>
    <w:rsid w:val="0037094B"/>
    <w:rsid w:val="00370BB6"/>
    <w:rsid w:val="00371762"/>
    <w:rsid w:val="00371BDD"/>
    <w:rsid w:val="00371FEF"/>
    <w:rsid w:val="0037221D"/>
    <w:rsid w:val="00372477"/>
    <w:rsid w:val="00372E3E"/>
    <w:rsid w:val="00373285"/>
    <w:rsid w:val="00373353"/>
    <w:rsid w:val="0037359D"/>
    <w:rsid w:val="003737ED"/>
    <w:rsid w:val="00373B01"/>
    <w:rsid w:val="00373B0C"/>
    <w:rsid w:val="00373F14"/>
    <w:rsid w:val="00374334"/>
    <w:rsid w:val="00374932"/>
    <w:rsid w:val="0037516A"/>
    <w:rsid w:val="00375F36"/>
    <w:rsid w:val="00376C8A"/>
    <w:rsid w:val="00376FCC"/>
    <w:rsid w:val="00377091"/>
    <w:rsid w:val="00377369"/>
    <w:rsid w:val="00377709"/>
    <w:rsid w:val="00377BEA"/>
    <w:rsid w:val="00377D9C"/>
    <w:rsid w:val="0038000F"/>
    <w:rsid w:val="00380457"/>
    <w:rsid w:val="00380659"/>
    <w:rsid w:val="00380905"/>
    <w:rsid w:val="0038153E"/>
    <w:rsid w:val="003816AF"/>
    <w:rsid w:val="003816C0"/>
    <w:rsid w:val="00381A09"/>
    <w:rsid w:val="0038206E"/>
    <w:rsid w:val="00382B55"/>
    <w:rsid w:val="00383212"/>
    <w:rsid w:val="003838EB"/>
    <w:rsid w:val="00383988"/>
    <w:rsid w:val="003840FA"/>
    <w:rsid w:val="0038487F"/>
    <w:rsid w:val="00384DA8"/>
    <w:rsid w:val="00385AEF"/>
    <w:rsid w:val="00386025"/>
    <w:rsid w:val="003861AF"/>
    <w:rsid w:val="00386637"/>
    <w:rsid w:val="00386E59"/>
    <w:rsid w:val="00386EA4"/>
    <w:rsid w:val="00386EC8"/>
    <w:rsid w:val="00386F70"/>
    <w:rsid w:val="003877A9"/>
    <w:rsid w:val="00387BBC"/>
    <w:rsid w:val="00387C4D"/>
    <w:rsid w:val="00387F65"/>
    <w:rsid w:val="00390461"/>
    <w:rsid w:val="00390541"/>
    <w:rsid w:val="00390F6D"/>
    <w:rsid w:val="003912D8"/>
    <w:rsid w:val="00391416"/>
    <w:rsid w:val="00391472"/>
    <w:rsid w:val="00391785"/>
    <w:rsid w:val="00391949"/>
    <w:rsid w:val="00391BA0"/>
    <w:rsid w:val="00391C05"/>
    <w:rsid w:val="00391D2F"/>
    <w:rsid w:val="00392AAD"/>
    <w:rsid w:val="00392BA6"/>
    <w:rsid w:val="00392BAC"/>
    <w:rsid w:val="00392E08"/>
    <w:rsid w:val="00393210"/>
    <w:rsid w:val="003942C9"/>
    <w:rsid w:val="003944BA"/>
    <w:rsid w:val="00394606"/>
    <w:rsid w:val="00394714"/>
    <w:rsid w:val="003948BD"/>
    <w:rsid w:val="00395546"/>
    <w:rsid w:val="003957EA"/>
    <w:rsid w:val="0039581B"/>
    <w:rsid w:val="003959B7"/>
    <w:rsid w:val="00396223"/>
    <w:rsid w:val="003973AE"/>
    <w:rsid w:val="00397416"/>
    <w:rsid w:val="003979A1"/>
    <w:rsid w:val="003A0596"/>
    <w:rsid w:val="003A0752"/>
    <w:rsid w:val="003A096E"/>
    <w:rsid w:val="003A0CEF"/>
    <w:rsid w:val="003A0E59"/>
    <w:rsid w:val="003A1002"/>
    <w:rsid w:val="003A168C"/>
    <w:rsid w:val="003A1946"/>
    <w:rsid w:val="003A1B5E"/>
    <w:rsid w:val="003A26D5"/>
    <w:rsid w:val="003A2B31"/>
    <w:rsid w:val="003A2B6F"/>
    <w:rsid w:val="003A2FD4"/>
    <w:rsid w:val="003A31BA"/>
    <w:rsid w:val="003A3A33"/>
    <w:rsid w:val="003A5637"/>
    <w:rsid w:val="003A57F7"/>
    <w:rsid w:val="003A5DBF"/>
    <w:rsid w:val="003A609C"/>
    <w:rsid w:val="003A60A2"/>
    <w:rsid w:val="003A6FC4"/>
    <w:rsid w:val="003A7A6F"/>
    <w:rsid w:val="003A7EBC"/>
    <w:rsid w:val="003B02D3"/>
    <w:rsid w:val="003B110F"/>
    <w:rsid w:val="003B122B"/>
    <w:rsid w:val="003B144A"/>
    <w:rsid w:val="003B1504"/>
    <w:rsid w:val="003B1FB5"/>
    <w:rsid w:val="003B289B"/>
    <w:rsid w:val="003B33D3"/>
    <w:rsid w:val="003B3635"/>
    <w:rsid w:val="003B3B27"/>
    <w:rsid w:val="003B3D3A"/>
    <w:rsid w:val="003B3F34"/>
    <w:rsid w:val="003B4798"/>
    <w:rsid w:val="003B48A6"/>
    <w:rsid w:val="003B4C34"/>
    <w:rsid w:val="003B5025"/>
    <w:rsid w:val="003B5407"/>
    <w:rsid w:val="003B554C"/>
    <w:rsid w:val="003B559D"/>
    <w:rsid w:val="003B56A6"/>
    <w:rsid w:val="003B5B50"/>
    <w:rsid w:val="003B5EC8"/>
    <w:rsid w:val="003B617D"/>
    <w:rsid w:val="003B6637"/>
    <w:rsid w:val="003B6F7B"/>
    <w:rsid w:val="003B729A"/>
    <w:rsid w:val="003B73A4"/>
    <w:rsid w:val="003B7497"/>
    <w:rsid w:val="003B7A3B"/>
    <w:rsid w:val="003B7F7A"/>
    <w:rsid w:val="003C0163"/>
    <w:rsid w:val="003C0EBB"/>
    <w:rsid w:val="003C1731"/>
    <w:rsid w:val="003C1893"/>
    <w:rsid w:val="003C19E4"/>
    <w:rsid w:val="003C1C25"/>
    <w:rsid w:val="003C1C5F"/>
    <w:rsid w:val="003C1FC0"/>
    <w:rsid w:val="003C2286"/>
    <w:rsid w:val="003C31F1"/>
    <w:rsid w:val="003C340F"/>
    <w:rsid w:val="003C36A7"/>
    <w:rsid w:val="003C3879"/>
    <w:rsid w:val="003C3D45"/>
    <w:rsid w:val="003C3EB1"/>
    <w:rsid w:val="003C4709"/>
    <w:rsid w:val="003C4F50"/>
    <w:rsid w:val="003C520F"/>
    <w:rsid w:val="003C5A5E"/>
    <w:rsid w:val="003C5A80"/>
    <w:rsid w:val="003C5E77"/>
    <w:rsid w:val="003C5FEC"/>
    <w:rsid w:val="003C6C00"/>
    <w:rsid w:val="003C6F40"/>
    <w:rsid w:val="003C79FA"/>
    <w:rsid w:val="003C7AB4"/>
    <w:rsid w:val="003D018B"/>
    <w:rsid w:val="003D01D7"/>
    <w:rsid w:val="003D04C0"/>
    <w:rsid w:val="003D0744"/>
    <w:rsid w:val="003D0C3E"/>
    <w:rsid w:val="003D1782"/>
    <w:rsid w:val="003D1898"/>
    <w:rsid w:val="003D1D60"/>
    <w:rsid w:val="003D2003"/>
    <w:rsid w:val="003D2219"/>
    <w:rsid w:val="003D24E3"/>
    <w:rsid w:val="003D2B53"/>
    <w:rsid w:val="003D31A0"/>
    <w:rsid w:val="003D3370"/>
    <w:rsid w:val="003D33D6"/>
    <w:rsid w:val="003D3446"/>
    <w:rsid w:val="003D42A5"/>
    <w:rsid w:val="003D460A"/>
    <w:rsid w:val="003D481C"/>
    <w:rsid w:val="003D4A72"/>
    <w:rsid w:val="003D4A9A"/>
    <w:rsid w:val="003D57D5"/>
    <w:rsid w:val="003D59BF"/>
    <w:rsid w:val="003D5F50"/>
    <w:rsid w:val="003D650B"/>
    <w:rsid w:val="003D67ED"/>
    <w:rsid w:val="003D717E"/>
    <w:rsid w:val="003D7B42"/>
    <w:rsid w:val="003D7BB4"/>
    <w:rsid w:val="003E0CE9"/>
    <w:rsid w:val="003E11F8"/>
    <w:rsid w:val="003E1930"/>
    <w:rsid w:val="003E1B4A"/>
    <w:rsid w:val="003E2454"/>
    <w:rsid w:val="003E283B"/>
    <w:rsid w:val="003E2AF6"/>
    <w:rsid w:val="003E3694"/>
    <w:rsid w:val="003E3697"/>
    <w:rsid w:val="003E3875"/>
    <w:rsid w:val="003E3D26"/>
    <w:rsid w:val="003E40D1"/>
    <w:rsid w:val="003E4D13"/>
    <w:rsid w:val="003E5A97"/>
    <w:rsid w:val="003E5E1F"/>
    <w:rsid w:val="003E60D2"/>
    <w:rsid w:val="003E612B"/>
    <w:rsid w:val="003E62A5"/>
    <w:rsid w:val="003E6621"/>
    <w:rsid w:val="003E746F"/>
    <w:rsid w:val="003E7AF9"/>
    <w:rsid w:val="003F03B1"/>
    <w:rsid w:val="003F0724"/>
    <w:rsid w:val="003F0F86"/>
    <w:rsid w:val="003F13EC"/>
    <w:rsid w:val="003F1933"/>
    <w:rsid w:val="003F1EB5"/>
    <w:rsid w:val="003F21F0"/>
    <w:rsid w:val="003F22EA"/>
    <w:rsid w:val="003F26DB"/>
    <w:rsid w:val="003F2764"/>
    <w:rsid w:val="003F2C81"/>
    <w:rsid w:val="003F329A"/>
    <w:rsid w:val="003F3AEE"/>
    <w:rsid w:val="003F3DFF"/>
    <w:rsid w:val="003F4297"/>
    <w:rsid w:val="003F42FB"/>
    <w:rsid w:val="003F44F4"/>
    <w:rsid w:val="003F4D1C"/>
    <w:rsid w:val="003F4EBB"/>
    <w:rsid w:val="003F51E8"/>
    <w:rsid w:val="003F555B"/>
    <w:rsid w:val="003F6343"/>
    <w:rsid w:val="003F6A53"/>
    <w:rsid w:val="003F70CE"/>
    <w:rsid w:val="003F7154"/>
    <w:rsid w:val="003F74BB"/>
    <w:rsid w:val="003F7515"/>
    <w:rsid w:val="003F758F"/>
    <w:rsid w:val="003F79A2"/>
    <w:rsid w:val="003F7A5C"/>
    <w:rsid w:val="003F7ADC"/>
    <w:rsid w:val="0040000C"/>
    <w:rsid w:val="00400121"/>
    <w:rsid w:val="0040072C"/>
    <w:rsid w:val="0040144E"/>
    <w:rsid w:val="00401973"/>
    <w:rsid w:val="00401F56"/>
    <w:rsid w:val="004025A2"/>
    <w:rsid w:val="00402940"/>
    <w:rsid w:val="004030A2"/>
    <w:rsid w:val="00403150"/>
    <w:rsid w:val="00403238"/>
    <w:rsid w:val="004032DA"/>
    <w:rsid w:val="00403706"/>
    <w:rsid w:val="0040418F"/>
    <w:rsid w:val="00404710"/>
    <w:rsid w:val="0040491B"/>
    <w:rsid w:val="00404979"/>
    <w:rsid w:val="00404AE1"/>
    <w:rsid w:val="00404D20"/>
    <w:rsid w:val="00404E9B"/>
    <w:rsid w:val="0040572F"/>
    <w:rsid w:val="00405747"/>
    <w:rsid w:val="00405D4B"/>
    <w:rsid w:val="004060C2"/>
    <w:rsid w:val="0040647A"/>
    <w:rsid w:val="00407623"/>
    <w:rsid w:val="004079B0"/>
    <w:rsid w:val="004079F4"/>
    <w:rsid w:val="00410553"/>
    <w:rsid w:val="00410A0F"/>
    <w:rsid w:val="00410E43"/>
    <w:rsid w:val="00410F4D"/>
    <w:rsid w:val="0041152D"/>
    <w:rsid w:val="004117CA"/>
    <w:rsid w:val="00412261"/>
    <w:rsid w:val="00412737"/>
    <w:rsid w:val="00412B9C"/>
    <w:rsid w:val="00412E5C"/>
    <w:rsid w:val="004132C2"/>
    <w:rsid w:val="004144C7"/>
    <w:rsid w:val="00414523"/>
    <w:rsid w:val="00414562"/>
    <w:rsid w:val="00414CB6"/>
    <w:rsid w:val="00415024"/>
    <w:rsid w:val="0041508E"/>
    <w:rsid w:val="004152CC"/>
    <w:rsid w:val="0041551A"/>
    <w:rsid w:val="0041555B"/>
    <w:rsid w:val="004159F3"/>
    <w:rsid w:val="00415DCE"/>
    <w:rsid w:val="004163AF"/>
    <w:rsid w:val="004165AE"/>
    <w:rsid w:val="00416925"/>
    <w:rsid w:val="00416F71"/>
    <w:rsid w:val="0041715A"/>
    <w:rsid w:val="004205F9"/>
    <w:rsid w:val="004207E9"/>
    <w:rsid w:val="00420E0E"/>
    <w:rsid w:val="00421219"/>
    <w:rsid w:val="004212FE"/>
    <w:rsid w:val="00421D39"/>
    <w:rsid w:val="00421D82"/>
    <w:rsid w:val="004220D1"/>
    <w:rsid w:val="00422850"/>
    <w:rsid w:val="00422899"/>
    <w:rsid w:val="0042346D"/>
    <w:rsid w:val="00423A04"/>
    <w:rsid w:val="00424056"/>
    <w:rsid w:val="00424764"/>
    <w:rsid w:val="0042536B"/>
    <w:rsid w:val="0042581D"/>
    <w:rsid w:val="00425EE1"/>
    <w:rsid w:val="00426248"/>
    <w:rsid w:val="004264B8"/>
    <w:rsid w:val="00426716"/>
    <w:rsid w:val="004267AA"/>
    <w:rsid w:val="00426C35"/>
    <w:rsid w:val="00426E55"/>
    <w:rsid w:val="0042737B"/>
    <w:rsid w:val="00427842"/>
    <w:rsid w:val="00427ADE"/>
    <w:rsid w:val="00427BA6"/>
    <w:rsid w:val="00427D74"/>
    <w:rsid w:val="00427F3C"/>
    <w:rsid w:val="00430AEC"/>
    <w:rsid w:val="00431013"/>
    <w:rsid w:val="0043169E"/>
    <w:rsid w:val="00432F40"/>
    <w:rsid w:val="004330BC"/>
    <w:rsid w:val="00433391"/>
    <w:rsid w:val="004333A5"/>
    <w:rsid w:val="0043342D"/>
    <w:rsid w:val="0043367F"/>
    <w:rsid w:val="00434A3A"/>
    <w:rsid w:val="00434ABE"/>
    <w:rsid w:val="0043514E"/>
    <w:rsid w:val="004351B5"/>
    <w:rsid w:val="004351F9"/>
    <w:rsid w:val="0043583B"/>
    <w:rsid w:val="00435DC5"/>
    <w:rsid w:val="00435DD0"/>
    <w:rsid w:val="00435FB3"/>
    <w:rsid w:val="004368B6"/>
    <w:rsid w:val="00436B97"/>
    <w:rsid w:val="00436C8E"/>
    <w:rsid w:val="00437172"/>
    <w:rsid w:val="004373B5"/>
    <w:rsid w:val="004400A0"/>
    <w:rsid w:val="00440239"/>
    <w:rsid w:val="004404CC"/>
    <w:rsid w:val="0044071A"/>
    <w:rsid w:val="0044092A"/>
    <w:rsid w:val="00440A9C"/>
    <w:rsid w:val="00440B90"/>
    <w:rsid w:val="00440F6B"/>
    <w:rsid w:val="004414C0"/>
    <w:rsid w:val="004418F8"/>
    <w:rsid w:val="00441BDA"/>
    <w:rsid w:val="00441BE4"/>
    <w:rsid w:val="00441BEA"/>
    <w:rsid w:val="00441D57"/>
    <w:rsid w:val="004421EE"/>
    <w:rsid w:val="00442EEA"/>
    <w:rsid w:val="004433D7"/>
    <w:rsid w:val="004435AA"/>
    <w:rsid w:val="0044449E"/>
    <w:rsid w:val="004449EA"/>
    <w:rsid w:val="00444DA1"/>
    <w:rsid w:val="004450AE"/>
    <w:rsid w:val="00445523"/>
    <w:rsid w:val="00445716"/>
    <w:rsid w:val="00445AC5"/>
    <w:rsid w:val="00446388"/>
    <w:rsid w:val="00446599"/>
    <w:rsid w:val="00446F3B"/>
    <w:rsid w:val="00447117"/>
    <w:rsid w:val="00447381"/>
    <w:rsid w:val="004473E1"/>
    <w:rsid w:val="0044773D"/>
    <w:rsid w:val="004479EF"/>
    <w:rsid w:val="00447AFF"/>
    <w:rsid w:val="00447B23"/>
    <w:rsid w:val="00447B61"/>
    <w:rsid w:val="004509EC"/>
    <w:rsid w:val="0045173A"/>
    <w:rsid w:val="0045182E"/>
    <w:rsid w:val="00451870"/>
    <w:rsid w:val="00451AEF"/>
    <w:rsid w:val="00452A3C"/>
    <w:rsid w:val="004535FD"/>
    <w:rsid w:val="0045376A"/>
    <w:rsid w:val="0045392E"/>
    <w:rsid w:val="00453B19"/>
    <w:rsid w:val="0045451E"/>
    <w:rsid w:val="00454DF3"/>
    <w:rsid w:val="00455240"/>
    <w:rsid w:val="00455DA7"/>
    <w:rsid w:val="00455E93"/>
    <w:rsid w:val="004560E1"/>
    <w:rsid w:val="004567A3"/>
    <w:rsid w:val="004567DA"/>
    <w:rsid w:val="004568E8"/>
    <w:rsid w:val="00456985"/>
    <w:rsid w:val="00456D33"/>
    <w:rsid w:val="00456E10"/>
    <w:rsid w:val="004573E3"/>
    <w:rsid w:val="00457B64"/>
    <w:rsid w:val="00457EFA"/>
    <w:rsid w:val="00457F13"/>
    <w:rsid w:val="004601C9"/>
    <w:rsid w:val="004601EF"/>
    <w:rsid w:val="0046026B"/>
    <w:rsid w:val="004603E4"/>
    <w:rsid w:val="00461607"/>
    <w:rsid w:val="004625D2"/>
    <w:rsid w:val="0046287D"/>
    <w:rsid w:val="004631B9"/>
    <w:rsid w:val="0046327B"/>
    <w:rsid w:val="0046345C"/>
    <w:rsid w:val="00463483"/>
    <w:rsid w:val="004634E9"/>
    <w:rsid w:val="0046351D"/>
    <w:rsid w:val="00463CC6"/>
    <w:rsid w:val="00463E23"/>
    <w:rsid w:val="00463E62"/>
    <w:rsid w:val="004644C9"/>
    <w:rsid w:val="00464649"/>
    <w:rsid w:val="00464760"/>
    <w:rsid w:val="00465063"/>
    <w:rsid w:val="00465D58"/>
    <w:rsid w:val="004660A8"/>
    <w:rsid w:val="004663BE"/>
    <w:rsid w:val="00466DC8"/>
    <w:rsid w:val="00467375"/>
    <w:rsid w:val="0047027A"/>
    <w:rsid w:val="00470281"/>
    <w:rsid w:val="00470944"/>
    <w:rsid w:val="00470FE0"/>
    <w:rsid w:val="004710A0"/>
    <w:rsid w:val="004711E5"/>
    <w:rsid w:val="0047123C"/>
    <w:rsid w:val="004714C9"/>
    <w:rsid w:val="004718DA"/>
    <w:rsid w:val="00471C67"/>
    <w:rsid w:val="00472180"/>
    <w:rsid w:val="00472688"/>
    <w:rsid w:val="004730A8"/>
    <w:rsid w:val="004733CD"/>
    <w:rsid w:val="00473E21"/>
    <w:rsid w:val="004746E8"/>
    <w:rsid w:val="0047474A"/>
    <w:rsid w:val="0047478C"/>
    <w:rsid w:val="004748C8"/>
    <w:rsid w:val="0047499F"/>
    <w:rsid w:val="0047501E"/>
    <w:rsid w:val="0047506C"/>
    <w:rsid w:val="0047529B"/>
    <w:rsid w:val="00475430"/>
    <w:rsid w:val="0047579D"/>
    <w:rsid w:val="00475A2B"/>
    <w:rsid w:val="00475CFF"/>
    <w:rsid w:val="00476104"/>
    <w:rsid w:val="004761B9"/>
    <w:rsid w:val="00476300"/>
    <w:rsid w:val="00476321"/>
    <w:rsid w:val="004769E3"/>
    <w:rsid w:val="00476D87"/>
    <w:rsid w:val="00476F1C"/>
    <w:rsid w:val="004771D4"/>
    <w:rsid w:val="004775C2"/>
    <w:rsid w:val="0047778E"/>
    <w:rsid w:val="00477B2A"/>
    <w:rsid w:val="004808F8"/>
    <w:rsid w:val="00480B38"/>
    <w:rsid w:val="00480B9A"/>
    <w:rsid w:val="00480CC8"/>
    <w:rsid w:val="00481199"/>
    <w:rsid w:val="004815E9"/>
    <w:rsid w:val="00481DDB"/>
    <w:rsid w:val="00482021"/>
    <w:rsid w:val="00482343"/>
    <w:rsid w:val="0048413D"/>
    <w:rsid w:val="004841FE"/>
    <w:rsid w:val="00484383"/>
    <w:rsid w:val="00485B0A"/>
    <w:rsid w:val="00485DF8"/>
    <w:rsid w:val="0048611F"/>
    <w:rsid w:val="00486161"/>
    <w:rsid w:val="00486353"/>
    <w:rsid w:val="0048636A"/>
    <w:rsid w:val="0048665F"/>
    <w:rsid w:val="00486B31"/>
    <w:rsid w:val="0049067C"/>
    <w:rsid w:val="00490907"/>
    <w:rsid w:val="004914C7"/>
    <w:rsid w:val="00491670"/>
    <w:rsid w:val="00492107"/>
    <w:rsid w:val="00492DC1"/>
    <w:rsid w:val="00492F21"/>
    <w:rsid w:val="00493361"/>
    <w:rsid w:val="00493483"/>
    <w:rsid w:val="00494665"/>
    <w:rsid w:val="004947D0"/>
    <w:rsid w:val="004949E9"/>
    <w:rsid w:val="00494BD5"/>
    <w:rsid w:val="00494C7E"/>
    <w:rsid w:val="00494E63"/>
    <w:rsid w:val="00495B13"/>
    <w:rsid w:val="00495DB4"/>
    <w:rsid w:val="00496252"/>
    <w:rsid w:val="0049628F"/>
    <w:rsid w:val="004962DF"/>
    <w:rsid w:val="00496456"/>
    <w:rsid w:val="00496947"/>
    <w:rsid w:val="004969FB"/>
    <w:rsid w:val="00496F9F"/>
    <w:rsid w:val="0049763C"/>
    <w:rsid w:val="00497A19"/>
    <w:rsid w:val="004A00DD"/>
    <w:rsid w:val="004A01DB"/>
    <w:rsid w:val="004A02FD"/>
    <w:rsid w:val="004A07F4"/>
    <w:rsid w:val="004A0A45"/>
    <w:rsid w:val="004A0A6A"/>
    <w:rsid w:val="004A0C34"/>
    <w:rsid w:val="004A0F8C"/>
    <w:rsid w:val="004A1028"/>
    <w:rsid w:val="004A1617"/>
    <w:rsid w:val="004A1815"/>
    <w:rsid w:val="004A1B05"/>
    <w:rsid w:val="004A1EFC"/>
    <w:rsid w:val="004A2237"/>
    <w:rsid w:val="004A2BF7"/>
    <w:rsid w:val="004A2C45"/>
    <w:rsid w:val="004A2E44"/>
    <w:rsid w:val="004A3406"/>
    <w:rsid w:val="004A3702"/>
    <w:rsid w:val="004A3957"/>
    <w:rsid w:val="004A39E3"/>
    <w:rsid w:val="004A444C"/>
    <w:rsid w:val="004A4983"/>
    <w:rsid w:val="004A59B9"/>
    <w:rsid w:val="004A5DC7"/>
    <w:rsid w:val="004A6824"/>
    <w:rsid w:val="004A6864"/>
    <w:rsid w:val="004A73CE"/>
    <w:rsid w:val="004A73CF"/>
    <w:rsid w:val="004A7867"/>
    <w:rsid w:val="004B0843"/>
    <w:rsid w:val="004B096A"/>
    <w:rsid w:val="004B0A2F"/>
    <w:rsid w:val="004B1115"/>
    <w:rsid w:val="004B1156"/>
    <w:rsid w:val="004B1532"/>
    <w:rsid w:val="004B1690"/>
    <w:rsid w:val="004B19B8"/>
    <w:rsid w:val="004B1B74"/>
    <w:rsid w:val="004B1D0D"/>
    <w:rsid w:val="004B1E78"/>
    <w:rsid w:val="004B35C3"/>
    <w:rsid w:val="004B3A31"/>
    <w:rsid w:val="004B4493"/>
    <w:rsid w:val="004B4571"/>
    <w:rsid w:val="004B4AB5"/>
    <w:rsid w:val="004B4F6D"/>
    <w:rsid w:val="004B5298"/>
    <w:rsid w:val="004B5F86"/>
    <w:rsid w:val="004B63B3"/>
    <w:rsid w:val="004B65BB"/>
    <w:rsid w:val="004B6C2F"/>
    <w:rsid w:val="004B6E32"/>
    <w:rsid w:val="004C0101"/>
    <w:rsid w:val="004C0379"/>
    <w:rsid w:val="004C103E"/>
    <w:rsid w:val="004C12B2"/>
    <w:rsid w:val="004C1AF2"/>
    <w:rsid w:val="004C1C9C"/>
    <w:rsid w:val="004C1F83"/>
    <w:rsid w:val="004C28E3"/>
    <w:rsid w:val="004C3259"/>
    <w:rsid w:val="004C33A5"/>
    <w:rsid w:val="004C34FF"/>
    <w:rsid w:val="004C378A"/>
    <w:rsid w:val="004C3810"/>
    <w:rsid w:val="004C4322"/>
    <w:rsid w:val="004C441D"/>
    <w:rsid w:val="004C44E0"/>
    <w:rsid w:val="004C459E"/>
    <w:rsid w:val="004C4F84"/>
    <w:rsid w:val="004C4FFD"/>
    <w:rsid w:val="004C58E5"/>
    <w:rsid w:val="004C6172"/>
    <w:rsid w:val="004C6569"/>
    <w:rsid w:val="004C6A40"/>
    <w:rsid w:val="004C6C84"/>
    <w:rsid w:val="004C7A4D"/>
    <w:rsid w:val="004C7AE8"/>
    <w:rsid w:val="004C7FC6"/>
    <w:rsid w:val="004D004C"/>
    <w:rsid w:val="004D0054"/>
    <w:rsid w:val="004D0404"/>
    <w:rsid w:val="004D0A1B"/>
    <w:rsid w:val="004D0AF9"/>
    <w:rsid w:val="004D0D77"/>
    <w:rsid w:val="004D1247"/>
    <w:rsid w:val="004D1462"/>
    <w:rsid w:val="004D14FA"/>
    <w:rsid w:val="004D1544"/>
    <w:rsid w:val="004D1BF7"/>
    <w:rsid w:val="004D256B"/>
    <w:rsid w:val="004D2646"/>
    <w:rsid w:val="004D265C"/>
    <w:rsid w:val="004D2DCF"/>
    <w:rsid w:val="004D2EE8"/>
    <w:rsid w:val="004D391D"/>
    <w:rsid w:val="004D398B"/>
    <w:rsid w:val="004D3DF2"/>
    <w:rsid w:val="004D40E2"/>
    <w:rsid w:val="004D44C1"/>
    <w:rsid w:val="004D493C"/>
    <w:rsid w:val="004D5033"/>
    <w:rsid w:val="004D5173"/>
    <w:rsid w:val="004D5833"/>
    <w:rsid w:val="004D5AF6"/>
    <w:rsid w:val="004D6089"/>
    <w:rsid w:val="004D72B9"/>
    <w:rsid w:val="004D77B4"/>
    <w:rsid w:val="004D7AC4"/>
    <w:rsid w:val="004D7D14"/>
    <w:rsid w:val="004E089C"/>
    <w:rsid w:val="004E0F97"/>
    <w:rsid w:val="004E11F2"/>
    <w:rsid w:val="004E12E7"/>
    <w:rsid w:val="004E1348"/>
    <w:rsid w:val="004E154B"/>
    <w:rsid w:val="004E1761"/>
    <w:rsid w:val="004E1B76"/>
    <w:rsid w:val="004E1E82"/>
    <w:rsid w:val="004E1F89"/>
    <w:rsid w:val="004E204E"/>
    <w:rsid w:val="004E2EBB"/>
    <w:rsid w:val="004E30AC"/>
    <w:rsid w:val="004E378E"/>
    <w:rsid w:val="004E40D1"/>
    <w:rsid w:val="004E4720"/>
    <w:rsid w:val="004E483C"/>
    <w:rsid w:val="004E51CE"/>
    <w:rsid w:val="004E5873"/>
    <w:rsid w:val="004E58D6"/>
    <w:rsid w:val="004E5961"/>
    <w:rsid w:val="004E5ED7"/>
    <w:rsid w:val="004E63A9"/>
    <w:rsid w:val="004E63F9"/>
    <w:rsid w:val="004E6AA2"/>
    <w:rsid w:val="004E6DDA"/>
    <w:rsid w:val="004E7159"/>
    <w:rsid w:val="004E76DB"/>
    <w:rsid w:val="004E7E56"/>
    <w:rsid w:val="004F013F"/>
    <w:rsid w:val="004F09C2"/>
    <w:rsid w:val="004F1155"/>
    <w:rsid w:val="004F1580"/>
    <w:rsid w:val="004F17F4"/>
    <w:rsid w:val="004F2317"/>
    <w:rsid w:val="004F2B8E"/>
    <w:rsid w:val="004F3881"/>
    <w:rsid w:val="004F3A26"/>
    <w:rsid w:val="004F3B28"/>
    <w:rsid w:val="004F44F9"/>
    <w:rsid w:val="004F4580"/>
    <w:rsid w:val="004F499C"/>
    <w:rsid w:val="004F4EE7"/>
    <w:rsid w:val="004F50F9"/>
    <w:rsid w:val="004F510A"/>
    <w:rsid w:val="004F52DD"/>
    <w:rsid w:val="004F6550"/>
    <w:rsid w:val="004F68FD"/>
    <w:rsid w:val="004F69DC"/>
    <w:rsid w:val="004F6A78"/>
    <w:rsid w:val="004F6AD4"/>
    <w:rsid w:val="004F70FF"/>
    <w:rsid w:val="004F7635"/>
    <w:rsid w:val="004F7A06"/>
    <w:rsid w:val="005002CA"/>
    <w:rsid w:val="00500E9A"/>
    <w:rsid w:val="005015FA"/>
    <w:rsid w:val="005020C9"/>
    <w:rsid w:val="005021F7"/>
    <w:rsid w:val="00502201"/>
    <w:rsid w:val="00502943"/>
    <w:rsid w:val="00502B4F"/>
    <w:rsid w:val="00502B66"/>
    <w:rsid w:val="00502CE5"/>
    <w:rsid w:val="005038C7"/>
    <w:rsid w:val="0050447C"/>
    <w:rsid w:val="005044D7"/>
    <w:rsid w:val="00504764"/>
    <w:rsid w:val="005053F4"/>
    <w:rsid w:val="005059F0"/>
    <w:rsid w:val="005061F8"/>
    <w:rsid w:val="00506713"/>
    <w:rsid w:val="005070B0"/>
    <w:rsid w:val="00507527"/>
    <w:rsid w:val="00507644"/>
    <w:rsid w:val="00507936"/>
    <w:rsid w:val="00507B6F"/>
    <w:rsid w:val="00507C79"/>
    <w:rsid w:val="00507CD7"/>
    <w:rsid w:val="00510678"/>
    <w:rsid w:val="00511398"/>
    <w:rsid w:val="00511D9D"/>
    <w:rsid w:val="0051288C"/>
    <w:rsid w:val="005128C3"/>
    <w:rsid w:val="00512FDE"/>
    <w:rsid w:val="0051327D"/>
    <w:rsid w:val="0051355C"/>
    <w:rsid w:val="005137F6"/>
    <w:rsid w:val="00513CE7"/>
    <w:rsid w:val="00513D2C"/>
    <w:rsid w:val="00514DEA"/>
    <w:rsid w:val="00515B9A"/>
    <w:rsid w:val="00515E81"/>
    <w:rsid w:val="005165C4"/>
    <w:rsid w:val="0051698A"/>
    <w:rsid w:val="00517086"/>
    <w:rsid w:val="00517A9F"/>
    <w:rsid w:val="00517B3C"/>
    <w:rsid w:val="00517CF3"/>
    <w:rsid w:val="00517D22"/>
    <w:rsid w:val="0052020F"/>
    <w:rsid w:val="00520BE2"/>
    <w:rsid w:val="00520F0F"/>
    <w:rsid w:val="00521801"/>
    <w:rsid w:val="005219B6"/>
    <w:rsid w:val="00521A33"/>
    <w:rsid w:val="00521B5E"/>
    <w:rsid w:val="00521C03"/>
    <w:rsid w:val="00522258"/>
    <w:rsid w:val="00522413"/>
    <w:rsid w:val="0052264F"/>
    <w:rsid w:val="005227D0"/>
    <w:rsid w:val="005229D2"/>
    <w:rsid w:val="00522EBD"/>
    <w:rsid w:val="005230C8"/>
    <w:rsid w:val="00524035"/>
    <w:rsid w:val="00524782"/>
    <w:rsid w:val="005247D9"/>
    <w:rsid w:val="005251ED"/>
    <w:rsid w:val="00525E69"/>
    <w:rsid w:val="00526451"/>
    <w:rsid w:val="00526F23"/>
    <w:rsid w:val="005271F3"/>
    <w:rsid w:val="00527FDE"/>
    <w:rsid w:val="005301E6"/>
    <w:rsid w:val="0053020E"/>
    <w:rsid w:val="0053021A"/>
    <w:rsid w:val="005302AB"/>
    <w:rsid w:val="005306B9"/>
    <w:rsid w:val="0053089D"/>
    <w:rsid w:val="005308FA"/>
    <w:rsid w:val="00530AE1"/>
    <w:rsid w:val="00530C8D"/>
    <w:rsid w:val="00530CA4"/>
    <w:rsid w:val="00530DF5"/>
    <w:rsid w:val="00532341"/>
    <w:rsid w:val="005329C2"/>
    <w:rsid w:val="00533466"/>
    <w:rsid w:val="0053351B"/>
    <w:rsid w:val="0053375D"/>
    <w:rsid w:val="00533A68"/>
    <w:rsid w:val="0053446E"/>
    <w:rsid w:val="00534EBB"/>
    <w:rsid w:val="00535759"/>
    <w:rsid w:val="00535B63"/>
    <w:rsid w:val="00535D74"/>
    <w:rsid w:val="00536732"/>
    <w:rsid w:val="00537535"/>
    <w:rsid w:val="00537D4C"/>
    <w:rsid w:val="005405C4"/>
    <w:rsid w:val="005407B6"/>
    <w:rsid w:val="005408C3"/>
    <w:rsid w:val="00541586"/>
    <w:rsid w:val="00541928"/>
    <w:rsid w:val="00541AC5"/>
    <w:rsid w:val="00541F97"/>
    <w:rsid w:val="00542124"/>
    <w:rsid w:val="0054233A"/>
    <w:rsid w:val="00542870"/>
    <w:rsid w:val="0054289C"/>
    <w:rsid w:val="00542CBF"/>
    <w:rsid w:val="00542E65"/>
    <w:rsid w:val="00543165"/>
    <w:rsid w:val="005439C0"/>
    <w:rsid w:val="00543CA4"/>
    <w:rsid w:val="00543E7B"/>
    <w:rsid w:val="005444A8"/>
    <w:rsid w:val="00544909"/>
    <w:rsid w:val="0054510A"/>
    <w:rsid w:val="00545439"/>
    <w:rsid w:val="00545670"/>
    <w:rsid w:val="00545677"/>
    <w:rsid w:val="0054584D"/>
    <w:rsid w:val="00545C13"/>
    <w:rsid w:val="00545C3B"/>
    <w:rsid w:val="005462AD"/>
    <w:rsid w:val="0054634F"/>
    <w:rsid w:val="00546F8E"/>
    <w:rsid w:val="005475B2"/>
    <w:rsid w:val="00547897"/>
    <w:rsid w:val="005478E4"/>
    <w:rsid w:val="00547BA7"/>
    <w:rsid w:val="00547F61"/>
    <w:rsid w:val="005500EF"/>
    <w:rsid w:val="0055053B"/>
    <w:rsid w:val="005505A5"/>
    <w:rsid w:val="005508D5"/>
    <w:rsid w:val="00550D94"/>
    <w:rsid w:val="00551E32"/>
    <w:rsid w:val="0055264F"/>
    <w:rsid w:val="00552D38"/>
    <w:rsid w:val="005531B7"/>
    <w:rsid w:val="005532D7"/>
    <w:rsid w:val="00553FEB"/>
    <w:rsid w:val="00554142"/>
    <w:rsid w:val="00554632"/>
    <w:rsid w:val="0055482C"/>
    <w:rsid w:val="00554A92"/>
    <w:rsid w:val="00554B6C"/>
    <w:rsid w:val="0055505D"/>
    <w:rsid w:val="0055613D"/>
    <w:rsid w:val="005561C0"/>
    <w:rsid w:val="0055636E"/>
    <w:rsid w:val="0055641A"/>
    <w:rsid w:val="0055669B"/>
    <w:rsid w:val="00556942"/>
    <w:rsid w:val="00557301"/>
    <w:rsid w:val="005574C1"/>
    <w:rsid w:val="0055776A"/>
    <w:rsid w:val="00560057"/>
    <w:rsid w:val="005601C2"/>
    <w:rsid w:val="005604C0"/>
    <w:rsid w:val="00560994"/>
    <w:rsid w:val="00560D34"/>
    <w:rsid w:val="00560EAD"/>
    <w:rsid w:val="005619A6"/>
    <w:rsid w:val="0056214A"/>
    <w:rsid w:val="00562835"/>
    <w:rsid w:val="00562EE6"/>
    <w:rsid w:val="0056326D"/>
    <w:rsid w:val="005632A8"/>
    <w:rsid w:val="00563520"/>
    <w:rsid w:val="0056359E"/>
    <w:rsid w:val="00564027"/>
    <w:rsid w:val="0056407E"/>
    <w:rsid w:val="00564713"/>
    <w:rsid w:val="00564EC5"/>
    <w:rsid w:val="00565B7E"/>
    <w:rsid w:val="0056738E"/>
    <w:rsid w:val="00567A9B"/>
    <w:rsid w:val="00567EF1"/>
    <w:rsid w:val="00567FE4"/>
    <w:rsid w:val="005705DD"/>
    <w:rsid w:val="00570AE4"/>
    <w:rsid w:val="00570CDB"/>
    <w:rsid w:val="0057118F"/>
    <w:rsid w:val="005721F2"/>
    <w:rsid w:val="0057247B"/>
    <w:rsid w:val="00572837"/>
    <w:rsid w:val="005729B0"/>
    <w:rsid w:val="00572B6A"/>
    <w:rsid w:val="00572E29"/>
    <w:rsid w:val="0057354C"/>
    <w:rsid w:val="0057355F"/>
    <w:rsid w:val="00573562"/>
    <w:rsid w:val="00573A93"/>
    <w:rsid w:val="00573B66"/>
    <w:rsid w:val="00573E31"/>
    <w:rsid w:val="0057471B"/>
    <w:rsid w:val="00575621"/>
    <w:rsid w:val="005759BE"/>
    <w:rsid w:val="005759FD"/>
    <w:rsid w:val="00575E7D"/>
    <w:rsid w:val="005761A3"/>
    <w:rsid w:val="00577086"/>
    <w:rsid w:val="0057719F"/>
    <w:rsid w:val="005771D9"/>
    <w:rsid w:val="00577DA4"/>
    <w:rsid w:val="00580B7B"/>
    <w:rsid w:val="005813C1"/>
    <w:rsid w:val="00581A57"/>
    <w:rsid w:val="00582180"/>
    <w:rsid w:val="0058271A"/>
    <w:rsid w:val="0058363F"/>
    <w:rsid w:val="0058373C"/>
    <w:rsid w:val="00583833"/>
    <w:rsid w:val="00583B42"/>
    <w:rsid w:val="00584124"/>
    <w:rsid w:val="00584245"/>
    <w:rsid w:val="005844D0"/>
    <w:rsid w:val="0058495E"/>
    <w:rsid w:val="005849ED"/>
    <w:rsid w:val="00584A95"/>
    <w:rsid w:val="00586226"/>
    <w:rsid w:val="005863BC"/>
    <w:rsid w:val="00586DE8"/>
    <w:rsid w:val="005871FB"/>
    <w:rsid w:val="0059022B"/>
    <w:rsid w:val="00590283"/>
    <w:rsid w:val="00590916"/>
    <w:rsid w:val="00590F37"/>
    <w:rsid w:val="00591732"/>
    <w:rsid w:val="00591747"/>
    <w:rsid w:val="00591F79"/>
    <w:rsid w:val="00591F81"/>
    <w:rsid w:val="005921F4"/>
    <w:rsid w:val="0059261F"/>
    <w:rsid w:val="00593360"/>
    <w:rsid w:val="00593381"/>
    <w:rsid w:val="005936D4"/>
    <w:rsid w:val="00594635"/>
    <w:rsid w:val="00595386"/>
    <w:rsid w:val="0059594F"/>
    <w:rsid w:val="00595BFD"/>
    <w:rsid w:val="00595D42"/>
    <w:rsid w:val="00596A2C"/>
    <w:rsid w:val="00596CC3"/>
    <w:rsid w:val="005976A8"/>
    <w:rsid w:val="00597AE9"/>
    <w:rsid w:val="00597CF9"/>
    <w:rsid w:val="005A0F92"/>
    <w:rsid w:val="005A1157"/>
    <w:rsid w:val="005A1547"/>
    <w:rsid w:val="005A1C06"/>
    <w:rsid w:val="005A2495"/>
    <w:rsid w:val="005A2777"/>
    <w:rsid w:val="005A30A7"/>
    <w:rsid w:val="005A4CDA"/>
    <w:rsid w:val="005A5825"/>
    <w:rsid w:val="005A6373"/>
    <w:rsid w:val="005A6382"/>
    <w:rsid w:val="005A6778"/>
    <w:rsid w:val="005A6AE5"/>
    <w:rsid w:val="005A7095"/>
    <w:rsid w:val="005A72AA"/>
    <w:rsid w:val="005A7AE7"/>
    <w:rsid w:val="005A7FC6"/>
    <w:rsid w:val="005B0695"/>
    <w:rsid w:val="005B0844"/>
    <w:rsid w:val="005B1385"/>
    <w:rsid w:val="005B1A66"/>
    <w:rsid w:val="005B41DA"/>
    <w:rsid w:val="005B4C94"/>
    <w:rsid w:val="005B53AF"/>
    <w:rsid w:val="005B5735"/>
    <w:rsid w:val="005B58F2"/>
    <w:rsid w:val="005B5C2B"/>
    <w:rsid w:val="005B5C40"/>
    <w:rsid w:val="005B5D8D"/>
    <w:rsid w:val="005B5FC5"/>
    <w:rsid w:val="005B5FE4"/>
    <w:rsid w:val="005B6103"/>
    <w:rsid w:val="005B61CE"/>
    <w:rsid w:val="005B62B4"/>
    <w:rsid w:val="005B6386"/>
    <w:rsid w:val="005B642A"/>
    <w:rsid w:val="005B6EC0"/>
    <w:rsid w:val="005B7355"/>
    <w:rsid w:val="005B737C"/>
    <w:rsid w:val="005B7429"/>
    <w:rsid w:val="005B7653"/>
    <w:rsid w:val="005B7B3F"/>
    <w:rsid w:val="005C0330"/>
    <w:rsid w:val="005C0F67"/>
    <w:rsid w:val="005C18A8"/>
    <w:rsid w:val="005C20E1"/>
    <w:rsid w:val="005C210D"/>
    <w:rsid w:val="005C2AEB"/>
    <w:rsid w:val="005C317F"/>
    <w:rsid w:val="005C39F4"/>
    <w:rsid w:val="005C3C6F"/>
    <w:rsid w:val="005C3E0D"/>
    <w:rsid w:val="005C4570"/>
    <w:rsid w:val="005C5AF9"/>
    <w:rsid w:val="005C5D90"/>
    <w:rsid w:val="005C5E00"/>
    <w:rsid w:val="005C663D"/>
    <w:rsid w:val="005C66CD"/>
    <w:rsid w:val="005C6897"/>
    <w:rsid w:val="005C6E64"/>
    <w:rsid w:val="005C716D"/>
    <w:rsid w:val="005C7455"/>
    <w:rsid w:val="005D0374"/>
    <w:rsid w:val="005D03A4"/>
    <w:rsid w:val="005D03AC"/>
    <w:rsid w:val="005D0473"/>
    <w:rsid w:val="005D0869"/>
    <w:rsid w:val="005D0EC0"/>
    <w:rsid w:val="005D0F67"/>
    <w:rsid w:val="005D13EA"/>
    <w:rsid w:val="005D15C5"/>
    <w:rsid w:val="005D2F18"/>
    <w:rsid w:val="005D35DD"/>
    <w:rsid w:val="005D44EA"/>
    <w:rsid w:val="005D45F0"/>
    <w:rsid w:val="005D62A7"/>
    <w:rsid w:val="005D63B8"/>
    <w:rsid w:val="005D7026"/>
    <w:rsid w:val="005D7794"/>
    <w:rsid w:val="005E02D6"/>
    <w:rsid w:val="005E0A2E"/>
    <w:rsid w:val="005E0DC6"/>
    <w:rsid w:val="005E0F1F"/>
    <w:rsid w:val="005E1C24"/>
    <w:rsid w:val="005E1F31"/>
    <w:rsid w:val="005E27F3"/>
    <w:rsid w:val="005E2BBF"/>
    <w:rsid w:val="005E3A9A"/>
    <w:rsid w:val="005E43D0"/>
    <w:rsid w:val="005E4A02"/>
    <w:rsid w:val="005E58EA"/>
    <w:rsid w:val="005E5C43"/>
    <w:rsid w:val="005E5FFE"/>
    <w:rsid w:val="005E68D9"/>
    <w:rsid w:val="005E7628"/>
    <w:rsid w:val="005E7B83"/>
    <w:rsid w:val="005F0012"/>
    <w:rsid w:val="005F0094"/>
    <w:rsid w:val="005F07A4"/>
    <w:rsid w:val="005F07B9"/>
    <w:rsid w:val="005F135E"/>
    <w:rsid w:val="005F1B1F"/>
    <w:rsid w:val="005F28AA"/>
    <w:rsid w:val="005F2C01"/>
    <w:rsid w:val="005F2E98"/>
    <w:rsid w:val="005F32F6"/>
    <w:rsid w:val="005F3999"/>
    <w:rsid w:val="005F3BD7"/>
    <w:rsid w:val="005F4AEE"/>
    <w:rsid w:val="005F4F89"/>
    <w:rsid w:val="005F53F6"/>
    <w:rsid w:val="005F57D8"/>
    <w:rsid w:val="005F5A25"/>
    <w:rsid w:val="005F5BCF"/>
    <w:rsid w:val="005F65E2"/>
    <w:rsid w:val="005F67CC"/>
    <w:rsid w:val="005F6882"/>
    <w:rsid w:val="005F6F71"/>
    <w:rsid w:val="005F71CE"/>
    <w:rsid w:val="005F766E"/>
    <w:rsid w:val="005F7E0E"/>
    <w:rsid w:val="005F7F61"/>
    <w:rsid w:val="005F7FAE"/>
    <w:rsid w:val="006007FF"/>
    <w:rsid w:val="00600C76"/>
    <w:rsid w:val="00600D5E"/>
    <w:rsid w:val="00601539"/>
    <w:rsid w:val="00601A36"/>
    <w:rsid w:val="00601CF7"/>
    <w:rsid w:val="00601ED1"/>
    <w:rsid w:val="006020E4"/>
    <w:rsid w:val="00602D06"/>
    <w:rsid w:val="0060401E"/>
    <w:rsid w:val="0060439B"/>
    <w:rsid w:val="00604585"/>
    <w:rsid w:val="0060465D"/>
    <w:rsid w:val="00604932"/>
    <w:rsid w:val="006049CE"/>
    <w:rsid w:val="00604A50"/>
    <w:rsid w:val="00604D1B"/>
    <w:rsid w:val="00605D90"/>
    <w:rsid w:val="00605FD5"/>
    <w:rsid w:val="00606176"/>
    <w:rsid w:val="00606F76"/>
    <w:rsid w:val="00606FBC"/>
    <w:rsid w:val="00607431"/>
    <w:rsid w:val="006077B2"/>
    <w:rsid w:val="00607C9A"/>
    <w:rsid w:val="006102E0"/>
    <w:rsid w:val="00610337"/>
    <w:rsid w:val="006109D0"/>
    <w:rsid w:val="00610A02"/>
    <w:rsid w:val="006113CD"/>
    <w:rsid w:val="0061145E"/>
    <w:rsid w:val="00611D52"/>
    <w:rsid w:val="00611F7F"/>
    <w:rsid w:val="00612292"/>
    <w:rsid w:val="00612439"/>
    <w:rsid w:val="00612D94"/>
    <w:rsid w:val="00612DA3"/>
    <w:rsid w:val="00612F52"/>
    <w:rsid w:val="006136B2"/>
    <w:rsid w:val="00613D2C"/>
    <w:rsid w:val="00613FA1"/>
    <w:rsid w:val="00614326"/>
    <w:rsid w:val="00614892"/>
    <w:rsid w:val="00614A19"/>
    <w:rsid w:val="00615683"/>
    <w:rsid w:val="00616ADB"/>
    <w:rsid w:val="00617CDC"/>
    <w:rsid w:val="00617ED6"/>
    <w:rsid w:val="006202D2"/>
    <w:rsid w:val="0062037D"/>
    <w:rsid w:val="006206FF"/>
    <w:rsid w:val="00620B4C"/>
    <w:rsid w:val="00620D93"/>
    <w:rsid w:val="00621698"/>
    <w:rsid w:val="0062176A"/>
    <w:rsid w:val="00621B19"/>
    <w:rsid w:val="00622243"/>
    <w:rsid w:val="00622413"/>
    <w:rsid w:val="00622458"/>
    <w:rsid w:val="00622657"/>
    <w:rsid w:val="006228E6"/>
    <w:rsid w:val="00622927"/>
    <w:rsid w:val="006233CE"/>
    <w:rsid w:val="0062346D"/>
    <w:rsid w:val="00623501"/>
    <w:rsid w:val="00623CCD"/>
    <w:rsid w:val="00623E21"/>
    <w:rsid w:val="00623F90"/>
    <w:rsid w:val="006248B0"/>
    <w:rsid w:val="006249DC"/>
    <w:rsid w:val="006259B0"/>
    <w:rsid w:val="006264D9"/>
    <w:rsid w:val="00626FC8"/>
    <w:rsid w:val="006279C2"/>
    <w:rsid w:val="00630352"/>
    <w:rsid w:val="0063045C"/>
    <w:rsid w:val="00630556"/>
    <w:rsid w:val="00630616"/>
    <w:rsid w:val="00630997"/>
    <w:rsid w:val="00630E11"/>
    <w:rsid w:val="00630FFA"/>
    <w:rsid w:val="0063110B"/>
    <w:rsid w:val="00631ACD"/>
    <w:rsid w:val="00631E84"/>
    <w:rsid w:val="006322C9"/>
    <w:rsid w:val="006325A0"/>
    <w:rsid w:val="0063280A"/>
    <w:rsid w:val="00633921"/>
    <w:rsid w:val="00633A34"/>
    <w:rsid w:val="00633C12"/>
    <w:rsid w:val="00633C6A"/>
    <w:rsid w:val="00633E2E"/>
    <w:rsid w:val="0063450B"/>
    <w:rsid w:val="006345D6"/>
    <w:rsid w:val="00634E9E"/>
    <w:rsid w:val="00635091"/>
    <w:rsid w:val="00635247"/>
    <w:rsid w:val="00635259"/>
    <w:rsid w:val="00635265"/>
    <w:rsid w:val="00635268"/>
    <w:rsid w:val="006356EF"/>
    <w:rsid w:val="00635E53"/>
    <w:rsid w:val="00636EBE"/>
    <w:rsid w:val="00636FDA"/>
    <w:rsid w:val="00641277"/>
    <w:rsid w:val="00642E93"/>
    <w:rsid w:val="00643097"/>
    <w:rsid w:val="006436E3"/>
    <w:rsid w:val="00643FD0"/>
    <w:rsid w:val="00644942"/>
    <w:rsid w:val="00644AD5"/>
    <w:rsid w:val="00645237"/>
    <w:rsid w:val="00645489"/>
    <w:rsid w:val="00645A55"/>
    <w:rsid w:val="00645FF2"/>
    <w:rsid w:val="006467E2"/>
    <w:rsid w:val="00646B9C"/>
    <w:rsid w:val="006478EA"/>
    <w:rsid w:val="00650C9C"/>
    <w:rsid w:val="00650F2E"/>
    <w:rsid w:val="006515FE"/>
    <w:rsid w:val="00651F67"/>
    <w:rsid w:val="006522DB"/>
    <w:rsid w:val="00652433"/>
    <w:rsid w:val="00652487"/>
    <w:rsid w:val="00652934"/>
    <w:rsid w:val="0065323E"/>
    <w:rsid w:val="00653D1B"/>
    <w:rsid w:val="00653E1D"/>
    <w:rsid w:val="00653F89"/>
    <w:rsid w:val="00653F9A"/>
    <w:rsid w:val="006544B0"/>
    <w:rsid w:val="006548F5"/>
    <w:rsid w:val="00655217"/>
    <w:rsid w:val="00655408"/>
    <w:rsid w:val="00655620"/>
    <w:rsid w:val="00655694"/>
    <w:rsid w:val="00655C61"/>
    <w:rsid w:val="00655EC1"/>
    <w:rsid w:val="00655FF3"/>
    <w:rsid w:val="00656201"/>
    <w:rsid w:val="00656A70"/>
    <w:rsid w:val="00656CBC"/>
    <w:rsid w:val="00656CE9"/>
    <w:rsid w:val="00657245"/>
    <w:rsid w:val="00657DCA"/>
    <w:rsid w:val="0066086B"/>
    <w:rsid w:val="00660944"/>
    <w:rsid w:val="00660BF2"/>
    <w:rsid w:val="00660D7C"/>
    <w:rsid w:val="0066101C"/>
    <w:rsid w:val="00661163"/>
    <w:rsid w:val="006615C1"/>
    <w:rsid w:val="00661777"/>
    <w:rsid w:val="006621BF"/>
    <w:rsid w:val="0066251C"/>
    <w:rsid w:val="006628B2"/>
    <w:rsid w:val="00662A22"/>
    <w:rsid w:val="00663873"/>
    <w:rsid w:val="00663E16"/>
    <w:rsid w:val="006645C6"/>
    <w:rsid w:val="00664DC6"/>
    <w:rsid w:val="006653C3"/>
    <w:rsid w:val="00665566"/>
    <w:rsid w:val="00665639"/>
    <w:rsid w:val="00665766"/>
    <w:rsid w:val="00665B52"/>
    <w:rsid w:val="00665C82"/>
    <w:rsid w:val="00665F2B"/>
    <w:rsid w:val="006660B4"/>
    <w:rsid w:val="00666144"/>
    <w:rsid w:val="00666566"/>
    <w:rsid w:val="006674DE"/>
    <w:rsid w:val="00667EAC"/>
    <w:rsid w:val="00670060"/>
    <w:rsid w:val="0067095E"/>
    <w:rsid w:val="00670C55"/>
    <w:rsid w:val="006712ED"/>
    <w:rsid w:val="006715E6"/>
    <w:rsid w:val="0067166D"/>
    <w:rsid w:val="00671925"/>
    <w:rsid w:val="006721C9"/>
    <w:rsid w:val="006723CC"/>
    <w:rsid w:val="00672A16"/>
    <w:rsid w:val="00672A2A"/>
    <w:rsid w:val="00672E49"/>
    <w:rsid w:val="006744ED"/>
    <w:rsid w:val="00674869"/>
    <w:rsid w:val="00674E44"/>
    <w:rsid w:val="00675502"/>
    <w:rsid w:val="00675A26"/>
    <w:rsid w:val="00675FF6"/>
    <w:rsid w:val="0067609B"/>
    <w:rsid w:val="006763F8"/>
    <w:rsid w:val="00676609"/>
    <w:rsid w:val="00677540"/>
    <w:rsid w:val="00677935"/>
    <w:rsid w:val="00677C40"/>
    <w:rsid w:val="00680142"/>
    <w:rsid w:val="006807F8"/>
    <w:rsid w:val="0068081B"/>
    <w:rsid w:val="00680DC8"/>
    <w:rsid w:val="00680EE1"/>
    <w:rsid w:val="006812D7"/>
    <w:rsid w:val="00681571"/>
    <w:rsid w:val="00682961"/>
    <w:rsid w:val="0068367C"/>
    <w:rsid w:val="0068413E"/>
    <w:rsid w:val="006846C3"/>
    <w:rsid w:val="00685388"/>
    <w:rsid w:val="00685BF0"/>
    <w:rsid w:val="0068613F"/>
    <w:rsid w:val="006866D3"/>
    <w:rsid w:val="006867E8"/>
    <w:rsid w:val="00687165"/>
    <w:rsid w:val="00687627"/>
    <w:rsid w:val="00687629"/>
    <w:rsid w:val="00687904"/>
    <w:rsid w:val="00687D71"/>
    <w:rsid w:val="0069091F"/>
    <w:rsid w:val="00690C11"/>
    <w:rsid w:val="00690D6C"/>
    <w:rsid w:val="00690F3F"/>
    <w:rsid w:val="00691FDB"/>
    <w:rsid w:val="00692019"/>
    <w:rsid w:val="006927FC"/>
    <w:rsid w:val="00692B74"/>
    <w:rsid w:val="00693ABB"/>
    <w:rsid w:val="00693E7E"/>
    <w:rsid w:val="0069448C"/>
    <w:rsid w:val="00694BF4"/>
    <w:rsid w:val="00695565"/>
    <w:rsid w:val="0069582E"/>
    <w:rsid w:val="0069628C"/>
    <w:rsid w:val="006966B4"/>
    <w:rsid w:val="006966DA"/>
    <w:rsid w:val="00696CC7"/>
    <w:rsid w:val="006972FF"/>
    <w:rsid w:val="00697561"/>
    <w:rsid w:val="00697776"/>
    <w:rsid w:val="006977CE"/>
    <w:rsid w:val="00697850"/>
    <w:rsid w:val="00697915"/>
    <w:rsid w:val="00697A58"/>
    <w:rsid w:val="00697BA2"/>
    <w:rsid w:val="006A00DF"/>
    <w:rsid w:val="006A0328"/>
    <w:rsid w:val="006A0653"/>
    <w:rsid w:val="006A099A"/>
    <w:rsid w:val="006A0CD6"/>
    <w:rsid w:val="006A0FEB"/>
    <w:rsid w:val="006A1B03"/>
    <w:rsid w:val="006A1F59"/>
    <w:rsid w:val="006A22BB"/>
    <w:rsid w:val="006A2726"/>
    <w:rsid w:val="006A284F"/>
    <w:rsid w:val="006A3913"/>
    <w:rsid w:val="006A3B04"/>
    <w:rsid w:val="006A40B3"/>
    <w:rsid w:val="006A441C"/>
    <w:rsid w:val="006A4580"/>
    <w:rsid w:val="006A4772"/>
    <w:rsid w:val="006A4954"/>
    <w:rsid w:val="006A4F0E"/>
    <w:rsid w:val="006A5045"/>
    <w:rsid w:val="006A521B"/>
    <w:rsid w:val="006A63F2"/>
    <w:rsid w:val="006A731C"/>
    <w:rsid w:val="006A795C"/>
    <w:rsid w:val="006A7ACD"/>
    <w:rsid w:val="006A7DBA"/>
    <w:rsid w:val="006B04F1"/>
    <w:rsid w:val="006B0589"/>
    <w:rsid w:val="006B0E3C"/>
    <w:rsid w:val="006B146D"/>
    <w:rsid w:val="006B231B"/>
    <w:rsid w:val="006B2350"/>
    <w:rsid w:val="006B2520"/>
    <w:rsid w:val="006B2A16"/>
    <w:rsid w:val="006B2BE4"/>
    <w:rsid w:val="006B3049"/>
    <w:rsid w:val="006B3F7B"/>
    <w:rsid w:val="006B42F8"/>
    <w:rsid w:val="006B4371"/>
    <w:rsid w:val="006B4537"/>
    <w:rsid w:val="006B478B"/>
    <w:rsid w:val="006B47A9"/>
    <w:rsid w:val="006B4920"/>
    <w:rsid w:val="006B4AF3"/>
    <w:rsid w:val="006B4C50"/>
    <w:rsid w:val="006B4EED"/>
    <w:rsid w:val="006B553C"/>
    <w:rsid w:val="006B5679"/>
    <w:rsid w:val="006B5971"/>
    <w:rsid w:val="006B5D2E"/>
    <w:rsid w:val="006B60B7"/>
    <w:rsid w:val="006B610E"/>
    <w:rsid w:val="006B61AD"/>
    <w:rsid w:val="006B67B7"/>
    <w:rsid w:val="006B72F7"/>
    <w:rsid w:val="006B73AC"/>
    <w:rsid w:val="006B74B9"/>
    <w:rsid w:val="006B75AE"/>
    <w:rsid w:val="006B782C"/>
    <w:rsid w:val="006B7F4A"/>
    <w:rsid w:val="006C028D"/>
    <w:rsid w:val="006C0767"/>
    <w:rsid w:val="006C091F"/>
    <w:rsid w:val="006C1126"/>
    <w:rsid w:val="006C1288"/>
    <w:rsid w:val="006C21E1"/>
    <w:rsid w:val="006C2406"/>
    <w:rsid w:val="006C2D86"/>
    <w:rsid w:val="006C3107"/>
    <w:rsid w:val="006C32D3"/>
    <w:rsid w:val="006C33B5"/>
    <w:rsid w:val="006C38C7"/>
    <w:rsid w:val="006C3B5A"/>
    <w:rsid w:val="006C433C"/>
    <w:rsid w:val="006C438D"/>
    <w:rsid w:val="006C4D6C"/>
    <w:rsid w:val="006C4FEB"/>
    <w:rsid w:val="006C54FE"/>
    <w:rsid w:val="006C57AB"/>
    <w:rsid w:val="006C6705"/>
    <w:rsid w:val="006C6A02"/>
    <w:rsid w:val="006C6E45"/>
    <w:rsid w:val="006C701F"/>
    <w:rsid w:val="006C7377"/>
    <w:rsid w:val="006C7544"/>
    <w:rsid w:val="006C783D"/>
    <w:rsid w:val="006C7A17"/>
    <w:rsid w:val="006C7B39"/>
    <w:rsid w:val="006D01D9"/>
    <w:rsid w:val="006D101D"/>
    <w:rsid w:val="006D1AA8"/>
    <w:rsid w:val="006D203E"/>
    <w:rsid w:val="006D25CC"/>
    <w:rsid w:val="006D2600"/>
    <w:rsid w:val="006D282F"/>
    <w:rsid w:val="006D3177"/>
    <w:rsid w:val="006D3AC8"/>
    <w:rsid w:val="006D3B67"/>
    <w:rsid w:val="006D43AF"/>
    <w:rsid w:val="006D4409"/>
    <w:rsid w:val="006D48F0"/>
    <w:rsid w:val="006D5351"/>
    <w:rsid w:val="006D5EB1"/>
    <w:rsid w:val="006D6305"/>
    <w:rsid w:val="006D6328"/>
    <w:rsid w:val="006D66ED"/>
    <w:rsid w:val="006D68A3"/>
    <w:rsid w:val="006D6DA8"/>
    <w:rsid w:val="006D7AB3"/>
    <w:rsid w:val="006E0AD3"/>
    <w:rsid w:val="006E0D42"/>
    <w:rsid w:val="006E13F1"/>
    <w:rsid w:val="006E13F7"/>
    <w:rsid w:val="006E1765"/>
    <w:rsid w:val="006E2CBC"/>
    <w:rsid w:val="006E2D1A"/>
    <w:rsid w:val="006E2FE0"/>
    <w:rsid w:val="006E3173"/>
    <w:rsid w:val="006E3AFB"/>
    <w:rsid w:val="006E3BE4"/>
    <w:rsid w:val="006E3F6D"/>
    <w:rsid w:val="006E44EC"/>
    <w:rsid w:val="006E4A7F"/>
    <w:rsid w:val="006E6924"/>
    <w:rsid w:val="006E6A59"/>
    <w:rsid w:val="006E6FA3"/>
    <w:rsid w:val="006E7041"/>
    <w:rsid w:val="006E73E3"/>
    <w:rsid w:val="006E78EF"/>
    <w:rsid w:val="006F0556"/>
    <w:rsid w:val="006F06CB"/>
    <w:rsid w:val="006F0789"/>
    <w:rsid w:val="006F0868"/>
    <w:rsid w:val="006F0A1A"/>
    <w:rsid w:val="006F1131"/>
    <w:rsid w:val="006F120C"/>
    <w:rsid w:val="006F194D"/>
    <w:rsid w:val="006F3252"/>
    <w:rsid w:val="006F33E4"/>
    <w:rsid w:val="006F3FF6"/>
    <w:rsid w:val="006F41B3"/>
    <w:rsid w:val="006F43FC"/>
    <w:rsid w:val="006F4409"/>
    <w:rsid w:val="006F49CD"/>
    <w:rsid w:val="006F4CEC"/>
    <w:rsid w:val="006F4F9A"/>
    <w:rsid w:val="006F52BD"/>
    <w:rsid w:val="006F5A74"/>
    <w:rsid w:val="006F5B23"/>
    <w:rsid w:val="006F6047"/>
    <w:rsid w:val="006F6251"/>
    <w:rsid w:val="006F6537"/>
    <w:rsid w:val="006F6A50"/>
    <w:rsid w:val="006F7DF5"/>
    <w:rsid w:val="006F7FB0"/>
    <w:rsid w:val="0070001B"/>
    <w:rsid w:val="007002A8"/>
    <w:rsid w:val="007003FD"/>
    <w:rsid w:val="007004DF"/>
    <w:rsid w:val="00700B78"/>
    <w:rsid w:val="00700ED3"/>
    <w:rsid w:val="00700FDD"/>
    <w:rsid w:val="00701182"/>
    <w:rsid w:val="007011B5"/>
    <w:rsid w:val="007021C7"/>
    <w:rsid w:val="00702724"/>
    <w:rsid w:val="00702891"/>
    <w:rsid w:val="00702948"/>
    <w:rsid w:val="007029EA"/>
    <w:rsid w:val="00702B9C"/>
    <w:rsid w:val="00703616"/>
    <w:rsid w:val="00703A96"/>
    <w:rsid w:val="00703BCD"/>
    <w:rsid w:val="00703C30"/>
    <w:rsid w:val="00704519"/>
    <w:rsid w:val="00704689"/>
    <w:rsid w:val="007050F5"/>
    <w:rsid w:val="007051A3"/>
    <w:rsid w:val="007058DD"/>
    <w:rsid w:val="007059C2"/>
    <w:rsid w:val="00706727"/>
    <w:rsid w:val="00706AE2"/>
    <w:rsid w:val="00707358"/>
    <w:rsid w:val="0070740E"/>
    <w:rsid w:val="007077A4"/>
    <w:rsid w:val="007078D4"/>
    <w:rsid w:val="0071008F"/>
    <w:rsid w:val="0071043D"/>
    <w:rsid w:val="0071051F"/>
    <w:rsid w:val="0071061C"/>
    <w:rsid w:val="007108CF"/>
    <w:rsid w:val="00710ADE"/>
    <w:rsid w:val="00710C0E"/>
    <w:rsid w:val="0071102A"/>
    <w:rsid w:val="007110E6"/>
    <w:rsid w:val="00711D8E"/>
    <w:rsid w:val="00711F39"/>
    <w:rsid w:val="00711FCD"/>
    <w:rsid w:val="00712136"/>
    <w:rsid w:val="00712BCE"/>
    <w:rsid w:val="00712F9A"/>
    <w:rsid w:val="007138BF"/>
    <w:rsid w:val="0071420C"/>
    <w:rsid w:val="00714448"/>
    <w:rsid w:val="00714505"/>
    <w:rsid w:val="00715C75"/>
    <w:rsid w:val="0071604F"/>
    <w:rsid w:val="00717603"/>
    <w:rsid w:val="007176AA"/>
    <w:rsid w:val="00717985"/>
    <w:rsid w:val="00717E80"/>
    <w:rsid w:val="007200B6"/>
    <w:rsid w:val="007201DF"/>
    <w:rsid w:val="0072073F"/>
    <w:rsid w:val="00720F66"/>
    <w:rsid w:val="00721E6C"/>
    <w:rsid w:val="00721FAF"/>
    <w:rsid w:val="00722843"/>
    <w:rsid w:val="007237DD"/>
    <w:rsid w:val="00723F3F"/>
    <w:rsid w:val="00724C21"/>
    <w:rsid w:val="00725278"/>
    <w:rsid w:val="00725568"/>
    <w:rsid w:val="00725571"/>
    <w:rsid w:val="00726D92"/>
    <w:rsid w:val="00726EFF"/>
    <w:rsid w:val="0072721F"/>
    <w:rsid w:val="007273AA"/>
    <w:rsid w:val="00727C43"/>
    <w:rsid w:val="00727CAB"/>
    <w:rsid w:val="007301FD"/>
    <w:rsid w:val="0073101B"/>
    <w:rsid w:val="0073162B"/>
    <w:rsid w:val="00731713"/>
    <w:rsid w:val="007321C1"/>
    <w:rsid w:val="007330B2"/>
    <w:rsid w:val="007332D1"/>
    <w:rsid w:val="00733367"/>
    <w:rsid w:val="00734D85"/>
    <w:rsid w:val="007351E8"/>
    <w:rsid w:val="007355EA"/>
    <w:rsid w:val="0073590E"/>
    <w:rsid w:val="0073686C"/>
    <w:rsid w:val="00736A01"/>
    <w:rsid w:val="00736C81"/>
    <w:rsid w:val="00736DA6"/>
    <w:rsid w:val="00737271"/>
    <w:rsid w:val="00737CAE"/>
    <w:rsid w:val="00737FA0"/>
    <w:rsid w:val="00740045"/>
    <w:rsid w:val="00740358"/>
    <w:rsid w:val="00740507"/>
    <w:rsid w:val="00740A2C"/>
    <w:rsid w:val="00740B6D"/>
    <w:rsid w:val="00741585"/>
    <w:rsid w:val="00741E4A"/>
    <w:rsid w:val="0074227E"/>
    <w:rsid w:val="00742AD7"/>
    <w:rsid w:val="007437A7"/>
    <w:rsid w:val="00743CEC"/>
    <w:rsid w:val="00744614"/>
    <w:rsid w:val="007447E2"/>
    <w:rsid w:val="007448EB"/>
    <w:rsid w:val="00744951"/>
    <w:rsid w:val="00744E15"/>
    <w:rsid w:val="007450E2"/>
    <w:rsid w:val="007454B3"/>
    <w:rsid w:val="00745537"/>
    <w:rsid w:val="00745891"/>
    <w:rsid w:val="00745AA4"/>
    <w:rsid w:val="00745AB2"/>
    <w:rsid w:val="00745C06"/>
    <w:rsid w:val="007469AB"/>
    <w:rsid w:val="00746DD9"/>
    <w:rsid w:val="00747BF5"/>
    <w:rsid w:val="00747E3B"/>
    <w:rsid w:val="0075022B"/>
    <w:rsid w:val="007503D2"/>
    <w:rsid w:val="00751104"/>
    <w:rsid w:val="007512A0"/>
    <w:rsid w:val="007514BC"/>
    <w:rsid w:val="00751899"/>
    <w:rsid w:val="007519DC"/>
    <w:rsid w:val="007526EB"/>
    <w:rsid w:val="00752C4E"/>
    <w:rsid w:val="00753001"/>
    <w:rsid w:val="00753358"/>
    <w:rsid w:val="00753472"/>
    <w:rsid w:val="00753992"/>
    <w:rsid w:val="00753A0E"/>
    <w:rsid w:val="007545BC"/>
    <w:rsid w:val="007551BB"/>
    <w:rsid w:val="00755687"/>
    <w:rsid w:val="007556A8"/>
    <w:rsid w:val="007556B3"/>
    <w:rsid w:val="00756363"/>
    <w:rsid w:val="007565BB"/>
    <w:rsid w:val="00756B59"/>
    <w:rsid w:val="00756C65"/>
    <w:rsid w:val="007571D9"/>
    <w:rsid w:val="00757D23"/>
    <w:rsid w:val="00757E20"/>
    <w:rsid w:val="0076103F"/>
    <w:rsid w:val="007612CE"/>
    <w:rsid w:val="007617ED"/>
    <w:rsid w:val="00761892"/>
    <w:rsid w:val="0076195A"/>
    <w:rsid w:val="00761DE1"/>
    <w:rsid w:val="0076202F"/>
    <w:rsid w:val="00762199"/>
    <w:rsid w:val="00762215"/>
    <w:rsid w:val="00762693"/>
    <w:rsid w:val="00763ECF"/>
    <w:rsid w:val="007645CD"/>
    <w:rsid w:val="0076490D"/>
    <w:rsid w:val="00764C38"/>
    <w:rsid w:val="0076530B"/>
    <w:rsid w:val="00765D63"/>
    <w:rsid w:val="00765E78"/>
    <w:rsid w:val="00766102"/>
    <w:rsid w:val="00766766"/>
    <w:rsid w:val="00766815"/>
    <w:rsid w:val="00767124"/>
    <w:rsid w:val="00767453"/>
    <w:rsid w:val="007675C9"/>
    <w:rsid w:val="0077018F"/>
    <w:rsid w:val="007704D8"/>
    <w:rsid w:val="00770C90"/>
    <w:rsid w:val="0077102A"/>
    <w:rsid w:val="007710A8"/>
    <w:rsid w:val="007711E2"/>
    <w:rsid w:val="007716AF"/>
    <w:rsid w:val="00771988"/>
    <w:rsid w:val="00771B49"/>
    <w:rsid w:val="00771F57"/>
    <w:rsid w:val="00772945"/>
    <w:rsid w:val="00772C8A"/>
    <w:rsid w:val="00772DCC"/>
    <w:rsid w:val="00772E14"/>
    <w:rsid w:val="00772FFD"/>
    <w:rsid w:val="00773767"/>
    <w:rsid w:val="007738D7"/>
    <w:rsid w:val="00773CA0"/>
    <w:rsid w:val="007748D8"/>
    <w:rsid w:val="007754CC"/>
    <w:rsid w:val="00775CCA"/>
    <w:rsid w:val="00776101"/>
    <w:rsid w:val="0077794A"/>
    <w:rsid w:val="00777AFB"/>
    <w:rsid w:val="00777B4E"/>
    <w:rsid w:val="00777D11"/>
    <w:rsid w:val="00777ED7"/>
    <w:rsid w:val="007813C7"/>
    <w:rsid w:val="00781950"/>
    <w:rsid w:val="00781C16"/>
    <w:rsid w:val="00782659"/>
    <w:rsid w:val="007850B1"/>
    <w:rsid w:val="0078537E"/>
    <w:rsid w:val="007865B9"/>
    <w:rsid w:val="00786D92"/>
    <w:rsid w:val="0078739D"/>
    <w:rsid w:val="007900A6"/>
    <w:rsid w:val="007902C5"/>
    <w:rsid w:val="007902F1"/>
    <w:rsid w:val="0079084D"/>
    <w:rsid w:val="00790E61"/>
    <w:rsid w:val="00791540"/>
    <w:rsid w:val="00791791"/>
    <w:rsid w:val="00791D7A"/>
    <w:rsid w:val="0079226F"/>
    <w:rsid w:val="0079254F"/>
    <w:rsid w:val="00792900"/>
    <w:rsid w:val="00792C83"/>
    <w:rsid w:val="00793525"/>
    <w:rsid w:val="00793669"/>
    <w:rsid w:val="00793C0F"/>
    <w:rsid w:val="0079441C"/>
    <w:rsid w:val="0079480F"/>
    <w:rsid w:val="00794A83"/>
    <w:rsid w:val="00794D16"/>
    <w:rsid w:val="00794DBB"/>
    <w:rsid w:val="0079563F"/>
    <w:rsid w:val="0079576B"/>
    <w:rsid w:val="00795A28"/>
    <w:rsid w:val="00795D43"/>
    <w:rsid w:val="00795DCB"/>
    <w:rsid w:val="0079694F"/>
    <w:rsid w:val="00796A9C"/>
    <w:rsid w:val="00796C38"/>
    <w:rsid w:val="00797F02"/>
    <w:rsid w:val="007A0284"/>
    <w:rsid w:val="007A0EA1"/>
    <w:rsid w:val="007A0EAB"/>
    <w:rsid w:val="007A100B"/>
    <w:rsid w:val="007A1606"/>
    <w:rsid w:val="007A1CE5"/>
    <w:rsid w:val="007A2072"/>
    <w:rsid w:val="007A2625"/>
    <w:rsid w:val="007A2646"/>
    <w:rsid w:val="007A3BAB"/>
    <w:rsid w:val="007A4667"/>
    <w:rsid w:val="007A48FD"/>
    <w:rsid w:val="007A49A8"/>
    <w:rsid w:val="007A4BDC"/>
    <w:rsid w:val="007A4D19"/>
    <w:rsid w:val="007A4D88"/>
    <w:rsid w:val="007A536F"/>
    <w:rsid w:val="007A569D"/>
    <w:rsid w:val="007A56C8"/>
    <w:rsid w:val="007A5A3A"/>
    <w:rsid w:val="007A5CCF"/>
    <w:rsid w:val="007A625C"/>
    <w:rsid w:val="007A629F"/>
    <w:rsid w:val="007A63D6"/>
    <w:rsid w:val="007A6EFB"/>
    <w:rsid w:val="007A7120"/>
    <w:rsid w:val="007A745D"/>
    <w:rsid w:val="007A7A3B"/>
    <w:rsid w:val="007B0205"/>
    <w:rsid w:val="007B06B3"/>
    <w:rsid w:val="007B16A7"/>
    <w:rsid w:val="007B1D6B"/>
    <w:rsid w:val="007B23C9"/>
    <w:rsid w:val="007B3417"/>
    <w:rsid w:val="007B3A10"/>
    <w:rsid w:val="007B3A85"/>
    <w:rsid w:val="007B439F"/>
    <w:rsid w:val="007B4DD7"/>
    <w:rsid w:val="007B4FA5"/>
    <w:rsid w:val="007B5D95"/>
    <w:rsid w:val="007B622D"/>
    <w:rsid w:val="007B64BE"/>
    <w:rsid w:val="007B69D8"/>
    <w:rsid w:val="007B7312"/>
    <w:rsid w:val="007B75F8"/>
    <w:rsid w:val="007B7717"/>
    <w:rsid w:val="007C0697"/>
    <w:rsid w:val="007C0816"/>
    <w:rsid w:val="007C1582"/>
    <w:rsid w:val="007C17AD"/>
    <w:rsid w:val="007C18A7"/>
    <w:rsid w:val="007C1FA7"/>
    <w:rsid w:val="007C224B"/>
    <w:rsid w:val="007C29B8"/>
    <w:rsid w:val="007C2BBE"/>
    <w:rsid w:val="007C34BB"/>
    <w:rsid w:val="007C3855"/>
    <w:rsid w:val="007C39BA"/>
    <w:rsid w:val="007C415A"/>
    <w:rsid w:val="007C5FA3"/>
    <w:rsid w:val="007C73ED"/>
    <w:rsid w:val="007C785F"/>
    <w:rsid w:val="007C78D1"/>
    <w:rsid w:val="007C7C39"/>
    <w:rsid w:val="007D02AC"/>
    <w:rsid w:val="007D0A10"/>
    <w:rsid w:val="007D0BEF"/>
    <w:rsid w:val="007D0CEB"/>
    <w:rsid w:val="007D0FA1"/>
    <w:rsid w:val="007D1363"/>
    <w:rsid w:val="007D14E8"/>
    <w:rsid w:val="007D194B"/>
    <w:rsid w:val="007D1CDE"/>
    <w:rsid w:val="007D26BB"/>
    <w:rsid w:val="007D26CB"/>
    <w:rsid w:val="007D2EA5"/>
    <w:rsid w:val="007D2F2E"/>
    <w:rsid w:val="007D3129"/>
    <w:rsid w:val="007D32E0"/>
    <w:rsid w:val="007D32E9"/>
    <w:rsid w:val="007D359F"/>
    <w:rsid w:val="007D35BF"/>
    <w:rsid w:val="007D3F14"/>
    <w:rsid w:val="007D40ED"/>
    <w:rsid w:val="007D43E8"/>
    <w:rsid w:val="007D43E9"/>
    <w:rsid w:val="007D48AB"/>
    <w:rsid w:val="007D4FA0"/>
    <w:rsid w:val="007D52BD"/>
    <w:rsid w:val="007D5640"/>
    <w:rsid w:val="007D5DF9"/>
    <w:rsid w:val="007D5E4D"/>
    <w:rsid w:val="007D6BA6"/>
    <w:rsid w:val="007D6E90"/>
    <w:rsid w:val="007D6FD1"/>
    <w:rsid w:val="007D7003"/>
    <w:rsid w:val="007D71AD"/>
    <w:rsid w:val="007D720E"/>
    <w:rsid w:val="007D7277"/>
    <w:rsid w:val="007D756F"/>
    <w:rsid w:val="007D77B6"/>
    <w:rsid w:val="007E00E8"/>
    <w:rsid w:val="007E04F9"/>
    <w:rsid w:val="007E0560"/>
    <w:rsid w:val="007E09BA"/>
    <w:rsid w:val="007E0EEB"/>
    <w:rsid w:val="007E0FF7"/>
    <w:rsid w:val="007E131A"/>
    <w:rsid w:val="007E1EB9"/>
    <w:rsid w:val="007E2155"/>
    <w:rsid w:val="007E26BC"/>
    <w:rsid w:val="007E2884"/>
    <w:rsid w:val="007E28BA"/>
    <w:rsid w:val="007E2CCE"/>
    <w:rsid w:val="007E3E10"/>
    <w:rsid w:val="007E40F1"/>
    <w:rsid w:val="007E41A0"/>
    <w:rsid w:val="007E4224"/>
    <w:rsid w:val="007E472B"/>
    <w:rsid w:val="007E4A5B"/>
    <w:rsid w:val="007E5216"/>
    <w:rsid w:val="007E5A53"/>
    <w:rsid w:val="007E5AD0"/>
    <w:rsid w:val="007E5C37"/>
    <w:rsid w:val="007E5FD1"/>
    <w:rsid w:val="007E6280"/>
    <w:rsid w:val="007E63F8"/>
    <w:rsid w:val="007E6849"/>
    <w:rsid w:val="007E6B86"/>
    <w:rsid w:val="007E6F2B"/>
    <w:rsid w:val="007E6F7C"/>
    <w:rsid w:val="007E7031"/>
    <w:rsid w:val="007E709A"/>
    <w:rsid w:val="007E7197"/>
    <w:rsid w:val="007E77DF"/>
    <w:rsid w:val="007E7DBD"/>
    <w:rsid w:val="007F02A3"/>
    <w:rsid w:val="007F09DD"/>
    <w:rsid w:val="007F0C68"/>
    <w:rsid w:val="007F12AE"/>
    <w:rsid w:val="007F131D"/>
    <w:rsid w:val="007F178C"/>
    <w:rsid w:val="007F1F6F"/>
    <w:rsid w:val="007F1F8A"/>
    <w:rsid w:val="007F24BD"/>
    <w:rsid w:val="007F2719"/>
    <w:rsid w:val="007F2F86"/>
    <w:rsid w:val="007F31CF"/>
    <w:rsid w:val="007F3FA0"/>
    <w:rsid w:val="007F4139"/>
    <w:rsid w:val="007F43EC"/>
    <w:rsid w:val="007F45FF"/>
    <w:rsid w:val="007F48CA"/>
    <w:rsid w:val="007F4CC5"/>
    <w:rsid w:val="007F4E04"/>
    <w:rsid w:val="007F4FBD"/>
    <w:rsid w:val="007F538C"/>
    <w:rsid w:val="007F54A0"/>
    <w:rsid w:val="007F590F"/>
    <w:rsid w:val="007F5F02"/>
    <w:rsid w:val="007F6130"/>
    <w:rsid w:val="007F62B0"/>
    <w:rsid w:val="007F6B35"/>
    <w:rsid w:val="007F7290"/>
    <w:rsid w:val="007F736D"/>
    <w:rsid w:val="007F7AA2"/>
    <w:rsid w:val="0080084B"/>
    <w:rsid w:val="00802072"/>
    <w:rsid w:val="00802199"/>
    <w:rsid w:val="0080220E"/>
    <w:rsid w:val="00802EB2"/>
    <w:rsid w:val="00803283"/>
    <w:rsid w:val="008034BE"/>
    <w:rsid w:val="008035AC"/>
    <w:rsid w:val="00803602"/>
    <w:rsid w:val="00803F00"/>
    <w:rsid w:val="0080441A"/>
    <w:rsid w:val="00804424"/>
    <w:rsid w:val="00804A26"/>
    <w:rsid w:val="00804C78"/>
    <w:rsid w:val="00804F1C"/>
    <w:rsid w:val="008051BD"/>
    <w:rsid w:val="00805479"/>
    <w:rsid w:val="00805876"/>
    <w:rsid w:val="0080592E"/>
    <w:rsid w:val="0080596A"/>
    <w:rsid w:val="0080599D"/>
    <w:rsid w:val="00805A64"/>
    <w:rsid w:val="008064AF"/>
    <w:rsid w:val="00806BE6"/>
    <w:rsid w:val="00806DBD"/>
    <w:rsid w:val="00806DC0"/>
    <w:rsid w:val="00807190"/>
    <w:rsid w:val="00807858"/>
    <w:rsid w:val="00807A74"/>
    <w:rsid w:val="00807C5A"/>
    <w:rsid w:val="00807C63"/>
    <w:rsid w:val="00810492"/>
    <w:rsid w:val="0081093C"/>
    <w:rsid w:val="00811891"/>
    <w:rsid w:val="00811A9D"/>
    <w:rsid w:val="00811CCE"/>
    <w:rsid w:val="00812695"/>
    <w:rsid w:val="00812C9F"/>
    <w:rsid w:val="00812F02"/>
    <w:rsid w:val="00813174"/>
    <w:rsid w:val="0081344F"/>
    <w:rsid w:val="0081375C"/>
    <w:rsid w:val="008138A6"/>
    <w:rsid w:val="008147B6"/>
    <w:rsid w:val="008148E4"/>
    <w:rsid w:val="00814ADC"/>
    <w:rsid w:val="00814D9E"/>
    <w:rsid w:val="00814F0F"/>
    <w:rsid w:val="00814F51"/>
    <w:rsid w:val="008152CA"/>
    <w:rsid w:val="00815450"/>
    <w:rsid w:val="00815534"/>
    <w:rsid w:val="0081561E"/>
    <w:rsid w:val="008158FE"/>
    <w:rsid w:val="00815B7B"/>
    <w:rsid w:val="00816672"/>
    <w:rsid w:val="0081685A"/>
    <w:rsid w:val="0081726E"/>
    <w:rsid w:val="0081755A"/>
    <w:rsid w:val="008175BD"/>
    <w:rsid w:val="00817FC1"/>
    <w:rsid w:val="00820087"/>
    <w:rsid w:val="008203FB"/>
    <w:rsid w:val="00820411"/>
    <w:rsid w:val="00820B6B"/>
    <w:rsid w:val="00820CA9"/>
    <w:rsid w:val="00820CCC"/>
    <w:rsid w:val="0082148B"/>
    <w:rsid w:val="00821F5B"/>
    <w:rsid w:val="008222E1"/>
    <w:rsid w:val="008222F6"/>
    <w:rsid w:val="00822353"/>
    <w:rsid w:val="00822605"/>
    <w:rsid w:val="00822937"/>
    <w:rsid w:val="00822C85"/>
    <w:rsid w:val="00822CD3"/>
    <w:rsid w:val="0082313C"/>
    <w:rsid w:val="0082319B"/>
    <w:rsid w:val="008232B4"/>
    <w:rsid w:val="008233CC"/>
    <w:rsid w:val="0082392D"/>
    <w:rsid w:val="00823FC9"/>
    <w:rsid w:val="008244F5"/>
    <w:rsid w:val="0082511A"/>
    <w:rsid w:val="008256FF"/>
    <w:rsid w:val="00825AB8"/>
    <w:rsid w:val="00825CF8"/>
    <w:rsid w:val="0082619C"/>
    <w:rsid w:val="0082664D"/>
    <w:rsid w:val="00826BE7"/>
    <w:rsid w:val="00826D1A"/>
    <w:rsid w:val="00827336"/>
    <w:rsid w:val="00827834"/>
    <w:rsid w:val="008305CC"/>
    <w:rsid w:val="008309EF"/>
    <w:rsid w:val="00830C07"/>
    <w:rsid w:val="00830F02"/>
    <w:rsid w:val="00831193"/>
    <w:rsid w:val="00831236"/>
    <w:rsid w:val="00831685"/>
    <w:rsid w:val="00831B01"/>
    <w:rsid w:val="00831F8F"/>
    <w:rsid w:val="0083340A"/>
    <w:rsid w:val="008335F3"/>
    <w:rsid w:val="008336ED"/>
    <w:rsid w:val="008340C9"/>
    <w:rsid w:val="00834357"/>
    <w:rsid w:val="00834656"/>
    <w:rsid w:val="0083494F"/>
    <w:rsid w:val="00834C84"/>
    <w:rsid w:val="00834D87"/>
    <w:rsid w:val="00834F18"/>
    <w:rsid w:val="00835111"/>
    <w:rsid w:val="00835224"/>
    <w:rsid w:val="00835472"/>
    <w:rsid w:val="00835BEB"/>
    <w:rsid w:val="00835DB9"/>
    <w:rsid w:val="008362EB"/>
    <w:rsid w:val="0083631B"/>
    <w:rsid w:val="00836C0D"/>
    <w:rsid w:val="00836DFE"/>
    <w:rsid w:val="0083713C"/>
    <w:rsid w:val="008372F8"/>
    <w:rsid w:val="008373B1"/>
    <w:rsid w:val="00837D23"/>
    <w:rsid w:val="00840380"/>
    <w:rsid w:val="0084083B"/>
    <w:rsid w:val="00840CF0"/>
    <w:rsid w:val="00841592"/>
    <w:rsid w:val="00841C7C"/>
    <w:rsid w:val="00842016"/>
    <w:rsid w:val="00842170"/>
    <w:rsid w:val="00842218"/>
    <w:rsid w:val="008425E6"/>
    <w:rsid w:val="00843A50"/>
    <w:rsid w:val="00843B25"/>
    <w:rsid w:val="00843C35"/>
    <w:rsid w:val="00844187"/>
    <w:rsid w:val="00844ABE"/>
    <w:rsid w:val="00844FC9"/>
    <w:rsid w:val="008451D8"/>
    <w:rsid w:val="0084552A"/>
    <w:rsid w:val="008458E1"/>
    <w:rsid w:val="00845D5D"/>
    <w:rsid w:val="0084696B"/>
    <w:rsid w:val="00846C26"/>
    <w:rsid w:val="00846D45"/>
    <w:rsid w:val="0084746F"/>
    <w:rsid w:val="00847947"/>
    <w:rsid w:val="008479C3"/>
    <w:rsid w:val="0085062A"/>
    <w:rsid w:val="00850A21"/>
    <w:rsid w:val="0085179B"/>
    <w:rsid w:val="00851821"/>
    <w:rsid w:val="00851CB4"/>
    <w:rsid w:val="00851D2A"/>
    <w:rsid w:val="008521B6"/>
    <w:rsid w:val="008525FC"/>
    <w:rsid w:val="00852647"/>
    <w:rsid w:val="0085297F"/>
    <w:rsid w:val="00852C18"/>
    <w:rsid w:val="00852EF8"/>
    <w:rsid w:val="00852F76"/>
    <w:rsid w:val="008535B4"/>
    <w:rsid w:val="00853A7C"/>
    <w:rsid w:val="00853A89"/>
    <w:rsid w:val="00854B45"/>
    <w:rsid w:val="00854DFA"/>
    <w:rsid w:val="008551D1"/>
    <w:rsid w:val="00855336"/>
    <w:rsid w:val="0085539E"/>
    <w:rsid w:val="00855533"/>
    <w:rsid w:val="00855DD6"/>
    <w:rsid w:val="00855EF6"/>
    <w:rsid w:val="008562C8"/>
    <w:rsid w:val="008563C8"/>
    <w:rsid w:val="0085642E"/>
    <w:rsid w:val="0085648B"/>
    <w:rsid w:val="00856FB6"/>
    <w:rsid w:val="0085719C"/>
    <w:rsid w:val="00857573"/>
    <w:rsid w:val="00857763"/>
    <w:rsid w:val="00857F75"/>
    <w:rsid w:val="008600EC"/>
    <w:rsid w:val="008607A6"/>
    <w:rsid w:val="00860980"/>
    <w:rsid w:val="008610E8"/>
    <w:rsid w:val="008616E9"/>
    <w:rsid w:val="00861AC2"/>
    <w:rsid w:val="00861B56"/>
    <w:rsid w:val="00861ED1"/>
    <w:rsid w:val="00861FCB"/>
    <w:rsid w:val="0086291F"/>
    <w:rsid w:val="00862D7A"/>
    <w:rsid w:val="0086355D"/>
    <w:rsid w:val="00864014"/>
    <w:rsid w:val="00864068"/>
    <w:rsid w:val="008645B9"/>
    <w:rsid w:val="00864A2B"/>
    <w:rsid w:val="00866267"/>
    <w:rsid w:val="00867392"/>
    <w:rsid w:val="008704B1"/>
    <w:rsid w:val="00870B6D"/>
    <w:rsid w:val="00870C9A"/>
    <w:rsid w:val="0087106F"/>
    <w:rsid w:val="0087117E"/>
    <w:rsid w:val="00871468"/>
    <w:rsid w:val="00871BF4"/>
    <w:rsid w:val="008737AA"/>
    <w:rsid w:val="0087382D"/>
    <w:rsid w:val="00873FE4"/>
    <w:rsid w:val="0087448A"/>
    <w:rsid w:val="008746DD"/>
    <w:rsid w:val="00874A29"/>
    <w:rsid w:val="00875412"/>
    <w:rsid w:val="00875E0B"/>
    <w:rsid w:val="0087605D"/>
    <w:rsid w:val="00876575"/>
    <w:rsid w:val="0087679B"/>
    <w:rsid w:val="0088078B"/>
    <w:rsid w:val="0088092A"/>
    <w:rsid w:val="00880DE8"/>
    <w:rsid w:val="0088194F"/>
    <w:rsid w:val="00881A6D"/>
    <w:rsid w:val="00881CE7"/>
    <w:rsid w:val="008825C8"/>
    <w:rsid w:val="008831B5"/>
    <w:rsid w:val="00883C48"/>
    <w:rsid w:val="00883DA3"/>
    <w:rsid w:val="00883E72"/>
    <w:rsid w:val="00884E5A"/>
    <w:rsid w:val="008853F4"/>
    <w:rsid w:val="0088558E"/>
    <w:rsid w:val="008855F0"/>
    <w:rsid w:val="00885865"/>
    <w:rsid w:val="00886611"/>
    <w:rsid w:val="0088723E"/>
    <w:rsid w:val="00887831"/>
    <w:rsid w:val="0088790B"/>
    <w:rsid w:val="00890737"/>
    <w:rsid w:val="00890CA9"/>
    <w:rsid w:val="00890EF2"/>
    <w:rsid w:val="008916C4"/>
    <w:rsid w:val="00891893"/>
    <w:rsid w:val="00891A46"/>
    <w:rsid w:val="00891F66"/>
    <w:rsid w:val="00892090"/>
    <w:rsid w:val="0089217E"/>
    <w:rsid w:val="0089229E"/>
    <w:rsid w:val="0089260C"/>
    <w:rsid w:val="0089348C"/>
    <w:rsid w:val="008936B2"/>
    <w:rsid w:val="008937D6"/>
    <w:rsid w:val="00893C13"/>
    <w:rsid w:val="00894674"/>
    <w:rsid w:val="008947A7"/>
    <w:rsid w:val="00894B67"/>
    <w:rsid w:val="00894D36"/>
    <w:rsid w:val="00895B74"/>
    <w:rsid w:val="008960E7"/>
    <w:rsid w:val="00896301"/>
    <w:rsid w:val="008973E8"/>
    <w:rsid w:val="008A05D2"/>
    <w:rsid w:val="008A08AF"/>
    <w:rsid w:val="008A0B92"/>
    <w:rsid w:val="008A0E78"/>
    <w:rsid w:val="008A10A4"/>
    <w:rsid w:val="008A1296"/>
    <w:rsid w:val="008A1496"/>
    <w:rsid w:val="008A14DB"/>
    <w:rsid w:val="008A17E8"/>
    <w:rsid w:val="008A37D0"/>
    <w:rsid w:val="008A38C1"/>
    <w:rsid w:val="008A3E83"/>
    <w:rsid w:val="008A4025"/>
    <w:rsid w:val="008A446C"/>
    <w:rsid w:val="008A4781"/>
    <w:rsid w:val="008A4938"/>
    <w:rsid w:val="008A5CC6"/>
    <w:rsid w:val="008A5F1D"/>
    <w:rsid w:val="008A6433"/>
    <w:rsid w:val="008A66F8"/>
    <w:rsid w:val="008A7845"/>
    <w:rsid w:val="008A788B"/>
    <w:rsid w:val="008A78F8"/>
    <w:rsid w:val="008B0B27"/>
    <w:rsid w:val="008B2913"/>
    <w:rsid w:val="008B2A81"/>
    <w:rsid w:val="008B31D7"/>
    <w:rsid w:val="008B325D"/>
    <w:rsid w:val="008B382E"/>
    <w:rsid w:val="008B4007"/>
    <w:rsid w:val="008B436A"/>
    <w:rsid w:val="008B4F13"/>
    <w:rsid w:val="008B4F69"/>
    <w:rsid w:val="008B5451"/>
    <w:rsid w:val="008B563D"/>
    <w:rsid w:val="008B5D95"/>
    <w:rsid w:val="008B6CC2"/>
    <w:rsid w:val="008B7439"/>
    <w:rsid w:val="008B7C32"/>
    <w:rsid w:val="008B7C8E"/>
    <w:rsid w:val="008B7E43"/>
    <w:rsid w:val="008C0210"/>
    <w:rsid w:val="008C0565"/>
    <w:rsid w:val="008C07D0"/>
    <w:rsid w:val="008C07E1"/>
    <w:rsid w:val="008C0928"/>
    <w:rsid w:val="008C0E72"/>
    <w:rsid w:val="008C0F06"/>
    <w:rsid w:val="008C0F21"/>
    <w:rsid w:val="008C1ED1"/>
    <w:rsid w:val="008C1F42"/>
    <w:rsid w:val="008C243C"/>
    <w:rsid w:val="008C2C25"/>
    <w:rsid w:val="008C2EA1"/>
    <w:rsid w:val="008C30E3"/>
    <w:rsid w:val="008C3467"/>
    <w:rsid w:val="008C3D94"/>
    <w:rsid w:val="008C4055"/>
    <w:rsid w:val="008C4886"/>
    <w:rsid w:val="008C4947"/>
    <w:rsid w:val="008C4AE9"/>
    <w:rsid w:val="008C4B1D"/>
    <w:rsid w:val="008C526F"/>
    <w:rsid w:val="008C5EB0"/>
    <w:rsid w:val="008C6232"/>
    <w:rsid w:val="008C6F41"/>
    <w:rsid w:val="008C6FE0"/>
    <w:rsid w:val="008C7451"/>
    <w:rsid w:val="008C747F"/>
    <w:rsid w:val="008C7605"/>
    <w:rsid w:val="008C7957"/>
    <w:rsid w:val="008C7E06"/>
    <w:rsid w:val="008D0363"/>
    <w:rsid w:val="008D0410"/>
    <w:rsid w:val="008D1CB0"/>
    <w:rsid w:val="008D21A9"/>
    <w:rsid w:val="008D220B"/>
    <w:rsid w:val="008D285E"/>
    <w:rsid w:val="008D2CC6"/>
    <w:rsid w:val="008D2D46"/>
    <w:rsid w:val="008D2DCB"/>
    <w:rsid w:val="008D3493"/>
    <w:rsid w:val="008D35B7"/>
    <w:rsid w:val="008D3FAF"/>
    <w:rsid w:val="008D40FA"/>
    <w:rsid w:val="008D4548"/>
    <w:rsid w:val="008D45C5"/>
    <w:rsid w:val="008D48D7"/>
    <w:rsid w:val="008D5619"/>
    <w:rsid w:val="008D5919"/>
    <w:rsid w:val="008D5F57"/>
    <w:rsid w:val="008D62D9"/>
    <w:rsid w:val="008D6585"/>
    <w:rsid w:val="008D6A59"/>
    <w:rsid w:val="008D6E24"/>
    <w:rsid w:val="008E0737"/>
    <w:rsid w:val="008E0E3A"/>
    <w:rsid w:val="008E1102"/>
    <w:rsid w:val="008E17EE"/>
    <w:rsid w:val="008E23B9"/>
    <w:rsid w:val="008E2544"/>
    <w:rsid w:val="008E261E"/>
    <w:rsid w:val="008E271D"/>
    <w:rsid w:val="008E2EB7"/>
    <w:rsid w:val="008E33B5"/>
    <w:rsid w:val="008E369C"/>
    <w:rsid w:val="008E3809"/>
    <w:rsid w:val="008E3A34"/>
    <w:rsid w:val="008E3CB3"/>
    <w:rsid w:val="008E481B"/>
    <w:rsid w:val="008E49A0"/>
    <w:rsid w:val="008E5439"/>
    <w:rsid w:val="008E5C04"/>
    <w:rsid w:val="008E5C52"/>
    <w:rsid w:val="008E5DA8"/>
    <w:rsid w:val="008E6413"/>
    <w:rsid w:val="008E650C"/>
    <w:rsid w:val="008E7058"/>
    <w:rsid w:val="008E712F"/>
    <w:rsid w:val="008E74E7"/>
    <w:rsid w:val="008E7E8A"/>
    <w:rsid w:val="008F026D"/>
    <w:rsid w:val="008F03D1"/>
    <w:rsid w:val="008F06E8"/>
    <w:rsid w:val="008F0F81"/>
    <w:rsid w:val="008F0FDA"/>
    <w:rsid w:val="008F17D0"/>
    <w:rsid w:val="008F1926"/>
    <w:rsid w:val="008F1A1D"/>
    <w:rsid w:val="008F226B"/>
    <w:rsid w:val="008F2C5D"/>
    <w:rsid w:val="008F2C98"/>
    <w:rsid w:val="008F2DA9"/>
    <w:rsid w:val="008F3E30"/>
    <w:rsid w:val="008F42EC"/>
    <w:rsid w:val="008F4E8E"/>
    <w:rsid w:val="008F5172"/>
    <w:rsid w:val="008F52E3"/>
    <w:rsid w:val="008F56FE"/>
    <w:rsid w:val="008F57AD"/>
    <w:rsid w:val="008F59C8"/>
    <w:rsid w:val="008F5A1E"/>
    <w:rsid w:val="008F77F5"/>
    <w:rsid w:val="008F7811"/>
    <w:rsid w:val="008F79C9"/>
    <w:rsid w:val="008F7AB2"/>
    <w:rsid w:val="008F7FEE"/>
    <w:rsid w:val="009001FC"/>
    <w:rsid w:val="00900B8A"/>
    <w:rsid w:val="00900C2F"/>
    <w:rsid w:val="0090112B"/>
    <w:rsid w:val="009014ED"/>
    <w:rsid w:val="00901522"/>
    <w:rsid w:val="00901A5C"/>
    <w:rsid w:val="00902582"/>
    <w:rsid w:val="009025D4"/>
    <w:rsid w:val="00902A60"/>
    <w:rsid w:val="009033E3"/>
    <w:rsid w:val="00903E30"/>
    <w:rsid w:val="009040A3"/>
    <w:rsid w:val="0090437B"/>
    <w:rsid w:val="00904E43"/>
    <w:rsid w:val="00905409"/>
    <w:rsid w:val="00905F62"/>
    <w:rsid w:val="00905F9C"/>
    <w:rsid w:val="00906D97"/>
    <w:rsid w:val="009076F6"/>
    <w:rsid w:val="00907FA1"/>
    <w:rsid w:val="009106D7"/>
    <w:rsid w:val="00910F64"/>
    <w:rsid w:val="0091130C"/>
    <w:rsid w:val="00911560"/>
    <w:rsid w:val="009115A5"/>
    <w:rsid w:val="009118AA"/>
    <w:rsid w:val="0091231B"/>
    <w:rsid w:val="009130F3"/>
    <w:rsid w:val="0091313C"/>
    <w:rsid w:val="00914051"/>
    <w:rsid w:val="009143B1"/>
    <w:rsid w:val="009149C1"/>
    <w:rsid w:val="00914CBC"/>
    <w:rsid w:val="00914D47"/>
    <w:rsid w:val="00915949"/>
    <w:rsid w:val="00915B1E"/>
    <w:rsid w:val="00915B5F"/>
    <w:rsid w:val="00915F60"/>
    <w:rsid w:val="009162F8"/>
    <w:rsid w:val="009164C8"/>
    <w:rsid w:val="009164E9"/>
    <w:rsid w:val="0091689B"/>
    <w:rsid w:val="00917644"/>
    <w:rsid w:val="009179AD"/>
    <w:rsid w:val="00917A76"/>
    <w:rsid w:val="00917D52"/>
    <w:rsid w:val="00917EA8"/>
    <w:rsid w:val="009204B3"/>
    <w:rsid w:val="009210AB"/>
    <w:rsid w:val="00921518"/>
    <w:rsid w:val="009216F6"/>
    <w:rsid w:val="0092177D"/>
    <w:rsid w:val="00921BFE"/>
    <w:rsid w:val="00921D74"/>
    <w:rsid w:val="00922179"/>
    <w:rsid w:val="00922233"/>
    <w:rsid w:val="0092363E"/>
    <w:rsid w:val="00923BE6"/>
    <w:rsid w:val="00924336"/>
    <w:rsid w:val="00924BC8"/>
    <w:rsid w:val="00924BCF"/>
    <w:rsid w:val="00924CD2"/>
    <w:rsid w:val="0092515A"/>
    <w:rsid w:val="009259FB"/>
    <w:rsid w:val="00925A14"/>
    <w:rsid w:val="00925CE0"/>
    <w:rsid w:val="00925DBE"/>
    <w:rsid w:val="0092629B"/>
    <w:rsid w:val="00926816"/>
    <w:rsid w:val="0092681C"/>
    <w:rsid w:val="009269D7"/>
    <w:rsid w:val="00926ABB"/>
    <w:rsid w:val="00926F95"/>
    <w:rsid w:val="009303AE"/>
    <w:rsid w:val="00930402"/>
    <w:rsid w:val="00930749"/>
    <w:rsid w:val="00930775"/>
    <w:rsid w:val="0093100A"/>
    <w:rsid w:val="00931409"/>
    <w:rsid w:val="00931C62"/>
    <w:rsid w:val="0093209E"/>
    <w:rsid w:val="00932280"/>
    <w:rsid w:val="009322A4"/>
    <w:rsid w:val="00932363"/>
    <w:rsid w:val="00932686"/>
    <w:rsid w:val="00932729"/>
    <w:rsid w:val="00932F50"/>
    <w:rsid w:val="009333A6"/>
    <w:rsid w:val="009346CB"/>
    <w:rsid w:val="009346E3"/>
    <w:rsid w:val="0093503C"/>
    <w:rsid w:val="009351CA"/>
    <w:rsid w:val="009352FF"/>
    <w:rsid w:val="00935920"/>
    <w:rsid w:val="00935EF1"/>
    <w:rsid w:val="009363AC"/>
    <w:rsid w:val="0093669E"/>
    <w:rsid w:val="00936949"/>
    <w:rsid w:val="009370C5"/>
    <w:rsid w:val="00937156"/>
    <w:rsid w:val="0093722D"/>
    <w:rsid w:val="00937298"/>
    <w:rsid w:val="009374C4"/>
    <w:rsid w:val="0093772B"/>
    <w:rsid w:val="009402BF"/>
    <w:rsid w:val="00940DD5"/>
    <w:rsid w:val="00940F72"/>
    <w:rsid w:val="009410C4"/>
    <w:rsid w:val="00941102"/>
    <w:rsid w:val="009411B3"/>
    <w:rsid w:val="0094131D"/>
    <w:rsid w:val="009413AA"/>
    <w:rsid w:val="00941439"/>
    <w:rsid w:val="0094252B"/>
    <w:rsid w:val="00942B9B"/>
    <w:rsid w:val="00943DB7"/>
    <w:rsid w:val="00944619"/>
    <w:rsid w:val="009447D6"/>
    <w:rsid w:val="00944C33"/>
    <w:rsid w:val="0094519F"/>
    <w:rsid w:val="009453ED"/>
    <w:rsid w:val="009457E0"/>
    <w:rsid w:val="00945A76"/>
    <w:rsid w:val="00945F42"/>
    <w:rsid w:val="00945F8F"/>
    <w:rsid w:val="00945FCA"/>
    <w:rsid w:val="009460DF"/>
    <w:rsid w:val="0094636D"/>
    <w:rsid w:val="00946C4B"/>
    <w:rsid w:val="00947737"/>
    <w:rsid w:val="009504A1"/>
    <w:rsid w:val="009506C6"/>
    <w:rsid w:val="00950B42"/>
    <w:rsid w:val="00951952"/>
    <w:rsid w:val="00952462"/>
    <w:rsid w:val="009525C6"/>
    <w:rsid w:val="00952BF7"/>
    <w:rsid w:val="009536AB"/>
    <w:rsid w:val="009536D4"/>
    <w:rsid w:val="009539CF"/>
    <w:rsid w:val="009541C0"/>
    <w:rsid w:val="009541D0"/>
    <w:rsid w:val="00954D7B"/>
    <w:rsid w:val="00955181"/>
    <w:rsid w:val="009558F1"/>
    <w:rsid w:val="009559E4"/>
    <w:rsid w:val="00955C92"/>
    <w:rsid w:val="0095628A"/>
    <w:rsid w:val="009569C1"/>
    <w:rsid w:val="00956D64"/>
    <w:rsid w:val="00957401"/>
    <w:rsid w:val="009578E0"/>
    <w:rsid w:val="00957A25"/>
    <w:rsid w:val="009602C3"/>
    <w:rsid w:val="0096047C"/>
    <w:rsid w:val="00960F8D"/>
    <w:rsid w:val="009610F2"/>
    <w:rsid w:val="00961411"/>
    <w:rsid w:val="0096157B"/>
    <w:rsid w:val="009624EC"/>
    <w:rsid w:val="0096256D"/>
    <w:rsid w:val="0096264F"/>
    <w:rsid w:val="00962895"/>
    <w:rsid w:val="00962D96"/>
    <w:rsid w:val="00963BD2"/>
    <w:rsid w:val="009643F8"/>
    <w:rsid w:val="009648F8"/>
    <w:rsid w:val="00964B2A"/>
    <w:rsid w:val="00964FAF"/>
    <w:rsid w:val="00965F02"/>
    <w:rsid w:val="0096664B"/>
    <w:rsid w:val="0096694F"/>
    <w:rsid w:val="00966D6D"/>
    <w:rsid w:val="00967017"/>
    <w:rsid w:val="009679E5"/>
    <w:rsid w:val="00967B7C"/>
    <w:rsid w:val="00967CA2"/>
    <w:rsid w:val="00970143"/>
    <w:rsid w:val="009702CF"/>
    <w:rsid w:val="009705BC"/>
    <w:rsid w:val="009709F6"/>
    <w:rsid w:val="00970BC9"/>
    <w:rsid w:val="00970E69"/>
    <w:rsid w:val="00971ACF"/>
    <w:rsid w:val="00971E4A"/>
    <w:rsid w:val="00972525"/>
    <w:rsid w:val="00972728"/>
    <w:rsid w:val="00972924"/>
    <w:rsid w:val="00972E13"/>
    <w:rsid w:val="0097358D"/>
    <w:rsid w:val="0097381A"/>
    <w:rsid w:val="00973D3D"/>
    <w:rsid w:val="00973DBE"/>
    <w:rsid w:val="00973DEB"/>
    <w:rsid w:val="00974F72"/>
    <w:rsid w:val="00975BD2"/>
    <w:rsid w:val="0097646F"/>
    <w:rsid w:val="009767F0"/>
    <w:rsid w:val="009768D0"/>
    <w:rsid w:val="00976BE0"/>
    <w:rsid w:val="00977100"/>
    <w:rsid w:val="009772E3"/>
    <w:rsid w:val="00977400"/>
    <w:rsid w:val="00977726"/>
    <w:rsid w:val="00977EFA"/>
    <w:rsid w:val="009804C4"/>
    <w:rsid w:val="00980E35"/>
    <w:rsid w:val="0098180D"/>
    <w:rsid w:val="009823DA"/>
    <w:rsid w:val="009824DD"/>
    <w:rsid w:val="00982AD9"/>
    <w:rsid w:val="00982EF1"/>
    <w:rsid w:val="00982EFE"/>
    <w:rsid w:val="0098306A"/>
    <w:rsid w:val="00983624"/>
    <w:rsid w:val="00984798"/>
    <w:rsid w:val="0098489B"/>
    <w:rsid w:val="00984996"/>
    <w:rsid w:val="00985E9E"/>
    <w:rsid w:val="00985FE1"/>
    <w:rsid w:val="0098662C"/>
    <w:rsid w:val="00986BDB"/>
    <w:rsid w:val="00987893"/>
    <w:rsid w:val="00987B74"/>
    <w:rsid w:val="00987F23"/>
    <w:rsid w:val="0099015B"/>
    <w:rsid w:val="0099052B"/>
    <w:rsid w:val="0099098E"/>
    <w:rsid w:val="00990B98"/>
    <w:rsid w:val="00991B2F"/>
    <w:rsid w:val="00992449"/>
    <w:rsid w:val="009927C1"/>
    <w:rsid w:val="00992A02"/>
    <w:rsid w:val="009933E2"/>
    <w:rsid w:val="00993857"/>
    <w:rsid w:val="0099448E"/>
    <w:rsid w:val="00994857"/>
    <w:rsid w:val="00994948"/>
    <w:rsid w:val="00994B76"/>
    <w:rsid w:val="009951B5"/>
    <w:rsid w:val="00995C19"/>
    <w:rsid w:val="00995D7E"/>
    <w:rsid w:val="009965CF"/>
    <w:rsid w:val="0099711D"/>
    <w:rsid w:val="009972CF"/>
    <w:rsid w:val="00997940"/>
    <w:rsid w:val="00997FC5"/>
    <w:rsid w:val="009A06BD"/>
    <w:rsid w:val="009A0ECC"/>
    <w:rsid w:val="009A1033"/>
    <w:rsid w:val="009A178C"/>
    <w:rsid w:val="009A17B3"/>
    <w:rsid w:val="009A1903"/>
    <w:rsid w:val="009A198C"/>
    <w:rsid w:val="009A1C23"/>
    <w:rsid w:val="009A1C92"/>
    <w:rsid w:val="009A1D5A"/>
    <w:rsid w:val="009A2222"/>
    <w:rsid w:val="009A2333"/>
    <w:rsid w:val="009A23C9"/>
    <w:rsid w:val="009A24B7"/>
    <w:rsid w:val="009A29A9"/>
    <w:rsid w:val="009A2A45"/>
    <w:rsid w:val="009A2F1A"/>
    <w:rsid w:val="009A40D5"/>
    <w:rsid w:val="009A48D5"/>
    <w:rsid w:val="009A4CA2"/>
    <w:rsid w:val="009A527D"/>
    <w:rsid w:val="009A52BE"/>
    <w:rsid w:val="009A52EE"/>
    <w:rsid w:val="009A605E"/>
    <w:rsid w:val="009A6435"/>
    <w:rsid w:val="009A65C6"/>
    <w:rsid w:val="009A71FF"/>
    <w:rsid w:val="009A7521"/>
    <w:rsid w:val="009A7853"/>
    <w:rsid w:val="009B1251"/>
    <w:rsid w:val="009B12D2"/>
    <w:rsid w:val="009B2292"/>
    <w:rsid w:val="009B22CE"/>
    <w:rsid w:val="009B2853"/>
    <w:rsid w:val="009B297C"/>
    <w:rsid w:val="009B3294"/>
    <w:rsid w:val="009B442E"/>
    <w:rsid w:val="009B44EF"/>
    <w:rsid w:val="009B4D93"/>
    <w:rsid w:val="009B500A"/>
    <w:rsid w:val="009B520D"/>
    <w:rsid w:val="009B5217"/>
    <w:rsid w:val="009B534D"/>
    <w:rsid w:val="009B5E2E"/>
    <w:rsid w:val="009B6275"/>
    <w:rsid w:val="009B6324"/>
    <w:rsid w:val="009B669C"/>
    <w:rsid w:val="009B6BE3"/>
    <w:rsid w:val="009B6EA2"/>
    <w:rsid w:val="009B76F0"/>
    <w:rsid w:val="009C0513"/>
    <w:rsid w:val="009C0AD8"/>
    <w:rsid w:val="009C1511"/>
    <w:rsid w:val="009C17CB"/>
    <w:rsid w:val="009C19E1"/>
    <w:rsid w:val="009C1ABF"/>
    <w:rsid w:val="009C20F2"/>
    <w:rsid w:val="009C28E9"/>
    <w:rsid w:val="009C37F9"/>
    <w:rsid w:val="009C3AD9"/>
    <w:rsid w:val="009C3D4F"/>
    <w:rsid w:val="009C3EE6"/>
    <w:rsid w:val="009C557C"/>
    <w:rsid w:val="009C5732"/>
    <w:rsid w:val="009C5800"/>
    <w:rsid w:val="009C5C2C"/>
    <w:rsid w:val="009C5EB2"/>
    <w:rsid w:val="009C649B"/>
    <w:rsid w:val="009C6A9A"/>
    <w:rsid w:val="009C6B83"/>
    <w:rsid w:val="009C6C2B"/>
    <w:rsid w:val="009C776F"/>
    <w:rsid w:val="009D00FC"/>
    <w:rsid w:val="009D032F"/>
    <w:rsid w:val="009D0905"/>
    <w:rsid w:val="009D1352"/>
    <w:rsid w:val="009D1627"/>
    <w:rsid w:val="009D178A"/>
    <w:rsid w:val="009D1D10"/>
    <w:rsid w:val="009D2306"/>
    <w:rsid w:val="009D25F9"/>
    <w:rsid w:val="009D29D2"/>
    <w:rsid w:val="009D33E1"/>
    <w:rsid w:val="009D3788"/>
    <w:rsid w:val="009D3BBA"/>
    <w:rsid w:val="009D4013"/>
    <w:rsid w:val="009D422F"/>
    <w:rsid w:val="009D4765"/>
    <w:rsid w:val="009D4BE0"/>
    <w:rsid w:val="009D5159"/>
    <w:rsid w:val="009D54A8"/>
    <w:rsid w:val="009D5A60"/>
    <w:rsid w:val="009D5DEB"/>
    <w:rsid w:val="009D5F5F"/>
    <w:rsid w:val="009D6054"/>
    <w:rsid w:val="009D6160"/>
    <w:rsid w:val="009D621A"/>
    <w:rsid w:val="009D693B"/>
    <w:rsid w:val="009D69A8"/>
    <w:rsid w:val="009D6E64"/>
    <w:rsid w:val="009D77BF"/>
    <w:rsid w:val="009D7A3C"/>
    <w:rsid w:val="009D7EC9"/>
    <w:rsid w:val="009E0545"/>
    <w:rsid w:val="009E0A42"/>
    <w:rsid w:val="009E0E89"/>
    <w:rsid w:val="009E1679"/>
    <w:rsid w:val="009E1A90"/>
    <w:rsid w:val="009E210F"/>
    <w:rsid w:val="009E2123"/>
    <w:rsid w:val="009E2A54"/>
    <w:rsid w:val="009E2DDA"/>
    <w:rsid w:val="009E2E91"/>
    <w:rsid w:val="009E317F"/>
    <w:rsid w:val="009E3761"/>
    <w:rsid w:val="009E377C"/>
    <w:rsid w:val="009E3A1F"/>
    <w:rsid w:val="009E3D65"/>
    <w:rsid w:val="009E3F21"/>
    <w:rsid w:val="009E42BF"/>
    <w:rsid w:val="009E43D9"/>
    <w:rsid w:val="009E4683"/>
    <w:rsid w:val="009E5C5A"/>
    <w:rsid w:val="009E5D40"/>
    <w:rsid w:val="009E6833"/>
    <w:rsid w:val="009E689A"/>
    <w:rsid w:val="009E6B93"/>
    <w:rsid w:val="009E6C9A"/>
    <w:rsid w:val="009F0935"/>
    <w:rsid w:val="009F15F8"/>
    <w:rsid w:val="009F16E0"/>
    <w:rsid w:val="009F225A"/>
    <w:rsid w:val="009F22BC"/>
    <w:rsid w:val="009F22CD"/>
    <w:rsid w:val="009F2A8A"/>
    <w:rsid w:val="009F2AB3"/>
    <w:rsid w:val="009F316C"/>
    <w:rsid w:val="009F399B"/>
    <w:rsid w:val="009F39EA"/>
    <w:rsid w:val="009F3EB3"/>
    <w:rsid w:val="009F4041"/>
    <w:rsid w:val="009F494E"/>
    <w:rsid w:val="009F4A86"/>
    <w:rsid w:val="009F4B49"/>
    <w:rsid w:val="009F4F85"/>
    <w:rsid w:val="009F537E"/>
    <w:rsid w:val="009F62E8"/>
    <w:rsid w:val="009F65EA"/>
    <w:rsid w:val="009F677A"/>
    <w:rsid w:val="009F6C29"/>
    <w:rsid w:val="009F6C30"/>
    <w:rsid w:val="009F765F"/>
    <w:rsid w:val="009F7B06"/>
    <w:rsid w:val="00A001CD"/>
    <w:rsid w:val="00A0041A"/>
    <w:rsid w:val="00A00665"/>
    <w:rsid w:val="00A00718"/>
    <w:rsid w:val="00A0083B"/>
    <w:rsid w:val="00A00935"/>
    <w:rsid w:val="00A009E1"/>
    <w:rsid w:val="00A01131"/>
    <w:rsid w:val="00A015BD"/>
    <w:rsid w:val="00A018A9"/>
    <w:rsid w:val="00A018CA"/>
    <w:rsid w:val="00A01DB1"/>
    <w:rsid w:val="00A0204B"/>
    <w:rsid w:val="00A03286"/>
    <w:rsid w:val="00A03430"/>
    <w:rsid w:val="00A03949"/>
    <w:rsid w:val="00A03A80"/>
    <w:rsid w:val="00A03B65"/>
    <w:rsid w:val="00A03C3A"/>
    <w:rsid w:val="00A0402B"/>
    <w:rsid w:val="00A049D4"/>
    <w:rsid w:val="00A04D83"/>
    <w:rsid w:val="00A05E07"/>
    <w:rsid w:val="00A06795"/>
    <w:rsid w:val="00A06C54"/>
    <w:rsid w:val="00A06F6F"/>
    <w:rsid w:val="00A070AD"/>
    <w:rsid w:val="00A0759C"/>
    <w:rsid w:val="00A104B5"/>
    <w:rsid w:val="00A115EA"/>
    <w:rsid w:val="00A11671"/>
    <w:rsid w:val="00A1201B"/>
    <w:rsid w:val="00A12439"/>
    <w:rsid w:val="00A129E2"/>
    <w:rsid w:val="00A12F6B"/>
    <w:rsid w:val="00A13100"/>
    <w:rsid w:val="00A1366E"/>
    <w:rsid w:val="00A13AB7"/>
    <w:rsid w:val="00A13B65"/>
    <w:rsid w:val="00A13FAD"/>
    <w:rsid w:val="00A13FEF"/>
    <w:rsid w:val="00A14856"/>
    <w:rsid w:val="00A15188"/>
    <w:rsid w:val="00A15F84"/>
    <w:rsid w:val="00A1671D"/>
    <w:rsid w:val="00A1674A"/>
    <w:rsid w:val="00A16CAA"/>
    <w:rsid w:val="00A170E2"/>
    <w:rsid w:val="00A175BA"/>
    <w:rsid w:val="00A17EC3"/>
    <w:rsid w:val="00A2016C"/>
    <w:rsid w:val="00A20806"/>
    <w:rsid w:val="00A209F5"/>
    <w:rsid w:val="00A20F37"/>
    <w:rsid w:val="00A21567"/>
    <w:rsid w:val="00A2263C"/>
    <w:rsid w:val="00A227E6"/>
    <w:rsid w:val="00A22D51"/>
    <w:rsid w:val="00A231BB"/>
    <w:rsid w:val="00A236EA"/>
    <w:rsid w:val="00A2377C"/>
    <w:rsid w:val="00A237A7"/>
    <w:rsid w:val="00A24349"/>
    <w:rsid w:val="00A24A15"/>
    <w:rsid w:val="00A24BFB"/>
    <w:rsid w:val="00A24DD5"/>
    <w:rsid w:val="00A24F54"/>
    <w:rsid w:val="00A250F1"/>
    <w:rsid w:val="00A254AB"/>
    <w:rsid w:val="00A25928"/>
    <w:rsid w:val="00A25D7B"/>
    <w:rsid w:val="00A25F0C"/>
    <w:rsid w:val="00A261E7"/>
    <w:rsid w:val="00A263B2"/>
    <w:rsid w:val="00A264FE"/>
    <w:rsid w:val="00A266CD"/>
    <w:rsid w:val="00A26851"/>
    <w:rsid w:val="00A26E59"/>
    <w:rsid w:val="00A27141"/>
    <w:rsid w:val="00A271E0"/>
    <w:rsid w:val="00A27226"/>
    <w:rsid w:val="00A27AF1"/>
    <w:rsid w:val="00A30829"/>
    <w:rsid w:val="00A310CC"/>
    <w:rsid w:val="00A312CF"/>
    <w:rsid w:val="00A317CA"/>
    <w:rsid w:val="00A31A8F"/>
    <w:rsid w:val="00A321F0"/>
    <w:rsid w:val="00A32423"/>
    <w:rsid w:val="00A327D0"/>
    <w:rsid w:val="00A32D10"/>
    <w:rsid w:val="00A32DCE"/>
    <w:rsid w:val="00A32EE9"/>
    <w:rsid w:val="00A33A02"/>
    <w:rsid w:val="00A340EF"/>
    <w:rsid w:val="00A34541"/>
    <w:rsid w:val="00A346D6"/>
    <w:rsid w:val="00A3576B"/>
    <w:rsid w:val="00A359F9"/>
    <w:rsid w:val="00A35ACF"/>
    <w:rsid w:val="00A35CE3"/>
    <w:rsid w:val="00A35D3F"/>
    <w:rsid w:val="00A35DFB"/>
    <w:rsid w:val="00A35F2C"/>
    <w:rsid w:val="00A36FC2"/>
    <w:rsid w:val="00A370D7"/>
    <w:rsid w:val="00A37386"/>
    <w:rsid w:val="00A4045E"/>
    <w:rsid w:val="00A416DF"/>
    <w:rsid w:val="00A419A0"/>
    <w:rsid w:val="00A42312"/>
    <w:rsid w:val="00A42DD7"/>
    <w:rsid w:val="00A43641"/>
    <w:rsid w:val="00A439CD"/>
    <w:rsid w:val="00A440E2"/>
    <w:rsid w:val="00A44AB0"/>
    <w:rsid w:val="00A44C3B"/>
    <w:rsid w:val="00A44C93"/>
    <w:rsid w:val="00A450DC"/>
    <w:rsid w:val="00A45166"/>
    <w:rsid w:val="00A4609F"/>
    <w:rsid w:val="00A46A99"/>
    <w:rsid w:val="00A46BFC"/>
    <w:rsid w:val="00A50313"/>
    <w:rsid w:val="00A51A39"/>
    <w:rsid w:val="00A52170"/>
    <w:rsid w:val="00A52349"/>
    <w:rsid w:val="00A5239F"/>
    <w:rsid w:val="00A5263D"/>
    <w:rsid w:val="00A53157"/>
    <w:rsid w:val="00A5332D"/>
    <w:rsid w:val="00A53B16"/>
    <w:rsid w:val="00A54282"/>
    <w:rsid w:val="00A546EB"/>
    <w:rsid w:val="00A54732"/>
    <w:rsid w:val="00A54C85"/>
    <w:rsid w:val="00A55EE3"/>
    <w:rsid w:val="00A56266"/>
    <w:rsid w:val="00A567AC"/>
    <w:rsid w:val="00A56D6A"/>
    <w:rsid w:val="00A56E4A"/>
    <w:rsid w:val="00A5774F"/>
    <w:rsid w:val="00A57C01"/>
    <w:rsid w:val="00A57C32"/>
    <w:rsid w:val="00A6004F"/>
    <w:rsid w:val="00A60131"/>
    <w:rsid w:val="00A60630"/>
    <w:rsid w:val="00A6132C"/>
    <w:rsid w:val="00A61880"/>
    <w:rsid w:val="00A61B62"/>
    <w:rsid w:val="00A61C8D"/>
    <w:rsid w:val="00A61D72"/>
    <w:rsid w:val="00A62563"/>
    <w:rsid w:val="00A62919"/>
    <w:rsid w:val="00A63B79"/>
    <w:rsid w:val="00A63C93"/>
    <w:rsid w:val="00A641AD"/>
    <w:rsid w:val="00A645C7"/>
    <w:rsid w:val="00A64936"/>
    <w:rsid w:val="00A65050"/>
    <w:rsid w:val="00A65164"/>
    <w:rsid w:val="00A6543E"/>
    <w:rsid w:val="00A65D20"/>
    <w:rsid w:val="00A6622D"/>
    <w:rsid w:val="00A66519"/>
    <w:rsid w:val="00A66B86"/>
    <w:rsid w:val="00A67131"/>
    <w:rsid w:val="00A676CA"/>
    <w:rsid w:val="00A67D7A"/>
    <w:rsid w:val="00A7023C"/>
    <w:rsid w:val="00A70420"/>
    <w:rsid w:val="00A7071C"/>
    <w:rsid w:val="00A708F3"/>
    <w:rsid w:val="00A70AA4"/>
    <w:rsid w:val="00A70C98"/>
    <w:rsid w:val="00A70F13"/>
    <w:rsid w:val="00A71693"/>
    <w:rsid w:val="00A716C9"/>
    <w:rsid w:val="00A71D17"/>
    <w:rsid w:val="00A71D22"/>
    <w:rsid w:val="00A720B7"/>
    <w:rsid w:val="00A7250C"/>
    <w:rsid w:val="00A72F45"/>
    <w:rsid w:val="00A731FA"/>
    <w:rsid w:val="00A73B34"/>
    <w:rsid w:val="00A73F23"/>
    <w:rsid w:val="00A74026"/>
    <w:rsid w:val="00A747AB"/>
    <w:rsid w:val="00A74875"/>
    <w:rsid w:val="00A74A0C"/>
    <w:rsid w:val="00A755D1"/>
    <w:rsid w:val="00A75A15"/>
    <w:rsid w:val="00A75C3E"/>
    <w:rsid w:val="00A75D5B"/>
    <w:rsid w:val="00A76274"/>
    <w:rsid w:val="00A76FE8"/>
    <w:rsid w:val="00A7704F"/>
    <w:rsid w:val="00A77BC2"/>
    <w:rsid w:val="00A80C69"/>
    <w:rsid w:val="00A815D7"/>
    <w:rsid w:val="00A8188C"/>
    <w:rsid w:val="00A8196F"/>
    <w:rsid w:val="00A81B3C"/>
    <w:rsid w:val="00A82131"/>
    <w:rsid w:val="00A82F9C"/>
    <w:rsid w:val="00A830E4"/>
    <w:rsid w:val="00A833A6"/>
    <w:rsid w:val="00A834D6"/>
    <w:rsid w:val="00A836CB"/>
    <w:rsid w:val="00A83C7C"/>
    <w:rsid w:val="00A83D29"/>
    <w:rsid w:val="00A84085"/>
    <w:rsid w:val="00A841B7"/>
    <w:rsid w:val="00A841D6"/>
    <w:rsid w:val="00A841FD"/>
    <w:rsid w:val="00A84B91"/>
    <w:rsid w:val="00A84C94"/>
    <w:rsid w:val="00A86CB9"/>
    <w:rsid w:val="00A86FE2"/>
    <w:rsid w:val="00A87142"/>
    <w:rsid w:val="00A8735D"/>
    <w:rsid w:val="00A87C22"/>
    <w:rsid w:val="00A90398"/>
    <w:rsid w:val="00A90576"/>
    <w:rsid w:val="00A914B8"/>
    <w:rsid w:val="00A919DF"/>
    <w:rsid w:val="00A92C24"/>
    <w:rsid w:val="00A92F70"/>
    <w:rsid w:val="00A9301D"/>
    <w:rsid w:val="00A93831"/>
    <w:rsid w:val="00A93C6A"/>
    <w:rsid w:val="00A94042"/>
    <w:rsid w:val="00A94812"/>
    <w:rsid w:val="00A948A2"/>
    <w:rsid w:val="00A94AA3"/>
    <w:rsid w:val="00A94EBE"/>
    <w:rsid w:val="00A94F4A"/>
    <w:rsid w:val="00A95189"/>
    <w:rsid w:val="00A951A1"/>
    <w:rsid w:val="00A957A4"/>
    <w:rsid w:val="00A95A6B"/>
    <w:rsid w:val="00A96744"/>
    <w:rsid w:val="00A96B8B"/>
    <w:rsid w:val="00A96C89"/>
    <w:rsid w:val="00A972D0"/>
    <w:rsid w:val="00A979DD"/>
    <w:rsid w:val="00AA0724"/>
    <w:rsid w:val="00AA0D61"/>
    <w:rsid w:val="00AA14A9"/>
    <w:rsid w:val="00AA154F"/>
    <w:rsid w:val="00AA1D9A"/>
    <w:rsid w:val="00AA2035"/>
    <w:rsid w:val="00AA205C"/>
    <w:rsid w:val="00AA23C0"/>
    <w:rsid w:val="00AA2696"/>
    <w:rsid w:val="00AA2903"/>
    <w:rsid w:val="00AA334C"/>
    <w:rsid w:val="00AA3BB3"/>
    <w:rsid w:val="00AA3EFA"/>
    <w:rsid w:val="00AA40A8"/>
    <w:rsid w:val="00AA40C8"/>
    <w:rsid w:val="00AA459B"/>
    <w:rsid w:val="00AA5099"/>
    <w:rsid w:val="00AA5189"/>
    <w:rsid w:val="00AA5451"/>
    <w:rsid w:val="00AA551E"/>
    <w:rsid w:val="00AA5520"/>
    <w:rsid w:val="00AA5701"/>
    <w:rsid w:val="00AA643E"/>
    <w:rsid w:val="00AA71DE"/>
    <w:rsid w:val="00AA7E48"/>
    <w:rsid w:val="00AB0078"/>
    <w:rsid w:val="00AB14EE"/>
    <w:rsid w:val="00AB16FB"/>
    <w:rsid w:val="00AB1CE0"/>
    <w:rsid w:val="00AB2043"/>
    <w:rsid w:val="00AB2721"/>
    <w:rsid w:val="00AB2AD7"/>
    <w:rsid w:val="00AB488D"/>
    <w:rsid w:val="00AB48D8"/>
    <w:rsid w:val="00AB50CE"/>
    <w:rsid w:val="00AB50DF"/>
    <w:rsid w:val="00AB5290"/>
    <w:rsid w:val="00AB5536"/>
    <w:rsid w:val="00AB5901"/>
    <w:rsid w:val="00AB5913"/>
    <w:rsid w:val="00AB5DD5"/>
    <w:rsid w:val="00AB5E74"/>
    <w:rsid w:val="00AB6753"/>
    <w:rsid w:val="00AB67E1"/>
    <w:rsid w:val="00AB68D2"/>
    <w:rsid w:val="00AB6AEE"/>
    <w:rsid w:val="00AB6C15"/>
    <w:rsid w:val="00AC09F9"/>
    <w:rsid w:val="00AC0AE6"/>
    <w:rsid w:val="00AC0D91"/>
    <w:rsid w:val="00AC0F8C"/>
    <w:rsid w:val="00AC1539"/>
    <w:rsid w:val="00AC15DF"/>
    <w:rsid w:val="00AC2081"/>
    <w:rsid w:val="00AC2307"/>
    <w:rsid w:val="00AC3083"/>
    <w:rsid w:val="00AC35F8"/>
    <w:rsid w:val="00AC4285"/>
    <w:rsid w:val="00AC4504"/>
    <w:rsid w:val="00AC4759"/>
    <w:rsid w:val="00AC4A8A"/>
    <w:rsid w:val="00AC4BC1"/>
    <w:rsid w:val="00AC529E"/>
    <w:rsid w:val="00AC57F5"/>
    <w:rsid w:val="00AC6AFE"/>
    <w:rsid w:val="00AC73C2"/>
    <w:rsid w:val="00AC7F89"/>
    <w:rsid w:val="00AD0693"/>
    <w:rsid w:val="00AD08CD"/>
    <w:rsid w:val="00AD0B4E"/>
    <w:rsid w:val="00AD126D"/>
    <w:rsid w:val="00AD150D"/>
    <w:rsid w:val="00AD1917"/>
    <w:rsid w:val="00AD1966"/>
    <w:rsid w:val="00AD1F6E"/>
    <w:rsid w:val="00AD2D5E"/>
    <w:rsid w:val="00AD2ED4"/>
    <w:rsid w:val="00AD2FA7"/>
    <w:rsid w:val="00AD320F"/>
    <w:rsid w:val="00AD3844"/>
    <w:rsid w:val="00AD3E1B"/>
    <w:rsid w:val="00AD41C8"/>
    <w:rsid w:val="00AD4203"/>
    <w:rsid w:val="00AD42AC"/>
    <w:rsid w:val="00AD4E12"/>
    <w:rsid w:val="00AD53BF"/>
    <w:rsid w:val="00AD5758"/>
    <w:rsid w:val="00AD5A5F"/>
    <w:rsid w:val="00AD5B9B"/>
    <w:rsid w:val="00AD5E28"/>
    <w:rsid w:val="00AD6653"/>
    <w:rsid w:val="00AD66CD"/>
    <w:rsid w:val="00AD6A1C"/>
    <w:rsid w:val="00AD6BE4"/>
    <w:rsid w:val="00AD6F40"/>
    <w:rsid w:val="00AD7A3C"/>
    <w:rsid w:val="00AD7CDE"/>
    <w:rsid w:val="00AE0D25"/>
    <w:rsid w:val="00AE1029"/>
    <w:rsid w:val="00AE10AA"/>
    <w:rsid w:val="00AE1C29"/>
    <w:rsid w:val="00AE235A"/>
    <w:rsid w:val="00AE3325"/>
    <w:rsid w:val="00AE498D"/>
    <w:rsid w:val="00AE4AF9"/>
    <w:rsid w:val="00AE4CAA"/>
    <w:rsid w:val="00AE505D"/>
    <w:rsid w:val="00AE5577"/>
    <w:rsid w:val="00AE5889"/>
    <w:rsid w:val="00AE59B7"/>
    <w:rsid w:val="00AE5CB4"/>
    <w:rsid w:val="00AE5F94"/>
    <w:rsid w:val="00AE5FBA"/>
    <w:rsid w:val="00AE62AB"/>
    <w:rsid w:val="00AE697A"/>
    <w:rsid w:val="00AE70C3"/>
    <w:rsid w:val="00AE7C83"/>
    <w:rsid w:val="00AF12C9"/>
    <w:rsid w:val="00AF21B1"/>
    <w:rsid w:val="00AF299B"/>
    <w:rsid w:val="00AF2B7E"/>
    <w:rsid w:val="00AF2B8A"/>
    <w:rsid w:val="00AF2BD0"/>
    <w:rsid w:val="00AF344D"/>
    <w:rsid w:val="00AF38C5"/>
    <w:rsid w:val="00AF3A32"/>
    <w:rsid w:val="00AF49DA"/>
    <w:rsid w:val="00AF4E38"/>
    <w:rsid w:val="00AF4EA5"/>
    <w:rsid w:val="00AF5126"/>
    <w:rsid w:val="00AF6020"/>
    <w:rsid w:val="00AF652C"/>
    <w:rsid w:val="00AF6649"/>
    <w:rsid w:val="00AF717F"/>
    <w:rsid w:val="00AF7DF2"/>
    <w:rsid w:val="00B0023A"/>
    <w:rsid w:val="00B00C9C"/>
    <w:rsid w:val="00B00D9C"/>
    <w:rsid w:val="00B013E6"/>
    <w:rsid w:val="00B015C4"/>
    <w:rsid w:val="00B0188B"/>
    <w:rsid w:val="00B01A6B"/>
    <w:rsid w:val="00B0234D"/>
    <w:rsid w:val="00B028EB"/>
    <w:rsid w:val="00B03815"/>
    <w:rsid w:val="00B04592"/>
    <w:rsid w:val="00B046AA"/>
    <w:rsid w:val="00B04BC5"/>
    <w:rsid w:val="00B04D30"/>
    <w:rsid w:val="00B04DF9"/>
    <w:rsid w:val="00B04E3B"/>
    <w:rsid w:val="00B05634"/>
    <w:rsid w:val="00B05AD4"/>
    <w:rsid w:val="00B05BE7"/>
    <w:rsid w:val="00B05DD8"/>
    <w:rsid w:val="00B06839"/>
    <w:rsid w:val="00B07305"/>
    <w:rsid w:val="00B073D6"/>
    <w:rsid w:val="00B073F7"/>
    <w:rsid w:val="00B0759D"/>
    <w:rsid w:val="00B07F0B"/>
    <w:rsid w:val="00B07F2A"/>
    <w:rsid w:val="00B1090F"/>
    <w:rsid w:val="00B111E4"/>
    <w:rsid w:val="00B114CA"/>
    <w:rsid w:val="00B11C97"/>
    <w:rsid w:val="00B11CF7"/>
    <w:rsid w:val="00B11F8D"/>
    <w:rsid w:val="00B12328"/>
    <w:rsid w:val="00B12C3B"/>
    <w:rsid w:val="00B13027"/>
    <w:rsid w:val="00B13094"/>
    <w:rsid w:val="00B1312E"/>
    <w:rsid w:val="00B13328"/>
    <w:rsid w:val="00B135B3"/>
    <w:rsid w:val="00B13D33"/>
    <w:rsid w:val="00B1426B"/>
    <w:rsid w:val="00B14606"/>
    <w:rsid w:val="00B156EF"/>
    <w:rsid w:val="00B1573B"/>
    <w:rsid w:val="00B1631C"/>
    <w:rsid w:val="00B164D1"/>
    <w:rsid w:val="00B165A2"/>
    <w:rsid w:val="00B1672B"/>
    <w:rsid w:val="00B16C4F"/>
    <w:rsid w:val="00B16E6B"/>
    <w:rsid w:val="00B16FFC"/>
    <w:rsid w:val="00B17348"/>
    <w:rsid w:val="00B17542"/>
    <w:rsid w:val="00B17AC1"/>
    <w:rsid w:val="00B20606"/>
    <w:rsid w:val="00B2087F"/>
    <w:rsid w:val="00B20951"/>
    <w:rsid w:val="00B21661"/>
    <w:rsid w:val="00B2183F"/>
    <w:rsid w:val="00B2184B"/>
    <w:rsid w:val="00B21A87"/>
    <w:rsid w:val="00B21A94"/>
    <w:rsid w:val="00B21D12"/>
    <w:rsid w:val="00B22AFD"/>
    <w:rsid w:val="00B22DC7"/>
    <w:rsid w:val="00B23185"/>
    <w:rsid w:val="00B235F3"/>
    <w:rsid w:val="00B2360E"/>
    <w:rsid w:val="00B23A19"/>
    <w:rsid w:val="00B23ACF"/>
    <w:rsid w:val="00B23D3B"/>
    <w:rsid w:val="00B23E46"/>
    <w:rsid w:val="00B254F0"/>
    <w:rsid w:val="00B25603"/>
    <w:rsid w:val="00B25726"/>
    <w:rsid w:val="00B2622A"/>
    <w:rsid w:val="00B267BA"/>
    <w:rsid w:val="00B26F06"/>
    <w:rsid w:val="00B26F84"/>
    <w:rsid w:val="00B277DD"/>
    <w:rsid w:val="00B27E5C"/>
    <w:rsid w:val="00B27FF3"/>
    <w:rsid w:val="00B307B7"/>
    <w:rsid w:val="00B3113E"/>
    <w:rsid w:val="00B31142"/>
    <w:rsid w:val="00B31568"/>
    <w:rsid w:val="00B329F3"/>
    <w:rsid w:val="00B32B86"/>
    <w:rsid w:val="00B32F66"/>
    <w:rsid w:val="00B33491"/>
    <w:rsid w:val="00B33B1C"/>
    <w:rsid w:val="00B33F48"/>
    <w:rsid w:val="00B3441C"/>
    <w:rsid w:val="00B3450F"/>
    <w:rsid w:val="00B3590F"/>
    <w:rsid w:val="00B35947"/>
    <w:rsid w:val="00B3619C"/>
    <w:rsid w:val="00B362E8"/>
    <w:rsid w:val="00B36B35"/>
    <w:rsid w:val="00B36CF8"/>
    <w:rsid w:val="00B379AE"/>
    <w:rsid w:val="00B401FE"/>
    <w:rsid w:val="00B40233"/>
    <w:rsid w:val="00B4025B"/>
    <w:rsid w:val="00B40887"/>
    <w:rsid w:val="00B40914"/>
    <w:rsid w:val="00B4102F"/>
    <w:rsid w:val="00B411FF"/>
    <w:rsid w:val="00B41960"/>
    <w:rsid w:val="00B41E49"/>
    <w:rsid w:val="00B41E62"/>
    <w:rsid w:val="00B42402"/>
    <w:rsid w:val="00B425EF"/>
    <w:rsid w:val="00B42999"/>
    <w:rsid w:val="00B42B4E"/>
    <w:rsid w:val="00B43394"/>
    <w:rsid w:val="00B4390D"/>
    <w:rsid w:val="00B43CAC"/>
    <w:rsid w:val="00B4415E"/>
    <w:rsid w:val="00B44778"/>
    <w:rsid w:val="00B44950"/>
    <w:rsid w:val="00B44A57"/>
    <w:rsid w:val="00B45735"/>
    <w:rsid w:val="00B45844"/>
    <w:rsid w:val="00B45D7D"/>
    <w:rsid w:val="00B4607D"/>
    <w:rsid w:val="00B46277"/>
    <w:rsid w:val="00B4636B"/>
    <w:rsid w:val="00B468D9"/>
    <w:rsid w:val="00B46A65"/>
    <w:rsid w:val="00B46C1D"/>
    <w:rsid w:val="00B470E3"/>
    <w:rsid w:val="00B47172"/>
    <w:rsid w:val="00B47709"/>
    <w:rsid w:val="00B47BA5"/>
    <w:rsid w:val="00B47CC5"/>
    <w:rsid w:val="00B47DB8"/>
    <w:rsid w:val="00B47E7D"/>
    <w:rsid w:val="00B5080D"/>
    <w:rsid w:val="00B50D55"/>
    <w:rsid w:val="00B50E69"/>
    <w:rsid w:val="00B50EC2"/>
    <w:rsid w:val="00B51808"/>
    <w:rsid w:val="00B520CA"/>
    <w:rsid w:val="00B5239F"/>
    <w:rsid w:val="00B52E57"/>
    <w:rsid w:val="00B52ED0"/>
    <w:rsid w:val="00B53157"/>
    <w:rsid w:val="00B536F9"/>
    <w:rsid w:val="00B53779"/>
    <w:rsid w:val="00B545D2"/>
    <w:rsid w:val="00B5473D"/>
    <w:rsid w:val="00B54E5B"/>
    <w:rsid w:val="00B554B5"/>
    <w:rsid w:val="00B55666"/>
    <w:rsid w:val="00B55F24"/>
    <w:rsid w:val="00B563DC"/>
    <w:rsid w:val="00B56645"/>
    <w:rsid w:val="00B57DA5"/>
    <w:rsid w:val="00B60354"/>
    <w:rsid w:val="00B605CE"/>
    <w:rsid w:val="00B613C0"/>
    <w:rsid w:val="00B6149E"/>
    <w:rsid w:val="00B614C7"/>
    <w:rsid w:val="00B618F0"/>
    <w:rsid w:val="00B61B47"/>
    <w:rsid w:val="00B61C29"/>
    <w:rsid w:val="00B62362"/>
    <w:rsid w:val="00B624F1"/>
    <w:rsid w:val="00B6298A"/>
    <w:rsid w:val="00B62D0E"/>
    <w:rsid w:val="00B638D9"/>
    <w:rsid w:val="00B63E0F"/>
    <w:rsid w:val="00B643A4"/>
    <w:rsid w:val="00B6454D"/>
    <w:rsid w:val="00B64644"/>
    <w:rsid w:val="00B6469C"/>
    <w:rsid w:val="00B64FA7"/>
    <w:rsid w:val="00B65170"/>
    <w:rsid w:val="00B65939"/>
    <w:rsid w:val="00B65B71"/>
    <w:rsid w:val="00B65FE5"/>
    <w:rsid w:val="00B66EFA"/>
    <w:rsid w:val="00B66F25"/>
    <w:rsid w:val="00B672CB"/>
    <w:rsid w:val="00B70306"/>
    <w:rsid w:val="00B70B5E"/>
    <w:rsid w:val="00B70BE5"/>
    <w:rsid w:val="00B70C1B"/>
    <w:rsid w:val="00B715FE"/>
    <w:rsid w:val="00B71758"/>
    <w:rsid w:val="00B71B64"/>
    <w:rsid w:val="00B71C6B"/>
    <w:rsid w:val="00B723A1"/>
    <w:rsid w:val="00B723B7"/>
    <w:rsid w:val="00B727DF"/>
    <w:rsid w:val="00B72A1E"/>
    <w:rsid w:val="00B72BBF"/>
    <w:rsid w:val="00B733F3"/>
    <w:rsid w:val="00B739C9"/>
    <w:rsid w:val="00B73C35"/>
    <w:rsid w:val="00B74262"/>
    <w:rsid w:val="00B74697"/>
    <w:rsid w:val="00B747B1"/>
    <w:rsid w:val="00B747F4"/>
    <w:rsid w:val="00B748A2"/>
    <w:rsid w:val="00B74E52"/>
    <w:rsid w:val="00B75097"/>
    <w:rsid w:val="00B75474"/>
    <w:rsid w:val="00B7613C"/>
    <w:rsid w:val="00B763D1"/>
    <w:rsid w:val="00B7644C"/>
    <w:rsid w:val="00B764AE"/>
    <w:rsid w:val="00B77478"/>
    <w:rsid w:val="00B7754B"/>
    <w:rsid w:val="00B77827"/>
    <w:rsid w:val="00B77AAB"/>
    <w:rsid w:val="00B77C57"/>
    <w:rsid w:val="00B80448"/>
    <w:rsid w:val="00B808F4"/>
    <w:rsid w:val="00B80EE7"/>
    <w:rsid w:val="00B813B0"/>
    <w:rsid w:val="00B8148F"/>
    <w:rsid w:val="00B817B4"/>
    <w:rsid w:val="00B81AD5"/>
    <w:rsid w:val="00B82BC1"/>
    <w:rsid w:val="00B82CDB"/>
    <w:rsid w:val="00B82F2C"/>
    <w:rsid w:val="00B83153"/>
    <w:rsid w:val="00B832F1"/>
    <w:rsid w:val="00B83D0F"/>
    <w:rsid w:val="00B851F8"/>
    <w:rsid w:val="00B859F0"/>
    <w:rsid w:val="00B85AED"/>
    <w:rsid w:val="00B87055"/>
    <w:rsid w:val="00B87301"/>
    <w:rsid w:val="00B874EE"/>
    <w:rsid w:val="00B875ED"/>
    <w:rsid w:val="00B90045"/>
    <w:rsid w:val="00B90099"/>
    <w:rsid w:val="00B90420"/>
    <w:rsid w:val="00B9086A"/>
    <w:rsid w:val="00B90A96"/>
    <w:rsid w:val="00B90DAA"/>
    <w:rsid w:val="00B90F17"/>
    <w:rsid w:val="00B91563"/>
    <w:rsid w:val="00B9175C"/>
    <w:rsid w:val="00B91C97"/>
    <w:rsid w:val="00B91F94"/>
    <w:rsid w:val="00B91FE9"/>
    <w:rsid w:val="00B9247F"/>
    <w:rsid w:val="00B924E5"/>
    <w:rsid w:val="00B9285B"/>
    <w:rsid w:val="00B929FE"/>
    <w:rsid w:val="00B9384C"/>
    <w:rsid w:val="00B93867"/>
    <w:rsid w:val="00B93A0B"/>
    <w:rsid w:val="00B93F56"/>
    <w:rsid w:val="00B94056"/>
    <w:rsid w:val="00B94098"/>
    <w:rsid w:val="00B94B5E"/>
    <w:rsid w:val="00B94F32"/>
    <w:rsid w:val="00B94F45"/>
    <w:rsid w:val="00B951EA"/>
    <w:rsid w:val="00B953A2"/>
    <w:rsid w:val="00B956C2"/>
    <w:rsid w:val="00B95836"/>
    <w:rsid w:val="00B95DF8"/>
    <w:rsid w:val="00B96750"/>
    <w:rsid w:val="00B967BC"/>
    <w:rsid w:val="00B96BD5"/>
    <w:rsid w:val="00B96F79"/>
    <w:rsid w:val="00B97BEC"/>
    <w:rsid w:val="00B97F71"/>
    <w:rsid w:val="00BA0141"/>
    <w:rsid w:val="00BA0922"/>
    <w:rsid w:val="00BA115A"/>
    <w:rsid w:val="00BA1367"/>
    <w:rsid w:val="00BA1537"/>
    <w:rsid w:val="00BA1EAF"/>
    <w:rsid w:val="00BA241D"/>
    <w:rsid w:val="00BA279D"/>
    <w:rsid w:val="00BA287F"/>
    <w:rsid w:val="00BA2B59"/>
    <w:rsid w:val="00BA2F2D"/>
    <w:rsid w:val="00BA308D"/>
    <w:rsid w:val="00BA32F9"/>
    <w:rsid w:val="00BA3996"/>
    <w:rsid w:val="00BA3AC7"/>
    <w:rsid w:val="00BA3C88"/>
    <w:rsid w:val="00BA458F"/>
    <w:rsid w:val="00BA4594"/>
    <w:rsid w:val="00BA4CC2"/>
    <w:rsid w:val="00BA4D95"/>
    <w:rsid w:val="00BA622F"/>
    <w:rsid w:val="00BA6F54"/>
    <w:rsid w:val="00BA791C"/>
    <w:rsid w:val="00BA7A39"/>
    <w:rsid w:val="00BA7D01"/>
    <w:rsid w:val="00BB03BB"/>
    <w:rsid w:val="00BB096D"/>
    <w:rsid w:val="00BB09EA"/>
    <w:rsid w:val="00BB0B40"/>
    <w:rsid w:val="00BB12C6"/>
    <w:rsid w:val="00BB1932"/>
    <w:rsid w:val="00BB1C85"/>
    <w:rsid w:val="00BB2E7B"/>
    <w:rsid w:val="00BB2EA2"/>
    <w:rsid w:val="00BB35F8"/>
    <w:rsid w:val="00BB386A"/>
    <w:rsid w:val="00BB3E52"/>
    <w:rsid w:val="00BB3F3D"/>
    <w:rsid w:val="00BB4045"/>
    <w:rsid w:val="00BB45F5"/>
    <w:rsid w:val="00BB4820"/>
    <w:rsid w:val="00BB4D82"/>
    <w:rsid w:val="00BB4F14"/>
    <w:rsid w:val="00BB5254"/>
    <w:rsid w:val="00BB5753"/>
    <w:rsid w:val="00BB5928"/>
    <w:rsid w:val="00BB5BB6"/>
    <w:rsid w:val="00BB612E"/>
    <w:rsid w:val="00BB6149"/>
    <w:rsid w:val="00BB6AB3"/>
    <w:rsid w:val="00BB6F2E"/>
    <w:rsid w:val="00BC03E7"/>
    <w:rsid w:val="00BC0472"/>
    <w:rsid w:val="00BC0A24"/>
    <w:rsid w:val="00BC1141"/>
    <w:rsid w:val="00BC17CF"/>
    <w:rsid w:val="00BC18AD"/>
    <w:rsid w:val="00BC249A"/>
    <w:rsid w:val="00BC2528"/>
    <w:rsid w:val="00BC2549"/>
    <w:rsid w:val="00BC392B"/>
    <w:rsid w:val="00BC3B9E"/>
    <w:rsid w:val="00BC42A7"/>
    <w:rsid w:val="00BC47A3"/>
    <w:rsid w:val="00BC5989"/>
    <w:rsid w:val="00BC6733"/>
    <w:rsid w:val="00BC68F6"/>
    <w:rsid w:val="00BC6F8F"/>
    <w:rsid w:val="00BC727D"/>
    <w:rsid w:val="00BC7552"/>
    <w:rsid w:val="00BD034C"/>
    <w:rsid w:val="00BD0681"/>
    <w:rsid w:val="00BD08A8"/>
    <w:rsid w:val="00BD0B5A"/>
    <w:rsid w:val="00BD138B"/>
    <w:rsid w:val="00BD16EF"/>
    <w:rsid w:val="00BD18F9"/>
    <w:rsid w:val="00BD1955"/>
    <w:rsid w:val="00BD196C"/>
    <w:rsid w:val="00BD1A0B"/>
    <w:rsid w:val="00BD280A"/>
    <w:rsid w:val="00BD29E0"/>
    <w:rsid w:val="00BD2B00"/>
    <w:rsid w:val="00BD2FB4"/>
    <w:rsid w:val="00BD2FBE"/>
    <w:rsid w:val="00BD3548"/>
    <w:rsid w:val="00BD3AC5"/>
    <w:rsid w:val="00BD3D8F"/>
    <w:rsid w:val="00BD3DE3"/>
    <w:rsid w:val="00BD3DFE"/>
    <w:rsid w:val="00BD4767"/>
    <w:rsid w:val="00BD4D79"/>
    <w:rsid w:val="00BD52C7"/>
    <w:rsid w:val="00BD5421"/>
    <w:rsid w:val="00BD5423"/>
    <w:rsid w:val="00BD5D34"/>
    <w:rsid w:val="00BD63A0"/>
    <w:rsid w:val="00BD63A8"/>
    <w:rsid w:val="00BD65C2"/>
    <w:rsid w:val="00BD6762"/>
    <w:rsid w:val="00BD6B28"/>
    <w:rsid w:val="00BD6F38"/>
    <w:rsid w:val="00BD75CA"/>
    <w:rsid w:val="00BD7BAB"/>
    <w:rsid w:val="00BD7F7A"/>
    <w:rsid w:val="00BE01BE"/>
    <w:rsid w:val="00BE0742"/>
    <w:rsid w:val="00BE1452"/>
    <w:rsid w:val="00BE16F4"/>
    <w:rsid w:val="00BE1CEB"/>
    <w:rsid w:val="00BE28B0"/>
    <w:rsid w:val="00BE2F87"/>
    <w:rsid w:val="00BE3076"/>
    <w:rsid w:val="00BE354E"/>
    <w:rsid w:val="00BE448F"/>
    <w:rsid w:val="00BE466E"/>
    <w:rsid w:val="00BE48B5"/>
    <w:rsid w:val="00BE5052"/>
    <w:rsid w:val="00BE519B"/>
    <w:rsid w:val="00BE5346"/>
    <w:rsid w:val="00BE5754"/>
    <w:rsid w:val="00BE5864"/>
    <w:rsid w:val="00BE58A3"/>
    <w:rsid w:val="00BE5F06"/>
    <w:rsid w:val="00BE619B"/>
    <w:rsid w:val="00BE651E"/>
    <w:rsid w:val="00BE65D1"/>
    <w:rsid w:val="00BE686A"/>
    <w:rsid w:val="00BE71EA"/>
    <w:rsid w:val="00BE77F7"/>
    <w:rsid w:val="00BF0EA4"/>
    <w:rsid w:val="00BF1312"/>
    <w:rsid w:val="00BF14CC"/>
    <w:rsid w:val="00BF1BDF"/>
    <w:rsid w:val="00BF2898"/>
    <w:rsid w:val="00BF2F2E"/>
    <w:rsid w:val="00BF3049"/>
    <w:rsid w:val="00BF333C"/>
    <w:rsid w:val="00BF3563"/>
    <w:rsid w:val="00BF39DE"/>
    <w:rsid w:val="00BF3FB0"/>
    <w:rsid w:val="00BF4185"/>
    <w:rsid w:val="00BF4226"/>
    <w:rsid w:val="00BF49C3"/>
    <w:rsid w:val="00BF4A0B"/>
    <w:rsid w:val="00BF4DC8"/>
    <w:rsid w:val="00BF4FE8"/>
    <w:rsid w:val="00BF5590"/>
    <w:rsid w:val="00BF59FD"/>
    <w:rsid w:val="00BF6145"/>
    <w:rsid w:val="00BF6368"/>
    <w:rsid w:val="00BF65A4"/>
    <w:rsid w:val="00BF6D20"/>
    <w:rsid w:val="00BF7861"/>
    <w:rsid w:val="00BF78A3"/>
    <w:rsid w:val="00BF7D42"/>
    <w:rsid w:val="00BF7EE5"/>
    <w:rsid w:val="00C0078B"/>
    <w:rsid w:val="00C00853"/>
    <w:rsid w:val="00C008C3"/>
    <w:rsid w:val="00C00B0B"/>
    <w:rsid w:val="00C00E9F"/>
    <w:rsid w:val="00C01359"/>
    <w:rsid w:val="00C019E1"/>
    <w:rsid w:val="00C028ED"/>
    <w:rsid w:val="00C02F12"/>
    <w:rsid w:val="00C0334B"/>
    <w:rsid w:val="00C03367"/>
    <w:rsid w:val="00C03629"/>
    <w:rsid w:val="00C03C1F"/>
    <w:rsid w:val="00C03D63"/>
    <w:rsid w:val="00C0499C"/>
    <w:rsid w:val="00C04DD0"/>
    <w:rsid w:val="00C051B8"/>
    <w:rsid w:val="00C05290"/>
    <w:rsid w:val="00C054FD"/>
    <w:rsid w:val="00C05794"/>
    <w:rsid w:val="00C057C0"/>
    <w:rsid w:val="00C05968"/>
    <w:rsid w:val="00C05CBF"/>
    <w:rsid w:val="00C062CD"/>
    <w:rsid w:val="00C0640D"/>
    <w:rsid w:val="00C06676"/>
    <w:rsid w:val="00C06749"/>
    <w:rsid w:val="00C069B1"/>
    <w:rsid w:val="00C06C9D"/>
    <w:rsid w:val="00C076D1"/>
    <w:rsid w:val="00C07AF1"/>
    <w:rsid w:val="00C1009D"/>
    <w:rsid w:val="00C10B0D"/>
    <w:rsid w:val="00C115F5"/>
    <w:rsid w:val="00C11B47"/>
    <w:rsid w:val="00C11F6E"/>
    <w:rsid w:val="00C11FA7"/>
    <w:rsid w:val="00C11FF7"/>
    <w:rsid w:val="00C12030"/>
    <w:rsid w:val="00C133E5"/>
    <w:rsid w:val="00C15A73"/>
    <w:rsid w:val="00C15B2A"/>
    <w:rsid w:val="00C15BF4"/>
    <w:rsid w:val="00C16038"/>
    <w:rsid w:val="00C16435"/>
    <w:rsid w:val="00C16F93"/>
    <w:rsid w:val="00C17011"/>
    <w:rsid w:val="00C17D83"/>
    <w:rsid w:val="00C201F9"/>
    <w:rsid w:val="00C203A5"/>
    <w:rsid w:val="00C20E11"/>
    <w:rsid w:val="00C21347"/>
    <w:rsid w:val="00C21A1F"/>
    <w:rsid w:val="00C21E87"/>
    <w:rsid w:val="00C22E58"/>
    <w:rsid w:val="00C23E55"/>
    <w:rsid w:val="00C23EA2"/>
    <w:rsid w:val="00C245E8"/>
    <w:rsid w:val="00C2468A"/>
    <w:rsid w:val="00C25249"/>
    <w:rsid w:val="00C2558D"/>
    <w:rsid w:val="00C25792"/>
    <w:rsid w:val="00C25889"/>
    <w:rsid w:val="00C258CF"/>
    <w:rsid w:val="00C25A30"/>
    <w:rsid w:val="00C25C83"/>
    <w:rsid w:val="00C26107"/>
    <w:rsid w:val="00C26418"/>
    <w:rsid w:val="00C26AD4"/>
    <w:rsid w:val="00C26BCB"/>
    <w:rsid w:val="00C26CF0"/>
    <w:rsid w:val="00C26F92"/>
    <w:rsid w:val="00C273F6"/>
    <w:rsid w:val="00C27AF0"/>
    <w:rsid w:val="00C31093"/>
    <w:rsid w:val="00C310AF"/>
    <w:rsid w:val="00C31214"/>
    <w:rsid w:val="00C312DC"/>
    <w:rsid w:val="00C318CE"/>
    <w:rsid w:val="00C321F9"/>
    <w:rsid w:val="00C3238A"/>
    <w:rsid w:val="00C32546"/>
    <w:rsid w:val="00C328F9"/>
    <w:rsid w:val="00C32DF8"/>
    <w:rsid w:val="00C33006"/>
    <w:rsid w:val="00C3300C"/>
    <w:rsid w:val="00C3364B"/>
    <w:rsid w:val="00C34675"/>
    <w:rsid w:val="00C347D0"/>
    <w:rsid w:val="00C34C34"/>
    <w:rsid w:val="00C35109"/>
    <w:rsid w:val="00C35413"/>
    <w:rsid w:val="00C3594E"/>
    <w:rsid w:val="00C35FEB"/>
    <w:rsid w:val="00C364D3"/>
    <w:rsid w:val="00C36BBB"/>
    <w:rsid w:val="00C36C16"/>
    <w:rsid w:val="00C36FAD"/>
    <w:rsid w:val="00C37657"/>
    <w:rsid w:val="00C3773E"/>
    <w:rsid w:val="00C377C4"/>
    <w:rsid w:val="00C37843"/>
    <w:rsid w:val="00C40A60"/>
    <w:rsid w:val="00C41013"/>
    <w:rsid w:val="00C41072"/>
    <w:rsid w:val="00C412CA"/>
    <w:rsid w:val="00C41F4D"/>
    <w:rsid w:val="00C41FAC"/>
    <w:rsid w:val="00C42094"/>
    <w:rsid w:val="00C4222E"/>
    <w:rsid w:val="00C42B12"/>
    <w:rsid w:val="00C42B5D"/>
    <w:rsid w:val="00C42DF5"/>
    <w:rsid w:val="00C43845"/>
    <w:rsid w:val="00C4399B"/>
    <w:rsid w:val="00C43A03"/>
    <w:rsid w:val="00C4443A"/>
    <w:rsid w:val="00C446B2"/>
    <w:rsid w:val="00C44865"/>
    <w:rsid w:val="00C45257"/>
    <w:rsid w:val="00C45B05"/>
    <w:rsid w:val="00C46235"/>
    <w:rsid w:val="00C4648A"/>
    <w:rsid w:val="00C465C1"/>
    <w:rsid w:val="00C469D1"/>
    <w:rsid w:val="00C47499"/>
    <w:rsid w:val="00C474ED"/>
    <w:rsid w:val="00C47561"/>
    <w:rsid w:val="00C475DB"/>
    <w:rsid w:val="00C47B4F"/>
    <w:rsid w:val="00C50252"/>
    <w:rsid w:val="00C503BF"/>
    <w:rsid w:val="00C509B4"/>
    <w:rsid w:val="00C50F4B"/>
    <w:rsid w:val="00C511BA"/>
    <w:rsid w:val="00C51411"/>
    <w:rsid w:val="00C519E6"/>
    <w:rsid w:val="00C5226A"/>
    <w:rsid w:val="00C5284F"/>
    <w:rsid w:val="00C5286D"/>
    <w:rsid w:val="00C5296E"/>
    <w:rsid w:val="00C52DAF"/>
    <w:rsid w:val="00C531A9"/>
    <w:rsid w:val="00C53315"/>
    <w:rsid w:val="00C5434A"/>
    <w:rsid w:val="00C543A6"/>
    <w:rsid w:val="00C549E2"/>
    <w:rsid w:val="00C549F6"/>
    <w:rsid w:val="00C54FEF"/>
    <w:rsid w:val="00C553D7"/>
    <w:rsid w:val="00C5559C"/>
    <w:rsid w:val="00C555D9"/>
    <w:rsid w:val="00C55D34"/>
    <w:rsid w:val="00C56058"/>
    <w:rsid w:val="00C56218"/>
    <w:rsid w:val="00C56A21"/>
    <w:rsid w:val="00C56A4A"/>
    <w:rsid w:val="00C602A5"/>
    <w:rsid w:val="00C602BA"/>
    <w:rsid w:val="00C61159"/>
    <w:rsid w:val="00C617AF"/>
    <w:rsid w:val="00C61BAE"/>
    <w:rsid w:val="00C61D3B"/>
    <w:rsid w:val="00C61F19"/>
    <w:rsid w:val="00C621B6"/>
    <w:rsid w:val="00C622FD"/>
    <w:rsid w:val="00C62F09"/>
    <w:rsid w:val="00C6308A"/>
    <w:rsid w:val="00C6361A"/>
    <w:rsid w:val="00C63ECE"/>
    <w:rsid w:val="00C64F08"/>
    <w:rsid w:val="00C65829"/>
    <w:rsid w:val="00C65D64"/>
    <w:rsid w:val="00C65DE4"/>
    <w:rsid w:val="00C668F8"/>
    <w:rsid w:val="00C6694A"/>
    <w:rsid w:val="00C66B05"/>
    <w:rsid w:val="00C66CA3"/>
    <w:rsid w:val="00C66EC2"/>
    <w:rsid w:val="00C66FF4"/>
    <w:rsid w:val="00C6737E"/>
    <w:rsid w:val="00C6768A"/>
    <w:rsid w:val="00C679A2"/>
    <w:rsid w:val="00C67ACA"/>
    <w:rsid w:val="00C67FC8"/>
    <w:rsid w:val="00C70735"/>
    <w:rsid w:val="00C70795"/>
    <w:rsid w:val="00C70AD4"/>
    <w:rsid w:val="00C70B49"/>
    <w:rsid w:val="00C70C6F"/>
    <w:rsid w:val="00C70CC9"/>
    <w:rsid w:val="00C70CE8"/>
    <w:rsid w:val="00C719F9"/>
    <w:rsid w:val="00C71B79"/>
    <w:rsid w:val="00C71FB0"/>
    <w:rsid w:val="00C720DE"/>
    <w:rsid w:val="00C72A87"/>
    <w:rsid w:val="00C72C73"/>
    <w:rsid w:val="00C72DD5"/>
    <w:rsid w:val="00C72E55"/>
    <w:rsid w:val="00C73892"/>
    <w:rsid w:val="00C73B02"/>
    <w:rsid w:val="00C73CA3"/>
    <w:rsid w:val="00C73E4A"/>
    <w:rsid w:val="00C741FE"/>
    <w:rsid w:val="00C748C0"/>
    <w:rsid w:val="00C7490B"/>
    <w:rsid w:val="00C74A87"/>
    <w:rsid w:val="00C74B8C"/>
    <w:rsid w:val="00C74BF4"/>
    <w:rsid w:val="00C74CB2"/>
    <w:rsid w:val="00C74EEF"/>
    <w:rsid w:val="00C752FC"/>
    <w:rsid w:val="00C75AEC"/>
    <w:rsid w:val="00C75BA8"/>
    <w:rsid w:val="00C760EB"/>
    <w:rsid w:val="00C766E6"/>
    <w:rsid w:val="00C76A70"/>
    <w:rsid w:val="00C7740E"/>
    <w:rsid w:val="00C777D2"/>
    <w:rsid w:val="00C77EC3"/>
    <w:rsid w:val="00C80201"/>
    <w:rsid w:val="00C803B2"/>
    <w:rsid w:val="00C80D7B"/>
    <w:rsid w:val="00C80FE5"/>
    <w:rsid w:val="00C825A9"/>
    <w:rsid w:val="00C833B7"/>
    <w:rsid w:val="00C838F2"/>
    <w:rsid w:val="00C83B96"/>
    <w:rsid w:val="00C85835"/>
    <w:rsid w:val="00C86C10"/>
    <w:rsid w:val="00C87107"/>
    <w:rsid w:val="00C872F7"/>
    <w:rsid w:val="00C873A6"/>
    <w:rsid w:val="00C87B09"/>
    <w:rsid w:val="00C906B1"/>
    <w:rsid w:val="00C90A4D"/>
    <w:rsid w:val="00C91D7F"/>
    <w:rsid w:val="00C91F03"/>
    <w:rsid w:val="00C91F40"/>
    <w:rsid w:val="00C92697"/>
    <w:rsid w:val="00C928D1"/>
    <w:rsid w:val="00C92B1A"/>
    <w:rsid w:val="00C92CEB"/>
    <w:rsid w:val="00C92F04"/>
    <w:rsid w:val="00C933FB"/>
    <w:rsid w:val="00C93CB2"/>
    <w:rsid w:val="00C93D4C"/>
    <w:rsid w:val="00C94AD2"/>
    <w:rsid w:val="00C94E12"/>
    <w:rsid w:val="00C963BD"/>
    <w:rsid w:val="00C9674D"/>
    <w:rsid w:val="00C968B6"/>
    <w:rsid w:val="00C969A9"/>
    <w:rsid w:val="00C96A7F"/>
    <w:rsid w:val="00C96AB9"/>
    <w:rsid w:val="00C96DC6"/>
    <w:rsid w:val="00C97C13"/>
    <w:rsid w:val="00CA0053"/>
    <w:rsid w:val="00CA09C5"/>
    <w:rsid w:val="00CA148E"/>
    <w:rsid w:val="00CA16E4"/>
    <w:rsid w:val="00CA1D30"/>
    <w:rsid w:val="00CA226E"/>
    <w:rsid w:val="00CA2ABE"/>
    <w:rsid w:val="00CA33A5"/>
    <w:rsid w:val="00CA3862"/>
    <w:rsid w:val="00CA3F2D"/>
    <w:rsid w:val="00CA42FC"/>
    <w:rsid w:val="00CA47B1"/>
    <w:rsid w:val="00CA4F36"/>
    <w:rsid w:val="00CA5DAA"/>
    <w:rsid w:val="00CA6298"/>
    <w:rsid w:val="00CA62B3"/>
    <w:rsid w:val="00CA62F7"/>
    <w:rsid w:val="00CA73DD"/>
    <w:rsid w:val="00CB032C"/>
    <w:rsid w:val="00CB09F7"/>
    <w:rsid w:val="00CB1620"/>
    <w:rsid w:val="00CB2159"/>
    <w:rsid w:val="00CB28EC"/>
    <w:rsid w:val="00CB3031"/>
    <w:rsid w:val="00CB368F"/>
    <w:rsid w:val="00CB3725"/>
    <w:rsid w:val="00CB3D4A"/>
    <w:rsid w:val="00CB410A"/>
    <w:rsid w:val="00CB443D"/>
    <w:rsid w:val="00CB4A84"/>
    <w:rsid w:val="00CB539F"/>
    <w:rsid w:val="00CB54E3"/>
    <w:rsid w:val="00CB5DA0"/>
    <w:rsid w:val="00CB670E"/>
    <w:rsid w:val="00CB712B"/>
    <w:rsid w:val="00CB72D9"/>
    <w:rsid w:val="00CB7317"/>
    <w:rsid w:val="00CB7328"/>
    <w:rsid w:val="00CB74EF"/>
    <w:rsid w:val="00CB7922"/>
    <w:rsid w:val="00CB7C47"/>
    <w:rsid w:val="00CC0085"/>
    <w:rsid w:val="00CC010E"/>
    <w:rsid w:val="00CC0110"/>
    <w:rsid w:val="00CC06C8"/>
    <w:rsid w:val="00CC07DA"/>
    <w:rsid w:val="00CC0F0D"/>
    <w:rsid w:val="00CC16AD"/>
    <w:rsid w:val="00CC176E"/>
    <w:rsid w:val="00CC18C4"/>
    <w:rsid w:val="00CC1A7C"/>
    <w:rsid w:val="00CC1DA8"/>
    <w:rsid w:val="00CC2031"/>
    <w:rsid w:val="00CC2DC3"/>
    <w:rsid w:val="00CC330E"/>
    <w:rsid w:val="00CC3352"/>
    <w:rsid w:val="00CC3422"/>
    <w:rsid w:val="00CC37DB"/>
    <w:rsid w:val="00CC3C67"/>
    <w:rsid w:val="00CC3D5A"/>
    <w:rsid w:val="00CC4768"/>
    <w:rsid w:val="00CC49D8"/>
    <w:rsid w:val="00CC4ABE"/>
    <w:rsid w:val="00CC51B2"/>
    <w:rsid w:val="00CC5767"/>
    <w:rsid w:val="00CC59DE"/>
    <w:rsid w:val="00CC59E0"/>
    <w:rsid w:val="00CC633B"/>
    <w:rsid w:val="00CC66B2"/>
    <w:rsid w:val="00CC6769"/>
    <w:rsid w:val="00CC687B"/>
    <w:rsid w:val="00CC69A5"/>
    <w:rsid w:val="00CC734F"/>
    <w:rsid w:val="00CC759A"/>
    <w:rsid w:val="00CC75B1"/>
    <w:rsid w:val="00CC7716"/>
    <w:rsid w:val="00CC773B"/>
    <w:rsid w:val="00CC77A4"/>
    <w:rsid w:val="00CD0590"/>
    <w:rsid w:val="00CD1A67"/>
    <w:rsid w:val="00CD1ED8"/>
    <w:rsid w:val="00CD2B5F"/>
    <w:rsid w:val="00CD2D2D"/>
    <w:rsid w:val="00CD2F10"/>
    <w:rsid w:val="00CD2F17"/>
    <w:rsid w:val="00CD2F86"/>
    <w:rsid w:val="00CD3C7D"/>
    <w:rsid w:val="00CD3DE3"/>
    <w:rsid w:val="00CD407E"/>
    <w:rsid w:val="00CD4559"/>
    <w:rsid w:val="00CD4D38"/>
    <w:rsid w:val="00CD501B"/>
    <w:rsid w:val="00CD5032"/>
    <w:rsid w:val="00CD6476"/>
    <w:rsid w:val="00CD6572"/>
    <w:rsid w:val="00CD67C3"/>
    <w:rsid w:val="00CD6C97"/>
    <w:rsid w:val="00CD72E9"/>
    <w:rsid w:val="00CD7AAD"/>
    <w:rsid w:val="00CD7D4E"/>
    <w:rsid w:val="00CE11CA"/>
    <w:rsid w:val="00CE144B"/>
    <w:rsid w:val="00CE15DA"/>
    <w:rsid w:val="00CE2E87"/>
    <w:rsid w:val="00CE3007"/>
    <w:rsid w:val="00CE323D"/>
    <w:rsid w:val="00CE3AAC"/>
    <w:rsid w:val="00CE3E99"/>
    <w:rsid w:val="00CE4022"/>
    <w:rsid w:val="00CE4274"/>
    <w:rsid w:val="00CE42DE"/>
    <w:rsid w:val="00CE4461"/>
    <w:rsid w:val="00CE47EE"/>
    <w:rsid w:val="00CE49A2"/>
    <w:rsid w:val="00CE4B5F"/>
    <w:rsid w:val="00CE4FE6"/>
    <w:rsid w:val="00CE5337"/>
    <w:rsid w:val="00CE5926"/>
    <w:rsid w:val="00CE6112"/>
    <w:rsid w:val="00CE63AC"/>
    <w:rsid w:val="00CE65F6"/>
    <w:rsid w:val="00CE696E"/>
    <w:rsid w:val="00CE6ED1"/>
    <w:rsid w:val="00CE6FFC"/>
    <w:rsid w:val="00CE72BC"/>
    <w:rsid w:val="00CE755B"/>
    <w:rsid w:val="00CE7616"/>
    <w:rsid w:val="00CF0245"/>
    <w:rsid w:val="00CF0266"/>
    <w:rsid w:val="00CF0519"/>
    <w:rsid w:val="00CF0CC9"/>
    <w:rsid w:val="00CF0CEA"/>
    <w:rsid w:val="00CF11FB"/>
    <w:rsid w:val="00CF19E4"/>
    <w:rsid w:val="00CF1CCD"/>
    <w:rsid w:val="00CF252F"/>
    <w:rsid w:val="00CF2887"/>
    <w:rsid w:val="00CF2E69"/>
    <w:rsid w:val="00CF3DB0"/>
    <w:rsid w:val="00CF3EAD"/>
    <w:rsid w:val="00CF3F4A"/>
    <w:rsid w:val="00CF4544"/>
    <w:rsid w:val="00CF461F"/>
    <w:rsid w:val="00CF4815"/>
    <w:rsid w:val="00CF49F8"/>
    <w:rsid w:val="00CF4D3D"/>
    <w:rsid w:val="00CF4D66"/>
    <w:rsid w:val="00CF55A3"/>
    <w:rsid w:val="00CF569C"/>
    <w:rsid w:val="00CF5815"/>
    <w:rsid w:val="00CF5A41"/>
    <w:rsid w:val="00CF5BC1"/>
    <w:rsid w:val="00CF5EC1"/>
    <w:rsid w:val="00CF60B2"/>
    <w:rsid w:val="00CF6B15"/>
    <w:rsid w:val="00CF74D1"/>
    <w:rsid w:val="00CF76AC"/>
    <w:rsid w:val="00CF76AE"/>
    <w:rsid w:val="00CF799F"/>
    <w:rsid w:val="00CF7C6D"/>
    <w:rsid w:val="00CF7F27"/>
    <w:rsid w:val="00D000FD"/>
    <w:rsid w:val="00D009C1"/>
    <w:rsid w:val="00D00C40"/>
    <w:rsid w:val="00D00F42"/>
    <w:rsid w:val="00D00F9E"/>
    <w:rsid w:val="00D010FB"/>
    <w:rsid w:val="00D013CE"/>
    <w:rsid w:val="00D01421"/>
    <w:rsid w:val="00D01842"/>
    <w:rsid w:val="00D01F50"/>
    <w:rsid w:val="00D020B2"/>
    <w:rsid w:val="00D02421"/>
    <w:rsid w:val="00D028E1"/>
    <w:rsid w:val="00D03449"/>
    <w:rsid w:val="00D03465"/>
    <w:rsid w:val="00D036CD"/>
    <w:rsid w:val="00D039D4"/>
    <w:rsid w:val="00D03B9E"/>
    <w:rsid w:val="00D04050"/>
    <w:rsid w:val="00D045C0"/>
    <w:rsid w:val="00D04979"/>
    <w:rsid w:val="00D050F2"/>
    <w:rsid w:val="00D05165"/>
    <w:rsid w:val="00D051ED"/>
    <w:rsid w:val="00D052FA"/>
    <w:rsid w:val="00D054A2"/>
    <w:rsid w:val="00D056E1"/>
    <w:rsid w:val="00D0585C"/>
    <w:rsid w:val="00D05A3A"/>
    <w:rsid w:val="00D06255"/>
    <w:rsid w:val="00D064A8"/>
    <w:rsid w:val="00D067C6"/>
    <w:rsid w:val="00D06831"/>
    <w:rsid w:val="00D06BDD"/>
    <w:rsid w:val="00D06D57"/>
    <w:rsid w:val="00D070E1"/>
    <w:rsid w:val="00D077FF"/>
    <w:rsid w:val="00D07B32"/>
    <w:rsid w:val="00D07CDE"/>
    <w:rsid w:val="00D1004D"/>
    <w:rsid w:val="00D102E0"/>
    <w:rsid w:val="00D107C1"/>
    <w:rsid w:val="00D108C1"/>
    <w:rsid w:val="00D10EF2"/>
    <w:rsid w:val="00D11663"/>
    <w:rsid w:val="00D11951"/>
    <w:rsid w:val="00D11A0A"/>
    <w:rsid w:val="00D11E91"/>
    <w:rsid w:val="00D120C8"/>
    <w:rsid w:val="00D126C3"/>
    <w:rsid w:val="00D12F39"/>
    <w:rsid w:val="00D135B6"/>
    <w:rsid w:val="00D13B45"/>
    <w:rsid w:val="00D142CF"/>
    <w:rsid w:val="00D1430D"/>
    <w:rsid w:val="00D1471E"/>
    <w:rsid w:val="00D1530A"/>
    <w:rsid w:val="00D156E1"/>
    <w:rsid w:val="00D1590F"/>
    <w:rsid w:val="00D17AB8"/>
    <w:rsid w:val="00D17BAE"/>
    <w:rsid w:val="00D17D4D"/>
    <w:rsid w:val="00D17FEB"/>
    <w:rsid w:val="00D20002"/>
    <w:rsid w:val="00D20588"/>
    <w:rsid w:val="00D20A92"/>
    <w:rsid w:val="00D20E20"/>
    <w:rsid w:val="00D21A8B"/>
    <w:rsid w:val="00D21B65"/>
    <w:rsid w:val="00D21E98"/>
    <w:rsid w:val="00D22908"/>
    <w:rsid w:val="00D231B3"/>
    <w:rsid w:val="00D23ECA"/>
    <w:rsid w:val="00D242DD"/>
    <w:rsid w:val="00D24305"/>
    <w:rsid w:val="00D24408"/>
    <w:rsid w:val="00D244F0"/>
    <w:rsid w:val="00D24AA3"/>
    <w:rsid w:val="00D24ABF"/>
    <w:rsid w:val="00D25496"/>
    <w:rsid w:val="00D25D82"/>
    <w:rsid w:val="00D26512"/>
    <w:rsid w:val="00D2678E"/>
    <w:rsid w:val="00D26B94"/>
    <w:rsid w:val="00D26CBF"/>
    <w:rsid w:val="00D26F9B"/>
    <w:rsid w:val="00D272E4"/>
    <w:rsid w:val="00D27372"/>
    <w:rsid w:val="00D27620"/>
    <w:rsid w:val="00D278AA"/>
    <w:rsid w:val="00D279FA"/>
    <w:rsid w:val="00D27AB8"/>
    <w:rsid w:val="00D27B7B"/>
    <w:rsid w:val="00D27DAB"/>
    <w:rsid w:val="00D30352"/>
    <w:rsid w:val="00D305C4"/>
    <w:rsid w:val="00D309AE"/>
    <w:rsid w:val="00D30DE3"/>
    <w:rsid w:val="00D3133A"/>
    <w:rsid w:val="00D31645"/>
    <w:rsid w:val="00D3181A"/>
    <w:rsid w:val="00D319D4"/>
    <w:rsid w:val="00D31AD2"/>
    <w:rsid w:val="00D31AFB"/>
    <w:rsid w:val="00D31BF1"/>
    <w:rsid w:val="00D31CC8"/>
    <w:rsid w:val="00D31D64"/>
    <w:rsid w:val="00D31F64"/>
    <w:rsid w:val="00D32586"/>
    <w:rsid w:val="00D327F5"/>
    <w:rsid w:val="00D32B16"/>
    <w:rsid w:val="00D32D29"/>
    <w:rsid w:val="00D333E1"/>
    <w:rsid w:val="00D33A11"/>
    <w:rsid w:val="00D33B85"/>
    <w:rsid w:val="00D33F6E"/>
    <w:rsid w:val="00D34003"/>
    <w:rsid w:val="00D34310"/>
    <w:rsid w:val="00D345C8"/>
    <w:rsid w:val="00D345E0"/>
    <w:rsid w:val="00D3542D"/>
    <w:rsid w:val="00D354CD"/>
    <w:rsid w:val="00D363D7"/>
    <w:rsid w:val="00D365D3"/>
    <w:rsid w:val="00D36A05"/>
    <w:rsid w:val="00D3729D"/>
    <w:rsid w:val="00D378D5"/>
    <w:rsid w:val="00D37C15"/>
    <w:rsid w:val="00D37C33"/>
    <w:rsid w:val="00D40104"/>
    <w:rsid w:val="00D40324"/>
    <w:rsid w:val="00D40B87"/>
    <w:rsid w:val="00D40CAA"/>
    <w:rsid w:val="00D417DD"/>
    <w:rsid w:val="00D41B46"/>
    <w:rsid w:val="00D41BE2"/>
    <w:rsid w:val="00D4208A"/>
    <w:rsid w:val="00D42505"/>
    <w:rsid w:val="00D42A69"/>
    <w:rsid w:val="00D42F78"/>
    <w:rsid w:val="00D433BE"/>
    <w:rsid w:val="00D43585"/>
    <w:rsid w:val="00D441F6"/>
    <w:rsid w:val="00D44471"/>
    <w:rsid w:val="00D44483"/>
    <w:rsid w:val="00D444F1"/>
    <w:rsid w:val="00D44F96"/>
    <w:rsid w:val="00D45232"/>
    <w:rsid w:val="00D452D5"/>
    <w:rsid w:val="00D462E6"/>
    <w:rsid w:val="00D46366"/>
    <w:rsid w:val="00D46459"/>
    <w:rsid w:val="00D46661"/>
    <w:rsid w:val="00D467F3"/>
    <w:rsid w:val="00D47030"/>
    <w:rsid w:val="00D474C8"/>
    <w:rsid w:val="00D47BD6"/>
    <w:rsid w:val="00D47BD9"/>
    <w:rsid w:val="00D47D89"/>
    <w:rsid w:val="00D47E23"/>
    <w:rsid w:val="00D50169"/>
    <w:rsid w:val="00D50FB3"/>
    <w:rsid w:val="00D51425"/>
    <w:rsid w:val="00D51CB3"/>
    <w:rsid w:val="00D51CC9"/>
    <w:rsid w:val="00D51EE8"/>
    <w:rsid w:val="00D520CE"/>
    <w:rsid w:val="00D5228C"/>
    <w:rsid w:val="00D52834"/>
    <w:rsid w:val="00D52B24"/>
    <w:rsid w:val="00D52DA1"/>
    <w:rsid w:val="00D535A8"/>
    <w:rsid w:val="00D53AA3"/>
    <w:rsid w:val="00D53B0C"/>
    <w:rsid w:val="00D53DC2"/>
    <w:rsid w:val="00D53DC4"/>
    <w:rsid w:val="00D5403D"/>
    <w:rsid w:val="00D5416E"/>
    <w:rsid w:val="00D5446D"/>
    <w:rsid w:val="00D54946"/>
    <w:rsid w:val="00D559BC"/>
    <w:rsid w:val="00D55E99"/>
    <w:rsid w:val="00D564A5"/>
    <w:rsid w:val="00D5670B"/>
    <w:rsid w:val="00D567F5"/>
    <w:rsid w:val="00D569F2"/>
    <w:rsid w:val="00D56BE2"/>
    <w:rsid w:val="00D56EBF"/>
    <w:rsid w:val="00D56ED3"/>
    <w:rsid w:val="00D56FD0"/>
    <w:rsid w:val="00D579F9"/>
    <w:rsid w:val="00D57C00"/>
    <w:rsid w:val="00D60135"/>
    <w:rsid w:val="00D6051E"/>
    <w:rsid w:val="00D60859"/>
    <w:rsid w:val="00D60A60"/>
    <w:rsid w:val="00D6144B"/>
    <w:rsid w:val="00D61DC7"/>
    <w:rsid w:val="00D62527"/>
    <w:rsid w:val="00D62BC9"/>
    <w:rsid w:val="00D62C50"/>
    <w:rsid w:val="00D63092"/>
    <w:rsid w:val="00D6400D"/>
    <w:rsid w:val="00D64069"/>
    <w:rsid w:val="00D64448"/>
    <w:rsid w:val="00D64560"/>
    <w:rsid w:val="00D6464E"/>
    <w:rsid w:val="00D64939"/>
    <w:rsid w:val="00D64E75"/>
    <w:rsid w:val="00D65C1C"/>
    <w:rsid w:val="00D65F1C"/>
    <w:rsid w:val="00D66024"/>
    <w:rsid w:val="00D66393"/>
    <w:rsid w:val="00D66439"/>
    <w:rsid w:val="00D66457"/>
    <w:rsid w:val="00D66AF1"/>
    <w:rsid w:val="00D67651"/>
    <w:rsid w:val="00D67773"/>
    <w:rsid w:val="00D677D7"/>
    <w:rsid w:val="00D67E2D"/>
    <w:rsid w:val="00D70B37"/>
    <w:rsid w:val="00D71106"/>
    <w:rsid w:val="00D71576"/>
    <w:rsid w:val="00D71796"/>
    <w:rsid w:val="00D71A18"/>
    <w:rsid w:val="00D71BD5"/>
    <w:rsid w:val="00D71D18"/>
    <w:rsid w:val="00D7225A"/>
    <w:rsid w:val="00D7268D"/>
    <w:rsid w:val="00D726B6"/>
    <w:rsid w:val="00D72F6E"/>
    <w:rsid w:val="00D733F2"/>
    <w:rsid w:val="00D7345F"/>
    <w:rsid w:val="00D7373C"/>
    <w:rsid w:val="00D73815"/>
    <w:rsid w:val="00D73FA0"/>
    <w:rsid w:val="00D74496"/>
    <w:rsid w:val="00D748A0"/>
    <w:rsid w:val="00D74C05"/>
    <w:rsid w:val="00D74D69"/>
    <w:rsid w:val="00D75059"/>
    <w:rsid w:val="00D75C92"/>
    <w:rsid w:val="00D75D8B"/>
    <w:rsid w:val="00D7649C"/>
    <w:rsid w:val="00D76604"/>
    <w:rsid w:val="00D771DE"/>
    <w:rsid w:val="00D7753C"/>
    <w:rsid w:val="00D77834"/>
    <w:rsid w:val="00D77A81"/>
    <w:rsid w:val="00D77A84"/>
    <w:rsid w:val="00D8039C"/>
    <w:rsid w:val="00D80557"/>
    <w:rsid w:val="00D8059E"/>
    <w:rsid w:val="00D812F5"/>
    <w:rsid w:val="00D81C24"/>
    <w:rsid w:val="00D82993"/>
    <w:rsid w:val="00D82B14"/>
    <w:rsid w:val="00D82F11"/>
    <w:rsid w:val="00D83FA9"/>
    <w:rsid w:val="00D8516E"/>
    <w:rsid w:val="00D85B4C"/>
    <w:rsid w:val="00D8641D"/>
    <w:rsid w:val="00D86906"/>
    <w:rsid w:val="00D86923"/>
    <w:rsid w:val="00D86E45"/>
    <w:rsid w:val="00D86F5D"/>
    <w:rsid w:val="00D874BF"/>
    <w:rsid w:val="00D90580"/>
    <w:rsid w:val="00D905E1"/>
    <w:rsid w:val="00D9095D"/>
    <w:rsid w:val="00D90A88"/>
    <w:rsid w:val="00D90DCA"/>
    <w:rsid w:val="00D9122B"/>
    <w:rsid w:val="00D918F0"/>
    <w:rsid w:val="00D92E1F"/>
    <w:rsid w:val="00D932BA"/>
    <w:rsid w:val="00D938BF"/>
    <w:rsid w:val="00D93BE2"/>
    <w:rsid w:val="00D941D6"/>
    <w:rsid w:val="00D94229"/>
    <w:rsid w:val="00D94264"/>
    <w:rsid w:val="00D945D8"/>
    <w:rsid w:val="00D9555E"/>
    <w:rsid w:val="00D958F8"/>
    <w:rsid w:val="00D959EE"/>
    <w:rsid w:val="00D96E07"/>
    <w:rsid w:val="00D97C99"/>
    <w:rsid w:val="00D97F80"/>
    <w:rsid w:val="00D97FB0"/>
    <w:rsid w:val="00DA028B"/>
    <w:rsid w:val="00DA0295"/>
    <w:rsid w:val="00DA0321"/>
    <w:rsid w:val="00DA0B55"/>
    <w:rsid w:val="00DA1096"/>
    <w:rsid w:val="00DA1C3C"/>
    <w:rsid w:val="00DA1D99"/>
    <w:rsid w:val="00DA1E59"/>
    <w:rsid w:val="00DA26F7"/>
    <w:rsid w:val="00DA3055"/>
    <w:rsid w:val="00DA3133"/>
    <w:rsid w:val="00DA3BA5"/>
    <w:rsid w:val="00DA44EA"/>
    <w:rsid w:val="00DA4521"/>
    <w:rsid w:val="00DA4747"/>
    <w:rsid w:val="00DA48FC"/>
    <w:rsid w:val="00DA4B5C"/>
    <w:rsid w:val="00DA4C93"/>
    <w:rsid w:val="00DA4E81"/>
    <w:rsid w:val="00DA676E"/>
    <w:rsid w:val="00DA681A"/>
    <w:rsid w:val="00DA6B61"/>
    <w:rsid w:val="00DA6C73"/>
    <w:rsid w:val="00DA6E88"/>
    <w:rsid w:val="00DA6EF4"/>
    <w:rsid w:val="00DA70C1"/>
    <w:rsid w:val="00DA7199"/>
    <w:rsid w:val="00DA77AD"/>
    <w:rsid w:val="00DA7896"/>
    <w:rsid w:val="00DA7A3A"/>
    <w:rsid w:val="00DB083A"/>
    <w:rsid w:val="00DB117F"/>
    <w:rsid w:val="00DB1944"/>
    <w:rsid w:val="00DB19AB"/>
    <w:rsid w:val="00DB204E"/>
    <w:rsid w:val="00DB24ED"/>
    <w:rsid w:val="00DB2576"/>
    <w:rsid w:val="00DB2888"/>
    <w:rsid w:val="00DB2D3A"/>
    <w:rsid w:val="00DB3A8A"/>
    <w:rsid w:val="00DB4259"/>
    <w:rsid w:val="00DB479C"/>
    <w:rsid w:val="00DB4B42"/>
    <w:rsid w:val="00DB4E34"/>
    <w:rsid w:val="00DB5087"/>
    <w:rsid w:val="00DB555E"/>
    <w:rsid w:val="00DB5A12"/>
    <w:rsid w:val="00DB5C65"/>
    <w:rsid w:val="00DB5D5E"/>
    <w:rsid w:val="00DB61B5"/>
    <w:rsid w:val="00DB6602"/>
    <w:rsid w:val="00DB660C"/>
    <w:rsid w:val="00DB690C"/>
    <w:rsid w:val="00DB6A85"/>
    <w:rsid w:val="00DB6EC3"/>
    <w:rsid w:val="00DB7600"/>
    <w:rsid w:val="00DB78D2"/>
    <w:rsid w:val="00DC018C"/>
    <w:rsid w:val="00DC0D07"/>
    <w:rsid w:val="00DC1681"/>
    <w:rsid w:val="00DC196B"/>
    <w:rsid w:val="00DC1C28"/>
    <w:rsid w:val="00DC2067"/>
    <w:rsid w:val="00DC22CC"/>
    <w:rsid w:val="00DC2B28"/>
    <w:rsid w:val="00DC2D99"/>
    <w:rsid w:val="00DC2F11"/>
    <w:rsid w:val="00DC3D65"/>
    <w:rsid w:val="00DC4254"/>
    <w:rsid w:val="00DC4610"/>
    <w:rsid w:val="00DC4CC4"/>
    <w:rsid w:val="00DC4D26"/>
    <w:rsid w:val="00DC52DE"/>
    <w:rsid w:val="00DC53FC"/>
    <w:rsid w:val="00DC620C"/>
    <w:rsid w:val="00DC66A9"/>
    <w:rsid w:val="00DC670D"/>
    <w:rsid w:val="00DC725B"/>
    <w:rsid w:val="00DC7552"/>
    <w:rsid w:val="00DC78A4"/>
    <w:rsid w:val="00DC7D62"/>
    <w:rsid w:val="00DD05C4"/>
    <w:rsid w:val="00DD078C"/>
    <w:rsid w:val="00DD09A4"/>
    <w:rsid w:val="00DD0D9B"/>
    <w:rsid w:val="00DD1315"/>
    <w:rsid w:val="00DD16E6"/>
    <w:rsid w:val="00DD1F87"/>
    <w:rsid w:val="00DD2CE9"/>
    <w:rsid w:val="00DD33BD"/>
    <w:rsid w:val="00DD3B7B"/>
    <w:rsid w:val="00DD434A"/>
    <w:rsid w:val="00DD455B"/>
    <w:rsid w:val="00DD4CA8"/>
    <w:rsid w:val="00DD4E20"/>
    <w:rsid w:val="00DD54C4"/>
    <w:rsid w:val="00DD5571"/>
    <w:rsid w:val="00DD5581"/>
    <w:rsid w:val="00DD55C1"/>
    <w:rsid w:val="00DD55F0"/>
    <w:rsid w:val="00DD5694"/>
    <w:rsid w:val="00DD6C40"/>
    <w:rsid w:val="00DD792F"/>
    <w:rsid w:val="00DE0D59"/>
    <w:rsid w:val="00DE12A4"/>
    <w:rsid w:val="00DE12B7"/>
    <w:rsid w:val="00DE1AE0"/>
    <w:rsid w:val="00DE1C61"/>
    <w:rsid w:val="00DE1F6D"/>
    <w:rsid w:val="00DE2183"/>
    <w:rsid w:val="00DE2190"/>
    <w:rsid w:val="00DE243D"/>
    <w:rsid w:val="00DE2DF2"/>
    <w:rsid w:val="00DE34FD"/>
    <w:rsid w:val="00DE37C5"/>
    <w:rsid w:val="00DE38F7"/>
    <w:rsid w:val="00DE468E"/>
    <w:rsid w:val="00DE488A"/>
    <w:rsid w:val="00DE4A84"/>
    <w:rsid w:val="00DE4F4E"/>
    <w:rsid w:val="00DE50BB"/>
    <w:rsid w:val="00DE52AD"/>
    <w:rsid w:val="00DE5315"/>
    <w:rsid w:val="00DE5621"/>
    <w:rsid w:val="00DE5738"/>
    <w:rsid w:val="00DE57F0"/>
    <w:rsid w:val="00DE593B"/>
    <w:rsid w:val="00DE62B6"/>
    <w:rsid w:val="00DE6E97"/>
    <w:rsid w:val="00DE7A61"/>
    <w:rsid w:val="00DE7D1B"/>
    <w:rsid w:val="00DF02BE"/>
    <w:rsid w:val="00DF0C6C"/>
    <w:rsid w:val="00DF11D7"/>
    <w:rsid w:val="00DF1468"/>
    <w:rsid w:val="00DF1660"/>
    <w:rsid w:val="00DF166B"/>
    <w:rsid w:val="00DF1CA5"/>
    <w:rsid w:val="00DF1CE7"/>
    <w:rsid w:val="00DF1FB2"/>
    <w:rsid w:val="00DF2299"/>
    <w:rsid w:val="00DF2431"/>
    <w:rsid w:val="00DF263E"/>
    <w:rsid w:val="00DF2927"/>
    <w:rsid w:val="00DF33CA"/>
    <w:rsid w:val="00DF3698"/>
    <w:rsid w:val="00DF3D57"/>
    <w:rsid w:val="00DF3E45"/>
    <w:rsid w:val="00DF425F"/>
    <w:rsid w:val="00DF45A9"/>
    <w:rsid w:val="00DF582B"/>
    <w:rsid w:val="00DF595D"/>
    <w:rsid w:val="00DF5C7A"/>
    <w:rsid w:val="00DF6306"/>
    <w:rsid w:val="00DF65D7"/>
    <w:rsid w:val="00DF69B4"/>
    <w:rsid w:val="00DF70FD"/>
    <w:rsid w:val="00DF740F"/>
    <w:rsid w:val="00DF7740"/>
    <w:rsid w:val="00DF7D4D"/>
    <w:rsid w:val="00E004E3"/>
    <w:rsid w:val="00E00569"/>
    <w:rsid w:val="00E00713"/>
    <w:rsid w:val="00E00D07"/>
    <w:rsid w:val="00E01365"/>
    <w:rsid w:val="00E02B43"/>
    <w:rsid w:val="00E02F44"/>
    <w:rsid w:val="00E035EB"/>
    <w:rsid w:val="00E03FA1"/>
    <w:rsid w:val="00E03FF3"/>
    <w:rsid w:val="00E04929"/>
    <w:rsid w:val="00E04A36"/>
    <w:rsid w:val="00E05637"/>
    <w:rsid w:val="00E05CF8"/>
    <w:rsid w:val="00E06073"/>
    <w:rsid w:val="00E0713A"/>
    <w:rsid w:val="00E07835"/>
    <w:rsid w:val="00E11020"/>
    <w:rsid w:val="00E112F0"/>
    <w:rsid w:val="00E1133D"/>
    <w:rsid w:val="00E116BC"/>
    <w:rsid w:val="00E118DC"/>
    <w:rsid w:val="00E1269D"/>
    <w:rsid w:val="00E12815"/>
    <w:rsid w:val="00E129DB"/>
    <w:rsid w:val="00E12EF9"/>
    <w:rsid w:val="00E1303E"/>
    <w:rsid w:val="00E1322D"/>
    <w:rsid w:val="00E135E1"/>
    <w:rsid w:val="00E13813"/>
    <w:rsid w:val="00E1425F"/>
    <w:rsid w:val="00E1456A"/>
    <w:rsid w:val="00E148FB"/>
    <w:rsid w:val="00E153C9"/>
    <w:rsid w:val="00E1557F"/>
    <w:rsid w:val="00E16492"/>
    <w:rsid w:val="00E16F94"/>
    <w:rsid w:val="00E17761"/>
    <w:rsid w:val="00E17878"/>
    <w:rsid w:val="00E17A03"/>
    <w:rsid w:val="00E17AA1"/>
    <w:rsid w:val="00E17BDE"/>
    <w:rsid w:val="00E2080C"/>
    <w:rsid w:val="00E20DC7"/>
    <w:rsid w:val="00E213FC"/>
    <w:rsid w:val="00E21774"/>
    <w:rsid w:val="00E21A07"/>
    <w:rsid w:val="00E21BE6"/>
    <w:rsid w:val="00E22805"/>
    <w:rsid w:val="00E233B5"/>
    <w:rsid w:val="00E23448"/>
    <w:rsid w:val="00E2391F"/>
    <w:rsid w:val="00E2480C"/>
    <w:rsid w:val="00E24B1C"/>
    <w:rsid w:val="00E24C06"/>
    <w:rsid w:val="00E25A1F"/>
    <w:rsid w:val="00E25BAB"/>
    <w:rsid w:val="00E26C82"/>
    <w:rsid w:val="00E26FF8"/>
    <w:rsid w:val="00E2766E"/>
    <w:rsid w:val="00E27B74"/>
    <w:rsid w:val="00E27BFA"/>
    <w:rsid w:val="00E303AB"/>
    <w:rsid w:val="00E30A9E"/>
    <w:rsid w:val="00E3154F"/>
    <w:rsid w:val="00E32A22"/>
    <w:rsid w:val="00E330E5"/>
    <w:rsid w:val="00E33221"/>
    <w:rsid w:val="00E3400E"/>
    <w:rsid w:val="00E34287"/>
    <w:rsid w:val="00E34588"/>
    <w:rsid w:val="00E35299"/>
    <w:rsid w:val="00E355C6"/>
    <w:rsid w:val="00E36637"/>
    <w:rsid w:val="00E37841"/>
    <w:rsid w:val="00E379E2"/>
    <w:rsid w:val="00E37C05"/>
    <w:rsid w:val="00E4008E"/>
    <w:rsid w:val="00E4017B"/>
    <w:rsid w:val="00E40360"/>
    <w:rsid w:val="00E4077E"/>
    <w:rsid w:val="00E41FE3"/>
    <w:rsid w:val="00E420D6"/>
    <w:rsid w:val="00E42AC4"/>
    <w:rsid w:val="00E43557"/>
    <w:rsid w:val="00E438EC"/>
    <w:rsid w:val="00E43B9C"/>
    <w:rsid w:val="00E441B7"/>
    <w:rsid w:val="00E4487E"/>
    <w:rsid w:val="00E45A6E"/>
    <w:rsid w:val="00E45E85"/>
    <w:rsid w:val="00E45EF3"/>
    <w:rsid w:val="00E465F8"/>
    <w:rsid w:val="00E4685C"/>
    <w:rsid w:val="00E46D41"/>
    <w:rsid w:val="00E47710"/>
    <w:rsid w:val="00E47FB8"/>
    <w:rsid w:val="00E502C2"/>
    <w:rsid w:val="00E507D0"/>
    <w:rsid w:val="00E509AE"/>
    <w:rsid w:val="00E51081"/>
    <w:rsid w:val="00E521E5"/>
    <w:rsid w:val="00E52A32"/>
    <w:rsid w:val="00E52BF0"/>
    <w:rsid w:val="00E536E2"/>
    <w:rsid w:val="00E53B3D"/>
    <w:rsid w:val="00E53C3F"/>
    <w:rsid w:val="00E53D26"/>
    <w:rsid w:val="00E53DEE"/>
    <w:rsid w:val="00E53DEF"/>
    <w:rsid w:val="00E54289"/>
    <w:rsid w:val="00E54E39"/>
    <w:rsid w:val="00E551F3"/>
    <w:rsid w:val="00E5528E"/>
    <w:rsid w:val="00E55894"/>
    <w:rsid w:val="00E55B2C"/>
    <w:rsid w:val="00E5610D"/>
    <w:rsid w:val="00E56602"/>
    <w:rsid w:val="00E56A6C"/>
    <w:rsid w:val="00E56B94"/>
    <w:rsid w:val="00E56E10"/>
    <w:rsid w:val="00E5770D"/>
    <w:rsid w:val="00E57B19"/>
    <w:rsid w:val="00E60702"/>
    <w:rsid w:val="00E615C3"/>
    <w:rsid w:val="00E61A61"/>
    <w:rsid w:val="00E61F1F"/>
    <w:rsid w:val="00E62631"/>
    <w:rsid w:val="00E62AF1"/>
    <w:rsid w:val="00E62F00"/>
    <w:rsid w:val="00E63618"/>
    <w:rsid w:val="00E63752"/>
    <w:rsid w:val="00E637B6"/>
    <w:rsid w:val="00E63E3F"/>
    <w:rsid w:val="00E641EA"/>
    <w:rsid w:val="00E64799"/>
    <w:rsid w:val="00E6494F"/>
    <w:rsid w:val="00E64A08"/>
    <w:rsid w:val="00E64FBB"/>
    <w:rsid w:val="00E6509B"/>
    <w:rsid w:val="00E65410"/>
    <w:rsid w:val="00E65A17"/>
    <w:rsid w:val="00E6609D"/>
    <w:rsid w:val="00E662B3"/>
    <w:rsid w:val="00E66A14"/>
    <w:rsid w:val="00E66CA8"/>
    <w:rsid w:val="00E66FAB"/>
    <w:rsid w:val="00E67218"/>
    <w:rsid w:val="00E67A87"/>
    <w:rsid w:val="00E700D7"/>
    <w:rsid w:val="00E702C4"/>
    <w:rsid w:val="00E7042E"/>
    <w:rsid w:val="00E7046E"/>
    <w:rsid w:val="00E70572"/>
    <w:rsid w:val="00E70606"/>
    <w:rsid w:val="00E706F5"/>
    <w:rsid w:val="00E7090E"/>
    <w:rsid w:val="00E70A3D"/>
    <w:rsid w:val="00E70A66"/>
    <w:rsid w:val="00E71071"/>
    <w:rsid w:val="00E710FF"/>
    <w:rsid w:val="00E712EF"/>
    <w:rsid w:val="00E71A56"/>
    <w:rsid w:val="00E71CB3"/>
    <w:rsid w:val="00E71E73"/>
    <w:rsid w:val="00E7207A"/>
    <w:rsid w:val="00E724D2"/>
    <w:rsid w:val="00E726F9"/>
    <w:rsid w:val="00E7270E"/>
    <w:rsid w:val="00E7327A"/>
    <w:rsid w:val="00E73587"/>
    <w:rsid w:val="00E738C4"/>
    <w:rsid w:val="00E738D0"/>
    <w:rsid w:val="00E73C26"/>
    <w:rsid w:val="00E73C84"/>
    <w:rsid w:val="00E73FDC"/>
    <w:rsid w:val="00E7409D"/>
    <w:rsid w:val="00E74254"/>
    <w:rsid w:val="00E756D7"/>
    <w:rsid w:val="00E75CD4"/>
    <w:rsid w:val="00E76337"/>
    <w:rsid w:val="00E7665F"/>
    <w:rsid w:val="00E76935"/>
    <w:rsid w:val="00E77134"/>
    <w:rsid w:val="00E77689"/>
    <w:rsid w:val="00E778C2"/>
    <w:rsid w:val="00E77D57"/>
    <w:rsid w:val="00E77F7C"/>
    <w:rsid w:val="00E80388"/>
    <w:rsid w:val="00E808DD"/>
    <w:rsid w:val="00E81820"/>
    <w:rsid w:val="00E81CBB"/>
    <w:rsid w:val="00E81FA0"/>
    <w:rsid w:val="00E81FA5"/>
    <w:rsid w:val="00E824CB"/>
    <w:rsid w:val="00E8278D"/>
    <w:rsid w:val="00E82B1F"/>
    <w:rsid w:val="00E82BF8"/>
    <w:rsid w:val="00E830DA"/>
    <w:rsid w:val="00E8372E"/>
    <w:rsid w:val="00E83DC8"/>
    <w:rsid w:val="00E8468B"/>
    <w:rsid w:val="00E84D72"/>
    <w:rsid w:val="00E84E70"/>
    <w:rsid w:val="00E8502E"/>
    <w:rsid w:val="00E8506C"/>
    <w:rsid w:val="00E857C6"/>
    <w:rsid w:val="00E865C0"/>
    <w:rsid w:val="00E86616"/>
    <w:rsid w:val="00E87976"/>
    <w:rsid w:val="00E901A3"/>
    <w:rsid w:val="00E9044C"/>
    <w:rsid w:val="00E9080C"/>
    <w:rsid w:val="00E90A1D"/>
    <w:rsid w:val="00E9118E"/>
    <w:rsid w:val="00E911C1"/>
    <w:rsid w:val="00E91262"/>
    <w:rsid w:val="00E917DF"/>
    <w:rsid w:val="00E91829"/>
    <w:rsid w:val="00E91A64"/>
    <w:rsid w:val="00E91DE0"/>
    <w:rsid w:val="00E91E6D"/>
    <w:rsid w:val="00E92553"/>
    <w:rsid w:val="00E93337"/>
    <w:rsid w:val="00E93341"/>
    <w:rsid w:val="00E93444"/>
    <w:rsid w:val="00E935AB"/>
    <w:rsid w:val="00E93889"/>
    <w:rsid w:val="00E940D3"/>
    <w:rsid w:val="00E94158"/>
    <w:rsid w:val="00E9469B"/>
    <w:rsid w:val="00E94AA3"/>
    <w:rsid w:val="00E94EE3"/>
    <w:rsid w:val="00E94F0A"/>
    <w:rsid w:val="00E95459"/>
    <w:rsid w:val="00E95A31"/>
    <w:rsid w:val="00E960C1"/>
    <w:rsid w:val="00E9612A"/>
    <w:rsid w:val="00E965D0"/>
    <w:rsid w:val="00E96747"/>
    <w:rsid w:val="00E96854"/>
    <w:rsid w:val="00E97BA7"/>
    <w:rsid w:val="00E97F8E"/>
    <w:rsid w:val="00EA065B"/>
    <w:rsid w:val="00EA0B64"/>
    <w:rsid w:val="00EA2171"/>
    <w:rsid w:val="00EA2254"/>
    <w:rsid w:val="00EA247B"/>
    <w:rsid w:val="00EA2FCA"/>
    <w:rsid w:val="00EA3623"/>
    <w:rsid w:val="00EA4DBE"/>
    <w:rsid w:val="00EA5646"/>
    <w:rsid w:val="00EA56BF"/>
    <w:rsid w:val="00EA5DBA"/>
    <w:rsid w:val="00EA5F0A"/>
    <w:rsid w:val="00EA661A"/>
    <w:rsid w:val="00EA771E"/>
    <w:rsid w:val="00EA78FB"/>
    <w:rsid w:val="00EA7B40"/>
    <w:rsid w:val="00EA7B70"/>
    <w:rsid w:val="00EB0621"/>
    <w:rsid w:val="00EB0842"/>
    <w:rsid w:val="00EB0F49"/>
    <w:rsid w:val="00EB10FE"/>
    <w:rsid w:val="00EB1464"/>
    <w:rsid w:val="00EB20C6"/>
    <w:rsid w:val="00EB23DD"/>
    <w:rsid w:val="00EB3A7C"/>
    <w:rsid w:val="00EB422D"/>
    <w:rsid w:val="00EB4880"/>
    <w:rsid w:val="00EB4A49"/>
    <w:rsid w:val="00EB4E88"/>
    <w:rsid w:val="00EB5225"/>
    <w:rsid w:val="00EB52B3"/>
    <w:rsid w:val="00EB57A9"/>
    <w:rsid w:val="00EB57FD"/>
    <w:rsid w:val="00EB5C2C"/>
    <w:rsid w:val="00EB6304"/>
    <w:rsid w:val="00EB6656"/>
    <w:rsid w:val="00EB6D74"/>
    <w:rsid w:val="00EB764C"/>
    <w:rsid w:val="00EB7F2F"/>
    <w:rsid w:val="00EC0545"/>
    <w:rsid w:val="00EC0BC0"/>
    <w:rsid w:val="00EC12BB"/>
    <w:rsid w:val="00EC15C4"/>
    <w:rsid w:val="00EC173C"/>
    <w:rsid w:val="00EC18FB"/>
    <w:rsid w:val="00EC1907"/>
    <w:rsid w:val="00EC1BAD"/>
    <w:rsid w:val="00EC1BD4"/>
    <w:rsid w:val="00EC1C04"/>
    <w:rsid w:val="00EC1EA3"/>
    <w:rsid w:val="00EC246B"/>
    <w:rsid w:val="00EC266F"/>
    <w:rsid w:val="00EC2E98"/>
    <w:rsid w:val="00EC4D39"/>
    <w:rsid w:val="00EC508B"/>
    <w:rsid w:val="00EC5123"/>
    <w:rsid w:val="00EC512C"/>
    <w:rsid w:val="00EC6067"/>
    <w:rsid w:val="00EC6639"/>
    <w:rsid w:val="00EC6AE8"/>
    <w:rsid w:val="00EC6B48"/>
    <w:rsid w:val="00EC6BD2"/>
    <w:rsid w:val="00EC6FCA"/>
    <w:rsid w:val="00EC707E"/>
    <w:rsid w:val="00EC73C8"/>
    <w:rsid w:val="00EC7688"/>
    <w:rsid w:val="00EC7876"/>
    <w:rsid w:val="00EC7B43"/>
    <w:rsid w:val="00ED02DF"/>
    <w:rsid w:val="00ED08A3"/>
    <w:rsid w:val="00ED0A95"/>
    <w:rsid w:val="00ED1674"/>
    <w:rsid w:val="00ED183C"/>
    <w:rsid w:val="00ED1A95"/>
    <w:rsid w:val="00ED2571"/>
    <w:rsid w:val="00ED2783"/>
    <w:rsid w:val="00ED2B0C"/>
    <w:rsid w:val="00ED328E"/>
    <w:rsid w:val="00ED35D5"/>
    <w:rsid w:val="00ED3974"/>
    <w:rsid w:val="00ED460D"/>
    <w:rsid w:val="00ED5429"/>
    <w:rsid w:val="00ED5F9D"/>
    <w:rsid w:val="00ED60CF"/>
    <w:rsid w:val="00ED67A6"/>
    <w:rsid w:val="00ED6DFB"/>
    <w:rsid w:val="00EE0AC6"/>
    <w:rsid w:val="00EE0E0C"/>
    <w:rsid w:val="00EE15B4"/>
    <w:rsid w:val="00EE29A4"/>
    <w:rsid w:val="00EE3119"/>
    <w:rsid w:val="00EE39AF"/>
    <w:rsid w:val="00EE3E79"/>
    <w:rsid w:val="00EE3F8C"/>
    <w:rsid w:val="00EE47D0"/>
    <w:rsid w:val="00EE4B81"/>
    <w:rsid w:val="00EE4BBF"/>
    <w:rsid w:val="00EE4E5A"/>
    <w:rsid w:val="00EE4F5B"/>
    <w:rsid w:val="00EE5683"/>
    <w:rsid w:val="00EE5DF2"/>
    <w:rsid w:val="00EE5FE2"/>
    <w:rsid w:val="00EE604F"/>
    <w:rsid w:val="00EE7061"/>
    <w:rsid w:val="00EE7168"/>
    <w:rsid w:val="00EE7B6E"/>
    <w:rsid w:val="00EE7D9D"/>
    <w:rsid w:val="00EF086D"/>
    <w:rsid w:val="00EF1929"/>
    <w:rsid w:val="00EF1E15"/>
    <w:rsid w:val="00EF1ED6"/>
    <w:rsid w:val="00EF2CD7"/>
    <w:rsid w:val="00EF2F89"/>
    <w:rsid w:val="00EF3D16"/>
    <w:rsid w:val="00EF3E6C"/>
    <w:rsid w:val="00EF3F3A"/>
    <w:rsid w:val="00EF423D"/>
    <w:rsid w:val="00EF4383"/>
    <w:rsid w:val="00EF4959"/>
    <w:rsid w:val="00EF4CF5"/>
    <w:rsid w:val="00EF5197"/>
    <w:rsid w:val="00EF52BE"/>
    <w:rsid w:val="00EF552B"/>
    <w:rsid w:val="00EF5813"/>
    <w:rsid w:val="00EF6561"/>
    <w:rsid w:val="00EF6618"/>
    <w:rsid w:val="00EF6B18"/>
    <w:rsid w:val="00EF7956"/>
    <w:rsid w:val="00EF7E95"/>
    <w:rsid w:val="00F001E8"/>
    <w:rsid w:val="00F01542"/>
    <w:rsid w:val="00F01DCF"/>
    <w:rsid w:val="00F020B8"/>
    <w:rsid w:val="00F022EF"/>
    <w:rsid w:val="00F02F67"/>
    <w:rsid w:val="00F0314B"/>
    <w:rsid w:val="00F037C5"/>
    <w:rsid w:val="00F03FE6"/>
    <w:rsid w:val="00F04100"/>
    <w:rsid w:val="00F0410E"/>
    <w:rsid w:val="00F046B2"/>
    <w:rsid w:val="00F04737"/>
    <w:rsid w:val="00F04744"/>
    <w:rsid w:val="00F05443"/>
    <w:rsid w:val="00F05B3C"/>
    <w:rsid w:val="00F05CBE"/>
    <w:rsid w:val="00F05EB3"/>
    <w:rsid w:val="00F06785"/>
    <w:rsid w:val="00F07086"/>
    <w:rsid w:val="00F101B5"/>
    <w:rsid w:val="00F10212"/>
    <w:rsid w:val="00F1039F"/>
    <w:rsid w:val="00F10613"/>
    <w:rsid w:val="00F10716"/>
    <w:rsid w:val="00F107C3"/>
    <w:rsid w:val="00F10BDC"/>
    <w:rsid w:val="00F10C9C"/>
    <w:rsid w:val="00F10D53"/>
    <w:rsid w:val="00F11264"/>
    <w:rsid w:val="00F112C5"/>
    <w:rsid w:val="00F113D0"/>
    <w:rsid w:val="00F1145D"/>
    <w:rsid w:val="00F1157F"/>
    <w:rsid w:val="00F116DE"/>
    <w:rsid w:val="00F11AAA"/>
    <w:rsid w:val="00F1205B"/>
    <w:rsid w:val="00F121D4"/>
    <w:rsid w:val="00F12723"/>
    <w:rsid w:val="00F13089"/>
    <w:rsid w:val="00F130E7"/>
    <w:rsid w:val="00F13505"/>
    <w:rsid w:val="00F13858"/>
    <w:rsid w:val="00F1467A"/>
    <w:rsid w:val="00F14E66"/>
    <w:rsid w:val="00F151F7"/>
    <w:rsid w:val="00F166AC"/>
    <w:rsid w:val="00F16777"/>
    <w:rsid w:val="00F1690D"/>
    <w:rsid w:val="00F16BE8"/>
    <w:rsid w:val="00F16E8B"/>
    <w:rsid w:val="00F16F01"/>
    <w:rsid w:val="00F1753A"/>
    <w:rsid w:val="00F1769D"/>
    <w:rsid w:val="00F17991"/>
    <w:rsid w:val="00F17CF9"/>
    <w:rsid w:val="00F17E01"/>
    <w:rsid w:val="00F17FDB"/>
    <w:rsid w:val="00F20168"/>
    <w:rsid w:val="00F20194"/>
    <w:rsid w:val="00F20294"/>
    <w:rsid w:val="00F203D9"/>
    <w:rsid w:val="00F20E20"/>
    <w:rsid w:val="00F20EBF"/>
    <w:rsid w:val="00F20F18"/>
    <w:rsid w:val="00F2161B"/>
    <w:rsid w:val="00F216A3"/>
    <w:rsid w:val="00F21981"/>
    <w:rsid w:val="00F22158"/>
    <w:rsid w:val="00F2276D"/>
    <w:rsid w:val="00F22FC1"/>
    <w:rsid w:val="00F22FFD"/>
    <w:rsid w:val="00F23433"/>
    <w:rsid w:val="00F235D1"/>
    <w:rsid w:val="00F23AA0"/>
    <w:rsid w:val="00F23DF6"/>
    <w:rsid w:val="00F23F8C"/>
    <w:rsid w:val="00F24091"/>
    <w:rsid w:val="00F24C1F"/>
    <w:rsid w:val="00F256EE"/>
    <w:rsid w:val="00F25FC3"/>
    <w:rsid w:val="00F2603D"/>
    <w:rsid w:val="00F26E39"/>
    <w:rsid w:val="00F27239"/>
    <w:rsid w:val="00F275BE"/>
    <w:rsid w:val="00F27EEF"/>
    <w:rsid w:val="00F30036"/>
    <w:rsid w:val="00F3009F"/>
    <w:rsid w:val="00F30157"/>
    <w:rsid w:val="00F30C4C"/>
    <w:rsid w:val="00F30EFA"/>
    <w:rsid w:val="00F30FF9"/>
    <w:rsid w:val="00F31067"/>
    <w:rsid w:val="00F31268"/>
    <w:rsid w:val="00F31358"/>
    <w:rsid w:val="00F313F4"/>
    <w:rsid w:val="00F31C98"/>
    <w:rsid w:val="00F32BE4"/>
    <w:rsid w:val="00F32D8C"/>
    <w:rsid w:val="00F33270"/>
    <w:rsid w:val="00F34350"/>
    <w:rsid w:val="00F347E7"/>
    <w:rsid w:val="00F3481E"/>
    <w:rsid w:val="00F34CCC"/>
    <w:rsid w:val="00F34D41"/>
    <w:rsid w:val="00F34D42"/>
    <w:rsid w:val="00F3507C"/>
    <w:rsid w:val="00F35A5C"/>
    <w:rsid w:val="00F3676D"/>
    <w:rsid w:val="00F40BF9"/>
    <w:rsid w:val="00F41238"/>
    <w:rsid w:val="00F41807"/>
    <w:rsid w:val="00F41A7F"/>
    <w:rsid w:val="00F41AF1"/>
    <w:rsid w:val="00F42D9A"/>
    <w:rsid w:val="00F430AF"/>
    <w:rsid w:val="00F433F9"/>
    <w:rsid w:val="00F4348D"/>
    <w:rsid w:val="00F43574"/>
    <w:rsid w:val="00F442F5"/>
    <w:rsid w:val="00F44B34"/>
    <w:rsid w:val="00F453C2"/>
    <w:rsid w:val="00F45414"/>
    <w:rsid w:val="00F45B94"/>
    <w:rsid w:val="00F46FAD"/>
    <w:rsid w:val="00F474D9"/>
    <w:rsid w:val="00F47723"/>
    <w:rsid w:val="00F47738"/>
    <w:rsid w:val="00F47B80"/>
    <w:rsid w:val="00F47C4A"/>
    <w:rsid w:val="00F47CC9"/>
    <w:rsid w:val="00F50385"/>
    <w:rsid w:val="00F508DC"/>
    <w:rsid w:val="00F50FEB"/>
    <w:rsid w:val="00F51263"/>
    <w:rsid w:val="00F51CF3"/>
    <w:rsid w:val="00F52921"/>
    <w:rsid w:val="00F52DD3"/>
    <w:rsid w:val="00F52E56"/>
    <w:rsid w:val="00F53166"/>
    <w:rsid w:val="00F53452"/>
    <w:rsid w:val="00F534FB"/>
    <w:rsid w:val="00F53A18"/>
    <w:rsid w:val="00F53C00"/>
    <w:rsid w:val="00F53ED9"/>
    <w:rsid w:val="00F552CE"/>
    <w:rsid w:val="00F552D5"/>
    <w:rsid w:val="00F558AE"/>
    <w:rsid w:val="00F55FCC"/>
    <w:rsid w:val="00F56D26"/>
    <w:rsid w:val="00F56FE7"/>
    <w:rsid w:val="00F5765E"/>
    <w:rsid w:val="00F57943"/>
    <w:rsid w:val="00F57C6B"/>
    <w:rsid w:val="00F57CE2"/>
    <w:rsid w:val="00F602CF"/>
    <w:rsid w:val="00F60395"/>
    <w:rsid w:val="00F603AB"/>
    <w:rsid w:val="00F604F3"/>
    <w:rsid w:val="00F60F79"/>
    <w:rsid w:val="00F613BA"/>
    <w:rsid w:val="00F615DF"/>
    <w:rsid w:val="00F61D61"/>
    <w:rsid w:val="00F61E1C"/>
    <w:rsid w:val="00F61E2F"/>
    <w:rsid w:val="00F62174"/>
    <w:rsid w:val="00F6235B"/>
    <w:rsid w:val="00F63235"/>
    <w:rsid w:val="00F6326D"/>
    <w:rsid w:val="00F63C62"/>
    <w:rsid w:val="00F646B4"/>
    <w:rsid w:val="00F64FB2"/>
    <w:rsid w:val="00F6537B"/>
    <w:rsid w:val="00F65B61"/>
    <w:rsid w:val="00F660DA"/>
    <w:rsid w:val="00F661B3"/>
    <w:rsid w:val="00F66818"/>
    <w:rsid w:val="00F67199"/>
    <w:rsid w:val="00F672EF"/>
    <w:rsid w:val="00F673EF"/>
    <w:rsid w:val="00F6748E"/>
    <w:rsid w:val="00F67515"/>
    <w:rsid w:val="00F67561"/>
    <w:rsid w:val="00F67C4F"/>
    <w:rsid w:val="00F67D43"/>
    <w:rsid w:val="00F70018"/>
    <w:rsid w:val="00F7023D"/>
    <w:rsid w:val="00F7055A"/>
    <w:rsid w:val="00F712C3"/>
    <w:rsid w:val="00F717CC"/>
    <w:rsid w:val="00F71FE7"/>
    <w:rsid w:val="00F72356"/>
    <w:rsid w:val="00F72653"/>
    <w:rsid w:val="00F728AE"/>
    <w:rsid w:val="00F728FD"/>
    <w:rsid w:val="00F72926"/>
    <w:rsid w:val="00F73768"/>
    <w:rsid w:val="00F73C0B"/>
    <w:rsid w:val="00F73D88"/>
    <w:rsid w:val="00F74011"/>
    <w:rsid w:val="00F7408C"/>
    <w:rsid w:val="00F7422B"/>
    <w:rsid w:val="00F74BE1"/>
    <w:rsid w:val="00F758F3"/>
    <w:rsid w:val="00F76234"/>
    <w:rsid w:val="00F7650D"/>
    <w:rsid w:val="00F76903"/>
    <w:rsid w:val="00F76C03"/>
    <w:rsid w:val="00F76DB1"/>
    <w:rsid w:val="00F7715B"/>
    <w:rsid w:val="00F77683"/>
    <w:rsid w:val="00F779AE"/>
    <w:rsid w:val="00F8001E"/>
    <w:rsid w:val="00F803B9"/>
    <w:rsid w:val="00F8067B"/>
    <w:rsid w:val="00F807F8"/>
    <w:rsid w:val="00F808ED"/>
    <w:rsid w:val="00F80BB5"/>
    <w:rsid w:val="00F80E65"/>
    <w:rsid w:val="00F819DD"/>
    <w:rsid w:val="00F82114"/>
    <w:rsid w:val="00F822C5"/>
    <w:rsid w:val="00F82431"/>
    <w:rsid w:val="00F8264C"/>
    <w:rsid w:val="00F82A55"/>
    <w:rsid w:val="00F82A8F"/>
    <w:rsid w:val="00F83132"/>
    <w:rsid w:val="00F839C0"/>
    <w:rsid w:val="00F83B94"/>
    <w:rsid w:val="00F83D39"/>
    <w:rsid w:val="00F83D7C"/>
    <w:rsid w:val="00F8438F"/>
    <w:rsid w:val="00F84DA0"/>
    <w:rsid w:val="00F84FBD"/>
    <w:rsid w:val="00F857B4"/>
    <w:rsid w:val="00F85997"/>
    <w:rsid w:val="00F85BE3"/>
    <w:rsid w:val="00F861A8"/>
    <w:rsid w:val="00F867F4"/>
    <w:rsid w:val="00F86D23"/>
    <w:rsid w:val="00F8703A"/>
    <w:rsid w:val="00F87125"/>
    <w:rsid w:val="00F901DA"/>
    <w:rsid w:val="00F903C1"/>
    <w:rsid w:val="00F92048"/>
    <w:rsid w:val="00F92219"/>
    <w:rsid w:val="00F9236D"/>
    <w:rsid w:val="00F926CE"/>
    <w:rsid w:val="00F92855"/>
    <w:rsid w:val="00F93434"/>
    <w:rsid w:val="00F93B4D"/>
    <w:rsid w:val="00F94FA7"/>
    <w:rsid w:val="00F9515D"/>
    <w:rsid w:val="00F951EB"/>
    <w:rsid w:val="00F952AB"/>
    <w:rsid w:val="00F95794"/>
    <w:rsid w:val="00F95861"/>
    <w:rsid w:val="00F9617F"/>
    <w:rsid w:val="00F96191"/>
    <w:rsid w:val="00F9648E"/>
    <w:rsid w:val="00F964D9"/>
    <w:rsid w:val="00F96BFC"/>
    <w:rsid w:val="00F97BC6"/>
    <w:rsid w:val="00FA042B"/>
    <w:rsid w:val="00FA108F"/>
    <w:rsid w:val="00FA131E"/>
    <w:rsid w:val="00FA1420"/>
    <w:rsid w:val="00FA149F"/>
    <w:rsid w:val="00FA1513"/>
    <w:rsid w:val="00FA1636"/>
    <w:rsid w:val="00FA1C9D"/>
    <w:rsid w:val="00FA24A0"/>
    <w:rsid w:val="00FA2526"/>
    <w:rsid w:val="00FA2F36"/>
    <w:rsid w:val="00FA31CF"/>
    <w:rsid w:val="00FA32DC"/>
    <w:rsid w:val="00FA332C"/>
    <w:rsid w:val="00FA3D37"/>
    <w:rsid w:val="00FA3D74"/>
    <w:rsid w:val="00FA419E"/>
    <w:rsid w:val="00FA4251"/>
    <w:rsid w:val="00FA46F8"/>
    <w:rsid w:val="00FA4C78"/>
    <w:rsid w:val="00FA51B3"/>
    <w:rsid w:val="00FA520B"/>
    <w:rsid w:val="00FA5CBF"/>
    <w:rsid w:val="00FA6539"/>
    <w:rsid w:val="00FA6722"/>
    <w:rsid w:val="00FA68C9"/>
    <w:rsid w:val="00FA6E7D"/>
    <w:rsid w:val="00FA76AA"/>
    <w:rsid w:val="00FA7B42"/>
    <w:rsid w:val="00FA7E76"/>
    <w:rsid w:val="00FB00CB"/>
    <w:rsid w:val="00FB012E"/>
    <w:rsid w:val="00FB059C"/>
    <w:rsid w:val="00FB0C93"/>
    <w:rsid w:val="00FB0D59"/>
    <w:rsid w:val="00FB0D7B"/>
    <w:rsid w:val="00FB0EF4"/>
    <w:rsid w:val="00FB1C35"/>
    <w:rsid w:val="00FB1E9F"/>
    <w:rsid w:val="00FB2241"/>
    <w:rsid w:val="00FB2588"/>
    <w:rsid w:val="00FB2710"/>
    <w:rsid w:val="00FB2C01"/>
    <w:rsid w:val="00FB2EF2"/>
    <w:rsid w:val="00FB36C3"/>
    <w:rsid w:val="00FB3C47"/>
    <w:rsid w:val="00FB3E23"/>
    <w:rsid w:val="00FB3EE9"/>
    <w:rsid w:val="00FB421A"/>
    <w:rsid w:val="00FB4315"/>
    <w:rsid w:val="00FB4345"/>
    <w:rsid w:val="00FB488A"/>
    <w:rsid w:val="00FB530A"/>
    <w:rsid w:val="00FB5BC3"/>
    <w:rsid w:val="00FB5CBD"/>
    <w:rsid w:val="00FB6839"/>
    <w:rsid w:val="00FB799E"/>
    <w:rsid w:val="00FB7BCB"/>
    <w:rsid w:val="00FB7EC4"/>
    <w:rsid w:val="00FC0694"/>
    <w:rsid w:val="00FC0855"/>
    <w:rsid w:val="00FC0B78"/>
    <w:rsid w:val="00FC0E17"/>
    <w:rsid w:val="00FC0F17"/>
    <w:rsid w:val="00FC12A5"/>
    <w:rsid w:val="00FC151C"/>
    <w:rsid w:val="00FC2169"/>
    <w:rsid w:val="00FC22B9"/>
    <w:rsid w:val="00FC22FF"/>
    <w:rsid w:val="00FC2D7F"/>
    <w:rsid w:val="00FC2FE6"/>
    <w:rsid w:val="00FC3354"/>
    <w:rsid w:val="00FC3DC1"/>
    <w:rsid w:val="00FC4A01"/>
    <w:rsid w:val="00FC5926"/>
    <w:rsid w:val="00FC618F"/>
    <w:rsid w:val="00FC6279"/>
    <w:rsid w:val="00FC63A8"/>
    <w:rsid w:val="00FC669F"/>
    <w:rsid w:val="00FC6B57"/>
    <w:rsid w:val="00FC6DE0"/>
    <w:rsid w:val="00FC7036"/>
    <w:rsid w:val="00FC70D6"/>
    <w:rsid w:val="00FC7160"/>
    <w:rsid w:val="00FC7344"/>
    <w:rsid w:val="00FC7D7E"/>
    <w:rsid w:val="00FC7EC5"/>
    <w:rsid w:val="00FD00DE"/>
    <w:rsid w:val="00FD0126"/>
    <w:rsid w:val="00FD02CF"/>
    <w:rsid w:val="00FD0412"/>
    <w:rsid w:val="00FD0523"/>
    <w:rsid w:val="00FD0B70"/>
    <w:rsid w:val="00FD0DC7"/>
    <w:rsid w:val="00FD1273"/>
    <w:rsid w:val="00FD1432"/>
    <w:rsid w:val="00FD16AF"/>
    <w:rsid w:val="00FD18B7"/>
    <w:rsid w:val="00FD2AEE"/>
    <w:rsid w:val="00FD2F48"/>
    <w:rsid w:val="00FD4204"/>
    <w:rsid w:val="00FD4378"/>
    <w:rsid w:val="00FD47C8"/>
    <w:rsid w:val="00FD4A8A"/>
    <w:rsid w:val="00FD50DF"/>
    <w:rsid w:val="00FD5230"/>
    <w:rsid w:val="00FD572C"/>
    <w:rsid w:val="00FD5796"/>
    <w:rsid w:val="00FD57AB"/>
    <w:rsid w:val="00FD5E13"/>
    <w:rsid w:val="00FD5F07"/>
    <w:rsid w:val="00FD6397"/>
    <w:rsid w:val="00FD69A0"/>
    <w:rsid w:val="00FD70DB"/>
    <w:rsid w:val="00FD738B"/>
    <w:rsid w:val="00FD7933"/>
    <w:rsid w:val="00FD794F"/>
    <w:rsid w:val="00FD7E82"/>
    <w:rsid w:val="00FD7F4D"/>
    <w:rsid w:val="00FE0025"/>
    <w:rsid w:val="00FE030D"/>
    <w:rsid w:val="00FE0621"/>
    <w:rsid w:val="00FE0CBF"/>
    <w:rsid w:val="00FE1260"/>
    <w:rsid w:val="00FE1919"/>
    <w:rsid w:val="00FE1B59"/>
    <w:rsid w:val="00FE1C9F"/>
    <w:rsid w:val="00FE230D"/>
    <w:rsid w:val="00FE25FD"/>
    <w:rsid w:val="00FE2F41"/>
    <w:rsid w:val="00FE3497"/>
    <w:rsid w:val="00FE368D"/>
    <w:rsid w:val="00FE3791"/>
    <w:rsid w:val="00FE3A32"/>
    <w:rsid w:val="00FE4099"/>
    <w:rsid w:val="00FE4606"/>
    <w:rsid w:val="00FE4720"/>
    <w:rsid w:val="00FE4AF6"/>
    <w:rsid w:val="00FE4DFA"/>
    <w:rsid w:val="00FE6EBA"/>
    <w:rsid w:val="00FE7286"/>
    <w:rsid w:val="00FE765E"/>
    <w:rsid w:val="00FE7BD0"/>
    <w:rsid w:val="00FF01A6"/>
    <w:rsid w:val="00FF03AC"/>
    <w:rsid w:val="00FF052F"/>
    <w:rsid w:val="00FF0762"/>
    <w:rsid w:val="00FF11FA"/>
    <w:rsid w:val="00FF1503"/>
    <w:rsid w:val="00FF28B0"/>
    <w:rsid w:val="00FF2C7B"/>
    <w:rsid w:val="00FF2CD8"/>
    <w:rsid w:val="00FF2F2A"/>
    <w:rsid w:val="00FF4AEA"/>
    <w:rsid w:val="00FF4CD2"/>
    <w:rsid w:val="00FF5C5E"/>
    <w:rsid w:val="00FF5C9A"/>
    <w:rsid w:val="00FF6546"/>
    <w:rsid w:val="00FF6648"/>
    <w:rsid w:val="00FF6BAE"/>
    <w:rsid w:val="00FF7067"/>
    <w:rsid w:val="00FF7AA6"/>
    <w:rsid w:val="00FF7D4D"/>
    <w:rsid w:val="32E27B4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F2B427"/>
  <w15:chartTrackingRefBased/>
  <w15:docId w15:val="{0B23372E-69E0-4DD3-A34C-8899031A8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78C"/>
    <w:pPr>
      <w:spacing w:line="260" w:lineRule="atLeast"/>
    </w:pPr>
    <w:rPr>
      <w:sz w:val="22"/>
      <w:lang w:val="en-GB" w:bidi="ar-SA"/>
    </w:rPr>
  </w:style>
  <w:style w:type="paragraph" w:styleId="Heading1">
    <w:name w:val="heading 1"/>
    <w:basedOn w:val="Heading2"/>
    <w:next w:val="BodyText"/>
    <w:link w:val="Heading1Char1"/>
    <w:qFormat/>
    <w:rsid w:val="00C766E6"/>
    <w:pPr>
      <w:numPr>
        <w:ilvl w:val="0"/>
        <w:numId w:val="0"/>
      </w:numPr>
      <w:outlineLvl w:val="0"/>
    </w:pPr>
    <w:rPr>
      <w:i w:val="0"/>
    </w:rPr>
  </w:style>
  <w:style w:type="paragraph" w:styleId="Heading2">
    <w:name w:val="heading 2"/>
    <w:basedOn w:val="Heading3"/>
    <w:next w:val="BodyText"/>
    <w:link w:val="Heading2Char1"/>
    <w:qFormat/>
    <w:rsid w:val="00C766E6"/>
    <w:pPr>
      <w:numPr>
        <w:ilvl w:val="1"/>
        <w:numId w:val="16"/>
      </w:numPr>
      <w:spacing w:line="280" w:lineRule="atLeast"/>
      <w:outlineLvl w:val="1"/>
    </w:pPr>
    <w:rPr>
      <w:b/>
      <w:sz w:val="24"/>
    </w:rPr>
  </w:style>
  <w:style w:type="paragraph" w:styleId="Heading3">
    <w:name w:val="heading 3"/>
    <w:basedOn w:val="BodyText"/>
    <w:next w:val="BodyText"/>
    <w:link w:val="Heading3Char1"/>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Char,Body,Body อักขระ อักขระ,Body อักขระ,BT"/>
    <w:basedOn w:val="Normal"/>
    <w:link w:val="BodyTextChar"/>
    <w:pPr>
      <w:spacing w:after="260"/>
    </w:pPr>
  </w:style>
  <w:style w:type="character" w:customStyle="1" w:styleId="BodyTextChar">
    <w:name w:val="Body Text Char"/>
    <w:aliases w:val="bt Char,body text Char,Body Char Char,Body Char1,Body อักขระ อักขระ Char,Body อักขระ Char,BT Char"/>
    <w:link w:val="BodyText"/>
    <w:rsid w:val="00C766E6"/>
    <w:rPr>
      <w:sz w:val="22"/>
      <w:lang w:val="en-AU" w:eastAsia="en-US" w:bidi="ar-SA"/>
    </w:rPr>
  </w:style>
  <w:style w:type="character" w:customStyle="1" w:styleId="Heading3Char1">
    <w:name w:val="Heading 3 Char1"/>
    <w:link w:val="Heading3"/>
    <w:rsid w:val="00C766E6"/>
    <w:rPr>
      <w:i/>
      <w:sz w:val="22"/>
      <w:lang w:val="en-AU" w:eastAsia="en-US" w:bidi="ar-SA"/>
    </w:rPr>
  </w:style>
  <w:style w:type="character" w:customStyle="1" w:styleId="Heading2Char1">
    <w:name w:val="Heading 2 Char1"/>
    <w:link w:val="Heading2"/>
    <w:rsid w:val="00C766E6"/>
    <w:rPr>
      <w:b/>
      <w:i/>
      <w:sz w:val="24"/>
      <w:lang w:val="en-GB" w:bidi="ar-SA"/>
    </w:rPr>
  </w:style>
  <w:style w:type="character" w:customStyle="1" w:styleId="Heading1Char1">
    <w:name w:val="Heading 1 Char1"/>
    <w:basedOn w:val="Heading2Char1"/>
    <w:link w:val="Heading1"/>
    <w:rsid w:val="00C766E6"/>
    <w:rPr>
      <w:b/>
      <w:i/>
      <w:sz w:val="24"/>
      <w:lang w:val="en-GB" w:eastAsia="en-US" w:bidi="ar-SA"/>
    </w:r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character" w:customStyle="1" w:styleId="FooterChar">
    <w:name w:val="Footer Char"/>
    <w:link w:val="Footer"/>
    <w:uiPriority w:val="99"/>
    <w:rsid w:val="001D6121"/>
    <w:rPr>
      <w:sz w:val="18"/>
      <w:lang w:val="en-GB" w:bidi="ar-SA"/>
    </w:rPr>
  </w:style>
  <w:style w:type="paragraph" w:styleId="Header">
    <w:name w:val="header"/>
    <w:basedOn w:val="Normal"/>
    <w:link w:val="HeaderChar"/>
    <w:pPr>
      <w:spacing w:line="220" w:lineRule="exact"/>
      <w:jc w:val="right"/>
    </w:pPr>
    <w:rPr>
      <w:i/>
      <w:sz w:val="18"/>
    </w:rPr>
  </w:style>
  <w:style w:type="character" w:customStyle="1" w:styleId="HeaderChar">
    <w:name w:val="Header Char"/>
    <w:link w:val="Header"/>
    <w:uiPriority w:val="99"/>
    <w:rsid w:val="00E93444"/>
    <w:rPr>
      <w:i/>
      <w:sz w:val="18"/>
      <w:lang w:val="en-GB" w:bidi="ar-SA"/>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Angsana New,15 pt,Left:  -0.05&quot;,Right:  -0.05&quot;,Lin...,...,a4 + 8 pt,(Complex) + 8 pt,(Complex),Thai Distribute...,Before:  3 pt,Line spacing:  At l...,normal + Angsana New,Left,Before:  0 pt,Line spacing:  At least..."/>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hanging="1134"/>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Left:  0....,Left:  1 cm,Rig..."/>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A86CB9"/>
    <w:pPr>
      <w:tabs>
        <w:tab w:val="left" w:pos="-180"/>
      </w:tabs>
      <w:spacing w:after="0" w:line="240" w:lineRule="atLeast"/>
      <w:ind w:left="540" w:right="389"/>
      <w:jc w:val="both"/>
    </w:pPr>
    <w:rPr>
      <w:bCs/>
      <w:i/>
      <w:iCs/>
      <w:szCs w:val="22"/>
      <w:lang w:val="en-US" w:eastAsia="en-GB" w:bidi="th-TH"/>
    </w:rPr>
  </w:style>
  <w:style w:type="character" w:customStyle="1" w:styleId="AccPolicysubheadChar">
    <w:name w:val="Acc Policy sub head Char"/>
    <w:link w:val="AccPolicysubhead"/>
    <w:rsid w:val="00A86CB9"/>
    <w:rPr>
      <w:bCs/>
      <w:i/>
      <w:iCs/>
      <w:sz w:val="22"/>
      <w:szCs w:val="22"/>
      <w:lang w:val="en-US" w:eastAsia="en-GB" w:bidi="th-TH"/>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bCs/>
      <w:i/>
      <w:iCs/>
      <w:sz w:val="22"/>
      <w:szCs w:val="22"/>
      <w:lang w:val="en-US" w:eastAsia="en-GB" w:bidi="th-TH"/>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TOC7">
    <w:name w:val="toc 7"/>
    <w:basedOn w:val="Normal"/>
    <w:next w:val="Normal"/>
    <w:autoRedefine/>
    <w:semiHidden/>
    <w:rsid w:val="00E30A9E"/>
    <w:pPr>
      <w:tabs>
        <w:tab w:val="left" w:pos="0"/>
      </w:tabs>
      <w:spacing w:line="240" w:lineRule="atLeast"/>
      <w:ind w:right="-131"/>
    </w:pPr>
    <w:rPr>
      <w:b/>
      <w:bCs/>
      <w:sz w:val="24"/>
      <w:szCs w:val="28"/>
      <w:lang w:val="en-US" w:bidi="th-TH"/>
    </w:rPr>
  </w:style>
  <w:style w:type="paragraph" w:styleId="TableofAuthorities">
    <w:name w:val="table of authorities"/>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Index6">
    <w:name w:val="index 6"/>
    <w:basedOn w:val="Normal"/>
    <w:next w:val="Normal"/>
    <w:semiHidden/>
    <w:rsid w:val="00AF49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styleId="TableGrid">
    <w:name w:val="Table Grid"/>
    <w:basedOn w:val="TableNormal"/>
    <w:uiPriority w:val="39"/>
    <w:rsid w:val="00CF0CEA"/>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F52E56"/>
    <w:rPr>
      <w:rFonts w:ascii="Arial" w:hAnsi="Arial"/>
      <w:b/>
      <w:bCs/>
      <w:sz w:val="18"/>
      <w:szCs w:val="18"/>
      <w:u w:val="single"/>
      <w:lang w:val="en-US" w:eastAsia="en-US" w:bidi="th-TH"/>
    </w:rPr>
  </w:style>
  <w:style w:type="character" w:customStyle="1" w:styleId="CharChar1">
    <w:name w:val="Char Char1"/>
    <w:rsid w:val="00F52E56"/>
    <w:rPr>
      <w:rFonts w:ascii="Arial" w:hAnsi="Arial"/>
      <w:b/>
      <w:bCs/>
      <w:sz w:val="18"/>
      <w:szCs w:val="18"/>
      <w:lang w:val="en-US" w:eastAsia="en-US" w:bidi="th-TH"/>
    </w:rPr>
  </w:style>
  <w:style w:type="character" w:customStyle="1" w:styleId="CharChar">
    <w:name w:val="Char Char"/>
    <w:rsid w:val="00F52E56"/>
    <w:rPr>
      <w:rFonts w:ascii="Arial" w:hAnsi="Arial"/>
      <w:i/>
      <w:iCs/>
      <w:sz w:val="18"/>
      <w:szCs w:val="18"/>
      <w:lang w:val="en-US" w:eastAsia="en-US" w:bidi="th-TH"/>
    </w:rPr>
  </w:style>
  <w:style w:type="character" w:customStyle="1" w:styleId="AAAddress">
    <w:name w:val="AA Address"/>
    <w:rsid w:val="00F52E5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52E56"/>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F52E56"/>
    <w:pPr>
      <w:numPr>
        <w:numId w:val="17"/>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F52E56"/>
    <w:pPr>
      <w:numPr>
        <w:numId w:val="18"/>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F52E56"/>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F52E56"/>
    <w:pPr>
      <w:keepLines w:val="0"/>
      <w:framePr w:w="2812" w:h="1701" w:hSpace="142" w:vSpace="142" w:wrap="around" w:vAnchor="page" w:hAnchor="page" w:x="8024" w:y="2723"/>
      <w:shd w:val="clear" w:color="FFFFFF" w:fill="auto"/>
      <w:spacing w:before="0" w:after="90" w:line="240" w:lineRule="auto"/>
      <w:ind w:hanging="284"/>
    </w:pPr>
    <w:rPr>
      <w:rFonts w:ascii="Arial" w:hAnsi="Arial"/>
      <w:bCs/>
      <w:noProof/>
      <w:sz w:val="18"/>
      <w:szCs w:val="18"/>
      <w:u w:val="single"/>
      <w:lang w:val="en-US" w:bidi="th-TH"/>
    </w:rPr>
  </w:style>
  <w:style w:type="paragraph" w:styleId="ListNumber5">
    <w:name w:val="List Number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TOC6">
    <w:name w:val="toc 6"/>
    <w:basedOn w:val="Normal"/>
    <w:next w:val="Normal"/>
    <w:semiHidden/>
    <w:rsid w:val="00F52E56"/>
    <w:pPr>
      <w:numPr>
        <w:numId w:val="19"/>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F52E56"/>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F52E56"/>
    <w:pPr>
      <w:numPr>
        <w:numId w:val="20"/>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en-US" w:bidi="th-TH"/>
    </w:rPr>
  </w:style>
  <w:style w:type="paragraph" w:styleId="BodyTextFirstIndent2">
    <w:name w:val="Body Text First Indent 2"/>
    <w:basedOn w:val="BodyTextIndent"/>
    <w:link w:val="BodyTextFirstIndent2Char"/>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FirstIndent2Char">
    <w:name w:val="Body Text First Indent 2 Char"/>
    <w:link w:val="BodyTextFirstIndent2"/>
    <w:locked/>
    <w:rsid w:val="001A1671"/>
    <w:rPr>
      <w:rFonts w:ascii="Arial" w:hAnsi="Arial" w:cs="Angsana New"/>
      <w:sz w:val="18"/>
      <w:szCs w:val="18"/>
      <w:lang w:val="en-US" w:eastAsia="en-US" w:bidi="th-TH"/>
    </w:rPr>
  </w:style>
  <w:style w:type="character" w:styleId="Strong">
    <w:name w:val="Strong"/>
    <w:qFormat/>
    <w:rsid w:val="00F52E56"/>
    <w:rPr>
      <w:rFonts w:cs="Times New Roman"/>
      <w:b/>
      <w:bCs/>
    </w:rPr>
  </w:style>
  <w:style w:type="paragraph" w:customStyle="1" w:styleId="AA1stlevelbullet">
    <w:name w:val="AA 1st level bullet"/>
    <w:basedOn w:val="Normal"/>
    <w:rsid w:val="00F52E56"/>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F52E5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F52E56"/>
    <w:rPr>
      <w:rFonts w:ascii="Arial" w:hAnsi="Arial"/>
      <w:sz w:val="13"/>
      <w:szCs w:val="13"/>
    </w:rPr>
  </w:style>
  <w:style w:type="paragraph" w:customStyle="1" w:styleId="AA2ndlevelbullet">
    <w:name w:val="AA 2nd level bullet"/>
    <w:basedOn w:val="AA1stlevelbullet"/>
    <w:rsid w:val="00F52E56"/>
    <w:pPr>
      <w:numPr>
        <w:numId w:val="15"/>
      </w:numPr>
      <w:tabs>
        <w:tab w:val="clear" w:pos="227"/>
        <w:tab w:val="left" w:pos="454"/>
        <w:tab w:val="left" w:pos="680"/>
        <w:tab w:val="left" w:pos="907"/>
      </w:tabs>
      <w:ind w:left="454" w:hanging="227"/>
    </w:pPr>
  </w:style>
  <w:style w:type="paragraph" w:customStyle="1" w:styleId="AANumbering">
    <w:name w:val="AA Numbering"/>
    <w:basedOn w:val="Normal"/>
    <w:rsid w:val="00F52E56"/>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F52E56"/>
    <w:pPr>
      <w:tabs>
        <w:tab w:val="left" w:pos="227"/>
        <w:tab w:val="left" w:pos="454"/>
        <w:tab w:val="left" w:pos="680"/>
        <w:tab w:val="left" w:pos="907"/>
      </w:tabs>
      <w:spacing w:line="240" w:lineRule="atLeast"/>
    </w:pPr>
    <w:rPr>
      <w:rFonts w:ascii="Arial" w:hAnsi="Arial"/>
      <w:b/>
      <w:bCs/>
      <w:color w:val="FFFFFF"/>
      <w:sz w:val="30"/>
      <w:szCs w:val="30"/>
      <w:lang w:val="en-US" w:bidi="th-TH"/>
    </w:rPr>
  </w:style>
  <w:style w:type="paragraph" w:customStyle="1" w:styleId="ReportHeading1">
    <w:name w:val="ReportHeading1"/>
    <w:basedOn w:val="Normal"/>
    <w:uiPriority w:val="99"/>
    <w:rsid w:val="00F52E56"/>
    <w:pPr>
      <w:framePr w:w="6521" w:h="1055" w:hSpace="142" w:wrap="around" w:vAnchor="page" w:hAnchor="page" w:x="1441" w:y="4452"/>
      <w:numPr>
        <w:numId w:val="22"/>
      </w:numPr>
      <w:tabs>
        <w:tab w:val="clear" w:pos="705"/>
      </w:tabs>
      <w:spacing w:line="300" w:lineRule="atLeast"/>
      <w:ind w:left="0" w:firstLine="0"/>
    </w:pPr>
    <w:rPr>
      <w:rFonts w:ascii="Arial" w:hAnsi="Arial"/>
      <w:b/>
      <w:bCs/>
      <w:sz w:val="24"/>
      <w:szCs w:val="24"/>
      <w:lang w:val="en-US" w:bidi="th-TH"/>
    </w:rPr>
  </w:style>
  <w:style w:type="paragraph" w:customStyle="1" w:styleId="ReportHeading2">
    <w:name w:val="ReportHeading2"/>
    <w:basedOn w:val="ReportHeading1"/>
    <w:rsid w:val="00F52E56"/>
    <w:pPr>
      <w:framePr w:h="1054" w:wrap="around" w:y="5920"/>
    </w:pPr>
  </w:style>
  <w:style w:type="paragraph" w:customStyle="1" w:styleId="ReportHeading3">
    <w:name w:val="ReportHeading3"/>
    <w:basedOn w:val="ReportHeading2"/>
    <w:rsid w:val="00F52E56"/>
    <w:pPr>
      <w:framePr w:h="443" w:wrap="around" w:y="8223"/>
    </w:pPr>
  </w:style>
  <w:style w:type="paragraph" w:customStyle="1" w:styleId="a">
    <w:name w:val="¢éÍ¤ÇÒÁ"/>
    <w:basedOn w:val="Normal"/>
    <w:rsid w:val="00F52E56"/>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F52E56"/>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F52E5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F52E5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F52E56"/>
    <w:pPr>
      <w:framePr w:w="10142" w:hSpace="180" w:vSpace="180" w:wrap="around" w:y="7"/>
    </w:pPr>
  </w:style>
  <w:style w:type="paragraph" w:customStyle="1" w:styleId="AAheadingwocontents">
    <w:name w:val="AA heading wo contents"/>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F52E5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F52E56"/>
    <w:pPr>
      <w:spacing w:line="240" w:lineRule="auto"/>
      <w:ind w:left="5040" w:right="540"/>
      <w:jc w:val="center"/>
    </w:pPr>
    <w:rPr>
      <w:rFonts w:cs="BrowalliaUPC"/>
      <w:sz w:val="30"/>
      <w:szCs w:val="30"/>
      <w:lang w:val="th-TH" w:bidi="th-TH"/>
    </w:rPr>
  </w:style>
  <w:style w:type="paragraph" w:customStyle="1" w:styleId="a0">
    <w:name w:val="???????"/>
    <w:basedOn w:val="Normal"/>
    <w:rsid w:val="00F52E56"/>
    <w:pPr>
      <w:tabs>
        <w:tab w:val="left" w:pos="1080"/>
      </w:tabs>
      <w:spacing w:line="240" w:lineRule="auto"/>
    </w:pPr>
    <w:rPr>
      <w:rFonts w:cs="BrowalliaUPC"/>
      <w:sz w:val="30"/>
      <w:szCs w:val="30"/>
      <w:lang w:val="th-TH" w:bidi="th-TH"/>
    </w:rPr>
  </w:style>
  <w:style w:type="paragraph" w:customStyle="1" w:styleId="3">
    <w:name w:val="µÒÃÒ§3ªèÍ§"/>
    <w:basedOn w:val="Normal"/>
    <w:rsid w:val="00F52E56"/>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F52E56"/>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F52E56"/>
    <w:pPr>
      <w:spacing w:line="240" w:lineRule="auto"/>
      <w:ind w:right="129"/>
      <w:jc w:val="right"/>
    </w:pPr>
    <w:rPr>
      <w:rFonts w:ascii="Book Antiqua" w:hAnsi="Book Antiqua"/>
      <w:szCs w:val="22"/>
      <w:lang w:val="th-TH" w:bidi="th-TH"/>
    </w:rPr>
  </w:style>
  <w:style w:type="paragraph" w:customStyle="1" w:styleId="T0">
    <w:name w:val="????? T"/>
    <w:basedOn w:val="Normal"/>
    <w:rsid w:val="00F52E56"/>
    <w:pPr>
      <w:spacing w:line="240" w:lineRule="auto"/>
      <w:ind w:left="5040" w:right="540"/>
      <w:jc w:val="center"/>
    </w:pPr>
    <w:rPr>
      <w:rFonts w:cs="BrowalliaUPC"/>
      <w:sz w:val="30"/>
      <w:szCs w:val="30"/>
      <w:lang w:val="th-TH" w:bidi="th-TH"/>
    </w:rPr>
  </w:style>
  <w:style w:type="paragraph" w:customStyle="1" w:styleId="30">
    <w:name w:val="?????3????"/>
    <w:basedOn w:val="Normal"/>
    <w:uiPriority w:val="99"/>
    <w:rsid w:val="00F52E56"/>
    <w:pPr>
      <w:tabs>
        <w:tab w:val="left" w:pos="360"/>
        <w:tab w:val="left" w:pos="720"/>
      </w:tabs>
      <w:spacing w:line="240" w:lineRule="auto"/>
    </w:pPr>
    <w:rPr>
      <w:szCs w:val="22"/>
      <w:lang w:val="th-TH" w:bidi="th-TH"/>
    </w:rPr>
  </w:style>
  <w:style w:type="paragraph" w:customStyle="1" w:styleId="a3">
    <w:name w:val="???"/>
    <w:basedOn w:val="Normal"/>
    <w:rsid w:val="00F52E56"/>
    <w:pPr>
      <w:spacing w:line="240" w:lineRule="auto"/>
      <w:ind w:right="129"/>
      <w:jc w:val="right"/>
    </w:pPr>
    <w:rPr>
      <w:szCs w:val="22"/>
      <w:lang w:val="th-TH" w:bidi="th-TH"/>
    </w:rPr>
  </w:style>
  <w:style w:type="paragraph" w:customStyle="1" w:styleId="E">
    <w:name w:val="ª×èÍºÃÔÉÑ· E"/>
    <w:basedOn w:val="Normal"/>
    <w:rsid w:val="00F52E56"/>
    <w:pPr>
      <w:spacing w:line="240" w:lineRule="auto"/>
      <w:jc w:val="center"/>
    </w:pPr>
    <w:rPr>
      <w:rFonts w:ascii="Book Antiqua" w:hAnsi="Book Antiqua"/>
      <w:b/>
      <w:bCs/>
      <w:szCs w:val="22"/>
      <w:lang w:val="th-TH" w:bidi="th-TH"/>
    </w:rPr>
  </w:style>
  <w:style w:type="paragraph" w:customStyle="1" w:styleId="a4">
    <w:name w:val="Åº"/>
    <w:basedOn w:val="Normal"/>
    <w:rsid w:val="00F52E56"/>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F52E56"/>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F52E56"/>
    <w:pPr>
      <w:spacing w:line="240" w:lineRule="auto"/>
      <w:ind w:right="360"/>
      <w:jc w:val="center"/>
    </w:pPr>
    <w:rPr>
      <w:rFonts w:ascii="Book Antiqua" w:hAnsi="Book Antiqua"/>
      <w:b/>
      <w:bCs/>
      <w:szCs w:val="22"/>
      <w:u w:val="single"/>
      <w:lang w:val="th-TH" w:bidi="th-TH"/>
    </w:rPr>
  </w:style>
  <w:style w:type="paragraph" w:styleId="BodyTextIndent2">
    <w:name w:val="Body Text Indent 2"/>
    <w:basedOn w:val="Normal"/>
    <w:rsid w:val="00F52E56"/>
    <w:pPr>
      <w:spacing w:line="240" w:lineRule="atLeast"/>
      <w:ind w:left="540" w:hanging="540"/>
      <w:jc w:val="both"/>
    </w:pPr>
    <w:rPr>
      <w:rFonts w:cs="EucrosiaUPC"/>
      <w:sz w:val="30"/>
      <w:szCs w:val="30"/>
      <w:lang w:val="en-US" w:bidi="th-TH"/>
    </w:rPr>
  </w:style>
  <w:style w:type="character" w:customStyle="1" w:styleId="AccPolicyHeadingChar">
    <w:name w:val="Acc Policy Heading Char"/>
    <w:rsid w:val="00F52E56"/>
    <w:rPr>
      <w:rFonts w:ascii="Angsana New" w:hAnsi="Angsana New" w:cs="Angsana New"/>
      <w:b/>
      <w:bCs/>
      <w:i/>
      <w:iCs/>
      <w:sz w:val="30"/>
      <w:szCs w:val="30"/>
      <w:lang w:val="en-GB" w:eastAsia="en-US" w:bidi="th-TH"/>
    </w:rPr>
  </w:style>
  <w:style w:type="character" w:customStyle="1" w:styleId="Heading3Char">
    <w:name w:val="Heading 3 Char"/>
    <w:rsid w:val="00591F81"/>
    <w:rPr>
      <w:i/>
      <w:sz w:val="22"/>
      <w:lang w:val="en-AU" w:eastAsia="en-US" w:bidi="ar-SA"/>
    </w:rPr>
  </w:style>
  <w:style w:type="character" w:customStyle="1" w:styleId="Heading2Char">
    <w:name w:val="Heading 2 Char"/>
    <w:rsid w:val="00591F81"/>
    <w:rPr>
      <w:b/>
      <w:i/>
      <w:sz w:val="24"/>
      <w:lang w:val="en-GB" w:eastAsia="en-US" w:bidi="ar-SA"/>
    </w:rPr>
  </w:style>
  <w:style w:type="character" w:customStyle="1" w:styleId="Heading1Char">
    <w:name w:val="Heading 1 Char"/>
    <w:basedOn w:val="Heading2Char"/>
    <w:rsid w:val="00591F81"/>
    <w:rPr>
      <w:b/>
      <w:i/>
      <w:sz w:val="24"/>
      <w:lang w:val="en-GB" w:eastAsia="en-US" w:bidi="ar-SA"/>
    </w:rPr>
  </w:style>
  <w:style w:type="character" w:customStyle="1" w:styleId="KPMG">
    <w:name w:val="KPMG"/>
    <w:semiHidden/>
    <w:rsid w:val="009C3D4F"/>
    <w:rPr>
      <w:rFonts w:ascii="Arial" w:hAnsi="Arial" w:cs="Arial"/>
      <w:color w:val="auto"/>
      <w:sz w:val="20"/>
      <w:szCs w:val="20"/>
    </w:rPr>
  </w:style>
  <w:style w:type="character" w:customStyle="1" w:styleId="CharChar22">
    <w:name w:val="Char Char22"/>
    <w:rsid w:val="00EF7956"/>
    <w:rPr>
      <w:rFonts w:ascii="Arial" w:hAnsi="Arial"/>
      <w:b/>
      <w:bCs/>
      <w:sz w:val="18"/>
      <w:szCs w:val="18"/>
      <w:u w:val="single"/>
      <w:lang w:val="en-US" w:eastAsia="en-US" w:bidi="th-TH"/>
    </w:rPr>
  </w:style>
  <w:style w:type="paragraph" w:customStyle="1" w:styleId="RNormal">
    <w:name w:val="RNormal"/>
    <w:basedOn w:val="Normal"/>
    <w:rsid w:val="00D051ED"/>
    <w:pPr>
      <w:spacing w:line="240" w:lineRule="auto"/>
      <w:jc w:val="both"/>
    </w:pPr>
    <w:rPr>
      <w:rFonts w:cs="Times New Roman"/>
      <w:szCs w:val="24"/>
      <w:lang w:val="en-US"/>
    </w:rPr>
  </w:style>
  <w:style w:type="paragraph" w:styleId="NormalWeb">
    <w:name w:val="Normal (Web)"/>
    <w:basedOn w:val="Normal"/>
    <w:uiPriority w:val="99"/>
    <w:unhideWhenUsed/>
    <w:rsid w:val="002D4862"/>
    <w:pPr>
      <w:spacing w:before="100" w:beforeAutospacing="1" w:after="100" w:afterAutospacing="1" w:line="240" w:lineRule="auto"/>
    </w:pPr>
    <w:rPr>
      <w:rFonts w:eastAsia="Calibri" w:cs="Times New Roman"/>
      <w:sz w:val="24"/>
      <w:szCs w:val="24"/>
      <w:lang w:val="en-US" w:bidi="th-TH"/>
    </w:rPr>
  </w:style>
  <w:style w:type="paragraph" w:styleId="ListParagraph">
    <w:name w:val="List Paragraph"/>
    <w:basedOn w:val="Normal"/>
    <w:link w:val="ListParagraphChar"/>
    <w:uiPriority w:val="34"/>
    <w:qFormat/>
    <w:rsid w:val="00517B3C"/>
    <w:pPr>
      <w:ind w:left="720"/>
      <w:contextualSpacing/>
    </w:pPr>
    <w:rPr>
      <w:rFonts w:cs="Times New Roman"/>
    </w:rPr>
  </w:style>
  <w:style w:type="paragraph" w:customStyle="1" w:styleId="Default">
    <w:name w:val="Default"/>
    <w:rsid w:val="00517B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17B3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17B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7B3C"/>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17B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7B3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517B3C"/>
    <w:rPr>
      <w:rFonts w:ascii="Univers 45 Light" w:hAnsi="Univers 45 Light"/>
      <w:i/>
      <w:color w:val="0C2D83"/>
      <w:sz w:val="16"/>
    </w:rPr>
  </w:style>
  <w:style w:type="character" w:customStyle="1" w:styleId="Footnote">
    <w:name w:val="Footnote"/>
    <w:rsid w:val="00517B3C"/>
    <w:rPr>
      <w:rFonts w:ascii="Univers 45 Light" w:hAnsi="Univers 45 Light"/>
      <w:color w:val="0C2D83"/>
      <w:position w:val="2"/>
      <w:sz w:val="20"/>
      <w:vertAlign w:val="superscript"/>
    </w:rPr>
  </w:style>
  <w:style w:type="character" w:customStyle="1" w:styleId="Bullet">
    <w:name w:val="Bullet"/>
    <w:rsid w:val="00517B3C"/>
    <w:rPr>
      <w:rFonts w:ascii="ZapfDingbats BT" w:hAnsi="ZapfDingbats BT"/>
      <w:color w:val="0C2D83"/>
      <w:position w:val="2"/>
      <w:sz w:val="10"/>
    </w:rPr>
  </w:style>
  <w:style w:type="paragraph" w:customStyle="1" w:styleId="CM32">
    <w:name w:val="CM32"/>
    <w:basedOn w:val="Default"/>
    <w:next w:val="Default"/>
    <w:rsid w:val="00517B3C"/>
    <w:pPr>
      <w:spacing w:line="260" w:lineRule="atLeast"/>
    </w:pPr>
    <w:rPr>
      <w:rFonts w:eastAsia="Times New Roman" w:cs="Angsana New"/>
      <w:color w:val="auto"/>
      <w:lang w:eastAsia="en-US"/>
    </w:rPr>
  </w:style>
  <w:style w:type="paragraph" w:customStyle="1" w:styleId="CM139">
    <w:name w:val="CM139"/>
    <w:basedOn w:val="Default"/>
    <w:next w:val="Default"/>
    <w:rsid w:val="00517B3C"/>
    <w:rPr>
      <w:rFonts w:eastAsia="Times New Roman" w:cs="Angsana New"/>
      <w:color w:val="auto"/>
      <w:lang w:eastAsia="en-US"/>
    </w:rPr>
  </w:style>
  <w:style w:type="paragraph" w:customStyle="1" w:styleId="CM38">
    <w:name w:val="CM38"/>
    <w:basedOn w:val="Default"/>
    <w:next w:val="Default"/>
    <w:rsid w:val="00517B3C"/>
    <w:pPr>
      <w:spacing w:line="256" w:lineRule="atLeast"/>
    </w:pPr>
    <w:rPr>
      <w:rFonts w:eastAsia="Times New Roman" w:cs="Angsana New"/>
      <w:color w:val="auto"/>
      <w:lang w:eastAsia="en-US"/>
    </w:rPr>
  </w:style>
  <w:style w:type="paragraph" w:customStyle="1" w:styleId="CM31">
    <w:name w:val="CM31"/>
    <w:basedOn w:val="Default"/>
    <w:next w:val="Default"/>
    <w:rsid w:val="00517B3C"/>
    <w:pPr>
      <w:spacing w:line="253" w:lineRule="atLeast"/>
    </w:pPr>
    <w:rPr>
      <w:rFonts w:eastAsia="Times New Roman" w:cs="Angsana New"/>
      <w:color w:val="auto"/>
      <w:lang w:eastAsia="en-US"/>
    </w:rPr>
  </w:style>
  <w:style w:type="paragraph" w:customStyle="1" w:styleId="CM48">
    <w:name w:val="CM48"/>
    <w:basedOn w:val="Default"/>
    <w:next w:val="Default"/>
    <w:rsid w:val="00517B3C"/>
    <w:rPr>
      <w:rFonts w:eastAsia="Times New Roman" w:cs="Angsana New"/>
      <w:color w:val="auto"/>
      <w:lang w:eastAsia="en-US"/>
    </w:rPr>
  </w:style>
  <w:style w:type="paragraph" w:customStyle="1" w:styleId="CM74">
    <w:name w:val="CM74"/>
    <w:basedOn w:val="Default"/>
    <w:next w:val="Default"/>
    <w:rsid w:val="00517B3C"/>
    <w:rPr>
      <w:rFonts w:eastAsia="Times New Roman" w:cs="Angsana New"/>
      <w:color w:val="auto"/>
      <w:lang w:eastAsia="en-US"/>
    </w:rPr>
  </w:style>
  <w:style w:type="character" w:styleId="CommentReference">
    <w:name w:val="annotation reference"/>
    <w:rsid w:val="00517B3C"/>
    <w:rPr>
      <w:sz w:val="16"/>
      <w:szCs w:val="16"/>
    </w:rPr>
  </w:style>
  <w:style w:type="paragraph" w:styleId="CommentText">
    <w:name w:val="annotation text"/>
    <w:basedOn w:val="Normal"/>
    <w:link w:val="CommentTextChar"/>
    <w:rsid w:val="00517B3C"/>
    <w:rPr>
      <w:rFonts w:cs="Times New Roman"/>
      <w:sz w:val="20"/>
    </w:rPr>
  </w:style>
  <w:style w:type="character" w:customStyle="1" w:styleId="CommentTextChar">
    <w:name w:val="Comment Text Char"/>
    <w:link w:val="CommentText"/>
    <w:rsid w:val="00517B3C"/>
    <w:rPr>
      <w:rFonts w:cs="Times New Roman"/>
      <w:lang w:val="en-GB" w:bidi="ar-SA"/>
    </w:rPr>
  </w:style>
  <w:style w:type="paragraph" w:styleId="CommentSubject">
    <w:name w:val="annotation subject"/>
    <w:basedOn w:val="CommentText"/>
    <w:next w:val="CommentText"/>
    <w:link w:val="CommentSubjectChar"/>
    <w:rsid w:val="00517B3C"/>
    <w:rPr>
      <w:b/>
      <w:bCs/>
    </w:rPr>
  </w:style>
  <w:style w:type="character" w:customStyle="1" w:styleId="CommentSubjectChar">
    <w:name w:val="Comment Subject Char"/>
    <w:link w:val="CommentSubject"/>
    <w:rsid w:val="00517B3C"/>
    <w:rPr>
      <w:rFonts w:cs="Times New Roman"/>
      <w:b/>
      <w:bCs/>
      <w:lang w:val="en-GB" w:bidi="ar-SA"/>
    </w:rPr>
  </w:style>
  <w:style w:type="character" w:styleId="Emphasis">
    <w:name w:val="Emphasis"/>
    <w:uiPriority w:val="20"/>
    <w:qFormat/>
    <w:rsid w:val="00517B3C"/>
    <w:rPr>
      <w:i/>
      <w:iCs/>
    </w:rPr>
  </w:style>
  <w:style w:type="character" w:styleId="Hyperlink">
    <w:name w:val="Hyperlink"/>
    <w:rsid w:val="008E7058"/>
    <w:rPr>
      <w:color w:val="0000FF"/>
      <w:u w:val="single"/>
    </w:rPr>
  </w:style>
  <w:style w:type="paragraph" w:customStyle="1" w:styleId="Pa66">
    <w:name w:val="Pa66"/>
    <w:basedOn w:val="Normal"/>
    <w:next w:val="Normal"/>
    <w:uiPriority w:val="99"/>
    <w:rsid w:val="002102E9"/>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18">
    <w:name w:val="Pa18"/>
    <w:basedOn w:val="Normal"/>
    <w:next w:val="Normal"/>
    <w:uiPriority w:val="99"/>
    <w:rsid w:val="002D1277"/>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styleId="NoSpacing">
    <w:name w:val="No Spacing"/>
    <w:uiPriority w:val="1"/>
    <w:qFormat/>
    <w:rsid w:val="000F675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0F354B"/>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0970">
      <w:bodyDiv w:val="1"/>
      <w:marLeft w:val="0"/>
      <w:marRight w:val="0"/>
      <w:marTop w:val="0"/>
      <w:marBottom w:val="0"/>
      <w:divBdr>
        <w:top w:val="none" w:sz="0" w:space="0" w:color="auto"/>
        <w:left w:val="none" w:sz="0" w:space="0" w:color="auto"/>
        <w:bottom w:val="none" w:sz="0" w:space="0" w:color="auto"/>
        <w:right w:val="none" w:sz="0" w:space="0" w:color="auto"/>
      </w:divBdr>
    </w:div>
    <w:div w:id="504171607">
      <w:bodyDiv w:val="1"/>
      <w:marLeft w:val="0"/>
      <w:marRight w:val="0"/>
      <w:marTop w:val="0"/>
      <w:marBottom w:val="0"/>
      <w:divBdr>
        <w:top w:val="none" w:sz="0" w:space="0" w:color="auto"/>
        <w:left w:val="none" w:sz="0" w:space="0" w:color="auto"/>
        <w:bottom w:val="none" w:sz="0" w:space="0" w:color="auto"/>
        <w:right w:val="none" w:sz="0" w:space="0" w:color="auto"/>
      </w:divBdr>
    </w:div>
    <w:div w:id="681199331">
      <w:bodyDiv w:val="1"/>
      <w:marLeft w:val="0"/>
      <w:marRight w:val="0"/>
      <w:marTop w:val="0"/>
      <w:marBottom w:val="0"/>
      <w:divBdr>
        <w:top w:val="none" w:sz="0" w:space="0" w:color="auto"/>
        <w:left w:val="none" w:sz="0" w:space="0" w:color="auto"/>
        <w:bottom w:val="none" w:sz="0" w:space="0" w:color="auto"/>
        <w:right w:val="none" w:sz="0" w:space="0" w:color="auto"/>
      </w:divBdr>
    </w:div>
    <w:div w:id="830873006">
      <w:bodyDiv w:val="1"/>
      <w:marLeft w:val="0"/>
      <w:marRight w:val="0"/>
      <w:marTop w:val="0"/>
      <w:marBottom w:val="0"/>
      <w:divBdr>
        <w:top w:val="none" w:sz="0" w:space="0" w:color="auto"/>
        <w:left w:val="none" w:sz="0" w:space="0" w:color="auto"/>
        <w:bottom w:val="none" w:sz="0" w:space="0" w:color="auto"/>
        <w:right w:val="none" w:sz="0" w:space="0" w:color="auto"/>
      </w:divBdr>
      <w:divsChild>
        <w:div w:id="1073118021">
          <w:marLeft w:val="0"/>
          <w:marRight w:val="0"/>
          <w:marTop w:val="0"/>
          <w:marBottom w:val="0"/>
          <w:divBdr>
            <w:top w:val="none" w:sz="0" w:space="0" w:color="auto"/>
            <w:left w:val="none" w:sz="0" w:space="0" w:color="auto"/>
            <w:bottom w:val="none" w:sz="0" w:space="0" w:color="auto"/>
            <w:right w:val="none" w:sz="0" w:space="0" w:color="auto"/>
          </w:divBdr>
        </w:div>
      </w:divsChild>
    </w:div>
    <w:div w:id="1212692011">
      <w:bodyDiv w:val="1"/>
      <w:marLeft w:val="0"/>
      <w:marRight w:val="0"/>
      <w:marTop w:val="0"/>
      <w:marBottom w:val="0"/>
      <w:divBdr>
        <w:top w:val="none" w:sz="0" w:space="0" w:color="auto"/>
        <w:left w:val="none" w:sz="0" w:space="0" w:color="auto"/>
        <w:bottom w:val="none" w:sz="0" w:space="0" w:color="auto"/>
        <w:right w:val="none" w:sz="0" w:space="0" w:color="auto"/>
      </w:divBdr>
    </w:div>
    <w:div w:id="1255673332">
      <w:bodyDiv w:val="1"/>
      <w:marLeft w:val="0"/>
      <w:marRight w:val="0"/>
      <w:marTop w:val="0"/>
      <w:marBottom w:val="0"/>
      <w:divBdr>
        <w:top w:val="none" w:sz="0" w:space="0" w:color="auto"/>
        <w:left w:val="none" w:sz="0" w:space="0" w:color="auto"/>
        <w:bottom w:val="none" w:sz="0" w:space="0" w:color="auto"/>
        <w:right w:val="none" w:sz="0" w:space="0" w:color="auto"/>
      </w:divBdr>
    </w:div>
    <w:div w:id="1385761844">
      <w:bodyDiv w:val="1"/>
      <w:marLeft w:val="0"/>
      <w:marRight w:val="0"/>
      <w:marTop w:val="0"/>
      <w:marBottom w:val="0"/>
      <w:divBdr>
        <w:top w:val="none" w:sz="0" w:space="0" w:color="auto"/>
        <w:left w:val="none" w:sz="0" w:space="0" w:color="auto"/>
        <w:bottom w:val="none" w:sz="0" w:space="0" w:color="auto"/>
        <w:right w:val="none" w:sz="0" w:space="0" w:color="auto"/>
      </w:divBdr>
    </w:div>
    <w:div w:id="1494754737">
      <w:bodyDiv w:val="1"/>
      <w:marLeft w:val="0"/>
      <w:marRight w:val="0"/>
      <w:marTop w:val="0"/>
      <w:marBottom w:val="0"/>
      <w:divBdr>
        <w:top w:val="none" w:sz="0" w:space="0" w:color="auto"/>
        <w:left w:val="none" w:sz="0" w:space="0" w:color="auto"/>
        <w:bottom w:val="none" w:sz="0" w:space="0" w:color="auto"/>
        <w:right w:val="none" w:sz="0" w:space="0" w:color="auto"/>
      </w:divBdr>
    </w:div>
    <w:div w:id="1540044605">
      <w:bodyDiv w:val="1"/>
      <w:marLeft w:val="0"/>
      <w:marRight w:val="0"/>
      <w:marTop w:val="0"/>
      <w:marBottom w:val="0"/>
      <w:divBdr>
        <w:top w:val="none" w:sz="0" w:space="0" w:color="auto"/>
        <w:left w:val="none" w:sz="0" w:space="0" w:color="auto"/>
        <w:bottom w:val="none" w:sz="0" w:space="0" w:color="auto"/>
        <w:right w:val="none" w:sz="0" w:space="0" w:color="auto"/>
      </w:divBdr>
    </w:div>
    <w:div w:id="1594166419">
      <w:bodyDiv w:val="1"/>
      <w:marLeft w:val="0"/>
      <w:marRight w:val="0"/>
      <w:marTop w:val="0"/>
      <w:marBottom w:val="0"/>
      <w:divBdr>
        <w:top w:val="none" w:sz="0" w:space="0" w:color="auto"/>
        <w:left w:val="none" w:sz="0" w:space="0" w:color="auto"/>
        <w:bottom w:val="none" w:sz="0" w:space="0" w:color="auto"/>
        <w:right w:val="none" w:sz="0" w:space="0" w:color="auto"/>
      </w:divBdr>
    </w:div>
    <w:div w:id="1851023200">
      <w:bodyDiv w:val="1"/>
      <w:marLeft w:val="0"/>
      <w:marRight w:val="0"/>
      <w:marTop w:val="0"/>
      <w:marBottom w:val="0"/>
      <w:divBdr>
        <w:top w:val="none" w:sz="0" w:space="0" w:color="auto"/>
        <w:left w:val="none" w:sz="0" w:space="0" w:color="auto"/>
        <w:bottom w:val="none" w:sz="0" w:space="0" w:color="auto"/>
        <w:right w:val="none" w:sz="0" w:space="0" w:color="auto"/>
      </w:divBdr>
    </w:div>
    <w:div w:id="19389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00FAD39-DD68-4539-96CD-B99E3C966CD5}">
  <ds:schemaRefs>
    <ds:schemaRef ds:uri="http://schemas.microsoft.com/sharepoint/v3/contenttype/forms"/>
  </ds:schemaRefs>
</ds:datastoreItem>
</file>

<file path=customXml/itemProps2.xml><?xml version="1.0" encoding="utf-8"?>
<ds:datastoreItem xmlns:ds="http://schemas.openxmlformats.org/officeDocument/2006/customXml" ds:itemID="{C3924D3D-C97E-49FB-BCD2-3481D6BCBCDF}">
  <ds:schemaRefs>
    <ds:schemaRef ds:uri="http://schemas.openxmlformats.org/officeDocument/2006/bibliography"/>
  </ds:schemaRefs>
</ds:datastoreItem>
</file>

<file path=customXml/itemProps3.xml><?xml version="1.0" encoding="utf-8"?>
<ds:datastoreItem xmlns:ds="http://schemas.openxmlformats.org/officeDocument/2006/customXml" ds:itemID="{6B0D8C5F-9625-43E7-A704-A8444C9DA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326447A-9964-45D9-9076-E54006574FB3}">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_Plain.dot</Template>
  <TotalTime>1854</TotalTime>
  <Pages>8</Pages>
  <Words>1947</Words>
  <Characters>11099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Punyapat, Pakkarn</dc:creator>
  <cp:keywords/>
  <dc:description/>
  <cp:lastModifiedBy>Punyapat, Pakkarn</cp:lastModifiedBy>
  <cp:revision>893</cp:revision>
  <cp:lastPrinted>2026-05-07T03:16:00Z</cp:lastPrinted>
  <dcterms:created xsi:type="dcterms:W3CDTF">2022-05-10T04:06:00Z</dcterms:created>
  <dcterms:modified xsi:type="dcterms:W3CDTF">2026-05-11T05:41:00Z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