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62B12CCB" w:rsidR="00804175" w:rsidRPr="00C0501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C05013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C05013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C05013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="000838C3" w:rsidRPr="00C05013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82B45F8" w14:textId="77777777" w:rsidR="00081F88" w:rsidRPr="00C05013" w:rsidRDefault="00081F88" w:rsidP="0029720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4CE56EB3" w14:textId="7AC319C3" w:rsidR="00C12064" w:rsidRDefault="00C12064" w:rsidP="00C120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312A7EAA" w14:textId="12FC29E9" w:rsidR="009C3CFB" w:rsidRDefault="009C3CFB" w:rsidP="00C120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ผลกระทบจากเหตุการณ์อัคคีภัย</w:t>
      </w:r>
    </w:p>
    <w:p w14:paraId="03B64113" w14:textId="77777777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FC65210" w14:textId="4C3EA33A" w:rsidR="00430D22" w:rsidRPr="00C05013" w:rsidRDefault="00430D2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</w:t>
      </w:r>
      <w:r w:rsidR="00D64537">
        <w:rPr>
          <w:rFonts w:ascii="Angsana New" w:hAnsi="Angsana New" w:cs="Angsana New" w:hint="cs"/>
          <w:sz w:val="28"/>
          <w:szCs w:val="28"/>
          <w:cs/>
          <w:lang w:bidi="th-TH"/>
        </w:rPr>
        <w:t>หนี้หมุนเวียน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อื่น</w:t>
      </w:r>
    </w:p>
    <w:p w14:paraId="3A139E13" w14:textId="76E6BCA9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04D6E01E" w14:textId="0FEB74A9" w:rsidR="00A02FB2" w:rsidRDefault="00A02FB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02FB2">
        <w:rPr>
          <w:rFonts w:ascii="Angsana New" w:hAnsi="Angsana New" w:cs="Angsana New"/>
          <w:sz w:val="28"/>
          <w:szCs w:val="28"/>
          <w:cs/>
        </w:rPr>
        <w:t>หนี้สินที่มีภาระดอกเบี้ย</w:t>
      </w:r>
    </w:p>
    <w:p w14:paraId="7978EFC1" w14:textId="0E6625F9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C05013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2EA3FFF0" w14:textId="1F9FBDBD" w:rsidR="0096673C" w:rsidRPr="00C05013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51808DE5" w14:textId="77777777" w:rsidR="00A62553" w:rsidRDefault="00804175" w:rsidP="00A625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E0A4D5D" w14:textId="0A49A5D3" w:rsidR="008A7468" w:rsidRDefault="00EB747E" w:rsidP="008A746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</w:t>
      </w:r>
      <w:r w:rsidR="00E218A2">
        <w:rPr>
          <w:rFonts w:ascii="Angsana New" w:hAnsi="Angsana New" w:cs="Angsana New" w:hint="cs"/>
          <w:sz w:val="28"/>
          <w:szCs w:val="28"/>
          <w:cs/>
          <w:lang w:bidi="th-TH"/>
        </w:rPr>
        <w:t>ราย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งาน</w:t>
      </w:r>
    </w:p>
    <w:p w14:paraId="730E50FA" w14:textId="77777777" w:rsidR="00EB7063" w:rsidRPr="00A62553" w:rsidRDefault="00EB7063" w:rsidP="002C0506">
      <w:pPr>
        <w:pStyle w:val="index"/>
        <w:tabs>
          <w:tab w:val="clear" w:pos="1134"/>
          <w:tab w:val="num" w:pos="1080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5D056A65" w14:textId="77777777" w:rsidR="008A7468" w:rsidRPr="00D01F8B" w:rsidRDefault="008A7468" w:rsidP="008A7468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3DB21F92" w14:textId="77777777" w:rsidR="004A330D" w:rsidRPr="00C05013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F2516A" w14:textId="5E8C0BEB" w:rsidR="004A330D" w:rsidRPr="00C05013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  <w:sectPr w:rsidR="004A330D" w:rsidRPr="00C05013" w:rsidSect="003A2D2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0"/>
          <w:cols w:space="720"/>
          <w:docGrid w:linePitch="360"/>
        </w:sectPr>
      </w:pPr>
    </w:p>
    <w:p w14:paraId="265FCFF9" w14:textId="45571585" w:rsidR="00804175" w:rsidRPr="00C0501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C05013">
        <w:rPr>
          <w:rFonts w:ascii="Angsana New" w:hAnsi="Angsana New" w:cs="Angsana New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C05013">
        <w:rPr>
          <w:rFonts w:ascii="Angsana New" w:hAnsi="Angsana New" w:cs="Angsana New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297123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7027EB0" w14:textId="50884429" w:rsidR="00804175" w:rsidRPr="00C0501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C05013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การเงินจากคณะกรรมการ</w:t>
      </w:r>
      <w:r w:rsidR="00C37FC0" w:rsidRPr="00C0501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="00D64537">
        <w:rPr>
          <w:rFonts w:ascii="Angsana New" w:hAnsi="Angsana New" w:cs="Angsana New"/>
          <w:sz w:val="28"/>
          <w:szCs w:val="28"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13</w:t>
      </w:r>
      <w:r w:rsidR="00341547">
        <w:rPr>
          <w:rFonts w:ascii="Angsana New" w:hAnsi="Angsana New" w:cs="Angsana New"/>
          <w:sz w:val="28"/>
          <w:szCs w:val="28"/>
        </w:rPr>
        <w:t xml:space="preserve"> </w:t>
      </w:r>
      <w:r w:rsidR="001B5516">
        <w:rPr>
          <w:rFonts w:ascii="Angsana New" w:hAnsi="Angsana New" w:cs="Angsana New" w:hint="cs"/>
          <w:sz w:val="28"/>
          <w:szCs w:val="28"/>
          <w:cs/>
        </w:rPr>
        <w:t>พฤ</w:t>
      </w:r>
      <w:r w:rsidR="00C507EB">
        <w:rPr>
          <w:rFonts w:ascii="Angsana New" w:hAnsi="Angsana New" w:cs="Angsana New" w:hint="cs"/>
          <w:sz w:val="28"/>
          <w:szCs w:val="28"/>
          <w:cs/>
        </w:rPr>
        <w:t>ษภาคม</w:t>
      </w:r>
      <w:r w:rsidR="001B551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2569</w:t>
      </w:r>
    </w:p>
    <w:p w14:paraId="0DFE0418" w14:textId="7F0D69EB" w:rsidR="00C12064" w:rsidRPr="00297123" w:rsidRDefault="00C12064" w:rsidP="00C12064">
      <w:pPr>
        <w:rPr>
          <w:rFonts w:ascii="Angsana New" w:hAnsi="Angsana New" w:cs="Angsana New"/>
          <w:sz w:val="20"/>
          <w:szCs w:val="20"/>
        </w:rPr>
      </w:pPr>
    </w:p>
    <w:p w14:paraId="438AD20E" w14:textId="0A5C1DCC" w:rsidR="00C12064" w:rsidRPr="00C05013" w:rsidRDefault="00C12064" w:rsidP="00C120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2009F4A" w14:textId="77777777" w:rsidR="00C11916" w:rsidRPr="00297123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0A13E7E" w14:textId="4AA06851" w:rsidR="00A47FCA" w:rsidRPr="00C05013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0" w:name="_Hlk66464858"/>
      <w:r w:rsidRPr="00C05013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13ED2" w:rsidRPr="00913ED2">
        <w:rPr>
          <w:rFonts w:ascii="Angsana New" w:hAnsi="Angsana New" w:cs="Angsana New"/>
          <w:sz w:val="28"/>
          <w:szCs w:val="28"/>
        </w:rPr>
        <w:t>34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05013">
        <w:rPr>
          <w:rFonts w:ascii="Angsana New" w:hAnsi="Angsana New" w:cs="Angsana New"/>
          <w:sz w:val="28"/>
          <w:szCs w:val="28"/>
        </w:rPr>
        <w:br/>
      </w: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bookmarkEnd w:id="0"/>
      <w:r w:rsidRPr="00C05013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AC7A6E">
        <w:rPr>
          <w:rFonts w:ascii="Angsana New" w:hAnsi="Angsana New" w:cs="Angsana New" w:hint="cs"/>
          <w:color w:val="FF0000"/>
          <w:sz w:val="28"/>
          <w:szCs w:val="28"/>
          <w:cs/>
        </w:rPr>
        <w:t xml:space="preserve"> </w:t>
      </w:r>
      <w:r w:rsidR="00AC7A6E" w:rsidRPr="00AC7A6E">
        <w:rPr>
          <w:rFonts w:ascii="Angsana New" w:hAnsi="Angsana New" w:cs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C7A6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C7A6E">
        <w:rPr>
          <w:rFonts w:ascii="Angsana New" w:hAnsi="Angsana New" w:cs="Angsana New"/>
          <w:sz w:val="28"/>
          <w:szCs w:val="28"/>
          <w:cs/>
        </w:rPr>
        <w:t>โดยงบการเงินระหว่างกาลนี้เน้นการ</w:t>
      </w:r>
      <w:r w:rsidRPr="00C05013">
        <w:rPr>
          <w:rFonts w:ascii="Angsana New" w:hAnsi="Angsana New" w:cs="Angsana New"/>
          <w:sz w:val="28"/>
          <w:szCs w:val="28"/>
          <w:cs/>
        </w:rPr>
        <w:t>ให้ข้อมูลที่เกี่ยวกับกิจกรรม เหตุการณ์และสถานการณ์ใหม่</w:t>
      </w:r>
      <w:r w:rsidR="00FE0D99"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1648F8">
        <w:rPr>
          <w:rFonts w:ascii="Angsana New" w:hAnsi="Angsana New" w:cs="Angsana New"/>
          <w:sz w:val="28"/>
          <w:szCs w:val="28"/>
        </w:rPr>
        <w:br/>
      </w:r>
      <w:r w:rsidR="00913ED2" w:rsidRPr="00913ED2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ธันวาคม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2568</w:t>
      </w:r>
    </w:p>
    <w:p w14:paraId="4FB86C63" w14:textId="77777777" w:rsidR="00A47FCA" w:rsidRPr="00297123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3D77DDD" w14:textId="45FC8D2B" w:rsidR="008C27AE" w:rsidRDefault="008C27AE" w:rsidP="00D6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05013">
        <w:rPr>
          <w:rFonts w:ascii="Angsana New" w:hAnsi="Angsana New" w:cs="Angsana New" w:hint="cs"/>
          <w:sz w:val="28"/>
          <w:szCs w:val="28"/>
          <w:cs/>
        </w:rPr>
        <w:t>ที่</w:t>
      </w:r>
      <w:r w:rsidRPr="00C05013">
        <w:rPr>
          <w:rFonts w:ascii="Angsana New" w:hAnsi="Angsana New" w:cs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C05013">
        <w:rPr>
          <w:rFonts w:ascii="Angsana New" w:hAnsi="Angsana New" w:cs="Angsana New" w:hint="cs"/>
          <w:sz w:val="28"/>
          <w:szCs w:val="28"/>
          <w:cs/>
        </w:rPr>
        <w:t>ไว้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="00913ED2" w:rsidRPr="00913ED2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913ED2" w:rsidRPr="00913ED2">
        <w:rPr>
          <w:rFonts w:ascii="Angsana New" w:hAnsi="Angsana New" w:cs="Angsana New"/>
          <w:sz w:val="28"/>
          <w:szCs w:val="28"/>
        </w:rPr>
        <w:t>2568</w:t>
      </w:r>
    </w:p>
    <w:p w14:paraId="4CDEBFE5" w14:textId="77777777" w:rsidR="006B449F" w:rsidRPr="00297123" w:rsidRDefault="006B449F" w:rsidP="00D6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8D36DE6" w14:textId="7625E3AE" w:rsidR="009C3CFB" w:rsidRPr="008A2071" w:rsidRDefault="009C3CFB" w:rsidP="009C3CF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 w:themeColor="text1"/>
          <w:sz w:val="30"/>
          <w:szCs w:val="30"/>
          <w:u w:val="none"/>
        </w:rPr>
      </w:pPr>
      <w:r w:rsidRPr="008A2071">
        <w:rPr>
          <w:rFonts w:ascii="Angsana New" w:hAnsi="Angsana New" w:cs="Angsana New" w:hint="cs"/>
          <w:color w:val="000000" w:themeColor="text1"/>
          <w:sz w:val="30"/>
          <w:szCs w:val="30"/>
          <w:u w:val="none"/>
          <w:cs/>
        </w:rPr>
        <w:t>ผลกระทบจากเหตุการณ์อัคคีภัย</w:t>
      </w:r>
    </w:p>
    <w:p w14:paraId="7B4078FA" w14:textId="77777777" w:rsidR="009C3CFB" w:rsidRPr="00297123" w:rsidRDefault="009C3CFB" w:rsidP="009C3C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20"/>
          <w:szCs w:val="20"/>
        </w:rPr>
      </w:pPr>
    </w:p>
    <w:p w14:paraId="6C630EB5" w14:textId="3D7E6CC8" w:rsidR="00561FDF" w:rsidRDefault="009C3CFB" w:rsidP="00730EA2">
      <w:pPr>
        <w:pStyle w:val="index"/>
        <w:tabs>
          <w:tab w:val="clear" w:pos="1134"/>
        </w:tabs>
        <w:spacing w:after="0" w:line="240" w:lineRule="atLeast"/>
        <w:ind w:left="518" w:firstLine="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เมื่อวันที่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1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พฤษภาคม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ได้เกิดเหตุการณ์เพลิงไหม้ในพื้นที่บางส่วนของ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ห้องปฏิบัติการ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ของ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กลุ่มบริษัท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ซึ่งตั้งอยู่ที่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br/>
        <w:t>เขต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บางขุนเทียน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จังหวัดกรุงเทพมหานคร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โดย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ได้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มีการทำประกันภัยทรัพย์สินที่ครอบคลุมความเสียหายต่อโรงงานและทรัพย์สินที่เกี่ยวข้อง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ภายหลังเหตุการณ์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ดังกล่าว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ผู้บริหาร 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บริษัทประกันภัย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และเจ้าหน้าที่สำรวจภัย</w:t>
      </w:r>
      <w:r w:rsidRPr="00580AF2"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ได้เข้าดำเนินการตรวจสอบและประเมิน</w:t>
      </w:r>
      <w:r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ผลกระทบทั้งหมดของ</w:t>
      </w:r>
      <w:r w:rsidRPr="00580AF2">
        <w:rPr>
          <w:rFonts w:asciiTheme="majorBidi" w:hAnsiTheme="majorBidi" w:cs="Angsana New"/>
          <w:sz w:val="28"/>
          <w:szCs w:val="28"/>
          <w:cs/>
          <w:lang w:val="en-US" w:bidi="th-TH"/>
        </w:rPr>
        <w:t>ความเสียหาย</w:t>
      </w:r>
      <w:r w:rsidRPr="00580AF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แล้ว </w:t>
      </w:r>
      <w:r w:rsidRPr="00D55158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</w:t>
      </w:r>
      <w:r w:rsidRPr="00D55158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กลุ่มบริษัทได้รับการยืนยัน</w:t>
      </w:r>
      <w:r w:rsidRPr="00D55158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</w:t>
      </w:r>
      <w:r w:rsidRPr="00D55158">
        <w:rPr>
          <w:rFonts w:asciiTheme="majorBidi" w:hAnsiTheme="majorBidi" w:cs="Angsana New"/>
          <w:sz w:val="28"/>
          <w:szCs w:val="28"/>
          <w:cs/>
          <w:lang w:val="en-US" w:bidi="th-TH"/>
        </w:rPr>
        <w:br/>
      </w:r>
      <w:r w:rsidRPr="00D55158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สรุปค่าสินไหมทดแทนจากทางบริษัทประกัน</w:t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ภัย ทั้งนี้ค่าสินไหมที่ยังไม่ได้รับชำระ </w:t>
      </w:r>
      <w:r w:rsidR="00730EA2">
        <w:rPr>
          <w:rFonts w:asciiTheme="majorBidi" w:hAnsiTheme="majorBidi" w:cs="Angsana New"/>
          <w:sz w:val="28"/>
          <w:szCs w:val="28"/>
          <w:lang w:val="en-US" w:bidi="th-TH"/>
        </w:rPr>
        <w:t>(</w:t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แสดงเป็นส่วนหนึ่งของลูกหนี้อื่น</w:t>
      </w:r>
      <w:r w:rsidR="00640F7D">
        <w:rPr>
          <w:rFonts w:asciiTheme="majorBidi" w:hAnsiTheme="majorBidi" w:cs="Angsana New"/>
          <w:sz w:val="28"/>
          <w:szCs w:val="28"/>
          <w:lang w:val="en-US" w:bidi="th-TH"/>
        </w:rPr>
        <w:t>)</w:t>
      </w:r>
      <w:r w:rsidR="00730EA2">
        <w:rPr>
          <w:rFonts w:asciiTheme="majorBidi" w:hAnsiTheme="majorBidi" w:cs="Angsana New"/>
          <w:sz w:val="28"/>
          <w:szCs w:val="28"/>
          <w:cs/>
          <w:lang w:val="en-US" w:bidi="th-TH"/>
        </w:rPr>
        <w:br/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ในงบฐานะการเงิน ณ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="00730EA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ธันวาคม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="00730EA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ได้มีการชำระให้กับกลุ่มบริษัทในระหว่างงวดสิ้นสุด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="00730EA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มีนาคม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2569</w:t>
      </w:r>
      <w:r w:rsidR="00730EA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730EA2">
        <w:rPr>
          <w:rFonts w:asciiTheme="majorBidi" w:hAnsiTheme="majorBidi" w:cs="Angsana New"/>
          <w:sz w:val="28"/>
          <w:szCs w:val="28"/>
          <w:cs/>
          <w:lang w:val="en-US" w:bidi="th-TH"/>
        </w:rPr>
        <w:br/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จำนวนทั้งสิ้น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74</w:t>
      </w:r>
      <w:r w:rsidR="00730EA2">
        <w:rPr>
          <w:rFonts w:asciiTheme="majorBidi" w:hAnsiTheme="majorBidi" w:cs="Angsana New"/>
          <w:sz w:val="28"/>
          <w:szCs w:val="28"/>
          <w:lang w:val="en-US" w:bidi="th-TH"/>
        </w:rPr>
        <w:t>.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5</w:t>
      </w:r>
      <w:r w:rsidR="00EC55F1">
        <w:rPr>
          <w:rFonts w:asciiTheme="majorBidi" w:hAnsiTheme="majorBidi" w:cs="Angsana New"/>
          <w:sz w:val="28"/>
          <w:szCs w:val="28"/>
          <w:lang w:val="en-US" w:bidi="th-TH"/>
        </w:rPr>
        <w:t>1</w:t>
      </w:r>
      <w:r w:rsidR="00730EA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730EA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6C9A4DCE" w14:textId="76A7D5F0" w:rsidR="00730EA2" w:rsidRDefault="007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1E3F13A7" w14:textId="6EE09194" w:rsidR="00093B30" w:rsidRPr="00C05013" w:rsidRDefault="00804175" w:rsidP="009D7A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0B427509" w14:textId="77777777" w:rsidR="00991336" w:rsidRPr="000E0722" w:rsidRDefault="00991336" w:rsidP="008C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E13AB5E" w14:textId="5FEBE3B8" w:rsidR="00B30727" w:rsidRPr="00C05013" w:rsidRDefault="0021407F" w:rsidP="000F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8"/>
          <w:szCs w:val="28"/>
        </w:rPr>
      </w:pPr>
      <w:r w:rsidRPr="00C05013">
        <w:rPr>
          <w:rFonts w:asciiTheme="majorBidi" w:hAnsiTheme="majorBidi" w:cs="Angsana New" w:hint="cs"/>
          <w:sz w:val="28"/>
          <w:szCs w:val="28"/>
          <w:cs/>
        </w:rPr>
        <w:t>ความสัมพันธ์ที่มีกับบริษัทย่อย</w:t>
      </w:r>
      <w:r w:rsidR="00FE1DAE" w:rsidRPr="00C0501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05013">
        <w:rPr>
          <w:rFonts w:asciiTheme="majorBidi" w:hAnsiTheme="majorBidi" w:cs="Angsana New" w:hint="cs"/>
          <w:sz w:val="28"/>
          <w:szCs w:val="28"/>
          <w:cs/>
        </w:rPr>
        <w:t>ผู้บริหารสำคัญและบุคคลหรือกิจการ</w:t>
      </w:r>
      <w:r w:rsidR="00C95284" w:rsidRPr="00C05013">
        <w:rPr>
          <w:rFonts w:asciiTheme="majorBidi" w:hAnsiTheme="majorBidi" w:cs="Angsana New" w:hint="cs"/>
          <w:sz w:val="28"/>
          <w:szCs w:val="28"/>
          <w:cs/>
        </w:rPr>
        <w:t>อื่น</w:t>
      </w:r>
      <w:r w:rsidRPr="00C05013">
        <w:rPr>
          <w:rFonts w:asciiTheme="majorBidi" w:hAnsiTheme="majorBidi" w:cs="Angsana New" w:hint="cs"/>
          <w:sz w:val="28"/>
          <w:szCs w:val="28"/>
          <w:cs/>
        </w:rPr>
        <w:t>ที่เกี่ยวข้องกันไม่ได้มีการเปลี่ยนแปลง</w:t>
      </w:r>
      <w:r w:rsidR="000F5EFA">
        <w:rPr>
          <w:rFonts w:asciiTheme="majorBidi" w:hAnsiTheme="majorBidi" w:cs="Angsana New"/>
          <w:sz w:val="28"/>
          <w:szCs w:val="28"/>
        </w:rPr>
        <w:br/>
      </w:r>
      <w:r w:rsidRPr="00C05013">
        <w:rPr>
          <w:rFonts w:asciiTheme="majorBidi" w:hAnsiTheme="majorBidi" w:cs="Angsana New" w:hint="cs"/>
          <w:sz w:val="28"/>
          <w:szCs w:val="28"/>
          <w:cs/>
        </w:rPr>
        <w:t>อย่างมีสาระสำคัญ</w:t>
      </w:r>
    </w:p>
    <w:p w14:paraId="778C7CC9" w14:textId="77777777" w:rsidR="0021407F" w:rsidRPr="000E0722" w:rsidRDefault="0021407F" w:rsidP="00214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D63E705" w14:textId="68522A4F" w:rsidR="00B30727" w:rsidRPr="00C05013" w:rsidRDefault="0042798C" w:rsidP="00B30727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บุ</w:t>
      </w:r>
      <w:r w:rsidR="00B30727" w:rsidRPr="00C05013">
        <w:rPr>
          <w:rFonts w:asciiTheme="majorBidi" w:hAnsiTheme="majorBidi" w:cstheme="majorBidi"/>
          <w:b/>
          <w:sz w:val="28"/>
          <w:szCs w:val="28"/>
          <w:cs/>
        </w:rPr>
        <w:t>คคลหรือกิจการที่เกี่ยวข้องกันที่มีรายการระหว่างกันที่มีนัยสำคัญกับกลุ่มบริษัทในระหว่าง</w:t>
      </w:r>
      <w:r w:rsidR="00FE0D99" w:rsidRPr="00C05013">
        <w:rPr>
          <w:rFonts w:asciiTheme="majorBidi" w:hAnsiTheme="majorBidi" w:cstheme="majorBidi" w:hint="cs"/>
          <w:b/>
          <w:sz w:val="28"/>
          <w:szCs w:val="28"/>
          <w:cs/>
        </w:rPr>
        <w:t>งวด</w:t>
      </w:r>
      <w:r w:rsidR="00B30727" w:rsidRPr="00C05013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64171C75" w14:textId="77777777" w:rsidR="003E6A17" w:rsidRPr="000E0722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"/>
        <w:gridCol w:w="1269"/>
        <w:gridCol w:w="4860"/>
      </w:tblGrid>
      <w:tr w:rsidR="00802769" w:rsidRPr="00C05013" w14:paraId="2BD62A9A" w14:textId="77777777" w:rsidTr="00C857D3">
        <w:trPr>
          <w:trHeight w:val="20"/>
          <w:tblHeader/>
        </w:trPr>
        <w:tc>
          <w:tcPr>
            <w:tcW w:w="3042" w:type="dxa"/>
          </w:tcPr>
          <w:p w14:paraId="65ABA379" w14:textId="201F7435" w:rsidR="00802769" w:rsidRPr="00C05013" w:rsidRDefault="0080276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ชื่อกิจการ</w:t>
            </w:r>
            <w:r w:rsidR="00392AC0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8" w:type="dxa"/>
            <w:gridSpan w:val="2"/>
          </w:tcPr>
          <w:p w14:paraId="36D6ED23" w14:textId="020A2554" w:rsidR="00802769" w:rsidRPr="00C05013" w:rsidRDefault="00802769" w:rsidP="009777A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C95284" w:rsidRPr="00C050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="00A00BA1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95284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860" w:type="dxa"/>
          </w:tcPr>
          <w:p w14:paraId="6E541C7F" w14:textId="77777777" w:rsidR="00802769" w:rsidRPr="00C05013" w:rsidRDefault="00802769" w:rsidP="00EE0023">
            <w:pPr>
              <w:tabs>
                <w:tab w:val="clear" w:pos="227"/>
              </w:tabs>
              <w:spacing w:line="240" w:lineRule="auto"/>
              <w:ind w:left="73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02769" w:rsidRPr="00C05013" w14:paraId="630D1258" w14:textId="77777777" w:rsidTr="00C857D3">
        <w:trPr>
          <w:trHeight w:val="20"/>
        </w:trPr>
        <w:tc>
          <w:tcPr>
            <w:tcW w:w="3042" w:type="dxa"/>
          </w:tcPr>
          <w:p w14:paraId="2DEF2B15" w14:textId="6062A7E2" w:rsidR="00802769" w:rsidRPr="00C05013" w:rsidRDefault="002B2277" w:rsidP="009777A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278" w:type="dxa"/>
            <w:gridSpan w:val="2"/>
          </w:tcPr>
          <w:p w14:paraId="4B548391" w14:textId="77777777" w:rsidR="00802769" w:rsidRPr="00C05013" w:rsidRDefault="00802769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044841B3" w14:textId="440C6085" w:rsidR="00802769" w:rsidRPr="00C05013" w:rsidRDefault="000E526A" w:rsidP="008D4FD5">
            <w:pPr>
              <w:tabs>
                <w:tab w:val="clear" w:pos="227"/>
              </w:tabs>
              <w:ind w:left="253" w:right="-18" w:hanging="17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0179E4" w:rsidRPr="00C05013" w14:paraId="214E2C56" w14:textId="77777777" w:rsidTr="001B7729">
        <w:trPr>
          <w:trHeight w:val="20"/>
        </w:trPr>
        <w:tc>
          <w:tcPr>
            <w:tcW w:w="3051" w:type="dxa"/>
            <w:gridSpan w:val="2"/>
          </w:tcPr>
          <w:p w14:paraId="00FDC0D5" w14:textId="38882458" w:rsidR="000179E4" w:rsidRPr="00C05013" w:rsidRDefault="000179E4" w:rsidP="000179E4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9" w:type="dxa"/>
          </w:tcPr>
          <w:p w14:paraId="21DB6D3E" w14:textId="77777777" w:rsidR="000179E4" w:rsidRPr="00C05013" w:rsidRDefault="000179E4" w:rsidP="000179E4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79FAB066" w14:textId="77777777" w:rsidR="000179E4" w:rsidRPr="00C05013" w:rsidRDefault="000179E4" w:rsidP="000179E4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82C47" w:rsidRPr="006677A8" w14:paraId="214EB78C" w14:textId="77777777" w:rsidTr="001B7729">
        <w:trPr>
          <w:trHeight w:val="20"/>
        </w:trPr>
        <w:tc>
          <w:tcPr>
            <w:tcW w:w="3051" w:type="dxa"/>
            <w:gridSpan w:val="2"/>
          </w:tcPr>
          <w:p w14:paraId="0D3873F7" w14:textId="54A2184A" w:rsidR="00D82C47" w:rsidRPr="00C05013" w:rsidRDefault="00D82C47" w:rsidP="00D82C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เอเชี่ยน ออร่า เทรดดิ้ง จำกัด</w:t>
            </w:r>
          </w:p>
        </w:tc>
        <w:tc>
          <w:tcPr>
            <w:tcW w:w="1269" w:type="dxa"/>
          </w:tcPr>
          <w:p w14:paraId="49C57750" w14:textId="1602DC14" w:rsidR="00D82C47" w:rsidRPr="00C05013" w:rsidRDefault="00D82C47" w:rsidP="00D82C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377F14D3" w14:textId="1101C858" w:rsidR="00D82C47" w:rsidRPr="00C05013" w:rsidRDefault="00134CC9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</w:t>
            </w:r>
            <w:r w:rsidR="00D82C47"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และมีกรรมการร่วมกัน</w:t>
            </w:r>
          </w:p>
        </w:tc>
      </w:tr>
      <w:tr w:rsidR="00134CC9" w:rsidRPr="00C05013" w14:paraId="22A7857C" w14:textId="77777777" w:rsidTr="001B7729">
        <w:trPr>
          <w:trHeight w:val="20"/>
        </w:trPr>
        <w:tc>
          <w:tcPr>
            <w:tcW w:w="3051" w:type="dxa"/>
            <w:gridSpan w:val="2"/>
          </w:tcPr>
          <w:p w14:paraId="675D4BC8" w14:textId="661EB831" w:rsidR="00134CC9" w:rsidRPr="00C05013" w:rsidRDefault="00134CC9" w:rsidP="00134CC9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เฟลคซ์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ไอเบิล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พลาส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9" w:type="dxa"/>
          </w:tcPr>
          <w:p w14:paraId="01313743" w14:textId="3862DC99" w:rsidR="00134CC9" w:rsidRPr="00C05013" w:rsidRDefault="00134CC9" w:rsidP="00134CC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821C5A1" w14:textId="5E757EF6" w:rsidR="00134CC9" w:rsidRPr="00C05013" w:rsidRDefault="007A0D47" w:rsidP="00134CC9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ถือหุ้นโดยผู้บริหารสำคัญและ</w:t>
            </w:r>
            <w:r w:rsidR="00A92A4C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มีผู้บริหารสำคัญ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เป็นกรรมการ</w:t>
            </w:r>
          </w:p>
        </w:tc>
      </w:tr>
      <w:tr w:rsidR="007A0D47" w:rsidRPr="00C05013" w14:paraId="18760AE5" w14:textId="77777777" w:rsidTr="001B7729">
        <w:trPr>
          <w:trHeight w:val="20"/>
        </w:trPr>
        <w:tc>
          <w:tcPr>
            <w:tcW w:w="3051" w:type="dxa"/>
            <w:gridSpan w:val="2"/>
          </w:tcPr>
          <w:p w14:paraId="1ABB55D6" w14:textId="1D3446B0" w:rsidR="007A0D47" w:rsidRPr="00065C81" w:rsidRDefault="007A0D47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065C8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>ดีฟาร์มาซี</w:t>
            </w:r>
            <w:r w:rsidRPr="00065C8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9" w:type="dxa"/>
          </w:tcPr>
          <w:p w14:paraId="1FD8AD0A" w14:textId="79889604" w:rsidR="007A0D47" w:rsidRPr="00065C81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673183F" w14:textId="07F00D9E" w:rsidR="007A0D47" w:rsidRPr="00065C81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ถือหุ้นโดยสมาชิกในครอบครัวที่ใกล้ชิดของกรรมการ</w:t>
            </w:r>
            <w:r w:rsidRPr="00065C8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276E63" w:rsidRPr="00C05013" w14:paraId="0C19E4D3" w14:textId="77777777" w:rsidTr="001B7729">
        <w:trPr>
          <w:trHeight w:val="20"/>
        </w:trPr>
        <w:tc>
          <w:tcPr>
            <w:tcW w:w="3051" w:type="dxa"/>
            <w:gridSpan w:val="2"/>
          </w:tcPr>
          <w:p w14:paraId="522D0710" w14:textId="77777777" w:rsidR="00276E63" w:rsidRPr="00065C81" w:rsidRDefault="00276E63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</w:rPr>
            </w:pP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มิตรไมตรีการแพทย์ จำกัด</w:t>
            </w:r>
          </w:p>
          <w:p w14:paraId="36CC5417" w14:textId="50B6C45E" w:rsidR="00276E63" w:rsidRPr="00065C81" w:rsidRDefault="00276E63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</w:rPr>
            </w:pP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(เป็นกิจการที่เกี่ยวข้องกันจนถึง</w:t>
            </w:r>
            <w:r w:rsidR="001B7729" w:rsidRPr="00065C81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เดือนมิถุนายน </w:t>
            </w:r>
            <w:r w:rsidR="00913ED2" w:rsidRPr="00913ED2">
              <w:rPr>
                <w:rFonts w:asciiTheme="majorBidi" w:hAnsiTheme="majorBidi" w:cs="Angsana New"/>
                <w:sz w:val="28"/>
                <w:szCs w:val="28"/>
              </w:rPr>
              <w:t>2568</w:t>
            </w:r>
            <w:r w:rsidRPr="00065C81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269" w:type="dxa"/>
          </w:tcPr>
          <w:p w14:paraId="57C2D118" w14:textId="5914C404" w:rsidR="00276E63" w:rsidRPr="00065C81" w:rsidRDefault="00276E63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7DC5E48" w14:textId="7251B1FD" w:rsidR="00276E63" w:rsidRPr="00065C81" w:rsidRDefault="00276E63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มีกรรมการร่วมกัน</w:t>
            </w:r>
          </w:p>
        </w:tc>
      </w:tr>
      <w:tr w:rsidR="00D6613A" w:rsidRPr="00C05013" w14:paraId="18F13D17" w14:textId="77777777" w:rsidTr="001B7729">
        <w:trPr>
          <w:trHeight w:val="20"/>
        </w:trPr>
        <w:tc>
          <w:tcPr>
            <w:tcW w:w="3051" w:type="dxa"/>
            <w:gridSpan w:val="2"/>
          </w:tcPr>
          <w:p w14:paraId="0F1E5582" w14:textId="0C8CD4A4" w:rsidR="00D6613A" w:rsidRPr="00065C81" w:rsidRDefault="00D6613A" w:rsidP="007A0D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อีซี่ แพ็ค โปรดักส์ จำกัด</w:t>
            </w:r>
          </w:p>
        </w:tc>
        <w:tc>
          <w:tcPr>
            <w:tcW w:w="1269" w:type="dxa"/>
          </w:tcPr>
          <w:p w14:paraId="19C30630" w14:textId="7D34C108" w:rsidR="00D6613A" w:rsidRPr="00065C81" w:rsidRDefault="00D6613A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9D12E7C" w14:textId="4C913E73" w:rsidR="00D6613A" w:rsidRPr="00065C81" w:rsidRDefault="00D6613A" w:rsidP="007A0D47">
            <w:pPr>
              <w:tabs>
                <w:tab w:val="clear" w:pos="227"/>
              </w:tabs>
              <w:ind w:left="253" w:right="-18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D6613A" w:rsidRPr="00C05013" w14:paraId="51525194" w14:textId="77777777" w:rsidTr="001B7729">
        <w:trPr>
          <w:trHeight w:val="20"/>
        </w:trPr>
        <w:tc>
          <w:tcPr>
            <w:tcW w:w="3051" w:type="dxa"/>
            <w:gridSpan w:val="2"/>
          </w:tcPr>
          <w:p w14:paraId="6D63AEEB" w14:textId="08F3F792" w:rsidR="00D6613A" w:rsidRPr="00065C81" w:rsidRDefault="00D6613A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เอสจี คอร์ปอเรชั่น จำกัด</w:t>
            </w:r>
          </w:p>
        </w:tc>
        <w:tc>
          <w:tcPr>
            <w:tcW w:w="1269" w:type="dxa"/>
          </w:tcPr>
          <w:p w14:paraId="243A6868" w14:textId="084538F9" w:rsidR="00D6613A" w:rsidRPr="00065C81" w:rsidRDefault="00D6613A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FC41B25" w14:textId="478A8800" w:rsidR="00D6613A" w:rsidRPr="00065C81" w:rsidRDefault="00D6613A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D6613A" w:rsidRPr="00C05013" w14:paraId="2149344E" w14:textId="77777777" w:rsidTr="001B7729">
        <w:trPr>
          <w:trHeight w:val="20"/>
        </w:trPr>
        <w:tc>
          <w:tcPr>
            <w:tcW w:w="3051" w:type="dxa"/>
            <w:gridSpan w:val="2"/>
          </w:tcPr>
          <w:p w14:paraId="565ECBFE" w14:textId="3F633BFD" w:rsidR="00D6613A" w:rsidRPr="00065C81" w:rsidRDefault="00D6613A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pacing w:val="2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="Angsana New"/>
                <w:spacing w:val="2"/>
                <w:sz w:val="28"/>
                <w:szCs w:val="28"/>
              </w:rPr>
              <w:t xml:space="preserve">Pharmaceutical Siri </w:t>
            </w:r>
            <w:proofErr w:type="spellStart"/>
            <w:r w:rsidRPr="00065C81">
              <w:rPr>
                <w:rFonts w:asciiTheme="majorBidi" w:hAnsiTheme="majorBidi" w:cs="Angsana New"/>
                <w:spacing w:val="2"/>
                <w:sz w:val="28"/>
                <w:szCs w:val="28"/>
              </w:rPr>
              <w:t>Chalern</w:t>
            </w:r>
            <w:proofErr w:type="spellEnd"/>
            <w:r w:rsidRPr="00065C81">
              <w:rPr>
                <w:rFonts w:asciiTheme="majorBidi" w:hAnsiTheme="majorBidi" w:cs="Angsana New"/>
                <w:spacing w:val="2"/>
                <w:sz w:val="28"/>
                <w:szCs w:val="28"/>
              </w:rPr>
              <w:t xml:space="preserve"> Co., Ltd.</w:t>
            </w:r>
          </w:p>
        </w:tc>
        <w:tc>
          <w:tcPr>
            <w:tcW w:w="1269" w:type="dxa"/>
          </w:tcPr>
          <w:p w14:paraId="0DC4B242" w14:textId="0FC01B8D" w:rsidR="00D6613A" w:rsidRPr="00065C81" w:rsidRDefault="00D6613A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4860" w:type="dxa"/>
          </w:tcPr>
          <w:p w14:paraId="4DF73F6E" w14:textId="50E1F064" w:rsidR="00D6613A" w:rsidRPr="00065C81" w:rsidRDefault="00D6613A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65C8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</w:p>
        </w:tc>
      </w:tr>
    </w:tbl>
    <w:p w14:paraId="383FC0CE" w14:textId="77777777" w:rsidR="00C50608" w:rsidRPr="000E0722" w:rsidRDefault="00C50608" w:rsidP="00554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3B5B02" w:rsidRPr="00C05013" w14:paraId="5C7E9773" w14:textId="77777777" w:rsidTr="00314320">
        <w:trPr>
          <w:tblHeader/>
        </w:trPr>
        <w:tc>
          <w:tcPr>
            <w:tcW w:w="2168" w:type="pct"/>
          </w:tcPr>
          <w:p w14:paraId="2B354F00" w14:textId="77777777" w:rsidR="003B5B02" w:rsidRPr="0042798C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2798C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42798C" w:rsidDel="001728D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3" w:type="pct"/>
            <w:gridSpan w:val="3"/>
          </w:tcPr>
          <w:p w14:paraId="37248E30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06FA374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25DE4EB7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B5B02" w:rsidRPr="00C05013" w14:paraId="20F86DD1" w14:textId="77777777" w:rsidTr="00314320">
        <w:trPr>
          <w:tblHeader/>
        </w:trPr>
        <w:tc>
          <w:tcPr>
            <w:tcW w:w="2168" w:type="pct"/>
          </w:tcPr>
          <w:p w14:paraId="7F84EFDD" w14:textId="6F7A7D7C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B2581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8F7C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913ED2" w:rsidRPr="00913ED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457C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F7CA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07" w:type="pct"/>
          </w:tcPr>
          <w:p w14:paraId="29F2F05D" w14:textId="2F9A9AEF" w:rsidR="003B5B02" w:rsidRPr="00C05013" w:rsidRDefault="00913ED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913ED2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67FBFC05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9003CA8" w14:textId="7E9DC796" w:rsidR="003B5B02" w:rsidRPr="00C05013" w:rsidRDefault="00913ED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2923E800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1882236" w14:textId="1BAF9F44" w:rsidR="003B5B02" w:rsidRPr="00C05013" w:rsidRDefault="00913ED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7" w:type="pct"/>
          </w:tcPr>
          <w:p w14:paraId="3E956622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47BEB24" w14:textId="192138EE" w:rsidR="003B5B02" w:rsidRPr="00C05013" w:rsidRDefault="00913ED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B5B02" w:rsidRPr="00C05013" w14:paraId="1DB7C717" w14:textId="77777777" w:rsidTr="00314320">
        <w:trPr>
          <w:trHeight w:val="83"/>
          <w:tblHeader/>
        </w:trPr>
        <w:tc>
          <w:tcPr>
            <w:tcW w:w="2168" w:type="pct"/>
          </w:tcPr>
          <w:p w14:paraId="7599A511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225E7B95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050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B5B02" w:rsidRPr="00C05013" w14:paraId="545488B6" w14:textId="77777777" w:rsidTr="00314320">
        <w:tc>
          <w:tcPr>
            <w:tcW w:w="2168" w:type="pct"/>
          </w:tcPr>
          <w:p w14:paraId="2E5D8D88" w14:textId="77777777" w:rsidR="003B5B02" w:rsidRPr="00C05013" w:rsidRDefault="003B5B02" w:rsidP="0031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560B5B85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CC2D13D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8E1D56C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555EA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F7DEF5C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549848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162BF5F" w14:textId="77777777" w:rsidR="003B5B02" w:rsidRPr="00C05013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7CA3" w:rsidRPr="00C05013" w14:paraId="7ECBC314" w14:textId="77777777" w:rsidTr="00314320">
        <w:tc>
          <w:tcPr>
            <w:tcW w:w="2168" w:type="pct"/>
          </w:tcPr>
          <w:p w14:paraId="4A0D88DB" w14:textId="77777777" w:rsidR="008F7CA3" w:rsidRPr="00C05013" w:rsidRDefault="008F7CA3" w:rsidP="008F7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04481221" w14:textId="785C68E9" w:rsidR="008F7CA3" w:rsidRPr="00B07CA4" w:rsidRDefault="00C7180F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BEC23EC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D2B0DD2" w14:textId="7822999A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7BDF925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E0BE1B2" w14:textId="252B51B0" w:rsidR="008F7CA3" w:rsidRPr="00B07CA4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C2F3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37" w:type="pct"/>
          </w:tcPr>
          <w:p w14:paraId="08DE6107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63D0A94" w14:textId="4781FF07" w:rsidR="008F7CA3" w:rsidRPr="00B07CA4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</w:tr>
      <w:tr w:rsidR="008F7CA3" w:rsidRPr="00C05013" w14:paraId="3B3818EC" w14:textId="77777777" w:rsidTr="00314320">
        <w:tc>
          <w:tcPr>
            <w:tcW w:w="2168" w:type="pct"/>
          </w:tcPr>
          <w:p w14:paraId="6A07C502" w14:textId="77777777" w:rsidR="008F7CA3" w:rsidRPr="00C05013" w:rsidRDefault="008F7CA3" w:rsidP="008F7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471DC98C" w14:textId="0C31B373" w:rsidR="008F7CA3" w:rsidRPr="00B07CA4" w:rsidRDefault="00C7180F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CC9E84F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8E2007B" w14:textId="626B94EA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1394A19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DDC6BA3" w14:textId="5EF09C78" w:rsidR="008F7CA3" w:rsidRPr="00B07CA4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718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040</w:t>
            </w:r>
          </w:p>
        </w:tc>
        <w:tc>
          <w:tcPr>
            <w:tcW w:w="137" w:type="pct"/>
          </w:tcPr>
          <w:p w14:paraId="7C1A1BC9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0A8EA7B" w14:textId="1E7D8909" w:rsidR="008F7CA3" w:rsidRPr="00B07CA4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8F7C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</w:tr>
      <w:tr w:rsidR="008F7CA3" w:rsidRPr="00922DF1" w14:paraId="7C348871" w14:textId="77777777" w:rsidTr="00314320">
        <w:tc>
          <w:tcPr>
            <w:tcW w:w="2168" w:type="pct"/>
          </w:tcPr>
          <w:p w14:paraId="7220DDF6" w14:textId="77777777" w:rsidR="008F7CA3" w:rsidRPr="00C05013" w:rsidRDefault="008F7CA3" w:rsidP="008F7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71F02A77" w14:textId="69BDFF8B" w:rsidR="008F7CA3" w:rsidRPr="00B07CA4" w:rsidRDefault="00C7180F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599FA10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F1B01C5" w14:textId="3B569B1A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1FA0C1" w14:textId="77777777" w:rsidR="008F7CA3" w:rsidRPr="00922DF1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A67032C" w14:textId="1A7B5735" w:rsidR="008F7CA3" w:rsidRPr="00922DF1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292</w:t>
            </w:r>
            <w:r w:rsidR="00C718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137" w:type="pct"/>
          </w:tcPr>
          <w:p w14:paraId="3CF1A0E0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CB58ED0" w14:textId="45E77109" w:rsidR="008F7CA3" w:rsidRPr="00B07CA4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339</w:t>
            </w:r>
            <w:r w:rsidR="008F7C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</w:tr>
      <w:tr w:rsidR="008F7CA3" w:rsidRPr="00C05013" w14:paraId="1496F69E" w14:textId="77777777" w:rsidTr="00314320">
        <w:tc>
          <w:tcPr>
            <w:tcW w:w="2168" w:type="pct"/>
          </w:tcPr>
          <w:p w14:paraId="066350D0" w14:textId="77777777" w:rsidR="008F7CA3" w:rsidRPr="00C05013" w:rsidRDefault="008F7CA3" w:rsidP="008F7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2B1FF57C" w14:textId="39015D40" w:rsidR="008F7CA3" w:rsidRPr="00B07CA4" w:rsidRDefault="00C7180F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195930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B7F3052" w14:textId="04890C7D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96DA83C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EDBD599" w14:textId="70C6A772" w:rsidR="008F7CA3" w:rsidRPr="00B07CA4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C7180F" w:rsidRPr="008A20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 w:hint="cs"/>
                <w:sz w:val="28"/>
                <w:szCs w:val="28"/>
              </w:rPr>
              <w:t>053</w:t>
            </w:r>
          </w:p>
        </w:tc>
        <w:tc>
          <w:tcPr>
            <w:tcW w:w="137" w:type="pct"/>
          </w:tcPr>
          <w:p w14:paraId="129E1338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540D81" w14:textId="1B29C143" w:rsidR="008F7CA3" w:rsidRPr="00B07CA4" w:rsidRDefault="00913ED2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F7CA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893</w:t>
            </w:r>
          </w:p>
        </w:tc>
      </w:tr>
      <w:tr w:rsidR="008F7CA3" w:rsidRPr="0025116F" w14:paraId="270CAE10" w14:textId="77777777" w:rsidTr="00314320">
        <w:tc>
          <w:tcPr>
            <w:tcW w:w="2168" w:type="pct"/>
          </w:tcPr>
          <w:p w14:paraId="4AE33768" w14:textId="77777777" w:rsidR="008F7CA3" w:rsidRPr="00C05013" w:rsidRDefault="008F7CA3" w:rsidP="008F7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บุคคลหรือ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09D16527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12250E0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C8574B2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6DAA9E8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B4E993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0715A08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797D67F" w14:textId="77777777" w:rsidR="008F7CA3" w:rsidRPr="00B07CA4" w:rsidRDefault="008F7CA3" w:rsidP="008F7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513C" w:rsidRPr="00C05013" w14:paraId="1F90C25E" w14:textId="77777777" w:rsidTr="00314320">
        <w:tc>
          <w:tcPr>
            <w:tcW w:w="2168" w:type="pct"/>
          </w:tcPr>
          <w:p w14:paraId="2C7E732E" w14:textId="77777777" w:rsidR="004C513C" w:rsidRPr="00C05013" w:rsidRDefault="004C513C" w:rsidP="004C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0A157D9C" w14:textId="3F8C2CA5" w:rsidR="004C513C" w:rsidRPr="00B07CA4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550</w:t>
            </w:r>
          </w:p>
        </w:tc>
        <w:tc>
          <w:tcPr>
            <w:tcW w:w="147" w:type="pct"/>
          </w:tcPr>
          <w:p w14:paraId="7580919A" w14:textId="77777777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05EA92B" w14:textId="5F68C33D" w:rsidR="004C513C" w:rsidRPr="00B07CA4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  <w:tc>
          <w:tcPr>
            <w:tcW w:w="147" w:type="pct"/>
          </w:tcPr>
          <w:p w14:paraId="2A8CC9F0" w14:textId="77777777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62BC491" w14:textId="32704F5F" w:rsidR="004C513C" w:rsidRPr="00B07CA4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550</w:t>
            </w:r>
          </w:p>
        </w:tc>
        <w:tc>
          <w:tcPr>
            <w:tcW w:w="137" w:type="pct"/>
          </w:tcPr>
          <w:p w14:paraId="0820DA5A" w14:textId="77777777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F6562EB" w14:textId="737A983B" w:rsidR="004C513C" w:rsidRPr="00B07CA4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</w:tr>
      <w:tr w:rsidR="004C513C" w:rsidRPr="00C05013" w14:paraId="0F89CCF3" w14:textId="77777777" w:rsidTr="00314320">
        <w:tc>
          <w:tcPr>
            <w:tcW w:w="2168" w:type="pct"/>
          </w:tcPr>
          <w:p w14:paraId="0F7D4055" w14:textId="77777777" w:rsidR="004C513C" w:rsidRPr="00C05013" w:rsidRDefault="004C513C" w:rsidP="004C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607" w:type="pct"/>
          </w:tcPr>
          <w:p w14:paraId="5319A87D" w14:textId="77D6A033" w:rsidR="004C513C" w:rsidRPr="008A2071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C7180F" w:rsidRPr="008A20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349</w:t>
            </w:r>
          </w:p>
        </w:tc>
        <w:tc>
          <w:tcPr>
            <w:tcW w:w="147" w:type="pct"/>
          </w:tcPr>
          <w:p w14:paraId="1A619250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C36C4CE" w14:textId="4335EC08" w:rsidR="004C513C" w:rsidRPr="008A2071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4C513C" w:rsidRPr="008A20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271</w:t>
            </w:r>
          </w:p>
        </w:tc>
        <w:tc>
          <w:tcPr>
            <w:tcW w:w="147" w:type="pct"/>
          </w:tcPr>
          <w:p w14:paraId="4C28E016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729903F" w14:textId="7F14DC5D" w:rsidR="004C513C" w:rsidRPr="008A2071" w:rsidRDefault="00C7180F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A207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08F9C12" w14:textId="77777777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06360EA" w14:textId="33756E0C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C513C" w:rsidRPr="00C05013" w14:paraId="2BF495F2" w14:textId="77777777" w:rsidTr="00314320">
        <w:tc>
          <w:tcPr>
            <w:tcW w:w="2168" w:type="pct"/>
          </w:tcPr>
          <w:p w14:paraId="348834E2" w14:textId="77777777" w:rsidR="004C513C" w:rsidRPr="00C05013" w:rsidRDefault="004C513C" w:rsidP="004C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68619B30" w14:textId="56D1990F" w:rsidR="004C513C" w:rsidRPr="008A2071" w:rsidRDefault="00913ED2" w:rsidP="005D4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38B7F85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9A7C731" w14:textId="527399A8" w:rsidR="004C513C" w:rsidRPr="008A2071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54916D47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A1A2BC2" w14:textId="5E56D4A5" w:rsidR="004C513C" w:rsidRPr="008A2071" w:rsidRDefault="00C7180F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A207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90DB20F" w14:textId="77777777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D74913C" w14:textId="3B0B893E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C513C" w:rsidRPr="00C05013" w14:paraId="57942DAE" w14:textId="77777777" w:rsidTr="00314320">
        <w:tc>
          <w:tcPr>
            <w:tcW w:w="2168" w:type="pct"/>
          </w:tcPr>
          <w:p w14:paraId="61293529" w14:textId="77777777" w:rsidR="004C513C" w:rsidRPr="00C05013" w:rsidRDefault="004C513C" w:rsidP="004C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07" w:type="pct"/>
          </w:tcPr>
          <w:p w14:paraId="04E95458" w14:textId="2D4ABCCF" w:rsidR="004C513C" w:rsidRPr="008A2071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147" w:type="pct"/>
          </w:tcPr>
          <w:p w14:paraId="06555D68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3ED236B" w14:textId="1C40652E" w:rsidR="004C513C" w:rsidRPr="008A2071" w:rsidRDefault="00913ED2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47" w:type="pct"/>
          </w:tcPr>
          <w:p w14:paraId="0B748209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AD55A9" w14:textId="44289755" w:rsidR="004C513C" w:rsidRPr="008A2071" w:rsidRDefault="00C7180F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A207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7BBE554" w14:textId="77777777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E596C15" w14:textId="449CE2EB" w:rsidR="004C513C" w:rsidRPr="00B07CA4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C513C" w:rsidRPr="001E349B" w14:paraId="29CC3C08" w14:textId="77777777" w:rsidTr="00314320">
        <w:tc>
          <w:tcPr>
            <w:tcW w:w="2168" w:type="pct"/>
          </w:tcPr>
          <w:p w14:paraId="35CE766A" w14:textId="77777777" w:rsidR="004C513C" w:rsidRPr="001E349B" w:rsidRDefault="004C513C" w:rsidP="00FC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607" w:type="pct"/>
          </w:tcPr>
          <w:p w14:paraId="4CA19421" w14:textId="77777777" w:rsidR="004C513C" w:rsidRPr="001E349B" w:rsidRDefault="004C513C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14:paraId="6DBC84BC" w14:textId="77777777" w:rsidR="004C513C" w:rsidRPr="001E349B" w:rsidRDefault="004C513C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9" w:type="pct"/>
          </w:tcPr>
          <w:p w14:paraId="743D1CD3" w14:textId="77777777" w:rsidR="004C513C" w:rsidRPr="001E349B" w:rsidRDefault="004C513C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14:paraId="6787C6A8" w14:textId="77777777" w:rsidR="004C513C" w:rsidRPr="001E349B" w:rsidRDefault="004C513C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0" w:type="pct"/>
          </w:tcPr>
          <w:p w14:paraId="5EDD0C8C" w14:textId="77777777" w:rsidR="004C513C" w:rsidRPr="001E349B" w:rsidRDefault="004C513C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7" w:type="pct"/>
          </w:tcPr>
          <w:p w14:paraId="613737D1" w14:textId="77777777" w:rsidR="004C513C" w:rsidRPr="001E349B" w:rsidRDefault="004C513C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605" w:type="pct"/>
          </w:tcPr>
          <w:p w14:paraId="1E65286A" w14:textId="77777777" w:rsidR="004C513C" w:rsidRPr="001E349B" w:rsidRDefault="004C513C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4C513C" w:rsidRPr="00C05013" w14:paraId="66CAC1C9" w14:textId="77777777" w:rsidTr="00314320">
        <w:tc>
          <w:tcPr>
            <w:tcW w:w="2168" w:type="pct"/>
            <w:shd w:val="clear" w:color="auto" w:fill="FFFFFF"/>
          </w:tcPr>
          <w:p w14:paraId="519ADDE0" w14:textId="77777777" w:rsidR="004C513C" w:rsidRPr="00C05013" w:rsidRDefault="004C513C" w:rsidP="004C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3D3EBB8F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AAE26FB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61A3057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5BD6C8B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2EFA02EA" w14:textId="77777777" w:rsidR="004C513C" w:rsidRPr="008A2071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84E8C7F" w14:textId="77777777" w:rsidR="004C513C" w:rsidRPr="00C05013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0870B48A" w14:textId="77777777" w:rsidR="004C513C" w:rsidRPr="00C05013" w:rsidRDefault="004C513C" w:rsidP="004C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0550" w:rsidRPr="00C05013" w14:paraId="18DF0566" w14:textId="77777777" w:rsidTr="00314320">
        <w:tc>
          <w:tcPr>
            <w:tcW w:w="2168" w:type="pct"/>
            <w:shd w:val="clear" w:color="auto" w:fill="FFFFFF"/>
          </w:tcPr>
          <w:p w14:paraId="5774DE2F" w14:textId="77777777" w:rsidR="003C0550" w:rsidRPr="00C05013" w:rsidRDefault="003C0550" w:rsidP="003C0550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97C90D5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D1A76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97D0DF7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D8D8231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C853E2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8470D3F" w14:textId="77777777" w:rsidR="003C0550" w:rsidRPr="00C05013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8D40560" w14:textId="77777777" w:rsidR="003C0550" w:rsidRPr="00C05013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0550" w:rsidRPr="00C05013" w14:paraId="55FEE621" w14:textId="77777777" w:rsidTr="00314320">
        <w:tc>
          <w:tcPr>
            <w:tcW w:w="2168" w:type="pct"/>
            <w:shd w:val="clear" w:color="auto" w:fill="FFFFFF"/>
          </w:tcPr>
          <w:p w14:paraId="3EDEE582" w14:textId="77777777" w:rsidR="003C0550" w:rsidRPr="00C05013" w:rsidRDefault="003C0550" w:rsidP="003C0550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081782B3" w14:textId="7C7C4D5C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9D6CAD" w:rsidRPr="008A20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147" w:type="pct"/>
          </w:tcPr>
          <w:p w14:paraId="08FDB1AC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795C025" w14:textId="1AA5DD44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3C0550" w:rsidRPr="008A20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  <w:tc>
          <w:tcPr>
            <w:tcW w:w="147" w:type="pct"/>
          </w:tcPr>
          <w:p w14:paraId="16F908CF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AD3BDF8" w14:textId="1BDC6CAB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9D6CAD" w:rsidRPr="008A207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137" w:type="pct"/>
          </w:tcPr>
          <w:p w14:paraId="582BCBF4" w14:textId="77777777" w:rsidR="003C0550" w:rsidRPr="00C05013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233C2908" w14:textId="258BED80" w:rsidR="003C0550" w:rsidRPr="001F313C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3C05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</w:tr>
      <w:tr w:rsidR="003C0550" w:rsidRPr="00C05013" w14:paraId="0E86D91F" w14:textId="77777777" w:rsidTr="00D445BC">
        <w:tc>
          <w:tcPr>
            <w:tcW w:w="2168" w:type="pct"/>
            <w:shd w:val="clear" w:color="auto" w:fill="FFFFFF"/>
          </w:tcPr>
          <w:p w14:paraId="2ECF721B" w14:textId="77777777" w:rsidR="003C0550" w:rsidRPr="00C05013" w:rsidRDefault="003C0550" w:rsidP="003C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75941C9" w14:textId="561A7205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147" w:type="pct"/>
          </w:tcPr>
          <w:p w14:paraId="663D9CE6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4B91E6F" w14:textId="3610F8A0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47" w:type="pct"/>
          </w:tcPr>
          <w:p w14:paraId="2CD18455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CCE7BF4" w14:textId="24F33C19" w:rsidR="003C0550" w:rsidRPr="008A2071" w:rsidRDefault="00913ED2" w:rsidP="000C17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137" w:type="pct"/>
          </w:tcPr>
          <w:p w14:paraId="18763FFF" w14:textId="77777777" w:rsidR="003C0550" w:rsidRPr="00C05013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B81D2F6" w14:textId="2513EC02" w:rsidR="003C0550" w:rsidRPr="00C05013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</w:tr>
      <w:tr w:rsidR="003C0550" w:rsidRPr="00C05013" w14:paraId="1CFFC4F1" w14:textId="77777777" w:rsidTr="00D445BC">
        <w:tc>
          <w:tcPr>
            <w:tcW w:w="2168" w:type="pct"/>
            <w:shd w:val="clear" w:color="auto" w:fill="FFFFFF"/>
          </w:tcPr>
          <w:p w14:paraId="6644451D" w14:textId="77777777" w:rsidR="003C0550" w:rsidRPr="00C05013" w:rsidRDefault="003C0550" w:rsidP="003C0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41C54FB" w14:textId="37150ADA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="009D6CAD" w:rsidRPr="008A20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147" w:type="pct"/>
          </w:tcPr>
          <w:p w14:paraId="2DF50D28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D06878E" w14:textId="6C791921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="003C0550" w:rsidRPr="008A20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891</w:t>
            </w:r>
          </w:p>
        </w:tc>
        <w:tc>
          <w:tcPr>
            <w:tcW w:w="147" w:type="pct"/>
          </w:tcPr>
          <w:p w14:paraId="6E8B2C1F" w14:textId="77777777" w:rsidR="003C0550" w:rsidRPr="008A2071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28A3C9" w14:textId="36D6DF3D" w:rsidR="003C0550" w:rsidRPr="008A2071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="009D6CAD" w:rsidRPr="008A20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137" w:type="pct"/>
          </w:tcPr>
          <w:p w14:paraId="6E20400A" w14:textId="77777777" w:rsidR="003C0550" w:rsidRPr="00C05013" w:rsidRDefault="003C0550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645C0BB" w14:textId="5048E000" w:rsidR="003C0550" w:rsidRPr="00C05013" w:rsidRDefault="00913ED2" w:rsidP="003C0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="003C055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891</w:t>
            </w:r>
          </w:p>
        </w:tc>
      </w:tr>
      <w:tr w:rsidR="003C0550" w:rsidRPr="001E349B" w14:paraId="47007046" w14:textId="77777777" w:rsidTr="00FC7A9C">
        <w:trPr>
          <w:trHeight w:val="50"/>
        </w:trPr>
        <w:tc>
          <w:tcPr>
            <w:tcW w:w="2168" w:type="pct"/>
            <w:shd w:val="clear" w:color="auto" w:fill="FFFFFF"/>
          </w:tcPr>
          <w:p w14:paraId="1AFA4D09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F6A0453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</w:tcPr>
          <w:p w14:paraId="7134A483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0B9836EB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</w:tcPr>
          <w:p w14:paraId="697F9CA0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FA89C5C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7" w:type="pct"/>
          </w:tcPr>
          <w:p w14:paraId="62836763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622255E" w14:textId="77777777" w:rsidR="003C0550" w:rsidRPr="001E349B" w:rsidRDefault="003C0550" w:rsidP="00FC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</w:tbl>
    <w:p w14:paraId="7F54EEFA" w14:textId="4EA4AC85" w:rsidR="000C1387" w:rsidRPr="00C05013" w:rsidRDefault="000C1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82"/>
        <w:gridCol w:w="1078"/>
        <w:gridCol w:w="185"/>
        <w:gridCol w:w="985"/>
        <w:gridCol w:w="183"/>
        <w:gridCol w:w="1077"/>
      </w:tblGrid>
      <w:tr w:rsidR="00DE228E" w:rsidRPr="00C05013" w14:paraId="6B5FD1BB" w14:textId="77777777" w:rsidTr="006974E4">
        <w:trPr>
          <w:cantSplit/>
          <w:tblHeader/>
        </w:trPr>
        <w:tc>
          <w:tcPr>
            <w:tcW w:w="4500" w:type="dxa"/>
          </w:tcPr>
          <w:p w14:paraId="70195431" w14:textId="4BD6722F" w:rsidR="00DE228E" w:rsidRPr="00C05013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6BFC17B" w14:textId="77777777" w:rsidR="00DE228E" w:rsidRPr="00C05013" w:rsidRDefault="00DE228E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56E51E4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0448793D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5CFA" w:rsidRPr="00C05013" w14:paraId="2C017230" w14:textId="77777777" w:rsidTr="006974E4">
        <w:trPr>
          <w:cantSplit/>
          <w:tblHeader/>
        </w:trPr>
        <w:tc>
          <w:tcPr>
            <w:tcW w:w="4500" w:type="dxa"/>
          </w:tcPr>
          <w:p w14:paraId="4586833D" w14:textId="6E7D1028" w:rsidR="00DC5CFA" w:rsidRPr="00C05013" w:rsidRDefault="00DC5CFA" w:rsidP="00DC5C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659406" w14:textId="380D2651" w:rsidR="00DC5CFA" w:rsidRPr="00C05013" w:rsidRDefault="00913ED2" w:rsidP="00DC5CF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DC5CFA" w:rsidRPr="00A457C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DC5CFA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vAlign w:val="bottom"/>
          </w:tcPr>
          <w:p w14:paraId="57EC945A" w14:textId="77777777" w:rsidR="00DC5CFA" w:rsidRPr="00C05013" w:rsidRDefault="00DC5CFA" w:rsidP="00DC5CF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A04294C" w14:textId="3AA97AE9" w:rsidR="00DC5CFA" w:rsidRPr="00C05013" w:rsidRDefault="00913ED2" w:rsidP="00DC5CF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DC5CFA"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DC5CFA"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7CB111F6" w14:textId="77777777" w:rsidR="00DC5CFA" w:rsidRPr="00C05013" w:rsidRDefault="00DC5CFA" w:rsidP="00DC5CF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00B03E7" w14:textId="4480FE11" w:rsidR="00DC5CFA" w:rsidRPr="00C05013" w:rsidRDefault="00913ED2" w:rsidP="00DC5CF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13ED2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="00DC5CFA" w:rsidRPr="00A457C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C5CFA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31A1805F" w14:textId="77777777" w:rsidR="00DC5CFA" w:rsidRPr="00C05013" w:rsidRDefault="00DC5CFA" w:rsidP="00DC5CF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BC692FB" w14:textId="3FD62448" w:rsidR="00DC5CFA" w:rsidRPr="00C05013" w:rsidRDefault="00913ED2" w:rsidP="00DC5CF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DC5CFA"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DC5CFA"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F2553" w:rsidRPr="00C05013" w14:paraId="30CC69AE" w14:textId="77777777" w:rsidTr="006974E4">
        <w:trPr>
          <w:cantSplit/>
          <w:tblHeader/>
        </w:trPr>
        <w:tc>
          <w:tcPr>
            <w:tcW w:w="4500" w:type="dxa"/>
          </w:tcPr>
          <w:p w14:paraId="55FDD217" w14:textId="643594AD" w:rsidR="00CF2553" w:rsidRPr="00C05013" w:rsidRDefault="00CF2553" w:rsidP="00CF255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0" w:type="dxa"/>
            <w:vAlign w:val="bottom"/>
          </w:tcPr>
          <w:p w14:paraId="0571B093" w14:textId="4F2CAD30" w:rsidR="00CF2553" w:rsidRPr="00C05013" w:rsidRDefault="00913ED2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2" w:type="dxa"/>
            <w:vAlign w:val="bottom"/>
          </w:tcPr>
          <w:p w14:paraId="758FA04F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205FDA6" w14:textId="26BF7DA9" w:rsidR="00CF2553" w:rsidRPr="00C05013" w:rsidRDefault="00913ED2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5" w:type="dxa"/>
          </w:tcPr>
          <w:p w14:paraId="5AE08206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1E90D46" w14:textId="25FBF061" w:rsidR="00CF2553" w:rsidRPr="00C05013" w:rsidRDefault="00913ED2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3" w:type="dxa"/>
            <w:vAlign w:val="bottom"/>
          </w:tcPr>
          <w:p w14:paraId="14AF2241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DC1D9C7" w14:textId="30B773CF" w:rsidR="00CF2553" w:rsidRPr="00C05013" w:rsidRDefault="00913ED2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2568</w:t>
            </w:r>
          </w:p>
        </w:tc>
      </w:tr>
      <w:tr w:rsidR="00DE228E" w:rsidRPr="00C05013" w14:paraId="0DC641CD" w14:textId="77777777" w:rsidTr="006974E4">
        <w:trPr>
          <w:cantSplit/>
          <w:tblHeader/>
        </w:trPr>
        <w:tc>
          <w:tcPr>
            <w:tcW w:w="4500" w:type="dxa"/>
          </w:tcPr>
          <w:p w14:paraId="2CFF0F81" w14:textId="77777777" w:rsidR="00DE228E" w:rsidRPr="00C05013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500292CA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E228E" w:rsidRPr="00C05013" w14:paraId="632B4971" w14:textId="77777777" w:rsidTr="006974E4">
        <w:trPr>
          <w:cantSplit/>
        </w:trPr>
        <w:tc>
          <w:tcPr>
            <w:tcW w:w="4500" w:type="dxa"/>
          </w:tcPr>
          <w:p w14:paraId="09D716F7" w14:textId="77777777" w:rsidR="00DE228E" w:rsidRPr="00C05013" w:rsidRDefault="00DE228E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C0501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</w:t>
            </w: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หมุนเวียน</w:t>
            </w:r>
            <w:r w:rsidRPr="00C0501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อื่น</w:t>
            </w:r>
          </w:p>
        </w:tc>
        <w:tc>
          <w:tcPr>
            <w:tcW w:w="990" w:type="dxa"/>
          </w:tcPr>
          <w:p w14:paraId="1B98ABC5" w14:textId="77777777" w:rsidR="00DE228E" w:rsidRPr="00C05013" w:rsidRDefault="00DE228E" w:rsidP="00E82C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025438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65D644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4D9B416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EDE917A" w14:textId="77777777" w:rsidR="00DE228E" w:rsidRPr="00C05013" w:rsidRDefault="00DE228E" w:rsidP="00E82C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B7FB4DD" w14:textId="77777777" w:rsidR="00DE228E" w:rsidRPr="00C05013" w:rsidRDefault="00DE228E" w:rsidP="00E82C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4A36F6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13E" w:rsidRPr="00C05013" w14:paraId="351900EB" w14:textId="77777777" w:rsidTr="006974E4">
        <w:trPr>
          <w:cantSplit/>
          <w:trHeight w:val="353"/>
        </w:trPr>
        <w:tc>
          <w:tcPr>
            <w:tcW w:w="4500" w:type="dxa"/>
          </w:tcPr>
          <w:p w14:paraId="0EAD583C" w14:textId="77777777" w:rsidR="0055313E" w:rsidRPr="00C05013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B1EA3A8" w14:textId="5B88402C" w:rsidR="0055313E" w:rsidRPr="00183425" w:rsidRDefault="00DE0C0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183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1791DCD" w14:textId="77777777" w:rsidR="0055313E" w:rsidRPr="00183425" w:rsidRDefault="0055313E" w:rsidP="005531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2E791D09" w14:textId="0F1255E3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75BBAC2" w14:textId="77777777" w:rsidR="0055313E" w:rsidRPr="00183425" w:rsidRDefault="0055313E" w:rsidP="005531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518922D" w14:textId="0A55D317" w:rsidR="002C2F32" w:rsidRPr="00183425" w:rsidRDefault="00913ED2" w:rsidP="002C2F3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C2F32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83" w:type="dxa"/>
          </w:tcPr>
          <w:p w14:paraId="6AAC78D3" w14:textId="77777777" w:rsidR="0055313E" w:rsidRPr="00183425" w:rsidRDefault="0055313E" w:rsidP="005531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A4247F" w14:textId="75BBB0D5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58</w:t>
            </w:r>
            <w:r w:rsidR="0055313E" w:rsidRPr="00183425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55313E" w:rsidRPr="00C05013" w14:paraId="339CB328" w14:textId="77777777" w:rsidTr="006974E4">
        <w:trPr>
          <w:cantSplit/>
        </w:trPr>
        <w:tc>
          <w:tcPr>
            <w:tcW w:w="4500" w:type="dxa"/>
          </w:tcPr>
          <w:p w14:paraId="1B44F6B0" w14:textId="77777777" w:rsidR="0055313E" w:rsidRPr="00C05013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B88412" w14:textId="62CEF052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82" w:type="dxa"/>
          </w:tcPr>
          <w:p w14:paraId="24AF80FB" w14:textId="77777777" w:rsidR="0055313E" w:rsidRPr="00183425" w:rsidRDefault="0055313E" w:rsidP="005531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BF3D9DF" w14:textId="7E43F595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5" w:type="dxa"/>
          </w:tcPr>
          <w:p w14:paraId="54FA4529" w14:textId="77777777" w:rsidR="0055313E" w:rsidRPr="00183425" w:rsidRDefault="0055313E" w:rsidP="005531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03C0732" w14:textId="1EE02296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83" w:type="dxa"/>
          </w:tcPr>
          <w:p w14:paraId="39ECBFB6" w14:textId="77777777" w:rsidR="0055313E" w:rsidRPr="00183425" w:rsidRDefault="0055313E" w:rsidP="005531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838BF3" w14:textId="5027A9AD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55313E" w:rsidRPr="00C05013" w14:paraId="7C8D0084" w14:textId="77777777" w:rsidTr="006974E4">
        <w:trPr>
          <w:cantSplit/>
        </w:trPr>
        <w:tc>
          <w:tcPr>
            <w:tcW w:w="4500" w:type="dxa"/>
          </w:tcPr>
          <w:p w14:paraId="1D91E31E" w14:textId="77777777" w:rsidR="0055313E" w:rsidRPr="00C05013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C2CAB9" w14:textId="4881DB50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</w:t>
            </w:r>
          </w:p>
        </w:tc>
        <w:tc>
          <w:tcPr>
            <w:tcW w:w="182" w:type="dxa"/>
          </w:tcPr>
          <w:p w14:paraId="4BE7BFFF" w14:textId="77777777" w:rsidR="0055313E" w:rsidRPr="00183425" w:rsidRDefault="0055313E" w:rsidP="0055313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BD7A99" w14:textId="08DA217B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85" w:type="dxa"/>
          </w:tcPr>
          <w:p w14:paraId="4415002C" w14:textId="77777777" w:rsidR="0055313E" w:rsidRPr="00183425" w:rsidRDefault="0055313E" w:rsidP="0055313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4B4617C" w14:textId="77644C48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2C2F32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183" w:type="dxa"/>
          </w:tcPr>
          <w:p w14:paraId="470CD984" w14:textId="77777777" w:rsidR="0055313E" w:rsidRPr="00183425" w:rsidRDefault="0055313E" w:rsidP="005531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3018660" w14:textId="356E704E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55313E" w:rsidRPr="001834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388</w:t>
            </w:r>
          </w:p>
        </w:tc>
      </w:tr>
      <w:tr w:rsidR="0055313E" w:rsidRPr="001E349B" w14:paraId="7E410A21" w14:textId="77777777" w:rsidTr="006974E4">
        <w:trPr>
          <w:cantSplit/>
        </w:trPr>
        <w:tc>
          <w:tcPr>
            <w:tcW w:w="4500" w:type="dxa"/>
          </w:tcPr>
          <w:p w14:paraId="63CAA7DF" w14:textId="77777777" w:rsidR="0055313E" w:rsidRPr="001E349B" w:rsidRDefault="0055313E" w:rsidP="00FC7A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70971277" w14:textId="77777777" w:rsidR="0055313E" w:rsidRPr="001E349B" w:rsidRDefault="0055313E" w:rsidP="00FC7A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2" w:type="dxa"/>
          </w:tcPr>
          <w:p w14:paraId="6EAC541E" w14:textId="77777777" w:rsidR="0055313E" w:rsidRPr="001E349B" w:rsidRDefault="0055313E" w:rsidP="00FC7A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8" w:type="dxa"/>
          </w:tcPr>
          <w:p w14:paraId="6423EA86" w14:textId="77777777" w:rsidR="0055313E" w:rsidRPr="001E349B" w:rsidRDefault="0055313E" w:rsidP="00FC7A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5" w:type="dxa"/>
          </w:tcPr>
          <w:p w14:paraId="50E8F89C" w14:textId="77777777" w:rsidR="0055313E" w:rsidRPr="001E349B" w:rsidRDefault="0055313E" w:rsidP="00FC7A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5" w:type="dxa"/>
          </w:tcPr>
          <w:p w14:paraId="14966206" w14:textId="77777777" w:rsidR="0055313E" w:rsidRPr="001E349B" w:rsidRDefault="0055313E" w:rsidP="00FC7A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3" w:type="dxa"/>
          </w:tcPr>
          <w:p w14:paraId="683B427D" w14:textId="77777777" w:rsidR="0055313E" w:rsidRPr="001E349B" w:rsidRDefault="0055313E" w:rsidP="00FC7A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7" w:type="dxa"/>
          </w:tcPr>
          <w:p w14:paraId="4472AC19" w14:textId="77777777" w:rsidR="0055313E" w:rsidRPr="001E349B" w:rsidRDefault="0055313E" w:rsidP="00FC7A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55313E" w:rsidRPr="00C05013" w14:paraId="74386B2F" w14:textId="77777777" w:rsidTr="006974E4">
        <w:trPr>
          <w:cantSplit/>
        </w:trPr>
        <w:tc>
          <w:tcPr>
            <w:tcW w:w="4500" w:type="dxa"/>
          </w:tcPr>
          <w:p w14:paraId="202E8608" w14:textId="56E79C60" w:rsidR="0055313E" w:rsidRPr="00C05013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E6442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เงินปันผลค้างรับ</w:t>
            </w:r>
          </w:p>
        </w:tc>
        <w:tc>
          <w:tcPr>
            <w:tcW w:w="990" w:type="dxa"/>
          </w:tcPr>
          <w:p w14:paraId="33D8A611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1967A6C1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8750604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C74A15D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215F6BCA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4B6F9B9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972A23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5313E" w:rsidRPr="00C05013" w14:paraId="46C99BB3" w14:textId="2C234E60" w:rsidTr="006974E4">
        <w:trPr>
          <w:cantSplit/>
        </w:trPr>
        <w:tc>
          <w:tcPr>
            <w:tcW w:w="4500" w:type="dxa"/>
          </w:tcPr>
          <w:p w14:paraId="4A8C6871" w14:textId="05AFE72B" w:rsidR="0055313E" w:rsidRPr="00722126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7221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F9850" w14:textId="29795064" w:rsidR="0055313E" w:rsidRPr="00183425" w:rsidRDefault="00DE0C0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AD2DFB3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6DC9710" w14:textId="54B48E76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79C3422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E889E73" w14:textId="72E4D190" w:rsidR="0055313E" w:rsidRPr="00183425" w:rsidRDefault="00C7180F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183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A3347B1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C5227B2" w14:textId="23CB82ED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168</w:t>
            </w:r>
            <w:r w:rsidR="0055313E" w:rsidRPr="00183425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55313E" w:rsidRPr="00C05013" w14:paraId="7FDC2CF7" w14:textId="77777777" w:rsidTr="006974E4">
        <w:trPr>
          <w:cantSplit/>
        </w:trPr>
        <w:tc>
          <w:tcPr>
            <w:tcW w:w="4500" w:type="dxa"/>
          </w:tcPr>
          <w:p w14:paraId="3F66F92B" w14:textId="77777777" w:rsidR="0055313E" w:rsidRPr="00722126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21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71C9F9" w14:textId="2E0DE292" w:rsidR="0055313E" w:rsidRPr="00183425" w:rsidRDefault="00DE0C0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45E501D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1344FB7" w14:textId="2DCA3ABB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4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EE2D787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F732AC9" w14:textId="4F4879B9" w:rsidR="0055313E" w:rsidRPr="00183425" w:rsidRDefault="00C7180F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03D4B92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A88DEE7" w14:textId="7FD5550E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  <w:r w:rsidR="0055313E" w:rsidRPr="001834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761</w:t>
            </w:r>
          </w:p>
        </w:tc>
      </w:tr>
      <w:tr w:rsidR="006B798C" w:rsidRPr="001E349B" w14:paraId="4FF093B3" w14:textId="77777777" w:rsidTr="006B798C">
        <w:trPr>
          <w:cantSplit/>
        </w:trPr>
        <w:tc>
          <w:tcPr>
            <w:tcW w:w="4500" w:type="dxa"/>
          </w:tcPr>
          <w:p w14:paraId="49C2019B" w14:textId="77777777" w:rsidR="006B798C" w:rsidRPr="001E349B" w:rsidRDefault="006B798C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C46FE0" w14:textId="77777777" w:rsidR="006B798C" w:rsidRPr="001E349B" w:rsidRDefault="006B798C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2" w:type="dxa"/>
          </w:tcPr>
          <w:p w14:paraId="3504B2AD" w14:textId="77777777" w:rsidR="006B798C" w:rsidRPr="001E349B" w:rsidRDefault="006B798C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0476992" w14:textId="77777777" w:rsidR="006B798C" w:rsidRPr="001E349B" w:rsidRDefault="006B798C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85" w:type="dxa"/>
          </w:tcPr>
          <w:p w14:paraId="1EA9CDE6" w14:textId="77777777" w:rsidR="006B798C" w:rsidRPr="001E349B" w:rsidRDefault="006B798C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734CAB72" w14:textId="77777777" w:rsidR="006B798C" w:rsidRPr="001E349B" w:rsidRDefault="006B798C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3" w:type="dxa"/>
          </w:tcPr>
          <w:p w14:paraId="5F5A2BC6" w14:textId="77777777" w:rsidR="006B798C" w:rsidRPr="001E349B" w:rsidRDefault="006B798C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14E3268" w14:textId="77777777" w:rsidR="006B798C" w:rsidRPr="001E349B" w:rsidRDefault="006B798C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5313E" w:rsidRPr="00C05013" w14:paraId="216FE050" w14:textId="77777777" w:rsidTr="00A46CC7">
        <w:trPr>
          <w:cantSplit/>
        </w:trPr>
        <w:tc>
          <w:tcPr>
            <w:tcW w:w="4500" w:type="dxa"/>
          </w:tcPr>
          <w:p w14:paraId="3A05F61B" w14:textId="35FFA884" w:rsidR="0055313E" w:rsidRPr="00E64423" w:rsidRDefault="0055313E" w:rsidP="0055313E">
            <w:pPr>
              <w:spacing w:line="240" w:lineRule="auto"/>
              <w:ind w:firstLine="14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E6442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90" w:type="dxa"/>
          </w:tcPr>
          <w:p w14:paraId="11BF3903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FFADB57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5BD7BBD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140C120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3C3DBCB2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77CCADD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7F3DB9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5313E" w:rsidRPr="00C05013" w14:paraId="68E62AAC" w14:textId="77777777" w:rsidTr="00622881">
        <w:trPr>
          <w:cantSplit/>
        </w:trPr>
        <w:tc>
          <w:tcPr>
            <w:tcW w:w="4500" w:type="dxa"/>
          </w:tcPr>
          <w:p w14:paraId="388CDDE5" w14:textId="77777777" w:rsidR="0055313E" w:rsidRPr="00C05013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2968B8" w14:textId="65B9D780" w:rsidR="0055313E" w:rsidRPr="00183425" w:rsidRDefault="00DE0C0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2A31C1B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67A19AB" w14:textId="7C8B8B09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5377124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AFC3884" w14:textId="07F31649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180F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362</w:t>
            </w:r>
            <w:r w:rsidR="00C7180F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3" w:type="dxa"/>
          </w:tcPr>
          <w:p w14:paraId="0910C98B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41085B4" w14:textId="5401E793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1</w:t>
            </w:r>
            <w:r w:rsidR="0055313E" w:rsidRPr="00183425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192</w:t>
            </w:r>
            <w:r w:rsidR="0055313E" w:rsidRPr="00183425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55313E" w:rsidRPr="00C05013" w14:paraId="7C4195BC" w14:textId="77777777" w:rsidTr="00A46CC7">
        <w:trPr>
          <w:cantSplit/>
        </w:trPr>
        <w:tc>
          <w:tcPr>
            <w:tcW w:w="4500" w:type="dxa"/>
          </w:tcPr>
          <w:p w14:paraId="60FFF1FB" w14:textId="77777777" w:rsidR="0055313E" w:rsidRPr="00C05013" w:rsidRDefault="0055313E" w:rsidP="0055313E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20CB" w14:textId="258D28E3" w:rsidR="0055313E" w:rsidRPr="00183425" w:rsidRDefault="00DE0C0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B3DFA30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3B3F999" w14:textId="1061CCB6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34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A7B4DA7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175EEF2A" w14:textId="12ED72A2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7180F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  <w:r w:rsidR="00C7180F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3" w:type="dxa"/>
          </w:tcPr>
          <w:p w14:paraId="3009DC86" w14:textId="77777777" w:rsidR="0055313E" w:rsidRPr="00183425" w:rsidRDefault="0055313E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55DD85A" w14:textId="58FAC629" w:rsidR="0055313E" w:rsidRPr="00183425" w:rsidRDefault="00913ED2" w:rsidP="005531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5313E" w:rsidRPr="001834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192</w:t>
            </w:r>
            <w:r w:rsidR="0055313E" w:rsidRPr="001834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</w:tr>
      <w:tr w:rsidR="0055313E" w:rsidRPr="001E349B" w14:paraId="62B1DEF8" w14:textId="77777777" w:rsidTr="00FC7A9C">
        <w:trPr>
          <w:cantSplit/>
          <w:trHeight w:val="50"/>
        </w:trPr>
        <w:tc>
          <w:tcPr>
            <w:tcW w:w="4500" w:type="dxa"/>
          </w:tcPr>
          <w:p w14:paraId="0D51E229" w14:textId="77777777" w:rsidR="0055313E" w:rsidRPr="001E349B" w:rsidRDefault="0055313E" w:rsidP="00FC7A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195DF96B" w14:textId="77777777" w:rsidR="0055313E" w:rsidRPr="001E349B" w:rsidRDefault="0055313E" w:rsidP="00FC7A9C">
            <w:pPr>
              <w:pStyle w:val="acctmergecolhdg"/>
              <w:spacing w:line="240" w:lineRule="auto"/>
              <w:ind w:left="-83" w:right="-79"/>
              <w:rPr>
                <w:rFonts w:asciiTheme="majorBidi" w:hAnsiTheme="majorBidi" w:cstheme="majorBidi"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82" w:type="dxa"/>
          </w:tcPr>
          <w:p w14:paraId="45362C07" w14:textId="77777777" w:rsidR="0055313E" w:rsidRPr="001E349B" w:rsidRDefault="0055313E" w:rsidP="00FC7A9C">
            <w:pPr>
              <w:pStyle w:val="acctmergecolhdg"/>
              <w:spacing w:line="240" w:lineRule="auto"/>
              <w:ind w:left="-83" w:right="-79"/>
              <w:rPr>
                <w:rFonts w:asciiTheme="majorBidi" w:hAnsiTheme="majorBidi" w:cstheme="majorBidi"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078" w:type="dxa"/>
          </w:tcPr>
          <w:p w14:paraId="4A43DE30" w14:textId="77777777" w:rsidR="0055313E" w:rsidRPr="001E349B" w:rsidRDefault="0055313E" w:rsidP="00FC7A9C">
            <w:pPr>
              <w:pStyle w:val="acctmergecolhdg"/>
              <w:spacing w:line="240" w:lineRule="auto"/>
              <w:ind w:left="-83" w:right="-79"/>
              <w:rPr>
                <w:rFonts w:asciiTheme="majorBidi" w:hAnsiTheme="majorBidi" w:cstheme="majorBidi"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85" w:type="dxa"/>
          </w:tcPr>
          <w:p w14:paraId="28AFA284" w14:textId="77777777" w:rsidR="0055313E" w:rsidRPr="001E349B" w:rsidRDefault="0055313E" w:rsidP="00FC7A9C">
            <w:pPr>
              <w:pStyle w:val="acctmergecolhdg"/>
              <w:spacing w:line="240" w:lineRule="auto"/>
              <w:ind w:left="-83" w:right="-79"/>
              <w:rPr>
                <w:rFonts w:asciiTheme="majorBidi" w:hAnsiTheme="majorBidi" w:cstheme="majorBidi"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985" w:type="dxa"/>
          </w:tcPr>
          <w:p w14:paraId="74FA7BF0" w14:textId="77777777" w:rsidR="0055313E" w:rsidRPr="001E349B" w:rsidRDefault="0055313E" w:rsidP="00FC7A9C">
            <w:pPr>
              <w:pStyle w:val="acctmergecolhdg"/>
              <w:spacing w:line="240" w:lineRule="auto"/>
              <w:ind w:left="-83" w:right="-79"/>
              <w:rPr>
                <w:rFonts w:asciiTheme="majorBidi" w:hAnsiTheme="majorBidi" w:cstheme="majorBidi"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83" w:type="dxa"/>
          </w:tcPr>
          <w:p w14:paraId="4871AC29" w14:textId="77777777" w:rsidR="0055313E" w:rsidRPr="001E349B" w:rsidRDefault="0055313E" w:rsidP="00FC7A9C">
            <w:pPr>
              <w:pStyle w:val="acctmergecolhdg"/>
              <w:spacing w:line="240" w:lineRule="auto"/>
              <w:ind w:left="-83" w:right="-79"/>
              <w:rPr>
                <w:rFonts w:asciiTheme="majorBidi" w:hAnsiTheme="majorBidi" w:cstheme="majorBidi"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077" w:type="dxa"/>
          </w:tcPr>
          <w:p w14:paraId="4BE6720B" w14:textId="77777777" w:rsidR="0055313E" w:rsidRPr="001E349B" w:rsidRDefault="0055313E" w:rsidP="00FC7A9C">
            <w:pPr>
              <w:pStyle w:val="acctmergecolhdg"/>
              <w:spacing w:line="240" w:lineRule="auto"/>
              <w:ind w:left="-83" w:right="-79"/>
              <w:rPr>
                <w:rFonts w:asciiTheme="majorBidi" w:hAnsiTheme="majorBidi" w:cstheme="majorBidi"/>
                <w:bCs/>
                <w:sz w:val="14"/>
                <w:szCs w:val="14"/>
                <w:cs/>
                <w:lang w:val="en-US"/>
              </w:rPr>
            </w:pPr>
          </w:p>
        </w:tc>
      </w:tr>
      <w:tr w:rsidR="0055313E" w:rsidRPr="00C05013" w14:paraId="67596AB6" w14:textId="77777777" w:rsidTr="006974E4">
        <w:trPr>
          <w:cantSplit/>
        </w:trPr>
        <w:tc>
          <w:tcPr>
            <w:tcW w:w="4500" w:type="dxa"/>
          </w:tcPr>
          <w:p w14:paraId="0DEAA7B0" w14:textId="77777777" w:rsidR="0055313E" w:rsidRPr="00C05013" w:rsidRDefault="0055313E" w:rsidP="0055313E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E2FB7F7" w14:textId="77777777" w:rsidR="0055313E" w:rsidRPr="00183425" w:rsidRDefault="0055313E" w:rsidP="00553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7B1854E" w14:textId="77777777" w:rsidR="0055313E" w:rsidRPr="00183425" w:rsidRDefault="0055313E" w:rsidP="00553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4053BD81" w14:textId="77777777" w:rsidR="0055313E" w:rsidRPr="00183425" w:rsidRDefault="0055313E" w:rsidP="00553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6799D23B" w14:textId="77777777" w:rsidR="0055313E" w:rsidRPr="00183425" w:rsidRDefault="0055313E" w:rsidP="00553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</w:tcPr>
          <w:p w14:paraId="13230F82" w14:textId="77777777" w:rsidR="0055313E" w:rsidRPr="00183425" w:rsidRDefault="0055313E" w:rsidP="00553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3169B2F" w14:textId="77777777" w:rsidR="0055313E" w:rsidRPr="00183425" w:rsidRDefault="0055313E" w:rsidP="00553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554C3350" w14:textId="77777777" w:rsidR="0055313E" w:rsidRPr="00183425" w:rsidRDefault="0055313E" w:rsidP="0055313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</w:tr>
      <w:tr w:rsidR="00C02B49" w:rsidRPr="00C05013" w14:paraId="10F36424" w14:textId="77777777" w:rsidTr="006974E4">
        <w:trPr>
          <w:cantSplit/>
        </w:trPr>
        <w:tc>
          <w:tcPr>
            <w:tcW w:w="4500" w:type="dxa"/>
          </w:tcPr>
          <w:p w14:paraId="6C5FC279" w14:textId="77777777" w:rsidR="00C02B49" w:rsidRPr="00C05013" w:rsidRDefault="00C02B49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0B48D8D" w14:textId="336648B5" w:rsidR="00C02B49" w:rsidRPr="00183425" w:rsidRDefault="00DE0C0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9A71BCA" w14:textId="77777777" w:rsidR="00C02B49" w:rsidRPr="00183425" w:rsidRDefault="00C02B49" w:rsidP="00C02B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E1C563" w14:textId="32C8E3AE" w:rsidR="00C02B49" w:rsidRPr="00183425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183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25E38DE" w14:textId="77777777" w:rsidR="00C02B49" w:rsidRPr="00183425" w:rsidRDefault="00C02B49" w:rsidP="00C02B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73B83E37" w14:textId="013AD2EB" w:rsidR="00C02B49" w:rsidRPr="00183425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="002C2F32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 w:hint="cs"/>
                <w:sz w:val="28"/>
                <w:szCs w:val="28"/>
              </w:rPr>
              <w:t>760</w:t>
            </w:r>
          </w:p>
        </w:tc>
        <w:tc>
          <w:tcPr>
            <w:tcW w:w="183" w:type="dxa"/>
          </w:tcPr>
          <w:p w14:paraId="7E37AC34" w14:textId="77777777" w:rsidR="00C02B49" w:rsidRPr="00183425" w:rsidRDefault="00C02B49" w:rsidP="00C02B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8D65122" w14:textId="45928A64" w:rsidR="00C02B49" w:rsidRPr="00183425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451</w:t>
            </w:r>
            <w:r w:rsidR="00C02B49" w:rsidRPr="00183425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040</w:t>
            </w:r>
          </w:p>
        </w:tc>
      </w:tr>
      <w:tr w:rsidR="00C02B49" w:rsidRPr="00C05013" w14:paraId="18FE9EFB" w14:textId="77777777" w:rsidTr="006974E4">
        <w:trPr>
          <w:cantSplit/>
        </w:trPr>
        <w:tc>
          <w:tcPr>
            <w:tcW w:w="4500" w:type="dxa"/>
          </w:tcPr>
          <w:p w14:paraId="645563EF" w14:textId="77777777" w:rsidR="00C02B49" w:rsidRPr="00C05013" w:rsidRDefault="00C02B49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90" w:type="dxa"/>
          </w:tcPr>
          <w:p w14:paraId="3AE7C422" w14:textId="78200851" w:rsidR="00C02B49" w:rsidRPr="00183425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E0C02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82" w:type="dxa"/>
          </w:tcPr>
          <w:p w14:paraId="685C0CF0" w14:textId="77777777" w:rsidR="00C02B49" w:rsidRPr="00183425" w:rsidRDefault="00C02B49" w:rsidP="00C02B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69430F" w14:textId="421E953F" w:rsidR="00C02B49" w:rsidRPr="00183425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5</w:t>
            </w:r>
            <w:r w:rsidR="00C02B49" w:rsidRPr="00183425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85" w:type="dxa"/>
          </w:tcPr>
          <w:p w14:paraId="173E5132" w14:textId="77777777" w:rsidR="00C02B49" w:rsidRPr="00183425" w:rsidRDefault="00C02B49" w:rsidP="00C02B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4CBDAE39" w14:textId="05A9D096" w:rsidR="00C02B49" w:rsidRPr="00183425" w:rsidRDefault="00C7180F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183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3D1B05A" w14:textId="77777777" w:rsidR="00C02B49" w:rsidRPr="00183425" w:rsidRDefault="00C02B49" w:rsidP="00C02B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E6738E6" w14:textId="5B96ED7B" w:rsidR="00C02B49" w:rsidRPr="00183425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1834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2B49" w:rsidRPr="00C05013" w14:paraId="42410A9D" w14:textId="77777777" w:rsidTr="006974E4">
        <w:trPr>
          <w:cantSplit/>
        </w:trPr>
        <w:tc>
          <w:tcPr>
            <w:tcW w:w="4500" w:type="dxa"/>
          </w:tcPr>
          <w:p w14:paraId="672C6A69" w14:textId="77777777" w:rsidR="00C02B49" w:rsidRPr="00C05013" w:rsidRDefault="00C02B49" w:rsidP="00C02B49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B1ADF" w14:textId="1C9E1BCA" w:rsidR="00C02B49" w:rsidRPr="00C05013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E0C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</w:p>
        </w:tc>
        <w:tc>
          <w:tcPr>
            <w:tcW w:w="182" w:type="dxa"/>
          </w:tcPr>
          <w:p w14:paraId="15429B35" w14:textId="77777777" w:rsidR="00C02B49" w:rsidRPr="00C05013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48EA97" w14:textId="3732C287" w:rsidR="00C02B49" w:rsidRPr="00C05013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02B4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185" w:type="dxa"/>
          </w:tcPr>
          <w:p w14:paraId="035C6E63" w14:textId="77777777" w:rsidR="00C02B49" w:rsidRPr="00C05013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C03830A" w14:textId="27EF5883" w:rsidR="00C02B49" w:rsidRPr="00C05013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  <w:r w:rsidR="002C2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183" w:type="dxa"/>
          </w:tcPr>
          <w:p w14:paraId="7DC6DD83" w14:textId="77777777" w:rsidR="00C02B49" w:rsidRPr="00C05013" w:rsidRDefault="00C02B49" w:rsidP="00C02B4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12CE459" w14:textId="5B69A32E" w:rsidR="00C02B49" w:rsidRPr="00C05013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451</w:t>
            </w:r>
            <w:r w:rsidR="00C02B4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040</w:t>
            </w:r>
          </w:p>
        </w:tc>
      </w:tr>
      <w:tr w:rsidR="006B798C" w:rsidRPr="001E349B" w14:paraId="7B461A43" w14:textId="77777777" w:rsidTr="006B798C">
        <w:trPr>
          <w:cantSplit/>
        </w:trPr>
        <w:tc>
          <w:tcPr>
            <w:tcW w:w="4500" w:type="dxa"/>
          </w:tcPr>
          <w:p w14:paraId="0FA688F1" w14:textId="77777777" w:rsidR="006B798C" w:rsidRPr="001E349B" w:rsidRDefault="006B798C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E042C5" w14:textId="77777777" w:rsidR="006B798C" w:rsidRPr="001E349B" w:rsidRDefault="006B798C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2" w:type="dxa"/>
          </w:tcPr>
          <w:p w14:paraId="706E4266" w14:textId="77777777" w:rsidR="006B798C" w:rsidRPr="001E349B" w:rsidRDefault="006B798C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0F64428" w14:textId="77777777" w:rsidR="006B798C" w:rsidRPr="001E349B" w:rsidRDefault="006B798C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85" w:type="dxa"/>
          </w:tcPr>
          <w:p w14:paraId="12A1A21A" w14:textId="77777777" w:rsidR="006B798C" w:rsidRPr="001E349B" w:rsidRDefault="006B798C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DD484AD" w14:textId="77777777" w:rsidR="006B798C" w:rsidRPr="001E349B" w:rsidRDefault="006B798C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3" w:type="dxa"/>
          </w:tcPr>
          <w:p w14:paraId="3CF2DAC2" w14:textId="77777777" w:rsidR="006B798C" w:rsidRPr="001E349B" w:rsidRDefault="006B798C" w:rsidP="00C02B4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BF0C42" w14:textId="77777777" w:rsidR="006B798C" w:rsidRPr="001E349B" w:rsidRDefault="006B798C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C02B49" w:rsidRPr="00341F5A" w14:paraId="4E396E70" w14:textId="77777777" w:rsidTr="00446FAC">
        <w:trPr>
          <w:cantSplit/>
        </w:trPr>
        <w:tc>
          <w:tcPr>
            <w:tcW w:w="4500" w:type="dxa"/>
          </w:tcPr>
          <w:p w14:paraId="405CB1D3" w14:textId="6B026C3D" w:rsidR="00C02B49" w:rsidRPr="00446FAC" w:rsidRDefault="00C02B49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เงินปันผลค้างจ่าย</w:t>
            </w:r>
          </w:p>
        </w:tc>
        <w:tc>
          <w:tcPr>
            <w:tcW w:w="990" w:type="dxa"/>
          </w:tcPr>
          <w:p w14:paraId="3F1ECC9C" w14:textId="77777777" w:rsidR="00C02B49" w:rsidRPr="00446FAC" w:rsidRDefault="00C02B49" w:rsidP="00C02B4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B9C5829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7EEEE6A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43D4A54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E59289F" w14:textId="77777777" w:rsidR="00C02B49" w:rsidRPr="00446FAC" w:rsidRDefault="00C02B49" w:rsidP="00C02B4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D7826C3" w14:textId="77777777" w:rsidR="00C02B49" w:rsidRPr="00446FAC" w:rsidRDefault="00C02B49" w:rsidP="00C02B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574003A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9" w:rsidRPr="00341F5A" w14:paraId="2A585CD6" w14:textId="77777777" w:rsidTr="00446FAC">
        <w:trPr>
          <w:cantSplit/>
        </w:trPr>
        <w:tc>
          <w:tcPr>
            <w:tcW w:w="4500" w:type="dxa"/>
          </w:tcPr>
          <w:p w14:paraId="7779FFCE" w14:textId="530CF65C" w:rsidR="00C02B49" w:rsidRPr="00446FAC" w:rsidRDefault="00C02B49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577348" w14:textId="08A0C6E7" w:rsidR="00C02B49" w:rsidRPr="00446FAC" w:rsidRDefault="00DE0C0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BEE44EF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ED74C02" w14:textId="21749D7E" w:rsidR="00C02B49" w:rsidRPr="00446FAC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14:paraId="448BB1A2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E2A6393" w14:textId="03254F6C" w:rsidR="00C02B49" w:rsidRPr="00446FAC" w:rsidRDefault="00C7180F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B3AE26E" w14:textId="77777777" w:rsidR="00C02B49" w:rsidRPr="00446FAC" w:rsidRDefault="00C02B49" w:rsidP="00C02B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D0D829C" w14:textId="7599273C" w:rsidR="00C02B49" w:rsidRPr="00446FAC" w:rsidRDefault="00095EF1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2B49" w:rsidRPr="0032106E" w14:paraId="2C0D9A6A" w14:textId="77777777" w:rsidTr="00446FAC">
        <w:trPr>
          <w:cantSplit/>
        </w:trPr>
        <w:tc>
          <w:tcPr>
            <w:tcW w:w="4500" w:type="dxa"/>
          </w:tcPr>
          <w:p w14:paraId="1AEE4022" w14:textId="77777777" w:rsidR="00C02B49" w:rsidRPr="00446FAC" w:rsidRDefault="00C02B49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6FA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1F0948" w14:textId="1AFB2F49" w:rsidR="00C02B49" w:rsidRPr="00446FAC" w:rsidRDefault="00DE0C0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EB3DA15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24A0C" w14:textId="2941DF97" w:rsidR="00C02B49" w:rsidRPr="00031B08" w:rsidRDefault="00913ED2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14:paraId="1C9F6FD9" w14:textId="77777777" w:rsidR="00C02B49" w:rsidRPr="00446FAC" w:rsidRDefault="00C02B49" w:rsidP="00C02B4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2B92A83B" w14:textId="49649410" w:rsidR="00C02B49" w:rsidRPr="00446FAC" w:rsidRDefault="00C7180F" w:rsidP="00C02B49">
            <w:pPr>
              <w:pStyle w:val="NoSpacing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44CB574" w14:textId="77777777" w:rsidR="00C02B49" w:rsidRPr="00446FAC" w:rsidRDefault="00C02B49" w:rsidP="00C02B4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DD9EAB2" w14:textId="0F8322DC" w:rsidR="00C02B49" w:rsidRPr="00031B08" w:rsidRDefault="00095EF1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02B49" w:rsidRPr="00FC7A9C" w14:paraId="24B18270" w14:textId="77777777" w:rsidTr="006974E4">
        <w:trPr>
          <w:cantSplit/>
        </w:trPr>
        <w:tc>
          <w:tcPr>
            <w:tcW w:w="4500" w:type="dxa"/>
          </w:tcPr>
          <w:p w14:paraId="6040FB32" w14:textId="77777777" w:rsidR="00C02B49" w:rsidRPr="00FC7A9C" w:rsidRDefault="00C02B49" w:rsidP="00C02B4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F1923E" w14:textId="77777777" w:rsidR="00C02B49" w:rsidRPr="00FC7A9C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9842FA3" w14:textId="77777777" w:rsidR="00C02B49" w:rsidRPr="00FC7A9C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F245542" w14:textId="77777777" w:rsidR="00C02B49" w:rsidRPr="00FC7A9C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5FE7A508" w14:textId="77777777" w:rsidR="00C02B49" w:rsidRPr="00FC7A9C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4B31F03" w14:textId="77777777" w:rsidR="00C02B49" w:rsidRPr="00FC7A9C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6B9A0A3" w14:textId="77777777" w:rsidR="00C02B49" w:rsidRPr="00FC7A9C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54724B" w14:textId="77777777" w:rsidR="00C02B49" w:rsidRPr="00FC7A9C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2B49" w:rsidRPr="00C05013" w14:paraId="16F3D796" w14:textId="77777777" w:rsidTr="006974E4">
        <w:trPr>
          <w:cantSplit/>
        </w:trPr>
        <w:tc>
          <w:tcPr>
            <w:tcW w:w="4500" w:type="dxa"/>
          </w:tcPr>
          <w:p w14:paraId="0C766D56" w14:textId="75DC7D91" w:rsidR="00C02B49" w:rsidRDefault="00C02B49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64D22C2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83B2DE4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5C4D43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6D0CB71D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1BD9C115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BD10BB0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DBA163B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2B49" w:rsidRPr="00C05013" w14:paraId="795099E0" w14:textId="77777777" w:rsidTr="006974E4">
        <w:trPr>
          <w:cantSplit/>
        </w:trPr>
        <w:tc>
          <w:tcPr>
            <w:tcW w:w="4500" w:type="dxa"/>
          </w:tcPr>
          <w:p w14:paraId="38FD3DD9" w14:textId="77777777" w:rsidR="00C02B49" w:rsidRPr="00C05013" w:rsidRDefault="00C02B49" w:rsidP="00C02B49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0" w:type="dxa"/>
          </w:tcPr>
          <w:p w14:paraId="663A7430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B8844C7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5C38359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892CD51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2DB6A0D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6805574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5B3016" w14:textId="77777777" w:rsidR="00C02B49" w:rsidRPr="00C05013" w:rsidRDefault="00C02B49" w:rsidP="00C02B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5EF1" w:rsidRPr="00C05013" w14:paraId="10B2175B" w14:textId="77777777" w:rsidTr="006974E4">
        <w:trPr>
          <w:cantSplit/>
        </w:trPr>
        <w:tc>
          <w:tcPr>
            <w:tcW w:w="4500" w:type="dxa"/>
          </w:tcPr>
          <w:p w14:paraId="242C1712" w14:textId="209EFD11" w:rsidR="00095EF1" w:rsidRPr="00C05013" w:rsidRDefault="00095EF1" w:rsidP="00095EF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4A7DC835" w14:textId="7A83E902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82" w:type="dxa"/>
          </w:tcPr>
          <w:p w14:paraId="56767BB5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74C285" w14:textId="1E3F8212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85" w:type="dxa"/>
          </w:tcPr>
          <w:p w14:paraId="0C573426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8784264" w14:textId="329112A2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97ACBB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CA3077" w14:textId="19CCE840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C05013" w14:paraId="4F63CB5E" w14:textId="77777777" w:rsidTr="006974E4">
        <w:trPr>
          <w:cantSplit/>
        </w:trPr>
        <w:tc>
          <w:tcPr>
            <w:tcW w:w="4500" w:type="dxa"/>
          </w:tcPr>
          <w:p w14:paraId="1B36B489" w14:textId="420E99C5" w:rsidR="00095EF1" w:rsidRPr="00C05013" w:rsidRDefault="00095EF1" w:rsidP="00095EF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1CB8A145" w14:textId="50FB8AA1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82" w:type="dxa"/>
          </w:tcPr>
          <w:p w14:paraId="720FA210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CC94363" w14:textId="13D0D98F" w:rsidR="00095EF1" w:rsidRPr="00570BA2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3</w:t>
            </w:r>
            <w:r w:rsidR="00095EF1" w:rsidRPr="00E96B41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85" w:type="dxa"/>
          </w:tcPr>
          <w:p w14:paraId="302B054E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D776117" w14:textId="0284A779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7D4B4CD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2909A4" w14:textId="64F6A5E8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C05013" w14:paraId="5EE9F7E1" w14:textId="77777777" w:rsidTr="006974E4">
        <w:trPr>
          <w:cantSplit/>
        </w:trPr>
        <w:tc>
          <w:tcPr>
            <w:tcW w:w="4500" w:type="dxa"/>
          </w:tcPr>
          <w:p w14:paraId="427DB97A" w14:textId="10AF7851" w:rsidR="00095EF1" w:rsidRPr="00C05013" w:rsidRDefault="00095EF1" w:rsidP="00095EF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415F79" w14:textId="5B649DD5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E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82" w:type="dxa"/>
          </w:tcPr>
          <w:p w14:paraId="22F8A337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79A2B01" w14:textId="33EEC0BC" w:rsidR="00095EF1" w:rsidRPr="00570BA2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23</w:t>
            </w:r>
            <w:r w:rsidR="00095EF1" w:rsidRPr="00E96B41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85" w:type="dxa"/>
          </w:tcPr>
          <w:p w14:paraId="30709DC8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B61C204" w14:textId="36197F89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05D14C8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F303EA" w14:textId="65479A22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C05013" w14:paraId="5ECE9163" w14:textId="77777777" w:rsidTr="006974E4">
        <w:trPr>
          <w:cantSplit/>
        </w:trPr>
        <w:tc>
          <w:tcPr>
            <w:tcW w:w="4500" w:type="dxa"/>
          </w:tcPr>
          <w:p w14:paraId="33EC1DE1" w14:textId="77777777" w:rsidR="00095EF1" w:rsidRPr="00C05013" w:rsidRDefault="00095EF1" w:rsidP="00095EF1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4310FE" w14:textId="14138852" w:rsidR="00095EF1" w:rsidRPr="00316F1C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E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82" w:type="dxa"/>
          </w:tcPr>
          <w:p w14:paraId="1BEF81FE" w14:textId="77777777" w:rsidR="00095EF1" w:rsidRPr="00316F1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E5ABD12" w14:textId="4EECC6A0" w:rsidR="00095EF1" w:rsidRPr="00316F1C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27</w:t>
            </w:r>
            <w:r w:rsidR="00095EF1" w:rsidRPr="001C59D1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5" w:type="dxa"/>
          </w:tcPr>
          <w:p w14:paraId="0A14468A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6E2DE4B" w14:textId="0B3E758E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76CC00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07CCCED" w14:textId="06F0F6ED" w:rsidR="00095EF1" w:rsidRPr="005C10F1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FC7A9C" w14:paraId="00DA0308" w14:textId="77777777" w:rsidTr="003A767A">
        <w:trPr>
          <w:cantSplit/>
        </w:trPr>
        <w:tc>
          <w:tcPr>
            <w:tcW w:w="4500" w:type="dxa"/>
          </w:tcPr>
          <w:p w14:paraId="03714ECE" w14:textId="2F2A8353" w:rsidR="00095EF1" w:rsidRPr="00FC7A9C" w:rsidRDefault="00095EF1" w:rsidP="00095EF1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E8F49A" w14:textId="77777777" w:rsidR="00095EF1" w:rsidRPr="00FC7A9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FFC8185" w14:textId="77777777" w:rsidR="00095EF1" w:rsidRPr="00FC7A9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501D9C2" w14:textId="77777777" w:rsidR="00095EF1" w:rsidRPr="00FC7A9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30BA67F" w14:textId="77777777" w:rsidR="00095EF1" w:rsidRPr="00FC7A9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0FF0065" w14:textId="77777777" w:rsidR="00095EF1" w:rsidRPr="00FC7A9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1BF0D9F" w14:textId="77777777" w:rsidR="00095EF1" w:rsidRPr="00FC7A9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7A3899" w14:textId="77777777" w:rsidR="00095EF1" w:rsidRPr="00FC7A9C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EF1" w:rsidRPr="00C05013" w14:paraId="74A07DFF" w14:textId="77777777" w:rsidTr="003A767A">
        <w:trPr>
          <w:cantSplit/>
        </w:trPr>
        <w:tc>
          <w:tcPr>
            <w:tcW w:w="4500" w:type="dxa"/>
          </w:tcPr>
          <w:p w14:paraId="75222451" w14:textId="66A9BD33" w:rsidR="00095EF1" w:rsidRPr="00C05013" w:rsidRDefault="00095EF1" w:rsidP="00095EF1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39D83A54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7426895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B2DB39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D90CAF0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6C619A1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8D1F10F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198F6F" w14:textId="144FD3A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EF1" w:rsidRPr="00C05013" w14:paraId="1285A2B6" w14:textId="77777777" w:rsidTr="006974E4">
        <w:trPr>
          <w:cantSplit/>
        </w:trPr>
        <w:tc>
          <w:tcPr>
            <w:tcW w:w="4500" w:type="dxa"/>
          </w:tcPr>
          <w:p w14:paraId="023EC95B" w14:textId="45850C17" w:rsidR="00095EF1" w:rsidRPr="00C05013" w:rsidRDefault="00095EF1" w:rsidP="00095EF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DBF57B7" w14:textId="09CFDB05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82" w:type="dxa"/>
          </w:tcPr>
          <w:p w14:paraId="7094CF09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D78F06" w14:textId="454EACE4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85" w:type="dxa"/>
          </w:tcPr>
          <w:p w14:paraId="43968B4F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16B1D09" w14:textId="76307757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54592C1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1B973B" w14:textId="1C468204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C05013" w14:paraId="7468FDF6" w14:textId="77777777" w:rsidTr="006974E4">
        <w:trPr>
          <w:cantSplit/>
        </w:trPr>
        <w:tc>
          <w:tcPr>
            <w:tcW w:w="4500" w:type="dxa"/>
          </w:tcPr>
          <w:p w14:paraId="52214BF5" w14:textId="50DA9FA4" w:rsidR="00095EF1" w:rsidRPr="00C05013" w:rsidRDefault="00095EF1" w:rsidP="00095EF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626BC56D" w14:textId="39FDDA71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82" w:type="dxa"/>
          </w:tcPr>
          <w:p w14:paraId="5B81D51E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ED9B6AB" w14:textId="7563977E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3</w:t>
            </w:r>
            <w:r w:rsidR="00095EF1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85" w:type="dxa"/>
          </w:tcPr>
          <w:p w14:paraId="21417EA3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68A3F5C0" w14:textId="3C5F2BA2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517ABFA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2D7EDF" w14:textId="57F69983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C05013" w14:paraId="62F37935" w14:textId="77777777" w:rsidTr="006974E4">
        <w:trPr>
          <w:cantSplit/>
        </w:trPr>
        <w:tc>
          <w:tcPr>
            <w:tcW w:w="4500" w:type="dxa"/>
          </w:tcPr>
          <w:p w14:paraId="727FBFBC" w14:textId="76370A4B" w:rsidR="00095EF1" w:rsidRPr="00C05013" w:rsidRDefault="00095EF1" w:rsidP="00095EF1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B83AA" w14:textId="5FB02D44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E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82" w:type="dxa"/>
          </w:tcPr>
          <w:p w14:paraId="4B26C7AE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9C73D85" w14:textId="0C15F1C8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25</w:t>
            </w:r>
            <w:r w:rsidR="00095EF1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5" w:type="dxa"/>
          </w:tcPr>
          <w:p w14:paraId="5B8FF2F4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685A1A" w14:textId="2A19B667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A555AA9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783B640" w14:textId="2A6C0A10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C05013" w14:paraId="60231B43" w14:textId="77777777" w:rsidTr="00897E26">
        <w:trPr>
          <w:cantSplit/>
        </w:trPr>
        <w:tc>
          <w:tcPr>
            <w:tcW w:w="4500" w:type="dxa"/>
          </w:tcPr>
          <w:p w14:paraId="4F4A23EE" w14:textId="77777777" w:rsidR="00095EF1" w:rsidRPr="00C05013" w:rsidRDefault="00095EF1" w:rsidP="00095EF1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1438A" w14:textId="739D034C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E0C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82" w:type="dxa"/>
          </w:tcPr>
          <w:p w14:paraId="4A98FC6B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6A18754D" w14:textId="22FA0200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="Angsana New" w:hAnsi="Angsana New"/>
                <w:sz w:val="28"/>
                <w:szCs w:val="28"/>
              </w:rPr>
              <w:t>30</w:t>
            </w:r>
            <w:r w:rsidR="00095EF1">
              <w:rPr>
                <w:rFonts w:ascii="Angsana New" w:hAnsi="Angsana New"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85" w:type="dxa"/>
          </w:tcPr>
          <w:p w14:paraId="47590269" w14:textId="6AC670A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BE3E27" w14:textId="37774B03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96326FF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DBF3C2" w14:textId="0DCAC8A1" w:rsidR="00095EF1" w:rsidRPr="00C67655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5EF1" w:rsidRPr="00C05013" w14:paraId="6D65D29F" w14:textId="77777777" w:rsidTr="006974E4">
        <w:trPr>
          <w:cantSplit/>
        </w:trPr>
        <w:tc>
          <w:tcPr>
            <w:tcW w:w="4500" w:type="dxa"/>
          </w:tcPr>
          <w:p w14:paraId="50D764B4" w14:textId="77777777" w:rsidR="00095EF1" w:rsidRPr="00C05013" w:rsidRDefault="00095EF1" w:rsidP="00095EF1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3F31CB" w14:textId="59FF6863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4053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</w:t>
            </w:r>
          </w:p>
        </w:tc>
        <w:tc>
          <w:tcPr>
            <w:tcW w:w="182" w:type="dxa"/>
          </w:tcPr>
          <w:p w14:paraId="7D6621DE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22E3BDB" w14:textId="79A35546" w:rsidR="00095EF1" w:rsidRPr="00C05013" w:rsidRDefault="00913ED2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095EF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="Angsana New" w:hAnsi="Angsana New"/>
                <w:b/>
                <w:bCs/>
                <w:sz w:val="28"/>
                <w:szCs w:val="28"/>
              </w:rPr>
              <w:t>085</w:t>
            </w:r>
          </w:p>
        </w:tc>
        <w:tc>
          <w:tcPr>
            <w:tcW w:w="185" w:type="dxa"/>
          </w:tcPr>
          <w:p w14:paraId="52BB244A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06BFBA7" w14:textId="76857167" w:rsidR="00095EF1" w:rsidRPr="00C05013" w:rsidRDefault="00C7180F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9A22E86" w14:textId="77777777" w:rsidR="00095EF1" w:rsidRPr="00C05013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DFCA6E" w14:textId="377F8089" w:rsidR="00095EF1" w:rsidRPr="00C67655" w:rsidRDefault="00095EF1" w:rsidP="00095EF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2E396B" w14:textId="2A2BC20A" w:rsidR="00C857D3" w:rsidRDefault="00C85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E2D58CE" w14:textId="3E23DCCA" w:rsidR="003F11B5" w:rsidRPr="00AC01DB" w:rsidRDefault="003F11B5" w:rsidP="003F11B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C01DB">
        <w:rPr>
          <w:rFonts w:asciiTheme="majorBidi" w:hAnsiTheme="majorBidi" w:cstheme="majorBidi"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AC01D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F90D02B" w14:textId="0F5F4910" w:rsidR="0042798C" w:rsidRPr="00AC01DB" w:rsidRDefault="0042798C" w:rsidP="00A1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974E5B1" w14:textId="1781F496" w:rsidR="00D24E4F" w:rsidRPr="00AC01DB" w:rsidRDefault="00827D8A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AC01DB">
        <w:rPr>
          <w:rFonts w:ascii="Angsana New" w:hAnsi="Angsana New" w:cs="Angsana New" w:hint="cs"/>
          <w:i/>
          <w:iCs/>
          <w:sz w:val="28"/>
          <w:szCs w:val="28"/>
          <w:cs/>
        </w:rPr>
        <w:t>เงินให้กู้ยืมระยะสั้นแก่</w:t>
      </w:r>
      <w:r w:rsidR="00631463" w:rsidRPr="00AC01DB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684F2589" w14:textId="4E0AAF46" w:rsidR="00D24E4F" w:rsidRPr="00AC01DB" w:rsidRDefault="00645D90" w:rsidP="00D2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574F01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บริษัทได้ทำสัญญา</w:t>
      </w:r>
      <w:r w:rsidR="00D24E4F" w:rsidRPr="00574F01">
        <w:rPr>
          <w:rFonts w:ascii="Angsana New" w:hAnsi="Angsana New" w:cs="Angsana New" w:hint="cs"/>
          <w:spacing w:val="-2"/>
          <w:sz w:val="28"/>
          <w:szCs w:val="28"/>
          <w:cs/>
        </w:rPr>
        <w:t>เงินกู้ยืมระยะสั้นแก่</w:t>
      </w:r>
      <w:r w:rsidR="00827D8A" w:rsidRPr="00574F01">
        <w:rPr>
          <w:rFonts w:ascii="Angsana New" w:hAnsi="Angsana New" w:cs="Angsana New" w:hint="cs"/>
          <w:spacing w:val="-2"/>
          <w:sz w:val="28"/>
          <w:szCs w:val="28"/>
          <w:cs/>
        </w:rPr>
        <w:t>บริษัทย่อย</w:t>
      </w:r>
      <w:r w:rsidRPr="00574F01">
        <w:rPr>
          <w:rFonts w:ascii="Angsana New" w:hAnsi="Angsana New" w:cs="Angsana New" w:hint="cs"/>
          <w:spacing w:val="-2"/>
          <w:sz w:val="28"/>
          <w:szCs w:val="28"/>
          <w:cs/>
        </w:rPr>
        <w:t>โดย</w:t>
      </w:r>
      <w:r w:rsidR="00D24E4F" w:rsidRPr="00574F01">
        <w:rPr>
          <w:rFonts w:ascii="Angsana New" w:hAnsi="Angsana New" w:cs="Angsana New" w:hint="cs"/>
          <w:spacing w:val="-2"/>
          <w:sz w:val="28"/>
          <w:szCs w:val="28"/>
          <w:cs/>
        </w:rPr>
        <w:t>มีอัตราดอกเบี้ย</w:t>
      </w:r>
      <w:r w:rsidR="00451F3D" w:rsidRPr="00574F01">
        <w:rPr>
          <w:rFonts w:ascii="Angsana New" w:hAnsi="Angsana New" w:cs="Angsana New" w:hint="cs"/>
          <w:spacing w:val="-2"/>
          <w:sz w:val="28"/>
          <w:szCs w:val="28"/>
          <w:cs/>
        </w:rPr>
        <w:t>ร้อยละ</w:t>
      </w:r>
      <w:r w:rsidR="00B01A6C" w:rsidRPr="00574F0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pacing w:val="-2"/>
          <w:sz w:val="28"/>
          <w:szCs w:val="28"/>
        </w:rPr>
        <w:t>2</w:t>
      </w:r>
      <w:r w:rsidR="00F951F3" w:rsidRPr="00916B77">
        <w:rPr>
          <w:rFonts w:ascii="Angsana New" w:hAnsi="Angsana New" w:cs="Angsana New"/>
          <w:spacing w:val="-2"/>
          <w:sz w:val="28"/>
          <w:szCs w:val="28"/>
        </w:rPr>
        <w:t>.</w:t>
      </w:r>
      <w:r w:rsidR="00913ED2" w:rsidRPr="00913ED2">
        <w:rPr>
          <w:rFonts w:ascii="Angsana New" w:hAnsi="Angsana New" w:cs="Angsana New"/>
          <w:spacing w:val="-2"/>
          <w:sz w:val="28"/>
          <w:szCs w:val="28"/>
        </w:rPr>
        <w:t>10</w:t>
      </w:r>
      <w:r w:rsidR="00B01A6C" w:rsidRPr="00574F01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D24E4F" w:rsidRPr="00574F01">
        <w:rPr>
          <w:rFonts w:ascii="Angsana New" w:hAnsi="Angsana New" w:cs="Angsana New" w:hint="cs"/>
          <w:spacing w:val="-2"/>
          <w:sz w:val="28"/>
          <w:szCs w:val="28"/>
          <w:cs/>
        </w:rPr>
        <w:t>ต่อปี และไม่มีหลักประกัน</w:t>
      </w:r>
      <w:r w:rsidR="00F53A6B" w:rsidRPr="00AC01D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4E4F" w:rsidRPr="00AC01DB">
        <w:rPr>
          <w:rFonts w:ascii="Angsana New" w:hAnsi="Angsana New" w:cs="Angsana New" w:hint="cs"/>
          <w:sz w:val="28"/>
          <w:szCs w:val="28"/>
          <w:cs/>
        </w:rPr>
        <w:t>มีกำหนดชำระคืนเมื่อทวงถาม</w:t>
      </w:r>
    </w:p>
    <w:p w14:paraId="30CED351" w14:textId="155B75C5" w:rsidR="006B798C" w:rsidRDefault="006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5EDBB6E6" w14:textId="59DDE609" w:rsidR="007979B7" w:rsidRPr="00AC01DB" w:rsidRDefault="007979B7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AC01DB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768C2C5B" w14:textId="262C8481" w:rsidR="00A03CD3" w:rsidRPr="00AC01DB" w:rsidRDefault="00E24470" w:rsidP="0069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AC01DB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AA1464" w:rsidRPr="00AC01DB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C01DB">
        <w:rPr>
          <w:rFonts w:ascii="Angsana New" w:hAnsi="Angsana New" w:cs="Angsana New" w:hint="cs"/>
          <w:sz w:val="28"/>
          <w:szCs w:val="28"/>
          <w:cs/>
        </w:rPr>
        <w:t>ได้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ทำสัญญาเช่าที่ดินเพื่อใช้ในการดำเนินงานของกลุ่มบริษัทกับกิจการอื่นที่เกี่ยวข้องกันและผู้บริหารสำคัญจำนวน</w:t>
      </w:r>
      <w:r w:rsidR="00A03CD3" w:rsidRPr="00AC01DB">
        <w:rPr>
          <w:rFonts w:ascii="Angsana New" w:hAnsi="Angsana New" w:cs="Angsana New" w:hint="cs"/>
          <w:sz w:val="28"/>
          <w:szCs w:val="28"/>
          <w:cs/>
        </w:rPr>
        <w:t>สาม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ฉบับ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โดยกำหนดให้สัญญาดังกล่าวมีผลตั้งแต่วันที่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1</w:t>
      </w:r>
      <w:r w:rsidR="007979B7" w:rsidRPr="00AC01DB">
        <w:rPr>
          <w:rFonts w:ascii="Angsana New" w:hAnsi="Angsana New" w:cs="Angsana New"/>
          <w:sz w:val="28"/>
          <w:szCs w:val="28"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2566</w:t>
      </w:r>
      <w:r w:rsidR="00A03CD3" w:rsidRPr="00AC01DB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913ED2" w:rsidRPr="00913ED2">
        <w:rPr>
          <w:rFonts w:ascii="Angsana New" w:hAnsi="Angsana New" w:cs="Angsana New"/>
          <w:sz w:val="28"/>
          <w:szCs w:val="28"/>
        </w:rPr>
        <w:t>1</w:t>
      </w:r>
      <w:r w:rsidR="00A03CD3" w:rsidRPr="00AC01DB">
        <w:rPr>
          <w:rFonts w:ascii="Angsana New" w:hAnsi="Angsana New" w:cs="Angsana New"/>
          <w:sz w:val="28"/>
          <w:szCs w:val="28"/>
        </w:rPr>
        <w:t xml:space="preserve"> </w:t>
      </w:r>
      <w:r w:rsidR="00A03CD3" w:rsidRPr="00AC01D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03CD3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2567</w:t>
      </w:r>
      <w:r w:rsidR="007979B7" w:rsidRPr="00AC01DB">
        <w:rPr>
          <w:rFonts w:ascii="Angsana New" w:hAnsi="Angsana New" w:cs="Angsana New"/>
          <w:sz w:val="28"/>
          <w:szCs w:val="28"/>
        </w:rPr>
        <w:t xml:space="preserve"> </w:t>
      </w:r>
      <w:r w:rsidR="00A03CD3" w:rsidRPr="00AC01DB">
        <w:rPr>
          <w:rFonts w:ascii="Angsana New" w:hAnsi="Angsana New" w:cs="Angsana New" w:hint="cs"/>
          <w:sz w:val="28"/>
          <w:szCs w:val="28"/>
          <w:cs/>
        </w:rPr>
        <w:t>ซึ่ง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มีระยะเวลาตามสัญญา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3</w:t>
      </w:r>
      <w:r w:rsidR="007979B7" w:rsidRPr="00AC01DB">
        <w:rPr>
          <w:rFonts w:ascii="Angsana New" w:hAnsi="Angsana New" w:cs="Angsana New"/>
          <w:sz w:val="28"/>
          <w:szCs w:val="28"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โดยสามารถต่อสัญญาได้คราวละไม่เกิน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3</w:t>
      </w:r>
      <w:r w:rsidR="007979B7" w:rsidRPr="00AC01DB">
        <w:rPr>
          <w:rFonts w:ascii="Angsana New" w:hAnsi="Angsana New" w:cs="Angsana New"/>
          <w:sz w:val="28"/>
          <w:szCs w:val="28"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5</w:t>
      </w:r>
      <w:r w:rsidR="007979B7" w:rsidRPr="00AC01DB">
        <w:rPr>
          <w:rFonts w:ascii="Angsana New" w:hAnsi="Angsana New" w:cs="Angsana New"/>
          <w:sz w:val="28"/>
          <w:szCs w:val="28"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ครั้ง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และครั้งสุดท้าย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คราวละ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</w:t>
      </w:r>
      <w:r w:rsidR="007979B7" w:rsidRPr="00AC01DB">
        <w:rPr>
          <w:rFonts w:ascii="Angsana New" w:hAnsi="Angsana New" w:cs="Angsana New"/>
          <w:sz w:val="28"/>
          <w:szCs w:val="28"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AC01DB">
        <w:rPr>
          <w:rFonts w:ascii="Angsana New" w:hAnsi="Angsana New" w:cs="Angsana New"/>
          <w:sz w:val="28"/>
          <w:szCs w:val="28"/>
          <w:cs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1</w:t>
      </w:r>
      <w:r w:rsidR="007979B7" w:rsidRPr="00AC01DB">
        <w:rPr>
          <w:rFonts w:ascii="Angsana New" w:hAnsi="Angsana New" w:cs="Angsana New"/>
          <w:sz w:val="28"/>
          <w:szCs w:val="28"/>
        </w:rPr>
        <w:t xml:space="preserve"> </w:t>
      </w:r>
      <w:r w:rsidR="007979B7" w:rsidRPr="00AC01DB">
        <w:rPr>
          <w:rFonts w:ascii="Angsana New" w:hAnsi="Angsana New" w:cs="Angsana New" w:hint="cs"/>
          <w:sz w:val="28"/>
          <w:szCs w:val="28"/>
          <w:cs/>
        </w:rPr>
        <w:t>ครั้</w:t>
      </w:r>
      <w:r w:rsidR="00A03CD3" w:rsidRPr="00AC01DB">
        <w:rPr>
          <w:rFonts w:ascii="Angsana New" w:hAnsi="Angsana New" w:cs="Angsana New" w:hint="cs"/>
          <w:sz w:val="28"/>
          <w:szCs w:val="28"/>
          <w:cs/>
        </w:rPr>
        <w:t>ง</w:t>
      </w:r>
      <w:r w:rsidR="00692E1E" w:rsidRPr="00AC01DB">
        <w:rPr>
          <w:rFonts w:ascii="Angsana New" w:hAnsi="Angsana New" w:cs="Angsana New"/>
          <w:sz w:val="28"/>
          <w:szCs w:val="28"/>
        </w:rPr>
        <w:t xml:space="preserve"> </w:t>
      </w:r>
      <w:r w:rsidR="00692E1E" w:rsidRPr="00AC01DB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</w:t>
      </w:r>
      <w:r w:rsidR="00692E1E" w:rsidRPr="00AC01DB">
        <w:rPr>
          <w:rFonts w:ascii="Angsana New" w:hAnsi="Angsana New" w:cs="Angsana New" w:hint="cs"/>
          <w:sz w:val="28"/>
          <w:szCs w:val="28"/>
          <w:cs/>
        </w:rPr>
        <w:t>า</w:t>
      </w:r>
    </w:p>
    <w:p w14:paraId="76074141" w14:textId="77777777" w:rsidR="00E054A3" w:rsidRPr="000D1556" w:rsidRDefault="00E054A3" w:rsidP="0069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highlight w:val="yellow"/>
        </w:rPr>
      </w:pPr>
    </w:p>
    <w:p w14:paraId="313C9D76" w14:textId="65242456" w:rsidR="00A746DB" w:rsidRPr="00AC01DB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AC01DB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สัญญาให้เช่าอาคารและเครื่องจักร</w:t>
      </w:r>
      <w:r w:rsidRPr="00AC01DB">
        <w:rPr>
          <w:rFonts w:ascii="Angsana New" w:hAnsi="Angsana New" w:cs="Angsana New"/>
          <w:sz w:val="20"/>
          <w:szCs w:val="20"/>
        </w:rPr>
        <w:t> </w:t>
      </w:r>
    </w:p>
    <w:p w14:paraId="7D718DBB" w14:textId="7D4FD0BA" w:rsidR="00A746DB" w:rsidRPr="00AC01DB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AC01DB">
        <w:rPr>
          <w:rFonts w:ascii="Angsana New" w:hAnsi="Angsana New" w:cs="Angsana New"/>
          <w:sz w:val="28"/>
          <w:szCs w:val="28"/>
          <w:cs/>
        </w:rPr>
        <w:t>บริษัทให้เช่าอาคารและเครื่องจักรแก่บริษัทย่อย สัญญาดังกล่าวมีระยะเวลา</w:t>
      </w:r>
      <w:r w:rsidRPr="00AC01DB">
        <w:rPr>
          <w:rFonts w:ascii="Angsana New" w:hAnsi="Angsana New" w:cs="Angsana New"/>
          <w:sz w:val="28"/>
          <w:szCs w:val="28"/>
        </w:rPr>
        <w:t> </w:t>
      </w:r>
      <w:r w:rsidR="00913ED2" w:rsidRPr="00913ED2">
        <w:rPr>
          <w:rFonts w:ascii="Angsana New" w:hAnsi="Angsana New" w:cs="Angsana New"/>
          <w:sz w:val="28"/>
          <w:szCs w:val="28"/>
        </w:rPr>
        <w:t>1</w:t>
      </w:r>
      <w:r w:rsidRPr="00AC01DB">
        <w:rPr>
          <w:rFonts w:ascii="Angsana New" w:hAnsi="Angsana New" w:cs="Angsana New"/>
          <w:sz w:val="28"/>
          <w:szCs w:val="28"/>
        </w:rPr>
        <w:t xml:space="preserve"> </w:t>
      </w:r>
      <w:r w:rsidRPr="00AC01DB">
        <w:rPr>
          <w:rFonts w:ascii="Angsana New" w:hAnsi="Angsana New" w:cs="Angsana New"/>
          <w:sz w:val="28"/>
          <w:szCs w:val="28"/>
          <w:cs/>
        </w:rPr>
        <w:t xml:space="preserve">ปี สิ้นสุดภายในเดือนธันวาคม </w:t>
      </w:r>
      <w:r w:rsidR="00913ED2" w:rsidRPr="00913ED2">
        <w:rPr>
          <w:rFonts w:ascii="Angsana New" w:hAnsi="Angsana New" w:cs="Angsana New"/>
          <w:sz w:val="28"/>
          <w:szCs w:val="28"/>
        </w:rPr>
        <w:t>2569</w:t>
      </w:r>
      <w:r w:rsidRPr="00AC01DB">
        <w:rPr>
          <w:rFonts w:ascii="Angsana New" w:hAnsi="Angsana New" w:cs="Angsana New"/>
          <w:sz w:val="28"/>
          <w:szCs w:val="28"/>
        </w:rPr>
        <w:t xml:space="preserve"> </w:t>
      </w:r>
      <w:r w:rsidRPr="00AC01DB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าและจะมีการทบทวนค่าเช่าเป็นประจำทุกปี</w:t>
      </w:r>
    </w:p>
    <w:p w14:paraId="08574549" w14:textId="055291D8" w:rsidR="00C50608" w:rsidRPr="00AC01DB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AC01DB">
        <w:rPr>
          <w:rFonts w:ascii="Angsana New" w:hAnsi="Angsana New" w:cs="Angsana New"/>
          <w:sz w:val="28"/>
          <w:szCs w:val="28"/>
        </w:rPr>
        <w:t> </w:t>
      </w:r>
    </w:p>
    <w:p w14:paraId="689FC142" w14:textId="0EB81C86" w:rsidR="00A746DB" w:rsidRPr="00AC01DB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AC01DB">
        <w:rPr>
          <w:rFonts w:ascii="Angsana New" w:hAnsi="Angsana New" w:cs="Angsana New"/>
          <w:i/>
          <w:iCs/>
          <w:sz w:val="28"/>
          <w:szCs w:val="28"/>
          <w:cs/>
        </w:rPr>
        <w:t>สัญญาจ้างบริหารจัดการส่วนงานสนับสนุนด้านการเงินและการบัญชี</w:t>
      </w:r>
      <w:r w:rsidRPr="00AC01DB">
        <w:rPr>
          <w:rFonts w:ascii="Angsana New" w:hAnsi="Angsana New" w:cs="Angsana New"/>
          <w:sz w:val="20"/>
          <w:szCs w:val="20"/>
        </w:rPr>
        <w:t> </w:t>
      </w:r>
    </w:p>
    <w:p w14:paraId="34C6B543" w14:textId="0940FD4D" w:rsidR="0005550E" w:rsidRDefault="00A746DB" w:rsidP="00D4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AC01DB">
        <w:rPr>
          <w:rFonts w:ascii="Angsana New" w:hAnsi="Angsana New" w:cs="Angsana New"/>
          <w:sz w:val="28"/>
          <w:szCs w:val="28"/>
          <w:cs/>
        </w:rPr>
        <w:t xml:space="preserve">บริษัทได้ทำสัญญาว่าจ้างบริษัทย่อยแห่งหนึ่งให้บริหารจัดการส่วนงานสนับสนุนด้านการเงินและการบัญชี สัญญาดังกล่าวมีระยะเวลา </w:t>
      </w:r>
      <w:r w:rsidR="00913ED2" w:rsidRPr="00913ED2">
        <w:rPr>
          <w:rFonts w:ascii="Angsana New" w:hAnsi="Angsana New" w:cs="Angsana New"/>
          <w:sz w:val="28"/>
          <w:szCs w:val="28"/>
        </w:rPr>
        <w:t>1</w:t>
      </w:r>
      <w:r w:rsidRPr="00AC01DB">
        <w:rPr>
          <w:rFonts w:ascii="Angsana New" w:hAnsi="Angsana New" w:cs="Angsana New"/>
          <w:sz w:val="28"/>
          <w:szCs w:val="28"/>
        </w:rPr>
        <w:t xml:space="preserve"> </w:t>
      </w:r>
      <w:r w:rsidRPr="00AC01DB">
        <w:rPr>
          <w:rFonts w:ascii="Angsana New" w:hAnsi="Angsana New" w:cs="Angsana New"/>
          <w:sz w:val="28"/>
          <w:szCs w:val="28"/>
          <w:cs/>
        </w:rPr>
        <w:t>ปี สิ้นสุดวันที่</w:t>
      </w:r>
      <w:r w:rsidR="00A17AAB">
        <w:rPr>
          <w:rFonts w:ascii="Angsana New" w:hAnsi="Angsana New" w:cs="Angsana New"/>
          <w:sz w:val="28"/>
          <w:szCs w:val="28"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31</w:t>
      </w:r>
      <w:r w:rsidRPr="00AC01DB">
        <w:rPr>
          <w:rFonts w:ascii="Angsana New" w:hAnsi="Angsana New" w:cs="Angsana New"/>
          <w:sz w:val="28"/>
          <w:szCs w:val="28"/>
        </w:rPr>
        <w:t xml:space="preserve"> </w:t>
      </w:r>
      <w:r w:rsidRPr="00AC01DB">
        <w:rPr>
          <w:rFonts w:ascii="Angsana New" w:hAnsi="Angsana New" w:cs="Angsana New"/>
          <w:sz w:val="28"/>
          <w:szCs w:val="28"/>
          <w:cs/>
        </w:rPr>
        <w:t>ธันวาคม</w:t>
      </w:r>
      <w:r w:rsidR="00A17AAB">
        <w:rPr>
          <w:rFonts w:ascii="Angsana New" w:hAnsi="Angsana New" w:cs="Angsana New"/>
          <w:sz w:val="28"/>
          <w:szCs w:val="28"/>
        </w:rPr>
        <w:t xml:space="preserve"> </w:t>
      </w:r>
      <w:r w:rsidR="00913ED2" w:rsidRPr="00913ED2">
        <w:rPr>
          <w:rFonts w:ascii="Angsana New" w:hAnsi="Angsana New" w:cs="Angsana New"/>
          <w:sz w:val="28"/>
          <w:szCs w:val="28"/>
        </w:rPr>
        <w:t>2569</w:t>
      </w:r>
      <w:r w:rsidRPr="00AC01DB">
        <w:rPr>
          <w:rFonts w:ascii="Angsana New" w:hAnsi="Angsana New" w:cs="Angsana New"/>
          <w:sz w:val="28"/>
          <w:szCs w:val="28"/>
        </w:rPr>
        <w:t xml:space="preserve"> </w:t>
      </w:r>
      <w:r w:rsidRPr="00AC01DB">
        <w:rPr>
          <w:rFonts w:ascii="Angsana New" w:hAnsi="Angsana New" w:cs="Angsana New"/>
          <w:sz w:val="28"/>
          <w:szCs w:val="28"/>
          <w:cs/>
        </w:rPr>
        <w:t>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1C463297" w14:textId="77777777" w:rsidR="00894929" w:rsidRPr="00FC7A9C" w:rsidRDefault="00894929" w:rsidP="00D4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6392E" w14:textId="50ECF757" w:rsidR="00EB747E" w:rsidRDefault="00EB747E" w:rsidP="004A0D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ลูกหนี้การค้าและลูกหนี้หมุนเวียนอื่น</w:t>
      </w:r>
    </w:p>
    <w:p w14:paraId="183D5627" w14:textId="77777777" w:rsidR="00EB747E" w:rsidRPr="00FC7A9C" w:rsidRDefault="00EB747E" w:rsidP="00EB747E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74"/>
        <w:gridCol w:w="6"/>
        <w:gridCol w:w="172"/>
        <w:gridCol w:w="6"/>
        <w:gridCol w:w="1082"/>
        <w:gridCol w:w="180"/>
        <w:gridCol w:w="1074"/>
        <w:gridCol w:w="6"/>
      </w:tblGrid>
      <w:tr w:rsidR="00EB747E" w:rsidRPr="00C05013" w14:paraId="6F81E53E" w14:textId="77777777" w:rsidTr="000972BB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  <w:hideMark/>
          </w:tcPr>
          <w:p w14:paraId="2DD99EBF" w14:textId="77777777" w:rsidR="00EB747E" w:rsidRPr="00C05013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10ABCC92" w14:textId="77777777" w:rsidR="00EB747E" w:rsidRPr="00C05013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29D3C5F2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4"/>
            <w:vAlign w:val="bottom"/>
          </w:tcPr>
          <w:p w14:paraId="3C5DA4A3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47E" w:rsidRPr="00C05013" w14:paraId="74AC288E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6544682B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5D2226" w14:textId="7FCB44AC" w:rsidR="00EB747E" w:rsidRPr="00C05013" w:rsidRDefault="00913ED2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6BF3CE30" w14:textId="77777777" w:rsidR="00EB747E" w:rsidRPr="00C05013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3A0519" w14:textId="5B231E11" w:rsidR="00EB747E" w:rsidRPr="00C05013" w:rsidRDefault="00913ED2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63E234B8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80D703A" w14:textId="16FDA191" w:rsidR="00EB747E" w:rsidRPr="00C05013" w:rsidRDefault="00913ED2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bCs/>
                <w:sz w:val="28"/>
                <w:szCs w:val="28"/>
              </w:rPr>
              <w:t>31</w:t>
            </w:r>
            <w:r w:rsidR="00EB747E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36975BCE" w14:textId="77777777" w:rsidR="00EB747E" w:rsidRPr="00C05013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A9B5B1" w14:textId="010B3046" w:rsidR="00EB747E" w:rsidRPr="00C05013" w:rsidRDefault="00913ED2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EB747E" w:rsidRPr="00C05013" w14:paraId="3CBCED01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0B9CC6F3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891965" w14:textId="0C7C6A74" w:rsidR="00EB747E" w:rsidRPr="00C05013" w:rsidRDefault="00913ED2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5E9FE53F" w14:textId="77777777" w:rsidR="00EB747E" w:rsidRPr="00C05013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2A8C83" w14:textId="724E322E" w:rsidR="00EB747E" w:rsidRPr="00C05013" w:rsidRDefault="00913ED2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gridSpan w:val="2"/>
          </w:tcPr>
          <w:p w14:paraId="765D4345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2EAAB6B" w14:textId="2CB67C54" w:rsidR="00EB747E" w:rsidRPr="00C05013" w:rsidRDefault="00913ED2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2FBF23BB" w14:textId="77777777" w:rsidR="00EB747E" w:rsidRPr="00C05013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CA7A26" w14:textId="2CBF2246" w:rsidR="00EB747E" w:rsidRPr="00C05013" w:rsidRDefault="00913ED2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</w:tr>
      <w:tr w:rsidR="00EB747E" w:rsidRPr="00C05013" w14:paraId="2221B164" w14:textId="77777777" w:rsidTr="000972BB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</w:tcPr>
          <w:p w14:paraId="36DD1A1A" w14:textId="77777777" w:rsidR="00EB747E" w:rsidRPr="00C05013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54" w:type="dxa"/>
            <w:gridSpan w:val="9"/>
            <w:vAlign w:val="bottom"/>
            <w:hideMark/>
          </w:tcPr>
          <w:p w14:paraId="5B3F3002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47E" w:rsidRPr="00C05013" w14:paraId="65B030A2" w14:textId="77777777" w:rsidTr="000972BB">
        <w:trPr>
          <w:cantSplit/>
        </w:trPr>
        <w:tc>
          <w:tcPr>
            <w:tcW w:w="4410" w:type="dxa"/>
            <w:hideMark/>
          </w:tcPr>
          <w:p w14:paraId="019F1C0E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003E694" w14:textId="01044B27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="00083A59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80" w:type="dxa"/>
          </w:tcPr>
          <w:p w14:paraId="40B19D06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8E1CBA3" w14:textId="74FE09AB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EB747E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78" w:type="dxa"/>
            <w:gridSpan w:val="2"/>
          </w:tcPr>
          <w:p w14:paraId="094E31F7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7DF8D0D" w14:textId="0EA9B053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="007F3B3F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80" w:type="dxa"/>
          </w:tcPr>
          <w:p w14:paraId="7632E7AA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EE4A97" w14:textId="53269109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EB747E" w:rsidRPr="00C05013" w14:paraId="1733BD1B" w14:textId="77777777" w:rsidTr="000972BB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3346B661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F86EC" w14:textId="0053F97B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083A59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80" w:type="dxa"/>
            <w:vAlign w:val="bottom"/>
          </w:tcPr>
          <w:p w14:paraId="4677E3DA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CED0E" w14:textId="1D705C17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EB747E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78" w:type="dxa"/>
            <w:gridSpan w:val="2"/>
            <w:vAlign w:val="bottom"/>
          </w:tcPr>
          <w:p w14:paraId="6DCED0CE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D5ACF" w14:textId="5C853C5E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7F3B3F" w:rsidRPr="001834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180" w:type="dxa"/>
            <w:vAlign w:val="bottom"/>
          </w:tcPr>
          <w:p w14:paraId="110192D7" w14:textId="77777777" w:rsidR="00EB747E" w:rsidRPr="00C05013" w:rsidRDefault="00EB747E" w:rsidP="000972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AFB34" w14:textId="3D545CEE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EB747E" w:rsidRPr="00C05013" w14:paraId="0321876A" w14:textId="77777777" w:rsidTr="000972BB">
        <w:trPr>
          <w:cantSplit/>
        </w:trPr>
        <w:tc>
          <w:tcPr>
            <w:tcW w:w="4410" w:type="dxa"/>
            <w:hideMark/>
          </w:tcPr>
          <w:p w14:paraId="36EA65AA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AEEB7" w14:textId="0ADA67FC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</w:t>
            </w:r>
            <w:r w:rsidR="007F3B3F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180" w:type="dxa"/>
          </w:tcPr>
          <w:p w14:paraId="2AB4D905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655ED" w14:textId="66915C67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B747E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  <w:r w:rsidR="00EB747E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</w:p>
        </w:tc>
        <w:tc>
          <w:tcPr>
            <w:tcW w:w="178" w:type="dxa"/>
            <w:gridSpan w:val="2"/>
          </w:tcPr>
          <w:p w14:paraId="634B5F61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6F6DC" w14:textId="262360EC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  <w:r w:rsidR="007F3B3F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180" w:type="dxa"/>
          </w:tcPr>
          <w:p w14:paraId="038941F9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49E16" w14:textId="18253FC0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904</w:t>
            </w:r>
            <w:r w:rsidR="00EB747E"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</w:p>
        </w:tc>
      </w:tr>
    </w:tbl>
    <w:p w14:paraId="00555745" w14:textId="70C1C833" w:rsidR="006B798C" w:rsidRDefault="006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1080"/>
      </w:tblGrid>
      <w:tr w:rsidR="00EB747E" w:rsidRPr="00C05013" w14:paraId="48786DF7" w14:textId="77777777" w:rsidTr="000972BB">
        <w:trPr>
          <w:cantSplit/>
          <w:tblHeader/>
        </w:trPr>
        <w:tc>
          <w:tcPr>
            <w:tcW w:w="4410" w:type="dxa"/>
            <w:vAlign w:val="bottom"/>
            <w:hideMark/>
          </w:tcPr>
          <w:p w14:paraId="69FE6BD1" w14:textId="77777777" w:rsidR="00EB747E" w:rsidRPr="00C05013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340" w:type="dxa"/>
            <w:gridSpan w:val="3"/>
            <w:vAlign w:val="bottom"/>
          </w:tcPr>
          <w:p w14:paraId="607B2CEE" w14:textId="77777777" w:rsidR="00EB747E" w:rsidRPr="00C05013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07797E6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370B52E8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47E" w:rsidRPr="00C05013" w14:paraId="7348E0E4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4F1F74D8" w14:textId="77777777" w:rsidR="00EB747E" w:rsidRPr="00C05013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D273B0" w14:textId="36DF9ADF" w:rsidR="00EB747E" w:rsidRPr="00C05013" w:rsidRDefault="00913ED2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18ACEC06" w14:textId="77777777" w:rsidR="00EB747E" w:rsidRPr="00C05013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E767CA" w14:textId="6795AF0A" w:rsidR="00EB747E" w:rsidRPr="00C05013" w:rsidRDefault="00913ED2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4858069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09BEF52" w14:textId="7C8EBE39" w:rsidR="00EB747E" w:rsidRPr="00C05013" w:rsidRDefault="00913ED2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3ED2">
              <w:rPr>
                <w:rFonts w:ascii="Angsana New" w:hAnsi="Angsana New" w:cs="Angsana New"/>
                <w:bCs/>
                <w:sz w:val="28"/>
                <w:szCs w:val="28"/>
              </w:rPr>
              <w:t>31</w:t>
            </w:r>
            <w:r w:rsidR="00EB747E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5938F8F3" w14:textId="77777777" w:rsidR="00EB747E" w:rsidRPr="00C05013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36C26" w14:textId="14930F80" w:rsidR="00EB747E" w:rsidRPr="00C05013" w:rsidRDefault="00913ED2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EB747E" w:rsidRPr="00C05013" w14:paraId="411C317D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4DE88B08" w14:textId="77777777" w:rsidR="00EB747E" w:rsidRPr="00C05013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2A83A7" w14:textId="1698F1D9" w:rsidR="00EB747E" w:rsidRPr="00C05013" w:rsidRDefault="00913ED2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13097E07" w14:textId="77777777" w:rsidR="00EB747E" w:rsidRPr="00C05013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349CCB" w14:textId="5326B7B2" w:rsidR="00EB747E" w:rsidRPr="00C05013" w:rsidRDefault="00913ED2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370182C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E5C36B6" w14:textId="2B19D3DE" w:rsidR="00EB747E" w:rsidRPr="00C05013" w:rsidRDefault="00913ED2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ED2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22ABBF28" w14:textId="77777777" w:rsidR="00EB747E" w:rsidRPr="00C05013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D12F9C" w14:textId="3DDAC3CB" w:rsidR="00EB747E" w:rsidRPr="00C05013" w:rsidRDefault="00913ED2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</w:tr>
      <w:tr w:rsidR="00EB747E" w:rsidRPr="00C05013" w14:paraId="6DC4EB66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71A35CA0" w14:textId="77777777" w:rsidR="00EB747E" w:rsidRPr="00C05013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23256CA0" w14:textId="77777777" w:rsidR="00EB747E" w:rsidRPr="00C05013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47E" w:rsidRPr="00C05013" w14:paraId="2BD05A21" w14:textId="77777777" w:rsidTr="000972BB">
        <w:trPr>
          <w:cantSplit/>
        </w:trPr>
        <w:tc>
          <w:tcPr>
            <w:tcW w:w="4410" w:type="dxa"/>
            <w:hideMark/>
          </w:tcPr>
          <w:p w14:paraId="36878784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8669651" w14:textId="2770A8F2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="007F3B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80" w:type="dxa"/>
          </w:tcPr>
          <w:p w14:paraId="62A16037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F5000F" w14:textId="69CFA196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78" w:type="dxa"/>
          </w:tcPr>
          <w:p w14:paraId="491036BC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E10AABC" w14:textId="4A138FB1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7F3B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180" w:type="dxa"/>
          </w:tcPr>
          <w:p w14:paraId="30729902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4A9BC" w14:textId="1D182C09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EB747E" w:rsidRPr="00C05013" w14:paraId="04E9E024" w14:textId="77777777" w:rsidTr="000972BB">
        <w:trPr>
          <w:cantSplit/>
        </w:trPr>
        <w:tc>
          <w:tcPr>
            <w:tcW w:w="4410" w:type="dxa"/>
            <w:hideMark/>
          </w:tcPr>
          <w:p w14:paraId="731E6CBE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13E9D2C" w14:textId="77777777" w:rsidR="00EB747E" w:rsidRPr="00C05013" w:rsidRDefault="00EB747E" w:rsidP="000972BB">
            <w:pPr>
              <w:pStyle w:val="acctfourfigures"/>
              <w:tabs>
                <w:tab w:val="decimal" w:pos="4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208D69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DA254" w14:textId="77777777" w:rsidR="00EB747E" w:rsidRPr="00C05013" w:rsidRDefault="00EB747E" w:rsidP="000972BB">
            <w:pPr>
              <w:pStyle w:val="acctfourfigures"/>
              <w:tabs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AA9384C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8E195E6" w14:textId="77777777" w:rsidR="00EB747E" w:rsidRPr="00083A59" w:rsidRDefault="00EB747E" w:rsidP="000972BB">
            <w:pPr>
              <w:pStyle w:val="acctfourfigures"/>
              <w:tabs>
                <w:tab w:val="decimal" w:pos="701"/>
                <w:tab w:val="decimal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1406DAC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C4683" w14:textId="77777777" w:rsidR="00EB747E" w:rsidRPr="00C05013" w:rsidRDefault="00EB747E" w:rsidP="000972BB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47E" w:rsidRPr="00C05013" w14:paraId="30B19470" w14:textId="77777777" w:rsidTr="000972BB">
        <w:trPr>
          <w:cantSplit/>
        </w:trPr>
        <w:tc>
          <w:tcPr>
            <w:tcW w:w="4410" w:type="dxa"/>
            <w:hideMark/>
          </w:tcPr>
          <w:p w14:paraId="1B4882AC" w14:textId="32C2361F" w:rsidR="00EB747E" w:rsidRPr="00C05013" w:rsidRDefault="00EB747E" w:rsidP="000972B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47C9BFCC" w14:textId="0C9DE2C8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80" w:type="dxa"/>
          </w:tcPr>
          <w:p w14:paraId="21CFE19C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ED1BF" w14:textId="50003AB4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78" w:type="dxa"/>
          </w:tcPr>
          <w:p w14:paraId="36916F71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46D20D7" w14:textId="63A326C4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0" w:type="dxa"/>
          </w:tcPr>
          <w:p w14:paraId="699182F6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5A13AD" w14:textId="0201757B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EB747E" w:rsidRPr="00C05013" w14:paraId="2A387767" w14:textId="77777777" w:rsidTr="000972BB">
        <w:trPr>
          <w:cantSplit/>
        </w:trPr>
        <w:tc>
          <w:tcPr>
            <w:tcW w:w="4410" w:type="dxa"/>
            <w:hideMark/>
          </w:tcPr>
          <w:p w14:paraId="27985632" w14:textId="475AF326" w:rsidR="00EB747E" w:rsidRPr="00C05013" w:rsidRDefault="00EB747E" w:rsidP="000972B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A2F76E9" w14:textId="2AE38F26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80" w:type="dxa"/>
          </w:tcPr>
          <w:p w14:paraId="29F18BB5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96809" w14:textId="0D8EEAF7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78" w:type="dxa"/>
          </w:tcPr>
          <w:p w14:paraId="5C68ED78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06B0A62" w14:textId="6B94548F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80" w:type="dxa"/>
          </w:tcPr>
          <w:p w14:paraId="657A19C1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AFE3F" w14:textId="5294E8BB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EB747E" w:rsidRPr="00C05013" w14:paraId="21241FED" w14:textId="77777777" w:rsidTr="000972BB">
        <w:trPr>
          <w:cantSplit/>
        </w:trPr>
        <w:tc>
          <w:tcPr>
            <w:tcW w:w="4410" w:type="dxa"/>
            <w:hideMark/>
          </w:tcPr>
          <w:p w14:paraId="53496CF4" w14:textId="6872270C" w:rsidR="00EB747E" w:rsidRPr="00C05013" w:rsidRDefault="00EB747E" w:rsidP="000972B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42E5B1DE" w14:textId="5EF25230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80" w:type="dxa"/>
          </w:tcPr>
          <w:p w14:paraId="00E57AB4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0F1D3" w14:textId="1B8AF4D3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78" w:type="dxa"/>
          </w:tcPr>
          <w:p w14:paraId="7F6A32D2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82CA1BE" w14:textId="3779BE77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80" w:type="dxa"/>
          </w:tcPr>
          <w:p w14:paraId="5345CED0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BE4C5" w14:textId="52F0C680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EB747E" w:rsidRPr="00C05013" w14:paraId="64DC6BEC" w14:textId="77777777" w:rsidTr="000972BB">
        <w:trPr>
          <w:cantSplit/>
        </w:trPr>
        <w:tc>
          <w:tcPr>
            <w:tcW w:w="4410" w:type="dxa"/>
            <w:hideMark/>
          </w:tcPr>
          <w:p w14:paraId="01E99015" w14:textId="2F05CF27" w:rsidR="00EB747E" w:rsidRPr="00C05013" w:rsidRDefault="00EB747E" w:rsidP="000972B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925F4" w14:textId="549E9CD3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80" w:type="dxa"/>
          </w:tcPr>
          <w:p w14:paraId="294207EB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679BE" w14:textId="03DCAFA7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78" w:type="dxa"/>
          </w:tcPr>
          <w:p w14:paraId="75E950C7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CCB92" w14:textId="5F742549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80" w:type="dxa"/>
          </w:tcPr>
          <w:p w14:paraId="55AA5B75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372EC" w14:textId="491FF45E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747E"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EB747E" w:rsidRPr="00C05013" w14:paraId="7BFAAD6A" w14:textId="77777777" w:rsidTr="000972BB">
        <w:trPr>
          <w:cantSplit/>
        </w:trPr>
        <w:tc>
          <w:tcPr>
            <w:tcW w:w="4410" w:type="dxa"/>
            <w:hideMark/>
          </w:tcPr>
          <w:p w14:paraId="772532AB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C693" w14:textId="1923075F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  <w:r w:rsidR="007F3B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180" w:type="dxa"/>
          </w:tcPr>
          <w:p w14:paraId="036FEA5F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EE060" w14:textId="0059E677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  <w:r w:rsidR="00EB747E"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78" w:type="dxa"/>
          </w:tcPr>
          <w:p w14:paraId="5972C6F9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8214A" w14:textId="10381BDB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707</w:t>
            </w:r>
            <w:r w:rsidR="007F3B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</w:p>
        </w:tc>
        <w:tc>
          <w:tcPr>
            <w:tcW w:w="180" w:type="dxa"/>
          </w:tcPr>
          <w:p w14:paraId="2131DDC4" w14:textId="77777777" w:rsidR="00EB747E" w:rsidRPr="00C05013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55F6E" w14:textId="3E096176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</w:t>
            </w:r>
            <w:r w:rsidR="00EB747E"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</w:p>
        </w:tc>
      </w:tr>
      <w:tr w:rsidR="00EB747E" w:rsidRPr="00C05013" w14:paraId="68D31E6F" w14:textId="77777777" w:rsidTr="000972BB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5ADBAD06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89A036" w14:textId="49655C70" w:rsidR="00EB747E" w:rsidRPr="00C05013" w:rsidRDefault="00083A59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2D41A13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9184D" w14:textId="5429442C" w:rsidR="00EB747E" w:rsidRPr="00C05013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0653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826342B" w14:textId="77777777" w:rsidR="00EB747E" w:rsidRPr="00C05013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C0234" w14:textId="73812B13" w:rsidR="00EB747E" w:rsidRPr="00C05013" w:rsidRDefault="00083A59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DDD61A7" w14:textId="77777777" w:rsidR="00EB747E" w:rsidRPr="00C05013" w:rsidRDefault="00EB747E" w:rsidP="000972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81890" w14:textId="311DE7EA" w:rsidR="00EB747E" w:rsidRPr="00C05013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6533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653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Pr="000653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747E" w:rsidRPr="00C05013" w14:paraId="41A928F4" w14:textId="77777777" w:rsidTr="000972BB">
        <w:trPr>
          <w:cantSplit/>
        </w:trPr>
        <w:tc>
          <w:tcPr>
            <w:tcW w:w="4410" w:type="dxa"/>
            <w:hideMark/>
          </w:tcPr>
          <w:p w14:paraId="0643652A" w14:textId="77777777" w:rsidR="00EB747E" w:rsidRPr="00C05013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CB1C1" w14:textId="55D1CDD2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  <w:r w:rsidR="007F3B3F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180" w:type="dxa"/>
          </w:tcPr>
          <w:p w14:paraId="4A8C2D7A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97E87" w14:textId="646AFC50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</w:t>
            </w:r>
            <w:r w:rsidR="00EB747E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178" w:type="dxa"/>
          </w:tcPr>
          <w:p w14:paraId="2D37FFC0" w14:textId="77777777" w:rsidR="00EB747E" w:rsidRPr="00183425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B2238" w14:textId="756F1755" w:rsidR="00EB747E" w:rsidRPr="00183425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  <w:r w:rsidR="007F3B3F" w:rsidRPr="001834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180" w:type="dxa"/>
          </w:tcPr>
          <w:p w14:paraId="3B3CA466" w14:textId="77777777" w:rsidR="00EB747E" w:rsidRPr="00316E71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B9FAB" w14:textId="7C527A96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  <w:r w:rsidR="00EB747E" w:rsidRPr="000653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</w:tbl>
    <w:p w14:paraId="0CA777A5" w14:textId="3104AE4B" w:rsidR="00894929" w:rsidRDefault="00894929" w:rsidP="00EB747E">
      <w:pPr>
        <w:rPr>
          <w:rFonts w:cstheme="minorBidi"/>
        </w:rPr>
      </w:pPr>
    </w:p>
    <w:p w14:paraId="1B9F393B" w14:textId="335D7A7D" w:rsidR="00894929" w:rsidRDefault="00894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78"/>
        <w:gridCol w:w="1082"/>
        <w:gridCol w:w="178"/>
        <w:gridCol w:w="1082"/>
        <w:gridCol w:w="178"/>
        <w:gridCol w:w="1082"/>
      </w:tblGrid>
      <w:tr w:rsidR="00EB747E" w:rsidRPr="00C05013" w14:paraId="64804A1E" w14:textId="77777777" w:rsidTr="000972BB">
        <w:trPr>
          <w:cantSplit/>
          <w:trHeight w:val="20"/>
          <w:tblHeader/>
        </w:trPr>
        <w:tc>
          <w:tcPr>
            <w:tcW w:w="4410" w:type="dxa"/>
          </w:tcPr>
          <w:p w14:paraId="1A2754F3" w14:textId="77777777" w:rsidR="00EB747E" w:rsidRPr="00C05013" w:rsidRDefault="00EB747E" w:rsidP="000972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71F2ACD7" w14:textId="77777777" w:rsidR="00EB747E" w:rsidRPr="00C05013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5DDA7A6" w14:textId="77777777" w:rsidR="00EB747E" w:rsidRPr="00C05013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23754261" w14:textId="77777777" w:rsidR="00EB747E" w:rsidRPr="00C05013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747E" w:rsidRPr="00C05013" w14:paraId="3483F58E" w14:textId="77777777" w:rsidTr="000972BB">
        <w:trPr>
          <w:cantSplit/>
          <w:trHeight w:val="20"/>
          <w:tblHeader/>
        </w:trPr>
        <w:tc>
          <w:tcPr>
            <w:tcW w:w="4410" w:type="dxa"/>
          </w:tcPr>
          <w:p w14:paraId="28A85AA9" w14:textId="77777777" w:rsidR="00EB747E" w:rsidRPr="00C05013" w:rsidRDefault="00EB747E" w:rsidP="000972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ABF3D" w14:textId="23FF8E28" w:rsidR="00EB747E" w:rsidRPr="00083A59" w:rsidRDefault="00913ED2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913E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8" w:type="dxa"/>
          </w:tcPr>
          <w:p w14:paraId="7A7769B0" w14:textId="77777777" w:rsidR="00EB747E" w:rsidRPr="00C05013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21E7FAB" w14:textId="3F48B973" w:rsidR="00EB747E" w:rsidRPr="00C05013" w:rsidRDefault="00913ED2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</w:tcPr>
          <w:p w14:paraId="7714B156" w14:textId="77777777" w:rsidR="00EB747E" w:rsidRPr="00C05013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E437DC" w14:textId="1CFBF5A5" w:rsidR="00EB747E" w:rsidRPr="00083A59" w:rsidRDefault="00913ED2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913E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8" w:type="dxa"/>
          </w:tcPr>
          <w:p w14:paraId="213FEA6F" w14:textId="77777777" w:rsidR="00EB747E" w:rsidRPr="00C05013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2C117360" w14:textId="53969B4E" w:rsidR="00EB747E" w:rsidRPr="00C05013" w:rsidRDefault="00913ED2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B747E" w:rsidRPr="00C05013" w14:paraId="34260FDA" w14:textId="77777777" w:rsidTr="000972BB">
        <w:trPr>
          <w:cantSplit/>
          <w:trHeight w:val="20"/>
          <w:tblHeader/>
        </w:trPr>
        <w:tc>
          <w:tcPr>
            <w:tcW w:w="4410" w:type="dxa"/>
          </w:tcPr>
          <w:p w14:paraId="45700D98" w14:textId="77777777" w:rsidR="00EB747E" w:rsidRPr="00C05013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6C66538" w14:textId="77777777" w:rsidR="00EB747E" w:rsidRPr="00C05013" w:rsidRDefault="00EB747E" w:rsidP="000972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47E" w:rsidRPr="00C05013" w14:paraId="3F086E9C" w14:textId="77777777" w:rsidTr="000972BB">
        <w:trPr>
          <w:cantSplit/>
          <w:trHeight w:val="20"/>
        </w:trPr>
        <w:tc>
          <w:tcPr>
            <w:tcW w:w="4410" w:type="dxa"/>
          </w:tcPr>
          <w:p w14:paraId="333AF770" w14:textId="5B9C562A" w:rsidR="00EB747E" w:rsidRPr="00C05013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783343F9" w14:textId="4D2E4FCB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78" w:type="dxa"/>
            <w:vAlign w:val="bottom"/>
          </w:tcPr>
          <w:p w14:paraId="61C3A1D0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9239A3B" w14:textId="19695016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747E" w:rsidRPr="008133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78" w:type="dxa"/>
            <w:vAlign w:val="bottom"/>
          </w:tcPr>
          <w:p w14:paraId="55E091F7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34C83FA" w14:textId="074FCF3D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83A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78" w:type="dxa"/>
            <w:vAlign w:val="bottom"/>
          </w:tcPr>
          <w:p w14:paraId="496FE017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F4BD20" w14:textId="7AF69F0D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747E" w:rsidRPr="008133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EB747E" w:rsidRPr="00C05013" w14:paraId="3278D49B" w14:textId="77777777" w:rsidTr="000972BB">
        <w:trPr>
          <w:cantSplit/>
          <w:trHeight w:val="20"/>
        </w:trPr>
        <w:tc>
          <w:tcPr>
            <w:tcW w:w="4410" w:type="dxa"/>
          </w:tcPr>
          <w:p w14:paraId="4188256C" w14:textId="77777777" w:rsidR="00EB747E" w:rsidRPr="00C05013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F107667" w14:textId="22210D19" w:rsidR="00EB747E" w:rsidRPr="00C05013" w:rsidRDefault="00083A59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59B22E9" w14:textId="765B66CA" w:rsidR="00EB747E" w:rsidRPr="00C05013" w:rsidRDefault="00EB747E" w:rsidP="00083A5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3B972826" w14:textId="33AD9E96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 w:hint="cs"/>
                <w:sz w:val="28"/>
                <w:szCs w:val="28"/>
              </w:rPr>
              <w:t>98</w:t>
            </w:r>
          </w:p>
        </w:tc>
        <w:tc>
          <w:tcPr>
            <w:tcW w:w="178" w:type="dxa"/>
          </w:tcPr>
          <w:p w14:paraId="30EC1C09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FC6420" w14:textId="2D3BC49B" w:rsidR="00EB747E" w:rsidRPr="00C05013" w:rsidRDefault="00083A59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99A1E2E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849C9C" w14:textId="0F1D4E04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EB747E" w:rsidRPr="00C05013" w14:paraId="16B1C505" w14:textId="77777777" w:rsidTr="000972BB">
        <w:trPr>
          <w:cantSplit/>
          <w:trHeight w:val="20"/>
        </w:trPr>
        <w:tc>
          <w:tcPr>
            <w:tcW w:w="4410" w:type="dxa"/>
          </w:tcPr>
          <w:p w14:paraId="6081002B" w14:textId="77777777" w:rsidR="00EB747E" w:rsidRPr="00C05013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6DFF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FF064DC" w14:textId="677917E0" w:rsidR="00EB747E" w:rsidRDefault="00083A59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545A33B2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37E2376" w14:textId="77777777" w:rsidR="00EB747E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392319A5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29B9620" w14:textId="56083B73" w:rsidR="00EB747E" w:rsidRDefault="00083A59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</w:rPr>
              <w:t>930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75DB1287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062BB21" w14:textId="77777777" w:rsidR="00EB747E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747E" w:rsidRPr="00C05013" w14:paraId="1178378E" w14:textId="77777777" w:rsidTr="000972BB">
        <w:trPr>
          <w:cantSplit/>
          <w:trHeight w:val="20"/>
        </w:trPr>
        <w:tc>
          <w:tcPr>
            <w:tcW w:w="4410" w:type="dxa"/>
          </w:tcPr>
          <w:p w14:paraId="3CE0172D" w14:textId="30BF6D72" w:rsidR="00EB747E" w:rsidRPr="00C05013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13ED2"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5E253" w14:textId="131E1D17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083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</w:t>
            </w:r>
          </w:p>
        </w:tc>
        <w:tc>
          <w:tcPr>
            <w:tcW w:w="178" w:type="dxa"/>
            <w:vAlign w:val="bottom"/>
          </w:tcPr>
          <w:p w14:paraId="3D288735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7DC3C" w14:textId="405EE4EC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B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178" w:type="dxa"/>
            <w:vAlign w:val="bottom"/>
          </w:tcPr>
          <w:p w14:paraId="3228DDC9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48C0" w14:textId="00C3F662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083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178" w:type="dxa"/>
            <w:vAlign w:val="bottom"/>
          </w:tcPr>
          <w:p w14:paraId="4BE0DAB2" w14:textId="77777777" w:rsidR="00EB747E" w:rsidRPr="00C05013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2BC8D" w14:textId="59DC4A1B" w:rsidR="00EB747E" w:rsidRPr="00C05013" w:rsidRDefault="00913ED2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B74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</w:tr>
    </w:tbl>
    <w:p w14:paraId="032E2FD5" w14:textId="1FD6088C" w:rsidR="006B449F" w:rsidRPr="00FC7A9C" w:rsidRDefault="006B449F" w:rsidP="00EB747E">
      <w:pPr>
        <w:rPr>
          <w:rFonts w:asciiTheme="majorBidi" w:hAnsiTheme="majorBidi" w:cstheme="majorBidi"/>
          <w:sz w:val="28"/>
          <w:szCs w:val="28"/>
        </w:rPr>
      </w:pPr>
    </w:p>
    <w:p w14:paraId="24017DFE" w14:textId="664B750C" w:rsidR="00804175" w:rsidRPr="00C05013" w:rsidRDefault="00FE0D99" w:rsidP="004A0D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</w:t>
      </w:r>
      <w:r w:rsidR="000C66FC"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804175"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>อาคารและอุปกรณ์</w:t>
      </w:r>
    </w:p>
    <w:p w14:paraId="08263980" w14:textId="57786170" w:rsidR="00F85628" w:rsidRPr="00FC7A9C" w:rsidRDefault="00F85628" w:rsidP="00121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80"/>
        <w:gridCol w:w="1350"/>
      </w:tblGrid>
      <w:tr w:rsidR="00C50608" w:rsidRPr="00EE776F" w14:paraId="642ABC49" w14:textId="77777777" w:rsidTr="00F53A6B">
        <w:trPr>
          <w:cantSplit/>
          <w:tblHeader/>
        </w:trPr>
        <w:tc>
          <w:tcPr>
            <w:tcW w:w="6210" w:type="dxa"/>
            <w:vAlign w:val="bottom"/>
          </w:tcPr>
          <w:p w14:paraId="7E83695C" w14:textId="35038528" w:rsidR="00C50608" w:rsidRPr="00124623" w:rsidRDefault="00C50608" w:rsidP="00C506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24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3614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246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913ED2" w:rsidRPr="00913E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5E3605" w:rsidRPr="005E360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3614AC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="005E3605" w:rsidRPr="005E3605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913ED2" w:rsidRPr="00913E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645AD6E" w14:textId="588CBFA5" w:rsidR="00C50608" w:rsidRPr="00124623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46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1246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A1B244F" w14:textId="77777777" w:rsidR="00C50608" w:rsidRPr="00124623" w:rsidRDefault="00C50608" w:rsidP="00C5060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D4DEC" w14:textId="77777777" w:rsidR="00C50608" w:rsidRPr="00124623" w:rsidRDefault="00C50608" w:rsidP="00C50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2462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E4CD23F" w14:textId="55C3EDF5" w:rsidR="00C50608" w:rsidRPr="00124623" w:rsidRDefault="00C50608" w:rsidP="00C5060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12462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D7AE4" w:rsidRPr="00981FA1" w14:paraId="7F06A466" w14:textId="77777777" w:rsidTr="00F53A6B">
        <w:trPr>
          <w:cantSplit/>
        </w:trPr>
        <w:tc>
          <w:tcPr>
            <w:tcW w:w="6210" w:type="dxa"/>
          </w:tcPr>
          <w:p w14:paraId="64DBEE34" w14:textId="77777777" w:rsidR="005D7AE4" w:rsidRPr="00124623" w:rsidRDefault="005D7AE4" w:rsidP="00DF10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41734ABA" w14:textId="38B08A12" w:rsidR="005D7AE4" w:rsidRPr="00124623" w:rsidRDefault="005D7AE4" w:rsidP="00121F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246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7AE4" w:rsidRPr="00981FA1" w14:paraId="5E764CAD" w14:textId="77777777" w:rsidTr="00F53A6B">
        <w:trPr>
          <w:cantSplit/>
        </w:trPr>
        <w:tc>
          <w:tcPr>
            <w:tcW w:w="6210" w:type="dxa"/>
          </w:tcPr>
          <w:p w14:paraId="2B097E6C" w14:textId="249020B0" w:rsidR="005D7AE4" w:rsidRPr="00124623" w:rsidRDefault="005D7AE4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46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- </w:t>
            </w:r>
            <w:r w:rsidRPr="00124623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77E75CC" w14:textId="71B63752" w:rsidR="005D7AE4" w:rsidRPr="00124623" w:rsidRDefault="00913ED2" w:rsidP="007532A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0325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</w:t>
            </w:r>
          </w:p>
        </w:tc>
        <w:tc>
          <w:tcPr>
            <w:tcW w:w="180" w:type="dxa"/>
          </w:tcPr>
          <w:p w14:paraId="6979DF3C" w14:textId="77777777" w:rsidR="005D7AE4" w:rsidRPr="00124623" w:rsidRDefault="005D7AE4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75EF9F" w14:textId="5B18235E" w:rsidR="005D7AE4" w:rsidRPr="00124623" w:rsidRDefault="00913ED2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325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</w:tr>
      <w:tr w:rsidR="000325CC" w:rsidRPr="00981FA1" w14:paraId="469BFDBB" w14:textId="77777777" w:rsidTr="00F53A6B">
        <w:trPr>
          <w:cantSplit/>
        </w:trPr>
        <w:tc>
          <w:tcPr>
            <w:tcW w:w="6210" w:type="dxa"/>
          </w:tcPr>
          <w:p w14:paraId="52322C26" w14:textId="4D428B7B" w:rsidR="000325CC" w:rsidRPr="00124623" w:rsidRDefault="000325CC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5CC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จำหน่ายสินทรัพย์</w:t>
            </w:r>
            <w:r w:rsidRPr="000325C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0325CC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69D49AD3" w14:textId="0CEDDC0E" w:rsidR="000325CC" w:rsidRDefault="000325CC" w:rsidP="000325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447582" w14:textId="77777777" w:rsidR="000325CC" w:rsidRPr="00124623" w:rsidRDefault="000325CC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CC270" w14:textId="3A1CC010" w:rsidR="000325CC" w:rsidRDefault="000325CC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13ED2"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397D875" w14:textId="552A5139" w:rsidR="006B798C" w:rsidRDefault="006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70584A90" w14:textId="05ADF8FA" w:rsidR="00A02FB2" w:rsidRPr="00C05013" w:rsidRDefault="00A02FB2" w:rsidP="00A02FB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5191B">
        <w:rPr>
          <w:rFonts w:asciiTheme="majorBidi" w:hAnsiTheme="majorBidi" w:cstheme="majorBidi"/>
          <w:sz w:val="30"/>
          <w:szCs w:val="30"/>
          <w:u w:val="none"/>
          <w:cs/>
        </w:rPr>
        <w:t>หนี้สินที่มีภาระดอกเบี้ย</w:t>
      </w:r>
    </w:p>
    <w:p w14:paraId="3C7BB194" w14:textId="77777777" w:rsidR="00A02FB2" w:rsidRPr="00FC7A9C" w:rsidRDefault="00A02FB2" w:rsidP="00A02FB2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92F5F6A" w14:textId="77777777" w:rsidR="00A02FB2" w:rsidRPr="006B798C" w:rsidRDefault="00A02FB2" w:rsidP="00A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798C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096C384F" w14:textId="0C45AEA6" w:rsidR="00A02FB2" w:rsidRPr="00A02FB2" w:rsidRDefault="00A02FB2" w:rsidP="00A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18342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31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913ED2" w:rsidRPr="00913ED2">
        <w:rPr>
          <w:rFonts w:asciiTheme="majorBidi" w:hAnsiTheme="majorBidi" w:cstheme="majorBidi"/>
          <w:sz w:val="28"/>
          <w:szCs w:val="28"/>
        </w:rPr>
        <w:t>256</w:t>
      </w:r>
      <w:r w:rsidR="00913ED2" w:rsidRPr="00913ED2">
        <w:rPr>
          <w:rFonts w:asciiTheme="majorBidi" w:hAnsiTheme="majorBidi" w:cstheme="majorBidi" w:hint="cs"/>
          <w:sz w:val="28"/>
          <w:szCs w:val="28"/>
        </w:rPr>
        <w:t>9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กลุ่มบริษัทและบริษัทมีเงินกู้ยืมระยะสั้นจากสถาบันการเงินเป็นจำนวนเงิน</w:t>
      </w:r>
      <w:r w:rsidRPr="001834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850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183425">
        <w:rPr>
          <w:rFonts w:asciiTheme="majorBidi" w:hAnsiTheme="majorBidi" w:cstheme="majorBidi"/>
          <w:sz w:val="28"/>
          <w:szCs w:val="28"/>
        </w:rPr>
        <w:br/>
      </w:r>
      <w:r w:rsidR="00913ED2" w:rsidRPr="00913ED2">
        <w:rPr>
          <w:rFonts w:asciiTheme="majorBidi" w:hAnsiTheme="majorBidi" w:cstheme="majorBidi"/>
          <w:sz w:val="28"/>
          <w:szCs w:val="28"/>
        </w:rPr>
        <w:t>810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27472" w:rsidRPr="0018342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13ED2" w:rsidRPr="00913ED2">
        <w:rPr>
          <w:rFonts w:asciiTheme="majorBidi" w:hAnsiTheme="majorBidi" w:cstheme="majorBidi" w:hint="cs"/>
          <w:i/>
          <w:iCs/>
          <w:sz w:val="28"/>
          <w:szCs w:val="28"/>
        </w:rPr>
        <w:t>8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875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830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ในรูปแบบของตั๋วสัญญาใช้เงินอายุ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3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</w:rPr>
        <w:br/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18342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ธันวาคม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i/>
          <w:iCs/>
          <w:sz w:val="28"/>
          <w:szCs w:val="28"/>
          <w:cs/>
        </w:rPr>
        <w:t>เดือน)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ครบกำหนดชำระภายในเดือน</w:t>
      </w:r>
      <w:r w:rsidR="00F322BC" w:rsidRPr="00183425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183425">
        <w:rPr>
          <w:rFonts w:asciiTheme="majorBidi" w:hAnsiTheme="majorBidi" w:cstheme="majorBidi"/>
          <w:sz w:val="28"/>
          <w:szCs w:val="28"/>
          <w:cs/>
        </w:rPr>
        <w:t>และ</w:t>
      </w:r>
      <w:r w:rsidR="00F322BC" w:rsidRPr="0018342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2569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27472" w:rsidRPr="0018342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83425">
        <w:rPr>
          <w:rFonts w:asciiTheme="majorBidi" w:hAnsiTheme="majorBidi" w:cstheme="majorBidi"/>
          <w:i/>
          <w:iCs/>
          <w:sz w:val="28"/>
          <w:szCs w:val="28"/>
          <w:cs/>
        </w:rPr>
        <w:t>เดือนกุมภาพันธ์และมีนาคม</w:t>
      </w:r>
      <w:r w:rsidR="00D27472" w:rsidRPr="0018342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13ED2" w:rsidRPr="00913ED2">
        <w:rPr>
          <w:rFonts w:asciiTheme="majorBidi" w:hAnsiTheme="majorBidi" w:cstheme="majorBidi" w:hint="cs"/>
          <w:i/>
          <w:iCs/>
          <w:sz w:val="28"/>
          <w:szCs w:val="28"/>
        </w:rPr>
        <w:t>9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โดยมีอัตราดอกเบี้ยร้อยละ</w:t>
      </w:r>
      <w:r w:rsidR="00D27472" w:rsidRPr="001834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1</w:t>
      </w:r>
      <w:r w:rsidR="00F322BC" w:rsidRPr="00183425">
        <w:rPr>
          <w:rFonts w:asciiTheme="majorBidi" w:hAnsiTheme="majorBidi" w:cstheme="majorBidi"/>
          <w:sz w:val="28"/>
          <w:szCs w:val="28"/>
        </w:rPr>
        <w:t>.</w:t>
      </w:r>
      <w:r w:rsidR="00913ED2" w:rsidRPr="00913ED2">
        <w:rPr>
          <w:rFonts w:asciiTheme="majorBidi" w:hAnsiTheme="majorBidi" w:cstheme="majorBidi"/>
          <w:sz w:val="28"/>
          <w:szCs w:val="28"/>
        </w:rPr>
        <w:t>73</w:t>
      </w:r>
      <w:r w:rsidR="00F322BC"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ต่อปี</w:t>
      </w:r>
      <w:r w:rsidR="00D27472" w:rsidRPr="0018342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18342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ธันวาคม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83425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="00D27472"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D27472" w:rsidRPr="0018342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05</w:t>
      </w:r>
      <w:r w:rsidRPr="0018342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i/>
          <w:iCs/>
          <w:sz w:val="28"/>
          <w:szCs w:val="28"/>
          <w:cs/>
        </w:rPr>
        <w:t>ต่อปี)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ทั้งนี้ บริษัทมีหลักประกันเป็นเงินฝากค้ำประกันของบุคคลหรือกิจการที่เกี่ยวข้องกันในสัดส่วนร้อยละ</w:t>
      </w:r>
      <w:r w:rsidR="00D27472"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75</w:t>
      </w:r>
      <w:r w:rsidRPr="00183425">
        <w:rPr>
          <w:rFonts w:asciiTheme="majorBidi" w:hAnsiTheme="majorBidi" w:cstheme="majorBidi"/>
          <w:sz w:val="28"/>
          <w:szCs w:val="28"/>
        </w:rPr>
        <w:t xml:space="preserve"> </w:t>
      </w:r>
      <w:r w:rsidRPr="00183425">
        <w:rPr>
          <w:rFonts w:asciiTheme="majorBidi" w:hAnsiTheme="majorBidi" w:cstheme="majorBidi"/>
          <w:sz w:val="28"/>
          <w:szCs w:val="28"/>
          <w:cs/>
        </w:rPr>
        <w:t>ของวงเงินกู้ที่เบิกใช้ โดยหลักประกันดังกล่าวจะลดลงตามสัดส่วนการชำระคืนเงินกู้ยืมที่บริษัทชำระคืนให้กับสถาบันการเงิน</w:t>
      </w:r>
    </w:p>
    <w:p w14:paraId="083AC2C8" w14:textId="36E88B73" w:rsidR="003301BE" w:rsidRPr="00C05013" w:rsidRDefault="003301BE" w:rsidP="00D10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cstheme="minorBidi"/>
          <w:cs/>
        </w:rPr>
        <w:sectPr w:rsidR="003301BE" w:rsidRPr="00C05013" w:rsidSect="00CF443C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788FE01" w14:textId="57E12594" w:rsidR="00F035A6" w:rsidRDefault="00804175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F85C2F"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78CFFF3" w14:textId="77777777" w:rsidR="005C10F1" w:rsidRPr="00C27BA5" w:rsidRDefault="005C10F1" w:rsidP="00D15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136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47"/>
        <w:gridCol w:w="872"/>
        <w:gridCol w:w="12"/>
        <w:gridCol w:w="171"/>
        <w:gridCol w:w="12"/>
        <w:gridCol w:w="867"/>
        <w:gridCol w:w="12"/>
        <w:gridCol w:w="168"/>
        <w:gridCol w:w="12"/>
        <w:gridCol w:w="879"/>
        <w:gridCol w:w="12"/>
        <w:gridCol w:w="169"/>
        <w:gridCol w:w="12"/>
        <w:gridCol w:w="878"/>
        <w:gridCol w:w="12"/>
        <w:gridCol w:w="171"/>
        <w:gridCol w:w="12"/>
        <w:gridCol w:w="876"/>
        <w:gridCol w:w="12"/>
        <w:gridCol w:w="168"/>
        <w:gridCol w:w="12"/>
        <w:gridCol w:w="879"/>
        <w:gridCol w:w="12"/>
        <w:gridCol w:w="166"/>
        <w:gridCol w:w="12"/>
        <w:gridCol w:w="881"/>
        <w:gridCol w:w="12"/>
        <w:gridCol w:w="174"/>
        <w:gridCol w:w="12"/>
        <w:gridCol w:w="873"/>
        <w:gridCol w:w="12"/>
      </w:tblGrid>
      <w:tr w:rsidR="00E25012" w:rsidRPr="00C27BA5" w14:paraId="382D2D3B" w14:textId="77777777" w:rsidTr="00E25012">
        <w:trPr>
          <w:cantSplit/>
          <w:tblHeader/>
        </w:trPr>
        <w:tc>
          <w:tcPr>
            <w:tcW w:w="5247" w:type="dxa"/>
          </w:tcPr>
          <w:p w14:paraId="7459F3EC" w14:textId="77777777" w:rsidR="00AE2937" w:rsidRPr="00C27BA5" w:rsidRDefault="00AE2937" w:rsidP="00D705EE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2" w:type="dxa"/>
            <w:gridSpan w:val="30"/>
            <w:vAlign w:val="bottom"/>
          </w:tcPr>
          <w:p w14:paraId="39EF9B7F" w14:textId="77777777" w:rsidR="00AE2937" w:rsidRPr="00C27BA5" w:rsidRDefault="00AE2937" w:rsidP="00E25012">
            <w:pPr>
              <w:pStyle w:val="acctmergecolhdg"/>
              <w:tabs>
                <w:tab w:val="left" w:pos="7585"/>
              </w:tabs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C27BA5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5012" w:rsidRPr="00C27BA5" w14:paraId="70997EB7" w14:textId="77777777" w:rsidTr="00E25012">
        <w:trPr>
          <w:cantSplit/>
          <w:tblHeader/>
        </w:trPr>
        <w:tc>
          <w:tcPr>
            <w:tcW w:w="5247" w:type="dxa"/>
          </w:tcPr>
          <w:p w14:paraId="382CFEF6" w14:textId="77777777" w:rsidR="00AE2937" w:rsidRPr="00C27BA5" w:rsidRDefault="00AE2937" w:rsidP="00D705EE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6" w:type="dxa"/>
            <w:gridSpan w:val="6"/>
            <w:vAlign w:val="bottom"/>
          </w:tcPr>
          <w:p w14:paraId="313DE4A2" w14:textId="77777777" w:rsidR="00AE2937" w:rsidRPr="00C27BA5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ส่วนงานสินค้าผลิต</w:t>
            </w: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lang w:bidi="th-TH"/>
              </w:rPr>
              <w:br/>
            </w: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0" w:type="dxa"/>
            <w:gridSpan w:val="2"/>
            <w:vAlign w:val="bottom"/>
          </w:tcPr>
          <w:p w14:paraId="2E78D659" w14:textId="77777777" w:rsidR="00AE2937" w:rsidRPr="00C27BA5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962" w:type="dxa"/>
            <w:gridSpan w:val="6"/>
            <w:vAlign w:val="bottom"/>
          </w:tcPr>
          <w:p w14:paraId="6CC3D059" w14:textId="491EBFE8" w:rsidR="00AE2937" w:rsidRPr="00C27BA5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i/>
                <w:iCs/>
                <w:sz w:val="26"/>
                <w:szCs w:val="26"/>
                <w:lang w:bidi="th-TH"/>
              </w:rPr>
            </w:pP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ส่วนงานสินค้า</w:t>
            </w: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br/>
              <w:t>ผลิตภายใต้</w:t>
            </w:r>
            <w:r w:rsidR="00B847B3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br/>
            </w: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แบรนด์ผู้ว่าจ้างอื่น</w:t>
            </w:r>
          </w:p>
        </w:tc>
        <w:tc>
          <w:tcPr>
            <w:tcW w:w="183" w:type="dxa"/>
            <w:gridSpan w:val="2"/>
            <w:vAlign w:val="bottom"/>
          </w:tcPr>
          <w:p w14:paraId="2F1CD321" w14:textId="77777777" w:rsidR="00AE2937" w:rsidRPr="00C27BA5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959" w:type="dxa"/>
            <w:gridSpan w:val="6"/>
            <w:vAlign w:val="bottom"/>
          </w:tcPr>
          <w:p w14:paraId="7FDC68EF" w14:textId="77777777" w:rsidR="00AE2937" w:rsidRPr="00C27BA5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ส่วนงานสินค้า</w:t>
            </w: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lang w:bidi="th-TH"/>
              </w:rPr>
              <w:br/>
            </w: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ซื้อมาขายไป</w:t>
            </w:r>
          </w:p>
        </w:tc>
        <w:tc>
          <w:tcPr>
            <w:tcW w:w="178" w:type="dxa"/>
            <w:gridSpan w:val="2"/>
            <w:vAlign w:val="bottom"/>
          </w:tcPr>
          <w:p w14:paraId="45B291C2" w14:textId="77777777" w:rsidR="00AE2937" w:rsidRPr="00C27BA5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964" w:type="dxa"/>
            <w:gridSpan w:val="6"/>
            <w:vAlign w:val="bottom"/>
          </w:tcPr>
          <w:p w14:paraId="6E8E9FE8" w14:textId="77777777" w:rsidR="00AE2937" w:rsidRPr="00C27BA5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C27BA5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012" w:rsidRPr="00C27BA5" w14:paraId="0DAB94F4" w14:textId="77777777" w:rsidTr="00E25012">
        <w:trPr>
          <w:cantSplit/>
          <w:trHeight w:val="306"/>
        </w:trPr>
        <w:tc>
          <w:tcPr>
            <w:tcW w:w="5247" w:type="dxa"/>
          </w:tcPr>
          <w:p w14:paraId="4B9F2100" w14:textId="035776B9" w:rsidR="00AE2937" w:rsidRPr="00C27BA5" w:rsidRDefault="00AE2937" w:rsidP="00D705EE">
            <w:pPr>
              <w:pStyle w:val="Defaul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27BA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B4D5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C27BA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913ED2" w:rsidRPr="00913ED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27BA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B4D5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884" w:type="dxa"/>
            <w:gridSpan w:val="2"/>
            <w:vAlign w:val="center"/>
          </w:tcPr>
          <w:p w14:paraId="32C1D3D8" w14:textId="710B581F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3" w:type="dxa"/>
            <w:gridSpan w:val="2"/>
            <w:vAlign w:val="center"/>
          </w:tcPr>
          <w:p w14:paraId="50E8CCF3" w14:textId="77777777" w:rsidR="00AE2937" w:rsidRPr="00C27BA5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0E0B6B0F" w14:textId="41D0EFC4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gridSpan w:val="2"/>
          </w:tcPr>
          <w:p w14:paraId="6716DDB0" w14:textId="77777777" w:rsidR="00AE2937" w:rsidRPr="00C27BA5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73438E76" w14:textId="54D51ECB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1" w:type="dxa"/>
            <w:gridSpan w:val="2"/>
            <w:vAlign w:val="center"/>
          </w:tcPr>
          <w:p w14:paraId="01BD49CB" w14:textId="77777777" w:rsidR="00AE2937" w:rsidRPr="00C27BA5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55C4AD36" w14:textId="7DDB0256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3" w:type="dxa"/>
            <w:gridSpan w:val="2"/>
          </w:tcPr>
          <w:p w14:paraId="7535E0DC" w14:textId="77777777" w:rsidR="00AE2937" w:rsidRPr="00C27BA5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2F004C83" w14:textId="3AE7476A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center"/>
          </w:tcPr>
          <w:p w14:paraId="39840958" w14:textId="77777777" w:rsidR="00AE2937" w:rsidRPr="00C27BA5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196740F3" w14:textId="48500B0F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gridSpan w:val="2"/>
          </w:tcPr>
          <w:p w14:paraId="293364CC" w14:textId="77777777" w:rsidR="00AE2937" w:rsidRPr="00C27BA5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3AEBAA1" w14:textId="2FB95B69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6" w:type="dxa"/>
            <w:gridSpan w:val="2"/>
            <w:vAlign w:val="center"/>
          </w:tcPr>
          <w:p w14:paraId="513A8821" w14:textId="77777777" w:rsidR="00AE2937" w:rsidRPr="00C27BA5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4D854B6E" w14:textId="44359E8B" w:rsidR="00AE2937" w:rsidRPr="00C27BA5" w:rsidRDefault="00913ED2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E25012" w:rsidRPr="00C27BA5" w14:paraId="6E56EC02" w14:textId="77777777" w:rsidTr="00E25012">
        <w:trPr>
          <w:cantSplit/>
        </w:trPr>
        <w:tc>
          <w:tcPr>
            <w:tcW w:w="5247" w:type="dxa"/>
          </w:tcPr>
          <w:p w14:paraId="0A7E0DE4" w14:textId="77777777" w:rsidR="00AE2937" w:rsidRPr="00C27BA5" w:rsidRDefault="00AE2937" w:rsidP="00D705E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372" w:type="dxa"/>
            <w:gridSpan w:val="30"/>
            <w:vAlign w:val="center"/>
          </w:tcPr>
          <w:p w14:paraId="20E78E9D" w14:textId="77777777" w:rsidR="00AE2937" w:rsidRPr="00C27BA5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C27BA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C27BA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C27BA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E25012" w:rsidRPr="00C27BA5" w14:paraId="617C761A" w14:textId="77777777" w:rsidTr="00E25012">
        <w:trPr>
          <w:cantSplit/>
        </w:trPr>
        <w:tc>
          <w:tcPr>
            <w:tcW w:w="5247" w:type="dxa"/>
          </w:tcPr>
          <w:p w14:paraId="17A8F3CD" w14:textId="77777777" w:rsidR="00AE2937" w:rsidRPr="00C27BA5" w:rsidRDefault="00AE2937" w:rsidP="00D705E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27B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84" w:type="dxa"/>
            <w:gridSpan w:val="2"/>
            <w:vAlign w:val="center"/>
          </w:tcPr>
          <w:p w14:paraId="479DC8AD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  <w:vAlign w:val="center"/>
          </w:tcPr>
          <w:p w14:paraId="0B288073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2BD468F6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ECB6D27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2D272518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gridSpan w:val="2"/>
            <w:vAlign w:val="center"/>
          </w:tcPr>
          <w:p w14:paraId="51C6DED6" w14:textId="77777777" w:rsidR="00AE2937" w:rsidRPr="007001BE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555F9EC5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505ABC0A" w14:textId="77777777" w:rsidR="00AE2937" w:rsidRPr="007001BE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43ECA89E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690D9F32" w14:textId="77777777" w:rsidR="00AE2937" w:rsidRPr="007001BE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4AA12D49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2453277B" w14:textId="77777777" w:rsidR="00AE2937" w:rsidRPr="007001BE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51E6AFC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vAlign w:val="center"/>
          </w:tcPr>
          <w:p w14:paraId="1AFAFC19" w14:textId="77777777" w:rsidR="00AE2937" w:rsidRPr="007001BE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29A6078D" w14:textId="77777777" w:rsidR="00AE2937" w:rsidRPr="007001BE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7001BE" w:rsidRPr="00C27BA5" w14:paraId="089C0079" w14:textId="77777777" w:rsidTr="00E25012">
        <w:trPr>
          <w:cantSplit/>
        </w:trPr>
        <w:tc>
          <w:tcPr>
            <w:tcW w:w="5247" w:type="dxa"/>
          </w:tcPr>
          <w:p w14:paraId="7ECBA107" w14:textId="43198D8A" w:rsidR="007001BE" w:rsidRPr="00C27BA5" w:rsidRDefault="007001BE" w:rsidP="007001BE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822A0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84" w:type="dxa"/>
            <w:gridSpan w:val="2"/>
            <w:vAlign w:val="bottom"/>
          </w:tcPr>
          <w:p w14:paraId="64ED84B9" w14:textId="683F0B28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183" w:type="dxa"/>
            <w:gridSpan w:val="2"/>
            <w:vAlign w:val="bottom"/>
          </w:tcPr>
          <w:p w14:paraId="07099EBA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71B002B" w14:textId="378E79D6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573</w:t>
            </w:r>
          </w:p>
        </w:tc>
        <w:tc>
          <w:tcPr>
            <w:tcW w:w="180" w:type="dxa"/>
            <w:gridSpan w:val="2"/>
          </w:tcPr>
          <w:p w14:paraId="01E226C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BF53EE8" w14:textId="013BFEDF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81" w:type="dxa"/>
            <w:gridSpan w:val="2"/>
            <w:vAlign w:val="bottom"/>
          </w:tcPr>
          <w:p w14:paraId="6A7B3C19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14BD788E" w14:textId="1534A0C5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3" w:type="dxa"/>
            <w:gridSpan w:val="2"/>
            <w:vAlign w:val="bottom"/>
          </w:tcPr>
          <w:p w14:paraId="43C6A18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362F6586" w14:textId="5A17815A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180" w:type="dxa"/>
            <w:gridSpan w:val="2"/>
            <w:vAlign w:val="bottom"/>
          </w:tcPr>
          <w:p w14:paraId="5356A955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EAB120C" w14:textId="376969C1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78" w:type="dxa"/>
            <w:gridSpan w:val="2"/>
            <w:vAlign w:val="bottom"/>
          </w:tcPr>
          <w:p w14:paraId="43E02CFA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0A2A4BC4" w14:textId="784B6544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186" w:type="dxa"/>
            <w:gridSpan w:val="2"/>
            <w:vAlign w:val="bottom"/>
          </w:tcPr>
          <w:p w14:paraId="13A9429F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5F6D8BE0" w14:textId="319826E9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594</w:t>
            </w:r>
          </w:p>
        </w:tc>
      </w:tr>
      <w:tr w:rsidR="007001BE" w:rsidRPr="00C27BA5" w14:paraId="0C1E9FAB" w14:textId="77777777" w:rsidTr="00E25012">
        <w:trPr>
          <w:cantSplit/>
        </w:trPr>
        <w:tc>
          <w:tcPr>
            <w:tcW w:w="5247" w:type="dxa"/>
          </w:tcPr>
          <w:p w14:paraId="63CACB3E" w14:textId="77777777" w:rsidR="007001BE" w:rsidRPr="00C27BA5" w:rsidRDefault="007001BE" w:rsidP="007001BE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7B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3E695" w14:textId="2D669B24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183" w:type="dxa"/>
            <w:gridSpan w:val="2"/>
            <w:vAlign w:val="bottom"/>
          </w:tcPr>
          <w:p w14:paraId="4311D2E5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48345" w14:textId="5709EE24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573</w:t>
            </w:r>
          </w:p>
        </w:tc>
        <w:tc>
          <w:tcPr>
            <w:tcW w:w="180" w:type="dxa"/>
            <w:gridSpan w:val="2"/>
          </w:tcPr>
          <w:p w14:paraId="7CBCAD01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5EF61" w14:textId="469602FF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81" w:type="dxa"/>
            <w:gridSpan w:val="2"/>
            <w:vAlign w:val="bottom"/>
          </w:tcPr>
          <w:p w14:paraId="2EFD4B5C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0CA49" w14:textId="3CB4A051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3" w:type="dxa"/>
            <w:gridSpan w:val="2"/>
            <w:vAlign w:val="bottom"/>
          </w:tcPr>
          <w:p w14:paraId="3E9D1F65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A4D78" w14:textId="2C8B3584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98</w:t>
            </w:r>
          </w:p>
        </w:tc>
        <w:tc>
          <w:tcPr>
            <w:tcW w:w="180" w:type="dxa"/>
            <w:gridSpan w:val="2"/>
            <w:vAlign w:val="bottom"/>
          </w:tcPr>
          <w:p w14:paraId="680ABE05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8C651" w14:textId="6466A2F4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78" w:type="dxa"/>
            <w:gridSpan w:val="2"/>
            <w:vAlign w:val="bottom"/>
          </w:tcPr>
          <w:p w14:paraId="5A4CFEF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E5F83" w14:textId="5A73FF21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186" w:type="dxa"/>
            <w:gridSpan w:val="2"/>
            <w:vAlign w:val="bottom"/>
          </w:tcPr>
          <w:p w14:paraId="2C030240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A2D0A" w14:textId="16DDE87E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594</w:t>
            </w:r>
          </w:p>
        </w:tc>
      </w:tr>
      <w:tr w:rsidR="007001BE" w:rsidRPr="00C27BA5" w14:paraId="49F9B8EA" w14:textId="77777777" w:rsidTr="00E25012">
        <w:trPr>
          <w:cantSplit/>
          <w:trHeight w:val="80"/>
        </w:trPr>
        <w:tc>
          <w:tcPr>
            <w:tcW w:w="5247" w:type="dxa"/>
          </w:tcPr>
          <w:p w14:paraId="0DE01E18" w14:textId="77777777" w:rsidR="007001BE" w:rsidRPr="00C27BA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884" w:type="dxa"/>
            <w:gridSpan w:val="2"/>
            <w:tcBorders>
              <w:top w:val="double" w:sz="4" w:space="0" w:color="auto"/>
            </w:tcBorders>
            <w:vAlign w:val="bottom"/>
          </w:tcPr>
          <w:p w14:paraId="69EF305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81D9D1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  <w:vAlign w:val="bottom"/>
          </w:tcPr>
          <w:p w14:paraId="431F88D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BD2718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double" w:sz="4" w:space="0" w:color="auto"/>
            </w:tcBorders>
            <w:vAlign w:val="bottom"/>
          </w:tcPr>
          <w:p w14:paraId="43595F4B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6A99CA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tcBorders>
              <w:top w:val="double" w:sz="4" w:space="0" w:color="auto"/>
            </w:tcBorders>
            <w:vAlign w:val="bottom"/>
          </w:tcPr>
          <w:p w14:paraId="43EACB4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184D66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</w:tcBorders>
            <w:vAlign w:val="bottom"/>
          </w:tcPr>
          <w:p w14:paraId="002314EE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E68F3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double" w:sz="4" w:space="0" w:color="auto"/>
            </w:tcBorders>
            <w:vAlign w:val="bottom"/>
          </w:tcPr>
          <w:p w14:paraId="1410A63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C4880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</w:tcBorders>
            <w:vAlign w:val="bottom"/>
          </w:tcPr>
          <w:p w14:paraId="57A379C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5832C65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double" w:sz="4" w:space="0" w:color="auto"/>
            </w:tcBorders>
            <w:vAlign w:val="bottom"/>
          </w:tcPr>
          <w:p w14:paraId="044AF08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001BE" w:rsidRPr="00C27BA5" w14:paraId="6F9BA310" w14:textId="77777777" w:rsidTr="00E25012">
        <w:trPr>
          <w:cantSplit/>
        </w:trPr>
        <w:tc>
          <w:tcPr>
            <w:tcW w:w="5247" w:type="dxa"/>
          </w:tcPr>
          <w:p w14:paraId="0C37D55C" w14:textId="77777777" w:rsidR="007001BE" w:rsidRPr="00C27BA5" w:rsidRDefault="007001BE" w:rsidP="007001BE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7BA5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84" w:type="dxa"/>
            <w:gridSpan w:val="2"/>
            <w:tcBorders>
              <w:bottom w:val="double" w:sz="4" w:space="0" w:color="auto"/>
            </w:tcBorders>
            <w:vAlign w:val="bottom"/>
          </w:tcPr>
          <w:p w14:paraId="5500D08F" w14:textId="0F82089E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3" w:type="dxa"/>
            <w:gridSpan w:val="2"/>
            <w:vAlign w:val="bottom"/>
          </w:tcPr>
          <w:p w14:paraId="1B4DE94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vAlign w:val="bottom"/>
          </w:tcPr>
          <w:p w14:paraId="16F9F3ED" w14:textId="072DA68C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279</w:t>
            </w:r>
          </w:p>
        </w:tc>
        <w:tc>
          <w:tcPr>
            <w:tcW w:w="180" w:type="dxa"/>
            <w:gridSpan w:val="2"/>
          </w:tcPr>
          <w:p w14:paraId="0E0F7D01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bottom"/>
          </w:tcPr>
          <w:p w14:paraId="033B41CB" w14:textId="5ED40DC7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181" w:type="dxa"/>
            <w:gridSpan w:val="2"/>
            <w:vAlign w:val="bottom"/>
          </w:tcPr>
          <w:p w14:paraId="1357C597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tcBorders>
              <w:bottom w:val="double" w:sz="4" w:space="0" w:color="auto"/>
            </w:tcBorders>
            <w:vAlign w:val="bottom"/>
          </w:tcPr>
          <w:p w14:paraId="2943F838" w14:textId="78F8EB4A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3" w:type="dxa"/>
            <w:gridSpan w:val="2"/>
            <w:vAlign w:val="bottom"/>
          </w:tcPr>
          <w:p w14:paraId="2F9635F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tcBorders>
              <w:bottom w:val="double" w:sz="4" w:space="0" w:color="auto"/>
            </w:tcBorders>
            <w:vAlign w:val="bottom"/>
          </w:tcPr>
          <w:p w14:paraId="30A1125C" w14:textId="0A417C0A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  <w:gridSpan w:val="2"/>
            <w:vAlign w:val="bottom"/>
          </w:tcPr>
          <w:p w14:paraId="2E4A0DCB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bottom"/>
          </w:tcPr>
          <w:p w14:paraId="69FFEB54" w14:textId="00FC1E31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19F3D36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bottom w:val="double" w:sz="4" w:space="0" w:color="auto"/>
            </w:tcBorders>
            <w:vAlign w:val="bottom"/>
          </w:tcPr>
          <w:p w14:paraId="3A01E0BF" w14:textId="23E31FB2" w:rsidR="007001BE" w:rsidRPr="00183425" w:rsidRDefault="00913ED2" w:rsidP="00FC7A9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291</w:t>
            </w:r>
          </w:p>
        </w:tc>
        <w:tc>
          <w:tcPr>
            <w:tcW w:w="186" w:type="dxa"/>
            <w:gridSpan w:val="2"/>
            <w:vAlign w:val="bottom"/>
          </w:tcPr>
          <w:p w14:paraId="7517E06A" w14:textId="77777777" w:rsidR="007001BE" w:rsidRPr="00183425" w:rsidRDefault="007001BE" w:rsidP="007001BE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bottom w:val="double" w:sz="4" w:space="0" w:color="auto"/>
            </w:tcBorders>
            <w:vAlign w:val="bottom"/>
          </w:tcPr>
          <w:p w14:paraId="30094B54" w14:textId="7285E094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286</w:t>
            </w:r>
          </w:p>
        </w:tc>
      </w:tr>
      <w:tr w:rsidR="007001BE" w:rsidRPr="00C27BA5" w14:paraId="281D0EAF" w14:textId="77777777" w:rsidTr="00E25012">
        <w:trPr>
          <w:cantSplit/>
        </w:trPr>
        <w:tc>
          <w:tcPr>
            <w:tcW w:w="5247" w:type="dxa"/>
          </w:tcPr>
          <w:p w14:paraId="40CB9CF1" w14:textId="77777777" w:rsidR="007001BE" w:rsidRPr="00C27BA5" w:rsidRDefault="007001BE" w:rsidP="007001BE">
            <w:pPr>
              <w:pStyle w:val="NoSpacing"/>
              <w:spacing w:line="276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E50946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45A1ED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05EF04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33E3F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2BEAD8A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814635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5134FDF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900C1E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2D1AAEF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B694CA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E76F48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48FD5A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D04561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A68667C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5230759E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001BE" w:rsidRPr="00C27BA5" w14:paraId="0F160E3D" w14:textId="77777777" w:rsidTr="00E25012">
        <w:trPr>
          <w:cantSplit/>
        </w:trPr>
        <w:tc>
          <w:tcPr>
            <w:tcW w:w="5247" w:type="dxa"/>
          </w:tcPr>
          <w:p w14:paraId="7DC912B5" w14:textId="77777777" w:rsidR="007001BE" w:rsidRPr="00C27BA5" w:rsidRDefault="007001BE" w:rsidP="007001B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27BA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84" w:type="dxa"/>
            <w:gridSpan w:val="2"/>
            <w:vAlign w:val="bottom"/>
          </w:tcPr>
          <w:p w14:paraId="25DFA05E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F17FE4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683CD1B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604553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D5043B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B419C2B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5F10E061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57CE36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432B9033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47C273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0FBB26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2F73623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0E4C311" w14:textId="5C2D295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31C41AA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0E0FCC1C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001BE" w:rsidRPr="00C27BA5" w14:paraId="7B406FEF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5C2CF940" w14:textId="77777777" w:rsidR="007001BE" w:rsidRPr="00183425" w:rsidRDefault="007001BE" w:rsidP="007001BE">
            <w:pPr>
              <w:pStyle w:val="NoSpacing"/>
              <w:rPr>
                <w:rFonts w:ascii="Angsana New" w:hAnsi="Angsana New"/>
                <w:sz w:val="26"/>
                <w:szCs w:val="26"/>
                <w:cs/>
              </w:rPr>
            </w:pP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" w:type="dxa"/>
            <w:gridSpan w:val="2"/>
            <w:vAlign w:val="bottom"/>
          </w:tcPr>
          <w:p w14:paraId="4462E3D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0CB95E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D42C73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5E14BF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F2C2B6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0C8A051C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5F2ABDC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9B7E29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7CF2F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A815FA5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03F111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E7F5228" w14:textId="0E6FADAC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  <w:gridSpan w:val="2"/>
            <w:vAlign w:val="bottom"/>
          </w:tcPr>
          <w:p w14:paraId="057FA83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0D651E19" w14:textId="347449F8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7001BE" w:rsidRPr="00C27BA5" w14:paraId="254B2871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72130F45" w14:textId="77777777" w:rsidR="007001BE" w:rsidRPr="00183425" w:rsidRDefault="007001BE" w:rsidP="007001BE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3" w:type="dxa"/>
            <w:gridSpan w:val="2"/>
            <w:vAlign w:val="bottom"/>
          </w:tcPr>
          <w:p w14:paraId="603DB63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3A832D7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74533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AA98A7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5330D5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1293AF5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6B9F27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698C8D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5D4CE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C5CE6C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30D5EF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3301164D" w14:textId="663A0A70" w:rsidR="007001BE" w:rsidRPr="00183425" w:rsidRDefault="0014258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834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13ED2"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</w:t>
            </w:r>
            <w:r w:rsidR="00913ED2" w:rsidRPr="00913ED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  <w:r w:rsidRPr="001834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4BC1696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55F4A42D" w14:textId="08AF6945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83425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913ED2"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137</w:t>
            </w:r>
            <w:r w:rsidRPr="00183425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7001BE" w:rsidRPr="00C27BA5" w14:paraId="72D026E8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266479DF" w14:textId="77777777" w:rsidR="007001BE" w:rsidRPr="00183425" w:rsidRDefault="007001BE" w:rsidP="007001BE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3" w:type="dxa"/>
            <w:gridSpan w:val="2"/>
            <w:vAlign w:val="bottom"/>
          </w:tcPr>
          <w:p w14:paraId="77A4353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7199F9E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B1445D1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13C7405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DFCF6AA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4C8FD18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465952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0818286E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D3B1F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15F3EC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DF911CB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672C71FC" w14:textId="70E71E0E" w:rsidR="007001BE" w:rsidRPr="00183425" w:rsidRDefault="0014258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834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13ED2"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1834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2F1DB733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2209F386" w14:textId="0D7DFEF3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834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913ED2"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1834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7001BE" w:rsidRPr="00C27BA5" w14:paraId="5E0C1886" w14:textId="77777777" w:rsidTr="00E25012">
        <w:trPr>
          <w:gridAfter w:val="1"/>
          <w:wAfter w:w="12" w:type="dxa"/>
          <w:cantSplit/>
        </w:trPr>
        <w:tc>
          <w:tcPr>
            <w:tcW w:w="9323" w:type="dxa"/>
            <w:gridSpan w:val="14"/>
          </w:tcPr>
          <w:p w14:paraId="4F5B4593" w14:textId="57B4F814" w:rsidR="007001BE" w:rsidRPr="00183425" w:rsidRDefault="007001BE" w:rsidP="007001BE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กลับรายการขาดทุนจากการด้อยค่าด้านเครดิตที่คาดว่าจะเกิดขึ้น</w:t>
            </w:r>
          </w:p>
        </w:tc>
        <w:tc>
          <w:tcPr>
            <w:tcW w:w="183" w:type="dxa"/>
            <w:gridSpan w:val="2"/>
            <w:vAlign w:val="bottom"/>
          </w:tcPr>
          <w:p w14:paraId="7B89000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51D2EE6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10A19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D13CBD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B80A4F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1467798" w14:textId="06282251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6" w:type="dxa"/>
            <w:gridSpan w:val="2"/>
            <w:vAlign w:val="bottom"/>
          </w:tcPr>
          <w:p w14:paraId="4766DB75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4FFDFE28" w14:textId="6E57CA11" w:rsidR="007001BE" w:rsidRPr="00183425" w:rsidRDefault="007001BE" w:rsidP="007001B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834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001BE" w:rsidRPr="00C27BA5" w14:paraId="35FF3E9E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7858878C" w14:textId="77777777" w:rsidR="007001BE" w:rsidRPr="00183425" w:rsidRDefault="007001BE" w:rsidP="007001BE">
            <w:pPr>
              <w:pStyle w:val="NoSpacing"/>
              <w:tabs>
                <w:tab w:val="clear" w:pos="3742"/>
                <w:tab w:val="left" w:pos="3980"/>
              </w:tabs>
              <w:rPr>
                <w:rFonts w:ascii="Angsana New" w:hAnsi="Angsana New"/>
                <w:sz w:val="26"/>
                <w:szCs w:val="26"/>
              </w:rPr>
            </w:pP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3" w:type="dxa"/>
            <w:gridSpan w:val="2"/>
            <w:vAlign w:val="bottom"/>
          </w:tcPr>
          <w:p w14:paraId="7755003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2F62FA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98EBBEA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3CBB3DC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8BFCD1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712B16A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D122E3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5D82AF98" w14:textId="1DABDA4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9730FC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83F1A6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7E58A35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  <w:vAlign w:val="bottom"/>
          </w:tcPr>
          <w:p w14:paraId="6BF3FF73" w14:textId="514C00A7" w:rsidR="007001BE" w:rsidRPr="00183425" w:rsidRDefault="0014258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83425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913ED2"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Pr="00183425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0A9BC3B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bottom w:val="single" w:sz="4" w:space="0" w:color="auto"/>
            </w:tcBorders>
            <w:vAlign w:val="bottom"/>
          </w:tcPr>
          <w:p w14:paraId="14AFC402" w14:textId="0BF09D5E" w:rsidR="007001BE" w:rsidRPr="00183425" w:rsidRDefault="007001BE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83425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913ED2" w:rsidRPr="00913E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</w:t>
            </w:r>
            <w:r w:rsidRPr="00183425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</w:tr>
      <w:tr w:rsidR="007001BE" w:rsidRPr="00C27BA5" w14:paraId="16D81F0A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1C120E97" w14:textId="77777777" w:rsidR="007001BE" w:rsidRPr="00183425" w:rsidRDefault="007001BE" w:rsidP="007001BE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34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3" w:type="dxa"/>
            <w:gridSpan w:val="2"/>
            <w:vAlign w:val="bottom"/>
          </w:tcPr>
          <w:p w14:paraId="7BC66C80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063D6CCE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D83C983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3D6AD03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DB820D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3BD075E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748EA2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534C9B76" w14:textId="64E19C26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F4D2E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174C14B5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C311FC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5CD29" w14:textId="090ADEAD" w:rsidR="007001BE" w:rsidRPr="00183425" w:rsidRDefault="00913ED2" w:rsidP="00FC7A9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13ED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11</w:t>
            </w: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  <w:gridSpan w:val="2"/>
            <w:vAlign w:val="bottom"/>
          </w:tcPr>
          <w:p w14:paraId="07EC64DB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5D990" w14:textId="24B41CD4" w:rsidR="007001BE" w:rsidRPr="00183425" w:rsidRDefault="00913ED2" w:rsidP="00FC7A9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122</w:t>
            </w:r>
          </w:p>
        </w:tc>
      </w:tr>
      <w:tr w:rsidR="007001BE" w:rsidRPr="00C27BA5" w14:paraId="3990AA43" w14:textId="77777777" w:rsidTr="00E25012">
        <w:trPr>
          <w:cantSplit/>
        </w:trPr>
        <w:tc>
          <w:tcPr>
            <w:tcW w:w="5247" w:type="dxa"/>
          </w:tcPr>
          <w:p w14:paraId="7C2B7F2C" w14:textId="77777777" w:rsidR="007001BE" w:rsidRPr="00C27BA5" w:rsidRDefault="007001BE" w:rsidP="007001BE">
            <w:pPr>
              <w:pStyle w:val="NoSpacing"/>
              <w:spacing w:line="276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BBAB23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45301B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F75328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E21351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AFECCE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C06DAFB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2E0BCA11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553C3D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498C1A5E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EDC622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07ADB854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E85194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</w:tcBorders>
            <w:vAlign w:val="bottom"/>
          </w:tcPr>
          <w:p w14:paraId="43286DF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10EC7FE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double" w:sz="4" w:space="0" w:color="auto"/>
            </w:tcBorders>
            <w:vAlign w:val="bottom"/>
          </w:tcPr>
          <w:p w14:paraId="2F1AFE0B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7001BE" w:rsidRPr="00C27BA5" w14:paraId="302B4781" w14:textId="77777777" w:rsidTr="00E25012">
        <w:trPr>
          <w:gridAfter w:val="1"/>
          <w:wAfter w:w="12" w:type="dxa"/>
          <w:cantSplit/>
        </w:trPr>
        <w:tc>
          <w:tcPr>
            <w:tcW w:w="9323" w:type="dxa"/>
            <w:gridSpan w:val="14"/>
          </w:tcPr>
          <w:p w14:paraId="7DE0AF81" w14:textId="3B0EAF6D" w:rsidR="007001BE" w:rsidRPr="00183425" w:rsidRDefault="007001BE" w:rsidP="007001BE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สินทรัพย์ที่ไม่ได้ปันส่วน</w:t>
            </w:r>
            <w:r w:rsidRPr="001834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13ED2" w:rsidRPr="00913ED2">
              <w:rPr>
                <w:rFonts w:ascii="Angsana New" w:hAnsi="Angsana New"/>
                <w:sz w:val="26"/>
                <w:szCs w:val="26"/>
              </w:rPr>
              <w:t>31</w:t>
            </w:r>
            <w:r w:rsidRPr="001834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มีนาคม/</w:t>
            </w:r>
            <w:r w:rsidRPr="001834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13ED2" w:rsidRPr="00913ED2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1834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gridSpan w:val="2"/>
            <w:vAlign w:val="bottom"/>
          </w:tcPr>
          <w:p w14:paraId="2FB9E43F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09760C7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0C836CD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BEB119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40EB3C2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bottom w:val="double" w:sz="4" w:space="0" w:color="auto"/>
            </w:tcBorders>
            <w:vAlign w:val="bottom"/>
          </w:tcPr>
          <w:p w14:paraId="3312F484" w14:textId="6645C353" w:rsidR="007001BE" w:rsidRPr="00183425" w:rsidRDefault="00913ED2" w:rsidP="00FC7A9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12641B" w:rsidRPr="001834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86</w:t>
            </w:r>
            <w:r w:rsidRPr="00913ED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  <w:gridSpan w:val="2"/>
            <w:vAlign w:val="bottom"/>
          </w:tcPr>
          <w:p w14:paraId="793B3A06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bottom w:val="double" w:sz="4" w:space="0" w:color="auto"/>
            </w:tcBorders>
            <w:vAlign w:val="bottom"/>
          </w:tcPr>
          <w:p w14:paraId="702E02B8" w14:textId="01C141BF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FB37C2" w:rsidRPr="001834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784</w:t>
            </w:r>
          </w:p>
        </w:tc>
      </w:tr>
      <w:tr w:rsidR="007001BE" w:rsidRPr="00C27BA5" w14:paraId="55C11AEF" w14:textId="77777777" w:rsidTr="00E25012">
        <w:trPr>
          <w:gridAfter w:val="1"/>
          <w:wAfter w:w="12" w:type="dxa"/>
          <w:cantSplit/>
        </w:trPr>
        <w:tc>
          <w:tcPr>
            <w:tcW w:w="9323" w:type="dxa"/>
            <w:gridSpan w:val="14"/>
          </w:tcPr>
          <w:p w14:paraId="0762E0AE" w14:textId="2883D45D" w:rsidR="007001BE" w:rsidRPr="00183425" w:rsidRDefault="007001BE" w:rsidP="007001BE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หนี้สินที่ไม่ได้ปันส่วน ณ วันที่ </w:t>
            </w:r>
            <w:r w:rsidR="00913ED2" w:rsidRPr="00913ED2">
              <w:rPr>
                <w:rFonts w:ascii="Angsana New" w:hAnsi="Angsana New"/>
                <w:sz w:val="26"/>
                <w:szCs w:val="26"/>
              </w:rPr>
              <w:t>31</w:t>
            </w:r>
            <w:r w:rsidRPr="001834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มีนาคม/</w:t>
            </w:r>
            <w:r w:rsidRPr="001834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13ED2" w:rsidRPr="00913ED2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18342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8342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gridSpan w:val="2"/>
            <w:vAlign w:val="bottom"/>
          </w:tcPr>
          <w:p w14:paraId="77522B41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265257B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FFC1878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5437947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8906FC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1D4770" w14:textId="347A6744" w:rsidR="007001BE" w:rsidRPr="00183425" w:rsidRDefault="00913ED2" w:rsidP="00FC7A9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12641B" w:rsidRPr="001834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</w:t>
            </w:r>
            <w:r w:rsidRPr="00913ED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  <w:gridSpan w:val="2"/>
            <w:vAlign w:val="bottom"/>
          </w:tcPr>
          <w:p w14:paraId="464A7039" w14:textId="77777777" w:rsidR="007001BE" w:rsidRPr="00183425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C0210F" w14:textId="1CC10111" w:rsidR="007001BE" w:rsidRPr="00183425" w:rsidRDefault="00913ED2" w:rsidP="007001BE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FB37C2" w:rsidRPr="0018342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913E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667</w:t>
            </w:r>
          </w:p>
        </w:tc>
      </w:tr>
    </w:tbl>
    <w:p w14:paraId="358B3D42" w14:textId="77777777" w:rsidR="00F7449E" w:rsidRDefault="00F7449E" w:rsidP="00F035A6">
      <w:pPr>
        <w:rPr>
          <w:rFonts w:ascii="Angsana New" w:hAnsi="Angsana New" w:cs="Angsana New"/>
        </w:rPr>
        <w:sectPr w:rsidR="00F7449E" w:rsidSect="00FE0D99">
          <w:headerReference w:type="even" r:id="rId18"/>
          <w:headerReference w:type="default" r:id="rId19"/>
          <w:headerReference w:type="first" r:id="rId20"/>
          <w:footerReference w:type="first" r:id="rId21"/>
          <w:pgSz w:w="16840" w:h="11907" w:orient="landscape"/>
          <w:pgMar w:top="720" w:right="1152" w:bottom="576" w:left="1152" w:header="630" w:footer="706" w:gutter="0"/>
          <w:cols w:space="708"/>
          <w:docGrid w:linePitch="360"/>
        </w:sect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6480"/>
        <w:gridCol w:w="1203"/>
        <w:gridCol w:w="270"/>
        <w:gridCol w:w="1194"/>
      </w:tblGrid>
      <w:tr w:rsidR="00F91FEE" w:rsidRPr="00AF15D5" w14:paraId="055851D4" w14:textId="77777777" w:rsidTr="00BB7353">
        <w:tc>
          <w:tcPr>
            <w:tcW w:w="6480" w:type="dxa"/>
          </w:tcPr>
          <w:p w14:paraId="61A2346E" w14:textId="77777777" w:rsidR="00F91FEE" w:rsidRPr="00AF15D5" w:rsidRDefault="00F91FEE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67" w:type="dxa"/>
            <w:gridSpan w:val="3"/>
          </w:tcPr>
          <w:p w14:paraId="26C24185" w14:textId="77777777" w:rsidR="00F91FEE" w:rsidRPr="00AF15D5" w:rsidRDefault="00F91FEE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F15D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AF15D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91FEE" w:rsidRPr="00AF15D5" w14:paraId="2C9B8D40" w14:textId="77777777" w:rsidTr="00BB7353">
        <w:tc>
          <w:tcPr>
            <w:tcW w:w="6480" w:type="dxa"/>
          </w:tcPr>
          <w:p w14:paraId="2847E292" w14:textId="03F097EE" w:rsidR="00F91FEE" w:rsidRPr="00AF15D5" w:rsidRDefault="00F91FEE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F15D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130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AF15D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913ED2" w:rsidRPr="00913ED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7130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130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03" w:type="dxa"/>
            <w:vAlign w:val="center"/>
          </w:tcPr>
          <w:p w14:paraId="68CBC97D" w14:textId="5006C905" w:rsidR="00F91FEE" w:rsidRPr="00AF15D5" w:rsidRDefault="00913ED2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6CFDA111" w14:textId="77777777" w:rsidR="00F91FEE" w:rsidRPr="00AF15D5" w:rsidRDefault="00F91FEE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5918EF27" w14:textId="2977530E" w:rsidR="00F91FEE" w:rsidRPr="00AF15D5" w:rsidRDefault="00913ED2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91FEE" w:rsidRPr="00AF15D5" w14:paraId="5890DAF1" w14:textId="77777777" w:rsidTr="00BB7353">
        <w:tc>
          <w:tcPr>
            <w:tcW w:w="6480" w:type="dxa"/>
          </w:tcPr>
          <w:p w14:paraId="6686A12C" w14:textId="77777777" w:rsidR="00F91FEE" w:rsidRPr="00AF15D5" w:rsidRDefault="00F91FEE" w:rsidP="00BB73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</w:tcPr>
          <w:p w14:paraId="55E1F56B" w14:textId="77777777" w:rsidR="00F91FEE" w:rsidRPr="00AF15D5" w:rsidRDefault="00F91FEE" w:rsidP="00BB73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F15D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AF15D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AF15D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713045" w:rsidRPr="00AF15D5" w14:paraId="27AFD898" w14:textId="77777777" w:rsidTr="00BB7353">
        <w:tc>
          <w:tcPr>
            <w:tcW w:w="6480" w:type="dxa"/>
          </w:tcPr>
          <w:p w14:paraId="482C3DEC" w14:textId="77777777" w:rsidR="00713045" w:rsidRPr="00AF15D5" w:rsidRDefault="00713045" w:rsidP="0071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5D5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</w:tcPr>
          <w:p w14:paraId="64504F90" w14:textId="28B358BA" w:rsidR="00713045" w:rsidRPr="00183425" w:rsidRDefault="00913ED2" w:rsidP="007130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70" w:type="dxa"/>
          </w:tcPr>
          <w:p w14:paraId="7809366E" w14:textId="77777777" w:rsidR="00713045" w:rsidRPr="00AF15D5" w:rsidRDefault="00713045" w:rsidP="0071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147A021D" w14:textId="454884E4" w:rsidR="00713045" w:rsidRPr="00AF15D5" w:rsidRDefault="00913ED2" w:rsidP="007130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</w:p>
        </w:tc>
      </w:tr>
      <w:tr w:rsidR="00713045" w:rsidRPr="00AF15D5" w14:paraId="759CD77E" w14:textId="77777777" w:rsidTr="00BB7353">
        <w:tc>
          <w:tcPr>
            <w:tcW w:w="6480" w:type="dxa"/>
          </w:tcPr>
          <w:p w14:paraId="5C8BD4B7" w14:textId="77777777" w:rsidR="00713045" w:rsidRPr="00AF15D5" w:rsidRDefault="00713045" w:rsidP="0071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5D5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</w:tcPr>
          <w:p w14:paraId="7B6C4778" w14:textId="5EB2A6C3" w:rsidR="00713045" w:rsidRPr="00183425" w:rsidRDefault="00913ED2" w:rsidP="007130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03FEC261" w14:textId="77777777" w:rsidR="00713045" w:rsidRPr="00AF15D5" w:rsidRDefault="00713045" w:rsidP="0071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5F73B969" w14:textId="033F451F" w:rsidR="00713045" w:rsidRPr="00AF15D5" w:rsidRDefault="00913ED2" w:rsidP="007130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</w:tr>
      <w:tr w:rsidR="00713045" w:rsidRPr="00AF15D5" w14:paraId="15DEE5E2" w14:textId="77777777" w:rsidTr="00BB7353">
        <w:tc>
          <w:tcPr>
            <w:tcW w:w="6480" w:type="dxa"/>
          </w:tcPr>
          <w:p w14:paraId="1D0401A0" w14:textId="77777777" w:rsidR="00713045" w:rsidRPr="00AF15D5" w:rsidRDefault="00713045" w:rsidP="0071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5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DBF0C8D" w14:textId="3F07E1A6" w:rsidR="00713045" w:rsidRPr="00183425" w:rsidRDefault="00913ED2" w:rsidP="007130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270" w:type="dxa"/>
          </w:tcPr>
          <w:p w14:paraId="65514441" w14:textId="77777777" w:rsidR="00713045" w:rsidRPr="00AF15D5" w:rsidRDefault="00713045" w:rsidP="0071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9B452F1" w14:textId="73B0D7E2" w:rsidR="00713045" w:rsidRPr="00AF15D5" w:rsidRDefault="00913ED2" w:rsidP="007130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510</w:t>
            </w:r>
          </w:p>
        </w:tc>
      </w:tr>
    </w:tbl>
    <w:p w14:paraId="2E96936B" w14:textId="77777777" w:rsidR="00F91FEE" w:rsidRPr="00AF15D5" w:rsidRDefault="00F91FEE" w:rsidP="00A17AAB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theme="minorBidi"/>
          <w:sz w:val="28"/>
          <w:szCs w:val="28"/>
          <w:shd w:val="clear" w:color="auto" w:fill="D9D9D9"/>
        </w:rPr>
      </w:pPr>
    </w:p>
    <w:p w14:paraId="018F4E6E" w14:textId="0AB69E76" w:rsidR="00D0323D" w:rsidRPr="00AF15D5" w:rsidRDefault="00D0323D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F15D5">
        <w:rPr>
          <w:rFonts w:ascii="Angsana New" w:hAnsi="Angsana New" w:cs="Angsana New"/>
          <w:sz w:val="28"/>
          <w:szCs w:val="28"/>
          <w:cs/>
        </w:rPr>
        <w:t>รายได้จากการขายสินค้า</w:t>
      </w:r>
      <w:r w:rsidRPr="00AF15D5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AF15D5">
        <w:rPr>
          <w:rFonts w:ascii="Angsana New" w:hAnsi="Angsana New" w:cs="Angsana New"/>
          <w:sz w:val="28"/>
          <w:szCs w:val="28"/>
          <w:cs/>
        </w:rPr>
        <w:t>รับรู้ ณ วันที่มีการส่งมอบสินค้าให้กับลูกค้า</w:t>
      </w:r>
    </w:p>
    <w:p w14:paraId="2BB2F09B" w14:textId="77777777" w:rsidR="002122B7" w:rsidRPr="00AF15D5" w:rsidRDefault="002122B7" w:rsidP="00D0323D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76C3A" w14:textId="492B21A3" w:rsidR="002122B7" w:rsidRDefault="002122B7" w:rsidP="00D0323D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F15D5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Pr="00AF15D5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AF15D5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AF15D5">
        <w:rPr>
          <w:rFonts w:asciiTheme="majorBidi" w:hAnsiTheme="majorBidi" w:cs="Angsana New" w:hint="cs"/>
          <w:sz w:val="28"/>
          <w:szCs w:val="28"/>
          <w:cs/>
        </w:rPr>
        <w:t>ตลอดช่วงเวลาหนึ่ง</w:t>
      </w:r>
      <w:r w:rsidRPr="00AF15D5">
        <w:rPr>
          <w:rFonts w:asciiTheme="majorBidi" w:hAnsiTheme="majorBidi" w:cstheme="majorBidi"/>
          <w:sz w:val="28"/>
          <w:szCs w:val="28"/>
          <w:cs/>
        </w:rPr>
        <w:t>เมื่อได้ให้บริการ</w:t>
      </w:r>
    </w:p>
    <w:p w14:paraId="78BD25AF" w14:textId="77777777" w:rsidR="00147D2D" w:rsidRDefault="00147D2D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B1320D" w14:textId="4AA1FAFF" w:rsidR="00783963" w:rsidRPr="00C05013" w:rsidRDefault="00202B12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  <w:r w:rsidR="00D75CE8"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5ADA0459" w14:textId="77777777" w:rsidR="0055565A" w:rsidRPr="00CB68C2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0387071" w:rsidR="003D2F72" w:rsidRPr="00C05013" w:rsidRDefault="003D2F72" w:rsidP="00121F9D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C0501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05013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3E2A10C6" w14:textId="51388185" w:rsidR="00F10077" w:rsidRPr="00EB747E" w:rsidRDefault="005E4635" w:rsidP="00EB747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5E4635">
        <w:rPr>
          <w:rFonts w:asciiTheme="majorBidi" w:hAnsiTheme="majorBidi" w:cs="Angsana New" w:hint="cs"/>
          <w:sz w:val="28"/>
          <w:szCs w:val="28"/>
          <w:cs/>
          <w:lang w:bidi="th-TH"/>
        </w:rPr>
        <w:t>ณ</w:t>
      </w:r>
      <w:r w:rsidRPr="005E4635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E4635">
        <w:rPr>
          <w:rFonts w:asciiTheme="majorBidi" w:hAnsiTheme="majorBidi" w:cs="Angsana New" w:hint="cs"/>
          <w:sz w:val="28"/>
          <w:szCs w:val="28"/>
          <w:cs/>
          <w:lang w:bidi="th-TH"/>
        </w:rPr>
        <w:t>วันที่</w:t>
      </w:r>
      <w:r w:rsidRPr="005E4635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Pr="005E4635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  <w:lang w:bidi="th-TH"/>
        </w:rPr>
        <w:t>มีนาคม</w:t>
      </w:r>
      <w:r w:rsidRPr="005E4635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2569</w:t>
      </w:r>
      <w:r w:rsidRPr="005E4635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E4635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  <w:lang w:bidi="th-TH"/>
        </w:rPr>
        <w:t>ธันวาคม</w:t>
      </w:r>
      <w:r w:rsidRPr="005E4635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913ED2" w:rsidRPr="00913ED2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Pr="005E4635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E4635">
        <w:rPr>
          <w:rFonts w:asciiTheme="majorBidi" w:hAnsiTheme="majorBidi" w:cs="Angsana New" w:hint="cs"/>
          <w:sz w:val="28"/>
          <w:szCs w:val="28"/>
          <w:cs/>
          <w:lang w:bidi="th-TH"/>
        </w:rPr>
        <w:t>มูลค่าตามบัญชีของสินทรัพย์ทางการเงินและหนี้สินทางการเงินมีความใกล้เคียงกับมูลค่ายุติธรรมอย่างสมเหตุสมผล</w:t>
      </w:r>
    </w:p>
    <w:p w14:paraId="2387D1CA" w14:textId="14E5459F" w:rsidR="00B0013F" w:rsidRDefault="00B0013F" w:rsidP="00A17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5A78EA" w14:textId="4EDAE390" w:rsidR="00155971" w:rsidRPr="008F7B1C" w:rsidRDefault="00804175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1" w:name="_Hlk181886409"/>
      <w:r w:rsidRPr="008F7B1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8F7B1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bookmarkEnd w:id="1"/>
    <w:p w14:paraId="02CC290F" w14:textId="77777777" w:rsidR="003D32C9" w:rsidRPr="00C05013" w:rsidRDefault="003D32C9" w:rsidP="00770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97"/>
        <w:gridCol w:w="236"/>
        <w:gridCol w:w="1036"/>
        <w:gridCol w:w="261"/>
        <w:gridCol w:w="1084"/>
        <w:gridCol w:w="272"/>
        <w:gridCol w:w="1070"/>
      </w:tblGrid>
      <w:tr w:rsidR="002755D8" w:rsidRPr="00C05013" w14:paraId="773D9DCE" w14:textId="77777777" w:rsidTr="00A03033">
        <w:trPr>
          <w:tblHeader/>
        </w:trPr>
        <w:tc>
          <w:tcPr>
            <w:tcW w:w="2272" w:type="pct"/>
          </w:tcPr>
          <w:p w14:paraId="77083F15" w14:textId="77777777" w:rsidR="002755D8" w:rsidRPr="00C05013" w:rsidRDefault="002755D8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pct"/>
            <w:gridSpan w:val="3"/>
          </w:tcPr>
          <w:p w14:paraId="1268F4FA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F8AE778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3"/>
          </w:tcPr>
          <w:p w14:paraId="6EDEDFD3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61E" w:rsidRPr="00C05013" w14:paraId="260D6E14" w14:textId="77777777" w:rsidTr="00A03033">
        <w:trPr>
          <w:trHeight w:val="344"/>
          <w:tblHeader/>
        </w:trPr>
        <w:tc>
          <w:tcPr>
            <w:tcW w:w="2272" w:type="pct"/>
          </w:tcPr>
          <w:p w14:paraId="6FA9B6A9" w14:textId="77777777" w:rsidR="0095461E" w:rsidRPr="00C05013" w:rsidRDefault="0095461E" w:rsidP="0095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bottom"/>
          </w:tcPr>
          <w:p w14:paraId="5CD15B7E" w14:textId="13D6203A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95461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27" w:type="pct"/>
            <w:vAlign w:val="bottom"/>
          </w:tcPr>
          <w:p w14:paraId="66AFD267" w14:textId="77777777" w:rsidR="0095461E" w:rsidRPr="00C05013" w:rsidRDefault="0095461E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vAlign w:val="bottom"/>
          </w:tcPr>
          <w:p w14:paraId="0227AD43" w14:textId="27AC3E77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95461E"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95461E"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1" w:type="pct"/>
          </w:tcPr>
          <w:p w14:paraId="472E8FC6" w14:textId="77777777" w:rsidR="0095461E" w:rsidRPr="00C05013" w:rsidRDefault="0095461E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604E6DC1" w14:textId="10FEB595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95461E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47" w:type="pct"/>
            <w:vAlign w:val="bottom"/>
          </w:tcPr>
          <w:p w14:paraId="3BD57941" w14:textId="77777777" w:rsidR="0095461E" w:rsidRPr="00C05013" w:rsidRDefault="0095461E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07997AEC" w14:textId="1976291F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95461E"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95461E"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95461E" w:rsidRPr="00C05013" w14:paraId="2C79D218" w14:textId="77777777" w:rsidTr="00A03033">
        <w:trPr>
          <w:trHeight w:val="344"/>
          <w:tblHeader/>
        </w:trPr>
        <w:tc>
          <w:tcPr>
            <w:tcW w:w="2272" w:type="pct"/>
          </w:tcPr>
          <w:p w14:paraId="11DBE74B" w14:textId="77777777" w:rsidR="0095461E" w:rsidRPr="00C05013" w:rsidRDefault="0095461E" w:rsidP="0095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bottom"/>
          </w:tcPr>
          <w:p w14:paraId="3C44DAAC" w14:textId="10653446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7" w:type="pct"/>
            <w:vAlign w:val="bottom"/>
          </w:tcPr>
          <w:p w14:paraId="3885DBB1" w14:textId="77777777" w:rsidR="0095461E" w:rsidRPr="00C05013" w:rsidRDefault="0095461E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vAlign w:val="bottom"/>
          </w:tcPr>
          <w:p w14:paraId="0249DBAA" w14:textId="7E03A457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1" w:type="pct"/>
          </w:tcPr>
          <w:p w14:paraId="667CAB5F" w14:textId="77777777" w:rsidR="0095461E" w:rsidRPr="00C05013" w:rsidRDefault="0095461E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57C75891" w14:textId="4805C966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7" w:type="pct"/>
            <w:vAlign w:val="bottom"/>
          </w:tcPr>
          <w:p w14:paraId="159DA997" w14:textId="77777777" w:rsidR="0095461E" w:rsidRPr="00C05013" w:rsidRDefault="0095461E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5C7FC372" w14:textId="4DF25F6E" w:rsidR="0095461E" w:rsidRPr="00C05013" w:rsidRDefault="00913ED2" w:rsidP="0095461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913ED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</w:tr>
      <w:tr w:rsidR="0095461E" w:rsidRPr="00C05013" w14:paraId="541D62E8" w14:textId="77777777" w:rsidTr="00A03033">
        <w:trPr>
          <w:tblHeader/>
        </w:trPr>
        <w:tc>
          <w:tcPr>
            <w:tcW w:w="2272" w:type="pct"/>
            <w:vAlign w:val="center"/>
          </w:tcPr>
          <w:p w14:paraId="587DA8DA" w14:textId="77777777" w:rsidR="0095461E" w:rsidRPr="00C05013" w:rsidRDefault="0095461E" w:rsidP="00954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8" w:type="pct"/>
            <w:gridSpan w:val="7"/>
          </w:tcPr>
          <w:p w14:paraId="67C38DA2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461E" w:rsidRPr="00C05013" w14:paraId="623D30AB" w14:textId="77777777" w:rsidTr="00A03033">
        <w:tc>
          <w:tcPr>
            <w:tcW w:w="2272" w:type="pct"/>
          </w:tcPr>
          <w:p w14:paraId="06683D12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92" w:type="pct"/>
          </w:tcPr>
          <w:p w14:paraId="67FB8665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375FCD00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71483996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AD61F5B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037DED9C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111D6A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8A237A2" w14:textId="77777777" w:rsidR="0095461E" w:rsidRPr="00C05013" w:rsidRDefault="0095461E" w:rsidP="00954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60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13D5" w:rsidRPr="00C05013" w14:paraId="05289738" w14:textId="77777777" w:rsidTr="00A03033">
        <w:tc>
          <w:tcPr>
            <w:tcW w:w="2272" w:type="pct"/>
          </w:tcPr>
          <w:p w14:paraId="608102C2" w14:textId="4557E408" w:rsidR="00FE13D5" w:rsidRPr="00B67F17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7F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ส่วนปรับปรุงอาคาร </w:t>
            </w:r>
            <w:r w:rsidRPr="00B67F1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92" w:type="pct"/>
          </w:tcPr>
          <w:p w14:paraId="5053C93B" w14:textId="3D708678" w:rsidR="00FE13D5" w:rsidRPr="003A7D3E" w:rsidRDefault="00913ED2" w:rsidP="00FE13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="003E2FF3" w:rsidRPr="003E2F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127" w:type="pct"/>
          </w:tcPr>
          <w:p w14:paraId="395BC6D5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10E7B086" w14:textId="52659337" w:rsidR="00FE13D5" w:rsidRPr="003A7D3E" w:rsidRDefault="00913ED2" w:rsidP="00FE13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913ED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FE13D5" w:rsidRPr="003A7D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3ED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41" w:type="pct"/>
          </w:tcPr>
          <w:p w14:paraId="236BC1AC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77F1B7C7" w14:textId="6BC1FE15" w:rsidR="00FE13D5" w:rsidRPr="003A7D3E" w:rsidRDefault="00913ED2" w:rsidP="00FE13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E2FF3" w:rsidRPr="003E2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147" w:type="pct"/>
          </w:tcPr>
          <w:p w14:paraId="0F243466" w14:textId="77777777" w:rsidR="00FE13D5" w:rsidRPr="00C05013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7AFADE21" w14:textId="52B4B0D1" w:rsidR="00FE13D5" w:rsidRPr="00443BEC" w:rsidRDefault="00913ED2" w:rsidP="00FE13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E1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  <w:tr w:rsidR="00FE13D5" w:rsidRPr="00C05013" w14:paraId="7E70552F" w14:textId="77777777" w:rsidTr="00A03033">
        <w:tc>
          <w:tcPr>
            <w:tcW w:w="2272" w:type="pct"/>
          </w:tcPr>
          <w:p w14:paraId="74A42D81" w14:textId="71FE5E0C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92" w:type="pct"/>
          </w:tcPr>
          <w:p w14:paraId="5972B2B6" w14:textId="2D606BA5" w:rsidR="00FE13D5" w:rsidRPr="003A7D3E" w:rsidRDefault="00913ED2" w:rsidP="00FE13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3E2FF3" w:rsidRPr="003E2F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27" w:type="pct"/>
          </w:tcPr>
          <w:p w14:paraId="203ECBE8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24214A51" w14:textId="14915C7D" w:rsidR="00FE13D5" w:rsidRPr="003A7D3E" w:rsidRDefault="00913ED2" w:rsidP="00FE13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E13D5" w:rsidRPr="003A7D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141" w:type="pct"/>
          </w:tcPr>
          <w:p w14:paraId="2C2CC065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4BDDBAA8" w14:textId="3BD85E2E" w:rsidR="00FE13D5" w:rsidRPr="003A7D3E" w:rsidRDefault="00913ED2" w:rsidP="00FE13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2FF3" w:rsidRPr="003E2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147" w:type="pct"/>
          </w:tcPr>
          <w:p w14:paraId="144EA250" w14:textId="77777777" w:rsidR="00FE13D5" w:rsidRPr="00C05013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27B5A464" w14:textId="3A28F9A6" w:rsidR="00FE13D5" w:rsidRPr="00443BEC" w:rsidRDefault="00913ED2" w:rsidP="00FE13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1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</w:tr>
      <w:tr w:rsidR="00FE13D5" w:rsidRPr="00C05013" w14:paraId="08DCE273" w14:textId="77777777" w:rsidTr="00A03033">
        <w:tc>
          <w:tcPr>
            <w:tcW w:w="2272" w:type="pct"/>
          </w:tcPr>
          <w:p w14:paraId="013E034F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3119782" w14:textId="2FE52600" w:rsidR="00FE13D5" w:rsidRPr="003A7D3E" w:rsidRDefault="00913ED2" w:rsidP="00FE13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</w:t>
            </w:r>
            <w:r w:rsidR="003E2FF3" w:rsidRPr="003E2F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27" w:type="pct"/>
          </w:tcPr>
          <w:p w14:paraId="14EE3DB5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12C201C7" w14:textId="2319796A" w:rsidR="00FE13D5" w:rsidRPr="003A7D3E" w:rsidRDefault="00913ED2" w:rsidP="00FE13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913ED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E13D5" w:rsidRPr="003A7D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13ED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141" w:type="pct"/>
          </w:tcPr>
          <w:p w14:paraId="37CAEB89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EBAC21B" w14:textId="1234212D" w:rsidR="00FE13D5" w:rsidRPr="003A7D3E" w:rsidRDefault="00913ED2" w:rsidP="00FE13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3E2FF3" w:rsidRPr="003E2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677</w:t>
            </w:r>
          </w:p>
        </w:tc>
        <w:tc>
          <w:tcPr>
            <w:tcW w:w="147" w:type="pct"/>
          </w:tcPr>
          <w:p w14:paraId="5DB56FC1" w14:textId="77777777" w:rsidR="00FE13D5" w:rsidRPr="00C05013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48D3953" w14:textId="5B60252B" w:rsidR="00FE13D5" w:rsidRPr="00610432" w:rsidRDefault="00913ED2" w:rsidP="00FE13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E13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631</w:t>
            </w:r>
          </w:p>
        </w:tc>
      </w:tr>
      <w:tr w:rsidR="00FE13D5" w:rsidRPr="00C05013" w14:paraId="03E45854" w14:textId="77777777" w:rsidTr="00A03033">
        <w:tc>
          <w:tcPr>
            <w:tcW w:w="2272" w:type="pct"/>
          </w:tcPr>
          <w:p w14:paraId="30359F88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435F329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" w:type="pct"/>
          </w:tcPr>
          <w:p w14:paraId="74BE1BB2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3C397785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3AB0CE6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541A9664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B085512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9B445BE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E13D5" w:rsidRPr="00C05013" w14:paraId="260CB43B" w14:textId="77777777" w:rsidTr="004B2AEC">
        <w:trPr>
          <w:trHeight w:val="254"/>
        </w:trPr>
        <w:tc>
          <w:tcPr>
            <w:tcW w:w="2272" w:type="pct"/>
          </w:tcPr>
          <w:p w14:paraId="66B783AD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92" w:type="pct"/>
          </w:tcPr>
          <w:p w14:paraId="2943622F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</w:tcPr>
          <w:p w14:paraId="191A72DA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26B4DD81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3A25C35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06B81587" w14:textId="77777777" w:rsidR="00FE13D5" w:rsidRPr="003A7D3E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1E9F54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34D337B4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E13D5" w:rsidRPr="00C05013" w14:paraId="711F5ED0" w14:textId="77777777" w:rsidTr="00A03033">
        <w:tc>
          <w:tcPr>
            <w:tcW w:w="2272" w:type="pct"/>
          </w:tcPr>
          <w:p w14:paraId="506B0BFB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และสัญญาบริการ</w:t>
            </w:r>
          </w:p>
        </w:tc>
        <w:tc>
          <w:tcPr>
            <w:tcW w:w="592" w:type="pct"/>
          </w:tcPr>
          <w:p w14:paraId="35B78024" w14:textId="3FE54CD3" w:rsidR="00FE13D5" w:rsidRPr="003A7D3E" w:rsidRDefault="00913ED2" w:rsidP="00FE13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F4ACF" w:rsidRPr="009F4A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127" w:type="pct"/>
          </w:tcPr>
          <w:p w14:paraId="5BBBA464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489E7CD3" w14:textId="3B4A824F" w:rsidR="00FE13D5" w:rsidRPr="003A7D3E" w:rsidRDefault="00913ED2" w:rsidP="00FE13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E13D5" w:rsidRPr="003A7D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ED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13ED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1" w:type="pct"/>
          </w:tcPr>
          <w:p w14:paraId="03278518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1E29A66A" w14:textId="3E07BB63" w:rsidR="00FE13D5" w:rsidRPr="003A7D3E" w:rsidRDefault="00913ED2" w:rsidP="00FE13D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E2FF3" w:rsidRPr="003E2FF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47" w:type="pct"/>
          </w:tcPr>
          <w:p w14:paraId="3EE1E8EE" w14:textId="77777777" w:rsidR="00FE13D5" w:rsidRPr="00C05013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7BB1DAAF" w14:textId="003800C9" w:rsidR="00FE13D5" w:rsidRPr="00C05013" w:rsidRDefault="00913ED2" w:rsidP="00FE13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E1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tr w:rsidR="00FE13D5" w:rsidRPr="003A7D3E" w14:paraId="1881671F" w14:textId="77777777" w:rsidTr="00A03033">
        <w:tc>
          <w:tcPr>
            <w:tcW w:w="2272" w:type="pct"/>
          </w:tcPr>
          <w:p w14:paraId="5B85397D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92" w:type="pct"/>
          </w:tcPr>
          <w:p w14:paraId="20FB47DB" w14:textId="03598B8F" w:rsidR="00FE13D5" w:rsidRPr="003A7D3E" w:rsidRDefault="00913ED2" w:rsidP="00445D6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5D64" w:rsidRPr="003A7D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127" w:type="pct"/>
          </w:tcPr>
          <w:p w14:paraId="63004F0F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1DE5DCA0" w14:textId="587BE7B0" w:rsidR="00FE13D5" w:rsidRPr="003A7D3E" w:rsidRDefault="00913ED2" w:rsidP="00FE13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E13D5" w:rsidRPr="003A7D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41" w:type="pct"/>
          </w:tcPr>
          <w:p w14:paraId="164DA85D" w14:textId="77777777" w:rsidR="00FE13D5" w:rsidRPr="003A7D3E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3C40C124" w14:textId="0327796C" w:rsidR="00FE13D5" w:rsidRPr="003A7D3E" w:rsidRDefault="00913ED2" w:rsidP="00445D6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45D64" w:rsidRPr="003A7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47" w:type="pct"/>
          </w:tcPr>
          <w:p w14:paraId="1B3E5540" w14:textId="77777777" w:rsidR="00FE13D5" w:rsidRPr="00C05013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4159438E" w14:textId="212F4DB1" w:rsidR="00FE13D5" w:rsidRPr="00C05013" w:rsidRDefault="00913ED2" w:rsidP="00FE13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1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FE13D5" w:rsidRPr="00C05013" w14:paraId="6CF05814" w14:textId="77777777" w:rsidTr="00A03033">
        <w:tc>
          <w:tcPr>
            <w:tcW w:w="2272" w:type="pct"/>
          </w:tcPr>
          <w:p w14:paraId="375DBD25" w14:textId="77777777" w:rsidR="00FE13D5" w:rsidRPr="00C05013" w:rsidRDefault="00FE13D5" w:rsidP="00FE1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22E06B7" w14:textId="2AC4C108" w:rsidR="00FE13D5" w:rsidRPr="00574BE6" w:rsidRDefault="00913ED2" w:rsidP="006C171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9F4ACF" w:rsidRPr="009F4AC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394</w:t>
            </w:r>
          </w:p>
        </w:tc>
        <w:tc>
          <w:tcPr>
            <w:tcW w:w="127" w:type="pct"/>
          </w:tcPr>
          <w:p w14:paraId="5AC45EE4" w14:textId="77777777" w:rsidR="00FE13D5" w:rsidRPr="00574BE6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A792473" w14:textId="3D37F047" w:rsidR="00FE13D5" w:rsidRPr="00574BE6" w:rsidRDefault="00913ED2" w:rsidP="00FE13D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FE1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913ED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1" w:type="pct"/>
          </w:tcPr>
          <w:p w14:paraId="54781E87" w14:textId="77777777" w:rsidR="00FE13D5" w:rsidRPr="00574BE6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37F736" w14:textId="573E8183" w:rsidR="00FE13D5" w:rsidRPr="00574BE6" w:rsidRDefault="00913ED2" w:rsidP="006C171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3E2FF3" w:rsidRPr="003E2F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47" w:type="pct"/>
          </w:tcPr>
          <w:p w14:paraId="4113A81C" w14:textId="77777777" w:rsidR="00FE13D5" w:rsidRPr="00C05013" w:rsidRDefault="00FE13D5" w:rsidP="00FE13D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A251DAE" w14:textId="2CF50034" w:rsidR="00FE13D5" w:rsidRPr="00C05013" w:rsidRDefault="00913ED2" w:rsidP="00FE13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E1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</w:tr>
    </w:tbl>
    <w:p w14:paraId="4A565210" w14:textId="086AFF9C" w:rsidR="00EB747E" w:rsidRDefault="00EB747E" w:rsidP="00A17AAB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" w:name="_Hlk181886374"/>
    </w:p>
    <w:p w14:paraId="74261636" w14:textId="2C5B0E44" w:rsidR="0074280B" w:rsidRDefault="001C5449" w:rsidP="001C5449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01015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="00913ED2" w:rsidRPr="00913ED2">
        <w:rPr>
          <w:rFonts w:asciiTheme="majorBidi" w:hAnsiTheme="majorBidi" w:cstheme="majorBidi"/>
          <w:sz w:val="28"/>
          <w:szCs w:val="28"/>
        </w:rPr>
        <w:t>31</w:t>
      </w:r>
      <w:r w:rsidR="00443BEC" w:rsidRPr="00443BEC">
        <w:rPr>
          <w:rFonts w:asciiTheme="majorBidi" w:hAnsiTheme="majorBidi" w:cstheme="majorBidi"/>
          <w:sz w:val="28"/>
          <w:szCs w:val="28"/>
        </w:rPr>
        <w:t xml:space="preserve"> </w:t>
      </w:r>
      <w:r w:rsidR="00053201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443BEC" w:rsidRPr="00443BE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2569</w:t>
      </w:r>
      <w:r w:rsidRPr="00601015">
        <w:rPr>
          <w:rFonts w:asciiTheme="majorBidi" w:hAnsiTheme="majorBidi" w:cstheme="majorBidi"/>
          <w:sz w:val="28"/>
          <w:szCs w:val="28"/>
        </w:rPr>
        <w:t xml:space="preserve"> 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>กลุ่มบริษัทได้จำนองที่ดินพร้อมสิ่งปลูกสร้าง</w:t>
      </w:r>
      <w:r w:rsidR="00405041">
        <w:rPr>
          <w:rFonts w:asciiTheme="majorBidi" w:hAnsiTheme="majorBidi" w:cstheme="majorBidi"/>
          <w:sz w:val="28"/>
          <w:szCs w:val="28"/>
        </w:rPr>
        <w:t xml:space="preserve"> </w:t>
      </w:r>
      <w:r w:rsidR="00405041">
        <w:rPr>
          <w:rFonts w:asciiTheme="majorBidi" w:hAnsiTheme="majorBidi" w:cstheme="majorBidi" w:hint="cs"/>
          <w:sz w:val="28"/>
          <w:szCs w:val="28"/>
          <w:cs/>
        </w:rPr>
        <w:t>เงินฝากประจำ และเงินนำฝากของผู้บริหารสำคัญ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>เป็นหลักประกันวงเงินสินเชื่อจากสถาบัน</w:t>
      </w:r>
      <w:r w:rsidR="00405041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89371EF" w14:textId="77777777" w:rsidR="0074280B" w:rsidRDefault="0074280B" w:rsidP="001C5449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18D86" w14:textId="5B8894E9" w:rsidR="008A7468" w:rsidRDefault="0074280B" w:rsidP="00EB747E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="Angsana New"/>
          <w:sz w:val="28"/>
          <w:szCs w:val="28"/>
        </w:rPr>
      </w:pPr>
      <w:r w:rsidRPr="00601015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913ED2" w:rsidRPr="00913ED2">
        <w:rPr>
          <w:rFonts w:asciiTheme="majorBidi" w:hAnsiTheme="majorBidi" w:cstheme="majorBidi"/>
          <w:sz w:val="28"/>
          <w:szCs w:val="28"/>
        </w:rPr>
        <w:t>31</w:t>
      </w:r>
      <w:r w:rsidR="00053201" w:rsidRPr="00443BEC">
        <w:rPr>
          <w:rFonts w:asciiTheme="majorBidi" w:hAnsiTheme="majorBidi" w:cstheme="majorBidi"/>
          <w:sz w:val="28"/>
          <w:szCs w:val="28"/>
        </w:rPr>
        <w:t xml:space="preserve"> </w:t>
      </w:r>
      <w:r w:rsidR="00053201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053201" w:rsidRPr="00443BE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2569</w:t>
      </w:r>
      <w:r w:rsidR="00053201" w:rsidRPr="00601015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</w:t>
      </w:r>
      <w:r w:rsidR="001C5449" w:rsidRPr="00601015">
        <w:rPr>
          <w:rFonts w:asciiTheme="majorBidi" w:hAnsiTheme="majorBidi" w:cs="Angsana New" w:hint="cs"/>
          <w:sz w:val="28"/>
          <w:szCs w:val="28"/>
          <w:cs/>
        </w:rPr>
        <w:t>สินเชื่อ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 xml:space="preserve">ซึ่งยังมิได้เบิกใช้เป็นจำนวนเงินรวม </w:t>
      </w:r>
      <w:r w:rsidR="00913ED2" w:rsidRPr="00913ED2">
        <w:rPr>
          <w:rFonts w:asciiTheme="majorBidi" w:hAnsiTheme="majorBidi" w:cstheme="majorBidi"/>
          <w:sz w:val="28"/>
          <w:szCs w:val="28"/>
        </w:rPr>
        <w:t>626</w:t>
      </w:r>
      <w:r w:rsidR="001C5449" w:rsidRPr="00601015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1C5449" w:rsidRPr="00601015">
        <w:rPr>
          <w:rFonts w:asciiTheme="majorBidi" w:hAnsiTheme="majorBidi" w:cstheme="majorBidi"/>
          <w:sz w:val="28"/>
          <w:szCs w:val="28"/>
        </w:rPr>
        <w:t xml:space="preserve"> </w:t>
      </w:r>
      <w:r w:rsidR="00FC1B67">
        <w:rPr>
          <w:rFonts w:asciiTheme="majorBidi" w:hAnsiTheme="majorBidi" w:cstheme="majorBidi"/>
          <w:sz w:val="28"/>
          <w:szCs w:val="28"/>
        </w:rPr>
        <w:br/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C1B67">
        <w:rPr>
          <w:rFonts w:asciiTheme="majorBidi" w:hAnsiTheme="majorBidi" w:cstheme="majorBidi"/>
          <w:sz w:val="28"/>
          <w:szCs w:val="28"/>
        </w:rPr>
        <w:t xml:space="preserve"> </w:t>
      </w:r>
      <w:r w:rsidR="00913ED2" w:rsidRPr="00913ED2">
        <w:rPr>
          <w:rFonts w:asciiTheme="majorBidi" w:hAnsiTheme="majorBidi" w:cstheme="majorBidi"/>
          <w:sz w:val="28"/>
          <w:szCs w:val="28"/>
        </w:rPr>
        <w:t>403</w:t>
      </w:r>
      <w:r w:rsidR="00BF21EA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601015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="00BE63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449" w:rsidRPr="0081334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1C5449" w:rsidRPr="0081334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5449" w:rsidRPr="0081334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1C5449" w:rsidRPr="0081334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624</w:t>
      </w:r>
      <w:r w:rsidR="001C5449" w:rsidRPr="0081334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5449" w:rsidRPr="0081334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913ED2" w:rsidRPr="00913ED2">
        <w:rPr>
          <w:rFonts w:asciiTheme="majorBidi" w:hAnsiTheme="majorBidi" w:cstheme="majorBidi"/>
          <w:i/>
          <w:iCs/>
          <w:sz w:val="28"/>
          <w:szCs w:val="28"/>
        </w:rPr>
        <w:t>404</w:t>
      </w:r>
      <w:r w:rsidR="001C5449" w:rsidRPr="0081334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5449" w:rsidRPr="00813347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1C5449" w:rsidRPr="00813347">
        <w:rPr>
          <w:rFonts w:asciiTheme="majorBidi" w:hAnsiTheme="majorBidi" w:cstheme="majorBidi"/>
          <w:i/>
          <w:iCs/>
          <w:sz w:val="28"/>
          <w:szCs w:val="28"/>
        </w:rPr>
        <w:t>)</w:t>
      </w:r>
      <w:bookmarkEnd w:id="2"/>
    </w:p>
    <w:p w14:paraId="5FC39E99" w14:textId="77777777" w:rsidR="00EB747E" w:rsidRPr="00EB747E" w:rsidRDefault="00EB747E" w:rsidP="00EB747E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5919B0" w14:textId="0B3A9ECA" w:rsidR="003B7872" w:rsidRDefault="003B7872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3B787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</w:t>
      </w:r>
      <w:r w:rsidR="00E218A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ราย</w:t>
      </w:r>
      <w:r w:rsidRPr="003B787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งาน</w:t>
      </w:r>
    </w:p>
    <w:p w14:paraId="1C89F1D0" w14:textId="77777777" w:rsidR="003B7872" w:rsidRPr="00886359" w:rsidRDefault="003B7872" w:rsidP="003B7872">
      <w:pPr>
        <w:rPr>
          <w:rFonts w:asciiTheme="majorBidi" w:hAnsiTheme="majorBidi" w:cstheme="majorBidi"/>
          <w:sz w:val="28"/>
          <w:szCs w:val="28"/>
        </w:rPr>
      </w:pPr>
    </w:p>
    <w:p w14:paraId="4F18D1CD" w14:textId="5D9BB259" w:rsidR="003B7872" w:rsidRPr="00F678E2" w:rsidRDefault="003B7872" w:rsidP="003A2D23">
      <w:pPr>
        <w:pStyle w:val="ListParagraph"/>
        <w:tabs>
          <w:tab w:val="clear" w:pos="454"/>
        </w:tabs>
        <w:spacing w:line="240" w:lineRule="auto"/>
        <w:ind w:left="518" w:right="-43"/>
        <w:jc w:val="thaiDistribute"/>
        <w:rPr>
          <w:rFonts w:asciiTheme="majorBidi" w:hAnsiTheme="majorBidi"/>
          <w:sz w:val="28"/>
          <w:szCs w:val="28"/>
        </w:rPr>
      </w:pPr>
      <w:r w:rsidRPr="00F678E2">
        <w:rPr>
          <w:rFonts w:asciiTheme="majorBidi" w:hAnsiTheme="majorBidi" w:hint="cs"/>
          <w:sz w:val="28"/>
          <w:szCs w:val="28"/>
          <w:cs/>
        </w:rPr>
        <w:t>ในการประชุม</w:t>
      </w:r>
      <w:r w:rsidR="00B847B3" w:rsidRPr="00F678E2">
        <w:rPr>
          <w:rFonts w:asciiTheme="majorBidi" w:hAnsiTheme="majorBidi" w:hint="cs"/>
          <w:sz w:val="28"/>
          <w:szCs w:val="28"/>
          <w:cs/>
        </w:rPr>
        <w:t>ผู้ถือหุ้</w:t>
      </w:r>
      <w:r w:rsidR="00B933B0" w:rsidRPr="00F678E2">
        <w:rPr>
          <w:rFonts w:asciiTheme="majorBidi" w:hAnsiTheme="majorBidi" w:hint="cs"/>
          <w:sz w:val="28"/>
          <w:szCs w:val="28"/>
          <w:cs/>
        </w:rPr>
        <w:t>น</w:t>
      </w:r>
      <w:r w:rsidRPr="00F678E2">
        <w:rPr>
          <w:rFonts w:asciiTheme="majorBidi" w:hAnsiTheme="majorBidi" w:hint="cs"/>
          <w:sz w:val="28"/>
          <w:szCs w:val="28"/>
          <w:cs/>
        </w:rPr>
        <w:t>สามัญประจําปีของบริษัทเม</w:t>
      </w:r>
      <w:r w:rsidRPr="00F678E2">
        <w:rPr>
          <w:rFonts w:ascii="Angsana New" w:eastAsia="Angsana New" w:hAnsi="Angsana New" w:hint="cs"/>
          <w:sz w:val="28"/>
          <w:szCs w:val="28"/>
          <w:cs/>
        </w:rPr>
        <w:t>ื่อ</w:t>
      </w:r>
      <w:r w:rsidRPr="00F678E2">
        <w:rPr>
          <w:rFonts w:asciiTheme="majorBidi" w:hAnsiTheme="majorBidi" w:hint="cs"/>
          <w:sz w:val="28"/>
          <w:szCs w:val="28"/>
          <w:cs/>
        </w:rPr>
        <w:t>วันที่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="00913ED2" w:rsidRPr="00F678E2">
        <w:rPr>
          <w:rFonts w:asciiTheme="majorBidi" w:hAnsiTheme="majorBidi"/>
          <w:sz w:val="28"/>
          <w:szCs w:val="28"/>
        </w:rPr>
        <w:t>29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="00913ED2" w:rsidRPr="00F678E2">
        <w:rPr>
          <w:rFonts w:asciiTheme="majorBidi" w:hAnsiTheme="majorBidi"/>
          <w:sz w:val="28"/>
          <w:szCs w:val="28"/>
        </w:rPr>
        <w:t>2569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>ผู้ถือหุ้นมีมติอนุมัติการจัดสรรกําไร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Pr="00F678E2">
        <w:rPr>
          <w:rFonts w:asciiTheme="majorBidi" w:hAnsiTheme="majorBidi"/>
          <w:sz w:val="28"/>
          <w:szCs w:val="28"/>
        </w:rPr>
        <w:br/>
      </w:r>
      <w:r w:rsidRPr="00F678E2">
        <w:rPr>
          <w:rFonts w:asciiTheme="majorBidi" w:hAnsiTheme="majorBidi" w:hint="cs"/>
          <w:sz w:val="28"/>
          <w:szCs w:val="28"/>
          <w:cs/>
        </w:rPr>
        <w:t>เป็นเงินปันผลสําหรับปี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="00913ED2" w:rsidRPr="00F678E2">
        <w:rPr>
          <w:rFonts w:asciiTheme="majorBidi" w:hAnsiTheme="majorBidi"/>
          <w:sz w:val="28"/>
          <w:szCs w:val="28"/>
        </w:rPr>
        <w:t>2568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>ในอัตราหุ้นละ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="00913ED2" w:rsidRPr="00F678E2">
        <w:rPr>
          <w:rFonts w:asciiTheme="majorBidi" w:hAnsiTheme="majorBidi"/>
          <w:sz w:val="28"/>
          <w:szCs w:val="28"/>
        </w:rPr>
        <w:t>0</w:t>
      </w:r>
      <w:r w:rsidR="00E218A2" w:rsidRPr="00F678E2">
        <w:rPr>
          <w:rFonts w:asciiTheme="majorBidi" w:hAnsiTheme="majorBidi"/>
          <w:sz w:val="28"/>
          <w:szCs w:val="28"/>
        </w:rPr>
        <w:t>.</w:t>
      </w:r>
      <w:r w:rsidR="00913ED2" w:rsidRPr="00F678E2">
        <w:rPr>
          <w:rFonts w:asciiTheme="majorBidi" w:hAnsiTheme="majorBidi"/>
          <w:sz w:val="28"/>
          <w:szCs w:val="28"/>
        </w:rPr>
        <w:t>56</w:t>
      </w:r>
      <w:r w:rsidRPr="00F678E2">
        <w:rPr>
          <w:rFonts w:asciiTheme="majorBidi" w:hAnsiTheme="majorBidi"/>
          <w:sz w:val="28"/>
          <w:szCs w:val="28"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>บาท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>เป็นจํานวนเงินท</w:t>
      </w:r>
      <w:r w:rsidRPr="00F678E2">
        <w:rPr>
          <w:rFonts w:ascii="Angsana New" w:eastAsia="Angsana New" w:hAnsi="Angsana New" w:hint="cs"/>
          <w:sz w:val="28"/>
          <w:szCs w:val="28"/>
          <w:cs/>
        </w:rPr>
        <w:t>ั้งสิ้น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="00913ED2" w:rsidRPr="00F678E2">
        <w:rPr>
          <w:rFonts w:asciiTheme="majorBidi" w:hAnsiTheme="majorBidi"/>
          <w:sz w:val="28"/>
          <w:szCs w:val="28"/>
        </w:rPr>
        <w:t>224</w:t>
      </w:r>
      <w:r w:rsidRPr="00F678E2">
        <w:rPr>
          <w:rFonts w:asciiTheme="majorBidi" w:hAnsiTheme="majorBidi"/>
          <w:sz w:val="28"/>
          <w:szCs w:val="28"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>ล้านบาท</w:t>
      </w:r>
      <w:r w:rsidR="00E218A2" w:rsidRPr="00F678E2">
        <w:rPr>
          <w:rFonts w:asciiTheme="majorBidi" w:hAnsiTheme="majorBidi" w:hint="cs"/>
          <w:sz w:val="28"/>
          <w:szCs w:val="28"/>
          <w:cs/>
        </w:rPr>
        <w:t xml:space="preserve"> โดยบริษัทได้จ่ายเงินปันผลระหว่างกาลไปแล้วในอัตราหุ้นละ </w:t>
      </w:r>
      <w:r w:rsidR="00913ED2" w:rsidRPr="00F678E2">
        <w:rPr>
          <w:rFonts w:asciiTheme="majorBidi" w:hAnsiTheme="majorBidi"/>
          <w:sz w:val="28"/>
          <w:szCs w:val="28"/>
        </w:rPr>
        <w:t>0</w:t>
      </w:r>
      <w:r w:rsidR="00E218A2" w:rsidRPr="00F678E2">
        <w:rPr>
          <w:rFonts w:asciiTheme="majorBidi" w:hAnsiTheme="majorBidi"/>
          <w:sz w:val="28"/>
          <w:szCs w:val="28"/>
        </w:rPr>
        <w:t>.</w:t>
      </w:r>
      <w:r w:rsidR="00913ED2" w:rsidRPr="00F678E2">
        <w:rPr>
          <w:rFonts w:asciiTheme="majorBidi" w:hAnsiTheme="majorBidi"/>
          <w:sz w:val="28"/>
          <w:szCs w:val="28"/>
        </w:rPr>
        <w:t>24</w:t>
      </w:r>
      <w:r w:rsidR="00E218A2" w:rsidRPr="00F678E2">
        <w:rPr>
          <w:rFonts w:asciiTheme="majorBidi" w:hAnsiTheme="majorBidi"/>
          <w:sz w:val="28"/>
          <w:szCs w:val="28"/>
        </w:rPr>
        <w:t xml:space="preserve"> </w:t>
      </w:r>
      <w:r w:rsidR="00E218A2" w:rsidRPr="00F678E2">
        <w:rPr>
          <w:rFonts w:asciiTheme="majorBidi" w:hAnsiTheme="majorBidi" w:hint="cs"/>
          <w:sz w:val="28"/>
          <w:szCs w:val="28"/>
          <w:cs/>
        </w:rPr>
        <w:t xml:space="preserve">บาท เป็นจำนวนทั้งสิ้น </w:t>
      </w:r>
      <w:r w:rsidR="00913ED2" w:rsidRPr="00F678E2">
        <w:rPr>
          <w:rFonts w:asciiTheme="majorBidi" w:hAnsiTheme="majorBidi"/>
          <w:sz w:val="28"/>
          <w:szCs w:val="28"/>
        </w:rPr>
        <w:t>96</w:t>
      </w:r>
      <w:r w:rsidR="00B933B0" w:rsidRPr="00F678E2">
        <w:rPr>
          <w:rFonts w:asciiTheme="majorBidi" w:hAnsiTheme="majorBidi" w:hint="cs"/>
          <w:sz w:val="28"/>
          <w:szCs w:val="28"/>
          <w:cs/>
        </w:rPr>
        <w:t xml:space="preserve"> ล้านบาท คงเหลือเงินปันผลที่ต้องจ่ายในอัตราหุ้นละ </w:t>
      </w:r>
      <w:r w:rsidR="00913ED2" w:rsidRPr="00F678E2">
        <w:rPr>
          <w:rFonts w:asciiTheme="majorBidi" w:hAnsiTheme="majorBidi" w:hint="cs"/>
          <w:sz w:val="28"/>
          <w:szCs w:val="28"/>
        </w:rPr>
        <w:t>0</w:t>
      </w:r>
      <w:r w:rsidR="00B933B0" w:rsidRPr="00F678E2">
        <w:rPr>
          <w:rFonts w:asciiTheme="majorBidi" w:hAnsiTheme="majorBidi"/>
          <w:sz w:val="28"/>
          <w:szCs w:val="28"/>
        </w:rPr>
        <w:t>.</w:t>
      </w:r>
      <w:r w:rsidR="00913ED2" w:rsidRPr="00F678E2">
        <w:rPr>
          <w:rFonts w:asciiTheme="majorBidi" w:hAnsiTheme="majorBidi"/>
          <w:sz w:val="28"/>
          <w:szCs w:val="28"/>
        </w:rPr>
        <w:t>32</w:t>
      </w:r>
      <w:r w:rsidR="00B933B0" w:rsidRPr="00F678E2">
        <w:rPr>
          <w:rFonts w:asciiTheme="majorBidi" w:hAnsiTheme="majorBidi"/>
          <w:sz w:val="28"/>
          <w:szCs w:val="28"/>
        </w:rPr>
        <w:t xml:space="preserve"> </w:t>
      </w:r>
      <w:r w:rsidR="00B933B0" w:rsidRPr="00F678E2">
        <w:rPr>
          <w:rFonts w:asciiTheme="majorBidi" w:hAnsiTheme="majorBidi" w:hint="cs"/>
          <w:sz w:val="28"/>
          <w:szCs w:val="28"/>
          <w:cs/>
        </w:rPr>
        <w:t xml:space="preserve">บาท เป็นจำนวนเงินทั้งสิ้น </w:t>
      </w:r>
      <w:r w:rsidR="00913ED2" w:rsidRPr="00F678E2">
        <w:rPr>
          <w:rFonts w:asciiTheme="majorBidi" w:hAnsiTheme="majorBidi"/>
          <w:sz w:val="28"/>
          <w:szCs w:val="28"/>
        </w:rPr>
        <w:t>128</w:t>
      </w:r>
      <w:r w:rsidR="00B933B0" w:rsidRPr="00F678E2">
        <w:rPr>
          <w:rFonts w:asciiTheme="majorBidi" w:hAnsiTheme="majorBidi" w:hint="cs"/>
          <w:sz w:val="28"/>
          <w:szCs w:val="28"/>
          <w:cs/>
        </w:rPr>
        <w:t xml:space="preserve"> ล้านบาท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="00B933B0" w:rsidRPr="00F678E2">
        <w:rPr>
          <w:rFonts w:asciiTheme="majorBidi" w:hAnsiTheme="majorBidi" w:hint="cs"/>
          <w:sz w:val="28"/>
          <w:szCs w:val="28"/>
          <w:cs/>
        </w:rPr>
        <w:t>ทั้งนี้</w:t>
      </w:r>
      <w:r w:rsidRPr="00F678E2">
        <w:rPr>
          <w:rFonts w:asciiTheme="majorBidi" w:hAnsiTheme="majorBidi" w:hint="cs"/>
          <w:sz w:val="28"/>
          <w:szCs w:val="28"/>
          <w:cs/>
        </w:rPr>
        <w:t>เงินปันผลดังกล่าว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>จะจ่ายให้แก่ผู้ถือหุ้นในวันท</w:t>
      </w:r>
      <w:r w:rsidRPr="00F678E2">
        <w:rPr>
          <w:rFonts w:ascii="Angsana New" w:eastAsia="Angsana New" w:hAnsi="Angsana New" w:hint="cs"/>
          <w:sz w:val="28"/>
          <w:szCs w:val="28"/>
          <w:cs/>
        </w:rPr>
        <w:t xml:space="preserve">ี่ </w:t>
      </w:r>
      <w:r w:rsidR="00913ED2" w:rsidRPr="00F678E2">
        <w:rPr>
          <w:rFonts w:ascii="Angsana New" w:eastAsia="Angsana New" w:hAnsi="Angsana New"/>
          <w:sz w:val="28"/>
          <w:szCs w:val="28"/>
        </w:rPr>
        <w:t>26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Pr="00F678E2">
        <w:rPr>
          <w:rFonts w:asciiTheme="majorBidi" w:hAnsiTheme="majorBidi" w:hint="cs"/>
          <w:sz w:val="28"/>
          <w:szCs w:val="28"/>
          <w:cs/>
        </w:rPr>
        <w:t>พฤษภาคม</w:t>
      </w:r>
      <w:r w:rsidRPr="00F678E2">
        <w:rPr>
          <w:rFonts w:asciiTheme="majorBidi" w:hAnsiTheme="majorBidi"/>
          <w:sz w:val="28"/>
          <w:szCs w:val="28"/>
          <w:cs/>
        </w:rPr>
        <w:t xml:space="preserve"> </w:t>
      </w:r>
      <w:r w:rsidR="00913ED2" w:rsidRPr="00F678E2">
        <w:rPr>
          <w:rFonts w:asciiTheme="majorBidi" w:hAnsiTheme="majorBidi"/>
          <w:sz w:val="28"/>
          <w:szCs w:val="28"/>
        </w:rPr>
        <w:t>2569</w:t>
      </w:r>
    </w:p>
    <w:p w14:paraId="49AF2247" w14:textId="77777777" w:rsidR="00702DAB" w:rsidRPr="00F678E2" w:rsidRDefault="00702DAB" w:rsidP="00702DAB">
      <w:pPr>
        <w:tabs>
          <w:tab w:val="clear" w:pos="454"/>
        </w:tabs>
        <w:spacing w:line="240" w:lineRule="auto"/>
        <w:ind w:right="-43"/>
        <w:jc w:val="thaiDistribute"/>
        <w:rPr>
          <w:rFonts w:asciiTheme="majorBidi" w:hAnsiTheme="majorBidi" w:cstheme="minorBidi"/>
          <w:sz w:val="28"/>
          <w:szCs w:val="28"/>
        </w:rPr>
      </w:pPr>
    </w:p>
    <w:p w14:paraId="737857CA" w14:textId="3D0FA803" w:rsidR="00702DAB" w:rsidRPr="00412843" w:rsidRDefault="00702DAB" w:rsidP="003A2D23">
      <w:pPr>
        <w:pStyle w:val="ListParagraph"/>
        <w:tabs>
          <w:tab w:val="clear" w:pos="454"/>
        </w:tabs>
        <w:spacing w:line="240" w:lineRule="auto"/>
        <w:ind w:left="518" w:right="-43"/>
        <w:jc w:val="thaiDistribute"/>
        <w:rPr>
          <w:rFonts w:asciiTheme="majorBidi" w:hAnsiTheme="majorBidi"/>
          <w:sz w:val="28"/>
          <w:szCs w:val="28"/>
          <w:cs/>
        </w:rPr>
      </w:pPr>
    </w:p>
    <w:sectPr w:rsidR="00702DAB" w:rsidRPr="00412843" w:rsidSect="00445D99">
      <w:headerReference w:type="default" r:id="rId22"/>
      <w:pgSz w:w="11909" w:h="16834" w:code="9"/>
      <w:pgMar w:top="691" w:right="1109" w:bottom="54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8ED46" w14:textId="77777777" w:rsidR="00231403" w:rsidRDefault="00231403">
      <w:r>
        <w:separator/>
      </w:r>
    </w:p>
  </w:endnote>
  <w:endnote w:type="continuationSeparator" w:id="0">
    <w:p w14:paraId="652F638B" w14:textId="77777777" w:rsidR="00231403" w:rsidRDefault="00231403">
      <w:r>
        <w:continuationSeparator/>
      </w:r>
    </w:p>
  </w:endnote>
  <w:endnote w:type="continuationNotice" w:id="1">
    <w:p w14:paraId="449A81B4" w14:textId="77777777" w:rsidR="00231403" w:rsidRDefault="002314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9357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84945" w14:textId="5D3C4B9A" w:rsidR="008E1D2D" w:rsidRDefault="008E1D2D">
        <w:pPr>
          <w:pStyle w:val="Footer"/>
          <w:jc w:val="center"/>
        </w:pPr>
        <w:r w:rsidRPr="008E1D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1D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1D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13ED2" w:rsidRPr="00913ED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E1D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98506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31447F" w14:textId="77777777" w:rsidR="00367937" w:rsidRDefault="00367937">
        <w:pPr>
          <w:pStyle w:val="Footer"/>
          <w:jc w:val="center"/>
        </w:pPr>
        <w:r w:rsidRPr="008E1D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1D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1D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13ED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E1D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C898A" w14:textId="096247A5" w:rsidR="00A76CDD" w:rsidRPr="00C827F6" w:rsidRDefault="00A76CD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37B60">
      <w:rPr>
        <w:rFonts w:ascii="Angsana New" w:hAnsi="Angsana New"/>
        <w:noProof/>
        <w:sz w:val="30"/>
        <w:szCs w:val="30"/>
        <w:lang w:val="fr-FR"/>
      </w:rPr>
      <w:t>TMANt3-Q1'26-set.docx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13ED2" w:rsidRPr="00913ED2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51535BE" w14:textId="77777777" w:rsidR="00A76CDD" w:rsidRPr="00C827F6" w:rsidRDefault="00A76CDD">
    <w:pPr>
      <w:pStyle w:val="Footer"/>
      <w:rPr>
        <w:lang w:val="fr-FR"/>
      </w:rPr>
    </w:pPr>
  </w:p>
  <w:p w14:paraId="59BBA638" w14:textId="77777777" w:rsidR="00A76CDD" w:rsidRDefault="00A76CD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9E60" w14:textId="6D161FEB" w:rsidR="00503827" w:rsidRPr="00B90A5A" w:rsidRDefault="00503827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37B60">
      <w:rPr>
        <w:rFonts w:ascii="Angsana New" w:hAnsi="Angsana New"/>
        <w:noProof/>
        <w:sz w:val="30"/>
        <w:szCs w:val="30"/>
      </w:rPr>
      <w:t>TMANt3-Q1'26-set.docx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913ED2" w:rsidRPr="00913ED2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676A9C2" w14:textId="77777777" w:rsidR="00503827" w:rsidRPr="00B90A5A" w:rsidRDefault="00503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28202" w14:textId="77777777" w:rsidR="00231403" w:rsidRDefault="00231403">
      <w:r>
        <w:separator/>
      </w:r>
    </w:p>
  </w:footnote>
  <w:footnote w:type="continuationSeparator" w:id="0">
    <w:p w14:paraId="151DEAFD" w14:textId="77777777" w:rsidR="00231403" w:rsidRDefault="00231403">
      <w:r>
        <w:continuationSeparator/>
      </w:r>
    </w:p>
  </w:footnote>
  <w:footnote w:type="continuationNotice" w:id="1">
    <w:p w14:paraId="3EFA56EC" w14:textId="77777777" w:rsidR="00231403" w:rsidRDefault="002314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C5EFE" w14:textId="43F887CD" w:rsidR="00911706" w:rsidRPr="00666D8C" w:rsidRDefault="003271D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 w:rsidR="00911706">
      <w:rPr>
        <w:rFonts w:ascii="Angsana New" w:hAnsi="Angsana New" w:cs="Angsana New"/>
        <w:b/>
        <w:bCs/>
        <w:sz w:val="30"/>
        <w:szCs w:val="30"/>
      </w:rPr>
      <w:t>(</w:t>
    </w:r>
    <w:r w:rsidR="00911706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="00911706">
      <w:rPr>
        <w:rFonts w:ascii="Angsana New" w:hAnsi="Angsana New" w:cs="Angsana New"/>
        <w:b/>
        <w:bCs/>
        <w:sz w:val="30"/>
        <w:szCs w:val="30"/>
      </w:rPr>
      <w:t>)</w:t>
    </w:r>
    <w:r w:rsidR="007979B7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7979B7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048196D" w14:textId="77777777" w:rsidR="0031573A" w:rsidRPr="00666D8C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9043C7F" w14:textId="07B51F59" w:rsidR="0031573A" w:rsidRPr="003271D1" w:rsidRDefault="00C50608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งวดสามเดือนสิ้นสุดวันที่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8930F0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มีนาคม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31573A" w:rsidRPr="00765C6C">
      <w:rPr>
        <w:rFonts w:ascii="Angsana New" w:hAnsi="Angsana New" w:cs="Angsana New"/>
        <w:sz w:val="30"/>
        <w:szCs w:val="30"/>
        <w:lang w:bidi="th-TH"/>
      </w:rPr>
      <w:t>(</w:t>
    </w:r>
    <w:r w:rsidR="0031573A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31573A" w:rsidRPr="00765C6C">
      <w:rPr>
        <w:rFonts w:ascii="Angsana New" w:hAnsi="Angsana New" w:cs="Angsana New"/>
        <w:sz w:val="30"/>
        <w:szCs w:val="30"/>
        <w:lang w:bidi="th-TH"/>
      </w:rPr>
      <w:t>)</w:t>
    </w:r>
  </w:p>
  <w:p w14:paraId="02919C12" w14:textId="77777777" w:rsidR="0031573A" w:rsidRPr="009777AF" w:rsidRDefault="0031573A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F19B1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62998D7D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7D5EDB8" w14:textId="092F064A" w:rsidR="00A76CDD" w:rsidRPr="00410770" w:rsidRDefault="00A76CDD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 w:rsidR="00702EC5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913ED2" w:rsidRPr="00913ED2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913ED2" w:rsidRPr="00913ED2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50D889B" w14:textId="77777777" w:rsidR="00A76CDD" w:rsidRPr="00074891" w:rsidRDefault="00A76CDD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363C" w14:textId="048E15ED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CC04CE2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8523D17" w14:textId="388AE1CD" w:rsidR="00A76CDD" w:rsidRPr="003271D1" w:rsidRDefault="00C50608" w:rsidP="00A76C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งวดสามเดือนสิ้นสุดวันที่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8A253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มีนาคม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(</w:t>
    </w:r>
    <w:r w:rsidR="00A76CDD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6C936D5D" w14:textId="77777777" w:rsidR="00A76CDD" w:rsidRPr="00410770" w:rsidRDefault="00A76CD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07DC3" w14:textId="77777777" w:rsidR="00A76CDD" w:rsidRDefault="00A76CDD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47E6" w14:textId="77777777" w:rsidR="00503827" w:rsidRDefault="0050382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5C89" w14:textId="3E04E7A5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A8BAA9E" w14:textId="6D42C689" w:rsidR="00503827" w:rsidRPr="001F313C" w:rsidRDefault="00503827" w:rsidP="001327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1F313C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  <w:r w:rsidR="00132739" w:rsidRPr="00666D8C">
      <w:rPr>
        <w:rFonts w:ascii="Angsana New" w:hAnsi="Angsana New" w:cs="Angsana New"/>
        <w:b/>
        <w:bCs/>
        <w:sz w:val="30"/>
        <w:szCs w:val="30"/>
        <w:cs/>
      </w:rPr>
      <w:t>ระหว่าง</w:t>
    </w:r>
    <w:r w:rsidR="00132739"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="00132739"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4A529AF" w14:textId="3CA6CE69" w:rsidR="001F313C" w:rsidRPr="003271D1" w:rsidRDefault="00C50608" w:rsidP="001F313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งวดสามเดือนสิ้นสุดวันที่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AC38F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มีนาคม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1F313C" w:rsidRPr="00A76CDD">
      <w:rPr>
        <w:rFonts w:ascii="Angsana New" w:hAnsi="Angsana New" w:cs="Angsana New"/>
        <w:sz w:val="30"/>
        <w:szCs w:val="30"/>
        <w:lang w:bidi="th-TH"/>
      </w:rPr>
      <w:t>(</w:t>
    </w:r>
    <w:r w:rsidR="001F313C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1F313C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5D3EFE74" w14:textId="77777777" w:rsidR="00503827" w:rsidRPr="001F313C" w:rsidRDefault="005038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DD80" w14:textId="77777777" w:rsidR="00503827" w:rsidRDefault="0050382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CB35" w14:textId="335B4399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BF2323D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57E2F1E" w14:textId="26F7944B" w:rsidR="00A76CDD" w:rsidRPr="000A32BC" w:rsidRDefault="00C50608" w:rsidP="00A76CDD">
    <w:pPr>
      <w:pStyle w:val="acctmainheading"/>
      <w:spacing w:after="0" w:line="240" w:lineRule="atLeast"/>
      <w:rPr>
        <w:rFonts w:ascii="Angsana New" w:hAnsi="Angsana New" w:cs="Angsana New"/>
        <w:sz w:val="30"/>
        <w:szCs w:val="30"/>
        <w:lang w:val="en-US"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31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="00713045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มีนาคม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913ED2" w:rsidRPr="00913ED2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(</w:t>
    </w:r>
    <w:r w:rsidR="00A76CDD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D64554B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654A85"/>
    <w:multiLevelType w:val="hybridMultilevel"/>
    <w:tmpl w:val="FDCC3666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FA457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72755"/>
    <w:multiLevelType w:val="multilevel"/>
    <w:tmpl w:val="4B44BC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733337E2"/>
    <w:multiLevelType w:val="hybridMultilevel"/>
    <w:tmpl w:val="65DC0D48"/>
    <w:lvl w:ilvl="0" w:tplc="067639EE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2775220">
    <w:abstractNumId w:val="0"/>
  </w:num>
  <w:num w:numId="2" w16cid:durableId="1787045715">
    <w:abstractNumId w:val="4"/>
  </w:num>
  <w:num w:numId="3" w16cid:durableId="853760845">
    <w:abstractNumId w:val="19"/>
  </w:num>
  <w:num w:numId="4" w16cid:durableId="1052538750">
    <w:abstractNumId w:val="22"/>
  </w:num>
  <w:num w:numId="5" w16cid:durableId="623772044">
    <w:abstractNumId w:val="7"/>
  </w:num>
  <w:num w:numId="6" w16cid:durableId="1651862654">
    <w:abstractNumId w:val="1"/>
  </w:num>
  <w:num w:numId="7" w16cid:durableId="1004551327">
    <w:abstractNumId w:val="6"/>
  </w:num>
  <w:num w:numId="8" w16cid:durableId="1731071202">
    <w:abstractNumId w:val="2"/>
  </w:num>
  <w:num w:numId="9" w16cid:durableId="1919904960">
    <w:abstractNumId w:val="16"/>
  </w:num>
  <w:num w:numId="10" w16cid:durableId="2017612761">
    <w:abstractNumId w:val="9"/>
  </w:num>
  <w:num w:numId="11" w16cid:durableId="1590843320">
    <w:abstractNumId w:val="13"/>
  </w:num>
  <w:num w:numId="12" w16cid:durableId="1713845504">
    <w:abstractNumId w:val="12"/>
  </w:num>
  <w:num w:numId="13" w16cid:durableId="754983834">
    <w:abstractNumId w:val="18"/>
  </w:num>
  <w:num w:numId="14" w16cid:durableId="1974559440">
    <w:abstractNumId w:val="15"/>
  </w:num>
  <w:num w:numId="15" w16cid:durableId="406146540">
    <w:abstractNumId w:val="14"/>
  </w:num>
  <w:num w:numId="16" w16cid:durableId="815875975">
    <w:abstractNumId w:val="25"/>
  </w:num>
  <w:num w:numId="17" w16cid:durableId="479269855">
    <w:abstractNumId w:val="0"/>
  </w:num>
  <w:num w:numId="18" w16cid:durableId="1264728310">
    <w:abstractNumId w:val="0"/>
  </w:num>
  <w:num w:numId="19" w16cid:durableId="62291125">
    <w:abstractNumId w:val="10"/>
  </w:num>
  <w:num w:numId="20" w16cid:durableId="1466704681">
    <w:abstractNumId w:val="0"/>
  </w:num>
  <w:num w:numId="21" w16cid:durableId="1536693772">
    <w:abstractNumId w:val="0"/>
  </w:num>
  <w:num w:numId="22" w16cid:durableId="731078697">
    <w:abstractNumId w:val="0"/>
  </w:num>
  <w:num w:numId="23" w16cid:durableId="1972010090">
    <w:abstractNumId w:val="0"/>
  </w:num>
  <w:num w:numId="24" w16cid:durableId="74252514">
    <w:abstractNumId w:val="11"/>
  </w:num>
  <w:num w:numId="25" w16cid:durableId="1306206970">
    <w:abstractNumId w:val="5"/>
  </w:num>
  <w:num w:numId="26" w16cid:durableId="98452118">
    <w:abstractNumId w:val="0"/>
  </w:num>
  <w:num w:numId="27" w16cid:durableId="357477">
    <w:abstractNumId w:val="0"/>
  </w:num>
  <w:num w:numId="28" w16cid:durableId="978265470">
    <w:abstractNumId w:val="20"/>
  </w:num>
  <w:num w:numId="29" w16cid:durableId="1449396425">
    <w:abstractNumId w:val="24"/>
  </w:num>
  <w:num w:numId="30" w16cid:durableId="1870364585">
    <w:abstractNumId w:val="8"/>
  </w:num>
  <w:num w:numId="31" w16cid:durableId="1752654627">
    <w:abstractNumId w:val="0"/>
  </w:num>
  <w:num w:numId="32" w16cid:durableId="544296648">
    <w:abstractNumId w:val="0"/>
  </w:num>
  <w:num w:numId="33" w16cid:durableId="935209475">
    <w:abstractNumId w:val="0"/>
  </w:num>
  <w:num w:numId="34" w16cid:durableId="997538697">
    <w:abstractNumId w:val="23"/>
  </w:num>
  <w:num w:numId="35" w16cid:durableId="1514145325">
    <w:abstractNumId w:val="0"/>
  </w:num>
  <w:num w:numId="36" w16cid:durableId="248198374">
    <w:abstractNumId w:val="0"/>
  </w:num>
  <w:num w:numId="37" w16cid:durableId="2137331732">
    <w:abstractNumId w:val="0"/>
  </w:num>
  <w:num w:numId="38" w16cid:durableId="2110730881">
    <w:abstractNumId w:val="17"/>
  </w:num>
  <w:num w:numId="39" w16cid:durableId="1699315145">
    <w:abstractNumId w:val="21"/>
  </w:num>
  <w:num w:numId="40" w16cid:durableId="184158322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0EA5"/>
    <w:rsid w:val="000015A1"/>
    <w:rsid w:val="000019CD"/>
    <w:rsid w:val="00001BEF"/>
    <w:rsid w:val="00001E1F"/>
    <w:rsid w:val="0000200C"/>
    <w:rsid w:val="000025CB"/>
    <w:rsid w:val="00002882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52A"/>
    <w:rsid w:val="0000464A"/>
    <w:rsid w:val="0000472B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17A77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2DC1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735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739"/>
    <w:rsid w:val="00027A4F"/>
    <w:rsid w:val="00027BD5"/>
    <w:rsid w:val="00027E00"/>
    <w:rsid w:val="00027ED2"/>
    <w:rsid w:val="0003010E"/>
    <w:rsid w:val="00030329"/>
    <w:rsid w:val="00030532"/>
    <w:rsid w:val="00030579"/>
    <w:rsid w:val="000307FB"/>
    <w:rsid w:val="000311D3"/>
    <w:rsid w:val="00031583"/>
    <w:rsid w:val="000315C3"/>
    <w:rsid w:val="000316A7"/>
    <w:rsid w:val="00031980"/>
    <w:rsid w:val="00031A44"/>
    <w:rsid w:val="00031ADE"/>
    <w:rsid w:val="00031B08"/>
    <w:rsid w:val="00031F4C"/>
    <w:rsid w:val="0003250C"/>
    <w:rsid w:val="000325C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648"/>
    <w:rsid w:val="000378C7"/>
    <w:rsid w:val="00037979"/>
    <w:rsid w:val="00040331"/>
    <w:rsid w:val="000404E2"/>
    <w:rsid w:val="00040603"/>
    <w:rsid w:val="00040610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7AA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201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9E2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C81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AD"/>
    <w:rsid w:val="00072FF9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04E"/>
    <w:rsid w:val="00076170"/>
    <w:rsid w:val="00076BDC"/>
    <w:rsid w:val="00076E25"/>
    <w:rsid w:val="00077245"/>
    <w:rsid w:val="000779B6"/>
    <w:rsid w:val="00077E11"/>
    <w:rsid w:val="00077E1D"/>
    <w:rsid w:val="00077F9C"/>
    <w:rsid w:val="00080A5F"/>
    <w:rsid w:val="00080B65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59"/>
    <w:rsid w:val="00083A90"/>
    <w:rsid w:val="00083E1D"/>
    <w:rsid w:val="00084299"/>
    <w:rsid w:val="00084E43"/>
    <w:rsid w:val="00084E93"/>
    <w:rsid w:val="00085178"/>
    <w:rsid w:val="00085378"/>
    <w:rsid w:val="00085406"/>
    <w:rsid w:val="00085428"/>
    <w:rsid w:val="0008577C"/>
    <w:rsid w:val="00085C50"/>
    <w:rsid w:val="00085EAB"/>
    <w:rsid w:val="00085F5F"/>
    <w:rsid w:val="00086042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42"/>
    <w:rsid w:val="000911C3"/>
    <w:rsid w:val="000913A0"/>
    <w:rsid w:val="0009179C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AD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5EF1"/>
    <w:rsid w:val="00096268"/>
    <w:rsid w:val="00096671"/>
    <w:rsid w:val="000967D6"/>
    <w:rsid w:val="00096A7A"/>
    <w:rsid w:val="00096A8E"/>
    <w:rsid w:val="00096C2E"/>
    <w:rsid w:val="00096F65"/>
    <w:rsid w:val="00097067"/>
    <w:rsid w:val="000970FD"/>
    <w:rsid w:val="00097506"/>
    <w:rsid w:val="00097588"/>
    <w:rsid w:val="00097659"/>
    <w:rsid w:val="00097E61"/>
    <w:rsid w:val="000A04E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2F26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4A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0E"/>
    <w:rsid w:val="000A6A51"/>
    <w:rsid w:val="000A6B33"/>
    <w:rsid w:val="000A6D5A"/>
    <w:rsid w:val="000A6E57"/>
    <w:rsid w:val="000A6F12"/>
    <w:rsid w:val="000A706D"/>
    <w:rsid w:val="000A74A7"/>
    <w:rsid w:val="000A7635"/>
    <w:rsid w:val="000A76A3"/>
    <w:rsid w:val="000A78E1"/>
    <w:rsid w:val="000A79CC"/>
    <w:rsid w:val="000A7B48"/>
    <w:rsid w:val="000A7C89"/>
    <w:rsid w:val="000A7CD7"/>
    <w:rsid w:val="000A7DB4"/>
    <w:rsid w:val="000B000B"/>
    <w:rsid w:val="000B00A5"/>
    <w:rsid w:val="000B09DC"/>
    <w:rsid w:val="000B0D32"/>
    <w:rsid w:val="000B1006"/>
    <w:rsid w:val="000B132A"/>
    <w:rsid w:val="000B140D"/>
    <w:rsid w:val="000B142E"/>
    <w:rsid w:val="000B1441"/>
    <w:rsid w:val="000B14A1"/>
    <w:rsid w:val="000B1666"/>
    <w:rsid w:val="000B1C16"/>
    <w:rsid w:val="000B1CB1"/>
    <w:rsid w:val="000B21CA"/>
    <w:rsid w:val="000B268D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BD7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75E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BD0"/>
    <w:rsid w:val="000C3CF9"/>
    <w:rsid w:val="000C3DA0"/>
    <w:rsid w:val="000C3E3E"/>
    <w:rsid w:val="000C41C4"/>
    <w:rsid w:val="000C431B"/>
    <w:rsid w:val="000C451D"/>
    <w:rsid w:val="000C45B1"/>
    <w:rsid w:val="000C46BE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556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D7ECA"/>
    <w:rsid w:val="000E015E"/>
    <w:rsid w:val="000E024A"/>
    <w:rsid w:val="000E0498"/>
    <w:rsid w:val="000E0629"/>
    <w:rsid w:val="000E069E"/>
    <w:rsid w:val="000E0722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58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4F2E"/>
    <w:rsid w:val="000F59B5"/>
    <w:rsid w:val="000F5EFA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0F75BE"/>
    <w:rsid w:val="00100142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6D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253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1EE"/>
    <w:rsid w:val="00114277"/>
    <w:rsid w:val="0011430C"/>
    <w:rsid w:val="001143D0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95"/>
    <w:rsid w:val="00122BAF"/>
    <w:rsid w:val="00122C19"/>
    <w:rsid w:val="00122D3A"/>
    <w:rsid w:val="00123587"/>
    <w:rsid w:val="001238A0"/>
    <w:rsid w:val="001239BC"/>
    <w:rsid w:val="00123DBE"/>
    <w:rsid w:val="001240FA"/>
    <w:rsid w:val="00124623"/>
    <w:rsid w:val="001246CB"/>
    <w:rsid w:val="00124898"/>
    <w:rsid w:val="00124D32"/>
    <w:rsid w:val="00124FCF"/>
    <w:rsid w:val="0012508D"/>
    <w:rsid w:val="00125754"/>
    <w:rsid w:val="00125877"/>
    <w:rsid w:val="00125D41"/>
    <w:rsid w:val="0012641B"/>
    <w:rsid w:val="00126653"/>
    <w:rsid w:val="00126C48"/>
    <w:rsid w:val="00126D86"/>
    <w:rsid w:val="001278C2"/>
    <w:rsid w:val="0012795F"/>
    <w:rsid w:val="00127973"/>
    <w:rsid w:val="00127D8B"/>
    <w:rsid w:val="0013011B"/>
    <w:rsid w:val="0013055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52E"/>
    <w:rsid w:val="00132739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4FE6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379B7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82"/>
    <w:rsid w:val="001425A7"/>
    <w:rsid w:val="00142A43"/>
    <w:rsid w:val="00142B35"/>
    <w:rsid w:val="00142C71"/>
    <w:rsid w:val="001430E7"/>
    <w:rsid w:val="0014329A"/>
    <w:rsid w:val="00143530"/>
    <w:rsid w:val="001435C0"/>
    <w:rsid w:val="00143609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5EFE"/>
    <w:rsid w:val="00146334"/>
    <w:rsid w:val="0014644A"/>
    <w:rsid w:val="00146476"/>
    <w:rsid w:val="00146C91"/>
    <w:rsid w:val="00146EE5"/>
    <w:rsid w:val="00146F44"/>
    <w:rsid w:val="0014738E"/>
    <w:rsid w:val="001476D2"/>
    <w:rsid w:val="001476E8"/>
    <w:rsid w:val="0014774F"/>
    <w:rsid w:val="001478A7"/>
    <w:rsid w:val="00147D2D"/>
    <w:rsid w:val="00147F6C"/>
    <w:rsid w:val="00150273"/>
    <w:rsid w:val="0015060B"/>
    <w:rsid w:val="001508F8"/>
    <w:rsid w:val="0015162A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1B2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66D"/>
    <w:rsid w:val="00156719"/>
    <w:rsid w:val="001569A1"/>
    <w:rsid w:val="00156C5A"/>
    <w:rsid w:val="00156D01"/>
    <w:rsid w:val="001572A8"/>
    <w:rsid w:val="001573FD"/>
    <w:rsid w:val="00157412"/>
    <w:rsid w:val="00157621"/>
    <w:rsid w:val="0015785C"/>
    <w:rsid w:val="00157C97"/>
    <w:rsid w:val="00160128"/>
    <w:rsid w:val="0016031D"/>
    <w:rsid w:val="00160769"/>
    <w:rsid w:val="001608CB"/>
    <w:rsid w:val="00160A32"/>
    <w:rsid w:val="00161720"/>
    <w:rsid w:val="0016176D"/>
    <w:rsid w:val="0016178C"/>
    <w:rsid w:val="00161AC9"/>
    <w:rsid w:val="00161BDE"/>
    <w:rsid w:val="00161C6E"/>
    <w:rsid w:val="00161DF4"/>
    <w:rsid w:val="00162004"/>
    <w:rsid w:val="00162451"/>
    <w:rsid w:val="001628F2"/>
    <w:rsid w:val="00162E95"/>
    <w:rsid w:val="00162FFC"/>
    <w:rsid w:val="001634A2"/>
    <w:rsid w:val="001639A1"/>
    <w:rsid w:val="001639BA"/>
    <w:rsid w:val="00163FB1"/>
    <w:rsid w:val="001645BD"/>
    <w:rsid w:val="001648F8"/>
    <w:rsid w:val="00164BF3"/>
    <w:rsid w:val="00164FA7"/>
    <w:rsid w:val="0016501A"/>
    <w:rsid w:val="001650C9"/>
    <w:rsid w:val="0016556C"/>
    <w:rsid w:val="001657B2"/>
    <w:rsid w:val="0016587B"/>
    <w:rsid w:val="0016593A"/>
    <w:rsid w:val="00165A2C"/>
    <w:rsid w:val="00165AFD"/>
    <w:rsid w:val="00165B90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97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1F80"/>
    <w:rsid w:val="001723F7"/>
    <w:rsid w:val="00172429"/>
    <w:rsid w:val="001728D0"/>
    <w:rsid w:val="00173059"/>
    <w:rsid w:val="00173659"/>
    <w:rsid w:val="00173742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2F8F"/>
    <w:rsid w:val="00183341"/>
    <w:rsid w:val="00183425"/>
    <w:rsid w:val="001835BA"/>
    <w:rsid w:val="00183A23"/>
    <w:rsid w:val="00183A4D"/>
    <w:rsid w:val="00183E94"/>
    <w:rsid w:val="00183FB5"/>
    <w:rsid w:val="001841D0"/>
    <w:rsid w:val="0018428F"/>
    <w:rsid w:val="0018448C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878"/>
    <w:rsid w:val="00186AC3"/>
    <w:rsid w:val="00186E89"/>
    <w:rsid w:val="00187057"/>
    <w:rsid w:val="00187143"/>
    <w:rsid w:val="00187423"/>
    <w:rsid w:val="001879C1"/>
    <w:rsid w:val="00187C74"/>
    <w:rsid w:val="00187C92"/>
    <w:rsid w:val="00187CAC"/>
    <w:rsid w:val="00187D20"/>
    <w:rsid w:val="00187D41"/>
    <w:rsid w:val="00187E7F"/>
    <w:rsid w:val="00190035"/>
    <w:rsid w:val="001902EA"/>
    <w:rsid w:val="00190404"/>
    <w:rsid w:val="001904B1"/>
    <w:rsid w:val="00190501"/>
    <w:rsid w:val="00190538"/>
    <w:rsid w:val="001906D8"/>
    <w:rsid w:val="00190AC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58C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2CFC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54E"/>
    <w:rsid w:val="001B087C"/>
    <w:rsid w:val="001B0CF7"/>
    <w:rsid w:val="001B0D4B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85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CD4"/>
    <w:rsid w:val="001B4E13"/>
    <w:rsid w:val="001B4F5D"/>
    <w:rsid w:val="001B4F5E"/>
    <w:rsid w:val="001B514E"/>
    <w:rsid w:val="001B53FA"/>
    <w:rsid w:val="001B5516"/>
    <w:rsid w:val="001B5774"/>
    <w:rsid w:val="001B5928"/>
    <w:rsid w:val="001B5F0C"/>
    <w:rsid w:val="001B5FAE"/>
    <w:rsid w:val="001B62A4"/>
    <w:rsid w:val="001B662B"/>
    <w:rsid w:val="001B6A04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729"/>
    <w:rsid w:val="001B7900"/>
    <w:rsid w:val="001B7B73"/>
    <w:rsid w:val="001B7DBC"/>
    <w:rsid w:val="001B7E1F"/>
    <w:rsid w:val="001C036A"/>
    <w:rsid w:val="001C069E"/>
    <w:rsid w:val="001C080C"/>
    <w:rsid w:val="001C084C"/>
    <w:rsid w:val="001C084F"/>
    <w:rsid w:val="001C0A5F"/>
    <w:rsid w:val="001C0CE9"/>
    <w:rsid w:val="001C1415"/>
    <w:rsid w:val="001C1823"/>
    <w:rsid w:val="001C1A36"/>
    <w:rsid w:val="001C1A64"/>
    <w:rsid w:val="001C1B7E"/>
    <w:rsid w:val="001C2102"/>
    <w:rsid w:val="001C2307"/>
    <w:rsid w:val="001C23BB"/>
    <w:rsid w:val="001C246C"/>
    <w:rsid w:val="001C26E3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4D18"/>
    <w:rsid w:val="001C50F2"/>
    <w:rsid w:val="001C5449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CE8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1F8"/>
    <w:rsid w:val="001D38AB"/>
    <w:rsid w:val="001D3DA4"/>
    <w:rsid w:val="001D3DFA"/>
    <w:rsid w:val="001D3FFA"/>
    <w:rsid w:val="001D4174"/>
    <w:rsid w:val="001D47B2"/>
    <w:rsid w:val="001D4A6D"/>
    <w:rsid w:val="001D522E"/>
    <w:rsid w:val="001D5645"/>
    <w:rsid w:val="001D5746"/>
    <w:rsid w:val="001D5810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49B"/>
    <w:rsid w:val="001E367C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061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200"/>
    <w:rsid w:val="001F45AD"/>
    <w:rsid w:val="001F50DE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3B4"/>
    <w:rsid w:val="00201484"/>
    <w:rsid w:val="002014D4"/>
    <w:rsid w:val="00201552"/>
    <w:rsid w:val="0020157D"/>
    <w:rsid w:val="002015A0"/>
    <w:rsid w:val="00201AA0"/>
    <w:rsid w:val="00201AAE"/>
    <w:rsid w:val="00201CF8"/>
    <w:rsid w:val="00201FB1"/>
    <w:rsid w:val="002022E2"/>
    <w:rsid w:val="00202491"/>
    <w:rsid w:val="002024D4"/>
    <w:rsid w:val="00202928"/>
    <w:rsid w:val="00202980"/>
    <w:rsid w:val="00202B12"/>
    <w:rsid w:val="00202E26"/>
    <w:rsid w:val="00202E9D"/>
    <w:rsid w:val="00203012"/>
    <w:rsid w:val="00203A1C"/>
    <w:rsid w:val="00203B9F"/>
    <w:rsid w:val="00203D30"/>
    <w:rsid w:val="00203D3D"/>
    <w:rsid w:val="00203E44"/>
    <w:rsid w:val="00204163"/>
    <w:rsid w:val="00204972"/>
    <w:rsid w:val="00204E6B"/>
    <w:rsid w:val="00204E7A"/>
    <w:rsid w:val="00204EA3"/>
    <w:rsid w:val="0020500D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00B"/>
    <w:rsid w:val="00207168"/>
    <w:rsid w:val="00207395"/>
    <w:rsid w:val="00207414"/>
    <w:rsid w:val="00207454"/>
    <w:rsid w:val="0020745F"/>
    <w:rsid w:val="002076C9"/>
    <w:rsid w:val="00207AB7"/>
    <w:rsid w:val="00207C56"/>
    <w:rsid w:val="002102C4"/>
    <w:rsid w:val="002104CE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2B7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762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9FD"/>
    <w:rsid w:val="00223AEC"/>
    <w:rsid w:val="00223CD5"/>
    <w:rsid w:val="00223DD1"/>
    <w:rsid w:val="00223F8E"/>
    <w:rsid w:val="002241CE"/>
    <w:rsid w:val="002242DF"/>
    <w:rsid w:val="002249DE"/>
    <w:rsid w:val="00224B04"/>
    <w:rsid w:val="00224BB2"/>
    <w:rsid w:val="00224D67"/>
    <w:rsid w:val="002252F9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403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AED"/>
    <w:rsid w:val="00232F4A"/>
    <w:rsid w:val="002335BC"/>
    <w:rsid w:val="002338AE"/>
    <w:rsid w:val="00233F08"/>
    <w:rsid w:val="00234014"/>
    <w:rsid w:val="0023412E"/>
    <w:rsid w:val="0023435F"/>
    <w:rsid w:val="00234439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861"/>
    <w:rsid w:val="00240B99"/>
    <w:rsid w:val="00240BD4"/>
    <w:rsid w:val="00240E83"/>
    <w:rsid w:val="00240FB9"/>
    <w:rsid w:val="0024154A"/>
    <w:rsid w:val="002415BC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AA4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16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10"/>
    <w:rsid w:val="00253264"/>
    <w:rsid w:val="0025326E"/>
    <w:rsid w:val="0025374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657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AFD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186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D9C"/>
    <w:rsid w:val="00265F36"/>
    <w:rsid w:val="00265F65"/>
    <w:rsid w:val="002662D6"/>
    <w:rsid w:val="00266557"/>
    <w:rsid w:val="002665F4"/>
    <w:rsid w:val="00266610"/>
    <w:rsid w:val="0026680E"/>
    <w:rsid w:val="00266A5F"/>
    <w:rsid w:val="00266C25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1B8"/>
    <w:rsid w:val="0027221C"/>
    <w:rsid w:val="00272342"/>
    <w:rsid w:val="002728C3"/>
    <w:rsid w:val="00272997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4E3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E6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E9C"/>
    <w:rsid w:val="00280FFC"/>
    <w:rsid w:val="002811B8"/>
    <w:rsid w:val="00282093"/>
    <w:rsid w:val="00282600"/>
    <w:rsid w:val="002826FE"/>
    <w:rsid w:val="00282AE8"/>
    <w:rsid w:val="00282C26"/>
    <w:rsid w:val="00283130"/>
    <w:rsid w:val="00283275"/>
    <w:rsid w:val="0028327B"/>
    <w:rsid w:val="0028337F"/>
    <w:rsid w:val="002835F6"/>
    <w:rsid w:val="002838F0"/>
    <w:rsid w:val="00283F85"/>
    <w:rsid w:val="00284D88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E35"/>
    <w:rsid w:val="00287FD5"/>
    <w:rsid w:val="002900A6"/>
    <w:rsid w:val="002900E7"/>
    <w:rsid w:val="002903F7"/>
    <w:rsid w:val="002904B9"/>
    <w:rsid w:val="002907CC"/>
    <w:rsid w:val="002917D4"/>
    <w:rsid w:val="002917DD"/>
    <w:rsid w:val="0029199E"/>
    <w:rsid w:val="00291A03"/>
    <w:rsid w:val="00291CFD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0E1"/>
    <w:rsid w:val="00297123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035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478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0EC"/>
    <w:rsid w:val="002A5647"/>
    <w:rsid w:val="002A5C16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0FA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506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2F32"/>
    <w:rsid w:val="002C36F6"/>
    <w:rsid w:val="002C3852"/>
    <w:rsid w:val="002C3900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8C9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456F"/>
    <w:rsid w:val="002D4584"/>
    <w:rsid w:val="002D45A1"/>
    <w:rsid w:val="002D4A98"/>
    <w:rsid w:val="002D4F70"/>
    <w:rsid w:val="002D51CD"/>
    <w:rsid w:val="002D53F4"/>
    <w:rsid w:val="002D54CF"/>
    <w:rsid w:val="002D55E7"/>
    <w:rsid w:val="002D5678"/>
    <w:rsid w:val="002D56BF"/>
    <w:rsid w:val="002D5BE0"/>
    <w:rsid w:val="002D5DEF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B16"/>
    <w:rsid w:val="002D7C7D"/>
    <w:rsid w:val="002D7FA1"/>
    <w:rsid w:val="002E00A6"/>
    <w:rsid w:val="002E0128"/>
    <w:rsid w:val="002E02A1"/>
    <w:rsid w:val="002E07B3"/>
    <w:rsid w:val="002E0A88"/>
    <w:rsid w:val="002E0A98"/>
    <w:rsid w:val="002E0F87"/>
    <w:rsid w:val="002E101D"/>
    <w:rsid w:val="002E1088"/>
    <w:rsid w:val="002E10A1"/>
    <w:rsid w:val="002E10B8"/>
    <w:rsid w:val="002E10F4"/>
    <w:rsid w:val="002E1140"/>
    <w:rsid w:val="002E1150"/>
    <w:rsid w:val="002E12CB"/>
    <w:rsid w:val="002E15C5"/>
    <w:rsid w:val="002E17BA"/>
    <w:rsid w:val="002E2079"/>
    <w:rsid w:val="002E22BF"/>
    <w:rsid w:val="002E2471"/>
    <w:rsid w:val="002E2783"/>
    <w:rsid w:val="002E2884"/>
    <w:rsid w:val="002E2973"/>
    <w:rsid w:val="002E29E9"/>
    <w:rsid w:val="002E2AD3"/>
    <w:rsid w:val="002E2B73"/>
    <w:rsid w:val="002E2B9C"/>
    <w:rsid w:val="002E2C49"/>
    <w:rsid w:val="002E3127"/>
    <w:rsid w:val="002E33D1"/>
    <w:rsid w:val="002E3B80"/>
    <w:rsid w:val="002E3C03"/>
    <w:rsid w:val="002E3C5F"/>
    <w:rsid w:val="002E3FC1"/>
    <w:rsid w:val="002E4442"/>
    <w:rsid w:val="002E4A9D"/>
    <w:rsid w:val="002E4ADF"/>
    <w:rsid w:val="002E4C88"/>
    <w:rsid w:val="002E4D02"/>
    <w:rsid w:val="002E50A6"/>
    <w:rsid w:val="002E5D6C"/>
    <w:rsid w:val="002E5E04"/>
    <w:rsid w:val="002E5E86"/>
    <w:rsid w:val="002E5ED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96F"/>
    <w:rsid w:val="002E7AF2"/>
    <w:rsid w:val="002E7B7D"/>
    <w:rsid w:val="002E7CC4"/>
    <w:rsid w:val="002E7D2E"/>
    <w:rsid w:val="002E7EA6"/>
    <w:rsid w:val="002F03D8"/>
    <w:rsid w:val="002F08E4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7D0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8C3"/>
    <w:rsid w:val="002F6A3A"/>
    <w:rsid w:val="002F6B1D"/>
    <w:rsid w:val="002F6F5B"/>
    <w:rsid w:val="002F6FC6"/>
    <w:rsid w:val="002F7041"/>
    <w:rsid w:val="002F729E"/>
    <w:rsid w:val="002F78A1"/>
    <w:rsid w:val="002F7E78"/>
    <w:rsid w:val="002F7EA5"/>
    <w:rsid w:val="003002E9"/>
    <w:rsid w:val="003004C6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04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684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2AF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4EBE"/>
    <w:rsid w:val="0031573A"/>
    <w:rsid w:val="00316157"/>
    <w:rsid w:val="003161E3"/>
    <w:rsid w:val="003166A7"/>
    <w:rsid w:val="003166CD"/>
    <w:rsid w:val="0031699E"/>
    <w:rsid w:val="00316A40"/>
    <w:rsid w:val="00316DC3"/>
    <w:rsid w:val="00316E71"/>
    <w:rsid w:val="00316F1C"/>
    <w:rsid w:val="003177CF"/>
    <w:rsid w:val="00317C3A"/>
    <w:rsid w:val="00317D07"/>
    <w:rsid w:val="00317E03"/>
    <w:rsid w:val="00317E7E"/>
    <w:rsid w:val="00317EDC"/>
    <w:rsid w:val="0032044C"/>
    <w:rsid w:val="00320792"/>
    <w:rsid w:val="0032083B"/>
    <w:rsid w:val="003209F0"/>
    <w:rsid w:val="0032106E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2FBD"/>
    <w:rsid w:val="003230CE"/>
    <w:rsid w:val="00323185"/>
    <w:rsid w:val="0032339E"/>
    <w:rsid w:val="003233EA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630"/>
    <w:rsid w:val="003267BF"/>
    <w:rsid w:val="00326801"/>
    <w:rsid w:val="003271D1"/>
    <w:rsid w:val="00327223"/>
    <w:rsid w:val="00327557"/>
    <w:rsid w:val="00327892"/>
    <w:rsid w:val="00327AA1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2B4"/>
    <w:rsid w:val="00333482"/>
    <w:rsid w:val="003337ED"/>
    <w:rsid w:val="00333CEF"/>
    <w:rsid w:val="00333E34"/>
    <w:rsid w:val="00333F36"/>
    <w:rsid w:val="00334526"/>
    <w:rsid w:val="0033481B"/>
    <w:rsid w:val="00334E00"/>
    <w:rsid w:val="00334F40"/>
    <w:rsid w:val="00335001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47"/>
    <w:rsid w:val="0034156A"/>
    <w:rsid w:val="00341605"/>
    <w:rsid w:val="00341AC9"/>
    <w:rsid w:val="00341DC9"/>
    <w:rsid w:val="00341F5A"/>
    <w:rsid w:val="0034224C"/>
    <w:rsid w:val="00342283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9DA"/>
    <w:rsid w:val="00343BDF"/>
    <w:rsid w:val="00344210"/>
    <w:rsid w:val="00344BA3"/>
    <w:rsid w:val="00344D4B"/>
    <w:rsid w:val="00344E37"/>
    <w:rsid w:val="0034504C"/>
    <w:rsid w:val="00345321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AC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68"/>
    <w:rsid w:val="00366F86"/>
    <w:rsid w:val="00367606"/>
    <w:rsid w:val="003676C6"/>
    <w:rsid w:val="0036784A"/>
    <w:rsid w:val="00367937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8DD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E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084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593"/>
    <w:rsid w:val="00390943"/>
    <w:rsid w:val="0039094B"/>
    <w:rsid w:val="00390979"/>
    <w:rsid w:val="00390FD4"/>
    <w:rsid w:val="003913A6"/>
    <w:rsid w:val="003914A9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04F"/>
    <w:rsid w:val="0039558C"/>
    <w:rsid w:val="003955B1"/>
    <w:rsid w:val="003956DE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69A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D23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D3E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7BC"/>
    <w:rsid w:val="003B580C"/>
    <w:rsid w:val="003B5B02"/>
    <w:rsid w:val="003B5D3F"/>
    <w:rsid w:val="003B6274"/>
    <w:rsid w:val="003B6612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7F9"/>
    <w:rsid w:val="003B7872"/>
    <w:rsid w:val="003B78FE"/>
    <w:rsid w:val="003B7C45"/>
    <w:rsid w:val="003B7DB4"/>
    <w:rsid w:val="003C0010"/>
    <w:rsid w:val="003C0550"/>
    <w:rsid w:val="003C094B"/>
    <w:rsid w:val="003C0B81"/>
    <w:rsid w:val="003C0C88"/>
    <w:rsid w:val="003C0F91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10F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067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8B7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77D"/>
    <w:rsid w:val="003D6828"/>
    <w:rsid w:val="003D6BA4"/>
    <w:rsid w:val="003D78FA"/>
    <w:rsid w:val="003E00F9"/>
    <w:rsid w:val="003E041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2FF3"/>
    <w:rsid w:val="003E3222"/>
    <w:rsid w:val="003E3505"/>
    <w:rsid w:val="003E3602"/>
    <w:rsid w:val="003E3873"/>
    <w:rsid w:val="003E3B41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4F1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E5C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4E4"/>
    <w:rsid w:val="00400819"/>
    <w:rsid w:val="00400972"/>
    <w:rsid w:val="004009A3"/>
    <w:rsid w:val="00400B20"/>
    <w:rsid w:val="004011B4"/>
    <w:rsid w:val="00401310"/>
    <w:rsid w:val="00401335"/>
    <w:rsid w:val="0040134D"/>
    <w:rsid w:val="004013E2"/>
    <w:rsid w:val="00401589"/>
    <w:rsid w:val="00401B88"/>
    <w:rsid w:val="00401CE5"/>
    <w:rsid w:val="00401D6C"/>
    <w:rsid w:val="00401D91"/>
    <w:rsid w:val="00401ED8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41"/>
    <w:rsid w:val="00405062"/>
    <w:rsid w:val="00405108"/>
    <w:rsid w:val="004051B9"/>
    <w:rsid w:val="004051D7"/>
    <w:rsid w:val="00405305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C20"/>
    <w:rsid w:val="00410E02"/>
    <w:rsid w:val="0041106F"/>
    <w:rsid w:val="004119BC"/>
    <w:rsid w:val="00411AD8"/>
    <w:rsid w:val="00411CFE"/>
    <w:rsid w:val="00411E03"/>
    <w:rsid w:val="00411E3A"/>
    <w:rsid w:val="004123F4"/>
    <w:rsid w:val="00412542"/>
    <w:rsid w:val="00412843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618"/>
    <w:rsid w:val="00416AE5"/>
    <w:rsid w:val="00416B90"/>
    <w:rsid w:val="00416BD0"/>
    <w:rsid w:val="004172D5"/>
    <w:rsid w:val="004172F2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347"/>
    <w:rsid w:val="0042290E"/>
    <w:rsid w:val="00422AAB"/>
    <w:rsid w:val="00422E9E"/>
    <w:rsid w:val="004230AE"/>
    <w:rsid w:val="004238DA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22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0E9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0AC"/>
    <w:rsid w:val="00436BA2"/>
    <w:rsid w:val="00436E1F"/>
    <w:rsid w:val="0043728C"/>
    <w:rsid w:val="0043740F"/>
    <w:rsid w:val="004374F2"/>
    <w:rsid w:val="00437BA7"/>
    <w:rsid w:val="00437D94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172"/>
    <w:rsid w:val="004412A1"/>
    <w:rsid w:val="00441412"/>
    <w:rsid w:val="004414A1"/>
    <w:rsid w:val="00441B37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BEC"/>
    <w:rsid w:val="00443F3E"/>
    <w:rsid w:val="0044402F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64"/>
    <w:rsid w:val="00445D99"/>
    <w:rsid w:val="00446155"/>
    <w:rsid w:val="00446229"/>
    <w:rsid w:val="00446250"/>
    <w:rsid w:val="004464BE"/>
    <w:rsid w:val="00446B10"/>
    <w:rsid w:val="00446F4C"/>
    <w:rsid w:val="00446FAC"/>
    <w:rsid w:val="0044723A"/>
    <w:rsid w:val="004472C7"/>
    <w:rsid w:val="0044740A"/>
    <w:rsid w:val="004474F9"/>
    <w:rsid w:val="00447BB8"/>
    <w:rsid w:val="00450012"/>
    <w:rsid w:val="00450237"/>
    <w:rsid w:val="00450590"/>
    <w:rsid w:val="00450869"/>
    <w:rsid w:val="00450D04"/>
    <w:rsid w:val="004511FA"/>
    <w:rsid w:val="0045141E"/>
    <w:rsid w:val="00451545"/>
    <w:rsid w:val="00451BC0"/>
    <w:rsid w:val="00451F3D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BA5"/>
    <w:rsid w:val="00455BDF"/>
    <w:rsid w:val="00455CDA"/>
    <w:rsid w:val="00455DF9"/>
    <w:rsid w:val="00455E76"/>
    <w:rsid w:val="00456142"/>
    <w:rsid w:val="004561B5"/>
    <w:rsid w:val="004565AE"/>
    <w:rsid w:val="004567A8"/>
    <w:rsid w:val="004568A2"/>
    <w:rsid w:val="00456B53"/>
    <w:rsid w:val="00456D39"/>
    <w:rsid w:val="004570BD"/>
    <w:rsid w:val="0045716D"/>
    <w:rsid w:val="004573DB"/>
    <w:rsid w:val="00457A64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DBB"/>
    <w:rsid w:val="00470E45"/>
    <w:rsid w:val="004712A2"/>
    <w:rsid w:val="004713AC"/>
    <w:rsid w:val="00471430"/>
    <w:rsid w:val="004715B8"/>
    <w:rsid w:val="004716EA"/>
    <w:rsid w:val="0047181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B0B"/>
    <w:rsid w:val="00475F76"/>
    <w:rsid w:val="0047605D"/>
    <w:rsid w:val="00476322"/>
    <w:rsid w:val="00476327"/>
    <w:rsid w:val="004763F2"/>
    <w:rsid w:val="00476655"/>
    <w:rsid w:val="004767FB"/>
    <w:rsid w:val="00476A69"/>
    <w:rsid w:val="00477650"/>
    <w:rsid w:val="0047777E"/>
    <w:rsid w:val="00477F62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AA0"/>
    <w:rsid w:val="00482B18"/>
    <w:rsid w:val="00482DAC"/>
    <w:rsid w:val="00482E45"/>
    <w:rsid w:val="00483061"/>
    <w:rsid w:val="004830E6"/>
    <w:rsid w:val="00483120"/>
    <w:rsid w:val="004836C5"/>
    <w:rsid w:val="00483CAD"/>
    <w:rsid w:val="00484721"/>
    <w:rsid w:val="004850EE"/>
    <w:rsid w:val="00485432"/>
    <w:rsid w:val="00485AA2"/>
    <w:rsid w:val="00485CB6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7E3"/>
    <w:rsid w:val="00487802"/>
    <w:rsid w:val="004878AA"/>
    <w:rsid w:val="00487A07"/>
    <w:rsid w:val="00487B1B"/>
    <w:rsid w:val="00487F3F"/>
    <w:rsid w:val="004904FF"/>
    <w:rsid w:val="00490624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7A1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67"/>
    <w:rsid w:val="0049427C"/>
    <w:rsid w:val="00494348"/>
    <w:rsid w:val="00494E60"/>
    <w:rsid w:val="004952F4"/>
    <w:rsid w:val="00495765"/>
    <w:rsid w:val="00495F5A"/>
    <w:rsid w:val="0049602D"/>
    <w:rsid w:val="0049688E"/>
    <w:rsid w:val="00496B61"/>
    <w:rsid w:val="00496B8E"/>
    <w:rsid w:val="00497162"/>
    <w:rsid w:val="004971AB"/>
    <w:rsid w:val="0049732C"/>
    <w:rsid w:val="004973AE"/>
    <w:rsid w:val="004975CC"/>
    <w:rsid w:val="0049770E"/>
    <w:rsid w:val="00497E7B"/>
    <w:rsid w:val="004A03B5"/>
    <w:rsid w:val="004A090A"/>
    <w:rsid w:val="004A0C07"/>
    <w:rsid w:val="004A0C45"/>
    <w:rsid w:val="004A0CAE"/>
    <w:rsid w:val="004A0D29"/>
    <w:rsid w:val="004A0FA8"/>
    <w:rsid w:val="004A131F"/>
    <w:rsid w:val="004A140B"/>
    <w:rsid w:val="004A18D8"/>
    <w:rsid w:val="004A195A"/>
    <w:rsid w:val="004A1BB0"/>
    <w:rsid w:val="004A1DAA"/>
    <w:rsid w:val="004A249F"/>
    <w:rsid w:val="004A2683"/>
    <w:rsid w:val="004A276A"/>
    <w:rsid w:val="004A3214"/>
    <w:rsid w:val="004A330D"/>
    <w:rsid w:val="004A339F"/>
    <w:rsid w:val="004A351E"/>
    <w:rsid w:val="004A3819"/>
    <w:rsid w:val="004A3FF1"/>
    <w:rsid w:val="004A4359"/>
    <w:rsid w:val="004A4718"/>
    <w:rsid w:val="004A4778"/>
    <w:rsid w:val="004A4792"/>
    <w:rsid w:val="004A48D8"/>
    <w:rsid w:val="004A4BFD"/>
    <w:rsid w:val="004A5056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02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0BB"/>
    <w:rsid w:val="004B1A85"/>
    <w:rsid w:val="004B1A95"/>
    <w:rsid w:val="004B226C"/>
    <w:rsid w:val="004B234C"/>
    <w:rsid w:val="004B2AE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2F"/>
    <w:rsid w:val="004B5280"/>
    <w:rsid w:val="004B5840"/>
    <w:rsid w:val="004B5B8D"/>
    <w:rsid w:val="004B5C1C"/>
    <w:rsid w:val="004B5EF7"/>
    <w:rsid w:val="004B621A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00A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13C"/>
    <w:rsid w:val="004C521B"/>
    <w:rsid w:val="004C5415"/>
    <w:rsid w:val="004C5C7E"/>
    <w:rsid w:val="004C6184"/>
    <w:rsid w:val="004C6642"/>
    <w:rsid w:val="004C6A57"/>
    <w:rsid w:val="004C7020"/>
    <w:rsid w:val="004C7B0B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597"/>
    <w:rsid w:val="004D779A"/>
    <w:rsid w:val="004D7A1D"/>
    <w:rsid w:val="004D7A58"/>
    <w:rsid w:val="004D7AF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13A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098"/>
    <w:rsid w:val="004F11F7"/>
    <w:rsid w:val="004F1647"/>
    <w:rsid w:val="004F16EF"/>
    <w:rsid w:val="004F1856"/>
    <w:rsid w:val="004F1D7C"/>
    <w:rsid w:val="004F1E7F"/>
    <w:rsid w:val="004F202A"/>
    <w:rsid w:val="004F22BE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5EC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D23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B84"/>
    <w:rsid w:val="00503F3D"/>
    <w:rsid w:val="00503F43"/>
    <w:rsid w:val="005046AB"/>
    <w:rsid w:val="00504770"/>
    <w:rsid w:val="005048E0"/>
    <w:rsid w:val="00504DC5"/>
    <w:rsid w:val="00504DF9"/>
    <w:rsid w:val="005053F1"/>
    <w:rsid w:val="0050546F"/>
    <w:rsid w:val="0050547E"/>
    <w:rsid w:val="0050564D"/>
    <w:rsid w:val="00505869"/>
    <w:rsid w:val="00505872"/>
    <w:rsid w:val="00506248"/>
    <w:rsid w:val="0050643C"/>
    <w:rsid w:val="00506504"/>
    <w:rsid w:val="005070F2"/>
    <w:rsid w:val="0050733F"/>
    <w:rsid w:val="0050744D"/>
    <w:rsid w:val="0050779C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048"/>
    <w:rsid w:val="00512276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4EA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506"/>
    <w:rsid w:val="00530BAE"/>
    <w:rsid w:val="00530DC1"/>
    <w:rsid w:val="00530FAC"/>
    <w:rsid w:val="0053154E"/>
    <w:rsid w:val="00531665"/>
    <w:rsid w:val="005319C4"/>
    <w:rsid w:val="005319FF"/>
    <w:rsid w:val="00531A02"/>
    <w:rsid w:val="00531B53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6E04"/>
    <w:rsid w:val="005371BC"/>
    <w:rsid w:val="005373A9"/>
    <w:rsid w:val="005373CE"/>
    <w:rsid w:val="005374D1"/>
    <w:rsid w:val="00537948"/>
    <w:rsid w:val="00537A61"/>
    <w:rsid w:val="00537B15"/>
    <w:rsid w:val="0054021D"/>
    <w:rsid w:val="005403FE"/>
    <w:rsid w:val="0054080D"/>
    <w:rsid w:val="00540A38"/>
    <w:rsid w:val="00540AF3"/>
    <w:rsid w:val="00541015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A33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AB8"/>
    <w:rsid w:val="00552C4B"/>
    <w:rsid w:val="00552C6E"/>
    <w:rsid w:val="00553097"/>
    <w:rsid w:val="005530FC"/>
    <w:rsid w:val="0055313E"/>
    <w:rsid w:val="0055337A"/>
    <w:rsid w:val="00553D3B"/>
    <w:rsid w:val="00553EE2"/>
    <w:rsid w:val="005542B6"/>
    <w:rsid w:val="00554523"/>
    <w:rsid w:val="005548D9"/>
    <w:rsid w:val="0055491B"/>
    <w:rsid w:val="00554975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591"/>
    <w:rsid w:val="00557B07"/>
    <w:rsid w:val="00557C1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1FDF"/>
    <w:rsid w:val="00562345"/>
    <w:rsid w:val="00562729"/>
    <w:rsid w:val="00562944"/>
    <w:rsid w:val="005629E4"/>
    <w:rsid w:val="00563214"/>
    <w:rsid w:val="0056326D"/>
    <w:rsid w:val="005633C0"/>
    <w:rsid w:val="005634B9"/>
    <w:rsid w:val="005638F4"/>
    <w:rsid w:val="00563A94"/>
    <w:rsid w:val="00563BDC"/>
    <w:rsid w:val="00563FD0"/>
    <w:rsid w:val="00564041"/>
    <w:rsid w:val="005642BC"/>
    <w:rsid w:val="005643B0"/>
    <w:rsid w:val="005643F2"/>
    <w:rsid w:val="0056454E"/>
    <w:rsid w:val="0056472C"/>
    <w:rsid w:val="00564934"/>
    <w:rsid w:val="00564985"/>
    <w:rsid w:val="00564B88"/>
    <w:rsid w:val="00565307"/>
    <w:rsid w:val="005654C0"/>
    <w:rsid w:val="0056581F"/>
    <w:rsid w:val="00565AC5"/>
    <w:rsid w:val="005662B9"/>
    <w:rsid w:val="005662CA"/>
    <w:rsid w:val="0056643C"/>
    <w:rsid w:val="00566481"/>
    <w:rsid w:val="00566DA0"/>
    <w:rsid w:val="00567442"/>
    <w:rsid w:val="00567569"/>
    <w:rsid w:val="00567952"/>
    <w:rsid w:val="00567C81"/>
    <w:rsid w:val="00570159"/>
    <w:rsid w:val="00570404"/>
    <w:rsid w:val="00570A81"/>
    <w:rsid w:val="00570BA2"/>
    <w:rsid w:val="00570DF9"/>
    <w:rsid w:val="00570E22"/>
    <w:rsid w:val="00571274"/>
    <w:rsid w:val="005715FB"/>
    <w:rsid w:val="0057161B"/>
    <w:rsid w:val="0057186C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5AD"/>
    <w:rsid w:val="00573AC4"/>
    <w:rsid w:val="00573D96"/>
    <w:rsid w:val="00573F6D"/>
    <w:rsid w:val="005745EA"/>
    <w:rsid w:val="00574611"/>
    <w:rsid w:val="005746CA"/>
    <w:rsid w:val="00574A0F"/>
    <w:rsid w:val="00574BE6"/>
    <w:rsid w:val="00574CEA"/>
    <w:rsid w:val="00574F01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AE"/>
    <w:rsid w:val="00577CC5"/>
    <w:rsid w:val="00577DE1"/>
    <w:rsid w:val="00577F5D"/>
    <w:rsid w:val="00580175"/>
    <w:rsid w:val="0058029F"/>
    <w:rsid w:val="005804B6"/>
    <w:rsid w:val="0058073F"/>
    <w:rsid w:val="00580C31"/>
    <w:rsid w:val="0058170F"/>
    <w:rsid w:val="0058196D"/>
    <w:rsid w:val="00581A14"/>
    <w:rsid w:val="00581A6D"/>
    <w:rsid w:val="00581AAF"/>
    <w:rsid w:val="005821DB"/>
    <w:rsid w:val="0058234C"/>
    <w:rsid w:val="005835AA"/>
    <w:rsid w:val="00583A27"/>
    <w:rsid w:val="00583C2E"/>
    <w:rsid w:val="00583CD1"/>
    <w:rsid w:val="00583CF9"/>
    <w:rsid w:val="00583D32"/>
    <w:rsid w:val="00584189"/>
    <w:rsid w:val="00584338"/>
    <w:rsid w:val="0058435E"/>
    <w:rsid w:val="00584474"/>
    <w:rsid w:val="00584D4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50D"/>
    <w:rsid w:val="005916DC"/>
    <w:rsid w:val="00591749"/>
    <w:rsid w:val="0059192C"/>
    <w:rsid w:val="00591A8D"/>
    <w:rsid w:val="00591C9B"/>
    <w:rsid w:val="00591EEF"/>
    <w:rsid w:val="005925BC"/>
    <w:rsid w:val="0059292F"/>
    <w:rsid w:val="00592C2C"/>
    <w:rsid w:val="00592E37"/>
    <w:rsid w:val="00593166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D1D"/>
    <w:rsid w:val="00595E8C"/>
    <w:rsid w:val="005967D1"/>
    <w:rsid w:val="00596934"/>
    <w:rsid w:val="0059698A"/>
    <w:rsid w:val="00596CA5"/>
    <w:rsid w:val="00596D27"/>
    <w:rsid w:val="00597128"/>
    <w:rsid w:val="00597177"/>
    <w:rsid w:val="005978E5"/>
    <w:rsid w:val="00597ACB"/>
    <w:rsid w:val="00597D00"/>
    <w:rsid w:val="00597F53"/>
    <w:rsid w:val="005A0595"/>
    <w:rsid w:val="005A0990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70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A64"/>
    <w:rsid w:val="005B0D7E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E8C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030"/>
    <w:rsid w:val="005B64A8"/>
    <w:rsid w:val="005B6585"/>
    <w:rsid w:val="005B677E"/>
    <w:rsid w:val="005B696F"/>
    <w:rsid w:val="005B6B71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B03"/>
    <w:rsid w:val="005B7CAC"/>
    <w:rsid w:val="005B7CBC"/>
    <w:rsid w:val="005B7E85"/>
    <w:rsid w:val="005C00AF"/>
    <w:rsid w:val="005C0AA0"/>
    <w:rsid w:val="005C0E8F"/>
    <w:rsid w:val="005C10F1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D6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80F"/>
    <w:rsid w:val="005D18CC"/>
    <w:rsid w:val="005D1A55"/>
    <w:rsid w:val="005D1BB0"/>
    <w:rsid w:val="005D2430"/>
    <w:rsid w:val="005D2931"/>
    <w:rsid w:val="005D2E2B"/>
    <w:rsid w:val="005D2F2B"/>
    <w:rsid w:val="005D3035"/>
    <w:rsid w:val="005D3628"/>
    <w:rsid w:val="005D36EC"/>
    <w:rsid w:val="005D3E6B"/>
    <w:rsid w:val="005D438D"/>
    <w:rsid w:val="005D4531"/>
    <w:rsid w:val="005D4573"/>
    <w:rsid w:val="005D4607"/>
    <w:rsid w:val="005D465E"/>
    <w:rsid w:val="005D4981"/>
    <w:rsid w:val="005D4E09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735"/>
    <w:rsid w:val="005D79B8"/>
    <w:rsid w:val="005D7AE4"/>
    <w:rsid w:val="005D7B74"/>
    <w:rsid w:val="005D7C3B"/>
    <w:rsid w:val="005E036B"/>
    <w:rsid w:val="005E0682"/>
    <w:rsid w:val="005E07DC"/>
    <w:rsid w:val="005E0B4B"/>
    <w:rsid w:val="005E10D4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EFA"/>
    <w:rsid w:val="005E347D"/>
    <w:rsid w:val="005E3605"/>
    <w:rsid w:val="005E39E2"/>
    <w:rsid w:val="005E3EB0"/>
    <w:rsid w:val="005E4112"/>
    <w:rsid w:val="005E4635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0833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A07"/>
    <w:rsid w:val="005F6B83"/>
    <w:rsid w:val="005F7038"/>
    <w:rsid w:val="005F70A6"/>
    <w:rsid w:val="005F74ED"/>
    <w:rsid w:val="005F786D"/>
    <w:rsid w:val="005F7A85"/>
    <w:rsid w:val="005F7B16"/>
    <w:rsid w:val="005F7B6F"/>
    <w:rsid w:val="005F7BF8"/>
    <w:rsid w:val="00600114"/>
    <w:rsid w:val="00600248"/>
    <w:rsid w:val="00600698"/>
    <w:rsid w:val="00600AE5"/>
    <w:rsid w:val="00600FD2"/>
    <w:rsid w:val="00601015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67C"/>
    <w:rsid w:val="00603A06"/>
    <w:rsid w:val="00603A65"/>
    <w:rsid w:val="006040AC"/>
    <w:rsid w:val="006040EA"/>
    <w:rsid w:val="00604343"/>
    <w:rsid w:val="00604977"/>
    <w:rsid w:val="00604D22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42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0D55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6A2"/>
    <w:rsid w:val="00613A93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0CC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5B4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7"/>
    <w:rsid w:val="006314EA"/>
    <w:rsid w:val="00631852"/>
    <w:rsid w:val="00631B03"/>
    <w:rsid w:val="006323E4"/>
    <w:rsid w:val="00632605"/>
    <w:rsid w:val="00632FF1"/>
    <w:rsid w:val="00633B9C"/>
    <w:rsid w:val="00633DDC"/>
    <w:rsid w:val="00634010"/>
    <w:rsid w:val="00634118"/>
    <w:rsid w:val="00634258"/>
    <w:rsid w:val="006345AA"/>
    <w:rsid w:val="0063496D"/>
    <w:rsid w:val="006349DA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B6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7D"/>
    <w:rsid w:val="00640FE2"/>
    <w:rsid w:val="00641286"/>
    <w:rsid w:val="0064163C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09"/>
    <w:rsid w:val="00643D35"/>
    <w:rsid w:val="00643E5C"/>
    <w:rsid w:val="00643F0D"/>
    <w:rsid w:val="006440B2"/>
    <w:rsid w:val="00644354"/>
    <w:rsid w:val="00644D8F"/>
    <w:rsid w:val="00644E8D"/>
    <w:rsid w:val="00645069"/>
    <w:rsid w:val="00645243"/>
    <w:rsid w:val="00645A78"/>
    <w:rsid w:val="00645D90"/>
    <w:rsid w:val="00645EA9"/>
    <w:rsid w:val="00645F35"/>
    <w:rsid w:val="0064622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5A"/>
    <w:rsid w:val="00652C79"/>
    <w:rsid w:val="00652D10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2FE"/>
    <w:rsid w:val="006564E9"/>
    <w:rsid w:val="0065659A"/>
    <w:rsid w:val="0065663B"/>
    <w:rsid w:val="00656B0B"/>
    <w:rsid w:val="00656C79"/>
    <w:rsid w:val="0065728B"/>
    <w:rsid w:val="0065739A"/>
    <w:rsid w:val="006574EF"/>
    <w:rsid w:val="00657634"/>
    <w:rsid w:val="006579FB"/>
    <w:rsid w:val="00657BD2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BE1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838"/>
    <w:rsid w:val="00670DEB"/>
    <w:rsid w:val="00670E9D"/>
    <w:rsid w:val="006710F8"/>
    <w:rsid w:val="006715B2"/>
    <w:rsid w:val="006715BF"/>
    <w:rsid w:val="00671B3C"/>
    <w:rsid w:val="006720D4"/>
    <w:rsid w:val="00672BC4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1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6D4"/>
    <w:rsid w:val="00682877"/>
    <w:rsid w:val="00682982"/>
    <w:rsid w:val="00682A48"/>
    <w:rsid w:val="00682B0F"/>
    <w:rsid w:val="0068304D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467"/>
    <w:rsid w:val="006874F6"/>
    <w:rsid w:val="00687529"/>
    <w:rsid w:val="00687AB4"/>
    <w:rsid w:val="00687BFD"/>
    <w:rsid w:val="00687E1C"/>
    <w:rsid w:val="00687E5F"/>
    <w:rsid w:val="00687EA5"/>
    <w:rsid w:val="00687EBF"/>
    <w:rsid w:val="00687FBF"/>
    <w:rsid w:val="006900D8"/>
    <w:rsid w:val="0069033F"/>
    <w:rsid w:val="00690435"/>
    <w:rsid w:val="006905A4"/>
    <w:rsid w:val="006907F0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675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282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67"/>
    <w:rsid w:val="006A1DD2"/>
    <w:rsid w:val="006A2695"/>
    <w:rsid w:val="006A270E"/>
    <w:rsid w:val="006A27E1"/>
    <w:rsid w:val="006A294F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05D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49F"/>
    <w:rsid w:val="006B4638"/>
    <w:rsid w:val="006B4B7E"/>
    <w:rsid w:val="006B4D53"/>
    <w:rsid w:val="006B4E32"/>
    <w:rsid w:val="006B50B4"/>
    <w:rsid w:val="006B540D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838"/>
    <w:rsid w:val="006B798C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717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A72"/>
    <w:rsid w:val="006C4F56"/>
    <w:rsid w:val="006C53C5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334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1DB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0A3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471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84C"/>
    <w:rsid w:val="006F2B1E"/>
    <w:rsid w:val="006F2DF9"/>
    <w:rsid w:val="006F2E17"/>
    <w:rsid w:val="006F2EE6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1BE"/>
    <w:rsid w:val="0070080E"/>
    <w:rsid w:val="00700BF4"/>
    <w:rsid w:val="007015DC"/>
    <w:rsid w:val="0070163B"/>
    <w:rsid w:val="007019B5"/>
    <w:rsid w:val="00701C8E"/>
    <w:rsid w:val="007024AC"/>
    <w:rsid w:val="00702A9F"/>
    <w:rsid w:val="00702DAB"/>
    <w:rsid w:val="00702EC5"/>
    <w:rsid w:val="00702F0F"/>
    <w:rsid w:val="0070325A"/>
    <w:rsid w:val="00703290"/>
    <w:rsid w:val="007034DC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746"/>
    <w:rsid w:val="007129EE"/>
    <w:rsid w:val="00712B5A"/>
    <w:rsid w:val="00712F07"/>
    <w:rsid w:val="00712F60"/>
    <w:rsid w:val="00713045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319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126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5ED"/>
    <w:rsid w:val="00724807"/>
    <w:rsid w:val="00724A34"/>
    <w:rsid w:val="00725188"/>
    <w:rsid w:val="0072560E"/>
    <w:rsid w:val="00725720"/>
    <w:rsid w:val="00725840"/>
    <w:rsid w:val="00726220"/>
    <w:rsid w:val="00726447"/>
    <w:rsid w:val="0072651D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EA2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4B3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83B"/>
    <w:rsid w:val="00736C40"/>
    <w:rsid w:val="00736F65"/>
    <w:rsid w:val="00737196"/>
    <w:rsid w:val="007371AC"/>
    <w:rsid w:val="007372B7"/>
    <w:rsid w:val="007374AB"/>
    <w:rsid w:val="00737E3A"/>
    <w:rsid w:val="00737E72"/>
    <w:rsid w:val="0074001C"/>
    <w:rsid w:val="00740179"/>
    <w:rsid w:val="00740242"/>
    <w:rsid w:val="0074035E"/>
    <w:rsid w:val="00740399"/>
    <w:rsid w:val="007404F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80B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3F0C"/>
    <w:rsid w:val="0074414F"/>
    <w:rsid w:val="00744503"/>
    <w:rsid w:val="00744973"/>
    <w:rsid w:val="00744F2E"/>
    <w:rsid w:val="007451D0"/>
    <w:rsid w:val="00745527"/>
    <w:rsid w:val="00745534"/>
    <w:rsid w:val="007455AC"/>
    <w:rsid w:val="0074568C"/>
    <w:rsid w:val="00745703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99E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1815"/>
    <w:rsid w:val="00751FEC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7EF"/>
    <w:rsid w:val="00755825"/>
    <w:rsid w:val="00755B2B"/>
    <w:rsid w:val="00756181"/>
    <w:rsid w:val="007564C5"/>
    <w:rsid w:val="00756834"/>
    <w:rsid w:val="00756D10"/>
    <w:rsid w:val="00756E82"/>
    <w:rsid w:val="00756FCA"/>
    <w:rsid w:val="00757032"/>
    <w:rsid w:val="0075741D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852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6FC7"/>
    <w:rsid w:val="00767050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0F0"/>
    <w:rsid w:val="00772168"/>
    <w:rsid w:val="007721DE"/>
    <w:rsid w:val="007722A4"/>
    <w:rsid w:val="007722BE"/>
    <w:rsid w:val="007725CF"/>
    <w:rsid w:val="007725E6"/>
    <w:rsid w:val="00772693"/>
    <w:rsid w:val="0077290C"/>
    <w:rsid w:val="00772F4F"/>
    <w:rsid w:val="007732E0"/>
    <w:rsid w:val="00773441"/>
    <w:rsid w:val="00773B22"/>
    <w:rsid w:val="0077413F"/>
    <w:rsid w:val="0077432E"/>
    <w:rsid w:val="007743C5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32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A76"/>
    <w:rsid w:val="00784E75"/>
    <w:rsid w:val="0078544F"/>
    <w:rsid w:val="007855B8"/>
    <w:rsid w:val="00785703"/>
    <w:rsid w:val="00785C0F"/>
    <w:rsid w:val="0078614E"/>
    <w:rsid w:val="00786396"/>
    <w:rsid w:val="007863D2"/>
    <w:rsid w:val="00786729"/>
    <w:rsid w:val="0078692E"/>
    <w:rsid w:val="00786DFF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DCC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2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373"/>
    <w:rsid w:val="007A66F4"/>
    <w:rsid w:val="007A6A96"/>
    <w:rsid w:val="007A6AC6"/>
    <w:rsid w:val="007A6B26"/>
    <w:rsid w:val="007A6C2A"/>
    <w:rsid w:val="007A73AA"/>
    <w:rsid w:val="007A7602"/>
    <w:rsid w:val="007A79F1"/>
    <w:rsid w:val="007B018C"/>
    <w:rsid w:val="007B0348"/>
    <w:rsid w:val="007B08CE"/>
    <w:rsid w:val="007B0C07"/>
    <w:rsid w:val="007B0D18"/>
    <w:rsid w:val="007B0D41"/>
    <w:rsid w:val="007B0D4A"/>
    <w:rsid w:val="007B0F29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E67"/>
    <w:rsid w:val="007B3E6A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B7E6F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BE"/>
    <w:rsid w:val="007C34D0"/>
    <w:rsid w:val="007C38A7"/>
    <w:rsid w:val="007C3AE8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41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1FF4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A16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584"/>
    <w:rsid w:val="007E48D0"/>
    <w:rsid w:val="007E4A65"/>
    <w:rsid w:val="007E4B49"/>
    <w:rsid w:val="007E4F94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9EA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3B3F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0C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337"/>
    <w:rsid w:val="008003C1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3DF6"/>
    <w:rsid w:val="00804056"/>
    <w:rsid w:val="008040B2"/>
    <w:rsid w:val="00804175"/>
    <w:rsid w:val="008043F2"/>
    <w:rsid w:val="0080446D"/>
    <w:rsid w:val="008048BF"/>
    <w:rsid w:val="00804E07"/>
    <w:rsid w:val="00805071"/>
    <w:rsid w:val="0080557A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E6E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347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309"/>
    <w:rsid w:val="00815751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17F3C"/>
    <w:rsid w:val="008201B2"/>
    <w:rsid w:val="008201FB"/>
    <w:rsid w:val="00820553"/>
    <w:rsid w:val="00820C98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A03"/>
    <w:rsid w:val="00822D4D"/>
    <w:rsid w:val="00822F74"/>
    <w:rsid w:val="008232D0"/>
    <w:rsid w:val="008237A0"/>
    <w:rsid w:val="00823AC9"/>
    <w:rsid w:val="00823EF6"/>
    <w:rsid w:val="00823F59"/>
    <w:rsid w:val="0082437B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AED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C14"/>
    <w:rsid w:val="00830CCA"/>
    <w:rsid w:val="008311CC"/>
    <w:rsid w:val="0083125B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04B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67B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1E"/>
    <w:rsid w:val="00855A8F"/>
    <w:rsid w:val="00855CC6"/>
    <w:rsid w:val="00856263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4FD"/>
    <w:rsid w:val="0085758E"/>
    <w:rsid w:val="008576EA"/>
    <w:rsid w:val="00857781"/>
    <w:rsid w:val="008577F7"/>
    <w:rsid w:val="00857B19"/>
    <w:rsid w:val="0086050C"/>
    <w:rsid w:val="008606BB"/>
    <w:rsid w:val="0086083D"/>
    <w:rsid w:val="00860B0A"/>
    <w:rsid w:val="00860CF4"/>
    <w:rsid w:val="00860DF7"/>
    <w:rsid w:val="00861103"/>
    <w:rsid w:val="00861314"/>
    <w:rsid w:val="00861765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759"/>
    <w:rsid w:val="0087099E"/>
    <w:rsid w:val="00870DA6"/>
    <w:rsid w:val="008710EC"/>
    <w:rsid w:val="0087113A"/>
    <w:rsid w:val="00871184"/>
    <w:rsid w:val="0087125F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45C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359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32A"/>
    <w:rsid w:val="00892596"/>
    <w:rsid w:val="008925E3"/>
    <w:rsid w:val="00892890"/>
    <w:rsid w:val="00892D9A"/>
    <w:rsid w:val="00892FD6"/>
    <w:rsid w:val="00893085"/>
    <w:rsid w:val="008930F0"/>
    <w:rsid w:val="008930F4"/>
    <w:rsid w:val="00893146"/>
    <w:rsid w:val="008933C6"/>
    <w:rsid w:val="008934F6"/>
    <w:rsid w:val="00893537"/>
    <w:rsid w:val="008935AE"/>
    <w:rsid w:val="008936FF"/>
    <w:rsid w:val="00893783"/>
    <w:rsid w:val="008938FD"/>
    <w:rsid w:val="00893D9D"/>
    <w:rsid w:val="008940E7"/>
    <w:rsid w:val="008942F2"/>
    <w:rsid w:val="0089449A"/>
    <w:rsid w:val="00894626"/>
    <w:rsid w:val="008946E9"/>
    <w:rsid w:val="008948C4"/>
    <w:rsid w:val="00894929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816"/>
    <w:rsid w:val="00896AF4"/>
    <w:rsid w:val="00896B9C"/>
    <w:rsid w:val="00896E0A"/>
    <w:rsid w:val="00896E11"/>
    <w:rsid w:val="00897262"/>
    <w:rsid w:val="00897341"/>
    <w:rsid w:val="00897795"/>
    <w:rsid w:val="008978FB"/>
    <w:rsid w:val="00897C12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1"/>
    <w:rsid w:val="008A207C"/>
    <w:rsid w:val="008A2408"/>
    <w:rsid w:val="008A242D"/>
    <w:rsid w:val="008A253D"/>
    <w:rsid w:val="008A28E1"/>
    <w:rsid w:val="008A29FD"/>
    <w:rsid w:val="008A2BC7"/>
    <w:rsid w:val="008A2CB2"/>
    <w:rsid w:val="008A2D53"/>
    <w:rsid w:val="008A352D"/>
    <w:rsid w:val="008A3BFB"/>
    <w:rsid w:val="008A3C17"/>
    <w:rsid w:val="008A3F7E"/>
    <w:rsid w:val="008A3F84"/>
    <w:rsid w:val="008A438E"/>
    <w:rsid w:val="008A4604"/>
    <w:rsid w:val="008A48BE"/>
    <w:rsid w:val="008A4E04"/>
    <w:rsid w:val="008A4E0F"/>
    <w:rsid w:val="008A4F01"/>
    <w:rsid w:val="008A6214"/>
    <w:rsid w:val="008A62AA"/>
    <w:rsid w:val="008A63FE"/>
    <w:rsid w:val="008A6608"/>
    <w:rsid w:val="008A663B"/>
    <w:rsid w:val="008A7468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42E"/>
    <w:rsid w:val="008B3559"/>
    <w:rsid w:val="008B36E1"/>
    <w:rsid w:val="008B3969"/>
    <w:rsid w:val="008B3A33"/>
    <w:rsid w:val="008B3C3B"/>
    <w:rsid w:val="008B403D"/>
    <w:rsid w:val="008B45C9"/>
    <w:rsid w:val="008B46BC"/>
    <w:rsid w:val="008B4DC5"/>
    <w:rsid w:val="008B53F1"/>
    <w:rsid w:val="008B5468"/>
    <w:rsid w:val="008B5885"/>
    <w:rsid w:val="008B59A3"/>
    <w:rsid w:val="008B6062"/>
    <w:rsid w:val="008B678D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4D0"/>
    <w:rsid w:val="008D4524"/>
    <w:rsid w:val="008D4A3D"/>
    <w:rsid w:val="008D4E0F"/>
    <w:rsid w:val="008D4FD5"/>
    <w:rsid w:val="008D51DB"/>
    <w:rsid w:val="008D5295"/>
    <w:rsid w:val="008D5B84"/>
    <w:rsid w:val="008D5EAC"/>
    <w:rsid w:val="008D5F79"/>
    <w:rsid w:val="008D611E"/>
    <w:rsid w:val="008D6387"/>
    <w:rsid w:val="008D664C"/>
    <w:rsid w:val="008D677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C1C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B1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7BF"/>
    <w:rsid w:val="008F5B1B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8F7CA3"/>
    <w:rsid w:val="008F7CB6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07F2E"/>
    <w:rsid w:val="00910161"/>
    <w:rsid w:val="009106AA"/>
    <w:rsid w:val="00910792"/>
    <w:rsid w:val="00910A16"/>
    <w:rsid w:val="00910CDD"/>
    <w:rsid w:val="00910D96"/>
    <w:rsid w:val="00910FE6"/>
    <w:rsid w:val="0091144B"/>
    <w:rsid w:val="00911699"/>
    <w:rsid w:val="00911706"/>
    <w:rsid w:val="009119E1"/>
    <w:rsid w:val="009119E7"/>
    <w:rsid w:val="00911B1D"/>
    <w:rsid w:val="00911DB1"/>
    <w:rsid w:val="00911EC9"/>
    <w:rsid w:val="00911F0C"/>
    <w:rsid w:val="009122D0"/>
    <w:rsid w:val="009123B9"/>
    <w:rsid w:val="009126CD"/>
    <w:rsid w:val="00912CD5"/>
    <w:rsid w:val="00912EEE"/>
    <w:rsid w:val="00913362"/>
    <w:rsid w:val="00913498"/>
    <w:rsid w:val="00913ED2"/>
    <w:rsid w:val="00914060"/>
    <w:rsid w:val="00914066"/>
    <w:rsid w:val="00914AC7"/>
    <w:rsid w:val="00914BF2"/>
    <w:rsid w:val="00914CE0"/>
    <w:rsid w:val="00914F63"/>
    <w:rsid w:val="00915350"/>
    <w:rsid w:val="00915382"/>
    <w:rsid w:val="00915626"/>
    <w:rsid w:val="00916274"/>
    <w:rsid w:val="00916B48"/>
    <w:rsid w:val="00916B77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DF1"/>
    <w:rsid w:val="00922F46"/>
    <w:rsid w:val="009230E7"/>
    <w:rsid w:val="00923B3E"/>
    <w:rsid w:val="00923FF6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462"/>
    <w:rsid w:val="00927635"/>
    <w:rsid w:val="009278C3"/>
    <w:rsid w:val="00927CB9"/>
    <w:rsid w:val="00927F84"/>
    <w:rsid w:val="009301E8"/>
    <w:rsid w:val="0093031F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752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2FB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805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61E"/>
    <w:rsid w:val="00954970"/>
    <w:rsid w:val="00954A37"/>
    <w:rsid w:val="00954BFD"/>
    <w:rsid w:val="00954C49"/>
    <w:rsid w:val="00954E28"/>
    <w:rsid w:val="009551FE"/>
    <w:rsid w:val="009553B2"/>
    <w:rsid w:val="009554A1"/>
    <w:rsid w:val="00955617"/>
    <w:rsid w:val="00955B0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35A"/>
    <w:rsid w:val="00961520"/>
    <w:rsid w:val="0096152D"/>
    <w:rsid w:val="00961853"/>
    <w:rsid w:val="0096189C"/>
    <w:rsid w:val="00961DEC"/>
    <w:rsid w:val="0096265C"/>
    <w:rsid w:val="00962AA5"/>
    <w:rsid w:val="00962B86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67FA3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2E30"/>
    <w:rsid w:val="0097305F"/>
    <w:rsid w:val="009739D6"/>
    <w:rsid w:val="00973A74"/>
    <w:rsid w:val="00973C1A"/>
    <w:rsid w:val="00974047"/>
    <w:rsid w:val="009743BD"/>
    <w:rsid w:val="009744FC"/>
    <w:rsid w:val="00974514"/>
    <w:rsid w:val="00974AB7"/>
    <w:rsid w:val="00974B5C"/>
    <w:rsid w:val="00974C8D"/>
    <w:rsid w:val="0097506E"/>
    <w:rsid w:val="00975542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1FA1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4C78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78A"/>
    <w:rsid w:val="00990DC0"/>
    <w:rsid w:val="00990DD0"/>
    <w:rsid w:val="00990E96"/>
    <w:rsid w:val="00990F85"/>
    <w:rsid w:val="00990F9C"/>
    <w:rsid w:val="009911C2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2F4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5B4"/>
    <w:rsid w:val="009978F3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45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44"/>
    <w:rsid w:val="009A6189"/>
    <w:rsid w:val="009A61F1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4D0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20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91"/>
    <w:rsid w:val="009B72A5"/>
    <w:rsid w:val="009B7681"/>
    <w:rsid w:val="009B77F9"/>
    <w:rsid w:val="009B780F"/>
    <w:rsid w:val="009B7A56"/>
    <w:rsid w:val="009C036C"/>
    <w:rsid w:val="009C04CF"/>
    <w:rsid w:val="009C0A7D"/>
    <w:rsid w:val="009C0AC1"/>
    <w:rsid w:val="009C0CFD"/>
    <w:rsid w:val="009C0E8F"/>
    <w:rsid w:val="009C0FC6"/>
    <w:rsid w:val="009C14CC"/>
    <w:rsid w:val="009C170F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3CFB"/>
    <w:rsid w:val="009C402E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117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C3F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6CAD"/>
    <w:rsid w:val="009D6E3D"/>
    <w:rsid w:val="009D7190"/>
    <w:rsid w:val="009D72D0"/>
    <w:rsid w:val="009D733E"/>
    <w:rsid w:val="009D7807"/>
    <w:rsid w:val="009D7A5C"/>
    <w:rsid w:val="009D7AF3"/>
    <w:rsid w:val="009D7C41"/>
    <w:rsid w:val="009D7E85"/>
    <w:rsid w:val="009D7F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7E8"/>
    <w:rsid w:val="009E2809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3DD5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E48"/>
    <w:rsid w:val="009F3F5E"/>
    <w:rsid w:val="009F43D7"/>
    <w:rsid w:val="009F4446"/>
    <w:rsid w:val="009F46BE"/>
    <w:rsid w:val="009F4969"/>
    <w:rsid w:val="009F4ACF"/>
    <w:rsid w:val="009F4B99"/>
    <w:rsid w:val="009F4D2E"/>
    <w:rsid w:val="009F4DA2"/>
    <w:rsid w:val="009F503C"/>
    <w:rsid w:val="009F51D5"/>
    <w:rsid w:val="009F51E8"/>
    <w:rsid w:val="009F53B5"/>
    <w:rsid w:val="009F56FE"/>
    <w:rsid w:val="009F5C5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81F"/>
    <w:rsid w:val="00A02CF7"/>
    <w:rsid w:val="00A02FB2"/>
    <w:rsid w:val="00A03033"/>
    <w:rsid w:val="00A03056"/>
    <w:rsid w:val="00A031E2"/>
    <w:rsid w:val="00A03290"/>
    <w:rsid w:val="00A03484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6FAD"/>
    <w:rsid w:val="00A0707C"/>
    <w:rsid w:val="00A07099"/>
    <w:rsid w:val="00A0753A"/>
    <w:rsid w:val="00A076C0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AE1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14E"/>
    <w:rsid w:val="00A152FB"/>
    <w:rsid w:val="00A1544E"/>
    <w:rsid w:val="00A154A8"/>
    <w:rsid w:val="00A1555B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AB"/>
    <w:rsid w:val="00A17AB5"/>
    <w:rsid w:val="00A17ED2"/>
    <w:rsid w:val="00A200F9"/>
    <w:rsid w:val="00A203B3"/>
    <w:rsid w:val="00A20844"/>
    <w:rsid w:val="00A20A0A"/>
    <w:rsid w:val="00A21078"/>
    <w:rsid w:val="00A21673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965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0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326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9EE"/>
    <w:rsid w:val="00A33C8B"/>
    <w:rsid w:val="00A33DCC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CA1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4E7"/>
    <w:rsid w:val="00A45582"/>
    <w:rsid w:val="00A457CB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AA3"/>
    <w:rsid w:val="00A47DB5"/>
    <w:rsid w:val="00A47EE1"/>
    <w:rsid w:val="00A47FCA"/>
    <w:rsid w:val="00A50766"/>
    <w:rsid w:val="00A5085A"/>
    <w:rsid w:val="00A50FB4"/>
    <w:rsid w:val="00A517F2"/>
    <w:rsid w:val="00A51B78"/>
    <w:rsid w:val="00A51DF6"/>
    <w:rsid w:val="00A520E3"/>
    <w:rsid w:val="00A5218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23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578D7"/>
    <w:rsid w:val="00A600CD"/>
    <w:rsid w:val="00A6058B"/>
    <w:rsid w:val="00A605E7"/>
    <w:rsid w:val="00A6072D"/>
    <w:rsid w:val="00A60905"/>
    <w:rsid w:val="00A6095F"/>
    <w:rsid w:val="00A60C5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3C6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4983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952"/>
    <w:rsid w:val="00A76BEA"/>
    <w:rsid w:val="00A76CDD"/>
    <w:rsid w:val="00A76E65"/>
    <w:rsid w:val="00A7710F"/>
    <w:rsid w:val="00A773C3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41E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9D6"/>
    <w:rsid w:val="00A84AD4"/>
    <w:rsid w:val="00A84B2C"/>
    <w:rsid w:val="00A84EB3"/>
    <w:rsid w:val="00A8502A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871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2EC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BB5"/>
    <w:rsid w:val="00A95C1E"/>
    <w:rsid w:val="00A95DE7"/>
    <w:rsid w:val="00A95EDA"/>
    <w:rsid w:val="00A960EF"/>
    <w:rsid w:val="00A96390"/>
    <w:rsid w:val="00A96507"/>
    <w:rsid w:val="00A966EB"/>
    <w:rsid w:val="00A96805"/>
    <w:rsid w:val="00A96859"/>
    <w:rsid w:val="00A96BDD"/>
    <w:rsid w:val="00A96F13"/>
    <w:rsid w:val="00A96F94"/>
    <w:rsid w:val="00A97083"/>
    <w:rsid w:val="00A97208"/>
    <w:rsid w:val="00A97485"/>
    <w:rsid w:val="00A97551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5ED"/>
    <w:rsid w:val="00AA69A2"/>
    <w:rsid w:val="00AA6B6C"/>
    <w:rsid w:val="00AA6B7A"/>
    <w:rsid w:val="00AA6D04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066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FD1"/>
    <w:rsid w:val="00AB4004"/>
    <w:rsid w:val="00AB4279"/>
    <w:rsid w:val="00AB4B86"/>
    <w:rsid w:val="00AB4D59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33"/>
    <w:rsid w:val="00AB7A9B"/>
    <w:rsid w:val="00AB7AC3"/>
    <w:rsid w:val="00AB7C17"/>
    <w:rsid w:val="00AB7DFE"/>
    <w:rsid w:val="00AB7E06"/>
    <w:rsid w:val="00AB7EDA"/>
    <w:rsid w:val="00AB7F3B"/>
    <w:rsid w:val="00AC000B"/>
    <w:rsid w:val="00AC01D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E65"/>
    <w:rsid w:val="00AC1F39"/>
    <w:rsid w:val="00AC1F3B"/>
    <w:rsid w:val="00AC2050"/>
    <w:rsid w:val="00AC2325"/>
    <w:rsid w:val="00AC23AE"/>
    <w:rsid w:val="00AC2490"/>
    <w:rsid w:val="00AC2BE9"/>
    <w:rsid w:val="00AC2CBF"/>
    <w:rsid w:val="00AC31BE"/>
    <w:rsid w:val="00AC31F8"/>
    <w:rsid w:val="00AC375F"/>
    <w:rsid w:val="00AC389B"/>
    <w:rsid w:val="00AC38F6"/>
    <w:rsid w:val="00AC39A7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ACB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C7A6E"/>
    <w:rsid w:val="00AD01D3"/>
    <w:rsid w:val="00AD0387"/>
    <w:rsid w:val="00AD0435"/>
    <w:rsid w:val="00AD0844"/>
    <w:rsid w:val="00AD0C61"/>
    <w:rsid w:val="00AD0D93"/>
    <w:rsid w:val="00AD0F62"/>
    <w:rsid w:val="00AD0FDE"/>
    <w:rsid w:val="00AD1002"/>
    <w:rsid w:val="00AD105D"/>
    <w:rsid w:val="00AD1546"/>
    <w:rsid w:val="00AD1A1A"/>
    <w:rsid w:val="00AD1A1E"/>
    <w:rsid w:val="00AD1AD8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3B00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937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C70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5D5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586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A6C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564"/>
    <w:rsid w:val="00B06733"/>
    <w:rsid w:val="00B06C8B"/>
    <w:rsid w:val="00B06F5C"/>
    <w:rsid w:val="00B071DB"/>
    <w:rsid w:val="00B0796F"/>
    <w:rsid w:val="00B07CA4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BF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2C4A"/>
    <w:rsid w:val="00B232AF"/>
    <w:rsid w:val="00B234ED"/>
    <w:rsid w:val="00B236C0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817"/>
    <w:rsid w:val="00B259A4"/>
    <w:rsid w:val="00B264F7"/>
    <w:rsid w:val="00B26709"/>
    <w:rsid w:val="00B26B3F"/>
    <w:rsid w:val="00B270FF"/>
    <w:rsid w:val="00B272C5"/>
    <w:rsid w:val="00B273F9"/>
    <w:rsid w:val="00B27934"/>
    <w:rsid w:val="00B27E47"/>
    <w:rsid w:val="00B27F53"/>
    <w:rsid w:val="00B27FA1"/>
    <w:rsid w:val="00B30727"/>
    <w:rsid w:val="00B3089B"/>
    <w:rsid w:val="00B30A0A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CBD"/>
    <w:rsid w:val="00B32D6B"/>
    <w:rsid w:val="00B32F3E"/>
    <w:rsid w:val="00B3364A"/>
    <w:rsid w:val="00B3381D"/>
    <w:rsid w:val="00B33BB0"/>
    <w:rsid w:val="00B33BE2"/>
    <w:rsid w:val="00B34031"/>
    <w:rsid w:val="00B34A48"/>
    <w:rsid w:val="00B34B59"/>
    <w:rsid w:val="00B34B8A"/>
    <w:rsid w:val="00B34E68"/>
    <w:rsid w:val="00B35052"/>
    <w:rsid w:val="00B357DF"/>
    <w:rsid w:val="00B35ACC"/>
    <w:rsid w:val="00B36030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32C"/>
    <w:rsid w:val="00B45830"/>
    <w:rsid w:val="00B45D7B"/>
    <w:rsid w:val="00B45D84"/>
    <w:rsid w:val="00B4676E"/>
    <w:rsid w:val="00B4737A"/>
    <w:rsid w:val="00B474D3"/>
    <w:rsid w:val="00B475A4"/>
    <w:rsid w:val="00B4773C"/>
    <w:rsid w:val="00B47836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0E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0BD"/>
    <w:rsid w:val="00B574CE"/>
    <w:rsid w:val="00B579FC"/>
    <w:rsid w:val="00B57EA6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669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83D"/>
    <w:rsid w:val="00B65B2E"/>
    <w:rsid w:val="00B65C55"/>
    <w:rsid w:val="00B65CDF"/>
    <w:rsid w:val="00B660A8"/>
    <w:rsid w:val="00B662A4"/>
    <w:rsid w:val="00B66862"/>
    <w:rsid w:val="00B66B61"/>
    <w:rsid w:val="00B66DDB"/>
    <w:rsid w:val="00B67127"/>
    <w:rsid w:val="00B673FA"/>
    <w:rsid w:val="00B67668"/>
    <w:rsid w:val="00B677DA"/>
    <w:rsid w:val="00B677E4"/>
    <w:rsid w:val="00B67BC4"/>
    <w:rsid w:val="00B67C41"/>
    <w:rsid w:val="00B67D8D"/>
    <w:rsid w:val="00B67F17"/>
    <w:rsid w:val="00B67FE8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36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45A"/>
    <w:rsid w:val="00B837CA"/>
    <w:rsid w:val="00B840CC"/>
    <w:rsid w:val="00B845E6"/>
    <w:rsid w:val="00B847B3"/>
    <w:rsid w:val="00B84898"/>
    <w:rsid w:val="00B84921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025"/>
    <w:rsid w:val="00B9320A"/>
    <w:rsid w:val="00B9326D"/>
    <w:rsid w:val="00B933B0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1AF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115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3EE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A7F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2A"/>
    <w:rsid w:val="00BC48AB"/>
    <w:rsid w:val="00BC4F63"/>
    <w:rsid w:val="00BC53D5"/>
    <w:rsid w:val="00BC5964"/>
    <w:rsid w:val="00BC5A35"/>
    <w:rsid w:val="00BC5F4D"/>
    <w:rsid w:val="00BC62B9"/>
    <w:rsid w:val="00BC63F7"/>
    <w:rsid w:val="00BC65B3"/>
    <w:rsid w:val="00BC65D2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3A7"/>
    <w:rsid w:val="00BD15E9"/>
    <w:rsid w:val="00BD16C9"/>
    <w:rsid w:val="00BD1762"/>
    <w:rsid w:val="00BD1D71"/>
    <w:rsid w:val="00BD1D7B"/>
    <w:rsid w:val="00BD2011"/>
    <w:rsid w:val="00BD2488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A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D74C4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0EC"/>
    <w:rsid w:val="00BE6136"/>
    <w:rsid w:val="00BE619C"/>
    <w:rsid w:val="00BE6328"/>
    <w:rsid w:val="00BE6359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3E5"/>
    <w:rsid w:val="00BF0927"/>
    <w:rsid w:val="00BF0B34"/>
    <w:rsid w:val="00BF0BF9"/>
    <w:rsid w:val="00BF0E06"/>
    <w:rsid w:val="00BF0ED1"/>
    <w:rsid w:val="00BF15E8"/>
    <w:rsid w:val="00BF1753"/>
    <w:rsid w:val="00BF183D"/>
    <w:rsid w:val="00BF1871"/>
    <w:rsid w:val="00BF1A39"/>
    <w:rsid w:val="00BF2148"/>
    <w:rsid w:val="00BF21EA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672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C85"/>
    <w:rsid w:val="00C01E42"/>
    <w:rsid w:val="00C024D4"/>
    <w:rsid w:val="00C027A4"/>
    <w:rsid w:val="00C02881"/>
    <w:rsid w:val="00C02B49"/>
    <w:rsid w:val="00C04390"/>
    <w:rsid w:val="00C043AB"/>
    <w:rsid w:val="00C046DB"/>
    <w:rsid w:val="00C0472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E56"/>
    <w:rsid w:val="00C12064"/>
    <w:rsid w:val="00C1219E"/>
    <w:rsid w:val="00C126F8"/>
    <w:rsid w:val="00C12810"/>
    <w:rsid w:val="00C12E2F"/>
    <w:rsid w:val="00C12EDD"/>
    <w:rsid w:val="00C130F0"/>
    <w:rsid w:val="00C13332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B88"/>
    <w:rsid w:val="00C15E89"/>
    <w:rsid w:val="00C160B8"/>
    <w:rsid w:val="00C161D4"/>
    <w:rsid w:val="00C16279"/>
    <w:rsid w:val="00C16286"/>
    <w:rsid w:val="00C1674D"/>
    <w:rsid w:val="00C16A54"/>
    <w:rsid w:val="00C16A6F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062"/>
    <w:rsid w:val="00C212E0"/>
    <w:rsid w:val="00C21314"/>
    <w:rsid w:val="00C21416"/>
    <w:rsid w:val="00C21752"/>
    <w:rsid w:val="00C21DE6"/>
    <w:rsid w:val="00C21F51"/>
    <w:rsid w:val="00C22207"/>
    <w:rsid w:val="00C22420"/>
    <w:rsid w:val="00C22657"/>
    <w:rsid w:val="00C22765"/>
    <w:rsid w:val="00C2291C"/>
    <w:rsid w:val="00C2292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A5"/>
    <w:rsid w:val="00C27BEC"/>
    <w:rsid w:val="00C302B1"/>
    <w:rsid w:val="00C3074F"/>
    <w:rsid w:val="00C3077E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88"/>
    <w:rsid w:val="00C34496"/>
    <w:rsid w:val="00C34525"/>
    <w:rsid w:val="00C34844"/>
    <w:rsid w:val="00C348E7"/>
    <w:rsid w:val="00C35397"/>
    <w:rsid w:val="00C35488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371"/>
    <w:rsid w:val="00C375A4"/>
    <w:rsid w:val="00C377C9"/>
    <w:rsid w:val="00C378FD"/>
    <w:rsid w:val="00C37B2F"/>
    <w:rsid w:val="00C37F8D"/>
    <w:rsid w:val="00C37FC0"/>
    <w:rsid w:val="00C40165"/>
    <w:rsid w:val="00C40749"/>
    <w:rsid w:val="00C409F4"/>
    <w:rsid w:val="00C40A61"/>
    <w:rsid w:val="00C40F9B"/>
    <w:rsid w:val="00C41148"/>
    <w:rsid w:val="00C41427"/>
    <w:rsid w:val="00C41456"/>
    <w:rsid w:val="00C41825"/>
    <w:rsid w:val="00C41B87"/>
    <w:rsid w:val="00C41DED"/>
    <w:rsid w:val="00C41E05"/>
    <w:rsid w:val="00C42DDF"/>
    <w:rsid w:val="00C42E1B"/>
    <w:rsid w:val="00C42F2B"/>
    <w:rsid w:val="00C431DC"/>
    <w:rsid w:val="00C432E7"/>
    <w:rsid w:val="00C4343E"/>
    <w:rsid w:val="00C4368D"/>
    <w:rsid w:val="00C4391F"/>
    <w:rsid w:val="00C43E5D"/>
    <w:rsid w:val="00C43EDB"/>
    <w:rsid w:val="00C44140"/>
    <w:rsid w:val="00C44318"/>
    <w:rsid w:val="00C444D8"/>
    <w:rsid w:val="00C44542"/>
    <w:rsid w:val="00C44622"/>
    <w:rsid w:val="00C44AA3"/>
    <w:rsid w:val="00C450A2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7EB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7B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E0"/>
    <w:rsid w:val="00C61AEE"/>
    <w:rsid w:val="00C61D1D"/>
    <w:rsid w:val="00C61DFE"/>
    <w:rsid w:val="00C61F27"/>
    <w:rsid w:val="00C62280"/>
    <w:rsid w:val="00C622F5"/>
    <w:rsid w:val="00C623B9"/>
    <w:rsid w:val="00C625A4"/>
    <w:rsid w:val="00C62868"/>
    <w:rsid w:val="00C62A7F"/>
    <w:rsid w:val="00C63012"/>
    <w:rsid w:val="00C6329C"/>
    <w:rsid w:val="00C638DD"/>
    <w:rsid w:val="00C63BD6"/>
    <w:rsid w:val="00C63E54"/>
    <w:rsid w:val="00C642B6"/>
    <w:rsid w:val="00C64487"/>
    <w:rsid w:val="00C646A3"/>
    <w:rsid w:val="00C648BD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20D"/>
    <w:rsid w:val="00C66311"/>
    <w:rsid w:val="00C66356"/>
    <w:rsid w:val="00C66499"/>
    <w:rsid w:val="00C66921"/>
    <w:rsid w:val="00C66922"/>
    <w:rsid w:val="00C66926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80F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B5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13D"/>
    <w:rsid w:val="00C804DD"/>
    <w:rsid w:val="00C80570"/>
    <w:rsid w:val="00C8060A"/>
    <w:rsid w:val="00C80877"/>
    <w:rsid w:val="00C809DC"/>
    <w:rsid w:val="00C80AC8"/>
    <w:rsid w:val="00C80B91"/>
    <w:rsid w:val="00C815AB"/>
    <w:rsid w:val="00C81AE3"/>
    <w:rsid w:val="00C81BCF"/>
    <w:rsid w:val="00C81E1F"/>
    <w:rsid w:val="00C81E76"/>
    <w:rsid w:val="00C8262B"/>
    <w:rsid w:val="00C827F6"/>
    <w:rsid w:val="00C82D74"/>
    <w:rsid w:val="00C830C3"/>
    <w:rsid w:val="00C83195"/>
    <w:rsid w:val="00C837DD"/>
    <w:rsid w:val="00C83F3E"/>
    <w:rsid w:val="00C84127"/>
    <w:rsid w:val="00C8498B"/>
    <w:rsid w:val="00C85029"/>
    <w:rsid w:val="00C85403"/>
    <w:rsid w:val="00C8548C"/>
    <w:rsid w:val="00C8561A"/>
    <w:rsid w:val="00C857D3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8C"/>
    <w:rsid w:val="00C87F19"/>
    <w:rsid w:val="00C87F86"/>
    <w:rsid w:val="00C90551"/>
    <w:rsid w:val="00C909D7"/>
    <w:rsid w:val="00C90BB7"/>
    <w:rsid w:val="00C90C44"/>
    <w:rsid w:val="00C90D36"/>
    <w:rsid w:val="00C90D53"/>
    <w:rsid w:val="00C9105F"/>
    <w:rsid w:val="00C910C5"/>
    <w:rsid w:val="00C9159E"/>
    <w:rsid w:val="00C919E3"/>
    <w:rsid w:val="00C91A08"/>
    <w:rsid w:val="00C91AFB"/>
    <w:rsid w:val="00C91DBA"/>
    <w:rsid w:val="00C921A7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1A"/>
    <w:rsid w:val="00C949B7"/>
    <w:rsid w:val="00C94C56"/>
    <w:rsid w:val="00C94C90"/>
    <w:rsid w:val="00C95101"/>
    <w:rsid w:val="00C95284"/>
    <w:rsid w:val="00C953E8"/>
    <w:rsid w:val="00C954C7"/>
    <w:rsid w:val="00C96058"/>
    <w:rsid w:val="00C96320"/>
    <w:rsid w:val="00C96759"/>
    <w:rsid w:val="00C96777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0CC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564"/>
    <w:rsid w:val="00CA28AB"/>
    <w:rsid w:val="00CA296A"/>
    <w:rsid w:val="00CA2B5D"/>
    <w:rsid w:val="00CA2C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BEF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5E26"/>
    <w:rsid w:val="00CB5E5D"/>
    <w:rsid w:val="00CB61D9"/>
    <w:rsid w:val="00CB61EA"/>
    <w:rsid w:val="00CB6394"/>
    <w:rsid w:val="00CB680B"/>
    <w:rsid w:val="00CB68C2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20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A23"/>
    <w:rsid w:val="00CD2D32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29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5C83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1D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181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1F8B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6C0"/>
    <w:rsid w:val="00D11775"/>
    <w:rsid w:val="00D11C8B"/>
    <w:rsid w:val="00D11E70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07"/>
    <w:rsid w:val="00D152F2"/>
    <w:rsid w:val="00D1532A"/>
    <w:rsid w:val="00D15843"/>
    <w:rsid w:val="00D15BA8"/>
    <w:rsid w:val="00D15C9E"/>
    <w:rsid w:val="00D15EDC"/>
    <w:rsid w:val="00D16319"/>
    <w:rsid w:val="00D1646B"/>
    <w:rsid w:val="00D16613"/>
    <w:rsid w:val="00D167C2"/>
    <w:rsid w:val="00D169DA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17F51"/>
    <w:rsid w:val="00D2000B"/>
    <w:rsid w:val="00D20098"/>
    <w:rsid w:val="00D202E0"/>
    <w:rsid w:val="00D20375"/>
    <w:rsid w:val="00D20504"/>
    <w:rsid w:val="00D20526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3C2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472"/>
    <w:rsid w:val="00D27799"/>
    <w:rsid w:val="00D278B6"/>
    <w:rsid w:val="00D27D6A"/>
    <w:rsid w:val="00D27E29"/>
    <w:rsid w:val="00D30050"/>
    <w:rsid w:val="00D304B5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32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C83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D38"/>
    <w:rsid w:val="00D37F5D"/>
    <w:rsid w:val="00D37FC3"/>
    <w:rsid w:val="00D401A4"/>
    <w:rsid w:val="00D40231"/>
    <w:rsid w:val="00D40344"/>
    <w:rsid w:val="00D40381"/>
    <w:rsid w:val="00D408AD"/>
    <w:rsid w:val="00D40D7C"/>
    <w:rsid w:val="00D4135D"/>
    <w:rsid w:val="00D414C0"/>
    <w:rsid w:val="00D41B7A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5BC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1B6"/>
    <w:rsid w:val="00D47869"/>
    <w:rsid w:val="00D47A9D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6A6"/>
    <w:rsid w:val="00D53C16"/>
    <w:rsid w:val="00D53E09"/>
    <w:rsid w:val="00D53FD0"/>
    <w:rsid w:val="00D54006"/>
    <w:rsid w:val="00D54354"/>
    <w:rsid w:val="00D546C4"/>
    <w:rsid w:val="00D54938"/>
    <w:rsid w:val="00D54AEB"/>
    <w:rsid w:val="00D54B18"/>
    <w:rsid w:val="00D54F5F"/>
    <w:rsid w:val="00D55110"/>
    <w:rsid w:val="00D55158"/>
    <w:rsid w:val="00D552EE"/>
    <w:rsid w:val="00D55443"/>
    <w:rsid w:val="00D55469"/>
    <w:rsid w:val="00D5570A"/>
    <w:rsid w:val="00D55910"/>
    <w:rsid w:val="00D55ABA"/>
    <w:rsid w:val="00D55D8E"/>
    <w:rsid w:val="00D562E3"/>
    <w:rsid w:val="00D563FF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3A4"/>
    <w:rsid w:val="00D63524"/>
    <w:rsid w:val="00D63A0E"/>
    <w:rsid w:val="00D63A62"/>
    <w:rsid w:val="00D63CBB"/>
    <w:rsid w:val="00D63D82"/>
    <w:rsid w:val="00D6432F"/>
    <w:rsid w:val="00D64537"/>
    <w:rsid w:val="00D645BE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3A"/>
    <w:rsid w:val="00D6616F"/>
    <w:rsid w:val="00D66206"/>
    <w:rsid w:val="00D66355"/>
    <w:rsid w:val="00D6643E"/>
    <w:rsid w:val="00D66CC7"/>
    <w:rsid w:val="00D67275"/>
    <w:rsid w:val="00D67307"/>
    <w:rsid w:val="00D679BD"/>
    <w:rsid w:val="00D67B63"/>
    <w:rsid w:val="00D67B8E"/>
    <w:rsid w:val="00D67E4B"/>
    <w:rsid w:val="00D67EA4"/>
    <w:rsid w:val="00D700DA"/>
    <w:rsid w:val="00D7013E"/>
    <w:rsid w:val="00D702B4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672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0A"/>
    <w:rsid w:val="00D77EF8"/>
    <w:rsid w:val="00D77F12"/>
    <w:rsid w:val="00D801DF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A3F"/>
    <w:rsid w:val="00D82C47"/>
    <w:rsid w:val="00D82F80"/>
    <w:rsid w:val="00D8349E"/>
    <w:rsid w:val="00D83512"/>
    <w:rsid w:val="00D835B0"/>
    <w:rsid w:val="00D8369B"/>
    <w:rsid w:val="00D836E3"/>
    <w:rsid w:val="00D83768"/>
    <w:rsid w:val="00D8394C"/>
    <w:rsid w:val="00D84287"/>
    <w:rsid w:val="00D84927"/>
    <w:rsid w:val="00D84D7E"/>
    <w:rsid w:val="00D85060"/>
    <w:rsid w:val="00D85228"/>
    <w:rsid w:val="00D85284"/>
    <w:rsid w:val="00D856CC"/>
    <w:rsid w:val="00D858CA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A1"/>
    <w:rsid w:val="00D910CB"/>
    <w:rsid w:val="00D91220"/>
    <w:rsid w:val="00D913A3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64B"/>
    <w:rsid w:val="00DA16A4"/>
    <w:rsid w:val="00DA1922"/>
    <w:rsid w:val="00DA20D7"/>
    <w:rsid w:val="00DA2167"/>
    <w:rsid w:val="00DA2A8C"/>
    <w:rsid w:val="00DA2DF1"/>
    <w:rsid w:val="00DA31E2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252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06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4D1"/>
    <w:rsid w:val="00DB66BD"/>
    <w:rsid w:val="00DB678D"/>
    <w:rsid w:val="00DB6791"/>
    <w:rsid w:val="00DB68AE"/>
    <w:rsid w:val="00DB6AAF"/>
    <w:rsid w:val="00DB6B97"/>
    <w:rsid w:val="00DB6DC6"/>
    <w:rsid w:val="00DB6F29"/>
    <w:rsid w:val="00DB727B"/>
    <w:rsid w:val="00DB73F0"/>
    <w:rsid w:val="00DB74F6"/>
    <w:rsid w:val="00DB77DB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14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5CFA"/>
    <w:rsid w:val="00DC6077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948"/>
    <w:rsid w:val="00DC7DCC"/>
    <w:rsid w:val="00DD03EE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4ED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45D"/>
    <w:rsid w:val="00DD650A"/>
    <w:rsid w:val="00DD6958"/>
    <w:rsid w:val="00DD6EEC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920"/>
    <w:rsid w:val="00DE0B8B"/>
    <w:rsid w:val="00DE0BDA"/>
    <w:rsid w:val="00DE0C02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3F"/>
    <w:rsid w:val="00DE3298"/>
    <w:rsid w:val="00DE3429"/>
    <w:rsid w:val="00DE3723"/>
    <w:rsid w:val="00DE376B"/>
    <w:rsid w:val="00DE39E4"/>
    <w:rsid w:val="00DE3AA5"/>
    <w:rsid w:val="00DE3F4D"/>
    <w:rsid w:val="00DE40D4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3D6"/>
    <w:rsid w:val="00DE74BA"/>
    <w:rsid w:val="00DE77A7"/>
    <w:rsid w:val="00DE7CC9"/>
    <w:rsid w:val="00DE7F27"/>
    <w:rsid w:val="00DF00EF"/>
    <w:rsid w:val="00DF014A"/>
    <w:rsid w:val="00DF055A"/>
    <w:rsid w:val="00DF0D4B"/>
    <w:rsid w:val="00DF0EAB"/>
    <w:rsid w:val="00DF0FAB"/>
    <w:rsid w:val="00DF0FAF"/>
    <w:rsid w:val="00DF1054"/>
    <w:rsid w:val="00DF120D"/>
    <w:rsid w:val="00DF1350"/>
    <w:rsid w:val="00DF138A"/>
    <w:rsid w:val="00DF153A"/>
    <w:rsid w:val="00DF173B"/>
    <w:rsid w:val="00DF176F"/>
    <w:rsid w:val="00DF180C"/>
    <w:rsid w:val="00DF1AF1"/>
    <w:rsid w:val="00DF1E17"/>
    <w:rsid w:val="00DF1F70"/>
    <w:rsid w:val="00DF203D"/>
    <w:rsid w:val="00DF21BC"/>
    <w:rsid w:val="00DF23F3"/>
    <w:rsid w:val="00DF241B"/>
    <w:rsid w:val="00DF2544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09F"/>
    <w:rsid w:val="00E0315A"/>
    <w:rsid w:val="00E0347D"/>
    <w:rsid w:val="00E03995"/>
    <w:rsid w:val="00E03C76"/>
    <w:rsid w:val="00E03DE5"/>
    <w:rsid w:val="00E03F22"/>
    <w:rsid w:val="00E03FCA"/>
    <w:rsid w:val="00E0406F"/>
    <w:rsid w:val="00E040DA"/>
    <w:rsid w:val="00E0429F"/>
    <w:rsid w:val="00E044C5"/>
    <w:rsid w:val="00E04896"/>
    <w:rsid w:val="00E05068"/>
    <w:rsid w:val="00E053D6"/>
    <w:rsid w:val="00E054A3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639"/>
    <w:rsid w:val="00E106E2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A01"/>
    <w:rsid w:val="00E13B63"/>
    <w:rsid w:val="00E13D7C"/>
    <w:rsid w:val="00E13FBE"/>
    <w:rsid w:val="00E143A6"/>
    <w:rsid w:val="00E148A6"/>
    <w:rsid w:val="00E14C63"/>
    <w:rsid w:val="00E14EDB"/>
    <w:rsid w:val="00E150B6"/>
    <w:rsid w:val="00E15864"/>
    <w:rsid w:val="00E15B3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8A2"/>
    <w:rsid w:val="00E21A08"/>
    <w:rsid w:val="00E21AB0"/>
    <w:rsid w:val="00E21B71"/>
    <w:rsid w:val="00E21C4F"/>
    <w:rsid w:val="00E21D14"/>
    <w:rsid w:val="00E2235D"/>
    <w:rsid w:val="00E22904"/>
    <w:rsid w:val="00E229D5"/>
    <w:rsid w:val="00E22ABD"/>
    <w:rsid w:val="00E22FE7"/>
    <w:rsid w:val="00E23431"/>
    <w:rsid w:val="00E23726"/>
    <w:rsid w:val="00E2378C"/>
    <w:rsid w:val="00E23970"/>
    <w:rsid w:val="00E23DE1"/>
    <w:rsid w:val="00E24470"/>
    <w:rsid w:val="00E245EE"/>
    <w:rsid w:val="00E24657"/>
    <w:rsid w:val="00E24DBB"/>
    <w:rsid w:val="00E24E76"/>
    <w:rsid w:val="00E25012"/>
    <w:rsid w:val="00E25039"/>
    <w:rsid w:val="00E250D3"/>
    <w:rsid w:val="00E258C6"/>
    <w:rsid w:val="00E258C9"/>
    <w:rsid w:val="00E25A27"/>
    <w:rsid w:val="00E25A73"/>
    <w:rsid w:val="00E25AAE"/>
    <w:rsid w:val="00E25BFB"/>
    <w:rsid w:val="00E25D37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215D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B83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A63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05F"/>
    <w:rsid w:val="00E471EC"/>
    <w:rsid w:val="00E472D9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A37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ADE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30C2"/>
    <w:rsid w:val="00E6357F"/>
    <w:rsid w:val="00E63D75"/>
    <w:rsid w:val="00E64423"/>
    <w:rsid w:val="00E6528F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B22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496"/>
    <w:rsid w:val="00E71806"/>
    <w:rsid w:val="00E71851"/>
    <w:rsid w:val="00E71B31"/>
    <w:rsid w:val="00E71BC9"/>
    <w:rsid w:val="00E71DA3"/>
    <w:rsid w:val="00E71ED5"/>
    <w:rsid w:val="00E72901"/>
    <w:rsid w:val="00E72CA4"/>
    <w:rsid w:val="00E72DC7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690"/>
    <w:rsid w:val="00E768A6"/>
    <w:rsid w:val="00E76AA1"/>
    <w:rsid w:val="00E76EC8"/>
    <w:rsid w:val="00E77323"/>
    <w:rsid w:val="00E77372"/>
    <w:rsid w:val="00E774CA"/>
    <w:rsid w:val="00E77A07"/>
    <w:rsid w:val="00E77C21"/>
    <w:rsid w:val="00E77C32"/>
    <w:rsid w:val="00E77C96"/>
    <w:rsid w:val="00E800C5"/>
    <w:rsid w:val="00E80229"/>
    <w:rsid w:val="00E8039D"/>
    <w:rsid w:val="00E804D5"/>
    <w:rsid w:val="00E80608"/>
    <w:rsid w:val="00E80C3B"/>
    <w:rsid w:val="00E80FD1"/>
    <w:rsid w:val="00E81085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4BB"/>
    <w:rsid w:val="00E87797"/>
    <w:rsid w:val="00E87ACE"/>
    <w:rsid w:val="00E90019"/>
    <w:rsid w:val="00E907B0"/>
    <w:rsid w:val="00E90A23"/>
    <w:rsid w:val="00E90C44"/>
    <w:rsid w:val="00E90E79"/>
    <w:rsid w:val="00E911DD"/>
    <w:rsid w:val="00E916AC"/>
    <w:rsid w:val="00E919AB"/>
    <w:rsid w:val="00E91CCA"/>
    <w:rsid w:val="00E92368"/>
    <w:rsid w:val="00E92448"/>
    <w:rsid w:val="00E925E5"/>
    <w:rsid w:val="00E92829"/>
    <w:rsid w:val="00E929E0"/>
    <w:rsid w:val="00E92A27"/>
    <w:rsid w:val="00E930DC"/>
    <w:rsid w:val="00E933B4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8B4"/>
    <w:rsid w:val="00E969DD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91C"/>
    <w:rsid w:val="00EA0C4C"/>
    <w:rsid w:val="00EA0C74"/>
    <w:rsid w:val="00EA0D41"/>
    <w:rsid w:val="00EA0E3F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B3D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45"/>
    <w:rsid w:val="00EA590D"/>
    <w:rsid w:val="00EA595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1B5"/>
    <w:rsid w:val="00EB1518"/>
    <w:rsid w:val="00EB160B"/>
    <w:rsid w:val="00EB1C7F"/>
    <w:rsid w:val="00EB1DA6"/>
    <w:rsid w:val="00EB203D"/>
    <w:rsid w:val="00EB2919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A4A"/>
    <w:rsid w:val="00EB4B34"/>
    <w:rsid w:val="00EB4C68"/>
    <w:rsid w:val="00EB5494"/>
    <w:rsid w:val="00EB55DF"/>
    <w:rsid w:val="00EB59EC"/>
    <w:rsid w:val="00EB5A9D"/>
    <w:rsid w:val="00EB6304"/>
    <w:rsid w:val="00EB63D2"/>
    <w:rsid w:val="00EB6629"/>
    <w:rsid w:val="00EB6D00"/>
    <w:rsid w:val="00EB6DFB"/>
    <w:rsid w:val="00EB6FD9"/>
    <w:rsid w:val="00EB7063"/>
    <w:rsid w:val="00EB70E5"/>
    <w:rsid w:val="00EB7213"/>
    <w:rsid w:val="00EB747E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7FE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790"/>
    <w:rsid w:val="00EC492E"/>
    <w:rsid w:val="00EC4CDC"/>
    <w:rsid w:val="00EC55F1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5FF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68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3F89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B1B"/>
    <w:rsid w:val="00ED6EB2"/>
    <w:rsid w:val="00ED6EC5"/>
    <w:rsid w:val="00ED6ED6"/>
    <w:rsid w:val="00ED6FBD"/>
    <w:rsid w:val="00ED7326"/>
    <w:rsid w:val="00ED7479"/>
    <w:rsid w:val="00ED7534"/>
    <w:rsid w:val="00ED7662"/>
    <w:rsid w:val="00ED771C"/>
    <w:rsid w:val="00ED797A"/>
    <w:rsid w:val="00ED7B10"/>
    <w:rsid w:val="00ED7CCB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76F"/>
    <w:rsid w:val="00EE79FD"/>
    <w:rsid w:val="00EF01A0"/>
    <w:rsid w:val="00EF01A2"/>
    <w:rsid w:val="00EF03CB"/>
    <w:rsid w:val="00EF0628"/>
    <w:rsid w:val="00EF0703"/>
    <w:rsid w:val="00EF07CD"/>
    <w:rsid w:val="00EF07EA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283"/>
    <w:rsid w:val="00EF5358"/>
    <w:rsid w:val="00EF53F2"/>
    <w:rsid w:val="00EF57ED"/>
    <w:rsid w:val="00EF5885"/>
    <w:rsid w:val="00EF58AA"/>
    <w:rsid w:val="00EF592F"/>
    <w:rsid w:val="00EF5B06"/>
    <w:rsid w:val="00EF5E71"/>
    <w:rsid w:val="00EF6287"/>
    <w:rsid w:val="00EF6861"/>
    <w:rsid w:val="00EF6938"/>
    <w:rsid w:val="00EF69B5"/>
    <w:rsid w:val="00EF6B33"/>
    <w:rsid w:val="00EF6BBA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C0D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B5"/>
    <w:rsid w:val="00F067C7"/>
    <w:rsid w:val="00F06A90"/>
    <w:rsid w:val="00F06B27"/>
    <w:rsid w:val="00F06B8F"/>
    <w:rsid w:val="00F070D6"/>
    <w:rsid w:val="00F0728C"/>
    <w:rsid w:val="00F07422"/>
    <w:rsid w:val="00F07470"/>
    <w:rsid w:val="00F0760E"/>
    <w:rsid w:val="00F07776"/>
    <w:rsid w:val="00F07C4B"/>
    <w:rsid w:val="00F07CF2"/>
    <w:rsid w:val="00F07D48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3E51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4AF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ACB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2BC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3E2C"/>
    <w:rsid w:val="00F346EA"/>
    <w:rsid w:val="00F3504B"/>
    <w:rsid w:val="00F352A6"/>
    <w:rsid w:val="00F358FC"/>
    <w:rsid w:val="00F35C8C"/>
    <w:rsid w:val="00F35CDF"/>
    <w:rsid w:val="00F35D31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2D8C"/>
    <w:rsid w:val="00F430EB"/>
    <w:rsid w:val="00F4323B"/>
    <w:rsid w:val="00F43669"/>
    <w:rsid w:val="00F43714"/>
    <w:rsid w:val="00F43D5B"/>
    <w:rsid w:val="00F43EB3"/>
    <w:rsid w:val="00F43F2E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79D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161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31A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316C"/>
    <w:rsid w:val="00F53230"/>
    <w:rsid w:val="00F53251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4E6"/>
    <w:rsid w:val="00F56604"/>
    <w:rsid w:val="00F56869"/>
    <w:rsid w:val="00F569CA"/>
    <w:rsid w:val="00F56AC9"/>
    <w:rsid w:val="00F56B10"/>
    <w:rsid w:val="00F56D71"/>
    <w:rsid w:val="00F572AC"/>
    <w:rsid w:val="00F57405"/>
    <w:rsid w:val="00F57487"/>
    <w:rsid w:val="00F57627"/>
    <w:rsid w:val="00F576E2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8B7"/>
    <w:rsid w:val="00F62A4E"/>
    <w:rsid w:val="00F6304A"/>
    <w:rsid w:val="00F63372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B95"/>
    <w:rsid w:val="00F65DC4"/>
    <w:rsid w:val="00F65F91"/>
    <w:rsid w:val="00F6606A"/>
    <w:rsid w:val="00F662AD"/>
    <w:rsid w:val="00F66547"/>
    <w:rsid w:val="00F665CE"/>
    <w:rsid w:val="00F667F0"/>
    <w:rsid w:val="00F66C8B"/>
    <w:rsid w:val="00F66F5D"/>
    <w:rsid w:val="00F670CD"/>
    <w:rsid w:val="00F67133"/>
    <w:rsid w:val="00F678E2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632"/>
    <w:rsid w:val="00F73A36"/>
    <w:rsid w:val="00F73B99"/>
    <w:rsid w:val="00F742EF"/>
    <w:rsid w:val="00F7449E"/>
    <w:rsid w:val="00F7487B"/>
    <w:rsid w:val="00F7490A"/>
    <w:rsid w:val="00F7493A"/>
    <w:rsid w:val="00F74A94"/>
    <w:rsid w:val="00F74C79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3FC"/>
    <w:rsid w:val="00F774FE"/>
    <w:rsid w:val="00F7766C"/>
    <w:rsid w:val="00F7768F"/>
    <w:rsid w:val="00F7791A"/>
    <w:rsid w:val="00F77A7B"/>
    <w:rsid w:val="00F77D5D"/>
    <w:rsid w:val="00F77DD5"/>
    <w:rsid w:val="00F80170"/>
    <w:rsid w:val="00F802C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B6A"/>
    <w:rsid w:val="00F82CE7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79A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1FEE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702"/>
    <w:rsid w:val="00F93BF8"/>
    <w:rsid w:val="00F93EA0"/>
    <w:rsid w:val="00F94197"/>
    <w:rsid w:val="00F941A9"/>
    <w:rsid w:val="00F9456D"/>
    <w:rsid w:val="00F94B2D"/>
    <w:rsid w:val="00F95116"/>
    <w:rsid w:val="00F951F3"/>
    <w:rsid w:val="00F954B4"/>
    <w:rsid w:val="00F95680"/>
    <w:rsid w:val="00F957DE"/>
    <w:rsid w:val="00F9598F"/>
    <w:rsid w:val="00F961A1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3B0"/>
    <w:rsid w:val="00FA35C3"/>
    <w:rsid w:val="00FA387B"/>
    <w:rsid w:val="00FA416A"/>
    <w:rsid w:val="00FA4295"/>
    <w:rsid w:val="00FA4377"/>
    <w:rsid w:val="00FA4439"/>
    <w:rsid w:val="00FA46C8"/>
    <w:rsid w:val="00FA47D8"/>
    <w:rsid w:val="00FA487B"/>
    <w:rsid w:val="00FA4B32"/>
    <w:rsid w:val="00FA4C63"/>
    <w:rsid w:val="00FA4E22"/>
    <w:rsid w:val="00FA4E25"/>
    <w:rsid w:val="00FA5004"/>
    <w:rsid w:val="00FA50F6"/>
    <w:rsid w:val="00FA51F3"/>
    <w:rsid w:val="00FA5859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7C2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67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6C2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654"/>
    <w:rsid w:val="00FC598E"/>
    <w:rsid w:val="00FC5A83"/>
    <w:rsid w:val="00FC5C27"/>
    <w:rsid w:val="00FC5C9E"/>
    <w:rsid w:val="00FC626E"/>
    <w:rsid w:val="00FC6661"/>
    <w:rsid w:val="00FC6D2F"/>
    <w:rsid w:val="00FC6DD9"/>
    <w:rsid w:val="00FC731F"/>
    <w:rsid w:val="00FC74E0"/>
    <w:rsid w:val="00FC756D"/>
    <w:rsid w:val="00FC759C"/>
    <w:rsid w:val="00FC771A"/>
    <w:rsid w:val="00FC7A9C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5A"/>
    <w:rsid w:val="00FD128F"/>
    <w:rsid w:val="00FD131D"/>
    <w:rsid w:val="00FD1CBC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E7D"/>
    <w:rsid w:val="00FD2FBD"/>
    <w:rsid w:val="00FD3889"/>
    <w:rsid w:val="00FD3AAE"/>
    <w:rsid w:val="00FD4A56"/>
    <w:rsid w:val="00FD4A7B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42"/>
    <w:rsid w:val="00FD7EE3"/>
    <w:rsid w:val="00FE017C"/>
    <w:rsid w:val="00FE051F"/>
    <w:rsid w:val="00FE08D1"/>
    <w:rsid w:val="00FE0D99"/>
    <w:rsid w:val="00FE0EB5"/>
    <w:rsid w:val="00FE10DB"/>
    <w:rsid w:val="00FE1240"/>
    <w:rsid w:val="00FE13D5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0F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8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DC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02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4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9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CDA1607D6EA48B57440EA9F39EFD7" ma:contentTypeVersion="8" ma:contentTypeDescription="Create a new document." ma:contentTypeScope="" ma:versionID="14e647dad0e47edf4ea69a1c2b52c979">
  <xsd:schema xmlns:xsd="http://www.w3.org/2001/XMLSchema" xmlns:xs="http://www.w3.org/2001/XMLSchema" xmlns:p="http://schemas.microsoft.com/office/2006/metadata/properties" xmlns:ns2="1c62c2c9-61fe-4b89-bc73-be75bd465d6e" targetNamespace="http://schemas.microsoft.com/office/2006/metadata/properties" ma:root="true" ma:fieldsID="b59e1edc268fa062fac125b9dc768cfa" ns2:_="">
    <xsd:import namespace="1c62c2c9-61fe-4b89-bc73-be75bd465d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2c2c9-61fe-4b89-bc73-be75bd465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739B1-AD63-43C5-BDCE-000D842A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2c2c9-61fe-4b89-bc73-be75bd465d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219049-8328-4164-A0C9-FB6439138238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1c62c2c9-61fe-4b89-bc73-be75bd465d6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10</Pages>
  <Words>2261</Words>
  <Characters>9382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Burussakorn, Nak-orn</cp:lastModifiedBy>
  <cp:revision>8</cp:revision>
  <cp:lastPrinted>2026-05-13T12:23:00Z</cp:lastPrinted>
  <dcterms:created xsi:type="dcterms:W3CDTF">2026-05-13T09:20:00Z</dcterms:created>
  <dcterms:modified xsi:type="dcterms:W3CDTF">2026-05-13T12:23:00Z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0x010100A11CDA1607D6EA48B57440EA9F39EFD7</vt:lpwstr>
  </property>
</Properties>
</file>