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271"/>
        <w:gridCol w:w="8213"/>
      </w:tblGrid>
      <w:tr w:rsidR="003F03D5" w:rsidRPr="00E05BF8" w14:paraId="672D373C" w14:textId="77777777" w:rsidTr="00741FD4">
        <w:trPr>
          <w:tblHeader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1D087A" w14:textId="77777777" w:rsidR="00A1742E" w:rsidRPr="00E05BF8" w:rsidRDefault="00A1742E" w:rsidP="00741F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24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05BF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6DAE718" w14:textId="77777777" w:rsidR="00A1742E" w:rsidRPr="00E05BF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</w:tcPr>
          <w:p w14:paraId="06E05518" w14:textId="59EF8C73" w:rsidR="00A1742E" w:rsidRPr="00E05BF8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1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05BF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  <w:r w:rsidR="00A62C3E" w:rsidRPr="00E05BF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E05BF8" w14:paraId="70D60DF6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70" w:type="dxa"/>
          </w:tcPr>
          <w:p w14:paraId="4CACD781" w14:textId="77777777" w:rsidR="00A1742E" w:rsidRPr="00E05BF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DD4607C" w14:textId="77777777" w:rsidR="00A1742E" w:rsidRPr="00E05BF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778628BF" w14:textId="77777777" w:rsidR="00A1742E" w:rsidRPr="00E05BF8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1742E" w:rsidRPr="00E05BF8" w14:paraId="662B63DF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EE289D5" w14:textId="52AB94E5" w:rsidR="00A1742E" w:rsidRPr="005C2C73" w:rsidRDefault="00A1742E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33CE86C6" w14:textId="77777777" w:rsidR="00A1742E" w:rsidRPr="005C2C73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15151DF8" w14:textId="53609B72" w:rsidR="00A1742E" w:rsidRPr="005C2C73" w:rsidRDefault="003943D9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1742E" w:rsidRPr="00E05BF8" w14:paraId="5CA9809C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9A3455E" w14:textId="1B7C0583" w:rsidR="00A1742E" w:rsidRPr="005C2C73" w:rsidRDefault="00A1742E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77A8FB71" w14:textId="77777777" w:rsidR="00A1742E" w:rsidRPr="005C2C73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28C30527" w14:textId="7C80C0EA" w:rsidR="00A1742E" w:rsidRPr="005C2C73" w:rsidRDefault="00A1742E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520E8"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70A3" w:rsidRPr="00E05BF8" w14:paraId="7BF82EE8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F56BAC" w14:textId="5BE95E91" w:rsidR="00D170A3" w:rsidRPr="005C2C73" w:rsidRDefault="00D170A3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308C70" w14:textId="77777777" w:rsidR="00D170A3" w:rsidRPr="005C2C73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B886E31" w14:textId="6FE0FF62" w:rsidR="00D170A3" w:rsidRPr="005C2C73" w:rsidRDefault="00D170A3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4812" w:rsidRPr="00E05BF8" w14:paraId="264F43D0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4C05ADB" w14:textId="77777777" w:rsidR="00634812" w:rsidRPr="005C2C73" w:rsidRDefault="00634812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526A48F1" w14:textId="77777777" w:rsidR="00634812" w:rsidRPr="005C2C73" w:rsidRDefault="00634812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527D2708" w14:textId="728BDEFF" w:rsidR="00634812" w:rsidRPr="005C2C73" w:rsidRDefault="00634812" w:rsidP="00F508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C2C7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C2AC3" w:rsidRPr="00E05BF8" w14:paraId="42CE5B5E" w14:textId="77777777" w:rsidTr="0074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70" w:type="dxa"/>
          </w:tcPr>
          <w:p w14:paraId="5878521C" w14:textId="3F61A518" w:rsidR="00CC2AC3" w:rsidRPr="005C2C73" w:rsidRDefault="00CC2AC3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AF2D27E" w14:textId="77777777" w:rsidR="00CC2AC3" w:rsidRPr="005C2C73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7081E8D6" w14:textId="2F2EA62B" w:rsidR="00CC2AC3" w:rsidRPr="005C2C73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C2C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C2AC3" w:rsidRPr="00E05BF8" w14:paraId="6169D3A0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</w:tcPr>
          <w:p w14:paraId="6EC3186D" w14:textId="77777777" w:rsidR="00CC2AC3" w:rsidRPr="00E05BF8" w:rsidRDefault="00CC2AC3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F7EC" w14:textId="77777777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40FE8FC" w14:textId="216338B8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5B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เครื่องมือทางการเงิน </w:t>
            </w:r>
          </w:p>
        </w:tc>
      </w:tr>
      <w:tr w:rsidR="00CC2AC3" w:rsidRPr="00E05BF8" w14:paraId="2C085392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</w:tcPr>
          <w:p w14:paraId="4ECF2959" w14:textId="77777777" w:rsidR="00CC2AC3" w:rsidRPr="00E05BF8" w:rsidRDefault="00CC2AC3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720EF3" w14:textId="77777777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EB47564" w14:textId="338E33C1" w:rsidR="00CC2AC3" w:rsidRPr="00E05BF8" w:rsidRDefault="00CC2AC3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5BF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</w:t>
            </w:r>
          </w:p>
        </w:tc>
      </w:tr>
      <w:tr w:rsidR="00CC1942" w:rsidRPr="00E05BF8" w14:paraId="5CBAA80B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</w:tcPr>
          <w:p w14:paraId="56DC5930" w14:textId="77777777" w:rsidR="00CC1942" w:rsidRPr="00E05BF8" w:rsidRDefault="00CC1942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566419" w14:textId="77777777" w:rsidR="00CC1942" w:rsidRPr="00E05BF8" w:rsidRDefault="00CC1942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34AEEDF" w14:textId="20D46E36" w:rsidR="00CC1942" w:rsidRPr="00E05BF8" w:rsidRDefault="00CC1942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40248" w:rsidRPr="00E05BF8" w14:paraId="7C72E375" w14:textId="77777777" w:rsidTr="006140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1170" w:type="dxa"/>
          </w:tcPr>
          <w:p w14:paraId="59D8AA70" w14:textId="77777777" w:rsidR="00540248" w:rsidRPr="00E05BF8" w:rsidRDefault="00540248" w:rsidP="00C2645E">
            <w:pPr>
              <w:pStyle w:val="TOC2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16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680F7D7A" w14:textId="77777777" w:rsidR="00540248" w:rsidRPr="00E05BF8" w:rsidRDefault="00540248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354D95A6" w14:textId="094BFB16" w:rsidR="00540248" w:rsidRPr="00E05BF8" w:rsidRDefault="006F18D7" w:rsidP="00CC2A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04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8D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7891FE3" w14:textId="77777777" w:rsidR="00890E46" w:rsidRPr="00E05BF8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05BF8">
        <w:rPr>
          <w:rFonts w:ascii="Angsana New" w:hAnsi="Angsana New"/>
          <w:sz w:val="30"/>
          <w:szCs w:val="30"/>
          <w:cs/>
        </w:rPr>
        <w:br w:type="page"/>
      </w:r>
    </w:p>
    <w:p w14:paraId="4AD86ECB" w14:textId="68DC075D" w:rsidR="00A1742E" w:rsidRPr="00E05BF8" w:rsidRDefault="00A17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520E8" w:rsidRPr="00E05BF8">
        <w:rPr>
          <w:rFonts w:ascii="Angsana New" w:hAnsi="Angsana New"/>
          <w:sz w:val="30"/>
          <w:szCs w:val="30"/>
          <w:cs/>
        </w:rPr>
        <w:t>ระหว่างกาล</w:t>
      </w:r>
      <w:r w:rsidRPr="00E05BF8">
        <w:rPr>
          <w:rFonts w:ascii="Angsana New" w:hAnsi="Angsana New"/>
          <w:sz w:val="30"/>
          <w:szCs w:val="30"/>
          <w:cs/>
        </w:rPr>
        <w:t>นี้</w:t>
      </w:r>
    </w:p>
    <w:p w14:paraId="6C1F3A16" w14:textId="77777777" w:rsidR="00A1742E" w:rsidRPr="00E05BF8" w:rsidRDefault="00A17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5043DC1" w14:textId="59334C60" w:rsidR="002B1411" w:rsidRPr="00E05BF8" w:rsidRDefault="002B1411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z w:val="30"/>
          <w:szCs w:val="30"/>
          <w:cs/>
        </w:rPr>
        <w:t>งบการเงิน</w:t>
      </w:r>
      <w:r w:rsidR="001258C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05BF8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</w:t>
      </w:r>
      <w:r w:rsidR="00850087" w:rsidRPr="00E05BF8">
        <w:rPr>
          <w:rFonts w:ascii="Angsana New" w:hAnsi="Angsana New"/>
          <w:sz w:val="30"/>
          <w:szCs w:val="30"/>
          <w:cs/>
        </w:rPr>
        <w:t>ใช้ในประเทศ</w:t>
      </w:r>
      <w:r w:rsidR="00A62C3E" w:rsidRPr="00E05BF8">
        <w:rPr>
          <w:rFonts w:ascii="Angsana New" w:hAnsi="Angsana New"/>
          <w:sz w:val="30"/>
          <w:szCs w:val="30"/>
          <w:cs/>
        </w:rPr>
        <w:t xml:space="preserve"> </w:t>
      </w:r>
      <w:r w:rsidR="00850087" w:rsidRPr="00E05BF8">
        <w:rPr>
          <w:rFonts w:ascii="Angsana New" w:hAnsi="Angsana New"/>
          <w:sz w:val="30"/>
          <w:szCs w:val="30"/>
          <w:cs/>
        </w:rPr>
        <w:t>โดย</w:t>
      </w:r>
      <w:r w:rsidR="000A0E86" w:rsidRPr="00E05BF8">
        <w:rPr>
          <w:rFonts w:ascii="Angsana New" w:hAnsi="Angsana New"/>
          <w:sz w:val="30"/>
          <w:szCs w:val="30"/>
          <w:cs/>
        </w:rPr>
        <w:t>จัดทำเป็นภาษาไทยและ</w:t>
      </w:r>
      <w:r w:rsidRPr="00E05BF8">
        <w:rPr>
          <w:rFonts w:ascii="Angsana New" w:hAnsi="Angsana New"/>
          <w:sz w:val="30"/>
          <w:szCs w:val="30"/>
          <w:cs/>
        </w:rPr>
        <w:t>ภาษาอังกฤษ</w:t>
      </w:r>
      <w:r w:rsidR="007543FA" w:rsidRPr="00E05BF8">
        <w:rPr>
          <w:rFonts w:ascii="Angsana New" w:hAnsi="Angsana New"/>
          <w:sz w:val="30"/>
          <w:szCs w:val="30"/>
          <w:cs/>
        </w:rPr>
        <w:t xml:space="preserve"> </w:t>
      </w:r>
      <w:r w:rsidR="000A0E86" w:rsidRPr="00E05BF8">
        <w:rPr>
          <w:rFonts w:ascii="Angsana New" w:hAnsi="Angsana New"/>
          <w:sz w:val="30"/>
          <w:szCs w:val="30"/>
          <w:cs/>
        </w:rPr>
        <w:t>และ</w:t>
      </w:r>
      <w:r w:rsidRPr="00E05BF8">
        <w:rPr>
          <w:rFonts w:ascii="Angsana New" w:hAnsi="Angsana New"/>
          <w:sz w:val="30"/>
          <w:szCs w:val="30"/>
          <w:cs/>
        </w:rPr>
        <w:t>ได้รับอนุมัติให้ออกงบการเงิน</w:t>
      </w:r>
      <w:r w:rsidR="00056116" w:rsidRPr="00E05BF8">
        <w:rPr>
          <w:rFonts w:ascii="Angsana New" w:hAnsi="Angsana New"/>
          <w:sz w:val="30"/>
          <w:szCs w:val="30"/>
          <w:cs/>
        </w:rPr>
        <w:t>จาก</w:t>
      </w:r>
      <w:r w:rsidR="00210E54" w:rsidRPr="00E05BF8">
        <w:rPr>
          <w:rFonts w:ascii="Angsana New" w:hAnsi="Angsana New"/>
          <w:sz w:val="30"/>
          <w:szCs w:val="30"/>
          <w:cs/>
        </w:rPr>
        <w:t>คณะกรรมการตรวจสอบและบริหารความเสี่ยง</w:t>
      </w:r>
      <w:r w:rsidR="00056116" w:rsidRPr="00E05BF8">
        <w:rPr>
          <w:rFonts w:ascii="Angsana New" w:hAnsi="Angsana New"/>
          <w:sz w:val="30"/>
          <w:szCs w:val="30"/>
          <w:cs/>
        </w:rPr>
        <w:t>ตามการมอบหมายจากคณะกรรมการบริษัท</w:t>
      </w:r>
      <w:r w:rsidRPr="00E05BF8">
        <w:rPr>
          <w:rFonts w:ascii="Angsana New" w:hAnsi="Angsana New"/>
          <w:sz w:val="30"/>
          <w:szCs w:val="30"/>
          <w:cs/>
        </w:rPr>
        <w:t>เมื่อวันที่</w:t>
      </w:r>
      <w:r w:rsidR="0086442D">
        <w:rPr>
          <w:rFonts w:ascii="Angsana New" w:hAnsi="Angsana New" w:hint="cs"/>
          <w:sz w:val="30"/>
          <w:szCs w:val="30"/>
          <w:cs/>
        </w:rPr>
        <w:t xml:space="preserve"> </w:t>
      </w:r>
      <w:r w:rsidR="00CB4449">
        <w:rPr>
          <w:rFonts w:ascii="Angsana New" w:hAnsi="Angsana New"/>
          <w:sz w:val="30"/>
          <w:szCs w:val="30"/>
        </w:rPr>
        <w:t>10</w:t>
      </w:r>
      <w:r w:rsidR="004C6BAD" w:rsidRPr="0086442D">
        <w:rPr>
          <w:rFonts w:ascii="Angsana New" w:hAnsi="Angsana New"/>
          <w:sz w:val="30"/>
          <w:szCs w:val="30"/>
        </w:rPr>
        <w:t xml:space="preserve"> </w:t>
      </w:r>
      <w:r w:rsidR="00102BC6" w:rsidRPr="00102BC6">
        <w:rPr>
          <w:rFonts w:asciiTheme="majorBidi" w:hAnsiTheme="majorBidi"/>
          <w:sz w:val="30"/>
          <w:szCs w:val="30"/>
          <w:cs/>
        </w:rPr>
        <w:t>สิงหาคม</w:t>
      </w:r>
      <w:r w:rsidR="00B80CC7" w:rsidRPr="00E05BF8">
        <w:rPr>
          <w:rFonts w:ascii="Angsana New" w:hAnsi="Angsana New"/>
          <w:sz w:val="30"/>
          <w:szCs w:val="30"/>
          <w:cs/>
        </w:rPr>
        <w:t xml:space="preserve"> </w:t>
      </w:r>
      <w:r w:rsidR="00B80CC7" w:rsidRPr="00E05BF8">
        <w:rPr>
          <w:rFonts w:ascii="Angsana New" w:hAnsi="Angsana New"/>
          <w:sz w:val="30"/>
          <w:szCs w:val="30"/>
        </w:rPr>
        <w:t>256</w:t>
      </w:r>
      <w:r w:rsidR="00EB2F31">
        <w:rPr>
          <w:rFonts w:ascii="Angsana New" w:hAnsi="Angsana New"/>
          <w:sz w:val="30"/>
          <w:szCs w:val="30"/>
        </w:rPr>
        <w:t>9</w:t>
      </w:r>
    </w:p>
    <w:p w14:paraId="0EC1CDFD" w14:textId="77777777" w:rsidR="00200B9A" w:rsidRPr="00E05BF8" w:rsidRDefault="00200B9A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C081137" w14:textId="543E9B86" w:rsidR="00A1742E" w:rsidRPr="00B20E4D" w:rsidRDefault="003943D9" w:rsidP="00B20E4D">
      <w:pPr>
        <w:pStyle w:val="Heading1"/>
        <w:tabs>
          <w:tab w:val="clear" w:pos="283"/>
        </w:tabs>
        <w:ind w:left="567" w:hanging="567"/>
        <w:rPr>
          <w:sz w:val="30"/>
          <w:szCs w:val="30"/>
          <w:u w:val="none"/>
          <w:cs/>
        </w:rPr>
      </w:pPr>
      <w:r w:rsidRPr="00B20E4D">
        <w:rPr>
          <w:rFonts w:ascii="Angsana New" w:hAnsi="Angsana New" w:cs="Angsana New" w:hint="cs"/>
          <w:sz w:val="30"/>
          <w:szCs w:val="30"/>
          <w:u w:val="none"/>
          <w:cs/>
        </w:rPr>
        <w:t>ข้อมูล</w:t>
      </w:r>
      <w:r w:rsidR="00A1742E" w:rsidRPr="00B20E4D">
        <w:rPr>
          <w:rFonts w:ascii="Angsana New" w:hAnsi="Angsana New" w:cs="Angsana New" w:hint="cs"/>
          <w:sz w:val="30"/>
          <w:szCs w:val="30"/>
          <w:u w:val="none"/>
          <w:cs/>
        </w:rPr>
        <w:t>ทั่วไป</w:t>
      </w:r>
    </w:p>
    <w:p w14:paraId="1C894E90" w14:textId="30E37C1E" w:rsidR="00A1742E" w:rsidRPr="00E05BF8" w:rsidRDefault="00A17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ED4DC9" w14:textId="05C124C0" w:rsidR="00573D6E" w:rsidRPr="00E05BF8" w:rsidRDefault="00213D8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 xml:space="preserve">บริษัทเอสซีจี เดคคอร์ จำกัด 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(</w:t>
      </w:r>
      <w:r w:rsidR="00B54D24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มหาชน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)</w:t>
      </w:r>
      <w:r w:rsidR="00573D6E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 xml:space="preserve"> 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(</w:t>
      </w:r>
      <w:r w:rsidR="00D830EA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“</w:t>
      </w:r>
      <w:r w:rsidR="00573D6E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>บริษัท”</w:t>
      </w:r>
      <w:r w:rsidR="004336D3" w:rsidRPr="00E05BF8">
        <w:rPr>
          <w:rFonts w:ascii="Angsana New" w:hAnsi="Angsana New"/>
          <w:color w:val="000000" w:themeColor="text1"/>
          <w:spacing w:val="-8"/>
          <w:sz w:val="30"/>
          <w:szCs w:val="30"/>
        </w:rPr>
        <w:t>)</w:t>
      </w:r>
      <w:r w:rsidR="00573D6E" w:rsidRPr="00E05BF8">
        <w:rPr>
          <w:rFonts w:ascii="Angsana New" w:hAnsi="Angsana New"/>
          <w:color w:val="000000" w:themeColor="text1"/>
          <w:spacing w:val="-8"/>
          <w:sz w:val="30"/>
          <w:szCs w:val="30"/>
          <w:cs/>
        </w:rPr>
        <w:t xml:space="preserve"> เป็นนิติบุคคลที่จัดตั้งขึ้นในประเทศไทย สำนักงานใหญ่ของบริษัท</w:t>
      </w:r>
      <w:r w:rsidR="00573D6E"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ตั้งอยู่ที่ เลขที่ </w:t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1</w:t>
      </w:r>
      <w:r w:rsidR="00573D6E"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ถนนปูนซิเมนต์ไทย แขวงบางซื่อ เขตบางซื่อ กรุงเทพมหานคร </w:t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10800</w:t>
      </w:r>
    </w:p>
    <w:p w14:paraId="280CDB87" w14:textId="122C6AAB" w:rsidR="007C5392" w:rsidRPr="00E05BF8" w:rsidRDefault="007C5392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D75491F" w14:textId="53F85B20" w:rsidR="00CE33AF" w:rsidRPr="00E05BF8" w:rsidRDefault="00615DA6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CA1197">
        <w:rPr>
          <w:rFonts w:ascii="Angsana New" w:hAnsi="Angsana New"/>
          <w:spacing w:val="-8"/>
          <w:sz w:val="30"/>
          <w:szCs w:val="30"/>
          <w:cs/>
        </w:rPr>
        <w:t>บริษัทใหญ่และบริษัทใหญ่ในลำดับสูงสุด ได้แก่ บริษัทกระเบื้องกระดาษไทย จำกัด และบริษัทปูนซิเมนต์ไทย จำกัด</w:t>
      </w:r>
      <w:r w:rsidRPr="00E05BF8">
        <w:rPr>
          <w:rFonts w:ascii="Angsana New" w:hAnsi="Angsana New"/>
          <w:sz w:val="30"/>
          <w:szCs w:val="30"/>
          <w:cs/>
        </w:rPr>
        <w:t xml:space="preserve"> (มหาชน)</w:t>
      </w:r>
      <w:r w:rsidR="009161C4">
        <w:rPr>
          <w:rFonts w:ascii="Angsana New" w:hAnsi="Angsana New"/>
          <w:sz w:val="30"/>
          <w:szCs w:val="30"/>
        </w:rPr>
        <w:t xml:space="preserve"> (“SCC”)</w:t>
      </w:r>
      <w:r w:rsidRPr="00E05BF8">
        <w:rPr>
          <w:rFonts w:ascii="Angsana New" w:hAnsi="Angsana New"/>
          <w:sz w:val="30"/>
          <w:szCs w:val="30"/>
          <w:cs/>
        </w:rPr>
        <w:t xml:space="preserve"> ตามลำดับ ซึ่งบริษัททั้งสองแห่งเป็นนิติบุคคลที่จัดตั้งขึ้นในประเทศไทย</w:t>
      </w:r>
    </w:p>
    <w:p w14:paraId="5A88BC3A" w14:textId="77777777" w:rsidR="00FC642E" w:rsidRPr="00E05BF8" w:rsidRDefault="00FC642E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D57967D" w14:textId="37C04576" w:rsidR="00893622" w:rsidRPr="00E05BF8" w:rsidRDefault="00893622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>บริษัทเป็นผู้ลงทุนในส่วนงานธุรกิจเกี่ยวกับการผลิตและจำหน่าย</w:t>
      </w:r>
      <w:r w:rsidRPr="00E05BF8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กระเบื้องเซรามิก สุขภัณฑ์เซรามิก รวมถึงผลิตภัณฑ์ บริการ และโซลูชันที่เกี่ยวเนื่อง โดยแบ่งออกเป็นสองธุรกิจหลัก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คือ </w:t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(1)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ธุรกิจ</w:t>
      </w:r>
      <w:r w:rsidR="006D60D6" w:rsidRPr="00E05BF8">
        <w:rPr>
          <w:rFonts w:ascii="Angsana New" w:hAnsi="Angsana New"/>
          <w:color w:val="000000" w:themeColor="text1"/>
          <w:sz w:val="30"/>
          <w:szCs w:val="30"/>
          <w:cs/>
        </w:rPr>
        <w:t>ตกแต่งพื้น</w:t>
      </w:r>
      <w:r w:rsidR="00341C6B" w:rsidRPr="00E05BF8">
        <w:rPr>
          <w:rFonts w:ascii="Angsana New" w:hAnsi="Angsana New"/>
          <w:color w:val="000000" w:themeColor="text1"/>
          <w:sz w:val="30"/>
          <w:szCs w:val="30"/>
          <w:cs/>
        </w:rPr>
        <w:t>ผิว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 </w:t>
      </w:r>
      <w:r w:rsidR="00B97CCD" w:rsidRPr="00E05BF8">
        <w:rPr>
          <w:rFonts w:ascii="Angsana New" w:hAnsi="Angsana New"/>
          <w:color w:val="000000" w:themeColor="text1"/>
          <w:sz w:val="30"/>
          <w:szCs w:val="30"/>
        </w:rPr>
        <w:br/>
      </w:r>
      <w:r w:rsidR="004336D3" w:rsidRPr="00E05BF8">
        <w:rPr>
          <w:rFonts w:ascii="Angsana New" w:hAnsi="Angsana New"/>
          <w:color w:val="000000" w:themeColor="text1"/>
          <w:sz w:val="30"/>
          <w:szCs w:val="30"/>
        </w:rPr>
        <w:t>(2)</w:t>
      </w:r>
      <w:r w:rsidRPr="00E05BF8">
        <w:rPr>
          <w:rFonts w:ascii="Angsana New" w:hAnsi="Angsana New"/>
          <w:color w:val="000000" w:themeColor="text1"/>
          <w:sz w:val="30"/>
          <w:szCs w:val="30"/>
          <w:cs/>
        </w:rPr>
        <w:t xml:space="preserve"> ธุรกิจสุขภัณฑ์</w:t>
      </w:r>
    </w:p>
    <w:p w14:paraId="4003773B" w14:textId="5A475E66" w:rsidR="00E82B7A" w:rsidRPr="00E05BF8" w:rsidRDefault="00E82B7A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2BC4AA62" w14:textId="3F3499E4" w:rsidR="00E37733" w:rsidRPr="00EE7DA0" w:rsidRDefault="00A1742E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เกณฑ์การจัดทำงบการเงิน</w:t>
      </w:r>
      <w:r w:rsidR="00B520E8" w:rsidRPr="00EE7DA0">
        <w:rPr>
          <w:rFonts w:ascii="Angsana New" w:hAnsi="Angsana New" w:cs="Angsana New"/>
          <w:sz w:val="30"/>
          <w:szCs w:val="30"/>
          <w:u w:val="none"/>
          <w:cs/>
        </w:rPr>
        <w:t>ระหว่างกาล</w:t>
      </w:r>
    </w:p>
    <w:p w14:paraId="5B2AECE6" w14:textId="77777777" w:rsidR="00E37733" w:rsidRPr="00E05BF8" w:rsidRDefault="00E37733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1C0F36C" w14:textId="77777777" w:rsidR="00956C65" w:rsidRPr="00E05BF8" w:rsidRDefault="00956C65" w:rsidP="00C2645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49"/>
        <w:jc w:val="thaiDistribute"/>
        <w:rPr>
          <w:rFonts w:ascii="Angsana New" w:hAnsi="Angsana New"/>
          <w:b/>
          <w:i/>
          <w:sz w:val="30"/>
          <w:szCs w:val="30"/>
        </w:rPr>
      </w:pPr>
      <w:r w:rsidRPr="00E05BF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51F2A0E" w:rsidR="00956C65" w:rsidRPr="00E05BF8" w:rsidRDefault="00956C65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970BAE3" w14:textId="77777777" w:rsidR="00CA1197" w:rsidRPr="00CA1197" w:rsidRDefault="00CA1197" w:rsidP="00CA1197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CA1197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Pr="00CA1197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Pr="00CA1197">
        <w:rPr>
          <w:rFonts w:ascii="Angsana New" w:hAnsi="Angsana New"/>
          <w:sz w:val="30"/>
          <w:szCs w:val="30"/>
        </w:rPr>
        <w:t>34</w:t>
      </w:r>
      <w:r w:rsidRPr="00CA1197">
        <w:rPr>
          <w:rFonts w:ascii="Angsana New" w:hAnsi="Angsana New"/>
          <w:sz w:val="30"/>
          <w:szCs w:val="30"/>
          <w:cs/>
        </w:rPr>
        <w:t xml:space="preserve"> เรื่อง </w:t>
      </w:r>
      <w:r w:rsidRPr="00CA1197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Pr="00372A6E">
        <w:rPr>
          <w:rFonts w:ascii="Angsana New" w:hAnsi="Angsana New"/>
          <w:i/>
          <w:iCs/>
          <w:spacing w:val="-6"/>
          <w:sz w:val="30"/>
          <w:szCs w:val="30"/>
          <w:cs/>
        </w:rPr>
        <w:t>ทางการเงินระหว่างกาล</w:t>
      </w:r>
      <w:r w:rsidRPr="00372A6E">
        <w:rPr>
          <w:rFonts w:ascii="Angsana New" w:hAnsi="Angsana New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72A6E">
        <w:rPr>
          <w:rFonts w:ascii="Angsana New" w:hAnsi="Angsana New"/>
          <w:spacing w:val="-6"/>
          <w:sz w:val="30"/>
          <w:szCs w:val="30"/>
        </w:rPr>
        <w:t xml:space="preserve"> </w:t>
      </w:r>
      <w:r w:rsidRPr="00372A6E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</w:t>
      </w:r>
      <w:r w:rsidRPr="00372A6E">
        <w:rPr>
          <w:rFonts w:ascii="Angsana New" w:hAnsi="Angsana New"/>
          <w:spacing w:val="-2"/>
          <w:sz w:val="30"/>
          <w:szCs w:val="30"/>
          <w:cs/>
        </w:rPr>
        <w:t>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Pr="00CA1197">
        <w:rPr>
          <w:rFonts w:ascii="Angsana New" w:hAnsi="Angsana New"/>
          <w:spacing w:val="4"/>
          <w:sz w:val="30"/>
          <w:szCs w:val="30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CA1197">
        <w:rPr>
          <w:rFonts w:ascii="Angsana New" w:hAnsi="Angsana New"/>
          <w:spacing w:val="4"/>
          <w:sz w:val="30"/>
          <w:szCs w:val="30"/>
        </w:rPr>
        <w:t xml:space="preserve">31 </w:t>
      </w:r>
      <w:r w:rsidRPr="00CA1197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CA1197">
        <w:rPr>
          <w:rFonts w:ascii="Angsana New" w:hAnsi="Angsana New"/>
          <w:spacing w:val="4"/>
          <w:sz w:val="30"/>
          <w:szCs w:val="30"/>
        </w:rPr>
        <w:t>2568</w:t>
      </w:r>
    </w:p>
    <w:p w14:paraId="679D06EB" w14:textId="0E1F492E" w:rsidR="00B520E8" w:rsidRPr="00CA1197" w:rsidRDefault="00B520E8" w:rsidP="0068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CF519D6" w14:textId="4EB6BCA5" w:rsidR="00615DA6" w:rsidRDefault="00B520E8" w:rsidP="0011263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z w:val="30"/>
          <w:szCs w:val="30"/>
          <w:cs/>
        </w:rPr>
        <w:lastRenderedPageBreak/>
        <w:t>ในการจัดทำ</w:t>
      </w:r>
      <w:r w:rsidR="00893622" w:rsidRPr="00E05BF8">
        <w:rPr>
          <w:rFonts w:ascii="Angsana New" w:hAnsi="Angsana New"/>
          <w:sz w:val="30"/>
          <w:szCs w:val="30"/>
          <w:cs/>
        </w:rPr>
        <w:t>งบการเงิน</w:t>
      </w:r>
      <w:r w:rsidRPr="00E05BF8">
        <w:rPr>
          <w:rFonts w:ascii="Angsana New" w:hAnsi="Angsana New"/>
          <w:sz w:val="30"/>
          <w:szCs w:val="30"/>
          <w:cs/>
        </w:rPr>
        <w:t>ระหว่างกาล ผู้บริหารได้มีการ</w:t>
      </w:r>
      <w:r w:rsidRPr="00E06684">
        <w:rPr>
          <w:rFonts w:ascii="Angsana New" w:hAnsi="Angsana New"/>
          <w:sz w:val="30"/>
          <w:szCs w:val="30"/>
          <w:cs/>
        </w:rPr>
        <w:t>ใช้</w:t>
      </w:r>
      <w:r w:rsidR="00F61155" w:rsidRPr="00E06684">
        <w:rPr>
          <w:rFonts w:ascii="Angsana New" w:hAnsi="Angsana New"/>
          <w:sz w:val="30"/>
          <w:szCs w:val="30"/>
          <w:cs/>
        </w:rPr>
        <w:t>วิจารณญาณ</w:t>
      </w:r>
      <w:r w:rsidRPr="00E06684">
        <w:rPr>
          <w:rFonts w:ascii="Angsana New" w:hAnsi="Angsana New"/>
          <w:sz w:val="30"/>
          <w:szCs w:val="30"/>
          <w:cs/>
        </w:rPr>
        <w:t>และการ</w:t>
      </w:r>
      <w:r w:rsidRPr="00E05BF8">
        <w:rPr>
          <w:rFonts w:ascii="Angsana New" w:hAnsi="Angsana New"/>
          <w:sz w:val="30"/>
          <w:szCs w:val="30"/>
          <w:cs/>
        </w:rPr>
        <w:t>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="00893622" w:rsidRPr="00E05BF8">
        <w:rPr>
          <w:rFonts w:ascii="Angsana New" w:hAnsi="Angsana New"/>
          <w:sz w:val="30"/>
          <w:szCs w:val="30"/>
          <w:cs/>
        </w:rPr>
        <w:t>งบการเงิน</w:t>
      </w:r>
      <w:r w:rsidRPr="00E05BF8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336D3" w:rsidRPr="00E05BF8">
        <w:rPr>
          <w:rFonts w:ascii="Angsana New" w:hAnsi="Angsana New"/>
          <w:sz w:val="30"/>
          <w:szCs w:val="30"/>
        </w:rPr>
        <w:t>31</w:t>
      </w:r>
      <w:r w:rsidRPr="00E05BF8">
        <w:rPr>
          <w:rFonts w:ascii="Angsana New" w:hAnsi="Angsana New"/>
          <w:sz w:val="30"/>
          <w:szCs w:val="30"/>
        </w:rPr>
        <w:t xml:space="preserve"> </w:t>
      </w:r>
      <w:r w:rsidRPr="00E05BF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336D3" w:rsidRPr="00E05BF8">
        <w:rPr>
          <w:rFonts w:ascii="Angsana New" w:hAnsi="Angsana New"/>
          <w:sz w:val="30"/>
          <w:szCs w:val="30"/>
        </w:rPr>
        <w:t>256</w:t>
      </w:r>
      <w:r w:rsidR="00EB2F31">
        <w:rPr>
          <w:rFonts w:ascii="Angsana New" w:hAnsi="Angsana New"/>
          <w:sz w:val="30"/>
          <w:szCs w:val="30"/>
        </w:rPr>
        <w:t>8</w:t>
      </w:r>
      <w:r w:rsidRPr="00E05BF8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  <w:r w:rsidR="00E23FBA" w:rsidRPr="00E05BF8">
        <w:rPr>
          <w:rFonts w:ascii="Angsana New" w:hAnsi="Angsana New"/>
          <w:sz w:val="30"/>
          <w:szCs w:val="30"/>
          <w:cs/>
        </w:rPr>
        <w:t xml:space="preserve"> </w:t>
      </w:r>
    </w:p>
    <w:p w14:paraId="37C70E4A" w14:textId="77777777" w:rsidR="00E05BF8" w:rsidRPr="00E05BF8" w:rsidRDefault="00E05BF8" w:rsidP="0011263F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3EAD805" w14:textId="77777777" w:rsidR="00B520E8" w:rsidRPr="00E05BF8" w:rsidRDefault="00B520E8" w:rsidP="00C2645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49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5BF8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36DF376" w14:textId="77777777" w:rsidR="00B520E8" w:rsidRPr="00E05BF8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21BFD3" w14:textId="13C58F13" w:rsidR="00B520E8" w:rsidRPr="00E05BF8" w:rsidRDefault="00893622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5BF8">
        <w:rPr>
          <w:rFonts w:ascii="Angsana New" w:hAnsi="Angsana New"/>
          <w:spacing w:val="4"/>
          <w:sz w:val="30"/>
          <w:szCs w:val="30"/>
          <w:cs/>
        </w:rPr>
        <w:t>งบการเงิน</w:t>
      </w:r>
      <w:r w:rsidR="00B520E8" w:rsidRPr="00E05BF8">
        <w:rPr>
          <w:rFonts w:ascii="Angsana New" w:hAnsi="Angsana New"/>
          <w:spacing w:val="4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="00B520E8" w:rsidRPr="00E05BF8">
        <w:rPr>
          <w:rFonts w:ascii="Angsana New" w:hAnsi="Angsana New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ข้อมูลทางการเงินทั้งหมดมีการปัดเศษในหมายเหตุประกอบงบการเงินระหว่างกาลเพื่อให้แสดงเป็นหลัก</w:t>
      </w:r>
      <w:r w:rsidR="00741FD4" w:rsidRPr="00E05BF8">
        <w:rPr>
          <w:rFonts w:ascii="Angsana New" w:hAnsi="Angsana New"/>
          <w:sz w:val="30"/>
          <w:szCs w:val="30"/>
          <w:cs/>
        </w:rPr>
        <w:t>พัน</w:t>
      </w:r>
      <w:r w:rsidR="00B520E8" w:rsidRPr="00E05BF8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324BBA3B" w14:textId="51D9C1B0" w:rsidR="00893622" w:rsidRPr="00E05BF8" w:rsidRDefault="00893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A453912" w14:textId="14DA2A25" w:rsidR="00CE4CC3" w:rsidRPr="00EE7DA0" w:rsidRDefault="00CD4458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1E6E7EAC" w14:textId="77777777" w:rsidR="00B12338" w:rsidRPr="00236E02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="Angsana New" w:hAnsi="Angsana New"/>
          <w:sz w:val="30"/>
          <w:szCs w:val="30"/>
        </w:rPr>
      </w:pPr>
    </w:p>
    <w:p w14:paraId="29E8DFCB" w14:textId="00F4A18C" w:rsidR="00553921" w:rsidRPr="00070B0B" w:rsidRDefault="00553921" w:rsidP="00553921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 w:right="1"/>
        <w:jc w:val="thaiDistribute"/>
        <w:rPr>
          <w:rFonts w:ascii="Angsana New" w:hAnsi="Angsana New"/>
          <w:spacing w:val="-2"/>
          <w:sz w:val="30"/>
          <w:szCs w:val="30"/>
        </w:rPr>
      </w:pPr>
      <w:r w:rsidRPr="00070B0B">
        <w:rPr>
          <w:rFonts w:ascii="Angsana New" w:hAnsi="Angsana New" w:hint="cs"/>
          <w:spacing w:val="-2"/>
          <w:sz w:val="30"/>
          <w:szCs w:val="30"/>
          <w:cs/>
        </w:rPr>
        <w:t>รายการที่สำคัญกับกิจการที่เกี่ยวข้องกัน</w:t>
      </w:r>
      <w:bookmarkStart w:id="1" w:name="_Hlk170372893"/>
      <w:r w:rsidRPr="00070B0B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bookmarkEnd w:id="1"/>
      <w:r w:rsidR="004C6BAD" w:rsidRPr="00070B0B">
        <w:rPr>
          <w:rFonts w:ascii="Angsana New" w:hAnsi="Angsana New"/>
          <w:spacing w:val="-2"/>
          <w:sz w:val="30"/>
          <w:szCs w:val="30"/>
          <w:cs/>
        </w:rPr>
        <w:t>งวด</w:t>
      </w:r>
      <w:r w:rsidR="002C0E61" w:rsidRPr="002C0E61">
        <w:rPr>
          <w:rFonts w:ascii="Angsana New" w:hAnsi="Angsana New"/>
          <w:spacing w:val="-2"/>
          <w:sz w:val="30"/>
          <w:szCs w:val="30"/>
          <w:cs/>
        </w:rPr>
        <w:t xml:space="preserve">สามเดือนและหกเดือนสิ้นสุดวันที่ </w:t>
      </w:r>
      <w:r w:rsidR="00C27900" w:rsidRPr="00C27900">
        <w:rPr>
          <w:rFonts w:ascii="Angsana New" w:hAnsi="Angsana New"/>
          <w:spacing w:val="-2"/>
          <w:sz w:val="30"/>
          <w:szCs w:val="30"/>
        </w:rPr>
        <w:t>30</w:t>
      </w:r>
      <w:r w:rsidR="002C0E61" w:rsidRPr="002C0E61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070B0B">
        <w:rPr>
          <w:rFonts w:ascii="Angsana New" w:hAnsi="Angsana New" w:hint="cs"/>
          <w:spacing w:val="-2"/>
          <w:sz w:val="30"/>
          <w:szCs w:val="30"/>
          <w:cs/>
        </w:rPr>
        <w:t>สรุปได้ดังนี้</w:t>
      </w:r>
    </w:p>
    <w:p w14:paraId="4BD4BAC5" w14:textId="0A7AD2AF" w:rsidR="00CD4458" w:rsidRPr="00A01BE6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41"/>
        <w:gridCol w:w="1514"/>
        <w:gridCol w:w="1407"/>
        <w:gridCol w:w="237"/>
        <w:gridCol w:w="1325"/>
        <w:gridCol w:w="1275"/>
      </w:tblGrid>
      <w:tr w:rsidR="002C0E61" w:rsidRPr="00916458" w14:paraId="3E7A59B8" w14:textId="77777777" w:rsidTr="00F525AA">
        <w:trPr>
          <w:trHeight w:val="259"/>
          <w:tblHeader/>
        </w:trPr>
        <w:tc>
          <w:tcPr>
            <w:tcW w:w="1870" w:type="pct"/>
          </w:tcPr>
          <w:p w14:paraId="334264A8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8" w:type="pct"/>
            <w:gridSpan w:val="2"/>
          </w:tcPr>
          <w:p w14:paraId="151C60A5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9" w:type="pct"/>
          </w:tcPr>
          <w:p w14:paraId="7CB444B9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pct"/>
            <w:gridSpan w:val="2"/>
          </w:tcPr>
          <w:p w14:paraId="2ABD628C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งวดหกเดือน</w:t>
            </w:r>
          </w:p>
        </w:tc>
      </w:tr>
      <w:tr w:rsidR="002C0E61" w:rsidRPr="00916458" w14:paraId="342033FE" w14:textId="77777777" w:rsidTr="00F525AA">
        <w:trPr>
          <w:trHeight w:val="259"/>
          <w:tblHeader/>
        </w:trPr>
        <w:tc>
          <w:tcPr>
            <w:tcW w:w="1870" w:type="pct"/>
          </w:tcPr>
          <w:p w14:paraId="76D0BEE8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4138CD08" w14:textId="53F6BDFF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65" w:type="pct"/>
          </w:tcPr>
          <w:p w14:paraId="3B1E8466" w14:textId="50DA3195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CCA0464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3" w:right="-81" w:firstLine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D1720CF" w14:textId="3D72179D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93" w:type="pct"/>
          </w:tcPr>
          <w:p w14:paraId="4B526CAE" w14:textId="3D19F82A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C0E61" w:rsidRPr="00916458" w14:paraId="4E1CEE75" w14:textId="77777777" w:rsidTr="00F525AA">
        <w:trPr>
          <w:trHeight w:val="259"/>
          <w:tblHeader/>
        </w:trPr>
        <w:tc>
          <w:tcPr>
            <w:tcW w:w="1870" w:type="pct"/>
          </w:tcPr>
          <w:p w14:paraId="52775683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9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0" w:type="pct"/>
            <w:gridSpan w:val="5"/>
          </w:tcPr>
          <w:p w14:paraId="473EC51E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164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1645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0E61" w:rsidRPr="00916458" w14:paraId="4ACF1AF0" w14:textId="77777777" w:rsidTr="00F525AA">
        <w:trPr>
          <w:trHeight w:val="259"/>
        </w:trPr>
        <w:tc>
          <w:tcPr>
            <w:tcW w:w="1870" w:type="pct"/>
          </w:tcPr>
          <w:p w14:paraId="46F4E12F" w14:textId="77777777" w:rsidR="002C0E61" w:rsidRPr="00916458" w:rsidRDefault="002C0E61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23" w:type="pct"/>
          </w:tcPr>
          <w:p w14:paraId="3B6FAA61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45E83111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7AF2D3E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</w:tcPr>
          <w:p w14:paraId="16679C16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1FDBB583" w14:textId="77777777" w:rsidR="002C0E61" w:rsidRPr="00916458" w:rsidRDefault="002C0E61" w:rsidP="00F52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E61" w:rsidRPr="00916458" w14:paraId="353723CE" w14:textId="77777777" w:rsidTr="00F525AA">
        <w:trPr>
          <w:trHeight w:val="259"/>
        </w:trPr>
        <w:tc>
          <w:tcPr>
            <w:tcW w:w="1870" w:type="pct"/>
          </w:tcPr>
          <w:p w14:paraId="06493372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823" w:type="pct"/>
          </w:tcPr>
          <w:p w14:paraId="4147501D" w14:textId="3523A588" w:rsidR="002C0E61" w:rsidRPr="00916458" w:rsidRDefault="00C81EF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81EF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7098E">
              <w:rPr>
                <w:rFonts w:asciiTheme="majorBidi" w:hAnsiTheme="majorBidi" w:cstheme="majorBidi"/>
                <w:sz w:val="30"/>
                <w:szCs w:val="30"/>
              </w:rPr>
              <w:t>,257</w:t>
            </w:r>
          </w:p>
        </w:tc>
        <w:tc>
          <w:tcPr>
            <w:tcW w:w="765" w:type="pct"/>
          </w:tcPr>
          <w:p w14:paraId="67D94F1C" w14:textId="5B36CED0" w:rsidR="002C0E61" w:rsidRPr="00916458" w:rsidRDefault="00C27900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0E61" w:rsidRPr="00916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29" w:type="pct"/>
          </w:tcPr>
          <w:p w14:paraId="16BCD890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65CCDBA9" w14:textId="6B28A326" w:rsidR="002C0E61" w:rsidRPr="00916458" w:rsidRDefault="0017098E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  <w:tc>
          <w:tcPr>
            <w:tcW w:w="693" w:type="pct"/>
          </w:tcPr>
          <w:p w14:paraId="7F13C9F1" w14:textId="01823E74" w:rsidR="002C0E61" w:rsidRPr="00916458" w:rsidRDefault="00C27900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0E61" w:rsidRPr="00916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2C0E61" w:rsidRPr="00916458" w14:paraId="1AA2AB30" w14:textId="77777777" w:rsidTr="00F525AA">
        <w:trPr>
          <w:trHeight w:val="259"/>
        </w:trPr>
        <w:tc>
          <w:tcPr>
            <w:tcW w:w="1870" w:type="pct"/>
          </w:tcPr>
          <w:p w14:paraId="1F65560D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23" w:type="pct"/>
          </w:tcPr>
          <w:p w14:paraId="0DA2FDC1" w14:textId="7BC37DBD" w:rsidR="002C0E61" w:rsidRPr="00916458" w:rsidRDefault="0017098E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65" w:type="pct"/>
          </w:tcPr>
          <w:p w14:paraId="40ED7E19" w14:textId="4A713F05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720B6CA1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3B535DBD" w14:textId="1107E2CB" w:rsidR="002C0E61" w:rsidRPr="00916458" w:rsidRDefault="0017098E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93" w:type="pct"/>
          </w:tcPr>
          <w:p w14:paraId="0840023E" w14:textId="02926C99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C0E61" w:rsidRPr="00916458" w14:paraId="5EA9DD4D" w14:textId="77777777" w:rsidTr="00F525AA">
        <w:trPr>
          <w:trHeight w:val="259"/>
        </w:trPr>
        <w:tc>
          <w:tcPr>
            <w:tcW w:w="1870" w:type="pct"/>
          </w:tcPr>
          <w:p w14:paraId="6D8E1FC9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823" w:type="pct"/>
          </w:tcPr>
          <w:p w14:paraId="00664993" w14:textId="61D292DC" w:rsidR="002C0E61" w:rsidRPr="00916458" w:rsidRDefault="0017098E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6,486</w:t>
            </w:r>
          </w:p>
        </w:tc>
        <w:tc>
          <w:tcPr>
            <w:tcW w:w="765" w:type="pct"/>
          </w:tcPr>
          <w:p w14:paraId="6F214113" w14:textId="02205762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9,398</w:t>
            </w:r>
          </w:p>
        </w:tc>
        <w:tc>
          <w:tcPr>
            <w:tcW w:w="129" w:type="pct"/>
          </w:tcPr>
          <w:p w14:paraId="69CA6A57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155E7E2C" w14:textId="07D87CC6" w:rsidR="002C0E61" w:rsidRPr="00916458" w:rsidRDefault="0017098E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14,447</w:t>
            </w:r>
          </w:p>
        </w:tc>
        <w:tc>
          <w:tcPr>
            <w:tcW w:w="693" w:type="pct"/>
          </w:tcPr>
          <w:p w14:paraId="651B2D68" w14:textId="718871EB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15,902</w:t>
            </w:r>
          </w:p>
        </w:tc>
      </w:tr>
      <w:tr w:rsidR="002C0E61" w:rsidRPr="00916458" w14:paraId="362D224D" w14:textId="77777777" w:rsidTr="00F525AA">
        <w:trPr>
          <w:trHeight w:val="259"/>
        </w:trPr>
        <w:tc>
          <w:tcPr>
            <w:tcW w:w="1870" w:type="pct"/>
          </w:tcPr>
          <w:p w14:paraId="359BA9BE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3" w:type="pct"/>
          </w:tcPr>
          <w:p w14:paraId="2FCB9E8A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318DD6AC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71435A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9319661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7E62FA66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E61" w:rsidRPr="00916458" w14:paraId="74E306BE" w14:textId="77777777" w:rsidTr="00F525AA">
        <w:trPr>
          <w:trHeight w:val="259"/>
        </w:trPr>
        <w:tc>
          <w:tcPr>
            <w:tcW w:w="1870" w:type="pct"/>
          </w:tcPr>
          <w:p w14:paraId="7C89B890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23" w:type="pct"/>
          </w:tcPr>
          <w:p w14:paraId="4A7A6F49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" w:type="pct"/>
          </w:tcPr>
          <w:p w14:paraId="560C30D7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A8278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A2C11AF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14:paraId="57AF231D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E61" w:rsidRPr="00916458" w14:paraId="0DF7E25C" w14:textId="77777777" w:rsidTr="00F525AA">
        <w:trPr>
          <w:trHeight w:val="259"/>
        </w:trPr>
        <w:tc>
          <w:tcPr>
            <w:tcW w:w="1870" w:type="pct"/>
          </w:tcPr>
          <w:p w14:paraId="4486A6DA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23" w:type="pct"/>
          </w:tcPr>
          <w:p w14:paraId="7CBBCE89" w14:textId="26F3F1C0" w:rsidR="002C0E61" w:rsidRPr="00916458" w:rsidRDefault="00431306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29,05</w:t>
            </w:r>
            <w:r w:rsidR="00C476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65" w:type="pct"/>
          </w:tcPr>
          <w:p w14:paraId="4BEF59B3" w14:textId="768B3702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55,093</w:t>
            </w:r>
          </w:p>
        </w:tc>
        <w:tc>
          <w:tcPr>
            <w:tcW w:w="129" w:type="pct"/>
          </w:tcPr>
          <w:p w14:paraId="385112A7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1945565B" w14:textId="73D150CC" w:rsidR="002C0E61" w:rsidRPr="00916458" w:rsidRDefault="00431306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57,816</w:t>
            </w:r>
          </w:p>
        </w:tc>
        <w:tc>
          <w:tcPr>
            <w:tcW w:w="693" w:type="pct"/>
          </w:tcPr>
          <w:p w14:paraId="140E91B1" w14:textId="4EA717E1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111,289</w:t>
            </w:r>
          </w:p>
        </w:tc>
      </w:tr>
      <w:tr w:rsidR="002C0E61" w:rsidRPr="00916458" w14:paraId="05EEA936" w14:textId="77777777" w:rsidTr="00F525AA">
        <w:trPr>
          <w:trHeight w:val="259"/>
        </w:trPr>
        <w:tc>
          <w:tcPr>
            <w:tcW w:w="1870" w:type="pct"/>
          </w:tcPr>
          <w:p w14:paraId="79B39998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3" w:type="pct"/>
          </w:tcPr>
          <w:p w14:paraId="7A184291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0FBEB9AD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2E5E536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68970768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050402DE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C0E61" w:rsidRPr="00916458" w14:paraId="4E7F9862" w14:textId="77777777" w:rsidTr="00F525AA">
        <w:trPr>
          <w:trHeight w:val="259"/>
        </w:trPr>
        <w:tc>
          <w:tcPr>
            <w:tcW w:w="1870" w:type="pct"/>
          </w:tcPr>
          <w:p w14:paraId="2FDE36B0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3" w:type="pct"/>
          </w:tcPr>
          <w:p w14:paraId="7AE4CF02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65" w:type="pct"/>
          </w:tcPr>
          <w:p w14:paraId="36E66E19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11A7DFD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" w:type="pct"/>
          </w:tcPr>
          <w:p w14:paraId="306022A3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731D84E1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31306" w:rsidRPr="00916458" w14:paraId="3126DA8E" w14:textId="77777777" w:rsidTr="00F525AA">
        <w:trPr>
          <w:trHeight w:val="259"/>
        </w:trPr>
        <w:tc>
          <w:tcPr>
            <w:tcW w:w="1870" w:type="pct"/>
          </w:tcPr>
          <w:p w14:paraId="1005D021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23" w:type="pct"/>
          </w:tcPr>
          <w:p w14:paraId="4A0E4460" w14:textId="034BFCFE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462,407 </w:t>
            </w:r>
          </w:p>
        </w:tc>
        <w:tc>
          <w:tcPr>
            <w:tcW w:w="765" w:type="pct"/>
          </w:tcPr>
          <w:p w14:paraId="2061EE2B" w14:textId="4D869800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Pr="00916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</w:tcPr>
          <w:p w14:paraId="67FAB28C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17A09747" w14:textId="5A0EAADF" w:rsidR="00431306" w:rsidRPr="00916458" w:rsidRDefault="00431306" w:rsidP="00C47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657,425 </w:t>
            </w:r>
          </w:p>
        </w:tc>
        <w:tc>
          <w:tcPr>
            <w:tcW w:w="693" w:type="pct"/>
          </w:tcPr>
          <w:p w14:paraId="06D84049" w14:textId="2DE1B75B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1,406,653</w:t>
            </w:r>
          </w:p>
        </w:tc>
      </w:tr>
      <w:tr w:rsidR="00431306" w:rsidRPr="00916458" w14:paraId="3C248050" w14:textId="77777777" w:rsidTr="00F525AA">
        <w:trPr>
          <w:trHeight w:val="259"/>
        </w:trPr>
        <w:tc>
          <w:tcPr>
            <w:tcW w:w="1870" w:type="pct"/>
          </w:tcPr>
          <w:p w14:paraId="3A9B4F9B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823" w:type="pct"/>
          </w:tcPr>
          <w:p w14:paraId="7349B4DD" w14:textId="15354CAE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33,929 </w:t>
            </w:r>
          </w:p>
        </w:tc>
        <w:tc>
          <w:tcPr>
            <w:tcW w:w="765" w:type="pct"/>
          </w:tcPr>
          <w:p w14:paraId="6DAC6E08" w14:textId="7E5D3AF8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16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129" w:type="pct"/>
          </w:tcPr>
          <w:p w14:paraId="0B060A8B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1CF1DB0" w14:textId="7FBE130F" w:rsidR="00431306" w:rsidRPr="00916458" w:rsidRDefault="00431306" w:rsidP="00C47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66,735 </w:t>
            </w:r>
          </w:p>
        </w:tc>
        <w:tc>
          <w:tcPr>
            <w:tcW w:w="693" w:type="pct"/>
          </w:tcPr>
          <w:p w14:paraId="01B29C58" w14:textId="15A6C2F0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916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431306" w:rsidRPr="00916458" w14:paraId="4673A427" w14:textId="77777777" w:rsidTr="00F525AA">
        <w:trPr>
          <w:trHeight w:val="259"/>
        </w:trPr>
        <w:tc>
          <w:tcPr>
            <w:tcW w:w="1870" w:type="pct"/>
          </w:tcPr>
          <w:p w14:paraId="5F5B4B35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823" w:type="pct"/>
          </w:tcPr>
          <w:p w14:paraId="4C6113C2" w14:textId="38CB6FBA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329 </w:t>
            </w:r>
          </w:p>
        </w:tc>
        <w:tc>
          <w:tcPr>
            <w:tcW w:w="765" w:type="pct"/>
          </w:tcPr>
          <w:p w14:paraId="433FDBB5" w14:textId="3EF3E865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03DC8D9E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F31983A" w14:textId="39EE35CA" w:rsidR="00431306" w:rsidRPr="00916458" w:rsidRDefault="00431306" w:rsidP="00C47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409 </w:t>
            </w:r>
          </w:p>
        </w:tc>
        <w:tc>
          <w:tcPr>
            <w:tcW w:w="693" w:type="pct"/>
          </w:tcPr>
          <w:p w14:paraId="6CA9BAE4" w14:textId="0FB9E520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31306" w:rsidRPr="00916458" w14:paraId="4784A4BF" w14:textId="77777777" w:rsidTr="00F525AA">
        <w:trPr>
          <w:trHeight w:val="259"/>
        </w:trPr>
        <w:tc>
          <w:tcPr>
            <w:tcW w:w="1870" w:type="pct"/>
          </w:tcPr>
          <w:p w14:paraId="5D6D5896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23" w:type="pct"/>
          </w:tcPr>
          <w:p w14:paraId="46EC6C53" w14:textId="6F8A0C1B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29,046 </w:t>
            </w:r>
          </w:p>
        </w:tc>
        <w:tc>
          <w:tcPr>
            <w:tcW w:w="765" w:type="pct"/>
          </w:tcPr>
          <w:p w14:paraId="77049353" w14:textId="32E48DEF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15,732</w:t>
            </w:r>
          </w:p>
        </w:tc>
        <w:tc>
          <w:tcPr>
            <w:tcW w:w="129" w:type="pct"/>
          </w:tcPr>
          <w:p w14:paraId="0594DBEE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3AC5E7D8" w14:textId="02924C4C" w:rsidR="00431306" w:rsidRPr="00916458" w:rsidRDefault="00431306" w:rsidP="00C47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61,112 </w:t>
            </w:r>
          </w:p>
        </w:tc>
        <w:tc>
          <w:tcPr>
            <w:tcW w:w="693" w:type="pct"/>
          </w:tcPr>
          <w:p w14:paraId="555C0DA7" w14:textId="79A7F9FF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31,560</w:t>
            </w:r>
          </w:p>
        </w:tc>
      </w:tr>
      <w:tr w:rsidR="00431306" w:rsidRPr="00916458" w14:paraId="315F3589" w14:textId="77777777" w:rsidTr="00F525AA">
        <w:trPr>
          <w:trHeight w:val="259"/>
        </w:trPr>
        <w:tc>
          <w:tcPr>
            <w:tcW w:w="1870" w:type="pct"/>
          </w:tcPr>
          <w:p w14:paraId="46B10E80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23" w:type="pct"/>
          </w:tcPr>
          <w:p w14:paraId="1186198C" w14:textId="1DFF6A56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</w:p>
        </w:tc>
        <w:tc>
          <w:tcPr>
            <w:tcW w:w="765" w:type="pct"/>
          </w:tcPr>
          <w:p w14:paraId="608EC98D" w14:textId="17C73783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29" w:type="pct"/>
          </w:tcPr>
          <w:p w14:paraId="60D7212E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3820BE53" w14:textId="41859EC8" w:rsidR="00431306" w:rsidRPr="00916458" w:rsidRDefault="00431306" w:rsidP="00C47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</w:p>
        </w:tc>
        <w:tc>
          <w:tcPr>
            <w:tcW w:w="693" w:type="pct"/>
          </w:tcPr>
          <w:p w14:paraId="5B323D1C" w14:textId="63A03E94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1,649</w:t>
            </w:r>
          </w:p>
        </w:tc>
      </w:tr>
      <w:tr w:rsidR="00431306" w:rsidRPr="00916458" w14:paraId="52092E1D" w14:textId="77777777" w:rsidTr="00F525AA">
        <w:trPr>
          <w:trHeight w:val="259"/>
        </w:trPr>
        <w:tc>
          <w:tcPr>
            <w:tcW w:w="1870" w:type="pct"/>
          </w:tcPr>
          <w:p w14:paraId="2C95A4DC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823" w:type="pct"/>
          </w:tcPr>
          <w:p w14:paraId="03E24878" w14:textId="6A9F28E6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1,280 </w:t>
            </w:r>
          </w:p>
        </w:tc>
        <w:tc>
          <w:tcPr>
            <w:tcW w:w="765" w:type="pct"/>
          </w:tcPr>
          <w:p w14:paraId="1B02CE15" w14:textId="0D4E6CDF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29,817</w:t>
            </w:r>
          </w:p>
        </w:tc>
        <w:tc>
          <w:tcPr>
            <w:tcW w:w="129" w:type="pct"/>
          </w:tcPr>
          <w:p w14:paraId="55A8AEBB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43441121" w14:textId="3E2927B7" w:rsidR="00431306" w:rsidRPr="00916458" w:rsidRDefault="00431306" w:rsidP="00C47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2,487 </w:t>
            </w:r>
          </w:p>
        </w:tc>
        <w:tc>
          <w:tcPr>
            <w:tcW w:w="693" w:type="pct"/>
          </w:tcPr>
          <w:p w14:paraId="2551E69F" w14:textId="73BD569F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31,131</w:t>
            </w:r>
          </w:p>
        </w:tc>
      </w:tr>
      <w:tr w:rsidR="002C0E61" w:rsidRPr="00916458" w14:paraId="3D480F29" w14:textId="77777777" w:rsidTr="00F525AA">
        <w:trPr>
          <w:trHeight w:val="259"/>
        </w:trPr>
        <w:tc>
          <w:tcPr>
            <w:tcW w:w="1870" w:type="pct"/>
          </w:tcPr>
          <w:p w14:paraId="453AEBE5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823" w:type="pct"/>
          </w:tcPr>
          <w:p w14:paraId="00789679" w14:textId="77777777" w:rsidR="002C0E61" w:rsidRPr="00916458" w:rsidRDefault="002C0E61" w:rsidP="002C0E6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65" w:type="pct"/>
          </w:tcPr>
          <w:p w14:paraId="2D31511D" w14:textId="77777777" w:rsidR="002C0E61" w:rsidRPr="00916458" w:rsidRDefault="002C0E61" w:rsidP="002C0E6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58017F01" w14:textId="77777777" w:rsidR="002C0E61" w:rsidRPr="00916458" w:rsidRDefault="002C0E61" w:rsidP="002C0E6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pct"/>
          </w:tcPr>
          <w:p w14:paraId="4C723AEB" w14:textId="77777777" w:rsidR="002C0E61" w:rsidRPr="00916458" w:rsidRDefault="002C0E61" w:rsidP="002C0E6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3" w:type="pct"/>
          </w:tcPr>
          <w:p w14:paraId="554B1A98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306" w:rsidRPr="00916458" w14:paraId="4E0C3EA2" w14:textId="77777777" w:rsidTr="00F525AA">
        <w:trPr>
          <w:trHeight w:val="259"/>
        </w:trPr>
        <w:tc>
          <w:tcPr>
            <w:tcW w:w="1870" w:type="pct"/>
          </w:tcPr>
          <w:p w14:paraId="107A7ED9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823" w:type="pct"/>
          </w:tcPr>
          <w:p w14:paraId="46611456" w14:textId="778E1E93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>9,86</w:t>
            </w:r>
            <w:r w:rsidR="007F64C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65" w:type="pct"/>
          </w:tcPr>
          <w:p w14:paraId="1556085A" w14:textId="7E55CEB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16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29" w:type="pct"/>
          </w:tcPr>
          <w:p w14:paraId="208B27C2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58106C2" w14:textId="2237E6B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18,61</w:t>
            </w:r>
            <w:r w:rsidR="007F64C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93" w:type="pct"/>
          </w:tcPr>
          <w:p w14:paraId="11ED0CAF" w14:textId="38C15169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9164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9164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31306" w:rsidRPr="00916458" w14:paraId="657A4A29" w14:textId="77777777" w:rsidTr="00F525AA">
        <w:trPr>
          <w:trHeight w:val="259"/>
        </w:trPr>
        <w:tc>
          <w:tcPr>
            <w:tcW w:w="1870" w:type="pct"/>
          </w:tcPr>
          <w:p w14:paraId="46CBBB5F" w14:textId="77777777" w:rsidR="00431306" w:rsidRPr="00916458" w:rsidRDefault="00431306" w:rsidP="00431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823" w:type="pct"/>
          </w:tcPr>
          <w:p w14:paraId="10E00248" w14:textId="1C9A96F3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</w:p>
        </w:tc>
        <w:tc>
          <w:tcPr>
            <w:tcW w:w="765" w:type="pct"/>
          </w:tcPr>
          <w:p w14:paraId="7CC444AB" w14:textId="355E84CE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9" w:type="pct"/>
          </w:tcPr>
          <w:p w14:paraId="108B3D06" w14:textId="77777777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48B0CE0B" w14:textId="6ED048F5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693" w:type="pct"/>
          </w:tcPr>
          <w:p w14:paraId="41DD650C" w14:textId="67C46C30" w:rsidR="00431306" w:rsidRPr="00916458" w:rsidRDefault="00431306" w:rsidP="00431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</w:tr>
      <w:tr w:rsidR="002C0E61" w:rsidRPr="00916458" w14:paraId="229C7323" w14:textId="77777777" w:rsidTr="00F525AA">
        <w:trPr>
          <w:trHeight w:val="259"/>
        </w:trPr>
        <w:tc>
          <w:tcPr>
            <w:tcW w:w="1870" w:type="pct"/>
          </w:tcPr>
          <w:p w14:paraId="1F7BE7B4" w14:textId="77777777" w:rsidR="002C0E61" w:rsidRPr="00916458" w:rsidRDefault="002C0E61" w:rsidP="002C0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0" w:hanging="1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823" w:type="pct"/>
          </w:tcPr>
          <w:p w14:paraId="6F74B1F0" w14:textId="50B75BC8" w:rsidR="002C0E61" w:rsidRPr="00916458" w:rsidRDefault="00431306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3,563</w:t>
            </w:r>
          </w:p>
        </w:tc>
        <w:tc>
          <w:tcPr>
            <w:tcW w:w="765" w:type="pct"/>
          </w:tcPr>
          <w:p w14:paraId="6ADB4450" w14:textId="2083EBB9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4,833</w:t>
            </w:r>
          </w:p>
        </w:tc>
        <w:tc>
          <w:tcPr>
            <w:tcW w:w="129" w:type="pct"/>
          </w:tcPr>
          <w:p w14:paraId="78D8A247" w14:textId="7777777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pct"/>
          </w:tcPr>
          <w:p w14:paraId="29D66951" w14:textId="55710787" w:rsidR="002C0E61" w:rsidRPr="00916458" w:rsidRDefault="00431306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6,405</w:t>
            </w:r>
          </w:p>
        </w:tc>
        <w:tc>
          <w:tcPr>
            <w:tcW w:w="693" w:type="pct"/>
          </w:tcPr>
          <w:p w14:paraId="21931514" w14:textId="7C46BCD7" w:rsidR="002C0E61" w:rsidRPr="00916458" w:rsidRDefault="002C0E61" w:rsidP="002C0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6458">
              <w:rPr>
                <w:rFonts w:asciiTheme="majorBidi" w:hAnsiTheme="majorBidi" w:cstheme="majorBidi"/>
                <w:sz w:val="30"/>
                <w:szCs w:val="30"/>
              </w:rPr>
              <w:t>7,360</w:t>
            </w:r>
          </w:p>
        </w:tc>
      </w:tr>
    </w:tbl>
    <w:p w14:paraId="4018433A" w14:textId="77777777" w:rsidR="00256605" w:rsidRPr="00622622" w:rsidRDefault="00256605" w:rsidP="00B80CC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B920AB8" w14:textId="4E822DE0" w:rsidR="00B80CC7" w:rsidRPr="00547C2D" w:rsidRDefault="00B80CC7" w:rsidP="00B80CC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7C2D">
        <w:rPr>
          <w:rFonts w:ascii="Angsana New" w:hAnsi="Angsana New"/>
          <w:sz w:val="30"/>
          <w:szCs w:val="30"/>
          <w:cs/>
        </w:rPr>
        <w:t xml:space="preserve">ยอดคงเหลือ ณ วันที่ </w:t>
      </w:r>
      <w:r w:rsidR="002C0E61" w:rsidRPr="002C0E61">
        <w:rPr>
          <w:rFonts w:ascii="Angsana New" w:hAnsi="Angsana New"/>
          <w:sz w:val="30"/>
          <w:szCs w:val="30"/>
        </w:rPr>
        <w:t xml:space="preserve">30 </w:t>
      </w:r>
      <w:r w:rsidR="002C0E61" w:rsidRPr="002C0E61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47C2D">
        <w:rPr>
          <w:rFonts w:ascii="Angsana New" w:hAnsi="Angsana New"/>
          <w:sz w:val="30"/>
          <w:szCs w:val="30"/>
        </w:rPr>
        <w:t>256</w:t>
      </w:r>
      <w:r w:rsidR="00F34D80">
        <w:rPr>
          <w:rFonts w:ascii="Angsana New" w:hAnsi="Angsana New"/>
          <w:sz w:val="30"/>
          <w:szCs w:val="30"/>
        </w:rPr>
        <w:t>9</w:t>
      </w:r>
      <w:r w:rsidRPr="00547C2D">
        <w:rPr>
          <w:rFonts w:ascii="Angsana New" w:hAnsi="Angsana New"/>
          <w:sz w:val="30"/>
          <w:szCs w:val="30"/>
          <w:cs/>
        </w:rPr>
        <w:t xml:space="preserve"> และ </w:t>
      </w:r>
      <w:r w:rsidRPr="00547C2D">
        <w:rPr>
          <w:rFonts w:ascii="Angsana New" w:hAnsi="Angsana New"/>
          <w:sz w:val="30"/>
          <w:szCs w:val="30"/>
        </w:rPr>
        <w:t xml:space="preserve">31 </w:t>
      </w:r>
      <w:r w:rsidRPr="00547C2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47C2D">
        <w:rPr>
          <w:rFonts w:ascii="Angsana New" w:hAnsi="Angsana New"/>
          <w:sz w:val="30"/>
          <w:szCs w:val="30"/>
        </w:rPr>
        <w:t>256</w:t>
      </w:r>
      <w:r w:rsidR="00F34D80">
        <w:rPr>
          <w:rFonts w:ascii="Angsana New" w:hAnsi="Angsana New"/>
          <w:sz w:val="30"/>
          <w:szCs w:val="30"/>
        </w:rPr>
        <w:t>8</w:t>
      </w:r>
      <w:r w:rsidRPr="00547C2D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6073587" w14:textId="068098C0" w:rsidR="008A5442" w:rsidRPr="00AA74B4" w:rsidRDefault="008A544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05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71"/>
        <w:gridCol w:w="1530"/>
        <w:gridCol w:w="239"/>
        <w:gridCol w:w="1400"/>
        <w:gridCol w:w="14"/>
      </w:tblGrid>
      <w:tr w:rsidR="00BA2AC6" w:rsidRPr="006A166D" w14:paraId="1A89DBB7" w14:textId="77777777" w:rsidTr="00137FFB">
        <w:trPr>
          <w:trHeight w:val="259"/>
          <w:tblHeader/>
        </w:trPr>
        <w:tc>
          <w:tcPr>
            <w:tcW w:w="3242" w:type="pct"/>
          </w:tcPr>
          <w:p w14:paraId="52A4286A" w14:textId="77777777" w:rsidR="004C6BAD" w:rsidRPr="006A166D" w:rsidRDefault="004C6BAD" w:rsidP="00AA74B4">
            <w:pPr>
              <w:tabs>
                <w:tab w:val="clear" w:pos="454"/>
                <w:tab w:val="left" w:pos="504"/>
              </w:tabs>
              <w:spacing w:line="380" w:lineRule="exact"/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7EAF5816" w14:textId="4D252C42" w:rsidR="004C6BAD" w:rsidRPr="006A166D" w:rsidRDefault="002C0E61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0E6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C0E6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27D349F7" w14:textId="77777777" w:rsidR="004C6BAD" w:rsidRPr="006A166D" w:rsidRDefault="004C6BAD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6FC959E0" w14:textId="2737CE0E" w:rsidR="004C6BAD" w:rsidRPr="006A166D" w:rsidRDefault="004C6BAD" w:rsidP="00AA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80" w:lineRule="exact"/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A2AC6" w:rsidRPr="006A166D" w14:paraId="532F08D4" w14:textId="77777777" w:rsidTr="00137FFB">
        <w:trPr>
          <w:trHeight w:val="259"/>
          <w:tblHeader/>
        </w:trPr>
        <w:tc>
          <w:tcPr>
            <w:tcW w:w="3242" w:type="pct"/>
          </w:tcPr>
          <w:p w14:paraId="1944C716" w14:textId="77777777" w:rsidR="00B80CC7" w:rsidRPr="006A166D" w:rsidRDefault="00B80CC7" w:rsidP="00AA74B4">
            <w:pPr>
              <w:tabs>
                <w:tab w:val="clear" w:pos="454"/>
                <w:tab w:val="left" w:pos="504"/>
              </w:tabs>
              <w:spacing w:line="380" w:lineRule="exact"/>
              <w:ind w:left="50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5" w:type="pct"/>
          </w:tcPr>
          <w:p w14:paraId="7E9653C1" w14:textId="50A9142E" w:rsidR="00B80CC7" w:rsidRPr="006A166D" w:rsidRDefault="00B80CC7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firstLine="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4D8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68181F3A" w14:textId="77777777" w:rsidR="00B80CC7" w:rsidRPr="006A166D" w:rsidRDefault="00B80CC7" w:rsidP="00AA74B4">
            <w:pPr>
              <w:tabs>
                <w:tab w:val="clear" w:pos="454"/>
                <w:tab w:val="clear" w:pos="680"/>
                <w:tab w:val="clear" w:pos="907"/>
              </w:tabs>
              <w:spacing w:line="380" w:lineRule="exact"/>
              <w:ind w:left="5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0072E7B0" w14:textId="19BCA057" w:rsidR="00B80CC7" w:rsidRPr="006A166D" w:rsidRDefault="00B80CC7" w:rsidP="00AA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80" w:lineRule="exact"/>
              <w:ind w:left="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4D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A2AC6" w:rsidRPr="006A166D" w14:paraId="1151C2E0" w14:textId="77777777" w:rsidTr="00137FFB">
        <w:trPr>
          <w:trHeight w:val="225"/>
          <w:tblHeader/>
        </w:trPr>
        <w:tc>
          <w:tcPr>
            <w:tcW w:w="3242" w:type="pct"/>
          </w:tcPr>
          <w:p w14:paraId="35BEC057" w14:textId="77777777" w:rsidR="00262718" w:rsidRPr="006A166D" w:rsidRDefault="00262718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after="0"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8" w:type="pct"/>
            <w:gridSpan w:val="4"/>
          </w:tcPr>
          <w:p w14:paraId="71E5A0AB" w14:textId="186BD59A" w:rsidR="00262718" w:rsidRPr="006A166D" w:rsidRDefault="00262718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2AC6" w:rsidRPr="006A166D" w14:paraId="28F6E39B" w14:textId="77777777" w:rsidTr="00137FFB">
        <w:trPr>
          <w:trHeight w:val="259"/>
        </w:trPr>
        <w:tc>
          <w:tcPr>
            <w:tcW w:w="3242" w:type="pct"/>
          </w:tcPr>
          <w:p w14:paraId="552D81DD" w14:textId="77777777" w:rsidR="00972C69" w:rsidRPr="006A166D" w:rsidRDefault="00972C69" w:rsidP="00AA7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45" w:type="pct"/>
          </w:tcPr>
          <w:p w14:paraId="4DDBD486" w14:textId="77777777" w:rsidR="00972C69" w:rsidRPr="006A166D" w:rsidRDefault="00972C69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74FF56" w14:textId="77777777" w:rsidR="00972C69" w:rsidRPr="006A166D" w:rsidRDefault="00972C69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747433DF" w14:textId="77777777" w:rsidR="00972C69" w:rsidRPr="006A166D" w:rsidRDefault="00972C69" w:rsidP="00AA7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16579F2B" w14:textId="77777777" w:rsidTr="00137FFB">
        <w:trPr>
          <w:trHeight w:val="259"/>
        </w:trPr>
        <w:tc>
          <w:tcPr>
            <w:tcW w:w="3242" w:type="pct"/>
          </w:tcPr>
          <w:p w14:paraId="228672DF" w14:textId="28EA0577" w:rsidR="00F34D80" w:rsidRPr="006A166D" w:rsidRDefault="00F34D80" w:rsidP="00F34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OLE_LINK1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  <w:bookmarkEnd w:id="2"/>
          </w:p>
        </w:tc>
        <w:tc>
          <w:tcPr>
            <w:tcW w:w="845" w:type="pct"/>
          </w:tcPr>
          <w:p w14:paraId="1AF1AC61" w14:textId="1373180A" w:rsidR="00F34D80" w:rsidRPr="006A166D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32" w:type="pct"/>
          </w:tcPr>
          <w:p w14:paraId="446ED723" w14:textId="77777777" w:rsidR="00F34D80" w:rsidRPr="006A166D" w:rsidRDefault="00F34D80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6B4021A5" w14:textId="20D2AB1D" w:rsidR="00F34D80" w:rsidRPr="006A166D" w:rsidRDefault="00F34D80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</w:tr>
      <w:tr w:rsidR="00BA2AC6" w:rsidRPr="006A166D" w14:paraId="5E02E391" w14:textId="77777777" w:rsidTr="00137FFB">
        <w:trPr>
          <w:trHeight w:val="259"/>
        </w:trPr>
        <w:tc>
          <w:tcPr>
            <w:tcW w:w="3242" w:type="pct"/>
          </w:tcPr>
          <w:p w14:paraId="3A820193" w14:textId="3062DDAF" w:rsidR="00F34D80" w:rsidRPr="006A166D" w:rsidRDefault="00F34D80" w:rsidP="00F34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OLE_LINK2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bookmarkEnd w:id="3"/>
          </w:p>
        </w:tc>
        <w:tc>
          <w:tcPr>
            <w:tcW w:w="845" w:type="pct"/>
          </w:tcPr>
          <w:p w14:paraId="28832CC9" w14:textId="33921E76" w:rsidR="00F34D80" w:rsidRPr="006A166D" w:rsidRDefault="00096E8E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82967">
              <w:rPr>
                <w:rFonts w:asciiTheme="majorBidi" w:hAnsiTheme="majorBidi" w:cstheme="majorBidi"/>
                <w:sz w:val="30"/>
                <w:szCs w:val="30"/>
              </w:rPr>
              <w:t>45,674</w:t>
            </w:r>
          </w:p>
        </w:tc>
        <w:tc>
          <w:tcPr>
            <w:tcW w:w="132" w:type="pct"/>
          </w:tcPr>
          <w:p w14:paraId="4B59E054" w14:textId="77777777" w:rsidR="00F34D80" w:rsidRPr="006A166D" w:rsidRDefault="00F34D80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51FFD107" w14:textId="5B51BC64" w:rsidR="00F34D80" w:rsidRPr="006A166D" w:rsidRDefault="00F34D80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51,095</w:t>
            </w:r>
          </w:p>
        </w:tc>
      </w:tr>
      <w:tr w:rsidR="00BA2AC6" w:rsidRPr="006A166D" w14:paraId="1E1A129A" w14:textId="77777777" w:rsidTr="00137FFB">
        <w:trPr>
          <w:trHeight w:val="259"/>
        </w:trPr>
        <w:tc>
          <w:tcPr>
            <w:tcW w:w="3242" w:type="pct"/>
          </w:tcPr>
          <w:p w14:paraId="2FE10C57" w14:textId="353D8091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OLE_LINK3"/>
            <w:bookmarkStart w:id="5" w:name="OLE_LINK5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  <w:bookmarkEnd w:id="4"/>
            <w:bookmarkEnd w:id="5"/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67A33733" w14:textId="3E5344C6" w:rsidR="002F16D4" w:rsidRPr="006A166D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26,739</w:t>
            </w:r>
          </w:p>
        </w:tc>
        <w:tc>
          <w:tcPr>
            <w:tcW w:w="132" w:type="pct"/>
          </w:tcPr>
          <w:p w14:paraId="7B89984F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bottom w:val="single" w:sz="4" w:space="0" w:color="auto"/>
            </w:tcBorders>
          </w:tcPr>
          <w:p w14:paraId="68A50768" w14:textId="3347E073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15,251</w:t>
            </w:r>
          </w:p>
        </w:tc>
      </w:tr>
      <w:tr w:rsidR="00BA2AC6" w:rsidRPr="006A166D" w14:paraId="065B6045" w14:textId="77777777" w:rsidTr="00137FFB">
        <w:trPr>
          <w:trHeight w:val="259"/>
        </w:trPr>
        <w:tc>
          <w:tcPr>
            <w:tcW w:w="3242" w:type="pct"/>
          </w:tcPr>
          <w:p w14:paraId="69484E0C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15E713BB" w14:textId="37802075" w:rsidR="002F16D4" w:rsidRPr="006A166D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373,400</w:t>
            </w:r>
          </w:p>
        </w:tc>
        <w:tc>
          <w:tcPr>
            <w:tcW w:w="132" w:type="pct"/>
          </w:tcPr>
          <w:p w14:paraId="5CEC9997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D1995" w14:textId="5FCE2244" w:rsidR="002F16D4" w:rsidRPr="00F34D80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4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67,155</w:t>
            </w:r>
          </w:p>
        </w:tc>
      </w:tr>
      <w:tr w:rsidR="00BA2AC6" w:rsidRPr="006A166D" w14:paraId="3F98A77B" w14:textId="77777777" w:rsidTr="00137FFB">
        <w:trPr>
          <w:trHeight w:val="312"/>
        </w:trPr>
        <w:tc>
          <w:tcPr>
            <w:tcW w:w="3242" w:type="pct"/>
          </w:tcPr>
          <w:p w14:paraId="7A88E359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7086B495" w14:textId="77777777" w:rsidR="002F16D4" w:rsidRPr="006A166D" w:rsidRDefault="002F16D4" w:rsidP="0013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ACA9DA7" w14:textId="77777777" w:rsidR="002F16D4" w:rsidRPr="006A166D" w:rsidRDefault="002F16D4" w:rsidP="0013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double" w:sz="4" w:space="0" w:color="auto"/>
            </w:tcBorders>
          </w:tcPr>
          <w:p w14:paraId="4A0F14AA" w14:textId="77777777" w:rsidR="002F16D4" w:rsidRPr="006A166D" w:rsidRDefault="002F16D4" w:rsidP="0013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24A211D1" w14:textId="77777777" w:rsidTr="00137FFB">
        <w:trPr>
          <w:trHeight w:val="259"/>
        </w:trPr>
        <w:tc>
          <w:tcPr>
            <w:tcW w:w="3242" w:type="pct"/>
          </w:tcPr>
          <w:p w14:paraId="5E5DFED6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845" w:type="pct"/>
          </w:tcPr>
          <w:p w14:paraId="570639D2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4E52494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05B8FBD7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2AC6" w:rsidRPr="006A166D" w14:paraId="227D68E5" w14:textId="77777777" w:rsidTr="00137FFB">
        <w:trPr>
          <w:trHeight w:val="259"/>
        </w:trPr>
        <w:tc>
          <w:tcPr>
            <w:tcW w:w="3242" w:type="pct"/>
          </w:tcPr>
          <w:p w14:paraId="789246EE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1EB807A8" w14:textId="18C0C4C6" w:rsidR="002F16D4" w:rsidRPr="00137FFB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5,636,429</w:t>
            </w:r>
          </w:p>
        </w:tc>
        <w:tc>
          <w:tcPr>
            <w:tcW w:w="132" w:type="pct"/>
          </w:tcPr>
          <w:p w14:paraId="150A80CA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bottom w:val="single" w:sz="4" w:space="0" w:color="auto"/>
            </w:tcBorders>
          </w:tcPr>
          <w:p w14:paraId="4EFB872B" w14:textId="581BC85F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5,959,715</w:t>
            </w:r>
          </w:p>
        </w:tc>
      </w:tr>
      <w:tr w:rsidR="00BA2AC6" w:rsidRPr="00F34D80" w14:paraId="530AE673" w14:textId="77777777" w:rsidTr="00137FFB">
        <w:trPr>
          <w:trHeight w:val="259"/>
        </w:trPr>
        <w:tc>
          <w:tcPr>
            <w:tcW w:w="3242" w:type="pct"/>
          </w:tcPr>
          <w:p w14:paraId="1794A3A7" w14:textId="5C0B6F26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07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3C570D9E" w14:textId="6B66CEE0" w:rsidR="002F16D4" w:rsidRPr="00137FFB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5,636,429</w:t>
            </w:r>
          </w:p>
        </w:tc>
        <w:tc>
          <w:tcPr>
            <w:tcW w:w="132" w:type="pct"/>
          </w:tcPr>
          <w:p w14:paraId="72B238F7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406261" w14:textId="65846823" w:rsidR="002F16D4" w:rsidRPr="00F34D80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5,959,715</w:t>
            </w:r>
          </w:p>
        </w:tc>
      </w:tr>
      <w:tr w:rsidR="00BA2AC6" w:rsidRPr="006A166D" w14:paraId="03B4FE67" w14:textId="77777777" w:rsidTr="00137FFB">
        <w:trPr>
          <w:trHeight w:val="231"/>
        </w:trPr>
        <w:tc>
          <w:tcPr>
            <w:tcW w:w="3242" w:type="pct"/>
          </w:tcPr>
          <w:p w14:paraId="52915874" w14:textId="0A2A923D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4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2CFB3687" w14:textId="77777777" w:rsidR="002F16D4" w:rsidRPr="006A166D" w:rsidRDefault="002F16D4" w:rsidP="0013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C67B175" w14:textId="77777777" w:rsidR="002F16D4" w:rsidRPr="006A166D" w:rsidRDefault="002F16D4" w:rsidP="0013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380" w:lineRule="exact"/>
              <w:ind w:left="-20" w:firstLine="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double" w:sz="4" w:space="0" w:color="auto"/>
            </w:tcBorders>
          </w:tcPr>
          <w:p w14:paraId="710FBC3A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1A6A8A2A" w14:textId="77777777" w:rsidTr="00137FFB">
        <w:trPr>
          <w:trHeight w:val="259"/>
        </w:trPr>
        <w:tc>
          <w:tcPr>
            <w:tcW w:w="3242" w:type="pct"/>
          </w:tcPr>
          <w:p w14:paraId="6DB422F3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45" w:type="pct"/>
          </w:tcPr>
          <w:p w14:paraId="32ADC0E2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ECD7AA3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3BE6A591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AC6" w:rsidRPr="006A166D" w14:paraId="5882B468" w14:textId="77777777" w:rsidTr="00137FFB">
        <w:trPr>
          <w:trHeight w:val="259"/>
        </w:trPr>
        <w:tc>
          <w:tcPr>
            <w:tcW w:w="3242" w:type="pct"/>
          </w:tcPr>
          <w:p w14:paraId="0443229C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845" w:type="pct"/>
          </w:tcPr>
          <w:p w14:paraId="1E937ABD" w14:textId="06264622" w:rsidR="002F16D4" w:rsidRPr="006A166D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9,193</w:t>
            </w:r>
          </w:p>
        </w:tc>
        <w:tc>
          <w:tcPr>
            <w:tcW w:w="132" w:type="pct"/>
          </w:tcPr>
          <w:p w14:paraId="1AD863C1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7A779457" w14:textId="2F7268B5" w:rsidR="002F16D4" w:rsidRPr="006A166D" w:rsidRDefault="002F16D4" w:rsidP="00F3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13,665</w:t>
            </w:r>
          </w:p>
        </w:tc>
      </w:tr>
      <w:tr w:rsidR="00BA2AC6" w:rsidRPr="006A166D" w14:paraId="6FE2C83A" w14:textId="77777777" w:rsidTr="00137FFB">
        <w:trPr>
          <w:trHeight w:val="259"/>
        </w:trPr>
        <w:tc>
          <w:tcPr>
            <w:tcW w:w="3242" w:type="pct"/>
          </w:tcPr>
          <w:p w14:paraId="294FDBB7" w14:textId="77DC6F7C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6" w:name="OLE_LINK4"/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bookmarkEnd w:id="6"/>
          </w:p>
        </w:tc>
        <w:tc>
          <w:tcPr>
            <w:tcW w:w="845" w:type="pct"/>
          </w:tcPr>
          <w:p w14:paraId="77ACBE77" w14:textId="3EFEB956" w:rsidR="002F16D4" w:rsidRPr="006A166D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2,555</w:t>
            </w:r>
          </w:p>
        </w:tc>
        <w:tc>
          <w:tcPr>
            <w:tcW w:w="132" w:type="pct"/>
          </w:tcPr>
          <w:p w14:paraId="3913C3E8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464F6BAE" w14:textId="32D9A854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2,919</w:t>
            </w:r>
          </w:p>
        </w:tc>
      </w:tr>
      <w:tr w:rsidR="00BA2AC6" w:rsidRPr="006A166D" w14:paraId="14EF6504" w14:textId="77777777" w:rsidTr="00137FFB">
        <w:trPr>
          <w:trHeight w:val="259"/>
        </w:trPr>
        <w:tc>
          <w:tcPr>
            <w:tcW w:w="3242" w:type="pct"/>
          </w:tcPr>
          <w:p w14:paraId="6A2846FD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5" w:type="pct"/>
          </w:tcPr>
          <w:p w14:paraId="263843BC" w14:textId="5AC5FAA8" w:rsidR="002F16D4" w:rsidRPr="006A166D" w:rsidRDefault="00C82967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132" w:type="pct"/>
          </w:tcPr>
          <w:p w14:paraId="578B4562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14F1A263" w14:textId="2F38947E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4,201</w:t>
            </w:r>
          </w:p>
        </w:tc>
      </w:tr>
      <w:tr w:rsidR="00BA2AC6" w:rsidRPr="006A166D" w14:paraId="44365D86" w14:textId="77777777" w:rsidTr="00137FFB">
        <w:trPr>
          <w:trHeight w:val="259"/>
        </w:trPr>
        <w:tc>
          <w:tcPr>
            <w:tcW w:w="3242" w:type="pct"/>
          </w:tcPr>
          <w:p w14:paraId="3F031502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34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7449BD4C" w14:textId="0BA13B4A" w:rsidR="002F16D4" w:rsidRPr="006A166D" w:rsidRDefault="00B76BA2" w:rsidP="00F33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132" w:type="pct"/>
          </w:tcPr>
          <w:p w14:paraId="4BF00911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bottom w:val="single" w:sz="4" w:space="0" w:color="auto"/>
            </w:tcBorders>
          </w:tcPr>
          <w:p w14:paraId="52989FC6" w14:textId="6CDBE136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</w:tr>
      <w:tr w:rsidR="00BA2AC6" w:rsidRPr="006A166D" w14:paraId="0F2A181F" w14:textId="77777777" w:rsidTr="00137FFB">
        <w:trPr>
          <w:trHeight w:val="259"/>
        </w:trPr>
        <w:tc>
          <w:tcPr>
            <w:tcW w:w="3242" w:type="pct"/>
          </w:tcPr>
          <w:p w14:paraId="74AEBB69" w14:textId="77777777" w:rsidR="002F16D4" w:rsidRPr="006A166D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34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6E58B443" w14:textId="23B1110E" w:rsidR="002F16D4" w:rsidRPr="006A166D" w:rsidRDefault="00B76BA2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15,912</w:t>
            </w:r>
          </w:p>
        </w:tc>
        <w:tc>
          <w:tcPr>
            <w:tcW w:w="132" w:type="pct"/>
          </w:tcPr>
          <w:p w14:paraId="5C0857C3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1BC38F" w14:textId="3B0F86F1" w:rsidR="002F16D4" w:rsidRPr="00F34D80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22,808</w:t>
            </w:r>
          </w:p>
        </w:tc>
      </w:tr>
      <w:tr w:rsidR="00BA2AC6" w:rsidRPr="00AA74B4" w14:paraId="464940FC" w14:textId="77777777" w:rsidTr="00137FFB">
        <w:trPr>
          <w:trHeight w:val="259"/>
        </w:trPr>
        <w:tc>
          <w:tcPr>
            <w:tcW w:w="3242" w:type="pct"/>
          </w:tcPr>
          <w:p w14:paraId="2E6B3C09" w14:textId="77777777" w:rsidR="002F16D4" w:rsidRDefault="002F16D4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20" w:lineRule="exact"/>
              <w:ind w:left="234" w:firstLine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306287E" w14:textId="4780AC9F" w:rsidR="00F564BF" w:rsidRPr="00AA74B4" w:rsidRDefault="00F564BF" w:rsidP="002F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20" w:lineRule="exact"/>
              <w:ind w:left="234" w:firstLine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5" w:type="pct"/>
            <w:tcBorders>
              <w:top w:val="double" w:sz="4" w:space="0" w:color="auto"/>
            </w:tcBorders>
          </w:tcPr>
          <w:p w14:paraId="6E4C244A" w14:textId="77777777" w:rsidR="002F16D4" w:rsidRPr="00AA74B4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spacing w:after="0" w:line="22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7A1925C3" w14:textId="77777777" w:rsidR="002F16D4" w:rsidRPr="00AA74B4" w:rsidRDefault="002F16D4" w:rsidP="002F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2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pct"/>
            <w:gridSpan w:val="2"/>
            <w:tcBorders>
              <w:top w:val="double" w:sz="4" w:space="0" w:color="auto"/>
            </w:tcBorders>
          </w:tcPr>
          <w:p w14:paraId="31CAA5D9" w14:textId="77777777" w:rsidR="002F16D4" w:rsidRPr="00AA74B4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  <w:tab w:val="decimal" w:pos="1236"/>
              </w:tabs>
              <w:spacing w:after="0" w:line="22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A2AC6" w:rsidRPr="006A166D" w14:paraId="61B86B35" w14:textId="77777777" w:rsidTr="00137FFB">
        <w:trPr>
          <w:trHeight w:val="259"/>
        </w:trPr>
        <w:tc>
          <w:tcPr>
            <w:tcW w:w="3242" w:type="pct"/>
          </w:tcPr>
          <w:p w14:paraId="5CEC2890" w14:textId="214A6DEF" w:rsidR="002F16D4" w:rsidRPr="00C577F8" w:rsidRDefault="002F16D4" w:rsidP="00C5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6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845" w:type="pct"/>
          </w:tcPr>
          <w:p w14:paraId="6ADD0B34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26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D03C380" w14:textId="77777777" w:rsidR="002F16D4" w:rsidRPr="006A166D" w:rsidRDefault="002F16D4" w:rsidP="00137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26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gridSpan w:val="2"/>
          </w:tcPr>
          <w:p w14:paraId="546FD7D8" w14:textId="77777777" w:rsidR="002F16D4" w:rsidRPr="006A166D" w:rsidRDefault="002F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36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60DE" w:rsidRPr="006A166D" w14:paraId="184E784C" w14:textId="77777777" w:rsidTr="00C577F8">
        <w:trPr>
          <w:gridAfter w:val="1"/>
          <w:wAfter w:w="8" w:type="pct"/>
          <w:trHeight w:val="259"/>
        </w:trPr>
        <w:tc>
          <w:tcPr>
            <w:tcW w:w="3242" w:type="pct"/>
          </w:tcPr>
          <w:p w14:paraId="7AF5C61D" w14:textId="2C3F7EDB" w:rsidR="000560DE" w:rsidRPr="00C577F8" w:rsidRDefault="000560DE" w:rsidP="00C5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16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41BE3C06" w14:textId="688C282F" w:rsidR="000560DE" w:rsidRPr="00137FFB" w:rsidRDefault="000560DE" w:rsidP="0005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sz w:val="30"/>
                <w:szCs w:val="30"/>
              </w:rPr>
            </w:pPr>
            <w:r w:rsidRPr="00137FFB">
              <w:rPr>
                <w:rFonts w:asciiTheme="majorBidi" w:hAnsiTheme="majorBidi"/>
                <w:sz w:val="30"/>
                <w:szCs w:val="30"/>
              </w:rPr>
              <w:t>3,700,000</w:t>
            </w:r>
          </w:p>
        </w:tc>
        <w:tc>
          <w:tcPr>
            <w:tcW w:w="132" w:type="pct"/>
          </w:tcPr>
          <w:p w14:paraId="3A1184D4" w14:textId="77777777" w:rsidR="000560DE" w:rsidRPr="00137FFB" w:rsidRDefault="000560DE" w:rsidP="0005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4D2179E7" w14:textId="270D9DE2" w:rsidR="000560DE" w:rsidRPr="00137FFB" w:rsidRDefault="0005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sz w:val="30"/>
                <w:szCs w:val="30"/>
              </w:rPr>
            </w:pPr>
            <w:r w:rsidRPr="00137FFB">
              <w:rPr>
                <w:rFonts w:asciiTheme="majorBidi" w:hAnsiTheme="majorBidi"/>
                <w:sz w:val="30"/>
                <w:szCs w:val="30"/>
              </w:rPr>
              <w:t>3,700,000</w:t>
            </w:r>
          </w:p>
        </w:tc>
      </w:tr>
      <w:tr w:rsidR="000560DE" w:rsidRPr="006A166D" w14:paraId="1C1D975B" w14:textId="77777777" w:rsidTr="00C577F8">
        <w:trPr>
          <w:gridAfter w:val="1"/>
          <w:wAfter w:w="8" w:type="pct"/>
          <w:trHeight w:val="259"/>
        </w:trPr>
        <w:tc>
          <w:tcPr>
            <w:tcW w:w="3242" w:type="pct"/>
          </w:tcPr>
          <w:p w14:paraId="671EDEFA" w14:textId="77777777" w:rsidR="000560DE" w:rsidRPr="006A166D" w:rsidRDefault="000560DE" w:rsidP="00C5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34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</w:tcPr>
          <w:p w14:paraId="265CFD7B" w14:textId="63EE73A8" w:rsidR="000560DE" w:rsidRPr="00C577F8" w:rsidRDefault="000560DE" w:rsidP="00C57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7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3,700,000</w:t>
            </w:r>
          </w:p>
        </w:tc>
        <w:tc>
          <w:tcPr>
            <w:tcW w:w="132" w:type="pct"/>
          </w:tcPr>
          <w:p w14:paraId="5875174C" w14:textId="77777777" w:rsidR="000560DE" w:rsidRPr="00137FFB" w:rsidRDefault="000560DE" w:rsidP="0005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1F0BA09E" w14:textId="700DE3CE" w:rsidR="000560DE" w:rsidRPr="00137FFB" w:rsidRDefault="000560DE" w:rsidP="00056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37FFB">
              <w:rPr>
                <w:rFonts w:asciiTheme="majorBidi" w:hAnsiTheme="majorBidi"/>
                <w:b/>
                <w:bCs/>
                <w:sz w:val="30"/>
                <w:szCs w:val="30"/>
              </w:rPr>
              <w:t>3,700,000</w:t>
            </w:r>
          </w:p>
        </w:tc>
      </w:tr>
      <w:tr w:rsidR="003D0F12" w:rsidRPr="006A166D" w14:paraId="08CB0623" w14:textId="77777777" w:rsidTr="00C577F8">
        <w:trPr>
          <w:gridAfter w:val="1"/>
          <w:wAfter w:w="8" w:type="pct"/>
          <w:trHeight w:val="259"/>
        </w:trPr>
        <w:tc>
          <w:tcPr>
            <w:tcW w:w="3242" w:type="pct"/>
            <w:vAlign w:val="center"/>
          </w:tcPr>
          <w:p w14:paraId="7493818B" w14:textId="015B7157" w:rsidR="003D0F12" w:rsidRPr="006A166D" w:rsidRDefault="003D0F12" w:rsidP="003D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0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845" w:type="pct"/>
            <w:vAlign w:val="center"/>
          </w:tcPr>
          <w:p w14:paraId="59DDA004" w14:textId="77777777" w:rsidR="003D0F12" w:rsidRPr="00137FFB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center"/>
          </w:tcPr>
          <w:p w14:paraId="2650904C" w14:textId="77777777" w:rsidR="003D0F12" w:rsidRPr="00137FFB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center"/>
          </w:tcPr>
          <w:p w14:paraId="7BBC7B16" w14:textId="77777777" w:rsidR="003D0F12" w:rsidRPr="00137FFB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3D0F12" w:rsidRPr="006A166D" w14:paraId="4C27F4F7" w14:textId="77777777" w:rsidTr="00C577F8">
        <w:trPr>
          <w:gridAfter w:val="1"/>
          <w:wAfter w:w="8" w:type="pct"/>
          <w:trHeight w:val="259"/>
        </w:trPr>
        <w:tc>
          <w:tcPr>
            <w:tcW w:w="3242" w:type="pct"/>
            <w:vAlign w:val="center"/>
          </w:tcPr>
          <w:p w14:paraId="54FF2ABA" w14:textId="2C17CAFB" w:rsidR="003D0F12" w:rsidRPr="006A166D" w:rsidRDefault="003D0F12" w:rsidP="003D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0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300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845" w:type="pct"/>
            <w:vAlign w:val="center"/>
          </w:tcPr>
          <w:p w14:paraId="5C17102A" w14:textId="77777777" w:rsidR="003D0F12" w:rsidRPr="00137FFB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Align w:val="center"/>
          </w:tcPr>
          <w:p w14:paraId="7BD3F8FD" w14:textId="77777777" w:rsidR="003D0F12" w:rsidRPr="00137FFB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center"/>
          </w:tcPr>
          <w:p w14:paraId="0E040B08" w14:textId="77777777" w:rsidR="003D0F12" w:rsidRPr="00137FFB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3D0F12" w:rsidRPr="006A166D" w14:paraId="21A1137A" w14:textId="77777777" w:rsidTr="00C577F8">
        <w:trPr>
          <w:gridAfter w:val="1"/>
          <w:wAfter w:w="8" w:type="pct"/>
          <w:trHeight w:val="259"/>
        </w:trPr>
        <w:tc>
          <w:tcPr>
            <w:tcW w:w="3242" w:type="pct"/>
            <w:vAlign w:val="center"/>
          </w:tcPr>
          <w:p w14:paraId="014CC909" w14:textId="0F2F35C1" w:rsidR="003D0F12" w:rsidRPr="006A166D" w:rsidRDefault="003D0F12" w:rsidP="003D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0C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79C921B4" w14:textId="22F02B23" w:rsidR="003D0F12" w:rsidRPr="00C577F8" w:rsidRDefault="009349DB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3,483</w:t>
            </w:r>
          </w:p>
        </w:tc>
        <w:tc>
          <w:tcPr>
            <w:tcW w:w="132" w:type="pct"/>
            <w:vAlign w:val="center"/>
          </w:tcPr>
          <w:p w14:paraId="341EE284" w14:textId="77777777" w:rsidR="003D0F12" w:rsidRPr="00C577F8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1FE4A52B" w14:textId="39CFD318" w:rsidR="003D0F12" w:rsidRPr="00C577F8" w:rsidRDefault="009349DB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623</w:t>
            </w:r>
          </w:p>
        </w:tc>
      </w:tr>
      <w:tr w:rsidR="003D0F12" w:rsidRPr="006A166D" w14:paraId="5193B1CA" w14:textId="77777777" w:rsidTr="00C577F8">
        <w:trPr>
          <w:gridAfter w:val="1"/>
          <w:wAfter w:w="8" w:type="pct"/>
          <w:trHeight w:val="259"/>
        </w:trPr>
        <w:tc>
          <w:tcPr>
            <w:tcW w:w="3242" w:type="pct"/>
            <w:vAlign w:val="center"/>
          </w:tcPr>
          <w:p w14:paraId="69ECF0A8" w14:textId="2A1877C3" w:rsidR="003D0F12" w:rsidRPr="008300C6" w:rsidRDefault="003D0F12" w:rsidP="003D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380" w:lineRule="exact"/>
              <w:ind w:left="25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8300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952E5" w14:textId="269CCD4D" w:rsidR="003D0F12" w:rsidRPr="003D0F12" w:rsidRDefault="009349DB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3,483</w:t>
            </w:r>
          </w:p>
        </w:tc>
        <w:tc>
          <w:tcPr>
            <w:tcW w:w="132" w:type="pct"/>
            <w:vAlign w:val="center"/>
          </w:tcPr>
          <w:p w14:paraId="494DEA51" w14:textId="77777777" w:rsidR="003D0F12" w:rsidRPr="003D0F12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  <w:tab w:val="decimal" w:pos="1247"/>
              </w:tabs>
              <w:spacing w:after="0" w:line="380" w:lineRule="exact"/>
              <w:ind w:left="-108" w:right="-90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4D22F812" w14:textId="582FBA08" w:rsidR="003D0F12" w:rsidRPr="00C577F8" w:rsidRDefault="003D0F12" w:rsidP="003D0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8" w:right="-90" w:hanging="12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577F8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="009349DB"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</w:p>
        </w:tc>
      </w:tr>
    </w:tbl>
    <w:p w14:paraId="6249148D" w14:textId="77777777" w:rsidR="00B80CC7" w:rsidRDefault="00B80CC7" w:rsidP="000D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firstLine="36"/>
        <w:jc w:val="thaiDistribute"/>
        <w:rPr>
          <w:rFonts w:ascii="Angsana New" w:hAnsi="Angsana New"/>
          <w:sz w:val="30"/>
          <w:szCs w:val="30"/>
        </w:rPr>
      </w:pPr>
    </w:p>
    <w:p w14:paraId="3A4CC1A0" w14:textId="405D0404" w:rsidR="003C2D2C" w:rsidRDefault="003C2D2C" w:rsidP="00B9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hanging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05BF8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24668434" w14:textId="77777777" w:rsidR="007E409D" w:rsidRPr="00E05BF8" w:rsidRDefault="007E409D" w:rsidP="00B9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hanging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68" w:type="dxa"/>
        <w:tblInd w:w="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7"/>
        <w:gridCol w:w="1170"/>
        <w:gridCol w:w="180"/>
        <w:gridCol w:w="1143"/>
        <w:gridCol w:w="187"/>
        <w:gridCol w:w="1152"/>
        <w:gridCol w:w="187"/>
        <w:gridCol w:w="1152"/>
      </w:tblGrid>
      <w:tr w:rsidR="0026113D" w:rsidRPr="009260EF" w14:paraId="62121EEC" w14:textId="77777777" w:rsidTr="00F525AA">
        <w:trPr>
          <w:cantSplit/>
          <w:trHeight w:val="259"/>
        </w:trPr>
        <w:tc>
          <w:tcPr>
            <w:tcW w:w="3897" w:type="dxa"/>
          </w:tcPr>
          <w:p w14:paraId="35622C99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  <w:vAlign w:val="center"/>
          </w:tcPr>
          <w:p w14:paraId="1255A6A7" w14:textId="77777777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87" w:type="dxa"/>
          </w:tcPr>
          <w:p w14:paraId="7AE70990" w14:textId="77777777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1" w:type="dxa"/>
            <w:gridSpan w:val="3"/>
          </w:tcPr>
          <w:p w14:paraId="0C66E2A9" w14:textId="77777777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  <w:cs/>
              </w:rPr>
              <w:t>งวดหกเดือน</w:t>
            </w:r>
          </w:p>
        </w:tc>
      </w:tr>
      <w:tr w:rsidR="0026113D" w:rsidRPr="009260EF" w14:paraId="66863DA7" w14:textId="77777777" w:rsidTr="00F525AA">
        <w:trPr>
          <w:cantSplit/>
          <w:trHeight w:val="259"/>
        </w:trPr>
        <w:tc>
          <w:tcPr>
            <w:tcW w:w="3897" w:type="dxa"/>
          </w:tcPr>
          <w:p w14:paraId="6C39200B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68F3DCE" w14:textId="6976A7C0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center"/>
          </w:tcPr>
          <w:p w14:paraId="2042F2C3" w14:textId="77777777" w:rsidR="0026113D" w:rsidRPr="009260EF" w:rsidRDefault="0026113D" w:rsidP="00F525A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vAlign w:val="center"/>
          </w:tcPr>
          <w:p w14:paraId="4367DE09" w14:textId="33316FF4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7" w:type="dxa"/>
          </w:tcPr>
          <w:p w14:paraId="02BDC5C8" w14:textId="77777777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45593A36" w14:textId="5180A21D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7" w:type="dxa"/>
            <w:vAlign w:val="center"/>
          </w:tcPr>
          <w:p w14:paraId="0B1AF813" w14:textId="77777777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4AB9BD7" w14:textId="30602C00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6113D" w:rsidRPr="009260EF" w14:paraId="0098A0D4" w14:textId="77777777" w:rsidTr="00F525AA">
        <w:trPr>
          <w:cantSplit/>
          <w:trHeight w:val="259"/>
        </w:trPr>
        <w:tc>
          <w:tcPr>
            <w:tcW w:w="3897" w:type="dxa"/>
          </w:tcPr>
          <w:p w14:paraId="46F81280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1" w:type="dxa"/>
            <w:gridSpan w:val="7"/>
            <w:vAlign w:val="center"/>
          </w:tcPr>
          <w:p w14:paraId="35EA8261" w14:textId="77777777" w:rsidR="0026113D" w:rsidRPr="009260EF" w:rsidRDefault="0026113D" w:rsidP="00F525A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113D" w:rsidRPr="009260EF" w14:paraId="1F412F28" w14:textId="77777777" w:rsidTr="00F525AA">
        <w:trPr>
          <w:cantSplit/>
          <w:trHeight w:val="259"/>
        </w:trPr>
        <w:tc>
          <w:tcPr>
            <w:tcW w:w="3897" w:type="dxa"/>
          </w:tcPr>
          <w:p w14:paraId="7A5E9378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60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9260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260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94C541D" w14:textId="77777777" w:rsidR="0026113D" w:rsidRPr="009260EF" w:rsidDel="00123F30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43A2BF" w14:textId="77777777" w:rsidR="0026113D" w:rsidRPr="009260EF" w:rsidRDefault="0026113D" w:rsidP="00F525AA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5DC7346E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3E333EE5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00B65A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9606865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291D265" w14:textId="77777777" w:rsidR="0026113D" w:rsidRPr="009260EF" w:rsidRDefault="0026113D" w:rsidP="00F5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113D" w:rsidRPr="009260EF" w14:paraId="1802FBE8" w14:textId="77777777" w:rsidTr="00F525AA">
        <w:trPr>
          <w:cantSplit/>
          <w:trHeight w:val="259"/>
        </w:trPr>
        <w:tc>
          <w:tcPr>
            <w:tcW w:w="3897" w:type="dxa"/>
          </w:tcPr>
          <w:p w14:paraId="22BAC96E" w14:textId="77777777" w:rsidR="0026113D" w:rsidRPr="009260EF" w:rsidRDefault="0026113D" w:rsidP="0026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/>
              <w:rPr>
                <w:rFonts w:asciiTheme="majorBidi" w:hAnsiTheme="majorBidi" w:cstheme="majorBidi"/>
                <w:sz w:val="30"/>
                <w:szCs w:val="30"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2CE47C4" w14:textId="7BF8BE49" w:rsidR="0026113D" w:rsidRPr="009260EF" w:rsidRDefault="00984F96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84F96">
              <w:rPr>
                <w:rFonts w:asciiTheme="majorBidi" w:hAnsiTheme="majorBidi" w:cstheme="majorBidi"/>
                <w:sz w:val="30"/>
                <w:szCs w:val="30"/>
              </w:rPr>
              <w:t>13,640</w:t>
            </w:r>
          </w:p>
        </w:tc>
        <w:tc>
          <w:tcPr>
            <w:tcW w:w="180" w:type="dxa"/>
          </w:tcPr>
          <w:p w14:paraId="6EA41CFE" w14:textId="77777777" w:rsidR="0026113D" w:rsidRPr="009260EF" w:rsidRDefault="0026113D" w:rsidP="0026113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8F9209B" w14:textId="3815015E" w:rsidR="0026113D" w:rsidRPr="009260EF" w:rsidRDefault="00C27900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08"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26113D" w:rsidRPr="009260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87" w:type="dxa"/>
          </w:tcPr>
          <w:p w14:paraId="7864962C" w14:textId="77777777" w:rsidR="0026113D" w:rsidRPr="009260EF" w:rsidRDefault="0026113D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E21B35" w14:textId="2CEFBAB1" w:rsidR="0026113D" w:rsidRPr="009260EF" w:rsidRDefault="00984F96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84F96">
              <w:rPr>
                <w:rFonts w:asciiTheme="majorBidi" w:hAnsiTheme="majorBidi" w:cstheme="majorBidi"/>
                <w:sz w:val="30"/>
                <w:szCs w:val="30"/>
              </w:rPr>
              <w:t>31,948</w:t>
            </w:r>
          </w:p>
        </w:tc>
        <w:tc>
          <w:tcPr>
            <w:tcW w:w="187" w:type="dxa"/>
          </w:tcPr>
          <w:p w14:paraId="0E3A9899" w14:textId="77777777" w:rsidR="0026113D" w:rsidRPr="009260EF" w:rsidRDefault="0026113D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FCDEF9" w14:textId="02638A98" w:rsidR="0026113D" w:rsidRPr="009260EF" w:rsidRDefault="00C27900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26113D" w:rsidRPr="009260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26113D" w:rsidRPr="009260EF" w14:paraId="497EEC46" w14:textId="77777777" w:rsidTr="00F525AA">
        <w:trPr>
          <w:cantSplit/>
          <w:trHeight w:val="259"/>
        </w:trPr>
        <w:tc>
          <w:tcPr>
            <w:tcW w:w="3897" w:type="dxa"/>
          </w:tcPr>
          <w:p w14:paraId="4586BA17" w14:textId="77777777" w:rsidR="0026113D" w:rsidRPr="009260EF" w:rsidRDefault="0026113D" w:rsidP="0026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60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C9DD0C8" w14:textId="7C2F4305" w:rsidR="0026113D" w:rsidRPr="009260EF" w:rsidRDefault="00984F96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4F96">
              <w:rPr>
                <w:rFonts w:asciiTheme="majorBidi" w:hAnsiTheme="majorBidi" w:cstheme="majorBidi"/>
                <w:sz w:val="30"/>
                <w:szCs w:val="30"/>
              </w:rPr>
              <w:t>16,422</w:t>
            </w:r>
          </w:p>
        </w:tc>
        <w:tc>
          <w:tcPr>
            <w:tcW w:w="180" w:type="dxa"/>
          </w:tcPr>
          <w:p w14:paraId="2D5F6CFD" w14:textId="77777777" w:rsidR="0026113D" w:rsidRPr="009260EF" w:rsidRDefault="0026113D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40E4E1B4" w14:textId="39B3B9FC" w:rsidR="0026113D" w:rsidRPr="009260EF" w:rsidRDefault="00C27900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08"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113D" w:rsidRPr="009260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87" w:type="dxa"/>
          </w:tcPr>
          <w:p w14:paraId="27B38E49" w14:textId="77777777" w:rsidR="0026113D" w:rsidRPr="009260EF" w:rsidRDefault="0026113D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663C78" w14:textId="6A8407D6" w:rsidR="0026113D" w:rsidRPr="009260EF" w:rsidRDefault="00984F96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84F96">
              <w:rPr>
                <w:rFonts w:asciiTheme="majorBidi" w:hAnsiTheme="majorBidi" w:cstheme="majorBidi"/>
                <w:sz w:val="30"/>
                <w:szCs w:val="30"/>
              </w:rPr>
              <w:t>17,687</w:t>
            </w:r>
          </w:p>
        </w:tc>
        <w:tc>
          <w:tcPr>
            <w:tcW w:w="187" w:type="dxa"/>
          </w:tcPr>
          <w:p w14:paraId="232A990B" w14:textId="77777777" w:rsidR="0026113D" w:rsidRPr="009260EF" w:rsidRDefault="0026113D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3DFF7B" w14:textId="0E022C69" w:rsidR="0026113D" w:rsidRPr="009260EF" w:rsidRDefault="00C27900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6113D" w:rsidRPr="009260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  <w:tr w:rsidR="0026113D" w:rsidRPr="009260EF" w14:paraId="736A9919" w14:textId="77777777" w:rsidTr="00F525AA">
        <w:trPr>
          <w:cantSplit/>
          <w:trHeight w:val="259"/>
        </w:trPr>
        <w:tc>
          <w:tcPr>
            <w:tcW w:w="3897" w:type="dxa"/>
          </w:tcPr>
          <w:p w14:paraId="253B040F" w14:textId="77777777" w:rsidR="0026113D" w:rsidRPr="009260EF" w:rsidRDefault="0026113D" w:rsidP="0026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60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1789FD" w14:textId="460844FB" w:rsidR="0026113D" w:rsidRPr="009260EF" w:rsidRDefault="00984F96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30,062</w:t>
            </w:r>
          </w:p>
        </w:tc>
        <w:tc>
          <w:tcPr>
            <w:tcW w:w="180" w:type="dxa"/>
          </w:tcPr>
          <w:p w14:paraId="7615A73E" w14:textId="77777777" w:rsidR="0026113D" w:rsidRPr="009260EF" w:rsidRDefault="0026113D" w:rsidP="0026113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7BDEAC9" w14:textId="01FA0E9C" w:rsidR="0026113D" w:rsidRPr="009260EF" w:rsidRDefault="00C27900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after="0" w:line="240" w:lineRule="auto"/>
              <w:ind w:left="-108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26113D" w:rsidRPr="00926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87" w:type="dxa"/>
          </w:tcPr>
          <w:p w14:paraId="0BE50534" w14:textId="77777777" w:rsidR="0026113D" w:rsidRPr="009260EF" w:rsidRDefault="0026113D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C0549BF" w14:textId="33E320E1" w:rsidR="0026113D" w:rsidRPr="009260EF" w:rsidRDefault="00984F96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4F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49,635</w:t>
            </w:r>
          </w:p>
        </w:tc>
        <w:tc>
          <w:tcPr>
            <w:tcW w:w="187" w:type="dxa"/>
          </w:tcPr>
          <w:p w14:paraId="21EB0486" w14:textId="77777777" w:rsidR="0026113D" w:rsidRPr="009260EF" w:rsidRDefault="0026113D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0193DF4" w14:textId="1CE6D022" w:rsidR="0026113D" w:rsidRPr="009260EF" w:rsidRDefault="00C27900" w:rsidP="00261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7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26113D" w:rsidRPr="009260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27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</w:tr>
    </w:tbl>
    <w:p w14:paraId="20DE4C79" w14:textId="77777777" w:rsidR="006902D0" w:rsidRDefault="006902D0" w:rsidP="007E4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B42E2" w14:textId="53EFA00D" w:rsidR="00B61A37" w:rsidRPr="00EE7DA0" w:rsidRDefault="00B61A37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หนี้สินที่มีภาระดอกเบี้ย</w:t>
      </w:r>
    </w:p>
    <w:p w14:paraId="0187D230" w14:textId="77777777" w:rsidR="00A649F5" w:rsidRDefault="00A649F5" w:rsidP="00A649F5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z w:val="30"/>
          <w:szCs w:val="30"/>
        </w:rPr>
      </w:pPr>
    </w:p>
    <w:p w14:paraId="1A73AE09" w14:textId="23FA6EE9" w:rsidR="00F94126" w:rsidRPr="00C47668" w:rsidRDefault="009E53A0" w:rsidP="000917C2">
      <w:pPr>
        <w:pStyle w:val="ListParagraph"/>
        <w:tabs>
          <w:tab w:val="left" w:pos="576"/>
        </w:tabs>
        <w:spacing w:after="0" w:line="240" w:lineRule="auto"/>
        <w:ind w:left="562" w:right="-29"/>
        <w:jc w:val="thaiDistribute"/>
        <w:rPr>
          <w:rFonts w:ascii="Angsana New" w:hAnsi="Angsana New" w:cs="Angsana New"/>
          <w:sz w:val="30"/>
          <w:szCs w:val="30"/>
        </w:rPr>
      </w:pPr>
      <w:r w:rsidRPr="009E53A0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145F0F">
        <w:rPr>
          <w:rFonts w:ascii="Angsana New" w:hAnsi="Angsana New" w:cs="Angsana New"/>
          <w:spacing w:val="-6"/>
          <w:sz w:val="30"/>
          <w:szCs w:val="30"/>
        </w:rPr>
        <w:t>30</w:t>
      </w:r>
      <w:r w:rsidRPr="009E53A0">
        <w:rPr>
          <w:rFonts w:ascii="Angsana New" w:hAnsi="Angsana New" w:cs="Angsana New"/>
          <w:spacing w:val="-6"/>
          <w:sz w:val="30"/>
          <w:szCs w:val="30"/>
          <w:cs/>
        </w:rPr>
        <w:t xml:space="preserve"> มิถุนายน </w:t>
      </w:r>
      <w:r w:rsidR="00145F0F">
        <w:rPr>
          <w:rFonts w:ascii="Angsana New" w:hAnsi="Angsana New" w:cs="Angsana New"/>
          <w:spacing w:val="-6"/>
          <w:sz w:val="30"/>
          <w:szCs w:val="30"/>
        </w:rPr>
        <w:t>2569</w:t>
      </w:r>
      <w:r w:rsidRPr="009E53A0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382AD0" w:rsidRPr="00C47668">
        <w:rPr>
          <w:rFonts w:ascii="Angsana New" w:hAnsi="Angsana New" w:cs="Angsana New"/>
          <w:spacing w:val="-6"/>
          <w:sz w:val="30"/>
          <w:szCs w:val="30"/>
          <w:cs/>
        </w:rPr>
        <w:t>บริษัทมีสัญญาเงินกู้ยืมระยะสั้นในรูปแบบตั๋วสัญญาใช้เงินจากสถาบันการเงินในประเทศหลายแห่ง</w:t>
      </w:r>
      <w:r w:rsidR="00382AD0" w:rsidRPr="00C47668">
        <w:rPr>
          <w:rFonts w:ascii="Angsana New" w:hAnsi="Angsana New" w:cs="Angsana New"/>
          <w:sz w:val="30"/>
          <w:szCs w:val="30"/>
          <w:cs/>
        </w:rPr>
        <w:t xml:space="preserve">เป็นเงินกู้ยืมที่ไม่มีหลักประกันเป็นจำนวนเงิน </w:t>
      </w:r>
      <w:r w:rsidR="003E468B" w:rsidRPr="00C47668">
        <w:rPr>
          <w:rFonts w:ascii="Angsana New" w:hAnsi="Angsana New" w:cs="Angsana New"/>
          <w:sz w:val="30"/>
          <w:szCs w:val="30"/>
        </w:rPr>
        <w:t>5</w:t>
      </w:r>
      <w:r w:rsidR="00382AD0" w:rsidRPr="00C47668">
        <w:rPr>
          <w:rFonts w:ascii="Angsana New" w:hAnsi="Angsana New" w:cs="Angsana New"/>
          <w:sz w:val="30"/>
          <w:szCs w:val="30"/>
        </w:rPr>
        <w:t>,</w:t>
      </w:r>
      <w:r w:rsidR="003E468B" w:rsidRPr="00C47668">
        <w:rPr>
          <w:rFonts w:ascii="Angsana New" w:hAnsi="Angsana New" w:cs="Angsana New"/>
          <w:sz w:val="30"/>
          <w:szCs w:val="30"/>
        </w:rPr>
        <w:t>000</w:t>
      </w:r>
      <w:r w:rsidR="00382AD0" w:rsidRPr="00C4766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5439D" w:rsidRPr="00C47668">
        <w:rPr>
          <w:rFonts w:ascii="Angsana New" w:hAnsi="Angsana New" w:cs="Angsana New"/>
          <w:i/>
          <w:iCs/>
          <w:sz w:val="30"/>
          <w:szCs w:val="30"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EC6A3E" w:rsidRPr="00C47668">
        <w:rPr>
          <w:rFonts w:ascii="Angsana New" w:hAnsi="Angsana New" w:cs="Angsana New"/>
          <w:i/>
          <w:iCs/>
          <w:sz w:val="30"/>
          <w:szCs w:val="30"/>
        </w:rPr>
        <w:t>256</w:t>
      </w:r>
      <w:r w:rsidR="0060484F" w:rsidRPr="00C47668">
        <w:rPr>
          <w:rFonts w:ascii="Angsana New" w:hAnsi="Angsana New" w:cs="Angsana New"/>
          <w:i/>
          <w:iCs/>
          <w:sz w:val="30"/>
          <w:szCs w:val="30"/>
        </w:rPr>
        <w:t>8</w:t>
      </w:r>
      <w:r w:rsidR="00EC6A3E" w:rsidRPr="00C47668">
        <w:rPr>
          <w:rFonts w:ascii="Angsana New" w:hAnsi="Angsana New" w:cs="Angsana New"/>
          <w:i/>
          <w:iCs/>
          <w:sz w:val="30"/>
          <w:szCs w:val="30"/>
        </w:rPr>
        <w:t xml:space="preserve">: 5,000 </w:t>
      </w:r>
      <w:r w:rsidR="00EC6A3E" w:rsidRPr="00C47668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55439D" w:rsidRPr="00C47668">
        <w:rPr>
          <w:rFonts w:ascii="Angsana New" w:hAnsi="Angsana New" w:cs="Angsana New"/>
          <w:i/>
          <w:iCs/>
          <w:sz w:val="30"/>
          <w:szCs w:val="30"/>
        </w:rPr>
        <w:t>)</w:t>
      </w:r>
      <w:r w:rsidR="0055439D" w:rsidRPr="00C47668">
        <w:rPr>
          <w:rFonts w:ascii="Angsana New" w:hAnsi="Angsana New" w:cs="Angsana New"/>
          <w:sz w:val="30"/>
          <w:szCs w:val="30"/>
        </w:rPr>
        <w:t xml:space="preserve"> </w:t>
      </w:r>
      <w:r w:rsidR="00382AD0" w:rsidRPr="00C577F8">
        <w:rPr>
          <w:rFonts w:ascii="Angsana New" w:hAnsi="Angsana New" w:cs="Angsana New"/>
          <w:spacing w:val="-2"/>
          <w:sz w:val="30"/>
          <w:szCs w:val="30"/>
          <w:cs/>
        </w:rPr>
        <w:t>เงินกู้ยืมดังกล่าวมีอัตราดอกเบี้ยคงที่ร้อยละ</w:t>
      </w:r>
      <w:r w:rsidR="00D02BF6" w:rsidRPr="00C577F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5AC3" w:rsidRPr="00C577F8">
        <w:rPr>
          <w:rFonts w:ascii="Angsana New" w:hAnsi="Angsana New" w:cs="Angsana New"/>
          <w:spacing w:val="-2"/>
          <w:sz w:val="30"/>
          <w:szCs w:val="30"/>
        </w:rPr>
        <w:t>1.</w:t>
      </w:r>
      <w:r w:rsidR="0086442D" w:rsidRPr="00C577F8">
        <w:rPr>
          <w:rFonts w:ascii="Angsana New" w:hAnsi="Angsana New" w:cs="Angsana New"/>
          <w:spacing w:val="-2"/>
          <w:sz w:val="30"/>
          <w:szCs w:val="30"/>
        </w:rPr>
        <w:t>04</w:t>
      </w:r>
      <w:r w:rsidR="00382AD0" w:rsidRPr="00C577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D4762" w:rsidRPr="00C577F8">
        <w:rPr>
          <w:rFonts w:ascii="Angsana New" w:hAnsi="Angsana New" w:cs="Angsana New"/>
          <w:spacing w:val="-2"/>
          <w:sz w:val="30"/>
          <w:szCs w:val="30"/>
        </w:rPr>
        <w:t>-</w:t>
      </w:r>
      <w:r w:rsidR="00382AD0" w:rsidRPr="00C577F8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E468B" w:rsidRPr="00C577F8">
        <w:rPr>
          <w:rFonts w:ascii="Angsana New" w:hAnsi="Angsana New" w:cs="Angsana New"/>
          <w:spacing w:val="-2"/>
          <w:sz w:val="30"/>
          <w:szCs w:val="30"/>
        </w:rPr>
        <w:t>1</w:t>
      </w:r>
      <w:r w:rsidR="00DD4762" w:rsidRPr="00C577F8">
        <w:rPr>
          <w:rFonts w:ascii="Angsana New" w:hAnsi="Angsana New" w:cs="Angsana New"/>
          <w:spacing w:val="-2"/>
          <w:sz w:val="30"/>
          <w:szCs w:val="30"/>
        </w:rPr>
        <w:t>.</w:t>
      </w:r>
      <w:r w:rsidR="0086442D" w:rsidRPr="00C577F8">
        <w:rPr>
          <w:rFonts w:ascii="Angsana New" w:hAnsi="Angsana New" w:cs="Angsana New"/>
          <w:spacing w:val="-2"/>
          <w:sz w:val="30"/>
          <w:szCs w:val="30"/>
        </w:rPr>
        <w:t>15</w:t>
      </w:r>
      <w:r w:rsidR="00382AD0" w:rsidRPr="00C577F8">
        <w:rPr>
          <w:rFonts w:ascii="Angsana New" w:hAnsi="Angsana New" w:cs="Angsana New"/>
          <w:spacing w:val="-2"/>
          <w:sz w:val="30"/>
          <w:szCs w:val="30"/>
          <w:cs/>
        </w:rPr>
        <w:t xml:space="preserve"> ต่อปี </w:t>
      </w:r>
      <w:r w:rsidR="0055439D"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4E2081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 </w:t>
      </w:r>
      <w:r w:rsidRPr="00C577F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55439D"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60484F"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>8</w:t>
      </w:r>
      <w:r w:rsidR="0055439D"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1.29 </w:t>
      </w:r>
      <w:r w:rsidR="00BC1B08"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>-</w:t>
      </w:r>
      <w:r w:rsidR="0055439D"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1.40 </w:t>
      </w:r>
      <w:r w:rsidR="0055439D" w:rsidRPr="00C577F8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</w:t>
      </w:r>
      <w:r w:rsidR="0055439D" w:rsidRPr="00C577F8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  <w:r w:rsidR="0055439D" w:rsidRPr="00C577F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C5A57" w:rsidRPr="00C577F8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382AD0" w:rsidRPr="00C577F8">
        <w:rPr>
          <w:rFonts w:ascii="Angsana New" w:hAnsi="Angsana New" w:cs="Angsana New"/>
          <w:spacing w:val="-2"/>
          <w:sz w:val="30"/>
          <w:szCs w:val="30"/>
          <w:cs/>
        </w:rPr>
        <w:t>มี</w:t>
      </w:r>
      <w:r w:rsidR="00306A41" w:rsidRPr="00C577F8">
        <w:rPr>
          <w:rFonts w:ascii="Angsana New" w:hAnsi="Angsana New" w:cs="Angsana New"/>
          <w:spacing w:val="-2"/>
          <w:sz w:val="30"/>
          <w:szCs w:val="30"/>
          <w:cs/>
        </w:rPr>
        <w:t>กำ</w:t>
      </w:r>
      <w:r w:rsidR="00382AD0" w:rsidRPr="00C577F8">
        <w:rPr>
          <w:rFonts w:ascii="Angsana New" w:hAnsi="Angsana New" w:cs="Angsana New"/>
          <w:spacing w:val="-2"/>
          <w:sz w:val="30"/>
          <w:szCs w:val="30"/>
          <w:cs/>
        </w:rPr>
        <w:t>หนด</w:t>
      </w:r>
      <w:r w:rsidR="00382AD0" w:rsidRPr="00C47668">
        <w:rPr>
          <w:rFonts w:ascii="Angsana New" w:hAnsi="Angsana New" w:cs="Angsana New"/>
          <w:sz w:val="30"/>
          <w:szCs w:val="30"/>
          <w:cs/>
        </w:rPr>
        <w:t xml:space="preserve">ชำระคืนภายใน </w:t>
      </w:r>
      <w:r w:rsidR="00DD4762" w:rsidRPr="00C47668">
        <w:rPr>
          <w:rFonts w:ascii="Angsana New" w:hAnsi="Angsana New" w:cs="Angsana New"/>
          <w:sz w:val="30"/>
          <w:szCs w:val="30"/>
        </w:rPr>
        <w:t xml:space="preserve">2 - </w:t>
      </w:r>
      <w:r w:rsidR="003E468B" w:rsidRPr="00C47668">
        <w:rPr>
          <w:rFonts w:ascii="Angsana New" w:hAnsi="Angsana New" w:cs="Angsana New"/>
          <w:sz w:val="30"/>
          <w:szCs w:val="30"/>
        </w:rPr>
        <w:t>3</w:t>
      </w:r>
      <w:r w:rsidR="00382AD0" w:rsidRPr="00C47668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C5A57" w:rsidRPr="00C47668">
        <w:rPr>
          <w:rFonts w:ascii="Angsana New" w:hAnsi="Angsana New" w:cs="Angsana New"/>
          <w:sz w:val="30"/>
          <w:szCs w:val="30"/>
          <w:cs/>
        </w:rPr>
        <w:t>และเมื่อทวงถาม</w:t>
      </w:r>
    </w:p>
    <w:p w14:paraId="404B19FC" w14:textId="77777777" w:rsidR="00807D90" w:rsidRPr="00137FFB" w:rsidRDefault="00807D90" w:rsidP="00137FFB">
      <w:pPr>
        <w:tabs>
          <w:tab w:val="left" w:pos="576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F7A178A" w14:textId="7C7F188A" w:rsidR="004C6BAD" w:rsidRPr="00137FFB" w:rsidRDefault="00EC6A3E" w:rsidP="00BC1B08">
      <w:pPr>
        <w:pStyle w:val="ListParagraph"/>
        <w:tabs>
          <w:tab w:val="left" w:pos="576"/>
        </w:tabs>
        <w:spacing w:after="0" w:line="240" w:lineRule="auto"/>
        <w:ind w:left="562" w:right="-29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C47668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0C0F3D" w:rsidRPr="00C47668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0C0F3D" w:rsidRPr="00C47668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Pr="00C47668">
        <w:rPr>
          <w:rFonts w:ascii="Angsana New" w:hAnsi="Angsana New" w:cs="Angsana New"/>
          <w:spacing w:val="-6"/>
          <w:sz w:val="30"/>
          <w:szCs w:val="30"/>
        </w:rPr>
        <w:t>256</w:t>
      </w:r>
      <w:r w:rsidR="003B2D78" w:rsidRPr="00C47668">
        <w:rPr>
          <w:rFonts w:ascii="Angsana New" w:hAnsi="Angsana New" w:cs="Angsana New"/>
          <w:spacing w:val="-6"/>
          <w:sz w:val="30"/>
          <w:szCs w:val="30"/>
        </w:rPr>
        <w:t>9</w:t>
      </w:r>
      <w:r w:rsidRPr="00C47668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882A1A" w:rsidRPr="00C47668">
        <w:rPr>
          <w:rFonts w:ascii="Angsana New" w:hAnsi="Angsana New" w:cs="Angsana New"/>
          <w:spacing w:val="-6"/>
          <w:sz w:val="30"/>
          <w:szCs w:val="30"/>
          <w:cs/>
        </w:rPr>
        <w:t>บริษัทมี</w:t>
      </w:r>
      <w:r w:rsidR="0036056A" w:rsidRPr="00C47668">
        <w:rPr>
          <w:rFonts w:ascii="Angsana New" w:hAnsi="Angsana New" w:cs="Angsana New"/>
          <w:spacing w:val="-6"/>
          <w:sz w:val="30"/>
          <w:szCs w:val="30"/>
          <w:cs/>
        </w:rPr>
        <w:t>สัญญาเงินกู้ยืมระยะยาวกับสถาบันการเงินในประเทศแห่งหนึ่งจำนวนเงิน</w:t>
      </w:r>
      <w:r w:rsidR="00AF6652" w:rsidRPr="00C47668">
        <w:rPr>
          <w:rFonts w:ascii="Angsana New" w:hAnsi="Angsana New" w:cs="Angsana New"/>
          <w:spacing w:val="-6"/>
          <w:sz w:val="30"/>
          <w:szCs w:val="30"/>
        </w:rPr>
        <w:br/>
      </w:r>
      <w:r w:rsidR="00FA72A0" w:rsidRPr="00C47668">
        <w:rPr>
          <w:rFonts w:ascii="Angsana New" w:hAnsi="Angsana New" w:cs="Angsana New"/>
          <w:spacing w:val="-8"/>
          <w:sz w:val="30"/>
          <w:szCs w:val="30"/>
        </w:rPr>
        <w:t>3</w:t>
      </w:r>
      <w:r w:rsidR="0036056A" w:rsidRPr="00C47668">
        <w:rPr>
          <w:rFonts w:ascii="Angsana New" w:hAnsi="Angsana New" w:cs="Angsana New"/>
          <w:spacing w:val="-8"/>
          <w:sz w:val="30"/>
          <w:szCs w:val="30"/>
        </w:rPr>
        <w:t>,</w:t>
      </w:r>
      <w:r w:rsidR="00B07844" w:rsidRPr="00C47668">
        <w:rPr>
          <w:rFonts w:ascii="Angsana New" w:hAnsi="Angsana New" w:cs="Angsana New"/>
          <w:spacing w:val="-8"/>
          <w:sz w:val="30"/>
          <w:szCs w:val="30"/>
        </w:rPr>
        <w:t>000</w:t>
      </w:r>
      <w:r w:rsidR="0036056A" w:rsidRPr="00C47668">
        <w:rPr>
          <w:rFonts w:ascii="Angsana New" w:hAnsi="Angsana New" w:cs="Angsana New"/>
          <w:spacing w:val="-8"/>
          <w:sz w:val="30"/>
          <w:szCs w:val="30"/>
          <w:cs/>
        </w:rPr>
        <w:t xml:space="preserve"> ล้านบาท เป็นเงินกู้ยืมที่ไม่มีหลักประกัน มีระยะเวลา </w:t>
      </w:r>
      <w:r w:rsidR="00FA72A0" w:rsidRPr="00C47668">
        <w:rPr>
          <w:rFonts w:ascii="Angsana New" w:hAnsi="Angsana New" w:cs="Angsana New"/>
          <w:spacing w:val="-8"/>
          <w:sz w:val="30"/>
          <w:szCs w:val="30"/>
        </w:rPr>
        <w:t>5</w:t>
      </w:r>
      <w:r w:rsidR="0036056A" w:rsidRPr="00C47668">
        <w:rPr>
          <w:rFonts w:ascii="Angsana New" w:hAnsi="Angsana New" w:cs="Angsana New"/>
          <w:spacing w:val="-8"/>
          <w:sz w:val="30"/>
          <w:szCs w:val="30"/>
          <w:cs/>
        </w:rPr>
        <w:t xml:space="preserve"> ปี อัตราดอกเบี้ยลอยตัว (</w:t>
      </w:r>
      <w:r w:rsidR="0036056A" w:rsidRPr="00C47668">
        <w:rPr>
          <w:rFonts w:ascii="Angsana New" w:hAnsi="Angsana New" w:cs="Angsana New"/>
          <w:spacing w:val="-8"/>
          <w:sz w:val="30"/>
          <w:szCs w:val="30"/>
        </w:rPr>
        <w:t>THOR+</w:t>
      </w:r>
      <w:r w:rsidR="00FA72A0" w:rsidRPr="00C47668">
        <w:rPr>
          <w:rFonts w:ascii="Angsana New" w:hAnsi="Angsana New" w:cs="Angsana New"/>
          <w:spacing w:val="-8"/>
          <w:sz w:val="30"/>
          <w:szCs w:val="30"/>
        </w:rPr>
        <w:t>0</w:t>
      </w:r>
      <w:r w:rsidR="0036056A" w:rsidRPr="00C47668">
        <w:rPr>
          <w:rFonts w:ascii="Angsana New" w:hAnsi="Angsana New" w:cs="Angsana New"/>
          <w:spacing w:val="-8"/>
          <w:sz w:val="30"/>
          <w:szCs w:val="30"/>
          <w:cs/>
        </w:rPr>
        <w:t>.</w:t>
      </w:r>
      <w:r w:rsidR="00FA72A0" w:rsidRPr="00C47668">
        <w:rPr>
          <w:rFonts w:ascii="Angsana New" w:hAnsi="Angsana New" w:cs="Angsana New"/>
          <w:spacing w:val="-8"/>
          <w:sz w:val="30"/>
          <w:szCs w:val="30"/>
        </w:rPr>
        <w:t>61</w:t>
      </w:r>
      <w:r w:rsidR="0036056A" w:rsidRPr="00C47668">
        <w:rPr>
          <w:rFonts w:ascii="Angsana New" w:hAnsi="Angsana New" w:cs="Angsana New"/>
          <w:spacing w:val="-8"/>
          <w:sz w:val="30"/>
          <w:szCs w:val="30"/>
          <w:cs/>
        </w:rPr>
        <w:t>)</w:t>
      </w:r>
      <w:r w:rsidR="00EE373D" w:rsidRPr="00C47668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36056A" w:rsidRPr="00C47668">
        <w:rPr>
          <w:rFonts w:ascii="Angsana New" w:hAnsi="Angsana New" w:cs="Angsana New"/>
          <w:spacing w:val="-8"/>
          <w:sz w:val="30"/>
          <w:szCs w:val="30"/>
          <w:cs/>
        </w:rPr>
        <w:t xml:space="preserve">กำหนดชำระคืนทั้งจำนวนในเดือน กันยายน ปี </w:t>
      </w:r>
      <w:r w:rsidR="00FA72A0" w:rsidRPr="00C47668">
        <w:rPr>
          <w:rFonts w:ascii="Angsana New" w:hAnsi="Angsana New" w:cs="Angsana New"/>
          <w:spacing w:val="-8"/>
          <w:sz w:val="30"/>
          <w:szCs w:val="30"/>
        </w:rPr>
        <w:t>2573</w:t>
      </w:r>
      <w:r w:rsidR="0036056A" w:rsidRPr="00C47668">
        <w:rPr>
          <w:rFonts w:ascii="Angsana New" w:hAnsi="Angsana New" w:cs="Angsana New"/>
          <w:spacing w:val="-8"/>
          <w:sz w:val="30"/>
          <w:szCs w:val="30"/>
          <w:cs/>
        </w:rPr>
        <w:t xml:space="preserve"> เงินกู้ยืมนี้มีวัตถุประสงค์เพื่อจ่ายชำระคืนเงินกู้ยืมระยะสั้น</w:t>
      </w:r>
      <w:r w:rsidR="002149E5" w:rsidRPr="00C47668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36056A" w:rsidRPr="00C47668">
        <w:rPr>
          <w:rFonts w:ascii="Angsana New" w:hAnsi="Angsana New" w:cs="Angsana New"/>
          <w:spacing w:val="-8"/>
          <w:sz w:val="30"/>
          <w:szCs w:val="30"/>
          <w:cs/>
        </w:rPr>
        <w:t>โดยในเดือน กันยายน</w:t>
      </w:r>
      <w:r w:rsidR="0036056A" w:rsidRPr="00C47668">
        <w:rPr>
          <w:rFonts w:ascii="Angsana New" w:hAnsi="Angsana New" w:cs="Angsana New"/>
          <w:spacing w:val="-6"/>
          <w:sz w:val="30"/>
          <w:szCs w:val="30"/>
          <w:cs/>
        </w:rPr>
        <w:t xml:space="preserve"> ปี </w:t>
      </w:r>
      <w:r w:rsidR="00FA72A0" w:rsidRPr="00C47668">
        <w:rPr>
          <w:rFonts w:ascii="Angsana New" w:hAnsi="Angsana New" w:cs="Angsana New"/>
          <w:spacing w:val="-6"/>
          <w:sz w:val="30"/>
          <w:szCs w:val="30"/>
        </w:rPr>
        <w:t>2568</w:t>
      </w:r>
      <w:r w:rsidR="0036056A" w:rsidRPr="00C47668">
        <w:rPr>
          <w:rFonts w:ascii="Angsana New" w:hAnsi="Angsana New" w:cs="Angsana New"/>
          <w:spacing w:val="-6"/>
          <w:sz w:val="30"/>
          <w:szCs w:val="30"/>
          <w:cs/>
        </w:rPr>
        <w:t xml:space="preserve"> บริษัทได้มีการเบิกถอนเงินกู้ยืมระยะยาวดังกล่าวครบทั้งจำนวน</w:t>
      </w:r>
      <w:r w:rsidR="00634812" w:rsidRPr="00C47668">
        <w:rPr>
          <w:rFonts w:ascii="Angsana New" w:hAnsi="Angsana New" w:cs="Angsana New"/>
          <w:spacing w:val="-6"/>
          <w:sz w:val="30"/>
          <w:szCs w:val="30"/>
          <w:cs/>
        </w:rPr>
        <w:t>แล้ว</w:t>
      </w:r>
    </w:p>
    <w:p w14:paraId="234716C4" w14:textId="77777777" w:rsidR="00634812" w:rsidRDefault="00634812" w:rsidP="00F23FC6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C9AAE3E" w14:textId="77777777" w:rsidR="00EB071E" w:rsidRDefault="00EB071E" w:rsidP="00F23FC6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495D2D59" w14:textId="77777777" w:rsidR="00EB071E" w:rsidRDefault="00EB071E" w:rsidP="00F23FC6">
      <w:pPr>
        <w:pStyle w:val="ListParagraph"/>
        <w:tabs>
          <w:tab w:val="left" w:pos="576"/>
        </w:tabs>
        <w:spacing w:after="0" w:line="240" w:lineRule="auto"/>
        <w:ind w:left="562" w:right="-29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7658118B" w14:textId="52207B18" w:rsidR="00144538" w:rsidRPr="00EE7DA0" w:rsidRDefault="00144538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เงินปันผล</w:t>
      </w:r>
    </w:p>
    <w:p w14:paraId="2BA5F928" w14:textId="77777777" w:rsidR="00144538" w:rsidRPr="002646F4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9545085" w14:textId="77777777" w:rsidR="00144538" w:rsidRPr="002646F4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646F4">
        <w:rPr>
          <w:rFonts w:ascii="Angsana New" w:hAnsi="Angsana New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A1C1C0" w14:textId="77777777" w:rsidR="00144538" w:rsidRPr="002646F4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3236"/>
        <w:gridCol w:w="1584"/>
        <w:gridCol w:w="1584"/>
        <w:gridCol w:w="1226"/>
        <w:gridCol w:w="236"/>
        <w:gridCol w:w="1182"/>
      </w:tblGrid>
      <w:tr w:rsidR="0045038E" w:rsidRPr="00450740" w14:paraId="55E310F7" w14:textId="77777777" w:rsidTr="00C577F8">
        <w:trPr>
          <w:trHeight w:val="360"/>
          <w:tblHeader/>
        </w:trPr>
        <w:tc>
          <w:tcPr>
            <w:tcW w:w="3236" w:type="dxa"/>
            <w:vAlign w:val="bottom"/>
          </w:tcPr>
          <w:p w14:paraId="2292CEE0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75171EF8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84" w:type="dxa"/>
            <w:vAlign w:val="bottom"/>
            <w:hideMark/>
          </w:tcPr>
          <w:p w14:paraId="130C07C2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F925419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4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26" w:type="dxa"/>
          </w:tcPr>
          <w:p w14:paraId="0A131CCE" w14:textId="58A6317B" w:rsidR="0045038E" w:rsidRPr="00450740" w:rsidRDefault="0045038E" w:rsidP="00C577F8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1120"/>
              </w:tabs>
              <w:spacing w:line="240" w:lineRule="auto"/>
              <w:ind w:left="-112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6E898E1" w14:textId="32EE5152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bottom"/>
            <w:hideMark/>
          </w:tcPr>
          <w:p w14:paraId="043DE767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5038E" w:rsidRPr="00450740" w14:paraId="1060DC4A" w14:textId="77777777" w:rsidTr="00C577F8">
        <w:trPr>
          <w:trHeight w:val="360"/>
          <w:tblHeader/>
        </w:trPr>
        <w:tc>
          <w:tcPr>
            <w:tcW w:w="3236" w:type="dxa"/>
          </w:tcPr>
          <w:p w14:paraId="030EB691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667E7C31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1D6F4164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</w:tcPr>
          <w:p w14:paraId="1C7FDB21" w14:textId="232EF8F5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13D2D78" w14:textId="1A44C2CF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14:paraId="33063660" w14:textId="0B049556" w:rsidR="0045038E" w:rsidRPr="00450740" w:rsidRDefault="0045038E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507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038E" w:rsidRPr="00450740" w14:paraId="1FFFCE90" w14:textId="77777777" w:rsidTr="00C577F8">
        <w:trPr>
          <w:trHeight w:val="360"/>
        </w:trPr>
        <w:tc>
          <w:tcPr>
            <w:tcW w:w="3236" w:type="dxa"/>
          </w:tcPr>
          <w:p w14:paraId="17CB7B6B" w14:textId="05039715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584" w:type="dxa"/>
          </w:tcPr>
          <w:p w14:paraId="744A7EAD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68EAA5A3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</w:tcPr>
          <w:p w14:paraId="4D1A9387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1428C" w14:textId="70063F53" w:rsidR="0045038E" w:rsidRPr="00450740" w:rsidRDefault="0045038E" w:rsidP="006226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8C2B0A7" w14:textId="77777777" w:rsidR="0045038E" w:rsidRPr="00450740" w:rsidRDefault="0045038E" w:rsidP="006226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5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5038E" w:rsidRPr="00450740" w14:paraId="6BDEFABB" w14:textId="77777777" w:rsidTr="00C577F8">
        <w:trPr>
          <w:trHeight w:val="360"/>
        </w:trPr>
        <w:tc>
          <w:tcPr>
            <w:tcW w:w="3236" w:type="dxa"/>
          </w:tcPr>
          <w:p w14:paraId="3A360728" w14:textId="0E5C9800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84" w:type="dxa"/>
          </w:tcPr>
          <w:p w14:paraId="45BD6A43" w14:textId="27AB3F06" w:rsidR="0045038E" w:rsidRPr="00450740" w:rsidRDefault="0045038E" w:rsidP="00C577F8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50"/>
                <w:tab w:val="left" w:pos="1261"/>
              </w:tabs>
              <w:spacing w:line="240" w:lineRule="auto"/>
              <w:ind w:left="-108" w:right="-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23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84" w:type="dxa"/>
          </w:tcPr>
          <w:p w14:paraId="0EA2794A" w14:textId="49B5CAE0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6442D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86442D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มษายน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26" w:type="dxa"/>
          </w:tcPr>
          <w:p w14:paraId="333C371C" w14:textId="597DB53D" w:rsidR="0045038E" w:rsidRPr="00C577F8" w:rsidRDefault="0045038E" w:rsidP="00C577F8">
            <w:pPr>
              <w:tabs>
                <w:tab w:val="decimal" w:pos="150"/>
                <w:tab w:val="left" w:pos="7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7668">
              <w:rPr>
                <w:rFonts w:asciiTheme="majorBidi" w:hAnsiTheme="majorBidi" w:cstheme="majorBidi"/>
                <w:sz w:val="30"/>
                <w:szCs w:val="30"/>
              </w:rPr>
              <w:t>0.19</w:t>
            </w:r>
          </w:p>
        </w:tc>
        <w:tc>
          <w:tcPr>
            <w:tcW w:w="236" w:type="dxa"/>
          </w:tcPr>
          <w:p w14:paraId="281B0E35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FCC359" w14:textId="34D1AEEE" w:rsidR="0045038E" w:rsidRPr="00450740" w:rsidRDefault="0045038E" w:rsidP="00C57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763"/>
              </w:tabs>
              <w:spacing w:line="240" w:lineRule="auto"/>
              <w:ind w:left="912" w:right="-733" w:hanging="56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45038E" w:rsidRPr="00450740" w14:paraId="6584FF18" w14:textId="77777777" w:rsidTr="00C577F8">
        <w:trPr>
          <w:trHeight w:val="360"/>
        </w:trPr>
        <w:tc>
          <w:tcPr>
            <w:tcW w:w="3236" w:type="dxa"/>
          </w:tcPr>
          <w:p w14:paraId="1FC10CB4" w14:textId="3C4D1D2F" w:rsidR="0045038E" w:rsidRPr="005C2C73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</w:tcPr>
          <w:p w14:paraId="4C112856" w14:textId="77777777" w:rsidR="0045038E" w:rsidDel="00AA4996" w:rsidRDefault="0045038E" w:rsidP="00AA4996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9454801" w14:textId="77777777" w:rsidR="0045038E" w:rsidRPr="0086442D" w:rsidDel="00AA4996" w:rsidRDefault="0045038E" w:rsidP="00AA499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19D6D19" w14:textId="469EC1C5" w:rsidR="0045038E" w:rsidRPr="00137FFB" w:rsidRDefault="0045038E" w:rsidP="00C577F8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A21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4F6F34EB" w14:textId="77777777" w:rsidR="0045038E" w:rsidRPr="00137FFB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84E0E3C" w14:textId="537C8FE3" w:rsidR="0045038E" w:rsidRDefault="00A21FFB" w:rsidP="00C577F8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629"/>
              </w:tabs>
              <w:spacing w:line="240" w:lineRule="auto"/>
              <w:ind w:right="-63" w:hanging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45038E" w:rsidRPr="00450740" w14:paraId="3C366107" w14:textId="77777777" w:rsidTr="00C577F8">
        <w:trPr>
          <w:trHeight w:val="249"/>
        </w:trPr>
        <w:tc>
          <w:tcPr>
            <w:tcW w:w="3236" w:type="dxa"/>
          </w:tcPr>
          <w:p w14:paraId="558689B6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84" w:type="dxa"/>
          </w:tcPr>
          <w:p w14:paraId="255DF884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1139AED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14:paraId="6BAF896F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B27B4" w14:textId="443DD861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7A9EE14E" w14:textId="77777777" w:rsidR="0045038E" w:rsidRPr="00450740" w:rsidRDefault="0045038E" w:rsidP="00C577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38E" w:rsidRPr="00450740" w14:paraId="4BC728B4" w14:textId="77777777" w:rsidTr="00C577F8">
        <w:trPr>
          <w:trHeight w:val="360"/>
        </w:trPr>
        <w:tc>
          <w:tcPr>
            <w:tcW w:w="3236" w:type="dxa"/>
            <w:hideMark/>
          </w:tcPr>
          <w:p w14:paraId="6EEFCD6F" w14:textId="4C6FBFBF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0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84" w:type="dxa"/>
          </w:tcPr>
          <w:p w14:paraId="00A91144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71080D94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C437819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730C8" w14:textId="48384C8D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D1723DA" w14:textId="77777777" w:rsidR="0045038E" w:rsidRPr="00450740" w:rsidRDefault="0045038E" w:rsidP="00C577F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405" w:right="-100" w:hanging="2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38E" w:rsidRPr="00450740" w14:paraId="5C829B0F" w14:textId="77777777" w:rsidTr="00C577F8">
        <w:trPr>
          <w:trHeight w:val="360"/>
        </w:trPr>
        <w:tc>
          <w:tcPr>
            <w:tcW w:w="3236" w:type="dxa"/>
            <w:hideMark/>
          </w:tcPr>
          <w:p w14:paraId="3271584F" w14:textId="2712E0C7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4" w:type="dxa"/>
            <w:hideMark/>
          </w:tcPr>
          <w:p w14:paraId="41559D26" w14:textId="08CB6E60" w:rsidR="0045038E" w:rsidRPr="00450740" w:rsidRDefault="0045038E" w:rsidP="00AA4996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4" w:type="dxa"/>
            <w:hideMark/>
          </w:tcPr>
          <w:p w14:paraId="0C7A9B77" w14:textId="260A4901" w:rsidR="0045038E" w:rsidRPr="00450740" w:rsidRDefault="0045038E" w:rsidP="00AA499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26" w:type="dxa"/>
          </w:tcPr>
          <w:p w14:paraId="013291E9" w14:textId="6CA8D1D3" w:rsidR="0045038E" w:rsidRPr="00450740" w:rsidRDefault="0045038E" w:rsidP="00AA4996">
            <w:pPr>
              <w:tabs>
                <w:tab w:val="decimal" w:pos="150"/>
                <w:tab w:val="left" w:pos="7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A72A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4F3B779" w14:textId="43635A22" w:rsidR="0045038E" w:rsidRPr="00450740" w:rsidRDefault="0045038E" w:rsidP="00AA499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4D28D46" w14:textId="2758A9EE" w:rsidR="0045038E" w:rsidRPr="00450740" w:rsidRDefault="0045038E" w:rsidP="00C577F8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629"/>
              </w:tabs>
              <w:spacing w:line="240" w:lineRule="auto"/>
              <w:ind w:right="-63" w:hanging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165</w:t>
            </w:r>
          </w:p>
        </w:tc>
      </w:tr>
      <w:tr w:rsidR="0045038E" w:rsidRPr="00450740" w14:paraId="3C1007F1" w14:textId="77777777" w:rsidTr="00C577F8">
        <w:trPr>
          <w:trHeight w:val="360"/>
        </w:trPr>
        <w:tc>
          <w:tcPr>
            <w:tcW w:w="3236" w:type="dxa"/>
          </w:tcPr>
          <w:p w14:paraId="1D8ED8DD" w14:textId="00238BD6" w:rsidR="0045038E" w:rsidRPr="00450740" w:rsidRDefault="0045038E" w:rsidP="00C476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507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4507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84" w:type="dxa"/>
            <w:vAlign w:val="bottom"/>
          </w:tcPr>
          <w:p w14:paraId="0C22457E" w14:textId="7C266516" w:rsidR="0045038E" w:rsidRPr="00450740" w:rsidRDefault="0045038E" w:rsidP="00AA4996">
            <w:pPr>
              <w:tabs>
                <w:tab w:val="clear" w:pos="227"/>
                <w:tab w:val="clear" w:pos="454"/>
                <w:tab w:val="left" w:pos="435"/>
              </w:tabs>
              <w:spacing w:line="240" w:lineRule="auto"/>
              <w:ind w:left="-11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84" w:type="dxa"/>
            <w:vAlign w:val="bottom"/>
          </w:tcPr>
          <w:p w14:paraId="19D0B6E3" w14:textId="090F7823" w:rsidR="0045038E" w:rsidRPr="00450740" w:rsidRDefault="0045038E" w:rsidP="00AA499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606"/>
              </w:tabs>
              <w:spacing w:line="240" w:lineRule="auto"/>
              <w:ind w:left="-113" w:right="-1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2C73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5C2C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5C2C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2C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6DA30E7" w14:textId="23868E1B" w:rsidR="0045038E" w:rsidRPr="00450740" w:rsidRDefault="0045038E" w:rsidP="00AA499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72A0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Pr="005C2C7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FA72A0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</w:p>
        </w:tc>
        <w:tc>
          <w:tcPr>
            <w:tcW w:w="236" w:type="dxa"/>
            <w:vAlign w:val="bottom"/>
          </w:tcPr>
          <w:p w14:paraId="7704DA35" w14:textId="0C1449A0" w:rsidR="0045038E" w:rsidRPr="00450740" w:rsidRDefault="0045038E" w:rsidP="00AA499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03428DB" w14:textId="644C4786" w:rsidR="0045038E" w:rsidRPr="00450740" w:rsidRDefault="0045038E" w:rsidP="00C577F8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629"/>
              </w:tabs>
              <w:spacing w:line="240" w:lineRule="auto"/>
              <w:ind w:right="-63" w:hanging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A72A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248</w:t>
            </w:r>
          </w:p>
        </w:tc>
      </w:tr>
      <w:tr w:rsidR="0045038E" w:rsidRPr="00450740" w14:paraId="25C10B48" w14:textId="77777777" w:rsidTr="00C577F8">
        <w:trPr>
          <w:trHeight w:val="360"/>
        </w:trPr>
        <w:tc>
          <w:tcPr>
            <w:tcW w:w="3236" w:type="dxa"/>
            <w:hideMark/>
          </w:tcPr>
          <w:p w14:paraId="7D1FFAB4" w14:textId="089A2E34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07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</w:tcPr>
          <w:p w14:paraId="4EE1C2D3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4" w:type="dxa"/>
          </w:tcPr>
          <w:p w14:paraId="45FC072C" w14:textId="77777777" w:rsidR="0045038E" w:rsidRPr="00450740" w:rsidRDefault="0045038E" w:rsidP="00AA49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75605DD8" w14:textId="7C065E6C" w:rsidR="0045038E" w:rsidRPr="00450740" w:rsidRDefault="0045038E" w:rsidP="00AA4996">
            <w:pPr>
              <w:tabs>
                <w:tab w:val="decimal" w:pos="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7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507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FA72A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109921A1" w14:textId="0B92E34E" w:rsidR="0045038E" w:rsidRPr="00450740" w:rsidRDefault="0045038E" w:rsidP="00AA49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BE019" w14:textId="57BFC27C" w:rsidR="0045038E" w:rsidRPr="00450740" w:rsidRDefault="0045038E" w:rsidP="00C577F8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629"/>
              </w:tabs>
              <w:spacing w:line="240" w:lineRule="auto"/>
              <w:ind w:right="-63" w:hanging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</w:tbl>
    <w:p w14:paraId="012728B7" w14:textId="77777777" w:rsidR="00EB071E" w:rsidRPr="00444036" w:rsidRDefault="00EB071E" w:rsidP="00444036">
      <w:pPr>
        <w:tabs>
          <w:tab w:val="left" w:pos="2880"/>
        </w:tabs>
        <w:spacing w:line="240" w:lineRule="auto"/>
        <w:ind w:right="-29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4D65AA" w14:textId="77777777" w:rsidR="00DD3DAC" w:rsidRPr="00EE7DA0" w:rsidRDefault="00DD3DAC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t>เครื่องมือทางการเงิน</w:t>
      </w:r>
    </w:p>
    <w:p w14:paraId="0441F5D7" w14:textId="77777777" w:rsidR="00DD3DAC" w:rsidRPr="00E05BF8" w:rsidRDefault="00DD3DAC" w:rsidP="00176DFC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pacing w:val="4"/>
          <w:sz w:val="30"/>
          <w:szCs w:val="30"/>
          <w:lang w:bidi="th-TH"/>
        </w:rPr>
      </w:pPr>
    </w:p>
    <w:p w14:paraId="7180ECBA" w14:textId="4B602209" w:rsidR="00DD3DAC" w:rsidRPr="00E05BF8" w:rsidRDefault="00DD3DAC" w:rsidP="00A64824">
      <w:pPr>
        <w:pStyle w:val="block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E05BF8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E05BF8" w:rsidRDefault="000B3015" w:rsidP="00176DFC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pacing w:val="4"/>
          <w:sz w:val="30"/>
          <w:szCs w:val="30"/>
          <w:lang w:bidi="th-TH"/>
        </w:rPr>
      </w:pPr>
    </w:p>
    <w:p w14:paraId="66EAC47F" w14:textId="56A2A9A3" w:rsidR="002F66C8" w:rsidRDefault="00840B50" w:rsidP="001D128B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05BF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สินทรัพย์ทางการเงินและหนี้สินทางการเงินวัดมูลค่าด้วยราคาทุนตัดจำหน่าย</w:t>
      </w:r>
      <w:r w:rsidR="00A64824" w:rsidRPr="00E05BF8">
        <w:rPr>
          <w:rFonts w:ascii="Angsana New" w:hAnsi="Angsana New" w:cs="Angsana New"/>
          <w:sz w:val="30"/>
          <w:szCs w:val="30"/>
          <w:cs/>
          <w:lang w:bidi="th-TH"/>
        </w:rPr>
        <w:t>มี</w:t>
      </w:r>
      <w:r w:rsidRPr="00E05BF8">
        <w:rPr>
          <w:rFonts w:ascii="Angsana New" w:hAnsi="Angsana New" w:cs="Angsana New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  <w:r w:rsidR="001D128B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3952A96F" w14:textId="333ACB49" w:rsidR="00674B2E" w:rsidRDefault="00674B2E" w:rsidP="001D128B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1957FB1" w14:textId="0F5090C8" w:rsidR="00674B2E" w:rsidRDefault="00674B2E" w:rsidP="001D128B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0CEF64A" w14:textId="3ECB401C" w:rsidR="00674B2E" w:rsidRDefault="00674B2E" w:rsidP="001D128B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675A1A" w14:textId="77777777" w:rsidR="00674B2E" w:rsidRDefault="00674B2E" w:rsidP="001D128B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9778648" w14:textId="3323E816" w:rsidR="002A6604" w:rsidRDefault="002A6604" w:rsidP="004C7F8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44692A" w14:textId="77777777" w:rsidR="007B372E" w:rsidRPr="00C577F8" w:rsidRDefault="007B372E" w:rsidP="004C7F8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</w:rPr>
      </w:pPr>
    </w:p>
    <w:p w14:paraId="038B68D1" w14:textId="1640BEB8" w:rsidR="0045038E" w:rsidRDefault="0045038E" w:rsidP="004C7F8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CE15370" w14:textId="77777777" w:rsidR="0045038E" w:rsidRPr="005C2C73" w:rsidRDefault="0045038E" w:rsidP="004C7F86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D7DD8EB" w14:textId="27199B97" w:rsidR="006902D0" w:rsidRPr="00EE7DA0" w:rsidRDefault="006902D0" w:rsidP="00EE7DA0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EE7DA0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เรื่องอื่น</w:t>
      </w:r>
    </w:p>
    <w:p w14:paraId="2BCEC59E" w14:textId="77777777" w:rsidR="00110590" w:rsidRPr="00374F6E" w:rsidRDefault="00110590" w:rsidP="00110590">
      <w:pPr>
        <w:pStyle w:val="ListParagraph"/>
        <w:tabs>
          <w:tab w:val="left" w:pos="2880"/>
        </w:tabs>
        <w:spacing w:after="0" w:line="240" w:lineRule="auto"/>
        <w:ind w:left="540"/>
        <w:contextualSpacing w:val="0"/>
        <w:jc w:val="thaiDistribute"/>
        <w:rPr>
          <w:rFonts w:ascii="Angsana New" w:hAnsi="Angsana New" w:cs="Angsana New"/>
          <w:bCs/>
          <w:sz w:val="30"/>
          <w:szCs w:val="30"/>
          <w:highlight w:val="yellow"/>
        </w:rPr>
      </w:pPr>
    </w:p>
    <w:p w14:paraId="0F59D434" w14:textId="77777777" w:rsidR="0024692C" w:rsidRPr="00EE029D" w:rsidRDefault="0024692C" w:rsidP="00C2645E">
      <w:pPr>
        <w:pStyle w:val="ListParagraph"/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E029D">
        <w:rPr>
          <w:rFonts w:asciiTheme="majorBidi" w:hAnsiTheme="majorBidi" w:cstheme="majorBidi"/>
          <w:sz w:val="30"/>
          <w:szCs w:val="30"/>
          <w:cs/>
        </w:rPr>
        <w:t>เมื่อช่วงปลายปี</w:t>
      </w:r>
      <w:r w:rsidRPr="00EE029D">
        <w:rPr>
          <w:rFonts w:asciiTheme="majorBidi" w:hAnsiTheme="majorBidi" w:cstheme="majorBidi"/>
          <w:sz w:val="30"/>
          <w:szCs w:val="30"/>
        </w:rPr>
        <w:t xml:space="preserve"> 2565 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Assosiasi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EE029D">
        <w:rPr>
          <w:rFonts w:asciiTheme="majorBidi" w:hAnsiTheme="majorBidi" w:cstheme="majorBidi"/>
          <w:sz w:val="30"/>
          <w:szCs w:val="30"/>
          <w:cs/>
        </w:rPr>
        <w:t>. (“</w:t>
      </w:r>
      <w:r w:rsidRPr="00EE029D">
        <w:rPr>
          <w:rFonts w:asciiTheme="majorBidi" w:hAnsiTheme="majorBidi" w:cstheme="majorBidi"/>
          <w:sz w:val="30"/>
          <w:szCs w:val="30"/>
        </w:rPr>
        <w:t>KIA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ที่ชื่อว่า </w:t>
      </w:r>
      <w:r w:rsidRPr="00EE029D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Mas </w:t>
      </w:r>
      <w:r w:rsidRPr="00EE029D">
        <w:rPr>
          <w:rFonts w:asciiTheme="majorBidi" w:hAnsiTheme="majorBidi" w:cstheme="majorBidi"/>
          <w:sz w:val="30"/>
          <w:szCs w:val="30"/>
          <w:cs/>
        </w:rPr>
        <w:t>(“</w:t>
      </w:r>
      <w:r w:rsidRPr="00EE029D">
        <w:rPr>
          <w:rFonts w:asciiTheme="majorBidi" w:hAnsiTheme="majorBidi" w:cstheme="majorBidi"/>
          <w:sz w:val="30"/>
          <w:szCs w:val="30"/>
        </w:rPr>
        <w:t>KSM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”) มีภาระความรับผิดต่อหน่วยงานรัฐของอินโดนีเซียรวมกัน ประมาณ </w:t>
      </w:r>
      <w:r w:rsidRPr="00EE029D">
        <w:rPr>
          <w:rFonts w:asciiTheme="majorBidi" w:hAnsiTheme="majorBidi" w:cstheme="majorBidi"/>
          <w:sz w:val="30"/>
          <w:szCs w:val="30"/>
        </w:rPr>
        <w:t>3,000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ซึ่งไม่มีความเกี่ยวข้องใดๆ กับบริษัทและ </w:t>
      </w:r>
      <w:r w:rsidRPr="00EE029D">
        <w:rPr>
          <w:rFonts w:asciiTheme="majorBidi" w:hAnsiTheme="majorBidi" w:cstheme="majorBidi"/>
          <w:sz w:val="30"/>
          <w:szCs w:val="30"/>
        </w:rPr>
        <w:t xml:space="preserve">SCC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โดยผู้ก่อตั้ง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 w:rsidRPr="00EE029D">
        <w:rPr>
          <w:rFonts w:asciiTheme="majorBidi" w:hAnsiTheme="majorBidi" w:cstheme="majorBidi"/>
          <w:sz w:val="30"/>
          <w:szCs w:val="30"/>
        </w:rPr>
        <w:t>2541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โดยหน่วยงานรัฐของประเทศอินโดนีเซียอ้างว่าผู้ก่อตั้ง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ได้นำหุ้นของ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>และได้มีคำสั่งปิดกิจการธนาคารดังกล่าวในเวลาต่อมา</w:t>
      </w:r>
    </w:p>
    <w:p w14:paraId="042E7D5A" w14:textId="77777777" w:rsidR="0024692C" w:rsidRPr="00EE029D" w:rsidRDefault="0024692C" w:rsidP="0024692C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B8A7D" w14:textId="77777777" w:rsidR="0024692C" w:rsidRPr="003B65B6" w:rsidRDefault="0024692C" w:rsidP="009556CF">
      <w:pPr>
        <w:pStyle w:val="ListParagraph"/>
        <w:tabs>
          <w:tab w:val="left" w:pos="1276"/>
        </w:tabs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F8114E">
        <w:rPr>
          <w:rFonts w:asciiTheme="majorBidi" w:hAnsiTheme="majorBidi" w:cs="Angsana New"/>
          <w:sz w:val="30"/>
          <w:szCs w:val="30"/>
          <w:cs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Pr="00F8114E">
        <w:rPr>
          <w:rFonts w:asciiTheme="majorBidi" w:hAnsiTheme="majorBidi" w:cstheme="majorBidi"/>
          <w:sz w:val="30"/>
          <w:szCs w:val="30"/>
        </w:rPr>
        <w:t xml:space="preserve">KIA, KSM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Pr="00F8114E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F8114E">
        <w:rPr>
          <w:rFonts w:asciiTheme="majorBidi" w:hAnsiTheme="majorBidi" w:cstheme="majorBidi"/>
          <w:sz w:val="30"/>
          <w:szCs w:val="30"/>
        </w:rPr>
        <w:t xml:space="preserve"> Mas (“KKM”)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กับ </w:t>
      </w:r>
      <w:r w:rsidRPr="00F8114E">
        <w:rPr>
          <w:rFonts w:asciiTheme="majorBidi" w:hAnsiTheme="majorBidi" w:cstheme="majorBidi"/>
          <w:sz w:val="30"/>
          <w:szCs w:val="30"/>
        </w:rPr>
        <w:t xml:space="preserve">Ministry of Law (“MOL”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เดิมชื่อ </w:t>
      </w:r>
      <w:r w:rsidRPr="00F8114E">
        <w:rPr>
          <w:rFonts w:asciiTheme="majorBidi" w:hAnsiTheme="majorBidi" w:cstheme="majorBidi"/>
          <w:sz w:val="30"/>
          <w:szCs w:val="30"/>
        </w:rPr>
        <w:t xml:space="preserve">Ministry of Law and Human Rights)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ไว้ชั่วคราว ซึ่งเป็นระบบทะเบียนเพื่อใช้ในการยื่นเปลี่ยนแปลงหรือเพิ่มเติม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F8114E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KSM </w:t>
      </w:r>
      <w:r w:rsidRPr="00F8114E">
        <w:rPr>
          <w:rFonts w:asciiTheme="majorBidi" w:hAnsiTheme="majorBidi" w:cs="Angsana New"/>
          <w:sz w:val="30"/>
          <w:szCs w:val="30"/>
          <w:cs/>
        </w:rPr>
        <w:t xml:space="preserve">จะต้องรับผิดชอบในภาระหนี้ที่เกิดขึ้นต่อหน่วยงานรัฐของอินโดนีเซียหรือไม่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 xml:space="preserve">จากหน่วยงานรัฐ และจากเอกสารหลักฐานที่มียังไม่สามารถบ่งชี้ได้ว่า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KIA </w:t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KSM </w:t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 xml:space="preserve">มีความรับผิดเป็นหนี้ </w:t>
      </w:r>
      <w:r>
        <w:rPr>
          <w:rFonts w:asciiTheme="majorBidi" w:hAnsiTheme="majorBidi" w:cs="Angsana New"/>
          <w:spacing w:val="-6"/>
          <w:sz w:val="30"/>
          <w:szCs w:val="30"/>
          <w:cs/>
        </w:rPr>
        <w:br/>
      </w:r>
      <w:r w:rsidRPr="00F8114E">
        <w:rPr>
          <w:rFonts w:asciiTheme="majorBidi" w:hAnsiTheme="majorBidi" w:cs="Angsana New"/>
          <w:spacing w:val="-6"/>
          <w:sz w:val="30"/>
          <w:szCs w:val="30"/>
          <w:cs/>
        </w:rPr>
        <w:t>ต่อ</w:t>
      </w:r>
      <w:r w:rsidRPr="00F8114E">
        <w:rPr>
          <w:rFonts w:asciiTheme="majorBidi" w:hAnsiTheme="majorBidi" w:cs="Angsana New"/>
          <w:sz w:val="30"/>
          <w:szCs w:val="30"/>
          <w:cs/>
        </w:rPr>
        <w:t>หน่วยงานรัฐของอินโดนีเซีย</w:t>
      </w:r>
    </w:p>
    <w:p w14:paraId="324C9801" w14:textId="77777777" w:rsidR="0024692C" w:rsidRPr="00EE029D" w:rsidRDefault="0024692C" w:rsidP="0024692C">
      <w:pPr>
        <w:pStyle w:val="ListParagraph"/>
        <w:tabs>
          <w:tab w:val="left" w:pos="1276"/>
        </w:tabs>
        <w:spacing w:after="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452E1D" w14:textId="51247823" w:rsidR="00625B81" w:rsidRDefault="0024692C" w:rsidP="009556CF">
      <w:pPr>
        <w:pStyle w:val="ListParagraph"/>
        <w:tabs>
          <w:tab w:val="left" w:pos="1276"/>
        </w:tabs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EE029D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9556CF">
        <w:rPr>
          <w:rFonts w:asciiTheme="majorBidi" w:hAnsiTheme="majorBidi" w:cstheme="majorBidi" w:hint="cs"/>
          <w:sz w:val="30"/>
          <w:szCs w:val="30"/>
          <w:cs/>
        </w:rPr>
        <w:t xml:space="preserve">ก่อนปี </w:t>
      </w:r>
      <w:r w:rsidR="00CC30E9">
        <w:rPr>
          <w:rFonts w:asciiTheme="majorBidi" w:hAnsiTheme="majorBidi" w:cstheme="majorBidi"/>
          <w:sz w:val="30"/>
          <w:szCs w:val="30"/>
        </w:rPr>
        <w:t>2540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เคยทำสัญญากู้เงินกับธนาคารหลายแห่ง โดยหนึ่งในธนาคารผู้ให้กู้ คือธนาคารที่ผู้ก่อตั้ง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เป็นเจ้าของ (มีเงินกู้ยืมกับธนาคารรายดังกล่าวประมาณ </w:t>
      </w:r>
      <w:r w:rsidRPr="00EE029D">
        <w:rPr>
          <w:rFonts w:asciiTheme="majorBidi" w:hAnsiTheme="majorBidi" w:cstheme="majorBidi"/>
          <w:sz w:val="30"/>
          <w:szCs w:val="30"/>
        </w:rPr>
        <w:t>740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>หลังช่วงวิกฤติเศรษฐกิจ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หน่วยงานรัฐอินโดนีเซียได้เข้าควบคุมและสั่งปิดกิจการธนาคารของผู้ก่อตั้ง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แล้ว หน่วยงานรัฐได้โอนหนี้เงินกู้ยืมระหว่าง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กับธนาคารดังกล่าวไปให้บุคคลภายนอก และหนี้ดังกล่าวได้ถูกโอนต่อไปให้กับบุคคลภายนอกอีกหลายทอด จนกระทั่งในปี </w:t>
      </w:r>
      <w:r w:rsidRPr="00EE029D">
        <w:rPr>
          <w:rFonts w:asciiTheme="majorBidi" w:hAnsiTheme="majorBidi" w:cstheme="majorBidi"/>
          <w:sz w:val="30"/>
          <w:szCs w:val="30"/>
        </w:rPr>
        <w:t xml:space="preserve">2551 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ได้มีการแปลงหนี้เป็นทุนโดยเป็นการออกหุ้นใหม่ (ประเภท </w:t>
      </w:r>
      <w:r w:rsidRPr="00EE029D">
        <w:rPr>
          <w:rFonts w:asciiTheme="majorBidi" w:hAnsiTheme="majorBidi" w:cstheme="majorBidi"/>
          <w:sz w:val="30"/>
          <w:szCs w:val="30"/>
        </w:rPr>
        <w:t>Series B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) ไม่ใช่หุ้นเดิม (ประเภท </w:t>
      </w:r>
      <w:r w:rsidRPr="00EE029D">
        <w:rPr>
          <w:rFonts w:asciiTheme="majorBidi" w:hAnsiTheme="majorBidi" w:cstheme="majorBidi"/>
          <w:sz w:val="30"/>
          <w:szCs w:val="30"/>
        </w:rPr>
        <w:t>Series A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) ที่ผู้ก่อตั้ง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Pr="00EE029D">
        <w:rPr>
          <w:rFonts w:asciiTheme="majorBidi" w:hAnsiTheme="majorBidi" w:cstheme="majorBidi"/>
          <w:sz w:val="30"/>
          <w:szCs w:val="30"/>
        </w:rPr>
        <w:t>2554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บริษัทได้เข้าซื้อหุ้น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(ประเภท </w:t>
      </w:r>
      <w:r w:rsidRPr="00EE029D">
        <w:rPr>
          <w:rFonts w:asciiTheme="majorBidi" w:hAnsiTheme="majorBidi" w:cstheme="majorBidi"/>
          <w:sz w:val="30"/>
          <w:szCs w:val="30"/>
        </w:rPr>
        <w:t>Series B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) ที่เกิดจากการแปลงหนี้เป็นทุนดังกล่าวผ่านตลาดหลักทรัพย์อินโดนีเซีย โดยก่อนการเข้าซื้อหุ้นดังกล่าว บริษัทได้มีการว่าจ้างที่ปรึกษากฎหมายท้องถิ่นชั้นนำในการตรวจสอบสถานะกิจการ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มีภาระหนี้ต่อหน่วยงานรัฐอินโดนีเซีย และไม่พบว่าหุ้นของ </w:t>
      </w:r>
      <w:r w:rsidRPr="00EE029D">
        <w:rPr>
          <w:rFonts w:asciiTheme="majorBidi" w:hAnsiTheme="majorBidi" w:cstheme="majorBidi"/>
          <w:sz w:val="30"/>
          <w:szCs w:val="30"/>
        </w:rPr>
        <w:t xml:space="preserve">KIA </w:t>
      </w:r>
      <w:r w:rsidRPr="00EE029D">
        <w:rPr>
          <w:rFonts w:asciiTheme="majorBidi" w:hAnsiTheme="majorBidi" w:cstheme="majorBidi"/>
          <w:sz w:val="30"/>
          <w:szCs w:val="30"/>
          <w:cs/>
        </w:rPr>
        <w:t>มีภาระติดพัน หรือถูกจำนำต่อหน่วยงานรัฐอินโดนีเซียแต่อย่างใด</w:t>
      </w:r>
    </w:p>
    <w:p w14:paraId="6B482B4B" w14:textId="1B82EBD4" w:rsidR="0024692C" w:rsidRDefault="0024692C" w:rsidP="00B20E4D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F8114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เพื่อเป็นการปกป้องสิทธิของ </w:t>
      </w:r>
      <w:r w:rsidRPr="00F8114E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รวมถึงผู้ถือหุ้นของทั้งสองบริษัท ช่วงปลายปี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ได้ยื่นฟ้องหน่วยงานรัฐของประเทศอินโดนีเซีย เพื่อขอให้ยกเลิกการเรียกร้องหนี้จาก </w:t>
      </w:r>
      <w:r w:rsidRPr="00F8114E">
        <w:rPr>
          <w:rFonts w:asciiTheme="majorBidi" w:hAnsiTheme="majorBidi" w:cstheme="majorBidi"/>
          <w:spacing w:val="-6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ให้ยกเลิกคำสั่งระงับการเข้าระบบจดแจ้งทางทะเบียนของ </w:t>
      </w:r>
      <w:r w:rsidRPr="00F8114E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8114E">
        <w:rPr>
          <w:rFonts w:asciiTheme="majorBidi" w:hAnsiTheme="majorBidi" w:cstheme="majorBidi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กับ </w:t>
      </w:r>
      <w:r w:rsidRPr="00F8114E">
        <w:rPr>
          <w:rFonts w:asciiTheme="majorBidi" w:hAnsiTheme="majorBidi" w:cstheme="majorBidi"/>
          <w:sz w:val="30"/>
          <w:szCs w:val="30"/>
        </w:rPr>
        <w:t>MOL</w:t>
      </w:r>
    </w:p>
    <w:p w14:paraId="089DE7C1" w14:textId="77777777" w:rsidR="00B20E4D" w:rsidRDefault="00B20E4D" w:rsidP="00B20E4D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B1D914" w14:textId="434F36B8" w:rsidR="0024692C" w:rsidRPr="00F8114E" w:rsidRDefault="0024692C" w:rsidP="009556CF">
      <w:pPr>
        <w:pStyle w:val="ListParagraph"/>
        <w:tabs>
          <w:tab w:val="left" w:pos="1276"/>
        </w:tabs>
        <w:spacing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F8114E">
        <w:rPr>
          <w:rFonts w:asciiTheme="majorBidi" w:hAnsiTheme="majorBidi" w:cstheme="majorBidi"/>
          <w:sz w:val="30"/>
          <w:szCs w:val="30"/>
          <w:cs/>
        </w:rPr>
        <w:t>ต่อมาทั้งศาลปกครอง</w:t>
      </w:r>
      <w:r w:rsidRPr="0026503D">
        <w:rPr>
          <w:rFonts w:asciiTheme="majorBidi" w:hAnsiTheme="majorBidi" w:cstheme="majorBidi"/>
          <w:sz w:val="30"/>
          <w:szCs w:val="30"/>
          <w:cs/>
        </w:rPr>
        <w:t>ชั้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นต้น </w:t>
      </w:r>
      <w:r w:rsidRPr="0026503D">
        <w:rPr>
          <w:rFonts w:asciiTheme="majorBidi" w:hAnsiTheme="majorBidi" w:cstheme="majorBidi"/>
          <w:sz w:val="30"/>
          <w:szCs w:val="30"/>
          <w:cs/>
        </w:rPr>
        <w:t xml:space="preserve">ศาลสูงประเทศอินโดนีเซีย </w:t>
      </w:r>
      <w:r w:rsidRPr="0026503D">
        <w:rPr>
          <w:rFonts w:asciiTheme="majorBidi" w:hAnsiTheme="majorBidi" w:cstheme="majorBidi"/>
          <w:sz w:val="30"/>
          <w:szCs w:val="30"/>
        </w:rPr>
        <w:t>(</w:t>
      </w:r>
      <w:r w:rsidRPr="00F8114E">
        <w:rPr>
          <w:rFonts w:asciiTheme="majorBidi" w:hAnsiTheme="majorBidi" w:cstheme="majorBidi"/>
          <w:sz w:val="30"/>
          <w:szCs w:val="30"/>
          <w:cs/>
        </w:rPr>
        <w:t>ศาลอุทธรณ์</w:t>
      </w:r>
      <w:r w:rsidRPr="0026503D">
        <w:rPr>
          <w:rFonts w:asciiTheme="majorBidi" w:hAnsiTheme="majorBidi" w:cstheme="majorBidi"/>
          <w:sz w:val="30"/>
          <w:szCs w:val="30"/>
        </w:rPr>
        <w:t>)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และล่าสุดเมื่อปลายปี </w:t>
      </w:r>
      <w:r w:rsidRPr="0026503D">
        <w:rPr>
          <w:rFonts w:asciiTheme="majorBidi" w:hAnsiTheme="majorBidi" w:cstheme="majorBidi"/>
          <w:sz w:val="30"/>
          <w:szCs w:val="30"/>
        </w:rPr>
        <w:t>2568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ศาลฎีกา (ขั้น </w:t>
      </w:r>
      <w:r w:rsidRPr="0026503D">
        <w:rPr>
          <w:rFonts w:asciiTheme="majorBidi" w:hAnsiTheme="majorBidi" w:cstheme="majorBidi"/>
          <w:sz w:val="30"/>
          <w:szCs w:val="30"/>
        </w:rPr>
        <w:t xml:space="preserve">Cassation)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ได้มีคําพิพากษายกฟ้อง ดังนั้น 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 xml:space="preserve">เมื่อ </w:t>
      </w:r>
      <w:r w:rsidR="00FA72A0" w:rsidRPr="00FA72A0">
        <w:rPr>
          <w:rFonts w:asciiTheme="majorBidi" w:hAnsiTheme="majorBidi" w:cs="Angsana New"/>
          <w:sz w:val="30"/>
          <w:szCs w:val="30"/>
        </w:rPr>
        <w:t>18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FA72A0" w:rsidRPr="00FA72A0">
        <w:rPr>
          <w:rFonts w:asciiTheme="majorBidi" w:hAnsiTheme="majorBidi" w:cs="Angsana New"/>
          <w:sz w:val="30"/>
          <w:szCs w:val="30"/>
        </w:rPr>
        <w:t>2568</w:t>
      </w:r>
      <w:r w:rsidR="009556CF" w:rsidRPr="009556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6503D">
        <w:rPr>
          <w:rFonts w:asciiTheme="majorBidi" w:hAnsiTheme="majorBidi" w:cstheme="majorBidi"/>
          <w:sz w:val="30"/>
          <w:szCs w:val="30"/>
        </w:rPr>
        <w:t xml:space="preserve">KIA 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6503D">
        <w:rPr>
          <w:rFonts w:asciiTheme="majorBidi" w:hAnsiTheme="majorBidi" w:cstheme="majorBidi"/>
          <w:sz w:val="30"/>
          <w:szCs w:val="30"/>
        </w:rPr>
        <w:t xml:space="preserve">KKM </w:t>
      </w:r>
      <w:r w:rsidRPr="00F8114E">
        <w:rPr>
          <w:rFonts w:asciiTheme="majorBidi" w:hAnsiTheme="majorBidi" w:cstheme="majorBidi"/>
          <w:sz w:val="30"/>
          <w:szCs w:val="30"/>
          <w:cs/>
        </w:rPr>
        <w:t>จึงได้ยื่นโต้แย้งต่อศาลฎีกา</w:t>
      </w:r>
      <w:r w:rsidR="00CC30E9">
        <w:rPr>
          <w:rFonts w:asciiTheme="majorBidi" w:hAnsiTheme="majorBidi" w:cstheme="majorBidi"/>
          <w:sz w:val="30"/>
          <w:szCs w:val="30"/>
        </w:rPr>
        <w:t xml:space="preserve"> </w:t>
      </w:r>
      <w:r w:rsidRPr="00F8114E">
        <w:rPr>
          <w:rFonts w:asciiTheme="majorBidi" w:hAnsiTheme="majorBidi" w:cstheme="majorBidi"/>
          <w:sz w:val="30"/>
          <w:szCs w:val="30"/>
          <w:cs/>
        </w:rPr>
        <w:t>เพื่อขอให้ทบทวนคําพิพากษาข้างต้น</w:t>
      </w:r>
      <w:r w:rsidRPr="0026503D">
        <w:rPr>
          <w:rFonts w:asciiTheme="majorBidi" w:hAnsiTheme="majorBidi" w:cstheme="majorBidi"/>
          <w:sz w:val="30"/>
          <w:szCs w:val="30"/>
          <w:cs/>
        </w:rPr>
        <w:t xml:space="preserve"> (ขั้น </w:t>
      </w:r>
      <w:r w:rsidRPr="0026503D">
        <w:rPr>
          <w:rFonts w:asciiTheme="majorBidi" w:hAnsiTheme="majorBidi" w:cstheme="majorBidi"/>
          <w:sz w:val="30"/>
          <w:szCs w:val="30"/>
        </w:rPr>
        <w:t>Case Review)</w:t>
      </w:r>
      <w:r w:rsidRPr="00F8114E">
        <w:rPr>
          <w:rFonts w:asciiTheme="majorBidi" w:hAnsiTheme="majorBidi" w:cstheme="majorBidi"/>
          <w:sz w:val="30"/>
          <w:szCs w:val="30"/>
          <w:cs/>
        </w:rPr>
        <w:t xml:space="preserve"> ต่อไป ในขณะเดียวกันก็ได้ประสานงานกับกระทรวงที่กำกับดูแลด้านเศรษฐกิจและการลงทุนของอินโดนีเซียเพื่อเร่งแก้ปัญหาข้างต้น</w:t>
      </w:r>
      <w:r w:rsidR="00421411">
        <w:rPr>
          <w:rFonts w:asciiTheme="majorBidi" w:hAnsiTheme="majorBidi" w:cstheme="majorBidi"/>
          <w:sz w:val="30"/>
          <w:szCs w:val="30"/>
        </w:rPr>
        <w:t xml:space="preserve"> </w:t>
      </w:r>
      <w:r w:rsidR="00C577F8" w:rsidRPr="00C577F8">
        <w:rPr>
          <w:rFonts w:asciiTheme="majorBidi" w:hAnsiTheme="majorBidi" w:cs="Angsana New"/>
          <w:sz w:val="30"/>
          <w:szCs w:val="30"/>
          <w:cs/>
        </w:rPr>
        <w:t xml:space="preserve">โดยล่าสุด วันที่ </w:t>
      </w:r>
      <w:r w:rsidR="000D33FC">
        <w:rPr>
          <w:rFonts w:asciiTheme="majorBidi" w:hAnsiTheme="majorBidi" w:cstheme="majorBidi"/>
          <w:sz w:val="30"/>
          <w:szCs w:val="30"/>
        </w:rPr>
        <w:t>30</w:t>
      </w:r>
      <w:r w:rsidR="00C577F8" w:rsidRPr="00C577F8">
        <w:rPr>
          <w:rFonts w:asciiTheme="majorBidi" w:hAnsiTheme="majorBidi" w:cstheme="majorBidi"/>
          <w:sz w:val="30"/>
          <w:szCs w:val="30"/>
        </w:rPr>
        <w:t xml:space="preserve"> </w:t>
      </w:r>
      <w:r w:rsidR="00C577F8" w:rsidRPr="00C577F8">
        <w:rPr>
          <w:rFonts w:asciiTheme="majorBidi" w:hAnsiTheme="majorBidi" w:cs="Angsana New"/>
          <w:sz w:val="30"/>
          <w:szCs w:val="30"/>
          <w:cs/>
        </w:rPr>
        <w:t xml:space="preserve">กรกฎาคม </w:t>
      </w:r>
      <w:r w:rsidR="00C577F8" w:rsidRPr="00C577F8">
        <w:rPr>
          <w:rFonts w:asciiTheme="majorBidi" w:hAnsiTheme="majorBidi" w:cstheme="majorBidi"/>
          <w:sz w:val="30"/>
          <w:szCs w:val="30"/>
        </w:rPr>
        <w:t>256</w:t>
      </w:r>
      <w:r w:rsidR="000D33FC">
        <w:rPr>
          <w:rFonts w:asciiTheme="majorBidi" w:hAnsiTheme="majorBidi" w:cstheme="majorBidi"/>
          <w:sz w:val="30"/>
          <w:szCs w:val="30"/>
        </w:rPr>
        <w:t>9</w:t>
      </w:r>
      <w:r w:rsidR="00C577F8" w:rsidRPr="00C577F8">
        <w:rPr>
          <w:rFonts w:asciiTheme="majorBidi" w:hAnsiTheme="majorBidi" w:cstheme="majorBidi"/>
          <w:sz w:val="30"/>
          <w:szCs w:val="30"/>
        </w:rPr>
        <w:t xml:space="preserve"> </w:t>
      </w:r>
      <w:r w:rsidR="00C577F8" w:rsidRPr="00C577F8">
        <w:rPr>
          <w:rFonts w:asciiTheme="majorBidi" w:hAnsiTheme="majorBidi" w:cs="Angsana New"/>
          <w:sz w:val="30"/>
          <w:szCs w:val="30"/>
          <w:cs/>
        </w:rPr>
        <w:t xml:space="preserve">หน่วยงานรัฐอินโดนีเซียได้ให้ </w:t>
      </w:r>
      <w:r w:rsidR="00C577F8" w:rsidRPr="00C577F8">
        <w:rPr>
          <w:rFonts w:asciiTheme="majorBidi" w:hAnsiTheme="majorBidi" w:cstheme="majorBidi"/>
          <w:sz w:val="30"/>
          <w:szCs w:val="30"/>
        </w:rPr>
        <w:t xml:space="preserve">KIA </w:t>
      </w:r>
      <w:r w:rsidR="00C577F8" w:rsidRPr="00C577F8">
        <w:rPr>
          <w:rFonts w:asciiTheme="majorBidi" w:hAnsiTheme="majorBidi" w:cs="Angsana New"/>
          <w:sz w:val="30"/>
          <w:szCs w:val="30"/>
          <w:cs/>
        </w:rPr>
        <w:t xml:space="preserve">ดำเนินการยื่นจดแจ้งการเปลี่ยนแปลงกรรมการตามมติที่ประชุมผู้ถือหุ้นล่าสุดของ </w:t>
      </w:r>
      <w:r w:rsidR="00C577F8" w:rsidRPr="00C577F8">
        <w:rPr>
          <w:rFonts w:asciiTheme="majorBidi" w:hAnsiTheme="majorBidi" w:cstheme="majorBidi"/>
          <w:sz w:val="30"/>
          <w:szCs w:val="30"/>
        </w:rPr>
        <w:t xml:space="preserve">KIA </w:t>
      </w:r>
      <w:r w:rsidR="00C577F8" w:rsidRPr="00C577F8">
        <w:rPr>
          <w:rFonts w:asciiTheme="majorBidi" w:hAnsiTheme="majorBidi" w:cs="Angsana New"/>
          <w:sz w:val="30"/>
          <w:szCs w:val="30"/>
          <w:cs/>
        </w:rPr>
        <w:t>แล้ว</w:t>
      </w:r>
    </w:p>
    <w:p w14:paraId="23E19F6C" w14:textId="77777777" w:rsidR="0024692C" w:rsidRPr="00F8114E" w:rsidRDefault="0024692C" w:rsidP="0024692C">
      <w:pPr>
        <w:pStyle w:val="ListParagraph"/>
        <w:tabs>
          <w:tab w:val="left" w:pos="1276"/>
        </w:tabs>
        <w:spacing w:line="240" w:lineRule="auto"/>
        <w:ind w:left="9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1ADACD5" w14:textId="5E5B3837" w:rsidR="0024692C" w:rsidRDefault="0024692C" w:rsidP="00C47668">
      <w:pPr>
        <w:pStyle w:val="ListParagraph"/>
        <w:numPr>
          <w:ilvl w:val="0"/>
          <w:numId w:val="18"/>
        </w:numPr>
        <w:spacing w:after="0" w:line="240" w:lineRule="auto"/>
        <w:ind w:left="993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EE029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E029D">
        <w:rPr>
          <w:rFonts w:asciiTheme="majorBidi" w:hAnsiTheme="majorBidi" w:cstheme="majorBidi"/>
          <w:sz w:val="30"/>
          <w:szCs w:val="30"/>
        </w:rPr>
        <w:t xml:space="preserve">20 </w:t>
      </w:r>
      <w:r w:rsidRPr="00EE029D">
        <w:rPr>
          <w:rFonts w:asciiTheme="majorBidi" w:hAnsiTheme="majorBidi" w:cstheme="majorBidi"/>
          <w:spacing w:val="2"/>
          <w:sz w:val="30"/>
          <w:szCs w:val="30"/>
          <w:cs/>
        </w:rPr>
        <w:t>มิถุนายน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029D">
        <w:rPr>
          <w:rFonts w:asciiTheme="majorBidi" w:hAnsiTheme="majorBidi" w:cstheme="majorBidi"/>
          <w:sz w:val="30"/>
          <w:szCs w:val="30"/>
        </w:rPr>
        <w:t>2566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บริษัทได้ลงนามในสัญญาจะซื้อจะขายแบบมีเงื่อนไข (“สัญญาจะซื้อจะขาย”) กับบริษัท</w:t>
      </w:r>
      <w:r w:rsidRPr="00EE029D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Kokoh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Inti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Arebama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EE029D">
        <w:rPr>
          <w:rFonts w:asciiTheme="majorBidi" w:hAnsiTheme="majorBidi" w:cstheme="majorBidi"/>
          <w:sz w:val="30"/>
          <w:szCs w:val="30"/>
          <w:cs/>
        </w:rPr>
        <w:t>. (“</w:t>
      </w:r>
      <w:r w:rsidRPr="00EE029D">
        <w:rPr>
          <w:rFonts w:asciiTheme="majorBidi" w:hAnsiTheme="majorBidi" w:cstheme="majorBidi"/>
          <w:sz w:val="30"/>
          <w:szCs w:val="30"/>
        </w:rPr>
        <w:t>KOKOH</w:t>
      </w:r>
      <w:r w:rsidRPr="00EE029D">
        <w:rPr>
          <w:rFonts w:asciiTheme="majorBidi" w:hAnsiTheme="majorBidi" w:cstheme="majorBidi"/>
          <w:sz w:val="30"/>
          <w:szCs w:val="30"/>
          <w:cs/>
        </w:rPr>
        <w:t>”) ซึ่งเป็นกิจการที่เกี่ยวข้องกัน เพื่อจะซื้อหุ้นสามัญของบริษัท</w:t>
      </w:r>
      <w:r w:rsidRPr="00EE029D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Karya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Makmur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Kreasi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Prima </w:t>
      </w:r>
      <w:r w:rsidRPr="00EE029D">
        <w:rPr>
          <w:rFonts w:asciiTheme="majorBidi" w:hAnsiTheme="majorBidi" w:cstheme="majorBidi"/>
          <w:sz w:val="30"/>
          <w:szCs w:val="30"/>
          <w:cs/>
        </w:rPr>
        <w:t>(“</w:t>
      </w:r>
      <w:r w:rsidRPr="00EE029D">
        <w:rPr>
          <w:rFonts w:asciiTheme="majorBidi" w:hAnsiTheme="majorBidi" w:cstheme="majorBidi"/>
          <w:sz w:val="30"/>
          <w:szCs w:val="30"/>
        </w:rPr>
        <w:t>KMKP</w:t>
      </w:r>
      <w:r w:rsidRPr="00EE029D">
        <w:rPr>
          <w:rFonts w:asciiTheme="majorBidi" w:hAnsiTheme="majorBidi" w:cstheme="majorBidi"/>
          <w:sz w:val="30"/>
          <w:szCs w:val="30"/>
          <w:cs/>
        </w:rPr>
        <w:t>”) จำนวน</w:t>
      </w:r>
      <w:r w:rsidRPr="00EE029D">
        <w:rPr>
          <w:rFonts w:asciiTheme="majorBidi" w:hAnsiTheme="majorBidi" w:cstheme="majorBidi"/>
          <w:sz w:val="30"/>
          <w:szCs w:val="30"/>
        </w:rPr>
        <w:t> 10</w:t>
      </w:r>
      <w:r w:rsidRPr="00EE029D">
        <w:rPr>
          <w:rFonts w:asciiTheme="majorBidi" w:hAnsiTheme="majorBidi" w:cstheme="majorBidi"/>
          <w:sz w:val="30"/>
          <w:szCs w:val="30"/>
          <w:cs/>
        </w:rPr>
        <w:t>.</w:t>
      </w:r>
      <w:r w:rsidRPr="00EE029D">
        <w:rPr>
          <w:rFonts w:asciiTheme="majorBidi" w:hAnsiTheme="majorBidi" w:cstheme="majorBidi"/>
          <w:sz w:val="30"/>
          <w:szCs w:val="30"/>
        </w:rPr>
        <w:t>025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Pr="00EE029D">
        <w:rPr>
          <w:rFonts w:asciiTheme="majorBidi" w:hAnsiTheme="majorBidi" w:cstheme="majorBidi"/>
          <w:sz w:val="30"/>
          <w:szCs w:val="30"/>
        </w:rPr>
        <w:t> </w:t>
      </w:r>
      <w:r w:rsidRPr="00EE029D">
        <w:rPr>
          <w:rFonts w:asciiTheme="majorBidi" w:hAnsiTheme="majorBidi" w:cstheme="majorBidi"/>
          <w:sz w:val="30"/>
          <w:szCs w:val="30"/>
          <w:cs/>
        </w:rPr>
        <w:t>(คิดเป็นร้อยละ</w:t>
      </w:r>
      <w:r w:rsidRPr="00EE029D">
        <w:rPr>
          <w:rFonts w:asciiTheme="majorBidi" w:hAnsiTheme="majorBidi" w:cstheme="majorBidi"/>
          <w:sz w:val="30"/>
          <w:szCs w:val="30"/>
        </w:rPr>
        <w:t> 99</w:t>
      </w:r>
      <w:r w:rsidRPr="00EE029D">
        <w:rPr>
          <w:rFonts w:asciiTheme="majorBidi" w:hAnsiTheme="majorBidi" w:cstheme="majorBidi"/>
          <w:sz w:val="30"/>
          <w:szCs w:val="30"/>
          <w:cs/>
        </w:rPr>
        <w:t>.</w:t>
      </w:r>
      <w:r w:rsidRPr="00EE029D">
        <w:rPr>
          <w:rFonts w:asciiTheme="majorBidi" w:hAnsiTheme="majorBidi" w:cstheme="majorBidi"/>
          <w:sz w:val="30"/>
          <w:szCs w:val="30"/>
        </w:rPr>
        <w:t>99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ของจำนวนหุ้นที่ออกจำหน่ายแล้วทั้งหมดของ </w:t>
      </w:r>
      <w:r w:rsidRPr="00EE029D">
        <w:rPr>
          <w:rFonts w:asciiTheme="majorBidi" w:hAnsiTheme="majorBidi" w:cstheme="majorBidi"/>
          <w:sz w:val="30"/>
          <w:szCs w:val="30"/>
        </w:rPr>
        <w:t>KMKP</w:t>
      </w:r>
      <w:r w:rsidRPr="00EE029D">
        <w:rPr>
          <w:rFonts w:asciiTheme="majorBidi" w:hAnsiTheme="majorBidi" w:cstheme="majorBidi"/>
          <w:sz w:val="30"/>
          <w:szCs w:val="30"/>
          <w:cs/>
        </w:rPr>
        <w:t>) และ/หรือ ทรัพย์สินที่เกี่ยวข้องกับร้านค้า</w:t>
      </w:r>
      <w:r w:rsidRPr="00EE029D">
        <w:rPr>
          <w:rFonts w:asciiTheme="majorBidi" w:hAnsiTheme="majorBidi" w:cstheme="majorBidi"/>
          <w:sz w:val="30"/>
          <w:szCs w:val="30"/>
        </w:rPr>
        <w:t> 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Belanja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</w:t>
      </w:r>
      <w:r w:rsidRPr="00EE029D">
        <w:rPr>
          <w:rFonts w:asciiTheme="majorBidi" w:hAnsiTheme="majorBidi" w:cstheme="majorBidi"/>
          <w:sz w:val="30"/>
          <w:szCs w:val="30"/>
          <w:cs/>
        </w:rPr>
        <w:t>ในราคามูลค่ายุติธรรมที่ประเมินโดยที่ปรึกษาทางการเงินอิสระ โดยมีเงื่อนไขบังคับก่อนที่สำคัญตามที่กำหนดในสัญญาจะซื้อจะขาย เช่น ประเด็นข้อเรียกร้องของรัฐบาลอินโดนีเซีย ต่อ</w:t>
      </w:r>
      <w:r w:rsidRPr="00EE029D">
        <w:rPr>
          <w:rFonts w:asciiTheme="majorBidi" w:hAnsiTheme="majorBidi" w:cstheme="majorBidi"/>
          <w:sz w:val="30"/>
          <w:szCs w:val="30"/>
        </w:rPr>
        <w:t xml:space="preserve"> PT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Assosiasi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>,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Pr="00EE029D">
        <w:rPr>
          <w:rFonts w:asciiTheme="majorBidi" w:hAnsiTheme="majorBidi" w:cstheme="majorBidi"/>
          <w:sz w:val="30"/>
          <w:szCs w:val="30"/>
          <w:cs/>
        </w:rPr>
        <w:t>. (“</w:t>
      </w:r>
      <w:r w:rsidRPr="00EE029D">
        <w:rPr>
          <w:rFonts w:asciiTheme="majorBidi" w:hAnsiTheme="majorBidi" w:cstheme="majorBidi"/>
          <w:sz w:val="30"/>
          <w:szCs w:val="30"/>
        </w:rPr>
        <w:t>KIA</w:t>
      </w:r>
      <w:r w:rsidRPr="00EE029D">
        <w:rPr>
          <w:rFonts w:asciiTheme="majorBidi" w:hAnsiTheme="majorBidi" w:cstheme="majorBidi"/>
          <w:sz w:val="30"/>
          <w:szCs w:val="30"/>
          <w:cs/>
        </w:rPr>
        <w:t>”)</w:t>
      </w:r>
      <w:r w:rsidRPr="00EE029D">
        <w:rPr>
          <w:rFonts w:asciiTheme="majorBidi" w:hAnsiTheme="majorBidi" w:cstheme="majorBidi"/>
          <w:sz w:val="30"/>
          <w:szCs w:val="30"/>
        </w:rPr>
        <w:t xml:space="preserve">, PT KIA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Mas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EE029D">
        <w:rPr>
          <w:rFonts w:asciiTheme="majorBidi" w:hAnsiTheme="majorBidi" w:cstheme="majorBidi"/>
          <w:sz w:val="30"/>
          <w:szCs w:val="30"/>
        </w:rPr>
        <w:t>KKM</w:t>
      </w:r>
      <w:r w:rsidRPr="00EE029D">
        <w:rPr>
          <w:rFonts w:asciiTheme="majorBidi" w:hAnsiTheme="majorBidi" w:cstheme="majorBidi"/>
          <w:sz w:val="30"/>
          <w:szCs w:val="30"/>
          <w:cs/>
        </w:rPr>
        <w:t>”) และ</w:t>
      </w:r>
      <w:r w:rsidRPr="00EE029D">
        <w:rPr>
          <w:rFonts w:asciiTheme="majorBidi" w:hAnsiTheme="majorBidi" w:cstheme="majorBidi"/>
          <w:sz w:val="30"/>
          <w:szCs w:val="30"/>
        </w:rPr>
        <w:t xml:space="preserve"> PT KIA </w:t>
      </w:r>
      <w:proofErr w:type="spellStart"/>
      <w:r w:rsidRPr="00EE029D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Pr="00EE029D">
        <w:rPr>
          <w:rFonts w:asciiTheme="majorBidi" w:hAnsiTheme="majorBidi" w:cstheme="majorBidi"/>
          <w:sz w:val="30"/>
          <w:szCs w:val="30"/>
        </w:rPr>
        <w:t xml:space="preserve"> Mas</w:t>
      </w:r>
      <w:r w:rsidRPr="00EE029D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EE029D">
        <w:rPr>
          <w:rFonts w:asciiTheme="majorBidi" w:hAnsiTheme="majorBidi" w:cstheme="majorBidi"/>
          <w:sz w:val="30"/>
          <w:szCs w:val="30"/>
        </w:rPr>
        <w:t>KSM</w:t>
      </w:r>
      <w:r w:rsidRPr="00EE029D">
        <w:rPr>
          <w:rFonts w:asciiTheme="majorBidi" w:hAnsiTheme="majorBidi" w:cstheme="majorBidi"/>
          <w:sz w:val="30"/>
          <w:szCs w:val="30"/>
          <w:cs/>
        </w:rPr>
        <w:t>”) เป็นอันยุติ และที่ประชุมผู้ถือหุ้นของบริษัทที่เกี่ยวข้องได้มีมติอนุมัติการซื้อขายดังกล่าว เป็นต้น</w:t>
      </w:r>
    </w:p>
    <w:p w14:paraId="61F8B5D4" w14:textId="77777777" w:rsidR="00A41115" w:rsidRDefault="00A41115" w:rsidP="00C02E23">
      <w:pPr>
        <w:pStyle w:val="ListParagraph"/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5A58C7" w14:textId="344BE349" w:rsidR="004C3E90" w:rsidRPr="006F18D7" w:rsidRDefault="00C02E23" w:rsidP="00C47668">
      <w:pPr>
        <w:pStyle w:val="ListParagraph"/>
        <w:numPr>
          <w:ilvl w:val="0"/>
          <w:numId w:val="18"/>
        </w:numPr>
        <w:spacing w:after="0" w:line="240" w:lineRule="auto"/>
        <w:ind w:left="993" w:hanging="426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4D36BC">
        <w:rPr>
          <w:rFonts w:ascii="Angsana New" w:hAnsi="Angsana New" w:cs="Angsana New"/>
          <w:sz w:val="30"/>
          <w:szCs w:val="30"/>
        </w:rPr>
        <w:t xml:space="preserve">25 </w:t>
      </w:r>
      <w:r w:rsidRPr="004D36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4D36BC">
        <w:rPr>
          <w:rFonts w:ascii="Angsana New" w:hAnsi="Angsana New" w:cs="Angsana New"/>
          <w:sz w:val="30"/>
          <w:szCs w:val="30"/>
        </w:rPr>
        <w:t xml:space="preserve">2567 </w:t>
      </w:r>
      <w:r w:rsidRPr="004D36BC">
        <w:rPr>
          <w:rFonts w:ascii="Angsana New" w:hAnsi="Angsana New" w:cs="Angsana New"/>
          <w:sz w:val="30"/>
          <w:szCs w:val="30"/>
          <w:cs/>
        </w:rPr>
        <w:t>ที่ประชุมสามัญผู้ถือหุ้นมีมติอนุมัติการออกและเสนอขายหุ้นกู้ของบริษัท</w:t>
      </w:r>
      <w:r w:rsidRPr="004D36BC">
        <w:rPr>
          <w:rFonts w:ascii="Angsana New" w:hAnsi="Angsana New" w:cs="Angsana New"/>
          <w:sz w:val="30"/>
          <w:szCs w:val="30"/>
        </w:rPr>
        <w:br/>
      </w:r>
      <w:r w:rsidRPr="004D36BC">
        <w:rPr>
          <w:rFonts w:ascii="Angsana New" w:hAnsi="Angsana New" w:cs="Angsana New"/>
          <w:sz w:val="30"/>
          <w:szCs w:val="30"/>
          <w:cs/>
        </w:rPr>
        <w:t xml:space="preserve">ในวงเงินทั้งสิ้น </w:t>
      </w:r>
      <w:r w:rsidRPr="004D36BC">
        <w:rPr>
          <w:rFonts w:ascii="Angsana New" w:hAnsi="Angsana New" w:cs="Angsana New"/>
          <w:sz w:val="30"/>
          <w:szCs w:val="30"/>
        </w:rPr>
        <w:t xml:space="preserve">15,000 </w:t>
      </w:r>
      <w:r w:rsidRPr="004D36BC">
        <w:rPr>
          <w:rFonts w:ascii="Angsana New" w:hAnsi="Angsana New" w:cs="Angsana New"/>
          <w:sz w:val="30"/>
          <w:szCs w:val="30"/>
          <w:cs/>
        </w:rPr>
        <w:t>ล้านบาท เพื่อใช้รองรับการขยายธุรกิจ การเข้าซื้อและควบกิจการ การปรับปรุงประสิทธิภาพของเครื่องจักรรวมไปถึงใช้บำรุงรักษาสินทรัพย์ หรือใช้เป็นเงินทุนหมุนเวียนในการดำเนินกิจการ หรือปรับโครงสร้างเงินทุนของบริษัท ซึ่งรวมถึงการชำระคืนเงินกู้ยืมให้กับบริษัทใหญ่ และหรือสถาบัน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</w:p>
    <w:p w14:paraId="593EEFDC" w14:textId="77777777" w:rsidR="00D93E58" w:rsidRDefault="00D93E58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A736C8" w14:textId="77777777" w:rsidR="00D93E58" w:rsidRDefault="00D93E58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34750D" w14:textId="77777777" w:rsidR="00D93E58" w:rsidRDefault="00D93E58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876A98" w14:textId="77777777" w:rsidR="00D93E58" w:rsidRDefault="00D93E58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B75F9" w14:textId="77777777" w:rsidR="00D93E58" w:rsidRDefault="00D93E58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7247D" w14:textId="77777777" w:rsidR="00D93E58" w:rsidRDefault="00D93E58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D580BE1" w14:textId="77777777" w:rsidR="00B20D5A" w:rsidRDefault="00B20D5A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98C3A" w14:textId="57AF30C9" w:rsidR="00CC1942" w:rsidRDefault="00CC1942" w:rsidP="00CC1942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เหตุการณ์</w:t>
      </w:r>
      <w:r w:rsidRPr="00CC1942">
        <w:rPr>
          <w:rFonts w:ascii="Angsana New" w:hAnsi="Angsana New" w:cs="Angsana New"/>
          <w:sz w:val="30"/>
          <w:szCs w:val="30"/>
          <w:u w:val="none"/>
          <w:cs/>
        </w:rPr>
        <w:t>ภายหลังรอบระยะเวลารายงาน</w:t>
      </w:r>
    </w:p>
    <w:p w14:paraId="38726B1B" w14:textId="77777777" w:rsidR="004E3963" w:rsidRPr="00D93E58" w:rsidRDefault="004E3963" w:rsidP="00C47668">
      <w:pPr>
        <w:rPr>
          <w:rFonts w:asciiTheme="majorBidi" w:hAnsiTheme="majorBidi" w:cstheme="majorBidi"/>
          <w:sz w:val="30"/>
          <w:szCs w:val="30"/>
        </w:rPr>
      </w:pPr>
    </w:p>
    <w:p w14:paraId="0183422B" w14:textId="4C0906AD" w:rsidR="00FC19EB" w:rsidRDefault="00FC19EB" w:rsidP="00C47668">
      <w:pPr>
        <w:tabs>
          <w:tab w:val="clear" w:pos="454"/>
          <w:tab w:val="clear" w:pos="680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C19E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81EF1" w:rsidRPr="00C81EF1">
        <w:rPr>
          <w:rFonts w:asciiTheme="majorBidi" w:hAnsiTheme="majorBidi"/>
          <w:sz w:val="30"/>
          <w:szCs w:val="30"/>
        </w:rPr>
        <w:t>21</w:t>
      </w:r>
      <w:r w:rsidRPr="00FC19EB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C81EF1" w:rsidRPr="00C81EF1">
        <w:rPr>
          <w:rFonts w:asciiTheme="majorBidi" w:hAnsiTheme="majorBidi"/>
          <w:sz w:val="30"/>
          <w:szCs w:val="30"/>
        </w:rPr>
        <w:t>2569</w:t>
      </w:r>
      <w:r w:rsidRPr="00FC19EB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ที่ประชุมคณะกรรมการบริษัทมีมติอนุมัติเรื่องต่างๆ ที่สำคัญ ดังนี้</w:t>
      </w:r>
    </w:p>
    <w:p w14:paraId="2480F95D" w14:textId="77777777" w:rsidR="00FC19EB" w:rsidRDefault="00FC19EB" w:rsidP="00FC19EB">
      <w:pPr>
        <w:tabs>
          <w:tab w:val="clear" w:pos="454"/>
          <w:tab w:val="clear" w:pos="680"/>
          <w:tab w:val="left" w:pos="567"/>
          <w:tab w:val="left" w:pos="709"/>
        </w:tabs>
        <w:spacing w:line="240" w:lineRule="auto"/>
        <w:ind w:left="454" w:hanging="28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tab/>
      </w:r>
    </w:p>
    <w:p w14:paraId="6141A238" w14:textId="1B61536B" w:rsidR="00F248F0" w:rsidRPr="00612B7C" w:rsidRDefault="00FC19EB" w:rsidP="00C577F8">
      <w:pPr>
        <w:pStyle w:val="ListParagraph"/>
        <w:numPr>
          <w:ilvl w:val="0"/>
          <w:numId w:val="21"/>
        </w:numPr>
        <w:spacing w:line="240" w:lineRule="auto"/>
        <w:ind w:left="993" w:hanging="426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C47668">
        <w:rPr>
          <w:rFonts w:asciiTheme="majorBidi" w:eastAsia="Times New Roman" w:hAnsiTheme="majorBidi" w:cs="Angsana New"/>
          <w:sz w:val="30"/>
          <w:szCs w:val="30"/>
          <w:cs/>
        </w:rPr>
        <w:t xml:space="preserve">อนุมัติจ่ายเงินปันผลระหว่างกาลปี </w:t>
      </w:r>
      <w:r w:rsidR="00C81EF1" w:rsidRPr="00C81EF1">
        <w:rPr>
          <w:rFonts w:asciiTheme="majorBidi" w:eastAsia="Times New Roman" w:hAnsiTheme="majorBidi" w:cs="Angsana New"/>
          <w:sz w:val="30"/>
          <w:szCs w:val="30"/>
        </w:rPr>
        <w:t>2569</w:t>
      </w:r>
      <w:r w:rsidR="00633E1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C47668">
        <w:rPr>
          <w:rFonts w:asciiTheme="majorBidi" w:eastAsia="Times New Roman" w:hAnsiTheme="majorBidi" w:cs="Angsana New"/>
          <w:sz w:val="30"/>
          <w:szCs w:val="30"/>
          <w:cs/>
        </w:rPr>
        <w:t xml:space="preserve">ให้แก่ผู้ถือหุ้น ในอัตราหุ้นละ </w:t>
      </w:r>
      <w:r w:rsidR="00C81EF1" w:rsidRPr="00C81EF1">
        <w:rPr>
          <w:rFonts w:asciiTheme="majorBidi" w:eastAsia="Times New Roman" w:hAnsiTheme="majorBidi" w:cs="Angsana New"/>
          <w:sz w:val="30"/>
          <w:szCs w:val="30"/>
        </w:rPr>
        <w:t>0</w:t>
      </w:r>
      <w:r w:rsidRPr="00C47668">
        <w:rPr>
          <w:rFonts w:asciiTheme="majorBidi" w:eastAsia="Times New Roman" w:hAnsiTheme="majorBidi" w:cs="Angsana New"/>
          <w:sz w:val="30"/>
          <w:szCs w:val="30"/>
          <w:cs/>
        </w:rPr>
        <w:t>.</w:t>
      </w:r>
      <w:r w:rsidR="00C81EF1" w:rsidRPr="00C81EF1">
        <w:rPr>
          <w:rFonts w:asciiTheme="majorBidi" w:eastAsia="Times New Roman" w:hAnsiTheme="majorBidi" w:cs="Angsana New"/>
          <w:sz w:val="30"/>
          <w:szCs w:val="30"/>
        </w:rPr>
        <w:t>155</w:t>
      </w:r>
      <w:r w:rsidRPr="00C47668">
        <w:rPr>
          <w:rFonts w:asciiTheme="majorBidi" w:eastAsia="Times New Roman" w:hAnsiTheme="majorBidi" w:cs="Angsana New"/>
          <w:sz w:val="30"/>
          <w:szCs w:val="30"/>
          <w:cs/>
        </w:rPr>
        <w:t xml:space="preserve"> บาท รวมเป็นเงินประมาณ</w:t>
      </w:r>
      <w:r w:rsidR="0022066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  </w:t>
      </w:r>
      <w:r w:rsidR="00C81EF1" w:rsidRPr="00612B7C">
        <w:rPr>
          <w:rFonts w:asciiTheme="majorBidi" w:eastAsia="Times New Roman" w:hAnsiTheme="majorBidi" w:cs="Angsana New"/>
          <w:sz w:val="30"/>
          <w:szCs w:val="30"/>
        </w:rPr>
        <w:t>256</w:t>
      </w:r>
      <w:r w:rsidR="004E3963" w:rsidRPr="00612B7C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612B7C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ล้านบาท โดยกำหนดจ่ายในวันที่ </w:t>
      </w:r>
      <w:r w:rsidR="00C81EF1" w:rsidRPr="00612B7C">
        <w:rPr>
          <w:rFonts w:asciiTheme="majorBidi" w:eastAsia="Times New Roman" w:hAnsiTheme="majorBidi" w:cs="Angsana New"/>
          <w:sz w:val="30"/>
          <w:szCs w:val="30"/>
        </w:rPr>
        <w:t>19</w:t>
      </w:r>
      <w:r w:rsidRPr="00612B7C">
        <w:rPr>
          <w:rFonts w:asciiTheme="majorBidi" w:eastAsia="Times New Roman" w:hAnsiTheme="majorBidi" w:cs="Angsana New"/>
          <w:sz w:val="30"/>
          <w:szCs w:val="30"/>
          <w:cs/>
        </w:rPr>
        <w:t xml:space="preserve"> สิงหาคม </w:t>
      </w:r>
      <w:r w:rsidR="00C81EF1" w:rsidRPr="00612B7C">
        <w:rPr>
          <w:rFonts w:asciiTheme="majorBidi" w:eastAsia="Times New Roman" w:hAnsiTheme="majorBidi" w:cs="Angsana New"/>
          <w:sz w:val="30"/>
          <w:szCs w:val="30"/>
        </w:rPr>
        <w:t>2569</w:t>
      </w:r>
    </w:p>
    <w:p w14:paraId="4849B4AF" w14:textId="77777777" w:rsidR="00D4776A" w:rsidRPr="00612B7C" w:rsidRDefault="00D4776A" w:rsidP="00C577F8">
      <w:pPr>
        <w:pStyle w:val="ListParagraph"/>
        <w:spacing w:line="240" w:lineRule="auto"/>
        <w:ind w:left="993"/>
        <w:jc w:val="both"/>
        <w:rPr>
          <w:rFonts w:asciiTheme="majorBidi" w:hAnsiTheme="majorBidi"/>
          <w:sz w:val="30"/>
          <w:szCs w:val="30"/>
        </w:rPr>
      </w:pPr>
    </w:p>
    <w:p w14:paraId="76C0639B" w14:textId="7FC9DED9" w:rsidR="00CC1942" w:rsidRDefault="00FC19EB" w:rsidP="00C577F8">
      <w:pPr>
        <w:pStyle w:val="ListParagraph"/>
        <w:numPr>
          <w:ilvl w:val="0"/>
          <w:numId w:val="21"/>
        </w:numPr>
        <w:spacing w:after="0"/>
        <w:ind w:left="992" w:hanging="425"/>
        <w:jc w:val="thaiDistribute"/>
      </w:pPr>
      <w:r w:rsidRPr="00612B7C">
        <w:rPr>
          <w:rFonts w:asciiTheme="majorBidi" w:hAnsiTheme="majorBidi" w:cstheme="majorBidi"/>
          <w:sz w:val="30"/>
          <w:szCs w:val="30"/>
          <w:cs/>
        </w:rPr>
        <w:t>อนุมัติ</w:t>
      </w:r>
      <w:r w:rsidRPr="00C577F8">
        <w:rPr>
          <w:rFonts w:asciiTheme="majorBidi" w:hAnsiTheme="majorBidi" w:cstheme="majorBidi"/>
          <w:sz w:val="30"/>
          <w:szCs w:val="30"/>
          <w:cs/>
        </w:rPr>
        <w:t>การกู้ยืม</w:t>
      </w:r>
      <w:r w:rsidR="002A3810" w:rsidRPr="00C577F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Pr="00C577F8">
        <w:rPr>
          <w:rFonts w:asciiTheme="majorBidi" w:hAnsiTheme="majorBidi" w:cstheme="majorBidi"/>
          <w:sz w:val="30"/>
          <w:szCs w:val="30"/>
          <w:cs/>
        </w:rPr>
        <w:t xml:space="preserve">ระยะยาวกับสถาบันการเงินในประเทศแห่งหนึ่งจำนวนเงิน </w:t>
      </w:r>
      <w:r w:rsidR="00C81EF1" w:rsidRPr="00C577F8">
        <w:rPr>
          <w:rFonts w:asciiTheme="majorBidi" w:hAnsiTheme="majorBidi" w:cstheme="majorBidi"/>
          <w:sz w:val="30"/>
          <w:szCs w:val="30"/>
        </w:rPr>
        <w:t>3</w:t>
      </w:r>
      <w:r w:rsidRPr="00C577F8">
        <w:rPr>
          <w:rFonts w:asciiTheme="majorBidi" w:hAnsiTheme="majorBidi" w:cstheme="majorBidi"/>
          <w:sz w:val="30"/>
          <w:szCs w:val="30"/>
        </w:rPr>
        <w:t>,</w:t>
      </w:r>
      <w:r w:rsidR="00C81EF1" w:rsidRPr="00C577F8">
        <w:rPr>
          <w:rFonts w:asciiTheme="majorBidi" w:hAnsiTheme="majorBidi" w:cstheme="majorBidi"/>
          <w:sz w:val="30"/>
          <w:szCs w:val="30"/>
        </w:rPr>
        <w:t>500</w:t>
      </w:r>
      <w:r w:rsidRPr="00C577F8">
        <w:rPr>
          <w:rFonts w:asciiTheme="majorBidi" w:hAnsiTheme="majorBidi" w:cstheme="majorBidi"/>
          <w:sz w:val="30"/>
          <w:szCs w:val="30"/>
          <w:cs/>
        </w:rPr>
        <w:t xml:space="preserve"> ล้านบาท ระยะเวลา </w:t>
      </w:r>
      <w:r w:rsidR="00C81EF1" w:rsidRPr="00C577F8">
        <w:rPr>
          <w:rFonts w:asciiTheme="majorBidi" w:hAnsiTheme="majorBidi" w:cstheme="majorBidi"/>
          <w:sz w:val="30"/>
          <w:szCs w:val="30"/>
        </w:rPr>
        <w:t>5</w:t>
      </w:r>
      <w:r w:rsidRPr="00C577F8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8A588F">
        <w:rPr>
          <w:rFonts w:asciiTheme="majorBidi" w:hAnsiTheme="majorBidi" w:cstheme="majorBidi"/>
          <w:sz w:val="30"/>
          <w:szCs w:val="30"/>
        </w:rPr>
        <w:t xml:space="preserve"> </w:t>
      </w:r>
      <w:r w:rsidRPr="00C577F8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="00C81EF1" w:rsidRPr="00C577F8">
        <w:rPr>
          <w:rFonts w:asciiTheme="majorBidi" w:hAnsiTheme="majorBidi" w:cstheme="majorBidi"/>
          <w:sz w:val="30"/>
          <w:szCs w:val="30"/>
        </w:rPr>
        <w:t>2</w:t>
      </w:r>
      <w:r w:rsidRPr="00C577F8">
        <w:rPr>
          <w:rFonts w:asciiTheme="majorBidi" w:hAnsiTheme="majorBidi" w:cstheme="majorBidi"/>
          <w:sz w:val="30"/>
          <w:szCs w:val="30"/>
          <w:cs/>
        </w:rPr>
        <w:t>.</w:t>
      </w:r>
      <w:r w:rsidR="00C81EF1" w:rsidRPr="00C577F8">
        <w:rPr>
          <w:rFonts w:asciiTheme="majorBidi" w:hAnsiTheme="majorBidi" w:cstheme="majorBidi"/>
          <w:sz w:val="30"/>
          <w:szCs w:val="30"/>
        </w:rPr>
        <w:t>36</w:t>
      </w:r>
      <w:r w:rsidRPr="00C577F8">
        <w:rPr>
          <w:rFonts w:asciiTheme="majorBidi" w:hAnsiTheme="majorBidi" w:cstheme="majorBidi"/>
          <w:sz w:val="30"/>
          <w:szCs w:val="30"/>
          <w:cs/>
        </w:rPr>
        <w:t xml:space="preserve"> ต่อปี โดยมีวัตถุประสงค์เพื่อจ่ายชำระคืนเงินกู้ยืมระยะสั้น</w:t>
      </w:r>
      <w:r w:rsidR="002A3810" w:rsidRPr="00C577F8">
        <w:rPr>
          <w:rFonts w:asciiTheme="majorBidi" w:hAnsiTheme="majorBidi" w:cstheme="majorBidi"/>
          <w:sz w:val="30"/>
          <w:szCs w:val="30"/>
          <w:cs/>
        </w:rPr>
        <w:t>จากกิจการที่เกี่ยวข้องกัน</w:t>
      </w:r>
    </w:p>
    <w:p w14:paraId="0ECE0E65" w14:textId="77777777" w:rsidR="00F248F0" w:rsidRPr="00C577F8" w:rsidRDefault="00F248F0" w:rsidP="00C577F8">
      <w:pPr>
        <w:tabs>
          <w:tab w:val="left" w:pos="567"/>
          <w:tab w:val="left" w:pos="993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71971C0E" w14:textId="421DF6EB" w:rsidR="005F5C6B" w:rsidRDefault="00220D05" w:rsidP="005F5C6B">
      <w:pPr>
        <w:pStyle w:val="Heading1"/>
        <w:tabs>
          <w:tab w:val="clear" w:pos="283"/>
        </w:tabs>
        <w:ind w:left="567" w:hanging="567"/>
        <w:rPr>
          <w:rFonts w:ascii="Angsana New" w:hAnsi="Angsana New" w:cs="Angsana New"/>
          <w:sz w:val="30"/>
          <w:szCs w:val="30"/>
          <w:u w:val="none"/>
        </w:rPr>
      </w:pPr>
      <w:r w:rsidRPr="00220D05">
        <w:rPr>
          <w:rFonts w:ascii="Angsana New" w:hAnsi="Angsana New" w:cs="Angsana New"/>
          <w:sz w:val="30"/>
          <w:szCs w:val="30"/>
          <w:u w:val="none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2AE43682" w14:textId="77777777" w:rsidR="006A15E7" w:rsidRPr="00C577F8" w:rsidRDefault="006A15E7" w:rsidP="006A15E7">
      <w:pPr>
        <w:rPr>
          <w:rFonts w:asciiTheme="majorBidi" w:hAnsiTheme="majorBidi" w:cstheme="majorBidi"/>
          <w:sz w:val="30"/>
          <w:szCs w:val="30"/>
        </w:rPr>
      </w:pPr>
    </w:p>
    <w:p w14:paraId="330EA0A7" w14:textId="14612A9B" w:rsidR="006A15E7" w:rsidRPr="006A15E7" w:rsidRDefault="00E76AC1" w:rsidP="00C577F8">
      <w:pPr>
        <w:ind w:left="567"/>
        <w:jc w:val="thaiDistribute"/>
      </w:pPr>
      <w:r w:rsidRPr="00C47668">
        <w:rPr>
          <w:rFonts w:ascii="Angsana New" w:hAnsi="Angsana New"/>
          <w:spacing w:val="-6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</w:t>
      </w:r>
      <w:r w:rsidRPr="00C577F8">
        <w:rPr>
          <w:rFonts w:ascii="Angsana New" w:hAnsi="Angsana New"/>
          <w:spacing w:val="-4"/>
          <w:sz w:val="30"/>
          <w:szCs w:val="30"/>
          <w:cs/>
        </w:rPr>
        <w:t>ที่เริ่ม</w:t>
      </w:r>
      <w:r w:rsidR="00361429">
        <w:rPr>
          <w:rFonts w:ascii="Angsana New" w:hAnsi="Angsana New"/>
          <w:spacing w:val="-4"/>
          <w:sz w:val="30"/>
          <w:szCs w:val="30"/>
        </w:rPr>
        <w:t xml:space="preserve"> </w:t>
      </w:r>
      <w:r w:rsidR="00361429">
        <w:rPr>
          <w:rFonts w:ascii="Angsana New" w:hAnsi="Angsana New" w:hint="cs"/>
          <w:spacing w:val="-4"/>
          <w:sz w:val="30"/>
          <w:szCs w:val="30"/>
          <w:cs/>
        </w:rPr>
        <w:t xml:space="preserve">ณ </w:t>
      </w:r>
      <w:r w:rsidRPr="00C577F8">
        <w:rPr>
          <w:rFonts w:ascii="Angsana New" w:hAnsi="Angsana New"/>
          <w:spacing w:val="-4"/>
          <w:sz w:val="30"/>
          <w:szCs w:val="30"/>
          <w:cs/>
        </w:rPr>
        <w:t xml:space="preserve">หรือหลังวันที่ </w:t>
      </w:r>
      <w:r w:rsidR="000E5A6C" w:rsidRPr="00C577F8">
        <w:rPr>
          <w:rFonts w:ascii="Angsana New" w:hAnsi="Angsana New"/>
          <w:spacing w:val="-4"/>
          <w:sz w:val="30"/>
          <w:szCs w:val="30"/>
        </w:rPr>
        <w:t>1</w:t>
      </w:r>
      <w:r w:rsidRPr="00C577F8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C577F8">
        <w:rPr>
          <w:rFonts w:ascii="Angsana New" w:hAnsi="Angsana New"/>
          <w:spacing w:val="-4"/>
          <w:sz w:val="30"/>
          <w:szCs w:val="30"/>
        </w:rPr>
        <w:t>257</w:t>
      </w:r>
      <w:r w:rsidR="002F4B95">
        <w:rPr>
          <w:rFonts w:ascii="Angsana New" w:hAnsi="Angsana New"/>
          <w:spacing w:val="-4"/>
          <w:sz w:val="30"/>
          <w:szCs w:val="30"/>
        </w:rPr>
        <w:t>1</w:t>
      </w:r>
      <w:r w:rsidRPr="00C577F8">
        <w:rPr>
          <w:rFonts w:ascii="Angsana New" w:hAnsi="Angsana New"/>
          <w:spacing w:val="-4"/>
          <w:sz w:val="30"/>
          <w:szCs w:val="30"/>
        </w:rPr>
        <w:t xml:space="preserve"> </w:t>
      </w:r>
      <w:r w:rsidRPr="00C577F8">
        <w:rPr>
          <w:rFonts w:ascii="Angsana New" w:hAnsi="Angsana New"/>
          <w:spacing w:val="-4"/>
          <w:sz w:val="30"/>
          <w:szCs w:val="30"/>
          <w:cs/>
        </w:rPr>
        <w:t>โดยบริษัทไม่ได้นำมาตรฐานการรายงานทางการเงินดังกล่าวมาใช้ในการจัดทำ</w:t>
      </w:r>
      <w:r w:rsidRPr="00C577F8">
        <w:rPr>
          <w:rFonts w:ascii="Angsana New" w:hAnsi="Angsana New"/>
          <w:spacing w:val="-10"/>
          <w:sz w:val="30"/>
          <w:szCs w:val="30"/>
          <w:cs/>
        </w:rPr>
        <w:t xml:space="preserve">งบการเงินนี้เนื่องจากยังไม่มีผลบังคับใช้ </w:t>
      </w:r>
      <w:r w:rsidR="005D7B0E" w:rsidRPr="00C577F8">
        <w:rPr>
          <w:rFonts w:ascii="Angsana New" w:hAnsi="Angsana New"/>
          <w:spacing w:val="-10"/>
          <w:sz w:val="30"/>
          <w:szCs w:val="30"/>
          <w:cs/>
        </w:rPr>
        <w:t xml:space="preserve">ทั้งนี้ </w:t>
      </w:r>
      <w:r w:rsidRPr="00C577F8">
        <w:rPr>
          <w:rFonts w:ascii="Angsana New" w:hAnsi="Angsana New"/>
          <w:spacing w:val="-10"/>
          <w:sz w:val="30"/>
          <w:szCs w:val="30"/>
          <w:cs/>
        </w:rPr>
        <w:t>บริษัทอยู่ระหว่างการประเมินผลกระทบที่อาจเกิดขึ้นต่</w:t>
      </w:r>
      <w:r w:rsidR="00F87CDE" w:rsidRPr="00C577F8">
        <w:rPr>
          <w:rFonts w:ascii="Angsana New" w:hAnsi="Angsana New"/>
          <w:spacing w:val="-10"/>
          <w:sz w:val="30"/>
          <w:szCs w:val="30"/>
          <w:cs/>
        </w:rPr>
        <w:t>อ</w:t>
      </w:r>
      <w:r w:rsidR="007437A7">
        <w:rPr>
          <w:rFonts w:ascii="Angsana New" w:hAnsi="Angsana New"/>
          <w:spacing w:val="-10"/>
          <w:sz w:val="30"/>
          <w:szCs w:val="30"/>
        </w:rPr>
        <w:br/>
      </w:r>
      <w:r w:rsidRPr="00C577F8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Pr="00C47668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จากการถือปฏิบัติตามมาตรฐานการรายงานทางการเงิน</w:t>
      </w:r>
      <w:r w:rsidR="005D7B0E" w:rsidRPr="005D7B0E">
        <w:rPr>
          <w:rFonts w:ascii="Angsana New" w:hAnsi="Angsana New"/>
          <w:sz w:val="30"/>
          <w:szCs w:val="30"/>
          <w:cs/>
        </w:rPr>
        <w:t>ที่ออกและ</w:t>
      </w:r>
      <w:r w:rsidRPr="00C47668">
        <w:rPr>
          <w:rFonts w:ascii="Angsana New" w:hAnsi="Angsana New"/>
          <w:sz w:val="30"/>
          <w:szCs w:val="30"/>
          <w:cs/>
        </w:rPr>
        <w:t>ปรับปรุงใหม่ดังกล่าว</w:t>
      </w:r>
    </w:p>
    <w:p w14:paraId="68286AD3" w14:textId="77777777" w:rsidR="005F5C6B" w:rsidRPr="006F18D7" w:rsidRDefault="005F5C6B" w:rsidP="006F18D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5F5C6B" w:rsidRPr="006F18D7" w:rsidSect="003C64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701" w:right="1379" w:bottom="851" w:left="1304" w:header="851" w:footer="851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62AE0" w14:textId="77777777" w:rsidR="00EA2600" w:rsidRDefault="00EA2600">
      <w:r>
        <w:separator/>
      </w:r>
    </w:p>
  </w:endnote>
  <w:endnote w:type="continuationSeparator" w:id="0">
    <w:p w14:paraId="7CE1A97B" w14:textId="77777777" w:rsidR="00EA2600" w:rsidRDefault="00EA2600">
      <w:r>
        <w:continuationSeparator/>
      </w:r>
    </w:p>
  </w:endnote>
  <w:endnote w:type="continuationNotice" w:id="1">
    <w:p w14:paraId="5E7316B0" w14:textId="77777777" w:rsidR="00EA2600" w:rsidRDefault="00EA26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240C1" w14:textId="77777777" w:rsidR="00192849" w:rsidRDefault="0019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08B10213" w:rsidR="00292264" w:rsidRPr="007154AD" w:rsidRDefault="00292264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</w:t>
        </w:r>
        <w:r w:rsidRPr="004336D3">
          <w:rPr>
            <w:rFonts w:ascii="Angsana New" w:hAnsi="Angsana New"/>
            <w:noProof/>
            <w:sz w:val="30"/>
            <w:szCs w:val="30"/>
          </w:rPr>
          <w:t>3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20CC2" w14:textId="77777777" w:rsidR="00192849" w:rsidRDefault="0019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5DD32" w14:textId="77777777" w:rsidR="00EA2600" w:rsidRDefault="00EA2600">
      <w:r>
        <w:separator/>
      </w:r>
    </w:p>
  </w:footnote>
  <w:footnote w:type="continuationSeparator" w:id="0">
    <w:p w14:paraId="2694242B" w14:textId="77777777" w:rsidR="00EA2600" w:rsidRDefault="00EA2600">
      <w:r>
        <w:continuationSeparator/>
      </w:r>
    </w:p>
  </w:footnote>
  <w:footnote w:type="continuationNotice" w:id="1">
    <w:p w14:paraId="509A80E5" w14:textId="77777777" w:rsidR="00EA2600" w:rsidRDefault="00EA26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08654" w14:textId="77777777" w:rsidR="00192849" w:rsidRDefault="0019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5766A" w14:textId="52386306" w:rsidR="00292264" w:rsidRPr="0051216B" w:rsidRDefault="0029226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336D3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Pr="004336D3">
      <w:rPr>
        <w:rFonts w:ascii="Angsana New" w:hAnsi="Angsana New" w:hint="cs"/>
        <w:b/>
        <w:bCs/>
        <w:sz w:val="32"/>
        <w:szCs w:val="32"/>
      </w:rPr>
      <w:t>)</w:t>
    </w:r>
  </w:p>
  <w:p w14:paraId="0BCCAB0F" w14:textId="4B0C9FBC" w:rsidR="00292264" w:rsidRPr="0051216B" w:rsidRDefault="0029226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121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6BDEC76" w14:textId="409079F5" w:rsidR="004C6BAD" w:rsidRDefault="004C6BAD" w:rsidP="004C6BAD">
    <w:pPr>
      <w:rPr>
        <w:rFonts w:ascii="Angsana New" w:hAnsi="Angsana New"/>
        <w:b/>
        <w:bCs/>
        <w:sz w:val="32"/>
        <w:szCs w:val="32"/>
        <w:cs/>
      </w:rPr>
    </w:pPr>
    <w:r w:rsidRPr="00A07255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50292" w:rsidRPr="00050292">
      <w:rPr>
        <w:rFonts w:ascii="Angsana New" w:hAnsi="Angsana New"/>
        <w:b/>
        <w:bCs/>
        <w:sz w:val="32"/>
        <w:szCs w:val="32"/>
        <w:cs/>
      </w:rPr>
      <w:t xml:space="preserve">สามเดือนและหกเดือนสิ้นสุดวันที่ </w:t>
    </w:r>
    <w:r w:rsidR="00C27900" w:rsidRPr="00C27900">
      <w:rPr>
        <w:rFonts w:ascii="Angsana New" w:hAnsi="Angsana New"/>
        <w:b/>
        <w:bCs/>
        <w:sz w:val="32"/>
        <w:szCs w:val="32"/>
      </w:rPr>
      <w:t>30</w:t>
    </w:r>
    <w:r w:rsidR="00050292" w:rsidRPr="00050292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4336D3">
      <w:rPr>
        <w:rFonts w:ascii="Angsana New" w:hAnsi="Angsana New" w:hint="cs"/>
        <w:b/>
        <w:bCs/>
        <w:sz w:val="32"/>
        <w:szCs w:val="32"/>
      </w:rPr>
      <w:t>256</w:t>
    </w:r>
    <w:r w:rsidR="00EB2F31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C272D">
      <w:rPr>
        <w:rFonts w:ascii="Angsana New" w:hAnsi="Angsana New"/>
        <w:b/>
        <w:bCs/>
        <w:sz w:val="32"/>
        <w:szCs w:val="32"/>
      </w:rPr>
      <w:t>(</w:t>
    </w:r>
    <w:r w:rsidR="004C272D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7E49EB2F" w14:textId="77777777" w:rsidR="00292264" w:rsidRPr="00511F68" w:rsidRDefault="00292264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CFC3" w14:textId="77777777" w:rsidR="00192849" w:rsidRDefault="0019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A95A26"/>
    <w:multiLevelType w:val="hybridMultilevel"/>
    <w:tmpl w:val="605ACB8C"/>
    <w:lvl w:ilvl="0" w:tplc="9CACDAF4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AF23D4"/>
    <w:multiLevelType w:val="hybridMultilevel"/>
    <w:tmpl w:val="5E9AC852"/>
    <w:lvl w:ilvl="0" w:tplc="9CACDAF4">
      <w:start w:val="1"/>
      <w:numFmt w:val="thaiLetters"/>
      <w:lvlText w:val="(%1)"/>
      <w:lvlJc w:val="left"/>
      <w:pPr>
        <w:ind w:left="128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644AEEF6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170" w:hanging="17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19338B"/>
    <w:multiLevelType w:val="multilevel"/>
    <w:tmpl w:val="458A22C6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11653"/>
    <w:multiLevelType w:val="hybridMultilevel"/>
    <w:tmpl w:val="14740062"/>
    <w:lvl w:ilvl="0" w:tplc="9CACDAF4">
      <w:start w:val="1"/>
      <w:numFmt w:val="thaiLetters"/>
      <w:lvlText w:val="(%1)"/>
      <w:lvlJc w:val="left"/>
      <w:pPr>
        <w:ind w:left="2632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3352" w:hanging="360"/>
      </w:pPr>
    </w:lvl>
    <w:lvl w:ilvl="2" w:tplc="0409001B" w:tentative="1">
      <w:start w:val="1"/>
      <w:numFmt w:val="lowerRoman"/>
      <w:lvlText w:val="%3."/>
      <w:lvlJc w:val="right"/>
      <w:pPr>
        <w:ind w:left="4072" w:hanging="180"/>
      </w:pPr>
    </w:lvl>
    <w:lvl w:ilvl="3" w:tplc="0409000F" w:tentative="1">
      <w:start w:val="1"/>
      <w:numFmt w:val="decimal"/>
      <w:lvlText w:val="%4."/>
      <w:lvlJc w:val="left"/>
      <w:pPr>
        <w:ind w:left="4792" w:hanging="360"/>
      </w:pPr>
    </w:lvl>
    <w:lvl w:ilvl="4" w:tplc="04090019" w:tentative="1">
      <w:start w:val="1"/>
      <w:numFmt w:val="lowerLetter"/>
      <w:lvlText w:val="%5."/>
      <w:lvlJc w:val="left"/>
      <w:pPr>
        <w:ind w:left="5512" w:hanging="360"/>
      </w:pPr>
    </w:lvl>
    <w:lvl w:ilvl="5" w:tplc="0409001B" w:tentative="1">
      <w:start w:val="1"/>
      <w:numFmt w:val="lowerRoman"/>
      <w:lvlText w:val="%6."/>
      <w:lvlJc w:val="right"/>
      <w:pPr>
        <w:ind w:left="6232" w:hanging="180"/>
      </w:pPr>
    </w:lvl>
    <w:lvl w:ilvl="6" w:tplc="0409000F" w:tentative="1">
      <w:start w:val="1"/>
      <w:numFmt w:val="decimal"/>
      <w:lvlText w:val="%7."/>
      <w:lvlJc w:val="left"/>
      <w:pPr>
        <w:ind w:left="6952" w:hanging="360"/>
      </w:pPr>
    </w:lvl>
    <w:lvl w:ilvl="7" w:tplc="04090019" w:tentative="1">
      <w:start w:val="1"/>
      <w:numFmt w:val="lowerLetter"/>
      <w:lvlText w:val="%8."/>
      <w:lvlJc w:val="left"/>
      <w:pPr>
        <w:ind w:left="7672" w:hanging="360"/>
      </w:pPr>
    </w:lvl>
    <w:lvl w:ilvl="8" w:tplc="0409001B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20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2924BEC"/>
    <w:multiLevelType w:val="hybridMultilevel"/>
    <w:tmpl w:val="E2186CC6"/>
    <w:lvl w:ilvl="0" w:tplc="9CACDAF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2"/>
  </w:num>
  <w:num w:numId="14">
    <w:abstractNumId w:val="14"/>
  </w:num>
  <w:num w:numId="15">
    <w:abstractNumId w:val="17"/>
  </w:num>
  <w:num w:numId="16">
    <w:abstractNumId w:val="20"/>
  </w:num>
  <w:num w:numId="17">
    <w:abstractNumId w:val="18"/>
  </w:num>
  <w:num w:numId="18">
    <w:abstractNumId w:val="12"/>
  </w:num>
  <w:num w:numId="19">
    <w:abstractNumId w:val="11"/>
  </w:num>
  <w:num w:numId="20">
    <w:abstractNumId w:val="16"/>
  </w:num>
  <w:num w:numId="21">
    <w:abstractNumId w:val="19"/>
  </w:num>
  <w:num w:numId="22">
    <w:abstractNumId w:val="21"/>
  </w:num>
  <w:num w:numId="23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AFD"/>
    <w:rsid w:val="00000DA3"/>
    <w:rsid w:val="00000EA1"/>
    <w:rsid w:val="00000FAF"/>
    <w:rsid w:val="0000124E"/>
    <w:rsid w:val="0000131B"/>
    <w:rsid w:val="00001577"/>
    <w:rsid w:val="0000177C"/>
    <w:rsid w:val="000017B4"/>
    <w:rsid w:val="00001946"/>
    <w:rsid w:val="000019C7"/>
    <w:rsid w:val="00001CF9"/>
    <w:rsid w:val="00002354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1D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5B8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A2E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136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AF5"/>
    <w:rsid w:val="00016ECB"/>
    <w:rsid w:val="0001740E"/>
    <w:rsid w:val="000174A3"/>
    <w:rsid w:val="00017520"/>
    <w:rsid w:val="000176E0"/>
    <w:rsid w:val="000177A1"/>
    <w:rsid w:val="000177D5"/>
    <w:rsid w:val="00017C0A"/>
    <w:rsid w:val="00017DD5"/>
    <w:rsid w:val="00017F21"/>
    <w:rsid w:val="00017FF4"/>
    <w:rsid w:val="0002004F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AFA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963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5CE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13"/>
    <w:rsid w:val="000251E9"/>
    <w:rsid w:val="00025480"/>
    <w:rsid w:val="000255D9"/>
    <w:rsid w:val="0002568C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1B2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BE0"/>
    <w:rsid w:val="00030DAC"/>
    <w:rsid w:val="00030E2B"/>
    <w:rsid w:val="000311BA"/>
    <w:rsid w:val="0003125E"/>
    <w:rsid w:val="0003128C"/>
    <w:rsid w:val="000312AE"/>
    <w:rsid w:val="00031626"/>
    <w:rsid w:val="000316D5"/>
    <w:rsid w:val="00031797"/>
    <w:rsid w:val="000318CE"/>
    <w:rsid w:val="00031995"/>
    <w:rsid w:val="00031996"/>
    <w:rsid w:val="00031B0D"/>
    <w:rsid w:val="00031B5E"/>
    <w:rsid w:val="00031EB3"/>
    <w:rsid w:val="00032026"/>
    <w:rsid w:val="0003209A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76B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0A"/>
    <w:rsid w:val="000369F2"/>
    <w:rsid w:val="00036A7C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19E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3AB"/>
    <w:rsid w:val="000425B3"/>
    <w:rsid w:val="0004269D"/>
    <w:rsid w:val="000426FF"/>
    <w:rsid w:val="00042706"/>
    <w:rsid w:val="000427E8"/>
    <w:rsid w:val="00042958"/>
    <w:rsid w:val="00042A89"/>
    <w:rsid w:val="00042B71"/>
    <w:rsid w:val="00042ECF"/>
    <w:rsid w:val="00042FB7"/>
    <w:rsid w:val="00042FC7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3E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2"/>
    <w:rsid w:val="00050299"/>
    <w:rsid w:val="00050409"/>
    <w:rsid w:val="000504A7"/>
    <w:rsid w:val="000504CB"/>
    <w:rsid w:val="000507B1"/>
    <w:rsid w:val="000507BF"/>
    <w:rsid w:val="000507ED"/>
    <w:rsid w:val="00050AFD"/>
    <w:rsid w:val="00050C80"/>
    <w:rsid w:val="00050E93"/>
    <w:rsid w:val="00050F9F"/>
    <w:rsid w:val="0005108E"/>
    <w:rsid w:val="000510BE"/>
    <w:rsid w:val="00051223"/>
    <w:rsid w:val="00051297"/>
    <w:rsid w:val="000513E7"/>
    <w:rsid w:val="0005149B"/>
    <w:rsid w:val="000517C3"/>
    <w:rsid w:val="000518BC"/>
    <w:rsid w:val="00051980"/>
    <w:rsid w:val="00051A59"/>
    <w:rsid w:val="00051C7B"/>
    <w:rsid w:val="00051D69"/>
    <w:rsid w:val="00051EAF"/>
    <w:rsid w:val="00051F85"/>
    <w:rsid w:val="00052538"/>
    <w:rsid w:val="0005262A"/>
    <w:rsid w:val="00052645"/>
    <w:rsid w:val="0005265B"/>
    <w:rsid w:val="00052724"/>
    <w:rsid w:val="00052DC4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0DE"/>
    <w:rsid w:val="00056116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8F"/>
    <w:rsid w:val="000606B9"/>
    <w:rsid w:val="00060806"/>
    <w:rsid w:val="000608DF"/>
    <w:rsid w:val="00060A97"/>
    <w:rsid w:val="00060AC1"/>
    <w:rsid w:val="00060BD9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B3"/>
    <w:rsid w:val="00062958"/>
    <w:rsid w:val="000629B3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AD6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37A"/>
    <w:rsid w:val="000675A5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42"/>
    <w:rsid w:val="000707A3"/>
    <w:rsid w:val="00070822"/>
    <w:rsid w:val="00070A74"/>
    <w:rsid w:val="00070B0B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564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A36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139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73"/>
    <w:rsid w:val="00081A7C"/>
    <w:rsid w:val="00081B40"/>
    <w:rsid w:val="00081C65"/>
    <w:rsid w:val="00081CB0"/>
    <w:rsid w:val="00081D6E"/>
    <w:rsid w:val="00081D9F"/>
    <w:rsid w:val="00081E15"/>
    <w:rsid w:val="00081E22"/>
    <w:rsid w:val="00082309"/>
    <w:rsid w:val="0008232D"/>
    <w:rsid w:val="00082476"/>
    <w:rsid w:val="00082694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49D"/>
    <w:rsid w:val="0008356D"/>
    <w:rsid w:val="000836CE"/>
    <w:rsid w:val="000838B8"/>
    <w:rsid w:val="00083A38"/>
    <w:rsid w:val="00083B94"/>
    <w:rsid w:val="00083BCD"/>
    <w:rsid w:val="00083CE7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63E0"/>
    <w:rsid w:val="00086494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7C2"/>
    <w:rsid w:val="0009186B"/>
    <w:rsid w:val="00091886"/>
    <w:rsid w:val="00091920"/>
    <w:rsid w:val="000919C0"/>
    <w:rsid w:val="00091A8A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376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CC6"/>
    <w:rsid w:val="00094CCC"/>
    <w:rsid w:val="00094CEA"/>
    <w:rsid w:val="00094D11"/>
    <w:rsid w:val="0009506F"/>
    <w:rsid w:val="0009517A"/>
    <w:rsid w:val="0009530B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683"/>
    <w:rsid w:val="0009671D"/>
    <w:rsid w:val="00096779"/>
    <w:rsid w:val="00096852"/>
    <w:rsid w:val="00096B56"/>
    <w:rsid w:val="00096B8F"/>
    <w:rsid w:val="00096E8E"/>
    <w:rsid w:val="00096F04"/>
    <w:rsid w:val="000972F3"/>
    <w:rsid w:val="00097370"/>
    <w:rsid w:val="0009746A"/>
    <w:rsid w:val="0009750D"/>
    <w:rsid w:val="0009756E"/>
    <w:rsid w:val="000975AA"/>
    <w:rsid w:val="000977EB"/>
    <w:rsid w:val="00097958"/>
    <w:rsid w:val="00097B4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7B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269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18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CF"/>
    <w:rsid w:val="000C0F3D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365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D0E"/>
    <w:rsid w:val="000C3DF9"/>
    <w:rsid w:val="000C3E52"/>
    <w:rsid w:val="000C3F70"/>
    <w:rsid w:val="000C42FB"/>
    <w:rsid w:val="000C46D6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5D6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666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09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4CC"/>
    <w:rsid w:val="000D1988"/>
    <w:rsid w:val="000D1AB9"/>
    <w:rsid w:val="000D1D50"/>
    <w:rsid w:val="000D1D8B"/>
    <w:rsid w:val="000D1F21"/>
    <w:rsid w:val="000D227B"/>
    <w:rsid w:val="000D22B9"/>
    <w:rsid w:val="000D24EF"/>
    <w:rsid w:val="000D252F"/>
    <w:rsid w:val="000D2815"/>
    <w:rsid w:val="000D2B58"/>
    <w:rsid w:val="000D2D4B"/>
    <w:rsid w:val="000D2D6A"/>
    <w:rsid w:val="000D2DD5"/>
    <w:rsid w:val="000D30C4"/>
    <w:rsid w:val="000D3124"/>
    <w:rsid w:val="000D3152"/>
    <w:rsid w:val="000D3161"/>
    <w:rsid w:val="000D31EE"/>
    <w:rsid w:val="000D33FC"/>
    <w:rsid w:val="000D3416"/>
    <w:rsid w:val="000D34ED"/>
    <w:rsid w:val="000D360E"/>
    <w:rsid w:val="000D363F"/>
    <w:rsid w:val="000D369B"/>
    <w:rsid w:val="000D3766"/>
    <w:rsid w:val="000D3A5C"/>
    <w:rsid w:val="000D3ACE"/>
    <w:rsid w:val="000D3C68"/>
    <w:rsid w:val="000D3E50"/>
    <w:rsid w:val="000D3F6D"/>
    <w:rsid w:val="000D3FAF"/>
    <w:rsid w:val="000D3FC2"/>
    <w:rsid w:val="000D40CD"/>
    <w:rsid w:val="000D41FB"/>
    <w:rsid w:val="000D465C"/>
    <w:rsid w:val="000D4846"/>
    <w:rsid w:val="000D4869"/>
    <w:rsid w:val="000D49CC"/>
    <w:rsid w:val="000D4E66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6E"/>
    <w:rsid w:val="000E07D8"/>
    <w:rsid w:val="000E0824"/>
    <w:rsid w:val="000E083B"/>
    <w:rsid w:val="000E09F1"/>
    <w:rsid w:val="000E0BC7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6C"/>
    <w:rsid w:val="000E5AE2"/>
    <w:rsid w:val="000E5B18"/>
    <w:rsid w:val="000E5DCB"/>
    <w:rsid w:val="000E5E54"/>
    <w:rsid w:val="000E5E5A"/>
    <w:rsid w:val="000E5F79"/>
    <w:rsid w:val="000E6718"/>
    <w:rsid w:val="000E6743"/>
    <w:rsid w:val="000E6782"/>
    <w:rsid w:val="000E6797"/>
    <w:rsid w:val="000E67AB"/>
    <w:rsid w:val="000E67EA"/>
    <w:rsid w:val="000E69A3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E33"/>
    <w:rsid w:val="000F1FDF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19"/>
    <w:rsid w:val="000F6952"/>
    <w:rsid w:val="000F6960"/>
    <w:rsid w:val="000F6BC7"/>
    <w:rsid w:val="000F6C3F"/>
    <w:rsid w:val="000F6C57"/>
    <w:rsid w:val="000F70B3"/>
    <w:rsid w:val="000F71B2"/>
    <w:rsid w:val="000F7261"/>
    <w:rsid w:val="000F7317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440"/>
    <w:rsid w:val="0010268A"/>
    <w:rsid w:val="00102734"/>
    <w:rsid w:val="00102908"/>
    <w:rsid w:val="00102B38"/>
    <w:rsid w:val="00102BC6"/>
    <w:rsid w:val="00102C09"/>
    <w:rsid w:val="00102DD5"/>
    <w:rsid w:val="00103040"/>
    <w:rsid w:val="001030DD"/>
    <w:rsid w:val="001032B4"/>
    <w:rsid w:val="0010339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18F"/>
    <w:rsid w:val="00104215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DBE"/>
    <w:rsid w:val="00105F97"/>
    <w:rsid w:val="00106187"/>
    <w:rsid w:val="001061FA"/>
    <w:rsid w:val="001062CF"/>
    <w:rsid w:val="0010638A"/>
    <w:rsid w:val="001066F7"/>
    <w:rsid w:val="00106A00"/>
    <w:rsid w:val="00106B79"/>
    <w:rsid w:val="00106B82"/>
    <w:rsid w:val="00106B86"/>
    <w:rsid w:val="00106C4F"/>
    <w:rsid w:val="00106E46"/>
    <w:rsid w:val="00106F5E"/>
    <w:rsid w:val="00107172"/>
    <w:rsid w:val="0010717C"/>
    <w:rsid w:val="001076A1"/>
    <w:rsid w:val="001077C4"/>
    <w:rsid w:val="001077D0"/>
    <w:rsid w:val="00107960"/>
    <w:rsid w:val="00107A9B"/>
    <w:rsid w:val="00107C1D"/>
    <w:rsid w:val="00107C55"/>
    <w:rsid w:val="00110173"/>
    <w:rsid w:val="00110192"/>
    <w:rsid w:val="001104AE"/>
    <w:rsid w:val="00110590"/>
    <w:rsid w:val="0011061F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24"/>
    <w:rsid w:val="0011175C"/>
    <w:rsid w:val="001118CC"/>
    <w:rsid w:val="001119DF"/>
    <w:rsid w:val="00111A28"/>
    <w:rsid w:val="00111B10"/>
    <w:rsid w:val="00111BD5"/>
    <w:rsid w:val="00111BDF"/>
    <w:rsid w:val="001123A4"/>
    <w:rsid w:val="0011263F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61"/>
    <w:rsid w:val="00113795"/>
    <w:rsid w:val="00113A37"/>
    <w:rsid w:val="00113B3F"/>
    <w:rsid w:val="00113B5B"/>
    <w:rsid w:val="00113E68"/>
    <w:rsid w:val="00113FC9"/>
    <w:rsid w:val="0011419E"/>
    <w:rsid w:val="001142AB"/>
    <w:rsid w:val="00114317"/>
    <w:rsid w:val="0011447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27"/>
    <w:rsid w:val="00115F76"/>
    <w:rsid w:val="00116405"/>
    <w:rsid w:val="00116563"/>
    <w:rsid w:val="001167DD"/>
    <w:rsid w:val="00116944"/>
    <w:rsid w:val="001169AF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1F3"/>
    <w:rsid w:val="001213BE"/>
    <w:rsid w:val="00121440"/>
    <w:rsid w:val="00121524"/>
    <w:rsid w:val="00121544"/>
    <w:rsid w:val="00121630"/>
    <w:rsid w:val="001216DA"/>
    <w:rsid w:val="0012173B"/>
    <w:rsid w:val="0012189D"/>
    <w:rsid w:val="00121B35"/>
    <w:rsid w:val="00121B96"/>
    <w:rsid w:val="00121B9D"/>
    <w:rsid w:val="00121F03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8C6"/>
    <w:rsid w:val="00125B18"/>
    <w:rsid w:val="00125C2F"/>
    <w:rsid w:val="00125D9E"/>
    <w:rsid w:val="00125E64"/>
    <w:rsid w:val="00125ED1"/>
    <w:rsid w:val="001262FD"/>
    <w:rsid w:val="00126700"/>
    <w:rsid w:val="00126708"/>
    <w:rsid w:val="001267C8"/>
    <w:rsid w:val="00126C10"/>
    <w:rsid w:val="00126D4F"/>
    <w:rsid w:val="00126E05"/>
    <w:rsid w:val="00127143"/>
    <w:rsid w:val="00127299"/>
    <w:rsid w:val="0012742C"/>
    <w:rsid w:val="0012747E"/>
    <w:rsid w:val="001275E9"/>
    <w:rsid w:val="001277E2"/>
    <w:rsid w:val="0012784D"/>
    <w:rsid w:val="0012797A"/>
    <w:rsid w:val="00127AA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AC3"/>
    <w:rsid w:val="00130B6F"/>
    <w:rsid w:val="00130C5B"/>
    <w:rsid w:val="00130C96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7DF"/>
    <w:rsid w:val="001378FD"/>
    <w:rsid w:val="00137CCF"/>
    <w:rsid w:val="00137FFB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9EC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D37"/>
    <w:rsid w:val="00143F72"/>
    <w:rsid w:val="00143FF2"/>
    <w:rsid w:val="0014427D"/>
    <w:rsid w:val="00144538"/>
    <w:rsid w:val="001446A4"/>
    <w:rsid w:val="0014476C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99A"/>
    <w:rsid w:val="00145BEE"/>
    <w:rsid w:val="00145C8B"/>
    <w:rsid w:val="00145DAC"/>
    <w:rsid w:val="00145EE0"/>
    <w:rsid w:val="00145F0F"/>
    <w:rsid w:val="00146111"/>
    <w:rsid w:val="0014631E"/>
    <w:rsid w:val="00146693"/>
    <w:rsid w:val="001469BA"/>
    <w:rsid w:val="00146A8D"/>
    <w:rsid w:val="00146BBE"/>
    <w:rsid w:val="00146D4F"/>
    <w:rsid w:val="00146E14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2C1"/>
    <w:rsid w:val="001505D6"/>
    <w:rsid w:val="0015064A"/>
    <w:rsid w:val="001507CD"/>
    <w:rsid w:val="001507FA"/>
    <w:rsid w:val="001508A5"/>
    <w:rsid w:val="001509CF"/>
    <w:rsid w:val="00150A2B"/>
    <w:rsid w:val="00150BBE"/>
    <w:rsid w:val="00150C21"/>
    <w:rsid w:val="00150C35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ADB"/>
    <w:rsid w:val="00152B69"/>
    <w:rsid w:val="00152C20"/>
    <w:rsid w:val="00152D22"/>
    <w:rsid w:val="00152EFA"/>
    <w:rsid w:val="00153021"/>
    <w:rsid w:val="0015343F"/>
    <w:rsid w:val="0015376B"/>
    <w:rsid w:val="001537B7"/>
    <w:rsid w:val="001537C3"/>
    <w:rsid w:val="0015385F"/>
    <w:rsid w:val="00153C55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3AD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262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1E33"/>
    <w:rsid w:val="0016200F"/>
    <w:rsid w:val="001620C9"/>
    <w:rsid w:val="00162454"/>
    <w:rsid w:val="001624F1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1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23D"/>
    <w:rsid w:val="0017048E"/>
    <w:rsid w:val="00170519"/>
    <w:rsid w:val="0017052D"/>
    <w:rsid w:val="00170578"/>
    <w:rsid w:val="00170592"/>
    <w:rsid w:val="00170674"/>
    <w:rsid w:val="00170840"/>
    <w:rsid w:val="0017092D"/>
    <w:rsid w:val="0017098E"/>
    <w:rsid w:val="001709E3"/>
    <w:rsid w:val="00170C20"/>
    <w:rsid w:val="00170FA4"/>
    <w:rsid w:val="001710F9"/>
    <w:rsid w:val="001710FE"/>
    <w:rsid w:val="00171103"/>
    <w:rsid w:val="00171357"/>
    <w:rsid w:val="001714D6"/>
    <w:rsid w:val="00171515"/>
    <w:rsid w:val="00171516"/>
    <w:rsid w:val="0017173F"/>
    <w:rsid w:val="001718CF"/>
    <w:rsid w:val="001718FC"/>
    <w:rsid w:val="00171947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2B"/>
    <w:rsid w:val="00176D3B"/>
    <w:rsid w:val="00176DFC"/>
    <w:rsid w:val="0017726E"/>
    <w:rsid w:val="001773AB"/>
    <w:rsid w:val="0017764D"/>
    <w:rsid w:val="00177742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BA8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7E1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ABB"/>
    <w:rsid w:val="00183C47"/>
    <w:rsid w:val="00183DBD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0EB"/>
    <w:rsid w:val="0019210B"/>
    <w:rsid w:val="0019227A"/>
    <w:rsid w:val="001925B5"/>
    <w:rsid w:val="00192632"/>
    <w:rsid w:val="001926C9"/>
    <w:rsid w:val="00192849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8F8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3C"/>
    <w:rsid w:val="0019579D"/>
    <w:rsid w:val="001957D7"/>
    <w:rsid w:val="001957EA"/>
    <w:rsid w:val="0019599F"/>
    <w:rsid w:val="00195A0E"/>
    <w:rsid w:val="00195AC0"/>
    <w:rsid w:val="001960AA"/>
    <w:rsid w:val="00196367"/>
    <w:rsid w:val="001963FF"/>
    <w:rsid w:val="00196447"/>
    <w:rsid w:val="00196582"/>
    <w:rsid w:val="001965AE"/>
    <w:rsid w:val="00196763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728"/>
    <w:rsid w:val="001978F9"/>
    <w:rsid w:val="00197939"/>
    <w:rsid w:val="00197B26"/>
    <w:rsid w:val="00197CB2"/>
    <w:rsid w:val="00197CF1"/>
    <w:rsid w:val="00197E17"/>
    <w:rsid w:val="00197EC9"/>
    <w:rsid w:val="00197FF4"/>
    <w:rsid w:val="001A016E"/>
    <w:rsid w:val="001A03E8"/>
    <w:rsid w:val="001A0431"/>
    <w:rsid w:val="001A07D4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5A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2C76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4AA"/>
    <w:rsid w:val="001A4651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EEB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D4"/>
    <w:rsid w:val="001B2427"/>
    <w:rsid w:val="001B262D"/>
    <w:rsid w:val="001B27D6"/>
    <w:rsid w:val="001B27F1"/>
    <w:rsid w:val="001B290E"/>
    <w:rsid w:val="001B2A32"/>
    <w:rsid w:val="001B2AE7"/>
    <w:rsid w:val="001B2BBA"/>
    <w:rsid w:val="001B2BF2"/>
    <w:rsid w:val="001B2CD9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D73"/>
    <w:rsid w:val="001B3E5B"/>
    <w:rsid w:val="001B3FAB"/>
    <w:rsid w:val="001B4262"/>
    <w:rsid w:val="001B4610"/>
    <w:rsid w:val="001B4908"/>
    <w:rsid w:val="001B4987"/>
    <w:rsid w:val="001B49BC"/>
    <w:rsid w:val="001B4BCD"/>
    <w:rsid w:val="001B4F06"/>
    <w:rsid w:val="001B51FB"/>
    <w:rsid w:val="001B5221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299"/>
    <w:rsid w:val="001B7393"/>
    <w:rsid w:val="001B75C9"/>
    <w:rsid w:val="001B760C"/>
    <w:rsid w:val="001B76ED"/>
    <w:rsid w:val="001B7870"/>
    <w:rsid w:val="001B7A60"/>
    <w:rsid w:val="001B7C53"/>
    <w:rsid w:val="001B7C86"/>
    <w:rsid w:val="001B7F18"/>
    <w:rsid w:val="001B7FBB"/>
    <w:rsid w:val="001B7FDA"/>
    <w:rsid w:val="001C0330"/>
    <w:rsid w:val="001C034A"/>
    <w:rsid w:val="001C034F"/>
    <w:rsid w:val="001C0392"/>
    <w:rsid w:val="001C04AF"/>
    <w:rsid w:val="001C065C"/>
    <w:rsid w:val="001C077E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E53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53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47"/>
    <w:rsid w:val="001C6D8A"/>
    <w:rsid w:val="001C6EC3"/>
    <w:rsid w:val="001C6F3A"/>
    <w:rsid w:val="001C6FB0"/>
    <w:rsid w:val="001C71C8"/>
    <w:rsid w:val="001C7281"/>
    <w:rsid w:val="001C76BF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B9F"/>
    <w:rsid w:val="001D0FF7"/>
    <w:rsid w:val="001D109D"/>
    <w:rsid w:val="001D1132"/>
    <w:rsid w:val="001D128B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84E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F84"/>
    <w:rsid w:val="001D4145"/>
    <w:rsid w:val="001D421D"/>
    <w:rsid w:val="001D4386"/>
    <w:rsid w:val="001D4392"/>
    <w:rsid w:val="001D43A2"/>
    <w:rsid w:val="001D466A"/>
    <w:rsid w:val="001D480E"/>
    <w:rsid w:val="001D4852"/>
    <w:rsid w:val="001D4BE5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B48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F6E"/>
    <w:rsid w:val="001E5056"/>
    <w:rsid w:val="001E524D"/>
    <w:rsid w:val="001E52D6"/>
    <w:rsid w:val="001E5509"/>
    <w:rsid w:val="001E5608"/>
    <w:rsid w:val="001E5640"/>
    <w:rsid w:val="001E56DB"/>
    <w:rsid w:val="001E5B77"/>
    <w:rsid w:val="001E5D20"/>
    <w:rsid w:val="001E5D7E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048"/>
    <w:rsid w:val="001F0286"/>
    <w:rsid w:val="001F04C7"/>
    <w:rsid w:val="001F0540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B7"/>
    <w:rsid w:val="001F215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D5"/>
    <w:rsid w:val="001F35F9"/>
    <w:rsid w:val="001F366E"/>
    <w:rsid w:val="001F36AA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1F7FE4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76"/>
    <w:rsid w:val="0020178D"/>
    <w:rsid w:val="002017DE"/>
    <w:rsid w:val="00201825"/>
    <w:rsid w:val="00201963"/>
    <w:rsid w:val="00201ADA"/>
    <w:rsid w:val="00201B6A"/>
    <w:rsid w:val="00201D1C"/>
    <w:rsid w:val="00201D6F"/>
    <w:rsid w:val="00201D79"/>
    <w:rsid w:val="0020222B"/>
    <w:rsid w:val="0020224C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72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841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7CD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5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D9"/>
    <w:rsid w:val="002116F5"/>
    <w:rsid w:val="00211780"/>
    <w:rsid w:val="002117EB"/>
    <w:rsid w:val="00211981"/>
    <w:rsid w:val="00211CAF"/>
    <w:rsid w:val="00211CB2"/>
    <w:rsid w:val="00211E6D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CB4"/>
    <w:rsid w:val="00212F6D"/>
    <w:rsid w:val="00212FC8"/>
    <w:rsid w:val="00213008"/>
    <w:rsid w:val="002132EC"/>
    <w:rsid w:val="002133C3"/>
    <w:rsid w:val="00213696"/>
    <w:rsid w:val="0021383F"/>
    <w:rsid w:val="002138EC"/>
    <w:rsid w:val="00213A64"/>
    <w:rsid w:val="00213BD9"/>
    <w:rsid w:val="00213D8E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9E5"/>
    <w:rsid w:val="00214AF4"/>
    <w:rsid w:val="00214B6E"/>
    <w:rsid w:val="00214B7A"/>
    <w:rsid w:val="00214BD5"/>
    <w:rsid w:val="00214C03"/>
    <w:rsid w:val="00214CDC"/>
    <w:rsid w:val="00214D0A"/>
    <w:rsid w:val="00215114"/>
    <w:rsid w:val="0021545E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308"/>
    <w:rsid w:val="002174B3"/>
    <w:rsid w:val="0021764E"/>
    <w:rsid w:val="002176EB"/>
    <w:rsid w:val="002178AB"/>
    <w:rsid w:val="00217A55"/>
    <w:rsid w:val="00217A58"/>
    <w:rsid w:val="00217B5F"/>
    <w:rsid w:val="00217F29"/>
    <w:rsid w:val="002201B0"/>
    <w:rsid w:val="002202F0"/>
    <w:rsid w:val="002202F1"/>
    <w:rsid w:val="0022031F"/>
    <w:rsid w:val="0022047E"/>
    <w:rsid w:val="002204CC"/>
    <w:rsid w:val="002205A2"/>
    <w:rsid w:val="00220667"/>
    <w:rsid w:val="002206BE"/>
    <w:rsid w:val="0022080C"/>
    <w:rsid w:val="00220A7F"/>
    <w:rsid w:val="00220B84"/>
    <w:rsid w:val="00220C8C"/>
    <w:rsid w:val="00220D05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1FA3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8D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6A0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9E3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C65"/>
    <w:rsid w:val="00235D7A"/>
    <w:rsid w:val="00235EF6"/>
    <w:rsid w:val="00235F1F"/>
    <w:rsid w:val="00236071"/>
    <w:rsid w:val="00236111"/>
    <w:rsid w:val="00236392"/>
    <w:rsid w:val="0023656E"/>
    <w:rsid w:val="002366BC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6E02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836"/>
    <w:rsid w:val="00240D5B"/>
    <w:rsid w:val="00240EBF"/>
    <w:rsid w:val="002411FF"/>
    <w:rsid w:val="0024126C"/>
    <w:rsid w:val="00241350"/>
    <w:rsid w:val="00241362"/>
    <w:rsid w:val="00241562"/>
    <w:rsid w:val="00241649"/>
    <w:rsid w:val="00241682"/>
    <w:rsid w:val="00241738"/>
    <w:rsid w:val="002417F3"/>
    <w:rsid w:val="00241975"/>
    <w:rsid w:val="002419CB"/>
    <w:rsid w:val="00241C00"/>
    <w:rsid w:val="00241C20"/>
    <w:rsid w:val="00241C2C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722"/>
    <w:rsid w:val="002438B2"/>
    <w:rsid w:val="00243921"/>
    <w:rsid w:val="00243924"/>
    <w:rsid w:val="002439FA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92C"/>
    <w:rsid w:val="00246A7A"/>
    <w:rsid w:val="00246A82"/>
    <w:rsid w:val="00246BD0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8E4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2F2B"/>
    <w:rsid w:val="002530E9"/>
    <w:rsid w:val="00253737"/>
    <w:rsid w:val="00253A81"/>
    <w:rsid w:val="00253AEB"/>
    <w:rsid w:val="00253C39"/>
    <w:rsid w:val="00253D74"/>
    <w:rsid w:val="00253E05"/>
    <w:rsid w:val="0025419C"/>
    <w:rsid w:val="002541DE"/>
    <w:rsid w:val="002543C3"/>
    <w:rsid w:val="002543C8"/>
    <w:rsid w:val="0025444D"/>
    <w:rsid w:val="00254851"/>
    <w:rsid w:val="00254889"/>
    <w:rsid w:val="002548FE"/>
    <w:rsid w:val="00254A30"/>
    <w:rsid w:val="00254A7E"/>
    <w:rsid w:val="00254D16"/>
    <w:rsid w:val="00254E2D"/>
    <w:rsid w:val="00255027"/>
    <w:rsid w:val="00255097"/>
    <w:rsid w:val="002550D1"/>
    <w:rsid w:val="002550D4"/>
    <w:rsid w:val="00255173"/>
    <w:rsid w:val="00255208"/>
    <w:rsid w:val="00255417"/>
    <w:rsid w:val="0025544A"/>
    <w:rsid w:val="00255631"/>
    <w:rsid w:val="002556EC"/>
    <w:rsid w:val="002557CF"/>
    <w:rsid w:val="00255A3F"/>
    <w:rsid w:val="00255B27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05"/>
    <w:rsid w:val="00256629"/>
    <w:rsid w:val="002566E9"/>
    <w:rsid w:val="002568A1"/>
    <w:rsid w:val="0025699F"/>
    <w:rsid w:val="00256A5F"/>
    <w:rsid w:val="00256AA9"/>
    <w:rsid w:val="00256AB0"/>
    <w:rsid w:val="00256CB9"/>
    <w:rsid w:val="00256F53"/>
    <w:rsid w:val="00256FEB"/>
    <w:rsid w:val="00257007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ADF"/>
    <w:rsid w:val="00257BD3"/>
    <w:rsid w:val="00257D48"/>
    <w:rsid w:val="00257DBA"/>
    <w:rsid w:val="00257E2F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13D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18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52D"/>
    <w:rsid w:val="002646F4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728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42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74E"/>
    <w:rsid w:val="00277823"/>
    <w:rsid w:val="00277875"/>
    <w:rsid w:val="00277C55"/>
    <w:rsid w:val="00277F41"/>
    <w:rsid w:val="00277F96"/>
    <w:rsid w:val="00280243"/>
    <w:rsid w:val="00280320"/>
    <w:rsid w:val="00280673"/>
    <w:rsid w:val="002806F1"/>
    <w:rsid w:val="0028071C"/>
    <w:rsid w:val="00280791"/>
    <w:rsid w:val="0028084B"/>
    <w:rsid w:val="002808F6"/>
    <w:rsid w:val="002809D4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1EC"/>
    <w:rsid w:val="002833BB"/>
    <w:rsid w:val="002836D2"/>
    <w:rsid w:val="002836F0"/>
    <w:rsid w:val="0028374A"/>
    <w:rsid w:val="0028381A"/>
    <w:rsid w:val="00283879"/>
    <w:rsid w:val="0028391B"/>
    <w:rsid w:val="002839B2"/>
    <w:rsid w:val="00283A4E"/>
    <w:rsid w:val="00283BBA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1A1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264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E06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C3B"/>
    <w:rsid w:val="00293F0A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8C4"/>
    <w:rsid w:val="00295CBA"/>
    <w:rsid w:val="002961D0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6F8E"/>
    <w:rsid w:val="00297070"/>
    <w:rsid w:val="00297188"/>
    <w:rsid w:val="002971C1"/>
    <w:rsid w:val="002972DA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B97"/>
    <w:rsid w:val="002A1C0B"/>
    <w:rsid w:val="002A1CFA"/>
    <w:rsid w:val="002A1D38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1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604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9B5"/>
    <w:rsid w:val="002B3D78"/>
    <w:rsid w:val="002B3F14"/>
    <w:rsid w:val="002B3F34"/>
    <w:rsid w:val="002B417B"/>
    <w:rsid w:val="002B424B"/>
    <w:rsid w:val="002B435D"/>
    <w:rsid w:val="002B4397"/>
    <w:rsid w:val="002B43F3"/>
    <w:rsid w:val="002B466D"/>
    <w:rsid w:val="002B473F"/>
    <w:rsid w:val="002B47F4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0E61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3CA1"/>
    <w:rsid w:val="002C4036"/>
    <w:rsid w:val="002C40ED"/>
    <w:rsid w:val="002C4375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39B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8C7"/>
    <w:rsid w:val="002D1927"/>
    <w:rsid w:val="002D1B50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2C3"/>
    <w:rsid w:val="002D42D5"/>
    <w:rsid w:val="002D4339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24E"/>
    <w:rsid w:val="002D73BA"/>
    <w:rsid w:val="002D7499"/>
    <w:rsid w:val="002D773D"/>
    <w:rsid w:val="002D775E"/>
    <w:rsid w:val="002D7794"/>
    <w:rsid w:val="002D787C"/>
    <w:rsid w:val="002D789D"/>
    <w:rsid w:val="002D7ABE"/>
    <w:rsid w:val="002D7D97"/>
    <w:rsid w:val="002E003E"/>
    <w:rsid w:val="002E00BF"/>
    <w:rsid w:val="002E014F"/>
    <w:rsid w:val="002E01AC"/>
    <w:rsid w:val="002E0395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DDB"/>
    <w:rsid w:val="002E1F2F"/>
    <w:rsid w:val="002E1FF6"/>
    <w:rsid w:val="002E2002"/>
    <w:rsid w:val="002E214C"/>
    <w:rsid w:val="002E2301"/>
    <w:rsid w:val="002E2314"/>
    <w:rsid w:val="002E2574"/>
    <w:rsid w:val="002E2783"/>
    <w:rsid w:val="002E27F3"/>
    <w:rsid w:val="002E2C41"/>
    <w:rsid w:val="002E2C4C"/>
    <w:rsid w:val="002E2E9D"/>
    <w:rsid w:val="002E2F1A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3D6"/>
    <w:rsid w:val="002E63F0"/>
    <w:rsid w:val="002E6687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93A"/>
    <w:rsid w:val="002F098B"/>
    <w:rsid w:val="002F0AB4"/>
    <w:rsid w:val="002F0E5D"/>
    <w:rsid w:val="002F0E9E"/>
    <w:rsid w:val="002F105D"/>
    <w:rsid w:val="002F1414"/>
    <w:rsid w:val="002F15E1"/>
    <w:rsid w:val="002F16D4"/>
    <w:rsid w:val="002F16E1"/>
    <w:rsid w:val="002F1BB3"/>
    <w:rsid w:val="002F1C7F"/>
    <w:rsid w:val="002F1CD1"/>
    <w:rsid w:val="002F1D99"/>
    <w:rsid w:val="002F1DBF"/>
    <w:rsid w:val="002F1EC6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2FF0"/>
    <w:rsid w:val="002F3421"/>
    <w:rsid w:val="002F3773"/>
    <w:rsid w:val="002F3983"/>
    <w:rsid w:val="002F3A88"/>
    <w:rsid w:val="002F3C0B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B95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28"/>
    <w:rsid w:val="002F667C"/>
    <w:rsid w:val="002F66C8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424"/>
    <w:rsid w:val="003005C4"/>
    <w:rsid w:val="00300649"/>
    <w:rsid w:val="00300738"/>
    <w:rsid w:val="003007ED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776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C67"/>
    <w:rsid w:val="00305E70"/>
    <w:rsid w:val="00305E98"/>
    <w:rsid w:val="00305FFC"/>
    <w:rsid w:val="003060F6"/>
    <w:rsid w:val="003065DB"/>
    <w:rsid w:val="0030661C"/>
    <w:rsid w:val="00306638"/>
    <w:rsid w:val="00306645"/>
    <w:rsid w:val="003067AC"/>
    <w:rsid w:val="003067D2"/>
    <w:rsid w:val="00306841"/>
    <w:rsid w:val="003068A0"/>
    <w:rsid w:val="00306A41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805"/>
    <w:rsid w:val="0032482F"/>
    <w:rsid w:val="0032498C"/>
    <w:rsid w:val="00324A19"/>
    <w:rsid w:val="00324CDD"/>
    <w:rsid w:val="00324DB0"/>
    <w:rsid w:val="00324E37"/>
    <w:rsid w:val="00324F2C"/>
    <w:rsid w:val="003253C8"/>
    <w:rsid w:val="00325518"/>
    <w:rsid w:val="003255A4"/>
    <w:rsid w:val="003258BE"/>
    <w:rsid w:val="0032595C"/>
    <w:rsid w:val="00325A76"/>
    <w:rsid w:val="00325B71"/>
    <w:rsid w:val="00325CA8"/>
    <w:rsid w:val="00325CFF"/>
    <w:rsid w:val="00325D5D"/>
    <w:rsid w:val="00325D98"/>
    <w:rsid w:val="00325E1D"/>
    <w:rsid w:val="00325E57"/>
    <w:rsid w:val="00325FA2"/>
    <w:rsid w:val="0032600C"/>
    <w:rsid w:val="00326035"/>
    <w:rsid w:val="003261EC"/>
    <w:rsid w:val="0032630A"/>
    <w:rsid w:val="0032641F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81F"/>
    <w:rsid w:val="00332ED2"/>
    <w:rsid w:val="00333084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ABB"/>
    <w:rsid w:val="00334F13"/>
    <w:rsid w:val="00334FEB"/>
    <w:rsid w:val="003350F1"/>
    <w:rsid w:val="0033515C"/>
    <w:rsid w:val="0033538A"/>
    <w:rsid w:val="00335410"/>
    <w:rsid w:val="003354FE"/>
    <w:rsid w:val="003355BC"/>
    <w:rsid w:val="0033562A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80"/>
    <w:rsid w:val="003366B4"/>
    <w:rsid w:val="003366F5"/>
    <w:rsid w:val="003367B7"/>
    <w:rsid w:val="00336A0A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624"/>
    <w:rsid w:val="0034179F"/>
    <w:rsid w:val="00341A06"/>
    <w:rsid w:val="00341C6B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1A2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8"/>
    <w:rsid w:val="00346585"/>
    <w:rsid w:val="0034670C"/>
    <w:rsid w:val="003468F0"/>
    <w:rsid w:val="003469F5"/>
    <w:rsid w:val="00346C72"/>
    <w:rsid w:val="00346F5E"/>
    <w:rsid w:val="00346FA5"/>
    <w:rsid w:val="0034713E"/>
    <w:rsid w:val="003471A4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3CB"/>
    <w:rsid w:val="0035162A"/>
    <w:rsid w:val="00351661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B45"/>
    <w:rsid w:val="00352C34"/>
    <w:rsid w:val="00352FBA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56A"/>
    <w:rsid w:val="00360C77"/>
    <w:rsid w:val="00360C85"/>
    <w:rsid w:val="00360E81"/>
    <w:rsid w:val="00360F4A"/>
    <w:rsid w:val="0036137E"/>
    <w:rsid w:val="00361429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0D4"/>
    <w:rsid w:val="0036511B"/>
    <w:rsid w:val="00365254"/>
    <w:rsid w:val="00365486"/>
    <w:rsid w:val="003655A2"/>
    <w:rsid w:val="00365911"/>
    <w:rsid w:val="00365996"/>
    <w:rsid w:val="00365B96"/>
    <w:rsid w:val="00366399"/>
    <w:rsid w:val="003664B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40C"/>
    <w:rsid w:val="003675CD"/>
    <w:rsid w:val="0036766C"/>
    <w:rsid w:val="003678CE"/>
    <w:rsid w:val="00367938"/>
    <w:rsid w:val="003679D7"/>
    <w:rsid w:val="00367BBF"/>
    <w:rsid w:val="00367E66"/>
    <w:rsid w:val="0037013B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3A"/>
    <w:rsid w:val="00372893"/>
    <w:rsid w:val="00372A48"/>
    <w:rsid w:val="00372A6E"/>
    <w:rsid w:val="00372D25"/>
    <w:rsid w:val="00372D56"/>
    <w:rsid w:val="00372F3C"/>
    <w:rsid w:val="00372F66"/>
    <w:rsid w:val="00372FCC"/>
    <w:rsid w:val="003730BC"/>
    <w:rsid w:val="0037341F"/>
    <w:rsid w:val="00373492"/>
    <w:rsid w:val="003734D6"/>
    <w:rsid w:val="0037350C"/>
    <w:rsid w:val="0037376F"/>
    <w:rsid w:val="0037387E"/>
    <w:rsid w:val="003738E2"/>
    <w:rsid w:val="00373969"/>
    <w:rsid w:val="003739AA"/>
    <w:rsid w:val="00373A47"/>
    <w:rsid w:val="00373AA3"/>
    <w:rsid w:val="00373DE8"/>
    <w:rsid w:val="00373FF2"/>
    <w:rsid w:val="003742DB"/>
    <w:rsid w:val="00374424"/>
    <w:rsid w:val="00374660"/>
    <w:rsid w:val="00374815"/>
    <w:rsid w:val="00374A94"/>
    <w:rsid w:val="00374D0C"/>
    <w:rsid w:val="00374DBB"/>
    <w:rsid w:val="00374F6E"/>
    <w:rsid w:val="0037505D"/>
    <w:rsid w:val="0037509A"/>
    <w:rsid w:val="003750D1"/>
    <w:rsid w:val="003751A5"/>
    <w:rsid w:val="0037534D"/>
    <w:rsid w:val="00375471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CC"/>
    <w:rsid w:val="00376369"/>
    <w:rsid w:val="0037637B"/>
    <w:rsid w:val="00376433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884"/>
    <w:rsid w:val="00380896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75"/>
    <w:rsid w:val="00382AD0"/>
    <w:rsid w:val="00382AE3"/>
    <w:rsid w:val="00382BBF"/>
    <w:rsid w:val="00382DAA"/>
    <w:rsid w:val="00382E80"/>
    <w:rsid w:val="00382F6F"/>
    <w:rsid w:val="00382FAC"/>
    <w:rsid w:val="00383264"/>
    <w:rsid w:val="003833F0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F9E"/>
    <w:rsid w:val="003860AD"/>
    <w:rsid w:val="00386126"/>
    <w:rsid w:val="00386213"/>
    <w:rsid w:val="003862FE"/>
    <w:rsid w:val="00386333"/>
    <w:rsid w:val="003864C7"/>
    <w:rsid w:val="003865D9"/>
    <w:rsid w:val="00386C11"/>
    <w:rsid w:val="00386C2D"/>
    <w:rsid w:val="00386D98"/>
    <w:rsid w:val="00386E8B"/>
    <w:rsid w:val="00386ECC"/>
    <w:rsid w:val="00386F17"/>
    <w:rsid w:val="0038706A"/>
    <w:rsid w:val="00387115"/>
    <w:rsid w:val="00387398"/>
    <w:rsid w:val="003873BE"/>
    <w:rsid w:val="0038758B"/>
    <w:rsid w:val="003876EB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54"/>
    <w:rsid w:val="00395AC9"/>
    <w:rsid w:val="00395BBC"/>
    <w:rsid w:val="00395E03"/>
    <w:rsid w:val="00395F44"/>
    <w:rsid w:val="0039610D"/>
    <w:rsid w:val="003961A8"/>
    <w:rsid w:val="00396350"/>
    <w:rsid w:val="003963FB"/>
    <w:rsid w:val="003963FE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56F"/>
    <w:rsid w:val="003A082F"/>
    <w:rsid w:val="003A08F5"/>
    <w:rsid w:val="003A0CBF"/>
    <w:rsid w:val="003A11EF"/>
    <w:rsid w:val="003A1216"/>
    <w:rsid w:val="003A133E"/>
    <w:rsid w:val="003A13C6"/>
    <w:rsid w:val="003A1419"/>
    <w:rsid w:val="003A1667"/>
    <w:rsid w:val="003A189F"/>
    <w:rsid w:val="003A19A5"/>
    <w:rsid w:val="003A1B60"/>
    <w:rsid w:val="003A1C27"/>
    <w:rsid w:val="003A1DD3"/>
    <w:rsid w:val="003A1ECD"/>
    <w:rsid w:val="003A2010"/>
    <w:rsid w:val="003A2021"/>
    <w:rsid w:val="003A2031"/>
    <w:rsid w:val="003A20B8"/>
    <w:rsid w:val="003A2254"/>
    <w:rsid w:val="003A23EE"/>
    <w:rsid w:val="003A24B0"/>
    <w:rsid w:val="003A2544"/>
    <w:rsid w:val="003A2567"/>
    <w:rsid w:val="003A26C4"/>
    <w:rsid w:val="003A2A48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AB2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6B7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7F8"/>
    <w:rsid w:val="003B2A84"/>
    <w:rsid w:val="003B2B2C"/>
    <w:rsid w:val="003B2B3F"/>
    <w:rsid w:val="003B2D78"/>
    <w:rsid w:val="003B2E1A"/>
    <w:rsid w:val="003B302C"/>
    <w:rsid w:val="003B30DC"/>
    <w:rsid w:val="003B3342"/>
    <w:rsid w:val="003B3386"/>
    <w:rsid w:val="003B3395"/>
    <w:rsid w:val="003B33A2"/>
    <w:rsid w:val="003B360D"/>
    <w:rsid w:val="003B36D1"/>
    <w:rsid w:val="003B3847"/>
    <w:rsid w:val="003B3986"/>
    <w:rsid w:val="003B3A46"/>
    <w:rsid w:val="003B3AC7"/>
    <w:rsid w:val="003B3B15"/>
    <w:rsid w:val="003B3C95"/>
    <w:rsid w:val="003B3CE4"/>
    <w:rsid w:val="003B3CF5"/>
    <w:rsid w:val="003B3E46"/>
    <w:rsid w:val="003B3F40"/>
    <w:rsid w:val="003B3F76"/>
    <w:rsid w:val="003B411C"/>
    <w:rsid w:val="003B418E"/>
    <w:rsid w:val="003B4338"/>
    <w:rsid w:val="003B4377"/>
    <w:rsid w:val="003B44EE"/>
    <w:rsid w:val="003B495E"/>
    <w:rsid w:val="003B4987"/>
    <w:rsid w:val="003B4A85"/>
    <w:rsid w:val="003B4E8C"/>
    <w:rsid w:val="003B4F5D"/>
    <w:rsid w:val="003B507D"/>
    <w:rsid w:val="003B5173"/>
    <w:rsid w:val="003B5182"/>
    <w:rsid w:val="003B526E"/>
    <w:rsid w:val="003B5434"/>
    <w:rsid w:val="003B5437"/>
    <w:rsid w:val="003B5446"/>
    <w:rsid w:val="003B568E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9A1"/>
    <w:rsid w:val="003C1009"/>
    <w:rsid w:val="003C10AA"/>
    <w:rsid w:val="003C13BC"/>
    <w:rsid w:val="003C1440"/>
    <w:rsid w:val="003C1469"/>
    <w:rsid w:val="003C15C1"/>
    <w:rsid w:val="003C15F5"/>
    <w:rsid w:val="003C1626"/>
    <w:rsid w:val="003C164B"/>
    <w:rsid w:val="003C1799"/>
    <w:rsid w:val="003C1C98"/>
    <w:rsid w:val="003C1D99"/>
    <w:rsid w:val="003C1EB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8A4"/>
    <w:rsid w:val="003C290B"/>
    <w:rsid w:val="003C2BEF"/>
    <w:rsid w:val="003C2C94"/>
    <w:rsid w:val="003C2CB4"/>
    <w:rsid w:val="003C2CFB"/>
    <w:rsid w:val="003C2D2C"/>
    <w:rsid w:val="003C2D94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25"/>
    <w:rsid w:val="003C404B"/>
    <w:rsid w:val="003C4344"/>
    <w:rsid w:val="003C4442"/>
    <w:rsid w:val="003C44B8"/>
    <w:rsid w:val="003C44BF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B0"/>
    <w:rsid w:val="003C5154"/>
    <w:rsid w:val="003C54F4"/>
    <w:rsid w:val="003C54FE"/>
    <w:rsid w:val="003C551B"/>
    <w:rsid w:val="003C56F3"/>
    <w:rsid w:val="003C57EE"/>
    <w:rsid w:val="003C58C7"/>
    <w:rsid w:val="003C6079"/>
    <w:rsid w:val="003C6106"/>
    <w:rsid w:val="003C6187"/>
    <w:rsid w:val="003C62E7"/>
    <w:rsid w:val="003C62F6"/>
    <w:rsid w:val="003C6320"/>
    <w:rsid w:val="003C643C"/>
    <w:rsid w:val="003C65A8"/>
    <w:rsid w:val="003C672A"/>
    <w:rsid w:val="003C6812"/>
    <w:rsid w:val="003C6A5F"/>
    <w:rsid w:val="003C6BEE"/>
    <w:rsid w:val="003C7326"/>
    <w:rsid w:val="003C74E1"/>
    <w:rsid w:val="003C7AD5"/>
    <w:rsid w:val="003C7B27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0F12"/>
    <w:rsid w:val="003D10D4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DE6"/>
    <w:rsid w:val="003D3F87"/>
    <w:rsid w:val="003D3FB0"/>
    <w:rsid w:val="003D4016"/>
    <w:rsid w:val="003D42ED"/>
    <w:rsid w:val="003D431D"/>
    <w:rsid w:val="003D4467"/>
    <w:rsid w:val="003D4541"/>
    <w:rsid w:val="003D46A9"/>
    <w:rsid w:val="003D472D"/>
    <w:rsid w:val="003D47B9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C13"/>
    <w:rsid w:val="003D6E06"/>
    <w:rsid w:val="003D6EFF"/>
    <w:rsid w:val="003D7000"/>
    <w:rsid w:val="003D7112"/>
    <w:rsid w:val="003D7454"/>
    <w:rsid w:val="003D74ED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CF1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CDD"/>
    <w:rsid w:val="003E2DA1"/>
    <w:rsid w:val="003E2EF4"/>
    <w:rsid w:val="003E2F03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68B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3C3"/>
    <w:rsid w:val="003E65C0"/>
    <w:rsid w:val="003E6BFA"/>
    <w:rsid w:val="003E6DF9"/>
    <w:rsid w:val="003E6E11"/>
    <w:rsid w:val="003E6F61"/>
    <w:rsid w:val="003E6FB8"/>
    <w:rsid w:val="003E6FC1"/>
    <w:rsid w:val="003E72A5"/>
    <w:rsid w:val="003E72FD"/>
    <w:rsid w:val="003E743B"/>
    <w:rsid w:val="003E76D6"/>
    <w:rsid w:val="003E78F7"/>
    <w:rsid w:val="003E7BE9"/>
    <w:rsid w:val="003E7EB1"/>
    <w:rsid w:val="003F03D5"/>
    <w:rsid w:val="003F04B1"/>
    <w:rsid w:val="003F064F"/>
    <w:rsid w:val="003F06A2"/>
    <w:rsid w:val="003F06EB"/>
    <w:rsid w:val="003F0A29"/>
    <w:rsid w:val="003F0BD4"/>
    <w:rsid w:val="003F0DE1"/>
    <w:rsid w:val="003F0F6D"/>
    <w:rsid w:val="003F116D"/>
    <w:rsid w:val="003F1339"/>
    <w:rsid w:val="003F136D"/>
    <w:rsid w:val="003F145C"/>
    <w:rsid w:val="003F17C5"/>
    <w:rsid w:val="003F188E"/>
    <w:rsid w:val="003F191C"/>
    <w:rsid w:val="003F1EA1"/>
    <w:rsid w:val="003F2409"/>
    <w:rsid w:val="003F2518"/>
    <w:rsid w:val="003F2615"/>
    <w:rsid w:val="003F26C6"/>
    <w:rsid w:val="003F288C"/>
    <w:rsid w:val="003F2AEB"/>
    <w:rsid w:val="003F2AF5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5EF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DE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0EA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3FF"/>
    <w:rsid w:val="0040658A"/>
    <w:rsid w:val="00406628"/>
    <w:rsid w:val="0040676A"/>
    <w:rsid w:val="004067EA"/>
    <w:rsid w:val="00406902"/>
    <w:rsid w:val="004069F8"/>
    <w:rsid w:val="00406AA7"/>
    <w:rsid w:val="00406AB8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C61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12FA"/>
    <w:rsid w:val="00411350"/>
    <w:rsid w:val="004113AC"/>
    <w:rsid w:val="004114E3"/>
    <w:rsid w:val="004115EB"/>
    <w:rsid w:val="004118A8"/>
    <w:rsid w:val="004119FD"/>
    <w:rsid w:val="00411AD7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9DD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EBA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99"/>
    <w:rsid w:val="004171A1"/>
    <w:rsid w:val="00417238"/>
    <w:rsid w:val="00417305"/>
    <w:rsid w:val="004173DE"/>
    <w:rsid w:val="004173EC"/>
    <w:rsid w:val="00417555"/>
    <w:rsid w:val="00417626"/>
    <w:rsid w:val="004177F8"/>
    <w:rsid w:val="004178DE"/>
    <w:rsid w:val="00417B20"/>
    <w:rsid w:val="00417D39"/>
    <w:rsid w:val="00417D98"/>
    <w:rsid w:val="0042007A"/>
    <w:rsid w:val="0042008D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411"/>
    <w:rsid w:val="0042154D"/>
    <w:rsid w:val="00421557"/>
    <w:rsid w:val="0042161D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740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114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5A"/>
    <w:rsid w:val="004310A7"/>
    <w:rsid w:val="00431306"/>
    <w:rsid w:val="00431392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129"/>
    <w:rsid w:val="00433327"/>
    <w:rsid w:val="0043338A"/>
    <w:rsid w:val="004334A0"/>
    <w:rsid w:val="00433510"/>
    <w:rsid w:val="0043367B"/>
    <w:rsid w:val="004336D3"/>
    <w:rsid w:val="0043370E"/>
    <w:rsid w:val="0043385D"/>
    <w:rsid w:val="00433B49"/>
    <w:rsid w:val="00433CF6"/>
    <w:rsid w:val="00433DE4"/>
    <w:rsid w:val="00433EED"/>
    <w:rsid w:val="0043408A"/>
    <w:rsid w:val="004340F7"/>
    <w:rsid w:val="004341DB"/>
    <w:rsid w:val="0043436F"/>
    <w:rsid w:val="00434478"/>
    <w:rsid w:val="00434605"/>
    <w:rsid w:val="0043473A"/>
    <w:rsid w:val="004347B4"/>
    <w:rsid w:val="00434A11"/>
    <w:rsid w:val="00434ABE"/>
    <w:rsid w:val="00434BC2"/>
    <w:rsid w:val="00434E12"/>
    <w:rsid w:val="00434EAA"/>
    <w:rsid w:val="004352A8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A47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EF"/>
    <w:rsid w:val="00443E9A"/>
    <w:rsid w:val="00444036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4D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86"/>
    <w:rsid w:val="004477FC"/>
    <w:rsid w:val="004479EA"/>
    <w:rsid w:val="00447E1F"/>
    <w:rsid w:val="00447E36"/>
    <w:rsid w:val="0045022A"/>
    <w:rsid w:val="0045038E"/>
    <w:rsid w:val="004504B4"/>
    <w:rsid w:val="00450695"/>
    <w:rsid w:val="004506AE"/>
    <w:rsid w:val="00450722"/>
    <w:rsid w:val="00450740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5EC"/>
    <w:rsid w:val="00451892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A91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CDB"/>
    <w:rsid w:val="00453D61"/>
    <w:rsid w:val="00453D8D"/>
    <w:rsid w:val="00453F36"/>
    <w:rsid w:val="0045406D"/>
    <w:rsid w:val="00454248"/>
    <w:rsid w:val="00454298"/>
    <w:rsid w:val="004542A4"/>
    <w:rsid w:val="0045432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707A"/>
    <w:rsid w:val="00457101"/>
    <w:rsid w:val="00457125"/>
    <w:rsid w:val="00457168"/>
    <w:rsid w:val="0045730D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654"/>
    <w:rsid w:val="00460AB4"/>
    <w:rsid w:val="00460B51"/>
    <w:rsid w:val="00460D1D"/>
    <w:rsid w:val="00460E01"/>
    <w:rsid w:val="00460E07"/>
    <w:rsid w:val="0046108A"/>
    <w:rsid w:val="00461100"/>
    <w:rsid w:val="004611E9"/>
    <w:rsid w:val="0046125C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46"/>
    <w:rsid w:val="00463DDD"/>
    <w:rsid w:val="00463EBC"/>
    <w:rsid w:val="00463F77"/>
    <w:rsid w:val="00464086"/>
    <w:rsid w:val="004642F9"/>
    <w:rsid w:val="00464539"/>
    <w:rsid w:val="004645F3"/>
    <w:rsid w:val="004646C1"/>
    <w:rsid w:val="00464782"/>
    <w:rsid w:val="00464792"/>
    <w:rsid w:val="004647BE"/>
    <w:rsid w:val="004647FC"/>
    <w:rsid w:val="00464ADB"/>
    <w:rsid w:val="00464B34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4B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35B"/>
    <w:rsid w:val="004715AD"/>
    <w:rsid w:val="004716E1"/>
    <w:rsid w:val="0047173E"/>
    <w:rsid w:val="004717EA"/>
    <w:rsid w:val="00471925"/>
    <w:rsid w:val="004719CD"/>
    <w:rsid w:val="00471ACC"/>
    <w:rsid w:val="00471B7A"/>
    <w:rsid w:val="00471BEB"/>
    <w:rsid w:val="00471DA5"/>
    <w:rsid w:val="00471DE8"/>
    <w:rsid w:val="00471E5A"/>
    <w:rsid w:val="004722DB"/>
    <w:rsid w:val="00472334"/>
    <w:rsid w:val="004724BF"/>
    <w:rsid w:val="00472514"/>
    <w:rsid w:val="0047259F"/>
    <w:rsid w:val="004727A8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61E"/>
    <w:rsid w:val="004757AB"/>
    <w:rsid w:val="0047581D"/>
    <w:rsid w:val="00475876"/>
    <w:rsid w:val="00475BCB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5A9"/>
    <w:rsid w:val="004767C0"/>
    <w:rsid w:val="0047687C"/>
    <w:rsid w:val="004768C8"/>
    <w:rsid w:val="004768D9"/>
    <w:rsid w:val="0047698B"/>
    <w:rsid w:val="00476AA8"/>
    <w:rsid w:val="00476AC4"/>
    <w:rsid w:val="00476DA1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59"/>
    <w:rsid w:val="00477C72"/>
    <w:rsid w:val="00477F59"/>
    <w:rsid w:val="00477FC4"/>
    <w:rsid w:val="0048008C"/>
    <w:rsid w:val="004802B7"/>
    <w:rsid w:val="004803D2"/>
    <w:rsid w:val="0048061C"/>
    <w:rsid w:val="00480B21"/>
    <w:rsid w:val="00480BA5"/>
    <w:rsid w:val="00480CBD"/>
    <w:rsid w:val="00480E51"/>
    <w:rsid w:val="00480E91"/>
    <w:rsid w:val="0048111C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1C1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659"/>
    <w:rsid w:val="004868B2"/>
    <w:rsid w:val="00486914"/>
    <w:rsid w:val="004869CE"/>
    <w:rsid w:val="00486B47"/>
    <w:rsid w:val="00486BB0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A1"/>
    <w:rsid w:val="00487FEE"/>
    <w:rsid w:val="00490071"/>
    <w:rsid w:val="0049008E"/>
    <w:rsid w:val="00490171"/>
    <w:rsid w:val="004901FC"/>
    <w:rsid w:val="004902CB"/>
    <w:rsid w:val="0049044A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FF"/>
    <w:rsid w:val="004933D4"/>
    <w:rsid w:val="00493462"/>
    <w:rsid w:val="004934C3"/>
    <w:rsid w:val="00493914"/>
    <w:rsid w:val="0049397A"/>
    <w:rsid w:val="00493CA5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1A0"/>
    <w:rsid w:val="004972D2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CB2"/>
    <w:rsid w:val="004A0E6E"/>
    <w:rsid w:val="004A1142"/>
    <w:rsid w:val="004A124E"/>
    <w:rsid w:val="004A165B"/>
    <w:rsid w:val="004A16F4"/>
    <w:rsid w:val="004A18B3"/>
    <w:rsid w:val="004A19D6"/>
    <w:rsid w:val="004A1C53"/>
    <w:rsid w:val="004A1E16"/>
    <w:rsid w:val="004A211F"/>
    <w:rsid w:val="004A243A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1D"/>
    <w:rsid w:val="004A5996"/>
    <w:rsid w:val="004A5ADA"/>
    <w:rsid w:val="004A5B64"/>
    <w:rsid w:val="004A5F35"/>
    <w:rsid w:val="004A619E"/>
    <w:rsid w:val="004A6475"/>
    <w:rsid w:val="004A6A7C"/>
    <w:rsid w:val="004A6A7D"/>
    <w:rsid w:val="004A6AC2"/>
    <w:rsid w:val="004A6BDA"/>
    <w:rsid w:val="004A6C8B"/>
    <w:rsid w:val="004A6C8E"/>
    <w:rsid w:val="004A6CCF"/>
    <w:rsid w:val="004A6D28"/>
    <w:rsid w:val="004A6FF7"/>
    <w:rsid w:val="004A7028"/>
    <w:rsid w:val="004A70C6"/>
    <w:rsid w:val="004A7102"/>
    <w:rsid w:val="004A722F"/>
    <w:rsid w:val="004A72CD"/>
    <w:rsid w:val="004A75DC"/>
    <w:rsid w:val="004A76A1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71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8A8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52A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080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6C1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1A7"/>
    <w:rsid w:val="004B6249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320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8AD"/>
    <w:rsid w:val="004C1F0B"/>
    <w:rsid w:val="004C211D"/>
    <w:rsid w:val="004C2137"/>
    <w:rsid w:val="004C2308"/>
    <w:rsid w:val="004C23DE"/>
    <w:rsid w:val="004C26F2"/>
    <w:rsid w:val="004C272D"/>
    <w:rsid w:val="004C2805"/>
    <w:rsid w:val="004C2C03"/>
    <w:rsid w:val="004C2D6B"/>
    <w:rsid w:val="004C2EC5"/>
    <w:rsid w:val="004C2FCB"/>
    <w:rsid w:val="004C3165"/>
    <w:rsid w:val="004C34AF"/>
    <w:rsid w:val="004C3568"/>
    <w:rsid w:val="004C3953"/>
    <w:rsid w:val="004C3B27"/>
    <w:rsid w:val="004C3E45"/>
    <w:rsid w:val="004C3E90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89F"/>
    <w:rsid w:val="004C6A2B"/>
    <w:rsid w:val="004C6AC7"/>
    <w:rsid w:val="004C6BAD"/>
    <w:rsid w:val="004C6EF8"/>
    <w:rsid w:val="004C6FB0"/>
    <w:rsid w:val="004C71AB"/>
    <w:rsid w:val="004C7562"/>
    <w:rsid w:val="004C7601"/>
    <w:rsid w:val="004C7876"/>
    <w:rsid w:val="004C798C"/>
    <w:rsid w:val="004C7E16"/>
    <w:rsid w:val="004C7EF8"/>
    <w:rsid w:val="004C7F86"/>
    <w:rsid w:val="004D00B8"/>
    <w:rsid w:val="004D018E"/>
    <w:rsid w:val="004D0200"/>
    <w:rsid w:val="004D0413"/>
    <w:rsid w:val="004D047E"/>
    <w:rsid w:val="004D06D3"/>
    <w:rsid w:val="004D0849"/>
    <w:rsid w:val="004D0977"/>
    <w:rsid w:val="004D0BDE"/>
    <w:rsid w:val="004D1182"/>
    <w:rsid w:val="004D1426"/>
    <w:rsid w:val="004D1564"/>
    <w:rsid w:val="004D1628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8BB"/>
    <w:rsid w:val="004D2917"/>
    <w:rsid w:val="004D2B31"/>
    <w:rsid w:val="004D2CA9"/>
    <w:rsid w:val="004D3173"/>
    <w:rsid w:val="004D323D"/>
    <w:rsid w:val="004D3279"/>
    <w:rsid w:val="004D34C2"/>
    <w:rsid w:val="004D35D8"/>
    <w:rsid w:val="004D35FF"/>
    <w:rsid w:val="004D36BC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6EB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81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63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CB5"/>
    <w:rsid w:val="004E7D1E"/>
    <w:rsid w:val="004F0080"/>
    <w:rsid w:val="004F00FE"/>
    <w:rsid w:val="004F0321"/>
    <w:rsid w:val="004F0413"/>
    <w:rsid w:val="004F0495"/>
    <w:rsid w:val="004F0659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1ED1"/>
    <w:rsid w:val="004F1FDF"/>
    <w:rsid w:val="004F234D"/>
    <w:rsid w:val="004F246B"/>
    <w:rsid w:val="004F258D"/>
    <w:rsid w:val="004F2690"/>
    <w:rsid w:val="004F26A4"/>
    <w:rsid w:val="004F26F9"/>
    <w:rsid w:val="004F2A65"/>
    <w:rsid w:val="004F2B4E"/>
    <w:rsid w:val="004F2C69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C3E"/>
    <w:rsid w:val="004F3D2C"/>
    <w:rsid w:val="004F3DE6"/>
    <w:rsid w:val="004F3E61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5CE"/>
    <w:rsid w:val="004F776B"/>
    <w:rsid w:val="004F7854"/>
    <w:rsid w:val="004F7882"/>
    <w:rsid w:val="004F78C5"/>
    <w:rsid w:val="004F7A96"/>
    <w:rsid w:val="004F7C63"/>
    <w:rsid w:val="004F7DC3"/>
    <w:rsid w:val="004F7F41"/>
    <w:rsid w:val="00500080"/>
    <w:rsid w:val="00500128"/>
    <w:rsid w:val="0050014C"/>
    <w:rsid w:val="005003AF"/>
    <w:rsid w:val="005005A9"/>
    <w:rsid w:val="005006E4"/>
    <w:rsid w:val="00500778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107"/>
    <w:rsid w:val="0050227C"/>
    <w:rsid w:val="0050254F"/>
    <w:rsid w:val="0050259D"/>
    <w:rsid w:val="005026A6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8C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363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41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7CE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CA9"/>
    <w:rsid w:val="00517F26"/>
    <w:rsid w:val="00517FE5"/>
    <w:rsid w:val="00520141"/>
    <w:rsid w:val="005203DA"/>
    <w:rsid w:val="00520466"/>
    <w:rsid w:val="00520490"/>
    <w:rsid w:val="005204E6"/>
    <w:rsid w:val="005207F3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2D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C45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61F2"/>
    <w:rsid w:val="00526234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BA2"/>
    <w:rsid w:val="00527CCC"/>
    <w:rsid w:val="00527F0F"/>
    <w:rsid w:val="00530024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1B2"/>
    <w:rsid w:val="005312AF"/>
    <w:rsid w:val="0053131B"/>
    <w:rsid w:val="00531394"/>
    <w:rsid w:val="00531426"/>
    <w:rsid w:val="0053145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99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88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18F"/>
    <w:rsid w:val="00535367"/>
    <w:rsid w:val="005355CA"/>
    <w:rsid w:val="005356C3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BA"/>
    <w:rsid w:val="00536CDB"/>
    <w:rsid w:val="00536E98"/>
    <w:rsid w:val="00537563"/>
    <w:rsid w:val="00537764"/>
    <w:rsid w:val="00537820"/>
    <w:rsid w:val="00537EBF"/>
    <w:rsid w:val="00537EE9"/>
    <w:rsid w:val="00537F5F"/>
    <w:rsid w:val="005400A9"/>
    <w:rsid w:val="00540248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41F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71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1E0"/>
    <w:rsid w:val="0054524A"/>
    <w:rsid w:val="0054536F"/>
    <w:rsid w:val="00545410"/>
    <w:rsid w:val="00545416"/>
    <w:rsid w:val="005454DB"/>
    <w:rsid w:val="00545512"/>
    <w:rsid w:val="00545716"/>
    <w:rsid w:val="005457CC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18A"/>
    <w:rsid w:val="005471B1"/>
    <w:rsid w:val="005471C9"/>
    <w:rsid w:val="005474A4"/>
    <w:rsid w:val="005476E2"/>
    <w:rsid w:val="0054787E"/>
    <w:rsid w:val="00547A52"/>
    <w:rsid w:val="00547B5B"/>
    <w:rsid w:val="00547C2D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921"/>
    <w:rsid w:val="00553B9A"/>
    <w:rsid w:val="00553BF9"/>
    <w:rsid w:val="00553C54"/>
    <w:rsid w:val="00553D2D"/>
    <w:rsid w:val="00553D54"/>
    <w:rsid w:val="00554227"/>
    <w:rsid w:val="0055439D"/>
    <w:rsid w:val="00554443"/>
    <w:rsid w:val="00554566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F0"/>
    <w:rsid w:val="005564F5"/>
    <w:rsid w:val="005566B9"/>
    <w:rsid w:val="005566FC"/>
    <w:rsid w:val="00556901"/>
    <w:rsid w:val="00556BA3"/>
    <w:rsid w:val="00556D04"/>
    <w:rsid w:val="0055713E"/>
    <w:rsid w:val="005572CE"/>
    <w:rsid w:val="005572D7"/>
    <w:rsid w:val="00557370"/>
    <w:rsid w:val="0055793D"/>
    <w:rsid w:val="00557BAB"/>
    <w:rsid w:val="00557F56"/>
    <w:rsid w:val="005601CB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2B9"/>
    <w:rsid w:val="00561410"/>
    <w:rsid w:val="00561414"/>
    <w:rsid w:val="0056148A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1F"/>
    <w:rsid w:val="00562529"/>
    <w:rsid w:val="00562696"/>
    <w:rsid w:val="00562758"/>
    <w:rsid w:val="00562899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5AF4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C33"/>
    <w:rsid w:val="00566E71"/>
    <w:rsid w:val="00566EB9"/>
    <w:rsid w:val="00566EEC"/>
    <w:rsid w:val="00566FAC"/>
    <w:rsid w:val="005670E9"/>
    <w:rsid w:val="005670F5"/>
    <w:rsid w:val="0056717F"/>
    <w:rsid w:val="00567712"/>
    <w:rsid w:val="005679B1"/>
    <w:rsid w:val="00567CEF"/>
    <w:rsid w:val="00567D04"/>
    <w:rsid w:val="00567F6B"/>
    <w:rsid w:val="005702DE"/>
    <w:rsid w:val="0057036E"/>
    <w:rsid w:val="0057056F"/>
    <w:rsid w:val="005707DB"/>
    <w:rsid w:val="00570C49"/>
    <w:rsid w:val="00570C54"/>
    <w:rsid w:val="00570C6C"/>
    <w:rsid w:val="00570C76"/>
    <w:rsid w:val="00571035"/>
    <w:rsid w:val="00571105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BC0"/>
    <w:rsid w:val="00573BCB"/>
    <w:rsid w:val="00573D6E"/>
    <w:rsid w:val="00573E4C"/>
    <w:rsid w:val="00573E5F"/>
    <w:rsid w:val="00573E7A"/>
    <w:rsid w:val="00573EB4"/>
    <w:rsid w:val="005740C6"/>
    <w:rsid w:val="00574160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5D"/>
    <w:rsid w:val="00574BD8"/>
    <w:rsid w:val="00574C8D"/>
    <w:rsid w:val="005751B6"/>
    <w:rsid w:val="005751FD"/>
    <w:rsid w:val="00575206"/>
    <w:rsid w:val="00575289"/>
    <w:rsid w:val="005752E0"/>
    <w:rsid w:val="005753CE"/>
    <w:rsid w:val="005753D8"/>
    <w:rsid w:val="00575545"/>
    <w:rsid w:val="005757B2"/>
    <w:rsid w:val="005758EA"/>
    <w:rsid w:val="005758F9"/>
    <w:rsid w:val="00575A0C"/>
    <w:rsid w:val="00575A5E"/>
    <w:rsid w:val="00575B82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83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273"/>
    <w:rsid w:val="00581400"/>
    <w:rsid w:val="00581430"/>
    <w:rsid w:val="00581464"/>
    <w:rsid w:val="005814BE"/>
    <w:rsid w:val="0058178A"/>
    <w:rsid w:val="00581842"/>
    <w:rsid w:val="00581BA7"/>
    <w:rsid w:val="00581CFC"/>
    <w:rsid w:val="00581EE6"/>
    <w:rsid w:val="005823A4"/>
    <w:rsid w:val="005826E5"/>
    <w:rsid w:val="00582768"/>
    <w:rsid w:val="005827FA"/>
    <w:rsid w:val="00582AA0"/>
    <w:rsid w:val="00582BC8"/>
    <w:rsid w:val="00582C61"/>
    <w:rsid w:val="00582C9B"/>
    <w:rsid w:val="00582CA9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E21"/>
    <w:rsid w:val="00585E38"/>
    <w:rsid w:val="00585F1F"/>
    <w:rsid w:val="005860E9"/>
    <w:rsid w:val="00586150"/>
    <w:rsid w:val="00586372"/>
    <w:rsid w:val="005863DD"/>
    <w:rsid w:val="005864D1"/>
    <w:rsid w:val="00586535"/>
    <w:rsid w:val="00586576"/>
    <w:rsid w:val="00586892"/>
    <w:rsid w:val="00586A21"/>
    <w:rsid w:val="00586A6B"/>
    <w:rsid w:val="00586BF6"/>
    <w:rsid w:val="00586EC6"/>
    <w:rsid w:val="005870CB"/>
    <w:rsid w:val="00587714"/>
    <w:rsid w:val="00587A11"/>
    <w:rsid w:val="00587AA1"/>
    <w:rsid w:val="00587BC6"/>
    <w:rsid w:val="00587CA2"/>
    <w:rsid w:val="00587CC1"/>
    <w:rsid w:val="00587D97"/>
    <w:rsid w:val="00587DC5"/>
    <w:rsid w:val="00587E9C"/>
    <w:rsid w:val="00587F6D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259"/>
    <w:rsid w:val="00591359"/>
    <w:rsid w:val="0059145A"/>
    <w:rsid w:val="005914E1"/>
    <w:rsid w:val="005919A8"/>
    <w:rsid w:val="00591A13"/>
    <w:rsid w:val="00591A46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75"/>
    <w:rsid w:val="00592AEB"/>
    <w:rsid w:val="00592BAC"/>
    <w:rsid w:val="00592D31"/>
    <w:rsid w:val="00592EED"/>
    <w:rsid w:val="00592F2C"/>
    <w:rsid w:val="00592F63"/>
    <w:rsid w:val="0059361A"/>
    <w:rsid w:val="00593658"/>
    <w:rsid w:val="005939F9"/>
    <w:rsid w:val="00593A0A"/>
    <w:rsid w:val="00593EFF"/>
    <w:rsid w:val="005940D4"/>
    <w:rsid w:val="005941BC"/>
    <w:rsid w:val="00594758"/>
    <w:rsid w:val="00594878"/>
    <w:rsid w:val="00594BFE"/>
    <w:rsid w:val="00594C37"/>
    <w:rsid w:val="00594C49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7C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6E8E"/>
    <w:rsid w:val="005971F1"/>
    <w:rsid w:val="005972A5"/>
    <w:rsid w:val="00597330"/>
    <w:rsid w:val="00597345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B7C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D51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CB0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66"/>
    <w:rsid w:val="005B4DDC"/>
    <w:rsid w:val="005B4E84"/>
    <w:rsid w:val="005B4FB2"/>
    <w:rsid w:val="005B4FC1"/>
    <w:rsid w:val="005B5024"/>
    <w:rsid w:val="005B5141"/>
    <w:rsid w:val="005B517D"/>
    <w:rsid w:val="005B51AC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C40"/>
    <w:rsid w:val="005B5E49"/>
    <w:rsid w:val="005B5F3D"/>
    <w:rsid w:val="005B5F86"/>
    <w:rsid w:val="005B5FF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38C"/>
    <w:rsid w:val="005B7600"/>
    <w:rsid w:val="005B7682"/>
    <w:rsid w:val="005B77A3"/>
    <w:rsid w:val="005B788D"/>
    <w:rsid w:val="005B78B7"/>
    <w:rsid w:val="005B7919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23"/>
    <w:rsid w:val="005C2255"/>
    <w:rsid w:val="005C2588"/>
    <w:rsid w:val="005C25A9"/>
    <w:rsid w:val="005C25ED"/>
    <w:rsid w:val="005C2602"/>
    <w:rsid w:val="005C2622"/>
    <w:rsid w:val="005C293A"/>
    <w:rsid w:val="005C2C73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4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DD0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B3E"/>
    <w:rsid w:val="005D3BF9"/>
    <w:rsid w:val="005D3EF7"/>
    <w:rsid w:val="005D3FEB"/>
    <w:rsid w:val="005D40AB"/>
    <w:rsid w:val="005D41D4"/>
    <w:rsid w:val="005D41D9"/>
    <w:rsid w:val="005D43F2"/>
    <w:rsid w:val="005D4461"/>
    <w:rsid w:val="005D4493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1E0"/>
    <w:rsid w:val="005D7401"/>
    <w:rsid w:val="005D741B"/>
    <w:rsid w:val="005D74C0"/>
    <w:rsid w:val="005D7659"/>
    <w:rsid w:val="005D7B0E"/>
    <w:rsid w:val="005D7C9E"/>
    <w:rsid w:val="005D7CB7"/>
    <w:rsid w:val="005E0250"/>
    <w:rsid w:val="005E04DE"/>
    <w:rsid w:val="005E06DA"/>
    <w:rsid w:val="005E06E5"/>
    <w:rsid w:val="005E092C"/>
    <w:rsid w:val="005E0D5E"/>
    <w:rsid w:val="005E0E23"/>
    <w:rsid w:val="005E0F27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EA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3EFA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4E18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AE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EA7"/>
    <w:rsid w:val="005F006F"/>
    <w:rsid w:val="005F025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AA"/>
    <w:rsid w:val="005F1EE8"/>
    <w:rsid w:val="005F25BB"/>
    <w:rsid w:val="005F2687"/>
    <w:rsid w:val="005F2AC4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6B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BD"/>
    <w:rsid w:val="005F6EEB"/>
    <w:rsid w:val="005F70AF"/>
    <w:rsid w:val="005F75CE"/>
    <w:rsid w:val="005F797E"/>
    <w:rsid w:val="005F7AA4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844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884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84F"/>
    <w:rsid w:val="00604922"/>
    <w:rsid w:val="00604B6E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5E63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639"/>
    <w:rsid w:val="00611673"/>
    <w:rsid w:val="0061169E"/>
    <w:rsid w:val="00611711"/>
    <w:rsid w:val="006117D8"/>
    <w:rsid w:val="006117E2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7C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3CE3"/>
    <w:rsid w:val="00614013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D6E"/>
    <w:rsid w:val="00615D90"/>
    <w:rsid w:val="00615DA6"/>
    <w:rsid w:val="00615DD1"/>
    <w:rsid w:val="00615FA9"/>
    <w:rsid w:val="00616195"/>
    <w:rsid w:val="006162FD"/>
    <w:rsid w:val="006163CF"/>
    <w:rsid w:val="006164B9"/>
    <w:rsid w:val="0061653B"/>
    <w:rsid w:val="0061676D"/>
    <w:rsid w:val="00616863"/>
    <w:rsid w:val="0061689B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C4E"/>
    <w:rsid w:val="00621D39"/>
    <w:rsid w:val="00621E04"/>
    <w:rsid w:val="00621EAC"/>
    <w:rsid w:val="00621F5E"/>
    <w:rsid w:val="0062200E"/>
    <w:rsid w:val="00622027"/>
    <w:rsid w:val="006221AD"/>
    <w:rsid w:val="006222F2"/>
    <w:rsid w:val="0062262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83"/>
    <w:rsid w:val="00624E4F"/>
    <w:rsid w:val="00624EA0"/>
    <w:rsid w:val="00625171"/>
    <w:rsid w:val="00625272"/>
    <w:rsid w:val="00625285"/>
    <w:rsid w:val="00625309"/>
    <w:rsid w:val="00625431"/>
    <w:rsid w:val="00625539"/>
    <w:rsid w:val="006257A6"/>
    <w:rsid w:val="006258DA"/>
    <w:rsid w:val="00625AFF"/>
    <w:rsid w:val="00625B40"/>
    <w:rsid w:val="00625B81"/>
    <w:rsid w:val="00625C02"/>
    <w:rsid w:val="00625E78"/>
    <w:rsid w:val="00625FDC"/>
    <w:rsid w:val="0062619D"/>
    <w:rsid w:val="006261E5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AE9"/>
    <w:rsid w:val="00633B1B"/>
    <w:rsid w:val="00633B65"/>
    <w:rsid w:val="00633D93"/>
    <w:rsid w:val="00633DF9"/>
    <w:rsid w:val="00633E1A"/>
    <w:rsid w:val="00633E74"/>
    <w:rsid w:val="00634053"/>
    <w:rsid w:val="00634318"/>
    <w:rsid w:val="00634434"/>
    <w:rsid w:val="0063454F"/>
    <w:rsid w:val="00634812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6A7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AE"/>
    <w:rsid w:val="00642812"/>
    <w:rsid w:val="0064282C"/>
    <w:rsid w:val="006428C9"/>
    <w:rsid w:val="00642A73"/>
    <w:rsid w:val="00642CC7"/>
    <w:rsid w:val="00642F9A"/>
    <w:rsid w:val="0064308C"/>
    <w:rsid w:val="00643102"/>
    <w:rsid w:val="006431F0"/>
    <w:rsid w:val="0064326F"/>
    <w:rsid w:val="006432A7"/>
    <w:rsid w:val="00643364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CFD"/>
    <w:rsid w:val="00646D99"/>
    <w:rsid w:val="00646F85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31"/>
    <w:rsid w:val="00650211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DCA"/>
    <w:rsid w:val="006540BF"/>
    <w:rsid w:val="006540F1"/>
    <w:rsid w:val="006541E0"/>
    <w:rsid w:val="0065425B"/>
    <w:rsid w:val="00654364"/>
    <w:rsid w:val="006543DD"/>
    <w:rsid w:val="00654494"/>
    <w:rsid w:val="006544E1"/>
    <w:rsid w:val="0065487C"/>
    <w:rsid w:val="006548D9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4C8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2D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F31"/>
    <w:rsid w:val="00657FB1"/>
    <w:rsid w:val="0066007D"/>
    <w:rsid w:val="0066019B"/>
    <w:rsid w:val="00660587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35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2FC1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1E2"/>
    <w:rsid w:val="00664335"/>
    <w:rsid w:val="006643BE"/>
    <w:rsid w:val="006644D8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340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92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B2E"/>
    <w:rsid w:val="00674C62"/>
    <w:rsid w:val="00674E2E"/>
    <w:rsid w:val="00674E90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22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3A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4C6"/>
    <w:rsid w:val="006825CD"/>
    <w:rsid w:val="006828ED"/>
    <w:rsid w:val="00682968"/>
    <w:rsid w:val="006829EB"/>
    <w:rsid w:val="00682B01"/>
    <w:rsid w:val="0068328A"/>
    <w:rsid w:val="006834F1"/>
    <w:rsid w:val="0068363A"/>
    <w:rsid w:val="00683700"/>
    <w:rsid w:val="00683707"/>
    <w:rsid w:val="006838D8"/>
    <w:rsid w:val="00683FC5"/>
    <w:rsid w:val="0068402A"/>
    <w:rsid w:val="00684049"/>
    <w:rsid w:val="006840C0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B99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56C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DC5"/>
    <w:rsid w:val="00690188"/>
    <w:rsid w:val="00690242"/>
    <w:rsid w:val="006902AF"/>
    <w:rsid w:val="006902D0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2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33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4E3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504E"/>
    <w:rsid w:val="0069508F"/>
    <w:rsid w:val="0069517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A1F"/>
    <w:rsid w:val="00696AD6"/>
    <w:rsid w:val="00696C47"/>
    <w:rsid w:val="00696CCE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0CD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5E7"/>
    <w:rsid w:val="006A1631"/>
    <w:rsid w:val="006A166D"/>
    <w:rsid w:val="006A17C7"/>
    <w:rsid w:val="006A1961"/>
    <w:rsid w:val="006A1967"/>
    <w:rsid w:val="006A19F4"/>
    <w:rsid w:val="006A1BCB"/>
    <w:rsid w:val="006A1D32"/>
    <w:rsid w:val="006A24B4"/>
    <w:rsid w:val="006A2597"/>
    <w:rsid w:val="006A26EF"/>
    <w:rsid w:val="006A26FB"/>
    <w:rsid w:val="006A2719"/>
    <w:rsid w:val="006A2746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72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06"/>
    <w:rsid w:val="006B0433"/>
    <w:rsid w:val="006B0525"/>
    <w:rsid w:val="006B056A"/>
    <w:rsid w:val="006B0581"/>
    <w:rsid w:val="006B06AF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3F81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2B3"/>
    <w:rsid w:val="006B6474"/>
    <w:rsid w:val="006B668A"/>
    <w:rsid w:val="006B6AD7"/>
    <w:rsid w:val="006B6BAD"/>
    <w:rsid w:val="006B6C08"/>
    <w:rsid w:val="006B6CDB"/>
    <w:rsid w:val="006B6EFA"/>
    <w:rsid w:val="006B6F7A"/>
    <w:rsid w:val="006B7081"/>
    <w:rsid w:val="006B732F"/>
    <w:rsid w:val="006B7355"/>
    <w:rsid w:val="006B74BC"/>
    <w:rsid w:val="006B75C0"/>
    <w:rsid w:val="006B760D"/>
    <w:rsid w:val="006B7A00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1CD"/>
    <w:rsid w:val="006C136C"/>
    <w:rsid w:val="006C13C9"/>
    <w:rsid w:val="006C16BE"/>
    <w:rsid w:val="006C1907"/>
    <w:rsid w:val="006C1A87"/>
    <w:rsid w:val="006C1C3A"/>
    <w:rsid w:val="006C1DD1"/>
    <w:rsid w:val="006C1FAA"/>
    <w:rsid w:val="006C20AD"/>
    <w:rsid w:val="006C20CF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EE9"/>
    <w:rsid w:val="006C3040"/>
    <w:rsid w:val="006C319E"/>
    <w:rsid w:val="006C32F9"/>
    <w:rsid w:val="006C332A"/>
    <w:rsid w:val="006C3787"/>
    <w:rsid w:val="006C392F"/>
    <w:rsid w:val="006C39A3"/>
    <w:rsid w:val="006C39AA"/>
    <w:rsid w:val="006C39B6"/>
    <w:rsid w:val="006C39C8"/>
    <w:rsid w:val="006C3A4C"/>
    <w:rsid w:val="006C3A5A"/>
    <w:rsid w:val="006C3BE7"/>
    <w:rsid w:val="006C3C05"/>
    <w:rsid w:val="006C3C0B"/>
    <w:rsid w:val="006C3C16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97"/>
    <w:rsid w:val="006C4FF1"/>
    <w:rsid w:val="006C5141"/>
    <w:rsid w:val="006C5425"/>
    <w:rsid w:val="006C55FB"/>
    <w:rsid w:val="006C5A63"/>
    <w:rsid w:val="006C5C20"/>
    <w:rsid w:val="006C61B6"/>
    <w:rsid w:val="006C62E7"/>
    <w:rsid w:val="006C63B0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446"/>
    <w:rsid w:val="006C7B10"/>
    <w:rsid w:val="006C7DEF"/>
    <w:rsid w:val="006C7EB0"/>
    <w:rsid w:val="006C7F7D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3E"/>
    <w:rsid w:val="006D1C64"/>
    <w:rsid w:val="006D1E5D"/>
    <w:rsid w:val="006D21EF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7DB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37C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0D6"/>
    <w:rsid w:val="006D61C3"/>
    <w:rsid w:val="006D6225"/>
    <w:rsid w:val="006D631A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79D"/>
    <w:rsid w:val="006D782B"/>
    <w:rsid w:val="006D793A"/>
    <w:rsid w:val="006D7D2E"/>
    <w:rsid w:val="006D7E01"/>
    <w:rsid w:val="006D7E98"/>
    <w:rsid w:val="006E009F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6ED"/>
    <w:rsid w:val="006E674F"/>
    <w:rsid w:val="006E6B20"/>
    <w:rsid w:val="006E6F8A"/>
    <w:rsid w:val="006E7200"/>
    <w:rsid w:val="006E74E6"/>
    <w:rsid w:val="006E7587"/>
    <w:rsid w:val="006E7641"/>
    <w:rsid w:val="006E77B6"/>
    <w:rsid w:val="006E78FC"/>
    <w:rsid w:val="006E7904"/>
    <w:rsid w:val="006E79D0"/>
    <w:rsid w:val="006E7A05"/>
    <w:rsid w:val="006E7A4D"/>
    <w:rsid w:val="006E7CC3"/>
    <w:rsid w:val="006E7D00"/>
    <w:rsid w:val="006E7E96"/>
    <w:rsid w:val="006F00D7"/>
    <w:rsid w:val="006F019C"/>
    <w:rsid w:val="006F0283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8D7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A5"/>
    <w:rsid w:val="006F2D8B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BC1"/>
    <w:rsid w:val="006F6CA3"/>
    <w:rsid w:val="006F715C"/>
    <w:rsid w:val="006F73B2"/>
    <w:rsid w:val="006F7741"/>
    <w:rsid w:val="006F7AE1"/>
    <w:rsid w:val="006F7B16"/>
    <w:rsid w:val="006F7B58"/>
    <w:rsid w:val="006F7B62"/>
    <w:rsid w:val="006F7BD0"/>
    <w:rsid w:val="006F7BDE"/>
    <w:rsid w:val="006F7FBF"/>
    <w:rsid w:val="007005D4"/>
    <w:rsid w:val="0070060D"/>
    <w:rsid w:val="0070075E"/>
    <w:rsid w:val="00700808"/>
    <w:rsid w:val="00700892"/>
    <w:rsid w:val="00700A79"/>
    <w:rsid w:val="00700BFA"/>
    <w:rsid w:val="00700C3A"/>
    <w:rsid w:val="00700F7C"/>
    <w:rsid w:val="007012CE"/>
    <w:rsid w:val="00701416"/>
    <w:rsid w:val="0070155E"/>
    <w:rsid w:val="007019F5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3FDA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1B"/>
    <w:rsid w:val="0070603A"/>
    <w:rsid w:val="00706245"/>
    <w:rsid w:val="0070627A"/>
    <w:rsid w:val="007064B6"/>
    <w:rsid w:val="007064C4"/>
    <w:rsid w:val="00706BDD"/>
    <w:rsid w:val="00706C47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F16"/>
    <w:rsid w:val="00707FB8"/>
    <w:rsid w:val="00707FCF"/>
    <w:rsid w:val="007101E6"/>
    <w:rsid w:val="007102E2"/>
    <w:rsid w:val="007104A1"/>
    <w:rsid w:val="007104A4"/>
    <w:rsid w:val="007106BE"/>
    <w:rsid w:val="0071075F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5F6"/>
    <w:rsid w:val="007116B3"/>
    <w:rsid w:val="0071172A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5E0"/>
    <w:rsid w:val="0071593F"/>
    <w:rsid w:val="0071599B"/>
    <w:rsid w:val="00715ABD"/>
    <w:rsid w:val="00715ADC"/>
    <w:rsid w:val="00715B03"/>
    <w:rsid w:val="00715B1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6F47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10"/>
    <w:rsid w:val="00720D40"/>
    <w:rsid w:val="00720DBF"/>
    <w:rsid w:val="007211C2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CC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4D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8D8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AD"/>
    <w:rsid w:val="007300AF"/>
    <w:rsid w:val="00730323"/>
    <w:rsid w:val="0073034D"/>
    <w:rsid w:val="0073039C"/>
    <w:rsid w:val="0073050D"/>
    <w:rsid w:val="00730998"/>
    <w:rsid w:val="00730A45"/>
    <w:rsid w:val="00730A47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2D6"/>
    <w:rsid w:val="007324AA"/>
    <w:rsid w:val="00732540"/>
    <w:rsid w:val="007327A4"/>
    <w:rsid w:val="00732971"/>
    <w:rsid w:val="007329D7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3EF"/>
    <w:rsid w:val="0073645C"/>
    <w:rsid w:val="007369E8"/>
    <w:rsid w:val="00736B84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398"/>
    <w:rsid w:val="007404DA"/>
    <w:rsid w:val="007405FE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1FD4"/>
    <w:rsid w:val="0074239F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2FD9"/>
    <w:rsid w:val="0074305A"/>
    <w:rsid w:val="0074311A"/>
    <w:rsid w:val="00743136"/>
    <w:rsid w:val="00743522"/>
    <w:rsid w:val="00743697"/>
    <w:rsid w:val="00743721"/>
    <w:rsid w:val="007437A7"/>
    <w:rsid w:val="007438AC"/>
    <w:rsid w:val="0074399A"/>
    <w:rsid w:val="00743A44"/>
    <w:rsid w:val="00743AF0"/>
    <w:rsid w:val="00743B01"/>
    <w:rsid w:val="00743E7F"/>
    <w:rsid w:val="00743E9A"/>
    <w:rsid w:val="0074410F"/>
    <w:rsid w:val="007441D2"/>
    <w:rsid w:val="00744434"/>
    <w:rsid w:val="0074490C"/>
    <w:rsid w:val="0074490D"/>
    <w:rsid w:val="0074498B"/>
    <w:rsid w:val="0074499A"/>
    <w:rsid w:val="00744A67"/>
    <w:rsid w:val="00744A80"/>
    <w:rsid w:val="00744AF0"/>
    <w:rsid w:val="00744B0E"/>
    <w:rsid w:val="00744BDB"/>
    <w:rsid w:val="00744CEA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4C4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2F5"/>
    <w:rsid w:val="00747388"/>
    <w:rsid w:val="007473C4"/>
    <w:rsid w:val="00747520"/>
    <w:rsid w:val="00747AF0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95E"/>
    <w:rsid w:val="00752AFD"/>
    <w:rsid w:val="00752BBE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3FA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0C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08C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C46"/>
    <w:rsid w:val="00761CA9"/>
    <w:rsid w:val="00761D75"/>
    <w:rsid w:val="00761EE2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30D2"/>
    <w:rsid w:val="0076319B"/>
    <w:rsid w:val="0076332D"/>
    <w:rsid w:val="00763379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3EB4"/>
    <w:rsid w:val="00764043"/>
    <w:rsid w:val="00764052"/>
    <w:rsid w:val="00764496"/>
    <w:rsid w:val="007644ED"/>
    <w:rsid w:val="007645F2"/>
    <w:rsid w:val="0076467A"/>
    <w:rsid w:val="00764727"/>
    <w:rsid w:val="00764882"/>
    <w:rsid w:val="007648FC"/>
    <w:rsid w:val="00764955"/>
    <w:rsid w:val="00764A81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BC0"/>
    <w:rsid w:val="00766C61"/>
    <w:rsid w:val="00766DD4"/>
    <w:rsid w:val="00766EA6"/>
    <w:rsid w:val="00767206"/>
    <w:rsid w:val="007674B0"/>
    <w:rsid w:val="00767529"/>
    <w:rsid w:val="007676F0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52E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91C"/>
    <w:rsid w:val="007749E7"/>
    <w:rsid w:val="00774CA7"/>
    <w:rsid w:val="00774DBA"/>
    <w:rsid w:val="00774E15"/>
    <w:rsid w:val="00775093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6E39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98C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DA"/>
    <w:rsid w:val="0079058E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E8"/>
    <w:rsid w:val="00792846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CE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5CF"/>
    <w:rsid w:val="0079762D"/>
    <w:rsid w:val="007976A1"/>
    <w:rsid w:val="007976B5"/>
    <w:rsid w:val="007977B4"/>
    <w:rsid w:val="0079785A"/>
    <w:rsid w:val="00797AAA"/>
    <w:rsid w:val="00797AD6"/>
    <w:rsid w:val="00797CF1"/>
    <w:rsid w:val="00797E88"/>
    <w:rsid w:val="007A0034"/>
    <w:rsid w:val="007A007F"/>
    <w:rsid w:val="007A008E"/>
    <w:rsid w:val="007A0090"/>
    <w:rsid w:val="007A017E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6F5"/>
    <w:rsid w:val="007A171D"/>
    <w:rsid w:val="007A17E5"/>
    <w:rsid w:val="007A18FA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EBD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4FD2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482"/>
    <w:rsid w:val="007B1693"/>
    <w:rsid w:val="007B170B"/>
    <w:rsid w:val="007B1B0D"/>
    <w:rsid w:val="007B1F60"/>
    <w:rsid w:val="007B1FF8"/>
    <w:rsid w:val="007B2040"/>
    <w:rsid w:val="007B211F"/>
    <w:rsid w:val="007B21E9"/>
    <w:rsid w:val="007B230D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2FFC"/>
    <w:rsid w:val="007B3041"/>
    <w:rsid w:val="007B3625"/>
    <w:rsid w:val="007B36ED"/>
    <w:rsid w:val="007B372E"/>
    <w:rsid w:val="007B3957"/>
    <w:rsid w:val="007B3A09"/>
    <w:rsid w:val="007B3B59"/>
    <w:rsid w:val="007B3C0B"/>
    <w:rsid w:val="007B3E4A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9DE"/>
    <w:rsid w:val="007B4ACF"/>
    <w:rsid w:val="007B4B73"/>
    <w:rsid w:val="007B4DB6"/>
    <w:rsid w:val="007B5072"/>
    <w:rsid w:val="007B510C"/>
    <w:rsid w:val="007B531D"/>
    <w:rsid w:val="007B544A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C011D"/>
    <w:rsid w:val="007C01BC"/>
    <w:rsid w:val="007C01EA"/>
    <w:rsid w:val="007C02CC"/>
    <w:rsid w:val="007C02F7"/>
    <w:rsid w:val="007C039C"/>
    <w:rsid w:val="007C089C"/>
    <w:rsid w:val="007C0F1C"/>
    <w:rsid w:val="007C1072"/>
    <w:rsid w:val="007C125B"/>
    <w:rsid w:val="007C1292"/>
    <w:rsid w:val="007C132F"/>
    <w:rsid w:val="007C1660"/>
    <w:rsid w:val="007C16BF"/>
    <w:rsid w:val="007C177A"/>
    <w:rsid w:val="007C1836"/>
    <w:rsid w:val="007C1A8C"/>
    <w:rsid w:val="007C1D8D"/>
    <w:rsid w:val="007C1EEC"/>
    <w:rsid w:val="007C1F4F"/>
    <w:rsid w:val="007C2061"/>
    <w:rsid w:val="007C2533"/>
    <w:rsid w:val="007C25BD"/>
    <w:rsid w:val="007C2625"/>
    <w:rsid w:val="007C2658"/>
    <w:rsid w:val="007C2855"/>
    <w:rsid w:val="007C286F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C6B"/>
    <w:rsid w:val="007C3E06"/>
    <w:rsid w:val="007C3E7D"/>
    <w:rsid w:val="007C3E90"/>
    <w:rsid w:val="007C40B5"/>
    <w:rsid w:val="007C429C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25D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D4C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143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6C0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DF9"/>
    <w:rsid w:val="007D3EFC"/>
    <w:rsid w:val="007D41C9"/>
    <w:rsid w:val="007D4334"/>
    <w:rsid w:val="007D43DB"/>
    <w:rsid w:val="007D452D"/>
    <w:rsid w:val="007D4541"/>
    <w:rsid w:val="007D456B"/>
    <w:rsid w:val="007D45B2"/>
    <w:rsid w:val="007D4625"/>
    <w:rsid w:val="007D47A4"/>
    <w:rsid w:val="007D4B5F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2DA"/>
    <w:rsid w:val="007D6501"/>
    <w:rsid w:val="007D65A1"/>
    <w:rsid w:val="007D6741"/>
    <w:rsid w:val="007D6905"/>
    <w:rsid w:val="007D69F7"/>
    <w:rsid w:val="007D6AF1"/>
    <w:rsid w:val="007D6B2B"/>
    <w:rsid w:val="007D6B7E"/>
    <w:rsid w:val="007D6B93"/>
    <w:rsid w:val="007D6B9E"/>
    <w:rsid w:val="007D6E07"/>
    <w:rsid w:val="007D709B"/>
    <w:rsid w:val="007D7125"/>
    <w:rsid w:val="007D72C7"/>
    <w:rsid w:val="007D743A"/>
    <w:rsid w:val="007D7575"/>
    <w:rsid w:val="007D7596"/>
    <w:rsid w:val="007D7618"/>
    <w:rsid w:val="007D76C4"/>
    <w:rsid w:val="007D77C8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DAB"/>
    <w:rsid w:val="007E1DF7"/>
    <w:rsid w:val="007E1E97"/>
    <w:rsid w:val="007E214F"/>
    <w:rsid w:val="007E2254"/>
    <w:rsid w:val="007E232C"/>
    <w:rsid w:val="007E24A2"/>
    <w:rsid w:val="007E266A"/>
    <w:rsid w:val="007E26F3"/>
    <w:rsid w:val="007E275C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CC0"/>
    <w:rsid w:val="007E3D58"/>
    <w:rsid w:val="007E3DB8"/>
    <w:rsid w:val="007E3DEA"/>
    <w:rsid w:val="007E3E3B"/>
    <w:rsid w:val="007E3FB5"/>
    <w:rsid w:val="007E402C"/>
    <w:rsid w:val="007E409D"/>
    <w:rsid w:val="007E40F0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CD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95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5C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F1"/>
    <w:rsid w:val="007E79FE"/>
    <w:rsid w:val="007E7A5B"/>
    <w:rsid w:val="007E7B9D"/>
    <w:rsid w:val="007E7BB1"/>
    <w:rsid w:val="007E7CC2"/>
    <w:rsid w:val="007E7DA7"/>
    <w:rsid w:val="007E7DD5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38"/>
    <w:rsid w:val="007F1693"/>
    <w:rsid w:val="007F16DD"/>
    <w:rsid w:val="007F17A1"/>
    <w:rsid w:val="007F1ACC"/>
    <w:rsid w:val="007F1B6A"/>
    <w:rsid w:val="007F1BE4"/>
    <w:rsid w:val="007F1C79"/>
    <w:rsid w:val="007F1E41"/>
    <w:rsid w:val="007F1E6B"/>
    <w:rsid w:val="007F1EF8"/>
    <w:rsid w:val="007F1F9F"/>
    <w:rsid w:val="007F20ED"/>
    <w:rsid w:val="007F2236"/>
    <w:rsid w:val="007F2380"/>
    <w:rsid w:val="007F268D"/>
    <w:rsid w:val="007F26C1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3D0"/>
    <w:rsid w:val="007F550E"/>
    <w:rsid w:val="007F55BE"/>
    <w:rsid w:val="007F5638"/>
    <w:rsid w:val="007F577B"/>
    <w:rsid w:val="007F5CBA"/>
    <w:rsid w:val="007F5E69"/>
    <w:rsid w:val="007F601A"/>
    <w:rsid w:val="007F60AD"/>
    <w:rsid w:val="007F6135"/>
    <w:rsid w:val="007F6202"/>
    <w:rsid w:val="007F620D"/>
    <w:rsid w:val="007F621A"/>
    <w:rsid w:val="007F63D7"/>
    <w:rsid w:val="007F6434"/>
    <w:rsid w:val="007F64C5"/>
    <w:rsid w:val="007F6617"/>
    <w:rsid w:val="007F66C3"/>
    <w:rsid w:val="007F67F7"/>
    <w:rsid w:val="007F699C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85E"/>
    <w:rsid w:val="007F7AF8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1005"/>
    <w:rsid w:val="008013AA"/>
    <w:rsid w:val="008013B7"/>
    <w:rsid w:val="008014DA"/>
    <w:rsid w:val="0080150F"/>
    <w:rsid w:val="008016FC"/>
    <w:rsid w:val="00801A60"/>
    <w:rsid w:val="00801C06"/>
    <w:rsid w:val="00801E2F"/>
    <w:rsid w:val="00801EDA"/>
    <w:rsid w:val="0080213A"/>
    <w:rsid w:val="00802179"/>
    <w:rsid w:val="008021EC"/>
    <w:rsid w:val="008022A6"/>
    <w:rsid w:val="008022A9"/>
    <w:rsid w:val="008026BA"/>
    <w:rsid w:val="0080273A"/>
    <w:rsid w:val="00802748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D70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5EF1"/>
    <w:rsid w:val="00806240"/>
    <w:rsid w:val="008062DF"/>
    <w:rsid w:val="00806393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07D90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254C"/>
    <w:rsid w:val="008125A7"/>
    <w:rsid w:val="00812643"/>
    <w:rsid w:val="00812650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549"/>
    <w:rsid w:val="008137D9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849"/>
    <w:rsid w:val="00817CC1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E8"/>
    <w:rsid w:val="008229DB"/>
    <w:rsid w:val="00822C2B"/>
    <w:rsid w:val="00822C4A"/>
    <w:rsid w:val="00822C9D"/>
    <w:rsid w:val="00822EF3"/>
    <w:rsid w:val="0082304A"/>
    <w:rsid w:val="00823055"/>
    <w:rsid w:val="008231D5"/>
    <w:rsid w:val="00823321"/>
    <w:rsid w:val="0082340E"/>
    <w:rsid w:val="008235C4"/>
    <w:rsid w:val="00823782"/>
    <w:rsid w:val="00824027"/>
    <w:rsid w:val="0082403E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67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9E"/>
    <w:rsid w:val="00833DB2"/>
    <w:rsid w:val="00833E16"/>
    <w:rsid w:val="00833E93"/>
    <w:rsid w:val="008340B9"/>
    <w:rsid w:val="008341E5"/>
    <w:rsid w:val="00834205"/>
    <w:rsid w:val="00834318"/>
    <w:rsid w:val="0083461B"/>
    <w:rsid w:val="008346A1"/>
    <w:rsid w:val="008346A9"/>
    <w:rsid w:val="008346AA"/>
    <w:rsid w:val="00834ACD"/>
    <w:rsid w:val="00834C93"/>
    <w:rsid w:val="00834E8E"/>
    <w:rsid w:val="00834F91"/>
    <w:rsid w:val="0083515D"/>
    <w:rsid w:val="008352D0"/>
    <w:rsid w:val="0083556F"/>
    <w:rsid w:val="0083567E"/>
    <w:rsid w:val="00835930"/>
    <w:rsid w:val="00835A59"/>
    <w:rsid w:val="00835ACB"/>
    <w:rsid w:val="00835BEC"/>
    <w:rsid w:val="00835DB5"/>
    <w:rsid w:val="00835E44"/>
    <w:rsid w:val="00835E53"/>
    <w:rsid w:val="00836041"/>
    <w:rsid w:val="00836261"/>
    <w:rsid w:val="00836417"/>
    <w:rsid w:val="008364B5"/>
    <w:rsid w:val="0083676C"/>
    <w:rsid w:val="008367C0"/>
    <w:rsid w:val="00836D87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B50"/>
    <w:rsid w:val="00840E34"/>
    <w:rsid w:val="00840F96"/>
    <w:rsid w:val="0084111D"/>
    <w:rsid w:val="008412C9"/>
    <w:rsid w:val="008413A3"/>
    <w:rsid w:val="0084140A"/>
    <w:rsid w:val="008415EB"/>
    <w:rsid w:val="00841839"/>
    <w:rsid w:val="008418A8"/>
    <w:rsid w:val="00841BB3"/>
    <w:rsid w:val="00841CB7"/>
    <w:rsid w:val="00841CBA"/>
    <w:rsid w:val="00841F96"/>
    <w:rsid w:val="00842070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826"/>
    <w:rsid w:val="0085094D"/>
    <w:rsid w:val="00850960"/>
    <w:rsid w:val="00850A2B"/>
    <w:rsid w:val="00850A9E"/>
    <w:rsid w:val="00850DC2"/>
    <w:rsid w:val="00851005"/>
    <w:rsid w:val="00851121"/>
    <w:rsid w:val="0085132D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975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1C"/>
    <w:rsid w:val="00854651"/>
    <w:rsid w:val="008546AC"/>
    <w:rsid w:val="00854957"/>
    <w:rsid w:val="00854A8F"/>
    <w:rsid w:val="00854C1A"/>
    <w:rsid w:val="00854E69"/>
    <w:rsid w:val="0085505F"/>
    <w:rsid w:val="00855093"/>
    <w:rsid w:val="008552F7"/>
    <w:rsid w:val="008553B7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35C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130"/>
    <w:rsid w:val="008641D8"/>
    <w:rsid w:val="0086437B"/>
    <w:rsid w:val="008643AD"/>
    <w:rsid w:val="0086442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0C4"/>
    <w:rsid w:val="008701B1"/>
    <w:rsid w:val="0087065E"/>
    <w:rsid w:val="0087085D"/>
    <w:rsid w:val="00870898"/>
    <w:rsid w:val="008709E7"/>
    <w:rsid w:val="00870B84"/>
    <w:rsid w:val="00870D68"/>
    <w:rsid w:val="00870D8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0F3"/>
    <w:rsid w:val="00872253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854"/>
    <w:rsid w:val="008738A8"/>
    <w:rsid w:val="00873C9D"/>
    <w:rsid w:val="0087426E"/>
    <w:rsid w:val="0087437F"/>
    <w:rsid w:val="008745F6"/>
    <w:rsid w:val="008746C7"/>
    <w:rsid w:val="0087480F"/>
    <w:rsid w:val="00874AA7"/>
    <w:rsid w:val="00874B33"/>
    <w:rsid w:val="00874C93"/>
    <w:rsid w:val="00874D32"/>
    <w:rsid w:val="00874D9F"/>
    <w:rsid w:val="00874E6D"/>
    <w:rsid w:val="00874F06"/>
    <w:rsid w:val="0087504A"/>
    <w:rsid w:val="00875229"/>
    <w:rsid w:val="008753AD"/>
    <w:rsid w:val="00875415"/>
    <w:rsid w:val="00875551"/>
    <w:rsid w:val="008755E1"/>
    <w:rsid w:val="00875833"/>
    <w:rsid w:val="00875E57"/>
    <w:rsid w:val="00875FC5"/>
    <w:rsid w:val="008760B0"/>
    <w:rsid w:val="00876534"/>
    <w:rsid w:val="008765C1"/>
    <w:rsid w:val="0087668F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95A"/>
    <w:rsid w:val="00880A63"/>
    <w:rsid w:val="00880B93"/>
    <w:rsid w:val="00880C2B"/>
    <w:rsid w:val="00880C9C"/>
    <w:rsid w:val="00880CE1"/>
    <w:rsid w:val="00880D9B"/>
    <w:rsid w:val="00880F75"/>
    <w:rsid w:val="00881155"/>
    <w:rsid w:val="00881201"/>
    <w:rsid w:val="00881281"/>
    <w:rsid w:val="00881420"/>
    <w:rsid w:val="008816E0"/>
    <w:rsid w:val="00881718"/>
    <w:rsid w:val="008817CC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1A"/>
    <w:rsid w:val="00882A8F"/>
    <w:rsid w:val="00882BB7"/>
    <w:rsid w:val="00882C86"/>
    <w:rsid w:val="00882E4F"/>
    <w:rsid w:val="00882E93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936"/>
    <w:rsid w:val="00890BF9"/>
    <w:rsid w:val="00890D88"/>
    <w:rsid w:val="00890E46"/>
    <w:rsid w:val="008911F1"/>
    <w:rsid w:val="0089129A"/>
    <w:rsid w:val="008912A9"/>
    <w:rsid w:val="0089145B"/>
    <w:rsid w:val="0089145D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622"/>
    <w:rsid w:val="008937A0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8FB"/>
    <w:rsid w:val="008949AF"/>
    <w:rsid w:val="00894A0B"/>
    <w:rsid w:val="00894B2C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285"/>
    <w:rsid w:val="00896379"/>
    <w:rsid w:val="00896515"/>
    <w:rsid w:val="0089665D"/>
    <w:rsid w:val="008969BE"/>
    <w:rsid w:val="00896A26"/>
    <w:rsid w:val="00896A80"/>
    <w:rsid w:val="00896B56"/>
    <w:rsid w:val="00896B76"/>
    <w:rsid w:val="00896C6E"/>
    <w:rsid w:val="00896E3E"/>
    <w:rsid w:val="00896ECA"/>
    <w:rsid w:val="008970AE"/>
    <w:rsid w:val="0089747C"/>
    <w:rsid w:val="008975C1"/>
    <w:rsid w:val="008975DF"/>
    <w:rsid w:val="00897624"/>
    <w:rsid w:val="00897659"/>
    <w:rsid w:val="008976BD"/>
    <w:rsid w:val="008977BB"/>
    <w:rsid w:val="008977BE"/>
    <w:rsid w:val="0089785C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9F6"/>
    <w:rsid w:val="008A1A80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62B"/>
    <w:rsid w:val="008A38AD"/>
    <w:rsid w:val="008A38F2"/>
    <w:rsid w:val="008A392F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58"/>
    <w:rsid w:val="008A4BB6"/>
    <w:rsid w:val="008A4D25"/>
    <w:rsid w:val="008A4D6E"/>
    <w:rsid w:val="008A4F06"/>
    <w:rsid w:val="008A4F51"/>
    <w:rsid w:val="008A5043"/>
    <w:rsid w:val="008A528D"/>
    <w:rsid w:val="008A52E2"/>
    <w:rsid w:val="008A52FF"/>
    <w:rsid w:val="008A5442"/>
    <w:rsid w:val="008A5544"/>
    <w:rsid w:val="008A5549"/>
    <w:rsid w:val="008A55A4"/>
    <w:rsid w:val="008A5668"/>
    <w:rsid w:val="008A57E3"/>
    <w:rsid w:val="008A588F"/>
    <w:rsid w:val="008A5C45"/>
    <w:rsid w:val="008A5EB8"/>
    <w:rsid w:val="008A620E"/>
    <w:rsid w:val="008A6263"/>
    <w:rsid w:val="008A636F"/>
    <w:rsid w:val="008A63CE"/>
    <w:rsid w:val="008A6421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B8"/>
    <w:rsid w:val="008A6FDE"/>
    <w:rsid w:val="008A7086"/>
    <w:rsid w:val="008A73E8"/>
    <w:rsid w:val="008A73FD"/>
    <w:rsid w:val="008A742F"/>
    <w:rsid w:val="008A743A"/>
    <w:rsid w:val="008A75E5"/>
    <w:rsid w:val="008A76D6"/>
    <w:rsid w:val="008A794F"/>
    <w:rsid w:val="008A7969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B3"/>
    <w:rsid w:val="008B259C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22C"/>
    <w:rsid w:val="008B463F"/>
    <w:rsid w:val="008B4896"/>
    <w:rsid w:val="008B49D9"/>
    <w:rsid w:val="008B4AB6"/>
    <w:rsid w:val="008B4DC9"/>
    <w:rsid w:val="008B4DD4"/>
    <w:rsid w:val="008B5266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CEF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1FBE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761"/>
    <w:rsid w:val="008C486B"/>
    <w:rsid w:val="008C48EF"/>
    <w:rsid w:val="008C4C64"/>
    <w:rsid w:val="008C4D21"/>
    <w:rsid w:val="008C4E6C"/>
    <w:rsid w:val="008C4F0B"/>
    <w:rsid w:val="008C4F68"/>
    <w:rsid w:val="008C5016"/>
    <w:rsid w:val="008C50D2"/>
    <w:rsid w:val="008C511D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196"/>
    <w:rsid w:val="008C6347"/>
    <w:rsid w:val="008C635B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453"/>
    <w:rsid w:val="008C76C8"/>
    <w:rsid w:val="008C7846"/>
    <w:rsid w:val="008C7C91"/>
    <w:rsid w:val="008D032A"/>
    <w:rsid w:val="008D065E"/>
    <w:rsid w:val="008D069F"/>
    <w:rsid w:val="008D0ADB"/>
    <w:rsid w:val="008D0FDF"/>
    <w:rsid w:val="008D10E4"/>
    <w:rsid w:val="008D127A"/>
    <w:rsid w:val="008D1694"/>
    <w:rsid w:val="008D179F"/>
    <w:rsid w:val="008D190A"/>
    <w:rsid w:val="008D1B26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BBD"/>
    <w:rsid w:val="008D3DDC"/>
    <w:rsid w:val="008D402F"/>
    <w:rsid w:val="008D43B4"/>
    <w:rsid w:val="008D4933"/>
    <w:rsid w:val="008D4A73"/>
    <w:rsid w:val="008D5129"/>
    <w:rsid w:val="008D5352"/>
    <w:rsid w:val="008D5458"/>
    <w:rsid w:val="008D582A"/>
    <w:rsid w:val="008D586A"/>
    <w:rsid w:val="008D59FB"/>
    <w:rsid w:val="008D5B23"/>
    <w:rsid w:val="008D5D07"/>
    <w:rsid w:val="008D5F3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C0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E006E"/>
    <w:rsid w:val="008E02C2"/>
    <w:rsid w:val="008E0716"/>
    <w:rsid w:val="008E075E"/>
    <w:rsid w:val="008E0855"/>
    <w:rsid w:val="008E0A79"/>
    <w:rsid w:val="008E0B94"/>
    <w:rsid w:val="008E0C18"/>
    <w:rsid w:val="008E0C55"/>
    <w:rsid w:val="008E0D4A"/>
    <w:rsid w:val="008E0EA7"/>
    <w:rsid w:val="008E0F26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390"/>
    <w:rsid w:val="008E54CA"/>
    <w:rsid w:val="008E55CC"/>
    <w:rsid w:val="008E580B"/>
    <w:rsid w:val="008E580C"/>
    <w:rsid w:val="008E58C7"/>
    <w:rsid w:val="008E5A2E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8FC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3335"/>
    <w:rsid w:val="008F350B"/>
    <w:rsid w:val="008F3B1D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174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2D1"/>
    <w:rsid w:val="008F731A"/>
    <w:rsid w:val="008F748F"/>
    <w:rsid w:val="008F749E"/>
    <w:rsid w:val="008F754B"/>
    <w:rsid w:val="008F7642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94C"/>
    <w:rsid w:val="00900D07"/>
    <w:rsid w:val="00900D58"/>
    <w:rsid w:val="00900E77"/>
    <w:rsid w:val="00900EE3"/>
    <w:rsid w:val="00900F18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08A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641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DE9"/>
    <w:rsid w:val="00911EB0"/>
    <w:rsid w:val="00911FA0"/>
    <w:rsid w:val="009120E2"/>
    <w:rsid w:val="00912250"/>
    <w:rsid w:val="00912504"/>
    <w:rsid w:val="00912A82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CF5"/>
    <w:rsid w:val="00914D22"/>
    <w:rsid w:val="00914F7F"/>
    <w:rsid w:val="00914FAE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1C4"/>
    <w:rsid w:val="00916264"/>
    <w:rsid w:val="009162B2"/>
    <w:rsid w:val="009163E9"/>
    <w:rsid w:val="00916458"/>
    <w:rsid w:val="00916544"/>
    <w:rsid w:val="00916585"/>
    <w:rsid w:val="00916630"/>
    <w:rsid w:val="0091676E"/>
    <w:rsid w:val="009167C3"/>
    <w:rsid w:val="009169C6"/>
    <w:rsid w:val="00916BE4"/>
    <w:rsid w:val="00916DEC"/>
    <w:rsid w:val="00916E55"/>
    <w:rsid w:val="00916E74"/>
    <w:rsid w:val="00916ED1"/>
    <w:rsid w:val="00916FC8"/>
    <w:rsid w:val="009171BA"/>
    <w:rsid w:val="00917279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65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C6E"/>
    <w:rsid w:val="00925CE1"/>
    <w:rsid w:val="00925E91"/>
    <w:rsid w:val="00925F66"/>
    <w:rsid w:val="0092603D"/>
    <w:rsid w:val="0092606A"/>
    <w:rsid w:val="009260EF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5A"/>
    <w:rsid w:val="00926FFC"/>
    <w:rsid w:val="00927056"/>
    <w:rsid w:val="009270FB"/>
    <w:rsid w:val="0092724F"/>
    <w:rsid w:val="0092769A"/>
    <w:rsid w:val="009276D5"/>
    <w:rsid w:val="0092784B"/>
    <w:rsid w:val="00927918"/>
    <w:rsid w:val="00927944"/>
    <w:rsid w:val="00927C4F"/>
    <w:rsid w:val="00927F6F"/>
    <w:rsid w:val="00930081"/>
    <w:rsid w:val="0093016E"/>
    <w:rsid w:val="00930277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71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E3"/>
    <w:rsid w:val="00932826"/>
    <w:rsid w:val="009328A3"/>
    <w:rsid w:val="00932958"/>
    <w:rsid w:val="00932D6B"/>
    <w:rsid w:val="00932F33"/>
    <w:rsid w:val="00932F52"/>
    <w:rsid w:val="00932FBA"/>
    <w:rsid w:val="009330E1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9DB"/>
    <w:rsid w:val="00934AC3"/>
    <w:rsid w:val="00934ADC"/>
    <w:rsid w:val="00934C3E"/>
    <w:rsid w:val="00934DAE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5D42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63A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077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C93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152"/>
    <w:rsid w:val="0094440B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1E8B"/>
    <w:rsid w:val="009520A8"/>
    <w:rsid w:val="009520D9"/>
    <w:rsid w:val="00952147"/>
    <w:rsid w:val="00952256"/>
    <w:rsid w:val="00952536"/>
    <w:rsid w:val="009528AA"/>
    <w:rsid w:val="00952933"/>
    <w:rsid w:val="00952979"/>
    <w:rsid w:val="00952AB4"/>
    <w:rsid w:val="00952B8E"/>
    <w:rsid w:val="00952BB0"/>
    <w:rsid w:val="00952BFD"/>
    <w:rsid w:val="00952C71"/>
    <w:rsid w:val="00952C88"/>
    <w:rsid w:val="00952CEF"/>
    <w:rsid w:val="00952DEB"/>
    <w:rsid w:val="00952EA0"/>
    <w:rsid w:val="0095315C"/>
    <w:rsid w:val="009531C7"/>
    <w:rsid w:val="009531DB"/>
    <w:rsid w:val="0095322E"/>
    <w:rsid w:val="0095323C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6CF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E92"/>
    <w:rsid w:val="009622B3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93B"/>
    <w:rsid w:val="00963963"/>
    <w:rsid w:val="00963A72"/>
    <w:rsid w:val="00963CDC"/>
    <w:rsid w:val="00963DF3"/>
    <w:rsid w:val="00963E07"/>
    <w:rsid w:val="00963E46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58"/>
    <w:rsid w:val="00966A62"/>
    <w:rsid w:val="00966BE8"/>
    <w:rsid w:val="00966EB8"/>
    <w:rsid w:val="00966F72"/>
    <w:rsid w:val="00966FF5"/>
    <w:rsid w:val="00967202"/>
    <w:rsid w:val="0096720C"/>
    <w:rsid w:val="00967330"/>
    <w:rsid w:val="0096734E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69"/>
    <w:rsid w:val="00972C8B"/>
    <w:rsid w:val="00973027"/>
    <w:rsid w:val="009730A9"/>
    <w:rsid w:val="0097313C"/>
    <w:rsid w:val="00973317"/>
    <w:rsid w:val="0097332E"/>
    <w:rsid w:val="00973421"/>
    <w:rsid w:val="0097346A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53A"/>
    <w:rsid w:val="00977549"/>
    <w:rsid w:val="00977573"/>
    <w:rsid w:val="009777D6"/>
    <w:rsid w:val="009779B3"/>
    <w:rsid w:val="00977A09"/>
    <w:rsid w:val="00977A5A"/>
    <w:rsid w:val="00977A6D"/>
    <w:rsid w:val="00977E18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011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2DD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96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A3"/>
    <w:rsid w:val="00991EF9"/>
    <w:rsid w:val="00992351"/>
    <w:rsid w:val="009924E1"/>
    <w:rsid w:val="00992528"/>
    <w:rsid w:val="0099255E"/>
    <w:rsid w:val="00992804"/>
    <w:rsid w:val="00992912"/>
    <w:rsid w:val="009929B6"/>
    <w:rsid w:val="00992D60"/>
    <w:rsid w:val="00992E8B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337"/>
    <w:rsid w:val="009955C3"/>
    <w:rsid w:val="0099575E"/>
    <w:rsid w:val="009958A7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4B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95F"/>
    <w:rsid w:val="009A0B24"/>
    <w:rsid w:val="009A0C53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62A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CE2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B1B"/>
    <w:rsid w:val="009A5CC1"/>
    <w:rsid w:val="009A637A"/>
    <w:rsid w:val="009A6A3A"/>
    <w:rsid w:val="009A6A48"/>
    <w:rsid w:val="009A6B5A"/>
    <w:rsid w:val="009A6BE5"/>
    <w:rsid w:val="009A6C85"/>
    <w:rsid w:val="009A7077"/>
    <w:rsid w:val="009A7262"/>
    <w:rsid w:val="009A72FC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01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6A"/>
    <w:rsid w:val="009B4A9D"/>
    <w:rsid w:val="009B4AA5"/>
    <w:rsid w:val="009B4ADB"/>
    <w:rsid w:val="009B4B57"/>
    <w:rsid w:val="009B4C3B"/>
    <w:rsid w:val="009B4FBF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F5"/>
    <w:rsid w:val="009C063C"/>
    <w:rsid w:val="009C077B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1D31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6191"/>
    <w:rsid w:val="009C6304"/>
    <w:rsid w:val="009C647E"/>
    <w:rsid w:val="009C6565"/>
    <w:rsid w:val="009C65D2"/>
    <w:rsid w:val="009C68F4"/>
    <w:rsid w:val="009C69C1"/>
    <w:rsid w:val="009C6B01"/>
    <w:rsid w:val="009C6C39"/>
    <w:rsid w:val="009C6CF6"/>
    <w:rsid w:val="009C6FFF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29E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4221"/>
    <w:rsid w:val="009D46EF"/>
    <w:rsid w:val="009D4719"/>
    <w:rsid w:val="009D4AD9"/>
    <w:rsid w:val="009D4B19"/>
    <w:rsid w:val="009D4B7F"/>
    <w:rsid w:val="009D4C8E"/>
    <w:rsid w:val="009D4F58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957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50A"/>
    <w:rsid w:val="009E0577"/>
    <w:rsid w:val="009E05A0"/>
    <w:rsid w:val="009E06B4"/>
    <w:rsid w:val="009E0D89"/>
    <w:rsid w:val="009E11EC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59B"/>
    <w:rsid w:val="009E3E48"/>
    <w:rsid w:val="009E4039"/>
    <w:rsid w:val="009E40F9"/>
    <w:rsid w:val="009E41C0"/>
    <w:rsid w:val="009E41F4"/>
    <w:rsid w:val="009E429A"/>
    <w:rsid w:val="009E42D4"/>
    <w:rsid w:val="009E4515"/>
    <w:rsid w:val="009E45F4"/>
    <w:rsid w:val="009E46C9"/>
    <w:rsid w:val="009E48DB"/>
    <w:rsid w:val="009E4C2D"/>
    <w:rsid w:val="009E4D05"/>
    <w:rsid w:val="009E4E2A"/>
    <w:rsid w:val="009E50CA"/>
    <w:rsid w:val="009E50ED"/>
    <w:rsid w:val="009E51EC"/>
    <w:rsid w:val="009E528E"/>
    <w:rsid w:val="009E53A0"/>
    <w:rsid w:val="009E56A5"/>
    <w:rsid w:val="009E5C35"/>
    <w:rsid w:val="009E5C47"/>
    <w:rsid w:val="009E5D65"/>
    <w:rsid w:val="009E5EAD"/>
    <w:rsid w:val="009E5EB3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D"/>
    <w:rsid w:val="009E769F"/>
    <w:rsid w:val="009E7AED"/>
    <w:rsid w:val="009E7D0B"/>
    <w:rsid w:val="009E7D7E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2"/>
    <w:rsid w:val="009F1273"/>
    <w:rsid w:val="009F1371"/>
    <w:rsid w:val="009F13F5"/>
    <w:rsid w:val="009F146D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9B2"/>
    <w:rsid w:val="009F2A47"/>
    <w:rsid w:val="009F2BE8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5A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6A"/>
    <w:rsid w:val="009F5B7B"/>
    <w:rsid w:val="009F5B93"/>
    <w:rsid w:val="009F5BED"/>
    <w:rsid w:val="009F5BFE"/>
    <w:rsid w:val="009F5CEF"/>
    <w:rsid w:val="009F5E98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65D"/>
    <w:rsid w:val="009F7857"/>
    <w:rsid w:val="009F7936"/>
    <w:rsid w:val="009F7C21"/>
    <w:rsid w:val="009F7D4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BE6"/>
    <w:rsid w:val="00A01FCE"/>
    <w:rsid w:val="00A02015"/>
    <w:rsid w:val="00A020ED"/>
    <w:rsid w:val="00A0228B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C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D24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07E33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6D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898"/>
    <w:rsid w:val="00A1391F"/>
    <w:rsid w:val="00A13C77"/>
    <w:rsid w:val="00A14145"/>
    <w:rsid w:val="00A141A0"/>
    <w:rsid w:val="00A14264"/>
    <w:rsid w:val="00A14309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89A"/>
    <w:rsid w:val="00A21ACE"/>
    <w:rsid w:val="00A21BF1"/>
    <w:rsid w:val="00A21C43"/>
    <w:rsid w:val="00A21C6F"/>
    <w:rsid w:val="00A21FFB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686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0F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5C4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167"/>
    <w:rsid w:val="00A34650"/>
    <w:rsid w:val="00A34A91"/>
    <w:rsid w:val="00A34DFD"/>
    <w:rsid w:val="00A34E14"/>
    <w:rsid w:val="00A350B5"/>
    <w:rsid w:val="00A3510A"/>
    <w:rsid w:val="00A351D0"/>
    <w:rsid w:val="00A351D8"/>
    <w:rsid w:val="00A3527F"/>
    <w:rsid w:val="00A35304"/>
    <w:rsid w:val="00A35469"/>
    <w:rsid w:val="00A3550B"/>
    <w:rsid w:val="00A35791"/>
    <w:rsid w:val="00A35A6C"/>
    <w:rsid w:val="00A35B10"/>
    <w:rsid w:val="00A35CCE"/>
    <w:rsid w:val="00A35D47"/>
    <w:rsid w:val="00A35E28"/>
    <w:rsid w:val="00A35E3E"/>
    <w:rsid w:val="00A35FFB"/>
    <w:rsid w:val="00A361A5"/>
    <w:rsid w:val="00A36223"/>
    <w:rsid w:val="00A36230"/>
    <w:rsid w:val="00A3642B"/>
    <w:rsid w:val="00A3644A"/>
    <w:rsid w:val="00A367E4"/>
    <w:rsid w:val="00A36BDF"/>
    <w:rsid w:val="00A36D83"/>
    <w:rsid w:val="00A36DFE"/>
    <w:rsid w:val="00A3715D"/>
    <w:rsid w:val="00A37204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48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15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CD"/>
    <w:rsid w:val="00A439EB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0EE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6E2A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0BD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741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C5E"/>
    <w:rsid w:val="00A52D38"/>
    <w:rsid w:val="00A52FD6"/>
    <w:rsid w:val="00A530ED"/>
    <w:rsid w:val="00A53142"/>
    <w:rsid w:val="00A5322A"/>
    <w:rsid w:val="00A5363C"/>
    <w:rsid w:val="00A53808"/>
    <w:rsid w:val="00A5383C"/>
    <w:rsid w:val="00A53884"/>
    <w:rsid w:val="00A53890"/>
    <w:rsid w:val="00A53936"/>
    <w:rsid w:val="00A53AD5"/>
    <w:rsid w:val="00A53C54"/>
    <w:rsid w:val="00A53DC3"/>
    <w:rsid w:val="00A53F34"/>
    <w:rsid w:val="00A53F81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9C"/>
    <w:rsid w:val="00A561D5"/>
    <w:rsid w:val="00A563E7"/>
    <w:rsid w:val="00A56429"/>
    <w:rsid w:val="00A564F2"/>
    <w:rsid w:val="00A566B2"/>
    <w:rsid w:val="00A56701"/>
    <w:rsid w:val="00A56904"/>
    <w:rsid w:val="00A56C03"/>
    <w:rsid w:val="00A56CA0"/>
    <w:rsid w:val="00A56E42"/>
    <w:rsid w:val="00A5706A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D9"/>
    <w:rsid w:val="00A623C5"/>
    <w:rsid w:val="00A626B8"/>
    <w:rsid w:val="00A626E4"/>
    <w:rsid w:val="00A62754"/>
    <w:rsid w:val="00A62881"/>
    <w:rsid w:val="00A62960"/>
    <w:rsid w:val="00A629AA"/>
    <w:rsid w:val="00A629CC"/>
    <w:rsid w:val="00A62A33"/>
    <w:rsid w:val="00A62AC9"/>
    <w:rsid w:val="00A62AF2"/>
    <w:rsid w:val="00A62C3E"/>
    <w:rsid w:val="00A62E96"/>
    <w:rsid w:val="00A62F56"/>
    <w:rsid w:val="00A62F84"/>
    <w:rsid w:val="00A632AD"/>
    <w:rsid w:val="00A63397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24"/>
    <w:rsid w:val="00A648D6"/>
    <w:rsid w:val="00A64903"/>
    <w:rsid w:val="00A649CF"/>
    <w:rsid w:val="00A649F5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48B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81B"/>
    <w:rsid w:val="00A75B96"/>
    <w:rsid w:val="00A75C4D"/>
    <w:rsid w:val="00A75EE9"/>
    <w:rsid w:val="00A76007"/>
    <w:rsid w:val="00A760B7"/>
    <w:rsid w:val="00A76286"/>
    <w:rsid w:val="00A762C7"/>
    <w:rsid w:val="00A76753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88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1E49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4F25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76"/>
    <w:rsid w:val="00A85CBD"/>
    <w:rsid w:val="00A85D9B"/>
    <w:rsid w:val="00A85EFB"/>
    <w:rsid w:val="00A862A0"/>
    <w:rsid w:val="00A8641D"/>
    <w:rsid w:val="00A86499"/>
    <w:rsid w:val="00A86526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737"/>
    <w:rsid w:val="00A8783B"/>
    <w:rsid w:val="00A87845"/>
    <w:rsid w:val="00A8797E"/>
    <w:rsid w:val="00A87AC8"/>
    <w:rsid w:val="00A90145"/>
    <w:rsid w:val="00A9045F"/>
    <w:rsid w:val="00A9046F"/>
    <w:rsid w:val="00A904AC"/>
    <w:rsid w:val="00A90908"/>
    <w:rsid w:val="00A90932"/>
    <w:rsid w:val="00A909E0"/>
    <w:rsid w:val="00A90A37"/>
    <w:rsid w:val="00A90A7A"/>
    <w:rsid w:val="00A90B5F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8AB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5B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77D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4D3"/>
    <w:rsid w:val="00A9771D"/>
    <w:rsid w:val="00A978FD"/>
    <w:rsid w:val="00A97B1D"/>
    <w:rsid w:val="00A97BCE"/>
    <w:rsid w:val="00A97CC5"/>
    <w:rsid w:val="00A97CED"/>
    <w:rsid w:val="00A97D69"/>
    <w:rsid w:val="00A97F31"/>
    <w:rsid w:val="00AA001D"/>
    <w:rsid w:val="00AA0161"/>
    <w:rsid w:val="00AA01E2"/>
    <w:rsid w:val="00AA0590"/>
    <w:rsid w:val="00AA084A"/>
    <w:rsid w:val="00AA0858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920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996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D80"/>
    <w:rsid w:val="00AA5DA8"/>
    <w:rsid w:val="00AA5ED2"/>
    <w:rsid w:val="00AA5F3F"/>
    <w:rsid w:val="00AA5F64"/>
    <w:rsid w:val="00AA61DA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4B4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76D"/>
    <w:rsid w:val="00AB07B1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1F62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8F1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9E3"/>
    <w:rsid w:val="00AB6CAE"/>
    <w:rsid w:val="00AB6DE8"/>
    <w:rsid w:val="00AB6DF0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CED"/>
    <w:rsid w:val="00AB7D62"/>
    <w:rsid w:val="00AB7E75"/>
    <w:rsid w:val="00AC003B"/>
    <w:rsid w:val="00AC0107"/>
    <w:rsid w:val="00AC0143"/>
    <w:rsid w:val="00AC0244"/>
    <w:rsid w:val="00AC029F"/>
    <w:rsid w:val="00AC040A"/>
    <w:rsid w:val="00AC0468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871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65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C7B"/>
    <w:rsid w:val="00AC4DBA"/>
    <w:rsid w:val="00AC4E62"/>
    <w:rsid w:val="00AC505B"/>
    <w:rsid w:val="00AC5290"/>
    <w:rsid w:val="00AC53D1"/>
    <w:rsid w:val="00AC55CC"/>
    <w:rsid w:val="00AC55FD"/>
    <w:rsid w:val="00AC56A0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BB6"/>
    <w:rsid w:val="00AC7E37"/>
    <w:rsid w:val="00AC7EE0"/>
    <w:rsid w:val="00AC7F36"/>
    <w:rsid w:val="00AC7F57"/>
    <w:rsid w:val="00AD0250"/>
    <w:rsid w:val="00AD0290"/>
    <w:rsid w:val="00AD02DF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40D"/>
    <w:rsid w:val="00AD2535"/>
    <w:rsid w:val="00AD255B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B1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C7F"/>
    <w:rsid w:val="00AD5C97"/>
    <w:rsid w:val="00AD5F59"/>
    <w:rsid w:val="00AD6072"/>
    <w:rsid w:val="00AD614A"/>
    <w:rsid w:val="00AD64F0"/>
    <w:rsid w:val="00AD6998"/>
    <w:rsid w:val="00AD6A54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718"/>
    <w:rsid w:val="00AE199A"/>
    <w:rsid w:val="00AE199E"/>
    <w:rsid w:val="00AE1A25"/>
    <w:rsid w:val="00AE1CEE"/>
    <w:rsid w:val="00AE1D1A"/>
    <w:rsid w:val="00AE204D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696"/>
    <w:rsid w:val="00AE593F"/>
    <w:rsid w:val="00AE5B0D"/>
    <w:rsid w:val="00AE5BCB"/>
    <w:rsid w:val="00AE5FC1"/>
    <w:rsid w:val="00AE60FD"/>
    <w:rsid w:val="00AE6348"/>
    <w:rsid w:val="00AE6725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184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5F3D"/>
    <w:rsid w:val="00AF6306"/>
    <w:rsid w:val="00AF6557"/>
    <w:rsid w:val="00AF6652"/>
    <w:rsid w:val="00AF67BE"/>
    <w:rsid w:val="00AF6841"/>
    <w:rsid w:val="00AF69C5"/>
    <w:rsid w:val="00AF6A54"/>
    <w:rsid w:val="00AF6C26"/>
    <w:rsid w:val="00AF6C8D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AF7FAE"/>
    <w:rsid w:val="00B002C7"/>
    <w:rsid w:val="00B00484"/>
    <w:rsid w:val="00B007C8"/>
    <w:rsid w:val="00B008DF"/>
    <w:rsid w:val="00B00A59"/>
    <w:rsid w:val="00B00AE8"/>
    <w:rsid w:val="00B00AEA"/>
    <w:rsid w:val="00B00D85"/>
    <w:rsid w:val="00B00ED6"/>
    <w:rsid w:val="00B00FE4"/>
    <w:rsid w:val="00B010CA"/>
    <w:rsid w:val="00B01297"/>
    <w:rsid w:val="00B014AC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058"/>
    <w:rsid w:val="00B040EE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4FD0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4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406"/>
    <w:rsid w:val="00B1051F"/>
    <w:rsid w:val="00B10792"/>
    <w:rsid w:val="00B10831"/>
    <w:rsid w:val="00B109FE"/>
    <w:rsid w:val="00B10B68"/>
    <w:rsid w:val="00B10BE1"/>
    <w:rsid w:val="00B10D1F"/>
    <w:rsid w:val="00B10E74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1B0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5D3"/>
    <w:rsid w:val="00B146FE"/>
    <w:rsid w:val="00B1490A"/>
    <w:rsid w:val="00B149C9"/>
    <w:rsid w:val="00B14B61"/>
    <w:rsid w:val="00B14D00"/>
    <w:rsid w:val="00B14D35"/>
    <w:rsid w:val="00B14E31"/>
    <w:rsid w:val="00B152B8"/>
    <w:rsid w:val="00B1560F"/>
    <w:rsid w:val="00B158F2"/>
    <w:rsid w:val="00B15ABD"/>
    <w:rsid w:val="00B15B8D"/>
    <w:rsid w:val="00B15C64"/>
    <w:rsid w:val="00B15C99"/>
    <w:rsid w:val="00B15E55"/>
    <w:rsid w:val="00B15FC2"/>
    <w:rsid w:val="00B161AE"/>
    <w:rsid w:val="00B1623C"/>
    <w:rsid w:val="00B16247"/>
    <w:rsid w:val="00B16520"/>
    <w:rsid w:val="00B16879"/>
    <w:rsid w:val="00B16928"/>
    <w:rsid w:val="00B16A55"/>
    <w:rsid w:val="00B16BDC"/>
    <w:rsid w:val="00B16C08"/>
    <w:rsid w:val="00B16C1D"/>
    <w:rsid w:val="00B16C8B"/>
    <w:rsid w:val="00B16DAC"/>
    <w:rsid w:val="00B16F57"/>
    <w:rsid w:val="00B1714F"/>
    <w:rsid w:val="00B1723A"/>
    <w:rsid w:val="00B173C6"/>
    <w:rsid w:val="00B17678"/>
    <w:rsid w:val="00B179E2"/>
    <w:rsid w:val="00B17ABC"/>
    <w:rsid w:val="00B17BCE"/>
    <w:rsid w:val="00B17D59"/>
    <w:rsid w:val="00B17EC3"/>
    <w:rsid w:val="00B20059"/>
    <w:rsid w:val="00B20215"/>
    <w:rsid w:val="00B202AA"/>
    <w:rsid w:val="00B2058D"/>
    <w:rsid w:val="00B205B2"/>
    <w:rsid w:val="00B2079E"/>
    <w:rsid w:val="00B20862"/>
    <w:rsid w:val="00B20B3A"/>
    <w:rsid w:val="00B20B7E"/>
    <w:rsid w:val="00B20C9C"/>
    <w:rsid w:val="00B20CFF"/>
    <w:rsid w:val="00B20D5A"/>
    <w:rsid w:val="00B20E4D"/>
    <w:rsid w:val="00B20E75"/>
    <w:rsid w:val="00B20EBC"/>
    <w:rsid w:val="00B20F93"/>
    <w:rsid w:val="00B20FC0"/>
    <w:rsid w:val="00B21183"/>
    <w:rsid w:val="00B2130E"/>
    <w:rsid w:val="00B21397"/>
    <w:rsid w:val="00B21807"/>
    <w:rsid w:val="00B21960"/>
    <w:rsid w:val="00B219DD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B51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7E"/>
    <w:rsid w:val="00B25090"/>
    <w:rsid w:val="00B25099"/>
    <w:rsid w:val="00B25292"/>
    <w:rsid w:val="00B25332"/>
    <w:rsid w:val="00B253A2"/>
    <w:rsid w:val="00B253C8"/>
    <w:rsid w:val="00B2551C"/>
    <w:rsid w:val="00B25573"/>
    <w:rsid w:val="00B257AF"/>
    <w:rsid w:val="00B25967"/>
    <w:rsid w:val="00B259CF"/>
    <w:rsid w:val="00B25A9D"/>
    <w:rsid w:val="00B25D8C"/>
    <w:rsid w:val="00B2604A"/>
    <w:rsid w:val="00B261CE"/>
    <w:rsid w:val="00B26473"/>
    <w:rsid w:val="00B268E4"/>
    <w:rsid w:val="00B269E6"/>
    <w:rsid w:val="00B26E7D"/>
    <w:rsid w:val="00B26E88"/>
    <w:rsid w:val="00B26EEF"/>
    <w:rsid w:val="00B2719E"/>
    <w:rsid w:val="00B273EE"/>
    <w:rsid w:val="00B274A8"/>
    <w:rsid w:val="00B275E6"/>
    <w:rsid w:val="00B27ACA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0EAF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AC9"/>
    <w:rsid w:val="00B34B11"/>
    <w:rsid w:val="00B34B24"/>
    <w:rsid w:val="00B34C99"/>
    <w:rsid w:val="00B34F7D"/>
    <w:rsid w:val="00B35057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52F"/>
    <w:rsid w:val="00B36666"/>
    <w:rsid w:val="00B36683"/>
    <w:rsid w:val="00B367C7"/>
    <w:rsid w:val="00B36C20"/>
    <w:rsid w:val="00B37094"/>
    <w:rsid w:val="00B371B3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AE5"/>
    <w:rsid w:val="00B42F77"/>
    <w:rsid w:val="00B42FE1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4"/>
    <w:rsid w:val="00B456AB"/>
    <w:rsid w:val="00B456F6"/>
    <w:rsid w:val="00B4579F"/>
    <w:rsid w:val="00B4590F"/>
    <w:rsid w:val="00B45A06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680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0E8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3DC7"/>
    <w:rsid w:val="00B54164"/>
    <w:rsid w:val="00B54257"/>
    <w:rsid w:val="00B54311"/>
    <w:rsid w:val="00B54A82"/>
    <w:rsid w:val="00B54B83"/>
    <w:rsid w:val="00B54D24"/>
    <w:rsid w:val="00B54FA3"/>
    <w:rsid w:val="00B5535A"/>
    <w:rsid w:val="00B55365"/>
    <w:rsid w:val="00B55392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1A9"/>
    <w:rsid w:val="00B5622A"/>
    <w:rsid w:val="00B56345"/>
    <w:rsid w:val="00B56583"/>
    <w:rsid w:val="00B567A2"/>
    <w:rsid w:val="00B568CD"/>
    <w:rsid w:val="00B56916"/>
    <w:rsid w:val="00B56C52"/>
    <w:rsid w:val="00B56CBD"/>
    <w:rsid w:val="00B56CCF"/>
    <w:rsid w:val="00B56FB5"/>
    <w:rsid w:val="00B56FD9"/>
    <w:rsid w:val="00B571E3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7B"/>
    <w:rsid w:val="00B6108D"/>
    <w:rsid w:val="00B610F6"/>
    <w:rsid w:val="00B61125"/>
    <w:rsid w:val="00B61138"/>
    <w:rsid w:val="00B615B3"/>
    <w:rsid w:val="00B616EC"/>
    <w:rsid w:val="00B61749"/>
    <w:rsid w:val="00B6176E"/>
    <w:rsid w:val="00B61A37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BB"/>
    <w:rsid w:val="00B62CA7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DD"/>
    <w:rsid w:val="00B64959"/>
    <w:rsid w:val="00B64B7F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5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4F9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2FB9"/>
    <w:rsid w:val="00B73201"/>
    <w:rsid w:val="00B732ED"/>
    <w:rsid w:val="00B73376"/>
    <w:rsid w:val="00B73440"/>
    <w:rsid w:val="00B73609"/>
    <w:rsid w:val="00B736AE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BA2"/>
    <w:rsid w:val="00B76C32"/>
    <w:rsid w:val="00B76F2B"/>
    <w:rsid w:val="00B76F73"/>
    <w:rsid w:val="00B771AC"/>
    <w:rsid w:val="00B7735B"/>
    <w:rsid w:val="00B773BB"/>
    <w:rsid w:val="00B7758E"/>
    <w:rsid w:val="00B77712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CC7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E6D"/>
    <w:rsid w:val="00B842ED"/>
    <w:rsid w:val="00B842FB"/>
    <w:rsid w:val="00B843D5"/>
    <w:rsid w:val="00B84427"/>
    <w:rsid w:val="00B845BB"/>
    <w:rsid w:val="00B8470C"/>
    <w:rsid w:val="00B84B21"/>
    <w:rsid w:val="00B84D73"/>
    <w:rsid w:val="00B8533A"/>
    <w:rsid w:val="00B8552A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8B3"/>
    <w:rsid w:val="00B86AFF"/>
    <w:rsid w:val="00B86B18"/>
    <w:rsid w:val="00B87163"/>
    <w:rsid w:val="00B873E6"/>
    <w:rsid w:val="00B875D4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78D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A3E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1F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BDA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4F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54C"/>
    <w:rsid w:val="00B9785B"/>
    <w:rsid w:val="00B9799C"/>
    <w:rsid w:val="00B97B70"/>
    <w:rsid w:val="00B97B7B"/>
    <w:rsid w:val="00B97BD7"/>
    <w:rsid w:val="00B97C1C"/>
    <w:rsid w:val="00B97C35"/>
    <w:rsid w:val="00B97CCD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2AC6"/>
    <w:rsid w:val="00BA330D"/>
    <w:rsid w:val="00BA3440"/>
    <w:rsid w:val="00BA3463"/>
    <w:rsid w:val="00BA356C"/>
    <w:rsid w:val="00BA365C"/>
    <w:rsid w:val="00BA3757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81E"/>
    <w:rsid w:val="00BA5A37"/>
    <w:rsid w:val="00BA5F48"/>
    <w:rsid w:val="00BA6097"/>
    <w:rsid w:val="00BA60A7"/>
    <w:rsid w:val="00BA6549"/>
    <w:rsid w:val="00BA65AE"/>
    <w:rsid w:val="00BA65EC"/>
    <w:rsid w:val="00BA6610"/>
    <w:rsid w:val="00BA6681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A04"/>
    <w:rsid w:val="00BB1B6E"/>
    <w:rsid w:val="00BB1CB5"/>
    <w:rsid w:val="00BB1D0D"/>
    <w:rsid w:val="00BB1EE2"/>
    <w:rsid w:val="00BB1F17"/>
    <w:rsid w:val="00BB22D7"/>
    <w:rsid w:val="00BB252C"/>
    <w:rsid w:val="00BB2758"/>
    <w:rsid w:val="00BB27C3"/>
    <w:rsid w:val="00BB2949"/>
    <w:rsid w:val="00BB2ABE"/>
    <w:rsid w:val="00BB2D91"/>
    <w:rsid w:val="00BB2E1F"/>
    <w:rsid w:val="00BB2ED7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03E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0EF0"/>
    <w:rsid w:val="00BC1127"/>
    <w:rsid w:val="00BC1180"/>
    <w:rsid w:val="00BC1345"/>
    <w:rsid w:val="00BC1822"/>
    <w:rsid w:val="00BC198A"/>
    <w:rsid w:val="00BC1A11"/>
    <w:rsid w:val="00BC1B08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609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A57"/>
    <w:rsid w:val="00BC5AC3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6B06"/>
    <w:rsid w:val="00BC72BF"/>
    <w:rsid w:val="00BC73AE"/>
    <w:rsid w:val="00BC7474"/>
    <w:rsid w:val="00BC747D"/>
    <w:rsid w:val="00BC7564"/>
    <w:rsid w:val="00BC769C"/>
    <w:rsid w:val="00BC76B7"/>
    <w:rsid w:val="00BC7A0C"/>
    <w:rsid w:val="00BC7AFE"/>
    <w:rsid w:val="00BC7F2E"/>
    <w:rsid w:val="00BC7FC5"/>
    <w:rsid w:val="00BD001B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8CB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5D7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4E7D"/>
    <w:rsid w:val="00BD5149"/>
    <w:rsid w:val="00BD52BC"/>
    <w:rsid w:val="00BD5324"/>
    <w:rsid w:val="00BD5336"/>
    <w:rsid w:val="00BD55CE"/>
    <w:rsid w:val="00BD5747"/>
    <w:rsid w:val="00BD57A9"/>
    <w:rsid w:val="00BD5800"/>
    <w:rsid w:val="00BD59C9"/>
    <w:rsid w:val="00BD59DC"/>
    <w:rsid w:val="00BD5B0D"/>
    <w:rsid w:val="00BD5B93"/>
    <w:rsid w:val="00BD5CC1"/>
    <w:rsid w:val="00BD5EB5"/>
    <w:rsid w:val="00BD5FDA"/>
    <w:rsid w:val="00BD633B"/>
    <w:rsid w:val="00BD63C7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95"/>
    <w:rsid w:val="00BE00BF"/>
    <w:rsid w:val="00BE0146"/>
    <w:rsid w:val="00BE0305"/>
    <w:rsid w:val="00BE0374"/>
    <w:rsid w:val="00BE08AD"/>
    <w:rsid w:val="00BE08B0"/>
    <w:rsid w:val="00BE097B"/>
    <w:rsid w:val="00BE0A72"/>
    <w:rsid w:val="00BE10F7"/>
    <w:rsid w:val="00BE1247"/>
    <w:rsid w:val="00BE136E"/>
    <w:rsid w:val="00BE13DD"/>
    <w:rsid w:val="00BE14B6"/>
    <w:rsid w:val="00BE1506"/>
    <w:rsid w:val="00BE1573"/>
    <w:rsid w:val="00BE15EE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5A6"/>
    <w:rsid w:val="00BE260E"/>
    <w:rsid w:val="00BE27B6"/>
    <w:rsid w:val="00BE2966"/>
    <w:rsid w:val="00BE2AB7"/>
    <w:rsid w:val="00BE2B90"/>
    <w:rsid w:val="00BE2D00"/>
    <w:rsid w:val="00BE2E43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6E95"/>
    <w:rsid w:val="00BE7050"/>
    <w:rsid w:val="00BE71B3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3FA"/>
    <w:rsid w:val="00BF0704"/>
    <w:rsid w:val="00BF08DB"/>
    <w:rsid w:val="00BF0B1E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C2C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607"/>
    <w:rsid w:val="00BF7777"/>
    <w:rsid w:val="00BF77BE"/>
    <w:rsid w:val="00BF783D"/>
    <w:rsid w:val="00BF7B55"/>
    <w:rsid w:val="00BF7B57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595"/>
    <w:rsid w:val="00C02682"/>
    <w:rsid w:val="00C027BB"/>
    <w:rsid w:val="00C0291A"/>
    <w:rsid w:val="00C029A1"/>
    <w:rsid w:val="00C029A3"/>
    <w:rsid w:val="00C029D8"/>
    <w:rsid w:val="00C02AB1"/>
    <w:rsid w:val="00C02BDC"/>
    <w:rsid w:val="00C02C43"/>
    <w:rsid w:val="00C02CAC"/>
    <w:rsid w:val="00C02E23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A90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7D"/>
    <w:rsid w:val="00C05757"/>
    <w:rsid w:val="00C058E5"/>
    <w:rsid w:val="00C0590E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4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DAF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27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F6E"/>
    <w:rsid w:val="00C13176"/>
    <w:rsid w:val="00C1324E"/>
    <w:rsid w:val="00C132D2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C94"/>
    <w:rsid w:val="00C14CF6"/>
    <w:rsid w:val="00C14FAA"/>
    <w:rsid w:val="00C15075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0D1"/>
    <w:rsid w:val="00C210E0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1E1"/>
    <w:rsid w:val="00C22335"/>
    <w:rsid w:val="00C223A6"/>
    <w:rsid w:val="00C22436"/>
    <w:rsid w:val="00C2259C"/>
    <w:rsid w:val="00C2261B"/>
    <w:rsid w:val="00C22733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A6A"/>
    <w:rsid w:val="00C24A96"/>
    <w:rsid w:val="00C24AD9"/>
    <w:rsid w:val="00C24BB1"/>
    <w:rsid w:val="00C24DF7"/>
    <w:rsid w:val="00C24F45"/>
    <w:rsid w:val="00C25344"/>
    <w:rsid w:val="00C25431"/>
    <w:rsid w:val="00C257B7"/>
    <w:rsid w:val="00C25867"/>
    <w:rsid w:val="00C25DBC"/>
    <w:rsid w:val="00C261AE"/>
    <w:rsid w:val="00C26208"/>
    <w:rsid w:val="00C263AF"/>
    <w:rsid w:val="00C2645E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AD"/>
    <w:rsid w:val="00C276EE"/>
    <w:rsid w:val="00C27900"/>
    <w:rsid w:val="00C3008F"/>
    <w:rsid w:val="00C3033B"/>
    <w:rsid w:val="00C3046F"/>
    <w:rsid w:val="00C30522"/>
    <w:rsid w:val="00C306B6"/>
    <w:rsid w:val="00C30923"/>
    <w:rsid w:val="00C309B1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1E28"/>
    <w:rsid w:val="00C32274"/>
    <w:rsid w:val="00C322BE"/>
    <w:rsid w:val="00C32434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AEC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47D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EC6"/>
    <w:rsid w:val="00C37F8D"/>
    <w:rsid w:val="00C40009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28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668"/>
    <w:rsid w:val="00C47ADD"/>
    <w:rsid w:val="00C47F3B"/>
    <w:rsid w:val="00C47F80"/>
    <w:rsid w:val="00C501E1"/>
    <w:rsid w:val="00C506FF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2CD7"/>
    <w:rsid w:val="00C52D9B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5F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982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420"/>
    <w:rsid w:val="00C57478"/>
    <w:rsid w:val="00C57709"/>
    <w:rsid w:val="00C57792"/>
    <w:rsid w:val="00C577F8"/>
    <w:rsid w:val="00C5785C"/>
    <w:rsid w:val="00C57864"/>
    <w:rsid w:val="00C57AFB"/>
    <w:rsid w:val="00C57C7B"/>
    <w:rsid w:val="00C57E73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48"/>
    <w:rsid w:val="00C615AA"/>
    <w:rsid w:val="00C61677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39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E64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B93"/>
    <w:rsid w:val="00C64BCE"/>
    <w:rsid w:val="00C64CEA"/>
    <w:rsid w:val="00C651FE"/>
    <w:rsid w:val="00C6523C"/>
    <w:rsid w:val="00C652A2"/>
    <w:rsid w:val="00C653B0"/>
    <w:rsid w:val="00C65412"/>
    <w:rsid w:val="00C655B1"/>
    <w:rsid w:val="00C656EA"/>
    <w:rsid w:val="00C658BE"/>
    <w:rsid w:val="00C65B84"/>
    <w:rsid w:val="00C65BF1"/>
    <w:rsid w:val="00C65C9A"/>
    <w:rsid w:val="00C65E62"/>
    <w:rsid w:val="00C660A6"/>
    <w:rsid w:val="00C661A6"/>
    <w:rsid w:val="00C662D8"/>
    <w:rsid w:val="00C6647A"/>
    <w:rsid w:val="00C664D5"/>
    <w:rsid w:val="00C66500"/>
    <w:rsid w:val="00C6694D"/>
    <w:rsid w:val="00C66996"/>
    <w:rsid w:val="00C66B6F"/>
    <w:rsid w:val="00C66D6E"/>
    <w:rsid w:val="00C66D8A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4F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6C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2080"/>
    <w:rsid w:val="00C7217D"/>
    <w:rsid w:val="00C722A3"/>
    <w:rsid w:val="00C72399"/>
    <w:rsid w:val="00C7245A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2D7"/>
    <w:rsid w:val="00C76380"/>
    <w:rsid w:val="00C76580"/>
    <w:rsid w:val="00C76594"/>
    <w:rsid w:val="00C766A0"/>
    <w:rsid w:val="00C76771"/>
    <w:rsid w:val="00C769FA"/>
    <w:rsid w:val="00C76AFD"/>
    <w:rsid w:val="00C76B36"/>
    <w:rsid w:val="00C76B92"/>
    <w:rsid w:val="00C76C44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9DA"/>
    <w:rsid w:val="00C81C71"/>
    <w:rsid w:val="00C81EF1"/>
    <w:rsid w:val="00C82138"/>
    <w:rsid w:val="00C82379"/>
    <w:rsid w:val="00C82967"/>
    <w:rsid w:val="00C82A1C"/>
    <w:rsid w:val="00C82C28"/>
    <w:rsid w:val="00C82C9D"/>
    <w:rsid w:val="00C82D84"/>
    <w:rsid w:val="00C82FA3"/>
    <w:rsid w:val="00C8317E"/>
    <w:rsid w:val="00C83194"/>
    <w:rsid w:val="00C83604"/>
    <w:rsid w:val="00C83623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939"/>
    <w:rsid w:val="00C849E8"/>
    <w:rsid w:val="00C84A7F"/>
    <w:rsid w:val="00C84B47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974"/>
    <w:rsid w:val="00C85AB7"/>
    <w:rsid w:val="00C85AE6"/>
    <w:rsid w:val="00C85B18"/>
    <w:rsid w:val="00C85BD0"/>
    <w:rsid w:val="00C86177"/>
    <w:rsid w:val="00C8641C"/>
    <w:rsid w:val="00C86496"/>
    <w:rsid w:val="00C86768"/>
    <w:rsid w:val="00C86B4A"/>
    <w:rsid w:val="00C86DD2"/>
    <w:rsid w:val="00C86EFA"/>
    <w:rsid w:val="00C86FDC"/>
    <w:rsid w:val="00C87099"/>
    <w:rsid w:val="00C871A3"/>
    <w:rsid w:val="00C871CB"/>
    <w:rsid w:val="00C87208"/>
    <w:rsid w:val="00C87234"/>
    <w:rsid w:val="00C87332"/>
    <w:rsid w:val="00C874B5"/>
    <w:rsid w:val="00C87B24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72D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84"/>
    <w:rsid w:val="00C9148F"/>
    <w:rsid w:val="00C9151A"/>
    <w:rsid w:val="00C9154A"/>
    <w:rsid w:val="00C9154E"/>
    <w:rsid w:val="00C91763"/>
    <w:rsid w:val="00C917C1"/>
    <w:rsid w:val="00C919E9"/>
    <w:rsid w:val="00C91AB8"/>
    <w:rsid w:val="00C91BE4"/>
    <w:rsid w:val="00C91D65"/>
    <w:rsid w:val="00C91D93"/>
    <w:rsid w:val="00C91E43"/>
    <w:rsid w:val="00C920BA"/>
    <w:rsid w:val="00C920C4"/>
    <w:rsid w:val="00C9227F"/>
    <w:rsid w:val="00C92516"/>
    <w:rsid w:val="00C92671"/>
    <w:rsid w:val="00C926CF"/>
    <w:rsid w:val="00C92DA4"/>
    <w:rsid w:val="00C92DDF"/>
    <w:rsid w:val="00C92FA6"/>
    <w:rsid w:val="00C92FE4"/>
    <w:rsid w:val="00C92FFD"/>
    <w:rsid w:val="00C93049"/>
    <w:rsid w:val="00C9313D"/>
    <w:rsid w:val="00C9331B"/>
    <w:rsid w:val="00C93408"/>
    <w:rsid w:val="00C936D7"/>
    <w:rsid w:val="00C937A6"/>
    <w:rsid w:val="00C937BA"/>
    <w:rsid w:val="00C93889"/>
    <w:rsid w:val="00C93AD6"/>
    <w:rsid w:val="00C93AE0"/>
    <w:rsid w:val="00C93BD9"/>
    <w:rsid w:val="00C93BE5"/>
    <w:rsid w:val="00C93D52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80"/>
    <w:rsid w:val="00C949C3"/>
    <w:rsid w:val="00C94D1D"/>
    <w:rsid w:val="00C94F6D"/>
    <w:rsid w:val="00C95032"/>
    <w:rsid w:val="00C950A1"/>
    <w:rsid w:val="00C9521C"/>
    <w:rsid w:val="00C952B7"/>
    <w:rsid w:val="00C95468"/>
    <w:rsid w:val="00C9546D"/>
    <w:rsid w:val="00C957C5"/>
    <w:rsid w:val="00C95A51"/>
    <w:rsid w:val="00C95A65"/>
    <w:rsid w:val="00C95B1E"/>
    <w:rsid w:val="00C95B4C"/>
    <w:rsid w:val="00C95BA6"/>
    <w:rsid w:val="00C95BB6"/>
    <w:rsid w:val="00C95C3D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197"/>
    <w:rsid w:val="00CA124A"/>
    <w:rsid w:val="00CA169B"/>
    <w:rsid w:val="00CA16F7"/>
    <w:rsid w:val="00CA1858"/>
    <w:rsid w:val="00CA19DA"/>
    <w:rsid w:val="00CA1BB0"/>
    <w:rsid w:val="00CA1C1F"/>
    <w:rsid w:val="00CA1C62"/>
    <w:rsid w:val="00CA1E72"/>
    <w:rsid w:val="00CA1F14"/>
    <w:rsid w:val="00CA1F7E"/>
    <w:rsid w:val="00CA211C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CA4"/>
    <w:rsid w:val="00CA7F5B"/>
    <w:rsid w:val="00CA7FA1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449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A2"/>
    <w:rsid w:val="00CC081E"/>
    <w:rsid w:val="00CC08C4"/>
    <w:rsid w:val="00CC0A8D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4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AC3"/>
    <w:rsid w:val="00CC2B60"/>
    <w:rsid w:val="00CC2E39"/>
    <w:rsid w:val="00CC2FC6"/>
    <w:rsid w:val="00CC2FE4"/>
    <w:rsid w:val="00CC301D"/>
    <w:rsid w:val="00CC305A"/>
    <w:rsid w:val="00CC30E9"/>
    <w:rsid w:val="00CC319F"/>
    <w:rsid w:val="00CC34DA"/>
    <w:rsid w:val="00CC3529"/>
    <w:rsid w:val="00CC368C"/>
    <w:rsid w:val="00CC37C8"/>
    <w:rsid w:val="00CC392A"/>
    <w:rsid w:val="00CC3B22"/>
    <w:rsid w:val="00CC3EE3"/>
    <w:rsid w:val="00CC47C3"/>
    <w:rsid w:val="00CC493C"/>
    <w:rsid w:val="00CC4B00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5C56"/>
    <w:rsid w:val="00CC5C98"/>
    <w:rsid w:val="00CC6065"/>
    <w:rsid w:val="00CC6158"/>
    <w:rsid w:val="00CC6168"/>
    <w:rsid w:val="00CC63DC"/>
    <w:rsid w:val="00CC650D"/>
    <w:rsid w:val="00CC66C1"/>
    <w:rsid w:val="00CC66D8"/>
    <w:rsid w:val="00CC6702"/>
    <w:rsid w:val="00CC670B"/>
    <w:rsid w:val="00CC6A01"/>
    <w:rsid w:val="00CC6CC2"/>
    <w:rsid w:val="00CC6E38"/>
    <w:rsid w:val="00CC6EFB"/>
    <w:rsid w:val="00CC6F10"/>
    <w:rsid w:val="00CC71A4"/>
    <w:rsid w:val="00CC7420"/>
    <w:rsid w:val="00CC7892"/>
    <w:rsid w:val="00CC78DE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3C2"/>
    <w:rsid w:val="00CD04A7"/>
    <w:rsid w:val="00CD0581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9DC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56A"/>
    <w:rsid w:val="00CD381F"/>
    <w:rsid w:val="00CD3B9B"/>
    <w:rsid w:val="00CD3CC7"/>
    <w:rsid w:val="00CD3EC2"/>
    <w:rsid w:val="00CD3EC8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05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0E04"/>
    <w:rsid w:val="00CE101F"/>
    <w:rsid w:val="00CE1055"/>
    <w:rsid w:val="00CE12AD"/>
    <w:rsid w:val="00CE1330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A7"/>
    <w:rsid w:val="00CE54EB"/>
    <w:rsid w:val="00CE54EF"/>
    <w:rsid w:val="00CE552A"/>
    <w:rsid w:val="00CE56D7"/>
    <w:rsid w:val="00CE590E"/>
    <w:rsid w:val="00CE5A05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53B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567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EF8"/>
    <w:rsid w:val="00CF2FA8"/>
    <w:rsid w:val="00CF2FBE"/>
    <w:rsid w:val="00CF3109"/>
    <w:rsid w:val="00CF31F2"/>
    <w:rsid w:val="00CF32E4"/>
    <w:rsid w:val="00CF3326"/>
    <w:rsid w:val="00CF3368"/>
    <w:rsid w:val="00CF3393"/>
    <w:rsid w:val="00CF364D"/>
    <w:rsid w:val="00CF3973"/>
    <w:rsid w:val="00CF39FE"/>
    <w:rsid w:val="00CF3B28"/>
    <w:rsid w:val="00CF3DEE"/>
    <w:rsid w:val="00CF3DF5"/>
    <w:rsid w:val="00CF3E7C"/>
    <w:rsid w:val="00CF4046"/>
    <w:rsid w:val="00CF4072"/>
    <w:rsid w:val="00CF40F4"/>
    <w:rsid w:val="00CF4482"/>
    <w:rsid w:val="00CF44E9"/>
    <w:rsid w:val="00CF47F0"/>
    <w:rsid w:val="00CF4911"/>
    <w:rsid w:val="00CF495B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AC0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923"/>
    <w:rsid w:val="00CF7DC2"/>
    <w:rsid w:val="00CF7DCB"/>
    <w:rsid w:val="00CF7E67"/>
    <w:rsid w:val="00CF7FB7"/>
    <w:rsid w:val="00D002A2"/>
    <w:rsid w:val="00D003EF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7EC"/>
    <w:rsid w:val="00D02B51"/>
    <w:rsid w:val="00D02B66"/>
    <w:rsid w:val="00D02BF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AFA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26E"/>
    <w:rsid w:val="00D05439"/>
    <w:rsid w:val="00D05518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FC"/>
    <w:rsid w:val="00D0796A"/>
    <w:rsid w:val="00D07BAA"/>
    <w:rsid w:val="00D07DD5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7EE"/>
    <w:rsid w:val="00D138FC"/>
    <w:rsid w:val="00D13BED"/>
    <w:rsid w:val="00D13ECB"/>
    <w:rsid w:val="00D13F25"/>
    <w:rsid w:val="00D140FF"/>
    <w:rsid w:val="00D144E9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3A2"/>
    <w:rsid w:val="00D173C9"/>
    <w:rsid w:val="00D17426"/>
    <w:rsid w:val="00D17610"/>
    <w:rsid w:val="00D17B1D"/>
    <w:rsid w:val="00D17CDD"/>
    <w:rsid w:val="00D17DF6"/>
    <w:rsid w:val="00D17FFE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99E"/>
    <w:rsid w:val="00D22A77"/>
    <w:rsid w:val="00D22B07"/>
    <w:rsid w:val="00D22E58"/>
    <w:rsid w:val="00D22F42"/>
    <w:rsid w:val="00D22F5E"/>
    <w:rsid w:val="00D23121"/>
    <w:rsid w:val="00D23170"/>
    <w:rsid w:val="00D23196"/>
    <w:rsid w:val="00D2327C"/>
    <w:rsid w:val="00D234C0"/>
    <w:rsid w:val="00D234FB"/>
    <w:rsid w:val="00D23521"/>
    <w:rsid w:val="00D23640"/>
    <w:rsid w:val="00D23857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628"/>
    <w:rsid w:val="00D24735"/>
    <w:rsid w:val="00D24781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AF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3C2"/>
    <w:rsid w:val="00D33440"/>
    <w:rsid w:val="00D33471"/>
    <w:rsid w:val="00D335B7"/>
    <w:rsid w:val="00D336E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DD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927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348"/>
    <w:rsid w:val="00D40A09"/>
    <w:rsid w:val="00D40B6C"/>
    <w:rsid w:val="00D40B87"/>
    <w:rsid w:val="00D4121E"/>
    <w:rsid w:val="00D41450"/>
    <w:rsid w:val="00D414A0"/>
    <w:rsid w:val="00D4160C"/>
    <w:rsid w:val="00D4165B"/>
    <w:rsid w:val="00D4165E"/>
    <w:rsid w:val="00D41851"/>
    <w:rsid w:val="00D41A2B"/>
    <w:rsid w:val="00D41CCF"/>
    <w:rsid w:val="00D41D73"/>
    <w:rsid w:val="00D41F90"/>
    <w:rsid w:val="00D4247D"/>
    <w:rsid w:val="00D42747"/>
    <w:rsid w:val="00D4281D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2D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6A"/>
    <w:rsid w:val="00D4777D"/>
    <w:rsid w:val="00D477C8"/>
    <w:rsid w:val="00D479DD"/>
    <w:rsid w:val="00D47ABF"/>
    <w:rsid w:val="00D47B00"/>
    <w:rsid w:val="00D47CD6"/>
    <w:rsid w:val="00D47D13"/>
    <w:rsid w:val="00D47E37"/>
    <w:rsid w:val="00D47E4D"/>
    <w:rsid w:val="00D47EA6"/>
    <w:rsid w:val="00D47EB9"/>
    <w:rsid w:val="00D47F39"/>
    <w:rsid w:val="00D47F4B"/>
    <w:rsid w:val="00D47F79"/>
    <w:rsid w:val="00D47FEC"/>
    <w:rsid w:val="00D5002E"/>
    <w:rsid w:val="00D501E3"/>
    <w:rsid w:val="00D5053D"/>
    <w:rsid w:val="00D5060D"/>
    <w:rsid w:val="00D5099E"/>
    <w:rsid w:val="00D50AEA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606"/>
    <w:rsid w:val="00D52641"/>
    <w:rsid w:val="00D5267A"/>
    <w:rsid w:val="00D52734"/>
    <w:rsid w:val="00D52B03"/>
    <w:rsid w:val="00D52C18"/>
    <w:rsid w:val="00D52D54"/>
    <w:rsid w:val="00D52DD7"/>
    <w:rsid w:val="00D52F4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5CE"/>
    <w:rsid w:val="00D556BB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35"/>
    <w:rsid w:val="00D56464"/>
    <w:rsid w:val="00D5669A"/>
    <w:rsid w:val="00D5698D"/>
    <w:rsid w:val="00D56A9C"/>
    <w:rsid w:val="00D56AF0"/>
    <w:rsid w:val="00D56B77"/>
    <w:rsid w:val="00D56C4B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44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3E39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711E"/>
    <w:rsid w:val="00D67152"/>
    <w:rsid w:val="00D67264"/>
    <w:rsid w:val="00D673CD"/>
    <w:rsid w:val="00D67424"/>
    <w:rsid w:val="00D676B3"/>
    <w:rsid w:val="00D67721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AED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77"/>
    <w:rsid w:val="00D72937"/>
    <w:rsid w:val="00D72ACB"/>
    <w:rsid w:val="00D72D29"/>
    <w:rsid w:val="00D72E3A"/>
    <w:rsid w:val="00D73059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48A"/>
    <w:rsid w:val="00D745D0"/>
    <w:rsid w:val="00D7467A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19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84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AFC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468"/>
    <w:rsid w:val="00D846A3"/>
    <w:rsid w:val="00D84778"/>
    <w:rsid w:val="00D84D1E"/>
    <w:rsid w:val="00D84E53"/>
    <w:rsid w:val="00D84F3C"/>
    <w:rsid w:val="00D850BB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08A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6D"/>
    <w:rsid w:val="00D92FC3"/>
    <w:rsid w:val="00D933B4"/>
    <w:rsid w:val="00D93412"/>
    <w:rsid w:val="00D934F9"/>
    <w:rsid w:val="00D936AE"/>
    <w:rsid w:val="00D93717"/>
    <w:rsid w:val="00D9393F"/>
    <w:rsid w:val="00D93953"/>
    <w:rsid w:val="00D93AF9"/>
    <w:rsid w:val="00D93BF7"/>
    <w:rsid w:val="00D93DEA"/>
    <w:rsid w:val="00D93E1B"/>
    <w:rsid w:val="00D93E58"/>
    <w:rsid w:val="00D93F67"/>
    <w:rsid w:val="00D940D1"/>
    <w:rsid w:val="00D943E8"/>
    <w:rsid w:val="00D9443E"/>
    <w:rsid w:val="00D9455D"/>
    <w:rsid w:val="00D9459C"/>
    <w:rsid w:val="00D945AF"/>
    <w:rsid w:val="00D94725"/>
    <w:rsid w:val="00D947E6"/>
    <w:rsid w:val="00D947F8"/>
    <w:rsid w:val="00D9499B"/>
    <w:rsid w:val="00D94A74"/>
    <w:rsid w:val="00D94A8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4B1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418"/>
    <w:rsid w:val="00DA4469"/>
    <w:rsid w:val="00DA44A9"/>
    <w:rsid w:val="00DA4501"/>
    <w:rsid w:val="00DA4513"/>
    <w:rsid w:val="00DA456A"/>
    <w:rsid w:val="00DA464F"/>
    <w:rsid w:val="00DA4823"/>
    <w:rsid w:val="00DA4A7F"/>
    <w:rsid w:val="00DA4D49"/>
    <w:rsid w:val="00DA4E57"/>
    <w:rsid w:val="00DA4F0A"/>
    <w:rsid w:val="00DA5088"/>
    <w:rsid w:val="00DA54B1"/>
    <w:rsid w:val="00DA5A8B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0BB"/>
    <w:rsid w:val="00DA74AE"/>
    <w:rsid w:val="00DA771D"/>
    <w:rsid w:val="00DA7782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8A4"/>
    <w:rsid w:val="00DB19DB"/>
    <w:rsid w:val="00DB1AA4"/>
    <w:rsid w:val="00DB1C88"/>
    <w:rsid w:val="00DB1CE9"/>
    <w:rsid w:val="00DB2074"/>
    <w:rsid w:val="00DB2141"/>
    <w:rsid w:val="00DB23EF"/>
    <w:rsid w:val="00DB24AD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631"/>
    <w:rsid w:val="00DB3747"/>
    <w:rsid w:val="00DB397C"/>
    <w:rsid w:val="00DB3BC7"/>
    <w:rsid w:val="00DB3C72"/>
    <w:rsid w:val="00DB3CEE"/>
    <w:rsid w:val="00DB3E80"/>
    <w:rsid w:val="00DB4553"/>
    <w:rsid w:val="00DB4825"/>
    <w:rsid w:val="00DB4827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4E48"/>
    <w:rsid w:val="00DB507D"/>
    <w:rsid w:val="00DB51B0"/>
    <w:rsid w:val="00DB520E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1DC"/>
    <w:rsid w:val="00DC12A5"/>
    <w:rsid w:val="00DC1301"/>
    <w:rsid w:val="00DC1422"/>
    <w:rsid w:val="00DC14E1"/>
    <w:rsid w:val="00DC17E9"/>
    <w:rsid w:val="00DC198A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25"/>
    <w:rsid w:val="00DD00D8"/>
    <w:rsid w:val="00DD03D6"/>
    <w:rsid w:val="00DD0457"/>
    <w:rsid w:val="00DD0480"/>
    <w:rsid w:val="00DD0502"/>
    <w:rsid w:val="00DD06D0"/>
    <w:rsid w:val="00DD06D6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1F1B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561"/>
    <w:rsid w:val="00DD4601"/>
    <w:rsid w:val="00DD4648"/>
    <w:rsid w:val="00DD46F0"/>
    <w:rsid w:val="00DD4762"/>
    <w:rsid w:val="00DD480E"/>
    <w:rsid w:val="00DD4877"/>
    <w:rsid w:val="00DD4986"/>
    <w:rsid w:val="00DD4BA3"/>
    <w:rsid w:val="00DD4BE2"/>
    <w:rsid w:val="00DD4F63"/>
    <w:rsid w:val="00DD506F"/>
    <w:rsid w:val="00DD5189"/>
    <w:rsid w:val="00DD5202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ABF"/>
    <w:rsid w:val="00DD6C49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E5F"/>
    <w:rsid w:val="00DD7FAD"/>
    <w:rsid w:val="00DE0325"/>
    <w:rsid w:val="00DE0508"/>
    <w:rsid w:val="00DE0767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2FCA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CF8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615E"/>
    <w:rsid w:val="00DE6479"/>
    <w:rsid w:val="00DE64F0"/>
    <w:rsid w:val="00DE65C5"/>
    <w:rsid w:val="00DE65D4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F03CD"/>
    <w:rsid w:val="00DF06FC"/>
    <w:rsid w:val="00DF09D8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7E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653"/>
    <w:rsid w:val="00DF3A20"/>
    <w:rsid w:val="00DF3A4B"/>
    <w:rsid w:val="00DF3B9B"/>
    <w:rsid w:val="00DF3C1C"/>
    <w:rsid w:val="00DF3D9F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3EA"/>
    <w:rsid w:val="00DF7453"/>
    <w:rsid w:val="00DF7501"/>
    <w:rsid w:val="00DF7546"/>
    <w:rsid w:val="00DF7829"/>
    <w:rsid w:val="00DF7840"/>
    <w:rsid w:val="00DF788D"/>
    <w:rsid w:val="00DF7A5B"/>
    <w:rsid w:val="00DF7B44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56"/>
    <w:rsid w:val="00E01294"/>
    <w:rsid w:val="00E014A9"/>
    <w:rsid w:val="00E01A91"/>
    <w:rsid w:val="00E01ADD"/>
    <w:rsid w:val="00E021C3"/>
    <w:rsid w:val="00E02263"/>
    <w:rsid w:val="00E0243D"/>
    <w:rsid w:val="00E02533"/>
    <w:rsid w:val="00E025DD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8"/>
    <w:rsid w:val="00E05BFF"/>
    <w:rsid w:val="00E05C87"/>
    <w:rsid w:val="00E05CB4"/>
    <w:rsid w:val="00E05E92"/>
    <w:rsid w:val="00E05FBB"/>
    <w:rsid w:val="00E05FBE"/>
    <w:rsid w:val="00E060C7"/>
    <w:rsid w:val="00E06222"/>
    <w:rsid w:val="00E0625D"/>
    <w:rsid w:val="00E06684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18C"/>
    <w:rsid w:val="00E1025D"/>
    <w:rsid w:val="00E10376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990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A83"/>
    <w:rsid w:val="00E13CAC"/>
    <w:rsid w:val="00E13CFD"/>
    <w:rsid w:val="00E13D8A"/>
    <w:rsid w:val="00E13D9E"/>
    <w:rsid w:val="00E13EC2"/>
    <w:rsid w:val="00E14001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76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8D"/>
    <w:rsid w:val="00E15BC4"/>
    <w:rsid w:val="00E15DB5"/>
    <w:rsid w:val="00E15DFD"/>
    <w:rsid w:val="00E15E01"/>
    <w:rsid w:val="00E15E41"/>
    <w:rsid w:val="00E15EDE"/>
    <w:rsid w:val="00E16045"/>
    <w:rsid w:val="00E160A8"/>
    <w:rsid w:val="00E161A9"/>
    <w:rsid w:val="00E164AD"/>
    <w:rsid w:val="00E16503"/>
    <w:rsid w:val="00E1676D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87E"/>
    <w:rsid w:val="00E17A0E"/>
    <w:rsid w:val="00E17A47"/>
    <w:rsid w:val="00E17D48"/>
    <w:rsid w:val="00E17E30"/>
    <w:rsid w:val="00E17F67"/>
    <w:rsid w:val="00E20127"/>
    <w:rsid w:val="00E20206"/>
    <w:rsid w:val="00E204BE"/>
    <w:rsid w:val="00E20A79"/>
    <w:rsid w:val="00E20C41"/>
    <w:rsid w:val="00E20D11"/>
    <w:rsid w:val="00E20D35"/>
    <w:rsid w:val="00E213CB"/>
    <w:rsid w:val="00E213F1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BA4"/>
    <w:rsid w:val="00E22C07"/>
    <w:rsid w:val="00E22CBC"/>
    <w:rsid w:val="00E22D42"/>
    <w:rsid w:val="00E2305D"/>
    <w:rsid w:val="00E23123"/>
    <w:rsid w:val="00E232C2"/>
    <w:rsid w:val="00E23328"/>
    <w:rsid w:val="00E2349A"/>
    <w:rsid w:val="00E23845"/>
    <w:rsid w:val="00E238AE"/>
    <w:rsid w:val="00E23AA3"/>
    <w:rsid w:val="00E23B71"/>
    <w:rsid w:val="00E23FBA"/>
    <w:rsid w:val="00E2404B"/>
    <w:rsid w:val="00E24062"/>
    <w:rsid w:val="00E24170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8B9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C3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12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B0"/>
    <w:rsid w:val="00E32DD8"/>
    <w:rsid w:val="00E32E19"/>
    <w:rsid w:val="00E32E54"/>
    <w:rsid w:val="00E32E9A"/>
    <w:rsid w:val="00E32F6E"/>
    <w:rsid w:val="00E32FD2"/>
    <w:rsid w:val="00E331B9"/>
    <w:rsid w:val="00E3333B"/>
    <w:rsid w:val="00E3335A"/>
    <w:rsid w:val="00E3355F"/>
    <w:rsid w:val="00E338D1"/>
    <w:rsid w:val="00E33958"/>
    <w:rsid w:val="00E33996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AF9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851"/>
    <w:rsid w:val="00E37969"/>
    <w:rsid w:val="00E37AEB"/>
    <w:rsid w:val="00E37C7C"/>
    <w:rsid w:val="00E37F60"/>
    <w:rsid w:val="00E40001"/>
    <w:rsid w:val="00E40355"/>
    <w:rsid w:val="00E404C4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90A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4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B4D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15E"/>
    <w:rsid w:val="00E462DF"/>
    <w:rsid w:val="00E46307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0F5"/>
    <w:rsid w:val="00E47118"/>
    <w:rsid w:val="00E4722E"/>
    <w:rsid w:val="00E47301"/>
    <w:rsid w:val="00E47437"/>
    <w:rsid w:val="00E4757D"/>
    <w:rsid w:val="00E4767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BAE"/>
    <w:rsid w:val="00E51D71"/>
    <w:rsid w:val="00E51F89"/>
    <w:rsid w:val="00E521FB"/>
    <w:rsid w:val="00E5241C"/>
    <w:rsid w:val="00E524B8"/>
    <w:rsid w:val="00E526BB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59A"/>
    <w:rsid w:val="00E53618"/>
    <w:rsid w:val="00E538AF"/>
    <w:rsid w:val="00E53A8D"/>
    <w:rsid w:val="00E53CA4"/>
    <w:rsid w:val="00E541DA"/>
    <w:rsid w:val="00E5421A"/>
    <w:rsid w:val="00E54513"/>
    <w:rsid w:val="00E54821"/>
    <w:rsid w:val="00E54D2E"/>
    <w:rsid w:val="00E54DA8"/>
    <w:rsid w:val="00E54E8B"/>
    <w:rsid w:val="00E54F6A"/>
    <w:rsid w:val="00E54F83"/>
    <w:rsid w:val="00E551C9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6D80"/>
    <w:rsid w:val="00E57009"/>
    <w:rsid w:val="00E572D2"/>
    <w:rsid w:val="00E572F5"/>
    <w:rsid w:val="00E573D8"/>
    <w:rsid w:val="00E57585"/>
    <w:rsid w:val="00E575DC"/>
    <w:rsid w:val="00E5785E"/>
    <w:rsid w:val="00E57A34"/>
    <w:rsid w:val="00E57A4E"/>
    <w:rsid w:val="00E57CBF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43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DA2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B1C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472"/>
    <w:rsid w:val="00E6760A"/>
    <w:rsid w:val="00E67786"/>
    <w:rsid w:val="00E677EF"/>
    <w:rsid w:val="00E67953"/>
    <w:rsid w:val="00E67AB2"/>
    <w:rsid w:val="00E7019A"/>
    <w:rsid w:val="00E7021D"/>
    <w:rsid w:val="00E7026A"/>
    <w:rsid w:val="00E7038D"/>
    <w:rsid w:val="00E703E9"/>
    <w:rsid w:val="00E70584"/>
    <w:rsid w:val="00E70748"/>
    <w:rsid w:val="00E70907"/>
    <w:rsid w:val="00E70954"/>
    <w:rsid w:val="00E709C3"/>
    <w:rsid w:val="00E70A0F"/>
    <w:rsid w:val="00E70D62"/>
    <w:rsid w:val="00E71035"/>
    <w:rsid w:val="00E7111F"/>
    <w:rsid w:val="00E71190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29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C98"/>
    <w:rsid w:val="00E74F69"/>
    <w:rsid w:val="00E74FCC"/>
    <w:rsid w:val="00E7506A"/>
    <w:rsid w:val="00E75287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0DC7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1EFE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0CF"/>
    <w:rsid w:val="00E83161"/>
    <w:rsid w:val="00E8339F"/>
    <w:rsid w:val="00E833F4"/>
    <w:rsid w:val="00E83406"/>
    <w:rsid w:val="00E836EF"/>
    <w:rsid w:val="00E8376C"/>
    <w:rsid w:val="00E83778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C3B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3C3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917"/>
    <w:rsid w:val="00E949CA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600"/>
    <w:rsid w:val="00EA2705"/>
    <w:rsid w:val="00EA27D7"/>
    <w:rsid w:val="00EA2810"/>
    <w:rsid w:val="00EA2B62"/>
    <w:rsid w:val="00EA2CB3"/>
    <w:rsid w:val="00EA2E1A"/>
    <w:rsid w:val="00EA30FD"/>
    <w:rsid w:val="00EA3549"/>
    <w:rsid w:val="00EA39B7"/>
    <w:rsid w:val="00EA3A92"/>
    <w:rsid w:val="00EA3BD4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E17"/>
    <w:rsid w:val="00EA5E84"/>
    <w:rsid w:val="00EA617F"/>
    <w:rsid w:val="00EA6199"/>
    <w:rsid w:val="00EA61FA"/>
    <w:rsid w:val="00EA63D6"/>
    <w:rsid w:val="00EA64F4"/>
    <w:rsid w:val="00EA6626"/>
    <w:rsid w:val="00EA6992"/>
    <w:rsid w:val="00EA6CC3"/>
    <w:rsid w:val="00EA6DF6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71E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1FA6"/>
    <w:rsid w:val="00EB2138"/>
    <w:rsid w:val="00EB213A"/>
    <w:rsid w:val="00EB229F"/>
    <w:rsid w:val="00EB2411"/>
    <w:rsid w:val="00EB256D"/>
    <w:rsid w:val="00EB2751"/>
    <w:rsid w:val="00EB27BA"/>
    <w:rsid w:val="00EB2866"/>
    <w:rsid w:val="00EB2A9D"/>
    <w:rsid w:val="00EB2BE8"/>
    <w:rsid w:val="00EB2DD9"/>
    <w:rsid w:val="00EB2F31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55F"/>
    <w:rsid w:val="00EB5686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54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3ED"/>
    <w:rsid w:val="00EB743E"/>
    <w:rsid w:val="00EB74E9"/>
    <w:rsid w:val="00EB76FF"/>
    <w:rsid w:val="00EB7814"/>
    <w:rsid w:val="00EB7930"/>
    <w:rsid w:val="00EB7AAA"/>
    <w:rsid w:val="00EB7B49"/>
    <w:rsid w:val="00EB7C03"/>
    <w:rsid w:val="00EB7C3B"/>
    <w:rsid w:val="00EB7CE4"/>
    <w:rsid w:val="00EB7D90"/>
    <w:rsid w:val="00EC01D3"/>
    <w:rsid w:val="00EC01EA"/>
    <w:rsid w:val="00EC0683"/>
    <w:rsid w:val="00EC069F"/>
    <w:rsid w:val="00EC080E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07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244"/>
    <w:rsid w:val="00EC230E"/>
    <w:rsid w:val="00EC2383"/>
    <w:rsid w:val="00EC28C4"/>
    <w:rsid w:val="00EC2AD6"/>
    <w:rsid w:val="00EC2B76"/>
    <w:rsid w:val="00EC2DF8"/>
    <w:rsid w:val="00EC2F7B"/>
    <w:rsid w:val="00EC30B2"/>
    <w:rsid w:val="00EC3299"/>
    <w:rsid w:val="00EC32C7"/>
    <w:rsid w:val="00EC350B"/>
    <w:rsid w:val="00EC3619"/>
    <w:rsid w:val="00EC378D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9B2"/>
    <w:rsid w:val="00EC4AAD"/>
    <w:rsid w:val="00EC4C46"/>
    <w:rsid w:val="00EC4DDE"/>
    <w:rsid w:val="00EC4DDF"/>
    <w:rsid w:val="00EC507C"/>
    <w:rsid w:val="00EC5195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A3E"/>
    <w:rsid w:val="00EC6BBB"/>
    <w:rsid w:val="00EC6C05"/>
    <w:rsid w:val="00EC6F8B"/>
    <w:rsid w:val="00EC7027"/>
    <w:rsid w:val="00EC7047"/>
    <w:rsid w:val="00EC70B8"/>
    <w:rsid w:val="00EC713B"/>
    <w:rsid w:val="00EC7174"/>
    <w:rsid w:val="00EC72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71"/>
    <w:rsid w:val="00ED03AC"/>
    <w:rsid w:val="00ED03D4"/>
    <w:rsid w:val="00ED04DA"/>
    <w:rsid w:val="00ED053B"/>
    <w:rsid w:val="00ED069E"/>
    <w:rsid w:val="00ED0847"/>
    <w:rsid w:val="00ED0EA9"/>
    <w:rsid w:val="00ED0F20"/>
    <w:rsid w:val="00ED10D6"/>
    <w:rsid w:val="00ED1109"/>
    <w:rsid w:val="00ED117C"/>
    <w:rsid w:val="00ED13E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1C1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318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9C8"/>
    <w:rsid w:val="00ED7A69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7"/>
    <w:rsid w:val="00EE276A"/>
    <w:rsid w:val="00EE2857"/>
    <w:rsid w:val="00EE2887"/>
    <w:rsid w:val="00EE28B3"/>
    <w:rsid w:val="00EE28E6"/>
    <w:rsid w:val="00EE2A01"/>
    <w:rsid w:val="00EE2CF7"/>
    <w:rsid w:val="00EE2DB7"/>
    <w:rsid w:val="00EE2DC6"/>
    <w:rsid w:val="00EE2DFD"/>
    <w:rsid w:val="00EE2F77"/>
    <w:rsid w:val="00EE3014"/>
    <w:rsid w:val="00EE315E"/>
    <w:rsid w:val="00EE31AD"/>
    <w:rsid w:val="00EE32AD"/>
    <w:rsid w:val="00EE32C4"/>
    <w:rsid w:val="00EE3553"/>
    <w:rsid w:val="00EE373D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A0"/>
    <w:rsid w:val="00EE7DEA"/>
    <w:rsid w:val="00EE7E5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36A"/>
    <w:rsid w:val="00EF1533"/>
    <w:rsid w:val="00EF158F"/>
    <w:rsid w:val="00EF16EB"/>
    <w:rsid w:val="00EF181F"/>
    <w:rsid w:val="00EF187A"/>
    <w:rsid w:val="00EF19CD"/>
    <w:rsid w:val="00EF19F6"/>
    <w:rsid w:val="00EF1A44"/>
    <w:rsid w:val="00EF1AE6"/>
    <w:rsid w:val="00EF1B73"/>
    <w:rsid w:val="00EF1C07"/>
    <w:rsid w:val="00EF1C64"/>
    <w:rsid w:val="00EF1CEA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1C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66"/>
    <w:rsid w:val="00EF52F4"/>
    <w:rsid w:val="00EF535C"/>
    <w:rsid w:val="00EF54FB"/>
    <w:rsid w:val="00EF558A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38B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10C4"/>
    <w:rsid w:val="00F014CA"/>
    <w:rsid w:val="00F016B0"/>
    <w:rsid w:val="00F01714"/>
    <w:rsid w:val="00F01962"/>
    <w:rsid w:val="00F01A20"/>
    <w:rsid w:val="00F01A70"/>
    <w:rsid w:val="00F01A9A"/>
    <w:rsid w:val="00F01AE0"/>
    <w:rsid w:val="00F01B2E"/>
    <w:rsid w:val="00F01E3D"/>
    <w:rsid w:val="00F01EA5"/>
    <w:rsid w:val="00F02276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B7A"/>
    <w:rsid w:val="00F03E23"/>
    <w:rsid w:val="00F040D9"/>
    <w:rsid w:val="00F04173"/>
    <w:rsid w:val="00F04388"/>
    <w:rsid w:val="00F043FC"/>
    <w:rsid w:val="00F04403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A84"/>
    <w:rsid w:val="00F04BC7"/>
    <w:rsid w:val="00F04BD4"/>
    <w:rsid w:val="00F04BDF"/>
    <w:rsid w:val="00F04C89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339"/>
    <w:rsid w:val="00F123FF"/>
    <w:rsid w:val="00F1255B"/>
    <w:rsid w:val="00F126B8"/>
    <w:rsid w:val="00F127FD"/>
    <w:rsid w:val="00F128CD"/>
    <w:rsid w:val="00F12963"/>
    <w:rsid w:val="00F12BBD"/>
    <w:rsid w:val="00F12F25"/>
    <w:rsid w:val="00F130A4"/>
    <w:rsid w:val="00F130F0"/>
    <w:rsid w:val="00F133BF"/>
    <w:rsid w:val="00F135C6"/>
    <w:rsid w:val="00F135DF"/>
    <w:rsid w:val="00F136C5"/>
    <w:rsid w:val="00F136F9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6E"/>
    <w:rsid w:val="00F147CB"/>
    <w:rsid w:val="00F14972"/>
    <w:rsid w:val="00F14B07"/>
    <w:rsid w:val="00F14BC1"/>
    <w:rsid w:val="00F14C38"/>
    <w:rsid w:val="00F14D8A"/>
    <w:rsid w:val="00F14DD0"/>
    <w:rsid w:val="00F14F68"/>
    <w:rsid w:val="00F151A4"/>
    <w:rsid w:val="00F1534B"/>
    <w:rsid w:val="00F1537E"/>
    <w:rsid w:val="00F15482"/>
    <w:rsid w:val="00F15550"/>
    <w:rsid w:val="00F1556F"/>
    <w:rsid w:val="00F156E1"/>
    <w:rsid w:val="00F1582E"/>
    <w:rsid w:val="00F15834"/>
    <w:rsid w:val="00F1588F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3F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737"/>
    <w:rsid w:val="00F24809"/>
    <w:rsid w:val="00F248F0"/>
    <w:rsid w:val="00F24A9F"/>
    <w:rsid w:val="00F24B65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A40"/>
    <w:rsid w:val="00F27C9A"/>
    <w:rsid w:val="00F27D09"/>
    <w:rsid w:val="00F27EBA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BC"/>
    <w:rsid w:val="00F31EC3"/>
    <w:rsid w:val="00F3215F"/>
    <w:rsid w:val="00F3217C"/>
    <w:rsid w:val="00F3238D"/>
    <w:rsid w:val="00F3240A"/>
    <w:rsid w:val="00F32685"/>
    <w:rsid w:val="00F32692"/>
    <w:rsid w:val="00F328CB"/>
    <w:rsid w:val="00F32A4C"/>
    <w:rsid w:val="00F32A92"/>
    <w:rsid w:val="00F32F63"/>
    <w:rsid w:val="00F330B0"/>
    <w:rsid w:val="00F3315A"/>
    <w:rsid w:val="00F33468"/>
    <w:rsid w:val="00F335B9"/>
    <w:rsid w:val="00F337A7"/>
    <w:rsid w:val="00F337E6"/>
    <w:rsid w:val="00F33CCC"/>
    <w:rsid w:val="00F33EB8"/>
    <w:rsid w:val="00F33EFD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24"/>
    <w:rsid w:val="00F34B3D"/>
    <w:rsid w:val="00F34BAD"/>
    <w:rsid w:val="00F34BDC"/>
    <w:rsid w:val="00F34C94"/>
    <w:rsid w:val="00F34D80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78D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8E6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37FE3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0FB4"/>
    <w:rsid w:val="00F411E5"/>
    <w:rsid w:val="00F41242"/>
    <w:rsid w:val="00F41474"/>
    <w:rsid w:val="00F414F3"/>
    <w:rsid w:val="00F4174D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71"/>
    <w:rsid w:val="00F434BD"/>
    <w:rsid w:val="00F4366B"/>
    <w:rsid w:val="00F4367B"/>
    <w:rsid w:val="00F43709"/>
    <w:rsid w:val="00F43995"/>
    <w:rsid w:val="00F439D0"/>
    <w:rsid w:val="00F43C29"/>
    <w:rsid w:val="00F43D6E"/>
    <w:rsid w:val="00F44102"/>
    <w:rsid w:val="00F441C6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A87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8AB"/>
    <w:rsid w:val="00F50A8A"/>
    <w:rsid w:val="00F50C96"/>
    <w:rsid w:val="00F50CF7"/>
    <w:rsid w:val="00F50D73"/>
    <w:rsid w:val="00F50E80"/>
    <w:rsid w:val="00F50EA9"/>
    <w:rsid w:val="00F50F59"/>
    <w:rsid w:val="00F510DF"/>
    <w:rsid w:val="00F51226"/>
    <w:rsid w:val="00F51239"/>
    <w:rsid w:val="00F5136C"/>
    <w:rsid w:val="00F51597"/>
    <w:rsid w:val="00F5174F"/>
    <w:rsid w:val="00F51876"/>
    <w:rsid w:val="00F51D60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C77"/>
    <w:rsid w:val="00F55DC5"/>
    <w:rsid w:val="00F55EDA"/>
    <w:rsid w:val="00F55F3E"/>
    <w:rsid w:val="00F560AF"/>
    <w:rsid w:val="00F5633C"/>
    <w:rsid w:val="00F564BF"/>
    <w:rsid w:val="00F56502"/>
    <w:rsid w:val="00F56583"/>
    <w:rsid w:val="00F565BB"/>
    <w:rsid w:val="00F5688B"/>
    <w:rsid w:val="00F56B5D"/>
    <w:rsid w:val="00F56BD5"/>
    <w:rsid w:val="00F56C02"/>
    <w:rsid w:val="00F56C33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55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D56"/>
    <w:rsid w:val="00F61E32"/>
    <w:rsid w:val="00F61E86"/>
    <w:rsid w:val="00F61F48"/>
    <w:rsid w:val="00F61FAD"/>
    <w:rsid w:val="00F620AA"/>
    <w:rsid w:val="00F6219E"/>
    <w:rsid w:val="00F621C3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863"/>
    <w:rsid w:val="00F63948"/>
    <w:rsid w:val="00F639AE"/>
    <w:rsid w:val="00F63A01"/>
    <w:rsid w:val="00F63A1B"/>
    <w:rsid w:val="00F63B9A"/>
    <w:rsid w:val="00F63CE7"/>
    <w:rsid w:val="00F63D30"/>
    <w:rsid w:val="00F63E87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5004"/>
    <w:rsid w:val="00F6503A"/>
    <w:rsid w:val="00F65213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C9A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872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7C7"/>
    <w:rsid w:val="00F76903"/>
    <w:rsid w:val="00F76924"/>
    <w:rsid w:val="00F76CB9"/>
    <w:rsid w:val="00F76D72"/>
    <w:rsid w:val="00F76DAB"/>
    <w:rsid w:val="00F76FF0"/>
    <w:rsid w:val="00F77470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525"/>
    <w:rsid w:val="00F85594"/>
    <w:rsid w:val="00F855FD"/>
    <w:rsid w:val="00F855FF"/>
    <w:rsid w:val="00F85715"/>
    <w:rsid w:val="00F85740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A7D"/>
    <w:rsid w:val="00F87B23"/>
    <w:rsid w:val="00F87B56"/>
    <w:rsid w:val="00F87CDE"/>
    <w:rsid w:val="00F87D6C"/>
    <w:rsid w:val="00F90114"/>
    <w:rsid w:val="00F90132"/>
    <w:rsid w:val="00F901DA"/>
    <w:rsid w:val="00F9020A"/>
    <w:rsid w:val="00F9043C"/>
    <w:rsid w:val="00F90601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59B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D99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409A"/>
    <w:rsid w:val="00F940E2"/>
    <w:rsid w:val="00F94126"/>
    <w:rsid w:val="00F941B6"/>
    <w:rsid w:val="00F943D0"/>
    <w:rsid w:val="00F94547"/>
    <w:rsid w:val="00F94683"/>
    <w:rsid w:val="00F9476E"/>
    <w:rsid w:val="00F947CC"/>
    <w:rsid w:val="00F947CE"/>
    <w:rsid w:val="00F947D0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8EA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6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BCF"/>
    <w:rsid w:val="00FA0C7A"/>
    <w:rsid w:val="00FA0E75"/>
    <w:rsid w:val="00FA10D4"/>
    <w:rsid w:val="00FA1589"/>
    <w:rsid w:val="00FA1607"/>
    <w:rsid w:val="00FA196C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20"/>
    <w:rsid w:val="00FA2B62"/>
    <w:rsid w:val="00FA2B65"/>
    <w:rsid w:val="00FA2DFE"/>
    <w:rsid w:val="00FA310D"/>
    <w:rsid w:val="00FA32CD"/>
    <w:rsid w:val="00FA332B"/>
    <w:rsid w:val="00FA343E"/>
    <w:rsid w:val="00FA3550"/>
    <w:rsid w:val="00FA3CC8"/>
    <w:rsid w:val="00FA3F20"/>
    <w:rsid w:val="00FA41C4"/>
    <w:rsid w:val="00FA45D6"/>
    <w:rsid w:val="00FA46A3"/>
    <w:rsid w:val="00FA46C1"/>
    <w:rsid w:val="00FA490A"/>
    <w:rsid w:val="00FA49F5"/>
    <w:rsid w:val="00FA4B39"/>
    <w:rsid w:val="00FA4C48"/>
    <w:rsid w:val="00FA4DDD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A0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94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1D6E"/>
    <w:rsid w:val="00FB222D"/>
    <w:rsid w:val="00FB2279"/>
    <w:rsid w:val="00FB22ED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AE"/>
    <w:rsid w:val="00FB32BB"/>
    <w:rsid w:val="00FB3373"/>
    <w:rsid w:val="00FB3384"/>
    <w:rsid w:val="00FB346C"/>
    <w:rsid w:val="00FB347A"/>
    <w:rsid w:val="00FB357F"/>
    <w:rsid w:val="00FB361C"/>
    <w:rsid w:val="00FB3659"/>
    <w:rsid w:val="00FB37B5"/>
    <w:rsid w:val="00FB39CF"/>
    <w:rsid w:val="00FB3AF6"/>
    <w:rsid w:val="00FB3ED7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6B"/>
    <w:rsid w:val="00FB5FC9"/>
    <w:rsid w:val="00FB5FD7"/>
    <w:rsid w:val="00FB6338"/>
    <w:rsid w:val="00FB63F3"/>
    <w:rsid w:val="00FB6676"/>
    <w:rsid w:val="00FB668A"/>
    <w:rsid w:val="00FB669C"/>
    <w:rsid w:val="00FB66EC"/>
    <w:rsid w:val="00FB6715"/>
    <w:rsid w:val="00FB688C"/>
    <w:rsid w:val="00FB6980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949"/>
    <w:rsid w:val="00FC0CC3"/>
    <w:rsid w:val="00FC0E55"/>
    <w:rsid w:val="00FC1191"/>
    <w:rsid w:val="00FC1336"/>
    <w:rsid w:val="00FC135C"/>
    <w:rsid w:val="00FC191F"/>
    <w:rsid w:val="00FC1924"/>
    <w:rsid w:val="00FC19EB"/>
    <w:rsid w:val="00FC1AED"/>
    <w:rsid w:val="00FC1C75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5F3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CE2"/>
    <w:rsid w:val="00FC6F0D"/>
    <w:rsid w:val="00FC6F14"/>
    <w:rsid w:val="00FC6F1C"/>
    <w:rsid w:val="00FC6F35"/>
    <w:rsid w:val="00FC6FA9"/>
    <w:rsid w:val="00FC7102"/>
    <w:rsid w:val="00FC7139"/>
    <w:rsid w:val="00FC71AB"/>
    <w:rsid w:val="00FC727D"/>
    <w:rsid w:val="00FC7307"/>
    <w:rsid w:val="00FC76BD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D88"/>
    <w:rsid w:val="00FD2F4B"/>
    <w:rsid w:val="00FD300B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DA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09E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B24"/>
    <w:rsid w:val="00FE2EA4"/>
    <w:rsid w:val="00FE2ED3"/>
    <w:rsid w:val="00FE3502"/>
    <w:rsid w:val="00FE36D5"/>
    <w:rsid w:val="00FE37E8"/>
    <w:rsid w:val="00FE3824"/>
    <w:rsid w:val="00FE3965"/>
    <w:rsid w:val="00FE3AA9"/>
    <w:rsid w:val="00FE3BBF"/>
    <w:rsid w:val="00FE3BCB"/>
    <w:rsid w:val="00FE3BD6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2B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3E2"/>
    <w:rsid w:val="00FF1557"/>
    <w:rsid w:val="00FF1744"/>
    <w:rsid w:val="00FF176D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405F"/>
    <w:rsid w:val="00FF40C6"/>
    <w:rsid w:val="00FF425C"/>
    <w:rsid w:val="00FF4500"/>
    <w:rsid w:val="00FF4551"/>
    <w:rsid w:val="00FF4A37"/>
    <w:rsid w:val="00FF4B0B"/>
    <w:rsid w:val="00FF4CE5"/>
    <w:rsid w:val="00FF4D2F"/>
    <w:rsid w:val="00FF520C"/>
    <w:rsid w:val="00FF5227"/>
    <w:rsid w:val="00FF54AD"/>
    <w:rsid w:val="00FF551B"/>
    <w:rsid w:val="00FF56C2"/>
    <w:rsid w:val="00FF5707"/>
    <w:rsid w:val="00FF5844"/>
    <w:rsid w:val="00FF59BC"/>
    <w:rsid w:val="00FF59F3"/>
    <w:rsid w:val="00FF5C5A"/>
    <w:rsid w:val="00FF5CD4"/>
    <w:rsid w:val="00FF6278"/>
    <w:rsid w:val="00FF62D9"/>
    <w:rsid w:val="00FF63A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0FF7FBE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5338CDAF-6B6B-4379-ACE1-1BB08AF59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EE2124-1EDA-40BC-9859-CDD8F1693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6FB67-5E93-445A-BBF9-99218AD5F1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3BB021D-B1EA-4230-B300-2DF1D3D8FA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728</TotalTime>
  <Pages>1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Korakot Hantrakul</dc:creator>
  <cp:keywords/>
  <dc:description/>
  <cp:lastModifiedBy>Tattita Onsook</cp:lastModifiedBy>
  <cp:revision>216</cp:revision>
  <cp:lastPrinted>2026-07-31T08:21:00Z</cp:lastPrinted>
  <dcterms:created xsi:type="dcterms:W3CDTF">2026-04-08T15:16:00Z</dcterms:created>
  <dcterms:modified xsi:type="dcterms:W3CDTF">2026-08-10T01:47:00Z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