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517DFE66" w:rsidR="00667C73" w:rsidRPr="006F48DE" w:rsidRDefault="007302BA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5E01527A" w:rsidR="00667C73" w:rsidRPr="006F48DE" w:rsidRDefault="007302BA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15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7B3F" w:rsidRPr="006F48DE" w14:paraId="3B169CF2" w14:textId="77777777" w:rsidTr="006673C6">
        <w:tc>
          <w:tcPr>
            <w:tcW w:w="1458" w:type="dxa"/>
          </w:tcPr>
          <w:p w14:paraId="0E41798A" w14:textId="53032EE7" w:rsidR="00367B3F" w:rsidRPr="006F48DE" w:rsidRDefault="007302B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0E061DA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367B3F" w:rsidRPr="006F48DE" w14:paraId="3FC9C5B2" w14:textId="77777777" w:rsidTr="00C10A1C">
        <w:tc>
          <w:tcPr>
            <w:tcW w:w="1458" w:type="dxa"/>
          </w:tcPr>
          <w:p w14:paraId="6D8FC4F5" w14:textId="693A02DB" w:rsidR="00367B3F" w:rsidRPr="006F48DE" w:rsidRDefault="007302B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3F83D687" w14:textId="3B826CBD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67B3F" w:rsidRPr="006F48DE" w14:paraId="65ADC653" w14:textId="77777777" w:rsidTr="00C10A1C">
        <w:tc>
          <w:tcPr>
            <w:tcW w:w="1458" w:type="dxa"/>
          </w:tcPr>
          <w:p w14:paraId="3AB21089" w14:textId="261093D6" w:rsidR="00367B3F" w:rsidRPr="006F48DE" w:rsidRDefault="007302B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5C312D90" w14:textId="2FF4EDCC" w:rsidR="00367B3F" w:rsidRPr="00B21DF1" w:rsidRDefault="00367B3F" w:rsidP="00367B3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67B3F" w:rsidRPr="006F48DE" w14:paraId="12F1AD49" w14:textId="77777777" w:rsidTr="006673C6">
        <w:tc>
          <w:tcPr>
            <w:tcW w:w="1458" w:type="dxa"/>
          </w:tcPr>
          <w:p w14:paraId="6F7B0654" w14:textId="5D0860CC" w:rsidR="00367B3F" w:rsidRPr="006F48DE" w:rsidRDefault="007302B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5DAEB8BA" w14:textId="1FA184B3" w:rsidR="00367B3F" w:rsidRPr="00B21DF1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011CE" w:rsidRPr="006F48DE" w14:paraId="6B062521" w14:textId="77777777" w:rsidTr="006673C6">
        <w:tc>
          <w:tcPr>
            <w:tcW w:w="1458" w:type="dxa"/>
          </w:tcPr>
          <w:p w14:paraId="569E5643" w14:textId="362F3078" w:rsidR="00B011CE" w:rsidRPr="006F48DE" w:rsidRDefault="00E710C9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136028B3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011CE" w:rsidRPr="006F48DE" w14:paraId="0CF9E95C" w14:textId="77777777" w:rsidTr="006673C6">
        <w:tc>
          <w:tcPr>
            <w:tcW w:w="1458" w:type="dxa"/>
          </w:tcPr>
          <w:p w14:paraId="65CB557A" w14:textId="393512F7" w:rsidR="00B011CE" w:rsidRPr="002B5993" w:rsidRDefault="00E710C9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49B1824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99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405A1" w:rsidRPr="006F48DE" w14:paraId="4876244C" w14:textId="77777777" w:rsidTr="006673C6">
        <w:tc>
          <w:tcPr>
            <w:tcW w:w="1458" w:type="dxa"/>
          </w:tcPr>
          <w:p w14:paraId="725399A9" w14:textId="1ED4CB78" w:rsidR="00F405A1" w:rsidRPr="001C2C0D" w:rsidRDefault="00E710C9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C3AD7D1" w14:textId="3E31A03B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05A1" w:rsidRPr="006F48DE" w14:paraId="12B2F17E" w14:textId="77777777" w:rsidTr="006673C6">
        <w:tc>
          <w:tcPr>
            <w:tcW w:w="1458" w:type="dxa"/>
          </w:tcPr>
          <w:p w14:paraId="6A7A1E73" w14:textId="4AD8EF67" w:rsidR="00F405A1" w:rsidRPr="006F48DE" w:rsidRDefault="007302BA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10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75" w:type="dxa"/>
          </w:tcPr>
          <w:p w14:paraId="69EF0C2C" w14:textId="480204C8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05A1" w:rsidRPr="006F48DE" w14:paraId="0F463951" w14:textId="77777777" w:rsidTr="006673C6">
        <w:tc>
          <w:tcPr>
            <w:tcW w:w="1458" w:type="dxa"/>
          </w:tcPr>
          <w:p w14:paraId="75E72BC3" w14:textId="67752511" w:rsidR="00F405A1" w:rsidRPr="006F48DE" w:rsidRDefault="007302BA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10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4086D27F" w14:textId="107E39D6" w:rsidR="00F405A1" w:rsidRPr="00B21DF1" w:rsidRDefault="00F405A1" w:rsidP="00F405A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011CE" w:rsidRPr="006F48DE" w14:paraId="37052B94" w14:textId="77777777" w:rsidTr="006673C6">
        <w:tc>
          <w:tcPr>
            <w:tcW w:w="1458" w:type="dxa"/>
          </w:tcPr>
          <w:p w14:paraId="1411907A" w14:textId="0C847593" w:rsidR="00B011CE" w:rsidRPr="006F48DE" w:rsidRDefault="007302BA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10C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00E046B5" w14:textId="557D7DAA" w:rsidR="00B011CE" w:rsidRPr="00B21DF1" w:rsidRDefault="00B011CE" w:rsidP="00B011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525BF976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</w:rPr>
        <w:t>15</w:t>
      </w:r>
      <w:r w:rsidR="003E12D6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3E12D6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3E12D6"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</w:rPr>
        <w:t>2569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0EA0D04C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B1692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302BA" w:rsidRPr="007302BA">
        <w:rPr>
          <w:rFonts w:asciiTheme="majorBidi" w:hAnsiTheme="majorBidi" w:cstheme="majorBidi"/>
          <w:sz w:val="30"/>
          <w:szCs w:val="30"/>
        </w:rPr>
        <w:t>2568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6DD9B3F8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302BA" w:rsidRPr="007302BA">
        <w:rPr>
          <w:rFonts w:asciiTheme="majorBidi" w:hAnsiTheme="majorBidi" w:cstheme="majorBidi"/>
          <w:sz w:val="30"/>
          <w:szCs w:val="30"/>
        </w:rPr>
        <w:t>2568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AD6F10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AD6F10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351E0797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EC5F94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5683A92D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2D6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4C134035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7302BA" w:rsidRPr="00730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  <w:vAlign w:val="center"/>
            <w:hideMark/>
          </w:tcPr>
          <w:p w14:paraId="77678564" w14:textId="57BF804D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  <w:vAlign w:val="center"/>
          </w:tcPr>
          <w:p w14:paraId="5975559F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737CCF8B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335B60B8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5A3EE118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  <w:vAlign w:val="center"/>
          </w:tcPr>
          <w:p w14:paraId="5F717EC8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3F76074B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E12D6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12D6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3E12D6" w:rsidRPr="00AC5D55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6F464E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2D6" w:rsidRPr="006F48DE" w14:paraId="58E99FF1" w14:textId="77777777" w:rsidTr="00C349DD">
        <w:tc>
          <w:tcPr>
            <w:tcW w:w="2263" w:type="pct"/>
            <w:hideMark/>
          </w:tcPr>
          <w:p w14:paraId="1EC9783C" w14:textId="1115337B" w:rsidR="003E12D6" w:rsidRPr="006F48DE" w:rsidRDefault="003E12D6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71EE8842" w:rsidR="003E12D6" w:rsidRPr="00DA6576" w:rsidRDefault="00BE34B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3E12D6" w:rsidRPr="00DA6576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73C752E7" w:rsidR="003E12D6" w:rsidRPr="00DA6576" w:rsidRDefault="003E12D6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202221" w14:textId="77777777" w:rsidR="003E12D6" w:rsidRPr="00F172B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090E6DD0" w:rsidR="003E12D6" w:rsidRPr="00F172B0" w:rsidRDefault="00BE34B7" w:rsidP="00790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040A77D8" w14:textId="77777777" w:rsidR="003E12D6" w:rsidRPr="00F172B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36199747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3E12D6" w:rsidRPr="006F48DE" w14:paraId="763AF20E" w14:textId="77777777" w:rsidTr="00C349DD">
        <w:tc>
          <w:tcPr>
            <w:tcW w:w="2263" w:type="pct"/>
          </w:tcPr>
          <w:p w14:paraId="371619CE" w14:textId="063A28EB" w:rsidR="003E12D6" w:rsidRPr="006F48DE" w:rsidRDefault="003E12D6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65E8CF2C" w14:textId="66EE3B2B" w:rsidR="003E12D6" w:rsidRPr="00DA6576" w:rsidRDefault="00BE34B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60B4EF" w14:textId="77777777" w:rsidR="003E12D6" w:rsidRPr="00DA6576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3CBB30C2" w:rsidR="003E12D6" w:rsidRPr="00DA6576" w:rsidRDefault="003E12D6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F5AC0A" w14:textId="77777777" w:rsidR="003E12D6" w:rsidRPr="00F172B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6A80EFD4" w:rsidR="003E12D6" w:rsidRPr="00F172B0" w:rsidRDefault="00BE34B7" w:rsidP="00790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4" w:type="pct"/>
          </w:tcPr>
          <w:p w14:paraId="0D80A44C" w14:textId="77777777" w:rsidR="003E12D6" w:rsidRPr="00F172B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115B4F1C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3E12D6" w:rsidRPr="006F48DE" w14:paraId="11DEEED5" w14:textId="77777777" w:rsidTr="00C349DD">
        <w:tc>
          <w:tcPr>
            <w:tcW w:w="2263" w:type="pct"/>
          </w:tcPr>
          <w:p w14:paraId="2BDFBE3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190B944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204084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57E77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87097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E423F4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40BF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8C427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1C9" w:rsidRPr="006F48DE" w14:paraId="603320B2" w14:textId="77777777" w:rsidTr="00C349DD">
        <w:tc>
          <w:tcPr>
            <w:tcW w:w="2263" w:type="pct"/>
          </w:tcPr>
          <w:p w14:paraId="5CBD4B31" w14:textId="77777777" w:rsidR="00FC11C9" w:rsidRPr="006F48DE" w:rsidRDefault="00FC11C9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4FA8984" w14:textId="77777777" w:rsidR="00FC11C9" w:rsidRPr="006F48DE" w:rsidRDefault="00FC11C9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A7A6A4F" w14:textId="77777777" w:rsidR="00FC11C9" w:rsidRPr="006F48DE" w:rsidRDefault="00FC11C9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4D6557" w14:textId="77777777" w:rsidR="00FC11C9" w:rsidRPr="006F48DE" w:rsidRDefault="00FC11C9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359232" w14:textId="77777777" w:rsidR="00FC11C9" w:rsidRPr="006F48DE" w:rsidRDefault="00FC11C9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366EF7" w14:textId="77777777" w:rsidR="00FC11C9" w:rsidRPr="006F48DE" w:rsidRDefault="00FC11C9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4BDBA9" w14:textId="77777777" w:rsidR="00FC11C9" w:rsidRPr="006F48DE" w:rsidRDefault="00FC11C9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36CBBE" w14:textId="77777777" w:rsidR="00FC11C9" w:rsidRPr="006F48DE" w:rsidRDefault="00FC11C9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2D6" w:rsidRPr="006F48DE" w14:paraId="55C1B33F" w14:textId="77777777" w:rsidTr="005E1739">
        <w:tc>
          <w:tcPr>
            <w:tcW w:w="2263" w:type="pct"/>
            <w:hideMark/>
          </w:tcPr>
          <w:p w14:paraId="2C771C71" w14:textId="09A25FE8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708AECDF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E0E57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8E5A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3F7E3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5E4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E754C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C6B95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3E12D6" w:rsidRPr="006F48DE" w14:paraId="0B58329A" w14:textId="77777777" w:rsidTr="005E1739">
        <w:tc>
          <w:tcPr>
            <w:tcW w:w="2263" w:type="pct"/>
          </w:tcPr>
          <w:p w14:paraId="030653E7" w14:textId="77777777" w:rsidR="003E12D6" w:rsidRPr="00517A87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4CD7A7E" w14:textId="3B1849A3" w:rsidR="003E12D6" w:rsidRPr="00517A87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79E108BE" w14:textId="77777777" w:rsidR="003E12D6" w:rsidRPr="00517A87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19511E" w14:textId="4738487C" w:rsidR="003E12D6" w:rsidRPr="00517A87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B49BB8B" w14:textId="77777777" w:rsidR="003E12D6" w:rsidRPr="00517A87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ACC6ED" w14:textId="484B6717" w:rsidR="003E12D6" w:rsidRPr="00517A87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2D58164A" w14:textId="77777777" w:rsidR="003E12D6" w:rsidRPr="00517A87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BE475" w14:textId="509F7020" w:rsidR="003E12D6" w:rsidRPr="00517A87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E12D6" w:rsidRPr="006F48DE" w14:paraId="1641C8D7" w14:textId="77777777" w:rsidTr="005E1739">
        <w:tc>
          <w:tcPr>
            <w:tcW w:w="2263" w:type="pct"/>
          </w:tcPr>
          <w:p w14:paraId="474F2DE0" w14:textId="77777777" w:rsidR="003E12D6" w:rsidRPr="009839F3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439FBAA0" w14:textId="77777777" w:rsidR="003E12D6" w:rsidRPr="009839F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1C75434" w14:textId="77777777" w:rsidR="003E12D6" w:rsidRPr="009839F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</w:tcPr>
          <w:p w14:paraId="36F6450E" w14:textId="77777777" w:rsidR="003E12D6" w:rsidRPr="009839F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0C3EEB9" w14:textId="77777777" w:rsidR="003E12D6" w:rsidRPr="009839F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17A9F15F" w14:textId="77777777" w:rsidR="003E12D6" w:rsidRPr="009839F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D9D8BE5" w14:textId="77777777" w:rsidR="003E12D6" w:rsidRPr="009839F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</w:tcPr>
          <w:p w14:paraId="500CCDD8" w14:textId="77777777" w:rsidR="003E12D6" w:rsidRPr="009839F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12D6" w:rsidRPr="006F48DE" w14:paraId="2AC136AC" w14:textId="77777777" w:rsidTr="00B9335A">
        <w:tc>
          <w:tcPr>
            <w:tcW w:w="2263" w:type="pct"/>
            <w:hideMark/>
          </w:tcPr>
          <w:p w14:paraId="664CEC06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30079293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8ED690" w14:textId="77777777" w:rsidR="003E12D6" w:rsidRPr="00AA2E19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A1EE3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FDCBA" w14:textId="77777777" w:rsidR="003E12D6" w:rsidRPr="00AA2E19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3CBDA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001C7A" w14:textId="77777777" w:rsidR="003E12D6" w:rsidRPr="00AA2E19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51233A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3E12D6" w:rsidRPr="006F48DE" w14:paraId="798433B4" w14:textId="77777777" w:rsidTr="00B9335A">
        <w:tc>
          <w:tcPr>
            <w:tcW w:w="2263" w:type="pct"/>
          </w:tcPr>
          <w:p w14:paraId="515B2CB7" w14:textId="77777777" w:rsidR="003E12D6" w:rsidRPr="00AA2E19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E19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78" w:type="pct"/>
          </w:tcPr>
          <w:p w14:paraId="31CF4638" w14:textId="504FECCA" w:rsidR="003E12D6" w:rsidRPr="00AA2E19" w:rsidRDefault="007F52F0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7C58EBC" w14:textId="77777777" w:rsidR="003E12D6" w:rsidRPr="00AA2E19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1AB92" w14:textId="08078CAD" w:rsidR="003E12D6" w:rsidRPr="00AA2E19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681FE1D2" w14:textId="77777777" w:rsidR="003E12D6" w:rsidRPr="00AA2E19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2710C7" w14:textId="21A0D52F" w:rsidR="003E12D6" w:rsidRPr="00CE494E" w:rsidRDefault="00BE34B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BB73D1" w14:textId="77777777" w:rsidR="003E12D6" w:rsidRPr="00F172B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6E461" w14:textId="31CAFBDA" w:rsidR="003E12D6" w:rsidRPr="00CE494E" w:rsidRDefault="003E12D6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2F0" w:rsidRPr="006F48DE" w14:paraId="577BB64C" w14:textId="77777777" w:rsidTr="00B9335A">
        <w:tc>
          <w:tcPr>
            <w:tcW w:w="2263" w:type="pct"/>
          </w:tcPr>
          <w:p w14:paraId="4214E696" w14:textId="21DDD58E" w:rsidR="007F52F0" w:rsidRPr="006F48DE" w:rsidRDefault="007F52F0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F52F0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36DED4C5" w14:textId="41074B39" w:rsidR="007F52F0" w:rsidRPr="007701D3" w:rsidRDefault="007F52F0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1D955FF6" w14:textId="77777777" w:rsidR="007F52F0" w:rsidRPr="007701D3" w:rsidRDefault="007F52F0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8F2468" w14:textId="08091BE6" w:rsidR="007F52F0" w:rsidRPr="007701D3" w:rsidRDefault="007B041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C745A8F" w14:textId="77777777" w:rsidR="007F52F0" w:rsidRPr="007701D3" w:rsidRDefault="007F52F0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C3034E" w14:textId="154D73F5" w:rsidR="007F52F0" w:rsidRPr="007701D3" w:rsidRDefault="007B041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629BA2" w14:textId="77777777" w:rsidR="007F52F0" w:rsidRPr="006F48DE" w:rsidRDefault="007F52F0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F95696" w14:textId="6245A217" w:rsidR="007F52F0" w:rsidRPr="006F48DE" w:rsidRDefault="007F52F0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2D6" w:rsidRPr="006F48DE" w14:paraId="22A9D50C" w14:textId="77777777" w:rsidTr="00B9335A">
        <w:tc>
          <w:tcPr>
            <w:tcW w:w="2263" w:type="pct"/>
          </w:tcPr>
          <w:p w14:paraId="5FC071C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D8F292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DEB5BD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EE051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202FEF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BB99D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CBB6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EA34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2D6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3E12D6" w:rsidRPr="007701D3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3E12D6" w:rsidRPr="006F48DE" w14:paraId="70E871DC" w14:textId="77777777" w:rsidTr="00C349DD">
        <w:tc>
          <w:tcPr>
            <w:tcW w:w="2263" w:type="pct"/>
          </w:tcPr>
          <w:p w14:paraId="229933E6" w14:textId="7473C84F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6A68C895" w14:textId="7262CF5A" w:rsidR="003E12D6" w:rsidRPr="007701D3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50E3E7A6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ABE3E" w14:textId="5041F93D" w:rsidR="003E12D6" w:rsidRPr="007701D3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32A142CA" w14:textId="77777777" w:rsidR="003E12D6" w:rsidRPr="007701D3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8C194B" w14:textId="157B5DDB" w:rsidR="003E12D6" w:rsidRPr="007701D3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6CB3513F" w14:textId="46A63710" w:rsidR="003E12D6" w:rsidRPr="00B80E41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0" w:type="pct"/>
          </w:tcPr>
          <w:p w14:paraId="3640D998" w14:textId="6926A4CF" w:rsidR="003E12D6" w:rsidRPr="00F140F8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E12D6" w:rsidRPr="006F48DE" w14:paraId="1F7AFC22" w14:textId="77777777" w:rsidTr="00C349DD">
        <w:tc>
          <w:tcPr>
            <w:tcW w:w="2263" w:type="pct"/>
          </w:tcPr>
          <w:p w14:paraId="45ECE1E8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A36589" w14:textId="77777777" w:rsidR="003E12D6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7B13F5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B97A04" w14:textId="77777777" w:rsidR="003E12D6" w:rsidRPr="00D857EC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8AC764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101C4B" w14:textId="77777777" w:rsidR="003E12D6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A68B3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2F73D2" w14:textId="77777777" w:rsidR="003E12D6" w:rsidRPr="00D857EC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2D6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2D6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2D6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137E028E" w14:textId="77777777" w:rsidR="003E12D6" w:rsidRPr="00AD6F10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1474C89F" w:rsidR="00BE34B7" w:rsidRPr="00AD6F10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16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DAA3A82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0C68D8" w14:textId="77777777" w:rsidR="003E12D6" w:rsidRPr="00AD6F10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342EE662" w:rsidR="003E12D6" w:rsidRPr="00AD6F10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46819A1E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C76294" w14:textId="77777777" w:rsidR="003E12D6" w:rsidRPr="00AD6F10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57024BB6" w:rsidR="00BE34B7" w:rsidRPr="00AD6F10" w:rsidRDefault="00BE34B7" w:rsidP="000A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2C409246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DEE41E" w14:textId="77777777" w:rsidR="003E12D6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397D451C" w:rsidR="003E12D6" w:rsidRPr="00F140F8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3E12D6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65CB56C2" w:rsidR="003E12D6" w:rsidRPr="00AD6F10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31334A2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6DC4B432" w:rsidR="003E12D6" w:rsidRPr="00AD6F10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8A607FA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0E1F6EFF" w:rsidR="003E12D6" w:rsidRPr="00AD6F10" w:rsidRDefault="00BE34B7" w:rsidP="002A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F9C3CF9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2E3D3D00" w:rsidR="003E12D6" w:rsidRPr="00F140F8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E12D6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629B8A62" w:rsidR="003E12D6" w:rsidRPr="00AD6F10" w:rsidRDefault="00BE34B7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916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EAEDDD3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22E6FA57" w:rsidR="003E12D6" w:rsidRPr="00AD6F10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79FB9461" w14:textId="77777777" w:rsidR="003E12D6" w:rsidRPr="00AD6F10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663880D6" w:rsidR="003E12D6" w:rsidRPr="00AD6F10" w:rsidRDefault="00BE34B7" w:rsidP="000A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77656F35" w14:textId="77777777" w:rsidR="003E12D6" w:rsidRPr="00F140F8" w:rsidRDefault="003E12D6" w:rsidP="003E12D6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3963EA4D" w:rsidR="003E12D6" w:rsidRPr="00F140F8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5C478F37" w14:textId="77777777" w:rsidR="00667C73" w:rsidRPr="009839F3" w:rsidRDefault="00667C73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2D6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371240EE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D17BDD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233E2E2B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3E12D6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303F4941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07" w:type="dxa"/>
          </w:tcPr>
          <w:p w14:paraId="3B10FC5B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5A478E5E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3E12D6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E12D6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086F4AB9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F923D6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74E286A3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CA5D627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7A3D0616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307" w:type="dxa"/>
          </w:tcPr>
          <w:p w14:paraId="5E4310B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7EFAF43D" w:rsidR="003E12D6" w:rsidRPr="006F48DE" w:rsidRDefault="007302BA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E12D6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D57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1591B07A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</w:tcPr>
          <w:p w14:paraId="1E7E0D87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5D57" w:rsidRPr="006F48DE" w14:paraId="62D17C5A" w14:textId="77777777" w:rsidTr="00FD5D57">
        <w:trPr>
          <w:trHeight w:val="81"/>
        </w:trPr>
        <w:tc>
          <w:tcPr>
            <w:tcW w:w="4230" w:type="dxa"/>
          </w:tcPr>
          <w:p w14:paraId="47023599" w14:textId="112BEEDF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CEF863" w14:textId="22B970AF" w:rsidR="00FD5D57" w:rsidRPr="00073BE2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11BD00C" w14:textId="77777777" w:rsidR="00FD5D57" w:rsidRPr="00073BE2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092D49" w14:textId="02B29D43" w:rsidR="00FD5D57" w:rsidRPr="00073BE2" w:rsidRDefault="007302BA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21B0396" w14:textId="77777777" w:rsidR="00FD5D57" w:rsidRPr="00073BE2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416588EE" w14:textId="3F24B7CD" w:rsidR="00FD5D57" w:rsidRPr="00073BE2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6F42DA77" w14:textId="77777777" w:rsidR="00FD5D57" w:rsidRPr="00073BE2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2C3F66C" w14:textId="20E5A63B" w:rsidR="00FD5D57" w:rsidRPr="00073BE2" w:rsidRDefault="00FD5D57" w:rsidP="00C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B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5D57" w:rsidRPr="006F48DE" w14:paraId="27E06086" w14:textId="77777777" w:rsidTr="00FD5D57">
        <w:trPr>
          <w:trHeight w:val="209"/>
        </w:trPr>
        <w:tc>
          <w:tcPr>
            <w:tcW w:w="4230" w:type="dxa"/>
          </w:tcPr>
          <w:p w14:paraId="1AD88DA4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BE8EBE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6D169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4C8070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81F1D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4EFE9C90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dxa"/>
          </w:tcPr>
          <w:p w14:paraId="18C911EA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74C0EA10" w14:textId="77777777" w:rsidR="00FD5D57" w:rsidRPr="009839F3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D5D57" w:rsidRPr="006F48DE" w14:paraId="357BA9B6" w14:textId="77777777" w:rsidTr="004D0C53">
        <w:trPr>
          <w:trHeight w:val="81"/>
        </w:trPr>
        <w:tc>
          <w:tcPr>
            <w:tcW w:w="4230" w:type="dxa"/>
          </w:tcPr>
          <w:p w14:paraId="4F1BEA44" w14:textId="4DF9B2E5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CF700ED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7637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2E809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C62C2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55D57CE0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7A247364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36BB13F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5D57" w:rsidRPr="006F48DE" w14:paraId="7904DBF8" w14:textId="77777777" w:rsidTr="004D0C31">
        <w:trPr>
          <w:trHeight w:val="81"/>
        </w:trPr>
        <w:tc>
          <w:tcPr>
            <w:tcW w:w="4230" w:type="dxa"/>
          </w:tcPr>
          <w:p w14:paraId="35BF5774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7EABFF39" w:rsidR="00FD5D57" w:rsidRPr="007B7A6E" w:rsidRDefault="00BE34B7" w:rsidP="003B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299BF04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7E6B3F83" w:rsidR="00FD5D57" w:rsidRPr="007B7A6E" w:rsidRDefault="00FD5D57" w:rsidP="001C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1F5B4CEB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1,079</w:t>
            </w:r>
          </w:p>
        </w:tc>
        <w:tc>
          <w:tcPr>
            <w:tcW w:w="307" w:type="dxa"/>
          </w:tcPr>
          <w:p w14:paraId="5820263C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7121FDBF" w:rsidR="00FD5D57" w:rsidRPr="006F48DE" w:rsidRDefault="007302BA" w:rsidP="00C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5D57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FD5D57" w:rsidRPr="006F48DE" w14:paraId="50853D35" w14:textId="77777777" w:rsidTr="004D0C31">
        <w:trPr>
          <w:trHeight w:val="81"/>
        </w:trPr>
        <w:tc>
          <w:tcPr>
            <w:tcW w:w="4230" w:type="dxa"/>
          </w:tcPr>
          <w:p w14:paraId="6AA006E9" w14:textId="0E509026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836175A" w14:textId="06DAD7CA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219</w:t>
            </w:r>
          </w:p>
        </w:tc>
        <w:tc>
          <w:tcPr>
            <w:tcW w:w="270" w:type="dxa"/>
          </w:tcPr>
          <w:p w14:paraId="6E2A9117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CFE70" w14:textId="743553FB" w:rsidR="00FD5D57" w:rsidRPr="007B7A6E" w:rsidRDefault="007302BA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7789FBDB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8FF36D" w14:textId="57184B15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307" w:type="dxa"/>
          </w:tcPr>
          <w:p w14:paraId="447A619B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5FF5C50" w14:textId="3EE81DE9" w:rsidR="00FD5D57" w:rsidRPr="006F48DE" w:rsidRDefault="007302BA" w:rsidP="00C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D5D57" w:rsidRPr="006F48DE" w14:paraId="55D235AE" w14:textId="77777777" w:rsidTr="004D0C31">
        <w:trPr>
          <w:trHeight w:val="81"/>
        </w:trPr>
        <w:tc>
          <w:tcPr>
            <w:tcW w:w="4230" w:type="dxa"/>
          </w:tcPr>
          <w:p w14:paraId="77939500" w14:textId="6D39029E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8289E" w14:textId="37E98A9B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D71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CB2CE8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5B1" w14:textId="08E09C7E" w:rsidR="00FD5D57" w:rsidRPr="007B7A6E" w:rsidRDefault="007302BA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3F53957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1A5AA20" w14:textId="5A0549B5" w:rsidR="00FD5D57" w:rsidRPr="00CE494E" w:rsidRDefault="00BE34B7" w:rsidP="003B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5B7C8090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5D0694" w14:textId="76C6BB75" w:rsidR="00FD5D57" w:rsidRPr="00D857EC" w:rsidRDefault="00FD5D57" w:rsidP="00C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D57" w:rsidRPr="006F48DE" w14:paraId="45B395BE" w14:textId="77777777" w:rsidTr="00AD7145">
        <w:trPr>
          <w:trHeight w:val="81"/>
        </w:trPr>
        <w:tc>
          <w:tcPr>
            <w:tcW w:w="4230" w:type="dxa"/>
          </w:tcPr>
          <w:p w14:paraId="6589308E" w14:textId="7D92112A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17799798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AD7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07E0CC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70425C1B" w:rsidR="00FD5D57" w:rsidRPr="007B7A6E" w:rsidRDefault="007302BA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8C0EB6E" w14:textId="77777777" w:rsidR="00FD5D57" w:rsidRPr="007B7A6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6797DDCE" w:rsidR="00FD5D57" w:rsidRPr="007B7A6E" w:rsidRDefault="00BE34B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1,167</w:t>
            </w:r>
          </w:p>
        </w:tc>
        <w:tc>
          <w:tcPr>
            <w:tcW w:w="307" w:type="dxa"/>
          </w:tcPr>
          <w:p w14:paraId="51F8A7AD" w14:textId="77777777" w:rsidR="00FD5D57" w:rsidRPr="006F48DE" w:rsidRDefault="00FD5D57" w:rsidP="00FD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51050C43" w:rsidR="00FD5D57" w:rsidRPr="006F48DE" w:rsidRDefault="007302BA" w:rsidP="00C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5D57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20777C03" w14:textId="77777777" w:rsidTr="00A513F8">
        <w:trPr>
          <w:tblHeader/>
        </w:trPr>
        <w:tc>
          <w:tcPr>
            <w:tcW w:w="2520" w:type="dxa"/>
            <w:vAlign w:val="bottom"/>
          </w:tcPr>
          <w:p w14:paraId="5A78DD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4E0F9225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F2EEC5" w14:textId="2C076614" w:rsidR="00EC5F94" w:rsidRPr="006F48DE" w:rsidRDefault="007302B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33BEE1F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97DBC9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69E1229A" w:rsidR="00EC5F94" w:rsidRPr="006F48DE" w:rsidRDefault="007302B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5E6D48B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8AB69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06378E2C" w:rsidR="00EC5F94" w:rsidRPr="006F48DE" w:rsidRDefault="007302B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B80795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ABC420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33D88D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AB878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01ECF3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AD1132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26BFB1A5" w:rsidR="00EC5F94" w:rsidRPr="006F48DE" w:rsidRDefault="007302B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874B3" w:rsidRPr="006F48DE" w14:paraId="615973DE" w14:textId="77777777" w:rsidTr="00A513F8">
        <w:trPr>
          <w:tblHeader/>
        </w:trPr>
        <w:tc>
          <w:tcPr>
            <w:tcW w:w="2520" w:type="dxa"/>
            <w:vAlign w:val="bottom"/>
          </w:tcPr>
          <w:p w14:paraId="22DD55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202DD9B2" w14:textId="787B513B" w:rsidR="00E874B3" w:rsidRPr="006F48DE" w:rsidRDefault="007302B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1A054C7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8526F87" w14:textId="5422F235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6D8D7E2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CD45D" w14:textId="425EB5CF" w:rsidR="00E874B3" w:rsidRPr="006F48DE" w:rsidRDefault="007302B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1ADBD0E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DEABF1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31B252B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11B08B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52A72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874BBE7" w14:textId="72F6BE96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A860CA">
        <w:tc>
          <w:tcPr>
            <w:tcW w:w="2520" w:type="dxa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5AA6466B" w14:textId="77777777" w:rsidTr="00554252">
        <w:tc>
          <w:tcPr>
            <w:tcW w:w="2520" w:type="dxa"/>
          </w:tcPr>
          <w:p w14:paraId="24396E2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4A448917" w14:textId="6555BAC4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424C21E7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DBD7FFE" w14:textId="77F5B5DA" w:rsidR="0042048C" w:rsidRPr="007B7A6E" w:rsidRDefault="00157B75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6.3</w:t>
            </w:r>
          </w:p>
        </w:tc>
        <w:tc>
          <w:tcPr>
            <w:tcW w:w="240" w:type="dxa"/>
          </w:tcPr>
          <w:p w14:paraId="69E434BF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C87ECA" w14:textId="0EA9B7ED" w:rsidR="0042048C" w:rsidRPr="00A3511C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0B511CF" w14:textId="77777777" w:rsidR="0042048C" w:rsidRPr="00A3511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</w:tcPr>
          <w:p w14:paraId="0D78E095" w14:textId="72434655" w:rsidR="0042048C" w:rsidRPr="0082789C" w:rsidRDefault="00A3511C" w:rsidP="00A3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78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4C7850" w14:textId="77777777" w:rsidR="0042048C" w:rsidRPr="0082789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DB07A25" w14:textId="19EE22B1" w:rsidR="0042048C" w:rsidRPr="0082789C" w:rsidRDefault="00A3511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78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64A9245" w14:textId="77777777" w:rsidR="0042048C" w:rsidRPr="00A3511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45DA16B7" w14:textId="48250CEA" w:rsidR="0042048C" w:rsidRPr="00A3511C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2048C" w:rsidRPr="006F48DE" w14:paraId="46E953E1" w14:textId="77777777" w:rsidTr="00554252">
        <w:tc>
          <w:tcPr>
            <w:tcW w:w="2520" w:type="dxa"/>
          </w:tcPr>
          <w:p w14:paraId="761F9616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4CDBC2F" w14:textId="77777777" w:rsidR="0042048C" w:rsidRPr="00663FB2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92A0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18DDE95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A0A8A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732D84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A60941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5BDD67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D92A28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4C3330B3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E019A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A44A7E2" w14:textId="77777777" w:rsidR="0042048C" w:rsidRPr="00AD6F1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AEB9021" w14:textId="77777777" w:rsidTr="00554252">
        <w:tc>
          <w:tcPr>
            <w:tcW w:w="2520" w:type="dxa"/>
          </w:tcPr>
          <w:p w14:paraId="6F050C38" w14:textId="39B10F38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  <w:vAlign w:val="bottom"/>
          </w:tcPr>
          <w:p w14:paraId="2FB2AED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4EB2B2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CE25877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8D88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759EE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51E3B7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F99BEAA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348221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1712E4B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09A1E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295E129" w14:textId="77777777" w:rsidR="0042048C" w:rsidRPr="00AD6F1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CEF5F71" w14:textId="77777777" w:rsidTr="00CA5A5F">
        <w:tc>
          <w:tcPr>
            <w:tcW w:w="2520" w:type="dxa"/>
          </w:tcPr>
          <w:p w14:paraId="5A04F83C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0BB4031F" w14:textId="2F52754C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13E87044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27966D" w14:textId="51E0FE79" w:rsidR="0042048C" w:rsidRPr="007B7A6E" w:rsidRDefault="00157B75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</w:t>
            </w:r>
          </w:p>
        </w:tc>
        <w:tc>
          <w:tcPr>
            <w:tcW w:w="240" w:type="dxa"/>
          </w:tcPr>
          <w:p w14:paraId="24C2B681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E043B6" w14:textId="6E743E93" w:rsidR="0042048C" w:rsidRPr="00CA5A5F" w:rsidRDefault="00157B75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40" w:type="dxa"/>
          </w:tcPr>
          <w:p w14:paraId="22927695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7DC0752" w14:textId="5FB5A4DC" w:rsidR="0042048C" w:rsidRPr="007B7A6E" w:rsidRDefault="00A3511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F11C2C8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676A655F" w14:textId="56826D7A" w:rsidR="0042048C" w:rsidRPr="007B7A6E" w:rsidRDefault="00A3511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BFCAF2" w14:textId="77777777" w:rsidR="0042048C" w:rsidRPr="000354A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13D9932A" w14:textId="137FA69E" w:rsidR="0042048C" w:rsidRPr="00CA5A5F" w:rsidRDefault="00157B75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57C86CC4" w14:textId="77777777" w:rsidR="00A83DEE" w:rsidRPr="00B1115D" w:rsidRDefault="00A83DEE">
      <w:pPr>
        <w:rPr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397"/>
        <w:gridCol w:w="610"/>
        <w:gridCol w:w="240"/>
        <w:gridCol w:w="362"/>
        <w:gridCol w:w="279"/>
        <w:gridCol w:w="349"/>
        <w:gridCol w:w="240"/>
        <w:gridCol w:w="532"/>
        <w:gridCol w:w="279"/>
        <w:gridCol w:w="102"/>
        <w:gridCol w:w="240"/>
        <w:gridCol w:w="760"/>
        <w:gridCol w:w="125"/>
        <w:gridCol w:w="120"/>
        <w:gridCol w:w="120"/>
        <w:gridCol w:w="1064"/>
      </w:tblGrid>
      <w:tr w:rsidR="00667C73" w:rsidRPr="006F48DE" w14:paraId="09A9C217" w14:textId="77777777" w:rsidTr="00585EE5">
        <w:tc>
          <w:tcPr>
            <w:tcW w:w="2520" w:type="dxa"/>
            <w:vAlign w:val="bottom"/>
          </w:tcPr>
          <w:p w14:paraId="6ADC0F15" w14:textId="3F018587" w:rsidR="00667C73" w:rsidRPr="006F48DE" w:rsidRDefault="00A83DE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193" w:type="dxa"/>
            <w:gridSpan w:val="4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2D6" w:rsidRPr="006F48DE" w14:paraId="32735CA7" w14:textId="77777777" w:rsidTr="00585EE5">
        <w:tc>
          <w:tcPr>
            <w:tcW w:w="2520" w:type="dxa"/>
            <w:vAlign w:val="bottom"/>
          </w:tcPr>
          <w:p w14:paraId="5087981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0BB3C21B" w14:textId="77777777" w:rsidR="003E12D6" w:rsidRPr="00334BE4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BE7B160" w14:textId="636462A3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428C7E0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DDF1BC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48313B03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01D7048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93428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737AF707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ADF2A0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1E5C0AB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C13BC7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2C32CF1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4408538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33F978F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413504AB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E12D6" w:rsidRPr="006F48DE" w14:paraId="26EFE8BE" w14:textId="77777777" w:rsidTr="00585EE5">
        <w:tc>
          <w:tcPr>
            <w:tcW w:w="2520" w:type="dxa"/>
            <w:vAlign w:val="bottom"/>
          </w:tcPr>
          <w:p w14:paraId="0EB63DF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007441FE" w14:textId="476C4B56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07145A2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2D382CE" w14:textId="67708924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774DE8B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2E6C9A9" w14:textId="3F67FFA0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6AD3013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3BE30E0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09EDC9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39808A5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347A8B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F1F1831" w14:textId="2CA9FBD5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67C73" w:rsidRPr="006F48DE" w14:paraId="25B88EF5" w14:textId="77777777" w:rsidTr="00585EE5">
        <w:tc>
          <w:tcPr>
            <w:tcW w:w="2520" w:type="dxa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4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F8EB505" w14:textId="77777777" w:rsidTr="00A35455">
        <w:tc>
          <w:tcPr>
            <w:tcW w:w="2520" w:type="dxa"/>
          </w:tcPr>
          <w:p w14:paraId="794C1371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7692DAF8" w14:textId="07919B67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7AE76549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A2591D7" w14:textId="1F2BF180" w:rsidR="0042048C" w:rsidRPr="006F48D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3.3 - 4.</w:t>
            </w:r>
            <w:r w:rsidR="00250F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2E58A35F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9804B2E" w14:textId="0A780D3F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40" w:type="dxa"/>
          </w:tcPr>
          <w:p w14:paraId="69D0EB1E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0ED8BBB6" w14:textId="2FA92E6F" w:rsidR="0042048C" w:rsidRPr="007B7A6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40" w:type="dxa"/>
          </w:tcPr>
          <w:p w14:paraId="2BA5F87B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93A457A" w14:textId="74E337C3" w:rsidR="0042048C" w:rsidRPr="007B7A6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gridSpan w:val="2"/>
          </w:tcPr>
          <w:p w14:paraId="6B88150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9BF18E" w14:textId="6E5601B6" w:rsidR="0042048C" w:rsidRPr="007B7A6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4,798</w:t>
            </w:r>
          </w:p>
        </w:tc>
      </w:tr>
      <w:tr w:rsidR="0042048C" w:rsidRPr="006F48DE" w14:paraId="4DA2D191" w14:textId="77777777" w:rsidTr="00087816">
        <w:tc>
          <w:tcPr>
            <w:tcW w:w="2520" w:type="dxa"/>
          </w:tcPr>
          <w:p w14:paraId="40C351E4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</w:tcPr>
          <w:p w14:paraId="20295FD6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4E5D92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4F689928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C87BC1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8408E5A" w14:textId="2E67B7CD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40" w:type="dxa"/>
          </w:tcPr>
          <w:p w14:paraId="5FA1FA9F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4187D33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880CC2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705E324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68BC031E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FD0859F" w14:textId="67EB8AA3" w:rsidR="0042048C" w:rsidRPr="007B7A6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42048C" w:rsidRPr="006F48DE" w14:paraId="43DF1421" w14:textId="77777777" w:rsidTr="00087816">
        <w:tc>
          <w:tcPr>
            <w:tcW w:w="2520" w:type="dxa"/>
          </w:tcPr>
          <w:p w14:paraId="7A4E9957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345D8D8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0A3AC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77C83A9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D3AECE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E5E875" w14:textId="6BD7C817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40" w:type="dxa"/>
          </w:tcPr>
          <w:p w14:paraId="44139F41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3FD156C8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CFB0C2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260DF150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7FEF45ED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95A9A53" w14:textId="321C3081" w:rsidR="0042048C" w:rsidRPr="007B7A6E" w:rsidRDefault="00BE34B7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4,915</w:t>
            </w:r>
          </w:p>
        </w:tc>
      </w:tr>
      <w:tr w:rsidR="001B7DF1" w:rsidRPr="006F48DE" w14:paraId="74233779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5FD34C1E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7"/>
          </w:tcPr>
          <w:p w14:paraId="481BFF27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518565A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1" w:type="dxa"/>
            <w:gridSpan w:val="7"/>
          </w:tcPr>
          <w:p w14:paraId="41B5BD12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94519" w:rsidRPr="006F48DE" w14:paraId="5C6EBC03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63190F29" w14:textId="21319906" w:rsidR="00A94519" w:rsidRPr="0046257D" w:rsidRDefault="0046257D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5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2612" w:type="dxa"/>
            <w:gridSpan w:val="7"/>
          </w:tcPr>
          <w:p w14:paraId="5367806B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4B6719F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1" w:type="dxa"/>
            <w:gridSpan w:val="7"/>
          </w:tcPr>
          <w:p w14:paraId="2631B80E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519" w:rsidRPr="006F48DE" w14:paraId="67C72FCA" w14:textId="77777777" w:rsidTr="00C545A2">
        <w:tblPrEx>
          <w:tblLook w:val="01E0" w:firstRow="1" w:lastRow="1" w:firstColumn="1" w:lastColumn="1" w:noHBand="0" w:noVBand="0"/>
        </w:tblPrEx>
        <w:trPr>
          <w:trHeight w:val="63"/>
          <w:tblHeader/>
        </w:trPr>
        <w:tc>
          <w:tcPr>
            <w:tcW w:w="4103" w:type="dxa"/>
            <w:gridSpan w:val="4"/>
          </w:tcPr>
          <w:p w14:paraId="1F2FB182" w14:textId="665A4DF5" w:rsidR="00A94519" w:rsidRPr="0046257D" w:rsidRDefault="0046257D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5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03B989B8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9" w:type="dxa"/>
          </w:tcPr>
          <w:p w14:paraId="7FE501E0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21" w:type="dxa"/>
            <w:gridSpan w:val="3"/>
          </w:tcPr>
          <w:p w14:paraId="0F85EAC2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9" w:type="dxa"/>
          </w:tcPr>
          <w:p w14:paraId="1F8BDC09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53850AA7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  <w:gridSpan w:val="2"/>
          </w:tcPr>
          <w:p w14:paraId="31F68A27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4" w:type="dxa"/>
            <w:gridSpan w:val="2"/>
          </w:tcPr>
          <w:p w14:paraId="5A1EB9B5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94519" w:rsidRPr="006F48DE" w14:paraId="280858A7" w14:textId="77777777" w:rsidTr="00C545A2">
        <w:tblPrEx>
          <w:tblLook w:val="01E0" w:firstRow="1" w:lastRow="1" w:firstColumn="1" w:lastColumn="1" w:noHBand="0" w:noVBand="0"/>
        </w:tblPrEx>
        <w:trPr>
          <w:trHeight w:val="401"/>
          <w:tblHeader/>
        </w:trPr>
        <w:tc>
          <w:tcPr>
            <w:tcW w:w="4103" w:type="dxa"/>
            <w:gridSpan w:val="4"/>
          </w:tcPr>
          <w:p w14:paraId="5F814CD2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7E6CF877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3584E7D0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46BDF6B2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00ADE63B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2A661790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29A2B6A6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6245BA48" w14:textId="77777777" w:rsidR="00A94519" w:rsidRPr="006F48DE" w:rsidRDefault="00A94519" w:rsidP="00C5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A94519" w:rsidRPr="006F48DE" w14:paraId="7BEE3269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633DBD75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2" w:type="dxa"/>
            <w:gridSpan w:val="15"/>
          </w:tcPr>
          <w:p w14:paraId="529A1396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4519" w:rsidRPr="006F48DE" w14:paraId="7BB182B0" w14:textId="77777777" w:rsidTr="00B73A35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3" w:type="dxa"/>
            <w:gridSpan w:val="4"/>
          </w:tcPr>
          <w:p w14:paraId="7C10ECF0" w14:textId="77777777" w:rsidR="00A94519" w:rsidRPr="00400570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305EAAB3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12" w:type="dxa"/>
            <w:gridSpan w:val="3"/>
          </w:tcPr>
          <w:p w14:paraId="3AC76414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571EF2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3F4AEEEC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8BCB8BD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3B07FECE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CC6FE00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390B25AF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519" w:rsidRPr="006F48DE" w14:paraId="3795C03C" w14:textId="77777777" w:rsidTr="00B73A35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3" w:type="dxa"/>
            <w:gridSpan w:val="4"/>
          </w:tcPr>
          <w:p w14:paraId="63EF8B27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77BA42B0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79" w:type="dxa"/>
          </w:tcPr>
          <w:p w14:paraId="3F9D4CE1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109B1FCB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9" w:type="dxa"/>
          </w:tcPr>
          <w:p w14:paraId="2A1F703C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13217E33" w14:textId="77777777" w:rsidR="00A94519" w:rsidRPr="00D62037" w:rsidRDefault="00A94519" w:rsidP="00F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06F31A30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</w:tcPr>
          <w:p w14:paraId="374044A2" w14:textId="77777777" w:rsidR="00A94519" w:rsidRPr="006F48DE" w:rsidRDefault="00A94519" w:rsidP="00F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0F2CEF" w14:textId="6C084E93" w:rsidR="009839F3" w:rsidRDefault="009839F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590"/>
        <w:gridCol w:w="613"/>
        <w:gridCol w:w="240"/>
        <w:gridCol w:w="359"/>
        <w:gridCol w:w="279"/>
        <w:gridCol w:w="352"/>
        <w:gridCol w:w="240"/>
        <w:gridCol w:w="529"/>
        <w:gridCol w:w="279"/>
        <w:gridCol w:w="105"/>
        <w:gridCol w:w="240"/>
        <w:gridCol w:w="757"/>
        <w:gridCol w:w="128"/>
        <w:gridCol w:w="117"/>
        <w:gridCol w:w="123"/>
        <w:gridCol w:w="1064"/>
      </w:tblGrid>
      <w:tr w:rsidR="00F415A5" w:rsidRPr="006F48DE" w14:paraId="3551A1E8" w14:textId="77777777" w:rsidTr="00930FE5">
        <w:tc>
          <w:tcPr>
            <w:tcW w:w="2250" w:type="dxa"/>
            <w:vAlign w:val="bottom"/>
          </w:tcPr>
          <w:p w14:paraId="4F059D1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4"/>
            <w:vAlign w:val="bottom"/>
          </w:tcPr>
          <w:p w14:paraId="25680CE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3C34DA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168632A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12D6" w:rsidRPr="006F48DE" w14:paraId="7F107FE7" w14:textId="77777777" w:rsidTr="00930FE5">
        <w:tc>
          <w:tcPr>
            <w:tcW w:w="2250" w:type="dxa"/>
            <w:vAlign w:val="bottom"/>
          </w:tcPr>
          <w:p w14:paraId="17BD237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055794" w14:textId="77777777" w:rsidR="003E12D6" w:rsidRPr="00334BE4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DFDA514" w14:textId="6A1BA19B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6B2C1B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2D6BB8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C1D751" w14:textId="29C20D4D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C6E2F6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A1DF26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E99E7B" w14:textId="505BF87E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271A39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5C9D6F3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1EC11E0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71AAAD9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BD3588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FE16EA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068B07" w14:textId="358C53BD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E12D6" w:rsidRPr="006F48DE" w14:paraId="3E961C10" w14:textId="77777777" w:rsidTr="00930FE5">
        <w:tc>
          <w:tcPr>
            <w:tcW w:w="2250" w:type="dxa"/>
            <w:vAlign w:val="bottom"/>
          </w:tcPr>
          <w:p w14:paraId="3707C491" w14:textId="4298291F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400CCE0F" w14:textId="736151D0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7D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649F80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1EBE0C6D" w14:textId="73D79FF6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7BEF752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C6F5FC5" w14:textId="3D02F39B" w:rsidR="003E12D6" w:rsidRPr="006F48DE" w:rsidRDefault="007302BA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47B9DE5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4094487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3ABC27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3F4EFCAF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54408FA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BD4D256" w14:textId="28555771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F415A5" w:rsidRPr="006F48DE" w14:paraId="50931D40" w14:textId="77777777" w:rsidTr="00930FE5">
        <w:tc>
          <w:tcPr>
            <w:tcW w:w="2250" w:type="dxa"/>
          </w:tcPr>
          <w:p w14:paraId="1FBF5E1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4"/>
          </w:tcPr>
          <w:p w14:paraId="0B896E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26A7F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3AB5192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023A34F1" w14:textId="77777777" w:rsidTr="00930FE5">
        <w:tc>
          <w:tcPr>
            <w:tcW w:w="2250" w:type="dxa"/>
          </w:tcPr>
          <w:p w14:paraId="36D5F48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9135F9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748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4A2E70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867B2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A3009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DE991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9A2CDF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507D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2CAFEB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09AF8D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483C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D55" w:rsidRPr="00983C8B" w14:paraId="0FB36BD2" w14:textId="77777777" w:rsidTr="00930FE5">
        <w:tc>
          <w:tcPr>
            <w:tcW w:w="2250" w:type="dxa"/>
          </w:tcPr>
          <w:p w14:paraId="3E9CE79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990" w:type="dxa"/>
          </w:tcPr>
          <w:p w14:paraId="246E89FE" w14:textId="53349DC9" w:rsidR="00AC5D55" w:rsidRPr="006F48DE" w:rsidRDefault="007302B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096D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497671B" w14:textId="1E90B1F9" w:rsidR="00AC5D55" w:rsidRPr="006F48DE" w:rsidRDefault="00A47C59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40" w:type="dxa"/>
          </w:tcPr>
          <w:p w14:paraId="6F5B6F1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1C0CD8C" w14:textId="7623910A" w:rsidR="00AC5D55" w:rsidRPr="00E2416F" w:rsidRDefault="007302BA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16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0" w:type="dxa"/>
          </w:tcPr>
          <w:p w14:paraId="7C9A3CC3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419FAED" w14:textId="5A36055F" w:rsidR="00AC5D55" w:rsidRPr="00E2416F" w:rsidRDefault="00E2416F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BC3A21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570ECA45" w14:textId="322E76CB" w:rsidR="00AC5D55" w:rsidRPr="00E2416F" w:rsidRDefault="00BE34B7" w:rsidP="00F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6D72A170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61A846DD" w14:textId="658FFAA2" w:rsidR="00AC5D55" w:rsidRPr="00E2416F" w:rsidRDefault="00E2416F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16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E2416F" w:rsidRPr="00983C8B" w14:paraId="2F7AB083" w14:textId="77777777" w:rsidTr="00930FE5">
        <w:tc>
          <w:tcPr>
            <w:tcW w:w="2250" w:type="dxa"/>
          </w:tcPr>
          <w:p w14:paraId="68231154" w14:textId="230CFE8B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45CA57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3EF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651F4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1E3C4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FB3ED8" w14:textId="1AFD6F53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A6B02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9C066D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5351E9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71E274D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17A87575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4AEC2FA" w14:textId="4C53858E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2416F" w:rsidRPr="00983C8B" w14:paraId="01D0B815" w14:textId="77777777" w:rsidTr="00930FE5">
        <w:tc>
          <w:tcPr>
            <w:tcW w:w="2250" w:type="dxa"/>
          </w:tcPr>
          <w:p w14:paraId="10D25434" w14:textId="3DCF3E59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FF514B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8E22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37825F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35558F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C4396BC" w14:textId="6534C229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40" w:type="dxa"/>
          </w:tcPr>
          <w:p w14:paraId="37FA866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1024082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6E718C12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15178E5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43BD817E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81D9457" w14:textId="0290F005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E2416F" w:rsidRPr="00983C8B" w14:paraId="426061C3" w14:textId="77777777" w:rsidTr="00930FE5">
        <w:tc>
          <w:tcPr>
            <w:tcW w:w="2250" w:type="dxa"/>
          </w:tcPr>
          <w:p w14:paraId="660312B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F2BA0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7381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B8FC83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0185A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5370578A" w14:textId="77777777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DB321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F1E220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20B654A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1A39BB6D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33D7FB85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7FD8FC9F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983C8B" w14:paraId="77A0579C" w14:textId="77777777" w:rsidTr="00930FE5">
        <w:tc>
          <w:tcPr>
            <w:tcW w:w="2250" w:type="dxa"/>
          </w:tcPr>
          <w:p w14:paraId="06056160" w14:textId="6DFE7BCE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75574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0EEA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7EFF2D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4476E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5C92505C" w14:textId="77777777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421CE7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FFA541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177E9DD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0053AD63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252F6A3C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270B4D47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983C8B" w14:paraId="558B1E5D" w14:textId="77777777" w:rsidTr="00930FE5">
        <w:tc>
          <w:tcPr>
            <w:tcW w:w="2250" w:type="dxa"/>
          </w:tcPr>
          <w:p w14:paraId="5D4DEC10" w14:textId="3CE8C8A8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990" w:type="dxa"/>
          </w:tcPr>
          <w:p w14:paraId="11660D56" w14:textId="06FDDF8C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5.7</w:t>
            </w:r>
          </w:p>
        </w:tc>
        <w:tc>
          <w:tcPr>
            <w:tcW w:w="270" w:type="dxa"/>
          </w:tcPr>
          <w:p w14:paraId="131A68D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340C30" w14:textId="0DE871A3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5.7</w:t>
            </w:r>
          </w:p>
        </w:tc>
        <w:tc>
          <w:tcPr>
            <w:tcW w:w="240" w:type="dxa"/>
          </w:tcPr>
          <w:p w14:paraId="22C48DB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97D7E1E" w14:textId="557582D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6A69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0" w:type="dxa"/>
          </w:tcPr>
          <w:p w14:paraId="0E5C4089" w14:textId="7777777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04247003" w14:textId="269A6358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6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E9C4F6" w14:textId="7777777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1735C8BE" w14:textId="0460CA4F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6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0562DD6B" w14:textId="7777777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3CD514C8" w14:textId="42F489EE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6A69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E2416F" w:rsidRPr="00983C8B" w14:paraId="7A083A80" w14:textId="77777777" w:rsidTr="00930FE5">
        <w:tc>
          <w:tcPr>
            <w:tcW w:w="2250" w:type="dxa"/>
          </w:tcPr>
          <w:p w14:paraId="5518AA3A" w14:textId="31346C1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E47681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1C9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C471B2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E87DC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82D3ADD" w14:textId="5602AF1F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A3823E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6C612C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37CC6A63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381A33FA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6048D9C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5D6BC71" w14:textId="7B92011B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2416F" w:rsidRPr="00983C8B" w14:paraId="0240E529" w14:textId="77777777" w:rsidTr="00930FE5">
        <w:tc>
          <w:tcPr>
            <w:tcW w:w="2250" w:type="dxa"/>
          </w:tcPr>
          <w:p w14:paraId="28B93F95" w14:textId="67CF7CF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5C8ED0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909D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F3B6C1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ADEF1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BB200D" w14:textId="177D22C2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40" w:type="dxa"/>
          </w:tcPr>
          <w:p w14:paraId="01C957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42EE654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3646DEAA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57D8E870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3759F1D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0A0C20B" w14:textId="5C9942B0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</w:tr>
      <w:tr w:rsidR="00E2416F" w:rsidRPr="00983C8B" w14:paraId="02B2B9F6" w14:textId="77777777" w:rsidTr="00930FE5">
        <w:tc>
          <w:tcPr>
            <w:tcW w:w="2250" w:type="dxa"/>
          </w:tcPr>
          <w:p w14:paraId="7E208CF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CDD05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F8AA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2360C3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7F8FF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6EC3E055" w14:textId="77777777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B820DA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77525B04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D7A8DD5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519FF513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0089CBCC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15C082F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3FEDE542" w14:textId="77777777" w:rsidTr="001811D6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0" w:type="dxa"/>
            <w:gridSpan w:val="4"/>
          </w:tcPr>
          <w:p w14:paraId="6443842D" w14:textId="10F28054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625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2612" w:type="dxa"/>
            <w:gridSpan w:val="7"/>
          </w:tcPr>
          <w:p w14:paraId="0D32A8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B776E3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7"/>
          </w:tcPr>
          <w:p w14:paraId="5FCC693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6F" w:rsidRPr="006F48DE" w14:paraId="12986A18" w14:textId="77777777" w:rsidTr="001811D6">
        <w:tblPrEx>
          <w:tblLook w:val="01E0" w:firstRow="1" w:lastRow="1" w:firstColumn="1" w:lastColumn="1" w:noHBand="0" w:noVBand="0"/>
        </w:tblPrEx>
        <w:trPr>
          <w:trHeight w:val="63"/>
          <w:tblHeader/>
        </w:trPr>
        <w:tc>
          <w:tcPr>
            <w:tcW w:w="4100" w:type="dxa"/>
            <w:gridSpan w:val="4"/>
          </w:tcPr>
          <w:p w14:paraId="2480F33D" w14:textId="4231D2C2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25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020031F9" w14:textId="24034A5A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9" w:type="dxa"/>
          </w:tcPr>
          <w:p w14:paraId="5C89C385" w14:textId="77777777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21" w:type="dxa"/>
            <w:gridSpan w:val="3"/>
          </w:tcPr>
          <w:p w14:paraId="2C1EA9A6" w14:textId="421EA5F3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9" w:type="dxa"/>
          </w:tcPr>
          <w:p w14:paraId="2F5F181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6E2C6C44" w14:textId="6EA52BF3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  <w:gridSpan w:val="2"/>
          </w:tcPr>
          <w:p w14:paraId="39427034" w14:textId="77777777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gridSpan w:val="2"/>
          </w:tcPr>
          <w:p w14:paraId="44D74C56" w14:textId="36ACCBE6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2416F" w:rsidRPr="006F48DE" w14:paraId="53F67BB8" w14:textId="77777777" w:rsidTr="001811D6">
        <w:tblPrEx>
          <w:tblLook w:val="01E0" w:firstRow="1" w:lastRow="1" w:firstColumn="1" w:lastColumn="1" w:noHBand="0" w:noVBand="0"/>
        </w:tblPrEx>
        <w:trPr>
          <w:trHeight w:val="401"/>
          <w:tblHeader/>
        </w:trPr>
        <w:tc>
          <w:tcPr>
            <w:tcW w:w="4100" w:type="dxa"/>
            <w:gridSpan w:val="4"/>
          </w:tcPr>
          <w:p w14:paraId="7C2ACEF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1151E48C" w14:textId="119D9067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0DB97F0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204B749B" w14:textId="325983F0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09C52D3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6C642E5B" w14:textId="39A4AAED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5A534CA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48B146D0" w14:textId="12E067F9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2416F" w:rsidRPr="006F48DE" w14:paraId="6421BB1E" w14:textId="77777777" w:rsidTr="001811D6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0" w:type="dxa"/>
            <w:gridSpan w:val="4"/>
          </w:tcPr>
          <w:p w14:paraId="31F519B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5" w:type="dxa"/>
            <w:gridSpan w:val="15"/>
          </w:tcPr>
          <w:p w14:paraId="22E91D9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7FB6FFA1" w14:textId="77777777" w:rsidTr="001811D6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0" w:type="dxa"/>
            <w:gridSpan w:val="4"/>
          </w:tcPr>
          <w:p w14:paraId="205249A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0FDFB36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12" w:type="dxa"/>
            <w:gridSpan w:val="3"/>
          </w:tcPr>
          <w:p w14:paraId="13F2514F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2603D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176E152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52EBFB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1D7E29C0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1462E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0521E0B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2FA96AFE" w14:textId="77777777" w:rsidTr="001811D6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0" w:type="dxa"/>
            <w:gridSpan w:val="4"/>
          </w:tcPr>
          <w:p w14:paraId="2A79CF4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1E12BB14" w14:textId="0780A0EE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9" w:type="dxa"/>
          </w:tcPr>
          <w:p w14:paraId="4F9FBCA4" w14:textId="77777777" w:rsidR="00E2416F" w:rsidRPr="00A23152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3E14B945" w14:textId="68BDDCB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9" w:type="dxa"/>
          </w:tcPr>
          <w:p w14:paraId="3C144FC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72464D1A" w14:textId="6CAA8F18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  <w:gridSpan w:val="2"/>
          </w:tcPr>
          <w:p w14:paraId="0E08D24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03780D78" w14:textId="402EF6D1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2416F" w:rsidRPr="008D34DE" w14:paraId="0BAF4C36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117A672C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3"/>
          </w:tcPr>
          <w:p w14:paraId="1FD4AEBF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D408BDC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3"/>
          </w:tcPr>
          <w:p w14:paraId="704252C8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B6EB705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gridSpan w:val="3"/>
          </w:tcPr>
          <w:p w14:paraId="2170181B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64597CC1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gridSpan w:val="2"/>
          </w:tcPr>
          <w:p w14:paraId="5813D3C0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416F" w:rsidRPr="006F48DE" w14:paraId="0EBF5C11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5F0B76D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2" w:type="dxa"/>
            <w:gridSpan w:val="3"/>
          </w:tcPr>
          <w:p w14:paraId="55DA7A3B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99013C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6752C9A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0ECCC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8D2E893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E313A0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218BE43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960879" w14:paraId="41531445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5E3BA73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2" w:type="dxa"/>
            <w:gridSpan w:val="3"/>
          </w:tcPr>
          <w:p w14:paraId="318B5EF9" w14:textId="2619C0C4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9" w:type="dxa"/>
          </w:tcPr>
          <w:p w14:paraId="4AC73672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578091E6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A6A0044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F991721" w14:textId="41974084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3F193284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44B3D083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9608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416F" w:rsidRPr="00960879" w14:paraId="08CAFF4D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B3D7D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879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2" w:type="dxa"/>
            <w:gridSpan w:val="3"/>
            <w:tcBorders>
              <w:bottom w:val="single" w:sz="4" w:space="0" w:color="auto"/>
            </w:tcBorders>
          </w:tcPr>
          <w:p w14:paraId="70FF8B56" w14:textId="79B6C736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9" w:type="dxa"/>
          </w:tcPr>
          <w:p w14:paraId="16915CAE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</w:tcPr>
          <w:p w14:paraId="619D2B31" w14:textId="613EB16D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9" w:type="dxa"/>
          </w:tcPr>
          <w:p w14:paraId="658EE88A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</w:tcPr>
          <w:p w14:paraId="367BEBFF" w14:textId="6292E516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B1964C3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14:paraId="283B5F7D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416F" w:rsidRPr="006F48DE" w14:paraId="658631C3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EB0EBFC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</w:tcBorders>
          </w:tcPr>
          <w:p w14:paraId="145A1989" w14:textId="00663C1A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9" w:type="dxa"/>
          </w:tcPr>
          <w:p w14:paraId="5F92615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</w:tcBorders>
          </w:tcPr>
          <w:p w14:paraId="0DACB513" w14:textId="7E916416" w:rsidR="00E2416F" w:rsidRPr="00305BB3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9" w:type="dxa"/>
          </w:tcPr>
          <w:p w14:paraId="35AB606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9E7311" w14:textId="386B74BA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7BB0FB4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A419FF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416F" w:rsidRPr="008D34DE" w14:paraId="416C0F4A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82FF5C8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12F4E1BC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784A83C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top w:val="double" w:sz="4" w:space="0" w:color="auto"/>
            </w:tcBorders>
          </w:tcPr>
          <w:p w14:paraId="1736F5D1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2811B9B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double" w:sz="4" w:space="0" w:color="auto"/>
            </w:tcBorders>
          </w:tcPr>
          <w:p w14:paraId="1E0CEA7E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08CADCD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</w:tcPr>
          <w:p w14:paraId="5FF47CFE" w14:textId="77777777" w:rsidR="00E2416F" w:rsidRPr="00C40E7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6F12EFF1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9935CC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56E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12" w:type="dxa"/>
            <w:gridSpan w:val="3"/>
          </w:tcPr>
          <w:p w14:paraId="555A2DE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F9FF64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36B8935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1F9EA7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BA5B4D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F17B0D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3AE7F0F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0B0207" w14:paraId="38EC460C" w14:textId="77777777" w:rsidTr="00764C2D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448BD8B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44053773" w14:textId="72ECAD14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72D0A40" w14:textId="77777777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35EEFA10" w14:textId="77777777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FC1639" w14:textId="77777777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00ED5D75" w14:textId="63E106F2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2D26EF54" w14:textId="77777777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49B8283B" w14:textId="733942C1" w:rsidR="00E2416F" w:rsidRPr="00CB1FC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2416F" w:rsidRPr="006F48DE" w14:paraId="17B5ED8F" w14:textId="77777777" w:rsidTr="00764C2D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48856C0F" w14:textId="2C0807DE" w:rsidR="00E2416F" w:rsidRPr="000B020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418F5FEE" w14:textId="5B6425B9" w:rsidR="00E2416F" w:rsidRPr="0043724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45FF731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top w:val="double" w:sz="4" w:space="0" w:color="auto"/>
            </w:tcBorders>
          </w:tcPr>
          <w:p w14:paraId="609AE273" w14:textId="61E64EA6" w:rsidR="00E2416F" w:rsidRPr="0042048C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0EE32D7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double" w:sz="4" w:space="0" w:color="auto"/>
            </w:tcBorders>
          </w:tcPr>
          <w:p w14:paraId="3D212C82" w14:textId="56ED1FB5" w:rsidR="00E2416F" w:rsidRPr="004C5928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CB55F3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</w:tcPr>
          <w:p w14:paraId="15131268" w14:textId="5F68EA30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7D118886" w14:textId="77777777" w:rsidTr="00CD4728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034EB35C" w14:textId="469A8A0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2" w:type="dxa"/>
            <w:gridSpan w:val="7"/>
          </w:tcPr>
          <w:p w14:paraId="08C2B971" w14:textId="7C43AD6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150D25C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34" w:type="dxa"/>
            <w:gridSpan w:val="7"/>
          </w:tcPr>
          <w:p w14:paraId="09D64B40" w14:textId="56205DEC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6F" w:rsidRPr="006F48DE" w14:paraId="27A64ACD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4AF7850" w14:textId="31AE0EAD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7AA763CF" w14:textId="0A77B69D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</w:tcPr>
          <w:p w14:paraId="02ACF8B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40CEF394" w14:textId="2DA55FB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5E633FD8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gridSpan w:val="3"/>
          </w:tcPr>
          <w:p w14:paraId="20953276" w14:textId="673EDF8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gridSpan w:val="2"/>
          </w:tcPr>
          <w:p w14:paraId="16BDAF6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05FF211F" w14:textId="7212B1E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416F" w:rsidRPr="006F48DE" w14:paraId="648FB718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08AAFE4" w14:textId="7777777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  <w:gridSpan w:val="3"/>
          </w:tcPr>
          <w:p w14:paraId="038A6E76" w14:textId="3C555ED9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70BC53EB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3"/>
          </w:tcPr>
          <w:p w14:paraId="03EC6146" w14:textId="3224783C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1E5C7A7F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3"/>
          </w:tcPr>
          <w:p w14:paraId="5CD4193A" w14:textId="524100E1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4FD89DA9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2"/>
          </w:tcPr>
          <w:p w14:paraId="44254332" w14:textId="22CB96AD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2416F" w:rsidRPr="006F48DE" w14:paraId="7B2FA691" w14:textId="77777777" w:rsidTr="009050BF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786FFD11" w14:textId="7777777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5" w:type="dxa"/>
            <w:gridSpan w:val="15"/>
          </w:tcPr>
          <w:p w14:paraId="74A1B87E" w14:textId="173BDF40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41B24CCE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0F17A8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2" w:type="dxa"/>
            <w:gridSpan w:val="3"/>
          </w:tcPr>
          <w:p w14:paraId="2AF65D5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68AE3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72EFA63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C80443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gridSpan w:val="3"/>
          </w:tcPr>
          <w:p w14:paraId="0A58636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BEADB0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7BE2AA7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23A00A7A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70394FE0" w14:textId="77777777" w:rsidR="00E2416F" w:rsidRPr="001B4892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61BA4ACB" w14:textId="34BA8423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9" w:type="dxa"/>
          </w:tcPr>
          <w:p w14:paraId="42D448D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64FBBDBE" w14:textId="48124A7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9" w:type="dxa"/>
          </w:tcPr>
          <w:p w14:paraId="28AB071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443C4B8F" w14:textId="094433C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45" w:type="dxa"/>
            <w:gridSpan w:val="2"/>
          </w:tcPr>
          <w:p w14:paraId="582B81F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1826CD56" w14:textId="09D96299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  <w:tr w:rsidR="00E2416F" w:rsidRPr="006F48DE" w14:paraId="149E1C43" w14:textId="77777777" w:rsidTr="00930FE5">
        <w:trPr>
          <w:tblHeader/>
        </w:trPr>
        <w:tc>
          <w:tcPr>
            <w:tcW w:w="2250" w:type="dxa"/>
            <w:vAlign w:val="bottom"/>
          </w:tcPr>
          <w:p w14:paraId="2CB263E1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63" w:type="dxa"/>
            <w:gridSpan w:val="4"/>
            <w:vAlign w:val="bottom"/>
          </w:tcPr>
          <w:p w14:paraId="52AE673C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07BB40FE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35B8FBBC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416F" w:rsidRPr="006F48DE" w14:paraId="169D07FD" w14:textId="77777777" w:rsidTr="00930FE5">
        <w:trPr>
          <w:tblHeader/>
        </w:trPr>
        <w:tc>
          <w:tcPr>
            <w:tcW w:w="2250" w:type="dxa"/>
            <w:vAlign w:val="bottom"/>
          </w:tcPr>
          <w:p w14:paraId="49EEE3C9" w14:textId="6944462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x-none"/>
              </w:rPr>
              <w:br w:type="page"/>
            </w:r>
          </w:p>
        </w:tc>
        <w:tc>
          <w:tcPr>
            <w:tcW w:w="2463" w:type="dxa"/>
            <w:gridSpan w:val="4"/>
            <w:vAlign w:val="bottom"/>
          </w:tcPr>
          <w:p w14:paraId="6CA5809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4421FC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17C90A4E" w14:textId="10A8CD4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16F" w:rsidRPr="006F48DE" w14:paraId="1651F75D" w14:textId="77777777" w:rsidTr="00930FE5">
        <w:trPr>
          <w:tblHeader/>
        </w:trPr>
        <w:tc>
          <w:tcPr>
            <w:tcW w:w="2250" w:type="dxa"/>
            <w:vAlign w:val="bottom"/>
          </w:tcPr>
          <w:p w14:paraId="21482A7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892AC03" w14:textId="77777777" w:rsidR="00E2416F" w:rsidRPr="00334BE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DDEE8B" w14:textId="5916972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615233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7BBDD6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4B5E0A" w14:textId="788DF2B3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62636E3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B88F4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13D506" w14:textId="61FF5D8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3E0325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0AF790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5679774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CE1FB5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4733D6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A3995D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A93B3A" w14:textId="6CE9BDAB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2416F" w:rsidRPr="006F48DE" w14:paraId="0F7C25E7" w14:textId="77777777" w:rsidTr="00930FE5">
        <w:trPr>
          <w:tblHeader/>
        </w:trPr>
        <w:tc>
          <w:tcPr>
            <w:tcW w:w="2250" w:type="dxa"/>
            <w:vAlign w:val="bottom"/>
          </w:tcPr>
          <w:p w14:paraId="618B75B6" w14:textId="4B34AD7B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3E2FB988" w14:textId="20BC30E8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7ED7E4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D117A5F" w14:textId="6052B73D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22908AE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E2D3AC0" w14:textId="7CCA920C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48339D2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7F2002D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0A198B4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1101243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73D6603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236E858" w14:textId="73C1AFFE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2416F" w:rsidRPr="006F48DE" w14:paraId="63AB9C96" w14:textId="77777777" w:rsidTr="00930FE5">
        <w:trPr>
          <w:tblHeader/>
        </w:trPr>
        <w:tc>
          <w:tcPr>
            <w:tcW w:w="2250" w:type="dxa"/>
          </w:tcPr>
          <w:p w14:paraId="28C6CFA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4"/>
          </w:tcPr>
          <w:p w14:paraId="6E194E7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5BE46E1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65615FF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7867E4E8" w14:textId="77777777" w:rsidTr="00930FE5">
        <w:tc>
          <w:tcPr>
            <w:tcW w:w="2250" w:type="dxa"/>
          </w:tcPr>
          <w:p w14:paraId="49A30B1F" w14:textId="702A2E4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0EEE7BE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520D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B9AC27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22EC3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5CD523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D836C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31BAB44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A3F4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46F1FAA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4C292D9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C69C5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16F" w:rsidRPr="002B6BE3" w14:paraId="582F8FF0" w14:textId="77777777" w:rsidTr="00930FE5">
        <w:tc>
          <w:tcPr>
            <w:tcW w:w="2250" w:type="dxa"/>
          </w:tcPr>
          <w:p w14:paraId="27ECB27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</w:p>
        </w:tc>
        <w:tc>
          <w:tcPr>
            <w:tcW w:w="990" w:type="dxa"/>
          </w:tcPr>
          <w:p w14:paraId="3E884219" w14:textId="7542CD2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5C870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4B42DF8" w14:textId="04D01369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0.7 </w:t>
            </w:r>
            <w:r w:rsidR="00930FE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1.7</w:t>
            </w:r>
          </w:p>
        </w:tc>
        <w:tc>
          <w:tcPr>
            <w:tcW w:w="240" w:type="dxa"/>
          </w:tcPr>
          <w:p w14:paraId="1F545F8F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2E2A9F9" w14:textId="42FA9154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40" w:type="dxa"/>
          </w:tcPr>
          <w:p w14:paraId="4C9F71B3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1BD9BB5F" w14:textId="1DD3C4C3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4,352</w:t>
            </w:r>
          </w:p>
        </w:tc>
        <w:tc>
          <w:tcPr>
            <w:tcW w:w="240" w:type="dxa"/>
          </w:tcPr>
          <w:p w14:paraId="0AF5DFBE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595204B" w14:textId="50BFA9DC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4,483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gridSpan w:val="2"/>
          </w:tcPr>
          <w:p w14:paraId="15048D6E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B26091" w14:textId="5342CBEF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</w:tr>
      <w:tr w:rsidR="00E2416F" w:rsidRPr="002B6BE3" w14:paraId="22E42F79" w14:textId="77777777" w:rsidTr="00930FE5">
        <w:tc>
          <w:tcPr>
            <w:tcW w:w="2250" w:type="dxa"/>
          </w:tcPr>
          <w:p w14:paraId="67EEF84C" w14:textId="02DF8012" w:rsidR="00E2416F" w:rsidRPr="00A513F8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</w:tcPr>
          <w:p w14:paraId="55B861D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D391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DD4CB20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81704D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BBE2678" w14:textId="5DACBCFD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0" w:type="dxa"/>
          </w:tcPr>
          <w:p w14:paraId="08D6A409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D5FA9F7" w14:textId="7C13E87E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A082127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34ECA664" w14:textId="340698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75B82045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BADE05" w14:textId="582FBE23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2416F" w:rsidRPr="002B6BE3" w14:paraId="545C51B4" w14:textId="77777777" w:rsidTr="00930FE5">
        <w:tc>
          <w:tcPr>
            <w:tcW w:w="2250" w:type="dxa"/>
          </w:tcPr>
          <w:p w14:paraId="44C5806E" w14:textId="5243B5CD" w:rsidR="00E2416F" w:rsidRPr="00044EF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E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7DCE861" w14:textId="7ADD9F8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BCB1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53A58B7" w14:textId="55CED566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A6A42E3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94F993" w14:textId="2B832FAC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40" w:type="dxa"/>
          </w:tcPr>
          <w:p w14:paraId="33374097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9B59F91" w14:textId="2B895D5A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B77F26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5595D036" w14:textId="4A11E4F5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6F6187BF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BA1AC51" w14:textId="7B17E979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4,532</w:t>
            </w:r>
          </w:p>
        </w:tc>
      </w:tr>
    </w:tbl>
    <w:p w14:paraId="10B9E4A7" w14:textId="77777777" w:rsidR="00960879" w:rsidRPr="00A47C59" w:rsidRDefault="00960879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FADD3" w14:textId="3461384E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A47C59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5345B1" w14:textId="17E3977E" w:rsidR="00667C73" w:rsidRPr="00C40E74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7302BA" w:rsidRPr="007302BA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7302BA" w:rsidRPr="007302BA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7302BA" w:rsidRPr="007302BA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7302BA" w:rsidRPr="007302BA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7302BA" w:rsidRPr="007302BA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7302BA" w:rsidRPr="007302BA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7302BA" w:rsidRPr="007302BA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7302BA" w:rsidRPr="007302BA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42BB6B86" w14:textId="77777777" w:rsidR="00C40E74" w:rsidRPr="00A47C59" w:rsidRDefault="00C40E74" w:rsidP="00C40E74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742FF9C" w14:textId="1777ED80" w:rsidR="008877A9" w:rsidRDefault="00667C73" w:rsidP="00143C5D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F05620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7302BA" w:rsidRPr="00F05620">
        <w:rPr>
          <w:rFonts w:asciiTheme="majorBidi" w:hAnsiTheme="majorBidi" w:cstheme="majorBidi"/>
          <w:lang w:val="en-US"/>
        </w:rPr>
        <w:t>31</w:t>
      </w:r>
      <w:r w:rsidR="00B8685C" w:rsidRPr="00F05620">
        <w:rPr>
          <w:rFonts w:asciiTheme="majorBidi" w:hAnsiTheme="majorBidi" w:cstheme="majorBidi"/>
          <w:lang w:val="en-US"/>
        </w:rPr>
        <w:t xml:space="preserve"> </w:t>
      </w:r>
      <w:r w:rsidR="00B8685C" w:rsidRPr="00F05620">
        <w:rPr>
          <w:rFonts w:asciiTheme="majorBidi" w:hAnsiTheme="majorBidi" w:cstheme="majorBidi"/>
          <w:cs/>
          <w:lang w:val="en-US"/>
        </w:rPr>
        <w:t>มีนาคม</w:t>
      </w:r>
      <w:r w:rsidR="00B8685C" w:rsidRPr="00F05620">
        <w:rPr>
          <w:rFonts w:asciiTheme="majorBidi" w:hAnsiTheme="majorBidi" w:cstheme="majorBidi"/>
          <w:lang w:val="en-US"/>
        </w:rPr>
        <w:t xml:space="preserve"> </w:t>
      </w:r>
      <w:r w:rsidR="007302BA" w:rsidRPr="00F05620">
        <w:rPr>
          <w:rFonts w:asciiTheme="majorBidi" w:hAnsiTheme="majorBidi" w:cstheme="majorBidi"/>
          <w:lang w:val="en-US"/>
        </w:rPr>
        <w:t>2569</w:t>
      </w:r>
      <w:r w:rsidRPr="00F05620">
        <w:rPr>
          <w:rFonts w:asciiTheme="majorBidi" w:hAnsiTheme="majorBidi" w:cstheme="majorBidi"/>
          <w:cs/>
        </w:rPr>
        <w:t xml:space="preserve"> เป็นจำนวนเงิน </w:t>
      </w:r>
      <w:r w:rsidRPr="00F05620">
        <w:rPr>
          <w:rFonts w:asciiTheme="majorBidi" w:hAnsiTheme="majorBidi" w:cstheme="majorBidi"/>
          <w:cs/>
        </w:rPr>
        <w:br/>
      </w:r>
      <w:r w:rsidR="00A546C4" w:rsidRPr="00F05620">
        <w:rPr>
          <w:rFonts w:asciiTheme="majorBidi" w:hAnsiTheme="majorBidi" w:cstheme="majorBidi"/>
          <w:lang w:val="en-US"/>
        </w:rPr>
        <w:t>2,134</w:t>
      </w:r>
      <w:r w:rsidR="006F7E23" w:rsidRPr="00F05620">
        <w:rPr>
          <w:rFonts w:asciiTheme="majorBidi" w:hAnsiTheme="majorBidi" w:cstheme="majorBidi"/>
          <w:lang w:val="en-US"/>
        </w:rPr>
        <w:t xml:space="preserve"> </w:t>
      </w:r>
      <w:r w:rsidRPr="00F05620">
        <w:rPr>
          <w:rFonts w:asciiTheme="majorBidi" w:hAnsiTheme="majorBidi" w:cstheme="majorBidi"/>
          <w:cs/>
        </w:rPr>
        <w:t xml:space="preserve">ล้านบาท </w:t>
      </w:r>
      <w:r w:rsidRPr="00F05620">
        <w:rPr>
          <w:rFonts w:asciiTheme="majorBidi" w:hAnsiTheme="majorBidi" w:cstheme="majorBidi"/>
          <w:i/>
          <w:iCs/>
          <w:lang w:val="en-US"/>
        </w:rPr>
        <w:t>(</w:t>
      </w:r>
      <w:r w:rsidR="007302BA" w:rsidRPr="00F05620">
        <w:rPr>
          <w:rFonts w:asciiTheme="majorBidi" w:hAnsiTheme="majorBidi" w:cstheme="majorBidi"/>
          <w:i/>
          <w:iCs/>
          <w:lang w:val="en-US"/>
        </w:rPr>
        <w:t>31</w:t>
      </w:r>
      <w:r w:rsidRPr="00F0562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05620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302BA" w:rsidRPr="00F05620">
        <w:rPr>
          <w:rFonts w:asciiTheme="majorBidi" w:hAnsiTheme="majorBidi" w:cstheme="majorBidi"/>
          <w:i/>
          <w:iCs/>
          <w:lang w:val="en-US"/>
        </w:rPr>
        <w:t>2568</w:t>
      </w:r>
      <w:r w:rsidRPr="00F05620">
        <w:rPr>
          <w:rFonts w:asciiTheme="majorBidi" w:hAnsiTheme="majorBidi" w:cstheme="majorBidi"/>
          <w:i/>
          <w:iCs/>
          <w:lang w:val="en-US"/>
        </w:rPr>
        <w:t xml:space="preserve">: </w:t>
      </w:r>
      <w:r w:rsidR="007302BA" w:rsidRPr="00F05620">
        <w:rPr>
          <w:rFonts w:asciiTheme="majorBidi" w:hAnsiTheme="majorBidi" w:cstheme="majorBidi"/>
          <w:i/>
          <w:iCs/>
          <w:lang w:val="en-US"/>
        </w:rPr>
        <w:t>2</w:t>
      </w:r>
      <w:r w:rsidR="00C368BE" w:rsidRPr="00F05620">
        <w:rPr>
          <w:rFonts w:asciiTheme="majorBidi" w:hAnsiTheme="majorBidi" w:cstheme="majorBidi"/>
          <w:i/>
          <w:iCs/>
          <w:lang w:val="en-US"/>
        </w:rPr>
        <w:t>,</w:t>
      </w:r>
      <w:r w:rsidR="007302BA" w:rsidRPr="00F05620">
        <w:rPr>
          <w:rFonts w:asciiTheme="majorBidi" w:hAnsiTheme="majorBidi" w:cstheme="majorBidi"/>
          <w:i/>
          <w:iCs/>
          <w:lang w:val="en-US"/>
        </w:rPr>
        <w:t>135</w:t>
      </w:r>
      <w:r w:rsidR="00C368BE" w:rsidRPr="00F0562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05620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F05620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</w:t>
      </w:r>
    </w:p>
    <w:p w14:paraId="7DE15CE0" w14:textId="77777777" w:rsidR="00F05620" w:rsidRPr="00A47C59" w:rsidRDefault="00F05620" w:rsidP="00F0562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5EE15EC" w14:textId="317AB949" w:rsidR="00674F78" w:rsidRPr="00C40E74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D27C6E">
        <w:rPr>
          <w:rFonts w:asciiTheme="majorBidi" w:hAnsiTheme="majorBidi" w:cstheme="majorBidi"/>
          <w:spacing w:val="-4"/>
          <w:cs/>
          <w:lang w:val="en-US"/>
        </w:rPr>
        <w:t>บริษัทมีสัญญา</w:t>
      </w:r>
      <w:r w:rsidR="00A47C59">
        <w:rPr>
          <w:rFonts w:asciiTheme="majorBidi" w:hAnsiTheme="majorBidi" w:cstheme="majorBidi" w:hint="cs"/>
          <w:spacing w:val="-4"/>
          <w:cs/>
          <w:lang w:val="en-US"/>
        </w:rPr>
        <w:t xml:space="preserve">ให้กู้ยืมเงินแก่บริษัทย่อยบางแห่งวงเงินรวม </w:t>
      </w:r>
      <w:r w:rsidR="00A47C59">
        <w:rPr>
          <w:rFonts w:asciiTheme="majorBidi" w:hAnsiTheme="majorBidi" w:cstheme="majorBidi"/>
          <w:spacing w:val="-4"/>
          <w:lang w:val="en-US"/>
        </w:rPr>
        <w:t xml:space="preserve">4,798 </w:t>
      </w:r>
      <w:r w:rsidR="00A47C59">
        <w:rPr>
          <w:rFonts w:asciiTheme="majorBidi" w:hAnsiTheme="majorBidi" w:cstheme="majorBidi" w:hint="cs"/>
          <w:spacing w:val="-4"/>
          <w:cs/>
          <w:lang w:val="en-US"/>
        </w:rPr>
        <w:t>ล้านบาท และมีสัญญา</w:t>
      </w:r>
      <w:r w:rsidRPr="00D27C6E">
        <w:rPr>
          <w:rFonts w:asciiTheme="majorBidi" w:hAnsiTheme="majorBidi" w:cstheme="majorBidi"/>
          <w:spacing w:val="-4"/>
          <w:cs/>
          <w:lang w:val="en-US"/>
        </w:rPr>
        <w:t>กู้ยืมเงินจากบริษัท</w:t>
      </w:r>
      <w:r w:rsidR="00A47C59">
        <w:rPr>
          <w:rFonts w:asciiTheme="majorBidi" w:hAnsiTheme="majorBidi" w:cstheme="majorBidi"/>
          <w:spacing w:val="-4"/>
          <w:cs/>
          <w:lang w:val="en-US"/>
        </w:rPr>
        <w:br/>
      </w:r>
      <w:r w:rsidRPr="00D27C6E">
        <w:rPr>
          <w:rFonts w:asciiTheme="majorBidi" w:hAnsiTheme="majorBidi" w:cstheme="majorBidi"/>
          <w:spacing w:val="-4"/>
          <w:cs/>
          <w:lang w:val="en-US"/>
        </w:rPr>
        <w:t>ย่อยแห่</w:t>
      </w:r>
      <w:r w:rsidR="00652707" w:rsidRPr="00D27C6E">
        <w:rPr>
          <w:rFonts w:asciiTheme="majorBidi" w:hAnsiTheme="majorBidi" w:cstheme="majorBidi"/>
          <w:spacing w:val="-4"/>
          <w:cs/>
          <w:lang w:val="en-US"/>
        </w:rPr>
        <w:t>ง</w:t>
      </w:r>
      <w:r w:rsidRPr="00D27C6E">
        <w:rPr>
          <w:rFonts w:asciiTheme="majorBidi" w:hAnsiTheme="majorBidi" w:cstheme="majorBidi"/>
          <w:spacing w:val="-4"/>
          <w:cs/>
          <w:lang w:val="en-US"/>
        </w:rPr>
        <w:t xml:space="preserve">หนึ่งวงเงินรวม </w:t>
      </w:r>
      <w:r w:rsidR="006415BE" w:rsidRPr="00D27C6E">
        <w:rPr>
          <w:rFonts w:asciiTheme="majorBidi" w:hAnsiTheme="majorBidi" w:cstheme="majorBidi"/>
          <w:spacing w:val="-4"/>
          <w:lang w:val="en-US"/>
        </w:rPr>
        <w:t>4,520</w:t>
      </w:r>
      <w:r w:rsidR="0099188D" w:rsidRPr="00D27C6E">
        <w:rPr>
          <w:rFonts w:asciiTheme="majorBidi" w:hAnsiTheme="majorBidi" w:cstheme="majorBidi"/>
          <w:spacing w:val="-4"/>
          <w:lang w:val="en-US"/>
        </w:rPr>
        <w:t xml:space="preserve"> </w:t>
      </w:r>
      <w:r w:rsidRPr="00D27C6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D27C6E">
        <w:rPr>
          <w:rFonts w:asciiTheme="majorBidi" w:hAnsiTheme="majorBidi" w:cstheme="majorBidi"/>
          <w:spacing w:val="-4"/>
          <w:lang w:val="en-US"/>
        </w:rPr>
        <w:t xml:space="preserve"> </w:t>
      </w:r>
      <w:r w:rsidR="00305BB3" w:rsidRPr="00D27C6E">
        <w:rPr>
          <w:rFonts w:asciiTheme="majorBidi" w:hAnsiTheme="majorBidi" w:cstheme="majorBidi"/>
          <w:spacing w:val="-4"/>
          <w:cs/>
          <w:lang w:val="en-US"/>
        </w:rPr>
        <w:t>โดยอัตร</w:t>
      </w:r>
      <w:r w:rsidR="00433CDC" w:rsidRPr="00D27C6E">
        <w:rPr>
          <w:rFonts w:asciiTheme="majorBidi" w:hAnsiTheme="majorBidi" w:cstheme="majorBidi"/>
          <w:spacing w:val="-4"/>
          <w:cs/>
          <w:lang w:val="en-US"/>
        </w:rPr>
        <w:t>า</w:t>
      </w:r>
      <w:r w:rsidR="00305BB3" w:rsidRPr="00D27C6E">
        <w:rPr>
          <w:rFonts w:asciiTheme="majorBidi" w:hAnsiTheme="majorBidi" w:cstheme="majorBidi"/>
          <w:spacing w:val="-4"/>
          <w:cs/>
          <w:lang w:val="en-US"/>
        </w:rPr>
        <w:t>ดอกเบี้ยเป็นไปตามที่ตกลง</w:t>
      </w:r>
      <w:r w:rsidR="00305BB3" w:rsidRPr="00A038EF">
        <w:rPr>
          <w:rFonts w:asciiTheme="majorBidi" w:hAnsiTheme="majorBidi" w:cstheme="majorBidi"/>
          <w:cs/>
          <w:lang w:val="en-US"/>
        </w:rPr>
        <w:t>ร่วมกัน</w:t>
      </w:r>
      <w:r w:rsidR="00433CDC" w:rsidRPr="00A038EF">
        <w:rPr>
          <w:rFonts w:asciiTheme="majorBidi" w:hAnsiTheme="majorBidi" w:cstheme="majorBidi"/>
          <w:cs/>
          <w:lang w:val="en-US"/>
        </w:rPr>
        <w:t xml:space="preserve"> </w:t>
      </w:r>
      <w:r w:rsidRPr="00A038EF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4F118D23" w14:textId="77843542" w:rsidR="00831C18" w:rsidRPr="00A47C59" w:rsidRDefault="00831C18" w:rsidP="00C40E74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8C0904">
        <w:rPr>
          <w:rFonts w:asciiTheme="majorBidi" w:hAnsiTheme="majorBidi" w:cstheme="majorBidi"/>
          <w:spacing w:val="-6"/>
          <w:cs/>
        </w:rPr>
        <w:lastRenderedPageBreak/>
        <w:t xml:space="preserve">ในเดือนพฤษภาคม </w:t>
      </w:r>
      <w:r w:rsidR="007302BA" w:rsidRPr="008C0904">
        <w:rPr>
          <w:rFonts w:asciiTheme="majorBidi" w:hAnsiTheme="majorBidi" w:cstheme="majorBidi"/>
          <w:spacing w:val="-6"/>
          <w:lang w:val="en-US"/>
        </w:rPr>
        <w:t>2566</w:t>
      </w:r>
      <w:r w:rsidRPr="008C0904">
        <w:rPr>
          <w:rFonts w:asciiTheme="majorBidi" w:hAnsiTheme="majorBidi" w:cstheme="majorBidi"/>
          <w:spacing w:val="-6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</w:t>
      </w:r>
      <w:r w:rsidRPr="00C40E74">
        <w:rPr>
          <w:rFonts w:asciiTheme="majorBidi" w:hAnsiTheme="majorBidi" w:cstheme="majorBidi"/>
          <w:spacing w:val="-4"/>
          <w:cs/>
        </w:rPr>
        <w:t xml:space="preserve"> </w:t>
      </w:r>
      <w:r w:rsidR="008C0904">
        <w:rPr>
          <w:rFonts w:asciiTheme="majorBidi" w:hAnsiTheme="majorBidi" w:cstheme="majorBidi"/>
          <w:spacing w:val="-4"/>
          <w:cs/>
        </w:rPr>
        <w:br/>
      </w:r>
      <w:r w:rsidRPr="00C40E74">
        <w:rPr>
          <w:rFonts w:asciiTheme="majorBidi" w:hAnsiTheme="majorBidi" w:cstheme="majorBidi"/>
          <w:spacing w:val="-4"/>
          <w:cs/>
        </w:rPr>
        <w:t xml:space="preserve">(ผู้เช่า) เป็นระยะเวลา </w:t>
      </w:r>
      <w:r w:rsidR="007302BA" w:rsidRPr="00C40E74">
        <w:rPr>
          <w:rFonts w:asciiTheme="majorBidi" w:hAnsiTheme="majorBidi" w:cstheme="majorBidi"/>
          <w:spacing w:val="-4"/>
          <w:lang w:val="en-US"/>
        </w:rPr>
        <w:t>10</w:t>
      </w:r>
      <w:r w:rsidRPr="00C40E74">
        <w:rPr>
          <w:rFonts w:asciiTheme="majorBidi" w:hAnsiTheme="majorBidi" w:cstheme="majorBidi"/>
          <w:spacing w:val="-4"/>
          <w:cs/>
        </w:rPr>
        <w:t xml:space="preserve"> ปี สิ้นสุดวันที่ </w:t>
      </w:r>
      <w:r w:rsidR="007302BA" w:rsidRPr="00C40E74">
        <w:rPr>
          <w:rFonts w:asciiTheme="majorBidi" w:hAnsiTheme="majorBidi" w:cstheme="majorBidi"/>
          <w:spacing w:val="-4"/>
          <w:lang w:val="en-US"/>
        </w:rPr>
        <w:t>25</w:t>
      </w:r>
      <w:r w:rsidRPr="00C40E74">
        <w:rPr>
          <w:rFonts w:asciiTheme="majorBidi" w:hAnsiTheme="majorBidi" w:cstheme="majorBidi"/>
          <w:spacing w:val="-4"/>
          <w:cs/>
        </w:rPr>
        <w:t xml:space="preserve"> พฤษภาคม </w:t>
      </w:r>
      <w:r w:rsidR="007302BA" w:rsidRPr="00C40E74">
        <w:rPr>
          <w:rFonts w:asciiTheme="majorBidi" w:hAnsiTheme="majorBidi" w:cstheme="majorBidi"/>
          <w:spacing w:val="-4"/>
          <w:lang w:val="en-US"/>
        </w:rPr>
        <w:t>2576</w:t>
      </w:r>
      <w:r w:rsidRPr="00C40E74">
        <w:rPr>
          <w:rFonts w:asciiTheme="majorBidi" w:hAnsiTheme="majorBidi" w:cstheme="majorBidi"/>
          <w:spacing w:val="-4"/>
          <w:cs/>
        </w:rPr>
        <w:t xml:space="preserve"> ทั้งนี้คู่สัญญาสามารถต่ออายุสัญญาไปได้</w:t>
      </w:r>
      <w:r w:rsidRPr="00C40E74">
        <w:rPr>
          <w:rFonts w:asciiTheme="majorBidi" w:hAnsiTheme="majorBidi" w:cstheme="majorBidi"/>
          <w:cs/>
        </w:rPr>
        <w:t>อีก</w:t>
      </w:r>
      <w:r w:rsidR="008C0904">
        <w:rPr>
          <w:rFonts w:asciiTheme="majorBidi" w:hAnsiTheme="majorBidi" w:cstheme="majorBidi"/>
          <w:cs/>
        </w:rPr>
        <w:br/>
      </w:r>
      <w:r w:rsidR="007302BA" w:rsidRPr="00C40E74">
        <w:rPr>
          <w:rFonts w:asciiTheme="majorBidi" w:hAnsiTheme="majorBidi" w:cstheme="majorBidi"/>
          <w:lang w:val="en-US"/>
        </w:rPr>
        <w:t>2</w:t>
      </w:r>
      <w:r w:rsidRPr="00C40E74">
        <w:rPr>
          <w:rFonts w:asciiTheme="majorBidi" w:hAnsiTheme="majorBidi" w:cstheme="majorBidi"/>
          <w:cs/>
        </w:rPr>
        <w:t xml:space="preserve"> คราว คราวละ </w:t>
      </w:r>
      <w:r w:rsidR="007302BA" w:rsidRPr="00C40E74">
        <w:rPr>
          <w:rFonts w:asciiTheme="majorBidi" w:hAnsiTheme="majorBidi" w:cstheme="majorBidi"/>
          <w:lang w:val="en-US"/>
        </w:rPr>
        <w:t>5</w:t>
      </w:r>
      <w:r w:rsidRPr="00C40E74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67E9066" w14:textId="77777777" w:rsidR="00A47C59" w:rsidRPr="00C40E74" w:rsidRDefault="00A47C59" w:rsidP="00A47C5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cs/>
        </w:rPr>
      </w:pPr>
    </w:p>
    <w:p w14:paraId="7FF9D4EF" w14:textId="4344A62A" w:rsidR="00667C73" w:rsidRPr="006F48DE" w:rsidRDefault="00667C73" w:rsidP="0042048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อสังหาริมทรัพย์พัฒนาเพื่อขาย</w:t>
      </w:r>
    </w:p>
    <w:p w14:paraId="2E6AC871" w14:textId="77777777" w:rsidR="00667C73" w:rsidRPr="00012AC3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29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5477455C" w:rsidR="00CF7129" w:rsidRPr="006F48DE" w:rsidRDefault="007302B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B8685C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685C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7C6EE9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4489091F" w:rsidR="00CF7129" w:rsidRPr="006F48DE" w:rsidRDefault="007302B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7129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129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0D021978" w:rsidR="00CF7129" w:rsidRPr="006F48DE" w:rsidRDefault="007302B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8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14:paraId="7F01D3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5C9F039B" w:rsidR="00CF7129" w:rsidRPr="006F48DE" w:rsidRDefault="007302B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8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048C" w:rsidRPr="006F48DE" w14:paraId="796F9F55" w14:textId="77777777" w:rsidTr="00D96279">
        <w:tc>
          <w:tcPr>
            <w:tcW w:w="5220" w:type="dxa"/>
          </w:tcPr>
          <w:p w14:paraId="5FB7E082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577E0963" w:rsidR="0042048C" w:rsidRPr="00A038EF" w:rsidRDefault="00B21233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2E4BCFD9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707F54C1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2048C" w:rsidRPr="006F48DE" w14:paraId="413848CB" w14:textId="77777777" w:rsidTr="00D96279">
        <w:tc>
          <w:tcPr>
            <w:tcW w:w="5220" w:type="dxa"/>
          </w:tcPr>
          <w:p w14:paraId="4A408600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74AFC71B" w:rsidR="0042048C" w:rsidRPr="00A038EF" w:rsidRDefault="00B21233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88" w:type="dxa"/>
          </w:tcPr>
          <w:p w14:paraId="1BE8B7D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6AEB7277" w:rsidR="0042048C" w:rsidRPr="006F48DE" w:rsidRDefault="007302B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42048C" w:rsidRPr="006F48DE" w14:paraId="5FAE1F76" w14:textId="77777777" w:rsidTr="00D96279">
        <w:tc>
          <w:tcPr>
            <w:tcW w:w="5220" w:type="dxa"/>
          </w:tcPr>
          <w:p w14:paraId="274D6C50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42048C" w:rsidRPr="00A038EF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45" w:rsidRPr="006F48DE" w14:paraId="29F0088C" w14:textId="77777777" w:rsidTr="00D96279">
        <w:tc>
          <w:tcPr>
            <w:tcW w:w="5220" w:type="dxa"/>
          </w:tcPr>
          <w:p w14:paraId="35F9D958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35EC5999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12,584</w:t>
            </w:r>
          </w:p>
        </w:tc>
        <w:tc>
          <w:tcPr>
            <w:tcW w:w="288" w:type="dxa"/>
          </w:tcPr>
          <w:p w14:paraId="45A3A30A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45500512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BE7545" w:rsidRPr="006F48DE" w14:paraId="07F053AA" w14:textId="77777777" w:rsidTr="00D96279">
        <w:tc>
          <w:tcPr>
            <w:tcW w:w="5220" w:type="dxa"/>
          </w:tcPr>
          <w:p w14:paraId="78849908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0040E02E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288" w:type="dxa"/>
          </w:tcPr>
          <w:p w14:paraId="2DDA625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136AECDD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BE7545" w:rsidRPr="006F48DE" w14:paraId="1B139828" w14:textId="77777777" w:rsidTr="00D96279">
        <w:tc>
          <w:tcPr>
            <w:tcW w:w="5220" w:type="dxa"/>
          </w:tcPr>
          <w:p w14:paraId="29C64AF2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12097B80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288" w:type="dxa"/>
          </w:tcPr>
          <w:p w14:paraId="3D58E7A1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0C40754A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BE7545" w:rsidRPr="006F48DE" w14:paraId="5A8750AE" w14:textId="77777777" w:rsidTr="00D96279">
        <w:tc>
          <w:tcPr>
            <w:tcW w:w="5220" w:type="dxa"/>
          </w:tcPr>
          <w:p w14:paraId="59C0EEF3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235E8B1A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2,344</w:t>
            </w:r>
          </w:p>
        </w:tc>
        <w:tc>
          <w:tcPr>
            <w:tcW w:w="288" w:type="dxa"/>
          </w:tcPr>
          <w:p w14:paraId="1F160B06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2EF7979C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BE7545" w:rsidRPr="006F48DE" w14:paraId="1BE48C79" w14:textId="77777777" w:rsidTr="00D96279">
        <w:tc>
          <w:tcPr>
            <w:tcW w:w="5220" w:type="dxa"/>
          </w:tcPr>
          <w:p w14:paraId="142F0CA3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38A5C30C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288" w:type="dxa"/>
          </w:tcPr>
          <w:p w14:paraId="4C827F1B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7AA371AC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BE7545" w:rsidRPr="006F48DE" w14:paraId="24A98505" w14:textId="77777777" w:rsidTr="00D96279">
        <w:tc>
          <w:tcPr>
            <w:tcW w:w="5220" w:type="dxa"/>
          </w:tcPr>
          <w:p w14:paraId="29EDBED9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4097CA13" w:rsidR="00BE7545" w:rsidRPr="00A038EF" w:rsidRDefault="00E1761E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88" w:type="dxa"/>
          </w:tcPr>
          <w:p w14:paraId="1B497F11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7BB4CEB6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BE7545" w:rsidRPr="006F48DE" w14:paraId="287063D6" w14:textId="77777777" w:rsidTr="00D96279">
        <w:tc>
          <w:tcPr>
            <w:tcW w:w="5220" w:type="dxa"/>
          </w:tcPr>
          <w:p w14:paraId="1660E7D0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2B2A6A07" w:rsidR="00BE7545" w:rsidRPr="00A038EF" w:rsidRDefault="00C158A7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E7545" w:rsidRPr="00A038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88" w:type="dxa"/>
          </w:tcPr>
          <w:p w14:paraId="4889292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2C24EFFF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BE7545" w:rsidRPr="006F48DE" w14:paraId="44487D6C" w14:textId="77777777" w:rsidTr="00D96279">
        <w:tc>
          <w:tcPr>
            <w:tcW w:w="5220" w:type="dxa"/>
          </w:tcPr>
          <w:p w14:paraId="7AB2C08F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205DE2F5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1761E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88" w:type="dxa"/>
          </w:tcPr>
          <w:p w14:paraId="6028D474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4BE303E9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E7545" w:rsidRPr="006F48DE" w14:paraId="0CA79BD9" w14:textId="77777777" w:rsidTr="00D96279">
        <w:tc>
          <w:tcPr>
            <w:tcW w:w="5220" w:type="dxa"/>
          </w:tcPr>
          <w:p w14:paraId="2C0072AD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38D21107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  <w:tc>
          <w:tcPr>
            <w:tcW w:w="288" w:type="dxa"/>
          </w:tcPr>
          <w:p w14:paraId="0F59CF99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7D4EB2D5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BE7545" w:rsidRPr="006F48DE" w14:paraId="270413A3" w14:textId="77777777" w:rsidTr="00861BA0">
        <w:tc>
          <w:tcPr>
            <w:tcW w:w="5220" w:type="dxa"/>
          </w:tcPr>
          <w:p w14:paraId="15129D57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6DE406DE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35,707</w:t>
            </w:r>
          </w:p>
        </w:tc>
        <w:tc>
          <w:tcPr>
            <w:tcW w:w="288" w:type="dxa"/>
          </w:tcPr>
          <w:p w14:paraId="3D00B3C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6C9C08B4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BE7545" w:rsidRPr="006F48DE" w14:paraId="7821320B" w14:textId="77777777" w:rsidTr="00861BA0">
        <w:tc>
          <w:tcPr>
            <w:tcW w:w="5220" w:type="dxa"/>
          </w:tcPr>
          <w:p w14:paraId="62721C5E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5FE85DDF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8EF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88" w:type="dxa"/>
          </w:tcPr>
          <w:p w14:paraId="09932206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0F5CC11A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7545" w:rsidRPr="006F48DE" w14:paraId="256D0BAF" w14:textId="77777777" w:rsidTr="008B6CAA">
        <w:tc>
          <w:tcPr>
            <w:tcW w:w="5220" w:type="dxa"/>
          </w:tcPr>
          <w:p w14:paraId="2C89C350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70660B27" w:rsidR="00BE7545" w:rsidRPr="00A038EF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35,691</w:t>
            </w:r>
          </w:p>
        </w:tc>
        <w:tc>
          <w:tcPr>
            <w:tcW w:w="288" w:type="dxa"/>
          </w:tcPr>
          <w:p w14:paraId="148FAB9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007E5945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</w:tbl>
    <w:p w14:paraId="26C4EC1F" w14:textId="77777777" w:rsidR="00E06517" w:rsidRDefault="00E06517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CCC474" w14:textId="00004E35" w:rsidR="004E1BF5" w:rsidRPr="00DB1D02" w:rsidRDefault="004E1BF5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1D0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B9960D9" w14:textId="77777777" w:rsidR="004E1BF5" w:rsidRPr="00DB1D02" w:rsidRDefault="004E1BF5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73FC2" w14:textId="2D144044" w:rsidR="00E06517" w:rsidRDefault="004E1BF5" w:rsidP="007968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Cs w:val="30"/>
          <w:cs/>
        </w:rPr>
      </w:pPr>
      <w:r w:rsidRPr="00DB1D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02BA" w:rsidRPr="007302B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D7AD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4D7ADD">
        <w:rPr>
          <w:rFonts w:asciiTheme="majorBidi" w:hAnsiTheme="majorBidi" w:cstheme="majorBidi"/>
          <w:sz w:val="30"/>
          <w:szCs w:val="30"/>
        </w:rPr>
        <w:t xml:space="preserve"> </w:t>
      </w:r>
      <w:r w:rsidRPr="00DB1D02">
        <w:rPr>
          <w:rFonts w:asciiTheme="majorBidi" w:hAnsiTheme="majorBidi" w:cstheme="majorBidi"/>
          <w:sz w:val="30"/>
          <w:szCs w:val="30"/>
          <w:cs/>
        </w:rPr>
        <w:t>กลุ่มบริษัทได้นำที่ดินระหว่างการพัฒนาซึ่งมีมูลค่าสุทธิทางบัญชี</w:t>
      </w:r>
      <w:r w:rsidRPr="00A038E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06517" w:rsidRPr="00A038EF">
        <w:rPr>
          <w:rFonts w:asciiTheme="majorBidi" w:hAnsiTheme="majorBidi" w:cstheme="majorBidi"/>
          <w:sz w:val="30"/>
          <w:szCs w:val="30"/>
          <w:lang w:val="en-US"/>
        </w:rPr>
        <w:t>503</w:t>
      </w:r>
      <w:r w:rsidRPr="00A038EF">
        <w:rPr>
          <w:rFonts w:asciiTheme="majorBidi" w:hAnsiTheme="majorBidi" w:cstheme="majorBidi"/>
          <w:sz w:val="30"/>
          <w:szCs w:val="30"/>
        </w:rPr>
        <w:t xml:space="preserve"> </w:t>
      </w:r>
      <w:r w:rsidRPr="00A038E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1073C">
        <w:rPr>
          <w:rFonts w:asciiTheme="majorBidi" w:hAnsiTheme="majorBidi" w:cstheme="majorBidi"/>
          <w:sz w:val="30"/>
          <w:szCs w:val="30"/>
          <w:cs/>
        </w:rPr>
        <w:br/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11073C"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31 </w:t>
      </w:r>
      <w:r w:rsidR="0011073C" w:rsidRPr="007968FD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ธันวาคม </w:t>
      </w:r>
      <w:r w:rsidR="007302BA" w:rsidRPr="007968FD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2568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7302BA" w:rsidRPr="007968FD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503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968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ในงบการเงินรวม ไปวางเป็นหลักประกันสำหรับเงินกู้ยืมระยะยาวจากสถาบันการเงิน</w:t>
      </w:r>
      <w:r w:rsidR="00E06517">
        <w:rPr>
          <w:rFonts w:asciiTheme="majorBidi" w:hAnsiTheme="majorBidi" w:cstheme="majorBidi"/>
          <w:szCs w:val="30"/>
          <w:cs/>
        </w:rPr>
        <w:br w:type="page"/>
      </w:r>
    </w:p>
    <w:p w14:paraId="33C20432" w14:textId="7B68F535" w:rsidR="00667C73" w:rsidRDefault="00667C73" w:rsidP="008B6CA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การร่วมค้า</w:t>
      </w:r>
    </w:p>
    <w:p w14:paraId="3EEC8099" w14:textId="42B8BAD7" w:rsidR="00494B69" w:rsidRPr="00A23EB0" w:rsidRDefault="001D6697" w:rsidP="001D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3EB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D81587" w14:textId="120E4C38" w:rsidR="00667C73" w:rsidRPr="00386C09" w:rsidRDefault="00667C73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3A71C358" w14:textId="77777777" w:rsidR="008542C7" w:rsidRPr="00A23EB0" w:rsidRDefault="008542C7" w:rsidP="0029625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630"/>
        <w:gridCol w:w="270"/>
        <w:gridCol w:w="2250"/>
      </w:tblGrid>
      <w:tr w:rsidR="00EC5F94" w:rsidRPr="006F48DE" w14:paraId="1C13C424" w14:textId="77777777" w:rsidTr="006B283A">
        <w:trPr>
          <w:tblHeader/>
        </w:trPr>
        <w:tc>
          <w:tcPr>
            <w:tcW w:w="6210" w:type="dxa"/>
          </w:tcPr>
          <w:p w14:paraId="010E798A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482E9345" w:rsidR="00EC5F94" w:rsidRPr="006F48DE" w:rsidRDefault="008006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02BA" w:rsidRPr="00730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302BA" w:rsidRPr="00730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30" w:type="dxa"/>
            <w:vAlign w:val="bottom"/>
          </w:tcPr>
          <w:p w14:paraId="10BB9353" w14:textId="1F5A3B15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0F82F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7D72116F" w14:textId="259AF9ED" w:rsidR="00EC5F94" w:rsidRPr="004003B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6F48DE" w14:paraId="0569C436" w14:textId="77777777" w:rsidTr="006B283A">
        <w:tc>
          <w:tcPr>
            <w:tcW w:w="6210" w:type="dxa"/>
            <w:vAlign w:val="bottom"/>
          </w:tcPr>
          <w:p w14:paraId="7DB8EDF9" w14:textId="4FD80A10" w:rsidR="004003B8" w:rsidRPr="006F48DE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A8E5461" w14:textId="19904C9E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EEE0" w14:textId="77777777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A3AE7D" w14:textId="776F84F5" w:rsidR="004003B8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8C3" w:rsidRPr="005C58C3" w14:paraId="303049F4" w14:textId="77777777" w:rsidTr="006B283A">
        <w:tc>
          <w:tcPr>
            <w:tcW w:w="6210" w:type="dxa"/>
            <w:vAlign w:val="bottom"/>
          </w:tcPr>
          <w:p w14:paraId="611F8180" w14:textId="2ED1AC2B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8B61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630" w:type="dxa"/>
          </w:tcPr>
          <w:p w14:paraId="10B7EF88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CFAB0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DA1A51" w14:textId="560C042E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26A9" w:rsidRPr="006F48DE" w14:paraId="190C5B01" w14:textId="77777777" w:rsidTr="006B283A">
        <w:tc>
          <w:tcPr>
            <w:tcW w:w="6210" w:type="dxa"/>
            <w:vAlign w:val="bottom"/>
          </w:tcPr>
          <w:p w14:paraId="752C7D07" w14:textId="20AEE720" w:rsidR="001626A9" w:rsidRPr="006F48DE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30" w:type="dxa"/>
          </w:tcPr>
          <w:p w14:paraId="46C5620A" w14:textId="6C74FC4F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F413" w14:textId="77777777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8F63997" w14:textId="30E1428B" w:rsidR="001626A9" w:rsidRPr="008B6CAA" w:rsidRDefault="007302BA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6CAA" w:rsidRPr="008B6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DA368E" w:rsidRPr="006F48DE" w14:paraId="7D0FBAA8" w14:textId="77777777" w:rsidTr="006B283A">
        <w:tc>
          <w:tcPr>
            <w:tcW w:w="6210" w:type="dxa"/>
            <w:vAlign w:val="bottom"/>
          </w:tcPr>
          <w:p w14:paraId="62B2ED43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630" w:type="dxa"/>
          </w:tcPr>
          <w:p w14:paraId="0544FC22" w14:textId="5F0057F6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9613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2B628186" w14:textId="6AF2C27F" w:rsidR="00DA368E" w:rsidRPr="006F48DE" w:rsidRDefault="008E0173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4C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A368E" w:rsidRPr="006F48DE" w14:paraId="39428D63" w14:textId="77777777" w:rsidTr="006B283A">
        <w:tc>
          <w:tcPr>
            <w:tcW w:w="6210" w:type="dxa"/>
          </w:tcPr>
          <w:p w14:paraId="5F78BC16" w14:textId="60C6D3AC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8685C"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7302BA" w:rsidRPr="007302B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630" w:type="dxa"/>
          </w:tcPr>
          <w:p w14:paraId="35D477FA" w14:textId="2B3B5C8C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7F7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B251925" w14:textId="085A73C7" w:rsidR="00DA368E" w:rsidRPr="006B283A" w:rsidRDefault="008E0173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</w:t>
            </w:r>
            <w:r w:rsidR="00AA4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94E11BA" w14:textId="2E87DB41" w:rsidR="00A23EB0" w:rsidRDefault="00A23EB0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E6B41" w14:textId="0B1254DB" w:rsidR="00667C73" w:rsidRPr="00386C09" w:rsidRDefault="00667C73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8658A9C" w14:textId="77777777" w:rsidR="00667C73" w:rsidRPr="00A23EB0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270"/>
        <w:gridCol w:w="990"/>
        <w:gridCol w:w="270"/>
        <w:gridCol w:w="2221"/>
      </w:tblGrid>
      <w:tr w:rsidR="00EC5F94" w:rsidRPr="001A7FFA" w14:paraId="0F072CCC" w14:textId="77777777" w:rsidTr="006B283A">
        <w:tc>
          <w:tcPr>
            <w:tcW w:w="5580" w:type="dxa"/>
          </w:tcPr>
          <w:p w14:paraId="707E4178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6BE89197" w:rsidR="00EC5F94" w:rsidRPr="00346DF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02BA" w:rsidRPr="00730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302BA" w:rsidRPr="00730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6FDB5D93" w14:textId="6FFC50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A1B987" w14:textId="406AB8BE" w:rsidR="00EC5F94" w:rsidRPr="00346DFC" w:rsidRDefault="001E7746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D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05743E3" w14:textId="77777777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6F865210" w14:textId="78B15E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1A7FFA" w14:paraId="3E0FE19D" w14:textId="77777777" w:rsidTr="006B283A">
        <w:tc>
          <w:tcPr>
            <w:tcW w:w="5580" w:type="dxa"/>
            <w:vAlign w:val="bottom"/>
          </w:tcPr>
          <w:p w14:paraId="136FA59E" w14:textId="7532F2FD" w:rsidR="004003B8" w:rsidRPr="00346DFC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315DDD" w14:textId="77777777" w:rsidR="004003B8" w:rsidRPr="00346DFC" w:rsidRDefault="004003B8" w:rsidP="00200A6F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EABB5B" w14:textId="593E343A" w:rsidR="004003B8" w:rsidRPr="0052427F" w:rsidRDefault="004003B8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26442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1B6CF56C" w14:textId="52819358" w:rsidR="004003B8" w:rsidRPr="00346DFC" w:rsidRDefault="004003B8" w:rsidP="004003B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6B283A">
        <w:tc>
          <w:tcPr>
            <w:tcW w:w="5580" w:type="dxa"/>
            <w:vAlign w:val="bottom"/>
          </w:tcPr>
          <w:p w14:paraId="0BD11BBC" w14:textId="01274272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70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B64E0A" w14:textId="77777777" w:rsidR="00847E85" w:rsidRPr="0052427F" w:rsidRDefault="00847E85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AF3" w:rsidRPr="001A7FFA" w14:paraId="50E9A4FB" w14:textId="77777777" w:rsidTr="006B283A">
        <w:tc>
          <w:tcPr>
            <w:tcW w:w="5580" w:type="dxa"/>
            <w:vAlign w:val="bottom"/>
          </w:tcPr>
          <w:p w14:paraId="25F1B77E" w14:textId="5B56F529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5191798" w14:textId="77777777" w:rsidR="00890AF3" w:rsidRPr="00346DFC" w:rsidRDefault="00890AF3" w:rsidP="00890AF3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AAEC3F" w14:textId="1FD265B2" w:rsidR="00890AF3" w:rsidRPr="0052427F" w:rsidRDefault="00890AF3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361869" w14:textId="77777777" w:rsidR="00890AF3" w:rsidRPr="00890AF3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6C5340CB" w14:textId="572739B4" w:rsidR="00890AF3" w:rsidRPr="008B6CAA" w:rsidRDefault="007302BA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6CAA" w:rsidRPr="008B6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DA368E" w:rsidRPr="001A7FFA" w14:paraId="7F871373" w14:textId="77777777" w:rsidTr="006B283A">
        <w:tc>
          <w:tcPr>
            <w:tcW w:w="5580" w:type="dxa"/>
            <w:vAlign w:val="bottom"/>
          </w:tcPr>
          <w:p w14:paraId="098C194C" w14:textId="079606BE" w:rsidR="00DA368E" w:rsidRPr="00A038EF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8EF">
              <w:rPr>
                <w:rFonts w:ascii="Angsana New" w:hAnsi="Angsana New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270" w:type="dxa"/>
            <w:vAlign w:val="bottom"/>
          </w:tcPr>
          <w:p w14:paraId="5EB3415D" w14:textId="77777777" w:rsidR="00DA368E" w:rsidRPr="00A038EF" w:rsidRDefault="00DA368E" w:rsidP="00DA368E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DF74F0" w14:textId="1401C904" w:rsidR="00DA368E" w:rsidRPr="00A038EF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A038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5E119" w14:textId="77777777" w:rsidR="00DA368E" w:rsidRPr="00890AF3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30E9419E" w14:textId="2D215E53" w:rsidR="00DA368E" w:rsidRPr="00890AF3" w:rsidRDefault="00732169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634EAD" w:rsidRPr="001A7FFA" w14:paraId="2A9B89CC" w14:textId="77777777" w:rsidTr="006B283A">
        <w:tc>
          <w:tcPr>
            <w:tcW w:w="5580" w:type="dxa"/>
            <w:vAlign w:val="bottom"/>
          </w:tcPr>
          <w:p w14:paraId="57A5D86C" w14:textId="50B73EBE" w:rsidR="00634EAD" w:rsidRPr="00346DFC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70" w:type="dxa"/>
            <w:vAlign w:val="bottom"/>
          </w:tcPr>
          <w:p w14:paraId="106C8F9D" w14:textId="77777777" w:rsidR="00634EAD" w:rsidRPr="00346DFC" w:rsidRDefault="00634EAD" w:rsidP="00634EAD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CE2E7C" w14:textId="7DDC1AC4" w:rsidR="00634EAD" w:rsidRPr="0052427F" w:rsidRDefault="00634EAD" w:rsidP="00634EA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A2A95" w14:textId="77777777" w:rsidR="00634EAD" w:rsidRPr="00890AF3" w:rsidRDefault="00634EAD" w:rsidP="00634EAD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33A0604F" w14:textId="1CD06631" w:rsidR="00634EAD" w:rsidRPr="009B3DA3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069F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4EAD" w:rsidRPr="001A7FFA" w14:paraId="13C5206C" w14:textId="77777777" w:rsidTr="006B283A">
        <w:tc>
          <w:tcPr>
            <w:tcW w:w="5580" w:type="dxa"/>
          </w:tcPr>
          <w:p w14:paraId="75538C4A" w14:textId="7C5A0DE2" w:rsidR="00634EAD" w:rsidRPr="00346DFC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7302B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2139E35B" w14:textId="77777777" w:rsidR="00634EAD" w:rsidRPr="00346DFC" w:rsidRDefault="00634EAD" w:rsidP="00634EAD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D3D6D3" w14:textId="7DFD7141" w:rsidR="00634EAD" w:rsidRPr="0052427F" w:rsidRDefault="00634EAD" w:rsidP="00634EA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E54269" w14:textId="77777777" w:rsidR="00634EAD" w:rsidRPr="00346DFC" w:rsidRDefault="00634EAD" w:rsidP="00634EAD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4C0E017A" w:rsidR="00634EAD" w:rsidRPr="00346DFC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EB28E1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5F225BD0" w14:textId="058773CB" w:rsidR="001D6697" w:rsidRDefault="001D6697" w:rsidP="00494B69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  <w:br w:type="page"/>
      </w:r>
    </w:p>
    <w:p w14:paraId="13E39C7F" w14:textId="04F3D5AD" w:rsidR="004863A5" w:rsidRPr="00494B69" w:rsidRDefault="004863A5" w:rsidP="004863A5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ชำระค่าหุ้นเพิ่มทุนในการร่วมค้า</w:t>
      </w:r>
    </w:p>
    <w:p w14:paraId="1DF7812A" w14:textId="77777777" w:rsidR="004863A5" w:rsidRPr="00C427AF" w:rsidRDefault="004863A5" w:rsidP="004863A5">
      <w:pPr>
        <w:rPr>
          <w:rFonts w:asciiTheme="majorBidi" w:hAnsiTheme="majorBidi" w:cstheme="majorBidi"/>
          <w:sz w:val="22"/>
          <w:szCs w:val="22"/>
        </w:rPr>
      </w:pPr>
    </w:p>
    <w:p w14:paraId="3B22F79C" w14:textId="3ED3DA5D" w:rsidR="004863A5" w:rsidRPr="00494B69" w:rsidRDefault="004863A5" w:rsidP="004863A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ในระหว่างปี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7302BA" w:rsidRPr="007302B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2569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4781DCDC" w14:textId="77777777" w:rsidR="004863A5" w:rsidRPr="00C427AF" w:rsidRDefault="004863A5" w:rsidP="004863A5">
      <w:pPr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1080"/>
        <w:gridCol w:w="2160"/>
      </w:tblGrid>
      <w:tr w:rsidR="004863A5" w:rsidRPr="00494B69" w14:paraId="6867E082" w14:textId="77777777" w:rsidTr="00494B69">
        <w:trPr>
          <w:tblHeader/>
        </w:trPr>
        <w:tc>
          <w:tcPr>
            <w:tcW w:w="4590" w:type="dxa"/>
          </w:tcPr>
          <w:p w14:paraId="70A8E91D" w14:textId="77777777" w:rsidR="004863A5" w:rsidRPr="00494B69" w:rsidRDefault="004863A5" w:rsidP="00835AE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1B03E10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7EDC66FC" w14:textId="7693D3FE" w:rsidR="004863A5" w:rsidRPr="00494B69" w:rsidRDefault="00494B69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</w:t>
            </w:r>
            <w:r w:rsidR="004863A5" w:rsidRPr="00494B69">
              <w:rPr>
                <w:rFonts w:asciiTheme="majorBidi" w:hAnsiTheme="majorBidi"/>
                <w:sz w:val="30"/>
                <w:szCs w:val="30"/>
                <w:cs/>
              </w:rPr>
              <w:t>ที่ชำระแล้ว</w:t>
            </w:r>
          </w:p>
        </w:tc>
      </w:tr>
      <w:tr w:rsidR="004863A5" w:rsidRPr="00494B69" w14:paraId="648062BE" w14:textId="77777777" w:rsidTr="00494B69">
        <w:trPr>
          <w:tblHeader/>
        </w:trPr>
        <w:tc>
          <w:tcPr>
            <w:tcW w:w="4590" w:type="dxa"/>
          </w:tcPr>
          <w:p w14:paraId="741CCAF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A2791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70C0C7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544647E1" w14:textId="5947DAA2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1B4FAF" w:rsidRPr="00494B69" w14:paraId="4FF8537A" w14:textId="77777777" w:rsidTr="00A7301B">
        <w:tc>
          <w:tcPr>
            <w:tcW w:w="4590" w:type="dxa"/>
          </w:tcPr>
          <w:p w14:paraId="2C590A3C" w14:textId="77777777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343AD489" w14:textId="2823FABD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63A5" w:rsidRPr="00494B69" w14:paraId="65DA2FCF" w14:textId="77777777" w:rsidTr="00494B69">
        <w:tc>
          <w:tcPr>
            <w:tcW w:w="4590" w:type="dxa"/>
          </w:tcPr>
          <w:p w14:paraId="04A742A5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90" w:type="dxa"/>
          </w:tcPr>
          <w:p w14:paraId="1FB466D2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9469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756FC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4B69" w:rsidRPr="00494B69" w14:paraId="02F69BE6" w14:textId="77777777" w:rsidTr="00494B69">
        <w:tc>
          <w:tcPr>
            <w:tcW w:w="4590" w:type="dxa"/>
          </w:tcPr>
          <w:p w14:paraId="65485CAD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990" w:type="dxa"/>
          </w:tcPr>
          <w:p w14:paraId="24183922" w14:textId="36A6A6E4" w:rsidR="00494B69" w:rsidRPr="00494B69" w:rsidRDefault="003E1007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2,200</w:t>
            </w:r>
          </w:p>
        </w:tc>
        <w:tc>
          <w:tcPr>
            <w:tcW w:w="1080" w:type="dxa"/>
          </w:tcPr>
          <w:p w14:paraId="5054907D" w14:textId="0C17B53B" w:rsidR="00494B69" w:rsidRPr="00494B69" w:rsidRDefault="003E1007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2,655</w:t>
            </w:r>
          </w:p>
        </w:tc>
        <w:tc>
          <w:tcPr>
            <w:tcW w:w="2160" w:type="dxa"/>
          </w:tcPr>
          <w:p w14:paraId="5737DBA8" w14:textId="6B80C101" w:rsidR="00494B69" w:rsidRPr="00494B69" w:rsidRDefault="003E1007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232</w:t>
            </w:r>
          </w:p>
        </w:tc>
      </w:tr>
      <w:tr w:rsidR="00494B69" w:rsidRPr="00400570" w14:paraId="316FA320" w14:textId="77777777" w:rsidTr="00494B69">
        <w:tc>
          <w:tcPr>
            <w:tcW w:w="4590" w:type="dxa"/>
            <w:vAlign w:val="bottom"/>
          </w:tcPr>
          <w:p w14:paraId="59912B1C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</w:tcPr>
          <w:p w14:paraId="312FB5F4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410E2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E86D44" w14:textId="5C299445" w:rsidR="00494B69" w:rsidRPr="00494B69" w:rsidRDefault="003E1007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232</w:t>
            </w:r>
          </w:p>
        </w:tc>
      </w:tr>
    </w:tbl>
    <w:p w14:paraId="3F14B283" w14:textId="77777777" w:rsidR="00296258" w:rsidRPr="00C427AF" w:rsidRDefault="00296258" w:rsidP="00296258">
      <w:pPr>
        <w:rPr>
          <w:rFonts w:asciiTheme="majorBidi" w:hAnsiTheme="majorBidi" w:cstheme="majorBidi"/>
          <w:sz w:val="22"/>
          <w:szCs w:val="22"/>
        </w:rPr>
      </w:pPr>
    </w:p>
    <w:p w14:paraId="731EA65D" w14:textId="706EA7F4" w:rsidR="001B4FAF" w:rsidRPr="009D6D57" w:rsidRDefault="00FE4831" w:rsidP="002A2008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D6D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จดทะเบียนเลิกบริษัท</w:t>
      </w:r>
    </w:p>
    <w:p w14:paraId="32721131" w14:textId="77777777" w:rsidR="001B4FAF" w:rsidRPr="00C427AF" w:rsidRDefault="001B4FAF" w:rsidP="00296258">
      <w:pPr>
        <w:rPr>
          <w:rFonts w:asciiTheme="majorBidi" w:hAnsiTheme="majorBidi" w:cstheme="majorBidi"/>
          <w:sz w:val="22"/>
          <w:szCs w:val="22"/>
        </w:rPr>
      </w:pPr>
    </w:p>
    <w:p w14:paraId="4204A249" w14:textId="4C457F59" w:rsidR="00FD2AB5" w:rsidRPr="00A05ECC" w:rsidRDefault="00527C6C" w:rsidP="00E20A77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4089F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E20A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4089F">
        <w:rPr>
          <w:rFonts w:asciiTheme="majorBidi" w:hAnsiTheme="majorBidi"/>
          <w:spacing w:val="-6"/>
          <w:sz w:val="30"/>
          <w:szCs w:val="30"/>
          <w:cs/>
        </w:rPr>
        <w:t xml:space="preserve">มกราคม </w:t>
      </w:r>
      <w:r w:rsidR="007302BA" w:rsidRPr="00B4089F">
        <w:rPr>
          <w:rFonts w:asciiTheme="majorBidi" w:hAnsiTheme="majorBidi"/>
          <w:spacing w:val="-6"/>
          <w:sz w:val="30"/>
          <w:szCs w:val="30"/>
          <w:lang w:val="en-US"/>
        </w:rPr>
        <w:t>2569</w:t>
      </w:r>
      <w:r w:rsidRPr="00B4089F">
        <w:rPr>
          <w:rFonts w:asciiTheme="majorBidi" w:hAnsiTheme="majorBidi"/>
          <w:spacing w:val="-6"/>
          <w:sz w:val="30"/>
          <w:szCs w:val="30"/>
          <w:cs/>
        </w:rPr>
        <w:t xml:space="preserve"> บริษัท แอมิลิ เฮลท์ (ประเทศไทย) จำกัด ซึ่งเป็นการร่วมค้าทางอ้อมของบริษัท ได้จดทะเบียน</w:t>
      </w:r>
      <w:r w:rsidR="00B4089F">
        <w:rPr>
          <w:rFonts w:asciiTheme="majorBidi" w:hAnsiTheme="majorBidi"/>
          <w:spacing w:val="-6"/>
          <w:sz w:val="30"/>
          <w:szCs w:val="30"/>
          <w:cs/>
        </w:rPr>
        <w:br/>
      </w:r>
      <w:r w:rsidRPr="00527C6C">
        <w:rPr>
          <w:rFonts w:asciiTheme="majorBidi" w:hAnsiTheme="majorBidi"/>
          <w:sz w:val="30"/>
          <w:szCs w:val="30"/>
          <w:cs/>
        </w:rPr>
        <w:t xml:space="preserve">เลิกบริษัทต่อกระทรวงพาณิชย์แล้วเมื่อวันที่ </w:t>
      </w:r>
      <w:r w:rsidR="007302BA" w:rsidRPr="007302BA">
        <w:rPr>
          <w:rFonts w:asciiTheme="majorBidi" w:hAnsiTheme="majorBidi"/>
          <w:sz w:val="30"/>
          <w:szCs w:val="30"/>
          <w:lang w:val="en-US"/>
        </w:rPr>
        <w:t>29</w:t>
      </w:r>
      <w:r w:rsidRPr="00527C6C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7302BA" w:rsidRPr="007302BA">
        <w:rPr>
          <w:rFonts w:asciiTheme="majorBidi" w:hAnsiTheme="majorBidi"/>
          <w:sz w:val="30"/>
          <w:szCs w:val="30"/>
          <w:lang w:val="en-US"/>
        </w:rPr>
        <w:t>2569</w:t>
      </w:r>
      <w:r w:rsidRPr="00527C6C">
        <w:rPr>
          <w:rFonts w:asciiTheme="majorBidi" w:hAnsiTheme="majorBidi"/>
          <w:sz w:val="30"/>
          <w:szCs w:val="30"/>
          <w:cs/>
        </w:rPr>
        <w:t xml:space="preserve"> และอยู่ระหว่างดำเนินการชำระบัญชี</w:t>
      </w:r>
    </w:p>
    <w:p w14:paraId="741AC1BE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42DD5A76" w14:textId="3F45CEC9" w:rsidR="00667C73" w:rsidRPr="00044EF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044EF1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044EF1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41841B9" w14:textId="68E40E24" w:rsidR="0057178B" w:rsidRPr="002B5993" w:rsidRDefault="0057178B" w:rsidP="0029625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99"/>
        <w:gridCol w:w="246"/>
        <w:gridCol w:w="997"/>
        <w:gridCol w:w="240"/>
        <w:gridCol w:w="1041"/>
        <w:gridCol w:w="236"/>
        <w:gridCol w:w="1074"/>
        <w:gridCol w:w="241"/>
        <w:gridCol w:w="1116"/>
      </w:tblGrid>
      <w:tr w:rsidR="0057178B" w:rsidRPr="006F48DE" w14:paraId="38737F91" w14:textId="77777777" w:rsidTr="00296258">
        <w:trPr>
          <w:tblHeader/>
        </w:trPr>
        <w:tc>
          <w:tcPr>
            <w:tcW w:w="3057" w:type="dxa"/>
          </w:tcPr>
          <w:p w14:paraId="719E270D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0" w:type="dxa"/>
            <w:gridSpan w:val="9"/>
            <w:hideMark/>
          </w:tcPr>
          <w:p w14:paraId="5B4D1D8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57178B" w:rsidRPr="006F48DE" w14:paraId="3FAACE66" w14:textId="77777777" w:rsidTr="00296258">
        <w:trPr>
          <w:trHeight w:val="416"/>
          <w:tblHeader/>
        </w:trPr>
        <w:tc>
          <w:tcPr>
            <w:tcW w:w="3057" w:type="dxa"/>
            <w:vAlign w:val="bottom"/>
            <w:hideMark/>
          </w:tcPr>
          <w:p w14:paraId="41F1B33E" w14:textId="77777777" w:rsidR="0057178B" w:rsidRPr="006F48DE" w:rsidRDefault="0057178B" w:rsidP="007E64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9" w:type="dxa"/>
            <w:vAlign w:val="bottom"/>
            <w:hideMark/>
          </w:tcPr>
          <w:p w14:paraId="70763BFE" w14:textId="77777777" w:rsidR="0057178B" w:rsidRPr="006F48DE" w:rsidRDefault="0057178B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E883C0" w14:textId="1DF67FE8" w:rsidR="0057178B" w:rsidRPr="006F48DE" w:rsidRDefault="007302BA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D13159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5031496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DAFB8C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1" w:type="dxa"/>
            <w:vAlign w:val="bottom"/>
            <w:hideMark/>
          </w:tcPr>
          <w:p w14:paraId="24F0E3A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859730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2A9F9237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6B90F50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448D46E8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7AE5F9C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223CC1CD" w14:textId="77777777" w:rsidR="00EC5F94" w:rsidRPr="006F48DE" w:rsidRDefault="00EC5F94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249D13" w14:textId="60B0CE49" w:rsidR="0057178B" w:rsidRPr="006F48DE" w:rsidRDefault="007302BA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="Angsana New" w:hAnsi="Angsana New"/>
                <w:sz w:val="28"/>
                <w:szCs w:val="28"/>
              </w:rPr>
              <w:t>31</w:t>
            </w:r>
            <w:r w:rsidR="00497B8B" w:rsidRPr="009C0A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7B8B" w:rsidRPr="009C0A4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7178B" w:rsidRPr="006F48DE" w14:paraId="520358CD" w14:textId="77777777" w:rsidTr="00296258">
        <w:trPr>
          <w:tblHeader/>
        </w:trPr>
        <w:tc>
          <w:tcPr>
            <w:tcW w:w="3057" w:type="dxa"/>
          </w:tcPr>
          <w:p w14:paraId="16BCF97F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0" w:type="dxa"/>
            <w:gridSpan w:val="9"/>
            <w:vAlign w:val="bottom"/>
            <w:hideMark/>
          </w:tcPr>
          <w:p w14:paraId="6ABC39D4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178B" w:rsidRPr="006F48DE" w14:paraId="6F710124" w14:textId="77777777" w:rsidTr="00296258">
        <w:tc>
          <w:tcPr>
            <w:tcW w:w="3057" w:type="dxa"/>
            <w:hideMark/>
          </w:tcPr>
          <w:p w14:paraId="657281B1" w14:textId="553935D8" w:rsidR="0057178B" w:rsidRPr="006F48DE" w:rsidRDefault="007302BA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899" w:type="dxa"/>
          </w:tcPr>
          <w:p w14:paraId="74E65F9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4EEA44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22067FF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0426A52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EF5869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9D8B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23B44E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6CFBB0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468B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78B" w:rsidRPr="006F48DE" w14:paraId="2021A208" w14:textId="77777777" w:rsidTr="00296258">
        <w:tc>
          <w:tcPr>
            <w:tcW w:w="3057" w:type="dxa"/>
          </w:tcPr>
          <w:p w14:paraId="5D45AA14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549A9F9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AE9A4B8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0611584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83274C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D8746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71DC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0FE0E7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D7DEDD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319CED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3AF" w:rsidRPr="006F48DE" w14:paraId="0A687531" w14:textId="77777777" w:rsidTr="00296258">
        <w:trPr>
          <w:trHeight w:val="51"/>
        </w:trPr>
        <w:tc>
          <w:tcPr>
            <w:tcW w:w="3057" w:type="dxa"/>
          </w:tcPr>
          <w:p w14:paraId="4551CF71" w14:textId="3235155A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827228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6E900747" w14:textId="5B85BDAD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7417D8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EC3866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08A59E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CC663B4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BF145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393A7B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296653B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B68066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3E6DA7BA" w14:textId="77777777" w:rsidTr="00296258">
        <w:trPr>
          <w:trHeight w:val="53"/>
        </w:trPr>
        <w:tc>
          <w:tcPr>
            <w:tcW w:w="3057" w:type="dxa"/>
          </w:tcPr>
          <w:p w14:paraId="64648BC0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</w:tcPr>
          <w:p w14:paraId="00523260" w14:textId="495DF27B" w:rsidR="00784B7D" w:rsidRPr="006F48DE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6" w:type="dxa"/>
          </w:tcPr>
          <w:p w14:paraId="6C633662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52A3F92" w14:textId="6E3814A6" w:rsidR="00784B7D" w:rsidRPr="00DF5D4F" w:rsidRDefault="00F80FDE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0D5908B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C16E96F" w14:textId="74EB7ACC" w:rsidR="00784B7D" w:rsidRPr="00DF5D4F" w:rsidRDefault="000240E9" w:rsidP="00F8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605FEFE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1454E8" w14:textId="304F14E9" w:rsidR="00784B7D" w:rsidRPr="00DF5D4F" w:rsidRDefault="00784B7D" w:rsidP="00F80FD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A09FAB6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E3D4F6" w14:textId="60451608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40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84B7D" w:rsidRPr="006F48DE" w14:paraId="57277055" w14:textId="77777777" w:rsidTr="00296258">
        <w:trPr>
          <w:trHeight w:val="43"/>
        </w:trPr>
        <w:tc>
          <w:tcPr>
            <w:tcW w:w="3057" w:type="dxa"/>
          </w:tcPr>
          <w:p w14:paraId="0FC8538E" w14:textId="68E31E03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133A1EEB" w14:textId="34CA748F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7C0D6EB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01BC06" w14:textId="4579C2B9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973D65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A1B3869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0037D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5A2A91A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C3E2A5B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7EBABB7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490122BF" w14:textId="77777777" w:rsidTr="009A0FED">
        <w:trPr>
          <w:trHeight w:val="43"/>
        </w:trPr>
        <w:tc>
          <w:tcPr>
            <w:tcW w:w="3057" w:type="dxa"/>
          </w:tcPr>
          <w:p w14:paraId="1F0D5974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E2D722F" w14:textId="1CEEC3A0" w:rsidR="00784B7D" w:rsidRPr="004C6551" w:rsidRDefault="00784B7D" w:rsidP="00784B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6" w:type="dxa"/>
          </w:tcPr>
          <w:p w14:paraId="10825403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2DDAFE2" w14:textId="6B301E34" w:rsidR="00784B7D" w:rsidRPr="00DF5D4F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B1652A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982E408" w14:textId="7930446D" w:rsidR="00784B7D" w:rsidRPr="00DF5D4F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2F6B4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0E6F0B2B" w14:textId="5A913654" w:rsidR="00784B7D" w:rsidRPr="00DF5D4F" w:rsidRDefault="00784B7D" w:rsidP="00784B7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550C37CD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5A2BE" w14:textId="399D1E42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784B7D" w:rsidRPr="006F48DE" w14:paraId="0DABF143" w14:textId="77777777" w:rsidTr="00296258">
        <w:trPr>
          <w:trHeight w:val="43"/>
        </w:trPr>
        <w:tc>
          <w:tcPr>
            <w:tcW w:w="3057" w:type="dxa"/>
          </w:tcPr>
          <w:p w14:paraId="4B9EDD6A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8A11828" w14:textId="2E6F6592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6" w:type="dxa"/>
          </w:tcPr>
          <w:p w14:paraId="4728788B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6A5474E" w14:textId="3003A4E2" w:rsidR="00784B7D" w:rsidRPr="00784B7D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B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AD813C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4443A50D" w14:textId="375AFF49" w:rsidR="00784B7D" w:rsidRPr="00DF5D4F" w:rsidRDefault="000240E9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21FBDC9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6C0AE99" w14:textId="0FDE1135" w:rsidR="00784B7D" w:rsidRPr="00DF5D4F" w:rsidRDefault="00784B7D" w:rsidP="00784B7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68F6F0AE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47C3FE4" w14:textId="659AD794" w:rsidR="00784B7D" w:rsidRPr="00DF5D4F" w:rsidRDefault="000240E9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784B7D" w:rsidRPr="006F48DE" w14:paraId="7B3EEC76" w14:textId="77777777" w:rsidTr="002B5993">
        <w:tc>
          <w:tcPr>
            <w:tcW w:w="3057" w:type="dxa"/>
          </w:tcPr>
          <w:p w14:paraId="109E7AA5" w14:textId="05039A42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3CB7B" w14:textId="77777777" w:rsidR="00784B7D" w:rsidRPr="006F48DE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A3208B9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C856F49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60B0155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F3F1477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0D300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4AB8291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2BCA6CE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A57F42B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73FF1C3B" w14:textId="77777777" w:rsidTr="00296258">
        <w:trPr>
          <w:trHeight w:val="43"/>
        </w:trPr>
        <w:tc>
          <w:tcPr>
            <w:tcW w:w="3057" w:type="dxa"/>
          </w:tcPr>
          <w:p w14:paraId="3863053C" w14:textId="6CDF7F5B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49CC9980" w14:textId="77777777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929A103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5D12BDF0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0D95D3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B39A03D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4FCCE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C2350F7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E5DD4F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6807C7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40E33AE6" w14:textId="77777777" w:rsidTr="00296258">
        <w:trPr>
          <w:trHeight w:val="43"/>
        </w:trPr>
        <w:tc>
          <w:tcPr>
            <w:tcW w:w="3057" w:type="dxa"/>
          </w:tcPr>
          <w:p w14:paraId="597228B0" w14:textId="717F043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9" w:type="dxa"/>
          </w:tcPr>
          <w:p w14:paraId="0B8FBB30" w14:textId="77777777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40CCC59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A0836BF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28EAA5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4BE8AB0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7E77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B8F9717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EA40A93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366C3E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3BDCB467" w14:textId="77777777" w:rsidTr="00296258">
        <w:trPr>
          <w:trHeight w:val="43"/>
        </w:trPr>
        <w:tc>
          <w:tcPr>
            <w:tcW w:w="3057" w:type="dxa"/>
          </w:tcPr>
          <w:p w14:paraId="745ACD01" w14:textId="2B2CDFC7" w:rsidR="00784B7D" w:rsidRPr="00644308" w:rsidRDefault="00784B7D" w:rsidP="00784B7D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ุน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9" w:type="dxa"/>
            <w:vAlign w:val="bottom"/>
          </w:tcPr>
          <w:p w14:paraId="5A779F1D" w14:textId="2930ADC9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6" w:type="dxa"/>
            <w:vAlign w:val="bottom"/>
          </w:tcPr>
          <w:p w14:paraId="3A201033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B1A473F" w14:textId="572AC6E7" w:rsidR="00784B7D" w:rsidRPr="00DF5D4F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2C2A1B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B582F24" w14:textId="65E0517F" w:rsidR="00784B7D" w:rsidRPr="00DF5D4F" w:rsidRDefault="00784B7D" w:rsidP="00F8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15500C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9AC9946" w14:textId="4ACF6007" w:rsidR="00784B7D" w:rsidRPr="00DF5D4F" w:rsidRDefault="00784B7D" w:rsidP="00F80FD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D81061E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9D49820" w14:textId="3B9F9F8C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784B7D" w:rsidRPr="006F48DE" w14:paraId="275D8474" w14:textId="77777777" w:rsidTr="00296258">
        <w:trPr>
          <w:trHeight w:val="43"/>
        </w:trPr>
        <w:tc>
          <w:tcPr>
            <w:tcW w:w="3057" w:type="dxa"/>
          </w:tcPr>
          <w:p w14:paraId="74546196" w14:textId="4A7FB764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9" w:type="dxa"/>
            <w:vAlign w:val="bottom"/>
          </w:tcPr>
          <w:p w14:paraId="6430B166" w14:textId="77777777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B128446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06952B0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95FAEF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BC88A39" w14:textId="77777777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6BA006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6E6CE90" w14:textId="186975EE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F8F2F9F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22C146" w14:textId="0EF998D9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B7D" w:rsidRPr="006F48DE" w14:paraId="5B3CF692" w14:textId="77777777" w:rsidTr="00494B69">
        <w:trPr>
          <w:trHeight w:val="43"/>
        </w:trPr>
        <w:tc>
          <w:tcPr>
            <w:tcW w:w="3057" w:type="dxa"/>
          </w:tcPr>
          <w:p w14:paraId="0C3C23A4" w14:textId="60BECD3D" w:rsidR="00784B7D" w:rsidRPr="00644308" w:rsidRDefault="00784B7D" w:rsidP="00784B7D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2FFC67" w14:textId="4CC0003B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46" w:type="dxa"/>
            <w:vAlign w:val="bottom"/>
          </w:tcPr>
          <w:p w14:paraId="1DF2F39B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C784246" w14:textId="1F1D781E" w:rsidR="00784B7D" w:rsidRPr="00DF5D4F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933D69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7A7D803" w14:textId="69A360A8" w:rsidR="00784B7D" w:rsidRPr="00DF5D4F" w:rsidRDefault="00784B7D" w:rsidP="00F8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16B019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6E9416" w14:textId="661A7EEC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1" w:type="dxa"/>
            <w:vAlign w:val="bottom"/>
          </w:tcPr>
          <w:p w14:paraId="6F33E422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4C3EBE1" w14:textId="03C7C54F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784B7D" w:rsidRPr="006F48DE" w14:paraId="24827356" w14:textId="77777777" w:rsidTr="00296258">
        <w:trPr>
          <w:trHeight w:val="43"/>
        </w:trPr>
        <w:tc>
          <w:tcPr>
            <w:tcW w:w="3057" w:type="dxa"/>
          </w:tcPr>
          <w:p w14:paraId="7B410276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55AB" w14:textId="638A3A01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46" w:type="dxa"/>
            <w:vAlign w:val="bottom"/>
          </w:tcPr>
          <w:p w14:paraId="42CB2AB5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23454" w14:textId="4895D577" w:rsidR="00784B7D" w:rsidRPr="00DF5D4F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C0E3470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6FD3" w14:textId="3BBFFFF9" w:rsidR="00784B7D" w:rsidRPr="00DF5D4F" w:rsidRDefault="00784B7D" w:rsidP="00F8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14C1E7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8300" w14:textId="62F3CA4F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1" w:type="dxa"/>
            <w:vAlign w:val="bottom"/>
          </w:tcPr>
          <w:p w14:paraId="153166CD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8B1C" w14:textId="2C81725F" w:rsidR="00784B7D" w:rsidRPr="00DF5D4F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784B7D" w:rsidRPr="006F48DE" w14:paraId="7C877FF2" w14:textId="77777777" w:rsidTr="00296258">
        <w:trPr>
          <w:trHeight w:val="43"/>
        </w:trPr>
        <w:tc>
          <w:tcPr>
            <w:tcW w:w="3057" w:type="dxa"/>
          </w:tcPr>
          <w:p w14:paraId="1F3780D9" w14:textId="404AE59C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6BA68" w14:textId="6A14B5D6" w:rsidR="00784B7D" w:rsidRPr="006F48DE" w:rsidRDefault="00784B7D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46" w:type="dxa"/>
            <w:vAlign w:val="bottom"/>
          </w:tcPr>
          <w:p w14:paraId="2D39FCC0" w14:textId="77777777" w:rsidR="00784B7D" w:rsidRPr="006F48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2AD7" w14:textId="2E8A838F" w:rsidR="00784B7D" w:rsidRPr="00F80FDE" w:rsidRDefault="00784B7D" w:rsidP="00F80FD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F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5252D1" w14:textId="77777777" w:rsidR="00784B7D" w:rsidRPr="00F80FDE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1E86" w14:textId="51451833" w:rsidR="00784B7D" w:rsidRPr="00F80FDE" w:rsidRDefault="000240E9" w:rsidP="00F8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FDFEB99" w14:textId="77777777" w:rsidR="00784B7D" w:rsidRPr="00DF5D4F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1C3A" w14:textId="01C4DE4C" w:rsidR="00784B7D" w:rsidRPr="00122AD2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A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1" w:type="dxa"/>
            <w:vAlign w:val="bottom"/>
          </w:tcPr>
          <w:p w14:paraId="716DE07E" w14:textId="77777777" w:rsidR="00784B7D" w:rsidRPr="00122AD2" w:rsidRDefault="00784B7D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32B1" w14:textId="38E786EA" w:rsidR="00784B7D" w:rsidRPr="00122AD2" w:rsidRDefault="00784B7D" w:rsidP="00784B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A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024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6908EFDE" w14:textId="76F242AD" w:rsidR="002B5993" w:rsidRDefault="002B5993">
      <w:pPr>
        <w:rPr>
          <w:rFonts w:asciiTheme="majorBidi" w:hAnsiTheme="majorBidi" w:cstheme="majorBidi"/>
          <w:sz w:val="30"/>
          <w:szCs w:val="30"/>
        </w:rPr>
      </w:pPr>
    </w:p>
    <w:p w14:paraId="46F4D6F1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900"/>
        <w:gridCol w:w="246"/>
        <w:gridCol w:w="999"/>
        <w:gridCol w:w="240"/>
        <w:gridCol w:w="1043"/>
        <w:gridCol w:w="236"/>
        <w:gridCol w:w="1076"/>
        <w:gridCol w:w="241"/>
        <w:gridCol w:w="1113"/>
      </w:tblGrid>
      <w:tr w:rsidR="00986856" w:rsidRPr="006F48DE" w14:paraId="1723D9D9" w14:textId="77777777" w:rsidTr="00986856">
        <w:trPr>
          <w:tblHeader/>
        </w:trPr>
        <w:tc>
          <w:tcPr>
            <w:tcW w:w="3053" w:type="dxa"/>
          </w:tcPr>
          <w:p w14:paraId="5382164D" w14:textId="44681C0D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9"/>
            <w:hideMark/>
          </w:tcPr>
          <w:p w14:paraId="409E6209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986856" w:rsidRPr="006F48DE" w14:paraId="7537DA84" w14:textId="77777777" w:rsidTr="00986856">
        <w:trPr>
          <w:trHeight w:val="416"/>
          <w:tblHeader/>
        </w:trPr>
        <w:tc>
          <w:tcPr>
            <w:tcW w:w="3053" w:type="dxa"/>
            <w:vAlign w:val="bottom"/>
            <w:hideMark/>
          </w:tcPr>
          <w:p w14:paraId="556926DB" w14:textId="77777777" w:rsidR="00986856" w:rsidRPr="006F48DE" w:rsidRDefault="00986856" w:rsidP="00FB45F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3E049545" w14:textId="77777777" w:rsidR="00986856" w:rsidRPr="006F48DE" w:rsidRDefault="00986856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DF5F9E" w14:textId="4D708C03" w:rsidR="00986856" w:rsidRPr="006F48DE" w:rsidRDefault="007302BA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4640B4A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9" w:type="dxa"/>
            <w:vAlign w:val="bottom"/>
            <w:hideMark/>
          </w:tcPr>
          <w:p w14:paraId="2D11D606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04C6A3D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3" w:type="dxa"/>
            <w:vAlign w:val="bottom"/>
            <w:hideMark/>
          </w:tcPr>
          <w:p w14:paraId="2E9479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10AFCAB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6" w:type="dxa"/>
            <w:vAlign w:val="bottom"/>
            <w:hideMark/>
          </w:tcPr>
          <w:p w14:paraId="6D8BE42A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ABD1A5E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3A94C69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00E51DD5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70B62501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B69326" w14:textId="486131F3" w:rsidR="00986856" w:rsidRPr="006F48DE" w:rsidRDefault="007302BA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86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86856" w:rsidRPr="006F48DE" w14:paraId="69D7FF9B" w14:textId="77777777" w:rsidTr="00986856">
        <w:trPr>
          <w:tblHeader/>
        </w:trPr>
        <w:tc>
          <w:tcPr>
            <w:tcW w:w="3053" w:type="dxa"/>
          </w:tcPr>
          <w:p w14:paraId="7AC6DF41" w14:textId="77777777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4" w:type="dxa"/>
            <w:gridSpan w:val="9"/>
            <w:vAlign w:val="bottom"/>
            <w:hideMark/>
          </w:tcPr>
          <w:p w14:paraId="3A6FB0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44308" w:rsidRPr="0006319C" w14:paraId="4BC14480" w14:textId="77777777" w:rsidTr="00986856">
        <w:tc>
          <w:tcPr>
            <w:tcW w:w="3053" w:type="dxa"/>
            <w:hideMark/>
          </w:tcPr>
          <w:p w14:paraId="5FC2A1B5" w14:textId="58F03200" w:rsidR="00644308" w:rsidRPr="0006319C" w:rsidRDefault="007302BA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48C277C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77A74D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E0807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AD4FD0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DDBBEB3" w14:textId="6EFC28FC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F8E3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5701F9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9779EA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0DF6C8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31C3946E" w14:textId="77777777" w:rsidTr="00986856">
        <w:tc>
          <w:tcPr>
            <w:tcW w:w="3053" w:type="dxa"/>
          </w:tcPr>
          <w:p w14:paraId="506DC76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1E88942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78A7DFF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B493F4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40E95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83E3B3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3339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F9F722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2EB793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E96298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1BFCFF70" w14:textId="77777777" w:rsidTr="00986856">
        <w:tc>
          <w:tcPr>
            <w:tcW w:w="3053" w:type="dxa"/>
          </w:tcPr>
          <w:p w14:paraId="372213E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900" w:type="dxa"/>
          </w:tcPr>
          <w:p w14:paraId="3161895D" w14:textId="77777777" w:rsidR="00644308" w:rsidRPr="00FB41F1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5DF7A79" w14:textId="77777777" w:rsidR="00644308" w:rsidRPr="00FB41F1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96A2495" w14:textId="77777777" w:rsidR="00644308" w:rsidRPr="00FB41F1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0A63EA" w14:textId="77777777" w:rsidR="00644308" w:rsidRPr="00FB41F1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A7BE2F" w14:textId="77777777" w:rsidR="00644308" w:rsidRPr="00FB41F1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7D111" w14:textId="77777777" w:rsidR="00644308" w:rsidRPr="00FB41F1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75C314B" w14:textId="77777777" w:rsidR="00644308" w:rsidRPr="00FB41F1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DC0C53" w14:textId="77777777" w:rsidR="00644308" w:rsidRPr="00FB41F1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2D18C37" w14:textId="77777777" w:rsidR="00644308" w:rsidRPr="00FB41F1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735CD314" w14:textId="77777777" w:rsidTr="00986856">
        <w:tc>
          <w:tcPr>
            <w:tcW w:w="3053" w:type="dxa"/>
          </w:tcPr>
          <w:p w14:paraId="53E01CEA" w14:textId="49445E09" w:rsidR="006B50A9" w:rsidRPr="0006319C" w:rsidRDefault="006B50A9" w:rsidP="006B50A9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7C223CF" w14:textId="71EFED88" w:rsidR="006B50A9" w:rsidRPr="00FB41F1" w:rsidRDefault="007302BA" w:rsidP="006B50A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50A9"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46" w:type="dxa"/>
          </w:tcPr>
          <w:p w14:paraId="4DE49E21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6934156" w14:textId="0B2C293C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0" w:type="dxa"/>
          </w:tcPr>
          <w:p w14:paraId="6A3E68EA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74BCFB1" w14:textId="4B361750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6BAEB7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1A6E3B" w14:textId="4940F305" w:rsidR="006B50A9" w:rsidRPr="00FB41F1" w:rsidRDefault="007302BA" w:rsidP="006B5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1" w:type="dxa"/>
          </w:tcPr>
          <w:p w14:paraId="5903BFC6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FE0EFCF" w14:textId="4E0806DB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B50A9" w:rsidRPr="0006319C" w14:paraId="2675CE30" w14:textId="77777777" w:rsidTr="00986856">
        <w:tc>
          <w:tcPr>
            <w:tcW w:w="3053" w:type="dxa"/>
          </w:tcPr>
          <w:p w14:paraId="4B1AA246" w14:textId="77777777" w:rsidR="006B50A9" w:rsidRPr="0006319C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</w:tcPr>
          <w:p w14:paraId="57D02295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6CB8F16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A3D1A7B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2DB236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51A66B5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30439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025C9B6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B81E24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6690872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532DB027" w14:textId="77777777" w:rsidTr="009F44E8">
        <w:tc>
          <w:tcPr>
            <w:tcW w:w="3053" w:type="dxa"/>
          </w:tcPr>
          <w:p w14:paraId="1073D9F0" w14:textId="2B330C1D" w:rsidR="006B50A9" w:rsidRPr="0006319C" w:rsidRDefault="006B50A9" w:rsidP="006B50A9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7C7F23" w14:textId="386BDC1E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46" w:type="dxa"/>
          </w:tcPr>
          <w:p w14:paraId="0E264F57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EBE661D" w14:textId="0D76D131" w:rsidR="006B50A9" w:rsidRPr="00FB41F1" w:rsidRDefault="006B50A9" w:rsidP="00087B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9605881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0300AFB" w14:textId="14B622F1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2208E9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ABCC8A9" w14:textId="6D068D44" w:rsidR="006B50A9" w:rsidRPr="00FB41F1" w:rsidRDefault="007302BA" w:rsidP="006B5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276AB22B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341ECFE" w14:textId="06AC1E73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B50A9" w:rsidRPr="0006319C" w14:paraId="382A3D0F" w14:textId="77777777" w:rsidTr="00986856">
        <w:tc>
          <w:tcPr>
            <w:tcW w:w="3053" w:type="dxa"/>
          </w:tcPr>
          <w:p w14:paraId="1ACBA6E1" w14:textId="77777777" w:rsidR="006B50A9" w:rsidRPr="0006319C" w:rsidRDefault="006B50A9" w:rsidP="006B5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CDCFFF" w14:textId="171617A9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50A9"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46" w:type="dxa"/>
          </w:tcPr>
          <w:p w14:paraId="1FB11D57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8BF52D1" w14:textId="708603C2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0" w:type="dxa"/>
          </w:tcPr>
          <w:p w14:paraId="0ED90F52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2D65C7" w14:textId="51BF8AAA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A6447B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9DFD92" w14:textId="3792F5A6" w:rsidR="006B50A9" w:rsidRPr="00FB41F1" w:rsidRDefault="007302BA" w:rsidP="006B5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41" w:type="dxa"/>
          </w:tcPr>
          <w:p w14:paraId="5915B08A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0228A8E" w14:textId="496B855E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6B50A9" w:rsidRPr="00986856" w14:paraId="61AF05CD" w14:textId="77777777" w:rsidTr="00986856">
        <w:tc>
          <w:tcPr>
            <w:tcW w:w="3053" w:type="dxa"/>
          </w:tcPr>
          <w:p w14:paraId="47752943" w14:textId="77777777" w:rsidR="006B50A9" w:rsidRPr="00986856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BCCDBF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A2E137F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4AEB366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2515BD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2BFCAA6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CE3E16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30AE86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FA45765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EB99C53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424AB2E3" w14:textId="77777777" w:rsidTr="00986856">
        <w:tc>
          <w:tcPr>
            <w:tcW w:w="3053" w:type="dxa"/>
            <w:hideMark/>
          </w:tcPr>
          <w:p w14:paraId="127E67CF" w14:textId="77777777" w:rsidR="006B50A9" w:rsidRPr="0006319C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16613DFA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B936821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10E7854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2B0D27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5A45475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8C453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A08A5A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FE8959C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C03F57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790B5CF1" w14:textId="77777777" w:rsidTr="00986856">
        <w:tc>
          <w:tcPr>
            <w:tcW w:w="3053" w:type="dxa"/>
          </w:tcPr>
          <w:p w14:paraId="46BD96D7" w14:textId="13ABF187" w:rsidR="006B50A9" w:rsidRPr="0006319C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900" w:type="dxa"/>
          </w:tcPr>
          <w:p w14:paraId="725090EA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17D466E8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A7C9C89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8E0DD6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9B58AF5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0A607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0E5042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A29B529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D17E725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143F00DB" w14:textId="77777777" w:rsidTr="00986856">
        <w:trPr>
          <w:trHeight w:val="668"/>
        </w:trPr>
        <w:tc>
          <w:tcPr>
            <w:tcW w:w="3053" w:type="dxa"/>
          </w:tcPr>
          <w:p w14:paraId="43F975F9" w14:textId="184D7A9F" w:rsidR="006B50A9" w:rsidRPr="0006319C" w:rsidRDefault="006B50A9" w:rsidP="006B50A9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2FA500" w14:textId="7EAEC036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6" w:type="dxa"/>
            <w:vAlign w:val="bottom"/>
          </w:tcPr>
          <w:p w14:paraId="42D9DF25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B5268BB" w14:textId="27ACC7D4" w:rsidR="006B50A9" w:rsidRPr="00FB41F1" w:rsidRDefault="006B50A9" w:rsidP="00087B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388A30D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BE410C1" w14:textId="4ECF9E0D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7636639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B5575B1" w14:textId="32EC5921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890F11A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B7E3834" w14:textId="35C43391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B50A9" w:rsidRPr="0006319C" w14:paraId="592BC3D4" w14:textId="77777777" w:rsidTr="00986856">
        <w:tc>
          <w:tcPr>
            <w:tcW w:w="3053" w:type="dxa"/>
          </w:tcPr>
          <w:p w14:paraId="50107C7E" w14:textId="374C38A4" w:rsidR="006B50A9" w:rsidRPr="0006319C" w:rsidRDefault="006B50A9" w:rsidP="006B50A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2384CAB0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8607E68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8DE25A9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D57A1FB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5EDEF01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F6C484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CDDDCEA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3670B222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C6E93E0" w14:textId="77777777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0A9" w:rsidRPr="0006319C" w14:paraId="6CB4C32E" w14:textId="77777777" w:rsidTr="003D5592">
        <w:tc>
          <w:tcPr>
            <w:tcW w:w="3053" w:type="dxa"/>
          </w:tcPr>
          <w:p w14:paraId="7F04727B" w14:textId="265A2F4C" w:rsidR="006B50A9" w:rsidRPr="0006319C" w:rsidRDefault="006B50A9" w:rsidP="006B50A9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8A8CA0C" w14:textId="35D95250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46" w:type="dxa"/>
            <w:vAlign w:val="bottom"/>
          </w:tcPr>
          <w:p w14:paraId="2E5C27D2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07067A0" w14:textId="543E9721" w:rsidR="006B50A9" w:rsidRPr="00FB41F1" w:rsidRDefault="006B50A9" w:rsidP="00087B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34431C8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A36722A" w14:textId="53EC4FC6" w:rsidR="006B50A9" w:rsidRPr="00FB41F1" w:rsidRDefault="00087B58" w:rsidP="006B50A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6B50A9" w:rsidRPr="00FB4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C68B0D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CD14ABD" w14:textId="2CAF2883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442D0668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E5BA424" w14:textId="5FA4F612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6B50A9" w:rsidRPr="0006319C" w14:paraId="081AA15D" w14:textId="77777777" w:rsidTr="00986856">
        <w:tc>
          <w:tcPr>
            <w:tcW w:w="3053" w:type="dxa"/>
            <w:hideMark/>
          </w:tcPr>
          <w:p w14:paraId="6DB0AE33" w14:textId="77777777" w:rsidR="006B50A9" w:rsidRPr="0006319C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7C959" w14:textId="6199C09A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6" w:type="dxa"/>
            <w:vAlign w:val="bottom"/>
          </w:tcPr>
          <w:p w14:paraId="619427AF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41F0" w14:textId="3B7ED9AC" w:rsidR="006B50A9" w:rsidRPr="00FB41F1" w:rsidRDefault="006B50A9" w:rsidP="00087B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CC5541A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840F7" w14:textId="5760EEBC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E20FD34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E7394" w14:textId="4E4EE9A2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43C4DDBE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B87EE" w14:textId="095E3884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6B50A9" w:rsidRPr="0006319C" w14:paraId="6E3FA95D" w14:textId="77777777" w:rsidTr="00986856">
        <w:tc>
          <w:tcPr>
            <w:tcW w:w="3053" w:type="dxa"/>
          </w:tcPr>
          <w:p w14:paraId="00AD0F7B" w14:textId="77777777" w:rsidR="006B50A9" w:rsidRPr="0006319C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798FC" w14:textId="6E21B3BC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50A9"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46" w:type="dxa"/>
            <w:vAlign w:val="bottom"/>
          </w:tcPr>
          <w:p w14:paraId="11F4B0FA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612FD" w14:textId="49EF975A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40" w:type="dxa"/>
            <w:vAlign w:val="bottom"/>
          </w:tcPr>
          <w:p w14:paraId="7C8363E3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BFA51" w14:textId="34BD7D13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02BA"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5DEE333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D2FA" w14:textId="4DB09ECF" w:rsidR="006B50A9" w:rsidRPr="00FB41F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02BA"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0DB0842F" w14:textId="77777777" w:rsidR="006B50A9" w:rsidRPr="00FB41F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BDDD" w14:textId="0DB2A97C" w:rsidR="006B50A9" w:rsidRPr="00FB41F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</w:tbl>
    <w:p w14:paraId="40E426C7" w14:textId="54178B42" w:rsidR="002B5993" w:rsidRDefault="002B599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p w14:paraId="26464AFB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2"/>
        </w:rPr>
      </w:pPr>
      <w:r>
        <w:rPr>
          <w:rFonts w:asciiTheme="majorBidi" w:hAnsiTheme="majorBidi" w:cstheme="majorBidi"/>
          <w:sz w:val="28"/>
          <w:szCs w:val="22"/>
        </w:rPr>
        <w:br w:type="page"/>
      </w:r>
    </w:p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934"/>
        <w:gridCol w:w="270"/>
        <w:gridCol w:w="1080"/>
        <w:gridCol w:w="236"/>
        <w:gridCol w:w="1077"/>
        <w:gridCol w:w="236"/>
        <w:gridCol w:w="1118"/>
      </w:tblGrid>
      <w:tr w:rsidR="009E3A69" w:rsidRPr="006F48DE" w14:paraId="58143312" w14:textId="77777777" w:rsidTr="00F45247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15E22" w:rsidRPr="006F48DE" w14:paraId="764EB845" w14:textId="77777777" w:rsidTr="0077213F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215E22" w:rsidRPr="006F48DE" w:rsidRDefault="00215E22" w:rsidP="00215E2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1958DA9" w14:textId="77777777" w:rsidR="00215E22" w:rsidRPr="006F48DE" w:rsidRDefault="00215E22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4B6A75EC" w:rsidR="00215E22" w:rsidRPr="006F48DE" w:rsidRDefault="007302BA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2B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08AF669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4E1C08F7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490B802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EEFFB1E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7AA08D0E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368C71B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2AF0E56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25A59A" w14:textId="5AAF6E8A" w:rsidR="00215E22" w:rsidRPr="006F48DE" w:rsidRDefault="007302BA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2BA">
              <w:rPr>
                <w:rFonts w:ascii="Angsana New" w:hAnsi="Angsana New"/>
                <w:sz w:val="28"/>
                <w:szCs w:val="28"/>
              </w:rPr>
              <w:t>31</w:t>
            </w:r>
            <w:r w:rsidR="00497B8B" w:rsidRPr="00283B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7B8B" w:rsidRPr="00283B1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E3A69" w:rsidRPr="006F48DE" w14:paraId="3036954E" w14:textId="77777777" w:rsidTr="00F45247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77213F">
        <w:tc>
          <w:tcPr>
            <w:tcW w:w="3060" w:type="dxa"/>
            <w:hideMark/>
          </w:tcPr>
          <w:p w14:paraId="390AA422" w14:textId="4395805D" w:rsidR="009E3A69" w:rsidRPr="006F48DE" w:rsidRDefault="007302BA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68477B2D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D4A7C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2F486B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A14C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AE87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77213F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77213F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F48DE" w14:paraId="6D543113" w14:textId="77777777" w:rsidTr="0077213F">
        <w:trPr>
          <w:trHeight w:val="128"/>
        </w:trPr>
        <w:tc>
          <w:tcPr>
            <w:tcW w:w="3060" w:type="dxa"/>
          </w:tcPr>
          <w:p w14:paraId="25A4A503" w14:textId="3704735F" w:rsidR="006000D4" w:rsidRPr="006F48DE" w:rsidRDefault="006000D4" w:rsidP="006000D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85B377C" w14:textId="3A800994" w:rsidR="006000D4" w:rsidRPr="00876901" w:rsidRDefault="007302BA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14:paraId="1E6C7042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11B5025" w14:textId="4C50855E" w:rsidR="006000D4" w:rsidRPr="00876901" w:rsidRDefault="00EB155F" w:rsidP="0060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E6FCF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744645" w14:textId="48195691" w:rsidR="006000D4" w:rsidRPr="00876901" w:rsidRDefault="00EB155F" w:rsidP="006000D4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073DFB75" w:rsidR="006000D4" w:rsidRPr="00876901" w:rsidRDefault="00EB155F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D092A"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F449C8A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283C789E" w:rsidR="006000D4" w:rsidRPr="00876901" w:rsidRDefault="00EB155F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D092A"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6000D4" w:rsidRPr="006269B5" w14:paraId="398E8963" w14:textId="77777777" w:rsidTr="0077213F">
        <w:tc>
          <w:tcPr>
            <w:tcW w:w="3060" w:type="dxa"/>
          </w:tcPr>
          <w:p w14:paraId="3D2B00D3" w14:textId="2C395C3B" w:rsidR="006000D4" w:rsidRPr="006269B5" w:rsidRDefault="006000D4" w:rsidP="006000D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CB66E2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36C9D6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E9F97F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5666A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6ABEC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E7E84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483225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88505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FD3C08C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5620C467" w14:textId="77777777" w:rsidTr="0077213F">
        <w:tc>
          <w:tcPr>
            <w:tcW w:w="3060" w:type="dxa"/>
            <w:hideMark/>
          </w:tcPr>
          <w:p w14:paraId="47349B98" w14:textId="57C3D698" w:rsidR="006000D4" w:rsidRPr="006269B5" w:rsidRDefault="007302BA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4841F527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6B854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BA3C37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F1AF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88909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DFC87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9DB437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76E67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0F3701C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616F9C51" w14:textId="77777777" w:rsidTr="0077213F">
        <w:tc>
          <w:tcPr>
            <w:tcW w:w="3060" w:type="dxa"/>
            <w:hideMark/>
          </w:tcPr>
          <w:p w14:paraId="421B8247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461B5FC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38F565F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CF13B79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37D4D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E5D7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02E0A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F313AC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65F64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FC631C2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5A81F816" w14:textId="77777777" w:rsidTr="0077213F">
        <w:tc>
          <w:tcPr>
            <w:tcW w:w="3060" w:type="dxa"/>
          </w:tcPr>
          <w:p w14:paraId="11CCBC26" w14:textId="7BF1EC3B" w:rsidR="006000D4" w:rsidRPr="006269B5" w:rsidRDefault="006000D4" w:rsidP="006000D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765AC6C8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88E3B7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949D1B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BBC12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4ADF46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644702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051BF9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0F103A" w14:textId="77777777" w:rsidR="006000D4" w:rsidRPr="00876901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7EE42B6" w14:textId="77777777" w:rsidR="006000D4" w:rsidRPr="00876901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0A9" w:rsidRPr="006269B5" w14:paraId="4DBBDF6E" w14:textId="77777777" w:rsidTr="0077213F">
        <w:tc>
          <w:tcPr>
            <w:tcW w:w="3060" w:type="dxa"/>
            <w:hideMark/>
          </w:tcPr>
          <w:p w14:paraId="47175822" w14:textId="4BB64975" w:rsidR="006B50A9" w:rsidRPr="006269B5" w:rsidRDefault="006B50A9" w:rsidP="006B50A9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CD8A8" w14:textId="5EF6E4B0" w:rsidR="006B50A9" w:rsidRPr="0087690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  <w:vAlign w:val="bottom"/>
          </w:tcPr>
          <w:p w14:paraId="4D3089BC" w14:textId="77777777" w:rsidR="006B50A9" w:rsidRPr="0087690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0CFEE" w14:textId="6AE2CAC8" w:rsidR="006B50A9" w:rsidRPr="00876901" w:rsidRDefault="006B50A9" w:rsidP="006B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5C71C" w14:textId="77777777" w:rsidR="006B50A9" w:rsidRPr="0087690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45B5C" w14:textId="6B0624AA" w:rsidR="006B50A9" w:rsidRPr="00876901" w:rsidRDefault="006B50A9" w:rsidP="006B50A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719843" w14:textId="77777777" w:rsidR="006B50A9" w:rsidRPr="0087690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EB12E3" w14:textId="5FC217D6" w:rsidR="006B50A9" w:rsidRPr="00876901" w:rsidRDefault="006B50A9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302BA"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40726B" w14:textId="77777777" w:rsidR="006B50A9" w:rsidRPr="00876901" w:rsidRDefault="006B50A9" w:rsidP="006B50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2588C" w14:textId="2ECC9367" w:rsidR="006B50A9" w:rsidRPr="00876901" w:rsidRDefault="007302BA" w:rsidP="006B50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</w:tr>
    </w:tbl>
    <w:p w14:paraId="5ADC7F80" w14:textId="77777777" w:rsidR="0057178B" w:rsidRPr="0095227C" w:rsidRDefault="0057178B" w:rsidP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C86C9" w14:textId="3660D640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54B58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</w:rPr>
        <w:t>256</w:t>
      </w:r>
      <w:r w:rsidR="007623BC">
        <w:rPr>
          <w:rFonts w:asciiTheme="majorBidi" w:hAnsiTheme="majorBidi" w:cstheme="majorBidi"/>
          <w:sz w:val="30"/>
          <w:szCs w:val="30"/>
        </w:rPr>
        <w:t>8</w:t>
      </w:r>
      <w:r w:rsidRPr="006F48DE">
        <w:rPr>
          <w:rFonts w:asciiTheme="majorBidi" w:hAnsiTheme="majorBidi" w:cstheme="majorBidi"/>
          <w:sz w:val="30"/>
          <w:szCs w:val="30"/>
        </w:rPr>
        <w:t xml:space="preserve"> Innosprout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954B58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</w:t>
      </w:r>
      <w:r w:rsidR="009B29A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6F48DE">
        <w:rPr>
          <w:rFonts w:asciiTheme="majorBidi" w:hAnsiTheme="majorBidi" w:cstheme="majorBidi"/>
          <w:sz w:val="30"/>
          <w:szCs w:val="30"/>
          <w:cs/>
        </w:rPr>
        <w:t>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25971">
        <w:rPr>
          <w:rFonts w:asciiTheme="majorBidi" w:hAnsiTheme="majorBidi" w:cstheme="majorBidi"/>
          <w:sz w:val="30"/>
          <w:szCs w:val="30"/>
        </w:rPr>
        <w:t xml:space="preserve"> </w:t>
      </w:r>
      <w:r w:rsidR="007302BA" w:rsidRPr="007623BC">
        <w:rPr>
          <w:rFonts w:asciiTheme="majorBidi" w:hAnsiTheme="majorBidi" w:cstheme="majorBidi"/>
          <w:sz w:val="30"/>
          <w:szCs w:val="30"/>
        </w:rPr>
        <w:t>19</w:t>
      </w:r>
      <w:r w:rsidR="00C0687B" w:rsidRPr="007623BC">
        <w:rPr>
          <w:rFonts w:asciiTheme="majorBidi" w:hAnsiTheme="majorBidi" w:cstheme="majorBidi"/>
          <w:sz w:val="30"/>
          <w:szCs w:val="30"/>
        </w:rPr>
        <w:t xml:space="preserve"> </w:t>
      </w:r>
      <w:r w:rsidR="00C0687B" w:rsidRPr="007623B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214B302" w14:textId="77777777" w:rsidR="000B1261" w:rsidRPr="00F45247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D795D" w14:textId="5607C970" w:rsidR="0095227C" w:rsidRDefault="000B1261" w:rsidP="00215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ใน</w:t>
      </w:r>
      <w:r w:rsidR="00954B58">
        <w:rPr>
          <w:rFonts w:asciiTheme="majorBidi" w:hAnsiTheme="majorBidi"/>
          <w:sz w:val="30"/>
          <w:szCs w:val="30"/>
          <w:cs/>
        </w:rPr>
        <w:t>ระหว่าง</w:t>
      </w:r>
      <w:r w:rsidR="000537E9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</w:rPr>
        <w:t>256</w:t>
      </w:r>
      <w:r w:rsidR="007623BC">
        <w:rPr>
          <w:rFonts w:asciiTheme="majorBidi" w:hAnsiTheme="majorBidi" w:cstheme="majorBidi"/>
          <w:sz w:val="30"/>
          <w:szCs w:val="30"/>
        </w:rPr>
        <w:t>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</w:t>
      </w:r>
      <w:r w:rsidR="009B29A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0B1261">
        <w:rPr>
          <w:rFonts w:asciiTheme="majorBidi" w:hAnsiTheme="majorBidi"/>
          <w:sz w:val="30"/>
          <w:szCs w:val="30"/>
          <w:cs/>
        </w:rPr>
        <w:t>จากการจำหน่ายสินทรัพย์ทางการเงินอื่นในงบกำไรขาดทุนเบ็ดเสร็จรวม</w:t>
      </w:r>
      <w:r w:rsidR="004230AF" w:rsidRPr="007623BC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7302BA" w:rsidRPr="007623BC">
        <w:rPr>
          <w:rFonts w:asciiTheme="majorBidi" w:hAnsiTheme="majorBidi"/>
          <w:sz w:val="30"/>
          <w:szCs w:val="30"/>
        </w:rPr>
        <w:t>14</w:t>
      </w:r>
      <w:r w:rsidR="00C0687B" w:rsidRPr="007623BC">
        <w:rPr>
          <w:rFonts w:asciiTheme="majorBidi" w:hAnsiTheme="majorBidi"/>
          <w:sz w:val="30"/>
          <w:szCs w:val="30"/>
        </w:rPr>
        <w:t xml:space="preserve"> </w:t>
      </w:r>
      <w:r w:rsidR="00C0687B" w:rsidRPr="007623BC">
        <w:rPr>
          <w:rFonts w:asciiTheme="majorBidi" w:hAnsiTheme="majorBidi"/>
          <w:sz w:val="30"/>
          <w:szCs w:val="30"/>
          <w:cs/>
        </w:rPr>
        <w:t>ล้านบาท</w:t>
      </w:r>
      <w:r w:rsidR="00C068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CD957B" w14:textId="52019475" w:rsidR="0095227C" w:rsidRDefault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CBC74F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71B73727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t>อสังหาริมทรัพย์เพื่อการลงทุน</w:t>
      </w:r>
    </w:p>
    <w:p w14:paraId="69CB93E8" w14:textId="41F61BD3" w:rsidR="00585EE5" w:rsidRPr="004920B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720"/>
        <w:gridCol w:w="630"/>
        <w:gridCol w:w="270"/>
        <w:gridCol w:w="656"/>
        <w:gridCol w:w="424"/>
        <w:gridCol w:w="270"/>
        <w:gridCol w:w="590"/>
        <w:gridCol w:w="275"/>
        <w:gridCol w:w="305"/>
        <w:gridCol w:w="270"/>
        <w:gridCol w:w="990"/>
      </w:tblGrid>
      <w:tr w:rsidR="00B61E1B" w:rsidRPr="006F48DE" w14:paraId="7646FD5D" w14:textId="77777777" w:rsidTr="00112510">
        <w:tc>
          <w:tcPr>
            <w:tcW w:w="4050" w:type="dxa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45F6" w:rsidRPr="006F48DE" w14:paraId="2CDE2AA3" w14:textId="77777777" w:rsidTr="00112510">
        <w:trPr>
          <w:tblHeader/>
        </w:trPr>
        <w:tc>
          <w:tcPr>
            <w:tcW w:w="4050" w:type="dxa"/>
          </w:tcPr>
          <w:p w14:paraId="1C72D3AC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C8433F1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2D233D" w14:textId="66C9619E" w:rsidR="003645F6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366F5648" w14:textId="21A1A469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927">
              <w:rPr>
                <w:rFonts w:asciiTheme="majorBidi" w:hAnsi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684DE24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88B4D0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61845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EF44CB" w14:textId="218D4C55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64DC88F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113C4C8" w14:textId="7325C008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</w:tcPr>
          <w:p w14:paraId="7EA01E63" w14:textId="1BC2AC04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C65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A9E51" w14:textId="77777777" w:rsidR="003407C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EE16D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14680906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07CE" w:rsidRPr="006F48DE" w14:paraId="6C9A1F75" w14:textId="77777777" w:rsidTr="00112510">
        <w:trPr>
          <w:tblHeader/>
        </w:trPr>
        <w:tc>
          <w:tcPr>
            <w:tcW w:w="4050" w:type="dxa"/>
          </w:tcPr>
          <w:p w14:paraId="621685E8" w14:textId="77777777" w:rsidR="003407CE" w:rsidRPr="006F48D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151BF531" w14:textId="0349218A" w:rsidR="003407CE" w:rsidRPr="006F48D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45F6" w:rsidRPr="006F48DE" w14:paraId="75F761B9" w14:textId="77777777" w:rsidTr="00112510">
        <w:tc>
          <w:tcPr>
            <w:tcW w:w="4050" w:type="dxa"/>
          </w:tcPr>
          <w:p w14:paraId="6FB5B05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gridSpan w:val="2"/>
          </w:tcPr>
          <w:p w14:paraId="283B7FC8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CFF7C8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DBAF71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7E664BB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915" w14:textId="6BB9115B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911AA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5F6" w:rsidRPr="006F48DE" w14:paraId="78FF2A73" w14:textId="77777777" w:rsidTr="00112510">
        <w:tc>
          <w:tcPr>
            <w:tcW w:w="4050" w:type="dxa"/>
          </w:tcPr>
          <w:p w14:paraId="2E6CF48A" w14:textId="713E2B79" w:rsidR="003645F6" w:rsidRPr="006F48DE" w:rsidRDefault="003645F6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24EE0F34" w14:textId="11BC6DB0" w:rsidR="003645F6" w:rsidRPr="001E02D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5BC9F2CA" w14:textId="77777777" w:rsidR="003645F6" w:rsidRPr="001E02D7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D74125C" w14:textId="04AA9530" w:rsidR="003645F6" w:rsidRPr="001E02D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19B4CF5D" w14:textId="77777777" w:rsidR="003645F6" w:rsidRPr="001E02D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883DCA1" w14:textId="09EBACA6" w:rsidR="003645F6" w:rsidRPr="001E02D7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1519B" w14:textId="445F5E63" w:rsidR="003645F6" w:rsidRPr="001E02D7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CD45649" w14:textId="23657AD8" w:rsidR="003645F6" w:rsidRPr="001E02D7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3645F6" w:rsidRPr="006F48DE" w14:paraId="69171413" w14:textId="77777777" w:rsidTr="00112510">
        <w:tc>
          <w:tcPr>
            <w:tcW w:w="4050" w:type="dxa"/>
          </w:tcPr>
          <w:p w14:paraId="46A68B49" w14:textId="2E68C1D9" w:rsidR="003645F6" w:rsidRPr="006F48DE" w:rsidRDefault="003645F6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350" w:type="dxa"/>
            <w:gridSpan w:val="2"/>
          </w:tcPr>
          <w:p w14:paraId="7E3A3FFD" w14:textId="68591B20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1BB5D043" w14:textId="77777777" w:rsidR="003645F6" w:rsidRPr="007E40B2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9035DDA" w14:textId="34402B8E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4CB5D49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8C692C3" w14:textId="314B0B83" w:rsidR="003645F6" w:rsidRPr="007E40B2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3440ED" w14:textId="74615373" w:rsidR="003645F6" w:rsidRPr="007E40B2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CAB7793" w14:textId="349ED102" w:rsidR="003645F6" w:rsidRPr="007E40B2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</w:tr>
      <w:tr w:rsidR="003645F6" w:rsidRPr="006551DC" w14:paraId="0ACC99B8" w14:textId="77777777" w:rsidTr="00112510">
        <w:tc>
          <w:tcPr>
            <w:tcW w:w="4050" w:type="dxa"/>
          </w:tcPr>
          <w:p w14:paraId="55C658B0" w14:textId="0C8F91D7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5453633" w14:textId="74F8F99E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3645F6" w:rsidRPr="007E40B2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F9BF4AC" w14:textId="6DB68AB3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FB4786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EF3A91D" w14:textId="270564B4" w:rsidR="003645F6" w:rsidRPr="007E40B2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62874" w14:textId="65A884CB" w:rsidR="003645F6" w:rsidRPr="007E40B2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AA5EF" w14:textId="5E03A136" w:rsidR="003645F6" w:rsidRPr="007E40B2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645F6" w:rsidRPr="006F48DE" w14:paraId="618E6888" w14:textId="77777777" w:rsidTr="00112510">
        <w:tc>
          <w:tcPr>
            <w:tcW w:w="4050" w:type="dxa"/>
          </w:tcPr>
          <w:p w14:paraId="5C61A5B1" w14:textId="1B38EE40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F1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91E629A" w14:textId="381176E1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</w:tcPr>
          <w:p w14:paraId="0DB9659F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C7C36AB" w14:textId="58F14C3B" w:rsidR="003645F6" w:rsidRPr="006F48D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</w:tcPr>
          <w:p w14:paraId="1F5CDD31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89E649C" w14:textId="14F50524" w:rsidR="003645F6" w:rsidRPr="006F48DE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9F08C" w14:textId="6A42CA6E" w:rsidR="003645F6" w:rsidRPr="006F48D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E0E12" w14:textId="33B1F711" w:rsidR="003645F6" w:rsidRPr="006F48DE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</w:tr>
      <w:tr w:rsidR="00EA0655" w:rsidRPr="0013112D" w14:paraId="5A9E3F12" w14:textId="77777777" w:rsidTr="00E564CF">
        <w:tc>
          <w:tcPr>
            <w:tcW w:w="4050" w:type="dxa"/>
          </w:tcPr>
          <w:p w14:paraId="6F727E60" w14:textId="77777777" w:rsidR="00EA0655" w:rsidRPr="000F2CA9" w:rsidRDefault="00EA0655" w:rsidP="00E5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E28DD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16672D34" w14:textId="77777777" w:rsidR="00EA0655" w:rsidRDefault="00EA0655" w:rsidP="00E564C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F3DCEFA" w14:textId="77777777" w:rsidR="00EA0655" w:rsidRPr="0013112D" w:rsidRDefault="00EA0655" w:rsidP="00E564C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3A114E" w14:textId="77777777" w:rsidR="00EA0655" w:rsidRDefault="00EA0655" w:rsidP="00E564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BB6B7ED" w14:textId="77777777" w:rsidR="00EA0655" w:rsidRPr="00B52527" w:rsidRDefault="00EA0655" w:rsidP="00E564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BAC9B9" w14:textId="77777777" w:rsidR="00EA0655" w:rsidRDefault="00EA0655" w:rsidP="00E564C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</w:tcBorders>
          </w:tcPr>
          <w:p w14:paraId="77D9BB1C" w14:textId="77777777" w:rsidR="00EA0655" w:rsidRPr="00B52527" w:rsidRDefault="00EA0655" w:rsidP="00E564C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EC1994" w14:textId="77777777" w:rsidR="00EA0655" w:rsidRDefault="00EA0655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3645F6" w:rsidRPr="0013112D" w14:paraId="3D9E9701" w14:textId="77777777" w:rsidTr="00112510">
        <w:tc>
          <w:tcPr>
            <w:tcW w:w="4050" w:type="dxa"/>
          </w:tcPr>
          <w:p w14:paraId="5C54BF81" w14:textId="5BBCEB9E" w:rsidR="003645F6" w:rsidRPr="0013112D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350" w:type="dxa"/>
            <w:gridSpan w:val="2"/>
          </w:tcPr>
          <w:p w14:paraId="3A439706" w14:textId="11E11D97" w:rsidR="003645F6" w:rsidRPr="00B5252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4E058EE1" w14:textId="77777777" w:rsidR="003645F6" w:rsidRPr="0013112D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473570" w14:textId="751E39D9" w:rsidR="003645F6" w:rsidRPr="0013112D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6784B938" w14:textId="77777777" w:rsidR="003645F6" w:rsidRPr="0013112D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9C27B93" w14:textId="16D2EEF4" w:rsidR="003645F6" w:rsidRPr="0013112D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9F283" w14:textId="4D058323" w:rsidR="003645F6" w:rsidRPr="0013112D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3969DA" w14:textId="612194F3" w:rsidR="003645F6" w:rsidRPr="0013112D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</w:tr>
      <w:tr w:rsidR="003645F6" w:rsidRPr="0013112D" w14:paraId="22C3C1D2" w14:textId="77777777" w:rsidTr="00C070FA">
        <w:tc>
          <w:tcPr>
            <w:tcW w:w="4050" w:type="dxa"/>
          </w:tcPr>
          <w:p w14:paraId="48B01301" w14:textId="3189FD4C" w:rsidR="003645F6" w:rsidRPr="00D23393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23393">
              <w:rPr>
                <w:rFonts w:asciiTheme="majorBidi" w:hAnsi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350" w:type="dxa"/>
            <w:gridSpan w:val="2"/>
          </w:tcPr>
          <w:p w14:paraId="25D5E10F" w14:textId="6202FD67" w:rsidR="003645F6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070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927D22B" w14:textId="77777777" w:rsidR="003645F6" w:rsidRPr="0013112D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B68DAB" w14:textId="5F380846" w:rsidR="003645F6" w:rsidRDefault="00C070FA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1F08DF97" w14:textId="77777777" w:rsidR="003645F6" w:rsidRPr="00B5252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2765DB4" w14:textId="7AD15D9B" w:rsidR="003645F6" w:rsidRPr="00B52527" w:rsidRDefault="00C070FA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165AEFE" w14:textId="00CEF7E6" w:rsidR="003645F6" w:rsidRPr="00B52527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6FFE4" w14:textId="546B3CC2" w:rsidR="003645F6" w:rsidRDefault="008731B3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</w:tr>
      <w:tr w:rsidR="003645F6" w:rsidRPr="0013112D" w14:paraId="4378127E" w14:textId="77777777" w:rsidTr="00C070FA">
        <w:tc>
          <w:tcPr>
            <w:tcW w:w="4050" w:type="dxa"/>
          </w:tcPr>
          <w:p w14:paraId="4CB5C863" w14:textId="526ADB05" w:rsidR="003645F6" w:rsidRPr="0049272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</w:tcPr>
          <w:p w14:paraId="74D54C90" w14:textId="3DDA9674" w:rsidR="003645F6" w:rsidRPr="00B52527" w:rsidRDefault="00D23393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71EE8" w14:textId="77777777" w:rsidR="003645F6" w:rsidRPr="0013112D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998803" w14:textId="22EA2836" w:rsidR="003645F6" w:rsidRPr="00B5252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F430EC" w14:textId="77777777" w:rsidR="003645F6" w:rsidRPr="00B5252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7F05B38F" w14:textId="4479B033" w:rsidR="003645F6" w:rsidRPr="00B52527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3E435" w14:textId="741AA335" w:rsidR="003645F6" w:rsidRPr="00B52527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6AEAE" w14:textId="4C7BCD4C" w:rsidR="003645F6" w:rsidRPr="00B52527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23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645F6" w:rsidRPr="006F48DE" w14:paraId="0A7F33EB" w14:textId="77777777" w:rsidTr="00112510">
        <w:tc>
          <w:tcPr>
            <w:tcW w:w="4050" w:type="dxa"/>
          </w:tcPr>
          <w:p w14:paraId="2384DA0C" w14:textId="57D81339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DC205" w14:textId="095A1F23" w:rsidR="003645F6" w:rsidRPr="00B5252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432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36F9147B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38449" w14:textId="7F892029" w:rsidR="003645F6" w:rsidRPr="000F0C08" w:rsidRDefault="00432F24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</w:t>
            </w:r>
            <w:r w:rsidR="000F0C08"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1EFBB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B304F" w14:textId="2F29C6F4" w:rsidR="003645F6" w:rsidRPr="000F0C08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12469095" w14:textId="2B70955E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0748E7C8" w:rsidR="003645F6" w:rsidRPr="000F0C08" w:rsidRDefault="00D23393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5,19</w:t>
            </w:r>
            <w:r w:rsidR="000F0C08"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645F6" w:rsidRPr="006F48DE" w14:paraId="750AE11E" w14:textId="77777777" w:rsidTr="00112510">
        <w:trPr>
          <w:tblHeader/>
        </w:trPr>
        <w:tc>
          <w:tcPr>
            <w:tcW w:w="4050" w:type="dxa"/>
          </w:tcPr>
          <w:p w14:paraId="4CF76782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4A4AB55A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C1058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2ABC0DB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E2100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074D9D6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1276EF" w14:textId="1E79BA55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69A5CF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45F6" w:rsidRPr="006F48DE" w14:paraId="420F4666" w14:textId="77777777" w:rsidTr="00112510">
        <w:tc>
          <w:tcPr>
            <w:tcW w:w="4050" w:type="dxa"/>
          </w:tcPr>
          <w:p w14:paraId="3D6B43D2" w14:textId="21686747" w:rsidR="003645F6" w:rsidRPr="006F48DE" w:rsidRDefault="003645F6" w:rsidP="00C7363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350" w:type="dxa"/>
            <w:gridSpan w:val="2"/>
          </w:tcPr>
          <w:p w14:paraId="571595F2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E8D0C6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B6645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CFF1A1E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E1D6A" w14:textId="2C8FD6AD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DB2B0D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45F6" w:rsidRPr="006F48DE" w14:paraId="7106665B" w14:textId="77777777" w:rsidTr="00112510">
        <w:tc>
          <w:tcPr>
            <w:tcW w:w="4050" w:type="dxa"/>
          </w:tcPr>
          <w:p w14:paraId="5F0C8521" w14:textId="2347C5ED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7E5C272A" w14:textId="50E306D2" w:rsidR="003645F6" w:rsidRPr="001E02D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305770D7" w14:textId="77777777" w:rsidR="003645F6" w:rsidRPr="001E02D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590C83E" w14:textId="5C1A6295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77635A21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9859907" w14:textId="02BA0C59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5EA7B9" w14:textId="1FE6E170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553CB2" w14:textId="0EE2A71B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</w:tr>
      <w:tr w:rsidR="003645F6" w:rsidRPr="006F48DE" w14:paraId="65BF3471" w14:textId="77777777" w:rsidTr="00112510">
        <w:tc>
          <w:tcPr>
            <w:tcW w:w="4050" w:type="dxa"/>
          </w:tcPr>
          <w:p w14:paraId="3AD1AF22" w14:textId="728C4A33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</w:tcPr>
          <w:p w14:paraId="1938711D" w14:textId="6B8B807B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581D22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06272A6" w14:textId="75BF12A8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DBBB3C7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EC8007" w14:textId="36785540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D52738" w14:textId="5A8A7BC9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4E4BCF" w14:textId="4DA2135A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3645F6" w:rsidRPr="006F48DE" w14:paraId="0700E008" w14:textId="77777777" w:rsidTr="00112510">
        <w:tc>
          <w:tcPr>
            <w:tcW w:w="4050" w:type="dxa"/>
          </w:tcPr>
          <w:p w14:paraId="488F7E44" w14:textId="21325C18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3EBC1DB" w14:textId="0B541DDC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3BDD671" w14:textId="6C94F878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550EF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A2B9768" w14:textId="416B4474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D87E93" w14:textId="5A6F7129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C98DB" w14:textId="61F3B0F6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</w:tr>
      <w:tr w:rsidR="003645F6" w:rsidRPr="006F48DE" w14:paraId="744F7393" w14:textId="77777777" w:rsidTr="00112510">
        <w:tc>
          <w:tcPr>
            <w:tcW w:w="4050" w:type="dxa"/>
          </w:tcPr>
          <w:p w14:paraId="2A19CCBB" w14:textId="3DFC2AD5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F1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3ACFECF0" w14:textId="0B6309E8" w:rsidR="003645F6" w:rsidRPr="004D29F1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55C18635" w14:textId="77777777" w:rsidR="003645F6" w:rsidRPr="004D29F1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4682FB" w14:textId="7F59C500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7A847B58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77CE491" w14:textId="4B2DFC91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BCE52" w14:textId="76AA3371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C6F270" w14:textId="194A85C7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  <w:tr w:rsidR="003645F6" w:rsidRPr="006F48DE" w14:paraId="7856B0FD" w14:textId="77777777" w:rsidTr="00112510">
        <w:tc>
          <w:tcPr>
            <w:tcW w:w="4050" w:type="dxa"/>
          </w:tcPr>
          <w:p w14:paraId="2711B3C8" w14:textId="5D6A81F6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gridSpan w:val="2"/>
          </w:tcPr>
          <w:p w14:paraId="6D2AD05A" w14:textId="056C4E44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E87FE97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23E9DED" w14:textId="7973513C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BCCCF2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F0F5315" w14:textId="3E3F2C21" w:rsidR="003645F6" w:rsidRPr="004F12E7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3D7A59" w14:textId="0938A91F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8B555E" w14:textId="45D822B3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645F6" w:rsidRPr="006F48DE" w14:paraId="331664BA" w14:textId="77777777" w:rsidTr="00112510">
        <w:tc>
          <w:tcPr>
            <w:tcW w:w="4050" w:type="dxa"/>
          </w:tcPr>
          <w:p w14:paraId="267F4DB8" w14:textId="413FAF6D" w:rsidR="003645F6" w:rsidRPr="001D4DA6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B71BB">
              <w:rPr>
                <w:rFonts w:asciiTheme="majorBidi" w:hAnsi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350" w:type="dxa"/>
            <w:gridSpan w:val="2"/>
          </w:tcPr>
          <w:p w14:paraId="7CD542D6" w14:textId="31F09116" w:rsidR="003645F6" w:rsidRDefault="00432F24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721863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01E3F31" w14:textId="6E58911C" w:rsidR="003645F6" w:rsidRPr="000F0C08" w:rsidRDefault="006C7A9D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73C1F2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0883DF35" w14:textId="188CC595" w:rsidR="003645F6" w:rsidRPr="004F12E7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219B" w14:textId="13921BAB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FF4F2E0" w14:textId="574000C9" w:rsidR="003645F6" w:rsidRPr="000F0C08" w:rsidRDefault="0012371A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645F6" w:rsidRPr="000E4866" w14:paraId="1C4E39E7" w14:textId="77777777" w:rsidTr="00112510">
        <w:tc>
          <w:tcPr>
            <w:tcW w:w="4050" w:type="dxa"/>
          </w:tcPr>
          <w:p w14:paraId="30D0E2CE" w14:textId="66BA7628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</w:tcPr>
          <w:p w14:paraId="5899CD47" w14:textId="27034D10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511D5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369E795" w14:textId="2FEB6F39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0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F0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3A420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903C050" w14:textId="6B84A591" w:rsidR="003645F6" w:rsidRPr="004F12E7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028FB36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90565E" w14:textId="2E608923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0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F0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645F6" w:rsidRPr="006F48DE" w14:paraId="4C5999CF" w14:textId="77777777" w:rsidTr="00112510">
        <w:tc>
          <w:tcPr>
            <w:tcW w:w="4050" w:type="dxa"/>
          </w:tcPr>
          <w:p w14:paraId="4ADC0136" w14:textId="5A0906C3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7568C" w14:textId="79BA4198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01302236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D3414" w14:textId="2F657349" w:rsidR="003645F6" w:rsidRPr="000F0C08" w:rsidRDefault="006C7A9D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</w:tcPr>
          <w:p w14:paraId="41923E20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66179C" w14:textId="5AD08D9B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3C186" w14:textId="66D62D3C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0EF5BD27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2B71BB"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0F0C08"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645F6" w:rsidRPr="006F48DE" w14:paraId="30B9D8BB" w14:textId="77777777" w:rsidTr="00112510">
        <w:tc>
          <w:tcPr>
            <w:tcW w:w="4050" w:type="dxa"/>
          </w:tcPr>
          <w:p w14:paraId="43E7272C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5D69077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283594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4DF105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2C24137A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39C7243" w14:textId="7BA68BCB" w:rsidR="003645F6" w:rsidRPr="00C070FA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D86C26" w14:textId="77777777" w:rsidR="003645F6" w:rsidRPr="00C070FA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645F6" w:rsidRPr="006F48DE" w14:paraId="1AAC7165" w14:textId="77777777" w:rsidTr="00112510">
        <w:tc>
          <w:tcPr>
            <w:tcW w:w="4050" w:type="dxa"/>
          </w:tcPr>
          <w:p w14:paraId="47E38D26" w14:textId="77777777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gridSpan w:val="2"/>
          </w:tcPr>
          <w:p w14:paraId="7FAABBA6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3020B1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402076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12A391E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3223C" w14:textId="64858B5B" w:rsidR="003645F6" w:rsidRPr="006F48DE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51BE8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45F6" w:rsidRPr="006F48DE" w14:paraId="04E80BE1" w14:textId="77777777" w:rsidTr="00112510">
        <w:tc>
          <w:tcPr>
            <w:tcW w:w="4050" w:type="dxa"/>
          </w:tcPr>
          <w:p w14:paraId="6486FF90" w14:textId="67DC8965" w:rsidR="003645F6" w:rsidRPr="006F48DE" w:rsidRDefault="003645F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2A072948" w14:textId="53AD0801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6FC76D32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0B5004A" w14:textId="3AAAF49F" w:rsidR="003645F6" w:rsidRPr="006F48DE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7D2DB52F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5D8CBB91" w14:textId="0DD55CBC" w:rsidR="003645F6" w:rsidRPr="006F48DE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D8EABA" w14:textId="425976C1" w:rsidR="003645F6" w:rsidRPr="006F48DE" w:rsidRDefault="003645F6" w:rsidP="00705CC7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B1C539" w14:textId="15C54737" w:rsidR="003645F6" w:rsidRPr="006F48DE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3,715</w:t>
            </w:r>
          </w:p>
        </w:tc>
      </w:tr>
      <w:tr w:rsidR="003645F6" w:rsidRPr="006F48DE" w14:paraId="63119121" w14:textId="77777777" w:rsidTr="00112510">
        <w:tc>
          <w:tcPr>
            <w:tcW w:w="4050" w:type="dxa"/>
          </w:tcPr>
          <w:p w14:paraId="551C6711" w14:textId="0BBEEEF9" w:rsidR="003645F6" w:rsidRPr="006F48DE" w:rsidRDefault="003645F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AAD716" w14:textId="4D3C987F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</w:t>
            </w:r>
            <w:r w:rsidR="00432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5E0A2DA6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7861E28" w14:textId="51E43DD2" w:rsidR="003645F6" w:rsidRPr="003D1ACF" w:rsidRDefault="006C7A9D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</w:tcPr>
          <w:p w14:paraId="20524D7F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073D18A" w14:textId="3966A5BA" w:rsidR="003645F6" w:rsidRPr="003D1ACF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</w:tcPr>
          <w:p w14:paraId="7F3FD119" w14:textId="492EB7E9" w:rsidR="003645F6" w:rsidRPr="003D1ACF" w:rsidRDefault="003645F6" w:rsidP="00705CC7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42A4B3A0" w:rsidR="003645F6" w:rsidRPr="003D1ACF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4,381</w:t>
            </w:r>
          </w:p>
        </w:tc>
      </w:tr>
      <w:tr w:rsidR="00215E22" w:rsidRPr="006F48DE" w14:paraId="037A8987" w14:textId="77777777" w:rsidTr="00112510">
        <w:tblPrEx>
          <w:tblLook w:val="0000" w:firstRow="0" w:lastRow="0" w:firstColumn="0" w:lastColumn="0" w:noHBand="0" w:noVBand="0"/>
        </w:tblPrEx>
        <w:trPr>
          <w:trHeight w:val="789"/>
        </w:trPr>
        <w:tc>
          <w:tcPr>
            <w:tcW w:w="4770" w:type="dxa"/>
            <w:gridSpan w:val="2"/>
          </w:tcPr>
          <w:p w14:paraId="0EC1F6D3" w14:textId="77777777" w:rsidR="00215E22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</w:rPr>
            </w:pPr>
          </w:p>
          <w:p w14:paraId="35B5B198" w14:textId="2B88FF2F" w:rsidR="00215E22" w:rsidRPr="006F48DE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1E02D7" w:rsidRPr="00060F3D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สามเดือนสิ้นสุดวันที่</w:t>
            </w:r>
            <w:r w:rsidR="001E02D7" w:rsidRPr="00060F3D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i/>
                <w:iCs/>
                <w:spacing w:val="-2"/>
                <w:lang w:val="en-US"/>
              </w:rPr>
              <w:t>31</w:t>
            </w:r>
            <w:r w:rsidR="001E02D7" w:rsidRPr="00060F3D">
              <w:rPr>
                <w:rFonts w:asciiTheme="majorBidi" w:hAnsiTheme="majorBidi" w:cstheme="majorBidi"/>
                <w:i/>
                <w:iCs/>
                <w:spacing w:val="-2"/>
              </w:rPr>
              <w:t xml:space="preserve"> </w:t>
            </w:r>
            <w:r w:rsidR="001E02D7" w:rsidRPr="00060F3D">
              <w:rPr>
                <w:rFonts w:asciiTheme="majorBidi" w:hAnsiTheme="majorBidi" w:cstheme="majorBidi"/>
                <w:i/>
                <w:iCs/>
                <w:spacing w:val="-2"/>
                <w:cs/>
              </w:rPr>
              <w:t>มีนาคม</w:t>
            </w:r>
            <w:r w:rsidR="001E02D7">
              <w:rPr>
                <w:rFonts w:asciiTheme="majorBidi" w:hAnsiTheme="majorBidi" w:cstheme="majorBidi"/>
                <w:i/>
                <w:iCs/>
                <w:spacing w:val="-2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i/>
                <w:iCs/>
                <w:lang w:val="en-US"/>
              </w:rPr>
              <w:t>2569</w:t>
            </w:r>
          </w:p>
        </w:tc>
        <w:tc>
          <w:tcPr>
            <w:tcW w:w="1556" w:type="dxa"/>
            <w:gridSpan w:val="3"/>
          </w:tcPr>
          <w:p w14:paraId="1EF68A3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3"/>
          </w:tcPr>
          <w:p w14:paraId="24BEFAAE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3"/>
          </w:tcPr>
          <w:p w14:paraId="431FA576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5D0" w:rsidRPr="006F48DE" w14:paraId="7CD411DA" w14:textId="77777777" w:rsidTr="00112510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770" w:type="dxa"/>
            <w:gridSpan w:val="2"/>
          </w:tcPr>
          <w:p w14:paraId="136A81AB" w14:textId="77777777" w:rsidR="003005D0" w:rsidRPr="00FF446A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  <w:gridSpan w:val="3"/>
          </w:tcPr>
          <w:p w14:paraId="77FD3D7B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7"/>
          </w:tcPr>
          <w:p w14:paraId="6D7D5934" w14:textId="4DEED430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5D0" w:rsidRPr="006F48DE" w14:paraId="576C91F3" w14:textId="77777777" w:rsidTr="00112510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4770" w:type="dxa"/>
            <w:gridSpan w:val="2"/>
          </w:tcPr>
          <w:p w14:paraId="563D125B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  <w:gridSpan w:val="3"/>
          </w:tcPr>
          <w:p w14:paraId="1CC6D37B" w14:textId="77777777" w:rsidR="003005D0" w:rsidRPr="00FF446A" w:rsidRDefault="003005D0" w:rsidP="003005D0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  <w:gridSpan w:val="3"/>
          </w:tcPr>
          <w:p w14:paraId="12ABC45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3"/>
          </w:tcPr>
          <w:p w14:paraId="65ED308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679A52A" w14:textId="77777777" w:rsidTr="00112510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4770" w:type="dxa"/>
            <w:gridSpan w:val="2"/>
          </w:tcPr>
          <w:p w14:paraId="7B27F35C" w14:textId="77777777" w:rsidR="00960324" w:rsidRPr="00FF446A" w:rsidRDefault="00960324" w:rsidP="00960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  <w:gridSpan w:val="3"/>
          </w:tcPr>
          <w:p w14:paraId="6CD66C25" w14:textId="77777777" w:rsidR="00960324" w:rsidRPr="00FF446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3"/>
            <w:tcBorders>
              <w:bottom w:val="double" w:sz="4" w:space="0" w:color="auto"/>
            </w:tcBorders>
          </w:tcPr>
          <w:p w14:paraId="78FFC744" w14:textId="71A0C6B4" w:rsidR="00960324" w:rsidRPr="00887F60" w:rsidRDefault="00D968BF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5" w:type="dxa"/>
          </w:tcPr>
          <w:p w14:paraId="1C362C77" w14:textId="77777777" w:rsidR="00960324" w:rsidRPr="00887F60" w:rsidRDefault="00960324" w:rsidP="009603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3"/>
            <w:tcBorders>
              <w:bottom w:val="double" w:sz="4" w:space="0" w:color="auto"/>
            </w:tcBorders>
          </w:tcPr>
          <w:p w14:paraId="655484DB" w14:textId="3FF3E63F" w:rsidR="00960324" w:rsidRPr="00887F60" w:rsidRDefault="00D968BF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7C4A10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8C595" w14:textId="19026234" w:rsidR="003C0569" w:rsidRPr="00DF183E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31</w:t>
      </w:r>
      <w:r w:rsidR="001E02D7"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2D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1E02D7">
        <w:rPr>
          <w:rFonts w:asciiTheme="majorBidi" w:hAnsiTheme="majorBidi" w:cstheme="majorBidi"/>
          <w:sz w:val="30"/>
          <w:szCs w:val="30"/>
        </w:rPr>
        <w:t xml:space="preserve"> </w:t>
      </w:r>
      <w:r w:rsidR="007302BA" w:rsidRPr="007302BA">
        <w:rPr>
          <w:rFonts w:asciiTheme="majorBidi" w:hAnsiTheme="majorBidi" w:cstheme="majorBidi"/>
          <w:sz w:val="30"/>
          <w:szCs w:val="30"/>
        </w:rPr>
        <w:t>2569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85283">
        <w:rPr>
          <w:rFonts w:asciiTheme="majorBidi" w:hAnsiTheme="majorBidi" w:cstheme="majorBidi"/>
          <w:sz w:val="30"/>
          <w:szCs w:val="30"/>
        </w:rPr>
        <w:t xml:space="preserve"> </w:t>
      </w:r>
      <w:r w:rsidR="00D968BF">
        <w:rPr>
          <w:rFonts w:asciiTheme="majorBidi" w:hAnsiTheme="majorBidi" w:cstheme="majorBidi"/>
          <w:sz w:val="30"/>
          <w:szCs w:val="30"/>
        </w:rPr>
        <w:t>3,835</w:t>
      </w:r>
      <w:r w:rsidR="000F2CA9" w:rsidRPr="00885283">
        <w:rPr>
          <w:rFonts w:asciiTheme="majorBidi" w:hAnsiTheme="majorBidi" w:cstheme="majorBidi"/>
          <w:sz w:val="30"/>
          <w:szCs w:val="30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ล้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302BA" w:rsidRPr="007302B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302BA" w:rsidRPr="007302BA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02BA" w:rsidRPr="007302B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302BA" w:rsidRPr="007302BA">
        <w:rPr>
          <w:rFonts w:asciiTheme="majorBidi" w:hAnsiTheme="majorBidi" w:cstheme="majorBidi"/>
          <w:i/>
          <w:iCs/>
          <w:sz w:val="30"/>
          <w:szCs w:val="30"/>
        </w:rPr>
        <w:t>782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</w:t>
      </w:r>
      <w:r w:rsidRPr="00177E99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การวัดมูลค่ายุติธรรมของอสังหาริมทรัพย์เพื่อการลงทุนถูกจัด</w:t>
      </w:r>
      <w:r w:rsidR="00177E99">
        <w:rPr>
          <w:rFonts w:asciiTheme="majorBidi" w:hAnsiTheme="majorBidi" w:cstheme="majorBidi"/>
          <w:spacing w:val="-6"/>
          <w:sz w:val="30"/>
          <w:szCs w:val="30"/>
        </w:rPr>
        <w:br/>
      </w:r>
      <w:r w:rsidRPr="00177E99">
        <w:rPr>
          <w:rFonts w:asciiTheme="majorBidi" w:hAnsiTheme="majorBidi" w:cstheme="majorBidi"/>
          <w:spacing w:val="-6"/>
          <w:sz w:val="30"/>
          <w:szCs w:val="30"/>
          <w:cs/>
        </w:rPr>
        <w:t>ลำดับ</w:t>
      </w:r>
      <w:r w:rsidRPr="007D22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ชั้นการวัดมูลค่ายุติธรรมอยู่ในระดับที่ </w:t>
      </w:r>
      <w:r w:rsidR="007302BA" w:rsidRPr="007302B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A335C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335CC" w:rsidRPr="00A335CC">
        <w:rPr>
          <w:rFonts w:asciiTheme="majorBidi" w:hAnsiTheme="majorBidi"/>
          <w:spacing w:val="-4"/>
          <w:sz w:val="30"/>
          <w:szCs w:val="30"/>
          <w:cs/>
        </w:rPr>
        <w:t>อย่างไรก็ตาม มูลค่าตามบัญชีของอสังหาริมทรัพย์เพื่อการลงทุน</w:t>
      </w:r>
      <w:r w:rsidR="004C76CF">
        <w:rPr>
          <w:rFonts w:asciiTheme="majorBidi" w:hAnsiTheme="majorBidi"/>
          <w:spacing w:val="-4"/>
          <w:sz w:val="30"/>
          <w:szCs w:val="30"/>
          <w:cs/>
        </w:rPr>
        <w:br/>
      </w:r>
      <w:r w:rsidR="00A335CC" w:rsidRPr="00DF183E">
        <w:rPr>
          <w:rFonts w:asciiTheme="majorBidi" w:hAnsiTheme="majorBidi" w:cstheme="majorBidi"/>
          <w:sz w:val="30"/>
          <w:szCs w:val="30"/>
          <w:cs/>
        </w:rPr>
        <w:t>หากวัดมูลค่าโดยใช้วิธีราคาทุนจะมีจำนวน</w:t>
      </w:r>
      <w:r w:rsidR="00A335CC" w:rsidRPr="00DF183E">
        <w:rPr>
          <w:rFonts w:asciiTheme="majorBidi" w:hAnsiTheme="majorBidi" w:cstheme="majorBidi"/>
          <w:sz w:val="30"/>
          <w:szCs w:val="30"/>
        </w:rPr>
        <w:t xml:space="preserve"> </w:t>
      </w:r>
      <w:r w:rsidR="007C4A10" w:rsidRPr="00DF183E">
        <w:rPr>
          <w:rFonts w:asciiTheme="majorBidi" w:hAnsiTheme="majorBidi" w:cstheme="majorBidi"/>
          <w:sz w:val="30"/>
          <w:szCs w:val="30"/>
        </w:rPr>
        <w:t xml:space="preserve">3,144 </w:t>
      </w:r>
      <w:r w:rsidR="00A335CC" w:rsidRPr="00DF183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183E" w:rsidRPr="0046559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4A10" w:rsidRPr="00465594">
        <w:rPr>
          <w:rFonts w:asciiTheme="majorBidi" w:hAnsiTheme="majorBidi" w:cstheme="majorBidi"/>
          <w:i/>
          <w:iCs/>
          <w:sz w:val="30"/>
          <w:szCs w:val="30"/>
        </w:rPr>
        <w:t>3,112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37FAC1" w14:textId="77777777" w:rsidR="003C0569" w:rsidRPr="003C0569" w:rsidRDefault="003C0569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8AC46" w14:textId="433294F1" w:rsidR="003C0BD6" w:rsidRPr="003C0569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6B9448F" w14:textId="77777777" w:rsidR="00976131" w:rsidRPr="007C4A10" w:rsidRDefault="00976131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09F35" w14:textId="77777777" w:rsidR="00450D85" w:rsidRDefault="00450D85" w:rsidP="0025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0B5CF7" w14:textId="7CAF31A8" w:rsidR="00450D85" w:rsidRPr="00252EC9" w:rsidRDefault="00450D85" w:rsidP="0025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  <w:sectPr w:rsidR="00450D85" w:rsidRPr="00252EC9" w:rsidSect="001F510E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6"/>
          <w:cols w:space="720"/>
          <w:docGrid w:linePitch="245"/>
        </w:sectPr>
      </w:pPr>
    </w:p>
    <w:p w14:paraId="351CD780" w14:textId="271AB4FC" w:rsidR="00667C73" w:rsidRPr="00783F5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783F57">
        <w:rPr>
          <w:rFonts w:asciiTheme="majorBidi" w:hAnsiTheme="majorBidi" w:cstheme="majorBidi"/>
          <w:szCs w:val="30"/>
          <w:cs/>
        </w:rPr>
        <w:t>หุ้นกู้</w:t>
      </w:r>
    </w:p>
    <w:p w14:paraId="2E841FAB" w14:textId="77777777" w:rsidR="00667C73" w:rsidRPr="00C20409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5E22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459DB7B2" w:rsidR="00215E22" w:rsidRPr="006F48DE" w:rsidRDefault="007302B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2B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1E02D7" w:rsidRPr="00334BE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E02D7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7302BA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54644B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7732F056" w:rsidR="00215E22" w:rsidRPr="006F48DE" w:rsidRDefault="007302B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2B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1E02D7" w:rsidRPr="00334BE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E02D7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7302BA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42ED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60E43D83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302BA"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4842ED" w:rsidRPr="00B8253D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4842ED" w:rsidRPr="006F48DE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4842ED" w:rsidRPr="006F48DE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4842ED" w:rsidRPr="006F48DE" w:rsidRDefault="004842ED" w:rsidP="0048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68E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1F02C398" w:rsidR="00C0068E" w:rsidRPr="00B8253D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]</w:t>
            </w:r>
          </w:p>
        </w:tc>
        <w:tc>
          <w:tcPr>
            <w:tcW w:w="1388" w:type="dxa"/>
            <w:shd w:val="clear" w:color="000000" w:fill="FFFFFF"/>
          </w:tcPr>
          <w:p w14:paraId="180C94B7" w14:textId="3164F008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239056DD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498A38AB" w:rsidR="00C0068E" w:rsidRPr="001E02D7" w:rsidRDefault="007302BA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61F56446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0B3B0733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082C97AA" w:rsidR="00C0068E" w:rsidRPr="00E659DE" w:rsidRDefault="007302BA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C0068E" w:rsidRPr="00E659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244D5E62" w:rsidR="00C0068E" w:rsidRPr="00E659DE" w:rsidRDefault="007302BA" w:rsidP="0053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916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C0068E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1111D78F" w:rsidR="00C0068E" w:rsidRPr="00B8253D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62A19B60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8F5B1A4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71569155" w:rsidR="00C0068E" w:rsidRPr="001E02D7" w:rsidRDefault="007302BA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1D737FC7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735E4A9A" w:rsidR="00C0068E" w:rsidRPr="001E02D7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38F3A900" w:rsidR="00C0068E" w:rsidRPr="00E659DE" w:rsidRDefault="007302BA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C0068E" w:rsidRPr="00E659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07428561" w:rsidR="00C0068E" w:rsidRPr="00E659DE" w:rsidRDefault="007302BA" w:rsidP="0053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916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68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0068E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3A5B6969" w:rsidR="00C0068E" w:rsidRPr="00E659DE" w:rsidRDefault="007302BA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00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C0068E" w:rsidRPr="00E659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5761EE34" w:rsidR="00C0068E" w:rsidRPr="00E659DE" w:rsidRDefault="007302BA" w:rsidP="0053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9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00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C0068E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06312992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66C7C747" w:rsidR="00C0068E" w:rsidRPr="00E659DE" w:rsidRDefault="00A038EF" w:rsidP="00A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90B4B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C0068E" w:rsidRPr="00E659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1B33B748" w:rsidR="00C0068E" w:rsidRPr="00E659DE" w:rsidRDefault="00A038EF" w:rsidP="0053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90B4B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C0068E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019CDFBF" w:rsidR="00C0068E" w:rsidRPr="006F48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</w:t>
            </w:r>
            <w:r w:rsidR="005335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และมีหลักประกัน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1D736A24" w:rsidR="00C0068E" w:rsidRPr="00E659DE" w:rsidRDefault="00290B4B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C0068E" w:rsidRPr="00E659DE" w:rsidRDefault="00C0068E" w:rsidP="00C0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6D7A036F" w:rsidR="00C0068E" w:rsidRPr="00CD133C" w:rsidRDefault="00290B4B" w:rsidP="0053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9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55418" w14:textId="67ADB5F7" w:rsidR="00667C73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>[</w:t>
      </w:r>
      <w:r w:rsidR="007302BA" w:rsidRPr="007302BA">
        <w:rPr>
          <w:rFonts w:asciiTheme="majorBidi" w:hAnsiTheme="majorBidi" w:cstheme="majorBidi"/>
          <w:sz w:val="30"/>
          <w:szCs w:val="30"/>
          <w:vertAlign w:val="superscript"/>
        </w:rPr>
        <w:t>1</w:t>
      </w: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]  </w:t>
      </w:r>
      <w:r>
        <w:rPr>
          <w:rFonts w:asciiTheme="majorBidi" w:hAnsiTheme="majorBidi" w:cstheme="majorBidi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อยละ </w:t>
      </w:r>
      <w:r w:rsidR="007302BA" w:rsidRPr="007302BA">
        <w:rPr>
          <w:rFonts w:asciiTheme="majorBidi" w:hAnsiTheme="majorBidi"/>
          <w:sz w:val="30"/>
          <w:szCs w:val="30"/>
        </w:rPr>
        <w:t>3</w:t>
      </w:r>
      <w:r w:rsidR="00036FE5">
        <w:rPr>
          <w:rFonts w:asciiTheme="majorBidi" w:hAnsiTheme="majorBidi"/>
          <w:sz w:val="30"/>
          <w:szCs w:val="30"/>
        </w:rPr>
        <w:t>.</w:t>
      </w:r>
      <w:r w:rsidR="007302BA" w:rsidRPr="007302BA">
        <w:rPr>
          <w:rFonts w:asciiTheme="majorBidi" w:hAnsiTheme="majorBidi"/>
          <w:sz w:val="30"/>
          <w:szCs w:val="30"/>
        </w:rPr>
        <w:t>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207340E6" w14:textId="77777777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F99340D" w14:textId="4A115B6B" w:rsidR="007C5A45" w:rsidRDefault="00C0068E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กลุ่ม</w:t>
      </w:r>
      <w:r w:rsidR="007C5A45" w:rsidRPr="007C5A45">
        <w:rPr>
          <w:rFonts w:asciiTheme="majorBidi" w:hAnsiTheme="majorBidi"/>
          <w:sz w:val="30"/>
          <w:szCs w:val="30"/>
          <w:cs/>
        </w:rPr>
        <w:t xml:space="preserve"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</w:t>
      </w:r>
      <w:r w:rsidR="000B13F0">
        <w:rPr>
          <w:rFonts w:asciiTheme="majorBidi" w:hAnsiTheme="majorBidi"/>
          <w:sz w:val="30"/>
          <w:szCs w:val="30"/>
          <w:cs/>
        </w:rPr>
        <w:t>และ</w:t>
      </w:r>
      <w:r w:rsidR="007C5A45" w:rsidRPr="007C5A45">
        <w:rPr>
          <w:rFonts w:asciiTheme="majorBidi" w:hAnsiTheme="majorBidi"/>
          <w:sz w:val="30"/>
          <w:szCs w:val="30"/>
          <w:cs/>
        </w:rPr>
        <w:t>การจ่ายเงินปันผล</w:t>
      </w:r>
    </w:p>
    <w:p w14:paraId="1B5DA0A7" w14:textId="77777777" w:rsidR="005335D8" w:rsidRDefault="005335D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0302AA6" w14:textId="1357C562" w:rsidR="005335D8" w:rsidRDefault="005335D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2569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5D4539">
        <w:rPr>
          <w:rFonts w:asciiTheme="majorBidi" w:hAnsiTheme="majorBidi"/>
          <w:sz w:val="30"/>
          <w:szCs w:val="30"/>
        </w:rPr>
        <w:t>18,748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5335D8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31 </w:t>
      </w:r>
      <w:r w:rsidRPr="005335D8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2568: </w:t>
      </w:r>
      <w:r w:rsidR="005D4539">
        <w:rPr>
          <w:rFonts w:asciiTheme="majorBidi" w:hAnsiTheme="majorBidi"/>
          <w:i/>
          <w:iCs/>
          <w:sz w:val="30"/>
          <w:szCs w:val="30"/>
        </w:rPr>
        <w:t>19,256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5335D8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7F9DBAE" w14:textId="77777777" w:rsidR="00212F40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9C2AB0" w14:textId="5BB0C619" w:rsidR="00212F40" w:rsidRPr="006F48DE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212F40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7008198" w14:textId="40562536" w:rsidR="00667C73" w:rsidRPr="006427F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427F7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D3FD2B" w14:textId="4E1EABA3" w:rsidR="0021110F" w:rsidRDefault="005C7C54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bookmarkStart w:id="0" w:name="_Hlk71101767"/>
      <w:r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  <w:r w:rsidR="0021110F" w:rsidRPr="0021110F">
        <w:rPr>
          <w:rFonts w:asciiTheme="majorBidi" w:hAnsiTheme="majorBidi"/>
          <w:sz w:val="30"/>
          <w:szCs w:val="30"/>
          <w:cs/>
        </w:rPr>
        <w:t xml:space="preserve"> </w:t>
      </w:r>
    </w:p>
    <w:p w14:paraId="46C44536" w14:textId="77777777" w:rsidR="0021110F" w:rsidRDefault="0021110F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72942F" w14:textId="5DB922CA" w:rsidR="00250D9E" w:rsidRDefault="0021110F" w:rsidP="0025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31" w:hanging="1791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สายงานกลุ่มทาวน์เฮ้าส์</w:t>
      </w:r>
      <w:r w:rsidR="00397205">
        <w:rPr>
          <w:rFonts w:asciiTheme="majorBidi" w:hAnsiTheme="majorBidi"/>
          <w:sz w:val="30"/>
          <w:szCs w:val="30"/>
          <w:cs/>
        </w:rPr>
        <w:t>และ</w:t>
      </w:r>
      <w:r w:rsidRPr="0021110F">
        <w:rPr>
          <w:rFonts w:asciiTheme="majorBidi" w:hAnsiTheme="majorBidi"/>
          <w:sz w:val="30"/>
          <w:szCs w:val="30"/>
          <w:cs/>
        </w:rPr>
        <w:t>บ้านเดี่ยว</w:t>
      </w:r>
    </w:p>
    <w:p w14:paraId="49113872" w14:textId="374C67D8" w:rsidR="0021110F" w:rsidRPr="006F48DE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สายงานกลุ่มอาคารชุด</w:t>
      </w:r>
    </w:p>
    <w:p w14:paraId="01E0F948" w14:textId="3FD3C567" w:rsidR="0021110F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7302BA" w:rsidRPr="007302B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04F319A1" w14:textId="77777777" w:rsidR="00667C73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6810CDDD" w14:textId="39035CEA" w:rsidR="00667C73" w:rsidRPr="006F48DE" w:rsidRDefault="00667C73" w:rsidP="007D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2313E6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6F48DE">
        <w:rPr>
          <w:rFonts w:asciiTheme="majorBidi" w:hAnsiTheme="majorBidi" w:cstheme="majorBidi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2313E6">
        <w:rPr>
          <w:rFonts w:asciiTheme="majorBidi" w:hAnsiTheme="majorBidi" w:cstheme="majorBidi"/>
          <w:sz w:val="30"/>
          <w:szCs w:val="30"/>
          <w:cs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>การใช้กำไร</w:t>
      </w:r>
      <w:r w:rsidR="002313E6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6F48DE">
        <w:rPr>
          <w:rFonts w:asciiTheme="majorBidi" w:hAnsiTheme="majorBidi" w:cstheme="majorBidi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="002313E6">
        <w:rPr>
          <w:rFonts w:asciiTheme="majorBidi" w:hAnsiTheme="majorBidi" w:cstheme="majorBidi"/>
          <w:sz w:val="30"/>
          <w:szCs w:val="30"/>
          <w:cs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29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762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23"/>
      </w:tblGrid>
      <w:tr w:rsidR="00B45EE9" w:rsidRPr="006F48DE" w14:paraId="580F95A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33B4A0E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0" w:type="dxa"/>
            <w:gridSpan w:val="23"/>
          </w:tcPr>
          <w:p w14:paraId="338D8AB8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45EE9" w:rsidRPr="006F48DE" w14:paraId="4F0EA4FD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68ECF537" w14:textId="38C146B8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E02D7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83F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36E9DFE0" w14:textId="654A7D25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E71E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3DF5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4BAF5B3" w14:textId="64861AB5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70B49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DA3A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D0D3057" w14:textId="14466C6F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04432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24A2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379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9F0D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858BDB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7236D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14:paraId="2BAEECD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0C19F7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02D7" w:rsidRPr="006F48DE" w14:paraId="6893C39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7FDC7052" w14:textId="4B13C72E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6CE0801" w14:textId="1582E959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15DEE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15749A" w14:textId="169BBB7C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6F742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AE88B79" w14:textId="334BFB49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3B7B6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F9B4BF" w14:textId="5C993247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97E22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CC8335" w14:textId="1B1FF939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D25E33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6748B1D" w14:textId="0ACCCAC5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09C767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339B87" w14:textId="47C959EB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E24D1B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B4CE16" w14:textId="1FD34627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3148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9488173" w14:textId="07DA42EF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9AE7E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ABF5B91" w14:textId="664FDB5E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288A9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40589BB1" w14:textId="386E3868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4" w:type="dxa"/>
          </w:tcPr>
          <w:p w14:paraId="2259A5ED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14:paraId="643F39A8" w14:textId="22223E39" w:rsidR="001E02D7" w:rsidRPr="006F48DE" w:rsidRDefault="007302BA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1E02D7" w:rsidRPr="006F48DE" w14:paraId="6C5763D7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07C33E5E" w14:textId="77777777" w:rsidR="001E02D7" w:rsidRPr="00060F3D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3"/>
            <w:tcBorders>
              <w:top w:val="nil"/>
              <w:left w:val="nil"/>
              <w:bottom w:val="nil"/>
            </w:tcBorders>
          </w:tcPr>
          <w:p w14:paraId="683C4CB3" w14:textId="77777777" w:rsidR="001E02D7" w:rsidRPr="004F6808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F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E02D7" w:rsidRPr="006F48DE" w14:paraId="5A07AAA1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F9E0FC3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DCF91F8" w14:textId="0279F649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1FA0C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B66AE6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3E932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49FBC7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F0E331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ECBD27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C565E3A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38698AB2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FAAE4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02FC8495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76F0B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FE6DB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0C4A56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30B4885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EA152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93B006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78ADA2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4DF5A71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79D5FD7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B729D3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7050B5D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791A8DA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374B6" w:rsidRPr="006F48DE" w14:paraId="7904AB79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329D0DB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63E50C1" w14:textId="0313FE9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909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ACC4D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0960CC" w14:textId="70C783D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2,287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D35E6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3D89B22" w14:textId="30EAE5D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757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C456C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241A14E" w14:textId="26AE725E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AD5E9B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B746DD9" w14:textId="611D9B4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A6D92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7E667CA" w14:textId="65072D04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28A56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B5EEF95" w14:textId="538C06A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3,228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41A0EA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6B2043F" w14:textId="718A66D2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59D95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F3297B" w14:textId="214DCA6A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E8B35D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D9D5100" w14:textId="788687B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73922F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FE95BA" w14:textId="6852E48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3,228</w:t>
            </w:r>
          </w:p>
        </w:tc>
        <w:tc>
          <w:tcPr>
            <w:tcW w:w="244" w:type="dxa"/>
            <w:vAlign w:val="bottom"/>
          </w:tcPr>
          <w:p w14:paraId="62C2C50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50E84AC" w14:textId="00E44364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</w:tr>
      <w:tr w:rsidR="004374B6" w:rsidRPr="006F48DE" w14:paraId="2CB3B5A0" w14:textId="77777777" w:rsidTr="00B45EE9">
        <w:tc>
          <w:tcPr>
            <w:tcW w:w="3762" w:type="dxa"/>
            <w:tcBorders>
              <w:left w:val="nil"/>
              <w:right w:val="nil"/>
            </w:tcBorders>
          </w:tcPr>
          <w:p w14:paraId="43333DDD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91955" w14:textId="31197F0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6ADA7B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092A5F" w14:textId="6D7AF86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AB4C2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4BB72" w14:textId="3E80370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E7F15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33474" w14:textId="2239B76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9A044C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047B125C" w14:textId="47DBCFF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7C104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3288C710" w14:textId="2A88B13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4979C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242F0" w14:textId="3DE7CF0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A5EDFC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BD963" w14:textId="41676EC2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8FB41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C730D" w14:textId="60A8ED1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218DD" w:rsidRPr="00A561B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3D6A95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C475B" w14:textId="0684148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6BA173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C18A849" w14:textId="7C7C3CAF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0218DD" w:rsidRPr="00A561B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" w:type="dxa"/>
            <w:vAlign w:val="bottom"/>
          </w:tcPr>
          <w:p w14:paraId="38FCF18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5ACAAF4B" w14:textId="2EA29C7A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</w:tr>
      <w:tr w:rsidR="004374B6" w:rsidRPr="006F48DE" w14:paraId="4C811F23" w14:textId="77777777" w:rsidTr="00B45EE9">
        <w:tc>
          <w:tcPr>
            <w:tcW w:w="3762" w:type="dxa"/>
            <w:tcBorders>
              <w:left w:val="nil"/>
              <w:right w:val="nil"/>
            </w:tcBorders>
          </w:tcPr>
          <w:p w14:paraId="054B8BC0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D094F" w14:textId="3A2B098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932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69AFD4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2937C" w14:textId="786B6A4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10D2F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A1C2D" w14:textId="57CC0426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783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E97F17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66913" w14:textId="154C418C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4C9BC6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D34E5" w14:textId="56C5D4E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57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33D0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9683F" w14:textId="3F7A24A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11AF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6D04" w14:textId="00FEB07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3,293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C2712E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C5F89" w14:textId="19A27D8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B9F92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7A2E8" w14:textId="242E731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0518D6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A6A35" w14:textId="7BDA7ED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BB9392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C5CA" w14:textId="0410BC8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3,33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" w:type="dxa"/>
            <w:vAlign w:val="bottom"/>
          </w:tcPr>
          <w:p w14:paraId="3FFAC5C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32723" w14:textId="31E9F55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3,654</w:t>
            </w:r>
          </w:p>
        </w:tc>
      </w:tr>
      <w:tr w:rsidR="004374B6" w:rsidRPr="006F48DE" w14:paraId="2A60AE41" w14:textId="77777777" w:rsidTr="00B45EE9">
        <w:tc>
          <w:tcPr>
            <w:tcW w:w="3762" w:type="dxa"/>
            <w:tcBorders>
              <w:left w:val="nil"/>
              <w:bottom w:val="nil"/>
              <w:right w:val="nil"/>
            </w:tcBorders>
            <w:vAlign w:val="bottom"/>
          </w:tcPr>
          <w:p w14:paraId="10946F1D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776681" w14:textId="692C247E" w:rsidR="004374B6" w:rsidRPr="00A561B2" w:rsidRDefault="000218DD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A43AD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1BA4D" w14:textId="3E6EBA9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04C2F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7360C" w14:textId="48C80244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1416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7CEFD" w14:textId="01D6A49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5AC71F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CD119" w14:textId="112F7D1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E60A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FE0AF" w14:textId="201CD1D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(24)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7B5B8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2846F" w14:textId="3462AE8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B4F7A0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0A3BDB" w14:textId="7364755E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AA7399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5856EE" w14:textId="032D0D3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(9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0BA77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4C3F1" w14:textId="45AA6C7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F4069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119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7DDF7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3EF30684" w14:textId="128F481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44" w:type="dxa"/>
            <w:vAlign w:val="bottom"/>
          </w:tcPr>
          <w:p w14:paraId="0C4DBC9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1D499187" w14:textId="757971DD" w:rsidR="004374B6" w:rsidRPr="00A561B2" w:rsidRDefault="008872A7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A561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74B6" w:rsidRPr="006F48DE" w14:paraId="72F32D1B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A09AEA8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1F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7FE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1B8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F1B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FAEED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0A9D91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FA348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BDEB7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23FF4A6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D7020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A7611F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E9AED4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88DB11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ECF48D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12B6F8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A63344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AD9B9F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DC05D0C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7BE7C3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1B0F2B3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C5B7BE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CACC2E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vAlign w:val="bottom"/>
          </w:tcPr>
          <w:p w14:paraId="6ABD159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74B6" w:rsidRPr="006F48DE" w14:paraId="4BDA4FA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616556C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51D810BC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906E9E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948AC3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04B87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2677D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2CF4FB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630E6B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D0F8A7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83EDEF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FCF31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05894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47021D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CCE0B2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78F4BF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F61DFF3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D9675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5E240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99464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02A304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D8A812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88ECC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0F0C96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706ACA2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74B6" w:rsidRPr="006F48DE" w14:paraId="41DDC088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12E7B88" w14:textId="232380E5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Pr="007302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F45DD4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646FAE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C156C4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E6D3C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E565A4C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1D2DEA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1B4FD6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76ACDA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760936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049DE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2B8B6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90B7E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EEB001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86E510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B279D5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BC8C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E260A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CA2789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1FF8890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AE95E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0B9CB7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2C0249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4048BF4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74B6" w:rsidRPr="006F48DE" w14:paraId="5852A320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33009C7" w14:textId="4662958E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7302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F41879" w14:textId="06B08B8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22,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5B932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8232B" w14:textId="59802D3A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D9FBD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A045EB" w14:textId="3C0BCA16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15,431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5A7334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67A5CE" w14:textId="223526F6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15,963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50965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A484E2" w14:textId="7FB4210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8,1</w:t>
            </w:r>
            <w:r w:rsidR="000218DD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8AC6E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DDFBE" w14:textId="5093A50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17D429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11232" w14:textId="5780972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46,49</w:t>
            </w:r>
            <w:r w:rsidR="00900D45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5D3D27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F0CCF" w14:textId="4B292CB3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FDB1D4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FF93A7" w14:textId="1FCF0E3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</w:t>
            </w:r>
            <w:r w:rsidR="00734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ED0132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7AD24D" w14:textId="19C9947F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9,636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5E28A7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0EE61348" w14:textId="17E8EB23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55,9</w:t>
            </w:r>
            <w:r w:rsidR="00734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4" w:type="dxa"/>
            <w:vAlign w:val="bottom"/>
          </w:tcPr>
          <w:p w14:paraId="2B7E58F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292700B3" w14:textId="64950B3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57,730</w:t>
            </w:r>
          </w:p>
        </w:tc>
      </w:tr>
      <w:tr w:rsidR="004374B6" w:rsidRPr="006F48DE" w14:paraId="5CDF481E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548E321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83E676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1151A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C7643D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5769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273062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1BEC4D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E92C72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FEDC7A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0105463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823F3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8BF23D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7CF2EF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24ACD7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AB85BF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DACEC9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FC6EB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830158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7B5EA8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28F30FC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B09A1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051312B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47C17AC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</w:tcBorders>
          </w:tcPr>
          <w:p w14:paraId="648EFF2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74B6" w:rsidRPr="006F48DE" w14:paraId="66B8F10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CDE95A4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021FA041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25391D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B0EAFB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78ACD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98BA36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D0769A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06DD67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0CA153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239C7B1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2A8C8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0C5DDDD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814C0A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F2E781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4C1EC83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E9B357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5F8C0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538A871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6D1B7B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68C3F1E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024424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A0F4DF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82F1B6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523C19DC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74B6" w:rsidRPr="006F48DE" w14:paraId="3350EBB6" w14:textId="77777777" w:rsidTr="001A4BAB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600366CB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7D8B5DFF" w14:textId="3DE6613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1,932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6A2013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0146A86" w14:textId="27F3C75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A47799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03104058" w14:textId="2B549099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181231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22B3EBB" w14:textId="0F29E4C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1290E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634EE42F" w14:textId="040A3D2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494C43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3A38D4CA" w14:textId="4F40EFF6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1481C8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67C3EE4" w14:textId="5BB5EEC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3,293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785795C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68D91AB" w14:textId="1884A753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3,481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01A1F64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35332A1A" w14:textId="03F427A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40EAB" w:rsidRPr="00A561B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6E2FB2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CC969CC" w14:textId="1A44C050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5EC892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3E569966" w14:textId="08E3841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3,33</w:t>
            </w:r>
            <w:r w:rsidR="00A34D9E" w:rsidRPr="00A561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" w:type="dxa"/>
            <w:vAlign w:val="bottom"/>
          </w:tcPr>
          <w:p w14:paraId="1B47BE0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2A525343" w14:textId="3F308D1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3,642</w:t>
            </w:r>
          </w:p>
        </w:tc>
      </w:tr>
      <w:tr w:rsidR="004374B6" w:rsidRPr="006F48DE" w14:paraId="037C22F9" w14:textId="77777777" w:rsidTr="001A4BAB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26F6BB3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47838FEA" w14:textId="4A2B346C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D34CE5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C9A47" w14:textId="22B2CD84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31751E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0AD3EDE" w14:textId="663C18E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151967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69945" w14:textId="10D470D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232A27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0B8F8421" w14:textId="17D7CA0C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CC91C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200293A" w14:textId="3ADCF9B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B3A4B9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1EE09" w14:textId="6D9549E3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BC5D2D9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680CF" w14:textId="6F6560BE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F864F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5EA16" w14:textId="68BC541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1323B18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1A6CF" w14:textId="2EAB62B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396203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2B71FA69" w14:textId="01B67E9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EA06882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bottom w:val="single" w:sz="4" w:space="0" w:color="auto"/>
            </w:tcBorders>
            <w:vAlign w:val="bottom"/>
          </w:tcPr>
          <w:p w14:paraId="7AD61F4F" w14:textId="0FD1350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4374B6" w:rsidRPr="006F48DE" w14:paraId="3881733B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C5654F1" w14:textId="77777777" w:rsidR="004374B6" w:rsidRPr="006F48DE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57B04" w14:textId="7686DFBC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1,932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1DA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730EF" w14:textId="260F2F6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338A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F127F" w14:textId="2A94D952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520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9943D" w14:textId="39C2F9CD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28C7F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D4154" w14:textId="4C6EE488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0FF646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7D591" w14:textId="6635DFC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78D1FF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D17ED" w14:textId="13407943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3,293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02BB557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8A711" w14:textId="2F134D35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D8E1690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44E8F" w14:textId="086FF0A1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040EAB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34678ED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9DFAF" w14:textId="0369A66A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7271045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813CA" w14:textId="4454156A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3,33</w:t>
            </w:r>
            <w:r w:rsidR="00A34D9E"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" w:type="dxa"/>
            <w:vAlign w:val="bottom"/>
          </w:tcPr>
          <w:p w14:paraId="0B0BF55E" w14:textId="77777777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4D0C77A" w14:textId="376B2C4B" w:rsidR="004374B6" w:rsidRPr="00A561B2" w:rsidRDefault="004374B6" w:rsidP="0043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61B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3,654</w:t>
            </w:r>
          </w:p>
        </w:tc>
      </w:tr>
    </w:tbl>
    <w:p w14:paraId="78CE2DE0" w14:textId="77777777" w:rsidR="00DC7E04" w:rsidRPr="00EB2ABB" w:rsidRDefault="00DC7E04" w:rsidP="00EB2ABB">
      <w:pPr>
        <w:rPr>
          <w:rFonts w:asciiTheme="majorBidi" w:hAnsiTheme="majorBidi" w:cstheme="majorBidi"/>
          <w:sz w:val="2"/>
          <w:szCs w:val="2"/>
          <w:cs/>
        </w:rPr>
        <w:sectPr w:rsidR="00DC7E04" w:rsidRPr="00EB2ABB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15E22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1577BA9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215E22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26791EDF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สามเดือนสิ้นสุดวันที่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</w:tcPr>
          <w:p w14:paraId="5CD4A8FF" w14:textId="2E64F98D" w:rsidR="00215E22" w:rsidRPr="006F48DE" w:rsidRDefault="007302BA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0" w:type="pct"/>
          </w:tcPr>
          <w:p w14:paraId="6564394B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7AAADCF6" w:rsidR="00215E22" w:rsidRPr="006F48DE" w:rsidRDefault="007302BA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E3313D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E3313D" w:rsidRPr="006F48DE" w14:paraId="22C43F59" w14:textId="77777777" w:rsidTr="00D96279">
        <w:tc>
          <w:tcPr>
            <w:tcW w:w="3420" w:type="pct"/>
          </w:tcPr>
          <w:p w14:paraId="6B5F4FC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EB" w:rsidRPr="006F48DE" w14:paraId="4A5D1B1E" w14:textId="77777777" w:rsidTr="00ED53AB">
        <w:trPr>
          <w:trHeight w:val="64"/>
        </w:trPr>
        <w:tc>
          <w:tcPr>
            <w:tcW w:w="3420" w:type="pct"/>
          </w:tcPr>
          <w:p w14:paraId="5DBF0C5A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30173900" w:rsidR="00466AEB" w:rsidRPr="00A561B2" w:rsidRDefault="00050F44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78CE725E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76298A09" w:rsidR="00466AEB" w:rsidRPr="00A561B2" w:rsidRDefault="007302BA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466AEB" w:rsidRPr="006F48DE" w14:paraId="5F3BCED8" w14:textId="77777777" w:rsidTr="00ED53AB">
        <w:trPr>
          <w:trHeight w:val="290"/>
        </w:trPr>
        <w:tc>
          <w:tcPr>
            <w:tcW w:w="3420" w:type="pct"/>
          </w:tcPr>
          <w:p w14:paraId="70E61C1F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</w:tcPr>
          <w:p w14:paraId="46D1C361" w14:textId="43171A08" w:rsidR="00466AEB" w:rsidRPr="00A561B2" w:rsidRDefault="00050F44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52B08" w:rsidRPr="00A561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78412C4A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774CFABB" w14:textId="2DFC5F53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2B08" w:rsidRPr="00A561B2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6AEB" w:rsidRPr="006F48DE" w14:paraId="3A5F3061" w14:textId="77777777" w:rsidTr="00C4427E">
        <w:tc>
          <w:tcPr>
            <w:tcW w:w="3420" w:type="pct"/>
          </w:tcPr>
          <w:p w14:paraId="147B1880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5167ACC8" w14:textId="1B851BA0" w:rsidR="00466AEB" w:rsidRPr="00A561B2" w:rsidRDefault="00ED53A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0" w:type="pct"/>
          </w:tcPr>
          <w:p w14:paraId="115C5D09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1F69D6B9" w14:textId="63B060FC" w:rsidR="00466AEB" w:rsidRPr="00A561B2" w:rsidRDefault="008872A7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6AEB" w:rsidRPr="006F48DE" w14:paraId="7D7AC328" w14:textId="77777777" w:rsidTr="00C4427E">
        <w:tc>
          <w:tcPr>
            <w:tcW w:w="3420" w:type="pct"/>
          </w:tcPr>
          <w:p w14:paraId="4E73292B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2FF2C7D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86ECB51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EB" w:rsidRPr="006F48DE" w14:paraId="5F64D1E8" w14:textId="77777777" w:rsidTr="00D96279">
        <w:tc>
          <w:tcPr>
            <w:tcW w:w="3420" w:type="pct"/>
          </w:tcPr>
          <w:p w14:paraId="699DD97A" w14:textId="7EEE0779" w:rsidR="00466AEB" w:rsidRPr="00A561B2" w:rsidRDefault="00466AEB" w:rsidP="00466AEB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561B2">
              <w:rPr>
                <w:rFonts w:asciiTheme="majorBidi" w:hAnsiTheme="majorBidi" w:cstheme="majorBidi"/>
                <w:lang w:val="en-US"/>
              </w:rPr>
              <w:t>-</w:t>
            </w:r>
            <w:r w:rsidRPr="00A561B2">
              <w:rPr>
                <w:rFonts w:asciiTheme="majorBidi" w:hAnsiTheme="majorBidi" w:cstheme="majorBidi"/>
                <w:cs/>
                <w:lang w:val="en-US"/>
              </w:rPr>
              <w:tab/>
              <w:t>รายได้และกำไรดำเนินงานอื่น</w:t>
            </w:r>
          </w:p>
        </w:tc>
        <w:tc>
          <w:tcPr>
            <w:tcW w:w="728" w:type="pct"/>
          </w:tcPr>
          <w:p w14:paraId="67AD1893" w14:textId="44D04BE3" w:rsidR="00466AEB" w:rsidRPr="00A561B2" w:rsidRDefault="00A34D9E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14:paraId="7694B7E2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7F0A394F" w:rsidR="00466AEB" w:rsidRPr="00A561B2" w:rsidRDefault="00A34D9E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466AEB" w:rsidRPr="006F48DE" w14:paraId="30DC69F3" w14:textId="77777777" w:rsidTr="00D96279">
        <w:tc>
          <w:tcPr>
            <w:tcW w:w="3420" w:type="pct"/>
          </w:tcPr>
          <w:p w14:paraId="39D5AC9D" w14:textId="03B30E44" w:rsidR="00466AEB" w:rsidRPr="00A561B2" w:rsidRDefault="00466AEB" w:rsidP="00466AEB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561B2">
              <w:rPr>
                <w:rFonts w:asciiTheme="majorBidi" w:hAnsiTheme="majorBidi" w:cstheme="majorBidi"/>
                <w:lang w:val="en-US"/>
              </w:rPr>
              <w:t>-</w:t>
            </w:r>
            <w:r w:rsidRPr="00A561B2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 w:rsidRPr="00A561B2">
              <w:rPr>
                <w:rFonts w:asciiTheme="majorBidi" w:hAnsiTheme="majorBidi" w:cstheme="majorBidi"/>
                <w:cs/>
              </w:rPr>
              <w:t>ขาดทุนในเงินลงทุนในบริษัทร่วมและ</w:t>
            </w:r>
            <w:r w:rsidRPr="00A561B2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75A661C5" w:rsidR="00466AEB" w:rsidRPr="00A561B2" w:rsidRDefault="00050F44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561B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5A489057" w14:textId="77777777" w:rsidR="00466AEB" w:rsidRPr="00A561B2" w:rsidRDefault="00466AEB" w:rsidP="00466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24B4C56C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6AEB" w:rsidRPr="006F48DE" w14:paraId="0B5CB353" w14:textId="77777777" w:rsidTr="00D96279">
        <w:tc>
          <w:tcPr>
            <w:tcW w:w="3420" w:type="pct"/>
          </w:tcPr>
          <w:p w14:paraId="12D957E3" w14:textId="77777777" w:rsidR="00466AEB" w:rsidRPr="00A561B2" w:rsidRDefault="00466AEB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332F3F30" w:rsidR="00466AEB" w:rsidRPr="00A561B2" w:rsidRDefault="00050F44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2CE8"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15421894" w14:textId="77777777" w:rsidR="00466AEB" w:rsidRPr="00A561B2" w:rsidRDefault="00466AEB" w:rsidP="00466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5B776580" w:rsidR="00466AEB" w:rsidRPr="00A561B2" w:rsidRDefault="007302BA" w:rsidP="0046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37"/>
        <w:gridCol w:w="1324"/>
        <w:gridCol w:w="242"/>
        <w:gridCol w:w="1287"/>
      </w:tblGrid>
      <w:tr w:rsidR="00667C73" w:rsidRPr="006F48DE" w14:paraId="03719AAA" w14:textId="77777777" w:rsidTr="00397205">
        <w:trPr>
          <w:trHeight w:val="388"/>
          <w:tblHeader/>
        </w:trPr>
        <w:tc>
          <w:tcPr>
            <w:tcW w:w="3431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69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E22" w:rsidRPr="006F48DE" w14:paraId="0BCF0FD8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1DCF9090" w:rsidR="00215E22" w:rsidRPr="006F48DE" w:rsidRDefault="007302BA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="Angsana New" w:hAnsi="Angsana New"/>
                <w:sz w:val="30"/>
                <w:szCs w:val="30"/>
              </w:rPr>
              <w:t>31</w:t>
            </w:r>
            <w:r w:rsidR="00466AEB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6AEB" w:rsidRPr="00334B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215E22" w:rsidRPr="006F48DE" w:rsidRDefault="00215E22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23CCC269" w:rsidR="00215E22" w:rsidRPr="006F48DE" w:rsidRDefault="007302BA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29FCBEDA" w:rsidR="00667C73" w:rsidRPr="006F48DE" w:rsidRDefault="007302BA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559030D9" w:rsidR="00667C73" w:rsidRPr="006F48DE" w:rsidRDefault="007302BA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67C73" w:rsidRPr="006F48DE" w14:paraId="39C6F7CF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5CC7" w:rsidRPr="006F48DE" w14:paraId="70CAF975" w14:textId="77777777" w:rsidTr="00DA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046BD26F" w:rsidR="00705CC7" w:rsidRPr="00A561B2" w:rsidRDefault="00D653E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46,49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0E40679E" w:rsidR="00705CC7" w:rsidRPr="00A561B2" w:rsidRDefault="007302BA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705CC7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  <w:tr w:rsidR="00705CC7" w:rsidRPr="006F48DE" w14:paraId="7EE81B5B" w14:textId="77777777" w:rsidTr="00DA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4D75" w14:textId="06169673" w:rsidR="00705CC7" w:rsidRPr="00A561B2" w:rsidRDefault="00D653E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0D0352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1C799223" w14:textId="73919E6C" w:rsidR="00705CC7" w:rsidRPr="00A561B2" w:rsidRDefault="007302BA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5CC7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705CC7" w:rsidRPr="006F48DE" w14:paraId="3E67C3DA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54A3C646" w:rsidR="00705CC7" w:rsidRPr="00A561B2" w:rsidRDefault="00D653E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55,9</w:t>
            </w:r>
            <w:r w:rsidR="000D035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6B8C5655" w:rsidR="00705CC7" w:rsidRPr="00A561B2" w:rsidRDefault="007302BA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705CC7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705CC7" w:rsidRPr="006F48DE" w14:paraId="466EAC16" w14:textId="77777777" w:rsidTr="006961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2C4815A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56D5E2FE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2355297D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97D" w:rsidRPr="006F48DE" w14:paraId="41806923" w14:textId="77777777" w:rsidTr="006961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26EDC324" w:rsidR="0029497D" w:rsidRPr="00A561B2" w:rsidRDefault="00DB4C9E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350B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34D9E" w:rsidRPr="00A561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504FBA54" w:rsidR="0029497D" w:rsidRPr="00A561B2" w:rsidRDefault="00DB4C9E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350B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1B2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</w:tr>
      <w:tr w:rsidR="0029497D" w:rsidRPr="006F48DE" w14:paraId="0AA99CF2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2AB2DE71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0D0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13B5D49B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61,814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33302893" w14:textId="57BA1D7B" w:rsidR="00200D2C" w:rsidRPr="0066285F" w:rsidRDefault="00667C73" w:rsidP="0066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BD2C9E" w14:textId="457F3B39" w:rsidR="00200D2C" w:rsidRPr="00200D2C" w:rsidRDefault="00200D2C" w:rsidP="00200D2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4406D9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4406D9" w:rsidRDefault="0023282F" w:rsidP="0044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1B169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Pr="004406D9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72504995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1F41E766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7193A0D2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</w:tcPr>
          <w:p w14:paraId="4492AA52" w14:textId="627FD1D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4650973E" w14:textId="77777777" w:rsidTr="00705F34">
        <w:trPr>
          <w:trHeight w:val="262"/>
        </w:trPr>
        <w:tc>
          <w:tcPr>
            <w:tcW w:w="5580" w:type="dxa"/>
          </w:tcPr>
          <w:p w14:paraId="75B0DF66" w14:textId="6A8FFCBA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  <w:r w:rsidR="00466AE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D774DE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266D669" w14:textId="77777777" w:rsidTr="00705F34">
        <w:trPr>
          <w:trHeight w:val="262"/>
        </w:trPr>
        <w:tc>
          <w:tcPr>
            <w:tcW w:w="5580" w:type="dxa"/>
          </w:tcPr>
          <w:p w14:paraId="1CC6F0E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45704E5E" w:rsidR="00960324" w:rsidRPr="00243AF9" w:rsidRDefault="00125788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260" w:type="dxa"/>
          </w:tcPr>
          <w:p w14:paraId="0CE7E100" w14:textId="5E28C80D" w:rsidR="00960324" w:rsidRPr="00243AF9" w:rsidRDefault="00125788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6AF6949" w14:textId="102AEE43" w:rsidR="00960324" w:rsidRPr="0057061C" w:rsidRDefault="00125788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061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7061C" w:rsidRPr="0057061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960324" w:rsidRPr="006F48DE" w14:paraId="4C6311C4" w14:textId="77777777" w:rsidTr="00705F34">
        <w:trPr>
          <w:trHeight w:val="262"/>
        </w:trPr>
        <w:tc>
          <w:tcPr>
            <w:tcW w:w="5580" w:type="dxa"/>
          </w:tcPr>
          <w:p w14:paraId="3E3C392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007B440C" w:rsidR="00960324" w:rsidRPr="00243AF9" w:rsidRDefault="00125788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5D8F8528" w:rsidR="00960324" w:rsidRPr="00243AF9" w:rsidRDefault="00125788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6F90E007" w:rsidR="00960324" w:rsidRPr="0057061C" w:rsidRDefault="00E03823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06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2FD5" w:rsidRPr="005706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0608" w:rsidRPr="005706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60324" w:rsidRPr="006F48DE" w14:paraId="1BF9B588" w14:textId="77777777" w:rsidTr="00705F34">
        <w:trPr>
          <w:trHeight w:val="262"/>
        </w:trPr>
        <w:tc>
          <w:tcPr>
            <w:tcW w:w="5580" w:type="dxa"/>
          </w:tcPr>
          <w:p w14:paraId="16B90AB0" w14:textId="77777777" w:rsidR="00960324" w:rsidRPr="006F48DE" w:rsidRDefault="00960324" w:rsidP="0096032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DBCCA4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468D17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7934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14595D70" w14:textId="77777777" w:rsidTr="00705F34">
        <w:trPr>
          <w:trHeight w:val="262"/>
        </w:trPr>
        <w:tc>
          <w:tcPr>
            <w:tcW w:w="5580" w:type="dxa"/>
          </w:tcPr>
          <w:p w14:paraId="0E530CE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62C8498" w14:textId="77777777" w:rsidTr="00705F34">
        <w:trPr>
          <w:trHeight w:val="262"/>
        </w:trPr>
        <w:tc>
          <w:tcPr>
            <w:tcW w:w="5580" w:type="dxa"/>
          </w:tcPr>
          <w:p w14:paraId="43625CD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3F953DAB" w:rsidR="00960324" w:rsidRPr="00243AF9" w:rsidRDefault="00125788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564D924D" w14:textId="4A7A32FF" w:rsidR="00960324" w:rsidRPr="00243AF9" w:rsidRDefault="00125788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8F2657E" w14:textId="183577F6" w:rsidR="00960324" w:rsidRPr="00F62500" w:rsidRDefault="00125788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250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43F6D" w:rsidRPr="00F62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625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3F6D" w:rsidRPr="00F6250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417AD" w:rsidRPr="00F6250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6250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60324" w:rsidRPr="006F48DE" w14:paraId="46F9FB6F" w14:textId="77777777" w:rsidTr="00705F34">
        <w:trPr>
          <w:trHeight w:val="262"/>
        </w:trPr>
        <w:tc>
          <w:tcPr>
            <w:tcW w:w="5580" w:type="dxa"/>
          </w:tcPr>
          <w:p w14:paraId="74E76B6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5B6B9D30" w:rsidR="00960324" w:rsidRPr="00243AF9" w:rsidRDefault="00125788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8F7AD98" w14:textId="630405D5" w:rsidR="00960324" w:rsidRPr="00243AF9" w:rsidRDefault="00125788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4,493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0CB6BF8" w14:textId="4A3BD7D4" w:rsidR="00960324" w:rsidRPr="00F62500" w:rsidRDefault="00125788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62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43C170BF" w14:textId="77777777" w:rsidTr="00705F34">
        <w:trPr>
          <w:trHeight w:val="262"/>
        </w:trPr>
        <w:tc>
          <w:tcPr>
            <w:tcW w:w="5580" w:type="dxa"/>
          </w:tcPr>
          <w:p w14:paraId="72C9747B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86910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76038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1E093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70B5EF6" w14:textId="77777777" w:rsidTr="00705F34">
        <w:trPr>
          <w:trHeight w:val="262"/>
        </w:trPr>
        <w:tc>
          <w:tcPr>
            <w:tcW w:w="5580" w:type="dxa"/>
          </w:tcPr>
          <w:p w14:paraId="69BDB30C" w14:textId="2EE446BF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D8ABC7C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F20644E" w14:textId="77777777" w:rsidTr="00705F34">
        <w:trPr>
          <w:trHeight w:val="262"/>
        </w:trPr>
        <w:tc>
          <w:tcPr>
            <w:tcW w:w="5580" w:type="dxa"/>
          </w:tcPr>
          <w:p w14:paraId="295EE97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CC7" w:rsidRPr="006F48DE" w14:paraId="36D7011B" w14:textId="77777777" w:rsidTr="00705F34">
        <w:trPr>
          <w:trHeight w:val="262"/>
        </w:trPr>
        <w:tc>
          <w:tcPr>
            <w:tcW w:w="5580" w:type="dxa"/>
          </w:tcPr>
          <w:p w14:paraId="3A5D24D6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078F7EF7" w:rsidR="00705CC7" w:rsidRPr="006F48DE" w:rsidRDefault="007302BA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260" w:type="dxa"/>
          </w:tcPr>
          <w:p w14:paraId="18060910" w14:textId="51E47201" w:rsidR="00705CC7" w:rsidRPr="006F48DE" w:rsidRDefault="007302BA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02B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A966615" w14:textId="7691C7FF" w:rsidR="00705CC7" w:rsidRPr="00F62500" w:rsidRDefault="007302BA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62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5CC7" w:rsidRPr="00F625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2500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960324" w:rsidRPr="006F48DE" w14:paraId="06014D69" w14:textId="77777777" w:rsidTr="00705F34">
        <w:trPr>
          <w:trHeight w:val="262"/>
        </w:trPr>
        <w:tc>
          <w:tcPr>
            <w:tcW w:w="5580" w:type="dxa"/>
          </w:tcPr>
          <w:p w14:paraId="71523B9A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355DD876" w:rsidR="00960324" w:rsidRPr="007D5158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541A6DFD" w:rsidR="00960324" w:rsidRPr="007D5158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60E9BE48" w:rsidR="00960324" w:rsidRPr="00F62500" w:rsidRDefault="00382FD5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62500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60324" w:rsidRPr="006F48DE" w14:paraId="2981501B" w14:textId="77777777" w:rsidTr="00705F34">
        <w:trPr>
          <w:trHeight w:val="262"/>
        </w:trPr>
        <w:tc>
          <w:tcPr>
            <w:tcW w:w="5580" w:type="dxa"/>
          </w:tcPr>
          <w:p w14:paraId="07431FA4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7A4701" w14:textId="77777777" w:rsidTr="00705F34">
        <w:trPr>
          <w:trHeight w:val="262"/>
        </w:trPr>
        <w:tc>
          <w:tcPr>
            <w:tcW w:w="5580" w:type="dxa"/>
          </w:tcPr>
          <w:p w14:paraId="60EAE72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D23F6F1" w14:textId="77777777" w:rsidTr="00705F34">
        <w:trPr>
          <w:trHeight w:val="262"/>
        </w:trPr>
        <w:tc>
          <w:tcPr>
            <w:tcW w:w="5580" w:type="dxa"/>
          </w:tcPr>
          <w:p w14:paraId="50C140E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43033248" w:rsidR="00960324" w:rsidRPr="000537E9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697B18F6" w14:textId="3C7300CB" w:rsidR="00960324" w:rsidRPr="006F48DE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27993B3" w14:textId="209BDC19" w:rsidR="00960324" w:rsidRPr="006F48DE" w:rsidRDefault="00705CC7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4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F6D" w:rsidRPr="00F404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0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3F6D" w:rsidRPr="00F404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417A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F404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6B0C7FA4" w14:textId="77777777" w:rsidTr="00705F34">
        <w:trPr>
          <w:trHeight w:val="262"/>
        </w:trPr>
        <w:tc>
          <w:tcPr>
            <w:tcW w:w="5580" w:type="dxa"/>
          </w:tcPr>
          <w:p w14:paraId="67C56F3D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4B219A1C" w:rsidR="00960324" w:rsidRPr="000537E9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465020AB" w14:textId="08E81CA4" w:rsidR="00960324" w:rsidRPr="006F48DE" w:rsidRDefault="00705CC7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B021C83" w14:textId="1E91DDF0" w:rsidR="00960324" w:rsidRPr="006F48DE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6FCEAC83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0AFFB748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55C6CCAE" w14:textId="77777777" w:rsidTr="00705F34">
        <w:trPr>
          <w:trHeight w:val="275"/>
        </w:trPr>
        <w:tc>
          <w:tcPr>
            <w:tcW w:w="5970" w:type="dxa"/>
          </w:tcPr>
          <w:p w14:paraId="29965134" w14:textId="46C776E3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66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  <w:r w:rsidR="00466AE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20" w:type="dxa"/>
          </w:tcPr>
          <w:p w14:paraId="06B612C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215E22" w:rsidRPr="006F48DE" w:rsidRDefault="00215E22" w:rsidP="00215E2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33B4FEE8" w14:textId="77777777" w:rsidTr="00705F34">
        <w:trPr>
          <w:trHeight w:val="275"/>
        </w:trPr>
        <w:tc>
          <w:tcPr>
            <w:tcW w:w="5970" w:type="dxa"/>
          </w:tcPr>
          <w:p w14:paraId="1A49A06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5E0112CF" w:rsidR="00960324" w:rsidRPr="00243AF9" w:rsidRDefault="005440B3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3376E73B" w:rsidR="00960324" w:rsidRPr="007D5158" w:rsidRDefault="005440B3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1,83</w:t>
            </w:r>
            <w:r w:rsidR="002417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60324" w:rsidRPr="006F48DE" w14:paraId="591481A5" w14:textId="77777777" w:rsidTr="00705F34">
        <w:trPr>
          <w:trHeight w:val="275"/>
        </w:trPr>
        <w:tc>
          <w:tcPr>
            <w:tcW w:w="5970" w:type="dxa"/>
          </w:tcPr>
          <w:p w14:paraId="41A3CBFE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6F5A6286" w:rsidR="00960324" w:rsidRPr="00243AF9" w:rsidRDefault="005440B3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4,493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20" w:type="dxa"/>
          </w:tcPr>
          <w:p w14:paraId="7C2906E9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1118D8C2" w:rsidR="00960324" w:rsidRPr="007D5158" w:rsidRDefault="005440B3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605F36D8" w14:textId="77777777" w:rsidTr="00705F34">
        <w:trPr>
          <w:trHeight w:val="275"/>
        </w:trPr>
        <w:tc>
          <w:tcPr>
            <w:tcW w:w="5970" w:type="dxa"/>
          </w:tcPr>
          <w:p w14:paraId="02BE8132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469C17" w14:textId="77777777" w:rsidTr="00705F34">
        <w:trPr>
          <w:trHeight w:val="275"/>
        </w:trPr>
        <w:tc>
          <w:tcPr>
            <w:tcW w:w="5970" w:type="dxa"/>
          </w:tcPr>
          <w:p w14:paraId="4BE23B43" w14:textId="3DB4C14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20" w:type="dxa"/>
          </w:tcPr>
          <w:p w14:paraId="41084C1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8E54301" w14:textId="77777777" w:rsidTr="00705F34">
        <w:trPr>
          <w:trHeight w:val="275"/>
        </w:trPr>
        <w:tc>
          <w:tcPr>
            <w:tcW w:w="5970" w:type="dxa"/>
          </w:tcPr>
          <w:p w14:paraId="6CDF0BD3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CC7" w:rsidRPr="006F48DE" w14:paraId="0CF94EF4" w14:textId="77777777" w:rsidTr="00705F34">
        <w:trPr>
          <w:trHeight w:val="275"/>
        </w:trPr>
        <w:tc>
          <w:tcPr>
            <w:tcW w:w="5970" w:type="dxa"/>
          </w:tcPr>
          <w:p w14:paraId="6E487505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705CC7" w:rsidRPr="006F48DE" w:rsidRDefault="00705CC7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740848B3" w:rsidR="00705CC7" w:rsidRPr="00CD572A" w:rsidRDefault="00705CC7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705CC7" w:rsidRPr="00CD572A" w:rsidRDefault="00705CC7" w:rsidP="00705C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32AC6C0B" w:rsidR="00705CC7" w:rsidRPr="00CD572A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0D75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2417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5CC7" w:rsidRPr="006F48DE" w14:paraId="5A819F27" w14:textId="77777777" w:rsidTr="00705F34">
        <w:trPr>
          <w:trHeight w:val="275"/>
        </w:trPr>
        <w:tc>
          <w:tcPr>
            <w:tcW w:w="5970" w:type="dxa"/>
          </w:tcPr>
          <w:p w14:paraId="535699D1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705CC7" w:rsidRPr="006F48DE" w:rsidRDefault="00705CC7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52F1D28A" w:rsidR="00705CC7" w:rsidRPr="00CD572A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2BA" w:rsidRPr="007302BA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705CC7" w:rsidRPr="00CD572A" w:rsidRDefault="00705CC7" w:rsidP="00705C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6878379B" w:rsidR="00705CC7" w:rsidRPr="00CD572A" w:rsidRDefault="00705CC7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F02E3E" w14:textId="77777777" w:rsidR="00E82542" w:rsidRDefault="00E82542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C081D" w14:textId="06200F1B" w:rsidR="0023282F" w:rsidRPr="001C1A24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1A24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1C1A24">
        <w:rPr>
          <w:rFonts w:asciiTheme="majorBidi" w:hAnsiTheme="majorBidi" w:cstheme="majorBidi"/>
          <w:sz w:val="30"/>
          <w:szCs w:val="30"/>
        </w:rPr>
        <w:t xml:space="preserve"> </w:t>
      </w:r>
      <w:r w:rsidRPr="001C1A24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5997950" w14:textId="6F0F2746" w:rsidR="00DD1F31" w:rsidRDefault="00DD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7AECF4" w14:textId="49D40390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173D88AC" w14:textId="2E34CDF0" w:rsidR="00984DE0" w:rsidRDefault="0098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4A9A12" w14:textId="7535424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215E22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519E4D8C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66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  <w:r w:rsidR="00466AE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7302BA" w:rsidRPr="00730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90" w:type="dxa"/>
            <w:vAlign w:val="bottom"/>
          </w:tcPr>
          <w:p w14:paraId="3B5DAC3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D5AF8E3" w:rsidR="00667C73" w:rsidRPr="006F48DE" w:rsidRDefault="00BE5DAD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4ADFC72A" w14:textId="77777777" w:rsidTr="007F0105">
        <w:tc>
          <w:tcPr>
            <w:tcW w:w="5220" w:type="dxa"/>
          </w:tcPr>
          <w:p w14:paraId="1CE294D6" w14:textId="738A52EB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3B7491E9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E6C05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529D28" w14:textId="1C9BFFED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4264013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8F8B4D" w14:textId="27B5F8FF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E5DAD" w:rsidRPr="006F48DE" w14:paraId="1BB3B7D9" w14:textId="77777777" w:rsidTr="007F0105">
        <w:tc>
          <w:tcPr>
            <w:tcW w:w="5220" w:type="dxa"/>
          </w:tcPr>
          <w:p w14:paraId="05E866F6" w14:textId="42C8A91F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3FC29088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F8ED8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7BB5B" w14:textId="270CDBDC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270" w:type="dxa"/>
          </w:tcPr>
          <w:p w14:paraId="372B3F17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203591" w14:textId="335B5958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5DAD" w:rsidRPr="006F48DE" w14:paraId="569B5993" w14:textId="77777777" w:rsidTr="007F0105">
        <w:tc>
          <w:tcPr>
            <w:tcW w:w="5220" w:type="dxa"/>
          </w:tcPr>
          <w:p w14:paraId="58A0ADD6" w14:textId="0883B299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2739D8D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F76E1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09558" w14:textId="3F674823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92E1155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5BC4D8" w14:textId="78473529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5DAD" w:rsidRPr="006F48DE" w14:paraId="6C4D921C" w14:textId="77777777" w:rsidTr="00BE5DAD">
        <w:tc>
          <w:tcPr>
            <w:tcW w:w="5220" w:type="dxa"/>
          </w:tcPr>
          <w:p w14:paraId="20C844B4" w14:textId="67970248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3E00813C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ABE74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1931F1" w14:textId="273F6710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9DE78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82558" w14:textId="4661A1A9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E5DAD" w:rsidRPr="006F48DE" w14:paraId="748DC4A7" w14:textId="77777777" w:rsidTr="00BE5DAD">
        <w:tc>
          <w:tcPr>
            <w:tcW w:w="5220" w:type="dxa"/>
          </w:tcPr>
          <w:p w14:paraId="35E89D21" w14:textId="7692D01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7E0CE02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C0675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A08746" w14:textId="7BDCDC01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C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272814A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6CD46" w14:textId="7EBA6951" w:rsidR="00BE5DAD" w:rsidRPr="00FC3674" w:rsidRDefault="009C28C5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BE5DAD" w:rsidRPr="006F48DE" w14:paraId="28ECCF0F" w14:textId="77777777" w:rsidTr="00BE5DAD">
        <w:tc>
          <w:tcPr>
            <w:tcW w:w="5220" w:type="dxa"/>
          </w:tcPr>
          <w:p w14:paraId="76EB20CC" w14:textId="7777777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563037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47C6E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3A6689E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85B61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5A653E2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502F8465" w14:textId="77777777" w:rsidTr="007F0105">
        <w:tc>
          <w:tcPr>
            <w:tcW w:w="5220" w:type="dxa"/>
          </w:tcPr>
          <w:p w14:paraId="1EF80A35" w14:textId="093BA243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2CAC600F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DD9E4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CF3BF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F99DD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E84F4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5976ADA9" w14:textId="77777777" w:rsidTr="007F0105">
        <w:tc>
          <w:tcPr>
            <w:tcW w:w="5220" w:type="dxa"/>
          </w:tcPr>
          <w:p w14:paraId="49F6E4EB" w14:textId="18FF0C9B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1FB8D72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1B29B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9ED4" w14:textId="0B93623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F52FF8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220069" w14:textId="302B8B88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E5DAD" w:rsidRPr="006F48DE" w14:paraId="4A527285" w14:textId="77777777" w:rsidTr="007F0105">
        <w:tc>
          <w:tcPr>
            <w:tcW w:w="5220" w:type="dxa"/>
          </w:tcPr>
          <w:p w14:paraId="38F10D5A" w14:textId="0F39F3E8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129A113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20999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6FE08" w14:textId="3D4EC54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1CC75BD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D9ED0" w14:textId="11F2FEE6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36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E5DAD" w:rsidRPr="006F48DE" w14:paraId="31071CF8" w14:textId="77777777" w:rsidTr="007F0105">
        <w:tc>
          <w:tcPr>
            <w:tcW w:w="5220" w:type="dxa"/>
          </w:tcPr>
          <w:p w14:paraId="2FBC1EB8" w14:textId="7777777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09E73787" w:rsidR="00BE5DAD" w:rsidRPr="00FC3674" w:rsidRDefault="009C28C5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7735D1C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3AF89CBA" w:rsidR="00BE5DAD" w:rsidRPr="00FC3674" w:rsidRDefault="009C28C5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63355BE3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7302BA" w:rsidRPr="007302BA">
        <w:rPr>
          <w:rFonts w:asciiTheme="majorBidi" w:hAnsiTheme="majorBidi" w:cstheme="majorBidi"/>
          <w:lang w:val="en-US"/>
        </w:rPr>
        <w:t>31</w:t>
      </w:r>
      <w:r w:rsidR="00466AEB">
        <w:rPr>
          <w:rFonts w:asciiTheme="majorBidi" w:hAnsiTheme="majorBidi" w:cstheme="majorBidi"/>
          <w:lang w:val="en-US"/>
        </w:rPr>
        <w:t xml:space="preserve"> </w:t>
      </w:r>
      <w:r w:rsidR="00466AEB">
        <w:rPr>
          <w:rFonts w:asciiTheme="majorBidi" w:hAnsiTheme="majorBidi" w:cstheme="majorBidi"/>
          <w:cs/>
          <w:lang w:val="en-US"/>
        </w:rPr>
        <w:t>มีนาคม</w:t>
      </w:r>
      <w:r w:rsidR="00215E22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7302BA" w:rsidRPr="007302BA">
        <w:rPr>
          <w:rFonts w:asciiTheme="majorBidi" w:hAnsiTheme="majorBidi" w:cstheme="majorBidi"/>
          <w:lang w:val="en-US"/>
        </w:rPr>
        <w:t>2569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54F4AF8C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</w:t>
      </w:r>
      <w:r w:rsidR="000F5089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</w:t>
      </w:r>
      <w:r w:rsidRPr="00531344">
        <w:rPr>
          <w:rFonts w:asciiTheme="majorBidi" w:hAnsiTheme="majorBidi" w:cstheme="majorBidi"/>
          <w:cs/>
        </w:rPr>
        <w:t>รวม</w:t>
      </w:r>
      <w:r w:rsidR="00F75BC4" w:rsidRPr="00531344">
        <w:rPr>
          <w:rFonts w:asciiTheme="majorBidi" w:hAnsiTheme="majorBidi" w:cstheme="majorBidi"/>
          <w:cs/>
        </w:rPr>
        <w:t xml:space="preserve"> </w:t>
      </w:r>
      <w:bookmarkStart w:id="1" w:name="_Hlk205386500"/>
      <w:r w:rsidR="00FC3674">
        <w:rPr>
          <w:rFonts w:asciiTheme="majorBidi" w:hAnsiTheme="majorBidi" w:cstheme="majorBidi"/>
          <w:lang w:val="en-US"/>
        </w:rPr>
        <w:t>6,169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bookmarkEnd w:id="1"/>
      <w:r w:rsidRPr="00531344">
        <w:rPr>
          <w:rFonts w:asciiTheme="majorBidi" w:hAnsiTheme="majorBidi" w:cstheme="majorBidi"/>
          <w:cs/>
        </w:rPr>
        <w:t>ล้าน</w:t>
      </w:r>
      <w:r w:rsidRPr="006F48DE">
        <w:rPr>
          <w:rFonts w:asciiTheme="majorBidi" w:hAnsiTheme="majorBidi" w:cstheme="majorBidi"/>
          <w:cs/>
        </w:rPr>
        <w:t>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674563AB" w:rsidR="00667C73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531344">
        <w:rPr>
          <w:rFonts w:asciiTheme="majorBidi" w:hAnsiTheme="majorBidi" w:cstheme="majorBidi"/>
          <w:cs/>
          <w:lang w:val="en-US"/>
        </w:rPr>
        <w:t>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FC3674">
        <w:rPr>
          <w:rFonts w:asciiTheme="majorBidi" w:hAnsiTheme="majorBidi" w:cstheme="majorBidi"/>
          <w:lang w:val="en-US"/>
        </w:rPr>
        <w:t>4,500</w:t>
      </w:r>
      <w:r w:rsidR="00EC7D26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FC3674">
        <w:rPr>
          <w:rFonts w:asciiTheme="majorBidi" w:hAnsiTheme="majorBidi" w:cstheme="majorBidi"/>
          <w:lang w:val="en-US"/>
        </w:rPr>
        <w:t>95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FC3674">
        <w:rPr>
          <w:rFonts w:asciiTheme="majorBidi" w:hAnsiTheme="majorBidi" w:cstheme="majorBidi"/>
          <w:lang w:val="en-US"/>
        </w:rPr>
        <w:t>7,784</w:t>
      </w:r>
      <w:r w:rsidR="00EC7D26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FC3674">
        <w:rPr>
          <w:rFonts w:asciiTheme="majorBidi" w:hAnsiTheme="majorBidi" w:cstheme="majorBidi"/>
          <w:lang w:val="en-US"/>
        </w:rPr>
        <w:t>6,100</w:t>
      </w:r>
      <w:r w:rsidR="00EC7D26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FC3674">
        <w:rPr>
          <w:rFonts w:asciiTheme="majorBidi" w:hAnsiTheme="majorBidi" w:cstheme="majorBidi"/>
          <w:lang w:val="en-US"/>
        </w:rPr>
        <w:t>640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531344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531344">
        <w:rPr>
          <w:rFonts w:asciiTheme="majorBidi" w:hAnsiTheme="majorBidi" w:cstheme="majorBidi"/>
          <w:cs/>
        </w:rPr>
        <w:t xml:space="preserve"> </w:t>
      </w:r>
      <w:r w:rsidRPr="00531344">
        <w:rPr>
          <w:rFonts w:asciiTheme="majorBidi" w:hAnsiTheme="majorBidi" w:cstheme="majorBidi"/>
          <w:cs/>
        </w:rPr>
        <w:t xml:space="preserve">ๆ </w:t>
      </w:r>
      <w:r w:rsidRPr="00531344">
        <w:rPr>
          <w:rFonts w:asciiTheme="majorBidi" w:hAnsiTheme="majorBidi" w:cstheme="majorBidi"/>
          <w:cs/>
          <w:lang w:val="en-US"/>
        </w:rPr>
        <w:t>ในกลุ่มบริษัท</w:t>
      </w:r>
      <w:r w:rsidRPr="006F48DE">
        <w:rPr>
          <w:rFonts w:asciiTheme="majorBidi" w:hAnsiTheme="majorBidi" w:cstheme="majorBidi"/>
          <w:cs/>
          <w:lang w:val="en-US"/>
        </w:rPr>
        <w:t>เดียวกัน</w:t>
      </w:r>
    </w:p>
    <w:p w14:paraId="041A7059" w14:textId="1C49C2FE" w:rsidR="00CD0048" w:rsidRDefault="00CD0048" w:rsidP="000F46A3">
      <w:pPr>
        <w:pStyle w:val="a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1E7DCEBB" w14:textId="00EAF0D3" w:rsidR="00667C73" w:rsidRPr="006427F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427F7">
        <w:rPr>
          <w:rFonts w:asciiTheme="majorBidi" w:hAnsiTheme="majorBidi" w:cstheme="majorBidi"/>
          <w:szCs w:val="30"/>
          <w:cs/>
        </w:rPr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6CF8B57D" w:rsidR="00667C73" w:rsidRDefault="00667C73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DD1F3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7302BA" w:rsidRPr="007302BA">
        <w:rPr>
          <w:rFonts w:asciiTheme="majorBidi" w:hAnsiTheme="majorBidi" w:cstheme="majorBidi"/>
          <w:lang w:val="en-US"/>
        </w:rPr>
        <w:t>31</w:t>
      </w:r>
      <w:r w:rsidR="00466AEB">
        <w:rPr>
          <w:rFonts w:asciiTheme="majorBidi" w:hAnsiTheme="majorBidi" w:cstheme="majorBidi"/>
          <w:lang w:val="en-US"/>
        </w:rPr>
        <w:t xml:space="preserve"> </w:t>
      </w:r>
      <w:r w:rsidR="00466AEB">
        <w:rPr>
          <w:rFonts w:asciiTheme="majorBidi" w:hAnsiTheme="majorBidi" w:cstheme="majorBidi"/>
          <w:cs/>
          <w:lang w:val="en-US"/>
        </w:rPr>
        <w:t>มีนาคม</w:t>
      </w:r>
      <w:r w:rsidR="00466AEB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7302BA" w:rsidRPr="007302BA">
        <w:rPr>
          <w:rFonts w:asciiTheme="majorBidi" w:hAnsiTheme="majorBidi" w:cstheme="majorBidi"/>
          <w:spacing w:val="-6"/>
          <w:lang w:val="en-US"/>
        </w:rPr>
        <w:t>2569</w:t>
      </w:r>
      <w:r w:rsidR="00DF1E88" w:rsidRPr="00DD1F3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D1F31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 xml:space="preserve">ๆ </w:t>
      </w:r>
      <w:r w:rsidRPr="006F48DE">
        <w:rPr>
          <w:rFonts w:asciiTheme="majorBidi" w:hAnsiTheme="majorBidi" w:cstheme="majorBidi"/>
          <w:cs/>
        </w:rPr>
        <w:t>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ขณะนี้คดีอยู่ในระหว่างการไต่สวนของศาล อย่างไรก็ตาม </w:t>
      </w:r>
      <w:r w:rsidR="00DD1F31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</w:t>
      </w:r>
      <w:r w:rsidR="00050A5E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ฝ่ายกฎหมายของกลุ่มบริษัทรวม</w:t>
      </w:r>
      <w:r w:rsidRPr="00C9178F">
        <w:rPr>
          <w:rFonts w:asciiTheme="majorBidi" w:hAnsiTheme="majorBidi" w:cstheme="majorBidi"/>
          <w:cs/>
        </w:rPr>
        <w:t>จำนวน</w:t>
      </w:r>
      <w:r w:rsidRPr="00C9178F">
        <w:rPr>
          <w:rFonts w:asciiTheme="majorBidi" w:hAnsiTheme="majorBidi" w:cstheme="majorBidi"/>
          <w:lang w:val="en-US"/>
        </w:rPr>
        <w:t xml:space="preserve"> </w:t>
      </w:r>
      <w:r w:rsidR="00135D0E">
        <w:rPr>
          <w:rFonts w:asciiTheme="majorBidi" w:hAnsiTheme="majorBidi" w:cstheme="majorBidi"/>
          <w:lang w:val="en-US"/>
        </w:rPr>
        <w:t>121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7302BA" w:rsidRPr="007302BA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7302BA" w:rsidRPr="007302BA">
        <w:rPr>
          <w:rFonts w:asciiTheme="majorBidi" w:hAnsiTheme="majorBidi" w:cstheme="majorBidi"/>
          <w:i/>
          <w:iCs/>
          <w:lang w:val="en-US"/>
        </w:rPr>
        <w:t>2568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7302BA" w:rsidRPr="007302BA">
        <w:rPr>
          <w:rFonts w:asciiTheme="majorBidi" w:hAnsiTheme="majorBidi" w:cstheme="majorBidi"/>
          <w:i/>
          <w:iCs/>
          <w:lang w:val="en-US"/>
        </w:rPr>
        <w:t>120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25547BBC" w14:textId="77777777" w:rsidR="00CD0048" w:rsidRPr="00CD0048" w:rsidRDefault="00CD0048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3C109CDD" w14:textId="77777777" w:rsidR="00667C73" w:rsidRPr="006427F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427F7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70A58EE5" w14:textId="77777777" w:rsidR="00174B3C" w:rsidRDefault="00174B3C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1DB7F81" w14:textId="77777777" w:rsidR="000F4EF9" w:rsidRDefault="00125DDB" w:rsidP="000F4EF9">
      <w:pPr>
        <w:pStyle w:val="a"/>
        <w:numPr>
          <w:ilvl w:val="0"/>
          <w:numId w:val="48"/>
        </w:numPr>
        <w:jc w:val="thaiDistribute"/>
        <w:rPr>
          <w:rFonts w:asciiTheme="majorBidi" w:hAnsiTheme="majorBidi" w:cstheme="majorBidi"/>
          <w:lang w:val="en-US"/>
        </w:rPr>
      </w:pPr>
      <w:r w:rsidRPr="00125DDB">
        <w:rPr>
          <w:rFonts w:asciiTheme="majorBidi" w:hAnsiTheme="majorBidi" w:cs="Angsana New"/>
          <w:cs/>
          <w:lang w:val="en-US"/>
        </w:rPr>
        <w:t>ใน</w:t>
      </w:r>
      <w:r w:rsidRPr="00B63490">
        <w:rPr>
          <w:rFonts w:asciiTheme="majorBidi" w:hAnsiTheme="majorBidi" w:cs="Angsana New"/>
          <w:cs/>
          <w:lang w:val="en-US"/>
        </w:rPr>
        <w:t xml:space="preserve">การประชุมสามัญผู้ถือหุ้นเมื่อวันที่ </w:t>
      </w:r>
      <w:r w:rsidRPr="00B63490">
        <w:rPr>
          <w:rFonts w:asciiTheme="majorBidi" w:hAnsiTheme="majorBidi" w:cstheme="majorBidi"/>
          <w:lang w:val="en-US"/>
        </w:rPr>
        <w:t>2</w:t>
      </w:r>
      <w:r w:rsidR="009B5742">
        <w:rPr>
          <w:rFonts w:asciiTheme="majorBidi" w:hAnsiTheme="majorBidi" w:cstheme="majorBidi"/>
          <w:lang w:val="en-US"/>
        </w:rPr>
        <w:t>8</w:t>
      </w:r>
      <w:r w:rsidRPr="00B63490">
        <w:rPr>
          <w:rFonts w:asciiTheme="majorBidi" w:hAnsiTheme="majorBidi" w:cs="Angsana New"/>
          <w:cs/>
          <w:lang w:val="en-US"/>
        </w:rPr>
        <w:t xml:space="preserve"> </w:t>
      </w:r>
      <w:r w:rsidR="009B5742">
        <w:rPr>
          <w:rFonts w:asciiTheme="majorBidi" w:hAnsiTheme="majorBidi" w:cs="Angsana New" w:hint="cs"/>
          <w:cs/>
          <w:lang w:val="en-US"/>
        </w:rPr>
        <w:t>เมษายน</w:t>
      </w:r>
      <w:r w:rsidR="00E31C24">
        <w:rPr>
          <w:rFonts w:asciiTheme="majorBidi" w:hAnsiTheme="majorBidi" w:cs="Angsana New" w:hint="cs"/>
          <w:cs/>
          <w:lang w:val="en-US"/>
        </w:rPr>
        <w:t xml:space="preserve"> </w:t>
      </w:r>
      <w:r w:rsidRPr="00B63490">
        <w:rPr>
          <w:rFonts w:asciiTheme="majorBidi" w:hAnsiTheme="majorBidi" w:cstheme="majorBidi"/>
          <w:lang w:val="en-US"/>
        </w:rPr>
        <w:t>256</w:t>
      </w:r>
      <w:r w:rsidR="00B63490" w:rsidRPr="00B63490">
        <w:rPr>
          <w:rFonts w:asciiTheme="majorBidi" w:hAnsiTheme="majorBidi" w:cstheme="majorBidi"/>
          <w:lang w:val="en-US"/>
        </w:rPr>
        <w:t>9</w:t>
      </w:r>
      <w:r w:rsidRPr="00B63490">
        <w:rPr>
          <w:rFonts w:asciiTheme="majorBidi" w:hAnsiTheme="majorBidi" w:cs="Angsana New"/>
          <w:cs/>
          <w:lang w:val="en-US"/>
        </w:rPr>
        <w:t xml:space="preserve"> ที่ประชุมบริษัทมีมติอนุมัติการจ่ายเงินปันผลจาก</w:t>
      </w:r>
      <w:r w:rsidRPr="00B63490">
        <w:rPr>
          <w:rFonts w:asciiTheme="majorBidi" w:hAnsiTheme="majorBidi" w:cs="Angsana New"/>
          <w:lang w:val="en-US"/>
        </w:rPr>
        <w:br/>
      </w:r>
      <w:r w:rsidRPr="00B63490">
        <w:rPr>
          <w:rFonts w:asciiTheme="majorBidi" w:hAnsiTheme="majorBidi" w:cs="Angsana New"/>
          <w:cs/>
          <w:lang w:val="en-US"/>
        </w:rPr>
        <w:t xml:space="preserve">ผลการดำเนินงานประจำปี </w:t>
      </w:r>
      <w:r w:rsidRPr="00B63490">
        <w:rPr>
          <w:rFonts w:asciiTheme="majorBidi" w:hAnsiTheme="majorBidi" w:cstheme="majorBidi"/>
          <w:lang w:val="en-US"/>
        </w:rPr>
        <w:t>2568</w:t>
      </w:r>
      <w:r w:rsidRPr="00B63490">
        <w:rPr>
          <w:rFonts w:asciiTheme="majorBidi" w:hAnsiTheme="majorBidi" w:cs="Angsana New"/>
          <w:cs/>
          <w:lang w:val="en-US"/>
        </w:rPr>
        <w:t xml:space="preserve"> ในอัตราหุ้นละ </w:t>
      </w:r>
      <w:r w:rsidRPr="00B63490">
        <w:rPr>
          <w:rFonts w:asciiTheme="majorBidi" w:hAnsiTheme="majorBidi" w:cstheme="majorBidi"/>
          <w:lang w:val="en-US"/>
        </w:rPr>
        <w:t>0.</w:t>
      </w:r>
      <w:r w:rsidR="00B63490" w:rsidRPr="00B63490">
        <w:rPr>
          <w:rFonts w:asciiTheme="majorBidi" w:hAnsiTheme="majorBidi" w:cstheme="majorBidi"/>
          <w:lang w:val="en-US"/>
        </w:rPr>
        <w:t>1</w:t>
      </w:r>
      <w:r w:rsidRPr="00B63490">
        <w:rPr>
          <w:rFonts w:asciiTheme="majorBidi" w:hAnsiTheme="majorBidi" w:cstheme="majorBidi"/>
          <w:lang w:val="en-US"/>
        </w:rPr>
        <w:t>1</w:t>
      </w:r>
      <w:r w:rsidRPr="00B63490">
        <w:rPr>
          <w:rFonts w:asciiTheme="majorBidi" w:hAnsiTheme="majorBidi" w:cs="Angsana New"/>
          <w:cs/>
          <w:lang w:val="en-US"/>
        </w:rPr>
        <w:t xml:space="preserve"> บาท เป็นจำนวนเงินทั้งสิ้น </w:t>
      </w:r>
      <w:r w:rsidR="00B63490" w:rsidRPr="00B63490">
        <w:rPr>
          <w:rFonts w:asciiTheme="majorBidi" w:hAnsiTheme="majorBidi" w:cstheme="majorBidi"/>
          <w:lang w:val="en-US"/>
        </w:rPr>
        <w:t>241</w:t>
      </w:r>
      <w:r w:rsidRPr="00B63490">
        <w:rPr>
          <w:rFonts w:asciiTheme="majorBidi" w:hAnsiTheme="majorBidi" w:cs="Angsana New"/>
          <w:cs/>
          <w:lang w:val="en-US"/>
        </w:rPr>
        <w:t xml:space="preserve"> ล้านบาท ทั้งนี้ บริษัทได้จ่ายเงินปันผลระหว่างกาลไปเมื่อวันที่ </w:t>
      </w:r>
      <w:r w:rsidRPr="00B63490">
        <w:rPr>
          <w:rFonts w:asciiTheme="majorBidi" w:hAnsiTheme="majorBidi" w:cstheme="majorBidi"/>
          <w:lang w:val="en-US"/>
        </w:rPr>
        <w:t>1</w:t>
      </w:r>
      <w:r w:rsidR="00B63490" w:rsidRPr="00B63490">
        <w:rPr>
          <w:rFonts w:asciiTheme="majorBidi" w:hAnsiTheme="majorBidi" w:cstheme="majorBidi"/>
          <w:lang w:val="en-US"/>
        </w:rPr>
        <w:t>2</w:t>
      </w:r>
      <w:r w:rsidRPr="00B63490">
        <w:rPr>
          <w:rFonts w:asciiTheme="majorBidi" w:hAnsiTheme="majorBidi" w:cs="Angsana New"/>
          <w:cs/>
          <w:lang w:val="en-US"/>
        </w:rPr>
        <w:t xml:space="preserve"> กันยายน </w:t>
      </w:r>
      <w:r w:rsidRPr="00B63490">
        <w:rPr>
          <w:rFonts w:asciiTheme="majorBidi" w:hAnsiTheme="majorBidi" w:cstheme="majorBidi"/>
          <w:lang w:val="en-US"/>
        </w:rPr>
        <w:t>256</w:t>
      </w:r>
      <w:r w:rsidR="00B63490" w:rsidRPr="00B63490">
        <w:rPr>
          <w:rFonts w:asciiTheme="majorBidi" w:hAnsiTheme="majorBidi" w:cstheme="majorBidi"/>
          <w:lang w:val="en-US"/>
        </w:rPr>
        <w:t>8</w:t>
      </w:r>
      <w:r w:rsidRPr="00B63490">
        <w:rPr>
          <w:rFonts w:asciiTheme="majorBidi" w:hAnsiTheme="majorBidi" w:cs="Angsana New"/>
          <w:cs/>
          <w:lang w:val="en-US"/>
        </w:rPr>
        <w:t xml:space="preserve"> ในอัตราหุ้นละ </w:t>
      </w:r>
      <w:r w:rsidRPr="00B63490">
        <w:rPr>
          <w:rFonts w:asciiTheme="majorBidi" w:hAnsiTheme="majorBidi" w:cstheme="majorBidi"/>
          <w:lang w:val="en-US"/>
        </w:rPr>
        <w:t>0.</w:t>
      </w:r>
      <w:r w:rsidR="00B63490" w:rsidRPr="00B63490">
        <w:rPr>
          <w:rFonts w:asciiTheme="majorBidi" w:hAnsiTheme="majorBidi" w:cstheme="majorBidi"/>
          <w:lang w:val="en-US"/>
        </w:rPr>
        <w:t>02</w:t>
      </w:r>
      <w:r w:rsidRPr="00B63490">
        <w:rPr>
          <w:rFonts w:asciiTheme="majorBidi" w:hAnsiTheme="majorBidi" w:cs="Angsana New"/>
          <w:cs/>
          <w:lang w:val="en-US"/>
        </w:rPr>
        <w:t xml:space="preserve"> บาท ทำให้คงเหลือเงินปันผลจ่ายในอัตราหุ้นละ </w:t>
      </w:r>
      <w:r w:rsidRPr="00B63490">
        <w:rPr>
          <w:rFonts w:asciiTheme="majorBidi" w:hAnsiTheme="majorBidi" w:cstheme="majorBidi"/>
          <w:lang w:val="en-US"/>
        </w:rPr>
        <w:t>0.0</w:t>
      </w:r>
      <w:r w:rsidR="00B63490" w:rsidRPr="00B63490">
        <w:rPr>
          <w:rFonts w:asciiTheme="majorBidi" w:hAnsiTheme="majorBidi" w:cstheme="majorBidi"/>
          <w:lang w:val="en-US"/>
        </w:rPr>
        <w:t>9</w:t>
      </w:r>
      <w:r w:rsidRPr="00B63490">
        <w:rPr>
          <w:rFonts w:asciiTheme="majorBidi" w:hAnsiTheme="majorBidi" w:cstheme="majorBidi"/>
          <w:lang w:val="en-US"/>
        </w:rPr>
        <w:t xml:space="preserve"> </w:t>
      </w:r>
      <w:r w:rsidRPr="00B63490">
        <w:rPr>
          <w:rFonts w:asciiTheme="majorBidi" w:hAnsiTheme="majorBidi" w:cs="Angsana New"/>
          <w:cs/>
          <w:lang w:val="en-US"/>
        </w:rPr>
        <w:t xml:space="preserve">บาท เป็นจำนวนเงินทั้งสิ้น </w:t>
      </w:r>
      <w:r w:rsidRPr="00B63490">
        <w:rPr>
          <w:rFonts w:asciiTheme="majorBidi" w:hAnsiTheme="majorBidi" w:cstheme="majorBidi"/>
          <w:lang w:val="en-US"/>
        </w:rPr>
        <w:t>1</w:t>
      </w:r>
      <w:r w:rsidR="00B63490" w:rsidRPr="00B63490">
        <w:rPr>
          <w:rFonts w:asciiTheme="majorBidi" w:hAnsiTheme="majorBidi" w:cstheme="majorBidi"/>
          <w:lang w:val="en-US"/>
        </w:rPr>
        <w:t>97</w:t>
      </w:r>
      <w:r w:rsidRPr="00B63490">
        <w:rPr>
          <w:rFonts w:asciiTheme="majorBidi" w:hAnsiTheme="majorBidi" w:cstheme="majorBidi"/>
          <w:lang w:val="en-US"/>
        </w:rPr>
        <w:t xml:space="preserve"> </w:t>
      </w:r>
      <w:r w:rsidRPr="00B63490">
        <w:rPr>
          <w:rFonts w:asciiTheme="majorBidi" w:hAnsiTheme="majorBidi" w:cs="Angsana New"/>
          <w:cs/>
          <w:lang w:val="en-US"/>
        </w:rPr>
        <w:t xml:space="preserve">ล้านบาท โดยจะจ่ายในเดือนพฤษภาคม </w:t>
      </w:r>
      <w:r w:rsidRPr="00B63490">
        <w:rPr>
          <w:rFonts w:asciiTheme="majorBidi" w:hAnsiTheme="majorBidi" w:cstheme="majorBidi"/>
          <w:lang w:val="en-US"/>
        </w:rPr>
        <w:t>2569</w:t>
      </w:r>
    </w:p>
    <w:p w14:paraId="506CFC06" w14:textId="77777777" w:rsidR="000F4EF9" w:rsidRDefault="000F4EF9" w:rsidP="000F4EF9">
      <w:pPr>
        <w:pStyle w:val="a"/>
        <w:ind w:left="900"/>
        <w:jc w:val="thaiDistribute"/>
        <w:rPr>
          <w:rFonts w:asciiTheme="majorBidi" w:hAnsiTheme="majorBidi" w:cstheme="majorBidi"/>
          <w:lang w:val="en-US"/>
        </w:rPr>
      </w:pPr>
    </w:p>
    <w:p w14:paraId="5220097F" w14:textId="72E47BEF" w:rsidR="00093210" w:rsidRPr="000F4EF9" w:rsidRDefault="00093210" w:rsidP="000F4EF9">
      <w:pPr>
        <w:pStyle w:val="a"/>
        <w:numPr>
          <w:ilvl w:val="0"/>
          <w:numId w:val="48"/>
        </w:numPr>
        <w:jc w:val="thaiDistribute"/>
        <w:rPr>
          <w:rFonts w:asciiTheme="majorBidi" w:hAnsiTheme="majorBidi" w:cstheme="majorBidi"/>
          <w:lang w:val="en-US"/>
        </w:rPr>
      </w:pPr>
      <w:r w:rsidRPr="000F4EF9">
        <w:rPr>
          <w:rFonts w:asciiTheme="majorBidi" w:hAnsiTheme="majorBidi" w:cs="Angsana New"/>
          <w:cs/>
          <w:lang w:val="en-US"/>
        </w:rPr>
        <w:t>ในเดือน</w:t>
      </w:r>
      <w:r w:rsidRPr="000F4EF9">
        <w:rPr>
          <w:rFonts w:asciiTheme="majorBidi" w:hAnsiTheme="majorBidi" w:cs="Angsana New" w:hint="cs"/>
          <w:cs/>
          <w:lang w:val="en-US"/>
        </w:rPr>
        <w:t xml:space="preserve">พฤษภาคม </w:t>
      </w:r>
      <w:r w:rsidRPr="000F4EF9">
        <w:rPr>
          <w:rFonts w:asciiTheme="majorBidi" w:hAnsiTheme="majorBidi" w:cstheme="majorBidi"/>
          <w:lang w:val="en-US"/>
        </w:rPr>
        <w:t>256</w:t>
      </w:r>
      <w:r w:rsidR="00CA3C9B">
        <w:rPr>
          <w:rFonts w:asciiTheme="majorBidi" w:hAnsiTheme="majorBidi" w:cstheme="majorBidi"/>
          <w:lang w:val="en-US"/>
        </w:rPr>
        <w:t>9</w:t>
      </w:r>
      <w:r w:rsidRPr="000F4EF9">
        <w:rPr>
          <w:rFonts w:asciiTheme="majorBidi" w:hAnsiTheme="majorBidi" w:cs="Angsana New"/>
          <w:cs/>
          <w:lang w:val="en-US"/>
        </w:rPr>
        <w:t xml:space="preserve"> บริษัท เอสเอฟซี ทีเอช จำกัด</w:t>
      </w:r>
      <w:r w:rsidRPr="000F4EF9">
        <w:rPr>
          <w:rFonts w:asciiTheme="majorBidi" w:hAnsiTheme="majorBidi" w:cs="Angsana New"/>
          <w:lang w:val="en-US"/>
        </w:rPr>
        <w:t xml:space="preserve"> </w:t>
      </w:r>
      <w:r w:rsidR="00A741A5" w:rsidRPr="000F4EF9">
        <w:rPr>
          <w:rFonts w:asciiTheme="majorBidi" w:hAnsiTheme="majorBidi" w:cs="Angsana New" w:hint="cs"/>
          <w:cs/>
          <w:lang w:val="en-US"/>
        </w:rPr>
        <w:t>ซึ่งเป็นบริษัทร่วมทางอ้อมของบริษัท</w:t>
      </w:r>
      <w:r w:rsidR="008234A8">
        <w:rPr>
          <w:rFonts w:asciiTheme="majorBidi" w:hAnsiTheme="majorBidi" w:cs="Angsana New" w:hint="cs"/>
          <w:cs/>
          <w:lang w:val="en-US"/>
        </w:rPr>
        <w:t xml:space="preserve"> </w:t>
      </w:r>
      <w:r w:rsidRPr="000F4EF9">
        <w:rPr>
          <w:rFonts w:asciiTheme="majorBidi" w:hAnsiTheme="majorBidi" w:cs="Angsana New"/>
          <w:cs/>
          <w:lang w:val="en-US"/>
        </w:rPr>
        <w:t>ได้จดทะเบียน</w:t>
      </w:r>
      <w:r w:rsidR="008234A8">
        <w:rPr>
          <w:rFonts w:asciiTheme="majorBidi" w:hAnsiTheme="majorBidi" w:cs="Angsana New"/>
          <w:cs/>
          <w:lang w:val="en-US"/>
        </w:rPr>
        <w:br/>
      </w:r>
      <w:r w:rsidRPr="000F4EF9">
        <w:rPr>
          <w:rFonts w:asciiTheme="majorBidi" w:hAnsiTheme="majorBidi" w:cs="Angsana New"/>
          <w:cs/>
          <w:lang w:val="en-US"/>
        </w:rPr>
        <w:t>เลิกบริษัทต่อกระทรวงพาณิชย์แล้วเมื่อวันที่</w:t>
      </w:r>
      <w:r w:rsidR="00A9067E">
        <w:rPr>
          <w:rFonts w:asciiTheme="majorBidi" w:hAnsiTheme="majorBidi" w:cs="Angsana New" w:hint="cs"/>
          <w:cs/>
          <w:lang w:val="en-US"/>
        </w:rPr>
        <w:t xml:space="preserve"> </w:t>
      </w:r>
      <w:r w:rsidRPr="000F4EF9">
        <w:rPr>
          <w:rFonts w:asciiTheme="majorBidi" w:hAnsiTheme="majorBidi" w:cs="Angsana New"/>
          <w:lang w:val="en-US"/>
        </w:rPr>
        <w:t xml:space="preserve">7 </w:t>
      </w:r>
      <w:r w:rsidRPr="000F4EF9">
        <w:rPr>
          <w:rFonts w:asciiTheme="majorBidi" w:hAnsiTheme="majorBidi" w:cs="Angsana New"/>
          <w:cs/>
          <w:lang w:val="en-US"/>
        </w:rPr>
        <w:t xml:space="preserve">พฤษภาคม </w:t>
      </w:r>
      <w:r w:rsidRPr="000F4EF9">
        <w:rPr>
          <w:rFonts w:asciiTheme="majorBidi" w:hAnsiTheme="majorBidi" w:cstheme="majorBidi"/>
          <w:lang w:val="en-US"/>
        </w:rPr>
        <w:t xml:space="preserve">2569 </w:t>
      </w:r>
      <w:r w:rsidRPr="000F4EF9">
        <w:rPr>
          <w:rFonts w:asciiTheme="majorBidi" w:hAnsiTheme="majorBidi" w:cs="Angsana New"/>
          <w:cs/>
          <w:lang w:val="en-US"/>
        </w:rPr>
        <w:t>และอยู่ระหว่างดำเนินการชำระบัญชี</w:t>
      </w:r>
    </w:p>
    <w:sectPr w:rsidR="00093210" w:rsidRPr="000F4EF9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8912" w14:textId="77777777" w:rsidR="00DE00C0" w:rsidRDefault="00DE00C0">
      <w:r>
        <w:separator/>
      </w:r>
    </w:p>
  </w:endnote>
  <w:endnote w:type="continuationSeparator" w:id="0">
    <w:p w14:paraId="243E58ED" w14:textId="77777777" w:rsidR="00DE00C0" w:rsidRDefault="00DE00C0">
      <w:r>
        <w:continuationSeparator/>
      </w:r>
    </w:p>
  </w:endnote>
  <w:endnote w:type="continuationNotice" w:id="1">
    <w:p w14:paraId="4BC3DDA5" w14:textId="77777777" w:rsidR="00DE00C0" w:rsidRDefault="00DE00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0C01B70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="0043118D" w:rsidRPr="0043118D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2BDA" w14:textId="5D004BCA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88EC" w14:textId="36E33264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3118D" w:rsidRPr="0043118D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7F300F1D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F62500">
      <w:rPr>
        <w:rFonts w:ascii="Angsana New" w:hAnsi="Angsana New"/>
        <w:noProof/>
        <w:sz w:val="30"/>
        <w:szCs w:val="30"/>
      </w:rPr>
      <w:t>PSH Note FS TH Q126 V7.docx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1DDE915B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99B7" w14:textId="77777777" w:rsidR="00DE00C0" w:rsidRDefault="00DE00C0">
      <w:r>
        <w:separator/>
      </w:r>
    </w:p>
  </w:footnote>
  <w:footnote w:type="continuationSeparator" w:id="0">
    <w:p w14:paraId="507FF96B" w14:textId="77777777" w:rsidR="00DE00C0" w:rsidRDefault="00DE00C0">
      <w:r>
        <w:continuationSeparator/>
      </w:r>
    </w:p>
  </w:footnote>
  <w:footnote w:type="continuationNotice" w:id="1">
    <w:p w14:paraId="35C6842D" w14:textId="77777777" w:rsidR="00DE00C0" w:rsidRDefault="00DE00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3630C4EF" w:rsidR="00277F91" w:rsidRDefault="00E874B3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3E12D6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3E12D6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3E12D6" w:rsidRPr="00A465AD">
      <w:rPr>
        <w:rFonts w:ascii="Angsana New" w:hAnsi="Angsana New"/>
        <w:sz w:val="32"/>
        <w:szCs w:val="32"/>
        <w:lang w:val="en-US" w:bidi="th-TH"/>
      </w:rPr>
      <w:t>31</w:t>
    </w:r>
    <w:r w:rsidR="003E12D6"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3E12D6" w:rsidRPr="00A465A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="00EC5F9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</w:t>
    </w:r>
    <w:r w:rsidR="003E12D6">
      <w:rPr>
        <w:rFonts w:ascii="Angsana New" w:hAnsi="Angsana New"/>
        <w:sz w:val="32"/>
        <w:szCs w:val="32"/>
        <w:lang w:val="en-US" w:bidi="th-TH"/>
      </w:rPr>
      <w:t>9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277F91">
      <w:rPr>
        <w:rFonts w:ascii="Angsana New" w:hAnsi="Angsana New"/>
        <w:b w:val="0"/>
        <w:bCs/>
        <w:sz w:val="32"/>
        <w:szCs w:val="32"/>
        <w:lang w:bidi="th-TH"/>
      </w:rPr>
      <w:t>(</w:t>
    </w:r>
    <w:r w:rsidR="00277F9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277F9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398DD52C" w:rsidR="00DD2A51" w:rsidRDefault="001E02D7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3118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9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DD2A51">
      <w:rPr>
        <w:rFonts w:ascii="Angsana New" w:hAnsi="Angsana New"/>
        <w:b w:val="0"/>
        <w:bCs/>
        <w:sz w:val="32"/>
        <w:szCs w:val="32"/>
        <w:lang w:bidi="th-TH"/>
      </w:rPr>
      <w:t>(</w:t>
    </w:r>
    <w:r w:rsidR="00DD2A5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DD2A5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73AF43D2" w:rsidR="00B66364" w:rsidRDefault="001E02D7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3118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9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4A5DA431" w:rsidR="00B66364" w:rsidRDefault="001E02D7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3118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9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E3313D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FD72C8"/>
    <w:multiLevelType w:val="hybridMultilevel"/>
    <w:tmpl w:val="AE9C226C"/>
    <w:lvl w:ilvl="0" w:tplc="6C00AE20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C4639C"/>
    <w:multiLevelType w:val="hybridMultilevel"/>
    <w:tmpl w:val="8D2E8E30"/>
    <w:lvl w:ilvl="0" w:tplc="3528B50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99C2AAC"/>
    <w:multiLevelType w:val="hybridMultilevel"/>
    <w:tmpl w:val="0408FA6C"/>
    <w:lvl w:ilvl="0" w:tplc="C8FE385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B1819B2"/>
    <w:multiLevelType w:val="multilevel"/>
    <w:tmpl w:val="0408FA6C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F2659"/>
    <w:multiLevelType w:val="hybridMultilevel"/>
    <w:tmpl w:val="D90C1AB2"/>
    <w:lvl w:ilvl="0" w:tplc="A4C6CBA0">
      <w:start w:val="1"/>
      <w:numFmt w:val="bullet"/>
      <w:lvlText w:val="-"/>
      <w:lvlJc w:val="left"/>
      <w:pPr>
        <w:ind w:left="1058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0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4B80304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320AC5"/>
    <w:multiLevelType w:val="hybridMultilevel"/>
    <w:tmpl w:val="16F633E0"/>
    <w:lvl w:ilvl="0" w:tplc="8C0063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C38A9"/>
    <w:multiLevelType w:val="hybridMultilevel"/>
    <w:tmpl w:val="D2BAC23C"/>
    <w:lvl w:ilvl="0" w:tplc="FFFFFFFF">
      <w:start w:val="1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5AF5A8F"/>
    <w:multiLevelType w:val="multilevel"/>
    <w:tmpl w:val="8B409692"/>
    <w:lvl w:ilvl="0">
      <w:start w:val="4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A8A75AD"/>
    <w:multiLevelType w:val="multilevel"/>
    <w:tmpl w:val="E716BF0A"/>
    <w:lvl w:ilvl="0">
      <w:start w:val="1"/>
      <w:numFmt w:val="thaiLetters"/>
      <w:lvlText w:val="%1.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7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37450D"/>
    <w:multiLevelType w:val="hybridMultilevel"/>
    <w:tmpl w:val="14B6EF78"/>
    <w:lvl w:ilvl="0" w:tplc="B504CD8C">
      <w:start w:val="1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4"/>
  </w:num>
  <w:num w:numId="12" w16cid:durableId="1224178723">
    <w:abstractNumId w:val="16"/>
  </w:num>
  <w:num w:numId="13" w16cid:durableId="156501496">
    <w:abstractNumId w:val="35"/>
  </w:num>
  <w:num w:numId="14" w16cid:durableId="455678199">
    <w:abstractNumId w:val="21"/>
  </w:num>
  <w:num w:numId="15" w16cid:durableId="266625026">
    <w:abstractNumId w:val="27"/>
  </w:num>
  <w:num w:numId="16" w16cid:durableId="1482963176">
    <w:abstractNumId w:val="26"/>
  </w:num>
  <w:num w:numId="17" w16cid:durableId="256906495">
    <w:abstractNumId w:val="37"/>
  </w:num>
  <w:num w:numId="18" w16cid:durableId="963316718">
    <w:abstractNumId w:val="13"/>
  </w:num>
  <w:num w:numId="19" w16cid:durableId="2119255851">
    <w:abstractNumId w:val="25"/>
  </w:num>
  <w:num w:numId="20" w16cid:durableId="1843741481">
    <w:abstractNumId w:val="14"/>
  </w:num>
  <w:num w:numId="21" w16cid:durableId="1203009805">
    <w:abstractNumId w:val="32"/>
  </w:num>
  <w:num w:numId="22" w16cid:durableId="929629540">
    <w:abstractNumId w:val="18"/>
  </w:num>
  <w:num w:numId="23" w16cid:durableId="1706757365">
    <w:abstractNumId w:val="28"/>
  </w:num>
  <w:num w:numId="24" w16cid:durableId="1590652854">
    <w:abstractNumId w:val="34"/>
  </w:num>
  <w:num w:numId="25" w16cid:durableId="1607152252">
    <w:abstractNumId w:val="23"/>
  </w:num>
  <w:num w:numId="26" w16cid:durableId="1906792116">
    <w:abstractNumId w:val="25"/>
  </w:num>
  <w:num w:numId="27" w16cid:durableId="1190682135">
    <w:abstractNumId w:val="38"/>
  </w:num>
  <w:num w:numId="28" w16cid:durableId="764881610">
    <w:abstractNumId w:val="22"/>
  </w:num>
  <w:num w:numId="29" w16cid:durableId="1423330868">
    <w:abstractNumId w:val="17"/>
  </w:num>
  <w:num w:numId="30" w16cid:durableId="1126851405">
    <w:abstractNumId w:val="10"/>
  </w:num>
  <w:num w:numId="31" w16cid:durableId="2049184401">
    <w:abstractNumId w:val="36"/>
  </w:num>
  <w:num w:numId="32" w16cid:durableId="140198147">
    <w:abstractNumId w:val="42"/>
  </w:num>
  <w:num w:numId="33" w16cid:durableId="877279366">
    <w:abstractNumId w:val="19"/>
  </w:num>
  <w:num w:numId="34" w16cid:durableId="1669360670">
    <w:abstractNumId w:val="43"/>
  </w:num>
  <w:num w:numId="35" w16cid:durableId="2074501634">
    <w:abstractNumId w:val="31"/>
  </w:num>
  <w:num w:numId="36" w16cid:durableId="694429009">
    <w:abstractNumId w:val="33"/>
  </w:num>
  <w:num w:numId="37" w16cid:durableId="1392658650">
    <w:abstractNumId w:val="15"/>
  </w:num>
  <w:num w:numId="38" w16cid:durableId="1933781418">
    <w:abstractNumId w:val="20"/>
  </w:num>
  <w:num w:numId="39" w16cid:durableId="1196625819">
    <w:abstractNumId w:val="39"/>
  </w:num>
  <w:num w:numId="40" w16cid:durableId="637807133">
    <w:abstractNumId w:val="40"/>
  </w:num>
  <w:num w:numId="41" w16cid:durableId="755202269">
    <w:abstractNumId w:val="12"/>
  </w:num>
  <w:num w:numId="42" w16cid:durableId="755514912">
    <w:abstractNumId w:val="25"/>
  </w:num>
  <w:num w:numId="43" w16cid:durableId="2119062444">
    <w:abstractNumId w:val="30"/>
  </w:num>
  <w:num w:numId="44" w16cid:durableId="46875702">
    <w:abstractNumId w:val="41"/>
  </w:num>
  <w:num w:numId="45" w16cid:durableId="1806239010">
    <w:abstractNumId w:val="29"/>
  </w:num>
  <w:num w:numId="46" w16cid:durableId="191959716">
    <w:abstractNumId w:val="25"/>
  </w:num>
  <w:num w:numId="47" w16cid:durableId="386489684">
    <w:abstractNumId w:val="25"/>
  </w:num>
  <w:num w:numId="48" w16cid:durableId="55203908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643"/>
    <w:rsid w:val="00003EBA"/>
    <w:rsid w:val="0000403C"/>
    <w:rsid w:val="00004045"/>
    <w:rsid w:val="0000434F"/>
    <w:rsid w:val="0000462F"/>
    <w:rsid w:val="0000463D"/>
    <w:rsid w:val="000046D6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80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C3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813"/>
    <w:rsid w:val="00020933"/>
    <w:rsid w:val="000209AF"/>
    <w:rsid w:val="000209E5"/>
    <w:rsid w:val="00020A1D"/>
    <w:rsid w:val="00020F99"/>
    <w:rsid w:val="000212F3"/>
    <w:rsid w:val="00021305"/>
    <w:rsid w:val="00021509"/>
    <w:rsid w:val="000218DD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CF5"/>
    <w:rsid w:val="00023D5B"/>
    <w:rsid w:val="00023DC9"/>
    <w:rsid w:val="000240C0"/>
    <w:rsid w:val="000240E9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AEA"/>
    <w:rsid w:val="00031B00"/>
    <w:rsid w:val="00031B9A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164"/>
    <w:rsid w:val="00034763"/>
    <w:rsid w:val="0003489F"/>
    <w:rsid w:val="00034C56"/>
    <w:rsid w:val="00034DAC"/>
    <w:rsid w:val="00034F6B"/>
    <w:rsid w:val="000354A0"/>
    <w:rsid w:val="00035C5E"/>
    <w:rsid w:val="00035CD1"/>
    <w:rsid w:val="00035F7C"/>
    <w:rsid w:val="00036176"/>
    <w:rsid w:val="00036228"/>
    <w:rsid w:val="000362A0"/>
    <w:rsid w:val="00036364"/>
    <w:rsid w:val="00036864"/>
    <w:rsid w:val="00036B48"/>
    <w:rsid w:val="00036C82"/>
    <w:rsid w:val="00036FE5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EAB"/>
    <w:rsid w:val="00040F34"/>
    <w:rsid w:val="000410BE"/>
    <w:rsid w:val="00041437"/>
    <w:rsid w:val="00041BB7"/>
    <w:rsid w:val="00041F3D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2"/>
    <w:rsid w:val="0004384B"/>
    <w:rsid w:val="000438D6"/>
    <w:rsid w:val="000439F7"/>
    <w:rsid w:val="00043D01"/>
    <w:rsid w:val="00043FC2"/>
    <w:rsid w:val="000447A6"/>
    <w:rsid w:val="00044A00"/>
    <w:rsid w:val="00044EF1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A5E"/>
    <w:rsid w:val="00050B07"/>
    <w:rsid w:val="00050C9A"/>
    <w:rsid w:val="00050F44"/>
    <w:rsid w:val="000510C5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39A"/>
    <w:rsid w:val="00052BFE"/>
    <w:rsid w:val="00052C1D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3EF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73E"/>
    <w:rsid w:val="00064A8D"/>
    <w:rsid w:val="00064AD5"/>
    <w:rsid w:val="00065113"/>
    <w:rsid w:val="00065245"/>
    <w:rsid w:val="000655BE"/>
    <w:rsid w:val="0006576E"/>
    <w:rsid w:val="00065999"/>
    <w:rsid w:val="00065D73"/>
    <w:rsid w:val="00066072"/>
    <w:rsid w:val="00066103"/>
    <w:rsid w:val="000664B9"/>
    <w:rsid w:val="00066745"/>
    <w:rsid w:val="00066B78"/>
    <w:rsid w:val="00066BD2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B42"/>
    <w:rsid w:val="00070CD7"/>
    <w:rsid w:val="00070D6E"/>
    <w:rsid w:val="00071222"/>
    <w:rsid w:val="00071982"/>
    <w:rsid w:val="00071A6F"/>
    <w:rsid w:val="00071B5B"/>
    <w:rsid w:val="00072810"/>
    <w:rsid w:val="00072F8D"/>
    <w:rsid w:val="00073805"/>
    <w:rsid w:val="00073BE2"/>
    <w:rsid w:val="00073EDA"/>
    <w:rsid w:val="00073F5E"/>
    <w:rsid w:val="00073FC4"/>
    <w:rsid w:val="000747BB"/>
    <w:rsid w:val="000747DC"/>
    <w:rsid w:val="00074C1E"/>
    <w:rsid w:val="00074D3A"/>
    <w:rsid w:val="00074DA7"/>
    <w:rsid w:val="00074DAB"/>
    <w:rsid w:val="00074FE7"/>
    <w:rsid w:val="00075001"/>
    <w:rsid w:val="00075527"/>
    <w:rsid w:val="00075615"/>
    <w:rsid w:val="0007561E"/>
    <w:rsid w:val="00075620"/>
    <w:rsid w:val="0007574B"/>
    <w:rsid w:val="00075826"/>
    <w:rsid w:val="000758C8"/>
    <w:rsid w:val="00075D98"/>
    <w:rsid w:val="00075E35"/>
    <w:rsid w:val="00075FD7"/>
    <w:rsid w:val="00076121"/>
    <w:rsid w:val="000762BF"/>
    <w:rsid w:val="0007645A"/>
    <w:rsid w:val="00076490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79A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58"/>
    <w:rsid w:val="00087B90"/>
    <w:rsid w:val="00087D23"/>
    <w:rsid w:val="00087E0D"/>
    <w:rsid w:val="000900A7"/>
    <w:rsid w:val="000904B5"/>
    <w:rsid w:val="0009069A"/>
    <w:rsid w:val="000906F4"/>
    <w:rsid w:val="00090767"/>
    <w:rsid w:val="00090D2C"/>
    <w:rsid w:val="00090F7F"/>
    <w:rsid w:val="0009114A"/>
    <w:rsid w:val="000918A8"/>
    <w:rsid w:val="00091ABE"/>
    <w:rsid w:val="00091BFD"/>
    <w:rsid w:val="00091CCD"/>
    <w:rsid w:val="00091ED3"/>
    <w:rsid w:val="0009216A"/>
    <w:rsid w:val="00092AF7"/>
    <w:rsid w:val="00092E90"/>
    <w:rsid w:val="00092F22"/>
    <w:rsid w:val="00092F71"/>
    <w:rsid w:val="00093210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6A69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1B96"/>
    <w:rsid w:val="000A1EBA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96A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3F0"/>
    <w:rsid w:val="000B1AC6"/>
    <w:rsid w:val="000B1EFD"/>
    <w:rsid w:val="000B21C7"/>
    <w:rsid w:val="000B26B9"/>
    <w:rsid w:val="000B2C21"/>
    <w:rsid w:val="000B2C3A"/>
    <w:rsid w:val="000B2CA5"/>
    <w:rsid w:val="000B32D7"/>
    <w:rsid w:val="000B3330"/>
    <w:rsid w:val="000B3972"/>
    <w:rsid w:val="000B3AC0"/>
    <w:rsid w:val="000B4297"/>
    <w:rsid w:val="000B451D"/>
    <w:rsid w:val="000B4C3E"/>
    <w:rsid w:val="000B4F58"/>
    <w:rsid w:val="000B5037"/>
    <w:rsid w:val="000B5735"/>
    <w:rsid w:val="000B5B0A"/>
    <w:rsid w:val="000B5DCA"/>
    <w:rsid w:val="000B628F"/>
    <w:rsid w:val="000B6479"/>
    <w:rsid w:val="000B6503"/>
    <w:rsid w:val="000B65C5"/>
    <w:rsid w:val="000B7409"/>
    <w:rsid w:val="000B7532"/>
    <w:rsid w:val="000B7659"/>
    <w:rsid w:val="000B7F09"/>
    <w:rsid w:val="000C0332"/>
    <w:rsid w:val="000C0387"/>
    <w:rsid w:val="000C03B3"/>
    <w:rsid w:val="000C071E"/>
    <w:rsid w:val="000C0C8D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352"/>
    <w:rsid w:val="000D0AE0"/>
    <w:rsid w:val="000D0B3C"/>
    <w:rsid w:val="000D0C12"/>
    <w:rsid w:val="000D0CC6"/>
    <w:rsid w:val="000D0D71"/>
    <w:rsid w:val="000D0F75"/>
    <w:rsid w:val="000D1086"/>
    <w:rsid w:val="000D11B6"/>
    <w:rsid w:val="000D1343"/>
    <w:rsid w:val="000D191F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C7B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0E69"/>
    <w:rsid w:val="000E1650"/>
    <w:rsid w:val="000E1D4F"/>
    <w:rsid w:val="000E1EE2"/>
    <w:rsid w:val="000E1F2B"/>
    <w:rsid w:val="000E240D"/>
    <w:rsid w:val="000E26FA"/>
    <w:rsid w:val="000E2931"/>
    <w:rsid w:val="000E2ED6"/>
    <w:rsid w:val="000E3153"/>
    <w:rsid w:val="000E32C6"/>
    <w:rsid w:val="000E358F"/>
    <w:rsid w:val="000E3923"/>
    <w:rsid w:val="000E3FAE"/>
    <w:rsid w:val="000E44F5"/>
    <w:rsid w:val="000E4631"/>
    <w:rsid w:val="000E4866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08"/>
    <w:rsid w:val="000F0C35"/>
    <w:rsid w:val="000F1094"/>
    <w:rsid w:val="000F12F7"/>
    <w:rsid w:val="000F13BA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6B0"/>
    <w:rsid w:val="000F28C4"/>
    <w:rsid w:val="000F292E"/>
    <w:rsid w:val="000F2967"/>
    <w:rsid w:val="000F2976"/>
    <w:rsid w:val="000F2987"/>
    <w:rsid w:val="000F2C16"/>
    <w:rsid w:val="000F2CA9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46A3"/>
    <w:rsid w:val="000F4EF9"/>
    <w:rsid w:val="000F5089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4B2"/>
    <w:rsid w:val="00103B57"/>
    <w:rsid w:val="001040E6"/>
    <w:rsid w:val="001043A7"/>
    <w:rsid w:val="0010464D"/>
    <w:rsid w:val="00104727"/>
    <w:rsid w:val="00104B0D"/>
    <w:rsid w:val="00104B92"/>
    <w:rsid w:val="00104C91"/>
    <w:rsid w:val="00104D9E"/>
    <w:rsid w:val="00104E2B"/>
    <w:rsid w:val="001053C1"/>
    <w:rsid w:val="001053EE"/>
    <w:rsid w:val="0010622C"/>
    <w:rsid w:val="00106382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073C"/>
    <w:rsid w:val="0011194A"/>
    <w:rsid w:val="0011198A"/>
    <w:rsid w:val="00111C19"/>
    <w:rsid w:val="00111C79"/>
    <w:rsid w:val="00111E16"/>
    <w:rsid w:val="00111E6C"/>
    <w:rsid w:val="00112212"/>
    <w:rsid w:val="001123B8"/>
    <w:rsid w:val="00112510"/>
    <w:rsid w:val="00112724"/>
    <w:rsid w:val="00112C05"/>
    <w:rsid w:val="00112C30"/>
    <w:rsid w:val="00112E9B"/>
    <w:rsid w:val="0011317B"/>
    <w:rsid w:val="0011363C"/>
    <w:rsid w:val="001139B5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8C0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AD2"/>
    <w:rsid w:val="00122CE8"/>
    <w:rsid w:val="00122D56"/>
    <w:rsid w:val="001233F1"/>
    <w:rsid w:val="0012357C"/>
    <w:rsid w:val="0012371A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788"/>
    <w:rsid w:val="001258A7"/>
    <w:rsid w:val="00125AF8"/>
    <w:rsid w:val="00125B80"/>
    <w:rsid w:val="00125BEE"/>
    <w:rsid w:val="00125BF7"/>
    <w:rsid w:val="00125C41"/>
    <w:rsid w:val="00125DA2"/>
    <w:rsid w:val="00125DDB"/>
    <w:rsid w:val="00125FF7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34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DFB"/>
    <w:rsid w:val="00134F58"/>
    <w:rsid w:val="001352C7"/>
    <w:rsid w:val="0013554C"/>
    <w:rsid w:val="00135554"/>
    <w:rsid w:val="001356D7"/>
    <w:rsid w:val="00135802"/>
    <w:rsid w:val="00135D0E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F33"/>
    <w:rsid w:val="00141031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7FE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400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7E1"/>
    <w:rsid w:val="00152C19"/>
    <w:rsid w:val="00152E34"/>
    <w:rsid w:val="00153830"/>
    <w:rsid w:val="00154229"/>
    <w:rsid w:val="001544C9"/>
    <w:rsid w:val="0015462F"/>
    <w:rsid w:val="00154AE5"/>
    <w:rsid w:val="00155679"/>
    <w:rsid w:val="00155B3F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57B75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4EB"/>
    <w:rsid w:val="001626A9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27B"/>
    <w:rsid w:val="001656AA"/>
    <w:rsid w:val="00165898"/>
    <w:rsid w:val="00165C8D"/>
    <w:rsid w:val="00165DD4"/>
    <w:rsid w:val="00165E03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294"/>
    <w:rsid w:val="00171401"/>
    <w:rsid w:val="001715C7"/>
    <w:rsid w:val="00171628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CD9"/>
    <w:rsid w:val="00173E30"/>
    <w:rsid w:val="00173EE1"/>
    <w:rsid w:val="00173FDC"/>
    <w:rsid w:val="00174484"/>
    <w:rsid w:val="00174950"/>
    <w:rsid w:val="001749E4"/>
    <w:rsid w:val="00174B3C"/>
    <w:rsid w:val="00174CC9"/>
    <w:rsid w:val="001753F1"/>
    <w:rsid w:val="00175420"/>
    <w:rsid w:val="001758DA"/>
    <w:rsid w:val="00175F56"/>
    <w:rsid w:val="0017624C"/>
    <w:rsid w:val="00176440"/>
    <w:rsid w:val="00176968"/>
    <w:rsid w:val="00176AA1"/>
    <w:rsid w:val="00176D35"/>
    <w:rsid w:val="00176D89"/>
    <w:rsid w:val="00176EC1"/>
    <w:rsid w:val="001770F9"/>
    <w:rsid w:val="00177C3D"/>
    <w:rsid w:val="00177E99"/>
    <w:rsid w:val="00177F93"/>
    <w:rsid w:val="00180145"/>
    <w:rsid w:val="00180184"/>
    <w:rsid w:val="0018018D"/>
    <w:rsid w:val="001802EE"/>
    <w:rsid w:val="001804FC"/>
    <w:rsid w:val="00180799"/>
    <w:rsid w:val="00180BDA"/>
    <w:rsid w:val="001811D6"/>
    <w:rsid w:val="0018146D"/>
    <w:rsid w:val="001815A8"/>
    <w:rsid w:val="00181604"/>
    <w:rsid w:val="00181891"/>
    <w:rsid w:val="00181A0B"/>
    <w:rsid w:val="00181BE6"/>
    <w:rsid w:val="0018229D"/>
    <w:rsid w:val="001822BF"/>
    <w:rsid w:val="00182DA2"/>
    <w:rsid w:val="0018360B"/>
    <w:rsid w:val="0018389D"/>
    <w:rsid w:val="001839B5"/>
    <w:rsid w:val="00183A2B"/>
    <w:rsid w:val="00184108"/>
    <w:rsid w:val="001843F9"/>
    <w:rsid w:val="001844A5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875D2"/>
    <w:rsid w:val="0018791D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ABE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0E25"/>
    <w:rsid w:val="001A10CE"/>
    <w:rsid w:val="001A1128"/>
    <w:rsid w:val="001A132F"/>
    <w:rsid w:val="001A13EA"/>
    <w:rsid w:val="001A1534"/>
    <w:rsid w:val="001A15DC"/>
    <w:rsid w:val="001A1732"/>
    <w:rsid w:val="001A18FD"/>
    <w:rsid w:val="001A1CC4"/>
    <w:rsid w:val="001A1E01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428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5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181"/>
    <w:rsid w:val="001B1354"/>
    <w:rsid w:val="001B1692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892"/>
    <w:rsid w:val="001B49B9"/>
    <w:rsid w:val="001B4DD5"/>
    <w:rsid w:val="001B4F15"/>
    <w:rsid w:val="001B4FAF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B7DF1"/>
    <w:rsid w:val="001C001A"/>
    <w:rsid w:val="001C07CF"/>
    <w:rsid w:val="001C1007"/>
    <w:rsid w:val="001C149D"/>
    <w:rsid w:val="001C15D3"/>
    <w:rsid w:val="001C196F"/>
    <w:rsid w:val="001C1A24"/>
    <w:rsid w:val="001C1D36"/>
    <w:rsid w:val="001C205F"/>
    <w:rsid w:val="001C2085"/>
    <w:rsid w:val="001C2566"/>
    <w:rsid w:val="001C2C0D"/>
    <w:rsid w:val="001C2DD8"/>
    <w:rsid w:val="001C30DC"/>
    <w:rsid w:val="001C31C1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6F7D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2BDD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697"/>
    <w:rsid w:val="001D6792"/>
    <w:rsid w:val="001D6DB6"/>
    <w:rsid w:val="001D6DB9"/>
    <w:rsid w:val="001D7120"/>
    <w:rsid w:val="001D755D"/>
    <w:rsid w:val="001D76E1"/>
    <w:rsid w:val="001D7DF7"/>
    <w:rsid w:val="001E000A"/>
    <w:rsid w:val="001E028F"/>
    <w:rsid w:val="001E02D7"/>
    <w:rsid w:val="001E11E7"/>
    <w:rsid w:val="001E13B6"/>
    <w:rsid w:val="001E198E"/>
    <w:rsid w:val="001E1D2D"/>
    <w:rsid w:val="001E1ED5"/>
    <w:rsid w:val="001E223E"/>
    <w:rsid w:val="001E24F2"/>
    <w:rsid w:val="001E2686"/>
    <w:rsid w:val="001E2879"/>
    <w:rsid w:val="001E28DD"/>
    <w:rsid w:val="001E28EB"/>
    <w:rsid w:val="001E2B0C"/>
    <w:rsid w:val="001E2E22"/>
    <w:rsid w:val="001E3004"/>
    <w:rsid w:val="001E34A4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746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0F3C"/>
    <w:rsid w:val="001F1410"/>
    <w:rsid w:val="001F1DD7"/>
    <w:rsid w:val="001F203D"/>
    <w:rsid w:val="001F20A5"/>
    <w:rsid w:val="001F226A"/>
    <w:rsid w:val="001F2287"/>
    <w:rsid w:val="001F2668"/>
    <w:rsid w:val="001F267F"/>
    <w:rsid w:val="001F2B8B"/>
    <w:rsid w:val="001F2EA8"/>
    <w:rsid w:val="001F308B"/>
    <w:rsid w:val="001F30BB"/>
    <w:rsid w:val="001F3357"/>
    <w:rsid w:val="001F346B"/>
    <w:rsid w:val="001F34B4"/>
    <w:rsid w:val="001F3549"/>
    <w:rsid w:val="001F47DC"/>
    <w:rsid w:val="001F4E3A"/>
    <w:rsid w:val="001F510E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D2C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3BE6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5E95"/>
    <w:rsid w:val="00206707"/>
    <w:rsid w:val="00206A23"/>
    <w:rsid w:val="002070D9"/>
    <w:rsid w:val="0020770E"/>
    <w:rsid w:val="00207D0C"/>
    <w:rsid w:val="00207F2E"/>
    <w:rsid w:val="0021000F"/>
    <w:rsid w:val="0021071F"/>
    <w:rsid w:val="0021081A"/>
    <w:rsid w:val="00210A04"/>
    <w:rsid w:val="00210BDB"/>
    <w:rsid w:val="00210FF5"/>
    <w:rsid w:val="0021110F"/>
    <w:rsid w:val="002111F6"/>
    <w:rsid w:val="00211B2D"/>
    <w:rsid w:val="00211F28"/>
    <w:rsid w:val="00212433"/>
    <w:rsid w:val="00212BE2"/>
    <w:rsid w:val="00212C2C"/>
    <w:rsid w:val="00212CA0"/>
    <w:rsid w:val="00212D73"/>
    <w:rsid w:val="00212F40"/>
    <w:rsid w:val="0021311B"/>
    <w:rsid w:val="0021318A"/>
    <w:rsid w:val="002131A0"/>
    <w:rsid w:val="00213333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22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862"/>
    <w:rsid w:val="00225CBA"/>
    <w:rsid w:val="00225E07"/>
    <w:rsid w:val="00226074"/>
    <w:rsid w:val="0022609C"/>
    <w:rsid w:val="002263D4"/>
    <w:rsid w:val="00226CC0"/>
    <w:rsid w:val="00226F33"/>
    <w:rsid w:val="00227253"/>
    <w:rsid w:val="0022739B"/>
    <w:rsid w:val="00227675"/>
    <w:rsid w:val="00227909"/>
    <w:rsid w:val="00227D09"/>
    <w:rsid w:val="002304A0"/>
    <w:rsid w:val="00230A76"/>
    <w:rsid w:val="00230AD9"/>
    <w:rsid w:val="00230B7A"/>
    <w:rsid w:val="00230BC8"/>
    <w:rsid w:val="00230E17"/>
    <w:rsid w:val="00230FBE"/>
    <w:rsid w:val="002310D4"/>
    <w:rsid w:val="00231236"/>
    <w:rsid w:val="002313E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0F2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815"/>
    <w:rsid w:val="00240955"/>
    <w:rsid w:val="002409E3"/>
    <w:rsid w:val="00240B3D"/>
    <w:rsid w:val="00240E19"/>
    <w:rsid w:val="00240E2F"/>
    <w:rsid w:val="00241368"/>
    <w:rsid w:val="002417AD"/>
    <w:rsid w:val="00242103"/>
    <w:rsid w:val="00242148"/>
    <w:rsid w:val="0024232F"/>
    <w:rsid w:val="00242766"/>
    <w:rsid w:val="00242C7F"/>
    <w:rsid w:val="00242E36"/>
    <w:rsid w:val="00243024"/>
    <w:rsid w:val="0024373E"/>
    <w:rsid w:val="00243AF9"/>
    <w:rsid w:val="00243C9D"/>
    <w:rsid w:val="00243F3F"/>
    <w:rsid w:val="002440EB"/>
    <w:rsid w:val="0024412B"/>
    <w:rsid w:val="002441C0"/>
    <w:rsid w:val="00244255"/>
    <w:rsid w:val="00244852"/>
    <w:rsid w:val="002449EF"/>
    <w:rsid w:val="00244CF4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0D9E"/>
    <w:rsid w:val="00250F0B"/>
    <w:rsid w:val="0025143D"/>
    <w:rsid w:val="00251557"/>
    <w:rsid w:val="00251D42"/>
    <w:rsid w:val="00251F56"/>
    <w:rsid w:val="002522C4"/>
    <w:rsid w:val="00252538"/>
    <w:rsid w:val="002528D3"/>
    <w:rsid w:val="00252A5D"/>
    <w:rsid w:val="00252B6F"/>
    <w:rsid w:val="00252D21"/>
    <w:rsid w:val="00252EC9"/>
    <w:rsid w:val="00253023"/>
    <w:rsid w:val="0025314D"/>
    <w:rsid w:val="0025336B"/>
    <w:rsid w:val="0025361B"/>
    <w:rsid w:val="00253910"/>
    <w:rsid w:val="00253BA3"/>
    <w:rsid w:val="00253FB6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1C7B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0F"/>
    <w:rsid w:val="0026528B"/>
    <w:rsid w:val="0026583C"/>
    <w:rsid w:val="002662CA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0A1"/>
    <w:rsid w:val="002730D3"/>
    <w:rsid w:val="002731BA"/>
    <w:rsid w:val="002731F6"/>
    <w:rsid w:val="0027357C"/>
    <w:rsid w:val="00274299"/>
    <w:rsid w:val="0027436F"/>
    <w:rsid w:val="00274860"/>
    <w:rsid w:val="00274994"/>
    <w:rsid w:val="00274AC5"/>
    <w:rsid w:val="00274CA5"/>
    <w:rsid w:val="00274E1B"/>
    <w:rsid w:val="002754E3"/>
    <w:rsid w:val="0027572A"/>
    <w:rsid w:val="00275878"/>
    <w:rsid w:val="00275AE5"/>
    <w:rsid w:val="00275B2C"/>
    <w:rsid w:val="00275F78"/>
    <w:rsid w:val="002760A2"/>
    <w:rsid w:val="00276297"/>
    <w:rsid w:val="00276384"/>
    <w:rsid w:val="00276443"/>
    <w:rsid w:val="00276944"/>
    <w:rsid w:val="002772C0"/>
    <w:rsid w:val="002775BB"/>
    <w:rsid w:val="002776C0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1AC"/>
    <w:rsid w:val="0028523C"/>
    <w:rsid w:val="0028556D"/>
    <w:rsid w:val="00285702"/>
    <w:rsid w:val="0028577F"/>
    <w:rsid w:val="002857E0"/>
    <w:rsid w:val="00285BF4"/>
    <w:rsid w:val="00286774"/>
    <w:rsid w:val="00287477"/>
    <w:rsid w:val="00287578"/>
    <w:rsid w:val="002877DE"/>
    <w:rsid w:val="00287D0A"/>
    <w:rsid w:val="00287D0C"/>
    <w:rsid w:val="00290AAA"/>
    <w:rsid w:val="00290B4B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97D"/>
    <w:rsid w:val="00294BAA"/>
    <w:rsid w:val="00294D09"/>
    <w:rsid w:val="00294E2E"/>
    <w:rsid w:val="002954AD"/>
    <w:rsid w:val="002956CE"/>
    <w:rsid w:val="00295B38"/>
    <w:rsid w:val="00295CC0"/>
    <w:rsid w:val="00295E77"/>
    <w:rsid w:val="00295EC1"/>
    <w:rsid w:val="00296059"/>
    <w:rsid w:val="00296170"/>
    <w:rsid w:val="002961D6"/>
    <w:rsid w:val="00296258"/>
    <w:rsid w:val="00296621"/>
    <w:rsid w:val="002968CB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008"/>
    <w:rsid w:val="002A230B"/>
    <w:rsid w:val="002A2813"/>
    <w:rsid w:val="002A2936"/>
    <w:rsid w:val="002A29EC"/>
    <w:rsid w:val="002A3056"/>
    <w:rsid w:val="002A35B8"/>
    <w:rsid w:val="002A363B"/>
    <w:rsid w:val="002A39D6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60"/>
    <w:rsid w:val="002A66F5"/>
    <w:rsid w:val="002A67CA"/>
    <w:rsid w:val="002A68BE"/>
    <w:rsid w:val="002A6FDC"/>
    <w:rsid w:val="002A7516"/>
    <w:rsid w:val="002A7891"/>
    <w:rsid w:val="002A7B65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1EF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993"/>
    <w:rsid w:val="002B5B8F"/>
    <w:rsid w:val="002B5CE9"/>
    <w:rsid w:val="002B5F24"/>
    <w:rsid w:val="002B5F3A"/>
    <w:rsid w:val="002B5FFF"/>
    <w:rsid w:val="002B6453"/>
    <w:rsid w:val="002B6480"/>
    <w:rsid w:val="002B658D"/>
    <w:rsid w:val="002B686E"/>
    <w:rsid w:val="002B6BE3"/>
    <w:rsid w:val="002B6EE7"/>
    <w:rsid w:val="002B71BB"/>
    <w:rsid w:val="002B7298"/>
    <w:rsid w:val="002B77E3"/>
    <w:rsid w:val="002C0525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D8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5C1"/>
    <w:rsid w:val="002C6861"/>
    <w:rsid w:val="002C692F"/>
    <w:rsid w:val="002C6E04"/>
    <w:rsid w:val="002C6EE4"/>
    <w:rsid w:val="002C7297"/>
    <w:rsid w:val="002C7B62"/>
    <w:rsid w:val="002C7DF9"/>
    <w:rsid w:val="002D03E1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A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31"/>
    <w:rsid w:val="002E1ACE"/>
    <w:rsid w:val="002E1B11"/>
    <w:rsid w:val="002E1E0D"/>
    <w:rsid w:val="002E2282"/>
    <w:rsid w:val="002E2607"/>
    <w:rsid w:val="002E2783"/>
    <w:rsid w:val="002E282E"/>
    <w:rsid w:val="002E2869"/>
    <w:rsid w:val="002E28AE"/>
    <w:rsid w:val="002E29D1"/>
    <w:rsid w:val="002E2E4C"/>
    <w:rsid w:val="002E2FD7"/>
    <w:rsid w:val="002E3224"/>
    <w:rsid w:val="002E33F4"/>
    <w:rsid w:val="002E3887"/>
    <w:rsid w:val="002E3900"/>
    <w:rsid w:val="002E3E1D"/>
    <w:rsid w:val="002E4057"/>
    <w:rsid w:val="002E4705"/>
    <w:rsid w:val="002E4A73"/>
    <w:rsid w:val="002E4C10"/>
    <w:rsid w:val="002E4D2E"/>
    <w:rsid w:val="002E4D48"/>
    <w:rsid w:val="002E4DC1"/>
    <w:rsid w:val="002E4FD7"/>
    <w:rsid w:val="002E5144"/>
    <w:rsid w:val="002E519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996"/>
    <w:rsid w:val="002E6F0D"/>
    <w:rsid w:val="002E7001"/>
    <w:rsid w:val="002E753C"/>
    <w:rsid w:val="002E758E"/>
    <w:rsid w:val="002E75C6"/>
    <w:rsid w:val="002E7EAD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4F1"/>
    <w:rsid w:val="002F38CD"/>
    <w:rsid w:val="002F3B1C"/>
    <w:rsid w:val="002F3B98"/>
    <w:rsid w:val="002F3E8F"/>
    <w:rsid w:val="002F496B"/>
    <w:rsid w:val="002F5503"/>
    <w:rsid w:val="002F583B"/>
    <w:rsid w:val="002F5A50"/>
    <w:rsid w:val="002F60A8"/>
    <w:rsid w:val="002F6366"/>
    <w:rsid w:val="002F664D"/>
    <w:rsid w:val="002F6B86"/>
    <w:rsid w:val="002F7574"/>
    <w:rsid w:val="002F7592"/>
    <w:rsid w:val="003000DE"/>
    <w:rsid w:val="003005D0"/>
    <w:rsid w:val="00300606"/>
    <w:rsid w:val="00300689"/>
    <w:rsid w:val="00300DD1"/>
    <w:rsid w:val="00300EEB"/>
    <w:rsid w:val="00301434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573"/>
    <w:rsid w:val="00305623"/>
    <w:rsid w:val="00305ABC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4C"/>
    <w:rsid w:val="003075D7"/>
    <w:rsid w:val="00307704"/>
    <w:rsid w:val="0030793F"/>
    <w:rsid w:val="00307A83"/>
    <w:rsid w:val="00307F31"/>
    <w:rsid w:val="0031029B"/>
    <w:rsid w:val="0031090C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7D1"/>
    <w:rsid w:val="00312850"/>
    <w:rsid w:val="00312B5D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AD1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566"/>
    <w:rsid w:val="00321D65"/>
    <w:rsid w:val="00321D7C"/>
    <w:rsid w:val="00321EC7"/>
    <w:rsid w:val="00321FB1"/>
    <w:rsid w:val="003221B3"/>
    <w:rsid w:val="0032244A"/>
    <w:rsid w:val="00322489"/>
    <w:rsid w:val="00322BBD"/>
    <w:rsid w:val="00322D92"/>
    <w:rsid w:val="003231E5"/>
    <w:rsid w:val="00323C74"/>
    <w:rsid w:val="00323C8C"/>
    <w:rsid w:val="0032434D"/>
    <w:rsid w:val="00324AB2"/>
    <w:rsid w:val="00324C9F"/>
    <w:rsid w:val="00324E9B"/>
    <w:rsid w:val="00324F84"/>
    <w:rsid w:val="003254AA"/>
    <w:rsid w:val="00325BA2"/>
    <w:rsid w:val="00325DEB"/>
    <w:rsid w:val="00325F0E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7C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2FEC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0A"/>
    <w:rsid w:val="00346C72"/>
    <w:rsid w:val="00346DFC"/>
    <w:rsid w:val="00346F00"/>
    <w:rsid w:val="00347857"/>
    <w:rsid w:val="003479F2"/>
    <w:rsid w:val="00347EF1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B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8EE"/>
    <w:rsid w:val="00360E79"/>
    <w:rsid w:val="00361237"/>
    <w:rsid w:val="00361C40"/>
    <w:rsid w:val="00362159"/>
    <w:rsid w:val="0036224C"/>
    <w:rsid w:val="003622A6"/>
    <w:rsid w:val="003626D0"/>
    <w:rsid w:val="003627F7"/>
    <w:rsid w:val="003628C3"/>
    <w:rsid w:val="00362B44"/>
    <w:rsid w:val="003630BF"/>
    <w:rsid w:val="00363A6D"/>
    <w:rsid w:val="00363D42"/>
    <w:rsid w:val="00364151"/>
    <w:rsid w:val="0036436A"/>
    <w:rsid w:val="003643DA"/>
    <w:rsid w:val="0036457B"/>
    <w:rsid w:val="003645F6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5DC"/>
    <w:rsid w:val="0036784B"/>
    <w:rsid w:val="00367B3F"/>
    <w:rsid w:val="00367E9B"/>
    <w:rsid w:val="00367F4F"/>
    <w:rsid w:val="00370542"/>
    <w:rsid w:val="00370832"/>
    <w:rsid w:val="00370863"/>
    <w:rsid w:val="00370B3F"/>
    <w:rsid w:val="00370D20"/>
    <w:rsid w:val="00370E77"/>
    <w:rsid w:val="003712B6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5CF"/>
    <w:rsid w:val="0037486C"/>
    <w:rsid w:val="00375028"/>
    <w:rsid w:val="003751CA"/>
    <w:rsid w:val="003751FD"/>
    <w:rsid w:val="00375387"/>
    <w:rsid w:val="00375CB8"/>
    <w:rsid w:val="00375D6F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33F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C69"/>
    <w:rsid w:val="00382EB4"/>
    <w:rsid w:val="00382F08"/>
    <w:rsid w:val="00382FD5"/>
    <w:rsid w:val="003837F8"/>
    <w:rsid w:val="00383C07"/>
    <w:rsid w:val="00384D38"/>
    <w:rsid w:val="00384DF3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87E3F"/>
    <w:rsid w:val="00390385"/>
    <w:rsid w:val="0039058A"/>
    <w:rsid w:val="0039091F"/>
    <w:rsid w:val="00390A7C"/>
    <w:rsid w:val="00390C2A"/>
    <w:rsid w:val="00391666"/>
    <w:rsid w:val="00391A0A"/>
    <w:rsid w:val="00391E6E"/>
    <w:rsid w:val="00391FA0"/>
    <w:rsid w:val="00392697"/>
    <w:rsid w:val="003926E3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205"/>
    <w:rsid w:val="00397398"/>
    <w:rsid w:val="003974BB"/>
    <w:rsid w:val="0039788D"/>
    <w:rsid w:val="00397CA1"/>
    <w:rsid w:val="00397FDF"/>
    <w:rsid w:val="003A0374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7BD"/>
    <w:rsid w:val="003A382C"/>
    <w:rsid w:val="003A387E"/>
    <w:rsid w:val="003A3AFF"/>
    <w:rsid w:val="003A3D0A"/>
    <w:rsid w:val="003A3FA7"/>
    <w:rsid w:val="003A3FF6"/>
    <w:rsid w:val="003A449E"/>
    <w:rsid w:val="003A4568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6621"/>
    <w:rsid w:val="003A7142"/>
    <w:rsid w:val="003A71BE"/>
    <w:rsid w:val="003A75F2"/>
    <w:rsid w:val="003A77AB"/>
    <w:rsid w:val="003A7CB5"/>
    <w:rsid w:val="003B0007"/>
    <w:rsid w:val="003B024E"/>
    <w:rsid w:val="003B05CE"/>
    <w:rsid w:val="003B05D7"/>
    <w:rsid w:val="003B0685"/>
    <w:rsid w:val="003B0868"/>
    <w:rsid w:val="003B0BF5"/>
    <w:rsid w:val="003B0C0C"/>
    <w:rsid w:val="003B0C5D"/>
    <w:rsid w:val="003B100E"/>
    <w:rsid w:val="003B112C"/>
    <w:rsid w:val="003B18ED"/>
    <w:rsid w:val="003B1997"/>
    <w:rsid w:val="003B1B65"/>
    <w:rsid w:val="003B1BA5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051"/>
    <w:rsid w:val="003B6A8A"/>
    <w:rsid w:val="003B6BDF"/>
    <w:rsid w:val="003B71BE"/>
    <w:rsid w:val="003B73E0"/>
    <w:rsid w:val="003B748F"/>
    <w:rsid w:val="003B772C"/>
    <w:rsid w:val="003B7B6D"/>
    <w:rsid w:val="003B7B94"/>
    <w:rsid w:val="003B7D27"/>
    <w:rsid w:val="003C0078"/>
    <w:rsid w:val="003C007A"/>
    <w:rsid w:val="003C0348"/>
    <w:rsid w:val="003C0569"/>
    <w:rsid w:val="003C0BD6"/>
    <w:rsid w:val="003C1008"/>
    <w:rsid w:val="003C11BE"/>
    <w:rsid w:val="003C11E1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3DB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5FF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ACF"/>
    <w:rsid w:val="003D1D0F"/>
    <w:rsid w:val="003D1EFB"/>
    <w:rsid w:val="003D1F5D"/>
    <w:rsid w:val="003D1FAB"/>
    <w:rsid w:val="003D226C"/>
    <w:rsid w:val="003D24BE"/>
    <w:rsid w:val="003D27F5"/>
    <w:rsid w:val="003D2B10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41C"/>
    <w:rsid w:val="003E055B"/>
    <w:rsid w:val="003E1007"/>
    <w:rsid w:val="003E11F4"/>
    <w:rsid w:val="003E12D6"/>
    <w:rsid w:val="003E1497"/>
    <w:rsid w:val="003E1581"/>
    <w:rsid w:val="003E160A"/>
    <w:rsid w:val="003E1662"/>
    <w:rsid w:val="003E1768"/>
    <w:rsid w:val="003E1778"/>
    <w:rsid w:val="003E18BC"/>
    <w:rsid w:val="003E1ABC"/>
    <w:rsid w:val="003E1CFC"/>
    <w:rsid w:val="003E1D3E"/>
    <w:rsid w:val="003E1DF1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1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3B8"/>
    <w:rsid w:val="0040063D"/>
    <w:rsid w:val="004007F8"/>
    <w:rsid w:val="00400826"/>
    <w:rsid w:val="00400E87"/>
    <w:rsid w:val="00401138"/>
    <w:rsid w:val="0040149D"/>
    <w:rsid w:val="004014E9"/>
    <w:rsid w:val="0040151F"/>
    <w:rsid w:val="00401769"/>
    <w:rsid w:val="00402DF4"/>
    <w:rsid w:val="004030AA"/>
    <w:rsid w:val="00403579"/>
    <w:rsid w:val="004039CC"/>
    <w:rsid w:val="00403F61"/>
    <w:rsid w:val="0040444C"/>
    <w:rsid w:val="0040468F"/>
    <w:rsid w:val="004046A3"/>
    <w:rsid w:val="004049A5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98B"/>
    <w:rsid w:val="00407EA9"/>
    <w:rsid w:val="0041018F"/>
    <w:rsid w:val="004106F5"/>
    <w:rsid w:val="00410770"/>
    <w:rsid w:val="004108C9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4E23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48C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0AF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53C"/>
    <w:rsid w:val="0042574A"/>
    <w:rsid w:val="00425874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B42"/>
    <w:rsid w:val="00430D72"/>
    <w:rsid w:val="004310CC"/>
    <w:rsid w:val="0043118D"/>
    <w:rsid w:val="004316FE"/>
    <w:rsid w:val="004317A2"/>
    <w:rsid w:val="00431A5A"/>
    <w:rsid w:val="00431C6A"/>
    <w:rsid w:val="00432651"/>
    <w:rsid w:val="0043274B"/>
    <w:rsid w:val="004329C7"/>
    <w:rsid w:val="00432F24"/>
    <w:rsid w:val="00433319"/>
    <w:rsid w:val="0043337E"/>
    <w:rsid w:val="0043349F"/>
    <w:rsid w:val="00433682"/>
    <w:rsid w:val="00433C69"/>
    <w:rsid w:val="00433CDC"/>
    <w:rsid w:val="00433F5F"/>
    <w:rsid w:val="0043447B"/>
    <w:rsid w:val="004346CB"/>
    <w:rsid w:val="004349F5"/>
    <w:rsid w:val="00435AD9"/>
    <w:rsid w:val="0043646C"/>
    <w:rsid w:val="00436AC9"/>
    <w:rsid w:val="00436C46"/>
    <w:rsid w:val="00436F9F"/>
    <w:rsid w:val="00436FC9"/>
    <w:rsid w:val="0043712D"/>
    <w:rsid w:val="00437244"/>
    <w:rsid w:val="004374B6"/>
    <w:rsid w:val="0043791A"/>
    <w:rsid w:val="00437B4D"/>
    <w:rsid w:val="00437BAE"/>
    <w:rsid w:val="00437BDA"/>
    <w:rsid w:val="00437C54"/>
    <w:rsid w:val="00437D77"/>
    <w:rsid w:val="00437EE3"/>
    <w:rsid w:val="00440526"/>
    <w:rsid w:val="004406D9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973"/>
    <w:rsid w:val="00444EC5"/>
    <w:rsid w:val="0044516F"/>
    <w:rsid w:val="004457E3"/>
    <w:rsid w:val="00445CB5"/>
    <w:rsid w:val="00445FC6"/>
    <w:rsid w:val="004473BD"/>
    <w:rsid w:val="004477D2"/>
    <w:rsid w:val="00447A20"/>
    <w:rsid w:val="00447F69"/>
    <w:rsid w:val="004502D4"/>
    <w:rsid w:val="004508D3"/>
    <w:rsid w:val="00450A05"/>
    <w:rsid w:val="00450D8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47B"/>
    <w:rsid w:val="004607CD"/>
    <w:rsid w:val="00460ADE"/>
    <w:rsid w:val="00461655"/>
    <w:rsid w:val="0046169D"/>
    <w:rsid w:val="004616A5"/>
    <w:rsid w:val="004617AA"/>
    <w:rsid w:val="004617B5"/>
    <w:rsid w:val="00461CA9"/>
    <w:rsid w:val="00461DF8"/>
    <w:rsid w:val="00461F00"/>
    <w:rsid w:val="00462542"/>
    <w:rsid w:val="0046257A"/>
    <w:rsid w:val="0046257D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594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AEB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1907"/>
    <w:rsid w:val="00482AAA"/>
    <w:rsid w:val="00482B91"/>
    <w:rsid w:val="00482B95"/>
    <w:rsid w:val="00482C01"/>
    <w:rsid w:val="00482CBF"/>
    <w:rsid w:val="00482D11"/>
    <w:rsid w:val="004830B9"/>
    <w:rsid w:val="00483340"/>
    <w:rsid w:val="0048374D"/>
    <w:rsid w:val="00483B23"/>
    <w:rsid w:val="00483E91"/>
    <w:rsid w:val="00483F13"/>
    <w:rsid w:val="00484035"/>
    <w:rsid w:val="004842ED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3A5"/>
    <w:rsid w:val="00486437"/>
    <w:rsid w:val="00486724"/>
    <w:rsid w:val="004868F9"/>
    <w:rsid w:val="00486C24"/>
    <w:rsid w:val="00486F14"/>
    <w:rsid w:val="0048700B"/>
    <w:rsid w:val="00487075"/>
    <w:rsid w:val="00487149"/>
    <w:rsid w:val="004874F1"/>
    <w:rsid w:val="00487C8F"/>
    <w:rsid w:val="00487F63"/>
    <w:rsid w:val="0049003D"/>
    <w:rsid w:val="0049068E"/>
    <w:rsid w:val="00490CAD"/>
    <w:rsid w:val="00490E62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0B5"/>
    <w:rsid w:val="004921E9"/>
    <w:rsid w:val="00492521"/>
    <w:rsid w:val="00492536"/>
    <w:rsid w:val="004925A2"/>
    <w:rsid w:val="0049272E"/>
    <w:rsid w:val="004928CB"/>
    <w:rsid w:val="00492FEC"/>
    <w:rsid w:val="004930B1"/>
    <w:rsid w:val="00493217"/>
    <w:rsid w:val="00493369"/>
    <w:rsid w:val="0049337C"/>
    <w:rsid w:val="0049388A"/>
    <w:rsid w:val="004945C2"/>
    <w:rsid w:val="00494B69"/>
    <w:rsid w:val="00494BB4"/>
    <w:rsid w:val="00494C64"/>
    <w:rsid w:val="00494D39"/>
    <w:rsid w:val="004958EF"/>
    <w:rsid w:val="00495C80"/>
    <w:rsid w:val="00496253"/>
    <w:rsid w:val="00496418"/>
    <w:rsid w:val="00496914"/>
    <w:rsid w:val="00496B73"/>
    <w:rsid w:val="004970CD"/>
    <w:rsid w:val="00497217"/>
    <w:rsid w:val="0049733D"/>
    <w:rsid w:val="0049747D"/>
    <w:rsid w:val="00497B8B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4C4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1F76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A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9BD"/>
    <w:rsid w:val="004C0C16"/>
    <w:rsid w:val="004C0CAA"/>
    <w:rsid w:val="004C0CF0"/>
    <w:rsid w:val="004C0FC8"/>
    <w:rsid w:val="004C16C4"/>
    <w:rsid w:val="004C19DF"/>
    <w:rsid w:val="004C19F8"/>
    <w:rsid w:val="004C1B25"/>
    <w:rsid w:val="004C1EB1"/>
    <w:rsid w:val="004C25A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928"/>
    <w:rsid w:val="004C5A7A"/>
    <w:rsid w:val="004C5F04"/>
    <w:rsid w:val="004C6551"/>
    <w:rsid w:val="004C66E1"/>
    <w:rsid w:val="004C66E9"/>
    <w:rsid w:val="004C675A"/>
    <w:rsid w:val="004C712E"/>
    <w:rsid w:val="004C71F0"/>
    <w:rsid w:val="004C7450"/>
    <w:rsid w:val="004C76AF"/>
    <w:rsid w:val="004C76CF"/>
    <w:rsid w:val="004C7C01"/>
    <w:rsid w:val="004C7FFC"/>
    <w:rsid w:val="004D029C"/>
    <w:rsid w:val="004D04FD"/>
    <w:rsid w:val="004D06B5"/>
    <w:rsid w:val="004D0ACA"/>
    <w:rsid w:val="004D0BB8"/>
    <w:rsid w:val="004D0C31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3F6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E20"/>
    <w:rsid w:val="004D6E45"/>
    <w:rsid w:val="004D6F73"/>
    <w:rsid w:val="004D7733"/>
    <w:rsid w:val="004D77B9"/>
    <w:rsid w:val="004D77E8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BF5"/>
    <w:rsid w:val="004E1C01"/>
    <w:rsid w:val="004E2010"/>
    <w:rsid w:val="004E2180"/>
    <w:rsid w:val="004E2777"/>
    <w:rsid w:val="004E284F"/>
    <w:rsid w:val="004E289E"/>
    <w:rsid w:val="004E318A"/>
    <w:rsid w:val="004E342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2E7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232"/>
    <w:rsid w:val="004F558D"/>
    <w:rsid w:val="004F5F18"/>
    <w:rsid w:val="004F6797"/>
    <w:rsid w:val="004F6808"/>
    <w:rsid w:val="004F695F"/>
    <w:rsid w:val="004F6C72"/>
    <w:rsid w:val="004F6DAD"/>
    <w:rsid w:val="004F6E50"/>
    <w:rsid w:val="004F70E3"/>
    <w:rsid w:val="004F77B0"/>
    <w:rsid w:val="004F7AB8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EFE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4E40"/>
    <w:rsid w:val="00515050"/>
    <w:rsid w:val="005151AA"/>
    <w:rsid w:val="005154E6"/>
    <w:rsid w:val="00515758"/>
    <w:rsid w:val="00516008"/>
    <w:rsid w:val="00516747"/>
    <w:rsid w:val="005167DA"/>
    <w:rsid w:val="00516860"/>
    <w:rsid w:val="00516BFC"/>
    <w:rsid w:val="00516C59"/>
    <w:rsid w:val="00516D93"/>
    <w:rsid w:val="00516DDA"/>
    <w:rsid w:val="00516E3B"/>
    <w:rsid w:val="005179CE"/>
    <w:rsid w:val="00517A87"/>
    <w:rsid w:val="00517BF9"/>
    <w:rsid w:val="00517F70"/>
    <w:rsid w:val="00520129"/>
    <w:rsid w:val="00520969"/>
    <w:rsid w:val="00520B34"/>
    <w:rsid w:val="00520F4E"/>
    <w:rsid w:val="0052153A"/>
    <w:rsid w:val="005218FB"/>
    <w:rsid w:val="0052195A"/>
    <w:rsid w:val="00521BEB"/>
    <w:rsid w:val="00521D5F"/>
    <w:rsid w:val="005220BF"/>
    <w:rsid w:val="00522810"/>
    <w:rsid w:val="0052289D"/>
    <w:rsid w:val="00522971"/>
    <w:rsid w:val="005230CB"/>
    <w:rsid w:val="005230CD"/>
    <w:rsid w:val="00523D8F"/>
    <w:rsid w:val="00523E30"/>
    <w:rsid w:val="00523E3E"/>
    <w:rsid w:val="0052427F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396"/>
    <w:rsid w:val="0052754D"/>
    <w:rsid w:val="00527A9B"/>
    <w:rsid w:val="00527C6C"/>
    <w:rsid w:val="00527DF6"/>
    <w:rsid w:val="00530048"/>
    <w:rsid w:val="0053010E"/>
    <w:rsid w:val="005301BD"/>
    <w:rsid w:val="005306C3"/>
    <w:rsid w:val="005306FA"/>
    <w:rsid w:val="00530E79"/>
    <w:rsid w:val="00530EEC"/>
    <w:rsid w:val="0053114E"/>
    <w:rsid w:val="00531344"/>
    <w:rsid w:val="0053165C"/>
    <w:rsid w:val="00531CBD"/>
    <w:rsid w:val="00531E6F"/>
    <w:rsid w:val="005323C4"/>
    <w:rsid w:val="0053240B"/>
    <w:rsid w:val="005329EB"/>
    <w:rsid w:val="00532BC6"/>
    <w:rsid w:val="005333E2"/>
    <w:rsid w:val="005335D8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9B5"/>
    <w:rsid w:val="005359F4"/>
    <w:rsid w:val="00535A32"/>
    <w:rsid w:val="00535BEC"/>
    <w:rsid w:val="00535C97"/>
    <w:rsid w:val="00535F00"/>
    <w:rsid w:val="00536279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EF4"/>
    <w:rsid w:val="00540F56"/>
    <w:rsid w:val="00540F6F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B3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79B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1A"/>
    <w:rsid w:val="0056182E"/>
    <w:rsid w:val="00561B1C"/>
    <w:rsid w:val="00561B63"/>
    <w:rsid w:val="00562118"/>
    <w:rsid w:val="00562523"/>
    <w:rsid w:val="00562580"/>
    <w:rsid w:val="005626AA"/>
    <w:rsid w:val="00562B75"/>
    <w:rsid w:val="00562CB3"/>
    <w:rsid w:val="00563694"/>
    <w:rsid w:val="00563850"/>
    <w:rsid w:val="0056390E"/>
    <w:rsid w:val="005639EE"/>
    <w:rsid w:val="00564013"/>
    <w:rsid w:val="00564413"/>
    <w:rsid w:val="00564B06"/>
    <w:rsid w:val="00564BBF"/>
    <w:rsid w:val="00565743"/>
    <w:rsid w:val="005658A5"/>
    <w:rsid w:val="00565957"/>
    <w:rsid w:val="00565972"/>
    <w:rsid w:val="00566418"/>
    <w:rsid w:val="00566689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1C"/>
    <w:rsid w:val="005706D2"/>
    <w:rsid w:val="00570BE4"/>
    <w:rsid w:val="00570D4E"/>
    <w:rsid w:val="00570E5A"/>
    <w:rsid w:val="00570F01"/>
    <w:rsid w:val="0057100C"/>
    <w:rsid w:val="00571629"/>
    <w:rsid w:val="00571774"/>
    <w:rsid w:val="0057178B"/>
    <w:rsid w:val="00571AE5"/>
    <w:rsid w:val="00571C22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3E8E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A3B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1EB"/>
    <w:rsid w:val="0059453D"/>
    <w:rsid w:val="005946FC"/>
    <w:rsid w:val="00594BE9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6AC1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5FD2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7C9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AE5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8C3"/>
    <w:rsid w:val="005C5A01"/>
    <w:rsid w:val="005C5A8F"/>
    <w:rsid w:val="005C5AE7"/>
    <w:rsid w:val="005C5E75"/>
    <w:rsid w:val="005C64DD"/>
    <w:rsid w:val="005C702B"/>
    <w:rsid w:val="005C712B"/>
    <w:rsid w:val="005C71F1"/>
    <w:rsid w:val="005C7B41"/>
    <w:rsid w:val="005C7C54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539"/>
    <w:rsid w:val="005D472E"/>
    <w:rsid w:val="005D491C"/>
    <w:rsid w:val="005D4927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3A1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4E8"/>
    <w:rsid w:val="005F6BB0"/>
    <w:rsid w:val="005F6BF6"/>
    <w:rsid w:val="005F7031"/>
    <w:rsid w:val="005F75A4"/>
    <w:rsid w:val="005F77F4"/>
    <w:rsid w:val="005F79AD"/>
    <w:rsid w:val="005F7AF1"/>
    <w:rsid w:val="005F7EB8"/>
    <w:rsid w:val="006000D4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B4E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745"/>
    <w:rsid w:val="00611D31"/>
    <w:rsid w:val="006127DA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3B2"/>
    <w:rsid w:val="00616AB5"/>
    <w:rsid w:val="00617317"/>
    <w:rsid w:val="00617375"/>
    <w:rsid w:val="00620608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4BB"/>
    <w:rsid w:val="0062578C"/>
    <w:rsid w:val="00625B46"/>
    <w:rsid w:val="00625E24"/>
    <w:rsid w:val="00625EE0"/>
    <w:rsid w:val="00625F01"/>
    <w:rsid w:val="00626980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078A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4EAD"/>
    <w:rsid w:val="00635338"/>
    <w:rsid w:val="006360E3"/>
    <w:rsid w:val="00636248"/>
    <w:rsid w:val="00636393"/>
    <w:rsid w:val="00636784"/>
    <w:rsid w:val="00636AA8"/>
    <w:rsid w:val="00636DFA"/>
    <w:rsid w:val="00637898"/>
    <w:rsid w:val="00637AE2"/>
    <w:rsid w:val="00637D0B"/>
    <w:rsid w:val="00637E8F"/>
    <w:rsid w:val="0064005F"/>
    <w:rsid w:val="00640272"/>
    <w:rsid w:val="0064096C"/>
    <w:rsid w:val="00640C1D"/>
    <w:rsid w:val="00640DC0"/>
    <w:rsid w:val="00640EBC"/>
    <w:rsid w:val="0064125D"/>
    <w:rsid w:val="006415BE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7F7"/>
    <w:rsid w:val="00642A94"/>
    <w:rsid w:val="00642C4F"/>
    <w:rsid w:val="00642C6E"/>
    <w:rsid w:val="00643113"/>
    <w:rsid w:val="0064345A"/>
    <w:rsid w:val="006435A5"/>
    <w:rsid w:val="00644170"/>
    <w:rsid w:val="00644277"/>
    <w:rsid w:val="00644308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BAB"/>
    <w:rsid w:val="00650F20"/>
    <w:rsid w:val="0065108A"/>
    <w:rsid w:val="0065155C"/>
    <w:rsid w:val="00651710"/>
    <w:rsid w:val="006518AF"/>
    <w:rsid w:val="0065190D"/>
    <w:rsid w:val="00651E84"/>
    <w:rsid w:val="00651FDB"/>
    <w:rsid w:val="006522D6"/>
    <w:rsid w:val="00652707"/>
    <w:rsid w:val="00652ABC"/>
    <w:rsid w:val="006530A6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1DC"/>
    <w:rsid w:val="00655312"/>
    <w:rsid w:val="0065531B"/>
    <w:rsid w:val="006556F3"/>
    <w:rsid w:val="00655929"/>
    <w:rsid w:val="00655F96"/>
    <w:rsid w:val="00655FA6"/>
    <w:rsid w:val="00656362"/>
    <w:rsid w:val="0065671B"/>
    <w:rsid w:val="00656852"/>
    <w:rsid w:val="00656912"/>
    <w:rsid w:val="00656DF1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85F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354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B4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3B"/>
    <w:rsid w:val="00673A54"/>
    <w:rsid w:val="0067487D"/>
    <w:rsid w:val="00674A85"/>
    <w:rsid w:val="00674B19"/>
    <w:rsid w:val="00674F78"/>
    <w:rsid w:val="0067517E"/>
    <w:rsid w:val="00675335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9D0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2EC"/>
    <w:rsid w:val="006953FD"/>
    <w:rsid w:val="006957EA"/>
    <w:rsid w:val="006958DB"/>
    <w:rsid w:val="00696178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C8A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32A"/>
    <w:rsid w:val="006A6440"/>
    <w:rsid w:val="006A64EB"/>
    <w:rsid w:val="006A6C1A"/>
    <w:rsid w:val="006A7041"/>
    <w:rsid w:val="006A7050"/>
    <w:rsid w:val="006A75DE"/>
    <w:rsid w:val="006A785C"/>
    <w:rsid w:val="006A7A26"/>
    <w:rsid w:val="006A7AA0"/>
    <w:rsid w:val="006A7CDE"/>
    <w:rsid w:val="006A7D94"/>
    <w:rsid w:val="006A7E80"/>
    <w:rsid w:val="006B05F3"/>
    <w:rsid w:val="006B0C71"/>
    <w:rsid w:val="006B0F9D"/>
    <w:rsid w:val="006B134A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3A"/>
    <w:rsid w:val="006B28A4"/>
    <w:rsid w:val="006B29D8"/>
    <w:rsid w:val="006B38AA"/>
    <w:rsid w:val="006B38EF"/>
    <w:rsid w:val="006B3F54"/>
    <w:rsid w:val="006B45F6"/>
    <w:rsid w:val="006B4EA0"/>
    <w:rsid w:val="006B4F01"/>
    <w:rsid w:val="006B50A9"/>
    <w:rsid w:val="006B50B9"/>
    <w:rsid w:val="006B5114"/>
    <w:rsid w:val="006B52F6"/>
    <w:rsid w:val="006B530B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4AB"/>
    <w:rsid w:val="006C1788"/>
    <w:rsid w:val="006C1796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95"/>
    <w:rsid w:val="006C34EC"/>
    <w:rsid w:val="006C35D2"/>
    <w:rsid w:val="006C3961"/>
    <w:rsid w:val="006C3B13"/>
    <w:rsid w:val="006C3E15"/>
    <w:rsid w:val="006C521C"/>
    <w:rsid w:val="006C5237"/>
    <w:rsid w:val="006C54C2"/>
    <w:rsid w:val="006C58DC"/>
    <w:rsid w:val="006C5EFB"/>
    <w:rsid w:val="006C613E"/>
    <w:rsid w:val="006C6510"/>
    <w:rsid w:val="006C75FC"/>
    <w:rsid w:val="006C771F"/>
    <w:rsid w:val="006C78A2"/>
    <w:rsid w:val="006C7A9D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5AD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2BC"/>
    <w:rsid w:val="006F2788"/>
    <w:rsid w:val="006F2A20"/>
    <w:rsid w:val="006F2D2C"/>
    <w:rsid w:val="006F2EC3"/>
    <w:rsid w:val="006F30F4"/>
    <w:rsid w:val="006F32CF"/>
    <w:rsid w:val="006F3567"/>
    <w:rsid w:val="006F3729"/>
    <w:rsid w:val="006F3849"/>
    <w:rsid w:val="006F38B1"/>
    <w:rsid w:val="006F393A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23"/>
    <w:rsid w:val="006F7EE1"/>
    <w:rsid w:val="0070026C"/>
    <w:rsid w:val="00700D8C"/>
    <w:rsid w:val="00700F75"/>
    <w:rsid w:val="007010AD"/>
    <w:rsid w:val="00701101"/>
    <w:rsid w:val="00701102"/>
    <w:rsid w:val="007014D8"/>
    <w:rsid w:val="00701D5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CC7"/>
    <w:rsid w:val="00705E72"/>
    <w:rsid w:val="00705F34"/>
    <w:rsid w:val="00706210"/>
    <w:rsid w:val="007068BD"/>
    <w:rsid w:val="00706B35"/>
    <w:rsid w:val="00706E33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3E22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1F7D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CD1"/>
    <w:rsid w:val="00724E83"/>
    <w:rsid w:val="00725161"/>
    <w:rsid w:val="00725495"/>
    <w:rsid w:val="00725599"/>
    <w:rsid w:val="00725971"/>
    <w:rsid w:val="00726220"/>
    <w:rsid w:val="0072636B"/>
    <w:rsid w:val="007263FE"/>
    <w:rsid w:val="007264BE"/>
    <w:rsid w:val="007267FB"/>
    <w:rsid w:val="007272CA"/>
    <w:rsid w:val="0072732F"/>
    <w:rsid w:val="0072750B"/>
    <w:rsid w:val="007276C4"/>
    <w:rsid w:val="007276E9"/>
    <w:rsid w:val="00727BF2"/>
    <w:rsid w:val="00727C7A"/>
    <w:rsid w:val="00727D0F"/>
    <w:rsid w:val="00727E1C"/>
    <w:rsid w:val="00730154"/>
    <w:rsid w:val="007302BA"/>
    <w:rsid w:val="007304A4"/>
    <w:rsid w:val="007307B8"/>
    <w:rsid w:val="00730A1D"/>
    <w:rsid w:val="00730A7E"/>
    <w:rsid w:val="00730D7A"/>
    <w:rsid w:val="00730DA8"/>
    <w:rsid w:val="00730E5F"/>
    <w:rsid w:val="00731116"/>
    <w:rsid w:val="007312B9"/>
    <w:rsid w:val="00731464"/>
    <w:rsid w:val="0073149D"/>
    <w:rsid w:val="007316B6"/>
    <w:rsid w:val="0073173D"/>
    <w:rsid w:val="007318AB"/>
    <w:rsid w:val="007318B9"/>
    <w:rsid w:val="0073216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4F07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64C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DC3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5A"/>
    <w:rsid w:val="00760DBE"/>
    <w:rsid w:val="007616D1"/>
    <w:rsid w:val="0076186B"/>
    <w:rsid w:val="00761B92"/>
    <w:rsid w:val="00761E8D"/>
    <w:rsid w:val="00761F63"/>
    <w:rsid w:val="00762216"/>
    <w:rsid w:val="00762269"/>
    <w:rsid w:val="0076228C"/>
    <w:rsid w:val="007623BC"/>
    <w:rsid w:val="00762A37"/>
    <w:rsid w:val="00762AF6"/>
    <w:rsid w:val="00762B91"/>
    <w:rsid w:val="00763387"/>
    <w:rsid w:val="0076341D"/>
    <w:rsid w:val="0076343F"/>
    <w:rsid w:val="0076345B"/>
    <w:rsid w:val="00763831"/>
    <w:rsid w:val="00763928"/>
    <w:rsid w:val="00764679"/>
    <w:rsid w:val="00764B69"/>
    <w:rsid w:val="00764C2D"/>
    <w:rsid w:val="00765254"/>
    <w:rsid w:val="0076546E"/>
    <w:rsid w:val="007658A5"/>
    <w:rsid w:val="00765F75"/>
    <w:rsid w:val="0076628F"/>
    <w:rsid w:val="00766476"/>
    <w:rsid w:val="00766560"/>
    <w:rsid w:val="00766608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1D3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13F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5A"/>
    <w:rsid w:val="00777667"/>
    <w:rsid w:val="007776C6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B08"/>
    <w:rsid w:val="00781D4E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3F57"/>
    <w:rsid w:val="007840B7"/>
    <w:rsid w:val="00784386"/>
    <w:rsid w:val="00784506"/>
    <w:rsid w:val="007846EF"/>
    <w:rsid w:val="00784970"/>
    <w:rsid w:val="00784B7D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8A1"/>
    <w:rsid w:val="00785974"/>
    <w:rsid w:val="00785B0E"/>
    <w:rsid w:val="00785F3E"/>
    <w:rsid w:val="00785F75"/>
    <w:rsid w:val="0078671B"/>
    <w:rsid w:val="00786800"/>
    <w:rsid w:val="00786BBA"/>
    <w:rsid w:val="007873C7"/>
    <w:rsid w:val="007874E5"/>
    <w:rsid w:val="0078762B"/>
    <w:rsid w:val="00787E22"/>
    <w:rsid w:val="0079016E"/>
    <w:rsid w:val="0079056D"/>
    <w:rsid w:val="00790681"/>
    <w:rsid w:val="0079078E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B86"/>
    <w:rsid w:val="00792FE4"/>
    <w:rsid w:val="0079323E"/>
    <w:rsid w:val="00793A8E"/>
    <w:rsid w:val="00793C09"/>
    <w:rsid w:val="00793F00"/>
    <w:rsid w:val="00793F53"/>
    <w:rsid w:val="00793FAA"/>
    <w:rsid w:val="007940B3"/>
    <w:rsid w:val="007944EA"/>
    <w:rsid w:val="00794CEA"/>
    <w:rsid w:val="007959D2"/>
    <w:rsid w:val="00795D29"/>
    <w:rsid w:val="007960A2"/>
    <w:rsid w:val="0079613B"/>
    <w:rsid w:val="007962E2"/>
    <w:rsid w:val="007963B5"/>
    <w:rsid w:val="007968FD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0D5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3A3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366"/>
    <w:rsid w:val="007A5784"/>
    <w:rsid w:val="007A591E"/>
    <w:rsid w:val="007A5A5F"/>
    <w:rsid w:val="007A607B"/>
    <w:rsid w:val="007A74C2"/>
    <w:rsid w:val="007B007F"/>
    <w:rsid w:val="007B0417"/>
    <w:rsid w:val="007B057D"/>
    <w:rsid w:val="007B06E8"/>
    <w:rsid w:val="007B0D14"/>
    <w:rsid w:val="007B0EB7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964"/>
    <w:rsid w:val="007B6BF8"/>
    <w:rsid w:val="007B6F12"/>
    <w:rsid w:val="007B7A6E"/>
    <w:rsid w:val="007B7C2F"/>
    <w:rsid w:val="007C029C"/>
    <w:rsid w:val="007C02DA"/>
    <w:rsid w:val="007C02EF"/>
    <w:rsid w:val="007C04CE"/>
    <w:rsid w:val="007C090A"/>
    <w:rsid w:val="007C1030"/>
    <w:rsid w:val="007C10EA"/>
    <w:rsid w:val="007C121C"/>
    <w:rsid w:val="007C13F3"/>
    <w:rsid w:val="007C1831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10"/>
    <w:rsid w:val="007C4AB3"/>
    <w:rsid w:val="007C4BB6"/>
    <w:rsid w:val="007C5A3F"/>
    <w:rsid w:val="007C5A45"/>
    <w:rsid w:val="007C5AE1"/>
    <w:rsid w:val="007C5CE0"/>
    <w:rsid w:val="007C5E01"/>
    <w:rsid w:val="007C5E5E"/>
    <w:rsid w:val="007C5F44"/>
    <w:rsid w:val="007C615F"/>
    <w:rsid w:val="007C6840"/>
    <w:rsid w:val="007C6BC1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092A"/>
    <w:rsid w:val="007D13C3"/>
    <w:rsid w:val="007D1667"/>
    <w:rsid w:val="007D17A4"/>
    <w:rsid w:val="007D18FB"/>
    <w:rsid w:val="007D1A0D"/>
    <w:rsid w:val="007D1A10"/>
    <w:rsid w:val="007D1BD6"/>
    <w:rsid w:val="007D22F6"/>
    <w:rsid w:val="007D252C"/>
    <w:rsid w:val="007D29B6"/>
    <w:rsid w:val="007D2E8C"/>
    <w:rsid w:val="007D3341"/>
    <w:rsid w:val="007D34B1"/>
    <w:rsid w:val="007D36AD"/>
    <w:rsid w:val="007D37E3"/>
    <w:rsid w:val="007D3B46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158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6DC"/>
    <w:rsid w:val="007E384C"/>
    <w:rsid w:val="007E3FD6"/>
    <w:rsid w:val="007E40B2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851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9A3"/>
    <w:rsid w:val="007F3C36"/>
    <w:rsid w:val="007F3EAB"/>
    <w:rsid w:val="007F4403"/>
    <w:rsid w:val="007F4618"/>
    <w:rsid w:val="007F4E67"/>
    <w:rsid w:val="007F5161"/>
    <w:rsid w:val="007F52F0"/>
    <w:rsid w:val="007F5750"/>
    <w:rsid w:val="007F5CB0"/>
    <w:rsid w:val="007F5DF0"/>
    <w:rsid w:val="007F6295"/>
    <w:rsid w:val="007F6434"/>
    <w:rsid w:val="007F6A97"/>
    <w:rsid w:val="007F6D85"/>
    <w:rsid w:val="007F70B7"/>
    <w:rsid w:val="007F7209"/>
    <w:rsid w:val="007F7DA1"/>
    <w:rsid w:val="007F7F56"/>
    <w:rsid w:val="0080013C"/>
    <w:rsid w:val="00800694"/>
    <w:rsid w:val="00800739"/>
    <w:rsid w:val="0080089F"/>
    <w:rsid w:val="008009CE"/>
    <w:rsid w:val="00800B53"/>
    <w:rsid w:val="00801036"/>
    <w:rsid w:val="00801418"/>
    <w:rsid w:val="008015F2"/>
    <w:rsid w:val="00801CB9"/>
    <w:rsid w:val="00801EE5"/>
    <w:rsid w:val="00802034"/>
    <w:rsid w:val="00802663"/>
    <w:rsid w:val="008029C1"/>
    <w:rsid w:val="00802BF3"/>
    <w:rsid w:val="00802E1A"/>
    <w:rsid w:val="00803371"/>
    <w:rsid w:val="00803957"/>
    <w:rsid w:val="00803B92"/>
    <w:rsid w:val="00803BAC"/>
    <w:rsid w:val="00803CB1"/>
    <w:rsid w:val="00803CE0"/>
    <w:rsid w:val="00803D08"/>
    <w:rsid w:val="008049C4"/>
    <w:rsid w:val="00804B7F"/>
    <w:rsid w:val="00804DD5"/>
    <w:rsid w:val="00804EC5"/>
    <w:rsid w:val="00805070"/>
    <w:rsid w:val="00805535"/>
    <w:rsid w:val="00805681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276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273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7F"/>
    <w:rsid w:val="008135CB"/>
    <w:rsid w:val="00813A45"/>
    <w:rsid w:val="008142EF"/>
    <w:rsid w:val="00814B2E"/>
    <w:rsid w:val="00814BE0"/>
    <w:rsid w:val="00814F89"/>
    <w:rsid w:val="008151E0"/>
    <w:rsid w:val="00815287"/>
    <w:rsid w:val="00815704"/>
    <w:rsid w:val="0081587C"/>
    <w:rsid w:val="00815B65"/>
    <w:rsid w:val="00815D55"/>
    <w:rsid w:val="00817007"/>
    <w:rsid w:val="00817117"/>
    <w:rsid w:val="00817424"/>
    <w:rsid w:val="0081764D"/>
    <w:rsid w:val="00817661"/>
    <w:rsid w:val="008179F0"/>
    <w:rsid w:val="00820006"/>
    <w:rsid w:val="008207BC"/>
    <w:rsid w:val="0082085B"/>
    <w:rsid w:val="008208FA"/>
    <w:rsid w:val="00820AA8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4A8"/>
    <w:rsid w:val="0082363F"/>
    <w:rsid w:val="00823F3A"/>
    <w:rsid w:val="00824087"/>
    <w:rsid w:val="0082443A"/>
    <w:rsid w:val="00824549"/>
    <w:rsid w:val="00824AF0"/>
    <w:rsid w:val="00824F9E"/>
    <w:rsid w:val="0082526C"/>
    <w:rsid w:val="00826022"/>
    <w:rsid w:val="00826302"/>
    <w:rsid w:val="0082667C"/>
    <w:rsid w:val="00826834"/>
    <w:rsid w:val="00827201"/>
    <w:rsid w:val="00827228"/>
    <w:rsid w:val="0082742E"/>
    <w:rsid w:val="008274B7"/>
    <w:rsid w:val="00827515"/>
    <w:rsid w:val="0082789C"/>
    <w:rsid w:val="00827CD4"/>
    <w:rsid w:val="00827DF8"/>
    <w:rsid w:val="00830473"/>
    <w:rsid w:val="008307AC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2ADF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CAF"/>
    <w:rsid w:val="00841F7D"/>
    <w:rsid w:val="00841FF6"/>
    <w:rsid w:val="008421E4"/>
    <w:rsid w:val="008425C3"/>
    <w:rsid w:val="00842645"/>
    <w:rsid w:val="00842A5B"/>
    <w:rsid w:val="00842AF3"/>
    <w:rsid w:val="00842B4F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1BE8"/>
    <w:rsid w:val="00851CE5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12"/>
    <w:rsid w:val="00860BD3"/>
    <w:rsid w:val="00860CE0"/>
    <w:rsid w:val="00860F87"/>
    <w:rsid w:val="00861069"/>
    <w:rsid w:val="00861A49"/>
    <w:rsid w:val="00861AFB"/>
    <w:rsid w:val="00861B28"/>
    <w:rsid w:val="00861BA0"/>
    <w:rsid w:val="00862360"/>
    <w:rsid w:val="0086245A"/>
    <w:rsid w:val="008628CD"/>
    <w:rsid w:val="00862ADD"/>
    <w:rsid w:val="00862B9D"/>
    <w:rsid w:val="00862E3D"/>
    <w:rsid w:val="00863484"/>
    <w:rsid w:val="00863886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6A93"/>
    <w:rsid w:val="00867283"/>
    <w:rsid w:val="008673B6"/>
    <w:rsid w:val="00867574"/>
    <w:rsid w:val="00867822"/>
    <w:rsid w:val="00867B02"/>
    <w:rsid w:val="00867C3A"/>
    <w:rsid w:val="00867D6D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1B3"/>
    <w:rsid w:val="00873407"/>
    <w:rsid w:val="00873544"/>
    <w:rsid w:val="00873579"/>
    <w:rsid w:val="00873759"/>
    <w:rsid w:val="008737CE"/>
    <w:rsid w:val="00873C03"/>
    <w:rsid w:val="008740A1"/>
    <w:rsid w:val="008740EF"/>
    <w:rsid w:val="008746DB"/>
    <w:rsid w:val="008746E8"/>
    <w:rsid w:val="00874BFB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901"/>
    <w:rsid w:val="00876AF4"/>
    <w:rsid w:val="00876CB1"/>
    <w:rsid w:val="008770D8"/>
    <w:rsid w:val="00877316"/>
    <w:rsid w:val="0087753F"/>
    <w:rsid w:val="008778A0"/>
    <w:rsid w:val="008779AF"/>
    <w:rsid w:val="00877B2F"/>
    <w:rsid w:val="00877C33"/>
    <w:rsid w:val="00877DFB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656"/>
    <w:rsid w:val="008847F9"/>
    <w:rsid w:val="008848CE"/>
    <w:rsid w:val="00884AB9"/>
    <w:rsid w:val="00884CD6"/>
    <w:rsid w:val="00884DFE"/>
    <w:rsid w:val="00884E26"/>
    <w:rsid w:val="00884F6D"/>
    <w:rsid w:val="00885224"/>
    <w:rsid w:val="00885283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2A7"/>
    <w:rsid w:val="0088734A"/>
    <w:rsid w:val="008877A9"/>
    <w:rsid w:val="00887F60"/>
    <w:rsid w:val="00890262"/>
    <w:rsid w:val="0089058C"/>
    <w:rsid w:val="008905BC"/>
    <w:rsid w:val="00890AF3"/>
    <w:rsid w:val="00890CB8"/>
    <w:rsid w:val="00890CF0"/>
    <w:rsid w:val="008910E4"/>
    <w:rsid w:val="008914D2"/>
    <w:rsid w:val="008916CB"/>
    <w:rsid w:val="0089179A"/>
    <w:rsid w:val="008919B7"/>
    <w:rsid w:val="00891CFD"/>
    <w:rsid w:val="00891D94"/>
    <w:rsid w:val="00891E39"/>
    <w:rsid w:val="00891E44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4D42"/>
    <w:rsid w:val="00895194"/>
    <w:rsid w:val="00895240"/>
    <w:rsid w:val="00895EA6"/>
    <w:rsid w:val="00895FD1"/>
    <w:rsid w:val="0089600A"/>
    <w:rsid w:val="008960A4"/>
    <w:rsid w:val="00896119"/>
    <w:rsid w:val="00896571"/>
    <w:rsid w:val="00896587"/>
    <w:rsid w:val="0089673A"/>
    <w:rsid w:val="008969E0"/>
    <w:rsid w:val="00896EFE"/>
    <w:rsid w:val="008978FB"/>
    <w:rsid w:val="00897E04"/>
    <w:rsid w:val="00897F9D"/>
    <w:rsid w:val="008A036B"/>
    <w:rsid w:val="008A050D"/>
    <w:rsid w:val="008A09D5"/>
    <w:rsid w:val="008A0B3D"/>
    <w:rsid w:val="008A0DBC"/>
    <w:rsid w:val="008A10C5"/>
    <w:rsid w:val="008A11B9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4AC9"/>
    <w:rsid w:val="008A50DC"/>
    <w:rsid w:val="008A537C"/>
    <w:rsid w:val="008A539F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0DCA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269"/>
    <w:rsid w:val="008B4560"/>
    <w:rsid w:val="008B4C78"/>
    <w:rsid w:val="008B4E3B"/>
    <w:rsid w:val="008B4FE9"/>
    <w:rsid w:val="008B5C1F"/>
    <w:rsid w:val="008B61FF"/>
    <w:rsid w:val="008B6319"/>
    <w:rsid w:val="008B64E8"/>
    <w:rsid w:val="008B6816"/>
    <w:rsid w:val="008B6BC4"/>
    <w:rsid w:val="008B6C3C"/>
    <w:rsid w:val="008B6CAA"/>
    <w:rsid w:val="008B6E93"/>
    <w:rsid w:val="008B75A4"/>
    <w:rsid w:val="008B79DE"/>
    <w:rsid w:val="008B7A13"/>
    <w:rsid w:val="008B7DFD"/>
    <w:rsid w:val="008C0446"/>
    <w:rsid w:val="008C04FA"/>
    <w:rsid w:val="008C07CB"/>
    <w:rsid w:val="008C0904"/>
    <w:rsid w:val="008C0976"/>
    <w:rsid w:val="008C09D9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581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2FE4"/>
    <w:rsid w:val="008D3352"/>
    <w:rsid w:val="008D3414"/>
    <w:rsid w:val="008D34DE"/>
    <w:rsid w:val="008D35D5"/>
    <w:rsid w:val="008D39FD"/>
    <w:rsid w:val="008D3FF6"/>
    <w:rsid w:val="008D4208"/>
    <w:rsid w:val="008D4725"/>
    <w:rsid w:val="008D4A98"/>
    <w:rsid w:val="008D4D06"/>
    <w:rsid w:val="008D5763"/>
    <w:rsid w:val="008D5994"/>
    <w:rsid w:val="008D59A6"/>
    <w:rsid w:val="008D5D20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86"/>
    <w:rsid w:val="008D79F7"/>
    <w:rsid w:val="008D7AAD"/>
    <w:rsid w:val="008D7BC5"/>
    <w:rsid w:val="008D7FAD"/>
    <w:rsid w:val="008E0173"/>
    <w:rsid w:val="008E0922"/>
    <w:rsid w:val="008E0F52"/>
    <w:rsid w:val="008E10FE"/>
    <w:rsid w:val="008E1EFF"/>
    <w:rsid w:val="008E25E9"/>
    <w:rsid w:val="008E2B9B"/>
    <w:rsid w:val="008E2C13"/>
    <w:rsid w:val="008E3686"/>
    <w:rsid w:val="008E38EF"/>
    <w:rsid w:val="008E3CD4"/>
    <w:rsid w:val="008E41F4"/>
    <w:rsid w:val="008E4517"/>
    <w:rsid w:val="008E453B"/>
    <w:rsid w:val="008E57EF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45"/>
    <w:rsid w:val="00900D84"/>
    <w:rsid w:val="00900E96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CD3"/>
    <w:rsid w:val="00911D21"/>
    <w:rsid w:val="00911DD0"/>
    <w:rsid w:val="00911EA9"/>
    <w:rsid w:val="0091216E"/>
    <w:rsid w:val="0091230A"/>
    <w:rsid w:val="00912630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537"/>
    <w:rsid w:val="00914B73"/>
    <w:rsid w:val="00914DD7"/>
    <w:rsid w:val="00914E39"/>
    <w:rsid w:val="00914E91"/>
    <w:rsid w:val="00914F56"/>
    <w:rsid w:val="00915721"/>
    <w:rsid w:val="00915991"/>
    <w:rsid w:val="00915C76"/>
    <w:rsid w:val="009161F9"/>
    <w:rsid w:val="00916A7F"/>
    <w:rsid w:val="00917229"/>
    <w:rsid w:val="00917529"/>
    <w:rsid w:val="00917B17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173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5D3"/>
    <w:rsid w:val="00924625"/>
    <w:rsid w:val="00924948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B33"/>
    <w:rsid w:val="00927F85"/>
    <w:rsid w:val="0093003D"/>
    <w:rsid w:val="009308A0"/>
    <w:rsid w:val="009308D8"/>
    <w:rsid w:val="00930C5C"/>
    <w:rsid w:val="00930D1D"/>
    <w:rsid w:val="00930F99"/>
    <w:rsid w:val="00930FE5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6FD5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C7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7C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324"/>
    <w:rsid w:val="0096066E"/>
    <w:rsid w:val="00960879"/>
    <w:rsid w:val="00960B11"/>
    <w:rsid w:val="0096100F"/>
    <w:rsid w:val="00961453"/>
    <w:rsid w:val="00961667"/>
    <w:rsid w:val="00961974"/>
    <w:rsid w:val="00961BB0"/>
    <w:rsid w:val="00961BF3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558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5EC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8A9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131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39F3"/>
    <w:rsid w:val="00983C8B"/>
    <w:rsid w:val="00984381"/>
    <w:rsid w:val="00984619"/>
    <w:rsid w:val="00984AAC"/>
    <w:rsid w:val="00984BFD"/>
    <w:rsid w:val="00984CB4"/>
    <w:rsid w:val="00984D1B"/>
    <w:rsid w:val="00984DE0"/>
    <w:rsid w:val="00985018"/>
    <w:rsid w:val="00985066"/>
    <w:rsid w:val="0098561A"/>
    <w:rsid w:val="0098576A"/>
    <w:rsid w:val="0098594D"/>
    <w:rsid w:val="00985A3C"/>
    <w:rsid w:val="00985D3B"/>
    <w:rsid w:val="009866A6"/>
    <w:rsid w:val="0098685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88D"/>
    <w:rsid w:val="009919C2"/>
    <w:rsid w:val="00991B24"/>
    <w:rsid w:val="00991F4B"/>
    <w:rsid w:val="0099255C"/>
    <w:rsid w:val="00992637"/>
    <w:rsid w:val="00992B3B"/>
    <w:rsid w:val="009930E4"/>
    <w:rsid w:val="00993E6F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0FED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DD2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A7F47"/>
    <w:rsid w:val="009B02A3"/>
    <w:rsid w:val="009B0679"/>
    <w:rsid w:val="009B0688"/>
    <w:rsid w:val="009B0A45"/>
    <w:rsid w:val="009B0B03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29A4"/>
    <w:rsid w:val="009B30BE"/>
    <w:rsid w:val="009B3430"/>
    <w:rsid w:val="009B345D"/>
    <w:rsid w:val="009B35CB"/>
    <w:rsid w:val="009B3DA0"/>
    <w:rsid w:val="009B3DA3"/>
    <w:rsid w:val="009B4083"/>
    <w:rsid w:val="009B40FA"/>
    <w:rsid w:val="009B41A3"/>
    <w:rsid w:val="009B440C"/>
    <w:rsid w:val="009B4EA4"/>
    <w:rsid w:val="009B4F97"/>
    <w:rsid w:val="009B5742"/>
    <w:rsid w:val="009B58DA"/>
    <w:rsid w:val="009B5CE1"/>
    <w:rsid w:val="009B65CE"/>
    <w:rsid w:val="009B6FA0"/>
    <w:rsid w:val="009B7030"/>
    <w:rsid w:val="009B77D6"/>
    <w:rsid w:val="009B7B11"/>
    <w:rsid w:val="009B7D37"/>
    <w:rsid w:val="009C00F5"/>
    <w:rsid w:val="009C0A42"/>
    <w:rsid w:val="009C0AA6"/>
    <w:rsid w:val="009C0DC1"/>
    <w:rsid w:val="009C1967"/>
    <w:rsid w:val="009C1BEE"/>
    <w:rsid w:val="009C1D33"/>
    <w:rsid w:val="009C258E"/>
    <w:rsid w:val="009C28C5"/>
    <w:rsid w:val="009C2ADD"/>
    <w:rsid w:val="009C2EF2"/>
    <w:rsid w:val="009C2F06"/>
    <w:rsid w:val="009C3208"/>
    <w:rsid w:val="009C3758"/>
    <w:rsid w:val="009C3BEC"/>
    <w:rsid w:val="009C423D"/>
    <w:rsid w:val="009C4418"/>
    <w:rsid w:val="009C4B89"/>
    <w:rsid w:val="009C4BAB"/>
    <w:rsid w:val="009C4CAD"/>
    <w:rsid w:val="009C5230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0A"/>
    <w:rsid w:val="009D34CC"/>
    <w:rsid w:val="009D354B"/>
    <w:rsid w:val="009D3C42"/>
    <w:rsid w:val="009D3FD8"/>
    <w:rsid w:val="009D40B1"/>
    <w:rsid w:val="009D48B8"/>
    <w:rsid w:val="009D4EFD"/>
    <w:rsid w:val="009D4F71"/>
    <w:rsid w:val="009D519A"/>
    <w:rsid w:val="009D57ED"/>
    <w:rsid w:val="009D626A"/>
    <w:rsid w:val="009D6D57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811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53AF"/>
    <w:rsid w:val="009F617B"/>
    <w:rsid w:val="009F696B"/>
    <w:rsid w:val="009F6A83"/>
    <w:rsid w:val="009F6B51"/>
    <w:rsid w:val="009F7186"/>
    <w:rsid w:val="009F728A"/>
    <w:rsid w:val="009F780F"/>
    <w:rsid w:val="009F787A"/>
    <w:rsid w:val="009F7E3C"/>
    <w:rsid w:val="009F7F15"/>
    <w:rsid w:val="00A00329"/>
    <w:rsid w:val="00A008BF"/>
    <w:rsid w:val="00A008C8"/>
    <w:rsid w:val="00A00956"/>
    <w:rsid w:val="00A00A8A"/>
    <w:rsid w:val="00A00B30"/>
    <w:rsid w:val="00A00C9F"/>
    <w:rsid w:val="00A00D75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8EF"/>
    <w:rsid w:val="00A03A01"/>
    <w:rsid w:val="00A03A5A"/>
    <w:rsid w:val="00A03BEE"/>
    <w:rsid w:val="00A03CBD"/>
    <w:rsid w:val="00A03E1C"/>
    <w:rsid w:val="00A03FF0"/>
    <w:rsid w:val="00A046F3"/>
    <w:rsid w:val="00A04A71"/>
    <w:rsid w:val="00A04B20"/>
    <w:rsid w:val="00A04DD2"/>
    <w:rsid w:val="00A04E7C"/>
    <w:rsid w:val="00A04EF5"/>
    <w:rsid w:val="00A04FB0"/>
    <w:rsid w:val="00A055D6"/>
    <w:rsid w:val="00A05A2C"/>
    <w:rsid w:val="00A05B85"/>
    <w:rsid w:val="00A05E58"/>
    <w:rsid w:val="00A05ECC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D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59A"/>
    <w:rsid w:val="00A1674B"/>
    <w:rsid w:val="00A16765"/>
    <w:rsid w:val="00A16777"/>
    <w:rsid w:val="00A16C32"/>
    <w:rsid w:val="00A16C55"/>
    <w:rsid w:val="00A16D7D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29"/>
    <w:rsid w:val="00A22F9C"/>
    <w:rsid w:val="00A23002"/>
    <w:rsid w:val="00A23152"/>
    <w:rsid w:val="00A231E6"/>
    <w:rsid w:val="00A232FF"/>
    <w:rsid w:val="00A2361B"/>
    <w:rsid w:val="00A23EB0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C0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5CC"/>
    <w:rsid w:val="00A33A3D"/>
    <w:rsid w:val="00A33DB3"/>
    <w:rsid w:val="00A33F1C"/>
    <w:rsid w:val="00A34142"/>
    <w:rsid w:val="00A3428F"/>
    <w:rsid w:val="00A3439E"/>
    <w:rsid w:val="00A344CF"/>
    <w:rsid w:val="00A3479E"/>
    <w:rsid w:val="00A34853"/>
    <w:rsid w:val="00A34D9E"/>
    <w:rsid w:val="00A3511C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63C"/>
    <w:rsid w:val="00A3784D"/>
    <w:rsid w:val="00A37918"/>
    <w:rsid w:val="00A37EA7"/>
    <w:rsid w:val="00A40666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3F6D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8B0"/>
    <w:rsid w:val="00A46FB9"/>
    <w:rsid w:val="00A47163"/>
    <w:rsid w:val="00A4718A"/>
    <w:rsid w:val="00A47558"/>
    <w:rsid w:val="00A4761B"/>
    <w:rsid w:val="00A4763C"/>
    <w:rsid w:val="00A478AE"/>
    <w:rsid w:val="00A479C9"/>
    <w:rsid w:val="00A47C59"/>
    <w:rsid w:val="00A47FB4"/>
    <w:rsid w:val="00A500B1"/>
    <w:rsid w:val="00A502AC"/>
    <w:rsid w:val="00A50350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9CA"/>
    <w:rsid w:val="00A52BF8"/>
    <w:rsid w:val="00A52C19"/>
    <w:rsid w:val="00A52EE6"/>
    <w:rsid w:val="00A534BB"/>
    <w:rsid w:val="00A53866"/>
    <w:rsid w:val="00A53E0E"/>
    <w:rsid w:val="00A53F9F"/>
    <w:rsid w:val="00A53FE3"/>
    <w:rsid w:val="00A541A1"/>
    <w:rsid w:val="00A543A4"/>
    <w:rsid w:val="00A546C4"/>
    <w:rsid w:val="00A54859"/>
    <w:rsid w:val="00A548CB"/>
    <w:rsid w:val="00A54D62"/>
    <w:rsid w:val="00A55045"/>
    <w:rsid w:val="00A5539B"/>
    <w:rsid w:val="00A557F8"/>
    <w:rsid w:val="00A55834"/>
    <w:rsid w:val="00A561B2"/>
    <w:rsid w:val="00A5669D"/>
    <w:rsid w:val="00A56A69"/>
    <w:rsid w:val="00A56B3A"/>
    <w:rsid w:val="00A56F3A"/>
    <w:rsid w:val="00A570AD"/>
    <w:rsid w:val="00A571B1"/>
    <w:rsid w:val="00A57343"/>
    <w:rsid w:val="00A578B1"/>
    <w:rsid w:val="00A57CE1"/>
    <w:rsid w:val="00A603DB"/>
    <w:rsid w:val="00A604C8"/>
    <w:rsid w:val="00A608BA"/>
    <w:rsid w:val="00A60969"/>
    <w:rsid w:val="00A60CD5"/>
    <w:rsid w:val="00A60F01"/>
    <w:rsid w:val="00A61095"/>
    <w:rsid w:val="00A61265"/>
    <w:rsid w:val="00A61684"/>
    <w:rsid w:val="00A61C4B"/>
    <w:rsid w:val="00A61E3B"/>
    <w:rsid w:val="00A6247D"/>
    <w:rsid w:val="00A6270B"/>
    <w:rsid w:val="00A629D7"/>
    <w:rsid w:val="00A6302C"/>
    <w:rsid w:val="00A630AF"/>
    <w:rsid w:val="00A6319A"/>
    <w:rsid w:val="00A63B5D"/>
    <w:rsid w:val="00A63BC2"/>
    <w:rsid w:val="00A63C10"/>
    <w:rsid w:val="00A643E4"/>
    <w:rsid w:val="00A644A8"/>
    <w:rsid w:val="00A6458F"/>
    <w:rsid w:val="00A6460A"/>
    <w:rsid w:val="00A64C81"/>
    <w:rsid w:val="00A64C89"/>
    <w:rsid w:val="00A64D74"/>
    <w:rsid w:val="00A65683"/>
    <w:rsid w:val="00A657EE"/>
    <w:rsid w:val="00A65997"/>
    <w:rsid w:val="00A65A18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0E1C"/>
    <w:rsid w:val="00A710B6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2CB"/>
    <w:rsid w:val="00A7333D"/>
    <w:rsid w:val="00A734DD"/>
    <w:rsid w:val="00A73CF7"/>
    <w:rsid w:val="00A73D1F"/>
    <w:rsid w:val="00A73FE0"/>
    <w:rsid w:val="00A741A5"/>
    <w:rsid w:val="00A745FA"/>
    <w:rsid w:val="00A74690"/>
    <w:rsid w:val="00A74739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30C"/>
    <w:rsid w:val="00A8291B"/>
    <w:rsid w:val="00A82B54"/>
    <w:rsid w:val="00A82DD4"/>
    <w:rsid w:val="00A83081"/>
    <w:rsid w:val="00A83446"/>
    <w:rsid w:val="00A83807"/>
    <w:rsid w:val="00A83BBC"/>
    <w:rsid w:val="00A83BEE"/>
    <w:rsid w:val="00A83D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0CA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67E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519"/>
    <w:rsid w:val="00A94730"/>
    <w:rsid w:val="00A948F0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582"/>
    <w:rsid w:val="00AA164B"/>
    <w:rsid w:val="00AA18DE"/>
    <w:rsid w:val="00AA19B0"/>
    <w:rsid w:val="00AA1B34"/>
    <w:rsid w:val="00AA1BE0"/>
    <w:rsid w:val="00AA1EEE"/>
    <w:rsid w:val="00AA1FAC"/>
    <w:rsid w:val="00AA206B"/>
    <w:rsid w:val="00AA213E"/>
    <w:rsid w:val="00AA236F"/>
    <w:rsid w:val="00AA23A9"/>
    <w:rsid w:val="00AA271B"/>
    <w:rsid w:val="00AA2986"/>
    <w:rsid w:val="00AA2E19"/>
    <w:rsid w:val="00AA3308"/>
    <w:rsid w:val="00AA35BF"/>
    <w:rsid w:val="00AA39C4"/>
    <w:rsid w:val="00AA3BD3"/>
    <w:rsid w:val="00AA3BF6"/>
    <w:rsid w:val="00AA3C07"/>
    <w:rsid w:val="00AA3C1F"/>
    <w:rsid w:val="00AA3DC3"/>
    <w:rsid w:val="00AA410C"/>
    <w:rsid w:val="00AA411E"/>
    <w:rsid w:val="00AA4235"/>
    <w:rsid w:val="00AA4338"/>
    <w:rsid w:val="00AA447D"/>
    <w:rsid w:val="00AA4C62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4DB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5D55"/>
    <w:rsid w:val="00AC63CD"/>
    <w:rsid w:val="00AC6953"/>
    <w:rsid w:val="00AC6AF3"/>
    <w:rsid w:val="00AC6BB6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3FC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133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10"/>
    <w:rsid w:val="00AD6FC6"/>
    <w:rsid w:val="00AD7145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4D17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1900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4EBA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09A"/>
    <w:rsid w:val="00B0043A"/>
    <w:rsid w:val="00B007C7"/>
    <w:rsid w:val="00B0104A"/>
    <w:rsid w:val="00B011CE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7F5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643"/>
    <w:rsid w:val="00B068CE"/>
    <w:rsid w:val="00B06967"/>
    <w:rsid w:val="00B06DF6"/>
    <w:rsid w:val="00B06E90"/>
    <w:rsid w:val="00B076F2"/>
    <w:rsid w:val="00B07967"/>
    <w:rsid w:val="00B07BDA"/>
    <w:rsid w:val="00B07D83"/>
    <w:rsid w:val="00B07E34"/>
    <w:rsid w:val="00B07FAA"/>
    <w:rsid w:val="00B1001A"/>
    <w:rsid w:val="00B10A0B"/>
    <w:rsid w:val="00B10B63"/>
    <w:rsid w:val="00B1106F"/>
    <w:rsid w:val="00B1115D"/>
    <w:rsid w:val="00B11369"/>
    <w:rsid w:val="00B1179F"/>
    <w:rsid w:val="00B117A0"/>
    <w:rsid w:val="00B120C8"/>
    <w:rsid w:val="00B12921"/>
    <w:rsid w:val="00B13062"/>
    <w:rsid w:val="00B13223"/>
    <w:rsid w:val="00B1325C"/>
    <w:rsid w:val="00B1328A"/>
    <w:rsid w:val="00B13C24"/>
    <w:rsid w:val="00B13C92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8E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2CF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233"/>
    <w:rsid w:val="00B2137C"/>
    <w:rsid w:val="00B215B0"/>
    <w:rsid w:val="00B216A3"/>
    <w:rsid w:val="00B21DF1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AD1"/>
    <w:rsid w:val="00B31C95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291"/>
    <w:rsid w:val="00B3469A"/>
    <w:rsid w:val="00B34783"/>
    <w:rsid w:val="00B348DB"/>
    <w:rsid w:val="00B34A4F"/>
    <w:rsid w:val="00B34F04"/>
    <w:rsid w:val="00B352F9"/>
    <w:rsid w:val="00B35412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1FD"/>
    <w:rsid w:val="00B37755"/>
    <w:rsid w:val="00B4021F"/>
    <w:rsid w:val="00B40388"/>
    <w:rsid w:val="00B4089F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5BE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5EE9"/>
    <w:rsid w:val="00B45FE7"/>
    <w:rsid w:val="00B4661E"/>
    <w:rsid w:val="00B4673E"/>
    <w:rsid w:val="00B468A2"/>
    <w:rsid w:val="00B46BE5"/>
    <w:rsid w:val="00B46C9F"/>
    <w:rsid w:val="00B46CEB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27"/>
    <w:rsid w:val="00B525DA"/>
    <w:rsid w:val="00B525E2"/>
    <w:rsid w:val="00B52A06"/>
    <w:rsid w:val="00B52A8D"/>
    <w:rsid w:val="00B52AFD"/>
    <w:rsid w:val="00B52C62"/>
    <w:rsid w:val="00B52F17"/>
    <w:rsid w:val="00B533AE"/>
    <w:rsid w:val="00B53A9A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44A"/>
    <w:rsid w:val="00B577E2"/>
    <w:rsid w:val="00B578F0"/>
    <w:rsid w:val="00B6040D"/>
    <w:rsid w:val="00B605B6"/>
    <w:rsid w:val="00B6087C"/>
    <w:rsid w:val="00B60DC9"/>
    <w:rsid w:val="00B617B3"/>
    <w:rsid w:val="00B61AE7"/>
    <w:rsid w:val="00B61E1B"/>
    <w:rsid w:val="00B6211B"/>
    <w:rsid w:val="00B6235E"/>
    <w:rsid w:val="00B62440"/>
    <w:rsid w:val="00B6278D"/>
    <w:rsid w:val="00B63007"/>
    <w:rsid w:val="00B63490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1B4"/>
    <w:rsid w:val="00B70443"/>
    <w:rsid w:val="00B7067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A35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0E41"/>
    <w:rsid w:val="00B816DB"/>
    <w:rsid w:val="00B819DC"/>
    <w:rsid w:val="00B81BF2"/>
    <w:rsid w:val="00B81C2C"/>
    <w:rsid w:val="00B8212F"/>
    <w:rsid w:val="00B8253D"/>
    <w:rsid w:val="00B82646"/>
    <w:rsid w:val="00B82909"/>
    <w:rsid w:val="00B82936"/>
    <w:rsid w:val="00B8389C"/>
    <w:rsid w:val="00B84110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85C"/>
    <w:rsid w:val="00B86F7F"/>
    <w:rsid w:val="00B870B0"/>
    <w:rsid w:val="00B8733C"/>
    <w:rsid w:val="00B877D2"/>
    <w:rsid w:val="00B87E52"/>
    <w:rsid w:val="00B9055C"/>
    <w:rsid w:val="00B909DE"/>
    <w:rsid w:val="00B90DA5"/>
    <w:rsid w:val="00B912D7"/>
    <w:rsid w:val="00B9169C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2936"/>
    <w:rsid w:val="00B92E45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662F"/>
    <w:rsid w:val="00B9760A"/>
    <w:rsid w:val="00B97680"/>
    <w:rsid w:val="00B978AA"/>
    <w:rsid w:val="00B97CBF"/>
    <w:rsid w:val="00B97DD2"/>
    <w:rsid w:val="00B97FC0"/>
    <w:rsid w:val="00BA02F5"/>
    <w:rsid w:val="00BA0904"/>
    <w:rsid w:val="00BA0A95"/>
    <w:rsid w:val="00BA0B66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693"/>
    <w:rsid w:val="00BA2751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6EE9"/>
    <w:rsid w:val="00BA721D"/>
    <w:rsid w:val="00BA73AC"/>
    <w:rsid w:val="00BA7C80"/>
    <w:rsid w:val="00BA7EDD"/>
    <w:rsid w:val="00BA7F44"/>
    <w:rsid w:val="00BA7FB9"/>
    <w:rsid w:val="00BB0458"/>
    <w:rsid w:val="00BB0466"/>
    <w:rsid w:val="00BB0CA7"/>
    <w:rsid w:val="00BB0F0B"/>
    <w:rsid w:val="00BB0F85"/>
    <w:rsid w:val="00BB11D6"/>
    <w:rsid w:val="00BB1253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231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AAC"/>
    <w:rsid w:val="00BB7C28"/>
    <w:rsid w:val="00BC01D6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A0"/>
    <w:rsid w:val="00BC2AF7"/>
    <w:rsid w:val="00BC2F75"/>
    <w:rsid w:val="00BC300D"/>
    <w:rsid w:val="00BC30AA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61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91B"/>
    <w:rsid w:val="00BD4D46"/>
    <w:rsid w:val="00BD4F2C"/>
    <w:rsid w:val="00BD5096"/>
    <w:rsid w:val="00BD5280"/>
    <w:rsid w:val="00BD555C"/>
    <w:rsid w:val="00BD5591"/>
    <w:rsid w:val="00BD585A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861"/>
    <w:rsid w:val="00BE0A6B"/>
    <w:rsid w:val="00BE0D24"/>
    <w:rsid w:val="00BE10F8"/>
    <w:rsid w:val="00BE125B"/>
    <w:rsid w:val="00BE17F4"/>
    <w:rsid w:val="00BE1A73"/>
    <w:rsid w:val="00BE1C4A"/>
    <w:rsid w:val="00BE1C98"/>
    <w:rsid w:val="00BE1FED"/>
    <w:rsid w:val="00BE2BBA"/>
    <w:rsid w:val="00BE3165"/>
    <w:rsid w:val="00BE32B5"/>
    <w:rsid w:val="00BE3324"/>
    <w:rsid w:val="00BE34B7"/>
    <w:rsid w:val="00BE3DC1"/>
    <w:rsid w:val="00BE3E92"/>
    <w:rsid w:val="00BE3F52"/>
    <w:rsid w:val="00BE4359"/>
    <w:rsid w:val="00BE46D1"/>
    <w:rsid w:val="00BE5859"/>
    <w:rsid w:val="00BE5D77"/>
    <w:rsid w:val="00BE5DAD"/>
    <w:rsid w:val="00BE644C"/>
    <w:rsid w:val="00BE659C"/>
    <w:rsid w:val="00BE70A3"/>
    <w:rsid w:val="00BE7314"/>
    <w:rsid w:val="00BE7545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971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68E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1F7"/>
    <w:rsid w:val="00C06394"/>
    <w:rsid w:val="00C064E6"/>
    <w:rsid w:val="00C06661"/>
    <w:rsid w:val="00C0687B"/>
    <w:rsid w:val="00C068BF"/>
    <w:rsid w:val="00C06B91"/>
    <w:rsid w:val="00C06C57"/>
    <w:rsid w:val="00C070B2"/>
    <w:rsid w:val="00C070FA"/>
    <w:rsid w:val="00C071FE"/>
    <w:rsid w:val="00C07A8C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E2D"/>
    <w:rsid w:val="00C11ED7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A7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09"/>
    <w:rsid w:val="00C204AF"/>
    <w:rsid w:val="00C20782"/>
    <w:rsid w:val="00C213A3"/>
    <w:rsid w:val="00C213F7"/>
    <w:rsid w:val="00C218ED"/>
    <w:rsid w:val="00C223A3"/>
    <w:rsid w:val="00C223D6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55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11A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8BE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74"/>
    <w:rsid w:val="00C40EFB"/>
    <w:rsid w:val="00C40FEA"/>
    <w:rsid w:val="00C412C7"/>
    <w:rsid w:val="00C416F4"/>
    <w:rsid w:val="00C41853"/>
    <w:rsid w:val="00C419E3"/>
    <w:rsid w:val="00C41B7B"/>
    <w:rsid w:val="00C41BA3"/>
    <w:rsid w:val="00C41E34"/>
    <w:rsid w:val="00C423E3"/>
    <w:rsid w:val="00C42402"/>
    <w:rsid w:val="00C427AF"/>
    <w:rsid w:val="00C42BD3"/>
    <w:rsid w:val="00C42DB0"/>
    <w:rsid w:val="00C42F16"/>
    <w:rsid w:val="00C430D2"/>
    <w:rsid w:val="00C431EC"/>
    <w:rsid w:val="00C43294"/>
    <w:rsid w:val="00C43356"/>
    <w:rsid w:val="00C4382A"/>
    <w:rsid w:val="00C4427E"/>
    <w:rsid w:val="00C443C0"/>
    <w:rsid w:val="00C445F8"/>
    <w:rsid w:val="00C44604"/>
    <w:rsid w:val="00C4464E"/>
    <w:rsid w:val="00C44900"/>
    <w:rsid w:val="00C457E4"/>
    <w:rsid w:val="00C45BE7"/>
    <w:rsid w:val="00C45D47"/>
    <w:rsid w:val="00C4624F"/>
    <w:rsid w:val="00C46253"/>
    <w:rsid w:val="00C46764"/>
    <w:rsid w:val="00C469EE"/>
    <w:rsid w:val="00C46C17"/>
    <w:rsid w:val="00C46E41"/>
    <w:rsid w:val="00C47034"/>
    <w:rsid w:val="00C4749B"/>
    <w:rsid w:val="00C47722"/>
    <w:rsid w:val="00C47CE2"/>
    <w:rsid w:val="00C47D84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12C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C9F"/>
    <w:rsid w:val="00C561E8"/>
    <w:rsid w:val="00C5633B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69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6CC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1DA5"/>
    <w:rsid w:val="00C723BB"/>
    <w:rsid w:val="00C72787"/>
    <w:rsid w:val="00C729FD"/>
    <w:rsid w:val="00C72A45"/>
    <w:rsid w:val="00C732DC"/>
    <w:rsid w:val="00C73358"/>
    <w:rsid w:val="00C7346B"/>
    <w:rsid w:val="00C73502"/>
    <w:rsid w:val="00C73634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E7A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09A"/>
    <w:rsid w:val="00C833DF"/>
    <w:rsid w:val="00C8345A"/>
    <w:rsid w:val="00C8350B"/>
    <w:rsid w:val="00C8365C"/>
    <w:rsid w:val="00C83716"/>
    <w:rsid w:val="00C837E5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78F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B61"/>
    <w:rsid w:val="00C93C08"/>
    <w:rsid w:val="00C93CA7"/>
    <w:rsid w:val="00C9427F"/>
    <w:rsid w:val="00C9430B"/>
    <w:rsid w:val="00C94943"/>
    <w:rsid w:val="00C95136"/>
    <w:rsid w:val="00C95865"/>
    <w:rsid w:val="00C967B1"/>
    <w:rsid w:val="00C9694B"/>
    <w:rsid w:val="00C96A18"/>
    <w:rsid w:val="00C96A52"/>
    <w:rsid w:val="00C96BBD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89A"/>
    <w:rsid w:val="00CA2B1C"/>
    <w:rsid w:val="00CA2BCC"/>
    <w:rsid w:val="00CA3072"/>
    <w:rsid w:val="00CA39EC"/>
    <w:rsid w:val="00CA3C9B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5A5F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1FC0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661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048"/>
    <w:rsid w:val="00CD03CF"/>
    <w:rsid w:val="00CD06B3"/>
    <w:rsid w:val="00CD133C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B27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862"/>
    <w:rsid w:val="00CE39A1"/>
    <w:rsid w:val="00CE39A7"/>
    <w:rsid w:val="00CE3B47"/>
    <w:rsid w:val="00CE40D1"/>
    <w:rsid w:val="00CE410F"/>
    <w:rsid w:val="00CE415F"/>
    <w:rsid w:val="00CE46BE"/>
    <w:rsid w:val="00CE46EB"/>
    <w:rsid w:val="00CE494E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B66"/>
    <w:rsid w:val="00CF4CE4"/>
    <w:rsid w:val="00CF5D69"/>
    <w:rsid w:val="00CF5F98"/>
    <w:rsid w:val="00CF64AE"/>
    <w:rsid w:val="00CF6E5C"/>
    <w:rsid w:val="00CF6E64"/>
    <w:rsid w:val="00CF7129"/>
    <w:rsid w:val="00CF7210"/>
    <w:rsid w:val="00CF741D"/>
    <w:rsid w:val="00CF74C3"/>
    <w:rsid w:val="00CF784A"/>
    <w:rsid w:val="00D00100"/>
    <w:rsid w:val="00D00721"/>
    <w:rsid w:val="00D008A0"/>
    <w:rsid w:val="00D00FDA"/>
    <w:rsid w:val="00D01676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6AD"/>
    <w:rsid w:val="00D06777"/>
    <w:rsid w:val="00D069F3"/>
    <w:rsid w:val="00D06EFB"/>
    <w:rsid w:val="00D07155"/>
    <w:rsid w:val="00D072C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BF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7BF"/>
    <w:rsid w:val="00D20808"/>
    <w:rsid w:val="00D2084F"/>
    <w:rsid w:val="00D20E3D"/>
    <w:rsid w:val="00D20EC0"/>
    <w:rsid w:val="00D2122E"/>
    <w:rsid w:val="00D21516"/>
    <w:rsid w:val="00D21729"/>
    <w:rsid w:val="00D219A6"/>
    <w:rsid w:val="00D21EA5"/>
    <w:rsid w:val="00D21FB5"/>
    <w:rsid w:val="00D22173"/>
    <w:rsid w:val="00D224E4"/>
    <w:rsid w:val="00D226EC"/>
    <w:rsid w:val="00D22C8B"/>
    <w:rsid w:val="00D23069"/>
    <w:rsid w:val="00D232FA"/>
    <w:rsid w:val="00D23393"/>
    <w:rsid w:val="00D2398E"/>
    <w:rsid w:val="00D23A5C"/>
    <w:rsid w:val="00D23EB2"/>
    <w:rsid w:val="00D2424B"/>
    <w:rsid w:val="00D243CF"/>
    <w:rsid w:val="00D245C1"/>
    <w:rsid w:val="00D248FB"/>
    <w:rsid w:val="00D24D90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C6E"/>
    <w:rsid w:val="00D27FCB"/>
    <w:rsid w:val="00D30C79"/>
    <w:rsid w:val="00D30CE8"/>
    <w:rsid w:val="00D3104F"/>
    <w:rsid w:val="00D311D5"/>
    <w:rsid w:val="00D3165C"/>
    <w:rsid w:val="00D31DCE"/>
    <w:rsid w:val="00D31EAE"/>
    <w:rsid w:val="00D32897"/>
    <w:rsid w:val="00D32ADA"/>
    <w:rsid w:val="00D32CA9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8C0"/>
    <w:rsid w:val="00D35A7D"/>
    <w:rsid w:val="00D35E27"/>
    <w:rsid w:val="00D35F54"/>
    <w:rsid w:val="00D36674"/>
    <w:rsid w:val="00D366F3"/>
    <w:rsid w:val="00D36A05"/>
    <w:rsid w:val="00D36E12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778"/>
    <w:rsid w:val="00D41A7D"/>
    <w:rsid w:val="00D421C4"/>
    <w:rsid w:val="00D4243E"/>
    <w:rsid w:val="00D43758"/>
    <w:rsid w:val="00D4381E"/>
    <w:rsid w:val="00D439EA"/>
    <w:rsid w:val="00D43A90"/>
    <w:rsid w:val="00D43ADA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09C"/>
    <w:rsid w:val="00D52215"/>
    <w:rsid w:val="00D52783"/>
    <w:rsid w:val="00D52BC0"/>
    <w:rsid w:val="00D5340C"/>
    <w:rsid w:val="00D5357B"/>
    <w:rsid w:val="00D5376D"/>
    <w:rsid w:val="00D53931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6E94"/>
    <w:rsid w:val="00D57316"/>
    <w:rsid w:val="00D5744A"/>
    <w:rsid w:val="00D57B3B"/>
    <w:rsid w:val="00D60125"/>
    <w:rsid w:val="00D60264"/>
    <w:rsid w:val="00D6084F"/>
    <w:rsid w:val="00D609CF"/>
    <w:rsid w:val="00D60C1C"/>
    <w:rsid w:val="00D61429"/>
    <w:rsid w:val="00D6195E"/>
    <w:rsid w:val="00D61C96"/>
    <w:rsid w:val="00D61E43"/>
    <w:rsid w:val="00D61E48"/>
    <w:rsid w:val="00D62024"/>
    <w:rsid w:val="00D62037"/>
    <w:rsid w:val="00D62151"/>
    <w:rsid w:val="00D62577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3E6"/>
    <w:rsid w:val="00D6551E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9FF"/>
    <w:rsid w:val="00D70CAE"/>
    <w:rsid w:val="00D70F84"/>
    <w:rsid w:val="00D71158"/>
    <w:rsid w:val="00D712F0"/>
    <w:rsid w:val="00D7187F"/>
    <w:rsid w:val="00D71B2D"/>
    <w:rsid w:val="00D71C60"/>
    <w:rsid w:val="00D71F2B"/>
    <w:rsid w:val="00D72625"/>
    <w:rsid w:val="00D72EC2"/>
    <w:rsid w:val="00D7346E"/>
    <w:rsid w:val="00D739F8"/>
    <w:rsid w:val="00D73A18"/>
    <w:rsid w:val="00D73A69"/>
    <w:rsid w:val="00D73E0D"/>
    <w:rsid w:val="00D73F66"/>
    <w:rsid w:val="00D74405"/>
    <w:rsid w:val="00D74789"/>
    <w:rsid w:val="00D74962"/>
    <w:rsid w:val="00D74BA8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85E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205"/>
    <w:rsid w:val="00D836A1"/>
    <w:rsid w:val="00D83A67"/>
    <w:rsid w:val="00D8409D"/>
    <w:rsid w:val="00D840FF"/>
    <w:rsid w:val="00D84134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9FE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992"/>
    <w:rsid w:val="00D95E1B"/>
    <w:rsid w:val="00D96047"/>
    <w:rsid w:val="00D96279"/>
    <w:rsid w:val="00D96437"/>
    <w:rsid w:val="00D966CE"/>
    <w:rsid w:val="00D96807"/>
    <w:rsid w:val="00D968BF"/>
    <w:rsid w:val="00D96901"/>
    <w:rsid w:val="00D969BD"/>
    <w:rsid w:val="00D96AC7"/>
    <w:rsid w:val="00D96C8B"/>
    <w:rsid w:val="00D96F1F"/>
    <w:rsid w:val="00D9710A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5C5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68E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76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C9E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6F7C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426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3B8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5F04"/>
    <w:rsid w:val="00DC6647"/>
    <w:rsid w:val="00DC6827"/>
    <w:rsid w:val="00DC6DA3"/>
    <w:rsid w:val="00DC6E2B"/>
    <w:rsid w:val="00DC7636"/>
    <w:rsid w:val="00DC7BD8"/>
    <w:rsid w:val="00DC7CD5"/>
    <w:rsid w:val="00DC7E04"/>
    <w:rsid w:val="00DD00BA"/>
    <w:rsid w:val="00DD03B3"/>
    <w:rsid w:val="00DD0932"/>
    <w:rsid w:val="00DD0CE5"/>
    <w:rsid w:val="00DD0D53"/>
    <w:rsid w:val="00DD0DFF"/>
    <w:rsid w:val="00DD0F1C"/>
    <w:rsid w:val="00DD1878"/>
    <w:rsid w:val="00DD1A97"/>
    <w:rsid w:val="00DD1C10"/>
    <w:rsid w:val="00DD1C2A"/>
    <w:rsid w:val="00DD1D68"/>
    <w:rsid w:val="00DD1E9D"/>
    <w:rsid w:val="00DD1F31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0C0"/>
    <w:rsid w:val="00DE028C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79"/>
    <w:rsid w:val="00DE2093"/>
    <w:rsid w:val="00DE22AD"/>
    <w:rsid w:val="00DE25D5"/>
    <w:rsid w:val="00DE261E"/>
    <w:rsid w:val="00DE3379"/>
    <w:rsid w:val="00DE3A0E"/>
    <w:rsid w:val="00DE3DBA"/>
    <w:rsid w:val="00DE3F77"/>
    <w:rsid w:val="00DE4B36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29C"/>
    <w:rsid w:val="00DF183E"/>
    <w:rsid w:val="00DF1BCC"/>
    <w:rsid w:val="00DF1E88"/>
    <w:rsid w:val="00DF1F36"/>
    <w:rsid w:val="00DF2334"/>
    <w:rsid w:val="00DF23AB"/>
    <w:rsid w:val="00DF24C8"/>
    <w:rsid w:val="00DF29F1"/>
    <w:rsid w:val="00DF2A0E"/>
    <w:rsid w:val="00DF2B2D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14A"/>
    <w:rsid w:val="00DF531C"/>
    <w:rsid w:val="00DF582C"/>
    <w:rsid w:val="00DF58FD"/>
    <w:rsid w:val="00DF5C4A"/>
    <w:rsid w:val="00DF5D4F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248"/>
    <w:rsid w:val="00E02758"/>
    <w:rsid w:val="00E02CFE"/>
    <w:rsid w:val="00E02D13"/>
    <w:rsid w:val="00E030BC"/>
    <w:rsid w:val="00E03359"/>
    <w:rsid w:val="00E03823"/>
    <w:rsid w:val="00E03AF5"/>
    <w:rsid w:val="00E0404E"/>
    <w:rsid w:val="00E040AC"/>
    <w:rsid w:val="00E0481A"/>
    <w:rsid w:val="00E04A40"/>
    <w:rsid w:val="00E04E11"/>
    <w:rsid w:val="00E05091"/>
    <w:rsid w:val="00E05108"/>
    <w:rsid w:val="00E05566"/>
    <w:rsid w:val="00E0596B"/>
    <w:rsid w:val="00E05B34"/>
    <w:rsid w:val="00E05D7E"/>
    <w:rsid w:val="00E05FD2"/>
    <w:rsid w:val="00E060F4"/>
    <w:rsid w:val="00E06517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B79"/>
    <w:rsid w:val="00E11E58"/>
    <w:rsid w:val="00E11F1E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61E"/>
    <w:rsid w:val="00E1784A"/>
    <w:rsid w:val="00E17B7B"/>
    <w:rsid w:val="00E17C3B"/>
    <w:rsid w:val="00E17FF0"/>
    <w:rsid w:val="00E20240"/>
    <w:rsid w:val="00E20A77"/>
    <w:rsid w:val="00E20ABF"/>
    <w:rsid w:val="00E20BAC"/>
    <w:rsid w:val="00E212F0"/>
    <w:rsid w:val="00E219C1"/>
    <w:rsid w:val="00E21A7E"/>
    <w:rsid w:val="00E21BCF"/>
    <w:rsid w:val="00E21D4C"/>
    <w:rsid w:val="00E21F39"/>
    <w:rsid w:val="00E2203E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16F"/>
    <w:rsid w:val="00E24234"/>
    <w:rsid w:val="00E245C4"/>
    <w:rsid w:val="00E2499E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1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C09"/>
    <w:rsid w:val="00E30D82"/>
    <w:rsid w:val="00E30E83"/>
    <w:rsid w:val="00E30F73"/>
    <w:rsid w:val="00E30FC7"/>
    <w:rsid w:val="00E313DE"/>
    <w:rsid w:val="00E314AB"/>
    <w:rsid w:val="00E31C24"/>
    <w:rsid w:val="00E325D4"/>
    <w:rsid w:val="00E326F2"/>
    <w:rsid w:val="00E32730"/>
    <w:rsid w:val="00E329C1"/>
    <w:rsid w:val="00E32E1F"/>
    <w:rsid w:val="00E32ED9"/>
    <w:rsid w:val="00E3313D"/>
    <w:rsid w:val="00E3393D"/>
    <w:rsid w:val="00E34160"/>
    <w:rsid w:val="00E3419C"/>
    <w:rsid w:val="00E3421C"/>
    <w:rsid w:val="00E34482"/>
    <w:rsid w:val="00E346A6"/>
    <w:rsid w:val="00E34A44"/>
    <w:rsid w:val="00E3513D"/>
    <w:rsid w:val="00E35270"/>
    <w:rsid w:val="00E355F2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E3E"/>
    <w:rsid w:val="00E40F40"/>
    <w:rsid w:val="00E41335"/>
    <w:rsid w:val="00E41BCC"/>
    <w:rsid w:val="00E41E16"/>
    <w:rsid w:val="00E41F98"/>
    <w:rsid w:val="00E42286"/>
    <w:rsid w:val="00E4233A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052"/>
    <w:rsid w:val="00E45170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2B08"/>
    <w:rsid w:val="00E530EB"/>
    <w:rsid w:val="00E53614"/>
    <w:rsid w:val="00E5365F"/>
    <w:rsid w:val="00E53941"/>
    <w:rsid w:val="00E539A6"/>
    <w:rsid w:val="00E54803"/>
    <w:rsid w:val="00E54990"/>
    <w:rsid w:val="00E54F4E"/>
    <w:rsid w:val="00E55000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61E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3A4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9DE"/>
    <w:rsid w:val="00E65EB5"/>
    <w:rsid w:val="00E65EBD"/>
    <w:rsid w:val="00E65FAC"/>
    <w:rsid w:val="00E66422"/>
    <w:rsid w:val="00E665CE"/>
    <w:rsid w:val="00E6760D"/>
    <w:rsid w:val="00E677B2"/>
    <w:rsid w:val="00E678DA"/>
    <w:rsid w:val="00E6799E"/>
    <w:rsid w:val="00E67C1E"/>
    <w:rsid w:val="00E70045"/>
    <w:rsid w:val="00E7064F"/>
    <w:rsid w:val="00E70B24"/>
    <w:rsid w:val="00E70C32"/>
    <w:rsid w:val="00E7104D"/>
    <w:rsid w:val="00E710C9"/>
    <w:rsid w:val="00E7126E"/>
    <w:rsid w:val="00E7169E"/>
    <w:rsid w:val="00E71E6E"/>
    <w:rsid w:val="00E72398"/>
    <w:rsid w:val="00E725A1"/>
    <w:rsid w:val="00E72A8A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77B6D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42"/>
    <w:rsid w:val="00E82599"/>
    <w:rsid w:val="00E8288F"/>
    <w:rsid w:val="00E82F09"/>
    <w:rsid w:val="00E83207"/>
    <w:rsid w:val="00E836B0"/>
    <w:rsid w:val="00E836C0"/>
    <w:rsid w:val="00E83F13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4B3"/>
    <w:rsid w:val="00E876C5"/>
    <w:rsid w:val="00E87914"/>
    <w:rsid w:val="00E87BFC"/>
    <w:rsid w:val="00E87E31"/>
    <w:rsid w:val="00E9026D"/>
    <w:rsid w:val="00E90B7A"/>
    <w:rsid w:val="00E90C9B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06"/>
    <w:rsid w:val="00E92D2A"/>
    <w:rsid w:val="00E92ED3"/>
    <w:rsid w:val="00E93A79"/>
    <w:rsid w:val="00E940D3"/>
    <w:rsid w:val="00E940E1"/>
    <w:rsid w:val="00E94115"/>
    <w:rsid w:val="00E942AE"/>
    <w:rsid w:val="00E942C5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8EF"/>
    <w:rsid w:val="00E97FB3"/>
    <w:rsid w:val="00EA02FB"/>
    <w:rsid w:val="00EA0655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4813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55F"/>
    <w:rsid w:val="00EB16AB"/>
    <w:rsid w:val="00EB1C26"/>
    <w:rsid w:val="00EB1D94"/>
    <w:rsid w:val="00EB1D97"/>
    <w:rsid w:val="00EB1E02"/>
    <w:rsid w:val="00EB1E4B"/>
    <w:rsid w:val="00EB1FFA"/>
    <w:rsid w:val="00EB25E7"/>
    <w:rsid w:val="00EB28E1"/>
    <w:rsid w:val="00EB2ABB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2B1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ACF"/>
    <w:rsid w:val="00EB7CAB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1C6D"/>
    <w:rsid w:val="00EC24D6"/>
    <w:rsid w:val="00EC2539"/>
    <w:rsid w:val="00EC2DDC"/>
    <w:rsid w:val="00EC3CAB"/>
    <w:rsid w:val="00EC40C1"/>
    <w:rsid w:val="00EC454A"/>
    <w:rsid w:val="00EC4A50"/>
    <w:rsid w:val="00EC53F1"/>
    <w:rsid w:val="00EC5651"/>
    <w:rsid w:val="00EC58AE"/>
    <w:rsid w:val="00EC59BA"/>
    <w:rsid w:val="00EC59FB"/>
    <w:rsid w:val="00EC5F94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6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3AB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8C"/>
    <w:rsid w:val="00EE32E8"/>
    <w:rsid w:val="00EE3928"/>
    <w:rsid w:val="00EE3AF4"/>
    <w:rsid w:val="00EE3C57"/>
    <w:rsid w:val="00EE3CC5"/>
    <w:rsid w:val="00EE3DF0"/>
    <w:rsid w:val="00EE40E5"/>
    <w:rsid w:val="00EE4E70"/>
    <w:rsid w:val="00EE4F36"/>
    <w:rsid w:val="00EE51D3"/>
    <w:rsid w:val="00EE5519"/>
    <w:rsid w:val="00EE559C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0B65"/>
    <w:rsid w:val="00EF142E"/>
    <w:rsid w:val="00EF15ED"/>
    <w:rsid w:val="00EF163B"/>
    <w:rsid w:val="00EF1DE0"/>
    <w:rsid w:val="00EF2897"/>
    <w:rsid w:val="00EF293B"/>
    <w:rsid w:val="00EF2CD5"/>
    <w:rsid w:val="00EF2FF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0F3E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2FED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2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0F26"/>
    <w:rsid w:val="00F11675"/>
    <w:rsid w:val="00F11D19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175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253"/>
    <w:rsid w:val="00F172B0"/>
    <w:rsid w:val="00F174F5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6EC4"/>
    <w:rsid w:val="00F2742D"/>
    <w:rsid w:val="00F2753E"/>
    <w:rsid w:val="00F27614"/>
    <w:rsid w:val="00F27848"/>
    <w:rsid w:val="00F278CF"/>
    <w:rsid w:val="00F2797F"/>
    <w:rsid w:val="00F27C3E"/>
    <w:rsid w:val="00F27D40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BDE"/>
    <w:rsid w:val="00F32C63"/>
    <w:rsid w:val="00F32EDB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36E"/>
    <w:rsid w:val="00F366AD"/>
    <w:rsid w:val="00F367B2"/>
    <w:rsid w:val="00F36864"/>
    <w:rsid w:val="00F3693C"/>
    <w:rsid w:val="00F36BF7"/>
    <w:rsid w:val="00F36F74"/>
    <w:rsid w:val="00F3710E"/>
    <w:rsid w:val="00F37166"/>
    <w:rsid w:val="00F3747B"/>
    <w:rsid w:val="00F3754C"/>
    <w:rsid w:val="00F377A1"/>
    <w:rsid w:val="00F37E22"/>
    <w:rsid w:val="00F37EC0"/>
    <w:rsid w:val="00F40138"/>
    <w:rsid w:val="00F40458"/>
    <w:rsid w:val="00F405A1"/>
    <w:rsid w:val="00F4065F"/>
    <w:rsid w:val="00F4069D"/>
    <w:rsid w:val="00F408C7"/>
    <w:rsid w:val="00F40D37"/>
    <w:rsid w:val="00F415A5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D14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235"/>
    <w:rsid w:val="00F45247"/>
    <w:rsid w:val="00F454FE"/>
    <w:rsid w:val="00F45A41"/>
    <w:rsid w:val="00F45AED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6AFC"/>
    <w:rsid w:val="00F56B2C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09F5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500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AE3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794"/>
    <w:rsid w:val="00F71817"/>
    <w:rsid w:val="00F718B9"/>
    <w:rsid w:val="00F721EC"/>
    <w:rsid w:val="00F7272A"/>
    <w:rsid w:val="00F7278B"/>
    <w:rsid w:val="00F7345C"/>
    <w:rsid w:val="00F73713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5E5B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CB2"/>
    <w:rsid w:val="00F80E34"/>
    <w:rsid w:val="00F80FDE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2F95"/>
    <w:rsid w:val="00F83341"/>
    <w:rsid w:val="00F83405"/>
    <w:rsid w:val="00F83940"/>
    <w:rsid w:val="00F8408A"/>
    <w:rsid w:val="00F8453E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A0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8C1"/>
    <w:rsid w:val="00F91ADC"/>
    <w:rsid w:val="00F91D28"/>
    <w:rsid w:val="00F91FC7"/>
    <w:rsid w:val="00F9203C"/>
    <w:rsid w:val="00F92891"/>
    <w:rsid w:val="00F929FE"/>
    <w:rsid w:val="00F92DBF"/>
    <w:rsid w:val="00F939A4"/>
    <w:rsid w:val="00F93E16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394"/>
    <w:rsid w:val="00F964F5"/>
    <w:rsid w:val="00F970D2"/>
    <w:rsid w:val="00F97794"/>
    <w:rsid w:val="00F9795A"/>
    <w:rsid w:val="00F97E1A"/>
    <w:rsid w:val="00FA01FF"/>
    <w:rsid w:val="00FA08E0"/>
    <w:rsid w:val="00FA0A53"/>
    <w:rsid w:val="00FA0CBC"/>
    <w:rsid w:val="00FA11A6"/>
    <w:rsid w:val="00FA14F1"/>
    <w:rsid w:val="00FA19FF"/>
    <w:rsid w:val="00FA1AF2"/>
    <w:rsid w:val="00FA1E97"/>
    <w:rsid w:val="00FA218E"/>
    <w:rsid w:val="00FA21C0"/>
    <w:rsid w:val="00FA2431"/>
    <w:rsid w:val="00FA2608"/>
    <w:rsid w:val="00FA294D"/>
    <w:rsid w:val="00FA2D19"/>
    <w:rsid w:val="00FA2E42"/>
    <w:rsid w:val="00FA4571"/>
    <w:rsid w:val="00FA46DF"/>
    <w:rsid w:val="00FA4763"/>
    <w:rsid w:val="00FA4968"/>
    <w:rsid w:val="00FA496D"/>
    <w:rsid w:val="00FA4C54"/>
    <w:rsid w:val="00FA4C8D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1F1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B6F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0D90"/>
    <w:rsid w:val="00FC11C9"/>
    <w:rsid w:val="00FC1AF0"/>
    <w:rsid w:val="00FC1C7F"/>
    <w:rsid w:val="00FC1CDE"/>
    <w:rsid w:val="00FC1EE6"/>
    <w:rsid w:val="00FC2061"/>
    <w:rsid w:val="00FC2A2C"/>
    <w:rsid w:val="00FC2DDB"/>
    <w:rsid w:val="00FC2F63"/>
    <w:rsid w:val="00FC3381"/>
    <w:rsid w:val="00FC3674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A48"/>
    <w:rsid w:val="00FD1ED4"/>
    <w:rsid w:val="00FD20AD"/>
    <w:rsid w:val="00FD2910"/>
    <w:rsid w:val="00FD2A05"/>
    <w:rsid w:val="00FD2AB5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E9A"/>
    <w:rsid w:val="00FD4F89"/>
    <w:rsid w:val="00FD4FF0"/>
    <w:rsid w:val="00FD5A5F"/>
    <w:rsid w:val="00FD5BF1"/>
    <w:rsid w:val="00FD5D57"/>
    <w:rsid w:val="00FD5FD1"/>
    <w:rsid w:val="00FD62B4"/>
    <w:rsid w:val="00FD6569"/>
    <w:rsid w:val="00FD6D4E"/>
    <w:rsid w:val="00FD7385"/>
    <w:rsid w:val="00FE038A"/>
    <w:rsid w:val="00FE050A"/>
    <w:rsid w:val="00FE07FD"/>
    <w:rsid w:val="00FE0FE6"/>
    <w:rsid w:val="00FE1019"/>
    <w:rsid w:val="00FE106E"/>
    <w:rsid w:val="00FE1344"/>
    <w:rsid w:val="00FE1610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43D"/>
    <w:rsid w:val="00FE46E6"/>
    <w:rsid w:val="00FE4831"/>
    <w:rsid w:val="00FE4959"/>
    <w:rsid w:val="00FE4C21"/>
    <w:rsid w:val="00FE4C9A"/>
    <w:rsid w:val="00FE5410"/>
    <w:rsid w:val="00FE5851"/>
    <w:rsid w:val="00FE5BA5"/>
    <w:rsid w:val="00FE5CEF"/>
    <w:rsid w:val="00FE5D05"/>
    <w:rsid w:val="00FE5D81"/>
    <w:rsid w:val="00FE5D9C"/>
    <w:rsid w:val="00FE64B0"/>
    <w:rsid w:val="00FE6630"/>
    <w:rsid w:val="00FE66EC"/>
    <w:rsid w:val="00FE6C72"/>
    <w:rsid w:val="00FE71D3"/>
    <w:rsid w:val="00FE732C"/>
    <w:rsid w:val="00FE7597"/>
    <w:rsid w:val="00FE7CD1"/>
    <w:rsid w:val="00FE7DDD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1FAB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6E6C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B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67E95E-86E9-4614-AF5F-67C752051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12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Thanyaphon, Prasutham</cp:lastModifiedBy>
  <cp:revision>2</cp:revision>
  <cp:lastPrinted>2026-05-05T16:49:00Z</cp:lastPrinted>
  <dcterms:created xsi:type="dcterms:W3CDTF">2026-05-15T02:09:00Z</dcterms:created>
  <dcterms:modified xsi:type="dcterms:W3CDTF">2026-05-15T02:09:00Z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