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9908C" w14:textId="77777777" w:rsidR="0025069E" w:rsidRPr="00CD3F5C" w:rsidRDefault="0025069E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บริษัท พฤ</w:t>
      </w:r>
      <w:bookmarkStart w:id="0" w:name="SubTitle"/>
      <w:r w:rsidRPr="00CD3F5C">
        <w:rPr>
          <w:rFonts w:ascii="Angsana New" w:hAnsi="Angsana New"/>
          <w:b/>
          <w:bCs/>
          <w:sz w:val="52"/>
          <w:szCs w:val="52"/>
          <w:cs/>
        </w:rPr>
        <w:t>กษา โฮลดิ้ง จำกัด</w:t>
      </w:r>
      <w:r w:rsidRPr="00CD3F5C">
        <w:rPr>
          <w:rFonts w:ascii="Angsana New" w:hAnsi="Angsana New"/>
          <w:b/>
          <w:bCs/>
          <w:sz w:val="52"/>
          <w:szCs w:val="52"/>
        </w:rPr>
        <w:t xml:space="preserve"> </w:t>
      </w:r>
      <w:r w:rsidRPr="00CD3F5C">
        <w:rPr>
          <w:rFonts w:ascii="Angsana New" w:hAnsi="Angsana New"/>
          <w:b/>
          <w:bCs/>
          <w:sz w:val="52"/>
          <w:szCs w:val="52"/>
          <w:cs/>
        </w:rPr>
        <w:t>(มหาชน)</w:t>
      </w:r>
    </w:p>
    <w:p w14:paraId="1B9B448C" w14:textId="77777777" w:rsidR="0025069E" w:rsidRPr="00CD3F5C" w:rsidRDefault="0025069E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EA161BD" w14:textId="77777777" w:rsidR="0025069E" w:rsidRPr="00CD3F5C" w:rsidRDefault="0025069E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6"/>
          <w:szCs w:val="36"/>
        </w:rPr>
      </w:pPr>
    </w:p>
    <w:p w14:paraId="0B22823D" w14:textId="77777777" w:rsidR="001B0B17" w:rsidRPr="00AE65B7" w:rsidRDefault="001B0B17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bookmarkStart w:id="1" w:name="ExtraText"/>
      <w:bookmarkEnd w:id="0"/>
      <w:bookmarkEnd w:id="1"/>
      <w:r w:rsidRPr="00AE65B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45EB05A6" w14:textId="4F535E82" w:rsidR="001B0B17" w:rsidRPr="00AE65B7" w:rsidRDefault="001B0B17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AE65B7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7331F8" w:rsidRPr="00AE65B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331F8">
        <w:rPr>
          <w:rFonts w:ascii="Angsana New" w:hAnsi="Angsana New"/>
          <w:sz w:val="32"/>
          <w:szCs w:val="32"/>
        </w:rPr>
        <w:t>3</w:t>
      </w:r>
      <w:r w:rsidR="009C269D">
        <w:rPr>
          <w:rFonts w:ascii="Angsana New" w:hAnsi="Angsana New"/>
          <w:sz w:val="32"/>
          <w:szCs w:val="32"/>
        </w:rPr>
        <w:t>1</w:t>
      </w:r>
      <w:r w:rsidR="007331F8">
        <w:rPr>
          <w:rFonts w:ascii="Angsana New" w:hAnsi="Angsana New"/>
          <w:sz w:val="32"/>
          <w:szCs w:val="32"/>
        </w:rPr>
        <w:t xml:space="preserve"> </w:t>
      </w:r>
      <w:r w:rsidR="009C269D">
        <w:rPr>
          <w:rFonts w:ascii="Angsana New" w:hAnsi="Angsana New" w:hint="cs"/>
          <w:sz w:val="32"/>
          <w:szCs w:val="32"/>
          <w:cs/>
        </w:rPr>
        <w:t>มีนาคม</w:t>
      </w:r>
      <w:r w:rsidR="007331F8" w:rsidRPr="00AE65B7">
        <w:rPr>
          <w:rFonts w:ascii="Angsana New" w:hAnsi="Angsana New"/>
          <w:sz w:val="32"/>
          <w:szCs w:val="32"/>
        </w:rPr>
        <w:t xml:space="preserve"> </w:t>
      </w:r>
      <w:r w:rsidRPr="00DF582C">
        <w:rPr>
          <w:rFonts w:ascii="Angsana New" w:hAnsi="Angsana New"/>
          <w:sz w:val="32"/>
          <w:szCs w:val="32"/>
        </w:rPr>
        <w:t>256</w:t>
      </w:r>
      <w:r w:rsidR="009C269D">
        <w:rPr>
          <w:rFonts w:ascii="Angsana New" w:hAnsi="Angsana New"/>
          <w:sz w:val="32"/>
          <w:szCs w:val="32"/>
        </w:rPr>
        <w:t>9</w:t>
      </w:r>
    </w:p>
    <w:p w14:paraId="64448094" w14:textId="77777777" w:rsidR="001B0B17" w:rsidRPr="00AE65B7" w:rsidRDefault="001B0B17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3058E59" w14:textId="77777777" w:rsidR="001B0B17" w:rsidRPr="00AE65B7" w:rsidRDefault="001B0B17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864F689" w14:textId="77777777" w:rsidR="0025069E" w:rsidRPr="00CD3F5C" w:rsidRDefault="0025069E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52EC9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  <w:sectPr w:rsidR="0025069E" w:rsidRPr="00CD3F5C" w:rsidSect="0045358F">
          <w:footerReference w:type="even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495DFB" w14:textId="57D1F75C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8A7484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8C29A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D3F5C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พฤกษา โฮลดิ้ง จำกัด (มหาชน)</w:t>
      </w:r>
    </w:p>
    <w:p w14:paraId="3025BF8F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85D584" w14:textId="3A12CA34" w:rsidR="001B0B17" w:rsidRPr="00AE65B7" w:rsidRDefault="001B0B17" w:rsidP="001B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E65B7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ณ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="00576272" w:rsidRPr="00576272">
        <w:rPr>
          <w:rFonts w:ascii="Angsana New" w:hAnsi="Angsana New"/>
          <w:sz w:val="30"/>
          <w:szCs w:val="30"/>
          <w:cs/>
        </w:rPr>
        <w:t>วันที่</w:t>
      </w:r>
      <w:r w:rsidR="00576272" w:rsidRPr="00576272">
        <w:rPr>
          <w:rFonts w:ascii="Angsana New" w:hAnsi="Angsana New"/>
          <w:sz w:val="30"/>
          <w:szCs w:val="30"/>
        </w:rPr>
        <w:t xml:space="preserve"> </w:t>
      </w:r>
      <w:r w:rsidR="007331F8">
        <w:rPr>
          <w:rFonts w:ascii="Angsana New" w:hAnsi="Angsana New"/>
          <w:sz w:val="30"/>
          <w:szCs w:val="30"/>
        </w:rPr>
        <w:t>3</w:t>
      </w:r>
      <w:r w:rsidR="009F648C">
        <w:rPr>
          <w:rFonts w:ascii="Angsana New" w:hAnsi="Angsana New"/>
          <w:sz w:val="30"/>
          <w:szCs w:val="30"/>
        </w:rPr>
        <w:t>1</w:t>
      </w:r>
      <w:r w:rsidR="007331F8">
        <w:rPr>
          <w:rFonts w:ascii="Angsana New" w:hAnsi="Angsana New"/>
          <w:sz w:val="30"/>
          <w:szCs w:val="30"/>
        </w:rPr>
        <w:t xml:space="preserve"> </w:t>
      </w:r>
      <w:r w:rsidR="009F648C">
        <w:rPr>
          <w:rFonts w:ascii="Angsana New" w:hAnsi="Angsana New" w:hint="cs"/>
          <w:sz w:val="30"/>
          <w:szCs w:val="30"/>
          <w:cs/>
        </w:rPr>
        <w:t>มีนาคม</w:t>
      </w:r>
      <w:r w:rsidR="007331F8" w:rsidRPr="00576272">
        <w:rPr>
          <w:rFonts w:ascii="Angsana New" w:hAnsi="Angsana New"/>
          <w:sz w:val="30"/>
          <w:szCs w:val="30"/>
          <w:cs/>
        </w:rPr>
        <w:t xml:space="preserve"> </w:t>
      </w:r>
      <w:r w:rsidR="00576272" w:rsidRPr="00576272">
        <w:rPr>
          <w:rFonts w:ascii="Angsana New" w:hAnsi="Angsana New"/>
          <w:sz w:val="30"/>
          <w:szCs w:val="30"/>
        </w:rPr>
        <w:t>256</w:t>
      </w:r>
      <w:r w:rsidR="009F648C">
        <w:rPr>
          <w:rFonts w:ascii="Angsana New" w:hAnsi="Angsana New"/>
          <w:sz w:val="30"/>
          <w:szCs w:val="30"/>
        </w:rPr>
        <w:t>9</w:t>
      </w:r>
      <w:r w:rsidR="00576272" w:rsidRPr="00576272">
        <w:rPr>
          <w:rFonts w:ascii="Angsana New" w:hAnsi="Angsana New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87F7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งบการเปลี่ยนแปลง</w:t>
      </w:r>
      <w:r w:rsidR="00710A28">
        <w:rPr>
          <w:rFonts w:ascii="Angsana New" w:hAnsi="Angsana New"/>
          <w:spacing w:val="-2"/>
          <w:sz w:val="30"/>
          <w:szCs w:val="30"/>
        </w:rPr>
        <w:br/>
      </w:r>
      <w:r w:rsidR="00A465AD">
        <w:rPr>
          <w:rFonts w:ascii="Angsana New" w:hAnsi="Angsana New"/>
          <w:spacing w:val="-2"/>
          <w:sz w:val="30"/>
          <w:szCs w:val="30"/>
          <w:cs/>
        </w:rPr>
        <w:t>ส่วนของผู้ถือหุ้น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="007331F8" w:rsidRPr="00AE65B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710A28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7331F8" w:rsidRPr="00AE65B7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7331F8">
        <w:rPr>
          <w:rFonts w:ascii="Angsana New" w:hAnsi="Angsana New"/>
          <w:sz w:val="30"/>
          <w:szCs w:val="30"/>
        </w:rPr>
        <w:t>3</w:t>
      </w:r>
      <w:r w:rsidR="009F648C">
        <w:rPr>
          <w:rFonts w:ascii="Angsana New" w:hAnsi="Angsana New"/>
          <w:sz w:val="30"/>
          <w:szCs w:val="30"/>
        </w:rPr>
        <w:t>1</w:t>
      </w:r>
      <w:r w:rsidR="007331F8">
        <w:rPr>
          <w:rFonts w:ascii="Angsana New" w:hAnsi="Angsana New"/>
          <w:sz w:val="30"/>
          <w:szCs w:val="30"/>
        </w:rPr>
        <w:t xml:space="preserve"> </w:t>
      </w:r>
      <w:r w:rsidR="009F648C">
        <w:rPr>
          <w:rFonts w:ascii="Angsana New" w:hAnsi="Angsana New" w:hint="cs"/>
          <w:sz w:val="30"/>
          <w:szCs w:val="30"/>
          <w:cs/>
        </w:rPr>
        <w:t>มีนาคม</w:t>
      </w:r>
      <w:r w:rsidR="007331F8" w:rsidRPr="00576272">
        <w:rPr>
          <w:rFonts w:ascii="Angsana New" w:hAnsi="Angsana New"/>
          <w:sz w:val="30"/>
          <w:szCs w:val="30"/>
          <w:cs/>
        </w:rPr>
        <w:t xml:space="preserve"> </w:t>
      </w:r>
      <w:r w:rsidR="00BB6E3A" w:rsidRPr="00576272">
        <w:rPr>
          <w:rFonts w:ascii="Angsana New" w:hAnsi="Angsana New"/>
          <w:sz w:val="30"/>
          <w:szCs w:val="30"/>
        </w:rPr>
        <w:t>256</w:t>
      </w:r>
      <w:r w:rsidR="009F648C">
        <w:rPr>
          <w:rFonts w:ascii="Angsana New" w:hAnsi="Angsana New"/>
          <w:sz w:val="30"/>
          <w:szCs w:val="30"/>
        </w:rPr>
        <w:t>9</w:t>
      </w:r>
      <w:r w:rsidR="00BB6E3A" w:rsidRPr="00576272">
        <w:rPr>
          <w:rFonts w:ascii="Angsana New" w:hAnsi="Angsana New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AE65B7">
        <w:rPr>
          <w:rFonts w:ascii="Angsana New" w:hAnsi="Angsana New"/>
          <w:spacing w:val="-2"/>
          <w:sz w:val="30"/>
          <w:szCs w:val="30"/>
        </w:rPr>
        <w:t>(</w:t>
      </w:r>
      <w:r w:rsidRPr="00AE65B7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</w:t>
      </w:r>
      <w:r w:rsidR="00710A28">
        <w:rPr>
          <w:rFonts w:ascii="Angsana New" w:hAnsi="Angsana New" w:hint="cs"/>
          <w:spacing w:val="-2"/>
          <w:sz w:val="30"/>
          <w:szCs w:val="30"/>
          <w:cs/>
        </w:rPr>
        <w:t xml:space="preserve">ด </w:t>
      </w:r>
      <w:r w:rsidRPr="00AE65B7">
        <w:rPr>
          <w:rFonts w:ascii="Angsana New" w:hAnsi="Angsana New"/>
          <w:spacing w:val="-2"/>
          <w:sz w:val="30"/>
          <w:szCs w:val="30"/>
          <w:cs/>
        </w:rPr>
        <w:t>(มหาชน) และบริษัทย่อย และของเฉพาะบริษัท 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(มหาชน) ตามลำดับ ซึ่งผู้บริหารของกิจการ</w:t>
      </w:r>
      <w:r w:rsidR="00710A28">
        <w:rPr>
          <w:rFonts w:ascii="Angsana New" w:hAnsi="Angsana New"/>
          <w:spacing w:val="-2"/>
          <w:sz w:val="30"/>
          <w:szCs w:val="30"/>
          <w:cs/>
        </w:rPr>
        <w:br/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F582C">
        <w:rPr>
          <w:rFonts w:ascii="Angsana New" w:hAnsi="Angsana New"/>
          <w:spacing w:val="-2"/>
          <w:sz w:val="30"/>
          <w:szCs w:val="30"/>
        </w:rPr>
        <w:t>34</w:t>
      </w:r>
      <w:r w:rsidR="00524C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10A28">
        <w:rPr>
          <w:rFonts w:ascii="Angsana New" w:hAnsi="Angsana New"/>
          <w:spacing w:val="-2"/>
          <w:sz w:val="30"/>
          <w:szCs w:val="30"/>
          <w:cs/>
        </w:rPr>
        <w:br/>
      </w:r>
      <w:r w:rsidRPr="00AC513D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="00EA1024" w:rsidRPr="00AC513D">
        <w:rPr>
          <w:rFonts w:ascii="Angsana New" w:hAnsi="Angsana New"/>
          <w:spacing w:val="-4"/>
          <w:sz w:val="30"/>
          <w:szCs w:val="30"/>
        </w:rPr>
        <w:t xml:space="preserve"> </w:t>
      </w:r>
      <w:r w:rsidRPr="00AC513D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AE65B7">
        <w:rPr>
          <w:rFonts w:ascii="Angsana New" w:hAnsi="Angsana New"/>
          <w:spacing w:val="-2"/>
          <w:sz w:val="30"/>
          <w:szCs w:val="30"/>
          <w:cs/>
        </w:rPr>
        <w:t>ดังกล่าวจากผลการสอบทานของข้าพเจ้า</w:t>
      </w:r>
    </w:p>
    <w:p w14:paraId="0DAF7B2E" w14:textId="77777777" w:rsidR="0025094D" w:rsidRPr="00064302" w:rsidRDefault="0025094D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93B6244" w14:textId="76289380" w:rsidR="0025069E" w:rsidRPr="00CD3F5C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635B9D3" w14:textId="77777777" w:rsidR="0025069E" w:rsidRPr="00064302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6269570" w14:textId="6173E775" w:rsidR="0025069E" w:rsidRPr="00CD3F5C" w:rsidRDefault="0025069E" w:rsidP="002506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D3F5C">
        <w:rPr>
          <w:rFonts w:ascii="Angsana New" w:hAnsi="Angsana New"/>
          <w:sz w:val="30"/>
          <w:szCs w:val="30"/>
        </w:rPr>
        <w:t xml:space="preserve"> </w:t>
      </w:r>
      <w:r w:rsidR="0022308C" w:rsidRPr="0022308C">
        <w:rPr>
          <w:rFonts w:ascii="Angsana New" w:hAnsi="Angsana New"/>
          <w:sz w:val="30"/>
          <w:szCs w:val="30"/>
        </w:rPr>
        <w:t>2410</w:t>
      </w:r>
      <w:r w:rsidRPr="00CD3F5C">
        <w:rPr>
          <w:rFonts w:ascii="Angsana New" w:hAnsi="Angsana New"/>
          <w:sz w:val="30"/>
          <w:szCs w:val="30"/>
        </w:rPr>
        <w:t xml:space="preserve"> “</w:t>
      </w:r>
      <w:r w:rsidRPr="00CD3F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D3F5C">
        <w:rPr>
          <w:rFonts w:ascii="Angsana New" w:hAnsi="Angsana New"/>
          <w:sz w:val="30"/>
          <w:szCs w:val="30"/>
        </w:rPr>
        <w:t>”</w:t>
      </w:r>
      <w:r w:rsidRPr="00CD3F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3FD5F6" w14:textId="77777777" w:rsidR="0025069E" w:rsidRPr="00CD3F5C" w:rsidRDefault="0025069E" w:rsidP="0025069E">
      <w:pPr>
        <w:spacing w:line="240" w:lineRule="auto"/>
        <w:rPr>
          <w:rFonts w:ascii="Angsana New" w:hAnsi="Angsana New"/>
          <w:sz w:val="30"/>
          <w:szCs w:val="30"/>
        </w:rPr>
      </w:pPr>
    </w:p>
    <w:p w14:paraId="6C80CB0E" w14:textId="77777777" w:rsidR="006D3D1B" w:rsidRDefault="0025069E" w:rsidP="0025069E">
      <w:pPr>
        <w:spacing w:line="240" w:lineRule="auto"/>
        <w:rPr>
          <w:rFonts w:ascii="Angsana New" w:hAnsi="Angsana New"/>
          <w:sz w:val="30"/>
          <w:szCs w:val="30"/>
        </w:rPr>
        <w:sectPr w:rsidR="006D3D1B" w:rsidSect="0045358F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D3F5C">
        <w:rPr>
          <w:rFonts w:ascii="Angsana New" w:hAnsi="Angsana New"/>
          <w:sz w:val="30"/>
          <w:szCs w:val="30"/>
        </w:rPr>
        <w:br w:type="page"/>
      </w:r>
    </w:p>
    <w:p w14:paraId="20A55DD9" w14:textId="77777777" w:rsidR="0025069E" w:rsidRPr="00CD3F5C" w:rsidRDefault="0025069E" w:rsidP="0025069E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30E01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B4985E3" w14:textId="68D8D382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22308C" w:rsidRPr="0022308C">
        <w:rPr>
          <w:rFonts w:ascii="Angsana New" w:hAnsi="Angsana New"/>
          <w:spacing w:val="-2"/>
          <w:sz w:val="30"/>
          <w:szCs w:val="30"/>
        </w:rPr>
        <w:t>34</w:t>
      </w: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A23F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64D0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9944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9D31FF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7D8699" w14:textId="457ED62D" w:rsidR="0025069E" w:rsidRPr="00CD3F5C" w:rsidRDefault="0076345B" w:rsidP="00763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(นางสาว</w:t>
      </w:r>
      <w:r w:rsidR="00AC25B5" w:rsidRPr="00CD3F5C">
        <w:rPr>
          <w:rFonts w:ascii="Angsana New" w:hAnsi="Angsana New"/>
          <w:sz w:val="30"/>
          <w:szCs w:val="30"/>
          <w:cs/>
        </w:rPr>
        <w:t>สุจิตรา มะเสนา</w:t>
      </w:r>
      <w:r>
        <w:rPr>
          <w:rFonts w:ascii="Angsana New" w:hAnsi="Angsana New"/>
          <w:sz w:val="30"/>
          <w:szCs w:val="30"/>
          <w:cs/>
        </w:rPr>
        <w:t>)</w:t>
      </w:r>
    </w:p>
    <w:p w14:paraId="01A13C7B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199E432" w14:textId="6CE84EC4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2308C" w:rsidRPr="0022308C">
        <w:rPr>
          <w:rFonts w:ascii="Angsana New" w:hAnsi="Angsana New"/>
          <w:sz w:val="30"/>
          <w:szCs w:val="30"/>
        </w:rPr>
        <w:t>8645</w:t>
      </w:r>
    </w:p>
    <w:p w14:paraId="27D41DC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0F86D81D" w14:textId="77777777" w:rsidR="0025069E" w:rsidRPr="00CD3F5C" w:rsidRDefault="0025069E" w:rsidP="00064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1D7B9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B5A2973" w14:textId="68E452B2" w:rsidR="00667C73" w:rsidRPr="00472724" w:rsidRDefault="009C44DF" w:rsidP="00F07FC8">
      <w:pPr>
        <w:pStyle w:val="a"/>
        <w:tabs>
          <w:tab w:val="left" w:pos="720"/>
        </w:tabs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1</w:t>
      </w:r>
      <w:r w:rsidR="00CA6DC4">
        <w:rPr>
          <w:rFonts w:asciiTheme="majorBidi" w:hAnsiTheme="majorBidi" w:cstheme="majorBidi"/>
          <w:lang w:val="en-US"/>
        </w:rPr>
        <w:t>5</w:t>
      </w:r>
      <w:r w:rsidR="007331F8">
        <w:rPr>
          <w:rFonts w:asciiTheme="majorBidi" w:hAnsiTheme="majorBidi" w:cstheme="majorBidi"/>
          <w:lang w:val="en-US"/>
        </w:rPr>
        <w:t xml:space="preserve"> </w:t>
      </w:r>
      <w:r w:rsidR="005E0B73">
        <w:rPr>
          <w:rFonts w:asciiTheme="majorBidi" w:hAnsiTheme="majorBidi" w:cstheme="majorBidi" w:hint="cs"/>
          <w:cs/>
          <w:lang w:val="en-US"/>
        </w:rPr>
        <w:t>พฤ</w:t>
      </w:r>
      <w:r w:rsidR="00CA6DC4">
        <w:rPr>
          <w:rFonts w:asciiTheme="majorBidi" w:hAnsiTheme="majorBidi" w:cstheme="majorBidi" w:hint="cs"/>
          <w:cs/>
          <w:lang w:val="en-US"/>
        </w:rPr>
        <w:t>ษภาคม</w:t>
      </w:r>
      <w:r w:rsidR="00BB6E3A">
        <w:rPr>
          <w:rFonts w:asciiTheme="majorBidi" w:hAnsiTheme="majorBidi" w:cstheme="majorBidi" w:hint="cs"/>
          <w:cs/>
          <w:lang w:val="en-US"/>
        </w:rPr>
        <w:t xml:space="preserve"> </w:t>
      </w:r>
      <w:r w:rsidR="00BB6E3A">
        <w:rPr>
          <w:rFonts w:asciiTheme="majorBidi" w:hAnsiTheme="majorBidi" w:cstheme="majorBidi"/>
          <w:lang w:val="en-US"/>
        </w:rPr>
        <w:t>256</w:t>
      </w:r>
      <w:r w:rsidR="00CA6DC4">
        <w:rPr>
          <w:rFonts w:asciiTheme="majorBidi" w:hAnsiTheme="majorBidi" w:cstheme="majorBidi"/>
          <w:lang w:val="en-US"/>
        </w:rPr>
        <w:t>9</w:t>
      </w:r>
    </w:p>
    <w:sectPr w:rsidR="00667C73" w:rsidRPr="00472724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333C2" w14:textId="77777777" w:rsidR="00646820" w:rsidRDefault="00646820">
      <w:r>
        <w:separator/>
      </w:r>
    </w:p>
  </w:endnote>
  <w:endnote w:type="continuationSeparator" w:id="0">
    <w:p w14:paraId="06166A24" w14:textId="77777777" w:rsidR="00646820" w:rsidRDefault="00646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3F4C" w14:textId="77777777" w:rsidR="0076628F" w:rsidRDefault="0076628F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</w:t>
    </w:r>
    <w:r w:rsidRPr="00D853FC">
      <w:rPr>
        <w:rStyle w:val="PageNumber"/>
        <w:rFonts w:cs="Angsana New"/>
        <w:noProof/>
        <w:lang w:val="en-US"/>
      </w:rPr>
      <w:t>6</w:t>
    </w:r>
    <w:r>
      <w:rPr>
        <w:rStyle w:val="PageNumber"/>
        <w:rFonts w:cs="Angsana New"/>
      </w:rPr>
      <w:fldChar w:fldCharType="end"/>
    </w:r>
  </w:p>
  <w:p w14:paraId="6F920300" w14:textId="77777777" w:rsidR="0076628F" w:rsidRDefault="0076628F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95F35" w14:textId="77777777" w:rsidR="0076628F" w:rsidRDefault="0076628F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D853FC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EDFBB" w14:textId="77777777" w:rsidR="0076628F" w:rsidRPr="006D3D1B" w:rsidRDefault="0076628F" w:rsidP="006D3D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65E1" w14:textId="1A8D55D4" w:rsidR="0076628F" w:rsidRPr="003C3524" w:rsidRDefault="0076628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DF582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2A253A9D" w:rsidR="0076628F" w:rsidRPr="001D2470" w:rsidRDefault="0076628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9A1B2C">
      <w:rPr>
        <w:rFonts w:ascii="Angsana New" w:hAnsi="Angsana New"/>
        <w:noProof/>
        <w:sz w:val="30"/>
        <w:szCs w:val="30"/>
      </w:rPr>
      <w:t>PSH Report TH Q225 R6.docx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B2B2" w14:textId="77777777" w:rsidR="00C443EE" w:rsidRPr="00381B5D" w:rsidRDefault="00000000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D3E1DA0" w14:textId="77777777" w:rsidR="00C443EE" w:rsidRPr="0070026C" w:rsidRDefault="00C443EE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9FB40" w14:textId="77777777" w:rsidR="00646820" w:rsidRDefault="00646820">
      <w:r>
        <w:separator/>
      </w:r>
    </w:p>
  </w:footnote>
  <w:footnote w:type="continuationSeparator" w:id="0">
    <w:p w14:paraId="133F26FD" w14:textId="77777777" w:rsidR="00646820" w:rsidRDefault="00646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4D096" w14:textId="707386C7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066D77" w14:textId="60A23ABB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AB4033B" w14:textId="76ECCC77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56CEFDB" w14:textId="6F3AA3DC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D2024" w14:textId="77777777" w:rsid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65B8E2D" w14:textId="77777777" w:rsidR="00287CFB" w:rsidRDefault="00287CFB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6E464" w14:textId="43193C56" w:rsidR="0076628F" w:rsidRPr="00CB0970" w:rsidRDefault="0076628F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2C7753" w14:textId="56EA7AF3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C7BA746" w14:textId="2ECD10F5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C104978" w14:textId="6CA81F58" w:rsid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C76B75" w14:textId="7D9C9692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49629C" w14:textId="4958F960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563B7B5" w14:textId="0D8B80CF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D947F6" w14:textId="77777777" w:rsidR="004E3B55" w:rsidRPr="00CB0970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8DE75" w14:textId="0475FEC6" w:rsidR="00C443EE" w:rsidRPr="00FA543B" w:rsidRDefault="00C443EE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3DBBA269" w14:textId="62525DA0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0CDEA7E8" w14:textId="54DC2E85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1DF189D9" w14:textId="77777777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24EC3"/>
    <w:multiLevelType w:val="hybridMultilevel"/>
    <w:tmpl w:val="E6201154"/>
    <w:lvl w:ilvl="0" w:tplc="70FCF7E2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9C2AAC"/>
    <w:multiLevelType w:val="hybridMultilevel"/>
    <w:tmpl w:val="850EFAD2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BE776AF"/>
    <w:multiLevelType w:val="hybridMultilevel"/>
    <w:tmpl w:val="F3825B0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18"/>
  </w:num>
  <w:num w:numId="12" w16cid:durableId="1224178723">
    <w:abstractNumId w:val="15"/>
  </w:num>
  <w:num w:numId="13" w16cid:durableId="156501496">
    <w:abstractNumId w:val="31"/>
  </w:num>
  <w:num w:numId="14" w16cid:durableId="455678199">
    <w:abstractNumId w:val="17"/>
  </w:num>
  <w:num w:numId="15" w16cid:durableId="266625026">
    <w:abstractNumId w:val="22"/>
  </w:num>
  <w:num w:numId="16" w16cid:durableId="1482963176">
    <w:abstractNumId w:val="21"/>
  </w:num>
  <w:num w:numId="17" w16cid:durableId="256906495">
    <w:abstractNumId w:val="33"/>
  </w:num>
  <w:num w:numId="18" w16cid:durableId="963316718">
    <w:abstractNumId w:val="12"/>
  </w:num>
  <w:num w:numId="19" w16cid:durableId="2144275292">
    <w:abstractNumId w:val="14"/>
  </w:num>
  <w:num w:numId="20" w16cid:durableId="2119255851">
    <w:abstractNumId w:val="20"/>
  </w:num>
  <w:num w:numId="21" w16cid:durableId="2118402657">
    <w:abstractNumId w:val="30"/>
  </w:num>
  <w:num w:numId="22" w16cid:durableId="1065683123">
    <w:abstractNumId w:val="32"/>
  </w:num>
  <w:num w:numId="23" w16cid:durableId="1008487521">
    <w:abstractNumId w:val="27"/>
  </w:num>
  <w:num w:numId="24" w16cid:durableId="2108576402">
    <w:abstractNumId w:val="10"/>
  </w:num>
  <w:num w:numId="25" w16cid:durableId="4391840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0713870">
    <w:abstractNumId w:val="26"/>
  </w:num>
  <w:num w:numId="27" w16cid:durableId="1495686611">
    <w:abstractNumId w:val="35"/>
  </w:num>
  <w:num w:numId="28" w16cid:durableId="904996239">
    <w:abstractNumId w:val="23"/>
  </w:num>
  <w:num w:numId="29" w16cid:durableId="1534616609">
    <w:abstractNumId w:val="28"/>
  </w:num>
  <w:num w:numId="30" w16cid:durableId="16981182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0310317">
    <w:abstractNumId w:val="25"/>
  </w:num>
  <w:num w:numId="32" w16cid:durableId="1843741481">
    <w:abstractNumId w:val="13"/>
  </w:num>
  <w:num w:numId="33" w16cid:durableId="1203009805">
    <w:abstractNumId w:val="29"/>
  </w:num>
  <w:num w:numId="34" w16cid:durableId="746078739">
    <w:abstractNumId w:val="16"/>
  </w:num>
  <w:num w:numId="35" w16cid:durableId="1644849719">
    <w:abstractNumId w:val="34"/>
  </w:num>
  <w:num w:numId="36" w16cid:durableId="1177578386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E00"/>
    <w:rsid w:val="00004E31"/>
    <w:rsid w:val="0000509A"/>
    <w:rsid w:val="0000532F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481"/>
    <w:rsid w:val="00010BAA"/>
    <w:rsid w:val="00010C43"/>
    <w:rsid w:val="00011152"/>
    <w:rsid w:val="000114BF"/>
    <w:rsid w:val="00011AAF"/>
    <w:rsid w:val="00011DE7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9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DB6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217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2FA1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7BC"/>
    <w:rsid w:val="000629E2"/>
    <w:rsid w:val="00062E94"/>
    <w:rsid w:val="00062F3A"/>
    <w:rsid w:val="00063594"/>
    <w:rsid w:val="00063AF7"/>
    <w:rsid w:val="00063C39"/>
    <w:rsid w:val="00064302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74B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B3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8A8"/>
    <w:rsid w:val="00091ABE"/>
    <w:rsid w:val="00091CCD"/>
    <w:rsid w:val="00091ED3"/>
    <w:rsid w:val="0009216A"/>
    <w:rsid w:val="00092AF7"/>
    <w:rsid w:val="00092E90"/>
    <w:rsid w:val="00092F71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8D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B7659"/>
    <w:rsid w:val="000C0332"/>
    <w:rsid w:val="000C0387"/>
    <w:rsid w:val="000C071E"/>
    <w:rsid w:val="000C0F60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CFE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64D"/>
    <w:rsid w:val="00104727"/>
    <w:rsid w:val="00104B0D"/>
    <w:rsid w:val="00104B92"/>
    <w:rsid w:val="00104C91"/>
    <w:rsid w:val="00104E2B"/>
    <w:rsid w:val="001053C1"/>
    <w:rsid w:val="00106899"/>
    <w:rsid w:val="00106DFC"/>
    <w:rsid w:val="00106F83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DA2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5DA2"/>
    <w:rsid w:val="0012625F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4A8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81E"/>
    <w:rsid w:val="00136CB6"/>
    <w:rsid w:val="00137189"/>
    <w:rsid w:val="0013769A"/>
    <w:rsid w:val="00137A45"/>
    <w:rsid w:val="00137BD2"/>
    <w:rsid w:val="00137DEB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6F12"/>
    <w:rsid w:val="00167985"/>
    <w:rsid w:val="00170044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008"/>
    <w:rsid w:val="00191466"/>
    <w:rsid w:val="0019158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0CE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F29"/>
    <w:rsid w:val="001B049C"/>
    <w:rsid w:val="001B0684"/>
    <w:rsid w:val="001B0A78"/>
    <w:rsid w:val="001B0B17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37B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043F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1B50"/>
    <w:rsid w:val="001D20F9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2A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6F2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8C"/>
    <w:rsid w:val="0022340D"/>
    <w:rsid w:val="002234D7"/>
    <w:rsid w:val="00223661"/>
    <w:rsid w:val="002237AE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D09"/>
    <w:rsid w:val="002304A0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716E"/>
    <w:rsid w:val="002479E9"/>
    <w:rsid w:val="00247DBA"/>
    <w:rsid w:val="0025069E"/>
    <w:rsid w:val="0025094D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4E3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77C39"/>
    <w:rsid w:val="00277F91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CF5"/>
    <w:rsid w:val="00283E51"/>
    <w:rsid w:val="0028440E"/>
    <w:rsid w:val="002849BB"/>
    <w:rsid w:val="0028523C"/>
    <w:rsid w:val="0028556D"/>
    <w:rsid w:val="00285702"/>
    <w:rsid w:val="0028577F"/>
    <w:rsid w:val="00285BF4"/>
    <w:rsid w:val="00286774"/>
    <w:rsid w:val="00287477"/>
    <w:rsid w:val="00287578"/>
    <w:rsid w:val="002877DE"/>
    <w:rsid w:val="00287CFB"/>
    <w:rsid w:val="00287D0C"/>
    <w:rsid w:val="00290AAA"/>
    <w:rsid w:val="00290F2B"/>
    <w:rsid w:val="002913ED"/>
    <w:rsid w:val="002914EA"/>
    <w:rsid w:val="00291702"/>
    <w:rsid w:val="0029179A"/>
    <w:rsid w:val="00291A13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627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8C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B77E3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4FEC"/>
    <w:rsid w:val="002C50E7"/>
    <w:rsid w:val="002C5E11"/>
    <w:rsid w:val="002C5F52"/>
    <w:rsid w:val="002C5F73"/>
    <w:rsid w:val="002C655E"/>
    <w:rsid w:val="002C6861"/>
    <w:rsid w:val="002C692F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018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DE5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5C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282"/>
    <w:rsid w:val="002F32BB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BAF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FDA"/>
    <w:rsid w:val="0031105D"/>
    <w:rsid w:val="00311368"/>
    <w:rsid w:val="00311630"/>
    <w:rsid w:val="00311724"/>
    <w:rsid w:val="0031191D"/>
    <w:rsid w:val="0031194E"/>
    <w:rsid w:val="00311CA7"/>
    <w:rsid w:val="00311EDF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2A4"/>
    <w:rsid w:val="003254AA"/>
    <w:rsid w:val="00325BA2"/>
    <w:rsid w:val="00325F0E"/>
    <w:rsid w:val="003267B2"/>
    <w:rsid w:val="00326C1C"/>
    <w:rsid w:val="0032751A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60A"/>
    <w:rsid w:val="00333A32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14"/>
    <w:rsid w:val="00380CE2"/>
    <w:rsid w:val="00380E57"/>
    <w:rsid w:val="0038124D"/>
    <w:rsid w:val="00381852"/>
    <w:rsid w:val="00381939"/>
    <w:rsid w:val="0038193F"/>
    <w:rsid w:val="00381B15"/>
    <w:rsid w:val="00381B5D"/>
    <w:rsid w:val="00381FA3"/>
    <w:rsid w:val="00381FF2"/>
    <w:rsid w:val="00382444"/>
    <w:rsid w:val="003827CB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4C67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FF6"/>
    <w:rsid w:val="003A449E"/>
    <w:rsid w:val="003A457C"/>
    <w:rsid w:val="003A4931"/>
    <w:rsid w:val="003A493A"/>
    <w:rsid w:val="003A4BC7"/>
    <w:rsid w:val="003A4EC3"/>
    <w:rsid w:val="003A500F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D72"/>
    <w:rsid w:val="003B3E23"/>
    <w:rsid w:val="003B3E24"/>
    <w:rsid w:val="003B3E55"/>
    <w:rsid w:val="003B3FA7"/>
    <w:rsid w:val="003B4027"/>
    <w:rsid w:val="003B4DDA"/>
    <w:rsid w:val="003B4F36"/>
    <w:rsid w:val="003B5729"/>
    <w:rsid w:val="003B57B2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3D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ECF"/>
    <w:rsid w:val="003C7F5F"/>
    <w:rsid w:val="003D01F7"/>
    <w:rsid w:val="003D06D9"/>
    <w:rsid w:val="003D0838"/>
    <w:rsid w:val="003D0A71"/>
    <w:rsid w:val="003D0D8F"/>
    <w:rsid w:val="003D11BD"/>
    <w:rsid w:val="003D1450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B35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8AA"/>
    <w:rsid w:val="003F3E91"/>
    <w:rsid w:val="003F4677"/>
    <w:rsid w:val="003F49D3"/>
    <w:rsid w:val="003F4CE9"/>
    <w:rsid w:val="003F4D6F"/>
    <w:rsid w:val="003F59C3"/>
    <w:rsid w:val="003F5DAD"/>
    <w:rsid w:val="003F657B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4E9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52A"/>
    <w:rsid w:val="00407796"/>
    <w:rsid w:val="0040779C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A74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006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DA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724"/>
    <w:rsid w:val="00472D9B"/>
    <w:rsid w:val="00472FB3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AC6"/>
    <w:rsid w:val="004C0CF0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842"/>
    <w:rsid w:val="004D2A32"/>
    <w:rsid w:val="004D2CD2"/>
    <w:rsid w:val="004D2CE1"/>
    <w:rsid w:val="004D2FA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3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3B55"/>
    <w:rsid w:val="004E41B7"/>
    <w:rsid w:val="004E41E6"/>
    <w:rsid w:val="004E42EB"/>
    <w:rsid w:val="004E439C"/>
    <w:rsid w:val="004E48F1"/>
    <w:rsid w:val="004E4ADE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16B3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9ED"/>
    <w:rsid w:val="00512B3B"/>
    <w:rsid w:val="0051372A"/>
    <w:rsid w:val="00513921"/>
    <w:rsid w:val="00513B5A"/>
    <w:rsid w:val="00513F22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10"/>
    <w:rsid w:val="0052289D"/>
    <w:rsid w:val="005230CB"/>
    <w:rsid w:val="005230CD"/>
    <w:rsid w:val="00523D8F"/>
    <w:rsid w:val="00523E30"/>
    <w:rsid w:val="00523E3E"/>
    <w:rsid w:val="00524063"/>
    <w:rsid w:val="005243D8"/>
    <w:rsid w:val="005244AB"/>
    <w:rsid w:val="0052454F"/>
    <w:rsid w:val="00524621"/>
    <w:rsid w:val="00524C6F"/>
    <w:rsid w:val="00524CB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5F00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6DD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652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90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5DA9"/>
    <w:rsid w:val="005760C9"/>
    <w:rsid w:val="00576272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5D12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E75"/>
    <w:rsid w:val="005C64DD"/>
    <w:rsid w:val="005C712B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0B73"/>
    <w:rsid w:val="005E0F43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8C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820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3DD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6D9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4C0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C73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14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CDB"/>
    <w:rsid w:val="006B6D1B"/>
    <w:rsid w:val="006C0463"/>
    <w:rsid w:val="006C04A8"/>
    <w:rsid w:val="006C095D"/>
    <w:rsid w:val="006C0C28"/>
    <w:rsid w:val="006C0CBA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8A2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824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677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0EDE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8E0"/>
    <w:rsid w:val="006E2934"/>
    <w:rsid w:val="006E2F5D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295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327"/>
    <w:rsid w:val="00704AA7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840"/>
    <w:rsid w:val="00707936"/>
    <w:rsid w:val="00707C37"/>
    <w:rsid w:val="00707CD6"/>
    <w:rsid w:val="00707D12"/>
    <w:rsid w:val="00707E5B"/>
    <w:rsid w:val="00710527"/>
    <w:rsid w:val="00710685"/>
    <w:rsid w:val="007106CD"/>
    <w:rsid w:val="00710717"/>
    <w:rsid w:val="0071076E"/>
    <w:rsid w:val="0071094A"/>
    <w:rsid w:val="00710A28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5EAB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1F8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E9F"/>
    <w:rsid w:val="0074150A"/>
    <w:rsid w:val="00741648"/>
    <w:rsid w:val="007417BD"/>
    <w:rsid w:val="00741B1D"/>
    <w:rsid w:val="007425E9"/>
    <w:rsid w:val="00742752"/>
    <w:rsid w:val="00743A6F"/>
    <w:rsid w:val="00743AF2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2E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C15"/>
    <w:rsid w:val="007561FD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467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2AA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4296"/>
    <w:rsid w:val="007C4301"/>
    <w:rsid w:val="007C430F"/>
    <w:rsid w:val="007C4960"/>
    <w:rsid w:val="007C4AB3"/>
    <w:rsid w:val="007C4BB6"/>
    <w:rsid w:val="007C5A3F"/>
    <w:rsid w:val="007C5AE1"/>
    <w:rsid w:val="007C5CE0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667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3DE8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A0"/>
    <w:rsid w:val="007D7ABE"/>
    <w:rsid w:val="007E06D2"/>
    <w:rsid w:val="007E0BE7"/>
    <w:rsid w:val="007E160D"/>
    <w:rsid w:val="007E1B84"/>
    <w:rsid w:val="007E1FB9"/>
    <w:rsid w:val="007E210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1036"/>
    <w:rsid w:val="00801418"/>
    <w:rsid w:val="008015F2"/>
    <w:rsid w:val="008019DD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D82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3F3A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C18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3E68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0A60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1BA0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923"/>
    <w:rsid w:val="008949D1"/>
    <w:rsid w:val="00894A9D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6E1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597"/>
    <w:rsid w:val="008B37A0"/>
    <w:rsid w:val="008B388C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289F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0FE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5DF9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9C5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388"/>
    <w:rsid w:val="00904414"/>
    <w:rsid w:val="009044A7"/>
    <w:rsid w:val="00904986"/>
    <w:rsid w:val="00904E9F"/>
    <w:rsid w:val="00905EEA"/>
    <w:rsid w:val="009063F3"/>
    <w:rsid w:val="009067D9"/>
    <w:rsid w:val="009068BA"/>
    <w:rsid w:val="00906B36"/>
    <w:rsid w:val="00906CA5"/>
    <w:rsid w:val="00906D45"/>
    <w:rsid w:val="00906D99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AB5"/>
    <w:rsid w:val="00914B73"/>
    <w:rsid w:val="00914E39"/>
    <w:rsid w:val="00914E91"/>
    <w:rsid w:val="00914F56"/>
    <w:rsid w:val="00915C76"/>
    <w:rsid w:val="00916A7F"/>
    <w:rsid w:val="00917529"/>
    <w:rsid w:val="00917E21"/>
    <w:rsid w:val="009200F7"/>
    <w:rsid w:val="009203C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2971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E97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623C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5AF"/>
    <w:rsid w:val="009639A3"/>
    <w:rsid w:val="00964007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13E"/>
    <w:rsid w:val="00966D2D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535"/>
    <w:rsid w:val="00982692"/>
    <w:rsid w:val="009826EB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9D"/>
    <w:rsid w:val="009A182C"/>
    <w:rsid w:val="009A1A0F"/>
    <w:rsid w:val="009A1B2C"/>
    <w:rsid w:val="009A22A1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6EE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7C"/>
    <w:rsid w:val="009B4EA4"/>
    <w:rsid w:val="009B4F97"/>
    <w:rsid w:val="009B58DA"/>
    <w:rsid w:val="009B5CE1"/>
    <w:rsid w:val="009B5D99"/>
    <w:rsid w:val="009B65CE"/>
    <w:rsid w:val="009B7030"/>
    <w:rsid w:val="009B77D6"/>
    <w:rsid w:val="009B7B11"/>
    <w:rsid w:val="009B7D37"/>
    <w:rsid w:val="009C0AA6"/>
    <w:rsid w:val="009C0DC1"/>
    <w:rsid w:val="009C1967"/>
    <w:rsid w:val="009C1BEE"/>
    <w:rsid w:val="009C1D33"/>
    <w:rsid w:val="009C269D"/>
    <w:rsid w:val="009C2ADD"/>
    <w:rsid w:val="009C2EF2"/>
    <w:rsid w:val="009C2F06"/>
    <w:rsid w:val="009C3758"/>
    <w:rsid w:val="009C423D"/>
    <w:rsid w:val="009C4418"/>
    <w:rsid w:val="009C44DF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A69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8C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48C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3DB3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32FF"/>
    <w:rsid w:val="00A2361B"/>
    <w:rsid w:val="00A23F48"/>
    <w:rsid w:val="00A2411F"/>
    <w:rsid w:val="00A24156"/>
    <w:rsid w:val="00A24378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918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7AF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5AD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93"/>
    <w:rsid w:val="00A557F8"/>
    <w:rsid w:val="00A5669D"/>
    <w:rsid w:val="00A56B3A"/>
    <w:rsid w:val="00A570AD"/>
    <w:rsid w:val="00A571B1"/>
    <w:rsid w:val="00A57343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0C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5FA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223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BA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B5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11E"/>
    <w:rsid w:val="00AA4235"/>
    <w:rsid w:val="00AA4338"/>
    <w:rsid w:val="00AA447D"/>
    <w:rsid w:val="00AA4CB9"/>
    <w:rsid w:val="00AA51EA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7FB"/>
    <w:rsid w:val="00AB28CA"/>
    <w:rsid w:val="00AB2AB8"/>
    <w:rsid w:val="00AB2E34"/>
    <w:rsid w:val="00AB2F53"/>
    <w:rsid w:val="00AB3680"/>
    <w:rsid w:val="00AB43A5"/>
    <w:rsid w:val="00AB4481"/>
    <w:rsid w:val="00AB453C"/>
    <w:rsid w:val="00AB45CB"/>
    <w:rsid w:val="00AB4920"/>
    <w:rsid w:val="00AB509F"/>
    <w:rsid w:val="00AB560D"/>
    <w:rsid w:val="00AB5C5B"/>
    <w:rsid w:val="00AB5CB1"/>
    <w:rsid w:val="00AB6194"/>
    <w:rsid w:val="00AB63B5"/>
    <w:rsid w:val="00AB6B30"/>
    <w:rsid w:val="00AB731C"/>
    <w:rsid w:val="00AC1B44"/>
    <w:rsid w:val="00AC1D51"/>
    <w:rsid w:val="00AC1F5C"/>
    <w:rsid w:val="00AC21D3"/>
    <w:rsid w:val="00AC25B5"/>
    <w:rsid w:val="00AC279D"/>
    <w:rsid w:val="00AC2D67"/>
    <w:rsid w:val="00AC306D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13D"/>
    <w:rsid w:val="00AC5364"/>
    <w:rsid w:val="00AC55B5"/>
    <w:rsid w:val="00AC57C6"/>
    <w:rsid w:val="00AC5C38"/>
    <w:rsid w:val="00AC6953"/>
    <w:rsid w:val="00AC6AF3"/>
    <w:rsid w:val="00AC7024"/>
    <w:rsid w:val="00AC7483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E5C"/>
    <w:rsid w:val="00AD1FF4"/>
    <w:rsid w:val="00AD21FB"/>
    <w:rsid w:val="00AD296A"/>
    <w:rsid w:val="00AD2A6C"/>
    <w:rsid w:val="00AD2CF6"/>
    <w:rsid w:val="00AD2E79"/>
    <w:rsid w:val="00AD3863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5FB"/>
    <w:rsid w:val="00AE4979"/>
    <w:rsid w:val="00AE49CC"/>
    <w:rsid w:val="00AE4C8B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C5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062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20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26A"/>
    <w:rsid w:val="00B222B5"/>
    <w:rsid w:val="00B222CB"/>
    <w:rsid w:val="00B22422"/>
    <w:rsid w:val="00B22E4C"/>
    <w:rsid w:val="00B22EF1"/>
    <w:rsid w:val="00B238BC"/>
    <w:rsid w:val="00B23949"/>
    <w:rsid w:val="00B23D7D"/>
    <w:rsid w:val="00B23E6A"/>
    <w:rsid w:val="00B23FA2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159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0E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4C94"/>
    <w:rsid w:val="00B650BB"/>
    <w:rsid w:val="00B65408"/>
    <w:rsid w:val="00B6581C"/>
    <w:rsid w:val="00B65AF9"/>
    <w:rsid w:val="00B65F89"/>
    <w:rsid w:val="00B66364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E3A"/>
    <w:rsid w:val="00BB6F6F"/>
    <w:rsid w:val="00BB719B"/>
    <w:rsid w:val="00BB72BA"/>
    <w:rsid w:val="00BB7AE2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4359"/>
    <w:rsid w:val="00BE46D1"/>
    <w:rsid w:val="00BE5D77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7A9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4CFD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3EE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47F8D"/>
    <w:rsid w:val="00C5031B"/>
    <w:rsid w:val="00C505F0"/>
    <w:rsid w:val="00C506D8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4C1"/>
    <w:rsid w:val="00C5455B"/>
    <w:rsid w:val="00C54FAD"/>
    <w:rsid w:val="00C55483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ABB"/>
    <w:rsid w:val="00C57BFB"/>
    <w:rsid w:val="00C6151E"/>
    <w:rsid w:val="00C61B47"/>
    <w:rsid w:val="00C62392"/>
    <w:rsid w:val="00C6240C"/>
    <w:rsid w:val="00C62600"/>
    <w:rsid w:val="00C6294C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46B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1398"/>
    <w:rsid w:val="00C81489"/>
    <w:rsid w:val="00C8155F"/>
    <w:rsid w:val="00C815A9"/>
    <w:rsid w:val="00C822AB"/>
    <w:rsid w:val="00C82603"/>
    <w:rsid w:val="00C826F8"/>
    <w:rsid w:val="00C82F78"/>
    <w:rsid w:val="00C82FCD"/>
    <w:rsid w:val="00C833DF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69C"/>
    <w:rsid w:val="00CA6DC4"/>
    <w:rsid w:val="00CA736A"/>
    <w:rsid w:val="00CA7571"/>
    <w:rsid w:val="00CB0518"/>
    <w:rsid w:val="00CB07DB"/>
    <w:rsid w:val="00CB0970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05A"/>
    <w:rsid w:val="00CB538E"/>
    <w:rsid w:val="00CB5A4B"/>
    <w:rsid w:val="00CB5A9B"/>
    <w:rsid w:val="00CB63F3"/>
    <w:rsid w:val="00CB6706"/>
    <w:rsid w:val="00CB6788"/>
    <w:rsid w:val="00CB6B75"/>
    <w:rsid w:val="00CB73B1"/>
    <w:rsid w:val="00CB7D25"/>
    <w:rsid w:val="00CB7FF5"/>
    <w:rsid w:val="00CC00E0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80D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E0466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11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251"/>
    <w:rsid w:val="00D00721"/>
    <w:rsid w:val="00D008A0"/>
    <w:rsid w:val="00D00FDA"/>
    <w:rsid w:val="00D016F2"/>
    <w:rsid w:val="00D01CAD"/>
    <w:rsid w:val="00D0223C"/>
    <w:rsid w:val="00D023A6"/>
    <w:rsid w:val="00D03020"/>
    <w:rsid w:val="00D03102"/>
    <w:rsid w:val="00D03671"/>
    <w:rsid w:val="00D03852"/>
    <w:rsid w:val="00D0390E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000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22E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A0C"/>
    <w:rsid w:val="00D50C68"/>
    <w:rsid w:val="00D51378"/>
    <w:rsid w:val="00D5168F"/>
    <w:rsid w:val="00D51DFD"/>
    <w:rsid w:val="00D51F5D"/>
    <w:rsid w:val="00D51F8B"/>
    <w:rsid w:val="00D52783"/>
    <w:rsid w:val="00D52BC0"/>
    <w:rsid w:val="00D5340C"/>
    <w:rsid w:val="00D5357B"/>
    <w:rsid w:val="00D54560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31F5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86C"/>
    <w:rsid w:val="00DB59DA"/>
    <w:rsid w:val="00DB5A8E"/>
    <w:rsid w:val="00DB5FE1"/>
    <w:rsid w:val="00DB6047"/>
    <w:rsid w:val="00DB634C"/>
    <w:rsid w:val="00DB6C18"/>
    <w:rsid w:val="00DB6D15"/>
    <w:rsid w:val="00DB75DA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58"/>
    <w:rsid w:val="00DC37F6"/>
    <w:rsid w:val="00DC3834"/>
    <w:rsid w:val="00DC3B25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647"/>
    <w:rsid w:val="00DC6827"/>
    <w:rsid w:val="00DC6DA3"/>
    <w:rsid w:val="00DC6E2B"/>
    <w:rsid w:val="00DC7636"/>
    <w:rsid w:val="00DC7BD8"/>
    <w:rsid w:val="00DC7CD5"/>
    <w:rsid w:val="00DD00BA"/>
    <w:rsid w:val="00DD03B3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A51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E88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CFE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5E0"/>
    <w:rsid w:val="00E10A7A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234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56"/>
    <w:rsid w:val="00E313DE"/>
    <w:rsid w:val="00E314AB"/>
    <w:rsid w:val="00E325D4"/>
    <w:rsid w:val="00E326F2"/>
    <w:rsid w:val="00E32730"/>
    <w:rsid w:val="00E329C1"/>
    <w:rsid w:val="00E32E1F"/>
    <w:rsid w:val="00E32ED9"/>
    <w:rsid w:val="00E3393D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37F19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47910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6A40"/>
    <w:rsid w:val="00E57310"/>
    <w:rsid w:val="00E573EC"/>
    <w:rsid w:val="00E574D5"/>
    <w:rsid w:val="00E5785D"/>
    <w:rsid w:val="00E57ABE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024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2DDB"/>
    <w:rsid w:val="00EE3149"/>
    <w:rsid w:val="00EE3AF4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0"/>
    <w:rsid w:val="00EF013C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3D79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C8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891"/>
    <w:rsid w:val="00F31904"/>
    <w:rsid w:val="00F31B56"/>
    <w:rsid w:val="00F329B4"/>
    <w:rsid w:val="00F32C63"/>
    <w:rsid w:val="00F335EF"/>
    <w:rsid w:val="00F33A32"/>
    <w:rsid w:val="00F33C89"/>
    <w:rsid w:val="00F33D21"/>
    <w:rsid w:val="00F33F4D"/>
    <w:rsid w:val="00F344A6"/>
    <w:rsid w:val="00F35997"/>
    <w:rsid w:val="00F359C0"/>
    <w:rsid w:val="00F359D1"/>
    <w:rsid w:val="00F35A25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564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81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87F7E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1FF"/>
    <w:rsid w:val="00FA08E0"/>
    <w:rsid w:val="00FA0A53"/>
    <w:rsid w:val="00FA0CBC"/>
    <w:rsid w:val="00FA19FF"/>
    <w:rsid w:val="00FA1AF2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43B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577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A49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BF1"/>
    <w:rsid w:val="00FD5F69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737"/>
    <w:rsid w:val="00FF4B9D"/>
    <w:rsid w:val="00FF4C38"/>
    <w:rsid w:val="00FF4F05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BA9FB3-26B7-41CC-8B07-768B61C13A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AADF77-B171-4911-8FF3-E4D77D696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C6A331-EFD9-44E2-8F56-5434D7FB2D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Thanyaphon, Prasutham</cp:lastModifiedBy>
  <cp:revision>2</cp:revision>
  <cp:lastPrinted>2024-08-13T08:48:00Z</cp:lastPrinted>
  <dcterms:created xsi:type="dcterms:W3CDTF">2026-05-01T05:58:00Z</dcterms:created>
  <dcterms:modified xsi:type="dcterms:W3CDTF">2026-05-01T05:58:00Z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