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5"/>
      </w:tblGrid>
      <w:tr w:rsidR="00667C73" w:rsidRPr="006F48DE" w14:paraId="0E72AB88" w14:textId="77777777" w:rsidTr="006673C6">
        <w:tc>
          <w:tcPr>
            <w:tcW w:w="1458" w:type="dxa"/>
          </w:tcPr>
          <w:p w14:paraId="003BE4D3" w14:textId="77777777" w:rsidR="00667C73" w:rsidRPr="006F48DE" w:rsidRDefault="00667C73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5" w:type="dxa"/>
          </w:tcPr>
          <w:p w14:paraId="14C61725" w14:textId="77777777" w:rsidR="00667C73" w:rsidRPr="006F48DE" w:rsidRDefault="00667C73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67C73" w:rsidRPr="006F48DE" w14:paraId="27A64565" w14:textId="77777777" w:rsidTr="006673C6">
        <w:tc>
          <w:tcPr>
            <w:tcW w:w="1458" w:type="dxa"/>
          </w:tcPr>
          <w:p w14:paraId="602B2E04" w14:textId="77777777" w:rsidR="00667C73" w:rsidRPr="006F48DE" w:rsidRDefault="00667C73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739148E4" w14:textId="77777777" w:rsidR="00667C73" w:rsidRPr="006F48DE" w:rsidRDefault="00667C73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769C" w:rsidRPr="006F48DE" w14:paraId="72E87FBE" w14:textId="77777777" w:rsidTr="006673C6">
        <w:tc>
          <w:tcPr>
            <w:tcW w:w="1458" w:type="dxa"/>
          </w:tcPr>
          <w:p w14:paraId="30C10331" w14:textId="4BEA8071" w:rsidR="00AF769C" w:rsidRPr="006F48DE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075" w:type="dxa"/>
          </w:tcPr>
          <w:p w14:paraId="77A43DEC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AF769C" w:rsidRPr="006F48DE" w14:paraId="679E9495" w14:textId="77777777" w:rsidTr="006673C6">
        <w:tc>
          <w:tcPr>
            <w:tcW w:w="1458" w:type="dxa"/>
          </w:tcPr>
          <w:p w14:paraId="5C798359" w14:textId="2B8A9973" w:rsidR="00AF769C" w:rsidRPr="006F48DE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075" w:type="dxa"/>
          </w:tcPr>
          <w:p w14:paraId="3CB0D9C1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15D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F769C" w:rsidRPr="006F48DE" w14:paraId="3B169CF2" w14:textId="77777777" w:rsidTr="006673C6">
        <w:tc>
          <w:tcPr>
            <w:tcW w:w="1458" w:type="dxa"/>
          </w:tcPr>
          <w:p w14:paraId="0E41798A" w14:textId="4CFA4D97" w:rsidR="00AF769C" w:rsidRPr="006F48DE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075" w:type="dxa"/>
          </w:tcPr>
          <w:p w14:paraId="00E061DA" w14:textId="77777777" w:rsidR="00AF769C" w:rsidRPr="00F160C6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60C6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AF769C" w:rsidRPr="006F48DE" w14:paraId="3FC9C5B2" w14:textId="77777777" w:rsidTr="00C10A1C">
        <w:tc>
          <w:tcPr>
            <w:tcW w:w="1458" w:type="dxa"/>
          </w:tcPr>
          <w:p w14:paraId="6D8FC4F5" w14:textId="614A3D68" w:rsidR="00AF769C" w:rsidRPr="00D15FF5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075" w:type="dxa"/>
          </w:tcPr>
          <w:p w14:paraId="3F83D687" w14:textId="5C868F70" w:rsidR="00AF769C" w:rsidRPr="00D15FF5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15FF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AF769C" w:rsidRPr="006F48DE" w14:paraId="65ADC653" w14:textId="77777777" w:rsidTr="00C10A1C">
        <w:tc>
          <w:tcPr>
            <w:tcW w:w="1458" w:type="dxa"/>
          </w:tcPr>
          <w:p w14:paraId="3AB21089" w14:textId="3B0E033F" w:rsidR="00AF769C" w:rsidRPr="00D15FF5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075" w:type="dxa"/>
          </w:tcPr>
          <w:p w14:paraId="5C312D90" w14:textId="2FF4EDCC" w:rsidR="00AF769C" w:rsidRPr="00D15FF5" w:rsidRDefault="00AF769C" w:rsidP="00AF769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D15FF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สินทรัพย์ทางการเงินที่อยู่ในความต้องการของตลาด</w:t>
            </w:r>
          </w:p>
        </w:tc>
      </w:tr>
      <w:tr w:rsidR="00AF769C" w:rsidRPr="006F48DE" w14:paraId="12F1AD49" w14:textId="77777777" w:rsidTr="006673C6">
        <w:tc>
          <w:tcPr>
            <w:tcW w:w="1458" w:type="dxa"/>
          </w:tcPr>
          <w:p w14:paraId="6F7B0654" w14:textId="7904F5BC" w:rsidR="00AF769C" w:rsidRPr="00D15FF5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075" w:type="dxa"/>
          </w:tcPr>
          <w:p w14:paraId="5DAEB8BA" w14:textId="1FA184B3" w:rsidR="00AF769C" w:rsidRPr="00D15FF5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5FF5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AF769C" w:rsidRPr="006F48DE" w14:paraId="6B062521" w14:textId="77777777" w:rsidTr="006673C6">
        <w:tc>
          <w:tcPr>
            <w:tcW w:w="1458" w:type="dxa"/>
          </w:tcPr>
          <w:p w14:paraId="569E5643" w14:textId="52BAF5CD" w:rsidR="00AF769C" w:rsidRPr="00D15FF5" w:rsidRDefault="00715787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075" w:type="dxa"/>
          </w:tcPr>
          <w:p w14:paraId="136028B3" w14:textId="77777777" w:rsidR="00AF769C" w:rsidRPr="00D15FF5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5FF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</w:tr>
      <w:tr w:rsidR="00AF769C" w:rsidRPr="006F48DE" w14:paraId="0CF9E95C" w14:textId="77777777" w:rsidTr="006673C6">
        <w:tc>
          <w:tcPr>
            <w:tcW w:w="1458" w:type="dxa"/>
          </w:tcPr>
          <w:p w14:paraId="65CB557A" w14:textId="3A88DB9C" w:rsidR="00AF769C" w:rsidRPr="00D15FF5" w:rsidRDefault="00715787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075" w:type="dxa"/>
          </w:tcPr>
          <w:p w14:paraId="449B1824" w14:textId="77777777" w:rsidR="00AF769C" w:rsidRPr="00D15FF5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5FF5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F769C" w:rsidRPr="006F48DE" w14:paraId="3E055C6D" w14:textId="77777777" w:rsidTr="006673C6">
        <w:tc>
          <w:tcPr>
            <w:tcW w:w="1458" w:type="dxa"/>
          </w:tcPr>
          <w:p w14:paraId="739DB7A2" w14:textId="579B77E9" w:rsidR="00AF769C" w:rsidRPr="00D15FF5" w:rsidRDefault="00715787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075" w:type="dxa"/>
          </w:tcPr>
          <w:p w14:paraId="049AB459" w14:textId="7B226B74" w:rsidR="00AF769C" w:rsidRPr="00D15FF5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5FF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AF769C" w:rsidRPr="006F48DE" w14:paraId="4876244C" w14:textId="77777777" w:rsidTr="006673C6">
        <w:tc>
          <w:tcPr>
            <w:tcW w:w="1458" w:type="dxa"/>
          </w:tcPr>
          <w:p w14:paraId="725399A9" w14:textId="6BF5C449" w:rsidR="00AF769C" w:rsidRPr="001C2C0D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1578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8075" w:type="dxa"/>
          </w:tcPr>
          <w:p w14:paraId="0C3AD7D1" w14:textId="3E31A03B" w:rsidR="00AF769C" w:rsidRPr="00B21DF1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1DF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F769C" w:rsidRPr="006F48DE" w14:paraId="12B2F17E" w14:textId="77777777" w:rsidTr="006673C6">
        <w:tc>
          <w:tcPr>
            <w:tcW w:w="1458" w:type="dxa"/>
          </w:tcPr>
          <w:p w14:paraId="6A7A1E73" w14:textId="6F23588A" w:rsidR="00AF769C" w:rsidRPr="006F48DE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1578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075" w:type="dxa"/>
          </w:tcPr>
          <w:p w14:paraId="69EF0C2C" w14:textId="480204C8" w:rsidR="00AF769C" w:rsidRPr="00B21DF1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1DF1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F769C" w:rsidRPr="006F48DE" w14:paraId="0F463951" w14:textId="77777777" w:rsidTr="006673C6">
        <w:tc>
          <w:tcPr>
            <w:tcW w:w="1458" w:type="dxa"/>
          </w:tcPr>
          <w:p w14:paraId="75E72BC3" w14:textId="763E814D" w:rsidR="00AF769C" w:rsidRPr="006F48DE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1578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075" w:type="dxa"/>
          </w:tcPr>
          <w:p w14:paraId="4086D27F" w14:textId="107E39D6" w:rsidR="00AF769C" w:rsidRPr="00B21DF1" w:rsidRDefault="00AF769C" w:rsidP="00AF76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B21DF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</w:tc>
      </w:tr>
      <w:tr w:rsidR="005C593C" w:rsidRPr="006F48DE" w14:paraId="14FADC49" w14:textId="77777777" w:rsidTr="006673C6">
        <w:tc>
          <w:tcPr>
            <w:tcW w:w="1458" w:type="dxa"/>
          </w:tcPr>
          <w:p w14:paraId="6D25EB36" w14:textId="7FC9E60D" w:rsidR="005C593C" w:rsidRPr="004428DF" w:rsidRDefault="005C593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8075" w:type="dxa"/>
          </w:tcPr>
          <w:p w14:paraId="62BD588C" w14:textId="1A287138" w:rsidR="005C593C" w:rsidRPr="00B21DF1" w:rsidRDefault="005C593C" w:rsidP="00AF76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1DF1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AF769C" w:rsidRPr="006F48DE" w14:paraId="37052B94" w14:textId="77777777" w:rsidTr="006673C6">
        <w:tc>
          <w:tcPr>
            <w:tcW w:w="1458" w:type="dxa"/>
          </w:tcPr>
          <w:p w14:paraId="1411907A" w14:textId="49A275AD" w:rsidR="00AF769C" w:rsidRPr="006F48DE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C593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075" w:type="dxa"/>
          </w:tcPr>
          <w:p w14:paraId="00E046B5" w14:textId="7374DD76" w:rsidR="00AF769C" w:rsidRPr="00B21DF1" w:rsidRDefault="005C593C" w:rsidP="00AF76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C593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มาตรฐานการรายงานทางการเงินที่ยังไม่ได้ใ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ช้</w:t>
            </w:r>
          </w:p>
        </w:tc>
      </w:tr>
    </w:tbl>
    <w:p w14:paraId="623F747F" w14:textId="77777777" w:rsidR="00667C73" w:rsidRPr="006F48DE" w:rsidRDefault="00667C73" w:rsidP="00842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28"/>
          <w:szCs w:val="28"/>
          <w:cs/>
        </w:rPr>
        <w:br w:type="page"/>
      </w:r>
      <w:r w:rsidRPr="006F48D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76513B0" w14:textId="77777777" w:rsidR="00667C73" w:rsidRPr="006F48DE" w:rsidRDefault="00667C73" w:rsidP="0019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B121D3" w14:textId="23E830F7" w:rsidR="00667C73" w:rsidRPr="006F48DE" w:rsidRDefault="00667C73" w:rsidP="00031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893192">
        <w:rPr>
          <w:rFonts w:asciiTheme="majorBidi" w:hAnsiTheme="majorBidi" w:cstheme="majorBidi"/>
          <w:sz w:val="30"/>
          <w:szCs w:val="30"/>
        </w:rPr>
        <w:t xml:space="preserve"> </w:t>
      </w:r>
      <w:r w:rsidR="004428DF" w:rsidRPr="004428DF">
        <w:rPr>
          <w:rFonts w:asciiTheme="majorBidi" w:hAnsiTheme="majorBidi" w:cstheme="majorBidi"/>
          <w:sz w:val="30"/>
          <w:szCs w:val="30"/>
        </w:rPr>
        <w:t>13</w:t>
      </w:r>
      <w:r w:rsidR="00AF769C">
        <w:rPr>
          <w:rFonts w:asciiTheme="majorBidi" w:hAnsiTheme="majorBidi" w:cstheme="majorBidi"/>
          <w:sz w:val="30"/>
          <w:szCs w:val="30"/>
        </w:rPr>
        <w:t xml:space="preserve"> </w:t>
      </w:r>
      <w:r w:rsidR="00AF769C">
        <w:rPr>
          <w:rFonts w:asciiTheme="majorBidi" w:hAnsiTheme="majorBidi" w:cstheme="majorBidi"/>
          <w:sz w:val="30"/>
          <w:szCs w:val="30"/>
          <w:cs/>
        </w:rPr>
        <w:t>สิงหาคม</w:t>
      </w:r>
      <w:r w:rsidR="003E12D6" w:rsidRPr="006F48DE">
        <w:rPr>
          <w:rFonts w:asciiTheme="majorBidi" w:hAnsiTheme="majorBidi" w:cstheme="majorBidi"/>
          <w:sz w:val="28"/>
          <w:szCs w:val="28"/>
        </w:rPr>
        <w:t xml:space="preserve"> </w:t>
      </w:r>
      <w:r w:rsidR="004428DF" w:rsidRPr="004428DF">
        <w:rPr>
          <w:rFonts w:asciiTheme="majorBidi" w:hAnsiTheme="majorBidi" w:cstheme="majorBidi"/>
          <w:sz w:val="30"/>
          <w:szCs w:val="30"/>
        </w:rPr>
        <w:t>2569</w:t>
      </w:r>
    </w:p>
    <w:p w14:paraId="156B8228" w14:textId="77777777" w:rsidR="00667C73" w:rsidRPr="006F48DE" w:rsidRDefault="00667C73" w:rsidP="0019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86CFE97" w14:textId="77777777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t>เกณฑ์การจัดทำงบการเงินระหว่างกาล</w:t>
      </w:r>
    </w:p>
    <w:p w14:paraId="686FBA53" w14:textId="77777777" w:rsidR="00667C73" w:rsidRPr="006F48DE" w:rsidRDefault="00667C73" w:rsidP="007E5B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</w:pPr>
    </w:p>
    <w:p w14:paraId="214BE955" w14:textId="1F5096B4" w:rsidR="00667C73" w:rsidRPr="006F48DE" w:rsidRDefault="00667C73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6F48DE">
        <w:rPr>
          <w:rFonts w:asciiTheme="majorBidi" w:hAnsiTheme="majorBidi" w:cstheme="majorBidi"/>
          <w:sz w:val="30"/>
          <w:szCs w:val="30"/>
        </w:rPr>
        <w:br/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4428DF" w:rsidRPr="004428DF">
        <w:rPr>
          <w:rFonts w:asciiTheme="majorBidi" w:hAnsiTheme="majorBidi" w:cstheme="majorBidi"/>
          <w:sz w:val="30"/>
          <w:szCs w:val="30"/>
        </w:rPr>
        <w:t>34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F48D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1B1692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4428DF" w:rsidRPr="004428DF">
        <w:rPr>
          <w:rFonts w:asciiTheme="majorBidi" w:hAnsiTheme="majorBidi" w:cstheme="majorBidi"/>
          <w:sz w:val="30"/>
          <w:szCs w:val="30"/>
        </w:rPr>
        <w:t>31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428DF" w:rsidRPr="004428DF">
        <w:rPr>
          <w:rFonts w:asciiTheme="majorBidi" w:hAnsiTheme="majorBidi" w:cstheme="majorBidi"/>
          <w:sz w:val="30"/>
          <w:szCs w:val="30"/>
        </w:rPr>
        <w:t>2568</w:t>
      </w:r>
    </w:p>
    <w:p w14:paraId="784319EC" w14:textId="77777777" w:rsidR="00667C73" w:rsidRPr="006F48DE" w:rsidRDefault="00667C73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466DD8" w14:textId="5C11ED96" w:rsidR="00667C73" w:rsidRPr="006F48DE" w:rsidRDefault="00667C73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E24234" w:rsidRPr="006F48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4428DF" w:rsidRPr="004428DF">
        <w:rPr>
          <w:rFonts w:asciiTheme="majorBidi" w:hAnsiTheme="majorBidi" w:cstheme="majorBidi"/>
          <w:sz w:val="30"/>
          <w:szCs w:val="30"/>
        </w:rPr>
        <w:t>31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428DF" w:rsidRPr="004428DF">
        <w:rPr>
          <w:rFonts w:asciiTheme="majorBidi" w:hAnsiTheme="majorBidi" w:cstheme="majorBidi"/>
          <w:sz w:val="30"/>
          <w:szCs w:val="30"/>
        </w:rPr>
        <w:t>2568</w:t>
      </w:r>
    </w:p>
    <w:p w14:paraId="45F0BBBA" w14:textId="77777777" w:rsidR="00667C73" w:rsidRPr="006F48DE" w:rsidRDefault="00667C73" w:rsidP="00244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5EBA9E" w14:textId="77777777" w:rsidR="00667C73" w:rsidRPr="00AD6F10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AD6F10">
        <w:rPr>
          <w:rFonts w:asciiTheme="majorBidi" w:hAnsiTheme="majorBidi" w:cstheme="majorBidi"/>
          <w:szCs w:val="30"/>
          <w:cs/>
        </w:rPr>
        <w:t>บุคคลหรือกิจการที่เกี่ยวข้องกัน</w:t>
      </w:r>
    </w:p>
    <w:p w14:paraId="302A1664" w14:textId="77777777" w:rsidR="00667C73" w:rsidRPr="006F48DE" w:rsidRDefault="00667C73" w:rsidP="007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9A9CFBF" w14:textId="361EE706" w:rsidR="00667C73" w:rsidRPr="006F48DE" w:rsidRDefault="00667C73" w:rsidP="00383C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</w:t>
      </w:r>
      <w:r w:rsidRPr="006F48D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  <w:lang w:val="en-US"/>
        </w:rPr>
        <w:t>บริษัทร่วมและการร่วมค้า</w:t>
      </w:r>
      <w:r w:rsidRPr="006F48DE">
        <w:rPr>
          <w:rFonts w:asciiTheme="majorBidi" w:hAnsiTheme="majorBidi" w:cstheme="majorBidi"/>
          <w:sz w:val="30"/>
          <w:szCs w:val="30"/>
          <w:cs/>
        </w:rPr>
        <w:t>ที่มีการเปลี่ยนแปลงได้เปิดเผยในหมายเหตุข้อ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="004428DF" w:rsidRPr="004428D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Pr="006F48DE">
        <w:rPr>
          <w:rFonts w:asciiTheme="majorBidi" w:hAnsiTheme="majorBidi" w:cstheme="majorBidi"/>
          <w:sz w:val="30"/>
          <w:szCs w:val="30"/>
          <w:lang w:val="en-US"/>
        </w:rPr>
        <w:t xml:space="preserve">   </w:t>
      </w:r>
      <w:r w:rsidRPr="006F48DE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กลุ่มบริษัทมีรายการระหว่างกันที่มีนัยสำคัญในระหว่างงวดดังต่อไปนี้</w:t>
      </w:r>
    </w:p>
    <w:p w14:paraId="6293AEEC" w14:textId="77777777" w:rsidR="00667C73" w:rsidRPr="006F48DE" w:rsidRDefault="00667C73" w:rsidP="00D96279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1"/>
        <w:gridCol w:w="269"/>
        <w:gridCol w:w="1082"/>
        <w:gridCol w:w="269"/>
        <w:gridCol w:w="1081"/>
        <w:gridCol w:w="269"/>
        <w:gridCol w:w="1066"/>
      </w:tblGrid>
      <w:tr w:rsidR="00EC5F94" w:rsidRPr="006F48DE" w14:paraId="0A5A6756" w14:textId="77777777" w:rsidTr="00C349DD">
        <w:trPr>
          <w:tblHeader/>
        </w:trPr>
        <w:tc>
          <w:tcPr>
            <w:tcW w:w="2263" w:type="pct"/>
          </w:tcPr>
          <w:p w14:paraId="56AA7A16" w14:textId="5683A92D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ind w:right="-12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01" w:type="pct"/>
            <w:gridSpan w:val="3"/>
          </w:tcPr>
          <w:p w14:paraId="651A7C7A" w14:textId="3BFD21F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4263008" w14:textId="7777777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pct"/>
            <w:gridSpan w:val="3"/>
            <w:hideMark/>
          </w:tcPr>
          <w:p w14:paraId="080D8956" w14:textId="7777777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12D6" w:rsidRPr="006F48DE" w14:paraId="14156E1E" w14:textId="77777777" w:rsidTr="00C349DD">
        <w:trPr>
          <w:tblHeader/>
        </w:trPr>
        <w:tc>
          <w:tcPr>
            <w:tcW w:w="2263" w:type="pct"/>
            <w:hideMark/>
          </w:tcPr>
          <w:p w14:paraId="493AFF78" w14:textId="2450316D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F76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หกเ</w:t>
            </w:r>
            <w:r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="004428DF" w:rsidRPr="004428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AF76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AF76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78" w:type="pct"/>
            <w:vAlign w:val="center"/>
            <w:hideMark/>
          </w:tcPr>
          <w:p w14:paraId="77678564" w14:textId="4D9E04CD" w:rsidR="003E12D6" w:rsidRPr="006F48DE" w:rsidRDefault="004428DF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4" w:type="pct"/>
            <w:vAlign w:val="center"/>
          </w:tcPr>
          <w:p w14:paraId="5975559F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  <w:hideMark/>
          </w:tcPr>
          <w:p w14:paraId="05629E31" w14:textId="0EE062A4" w:rsidR="003E12D6" w:rsidRPr="006F48DE" w:rsidRDefault="004428DF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4" w:type="pct"/>
          </w:tcPr>
          <w:p w14:paraId="335B60B8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  <w:hideMark/>
          </w:tcPr>
          <w:p w14:paraId="539A3F0C" w14:textId="06A1081E" w:rsidR="003E12D6" w:rsidRPr="006F48DE" w:rsidRDefault="004428DF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4" w:type="pct"/>
            <w:vAlign w:val="center"/>
          </w:tcPr>
          <w:p w14:paraId="5F717EC8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  <w:hideMark/>
          </w:tcPr>
          <w:p w14:paraId="2019AD2E" w14:textId="7420ADF6" w:rsidR="003E12D6" w:rsidRPr="006F48DE" w:rsidRDefault="004428DF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3E12D6" w:rsidRPr="006F48DE" w14:paraId="7E5D1939" w14:textId="77777777" w:rsidTr="00227675">
        <w:trPr>
          <w:tblHeader/>
        </w:trPr>
        <w:tc>
          <w:tcPr>
            <w:tcW w:w="2263" w:type="pct"/>
          </w:tcPr>
          <w:p w14:paraId="152E356A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7" w:type="pct"/>
            <w:gridSpan w:val="7"/>
            <w:hideMark/>
          </w:tcPr>
          <w:p w14:paraId="28C3E60C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E12D6" w:rsidRPr="006F48DE" w14:paraId="0F61320B" w14:textId="77777777" w:rsidTr="00C349DD">
        <w:tc>
          <w:tcPr>
            <w:tcW w:w="2263" w:type="pct"/>
            <w:hideMark/>
          </w:tcPr>
          <w:p w14:paraId="549D88C1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3A94476E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5850F57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CAA6847" w14:textId="77777777" w:rsidR="003E12D6" w:rsidRPr="00AC5D55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706F464E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7E9085B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decimal" w:pos="55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1F28C29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0F7D98A" w14:textId="77777777" w:rsidR="003E12D6" w:rsidRPr="006F48DE" w:rsidRDefault="003E12D6" w:rsidP="003E12D6">
            <w:pPr>
              <w:pStyle w:val="BodyText"/>
              <w:tabs>
                <w:tab w:val="clear" w:pos="227"/>
                <w:tab w:val="clear" w:pos="454"/>
                <w:tab w:val="decimal" w:pos="53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769C" w:rsidRPr="006F48DE" w14:paraId="58E99FF1" w14:textId="77777777" w:rsidTr="00C349DD">
        <w:tc>
          <w:tcPr>
            <w:tcW w:w="2263" w:type="pct"/>
            <w:hideMark/>
          </w:tcPr>
          <w:p w14:paraId="1EC9783C" w14:textId="3E3A956F" w:rsidR="00AF769C" w:rsidRPr="006F48DE" w:rsidRDefault="00AF769C" w:rsidP="00AF769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8" w:type="pct"/>
          </w:tcPr>
          <w:p w14:paraId="32165E07" w14:textId="5953E9EA" w:rsidR="00AF769C" w:rsidRPr="00DA6576" w:rsidRDefault="00934609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F221048" w14:textId="77777777" w:rsidR="00AF769C" w:rsidRPr="00DA6576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8D7568C" w14:textId="014EC92E" w:rsidR="00AF769C" w:rsidRPr="00DA6576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8202221" w14:textId="77777777" w:rsidR="00AF769C" w:rsidRPr="00F172B0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3CA5423" w14:textId="3ED811F6" w:rsidR="00AF769C" w:rsidRPr="00F172B0" w:rsidRDefault="00934609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144" w:type="pct"/>
          </w:tcPr>
          <w:p w14:paraId="040A77D8" w14:textId="77777777" w:rsidR="00AF769C" w:rsidRPr="00F172B0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0A444A1" w14:textId="0E70B666" w:rsidR="00AF769C" w:rsidRPr="006F48DE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</w:tr>
      <w:tr w:rsidR="00AF769C" w:rsidRPr="006F48DE" w14:paraId="17B59F34" w14:textId="77777777" w:rsidTr="00C349DD">
        <w:tc>
          <w:tcPr>
            <w:tcW w:w="2263" w:type="pct"/>
          </w:tcPr>
          <w:p w14:paraId="74715471" w14:textId="6883A8DA" w:rsidR="00AF769C" w:rsidRPr="006F48DE" w:rsidRDefault="00AF769C" w:rsidP="00AF769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578" w:type="pct"/>
          </w:tcPr>
          <w:p w14:paraId="3AC17414" w14:textId="034193AC" w:rsidR="00AF769C" w:rsidRPr="00DA6576" w:rsidRDefault="00934609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A8EF504" w14:textId="77777777" w:rsidR="00AF769C" w:rsidRPr="00DA6576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95A5473" w14:textId="05141BC3" w:rsidR="00AF769C" w:rsidRPr="00DA6576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96689E2" w14:textId="77777777" w:rsidR="00AF769C" w:rsidRPr="00F172B0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DC46F3A" w14:textId="27069CC9" w:rsidR="00AF769C" w:rsidRPr="00F172B0" w:rsidRDefault="00934609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1,228</w:t>
            </w:r>
          </w:p>
        </w:tc>
        <w:tc>
          <w:tcPr>
            <w:tcW w:w="144" w:type="pct"/>
          </w:tcPr>
          <w:p w14:paraId="53EBF2E3" w14:textId="77777777" w:rsidR="00AF769C" w:rsidRPr="00F172B0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DD1E11C" w14:textId="44438737" w:rsidR="00AF769C" w:rsidRPr="006F48DE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</w:tr>
      <w:tr w:rsidR="00AF769C" w:rsidRPr="006F48DE" w14:paraId="763AF20E" w14:textId="77777777" w:rsidTr="00C349DD">
        <w:tc>
          <w:tcPr>
            <w:tcW w:w="2263" w:type="pct"/>
          </w:tcPr>
          <w:p w14:paraId="371619CE" w14:textId="57717BCB" w:rsidR="00AF769C" w:rsidRPr="006F48DE" w:rsidRDefault="00AF769C" w:rsidP="00AF769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578" w:type="pct"/>
          </w:tcPr>
          <w:p w14:paraId="65E8CF2C" w14:textId="05CAE2EA" w:rsidR="00AF769C" w:rsidRPr="00DA6576" w:rsidRDefault="00934609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F60B4EF" w14:textId="77777777" w:rsidR="00AF769C" w:rsidRPr="00DA6576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C0A0885" w14:textId="6DF63D3D" w:rsidR="00AF769C" w:rsidRPr="00DA6576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7F5AC0A" w14:textId="77777777" w:rsidR="00AF769C" w:rsidRPr="00F172B0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6D5A751" w14:textId="595893EF" w:rsidR="00AF769C" w:rsidRPr="00453840" w:rsidRDefault="00934609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384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67E43" w:rsidRPr="00453840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44" w:type="pct"/>
          </w:tcPr>
          <w:p w14:paraId="0D80A44C" w14:textId="77777777" w:rsidR="00AF769C" w:rsidRPr="00453840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B2BB13B" w14:textId="0FA74953" w:rsidR="00AF769C" w:rsidRPr="00453840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53840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</w:tr>
      <w:tr w:rsidR="00AF769C" w:rsidRPr="006F48DE" w14:paraId="11DEEED5" w14:textId="77777777" w:rsidTr="00C349DD">
        <w:tc>
          <w:tcPr>
            <w:tcW w:w="2263" w:type="pct"/>
          </w:tcPr>
          <w:p w14:paraId="2BDFBE35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4190B944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8204084" w14:textId="77777777" w:rsidR="00AF769C" w:rsidRPr="006F48DE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857E77D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587097" w14:textId="77777777" w:rsidR="00AF769C" w:rsidRPr="006F48DE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EE423F4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1440BFA" w14:textId="77777777" w:rsidR="00AF769C" w:rsidRPr="006F48DE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A8C4279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769C" w:rsidRPr="006F48DE" w14:paraId="55C1B33F" w14:textId="77777777" w:rsidTr="005E1739">
        <w:tc>
          <w:tcPr>
            <w:tcW w:w="2263" w:type="pct"/>
            <w:hideMark/>
          </w:tcPr>
          <w:p w14:paraId="2C771C71" w14:textId="09A25FE8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7D6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578" w:type="pct"/>
          </w:tcPr>
          <w:p w14:paraId="708AECDF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CAE0E57" w14:textId="77777777" w:rsidR="00AF769C" w:rsidRPr="006F48DE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C68E5A9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F3F7E3A" w14:textId="77777777" w:rsidR="00AF769C" w:rsidRPr="006F48DE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1DA5E40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15E754C" w14:textId="77777777" w:rsidR="00AF769C" w:rsidRPr="006F48DE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FC6B95C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</w:tr>
      <w:tr w:rsidR="00AF769C" w:rsidRPr="006F48DE" w14:paraId="0B58329A" w14:textId="77777777" w:rsidTr="005E1739">
        <w:tc>
          <w:tcPr>
            <w:tcW w:w="2263" w:type="pct"/>
          </w:tcPr>
          <w:p w14:paraId="030653E7" w14:textId="77777777" w:rsidR="00AF769C" w:rsidRPr="00517A87" w:rsidRDefault="00AF769C" w:rsidP="00AF76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7A8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578" w:type="pct"/>
          </w:tcPr>
          <w:p w14:paraId="24CD7A7E" w14:textId="3F8A75B1" w:rsidR="00AF769C" w:rsidRPr="00453840" w:rsidRDefault="004A424D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840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44" w:type="pct"/>
          </w:tcPr>
          <w:p w14:paraId="79E108BE" w14:textId="77777777" w:rsidR="00AF769C" w:rsidRPr="00453840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919511E" w14:textId="6F0C8D4C" w:rsidR="00AF769C" w:rsidRPr="00453840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53840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44" w:type="pct"/>
          </w:tcPr>
          <w:p w14:paraId="6B49BB8B" w14:textId="77777777" w:rsidR="00AF769C" w:rsidRPr="00453840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6ACC6ED" w14:textId="31788891" w:rsidR="00AF769C" w:rsidRPr="00453840" w:rsidRDefault="004A424D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840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44" w:type="pct"/>
          </w:tcPr>
          <w:p w14:paraId="2D58164A" w14:textId="77777777" w:rsidR="00AF769C" w:rsidRPr="00517A87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75BE475" w14:textId="3906F0D0" w:rsidR="00AF769C" w:rsidRPr="00517A87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AF769C" w:rsidRPr="006F48DE" w14:paraId="1641C8D7" w14:textId="77777777" w:rsidTr="005E1739">
        <w:tc>
          <w:tcPr>
            <w:tcW w:w="2263" w:type="pct"/>
          </w:tcPr>
          <w:p w14:paraId="474F2DE0" w14:textId="77777777" w:rsidR="00AF769C" w:rsidRPr="009839F3" w:rsidRDefault="00AF769C" w:rsidP="00AF76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8" w:type="pct"/>
          </w:tcPr>
          <w:p w14:paraId="439FBAA0" w14:textId="77777777" w:rsidR="00AF769C" w:rsidRPr="009839F3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</w:tcPr>
          <w:p w14:paraId="61C75434" w14:textId="77777777" w:rsidR="00AF769C" w:rsidRPr="009839F3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</w:tcPr>
          <w:p w14:paraId="36F6450E" w14:textId="77777777" w:rsidR="00AF769C" w:rsidRPr="009839F3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20C3EEB9" w14:textId="77777777" w:rsidR="00AF769C" w:rsidRPr="009839F3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</w:tcPr>
          <w:p w14:paraId="17A9F15F" w14:textId="77777777" w:rsidR="00AF769C" w:rsidRPr="009839F3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</w:tcPr>
          <w:p w14:paraId="6D9D8BE5" w14:textId="77777777" w:rsidR="00AF769C" w:rsidRPr="009839F3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</w:tcPr>
          <w:p w14:paraId="500CCDD8" w14:textId="77777777" w:rsidR="00AF769C" w:rsidRPr="009839F3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F769C" w:rsidRPr="006F48DE" w14:paraId="2AC136AC" w14:textId="77777777" w:rsidTr="00B9335A">
        <w:tc>
          <w:tcPr>
            <w:tcW w:w="2263" w:type="pct"/>
            <w:hideMark/>
          </w:tcPr>
          <w:p w14:paraId="664CEC06" w14:textId="77777777" w:rsidR="00AF769C" w:rsidRPr="00AA2E19" w:rsidRDefault="00AF769C" w:rsidP="00AF76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2E1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8" w:type="pct"/>
          </w:tcPr>
          <w:p w14:paraId="30079293" w14:textId="77777777" w:rsidR="00AF769C" w:rsidRPr="00AA2E19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D8ED690" w14:textId="77777777" w:rsidR="00AF769C" w:rsidRPr="00AA2E19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BCA1EE3" w14:textId="77777777" w:rsidR="00AF769C" w:rsidRPr="00AA2E19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40FDCBA" w14:textId="77777777" w:rsidR="00AF769C" w:rsidRPr="00AA2E19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F93CBDA" w14:textId="77777777" w:rsidR="00AF769C" w:rsidRPr="00AA2E19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4001C7A" w14:textId="77777777" w:rsidR="00AF769C" w:rsidRPr="00AA2E19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351233A" w14:textId="77777777" w:rsidR="00AF769C" w:rsidRPr="00AA2E19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</w:tr>
      <w:tr w:rsidR="00AF769C" w:rsidRPr="006F48DE" w14:paraId="798433B4" w14:textId="77777777" w:rsidTr="00B9335A">
        <w:tc>
          <w:tcPr>
            <w:tcW w:w="2263" w:type="pct"/>
          </w:tcPr>
          <w:p w14:paraId="515B2CB7" w14:textId="77777777" w:rsidR="00AF769C" w:rsidRPr="00AA2E19" w:rsidRDefault="00AF769C" w:rsidP="00AF76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E19">
              <w:rPr>
                <w:rFonts w:asciiTheme="majorBidi" w:hAnsiTheme="majorBidi"/>
                <w:sz w:val="30"/>
                <w:szCs w:val="30"/>
                <w:cs/>
              </w:rPr>
              <w:t>รายได้ค่าก่อสร้าง</w:t>
            </w:r>
          </w:p>
        </w:tc>
        <w:tc>
          <w:tcPr>
            <w:tcW w:w="578" w:type="pct"/>
          </w:tcPr>
          <w:p w14:paraId="31CF4638" w14:textId="06795C00" w:rsidR="00AF769C" w:rsidRPr="00AA2E19" w:rsidRDefault="00934609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77C58EBC" w14:textId="77777777" w:rsidR="00AF769C" w:rsidRPr="00AA2E19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101AB92" w14:textId="2074BAD6" w:rsidR="00AF769C" w:rsidRPr="00AA2E19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44" w:type="pct"/>
          </w:tcPr>
          <w:p w14:paraId="681FE1D2" w14:textId="77777777" w:rsidR="00AF769C" w:rsidRPr="00AA2E19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A2710C7" w14:textId="50B0CFF7" w:rsidR="00AF769C" w:rsidRPr="00CE494E" w:rsidRDefault="00934609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7BB73D1" w14:textId="77777777" w:rsidR="00AF769C" w:rsidRPr="00F172B0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D56E461" w14:textId="563217D8" w:rsidR="00AF769C" w:rsidRPr="00CE494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769C" w:rsidRPr="006F48DE" w14:paraId="577BB64C" w14:textId="77777777" w:rsidTr="00B9335A">
        <w:tc>
          <w:tcPr>
            <w:tcW w:w="2263" w:type="pct"/>
          </w:tcPr>
          <w:p w14:paraId="4214E696" w14:textId="21DDD58E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7F52F0">
              <w:rPr>
                <w:rFonts w:asciiTheme="majorBidi" w:hAnsi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578" w:type="pct"/>
          </w:tcPr>
          <w:p w14:paraId="36DED4C5" w14:textId="216F94EB" w:rsidR="00AF769C" w:rsidRPr="007701D3" w:rsidRDefault="00934609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4" w:type="pct"/>
          </w:tcPr>
          <w:p w14:paraId="1D955FF6" w14:textId="77777777" w:rsidR="00AF769C" w:rsidRPr="007701D3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68F2468" w14:textId="20658E62" w:rsidR="00AF769C" w:rsidRPr="007701D3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144" w:type="pct"/>
          </w:tcPr>
          <w:p w14:paraId="3C745A8F" w14:textId="77777777" w:rsidR="00AF769C" w:rsidRPr="007701D3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6C3034E" w14:textId="2A271358" w:rsidR="00AF769C" w:rsidRPr="007701D3" w:rsidRDefault="00934609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12629BA2" w14:textId="77777777" w:rsidR="00AF769C" w:rsidRPr="006F48DE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BF95696" w14:textId="3B3C6C35" w:rsidR="00AF769C" w:rsidRPr="006F48DE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F769C" w:rsidRPr="006F48DE" w14:paraId="22A9D50C" w14:textId="77777777" w:rsidTr="00B9335A">
        <w:tc>
          <w:tcPr>
            <w:tcW w:w="2263" w:type="pct"/>
          </w:tcPr>
          <w:p w14:paraId="5FC071C1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8" w:type="pct"/>
          </w:tcPr>
          <w:p w14:paraId="74D8F292" w14:textId="77777777" w:rsidR="00AF769C" w:rsidRPr="007701D3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1DEB5BD" w14:textId="77777777" w:rsidR="00AF769C" w:rsidRPr="007701D3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7EEE051" w14:textId="77777777" w:rsidR="00AF769C" w:rsidRPr="007701D3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2202FEF" w14:textId="77777777" w:rsidR="00AF769C" w:rsidRPr="007701D3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7DBB99D" w14:textId="77777777" w:rsidR="00AF769C" w:rsidRPr="007701D3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36CBB69" w14:textId="77777777" w:rsidR="00AF769C" w:rsidRPr="006F48DE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D5EA342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769C" w:rsidRPr="006F48DE" w14:paraId="758FFD2B" w14:textId="77777777" w:rsidTr="00C349DD">
        <w:tc>
          <w:tcPr>
            <w:tcW w:w="2263" w:type="pct"/>
            <w:hideMark/>
          </w:tcPr>
          <w:p w14:paraId="6FA89368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</w:tcPr>
          <w:p w14:paraId="312BE0A9" w14:textId="77777777" w:rsidR="00AF769C" w:rsidRPr="007701D3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B56922D" w14:textId="77777777" w:rsidR="00AF769C" w:rsidRPr="007701D3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332BFEF" w14:textId="77777777" w:rsidR="00AF769C" w:rsidRPr="007701D3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CFA09C5" w14:textId="77777777" w:rsidR="00AF769C" w:rsidRPr="007701D3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F558B27" w14:textId="77777777" w:rsidR="00AF769C" w:rsidRPr="007701D3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FC84709" w14:textId="77777777" w:rsidR="00AF769C" w:rsidRPr="006F48DE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15A0575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</w:tr>
      <w:tr w:rsidR="00AF769C" w:rsidRPr="006F48DE" w14:paraId="70E871DC" w14:textId="77777777" w:rsidTr="00C349DD">
        <w:tc>
          <w:tcPr>
            <w:tcW w:w="2263" w:type="pct"/>
          </w:tcPr>
          <w:p w14:paraId="229933E6" w14:textId="7473C84F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578" w:type="pct"/>
          </w:tcPr>
          <w:p w14:paraId="6A68C895" w14:textId="6CD7A775" w:rsidR="00AF769C" w:rsidRPr="007701D3" w:rsidRDefault="00934609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44" w:type="pct"/>
          </w:tcPr>
          <w:p w14:paraId="50E3E7A6" w14:textId="77777777" w:rsidR="00AF769C" w:rsidRPr="007701D3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23ABE3E" w14:textId="600AE8A7" w:rsidR="00AF769C" w:rsidRPr="007701D3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44" w:type="pct"/>
          </w:tcPr>
          <w:p w14:paraId="32A142CA" w14:textId="77777777" w:rsidR="00AF769C" w:rsidRPr="007701D3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F8C194B" w14:textId="4262B49F" w:rsidR="00AF769C" w:rsidRPr="007701D3" w:rsidRDefault="00934609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4" w:type="pct"/>
          </w:tcPr>
          <w:p w14:paraId="6CB3513F" w14:textId="46A63710" w:rsidR="00AF769C" w:rsidRPr="00B80E41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70" w:type="pct"/>
          </w:tcPr>
          <w:p w14:paraId="3640D998" w14:textId="4EA366F6" w:rsidR="00AF769C" w:rsidRPr="00F140F8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AF769C" w:rsidRPr="006F48DE" w14:paraId="1F7AFC22" w14:textId="77777777" w:rsidTr="00C349DD">
        <w:tc>
          <w:tcPr>
            <w:tcW w:w="2263" w:type="pct"/>
          </w:tcPr>
          <w:p w14:paraId="45ECE1E8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2BA36589" w14:textId="77777777" w:rsidR="00AF769C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67B13F5" w14:textId="77777777" w:rsidR="00AF769C" w:rsidRPr="00F140F8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AB97A04" w14:textId="77777777" w:rsidR="00AF769C" w:rsidRPr="00D857EC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88AC764" w14:textId="77777777" w:rsidR="00AF769C" w:rsidRPr="00F140F8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F101C4B" w14:textId="77777777" w:rsidR="00AF769C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81A68B3" w14:textId="77777777" w:rsidR="00AF769C" w:rsidRPr="00F140F8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82F73D2" w14:textId="77777777" w:rsidR="00AF769C" w:rsidRPr="00D857EC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769C" w:rsidRPr="006F48DE" w14:paraId="54CDFB59" w14:textId="77777777" w:rsidTr="00C349DD">
        <w:tc>
          <w:tcPr>
            <w:tcW w:w="2263" w:type="pct"/>
            <w:hideMark/>
          </w:tcPr>
          <w:p w14:paraId="346C7068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8" w:type="pct"/>
          </w:tcPr>
          <w:p w14:paraId="3F2108B1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1575001" w14:textId="77777777" w:rsidR="00AF769C" w:rsidRPr="006F48DE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DA5312C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55C33BD" w14:textId="77777777" w:rsidR="00AF769C" w:rsidRPr="006F48DE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D398977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35B6FB9" w14:textId="77777777" w:rsidR="00AF769C" w:rsidRPr="006F48DE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5D9EFB6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769C" w:rsidRPr="006F48DE" w14:paraId="42C0F3FC" w14:textId="77777777" w:rsidTr="00C349DD">
        <w:tc>
          <w:tcPr>
            <w:tcW w:w="2263" w:type="pct"/>
            <w:hideMark/>
          </w:tcPr>
          <w:p w14:paraId="7D306430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8" w:type="pct"/>
          </w:tcPr>
          <w:p w14:paraId="448083FE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154792C" w14:textId="77777777" w:rsidR="00AF769C" w:rsidRPr="006F48DE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0B954EA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0FB7D3C" w14:textId="77777777" w:rsidR="00AF769C" w:rsidRPr="006F48DE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B0033C0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1CE1521" w14:textId="77777777" w:rsidR="00AF769C" w:rsidRPr="006F48DE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A0D7EAA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769C" w:rsidRPr="006F48DE" w14:paraId="2D1F1752" w14:textId="77777777" w:rsidTr="00F140F8">
        <w:trPr>
          <w:trHeight w:val="60"/>
        </w:trPr>
        <w:tc>
          <w:tcPr>
            <w:tcW w:w="2263" w:type="pct"/>
            <w:hideMark/>
          </w:tcPr>
          <w:p w14:paraId="7F5CD52C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ผลประโยชน์ระยะสั้นของพนักงาน </w:t>
            </w:r>
          </w:p>
          <w:p w14:paraId="276AF5E4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578" w:type="pct"/>
          </w:tcPr>
          <w:p w14:paraId="63676E22" w14:textId="77777777" w:rsidR="00934609" w:rsidRPr="00453840" w:rsidRDefault="00934609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83503F" w14:textId="63C1B07D" w:rsidR="00AF769C" w:rsidRPr="00453840" w:rsidRDefault="00934609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5384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A424D" w:rsidRPr="0045384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2DAA3A82" w14:textId="77777777" w:rsidR="00AF769C" w:rsidRPr="00AD6F10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F20F398" w14:textId="77777777" w:rsidR="00AF769C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113DEE" w14:textId="2665049B" w:rsidR="00AF769C" w:rsidRPr="00AD6F10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44" w:type="pct"/>
          </w:tcPr>
          <w:p w14:paraId="46819A1E" w14:textId="77777777" w:rsidR="00AF769C" w:rsidRPr="00AD6F10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26589D0" w14:textId="77777777" w:rsidR="00AF769C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A09351" w14:textId="2B5CDB13" w:rsidR="00934609" w:rsidRPr="00AD6F10" w:rsidRDefault="00934609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44" w:type="pct"/>
          </w:tcPr>
          <w:p w14:paraId="2C409246" w14:textId="77777777" w:rsidR="00AF769C" w:rsidRPr="00F140F8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F94B288" w14:textId="77777777" w:rsidR="00AF769C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0A5301" w14:textId="10E9E3C9" w:rsidR="00AF769C" w:rsidRPr="00F140F8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AF769C" w:rsidRPr="006F48DE" w14:paraId="2DD2045B" w14:textId="77777777" w:rsidTr="00C349DD">
        <w:trPr>
          <w:trHeight w:val="380"/>
        </w:trPr>
        <w:tc>
          <w:tcPr>
            <w:tcW w:w="2263" w:type="pct"/>
            <w:hideMark/>
          </w:tcPr>
          <w:p w14:paraId="1CCE62FB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578" w:type="pct"/>
          </w:tcPr>
          <w:p w14:paraId="34B807E2" w14:textId="11F8EC77" w:rsidR="00AF769C" w:rsidRPr="00453840" w:rsidRDefault="00934609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5384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131334A2" w14:textId="77777777" w:rsidR="00AF769C" w:rsidRPr="00AD6F10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2D6E1EC" w14:textId="264AFC5A" w:rsidR="00AF769C" w:rsidRPr="00AD6F10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68A607FA" w14:textId="77777777" w:rsidR="00AF769C" w:rsidRPr="00AD6F10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48CFB94" w14:textId="244D3874" w:rsidR="00AF769C" w:rsidRPr="00AD6F10" w:rsidRDefault="00934609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6F9C3CF9" w14:textId="77777777" w:rsidR="00AF769C" w:rsidRPr="00F140F8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7DBFEFD" w14:textId="3A5A307A" w:rsidR="00AF769C" w:rsidRPr="00F140F8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F769C" w:rsidRPr="006F48DE" w14:paraId="00872949" w14:textId="77777777" w:rsidTr="00C349DD">
        <w:tc>
          <w:tcPr>
            <w:tcW w:w="2263" w:type="pct"/>
            <w:shd w:val="clear" w:color="auto" w:fill="FFFFFF"/>
            <w:hideMark/>
          </w:tcPr>
          <w:p w14:paraId="6CFDE5BB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632C7F" w14:textId="47C7B8E3" w:rsidR="00AF769C" w:rsidRPr="00453840" w:rsidRDefault="00934609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38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A424D" w:rsidRPr="004538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6EAEDDD3" w14:textId="77777777" w:rsidR="00AF769C" w:rsidRPr="00AD6F10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80D1C0" w14:textId="04450FB1" w:rsidR="00AF769C" w:rsidRPr="00AD6F10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44" w:type="pct"/>
          </w:tcPr>
          <w:p w14:paraId="79FB9461" w14:textId="77777777" w:rsidR="00AF769C" w:rsidRPr="00AD6F10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84114" w14:textId="38AD269D" w:rsidR="00AF769C" w:rsidRPr="00AD6F10" w:rsidRDefault="00934609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144" w:type="pct"/>
          </w:tcPr>
          <w:p w14:paraId="77656F35" w14:textId="77777777" w:rsidR="00AF769C" w:rsidRPr="00F140F8" w:rsidRDefault="00AF769C" w:rsidP="00AF769C">
            <w:pPr>
              <w:pStyle w:val="BodyText"/>
              <w:tabs>
                <w:tab w:val="clear" w:pos="227"/>
                <w:tab w:val="clear" w:pos="454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684762" w14:textId="49128B01" w:rsidR="00AF769C" w:rsidRPr="00F140F8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</w:tr>
    </w:tbl>
    <w:p w14:paraId="5C478F37" w14:textId="77777777" w:rsidR="00667C73" w:rsidRPr="009839F3" w:rsidRDefault="00667C73" w:rsidP="00AC5D55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4"/>
          <w:szCs w:val="24"/>
          <w:lang w:val="en-US" w:bidi="th-TH"/>
        </w:rPr>
      </w:pPr>
    </w:p>
    <w:tbl>
      <w:tblPr>
        <w:tblW w:w="9372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30"/>
        <w:gridCol w:w="307"/>
        <w:gridCol w:w="1105"/>
      </w:tblGrid>
      <w:tr w:rsidR="00667C73" w:rsidRPr="006F48DE" w14:paraId="2246AD6A" w14:textId="77777777" w:rsidTr="00F140F8">
        <w:trPr>
          <w:trHeight w:val="403"/>
          <w:tblHeader/>
        </w:trPr>
        <w:tc>
          <w:tcPr>
            <w:tcW w:w="4230" w:type="dxa"/>
          </w:tcPr>
          <w:p w14:paraId="404E0593" w14:textId="18FFB725" w:rsidR="00667C73" w:rsidRPr="006F48DE" w:rsidRDefault="008D126C" w:rsidP="0055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</w:t>
            </w:r>
            <w:r w:rsidR="00227675"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บบุคคลหรือ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C38C07B" w14:textId="77777777" w:rsidR="00667C73" w:rsidRPr="006F48DE" w:rsidRDefault="00667C73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3CED9F" w14:textId="77777777" w:rsidR="00667C73" w:rsidRPr="006F48DE" w:rsidRDefault="00667C73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2" w:type="dxa"/>
            <w:gridSpan w:val="3"/>
          </w:tcPr>
          <w:p w14:paraId="5474DCC7" w14:textId="77777777" w:rsidR="00667C73" w:rsidRPr="006F48DE" w:rsidRDefault="00667C73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769C" w:rsidRPr="006F48DE" w14:paraId="51B7A44B" w14:textId="77777777" w:rsidTr="004D0C53">
        <w:trPr>
          <w:trHeight w:val="393"/>
          <w:tblHeader/>
        </w:trPr>
        <w:tc>
          <w:tcPr>
            <w:tcW w:w="4230" w:type="dxa"/>
          </w:tcPr>
          <w:p w14:paraId="0C777D4C" w14:textId="062FF8EF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ณ วันที่</w:t>
            </w:r>
          </w:p>
        </w:tc>
        <w:tc>
          <w:tcPr>
            <w:tcW w:w="1080" w:type="dxa"/>
          </w:tcPr>
          <w:p w14:paraId="5F0E9284" w14:textId="22187E45" w:rsidR="00AF769C" w:rsidRPr="006F48DE" w:rsidRDefault="004428DF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</w:pPr>
            <w:r w:rsidRPr="004428DF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AF769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F769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4D17BDD9" w14:textId="77777777" w:rsidR="00AF769C" w:rsidRPr="006F48DE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2DB1D41" w14:textId="3F7E79A5" w:rsidR="00AF769C" w:rsidRPr="006F48DE" w:rsidRDefault="004428DF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4428D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="00AF769C"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AF769C"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AFDFDE9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D02AF6F" w14:textId="0AA18537" w:rsidR="00AF769C" w:rsidRPr="006F48DE" w:rsidRDefault="004428DF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4428DF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AF769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F769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307" w:type="dxa"/>
          </w:tcPr>
          <w:p w14:paraId="3B10FC5B" w14:textId="77777777" w:rsidR="00AF769C" w:rsidRPr="006F48DE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05" w:type="dxa"/>
          </w:tcPr>
          <w:p w14:paraId="15AE1065" w14:textId="5E9F69E7" w:rsidR="00AF769C" w:rsidRPr="006F48DE" w:rsidRDefault="004428DF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4428D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="00AF769C"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AF769C"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F769C" w:rsidRPr="006F48DE" w14:paraId="796257FC" w14:textId="77777777" w:rsidTr="004D0C53">
        <w:trPr>
          <w:trHeight w:val="382"/>
          <w:tblHeader/>
        </w:trPr>
        <w:tc>
          <w:tcPr>
            <w:tcW w:w="4230" w:type="dxa"/>
          </w:tcPr>
          <w:p w14:paraId="0D26B488" w14:textId="4B57E66E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E86C5F" w14:textId="750809CA" w:rsidR="00AF769C" w:rsidRPr="006F48DE" w:rsidRDefault="004428DF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0F923D60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493C93" w14:textId="41347559" w:rsidR="00AF769C" w:rsidRPr="006F48DE" w:rsidRDefault="004428DF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CA5D627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71156EA8" w14:textId="6EDC9083" w:rsidR="00AF769C" w:rsidRPr="006F48DE" w:rsidRDefault="004428DF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307" w:type="dxa"/>
          </w:tcPr>
          <w:p w14:paraId="5E4310BA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DE58669" w14:textId="0D6D407D" w:rsidR="00AF769C" w:rsidRPr="006F48DE" w:rsidRDefault="004428DF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AF769C" w:rsidRPr="006F48DE" w14:paraId="4383F588" w14:textId="77777777" w:rsidTr="00F140F8">
        <w:trPr>
          <w:trHeight w:val="393"/>
          <w:tblHeader/>
        </w:trPr>
        <w:tc>
          <w:tcPr>
            <w:tcW w:w="4230" w:type="dxa"/>
          </w:tcPr>
          <w:p w14:paraId="4CD669B0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2" w:type="dxa"/>
            <w:gridSpan w:val="7"/>
          </w:tcPr>
          <w:p w14:paraId="58A16A9D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F769C" w:rsidRPr="006F48DE" w14:paraId="1CA309E5" w14:textId="77777777" w:rsidTr="004D0C53">
        <w:trPr>
          <w:trHeight w:val="81"/>
        </w:trPr>
        <w:tc>
          <w:tcPr>
            <w:tcW w:w="4230" w:type="dxa"/>
          </w:tcPr>
          <w:p w14:paraId="386F3CD8" w14:textId="1591B07A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080" w:type="dxa"/>
          </w:tcPr>
          <w:p w14:paraId="1E7E0D87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D9AC76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BA2275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89216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01991696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7" w:type="dxa"/>
          </w:tcPr>
          <w:p w14:paraId="69041BA2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5DA4F6F5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F769C" w:rsidRPr="006F48DE" w14:paraId="62D17C5A" w14:textId="77777777" w:rsidTr="00FD5D57">
        <w:trPr>
          <w:trHeight w:val="81"/>
        </w:trPr>
        <w:tc>
          <w:tcPr>
            <w:tcW w:w="4230" w:type="dxa"/>
          </w:tcPr>
          <w:p w14:paraId="47023599" w14:textId="112BEEDF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ACEF863" w14:textId="72586A6D" w:rsidR="00AF769C" w:rsidRPr="00453840" w:rsidRDefault="00C22564" w:rsidP="00C2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38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30</w:t>
            </w:r>
          </w:p>
        </w:tc>
        <w:tc>
          <w:tcPr>
            <w:tcW w:w="270" w:type="dxa"/>
          </w:tcPr>
          <w:p w14:paraId="311BD00C" w14:textId="77777777" w:rsidR="00AF769C" w:rsidRPr="00073BE2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3092D49" w14:textId="6A967AFB" w:rsidR="00AF769C" w:rsidRPr="00073BE2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621B0396" w14:textId="77777777" w:rsidR="00AF769C" w:rsidRPr="00073BE2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double" w:sz="4" w:space="0" w:color="auto"/>
            </w:tcBorders>
          </w:tcPr>
          <w:p w14:paraId="416588EE" w14:textId="569B24AC" w:rsidR="00AF769C" w:rsidRPr="00073BE2" w:rsidRDefault="00920D82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07" w:type="dxa"/>
          </w:tcPr>
          <w:p w14:paraId="6F42DA77" w14:textId="77777777" w:rsidR="00AF769C" w:rsidRPr="00073BE2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72C3F66C" w14:textId="20E5A63B" w:rsidR="00AF769C" w:rsidRPr="00073BE2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BE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F769C" w:rsidRPr="006F48DE" w14:paraId="27E06086" w14:textId="77777777" w:rsidTr="00FD5D57">
        <w:trPr>
          <w:trHeight w:val="209"/>
        </w:trPr>
        <w:tc>
          <w:tcPr>
            <w:tcW w:w="4230" w:type="dxa"/>
          </w:tcPr>
          <w:p w14:paraId="1AD88DA4" w14:textId="77777777" w:rsidR="00AF769C" w:rsidRPr="009839F3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0BE8EBE" w14:textId="77777777" w:rsidR="00AF769C" w:rsidRPr="00453840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976D169" w14:textId="77777777" w:rsidR="00AF769C" w:rsidRPr="009839F3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E4C8070" w14:textId="77777777" w:rsidR="00AF769C" w:rsidRPr="009839F3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7E81F1D" w14:textId="77777777" w:rsidR="00AF769C" w:rsidRPr="009839F3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double" w:sz="4" w:space="0" w:color="auto"/>
            </w:tcBorders>
          </w:tcPr>
          <w:p w14:paraId="4EFE9C90" w14:textId="77777777" w:rsidR="00AF769C" w:rsidRPr="009839F3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7" w:type="dxa"/>
          </w:tcPr>
          <w:p w14:paraId="18C911EA" w14:textId="77777777" w:rsidR="00AF769C" w:rsidRPr="009839F3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74C0EA10" w14:textId="77777777" w:rsidR="00AF769C" w:rsidRPr="009839F3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F769C" w:rsidRPr="006F48DE" w14:paraId="357BA9B6" w14:textId="77777777" w:rsidTr="004D0C53">
        <w:trPr>
          <w:trHeight w:val="81"/>
        </w:trPr>
        <w:tc>
          <w:tcPr>
            <w:tcW w:w="4230" w:type="dxa"/>
          </w:tcPr>
          <w:p w14:paraId="4F1BEA44" w14:textId="4DF9B2E5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7CF700ED" w14:textId="77777777" w:rsidR="00AF769C" w:rsidRPr="00453840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EB7637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22E809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2C62C2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55D57CE0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7" w:type="dxa"/>
          </w:tcPr>
          <w:p w14:paraId="7A247364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636BB13F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F769C" w:rsidRPr="006F48DE" w14:paraId="7904DBF8" w14:textId="77777777" w:rsidTr="004D0C31">
        <w:trPr>
          <w:trHeight w:val="81"/>
        </w:trPr>
        <w:tc>
          <w:tcPr>
            <w:tcW w:w="4230" w:type="dxa"/>
          </w:tcPr>
          <w:p w14:paraId="35BF5774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88ADF00" w14:textId="10C4F182" w:rsidR="00AF769C" w:rsidRPr="00453840" w:rsidRDefault="00934609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5384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299BF04" w14:textId="77777777" w:rsidR="00AF769C" w:rsidRPr="007B7A6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1E93F" w14:textId="7E6B3F83" w:rsidR="00AF769C" w:rsidRPr="007B7A6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9E0C33" w14:textId="77777777" w:rsidR="00AF769C" w:rsidRPr="007B7A6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2046D32D" w14:textId="08471B61" w:rsidR="00AF769C" w:rsidRPr="007B7A6E" w:rsidRDefault="00934609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1,046</w:t>
            </w:r>
          </w:p>
        </w:tc>
        <w:tc>
          <w:tcPr>
            <w:tcW w:w="307" w:type="dxa"/>
          </w:tcPr>
          <w:p w14:paraId="5820263C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6467B12C" w14:textId="531CDC4E" w:rsidR="00AF769C" w:rsidRPr="006F48DE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F769C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28DF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AF769C" w:rsidRPr="006F48DE" w14:paraId="50853D35" w14:textId="77777777" w:rsidTr="004D0C31">
        <w:trPr>
          <w:trHeight w:val="81"/>
        </w:trPr>
        <w:tc>
          <w:tcPr>
            <w:tcW w:w="4230" w:type="dxa"/>
          </w:tcPr>
          <w:p w14:paraId="6AA006E9" w14:textId="0E509026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836175A" w14:textId="02281DFD" w:rsidR="00AF769C" w:rsidRPr="00453840" w:rsidRDefault="00934609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5384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270</w:t>
            </w:r>
          </w:p>
        </w:tc>
        <w:tc>
          <w:tcPr>
            <w:tcW w:w="270" w:type="dxa"/>
          </w:tcPr>
          <w:p w14:paraId="6E2A9117" w14:textId="77777777" w:rsidR="00AF769C" w:rsidRPr="007B7A6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0CFE70" w14:textId="49FC8910" w:rsidR="00AF769C" w:rsidRPr="007B7A6E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70" w:type="dxa"/>
          </w:tcPr>
          <w:p w14:paraId="7789FBDB" w14:textId="77777777" w:rsidR="00AF769C" w:rsidRPr="007B7A6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038FF36D" w14:textId="1372330D" w:rsidR="00AF769C" w:rsidRPr="007B7A6E" w:rsidRDefault="00934609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307" w:type="dxa"/>
          </w:tcPr>
          <w:p w14:paraId="447A619B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25FF5C50" w14:textId="13D5420D" w:rsidR="00AF769C" w:rsidRPr="006F48DE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AF769C" w:rsidRPr="006F48DE" w14:paraId="55D235AE" w14:textId="77777777" w:rsidTr="004D0C31">
        <w:trPr>
          <w:trHeight w:val="81"/>
        </w:trPr>
        <w:tc>
          <w:tcPr>
            <w:tcW w:w="4230" w:type="dxa"/>
          </w:tcPr>
          <w:p w14:paraId="77939500" w14:textId="6D39029E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C31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C8289E" w14:textId="1523784B" w:rsidR="00AF769C" w:rsidRPr="00453840" w:rsidRDefault="00934609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5384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22564" w:rsidRPr="00453840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60CB2CE8" w14:textId="77777777" w:rsidR="00AF769C" w:rsidRPr="007B7A6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86B5B1" w14:textId="75A3C7BD" w:rsidR="00AF769C" w:rsidRPr="007B7A6E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270" w:type="dxa"/>
          </w:tcPr>
          <w:p w14:paraId="63F53957" w14:textId="77777777" w:rsidR="00AF769C" w:rsidRPr="007B7A6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51A5AA20" w14:textId="1F1D40C2" w:rsidR="00AF769C" w:rsidRPr="00CE494E" w:rsidRDefault="00934609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7" w:type="dxa"/>
          </w:tcPr>
          <w:p w14:paraId="5B7C8090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525D0694" w14:textId="76C6BB75" w:rsidR="00AF769C" w:rsidRPr="00D857EC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769C" w:rsidRPr="006F48DE" w14:paraId="45B395BE" w14:textId="77777777" w:rsidTr="00AD7145">
        <w:trPr>
          <w:trHeight w:val="81"/>
        </w:trPr>
        <w:tc>
          <w:tcPr>
            <w:tcW w:w="4230" w:type="dxa"/>
          </w:tcPr>
          <w:p w14:paraId="6589308E" w14:textId="7D92112A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18AF3F" w14:textId="6A4C6EFF" w:rsidR="00AF769C" w:rsidRPr="00453840" w:rsidRDefault="00C22564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38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270" w:type="dxa"/>
          </w:tcPr>
          <w:p w14:paraId="5D07E0CC" w14:textId="77777777" w:rsidR="00AF769C" w:rsidRPr="007B7A6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47D4F1" w14:textId="47266D45" w:rsidR="00AF769C" w:rsidRPr="007B7A6E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</w:t>
            </w:r>
          </w:p>
        </w:tc>
        <w:tc>
          <w:tcPr>
            <w:tcW w:w="270" w:type="dxa"/>
          </w:tcPr>
          <w:p w14:paraId="68C0EB6E" w14:textId="77777777" w:rsidR="00AF769C" w:rsidRPr="007B7A6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4C14B88C" w14:textId="147F57AD" w:rsidR="00AF769C" w:rsidRPr="007B7A6E" w:rsidRDefault="00934609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1,151</w:t>
            </w:r>
          </w:p>
        </w:tc>
        <w:tc>
          <w:tcPr>
            <w:tcW w:w="307" w:type="dxa"/>
          </w:tcPr>
          <w:p w14:paraId="51F8A7AD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4B45895D" w14:textId="4D127C8F" w:rsidR="00AF769C" w:rsidRPr="006F48DE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F769C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</w:p>
        </w:tc>
      </w:tr>
    </w:tbl>
    <w:p w14:paraId="4A77A404" w14:textId="77777777" w:rsidR="00667C73" w:rsidRPr="00087816" w:rsidRDefault="00667C73" w:rsidP="003877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sz w:val="4"/>
          <w:szCs w:val="4"/>
          <w:lang w:val="en-US"/>
        </w:rPr>
      </w:pP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45"/>
        <w:gridCol w:w="241"/>
        <w:gridCol w:w="1007"/>
        <w:gridCol w:w="240"/>
        <w:gridCol w:w="990"/>
        <w:gridCol w:w="240"/>
        <w:gridCol w:w="913"/>
        <w:gridCol w:w="240"/>
        <w:gridCol w:w="885"/>
        <w:gridCol w:w="240"/>
        <w:gridCol w:w="1064"/>
      </w:tblGrid>
      <w:tr w:rsidR="00087816" w:rsidRPr="006F48DE" w14:paraId="0F8E2046" w14:textId="77777777" w:rsidTr="00A513F8">
        <w:trPr>
          <w:tblHeader/>
        </w:trPr>
        <w:tc>
          <w:tcPr>
            <w:tcW w:w="2520" w:type="dxa"/>
            <w:vAlign w:val="bottom"/>
          </w:tcPr>
          <w:p w14:paraId="4CC896C3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93" w:type="dxa"/>
            <w:gridSpan w:val="3"/>
            <w:vAlign w:val="bottom"/>
          </w:tcPr>
          <w:p w14:paraId="464CA2E3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0511B576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vAlign w:val="bottom"/>
          </w:tcPr>
          <w:p w14:paraId="136B1EED" w14:textId="69CBC7EA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C5F94" w:rsidRPr="006F48DE" w14:paraId="20777C03" w14:textId="77777777" w:rsidTr="00A513F8">
        <w:trPr>
          <w:tblHeader/>
        </w:trPr>
        <w:tc>
          <w:tcPr>
            <w:tcW w:w="2520" w:type="dxa"/>
            <w:vAlign w:val="bottom"/>
          </w:tcPr>
          <w:p w14:paraId="5A78DD6B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" w:type="dxa"/>
            <w:vAlign w:val="bottom"/>
          </w:tcPr>
          <w:p w14:paraId="4E0F9225" w14:textId="77777777" w:rsidR="00EC5F94" w:rsidRPr="00334BE4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5F2EEC5" w14:textId="05EA1F73" w:rsidR="00EC5F94" w:rsidRPr="006F48DE" w:rsidRDefault="004428DF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8DF">
              <w:rPr>
                <w:rFonts w:ascii="Angsana New" w:hAnsi="Angsana New"/>
                <w:sz w:val="30"/>
                <w:szCs w:val="30"/>
              </w:rPr>
              <w:t>31</w:t>
            </w:r>
            <w:r w:rsidR="00EC5F94" w:rsidRPr="00334B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C5F94" w:rsidRPr="00334BE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1" w:type="dxa"/>
            <w:vAlign w:val="bottom"/>
          </w:tcPr>
          <w:p w14:paraId="33BEE1FF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797DBC91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9056129" w14:textId="03FAC6BD" w:rsidR="00EC5F94" w:rsidRPr="006F48DE" w:rsidRDefault="004428DF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8DF">
              <w:rPr>
                <w:rFonts w:ascii="Angsana New" w:hAnsi="Angsana New"/>
                <w:sz w:val="30"/>
                <w:szCs w:val="30"/>
              </w:rPr>
              <w:t>30</w:t>
            </w:r>
            <w:r w:rsidR="00AF76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76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vAlign w:val="bottom"/>
          </w:tcPr>
          <w:p w14:paraId="5E6D48B2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8AB699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18BCE91" w14:textId="0EDC80C7" w:rsidR="00EC5F94" w:rsidRPr="006F48DE" w:rsidRDefault="004428DF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vAlign w:val="bottom"/>
          </w:tcPr>
          <w:p w14:paraId="4B80795A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1ABC4205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433D88DE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vAlign w:val="bottom"/>
          </w:tcPr>
          <w:p w14:paraId="2AB87854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01ECF387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5AD11326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A894DB9" w14:textId="421D2428" w:rsidR="00EC5F94" w:rsidRPr="006F48DE" w:rsidRDefault="004428DF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8DF">
              <w:rPr>
                <w:rFonts w:ascii="Angsana New" w:hAnsi="Angsana New"/>
                <w:sz w:val="30"/>
                <w:szCs w:val="30"/>
              </w:rPr>
              <w:t>30</w:t>
            </w:r>
            <w:r w:rsidR="00AF76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76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E874B3" w:rsidRPr="006F48DE" w14:paraId="615973DE" w14:textId="77777777" w:rsidTr="00A513F8">
        <w:trPr>
          <w:tblHeader/>
        </w:trPr>
        <w:tc>
          <w:tcPr>
            <w:tcW w:w="2520" w:type="dxa"/>
            <w:vAlign w:val="bottom"/>
          </w:tcPr>
          <w:p w14:paraId="22DD55B6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AC5D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vAlign w:val="bottom"/>
          </w:tcPr>
          <w:p w14:paraId="202DD9B2" w14:textId="61B66DD9" w:rsidR="00E874B3" w:rsidRPr="006F48DE" w:rsidRDefault="004428DF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1" w:type="dxa"/>
            <w:vAlign w:val="bottom"/>
          </w:tcPr>
          <w:p w14:paraId="1A054C72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58526F87" w14:textId="59835430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0" w:type="dxa"/>
            <w:vAlign w:val="bottom"/>
          </w:tcPr>
          <w:p w14:paraId="6D8D7E22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2CD45D" w14:textId="7307B399" w:rsidR="00E874B3" w:rsidRPr="006F48DE" w:rsidRDefault="004428DF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  <w:vAlign w:val="bottom"/>
          </w:tcPr>
          <w:p w14:paraId="1ADBD0EC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7DEABF1A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vAlign w:val="bottom"/>
          </w:tcPr>
          <w:p w14:paraId="31B252B0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vAlign w:val="bottom"/>
          </w:tcPr>
          <w:p w14:paraId="211B08B9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bottom"/>
          </w:tcPr>
          <w:p w14:paraId="252A726E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6874BBE7" w14:textId="5852983A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087816" w:rsidRPr="006F48DE" w14:paraId="3C5A4B3C" w14:textId="77777777" w:rsidTr="00A513F8">
        <w:trPr>
          <w:tblHeader/>
        </w:trPr>
        <w:tc>
          <w:tcPr>
            <w:tcW w:w="2520" w:type="dxa"/>
          </w:tcPr>
          <w:p w14:paraId="3FBEFB84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3" w:type="dxa"/>
            <w:gridSpan w:val="3"/>
          </w:tcPr>
          <w:p w14:paraId="1CC3D810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2044A0E0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2" w:type="dxa"/>
            <w:gridSpan w:val="7"/>
          </w:tcPr>
          <w:p w14:paraId="03DC7AA9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13F8" w:rsidRPr="006F48DE" w14:paraId="2705CA95" w14:textId="77777777" w:rsidTr="00A860CA">
        <w:tc>
          <w:tcPr>
            <w:tcW w:w="2520" w:type="dxa"/>
          </w:tcPr>
          <w:p w14:paraId="3C014D08" w14:textId="46DF7B46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13F8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45" w:type="dxa"/>
          </w:tcPr>
          <w:p w14:paraId="18F50A9E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BA519A8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57D5F5BB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640ED83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E4879E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13387C0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</w:tcPr>
          <w:p w14:paraId="20EB91F1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84A7F14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</w:tcPr>
          <w:p w14:paraId="2CF9E268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96F75D8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4088C94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48C" w:rsidRPr="006F48DE" w14:paraId="5AA6466B" w14:textId="77777777" w:rsidTr="00554252">
        <w:tc>
          <w:tcPr>
            <w:tcW w:w="2520" w:type="dxa"/>
          </w:tcPr>
          <w:p w14:paraId="24396E2D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vAlign w:val="bottom"/>
          </w:tcPr>
          <w:p w14:paraId="4A448917" w14:textId="12CC115E" w:rsidR="0042048C" w:rsidRPr="006F48DE" w:rsidRDefault="004428DF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2048C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428D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1" w:type="dxa"/>
          </w:tcPr>
          <w:p w14:paraId="424C21E7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7DBD7FFE" w14:textId="33502333" w:rsidR="0042048C" w:rsidRPr="007B7A6E" w:rsidRDefault="009C5D80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3840">
              <w:rPr>
                <w:rFonts w:asciiTheme="majorBidi" w:hAnsiTheme="majorBidi" w:cstheme="majorBidi"/>
                <w:sz w:val="30"/>
                <w:szCs w:val="30"/>
              </w:rPr>
              <w:t>6.</w:t>
            </w:r>
            <w:r w:rsidR="00877A6B" w:rsidRPr="0045384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0" w:type="dxa"/>
          </w:tcPr>
          <w:p w14:paraId="69E434BF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2C87ECA" w14:textId="12400C1F" w:rsidR="0042048C" w:rsidRPr="00A3511C" w:rsidRDefault="004428DF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5"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10B511CF" w14:textId="77777777" w:rsidR="0042048C" w:rsidRPr="00A3511C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</w:tcPr>
          <w:p w14:paraId="0D78E095" w14:textId="768E047D" w:rsidR="0042048C" w:rsidRPr="0082789C" w:rsidRDefault="009C5D80" w:rsidP="00A35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14C7850" w14:textId="77777777" w:rsidR="0042048C" w:rsidRPr="0082789C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</w:tcPr>
          <w:p w14:paraId="1DB07A25" w14:textId="414F2160" w:rsidR="0042048C" w:rsidRPr="0082789C" w:rsidRDefault="009C5D80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64A9245" w14:textId="77777777" w:rsidR="0042048C" w:rsidRPr="00A3511C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</w:tcPr>
          <w:p w14:paraId="45DA16B7" w14:textId="13C0445B" w:rsidR="0042048C" w:rsidRPr="00A3511C" w:rsidRDefault="009C5D80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42048C" w:rsidRPr="006F48DE" w14:paraId="46E953E1" w14:textId="77777777" w:rsidTr="00554252">
        <w:tc>
          <w:tcPr>
            <w:tcW w:w="2520" w:type="dxa"/>
          </w:tcPr>
          <w:p w14:paraId="761F9616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34CDBC2F" w14:textId="77777777" w:rsidR="0042048C" w:rsidRPr="00663FB2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3B92A05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018DDE95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AA0A8A9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0732D84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5" w:right="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DA60941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</w:tcPr>
          <w:p w14:paraId="05BDD676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ED92A28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</w:tcPr>
          <w:p w14:paraId="4C3330B3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2E019A5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4A44A7E2" w14:textId="77777777" w:rsidR="0042048C" w:rsidRPr="00AD6F10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48C" w:rsidRPr="006F48DE" w14:paraId="1AEB9021" w14:textId="77777777" w:rsidTr="00554252">
        <w:tc>
          <w:tcPr>
            <w:tcW w:w="2520" w:type="dxa"/>
          </w:tcPr>
          <w:p w14:paraId="6F050C38" w14:textId="39B10F38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45" w:type="dxa"/>
            <w:vAlign w:val="bottom"/>
          </w:tcPr>
          <w:p w14:paraId="2FB2AEDD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74EB2B20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7CE25877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268D886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4759EE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B51E3B7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</w:tcPr>
          <w:p w14:paraId="6F99BEAA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8348221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</w:tcPr>
          <w:p w14:paraId="11712E4B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E09A1ED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295E129" w14:textId="77777777" w:rsidR="0042048C" w:rsidRPr="00AD6F10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48C" w:rsidRPr="006F48DE" w14:paraId="1CEF5F71" w14:textId="77777777" w:rsidTr="00E1724D">
        <w:tc>
          <w:tcPr>
            <w:tcW w:w="2520" w:type="dxa"/>
          </w:tcPr>
          <w:p w14:paraId="5A04F83C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vAlign w:val="bottom"/>
          </w:tcPr>
          <w:p w14:paraId="0BB4031F" w14:textId="2190A81E" w:rsidR="0042048C" w:rsidRPr="00453840" w:rsidRDefault="00877A6B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3840"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241" w:type="dxa"/>
          </w:tcPr>
          <w:p w14:paraId="13E87044" w14:textId="77777777" w:rsidR="0042048C" w:rsidRPr="00453840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5727966D" w14:textId="166CDF45" w:rsidR="0042048C" w:rsidRPr="00453840" w:rsidRDefault="00877A6B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3840">
              <w:rPr>
                <w:rFonts w:asciiTheme="majorBidi" w:hAnsiTheme="majorBidi" w:cstheme="majorBidi"/>
                <w:sz w:val="30"/>
                <w:szCs w:val="30"/>
              </w:rPr>
              <w:t>6.8</w:t>
            </w:r>
          </w:p>
        </w:tc>
        <w:tc>
          <w:tcPr>
            <w:tcW w:w="240" w:type="dxa"/>
          </w:tcPr>
          <w:p w14:paraId="24C2B681" w14:textId="77777777" w:rsidR="0042048C" w:rsidRPr="00453840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E043B6" w14:textId="6886A24C" w:rsidR="0042048C" w:rsidRPr="00453840" w:rsidRDefault="004428DF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5" w:right="61"/>
              <w:rPr>
                <w:rFonts w:asciiTheme="majorBidi" w:hAnsiTheme="majorBidi" w:cstheme="majorBidi"/>
                <w:sz w:val="30"/>
                <w:szCs w:val="30"/>
              </w:rPr>
            </w:pPr>
            <w:r w:rsidRPr="00453840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40" w:type="dxa"/>
          </w:tcPr>
          <w:p w14:paraId="22927695" w14:textId="77777777" w:rsidR="0042048C" w:rsidRPr="00453840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</w:tcPr>
          <w:p w14:paraId="67DC0752" w14:textId="1CAF5760" w:rsidR="0042048C" w:rsidRPr="00453840" w:rsidRDefault="00877A6B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538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F11C2C8" w14:textId="77777777" w:rsidR="0042048C" w:rsidRPr="00453840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</w:tcPr>
          <w:p w14:paraId="676A655F" w14:textId="7F13847E" w:rsidR="0042048C" w:rsidRPr="00453840" w:rsidRDefault="009C5D80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538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7BFCAF2" w14:textId="77777777" w:rsidR="0042048C" w:rsidRPr="00453840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3D9932A" w14:textId="61CB15F7" w:rsidR="0042048C" w:rsidRPr="00453840" w:rsidRDefault="009C5D80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538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7A6B" w:rsidRPr="0045384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77A6B" w:rsidRPr="006F48DE" w14:paraId="67AA2838" w14:textId="77777777" w:rsidTr="00E1724D">
        <w:tc>
          <w:tcPr>
            <w:tcW w:w="2520" w:type="dxa"/>
          </w:tcPr>
          <w:p w14:paraId="62C4CF98" w14:textId="393ECB93" w:rsidR="00877A6B" w:rsidRPr="006F48DE" w:rsidRDefault="00877A6B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45" w:type="dxa"/>
            <w:vAlign w:val="bottom"/>
          </w:tcPr>
          <w:p w14:paraId="335CDE2D" w14:textId="77777777" w:rsidR="00877A6B" w:rsidRPr="00453840" w:rsidRDefault="00877A6B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CC423AA" w14:textId="77777777" w:rsidR="00877A6B" w:rsidRPr="00453840" w:rsidRDefault="00877A6B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5B98F6E4" w14:textId="77777777" w:rsidR="00877A6B" w:rsidRPr="00453840" w:rsidRDefault="00877A6B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6446345" w14:textId="77777777" w:rsidR="00877A6B" w:rsidRPr="00453840" w:rsidRDefault="00877A6B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A10AC2" w14:textId="67066AD9" w:rsidR="00877A6B" w:rsidRPr="00453840" w:rsidRDefault="00877A6B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5" w:right="61"/>
              <w:rPr>
                <w:rFonts w:asciiTheme="majorBidi" w:hAnsiTheme="majorBidi" w:cstheme="majorBidi"/>
                <w:sz w:val="30"/>
                <w:szCs w:val="30"/>
              </w:rPr>
            </w:pPr>
            <w:r w:rsidRPr="004538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5269343" w14:textId="77777777" w:rsidR="00877A6B" w:rsidRPr="00453840" w:rsidRDefault="00877A6B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</w:tcPr>
          <w:p w14:paraId="23EC4290" w14:textId="77777777" w:rsidR="00877A6B" w:rsidRPr="00453840" w:rsidRDefault="00877A6B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9C26442" w14:textId="77777777" w:rsidR="00877A6B" w:rsidRPr="00453840" w:rsidRDefault="00877A6B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</w:tcPr>
          <w:p w14:paraId="718CF890" w14:textId="77777777" w:rsidR="00877A6B" w:rsidRPr="00453840" w:rsidRDefault="00877A6B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8289C2E" w14:textId="77777777" w:rsidR="00877A6B" w:rsidRPr="00453840" w:rsidRDefault="00877A6B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8FC71E4" w14:textId="43F5E7BF" w:rsidR="00877A6B" w:rsidRPr="00453840" w:rsidRDefault="00877A6B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5384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77A6B" w:rsidRPr="006F48DE" w14:paraId="4F497505" w14:textId="77777777" w:rsidTr="00E1724D">
        <w:tc>
          <w:tcPr>
            <w:tcW w:w="2520" w:type="dxa"/>
          </w:tcPr>
          <w:p w14:paraId="628A1566" w14:textId="5669EEF8" w:rsidR="00877A6B" w:rsidRPr="00877A6B" w:rsidRDefault="00877A6B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7A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5" w:type="dxa"/>
            <w:vAlign w:val="bottom"/>
          </w:tcPr>
          <w:p w14:paraId="6663D0C8" w14:textId="77777777" w:rsidR="00877A6B" w:rsidRPr="00453840" w:rsidRDefault="00877A6B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1E4D639F" w14:textId="77777777" w:rsidR="00877A6B" w:rsidRPr="00453840" w:rsidRDefault="00877A6B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19F391DF" w14:textId="77777777" w:rsidR="00877A6B" w:rsidRPr="00453840" w:rsidRDefault="00877A6B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02FD9F3" w14:textId="77777777" w:rsidR="00877A6B" w:rsidRPr="00453840" w:rsidRDefault="00877A6B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6C9131F" w14:textId="71A0E173" w:rsidR="00877A6B" w:rsidRPr="00453840" w:rsidRDefault="00877A6B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5"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38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40" w:type="dxa"/>
          </w:tcPr>
          <w:p w14:paraId="5AEF6FEA" w14:textId="77777777" w:rsidR="00877A6B" w:rsidRPr="00453840" w:rsidRDefault="00877A6B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</w:tcPr>
          <w:p w14:paraId="2EA5542D" w14:textId="77777777" w:rsidR="00877A6B" w:rsidRPr="00453840" w:rsidRDefault="00877A6B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79B18F8" w14:textId="77777777" w:rsidR="00877A6B" w:rsidRPr="00453840" w:rsidRDefault="00877A6B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</w:tcPr>
          <w:p w14:paraId="341994AC" w14:textId="77777777" w:rsidR="00877A6B" w:rsidRPr="00453840" w:rsidRDefault="00877A6B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4695543" w14:textId="77777777" w:rsidR="00877A6B" w:rsidRPr="00453840" w:rsidRDefault="00877A6B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67F8CFD1" w14:textId="46FC61F3" w:rsidR="00877A6B" w:rsidRPr="00453840" w:rsidRDefault="00877A6B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38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</w:tr>
    </w:tbl>
    <w:p w14:paraId="57C86CC4" w14:textId="77777777" w:rsidR="00A83DEE" w:rsidRPr="00B1115D" w:rsidRDefault="00A83DEE">
      <w:pPr>
        <w:rPr>
          <w:sz w:val="24"/>
          <w:szCs w:val="24"/>
        </w:rPr>
      </w:pP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45"/>
        <w:gridCol w:w="241"/>
        <w:gridCol w:w="397"/>
        <w:gridCol w:w="610"/>
        <w:gridCol w:w="240"/>
        <w:gridCol w:w="362"/>
        <w:gridCol w:w="279"/>
        <w:gridCol w:w="349"/>
        <w:gridCol w:w="240"/>
        <w:gridCol w:w="532"/>
        <w:gridCol w:w="279"/>
        <w:gridCol w:w="102"/>
        <w:gridCol w:w="240"/>
        <w:gridCol w:w="760"/>
        <w:gridCol w:w="125"/>
        <w:gridCol w:w="120"/>
        <w:gridCol w:w="120"/>
        <w:gridCol w:w="1064"/>
      </w:tblGrid>
      <w:tr w:rsidR="00667C73" w:rsidRPr="006F48DE" w14:paraId="09A9C217" w14:textId="77777777" w:rsidTr="00585EE5">
        <w:tc>
          <w:tcPr>
            <w:tcW w:w="2520" w:type="dxa"/>
            <w:vAlign w:val="bottom"/>
          </w:tcPr>
          <w:p w14:paraId="6ADC0F15" w14:textId="3F018587" w:rsidR="00667C73" w:rsidRPr="006F48DE" w:rsidRDefault="00A83DEE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2193" w:type="dxa"/>
            <w:gridSpan w:val="4"/>
            <w:vAlign w:val="bottom"/>
          </w:tcPr>
          <w:p w14:paraId="173B8C79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6288AA8A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13"/>
            <w:vAlign w:val="bottom"/>
          </w:tcPr>
          <w:p w14:paraId="30034CE5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12D6" w:rsidRPr="006F48DE" w14:paraId="32735CA7" w14:textId="77777777" w:rsidTr="00585EE5">
        <w:tc>
          <w:tcPr>
            <w:tcW w:w="2520" w:type="dxa"/>
            <w:vAlign w:val="bottom"/>
          </w:tcPr>
          <w:p w14:paraId="5087981D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" w:type="dxa"/>
            <w:vAlign w:val="bottom"/>
          </w:tcPr>
          <w:p w14:paraId="0BB3C21B" w14:textId="77777777" w:rsidR="003E12D6" w:rsidRPr="00334BE4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BE7B160" w14:textId="31DAC327" w:rsidR="003E12D6" w:rsidRPr="006F48DE" w:rsidRDefault="004428DF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8DF">
              <w:rPr>
                <w:rFonts w:ascii="Angsana New" w:hAnsi="Angsana New"/>
                <w:sz w:val="30"/>
                <w:szCs w:val="30"/>
              </w:rPr>
              <w:t>31</w:t>
            </w:r>
            <w:r w:rsidR="003E12D6" w:rsidRPr="00334B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E12D6" w:rsidRPr="00334BE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1" w:type="dxa"/>
            <w:vAlign w:val="bottom"/>
          </w:tcPr>
          <w:p w14:paraId="428C7E06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2DDF1BCB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779419C" w14:textId="59433750" w:rsidR="003E12D6" w:rsidRPr="006F48DE" w:rsidRDefault="004428DF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8DF">
              <w:rPr>
                <w:rFonts w:ascii="Angsana New" w:hAnsi="Angsana New"/>
                <w:sz w:val="30"/>
                <w:szCs w:val="30"/>
              </w:rPr>
              <w:t>30</w:t>
            </w:r>
            <w:r w:rsidR="00AF76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76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vAlign w:val="bottom"/>
          </w:tcPr>
          <w:p w14:paraId="01D7048C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3934282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1AB1206" w14:textId="64683969" w:rsidR="003E12D6" w:rsidRPr="006F48DE" w:rsidRDefault="004428DF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E12D6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E12D6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vAlign w:val="bottom"/>
          </w:tcPr>
          <w:p w14:paraId="3ADF2A06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  <w:vAlign w:val="bottom"/>
          </w:tcPr>
          <w:p w14:paraId="1E5C0AB6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4C13BC7C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  <w:vAlign w:val="bottom"/>
          </w:tcPr>
          <w:p w14:paraId="2C32CF1E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34408538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333F978F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CC1D0C7" w14:textId="06091B45" w:rsidR="003E12D6" w:rsidRPr="006F48DE" w:rsidRDefault="004428DF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8DF">
              <w:rPr>
                <w:rFonts w:ascii="Angsana New" w:hAnsi="Angsana New"/>
                <w:sz w:val="30"/>
                <w:szCs w:val="30"/>
              </w:rPr>
              <w:t>30</w:t>
            </w:r>
            <w:r w:rsidR="00AF76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76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3E12D6" w:rsidRPr="006F48DE" w14:paraId="26EFE8BE" w14:textId="77777777" w:rsidTr="00585EE5">
        <w:tc>
          <w:tcPr>
            <w:tcW w:w="2520" w:type="dxa"/>
            <w:vAlign w:val="bottom"/>
          </w:tcPr>
          <w:p w14:paraId="0EB63DF9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AC5D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vAlign w:val="bottom"/>
          </w:tcPr>
          <w:p w14:paraId="007441FE" w14:textId="5850E382" w:rsidR="003E12D6" w:rsidRPr="006F48DE" w:rsidRDefault="004428DF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1" w:type="dxa"/>
            <w:vAlign w:val="bottom"/>
          </w:tcPr>
          <w:p w14:paraId="07145A29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32D382CE" w14:textId="5F1A5B9E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0" w:type="dxa"/>
            <w:vAlign w:val="bottom"/>
          </w:tcPr>
          <w:p w14:paraId="774DE8BE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02E6C9A9" w14:textId="30E9BE4D" w:rsidR="003E12D6" w:rsidRPr="006F48DE" w:rsidRDefault="004428DF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  <w:vAlign w:val="bottom"/>
          </w:tcPr>
          <w:p w14:paraId="6AD3013A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  <w:vAlign w:val="bottom"/>
          </w:tcPr>
          <w:p w14:paraId="3BE30E0D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vAlign w:val="bottom"/>
          </w:tcPr>
          <w:p w14:paraId="109EDC92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  <w:vAlign w:val="bottom"/>
          </w:tcPr>
          <w:p w14:paraId="39808A55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1347A8B0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3F1F1831" w14:textId="6B8A19B5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667C73" w:rsidRPr="006F48DE" w14:paraId="25B88EF5" w14:textId="77777777" w:rsidTr="00585EE5">
        <w:tc>
          <w:tcPr>
            <w:tcW w:w="2520" w:type="dxa"/>
          </w:tcPr>
          <w:p w14:paraId="5CC08BCD" w14:textId="77777777" w:rsidR="00667C73" w:rsidRPr="00557FA6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3" w:type="dxa"/>
            <w:gridSpan w:val="4"/>
          </w:tcPr>
          <w:p w14:paraId="61C01BF3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21FD295F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2" w:type="dxa"/>
            <w:gridSpan w:val="13"/>
          </w:tcPr>
          <w:p w14:paraId="0828F12A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67C73" w:rsidRPr="006F48DE" w14:paraId="49A5D0E7" w14:textId="77777777" w:rsidTr="00585EE5">
        <w:tc>
          <w:tcPr>
            <w:tcW w:w="2520" w:type="dxa"/>
          </w:tcPr>
          <w:p w14:paraId="34511769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45" w:type="dxa"/>
          </w:tcPr>
          <w:p w14:paraId="25FBD8C9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9B84EFE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gridSpan w:val="2"/>
          </w:tcPr>
          <w:p w14:paraId="3EBB340D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EC89F08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6189B43F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AD4B385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4CF7DEF7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C318810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</w:tcPr>
          <w:p w14:paraId="733DC1F3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14:paraId="234675F3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127A9B1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48C" w:rsidRPr="006F48DE" w14:paraId="1F8EB505" w14:textId="77777777" w:rsidTr="00A35455">
        <w:tc>
          <w:tcPr>
            <w:tcW w:w="2520" w:type="dxa"/>
          </w:tcPr>
          <w:p w14:paraId="794C1371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vAlign w:val="bottom"/>
          </w:tcPr>
          <w:p w14:paraId="7692DAF8" w14:textId="3E92B695" w:rsidR="0042048C" w:rsidRPr="00453840" w:rsidRDefault="004428DF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384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2048C" w:rsidRPr="0045384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5384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2048C" w:rsidRPr="0045384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5384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2048C" w:rsidRPr="0045384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5384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1" w:type="dxa"/>
          </w:tcPr>
          <w:p w14:paraId="7AE76549" w14:textId="77777777" w:rsidR="0042048C" w:rsidRPr="00453840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gridSpan w:val="2"/>
          </w:tcPr>
          <w:p w14:paraId="1A2591D7" w14:textId="442964D4" w:rsidR="0042048C" w:rsidRPr="00453840" w:rsidRDefault="009C5D80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840">
              <w:rPr>
                <w:rFonts w:asciiTheme="majorBidi" w:hAnsiTheme="majorBidi" w:cstheme="majorBidi"/>
                <w:sz w:val="30"/>
                <w:szCs w:val="30"/>
              </w:rPr>
              <w:t>3.2 - 4.</w:t>
            </w:r>
            <w:r w:rsidR="00693704" w:rsidRPr="0045384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0" w:type="dxa"/>
          </w:tcPr>
          <w:p w14:paraId="2E58A35F" w14:textId="77777777" w:rsidR="0042048C" w:rsidRPr="00453840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19804B2E" w14:textId="49CAFF73" w:rsidR="0042048C" w:rsidRPr="00453840" w:rsidRDefault="004428DF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5384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2048C" w:rsidRPr="004538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3840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240" w:type="dxa"/>
          </w:tcPr>
          <w:p w14:paraId="69D0EB1E" w14:textId="77777777" w:rsidR="0042048C" w:rsidRPr="00453840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0ED8BBB6" w14:textId="073F7729" w:rsidR="0042048C" w:rsidRPr="00453840" w:rsidRDefault="004E560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53840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240" w:type="dxa"/>
          </w:tcPr>
          <w:p w14:paraId="2BA5F87B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</w:tcPr>
          <w:p w14:paraId="193A457A" w14:textId="61548ED0" w:rsidR="0042048C" w:rsidRPr="007B7A6E" w:rsidRDefault="004E560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240" w:type="dxa"/>
            <w:gridSpan w:val="2"/>
          </w:tcPr>
          <w:p w14:paraId="6B881509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E9BF18E" w14:textId="0A4DCD0B" w:rsidR="0042048C" w:rsidRPr="007B7A6E" w:rsidRDefault="004E560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4,866</w:t>
            </w:r>
          </w:p>
        </w:tc>
      </w:tr>
      <w:tr w:rsidR="0042048C" w:rsidRPr="006F48DE" w14:paraId="4DA2D191" w14:textId="77777777" w:rsidTr="00087816">
        <w:tc>
          <w:tcPr>
            <w:tcW w:w="2520" w:type="dxa"/>
          </w:tcPr>
          <w:p w14:paraId="40C351E4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45" w:type="dxa"/>
          </w:tcPr>
          <w:p w14:paraId="20295FD6" w14:textId="77777777" w:rsidR="0042048C" w:rsidRPr="00453840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6E4E5D92" w14:textId="77777777" w:rsidR="0042048C" w:rsidRPr="00453840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gridSpan w:val="2"/>
          </w:tcPr>
          <w:p w14:paraId="4F689928" w14:textId="77777777" w:rsidR="0042048C" w:rsidRPr="00453840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AC87BC1" w14:textId="77777777" w:rsidR="0042048C" w:rsidRPr="00453840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78408E5A" w14:textId="3EA611DA" w:rsidR="0042048C" w:rsidRPr="00453840" w:rsidRDefault="004428DF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53840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40" w:type="dxa"/>
          </w:tcPr>
          <w:p w14:paraId="5FA1FA9F" w14:textId="77777777" w:rsidR="0042048C" w:rsidRPr="00453840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64187D33" w14:textId="77777777" w:rsidR="0042048C" w:rsidRPr="00453840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A880CC2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</w:tcPr>
          <w:p w14:paraId="705E3249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14:paraId="68BC031E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0FD0859F" w14:textId="473928BB" w:rsidR="0042048C" w:rsidRPr="007B7A6E" w:rsidRDefault="004E560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</w:tr>
      <w:tr w:rsidR="0042048C" w:rsidRPr="006F48DE" w14:paraId="43DF1421" w14:textId="77777777" w:rsidTr="00087816">
        <w:tc>
          <w:tcPr>
            <w:tcW w:w="2520" w:type="dxa"/>
          </w:tcPr>
          <w:p w14:paraId="7A4E9957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5" w:type="dxa"/>
          </w:tcPr>
          <w:p w14:paraId="345D8D80" w14:textId="77777777" w:rsidR="0042048C" w:rsidRPr="00453840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40A3AC0" w14:textId="77777777" w:rsidR="0042048C" w:rsidRPr="00453840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gridSpan w:val="2"/>
          </w:tcPr>
          <w:p w14:paraId="177C83A9" w14:textId="77777777" w:rsidR="0042048C" w:rsidRPr="00453840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ED3AECE" w14:textId="77777777" w:rsidR="0042048C" w:rsidRPr="00453840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9E5E875" w14:textId="3D03FDDA" w:rsidR="0042048C" w:rsidRPr="00453840" w:rsidRDefault="004428DF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38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2048C" w:rsidRPr="004538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538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</w:t>
            </w:r>
          </w:p>
        </w:tc>
        <w:tc>
          <w:tcPr>
            <w:tcW w:w="240" w:type="dxa"/>
          </w:tcPr>
          <w:p w14:paraId="44139F41" w14:textId="77777777" w:rsidR="0042048C" w:rsidRPr="00453840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3FD156C8" w14:textId="77777777" w:rsidR="0042048C" w:rsidRPr="00453840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5CFB0C26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gridSpan w:val="2"/>
          </w:tcPr>
          <w:p w14:paraId="260DF150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14:paraId="7FEF45ED" w14:textId="77777777" w:rsidR="0042048C" w:rsidRPr="007B7A6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195A9A53" w14:textId="5ACBC144" w:rsidR="0042048C" w:rsidRPr="007B7A6E" w:rsidRDefault="004E560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5,034</w:t>
            </w:r>
          </w:p>
        </w:tc>
      </w:tr>
      <w:tr w:rsidR="001B7DF1" w:rsidRPr="006F48DE" w14:paraId="74233779" w14:textId="77777777" w:rsidTr="00C545A2">
        <w:tblPrEx>
          <w:tblLook w:val="01E0" w:firstRow="1" w:lastRow="1" w:firstColumn="1" w:lastColumn="1" w:noHBand="0" w:noVBand="0"/>
        </w:tblPrEx>
        <w:trPr>
          <w:trHeight w:val="418"/>
          <w:tblHeader/>
        </w:trPr>
        <w:tc>
          <w:tcPr>
            <w:tcW w:w="4103" w:type="dxa"/>
            <w:gridSpan w:val="4"/>
          </w:tcPr>
          <w:p w14:paraId="5FD34C1E" w14:textId="77777777" w:rsidR="001B7DF1" w:rsidRPr="006F48DE" w:rsidRDefault="001B7DF1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2" w:type="dxa"/>
            <w:gridSpan w:val="7"/>
          </w:tcPr>
          <w:p w14:paraId="481BFF27" w14:textId="77777777" w:rsidR="001B7DF1" w:rsidRPr="006F48DE" w:rsidRDefault="001B7DF1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7518565A" w14:textId="77777777" w:rsidR="001B7DF1" w:rsidRPr="006F48DE" w:rsidRDefault="001B7DF1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1" w:type="dxa"/>
            <w:gridSpan w:val="7"/>
          </w:tcPr>
          <w:p w14:paraId="41B5BD12" w14:textId="77777777" w:rsidR="001B7DF1" w:rsidRPr="006F48DE" w:rsidRDefault="001B7DF1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94519" w:rsidRPr="006F48DE" w14:paraId="5C6EBC03" w14:textId="77777777" w:rsidTr="00C545A2">
        <w:tblPrEx>
          <w:tblLook w:val="01E0" w:firstRow="1" w:lastRow="1" w:firstColumn="1" w:lastColumn="1" w:noHBand="0" w:noVBand="0"/>
        </w:tblPrEx>
        <w:trPr>
          <w:trHeight w:val="418"/>
          <w:tblHeader/>
        </w:trPr>
        <w:tc>
          <w:tcPr>
            <w:tcW w:w="4103" w:type="dxa"/>
            <w:gridSpan w:val="4"/>
          </w:tcPr>
          <w:p w14:paraId="63190F29" w14:textId="21319906" w:rsidR="00A94519" w:rsidRPr="0046257D" w:rsidRDefault="0046257D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625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2612" w:type="dxa"/>
            <w:gridSpan w:val="7"/>
          </w:tcPr>
          <w:p w14:paraId="5367806B" w14:textId="77777777" w:rsidR="00A94519" w:rsidRPr="006F48DE" w:rsidRDefault="00A94519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44B6719F" w14:textId="77777777" w:rsidR="00A94519" w:rsidRPr="006F48DE" w:rsidRDefault="00A94519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1" w:type="dxa"/>
            <w:gridSpan w:val="7"/>
          </w:tcPr>
          <w:p w14:paraId="2631B80E" w14:textId="77777777" w:rsidR="00A94519" w:rsidRPr="006F48DE" w:rsidRDefault="00A94519" w:rsidP="00C5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769C" w:rsidRPr="006F48DE" w14:paraId="67C72FCA" w14:textId="77777777" w:rsidTr="00C545A2">
        <w:tblPrEx>
          <w:tblLook w:val="01E0" w:firstRow="1" w:lastRow="1" w:firstColumn="1" w:lastColumn="1" w:noHBand="0" w:noVBand="0"/>
        </w:tblPrEx>
        <w:trPr>
          <w:trHeight w:val="63"/>
          <w:tblHeader/>
        </w:trPr>
        <w:tc>
          <w:tcPr>
            <w:tcW w:w="4103" w:type="dxa"/>
            <w:gridSpan w:val="4"/>
          </w:tcPr>
          <w:p w14:paraId="1F2FB182" w14:textId="665A4DF5" w:rsidR="00AF769C" w:rsidRPr="0046257D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625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12" w:type="dxa"/>
            <w:gridSpan w:val="3"/>
          </w:tcPr>
          <w:p w14:paraId="03B989B8" w14:textId="4B82B8D7" w:rsidR="00AF769C" w:rsidRPr="006F48DE" w:rsidRDefault="004428DF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</w:pPr>
            <w:r w:rsidRPr="004428DF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AF769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F769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9" w:type="dxa"/>
          </w:tcPr>
          <w:p w14:paraId="7FE501E0" w14:textId="77777777" w:rsidR="00AF769C" w:rsidRPr="006F48DE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21" w:type="dxa"/>
            <w:gridSpan w:val="3"/>
          </w:tcPr>
          <w:p w14:paraId="0F85EAC2" w14:textId="3C8B51DD" w:rsidR="00AF769C" w:rsidRPr="006F48DE" w:rsidRDefault="004428DF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4428D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="00AF769C"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AF769C"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9" w:type="dxa"/>
          </w:tcPr>
          <w:p w14:paraId="1F8BDC09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gridSpan w:val="3"/>
          </w:tcPr>
          <w:p w14:paraId="53850AA7" w14:textId="22A73892" w:rsidR="00AF769C" w:rsidRPr="006F48DE" w:rsidRDefault="004428DF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4428DF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AF769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F769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5" w:type="dxa"/>
            <w:gridSpan w:val="2"/>
          </w:tcPr>
          <w:p w14:paraId="31F68A27" w14:textId="77777777" w:rsidR="00AF769C" w:rsidRPr="006F48DE" w:rsidRDefault="00AF769C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84" w:type="dxa"/>
            <w:gridSpan w:val="2"/>
          </w:tcPr>
          <w:p w14:paraId="5A1EB9B5" w14:textId="0FB4D74B" w:rsidR="00AF769C" w:rsidRPr="006F48DE" w:rsidRDefault="004428DF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4428D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="00AF769C"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AF769C"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F769C" w:rsidRPr="006F48DE" w14:paraId="280858A7" w14:textId="77777777" w:rsidTr="00C545A2">
        <w:tblPrEx>
          <w:tblLook w:val="01E0" w:firstRow="1" w:lastRow="1" w:firstColumn="1" w:lastColumn="1" w:noHBand="0" w:noVBand="0"/>
        </w:tblPrEx>
        <w:trPr>
          <w:trHeight w:val="401"/>
          <w:tblHeader/>
        </w:trPr>
        <w:tc>
          <w:tcPr>
            <w:tcW w:w="4103" w:type="dxa"/>
            <w:gridSpan w:val="4"/>
          </w:tcPr>
          <w:p w14:paraId="5F814CD2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gridSpan w:val="3"/>
          </w:tcPr>
          <w:p w14:paraId="7E6CF877" w14:textId="742B1BD3" w:rsidR="00AF769C" w:rsidRPr="006F48DE" w:rsidRDefault="004428DF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9" w:type="dxa"/>
          </w:tcPr>
          <w:p w14:paraId="3584E7D0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gridSpan w:val="3"/>
          </w:tcPr>
          <w:p w14:paraId="46BDF6B2" w14:textId="4D243B1F" w:rsidR="00AF769C" w:rsidRPr="006F48DE" w:rsidRDefault="004428DF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9" w:type="dxa"/>
          </w:tcPr>
          <w:p w14:paraId="00ADE63B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gridSpan w:val="3"/>
          </w:tcPr>
          <w:p w14:paraId="2A661790" w14:textId="436E0C9E" w:rsidR="00AF769C" w:rsidRPr="006F48DE" w:rsidRDefault="004428DF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45" w:type="dxa"/>
            <w:gridSpan w:val="2"/>
          </w:tcPr>
          <w:p w14:paraId="29A2B6A6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14:paraId="6245BA48" w14:textId="5FBD07D0" w:rsidR="00AF769C" w:rsidRPr="006F48DE" w:rsidRDefault="004428DF" w:rsidP="00AF7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AF769C" w:rsidRPr="006F48DE" w14:paraId="7BEE3269" w14:textId="77777777" w:rsidTr="00C545A2">
        <w:tblPrEx>
          <w:tblLook w:val="01E0" w:firstRow="1" w:lastRow="1" w:firstColumn="1" w:lastColumn="1" w:noHBand="0" w:noVBand="0"/>
        </w:tblPrEx>
        <w:trPr>
          <w:trHeight w:val="418"/>
          <w:tblHeader/>
        </w:trPr>
        <w:tc>
          <w:tcPr>
            <w:tcW w:w="4103" w:type="dxa"/>
            <w:gridSpan w:val="4"/>
          </w:tcPr>
          <w:p w14:paraId="633DBD75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2" w:type="dxa"/>
            <w:gridSpan w:val="15"/>
          </w:tcPr>
          <w:p w14:paraId="529A1396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F769C" w:rsidRPr="006F48DE" w14:paraId="7BB182B0" w14:textId="77777777" w:rsidTr="00B73A35">
        <w:tblPrEx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4103" w:type="dxa"/>
            <w:gridSpan w:val="4"/>
          </w:tcPr>
          <w:p w14:paraId="7C10ECF0" w14:textId="77777777" w:rsidR="00AF769C" w:rsidRPr="00400570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E8398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จ่ายล่วงหน้าค่าสินค้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และบริการ</w:t>
            </w:r>
          </w:p>
          <w:p w14:paraId="305EAAB3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(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แสดงภายใต้สินทรัพย์หมุนเวียนอื่น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12" w:type="dxa"/>
            <w:gridSpan w:val="3"/>
          </w:tcPr>
          <w:p w14:paraId="3AC76414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0E571EF2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gridSpan w:val="3"/>
          </w:tcPr>
          <w:p w14:paraId="3F4AEEEC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38BCB8BD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gridSpan w:val="3"/>
          </w:tcPr>
          <w:p w14:paraId="3B07FECE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3CC6FE00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14:paraId="390B25AF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F769C" w:rsidRPr="006F48DE" w14:paraId="3795C03C" w14:textId="77777777" w:rsidTr="00B73A35">
        <w:tblPrEx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4103" w:type="dxa"/>
            <w:gridSpan w:val="4"/>
          </w:tcPr>
          <w:p w14:paraId="63EF8B27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4BB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12" w:type="dxa"/>
            <w:gridSpan w:val="3"/>
            <w:tcBorders>
              <w:bottom w:val="double" w:sz="4" w:space="0" w:color="auto"/>
            </w:tcBorders>
          </w:tcPr>
          <w:p w14:paraId="77BA42B0" w14:textId="4A66BF01" w:rsidR="00AF769C" w:rsidRPr="006F48DE" w:rsidRDefault="004E560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38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693704" w:rsidRPr="004538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9" w:type="dxa"/>
          </w:tcPr>
          <w:p w14:paraId="3F9D4CE1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gridSpan w:val="3"/>
            <w:tcBorders>
              <w:bottom w:val="double" w:sz="4" w:space="0" w:color="auto"/>
            </w:tcBorders>
          </w:tcPr>
          <w:p w14:paraId="109B1FCB" w14:textId="0A127108" w:rsidR="00AF769C" w:rsidRPr="006F48DE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279" w:type="dxa"/>
          </w:tcPr>
          <w:p w14:paraId="2A1F703C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3"/>
            <w:tcBorders>
              <w:bottom w:val="double" w:sz="4" w:space="0" w:color="auto"/>
            </w:tcBorders>
          </w:tcPr>
          <w:p w14:paraId="13217E33" w14:textId="515A216D" w:rsidR="00AF769C" w:rsidRPr="00D62037" w:rsidRDefault="004E560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14:paraId="06F31A30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bottom w:val="double" w:sz="4" w:space="0" w:color="auto"/>
            </w:tcBorders>
          </w:tcPr>
          <w:p w14:paraId="374044A2" w14:textId="77777777" w:rsidR="00AF769C" w:rsidRPr="006F48DE" w:rsidRDefault="00AF769C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60F2CEF" w14:textId="6C084E93" w:rsidR="009839F3" w:rsidRDefault="009839F3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990"/>
        <w:gridCol w:w="270"/>
        <w:gridCol w:w="590"/>
        <w:gridCol w:w="613"/>
        <w:gridCol w:w="240"/>
        <w:gridCol w:w="359"/>
        <w:gridCol w:w="279"/>
        <w:gridCol w:w="352"/>
        <w:gridCol w:w="240"/>
        <w:gridCol w:w="529"/>
        <w:gridCol w:w="279"/>
        <w:gridCol w:w="105"/>
        <w:gridCol w:w="240"/>
        <w:gridCol w:w="757"/>
        <w:gridCol w:w="128"/>
        <w:gridCol w:w="117"/>
        <w:gridCol w:w="123"/>
        <w:gridCol w:w="1064"/>
      </w:tblGrid>
      <w:tr w:rsidR="00F415A5" w:rsidRPr="006F48DE" w14:paraId="3551A1E8" w14:textId="77777777" w:rsidTr="00930FE5">
        <w:tc>
          <w:tcPr>
            <w:tcW w:w="2250" w:type="dxa"/>
            <w:vAlign w:val="bottom"/>
          </w:tcPr>
          <w:p w14:paraId="4F059D15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63" w:type="dxa"/>
            <w:gridSpan w:val="4"/>
            <w:vAlign w:val="bottom"/>
          </w:tcPr>
          <w:p w14:paraId="25680CE4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23C34DA3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13"/>
            <w:vAlign w:val="bottom"/>
          </w:tcPr>
          <w:p w14:paraId="168632A5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E12D6" w:rsidRPr="006F48DE" w14:paraId="7F107FE7" w14:textId="77777777" w:rsidTr="00930FE5">
        <w:tc>
          <w:tcPr>
            <w:tcW w:w="2250" w:type="dxa"/>
            <w:vAlign w:val="bottom"/>
          </w:tcPr>
          <w:p w14:paraId="17BD2371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E055794" w14:textId="77777777" w:rsidR="003E12D6" w:rsidRPr="00334BE4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DFDA514" w14:textId="4268FBE9" w:rsidR="003E12D6" w:rsidRPr="006F48DE" w:rsidRDefault="004428DF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8DF">
              <w:rPr>
                <w:rFonts w:ascii="Angsana New" w:hAnsi="Angsana New"/>
                <w:sz w:val="30"/>
                <w:szCs w:val="30"/>
              </w:rPr>
              <w:t>31</w:t>
            </w:r>
            <w:r w:rsidR="003E12D6" w:rsidRPr="00334B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E12D6" w:rsidRPr="00334BE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46B2C1B6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22D6BB80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9C1D751" w14:textId="7F86D41C" w:rsidR="003E12D6" w:rsidRPr="006F48DE" w:rsidRDefault="004428DF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8DF">
              <w:rPr>
                <w:rFonts w:ascii="Angsana New" w:hAnsi="Angsana New"/>
                <w:sz w:val="30"/>
                <w:szCs w:val="30"/>
              </w:rPr>
              <w:t>30</w:t>
            </w:r>
            <w:r w:rsidR="00AF76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76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vAlign w:val="bottom"/>
          </w:tcPr>
          <w:p w14:paraId="4C6E2F6B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A1DF26A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9E99E7B" w14:textId="5388E53E" w:rsidR="003E12D6" w:rsidRPr="006F48DE" w:rsidRDefault="004428DF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E12D6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E12D6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vAlign w:val="bottom"/>
          </w:tcPr>
          <w:p w14:paraId="0271A396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  <w:vAlign w:val="bottom"/>
          </w:tcPr>
          <w:p w14:paraId="5C9D6F3B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1EC11E0D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  <w:vAlign w:val="bottom"/>
          </w:tcPr>
          <w:p w14:paraId="71AAAD9D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3BD35885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3FE16EA2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D068B07" w14:textId="41B9780A" w:rsidR="003E12D6" w:rsidRPr="006F48DE" w:rsidRDefault="004428DF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8DF">
              <w:rPr>
                <w:rFonts w:ascii="Angsana New" w:hAnsi="Angsana New"/>
                <w:sz w:val="30"/>
                <w:szCs w:val="30"/>
              </w:rPr>
              <w:t>30</w:t>
            </w:r>
            <w:r w:rsidR="00AF76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76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3E12D6" w:rsidRPr="006F48DE" w14:paraId="3E961C10" w14:textId="77777777" w:rsidTr="00930FE5">
        <w:tc>
          <w:tcPr>
            <w:tcW w:w="2250" w:type="dxa"/>
            <w:vAlign w:val="bottom"/>
          </w:tcPr>
          <w:p w14:paraId="3707C491" w14:textId="4298291F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AC5D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90" w:type="dxa"/>
            <w:vAlign w:val="bottom"/>
          </w:tcPr>
          <w:p w14:paraId="400CCE0F" w14:textId="78C9216C" w:rsidR="003E12D6" w:rsidRPr="006F48DE" w:rsidRDefault="004428DF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4649F80E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1EBE0C6D" w14:textId="53988F42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0" w:type="dxa"/>
            <w:vAlign w:val="bottom"/>
          </w:tcPr>
          <w:p w14:paraId="7BEF752E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C6F5FC5" w14:textId="39DD2EC0" w:rsidR="003E12D6" w:rsidRPr="006F48DE" w:rsidRDefault="004428DF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  <w:vAlign w:val="bottom"/>
          </w:tcPr>
          <w:p w14:paraId="47B9DE5C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  <w:vAlign w:val="bottom"/>
          </w:tcPr>
          <w:p w14:paraId="40944870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vAlign w:val="bottom"/>
          </w:tcPr>
          <w:p w14:paraId="13ABC270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  <w:vAlign w:val="bottom"/>
          </w:tcPr>
          <w:p w14:paraId="3F4EFCAF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54408FAD" w14:textId="7777777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4BD4D256" w14:textId="46A1AD07" w:rsidR="003E12D6" w:rsidRPr="006F48DE" w:rsidRDefault="003E12D6" w:rsidP="003E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F415A5" w:rsidRPr="006F48DE" w14:paraId="50931D40" w14:textId="77777777" w:rsidTr="00930FE5">
        <w:tc>
          <w:tcPr>
            <w:tcW w:w="2250" w:type="dxa"/>
          </w:tcPr>
          <w:p w14:paraId="1FBF5E18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4"/>
          </w:tcPr>
          <w:p w14:paraId="0B896EC0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326A7FC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2" w:type="dxa"/>
            <w:gridSpan w:val="13"/>
          </w:tcPr>
          <w:p w14:paraId="3AB5192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415A5" w:rsidRPr="006F48DE" w14:paraId="023A34F1" w14:textId="77777777" w:rsidTr="00930FE5">
        <w:tc>
          <w:tcPr>
            <w:tcW w:w="2250" w:type="dxa"/>
          </w:tcPr>
          <w:p w14:paraId="36D5F48C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13F8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49135F9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474807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54A2E70B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8867B2C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2A30093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FDE9911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69A2CDFB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5C507DA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</w:tcPr>
          <w:p w14:paraId="12CAFEBB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14:paraId="109AF8D2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4483C33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5D55" w:rsidRPr="00983C8B" w14:paraId="0FB36BD2" w14:textId="77777777" w:rsidTr="00930FE5">
        <w:tc>
          <w:tcPr>
            <w:tcW w:w="2250" w:type="dxa"/>
          </w:tcPr>
          <w:p w14:paraId="3E9CE79F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ยาว</w:t>
            </w:r>
          </w:p>
        </w:tc>
        <w:tc>
          <w:tcPr>
            <w:tcW w:w="990" w:type="dxa"/>
          </w:tcPr>
          <w:p w14:paraId="246E89FE" w14:textId="2C9AE1CB" w:rsidR="00AC5D55" w:rsidRPr="006F48DE" w:rsidRDefault="004428DF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2048C"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428D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FB096D6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7497671B" w14:textId="6BE3DB43" w:rsidR="00AC5D55" w:rsidRPr="006F48DE" w:rsidRDefault="00862BA4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238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A15DA" w:rsidRPr="007F238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F238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0" w:type="dxa"/>
          </w:tcPr>
          <w:p w14:paraId="6F5B6F11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21C0CD8C" w14:textId="66266B0E" w:rsidR="00AC5D55" w:rsidRPr="00E2416F" w:rsidRDefault="004428DF" w:rsidP="00B1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40" w:type="dxa"/>
          </w:tcPr>
          <w:p w14:paraId="7C9A3CC3" w14:textId="77777777" w:rsidR="00AC5D55" w:rsidRPr="00E2416F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4419FAED" w14:textId="2D1603E7" w:rsidR="00AC5D55" w:rsidRPr="00E2416F" w:rsidRDefault="003A15DA" w:rsidP="00B1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3BC3A21" w14:textId="77777777" w:rsidR="00AC5D55" w:rsidRPr="00E2416F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</w:tcPr>
          <w:p w14:paraId="570ECA45" w14:textId="40A07941" w:rsidR="00AC5D55" w:rsidRPr="00E2416F" w:rsidRDefault="003A15DA" w:rsidP="00F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gridSpan w:val="2"/>
          </w:tcPr>
          <w:p w14:paraId="6D72A170" w14:textId="77777777" w:rsidR="00AC5D55" w:rsidRPr="00E2416F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</w:tcPr>
          <w:p w14:paraId="61A846DD" w14:textId="49172693" w:rsidR="00AC5D55" w:rsidRPr="00E2416F" w:rsidRDefault="003A15DA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E2416F" w:rsidRPr="00983C8B" w14:paraId="2F7AB083" w14:textId="77777777" w:rsidTr="00930FE5">
        <w:tc>
          <w:tcPr>
            <w:tcW w:w="2250" w:type="dxa"/>
          </w:tcPr>
          <w:p w14:paraId="68231154" w14:textId="230CFE8B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90" w:type="dxa"/>
          </w:tcPr>
          <w:p w14:paraId="245CA573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43EFC4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7651F483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11E3C47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3FFB3ED8" w14:textId="1AFD6F53" w:rsidR="00E2416F" w:rsidRPr="007302BA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4A6B026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29C066D1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55351E91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85" w:type="dxa"/>
            <w:gridSpan w:val="2"/>
          </w:tcPr>
          <w:p w14:paraId="71E274D1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  <w:gridSpan w:val="2"/>
          </w:tcPr>
          <w:p w14:paraId="17A87575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4AEC2FA" w14:textId="182FAB33" w:rsidR="00E2416F" w:rsidRPr="003A15DA" w:rsidRDefault="003A15DA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A15D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2416F" w:rsidRPr="00983C8B" w14:paraId="01D0B815" w14:textId="77777777" w:rsidTr="00930FE5">
        <w:tc>
          <w:tcPr>
            <w:tcW w:w="2250" w:type="dxa"/>
          </w:tcPr>
          <w:p w14:paraId="10D25434" w14:textId="3DCF3E59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6FF514B9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28E223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437825F7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35558FB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2C4396BC" w14:textId="0DEFA00F" w:rsidR="00E2416F" w:rsidRPr="007302BA" w:rsidRDefault="004428D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40" w:type="dxa"/>
          </w:tcPr>
          <w:p w14:paraId="37FA8662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21024082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6E718C12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85" w:type="dxa"/>
            <w:gridSpan w:val="2"/>
          </w:tcPr>
          <w:p w14:paraId="15178E5F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  <w:gridSpan w:val="2"/>
          </w:tcPr>
          <w:p w14:paraId="43BD817E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581D9457" w14:textId="3A0D9475" w:rsidR="00E2416F" w:rsidRPr="00AD6F10" w:rsidRDefault="003A15DA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</w:tr>
      <w:tr w:rsidR="00E2416F" w:rsidRPr="00983C8B" w14:paraId="426061C3" w14:textId="77777777" w:rsidTr="00930FE5">
        <w:tc>
          <w:tcPr>
            <w:tcW w:w="2250" w:type="dxa"/>
          </w:tcPr>
          <w:p w14:paraId="660312BD" w14:textId="77777777" w:rsidR="00E2416F" w:rsidRPr="00B366F6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EF2BA06" w14:textId="77777777" w:rsidR="00E2416F" w:rsidRPr="00B366F6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D73818" w14:textId="77777777" w:rsidR="00E2416F" w:rsidRPr="00B366F6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3B8FC83C" w14:textId="77777777" w:rsidR="00E2416F" w:rsidRPr="00B366F6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60185A2" w14:textId="77777777" w:rsidR="00E2416F" w:rsidRPr="00B366F6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</w:tcPr>
          <w:p w14:paraId="5370578A" w14:textId="77777777" w:rsidR="00E2416F" w:rsidRPr="00B366F6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17DB321C" w14:textId="77777777" w:rsidR="00E2416F" w:rsidRPr="00B366F6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3" w:type="dxa"/>
            <w:gridSpan w:val="3"/>
          </w:tcPr>
          <w:p w14:paraId="4F1E2201" w14:textId="77777777" w:rsidR="00E2416F" w:rsidRPr="00B366F6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40" w:type="dxa"/>
          </w:tcPr>
          <w:p w14:paraId="520B654A" w14:textId="77777777" w:rsidR="00E2416F" w:rsidRPr="00B366F6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5" w:type="dxa"/>
            <w:gridSpan w:val="2"/>
          </w:tcPr>
          <w:p w14:paraId="1A39BB6D" w14:textId="77777777" w:rsidR="00E2416F" w:rsidRPr="00B366F6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40" w:type="dxa"/>
            <w:gridSpan w:val="2"/>
          </w:tcPr>
          <w:p w14:paraId="33D7FB85" w14:textId="77777777" w:rsidR="00E2416F" w:rsidRPr="00B366F6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7FD8FC9F" w14:textId="77777777" w:rsidR="00E2416F" w:rsidRPr="00B366F6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2416F" w:rsidRPr="00983C8B" w14:paraId="77A0579C" w14:textId="77777777" w:rsidTr="00930FE5">
        <w:tc>
          <w:tcPr>
            <w:tcW w:w="2250" w:type="dxa"/>
          </w:tcPr>
          <w:p w14:paraId="06056160" w14:textId="6DFE7BCE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17755740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0EEA5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37EFF2DA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B4476E8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5C92505C" w14:textId="77777777" w:rsidR="00E2416F" w:rsidRPr="007302BA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7421CE75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4FFA5411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5177E9DD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85" w:type="dxa"/>
            <w:gridSpan w:val="2"/>
          </w:tcPr>
          <w:p w14:paraId="0053AD63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  <w:gridSpan w:val="2"/>
          </w:tcPr>
          <w:p w14:paraId="252F6A3C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</w:tcPr>
          <w:p w14:paraId="270B4D47" w14:textId="77777777" w:rsidR="00E2416F" w:rsidRPr="00AD6F10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416F" w:rsidRPr="00983C8B" w14:paraId="558B1E5D" w14:textId="77777777" w:rsidTr="00930FE5">
        <w:tc>
          <w:tcPr>
            <w:tcW w:w="2250" w:type="dxa"/>
          </w:tcPr>
          <w:p w14:paraId="5D4DEC10" w14:textId="3CE8C8A8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ยาว</w:t>
            </w:r>
          </w:p>
        </w:tc>
        <w:tc>
          <w:tcPr>
            <w:tcW w:w="990" w:type="dxa"/>
          </w:tcPr>
          <w:p w14:paraId="11660D56" w14:textId="5AA1B108" w:rsidR="00E2416F" w:rsidRPr="006F48DE" w:rsidRDefault="004428D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2416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428D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31A68D2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77340C30" w14:textId="2639A21C" w:rsidR="00E2416F" w:rsidRPr="006F48DE" w:rsidRDefault="003A15DA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5.7</w:t>
            </w:r>
          </w:p>
        </w:tc>
        <w:tc>
          <w:tcPr>
            <w:tcW w:w="240" w:type="dxa"/>
          </w:tcPr>
          <w:p w14:paraId="22C48DB8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697D7E1E" w14:textId="5F5E661F" w:rsidR="00E2416F" w:rsidRPr="00096A69" w:rsidRDefault="004428D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240" w:type="dxa"/>
          </w:tcPr>
          <w:p w14:paraId="0E5C4089" w14:textId="77777777" w:rsidR="00E2416F" w:rsidRPr="00096A6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04247003" w14:textId="0C0CC558" w:rsidR="00E2416F" w:rsidRPr="003A15DA" w:rsidRDefault="003A15DA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A15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4E9C4F6" w14:textId="77777777" w:rsidR="00E2416F" w:rsidRPr="003A15DA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</w:tcPr>
          <w:p w14:paraId="1735C8BE" w14:textId="60FB8B25" w:rsidR="00E2416F" w:rsidRPr="003A15DA" w:rsidRDefault="003A15DA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A15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gridSpan w:val="2"/>
          </w:tcPr>
          <w:p w14:paraId="0562DD6B" w14:textId="77777777" w:rsidR="00E2416F" w:rsidRPr="00096A6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</w:tcPr>
          <w:p w14:paraId="3CD514C8" w14:textId="5FD79510" w:rsidR="00E2416F" w:rsidRPr="00096A69" w:rsidRDefault="003A15DA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</w:tr>
      <w:tr w:rsidR="00E2416F" w:rsidRPr="00983C8B" w14:paraId="7A083A80" w14:textId="77777777" w:rsidTr="00930FE5">
        <w:tc>
          <w:tcPr>
            <w:tcW w:w="2250" w:type="dxa"/>
          </w:tcPr>
          <w:p w14:paraId="5518AA3A" w14:textId="31346C1F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90" w:type="dxa"/>
          </w:tcPr>
          <w:p w14:paraId="2E47681C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71C960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1C471B21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EE87DC1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682D3ADD" w14:textId="2ED51D8F" w:rsidR="00E2416F" w:rsidRPr="007302BA" w:rsidRDefault="004428D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2A3823E7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46C612CF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37CC6A63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85" w:type="dxa"/>
            <w:gridSpan w:val="2"/>
          </w:tcPr>
          <w:p w14:paraId="381A33FA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  <w:gridSpan w:val="2"/>
          </w:tcPr>
          <w:p w14:paraId="6048D9C1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65D6BC71" w14:textId="4917C3C7" w:rsidR="00E2416F" w:rsidRPr="003A15DA" w:rsidRDefault="003A15DA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A15DA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E2416F" w:rsidRPr="00983C8B" w14:paraId="0240E529" w14:textId="77777777" w:rsidTr="00930FE5">
        <w:tc>
          <w:tcPr>
            <w:tcW w:w="2250" w:type="dxa"/>
          </w:tcPr>
          <w:p w14:paraId="28B93F95" w14:textId="67CF7CF5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65C8ED00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3909D7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6F3B6C12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5ADEF1D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CBB200D" w14:textId="4B225292" w:rsidR="00E2416F" w:rsidRPr="007302BA" w:rsidRDefault="004428D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</w:t>
            </w:r>
          </w:p>
        </w:tc>
        <w:tc>
          <w:tcPr>
            <w:tcW w:w="240" w:type="dxa"/>
          </w:tcPr>
          <w:p w14:paraId="01C95783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242EE654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3646DEAA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85" w:type="dxa"/>
            <w:gridSpan w:val="2"/>
          </w:tcPr>
          <w:p w14:paraId="57D8E870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  <w:gridSpan w:val="2"/>
          </w:tcPr>
          <w:p w14:paraId="3759F1DF" w14:textId="77777777" w:rsidR="00E2416F" w:rsidRPr="00983C8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10A0C20B" w14:textId="28F0959A" w:rsidR="00E2416F" w:rsidRPr="00AD6F10" w:rsidRDefault="003A15DA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</w:t>
            </w:r>
          </w:p>
        </w:tc>
      </w:tr>
      <w:tr w:rsidR="00E2416F" w:rsidRPr="00983C8B" w14:paraId="02B2B9F6" w14:textId="77777777" w:rsidTr="00930FE5">
        <w:tc>
          <w:tcPr>
            <w:tcW w:w="2250" w:type="dxa"/>
          </w:tcPr>
          <w:p w14:paraId="7E208CFD" w14:textId="77777777" w:rsidR="00E2416F" w:rsidRPr="00B366F6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1CDD05E" w14:textId="77777777" w:rsidR="00E2416F" w:rsidRPr="00B366F6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BF8AA1" w14:textId="77777777" w:rsidR="00E2416F" w:rsidRPr="00B366F6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42360C38" w14:textId="77777777" w:rsidR="00E2416F" w:rsidRPr="00B366F6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2E7F8FFE" w14:textId="77777777" w:rsidR="00E2416F" w:rsidRPr="00B366F6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</w:tcPr>
          <w:p w14:paraId="6EC3E055" w14:textId="77777777" w:rsidR="00E2416F" w:rsidRPr="00B366F6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6B820DA5" w14:textId="77777777" w:rsidR="00E2416F" w:rsidRPr="00B366F6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3" w:type="dxa"/>
            <w:gridSpan w:val="3"/>
          </w:tcPr>
          <w:p w14:paraId="77525B04" w14:textId="77777777" w:rsidR="00E2416F" w:rsidRPr="00B366F6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40" w:type="dxa"/>
          </w:tcPr>
          <w:p w14:paraId="2D7A8DD5" w14:textId="77777777" w:rsidR="00E2416F" w:rsidRPr="00B366F6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5" w:type="dxa"/>
            <w:gridSpan w:val="2"/>
          </w:tcPr>
          <w:p w14:paraId="519FF513" w14:textId="77777777" w:rsidR="00E2416F" w:rsidRPr="00B366F6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40" w:type="dxa"/>
            <w:gridSpan w:val="2"/>
          </w:tcPr>
          <w:p w14:paraId="0089CBCC" w14:textId="77777777" w:rsidR="00E2416F" w:rsidRPr="00B366F6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415C082F" w14:textId="77777777" w:rsidR="00E2416F" w:rsidRPr="00B366F6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2416F" w:rsidRPr="006F48DE" w14:paraId="3FEDE542" w14:textId="77777777" w:rsidTr="001811D6">
        <w:tblPrEx>
          <w:tblLook w:val="01E0" w:firstRow="1" w:lastRow="1" w:firstColumn="1" w:lastColumn="1" w:noHBand="0" w:noVBand="0"/>
        </w:tblPrEx>
        <w:trPr>
          <w:trHeight w:val="418"/>
          <w:tblHeader/>
        </w:trPr>
        <w:tc>
          <w:tcPr>
            <w:tcW w:w="4100" w:type="dxa"/>
            <w:gridSpan w:val="4"/>
          </w:tcPr>
          <w:p w14:paraId="6443842D" w14:textId="10F28054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4625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2612" w:type="dxa"/>
            <w:gridSpan w:val="7"/>
          </w:tcPr>
          <w:p w14:paraId="0D32A883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6B776E39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4" w:type="dxa"/>
            <w:gridSpan w:val="7"/>
          </w:tcPr>
          <w:p w14:paraId="5FCC693B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416F" w:rsidRPr="006F48DE" w14:paraId="12986A18" w14:textId="77777777" w:rsidTr="001811D6">
        <w:tblPrEx>
          <w:tblLook w:val="01E0" w:firstRow="1" w:lastRow="1" w:firstColumn="1" w:lastColumn="1" w:noHBand="0" w:noVBand="0"/>
        </w:tblPrEx>
        <w:trPr>
          <w:trHeight w:val="63"/>
          <w:tblHeader/>
        </w:trPr>
        <w:tc>
          <w:tcPr>
            <w:tcW w:w="4100" w:type="dxa"/>
            <w:gridSpan w:val="4"/>
          </w:tcPr>
          <w:p w14:paraId="2480F33D" w14:textId="4231D2C2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625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12" w:type="dxa"/>
            <w:gridSpan w:val="3"/>
          </w:tcPr>
          <w:p w14:paraId="020031F9" w14:textId="1F5850ED" w:rsidR="00E2416F" w:rsidRPr="006F48DE" w:rsidRDefault="004428D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</w:pPr>
            <w:r w:rsidRPr="004428DF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AF769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F769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9" w:type="dxa"/>
          </w:tcPr>
          <w:p w14:paraId="5C89C385" w14:textId="77777777" w:rsidR="00E2416F" w:rsidRPr="006F48DE" w:rsidRDefault="00E2416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21" w:type="dxa"/>
            <w:gridSpan w:val="3"/>
          </w:tcPr>
          <w:p w14:paraId="2C1EA9A6" w14:textId="263A186B" w:rsidR="00E2416F" w:rsidRPr="006F48DE" w:rsidRDefault="004428D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4428D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="00E2416F"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E2416F"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9" w:type="dxa"/>
          </w:tcPr>
          <w:p w14:paraId="2F5F181A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gridSpan w:val="3"/>
          </w:tcPr>
          <w:p w14:paraId="6E2C6C44" w14:textId="0D506C40" w:rsidR="00E2416F" w:rsidRPr="006F48DE" w:rsidRDefault="004428D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4428DF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AF769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F769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5" w:type="dxa"/>
            <w:gridSpan w:val="2"/>
          </w:tcPr>
          <w:p w14:paraId="39427034" w14:textId="77777777" w:rsidR="00E2416F" w:rsidRPr="006F48DE" w:rsidRDefault="00E2416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  <w:gridSpan w:val="2"/>
          </w:tcPr>
          <w:p w14:paraId="44D74C56" w14:textId="29497D4E" w:rsidR="00E2416F" w:rsidRPr="006F48DE" w:rsidRDefault="004428D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4428D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="00E2416F"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E2416F"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2416F" w:rsidRPr="006F48DE" w14:paraId="53F67BB8" w14:textId="77777777" w:rsidTr="001811D6">
        <w:tblPrEx>
          <w:tblLook w:val="01E0" w:firstRow="1" w:lastRow="1" w:firstColumn="1" w:lastColumn="1" w:noHBand="0" w:noVBand="0"/>
        </w:tblPrEx>
        <w:trPr>
          <w:trHeight w:val="401"/>
          <w:tblHeader/>
        </w:trPr>
        <w:tc>
          <w:tcPr>
            <w:tcW w:w="4100" w:type="dxa"/>
            <w:gridSpan w:val="4"/>
          </w:tcPr>
          <w:p w14:paraId="7C2ACEF1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gridSpan w:val="3"/>
          </w:tcPr>
          <w:p w14:paraId="1151E48C" w14:textId="6047F15B" w:rsidR="00E2416F" w:rsidRPr="006F48DE" w:rsidRDefault="004428D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9" w:type="dxa"/>
          </w:tcPr>
          <w:p w14:paraId="0DB97F0B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gridSpan w:val="3"/>
          </w:tcPr>
          <w:p w14:paraId="204B749B" w14:textId="4B55ED85" w:rsidR="00E2416F" w:rsidRPr="006F48DE" w:rsidRDefault="004428D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9" w:type="dxa"/>
          </w:tcPr>
          <w:p w14:paraId="09C52D36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gridSpan w:val="3"/>
          </w:tcPr>
          <w:p w14:paraId="6C642E5B" w14:textId="6A0F26A7" w:rsidR="00E2416F" w:rsidRPr="006F48DE" w:rsidRDefault="004428D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45" w:type="dxa"/>
            <w:gridSpan w:val="2"/>
          </w:tcPr>
          <w:p w14:paraId="5A534CAC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gridSpan w:val="2"/>
          </w:tcPr>
          <w:p w14:paraId="48B146D0" w14:textId="3F2C7568" w:rsidR="00E2416F" w:rsidRPr="006F48DE" w:rsidRDefault="004428D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E2416F" w:rsidRPr="006F48DE" w14:paraId="6421BB1E" w14:textId="77777777" w:rsidTr="001811D6">
        <w:tblPrEx>
          <w:tblLook w:val="01E0" w:firstRow="1" w:lastRow="1" w:firstColumn="1" w:lastColumn="1" w:noHBand="0" w:noVBand="0"/>
        </w:tblPrEx>
        <w:trPr>
          <w:trHeight w:val="418"/>
          <w:tblHeader/>
        </w:trPr>
        <w:tc>
          <w:tcPr>
            <w:tcW w:w="4100" w:type="dxa"/>
            <w:gridSpan w:val="4"/>
          </w:tcPr>
          <w:p w14:paraId="31F519BC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5" w:type="dxa"/>
            <w:gridSpan w:val="15"/>
          </w:tcPr>
          <w:p w14:paraId="22E91D9C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2416F" w:rsidRPr="006F48DE" w14:paraId="7FB6FFA1" w14:textId="77777777" w:rsidTr="001811D6">
        <w:tblPrEx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4100" w:type="dxa"/>
            <w:gridSpan w:val="4"/>
          </w:tcPr>
          <w:p w14:paraId="205249A3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เงินมัดจำค่าเช่าและบริการ</w:t>
            </w:r>
          </w:p>
          <w:p w14:paraId="0FDFB368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(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แสดงภายใต้สินทรัพย์ไม่หมุนเวียนอื่น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12" w:type="dxa"/>
            <w:gridSpan w:val="3"/>
          </w:tcPr>
          <w:p w14:paraId="13F2514F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522603D6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gridSpan w:val="3"/>
          </w:tcPr>
          <w:p w14:paraId="176E152B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752EBFBA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gridSpan w:val="3"/>
          </w:tcPr>
          <w:p w14:paraId="1D7E29C0" w14:textId="77777777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0C1462E0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gridSpan w:val="2"/>
          </w:tcPr>
          <w:p w14:paraId="0521E0BA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416F" w:rsidRPr="006F48DE" w14:paraId="2FA96AFE" w14:textId="77777777" w:rsidTr="001811D6">
        <w:tblPrEx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4100" w:type="dxa"/>
            <w:gridSpan w:val="4"/>
          </w:tcPr>
          <w:p w14:paraId="2A79CF4E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12" w:type="dxa"/>
            <w:gridSpan w:val="3"/>
            <w:tcBorders>
              <w:bottom w:val="double" w:sz="4" w:space="0" w:color="auto"/>
            </w:tcBorders>
          </w:tcPr>
          <w:p w14:paraId="1E12BB14" w14:textId="35F9587C" w:rsidR="00E2416F" w:rsidRPr="00AD6F10" w:rsidRDefault="003A15DA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79" w:type="dxa"/>
          </w:tcPr>
          <w:p w14:paraId="4F9FBCA4" w14:textId="77777777" w:rsidR="00E2416F" w:rsidRPr="00A23152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21" w:type="dxa"/>
            <w:gridSpan w:val="3"/>
            <w:tcBorders>
              <w:bottom w:val="double" w:sz="4" w:space="0" w:color="auto"/>
            </w:tcBorders>
          </w:tcPr>
          <w:p w14:paraId="3E14B945" w14:textId="1C7533A2" w:rsidR="00E2416F" w:rsidRPr="006F48DE" w:rsidRDefault="004428D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79" w:type="dxa"/>
          </w:tcPr>
          <w:p w14:paraId="3C144FCD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3"/>
            <w:tcBorders>
              <w:bottom w:val="double" w:sz="4" w:space="0" w:color="auto"/>
            </w:tcBorders>
          </w:tcPr>
          <w:p w14:paraId="72464D1A" w14:textId="3AE8EF76" w:rsidR="00E2416F" w:rsidRPr="00D62037" w:rsidRDefault="003A15DA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45" w:type="dxa"/>
            <w:gridSpan w:val="2"/>
          </w:tcPr>
          <w:p w14:paraId="0E08D24A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gridSpan w:val="2"/>
            <w:tcBorders>
              <w:bottom w:val="double" w:sz="4" w:space="0" w:color="auto"/>
            </w:tcBorders>
          </w:tcPr>
          <w:p w14:paraId="03780D78" w14:textId="658386B0" w:rsidR="00E2416F" w:rsidRPr="006F48DE" w:rsidRDefault="004428D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E2416F" w:rsidRPr="008D34DE" w14:paraId="0BAF4C36" w14:textId="77777777" w:rsidTr="001811D6">
        <w:tblPrEx>
          <w:tblLook w:val="01E0" w:firstRow="1" w:lastRow="1" w:firstColumn="1" w:lastColumn="1" w:noHBand="0" w:noVBand="0"/>
        </w:tblPrEx>
        <w:trPr>
          <w:trHeight w:val="79"/>
        </w:trPr>
        <w:tc>
          <w:tcPr>
            <w:tcW w:w="4100" w:type="dxa"/>
            <w:gridSpan w:val="4"/>
          </w:tcPr>
          <w:p w14:paraId="117A672C" w14:textId="77777777" w:rsidR="00E2416F" w:rsidRPr="008D34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2" w:type="dxa"/>
            <w:gridSpan w:val="3"/>
          </w:tcPr>
          <w:p w14:paraId="1FD4AEBF" w14:textId="77777777" w:rsidR="00E2416F" w:rsidRPr="00AD6F10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</w:tcPr>
          <w:p w14:paraId="3D408BDC" w14:textId="77777777" w:rsidR="00E2416F" w:rsidRPr="008D34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  <w:gridSpan w:val="3"/>
          </w:tcPr>
          <w:p w14:paraId="704252C8" w14:textId="77777777" w:rsidR="00E2416F" w:rsidRPr="008D34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</w:tcPr>
          <w:p w14:paraId="3B6EB705" w14:textId="77777777" w:rsidR="00E2416F" w:rsidRPr="008D34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2" w:type="dxa"/>
            <w:gridSpan w:val="3"/>
          </w:tcPr>
          <w:p w14:paraId="2170181B" w14:textId="77777777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gridSpan w:val="2"/>
          </w:tcPr>
          <w:p w14:paraId="64597CC1" w14:textId="77777777" w:rsidR="00E2416F" w:rsidRPr="008D34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  <w:gridSpan w:val="2"/>
          </w:tcPr>
          <w:p w14:paraId="5813D3C0" w14:textId="77777777" w:rsidR="00E2416F" w:rsidRPr="008D34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416F" w:rsidRPr="006F48DE" w14:paraId="0EBF5C11" w14:textId="77777777" w:rsidTr="001811D6">
        <w:tblPrEx>
          <w:tblLook w:val="01E0" w:firstRow="1" w:lastRow="1" w:firstColumn="1" w:lastColumn="1" w:noHBand="0" w:noVBand="0"/>
        </w:tblPrEx>
        <w:trPr>
          <w:trHeight w:val="79"/>
        </w:trPr>
        <w:tc>
          <w:tcPr>
            <w:tcW w:w="4100" w:type="dxa"/>
            <w:gridSpan w:val="4"/>
          </w:tcPr>
          <w:p w14:paraId="5F0B76D4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12" w:type="dxa"/>
            <w:gridSpan w:val="3"/>
          </w:tcPr>
          <w:p w14:paraId="55DA7A3B" w14:textId="77777777" w:rsidR="00E2416F" w:rsidRPr="00AD6F10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399013C2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gridSpan w:val="3"/>
          </w:tcPr>
          <w:p w14:paraId="6752C9A6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6E0ECCC7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3"/>
          </w:tcPr>
          <w:p w14:paraId="48D2E893" w14:textId="77777777" w:rsidR="00E2416F" w:rsidRPr="00D62037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5E313A06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gridSpan w:val="2"/>
          </w:tcPr>
          <w:p w14:paraId="218BE43A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416F" w:rsidRPr="00960879" w14:paraId="41531445" w14:textId="77777777" w:rsidTr="001811D6">
        <w:tblPrEx>
          <w:tblLook w:val="01E0" w:firstRow="1" w:lastRow="1" w:firstColumn="1" w:lastColumn="1" w:noHBand="0" w:noVBand="0"/>
        </w:tblPrEx>
        <w:trPr>
          <w:trHeight w:val="79"/>
        </w:trPr>
        <w:tc>
          <w:tcPr>
            <w:tcW w:w="4100" w:type="dxa"/>
            <w:gridSpan w:val="4"/>
          </w:tcPr>
          <w:p w14:paraId="5E3BA73B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12" w:type="dxa"/>
            <w:gridSpan w:val="3"/>
          </w:tcPr>
          <w:p w14:paraId="318B5EF9" w14:textId="2C9BB468" w:rsidR="00E2416F" w:rsidRPr="007F2383" w:rsidRDefault="003A15DA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238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62BA4" w:rsidRPr="007F238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9" w:type="dxa"/>
          </w:tcPr>
          <w:p w14:paraId="4AC73672" w14:textId="77777777" w:rsidR="00E2416F" w:rsidRPr="0096087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gridSpan w:val="3"/>
          </w:tcPr>
          <w:p w14:paraId="578091E6" w14:textId="77777777" w:rsidR="00E2416F" w:rsidRPr="0096087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A6A0044" w14:textId="77777777" w:rsidR="00E2416F" w:rsidRPr="0096087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gridSpan w:val="3"/>
          </w:tcPr>
          <w:p w14:paraId="4F991721" w14:textId="59B94AEA" w:rsidR="00E2416F" w:rsidRPr="00D62037" w:rsidRDefault="003A15DA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14:paraId="3F193284" w14:textId="77777777" w:rsidR="00E2416F" w:rsidRPr="0096087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gridSpan w:val="2"/>
          </w:tcPr>
          <w:p w14:paraId="44B3D083" w14:textId="77777777" w:rsidR="00E2416F" w:rsidRPr="0096087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9608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416F" w:rsidRPr="00960879" w14:paraId="08CAFF4D" w14:textId="77777777" w:rsidTr="001811D6">
        <w:tblPrEx>
          <w:tblLook w:val="01E0" w:firstRow="1" w:lastRow="1" w:firstColumn="1" w:lastColumn="1" w:noHBand="0" w:noVBand="0"/>
        </w:tblPrEx>
        <w:trPr>
          <w:trHeight w:val="79"/>
        </w:trPr>
        <w:tc>
          <w:tcPr>
            <w:tcW w:w="4100" w:type="dxa"/>
            <w:gridSpan w:val="4"/>
          </w:tcPr>
          <w:p w14:paraId="2B3D7D60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879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12" w:type="dxa"/>
            <w:gridSpan w:val="3"/>
            <w:tcBorders>
              <w:bottom w:val="single" w:sz="4" w:space="0" w:color="auto"/>
            </w:tcBorders>
          </w:tcPr>
          <w:p w14:paraId="70FF8B56" w14:textId="4B2D615B" w:rsidR="00E2416F" w:rsidRPr="007F2383" w:rsidRDefault="00862BA4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7F2383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79" w:type="dxa"/>
          </w:tcPr>
          <w:p w14:paraId="16915CAE" w14:textId="77777777" w:rsidR="00E2416F" w:rsidRPr="0096087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gridSpan w:val="3"/>
            <w:tcBorders>
              <w:bottom w:val="single" w:sz="4" w:space="0" w:color="auto"/>
            </w:tcBorders>
          </w:tcPr>
          <w:p w14:paraId="619D2B31" w14:textId="2121F2B8" w:rsidR="00E2416F" w:rsidRPr="00960879" w:rsidRDefault="004428D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79" w:type="dxa"/>
          </w:tcPr>
          <w:p w14:paraId="658EE88A" w14:textId="77777777" w:rsidR="00E2416F" w:rsidRPr="0096087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gridSpan w:val="3"/>
            <w:tcBorders>
              <w:bottom w:val="single" w:sz="4" w:space="0" w:color="auto"/>
            </w:tcBorders>
          </w:tcPr>
          <w:p w14:paraId="367BEBFF" w14:textId="347BC641" w:rsidR="00E2416F" w:rsidRPr="00D62037" w:rsidRDefault="003A15DA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14:paraId="4B1964C3" w14:textId="77777777" w:rsidR="00E2416F" w:rsidRPr="0096087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</w:tcPr>
          <w:p w14:paraId="283B5F7D" w14:textId="77777777" w:rsidR="00E2416F" w:rsidRPr="0096087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416F" w:rsidRPr="006F48DE" w14:paraId="658631C3" w14:textId="77777777" w:rsidTr="001811D6">
        <w:tblPrEx>
          <w:tblLook w:val="01E0" w:firstRow="1" w:lastRow="1" w:firstColumn="1" w:lastColumn="1" w:noHBand="0" w:noVBand="0"/>
        </w:tblPrEx>
        <w:trPr>
          <w:trHeight w:val="79"/>
        </w:trPr>
        <w:tc>
          <w:tcPr>
            <w:tcW w:w="4100" w:type="dxa"/>
            <w:gridSpan w:val="4"/>
          </w:tcPr>
          <w:p w14:paraId="6EB0EBFC" w14:textId="77777777" w:rsidR="00E2416F" w:rsidRPr="0096087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08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</w:tcBorders>
          </w:tcPr>
          <w:p w14:paraId="145A1989" w14:textId="4940950B" w:rsidR="00E2416F" w:rsidRPr="007F2383" w:rsidRDefault="003A15DA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23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862BA4" w:rsidRPr="007F23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9" w:type="dxa"/>
          </w:tcPr>
          <w:p w14:paraId="5F926154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gridSpan w:val="3"/>
            <w:tcBorders>
              <w:top w:val="single" w:sz="4" w:space="0" w:color="auto"/>
            </w:tcBorders>
          </w:tcPr>
          <w:p w14:paraId="0DACB513" w14:textId="166694D5" w:rsidR="00E2416F" w:rsidRPr="00305BB3" w:rsidRDefault="004428D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279" w:type="dxa"/>
          </w:tcPr>
          <w:p w14:paraId="35AB6069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A9E7311" w14:textId="0B717DE3" w:rsidR="00E2416F" w:rsidRPr="00D62037" w:rsidRDefault="003A15DA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14:paraId="7BB0FB42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A419FF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2416F" w:rsidRPr="008D34DE" w14:paraId="416C0F4A" w14:textId="77777777" w:rsidTr="001811D6">
        <w:tblPrEx>
          <w:tblLook w:val="01E0" w:firstRow="1" w:lastRow="1" w:firstColumn="1" w:lastColumn="1" w:noHBand="0" w:noVBand="0"/>
        </w:tblPrEx>
        <w:trPr>
          <w:trHeight w:val="79"/>
        </w:trPr>
        <w:tc>
          <w:tcPr>
            <w:tcW w:w="4100" w:type="dxa"/>
            <w:gridSpan w:val="4"/>
          </w:tcPr>
          <w:p w14:paraId="682FF5C8" w14:textId="77777777" w:rsidR="00E2416F" w:rsidRPr="00B366F6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2" w:type="dxa"/>
            <w:gridSpan w:val="3"/>
            <w:tcBorders>
              <w:top w:val="double" w:sz="4" w:space="0" w:color="auto"/>
            </w:tcBorders>
          </w:tcPr>
          <w:p w14:paraId="12F4E1BC" w14:textId="77777777" w:rsidR="00E2416F" w:rsidRPr="00B366F6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</w:tcPr>
          <w:p w14:paraId="5784A83C" w14:textId="77777777" w:rsidR="00E2416F" w:rsidRPr="00B366F6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gridSpan w:val="3"/>
            <w:tcBorders>
              <w:top w:val="double" w:sz="4" w:space="0" w:color="auto"/>
            </w:tcBorders>
          </w:tcPr>
          <w:p w14:paraId="1736F5D1" w14:textId="77777777" w:rsidR="00E2416F" w:rsidRPr="00B366F6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</w:tcPr>
          <w:p w14:paraId="32811B9B" w14:textId="77777777" w:rsidR="00E2416F" w:rsidRPr="00B366F6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  <w:gridSpan w:val="3"/>
            <w:tcBorders>
              <w:top w:val="double" w:sz="4" w:space="0" w:color="auto"/>
            </w:tcBorders>
          </w:tcPr>
          <w:p w14:paraId="1E0CEA7E" w14:textId="77777777" w:rsidR="00E2416F" w:rsidRPr="00B366F6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  <w:gridSpan w:val="2"/>
          </w:tcPr>
          <w:p w14:paraId="708CADCD" w14:textId="77777777" w:rsidR="00E2416F" w:rsidRPr="00B366F6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7" w:type="dxa"/>
            <w:gridSpan w:val="2"/>
            <w:tcBorders>
              <w:top w:val="double" w:sz="4" w:space="0" w:color="auto"/>
            </w:tcBorders>
          </w:tcPr>
          <w:p w14:paraId="5FF47CFE" w14:textId="77777777" w:rsidR="00E2416F" w:rsidRPr="00B366F6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2416F" w:rsidRPr="006F48DE" w14:paraId="6F12EFF1" w14:textId="77777777" w:rsidTr="00747D00">
        <w:tblPrEx>
          <w:tblLook w:val="01E0" w:firstRow="1" w:lastRow="1" w:firstColumn="1" w:lastColumn="1" w:noHBand="0" w:noVBand="0"/>
        </w:tblPrEx>
        <w:trPr>
          <w:trHeight w:val="79"/>
        </w:trPr>
        <w:tc>
          <w:tcPr>
            <w:tcW w:w="4100" w:type="dxa"/>
            <w:gridSpan w:val="4"/>
          </w:tcPr>
          <w:p w14:paraId="69935CC0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5D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D56E9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AC5D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212" w:type="dxa"/>
            <w:gridSpan w:val="3"/>
          </w:tcPr>
          <w:p w14:paraId="555A2DE8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7F9FF64B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gridSpan w:val="3"/>
          </w:tcPr>
          <w:p w14:paraId="36B8935B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61F9EA7D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3"/>
          </w:tcPr>
          <w:p w14:paraId="4BA5B4D8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2F17B0D7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gridSpan w:val="2"/>
          </w:tcPr>
          <w:p w14:paraId="3AE7F0F0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2383" w:rsidRPr="00CB1FC0" w14:paraId="1B8B5351" w14:textId="77777777" w:rsidTr="008B563C">
        <w:tblPrEx>
          <w:tblLook w:val="01E0" w:firstRow="1" w:lastRow="1" w:firstColumn="1" w:lastColumn="1" w:noHBand="0" w:noVBand="0"/>
        </w:tblPrEx>
        <w:trPr>
          <w:trHeight w:val="79"/>
        </w:trPr>
        <w:tc>
          <w:tcPr>
            <w:tcW w:w="4100" w:type="dxa"/>
            <w:gridSpan w:val="4"/>
          </w:tcPr>
          <w:p w14:paraId="5F4F7988" w14:textId="77777777" w:rsidR="007F2383" w:rsidRPr="006F48DE" w:rsidRDefault="007F2383" w:rsidP="00130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ย่อย</w:t>
            </w:r>
          </w:p>
        </w:tc>
        <w:tc>
          <w:tcPr>
            <w:tcW w:w="1212" w:type="dxa"/>
            <w:gridSpan w:val="3"/>
            <w:tcBorders>
              <w:bottom w:val="double" w:sz="4" w:space="0" w:color="auto"/>
            </w:tcBorders>
          </w:tcPr>
          <w:p w14:paraId="06F63040" w14:textId="77777777" w:rsidR="007F2383" w:rsidRPr="00A66C62" w:rsidRDefault="007F2383" w:rsidP="00130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C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DA5B28F" w14:textId="77777777" w:rsidR="007F2383" w:rsidRPr="00A66C62" w:rsidRDefault="007F2383" w:rsidP="00130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gridSpan w:val="3"/>
            <w:tcBorders>
              <w:bottom w:val="double" w:sz="4" w:space="0" w:color="auto"/>
            </w:tcBorders>
          </w:tcPr>
          <w:p w14:paraId="48BFF157" w14:textId="77777777" w:rsidR="007F2383" w:rsidRPr="00A66C62" w:rsidRDefault="007F2383" w:rsidP="00130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C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69A64D6" w14:textId="77777777" w:rsidR="007F2383" w:rsidRPr="00A66C62" w:rsidRDefault="007F2383" w:rsidP="00130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3"/>
            <w:tcBorders>
              <w:bottom w:val="double" w:sz="4" w:space="0" w:color="auto"/>
            </w:tcBorders>
          </w:tcPr>
          <w:p w14:paraId="6C1B0B21" w14:textId="77777777" w:rsidR="007F2383" w:rsidRPr="00A66C62" w:rsidRDefault="007F2383" w:rsidP="00130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C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5" w:type="dxa"/>
            <w:gridSpan w:val="2"/>
          </w:tcPr>
          <w:p w14:paraId="6486E354" w14:textId="77777777" w:rsidR="007F2383" w:rsidRPr="00A66C62" w:rsidRDefault="007F2383" w:rsidP="00130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gridSpan w:val="2"/>
            <w:tcBorders>
              <w:bottom w:val="double" w:sz="4" w:space="0" w:color="auto"/>
            </w:tcBorders>
          </w:tcPr>
          <w:p w14:paraId="25CBEE8D" w14:textId="77777777" w:rsidR="007F2383" w:rsidRPr="00A66C62" w:rsidRDefault="007F2383" w:rsidP="00130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C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747D00" w:rsidRPr="000B0207" w14:paraId="69BA655B" w14:textId="77777777" w:rsidTr="008B563C">
        <w:tblPrEx>
          <w:tblLook w:val="01E0" w:firstRow="1" w:lastRow="1" w:firstColumn="1" w:lastColumn="1" w:noHBand="0" w:noVBand="0"/>
        </w:tblPrEx>
        <w:trPr>
          <w:trHeight w:val="79"/>
        </w:trPr>
        <w:tc>
          <w:tcPr>
            <w:tcW w:w="4100" w:type="dxa"/>
            <w:gridSpan w:val="4"/>
          </w:tcPr>
          <w:p w14:paraId="7B01BAA4" w14:textId="77777777" w:rsidR="00747D00" w:rsidRDefault="00747D00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2" w:type="dxa"/>
            <w:gridSpan w:val="3"/>
            <w:tcBorders>
              <w:top w:val="double" w:sz="4" w:space="0" w:color="auto"/>
            </w:tcBorders>
          </w:tcPr>
          <w:p w14:paraId="0C622170" w14:textId="77777777" w:rsidR="00747D00" w:rsidRDefault="00747D00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2BA982E8" w14:textId="77777777" w:rsidR="00747D00" w:rsidRPr="00CB1FC0" w:rsidRDefault="00747D00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gridSpan w:val="3"/>
            <w:tcBorders>
              <w:top w:val="double" w:sz="4" w:space="0" w:color="auto"/>
            </w:tcBorders>
          </w:tcPr>
          <w:p w14:paraId="210FC11F" w14:textId="77777777" w:rsidR="00747D00" w:rsidRDefault="00747D00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747076A2" w14:textId="77777777" w:rsidR="00747D00" w:rsidRPr="00CB1FC0" w:rsidRDefault="00747D00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3"/>
            <w:tcBorders>
              <w:top w:val="double" w:sz="4" w:space="0" w:color="auto"/>
            </w:tcBorders>
          </w:tcPr>
          <w:p w14:paraId="198423C8" w14:textId="77777777" w:rsidR="00747D00" w:rsidRDefault="00747D00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7D5D7E1A" w14:textId="77777777" w:rsidR="00747D00" w:rsidRPr="00CB1FC0" w:rsidRDefault="00747D00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gridSpan w:val="2"/>
            <w:tcBorders>
              <w:top w:val="double" w:sz="4" w:space="0" w:color="auto"/>
            </w:tcBorders>
          </w:tcPr>
          <w:p w14:paraId="06BBB278" w14:textId="77777777" w:rsidR="00747D00" w:rsidRDefault="00747D00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47D00" w:rsidRPr="000B0207" w14:paraId="0F13806F" w14:textId="77777777" w:rsidTr="00747D00">
        <w:tblPrEx>
          <w:tblLook w:val="01E0" w:firstRow="1" w:lastRow="1" w:firstColumn="1" w:lastColumn="1" w:noHBand="0" w:noVBand="0"/>
        </w:tblPrEx>
        <w:trPr>
          <w:trHeight w:val="79"/>
        </w:trPr>
        <w:tc>
          <w:tcPr>
            <w:tcW w:w="4100" w:type="dxa"/>
            <w:gridSpan w:val="4"/>
          </w:tcPr>
          <w:p w14:paraId="2ECF4401" w14:textId="77777777" w:rsidR="00747D00" w:rsidRDefault="00747D00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2" w:type="dxa"/>
            <w:gridSpan w:val="3"/>
          </w:tcPr>
          <w:p w14:paraId="60709C13" w14:textId="77777777" w:rsidR="00747D00" w:rsidRDefault="00747D00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5B206A34" w14:textId="77777777" w:rsidR="00747D00" w:rsidRPr="00CB1FC0" w:rsidRDefault="00747D00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gridSpan w:val="3"/>
          </w:tcPr>
          <w:p w14:paraId="05973CEA" w14:textId="77777777" w:rsidR="00747D00" w:rsidRDefault="00747D00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16087F54" w14:textId="77777777" w:rsidR="00747D00" w:rsidRPr="00CB1FC0" w:rsidRDefault="00747D00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3"/>
          </w:tcPr>
          <w:p w14:paraId="5F097455" w14:textId="77777777" w:rsidR="00747D00" w:rsidRDefault="00747D00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08C0D146" w14:textId="77777777" w:rsidR="00747D00" w:rsidRPr="00CB1FC0" w:rsidRDefault="00747D00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gridSpan w:val="2"/>
          </w:tcPr>
          <w:p w14:paraId="68292F96" w14:textId="77777777" w:rsidR="00747D00" w:rsidRDefault="00747D00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416F" w:rsidRPr="006F48DE" w14:paraId="7D118886" w14:textId="77777777" w:rsidTr="00747D00">
        <w:tblPrEx>
          <w:tblLook w:val="01E0" w:firstRow="1" w:lastRow="1" w:firstColumn="1" w:lastColumn="1" w:noHBand="0" w:noVBand="0"/>
        </w:tblPrEx>
        <w:trPr>
          <w:trHeight w:val="79"/>
        </w:trPr>
        <w:tc>
          <w:tcPr>
            <w:tcW w:w="4100" w:type="dxa"/>
            <w:gridSpan w:val="4"/>
          </w:tcPr>
          <w:p w14:paraId="034EB35C" w14:textId="469A8A07" w:rsidR="00E2416F" w:rsidRPr="00AC5D55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612" w:type="dxa"/>
            <w:gridSpan w:val="7"/>
          </w:tcPr>
          <w:p w14:paraId="08C2B971" w14:textId="7C43AD6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3150D25C" w14:textId="77777777" w:rsidR="00E2416F" w:rsidRPr="008A036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34" w:type="dxa"/>
            <w:gridSpan w:val="7"/>
          </w:tcPr>
          <w:p w14:paraId="09D64B40" w14:textId="56205DEC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416F" w:rsidRPr="006F48DE" w14:paraId="27A64ACD" w14:textId="77777777" w:rsidTr="001811D6">
        <w:tblPrEx>
          <w:tblLook w:val="01E0" w:firstRow="1" w:lastRow="1" w:firstColumn="1" w:lastColumn="1" w:noHBand="0" w:noVBand="0"/>
        </w:tblPrEx>
        <w:trPr>
          <w:trHeight w:val="79"/>
        </w:trPr>
        <w:tc>
          <w:tcPr>
            <w:tcW w:w="4100" w:type="dxa"/>
            <w:gridSpan w:val="4"/>
          </w:tcPr>
          <w:p w14:paraId="24AF7850" w14:textId="31AE0EAD" w:rsidR="00E2416F" w:rsidRPr="00AC5D55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ณ วันที่</w:t>
            </w:r>
          </w:p>
        </w:tc>
        <w:tc>
          <w:tcPr>
            <w:tcW w:w="1212" w:type="dxa"/>
            <w:gridSpan w:val="3"/>
          </w:tcPr>
          <w:p w14:paraId="7AA763CF" w14:textId="52E432CC" w:rsidR="00E2416F" w:rsidRPr="006F48DE" w:rsidRDefault="004428D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8DF">
              <w:rPr>
                <w:rFonts w:ascii="Angsana New" w:hAnsi="Angsana New"/>
                <w:sz w:val="30"/>
                <w:szCs w:val="30"/>
              </w:rPr>
              <w:t>30</w:t>
            </w:r>
            <w:r w:rsidR="00AF76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76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9" w:type="dxa"/>
          </w:tcPr>
          <w:p w14:paraId="02ACF8BC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gridSpan w:val="3"/>
          </w:tcPr>
          <w:p w14:paraId="40CEF394" w14:textId="4AE4DECB" w:rsidR="00E2416F" w:rsidRPr="006F48DE" w:rsidRDefault="004428D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="00E2416F"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="00E2416F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9" w:type="dxa"/>
          </w:tcPr>
          <w:p w14:paraId="5E633FD8" w14:textId="77777777" w:rsidR="00E2416F" w:rsidRPr="008A036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02" w:type="dxa"/>
            <w:gridSpan w:val="3"/>
          </w:tcPr>
          <w:p w14:paraId="20953276" w14:textId="50FEC524" w:rsidR="00E2416F" w:rsidRPr="006F48DE" w:rsidRDefault="004428DF" w:rsidP="00AF7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hanging="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8DF">
              <w:rPr>
                <w:rFonts w:ascii="Angsana New" w:hAnsi="Angsana New"/>
                <w:sz w:val="30"/>
                <w:szCs w:val="30"/>
              </w:rPr>
              <w:t>30</w:t>
            </w:r>
            <w:r w:rsidR="00AF76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76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5" w:type="dxa"/>
            <w:gridSpan w:val="2"/>
          </w:tcPr>
          <w:p w14:paraId="16BDAF6A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gridSpan w:val="2"/>
          </w:tcPr>
          <w:p w14:paraId="05FF211F" w14:textId="52D42124" w:rsidR="00E2416F" w:rsidRPr="006F48DE" w:rsidRDefault="004428D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="00E2416F"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="00E2416F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2416F" w:rsidRPr="006F48DE" w14:paraId="648FB718" w14:textId="77777777" w:rsidTr="001811D6">
        <w:tblPrEx>
          <w:tblLook w:val="01E0" w:firstRow="1" w:lastRow="1" w:firstColumn="1" w:lastColumn="1" w:noHBand="0" w:noVBand="0"/>
        </w:tblPrEx>
        <w:trPr>
          <w:trHeight w:val="79"/>
        </w:trPr>
        <w:tc>
          <w:tcPr>
            <w:tcW w:w="4100" w:type="dxa"/>
            <w:gridSpan w:val="4"/>
          </w:tcPr>
          <w:p w14:paraId="208AAFE4" w14:textId="77777777" w:rsidR="00E2416F" w:rsidRPr="00AC5D55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2" w:type="dxa"/>
            <w:gridSpan w:val="3"/>
          </w:tcPr>
          <w:p w14:paraId="038A6E76" w14:textId="66C1FB23" w:rsidR="00E2416F" w:rsidRPr="0052153A" w:rsidRDefault="004428D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9" w:type="dxa"/>
          </w:tcPr>
          <w:p w14:paraId="70BC53EB" w14:textId="77777777" w:rsidR="00E2416F" w:rsidRPr="0052153A" w:rsidRDefault="00E2416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21" w:type="dxa"/>
            <w:gridSpan w:val="3"/>
          </w:tcPr>
          <w:p w14:paraId="03EC6146" w14:textId="1756DDD3" w:rsidR="00E2416F" w:rsidRPr="0052153A" w:rsidRDefault="004428D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9" w:type="dxa"/>
          </w:tcPr>
          <w:p w14:paraId="1E5C7A7F" w14:textId="77777777" w:rsidR="00E2416F" w:rsidRPr="0052153A" w:rsidRDefault="00E2416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gridSpan w:val="3"/>
          </w:tcPr>
          <w:p w14:paraId="5CD4193A" w14:textId="4D01004E" w:rsidR="00E2416F" w:rsidRPr="0052153A" w:rsidRDefault="004428D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45" w:type="dxa"/>
            <w:gridSpan w:val="2"/>
          </w:tcPr>
          <w:p w14:paraId="4FD89DA9" w14:textId="77777777" w:rsidR="00E2416F" w:rsidRPr="0052153A" w:rsidRDefault="00E2416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7" w:type="dxa"/>
            <w:gridSpan w:val="2"/>
          </w:tcPr>
          <w:p w14:paraId="44254332" w14:textId="66AB5E8A" w:rsidR="00E2416F" w:rsidRPr="0052153A" w:rsidRDefault="004428DF" w:rsidP="00E24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E2416F" w:rsidRPr="006F48DE" w14:paraId="7B2FA691" w14:textId="77777777" w:rsidTr="009050BF">
        <w:tblPrEx>
          <w:tblLook w:val="01E0" w:firstRow="1" w:lastRow="1" w:firstColumn="1" w:lastColumn="1" w:noHBand="0" w:noVBand="0"/>
        </w:tblPrEx>
        <w:trPr>
          <w:trHeight w:val="79"/>
        </w:trPr>
        <w:tc>
          <w:tcPr>
            <w:tcW w:w="4100" w:type="dxa"/>
            <w:gridSpan w:val="4"/>
          </w:tcPr>
          <w:p w14:paraId="786FFD11" w14:textId="77777777" w:rsidR="00E2416F" w:rsidRPr="00AC5D55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5" w:type="dxa"/>
            <w:gridSpan w:val="15"/>
          </w:tcPr>
          <w:p w14:paraId="74A1B87E" w14:textId="173BDF40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2416F" w:rsidRPr="006F48DE" w14:paraId="41B24CCE" w14:textId="77777777" w:rsidTr="001811D6">
        <w:tblPrEx>
          <w:tblLook w:val="01E0" w:firstRow="1" w:lastRow="1" w:firstColumn="1" w:lastColumn="1" w:noHBand="0" w:noVBand="0"/>
        </w:tblPrEx>
        <w:trPr>
          <w:trHeight w:val="79"/>
        </w:trPr>
        <w:tc>
          <w:tcPr>
            <w:tcW w:w="4100" w:type="dxa"/>
            <w:gridSpan w:val="4"/>
          </w:tcPr>
          <w:p w14:paraId="60F17A86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5D5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12" w:type="dxa"/>
            <w:gridSpan w:val="3"/>
          </w:tcPr>
          <w:p w14:paraId="2AF65D5E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4868AE33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gridSpan w:val="3"/>
          </w:tcPr>
          <w:p w14:paraId="72EFA634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6EC80443" w14:textId="77777777" w:rsidR="00E2416F" w:rsidRPr="008A036B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02" w:type="dxa"/>
            <w:gridSpan w:val="3"/>
          </w:tcPr>
          <w:p w14:paraId="0A58636C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7BEADB0E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gridSpan w:val="2"/>
          </w:tcPr>
          <w:p w14:paraId="7BE2AA75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416F" w:rsidRPr="006F48DE" w14:paraId="23A00A7A" w14:textId="77777777" w:rsidTr="001811D6">
        <w:tblPrEx>
          <w:tblLook w:val="01E0" w:firstRow="1" w:lastRow="1" w:firstColumn="1" w:lastColumn="1" w:noHBand="0" w:noVBand="0"/>
        </w:tblPrEx>
        <w:trPr>
          <w:trHeight w:val="79"/>
        </w:trPr>
        <w:tc>
          <w:tcPr>
            <w:tcW w:w="4100" w:type="dxa"/>
            <w:gridSpan w:val="4"/>
          </w:tcPr>
          <w:p w14:paraId="70394FE0" w14:textId="77777777" w:rsidR="00E2416F" w:rsidRPr="001B4892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4892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12" w:type="dxa"/>
            <w:gridSpan w:val="3"/>
            <w:tcBorders>
              <w:bottom w:val="double" w:sz="4" w:space="0" w:color="auto"/>
            </w:tcBorders>
          </w:tcPr>
          <w:p w14:paraId="61BA4ACB" w14:textId="62898571" w:rsidR="00E2416F" w:rsidRPr="006F48DE" w:rsidRDefault="003A15DA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62BA4" w:rsidRPr="0038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9" w:type="dxa"/>
          </w:tcPr>
          <w:p w14:paraId="42D448DA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gridSpan w:val="3"/>
            <w:tcBorders>
              <w:bottom w:val="double" w:sz="4" w:space="0" w:color="auto"/>
            </w:tcBorders>
          </w:tcPr>
          <w:p w14:paraId="64FBBDBE" w14:textId="4AFAA9BE" w:rsidR="00E2416F" w:rsidRPr="006F48DE" w:rsidRDefault="004428D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</w:t>
            </w:r>
          </w:p>
        </w:tc>
        <w:tc>
          <w:tcPr>
            <w:tcW w:w="279" w:type="dxa"/>
          </w:tcPr>
          <w:p w14:paraId="28AB071A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3"/>
            <w:tcBorders>
              <w:bottom w:val="double" w:sz="4" w:space="0" w:color="auto"/>
            </w:tcBorders>
          </w:tcPr>
          <w:p w14:paraId="443C4B8F" w14:textId="7FDF1626" w:rsidR="00E2416F" w:rsidRPr="006F48DE" w:rsidRDefault="003A15DA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</w:t>
            </w:r>
          </w:p>
        </w:tc>
        <w:tc>
          <w:tcPr>
            <w:tcW w:w="245" w:type="dxa"/>
            <w:gridSpan w:val="2"/>
          </w:tcPr>
          <w:p w14:paraId="582B81FE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gridSpan w:val="2"/>
            <w:tcBorders>
              <w:bottom w:val="double" w:sz="4" w:space="0" w:color="auto"/>
            </w:tcBorders>
          </w:tcPr>
          <w:p w14:paraId="1826CD56" w14:textId="7A7566B4" w:rsidR="00E2416F" w:rsidRPr="006F48DE" w:rsidRDefault="004428D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</w:t>
            </w:r>
          </w:p>
        </w:tc>
      </w:tr>
      <w:tr w:rsidR="00E2416F" w:rsidRPr="006F48DE" w14:paraId="149E1C43" w14:textId="77777777" w:rsidTr="00930FE5">
        <w:trPr>
          <w:tblHeader/>
        </w:trPr>
        <w:tc>
          <w:tcPr>
            <w:tcW w:w="2250" w:type="dxa"/>
            <w:vAlign w:val="bottom"/>
          </w:tcPr>
          <w:p w14:paraId="2CB263E1" w14:textId="77777777" w:rsidR="00E2416F" w:rsidRPr="00B31AD1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2463" w:type="dxa"/>
            <w:gridSpan w:val="4"/>
            <w:vAlign w:val="bottom"/>
          </w:tcPr>
          <w:p w14:paraId="52AE673C" w14:textId="77777777" w:rsidR="00E2416F" w:rsidRPr="00B31AD1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07BB40FE" w14:textId="77777777" w:rsidR="00E2416F" w:rsidRPr="00B31AD1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13"/>
            <w:vAlign w:val="bottom"/>
          </w:tcPr>
          <w:p w14:paraId="35B8FBBC" w14:textId="77777777" w:rsidR="00E2416F" w:rsidRPr="00B31AD1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2416F" w:rsidRPr="006F48DE" w14:paraId="169D07FD" w14:textId="77777777" w:rsidTr="00930FE5">
        <w:trPr>
          <w:tblHeader/>
        </w:trPr>
        <w:tc>
          <w:tcPr>
            <w:tcW w:w="2250" w:type="dxa"/>
            <w:vAlign w:val="bottom"/>
          </w:tcPr>
          <w:p w14:paraId="49EEE3C9" w14:textId="6944462F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x-none"/>
              </w:rPr>
              <w:br w:type="page"/>
            </w:r>
          </w:p>
        </w:tc>
        <w:tc>
          <w:tcPr>
            <w:tcW w:w="2463" w:type="dxa"/>
            <w:gridSpan w:val="4"/>
            <w:vAlign w:val="bottom"/>
          </w:tcPr>
          <w:p w14:paraId="6CA58091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24421FC2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13"/>
            <w:vAlign w:val="bottom"/>
          </w:tcPr>
          <w:p w14:paraId="17C90A4E" w14:textId="10A8CD4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2416F" w:rsidRPr="006F48DE" w14:paraId="1651F75D" w14:textId="77777777" w:rsidTr="00930FE5">
        <w:trPr>
          <w:tblHeader/>
        </w:trPr>
        <w:tc>
          <w:tcPr>
            <w:tcW w:w="2250" w:type="dxa"/>
            <w:vAlign w:val="bottom"/>
          </w:tcPr>
          <w:p w14:paraId="21482A7C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892AC03" w14:textId="77777777" w:rsidR="00E2416F" w:rsidRPr="00334BE4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DDDEE8B" w14:textId="6DA40D5D" w:rsidR="00E2416F" w:rsidRPr="006F48DE" w:rsidRDefault="004428D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8DF">
              <w:rPr>
                <w:rFonts w:ascii="Angsana New" w:hAnsi="Angsana New"/>
                <w:sz w:val="30"/>
                <w:szCs w:val="30"/>
              </w:rPr>
              <w:t>31</w:t>
            </w:r>
            <w:r w:rsidR="00E2416F" w:rsidRPr="00334B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416F" w:rsidRPr="00334BE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26152337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27BBDD67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C4B5E0A" w14:textId="5736622D" w:rsidR="00E2416F" w:rsidRPr="006F48DE" w:rsidRDefault="004428D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8DF">
              <w:rPr>
                <w:rFonts w:ascii="Angsana New" w:hAnsi="Angsana New"/>
                <w:sz w:val="30"/>
                <w:szCs w:val="30"/>
              </w:rPr>
              <w:t>30</w:t>
            </w:r>
            <w:r w:rsidR="00AF76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76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vAlign w:val="bottom"/>
          </w:tcPr>
          <w:p w14:paraId="62636E3D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B88F460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013D506" w14:textId="1ACEAA95" w:rsidR="00E2416F" w:rsidRPr="006F48DE" w:rsidRDefault="004428D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2416F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2416F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vAlign w:val="bottom"/>
          </w:tcPr>
          <w:p w14:paraId="43E03254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  <w:vAlign w:val="bottom"/>
          </w:tcPr>
          <w:p w14:paraId="0AF790C4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56797748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  <w:vAlign w:val="bottom"/>
          </w:tcPr>
          <w:p w14:paraId="0CE1FB52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54733D6C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7A3995D5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BA93B3A" w14:textId="21705CAE" w:rsidR="00E2416F" w:rsidRPr="006F48DE" w:rsidRDefault="004428D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8DF">
              <w:rPr>
                <w:rFonts w:ascii="Angsana New" w:hAnsi="Angsana New"/>
                <w:sz w:val="30"/>
                <w:szCs w:val="30"/>
              </w:rPr>
              <w:t>30</w:t>
            </w:r>
            <w:r w:rsidR="00AF76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76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E2416F" w:rsidRPr="006F48DE" w14:paraId="0F7C25E7" w14:textId="77777777" w:rsidTr="00930FE5">
        <w:trPr>
          <w:tblHeader/>
        </w:trPr>
        <w:tc>
          <w:tcPr>
            <w:tcW w:w="2250" w:type="dxa"/>
            <w:vAlign w:val="bottom"/>
          </w:tcPr>
          <w:p w14:paraId="618B75B6" w14:textId="4B34AD7B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087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990" w:type="dxa"/>
            <w:vAlign w:val="bottom"/>
          </w:tcPr>
          <w:p w14:paraId="3E2FB988" w14:textId="3653D8FD" w:rsidR="00E2416F" w:rsidRPr="006F48DE" w:rsidRDefault="004428D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47ED7E42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7D117A5F" w14:textId="20972375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0" w:type="dxa"/>
            <w:vAlign w:val="bottom"/>
          </w:tcPr>
          <w:p w14:paraId="22908AE5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E2D3AC0" w14:textId="39B6DEFF" w:rsidR="00E2416F" w:rsidRPr="006F48DE" w:rsidRDefault="004428D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  <w:vAlign w:val="bottom"/>
          </w:tcPr>
          <w:p w14:paraId="48339D22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  <w:vAlign w:val="bottom"/>
          </w:tcPr>
          <w:p w14:paraId="7F2002D4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vAlign w:val="bottom"/>
          </w:tcPr>
          <w:p w14:paraId="0A198B49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  <w:vAlign w:val="bottom"/>
          </w:tcPr>
          <w:p w14:paraId="11012433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73D6603D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0236E858" w14:textId="3ECCA6AD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E2416F" w:rsidRPr="006F48DE" w14:paraId="63AB9C96" w14:textId="77777777" w:rsidTr="00930FE5">
        <w:trPr>
          <w:tblHeader/>
        </w:trPr>
        <w:tc>
          <w:tcPr>
            <w:tcW w:w="2250" w:type="dxa"/>
          </w:tcPr>
          <w:p w14:paraId="28C6CFA9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4"/>
          </w:tcPr>
          <w:p w14:paraId="6E194E79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5BE46E1E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2" w:type="dxa"/>
            <w:gridSpan w:val="13"/>
          </w:tcPr>
          <w:p w14:paraId="65615FF8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2416F" w:rsidRPr="006F48DE" w14:paraId="7867E4E8" w14:textId="77777777" w:rsidTr="00930FE5">
        <w:tc>
          <w:tcPr>
            <w:tcW w:w="2250" w:type="dxa"/>
          </w:tcPr>
          <w:p w14:paraId="49A30B1F" w14:textId="702A2E4A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13F8">
              <w:rPr>
                <w:rFonts w:asciiTheme="majorBidi" w:hAnsi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ย่อย</w:t>
            </w:r>
          </w:p>
        </w:tc>
        <w:tc>
          <w:tcPr>
            <w:tcW w:w="990" w:type="dxa"/>
          </w:tcPr>
          <w:p w14:paraId="0EEE7BEE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1520DD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3B9AC276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B22EC3A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45CD5239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0D836C9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31BAB44E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2A3F4C4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</w:tcPr>
          <w:p w14:paraId="46F1FAA4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14:paraId="4C292D95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2C69C52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416F" w:rsidRPr="002B6BE3" w14:paraId="582F8FF0" w14:textId="77777777" w:rsidTr="00930FE5">
        <w:tc>
          <w:tcPr>
            <w:tcW w:w="2250" w:type="dxa"/>
          </w:tcPr>
          <w:p w14:paraId="27ECB27E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สั้น</w:t>
            </w:r>
          </w:p>
        </w:tc>
        <w:tc>
          <w:tcPr>
            <w:tcW w:w="990" w:type="dxa"/>
          </w:tcPr>
          <w:p w14:paraId="3E884219" w14:textId="282CC3A4" w:rsidR="00E2416F" w:rsidRPr="006F48DE" w:rsidRDefault="004428D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2416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428D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C5C8703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54B42DF8" w14:textId="647F0E79" w:rsidR="00E2416F" w:rsidRPr="00380819" w:rsidRDefault="003A15DA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0819">
              <w:rPr>
                <w:rFonts w:asciiTheme="majorBidi" w:hAnsiTheme="majorBidi" w:cstheme="majorBidi"/>
                <w:sz w:val="30"/>
                <w:szCs w:val="30"/>
              </w:rPr>
              <w:t xml:space="preserve">0.6 </w:t>
            </w:r>
            <w:r w:rsidR="00862BA4" w:rsidRPr="0038081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380819">
              <w:rPr>
                <w:rFonts w:asciiTheme="majorBidi" w:hAnsiTheme="majorBidi" w:cstheme="majorBidi"/>
                <w:sz w:val="30"/>
                <w:szCs w:val="30"/>
              </w:rPr>
              <w:t xml:space="preserve"> 2.0</w:t>
            </w:r>
          </w:p>
        </w:tc>
        <w:tc>
          <w:tcPr>
            <w:tcW w:w="240" w:type="dxa"/>
          </w:tcPr>
          <w:p w14:paraId="1F545F8F" w14:textId="77777777" w:rsidR="00E2416F" w:rsidRPr="0038081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02E2A9F9" w14:textId="403C855E" w:rsidR="00E2416F" w:rsidRPr="00380819" w:rsidRDefault="004428D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right="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081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2416F" w:rsidRPr="003808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0819"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  <w:tc>
          <w:tcPr>
            <w:tcW w:w="240" w:type="dxa"/>
          </w:tcPr>
          <w:p w14:paraId="4C9F71B3" w14:textId="77777777" w:rsidR="00E2416F" w:rsidRPr="0038081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1BD9BB5F" w14:textId="015621C1" w:rsidR="00E2416F" w:rsidRPr="00380819" w:rsidRDefault="003A15DA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80819">
              <w:rPr>
                <w:rFonts w:asciiTheme="majorBidi" w:hAnsiTheme="majorBidi" w:cstheme="majorBidi"/>
                <w:sz w:val="30"/>
                <w:szCs w:val="30"/>
              </w:rPr>
              <w:t>10,118</w:t>
            </w:r>
          </w:p>
        </w:tc>
        <w:tc>
          <w:tcPr>
            <w:tcW w:w="240" w:type="dxa"/>
          </w:tcPr>
          <w:p w14:paraId="0AF5DFBE" w14:textId="77777777" w:rsidR="00E2416F" w:rsidRPr="0038081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</w:tcPr>
          <w:p w14:paraId="1595204B" w14:textId="2EDD65AF" w:rsidR="00E2416F" w:rsidRPr="00380819" w:rsidRDefault="003A15DA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0819">
              <w:rPr>
                <w:rFonts w:asciiTheme="majorBidi" w:hAnsiTheme="majorBidi" w:cstheme="majorBidi"/>
                <w:sz w:val="30"/>
                <w:szCs w:val="30"/>
              </w:rPr>
              <w:t>(9,551)</w:t>
            </w:r>
          </w:p>
        </w:tc>
        <w:tc>
          <w:tcPr>
            <w:tcW w:w="240" w:type="dxa"/>
            <w:gridSpan w:val="2"/>
          </w:tcPr>
          <w:p w14:paraId="15048D6E" w14:textId="77777777" w:rsidR="00E2416F" w:rsidRPr="0038081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AB26091" w14:textId="0672AB3D" w:rsidR="00E2416F" w:rsidRPr="00380819" w:rsidRDefault="003A15DA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80819">
              <w:rPr>
                <w:rFonts w:asciiTheme="majorBidi" w:hAnsiTheme="majorBidi" w:cstheme="majorBidi"/>
                <w:sz w:val="30"/>
                <w:szCs w:val="30"/>
              </w:rPr>
              <w:t>5,218</w:t>
            </w:r>
          </w:p>
        </w:tc>
      </w:tr>
      <w:tr w:rsidR="00E2416F" w:rsidRPr="002B6BE3" w14:paraId="22E42F79" w14:textId="77777777" w:rsidTr="00930FE5">
        <w:tc>
          <w:tcPr>
            <w:tcW w:w="2250" w:type="dxa"/>
          </w:tcPr>
          <w:p w14:paraId="67EEF84C" w14:textId="02DF8012" w:rsidR="00E2416F" w:rsidRPr="00A513F8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จ่าย</w:t>
            </w:r>
          </w:p>
        </w:tc>
        <w:tc>
          <w:tcPr>
            <w:tcW w:w="990" w:type="dxa"/>
          </w:tcPr>
          <w:p w14:paraId="55B861D0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8D391D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4DD4CB20" w14:textId="77777777" w:rsidR="00E2416F" w:rsidRPr="0038081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781704D" w14:textId="77777777" w:rsidR="00E2416F" w:rsidRPr="0038081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3BBE2678" w14:textId="1318CB63" w:rsidR="00E2416F" w:rsidRPr="00380819" w:rsidRDefault="004428D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right="61"/>
              <w:rPr>
                <w:rFonts w:asciiTheme="majorBidi" w:hAnsiTheme="majorBidi" w:cstheme="majorBidi"/>
                <w:sz w:val="30"/>
                <w:szCs w:val="30"/>
              </w:rPr>
            </w:pPr>
            <w:r w:rsidRPr="00380819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40" w:type="dxa"/>
          </w:tcPr>
          <w:p w14:paraId="08D6A409" w14:textId="77777777" w:rsidR="00E2416F" w:rsidRPr="0038081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2D5FA9F7" w14:textId="7C13E87E" w:rsidR="00E2416F" w:rsidRPr="0038081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A082127" w14:textId="77777777" w:rsidR="00E2416F" w:rsidRPr="0038081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</w:tcPr>
          <w:p w14:paraId="34ECA664" w14:textId="34069877" w:rsidR="00E2416F" w:rsidRPr="0038081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14:paraId="75B82045" w14:textId="77777777" w:rsidR="00E2416F" w:rsidRPr="0038081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3BADE05" w14:textId="685072D4" w:rsidR="00E2416F" w:rsidRPr="00380819" w:rsidRDefault="003A15DA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808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62BA4" w:rsidRPr="0038081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2416F" w:rsidRPr="002B6BE3" w14:paraId="545C51B4" w14:textId="77777777" w:rsidTr="00930FE5">
        <w:tc>
          <w:tcPr>
            <w:tcW w:w="2250" w:type="dxa"/>
          </w:tcPr>
          <w:p w14:paraId="44C5806E" w14:textId="5243B5CD" w:rsidR="00E2416F" w:rsidRPr="00044EF1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4E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67DCE861" w14:textId="7ADD9F8A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CBCB13" w14:textId="77777777" w:rsidR="00E2416F" w:rsidRPr="006F48DE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453A58B7" w14:textId="55CED566" w:rsidR="00E2416F" w:rsidRPr="0038081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A6A42E3" w14:textId="77777777" w:rsidR="00E2416F" w:rsidRPr="0038081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994F993" w14:textId="58BC10AF" w:rsidR="00E2416F" w:rsidRPr="00380819" w:rsidRDefault="004428D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E2416F" w:rsidRPr="0038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673</w:t>
            </w:r>
          </w:p>
        </w:tc>
        <w:tc>
          <w:tcPr>
            <w:tcW w:w="240" w:type="dxa"/>
          </w:tcPr>
          <w:p w14:paraId="33374097" w14:textId="77777777" w:rsidR="00E2416F" w:rsidRPr="0038081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69B59F91" w14:textId="2B895D5A" w:rsidR="00E2416F" w:rsidRPr="0038081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7B77F26" w14:textId="77777777" w:rsidR="00E2416F" w:rsidRPr="0038081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</w:tcPr>
          <w:p w14:paraId="5595D036" w14:textId="4A11E4F5" w:rsidR="00E2416F" w:rsidRPr="0038081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14:paraId="6F6187BF" w14:textId="77777777" w:rsidR="00E2416F" w:rsidRPr="00380819" w:rsidRDefault="00E2416F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0BA1AC51" w14:textId="0DBAB46B" w:rsidR="00E2416F" w:rsidRPr="00380819" w:rsidRDefault="003A15DA" w:rsidP="00E2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</w:t>
            </w:r>
            <w:r w:rsidR="00862BA4" w:rsidRPr="0038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</w:tr>
    </w:tbl>
    <w:p w14:paraId="10B9E4A7" w14:textId="77777777" w:rsidR="00960879" w:rsidRPr="00A47C59" w:rsidRDefault="00960879" w:rsidP="00605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5FFADD3" w14:textId="3461384E" w:rsidR="00667C73" w:rsidRPr="006F48DE" w:rsidRDefault="00667C73" w:rsidP="00605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B02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สัญญาสำคัญที่มีกับบุคคลหรือกิจการที่เกี่ยวข้องกัน</w:t>
      </w:r>
    </w:p>
    <w:p w14:paraId="0CBC3BEA" w14:textId="77777777" w:rsidR="00667C73" w:rsidRPr="00A47C59" w:rsidRDefault="00667C73" w:rsidP="006B6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p w14:paraId="2C5345B1" w14:textId="7AA3A12C" w:rsidR="00667C73" w:rsidRPr="00C40E74" w:rsidRDefault="00667C73">
      <w:pPr>
        <w:pStyle w:val="a"/>
        <w:numPr>
          <w:ilvl w:val="0"/>
          <w:numId w:val="17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i/>
          <w:iCs/>
          <w:lang w:val="en-US"/>
        </w:rPr>
      </w:pPr>
      <w:r w:rsidRPr="006F48DE">
        <w:rPr>
          <w:rFonts w:asciiTheme="majorBidi" w:hAnsiTheme="majorBidi" w:cstheme="majorBidi"/>
          <w:cs/>
        </w:rPr>
        <w:t xml:space="preserve">บริษัทและบริษัทย่อยได้ทำสัญญาเช่าพื้นที่สำนักงาน </w:t>
      </w:r>
      <w:r w:rsidRPr="006F48DE">
        <w:rPr>
          <w:rFonts w:asciiTheme="majorBidi" w:hAnsiTheme="majorBidi" w:cstheme="majorBidi"/>
          <w:lang w:val="en-US"/>
        </w:rPr>
        <w:t>(</w:t>
      </w:r>
      <w:r w:rsidRPr="006F48DE">
        <w:rPr>
          <w:rFonts w:asciiTheme="majorBidi" w:hAnsiTheme="majorBidi" w:cstheme="majorBidi"/>
          <w:cs/>
          <w:lang w:val="en-US"/>
        </w:rPr>
        <w:t>รวมค่าบริการที่เกี่ยวข้อง</w:t>
      </w:r>
      <w:r w:rsidRPr="006F48DE">
        <w:rPr>
          <w:rFonts w:asciiTheme="majorBidi" w:hAnsiTheme="majorBidi" w:cstheme="majorBidi"/>
          <w:lang w:val="en-US"/>
        </w:rPr>
        <w:t xml:space="preserve">) </w:t>
      </w:r>
      <w:r w:rsidRPr="006F48DE">
        <w:rPr>
          <w:rFonts w:asciiTheme="majorBidi" w:hAnsiTheme="majorBidi" w:cstheme="majorBidi"/>
          <w:cs/>
          <w:lang w:val="en-US"/>
        </w:rPr>
        <w:t>กับกิจการอื่นที่เกี่ยวข้องกัน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ระยะเวลาตามสัญญา </w:t>
      </w:r>
      <w:r w:rsidR="004428DF" w:rsidRPr="004428DF">
        <w:rPr>
          <w:rFonts w:asciiTheme="majorBidi" w:hAnsiTheme="majorBidi" w:cstheme="majorBidi"/>
          <w:lang w:val="en-US"/>
        </w:rPr>
        <w:t>3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ปี เริ่มตั้งแต่วันที่ </w:t>
      </w:r>
      <w:r w:rsidR="004428DF" w:rsidRPr="004428DF">
        <w:rPr>
          <w:rFonts w:asciiTheme="majorBidi" w:hAnsiTheme="majorBidi" w:cstheme="majorBidi"/>
          <w:lang w:val="en-US"/>
        </w:rPr>
        <w:t>1</w:t>
      </w:r>
      <w:r w:rsidRPr="006F48DE">
        <w:rPr>
          <w:rFonts w:asciiTheme="majorBidi" w:hAnsiTheme="majorBidi" w:cstheme="majorBidi"/>
          <w:cs/>
          <w:lang w:val="en-US"/>
        </w:rPr>
        <w:t xml:space="preserve"> พฤศจิกายน </w:t>
      </w:r>
      <w:r w:rsidR="004428DF" w:rsidRPr="004428DF">
        <w:rPr>
          <w:rFonts w:asciiTheme="majorBidi" w:hAnsiTheme="majorBidi" w:cstheme="majorBidi"/>
          <w:lang w:val="en-US"/>
        </w:rPr>
        <w:t>2560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ถึงวันที่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="004428DF" w:rsidRPr="004428DF">
        <w:rPr>
          <w:rFonts w:asciiTheme="majorBidi" w:hAnsiTheme="majorBidi" w:cstheme="majorBidi"/>
          <w:lang w:val="en-US"/>
        </w:rPr>
        <w:t>31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ตุลาคม </w:t>
      </w:r>
      <w:r w:rsidR="004428DF" w:rsidRPr="004428DF">
        <w:rPr>
          <w:rFonts w:asciiTheme="majorBidi" w:hAnsiTheme="majorBidi" w:cstheme="majorBidi"/>
          <w:lang w:val="en-US"/>
        </w:rPr>
        <w:t>2563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โดยผู้ให้เช่าส่งมอบสถานที่เช่าให้กับกลุ่มบริษัทตั้งแต่วันที่ </w:t>
      </w:r>
      <w:r w:rsidR="004428DF" w:rsidRPr="004428DF">
        <w:rPr>
          <w:rFonts w:asciiTheme="majorBidi" w:hAnsiTheme="majorBidi" w:cstheme="majorBidi"/>
          <w:lang w:val="en-US"/>
        </w:rPr>
        <w:t>1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สิงหาคม </w:t>
      </w:r>
      <w:r w:rsidR="004428DF" w:rsidRPr="004428DF">
        <w:rPr>
          <w:rFonts w:asciiTheme="majorBidi" w:hAnsiTheme="majorBidi" w:cstheme="majorBidi"/>
          <w:lang w:val="en-US"/>
        </w:rPr>
        <w:t>2560</w:t>
      </w:r>
      <w:r w:rsidRPr="006F48DE">
        <w:rPr>
          <w:rFonts w:asciiTheme="majorBidi" w:hAnsiTheme="majorBidi" w:cstheme="majorBidi"/>
          <w:cs/>
          <w:lang w:val="en-US"/>
        </w:rPr>
        <w:t xml:space="preserve"> และต่อสัญญาถึงเดือนตุลาคม </w:t>
      </w:r>
      <w:r w:rsidR="004428DF" w:rsidRPr="004428DF">
        <w:rPr>
          <w:rFonts w:asciiTheme="majorBidi" w:hAnsiTheme="majorBidi" w:cstheme="majorBidi"/>
          <w:lang w:val="en-US"/>
        </w:rPr>
        <w:t>2569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โดยยกเลิกพื้นที่เช่าบางส่วน </w:t>
      </w:r>
    </w:p>
    <w:p w14:paraId="42BB6B86" w14:textId="77777777" w:rsidR="00C40E74" w:rsidRPr="00A47C59" w:rsidRDefault="00C40E74" w:rsidP="00C40E74">
      <w:pPr>
        <w:pStyle w:val="a"/>
        <w:tabs>
          <w:tab w:val="clear" w:pos="1080"/>
        </w:tabs>
        <w:ind w:left="1170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3742FF9C" w14:textId="4CD83F7E" w:rsidR="008877A9" w:rsidRDefault="00667C73">
      <w:pPr>
        <w:pStyle w:val="a"/>
        <w:numPr>
          <w:ilvl w:val="0"/>
          <w:numId w:val="17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lang w:val="en-US"/>
        </w:rPr>
      </w:pPr>
      <w:r w:rsidRPr="00F05620">
        <w:rPr>
          <w:rFonts w:asciiTheme="majorBidi" w:hAnsiTheme="majorBidi" w:cstheme="majorBidi"/>
          <w:cs/>
        </w:rPr>
        <w:t xml:space="preserve">บริษัทย่อยได้จดภาระจำยอมในที่ดินบางส่วนซึ่งมียอดสะสม ณ วันที่ </w:t>
      </w:r>
      <w:r w:rsidR="004428DF" w:rsidRPr="004428DF">
        <w:rPr>
          <w:rFonts w:asciiTheme="majorBidi" w:hAnsiTheme="majorBidi" w:cstheme="majorBidi"/>
          <w:lang w:val="en-US"/>
        </w:rPr>
        <w:t>30</w:t>
      </w:r>
      <w:r w:rsidR="00AF769C" w:rsidRPr="00AF769C">
        <w:rPr>
          <w:rFonts w:asciiTheme="majorBidi" w:hAnsiTheme="majorBidi" w:cstheme="majorBidi"/>
        </w:rPr>
        <w:t xml:space="preserve"> </w:t>
      </w:r>
      <w:r w:rsidR="00AF769C" w:rsidRPr="00AF769C">
        <w:rPr>
          <w:rFonts w:asciiTheme="majorBidi" w:hAnsiTheme="majorBidi" w:cstheme="majorBidi"/>
          <w:cs/>
        </w:rPr>
        <w:t>มิถุนายน</w:t>
      </w:r>
      <w:r w:rsidR="00AF769C">
        <w:rPr>
          <w:rFonts w:ascii="Angsana New" w:hAnsi="Angsana New"/>
          <w:cs/>
          <w:lang w:val="en-US"/>
        </w:rPr>
        <w:t xml:space="preserve"> </w:t>
      </w:r>
      <w:r w:rsidR="004428DF" w:rsidRPr="004428DF">
        <w:rPr>
          <w:rFonts w:asciiTheme="majorBidi" w:hAnsiTheme="majorBidi" w:cstheme="majorBidi"/>
          <w:lang w:val="en-US"/>
        </w:rPr>
        <w:t>2569</w:t>
      </w:r>
      <w:r w:rsidRPr="00F05620">
        <w:rPr>
          <w:rFonts w:asciiTheme="majorBidi" w:hAnsiTheme="majorBidi" w:cstheme="majorBidi"/>
          <w:cs/>
        </w:rPr>
        <w:t xml:space="preserve"> เป็นจำนวนเงิน </w:t>
      </w:r>
      <w:r w:rsidRPr="00F05620">
        <w:rPr>
          <w:rFonts w:asciiTheme="majorBidi" w:hAnsiTheme="majorBidi" w:cstheme="majorBidi"/>
          <w:cs/>
        </w:rPr>
        <w:br/>
      </w:r>
      <w:r w:rsidR="003A15DA">
        <w:rPr>
          <w:rFonts w:asciiTheme="majorBidi" w:hAnsiTheme="majorBidi" w:cstheme="majorBidi"/>
          <w:lang w:val="en-US"/>
        </w:rPr>
        <w:t>2,077</w:t>
      </w:r>
      <w:r w:rsidR="006F7E23" w:rsidRPr="00F05620">
        <w:rPr>
          <w:rFonts w:asciiTheme="majorBidi" w:hAnsiTheme="majorBidi" w:cstheme="majorBidi"/>
          <w:lang w:val="en-US"/>
        </w:rPr>
        <w:t xml:space="preserve"> </w:t>
      </w:r>
      <w:r w:rsidRPr="00F05620">
        <w:rPr>
          <w:rFonts w:asciiTheme="majorBidi" w:hAnsiTheme="majorBidi" w:cstheme="majorBidi"/>
          <w:cs/>
        </w:rPr>
        <w:t xml:space="preserve">ล้านบาท </w:t>
      </w:r>
      <w:r w:rsidRPr="00F05620">
        <w:rPr>
          <w:rFonts w:asciiTheme="majorBidi" w:hAnsiTheme="majorBidi" w:cstheme="majorBidi"/>
          <w:i/>
          <w:iCs/>
          <w:lang w:val="en-US"/>
        </w:rPr>
        <w:t>(</w:t>
      </w:r>
      <w:r w:rsidR="004428DF" w:rsidRPr="004428DF">
        <w:rPr>
          <w:rFonts w:asciiTheme="majorBidi" w:hAnsiTheme="majorBidi" w:cstheme="majorBidi"/>
          <w:i/>
          <w:iCs/>
          <w:lang w:val="en-US"/>
        </w:rPr>
        <w:t>31</w:t>
      </w:r>
      <w:r w:rsidRPr="00F05620">
        <w:rPr>
          <w:rFonts w:asciiTheme="majorBidi" w:hAnsiTheme="majorBidi" w:cstheme="majorBidi"/>
          <w:i/>
          <w:iCs/>
          <w:lang w:val="en-US"/>
        </w:rPr>
        <w:t xml:space="preserve"> </w:t>
      </w:r>
      <w:r w:rsidRPr="00F05620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4428DF" w:rsidRPr="004428DF">
        <w:rPr>
          <w:rFonts w:asciiTheme="majorBidi" w:hAnsiTheme="majorBidi" w:cstheme="majorBidi"/>
          <w:i/>
          <w:iCs/>
          <w:lang w:val="en-US"/>
        </w:rPr>
        <w:t>2568</w:t>
      </w:r>
      <w:r w:rsidRPr="00F05620">
        <w:rPr>
          <w:rFonts w:asciiTheme="majorBidi" w:hAnsiTheme="majorBidi" w:cstheme="majorBidi"/>
          <w:i/>
          <w:iCs/>
          <w:lang w:val="en-US"/>
        </w:rPr>
        <w:t xml:space="preserve">: </w:t>
      </w:r>
      <w:r w:rsidR="004428DF" w:rsidRPr="004428DF">
        <w:rPr>
          <w:rFonts w:asciiTheme="majorBidi" w:hAnsiTheme="majorBidi" w:cstheme="majorBidi"/>
          <w:i/>
          <w:iCs/>
          <w:lang w:val="en-US"/>
        </w:rPr>
        <w:t>2</w:t>
      </w:r>
      <w:r w:rsidR="00C368BE" w:rsidRPr="00F05620">
        <w:rPr>
          <w:rFonts w:asciiTheme="majorBidi" w:hAnsiTheme="majorBidi" w:cstheme="majorBidi"/>
          <w:i/>
          <w:iCs/>
          <w:lang w:val="en-US"/>
        </w:rPr>
        <w:t>,</w:t>
      </w:r>
      <w:r w:rsidR="004428DF" w:rsidRPr="004428DF">
        <w:rPr>
          <w:rFonts w:asciiTheme="majorBidi" w:hAnsiTheme="majorBidi" w:cstheme="majorBidi"/>
          <w:i/>
          <w:iCs/>
          <w:lang w:val="en-US"/>
        </w:rPr>
        <w:t>135</w:t>
      </w:r>
      <w:r w:rsidR="00C368BE" w:rsidRPr="00F05620">
        <w:rPr>
          <w:rFonts w:asciiTheme="majorBidi" w:hAnsiTheme="majorBidi" w:cstheme="majorBidi"/>
          <w:i/>
          <w:iCs/>
          <w:lang w:val="en-US"/>
        </w:rPr>
        <w:t xml:space="preserve"> </w:t>
      </w:r>
      <w:r w:rsidRPr="00F05620">
        <w:rPr>
          <w:rFonts w:asciiTheme="majorBidi" w:hAnsiTheme="majorBidi" w:cstheme="majorBidi"/>
          <w:i/>
          <w:iCs/>
          <w:cs/>
          <w:lang w:val="en-US"/>
        </w:rPr>
        <w:t>ล้านบาท)</w:t>
      </w:r>
      <w:r w:rsidRPr="00F05620">
        <w:rPr>
          <w:rFonts w:asciiTheme="majorBidi" w:hAnsiTheme="majorBidi" w:cstheme="majorBidi"/>
          <w:cs/>
        </w:rPr>
        <w:t xml:space="preserve"> ให้แก่โครงการของกลุ่มบริษัทเพื่อดำเนินการด้านสาธารณูปโภคโดยไม่มีกำหนดเวลา</w:t>
      </w:r>
    </w:p>
    <w:p w14:paraId="7DE15CE0" w14:textId="77777777" w:rsidR="00F05620" w:rsidRPr="00A47C59" w:rsidRDefault="00F05620" w:rsidP="00F05620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05EE15EC" w14:textId="658B2B54" w:rsidR="00674F78" w:rsidRPr="00C40E74" w:rsidRDefault="00674F78">
      <w:pPr>
        <w:pStyle w:val="a"/>
        <w:numPr>
          <w:ilvl w:val="0"/>
          <w:numId w:val="17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</w:rPr>
      </w:pPr>
      <w:r w:rsidRPr="00D27C6E">
        <w:rPr>
          <w:rFonts w:asciiTheme="majorBidi" w:hAnsiTheme="majorBidi" w:cstheme="majorBidi"/>
          <w:spacing w:val="-4"/>
          <w:cs/>
          <w:lang w:val="en-US"/>
        </w:rPr>
        <w:t>บริษัทมีสัญญา</w:t>
      </w:r>
      <w:r w:rsidR="00A47C59">
        <w:rPr>
          <w:rFonts w:asciiTheme="majorBidi" w:hAnsiTheme="majorBidi" w:cstheme="majorBidi"/>
          <w:spacing w:val="-4"/>
          <w:cs/>
          <w:lang w:val="en-US"/>
        </w:rPr>
        <w:t xml:space="preserve">ให้กู้ยืมเงินแก่บริษัทย่อยบางแห่งวงเงินรวม </w:t>
      </w:r>
      <w:r w:rsidR="003A15DA">
        <w:rPr>
          <w:rFonts w:asciiTheme="majorBidi" w:hAnsiTheme="majorBidi" w:cstheme="majorBidi"/>
          <w:lang w:val="en-US"/>
        </w:rPr>
        <w:t>4,822</w:t>
      </w:r>
      <w:r w:rsidR="00AF769C">
        <w:rPr>
          <w:rFonts w:asciiTheme="majorBidi" w:hAnsiTheme="majorBidi" w:cstheme="majorBidi"/>
          <w:lang w:val="en-US"/>
        </w:rPr>
        <w:t xml:space="preserve"> </w:t>
      </w:r>
      <w:r w:rsidR="00A47C59">
        <w:rPr>
          <w:rFonts w:asciiTheme="majorBidi" w:hAnsiTheme="majorBidi" w:cstheme="majorBidi"/>
          <w:spacing w:val="-4"/>
          <w:cs/>
          <w:lang w:val="en-US"/>
        </w:rPr>
        <w:t>ล้านบาท และมีสัญญา</w:t>
      </w:r>
      <w:r w:rsidRPr="00D27C6E">
        <w:rPr>
          <w:rFonts w:asciiTheme="majorBidi" w:hAnsiTheme="majorBidi" w:cstheme="majorBidi"/>
          <w:spacing w:val="-4"/>
          <w:cs/>
          <w:lang w:val="en-US"/>
        </w:rPr>
        <w:t>กู้ยืมเงินจากบริษัท</w:t>
      </w:r>
      <w:r w:rsidR="00A47C59">
        <w:rPr>
          <w:rFonts w:asciiTheme="majorBidi" w:hAnsiTheme="majorBidi" w:cstheme="majorBidi"/>
          <w:spacing w:val="-4"/>
          <w:cs/>
          <w:lang w:val="en-US"/>
        </w:rPr>
        <w:br/>
      </w:r>
      <w:r w:rsidRPr="00D27C6E">
        <w:rPr>
          <w:rFonts w:asciiTheme="majorBidi" w:hAnsiTheme="majorBidi" w:cstheme="majorBidi"/>
          <w:spacing w:val="-4"/>
          <w:cs/>
          <w:lang w:val="en-US"/>
        </w:rPr>
        <w:t>ย่อยแห่</w:t>
      </w:r>
      <w:r w:rsidR="00652707" w:rsidRPr="00D27C6E">
        <w:rPr>
          <w:rFonts w:asciiTheme="majorBidi" w:hAnsiTheme="majorBidi" w:cstheme="majorBidi"/>
          <w:spacing w:val="-4"/>
          <w:cs/>
          <w:lang w:val="en-US"/>
        </w:rPr>
        <w:t>ง</w:t>
      </w:r>
      <w:r w:rsidRPr="00D27C6E">
        <w:rPr>
          <w:rFonts w:asciiTheme="majorBidi" w:hAnsiTheme="majorBidi" w:cstheme="majorBidi"/>
          <w:spacing w:val="-4"/>
          <w:cs/>
          <w:lang w:val="en-US"/>
        </w:rPr>
        <w:t xml:space="preserve">หนึ่งวงเงินรวม </w:t>
      </w:r>
      <w:r w:rsidR="003A15DA">
        <w:rPr>
          <w:rFonts w:asciiTheme="majorBidi" w:hAnsiTheme="majorBidi" w:cstheme="majorBidi"/>
          <w:lang w:val="en-US"/>
        </w:rPr>
        <w:t>5,218</w:t>
      </w:r>
      <w:r w:rsidR="00AF769C">
        <w:rPr>
          <w:rFonts w:asciiTheme="majorBidi" w:hAnsiTheme="majorBidi" w:cstheme="majorBidi"/>
          <w:lang w:val="en-US"/>
        </w:rPr>
        <w:t xml:space="preserve"> </w:t>
      </w:r>
      <w:r w:rsidRPr="00D27C6E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Pr="00D27C6E">
        <w:rPr>
          <w:rFonts w:asciiTheme="majorBidi" w:hAnsiTheme="majorBidi" w:cstheme="majorBidi"/>
          <w:spacing w:val="-4"/>
          <w:lang w:val="en-US"/>
        </w:rPr>
        <w:t xml:space="preserve"> </w:t>
      </w:r>
      <w:r w:rsidR="00305BB3" w:rsidRPr="00D27C6E">
        <w:rPr>
          <w:rFonts w:asciiTheme="majorBidi" w:hAnsiTheme="majorBidi" w:cstheme="majorBidi"/>
          <w:spacing w:val="-4"/>
          <w:cs/>
          <w:lang w:val="en-US"/>
        </w:rPr>
        <w:t>โดยอัตร</w:t>
      </w:r>
      <w:r w:rsidR="00433CDC" w:rsidRPr="00D27C6E">
        <w:rPr>
          <w:rFonts w:asciiTheme="majorBidi" w:hAnsiTheme="majorBidi" w:cstheme="majorBidi"/>
          <w:spacing w:val="-4"/>
          <w:cs/>
          <w:lang w:val="en-US"/>
        </w:rPr>
        <w:t>า</w:t>
      </w:r>
      <w:r w:rsidR="00305BB3" w:rsidRPr="00D27C6E">
        <w:rPr>
          <w:rFonts w:asciiTheme="majorBidi" w:hAnsiTheme="majorBidi" w:cstheme="majorBidi"/>
          <w:spacing w:val="-4"/>
          <w:cs/>
          <w:lang w:val="en-US"/>
        </w:rPr>
        <w:t>ดอกเบี้ยเป็นไปตามที่ตกลง</w:t>
      </w:r>
      <w:r w:rsidR="00305BB3" w:rsidRPr="00A038EF">
        <w:rPr>
          <w:rFonts w:asciiTheme="majorBidi" w:hAnsiTheme="majorBidi" w:cstheme="majorBidi"/>
          <w:cs/>
          <w:lang w:val="en-US"/>
        </w:rPr>
        <w:t>ร่วมกัน</w:t>
      </w:r>
      <w:r w:rsidR="00433CDC" w:rsidRPr="00A038EF">
        <w:rPr>
          <w:rFonts w:asciiTheme="majorBidi" w:hAnsiTheme="majorBidi" w:cstheme="majorBidi"/>
          <w:cs/>
          <w:lang w:val="en-US"/>
        </w:rPr>
        <w:t xml:space="preserve"> </w:t>
      </w:r>
      <w:r w:rsidRPr="00A038EF">
        <w:rPr>
          <w:rFonts w:asciiTheme="majorBidi" w:hAnsiTheme="majorBidi" w:cstheme="majorBidi"/>
          <w:cs/>
          <w:lang w:val="en-US"/>
        </w:rPr>
        <w:t>และสามารถเรียกชำระเงินคืนได้ทันที</w:t>
      </w:r>
    </w:p>
    <w:p w14:paraId="4F118D23" w14:textId="61E670F7" w:rsidR="00831C18" w:rsidRPr="00A47C59" w:rsidRDefault="00831C18">
      <w:pPr>
        <w:pStyle w:val="a"/>
        <w:numPr>
          <w:ilvl w:val="0"/>
          <w:numId w:val="17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</w:rPr>
      </w:pPr>
      <w:r w:rsidRPr="008C0904">
        <w:rPr>
          <w:rFonts w:asciiTheme="majorBidi" w:hAnsiTheme="majorBidi" w:cstheme="majorBidi"/>
          <w:spacing w:val="-6"/>
          <w:cs/>
        </w:rPr>
        <w:lastRenderedPageBreak/>
        <w:t xml:space="preserve">ในเดือนพฤษภาคม </w:t>
      </w:r>
      <w:r w:rsidR="004428DF" w:rsidRPr="004428DF">
        <w:rPr>
          <w:rFonts w:asciiTheme="majorBidi" w:hAnsiTheme="majorBidi" w:cstheme="majorBidi"/>
          <w:spacing w:val="-6"/>
          <w:lang w:val="en-US"/>
        </w:rPr>
        <w:t>2566</w:t>
      </w:r>
      <w:r w:rsidRPr="008C0904">
        <w:rPr>
          <w:rFonts w:asciiTheme="majorBidi" w:hAnsiTheme="majorBidi" w:cstheme="majorBidi"/>
          <w:spacing w:val="-6"/>
          <w:cs/>
        </w:rPr>
        <w:t xml:space="preserve"> บริษัทย่อย (ผู้ให้เช่า) ได้ทำสัญญาให้เช่าทรัพย์สินกับกิจการที่เกี่ยวข้องกันแห่งหนึ่ง</w:t>
      </w:r>
      <w:r w:rsidRPr="00C40E74">
        <w:rPr>
          <w:rFonts w:asciiTheme="majorBidi" w:hAnsiTheme="majorBidi" w:cstheme="majorBidi"/>
          <w:spacing w:val="-4"/>
          <w:cs/>
        </w:rPr>
        <w:t xml:space="preserve"> </w:t>
      </w:r>
      <w:r w:rsidR="008C0904">
        <w:rPr>
          <w:rFonts w:asciiTheme="majorBidi" w:hAnsiTheme="majorBidi" w:cstheme="majorBidi"/>
          <w:spacing w:val="-4"/>
          <w:cs/>
        </w:rPr>
        <w:br/>
      </w:r>
      <w:r w:rsidRPr="00C40E74">
        <w:rPr>
          <w:rFonts w:asciiTheme="majorBidi" w:hAnsiTheme="majorBidi" w:cstheme="majorBidi"/>
          <w:spacing w:val="-4"/>
          <w:cs/>
        </w:rPr>
        <w:t xml:space="preserve">(ผู้เช่า) เป็นระยะเวลา </w:t>
      </w:r>
      <w:r w:rsidR="004428DF" w:rsidRPr="004428DF">
        <w:rPr>
          <w:rFonts w:asciiTheme="majorBidi" w:hAnsiTheme="majorBidi" w:cstheme="majorBidi"/>
          <w:spacing w:val="-4"/>
          <w:lang w:val="en-US"/>
        </w:rPr>
        <w:t>10</w:t>
      </w:r>
      <w:r w:rsidRPr="00C40E74">
        <w:rPr>
          <w:rFonts w:asciiTheme="majorBidi" w:hAnsiTheme="majorBidi" w:cstheme="majorBidi"/>
          <w:spacing w:val="-4"/>
          <w:cs/>
        </w:rPr>
        <w:t xml:space="preserve"> ปี สิ้นสุดวันที่ </w:t>
      </w:r>
      <w:r w:rsidR="004428DF" w:rsidRPr="004428DF">
        <w:rPr>
          <w:rFonts w:asciiTheme="majorBidi" w:hAnsiTheme="majorBidi" w:cstheme="majorBidi"/>
          <w:spacing w:val="-4"/>
          <w:lang w:val="en-US"/>
        </w:rPr>
        <w:t>25</w:t>
      </w:r>
      <w:r w:rsidRPr="00C40E74">
        <w:rPr>
          <w:rFonts w:asciiTheme="majorBidi" w:hAnsiTheme="majorBidi" w:cstheme="majorBidi"/>
          <w:spacing w:val="-4"/>
          <w:cs/>
        </w:rPr>
        <w:t xml:space="preserve"> พฤษภาคม </w:t>
      </w:r>
      <w:r w:rsidR="004428DF" w:rsidRPr="004428DF">
        <w:rPr>
          <w:rFonts w:asciiTheme="majorBidi" w:hAnsiTheme="majorBidi" w:cstheme="majorBidi"/>
          <w:spacing w:val="-4"/>
          <w:lang w:val="en-US"/>
        </w:rPr>
        <w:t>2576</w:t>
      </w:r>
      <w:r w:rsidRPr="00C40E74">
        <w:rPr>
          <w:rFonts w:asciiTheme="majorBidi" w:hAnsiTheme="majorBidi" w:cstheme="majorBidi"/>
          <w:spacing w:val="-4"/>
          <w:cs/>
        </w:rPr>
        <w:t xml:space="preserve"> ทั้งนี้</w:t>
      </w:r>
      <w:r w:rsidR="00380819">
        <w:rPr>
          <w:rFonts w:asciiTheme="majorBidi" w:hAnsiTheme="majorBidi" w:cstheme="majorBidi"/>
          <w:spacing w:val="-4"/>
          <w:lang w:val="en-US"/>
        </w:rPr>
        <w:t xml:space="preserve"> </w:t>
      </w:r>
      <w:r w:rsidRPr="00C40E74">
        <w:rPr>
          <w:rFonts w:asciiTheme="majorBidi" w:hAnsiTheme="majorBidi" w:cstheme="majorBidi"/>
          <w:spacing w:val="-4"/>
          <w:cs/>
        </w:rPr>
        <w:t>คู่สัญญาสามารถต่ออายุสัญญาไปได้</w:t>
      </w:r>
      <w:r w:rsidRPr="00C40E74">
        <w:rPr>
          <w:rFonts w:asciiTheme="majorBidi" w:hAnsiTheme="majorBidi" w:cstheme="majorBidi"/>
          <w:cs/>
        </w:rPr>
        <w:t>อีก</w:t>
      </w:r>
      <w:r w:rsidR="008C0904">
        <w:rPr>
          <w:rFonts w:asciiTheme="majorBidi" w:hAnsiTheme="majorBidi" w:cstheme="majorBidi"/>
          <w:cs/>
        </w:rPr>
        <w:br/>
      </w:r>
      <w:r w:rsidR="004428DF" w:rsidRPr="004428DF">
        <w:rPr>
          <w:rFonts w:asciiTheme="majorBidi" w:hAnsiTheme="majorBidi" w:cstheme="majorBidi"/>
          <w:lang w:val="en-US"/>
        </w:rPr>
        <w:t>2</w:t>
      </w:r>
      <w:r w:rsidRPr="00C40E74">
        <w:rPr>
          <w:rFonts w:asciiTheme="majorBidi" w:hAnsiTheme="majorBidi" w:cstheme="majorBidi"/>
          <w:cs/>
        </w:rPr>
        <w:t xml:space="preserve"> คราว คราวละ </w:t>
      </w:r>
      <w:r w:rsidR="004428DF" w:rsidRPr="004428DF">
        <w:rPr>
          <w:rFonts w:asciiTheme="majorBidi" w:hAnsiTheme="majorBidi" w:cstheme="majorBidi"/>
          <w:lang w:val="en-US"/>
        </w:rPr>
        <w:t>5</w:t>
      </w:r>
      <w:r w:rsidRPr="00C40E74">
        <w:rPr>
          <w:rFonts w:asciiTheme="majorBidi" w:hAnsiTheme="majorBidi" w:cstheme="majorBidi"/>
          <w:cs/>
        </w:rPr>
        <w:t xml:space="preserve"> ปี ตามเงื่อนไขของสัญญา ผู้เช่าจะต้องจ่ายค่าเช่าเป็นรายไตรมาสตลอดอายุสัญญา</w:t>
      </w:r>
    </w:p>
    <w:p w14:paraId="567E9066" w14:textId="77777777" w:rsidR="00A47C59" w:rsidRPr="00C40E74" w:rsidRDefault="00A47C59" w:rsidP="00A47C59">
      <w:pPr>
        <w:pStyle w:val="a"/>
        <w:tabs>
          <w:tab w:val="clear" w:pos="1080"/>
        </w:tabs>
        <w:ind w:left="1170"/>
        <w:jc w:val="thaiDistribute"/>
        <w:rPr>
          <w:rFonts w:asciiTheme="majorBidi" w:hAnsiTheme="majorBidi" w:cstheme="majorBidi"/>
          <w:cs/>
        </w:rPr>
      </w:pPr>
    </w:p>
    <w:p w14:paraId="7FF9D4EF" w14:textId="4344A62A" w:rsidR="00667C73" w:rsidRPr="006F48DE" w:rsidRDefault="00667C73" w:rsidP="0042048C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t>อสังหาริมทรัพย์พัฒนาเพื่อขาย</w:t>
      </w:r>
    </w:p>
    <w:p w14:paraId="2E6AC871" w14:textId="77777777" w:rsidR="00667C73" w:rsidRPr="00012AC3" w:rsidRDefault="00667C73" w:rsidP="00B13DA3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0"/>
        <w:gridCol w:w="1692"/>
        <w:gridCol w:w="288"/>
        <w:gridCol w:w="1692"/>
      </w:tblGrid>
      <w:tr w:rsidR="00667C73" w:rsidRPr="006F48DE" w14:paraId="7761049F" w14:textId="77777777" w:rsidTr="00D96279">
        <w:trPr>
          <w:tblHeader/>
        </w:trPr>
        <w:tc>
          <w:tcPr>
            <w:tcW w:w="5220" w:type="dxa"/>
          </w:tcPr>
          <w:p w14:paraId="51985504" w14:textId="77777777" w:rsidR="00667C73" w:rsidRPr="006F48DE" w:rsidRDefault="00667C73" w:rsidP="007662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025C9C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61A7A490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F7129" w:rsidRPr="006F48DE" w14:paraId="3C9F6A64" w14:textId="77777777" w:rsidTr="00D96279">
        <w:trPr>
          <w:tblHeader/>
        </w:trPr>
        <w:tc>
          <w:tcPr>
            <w:tcW w:w="5220" w:type="dxa"/>
          </w:tcPr>
          <w:p w14:paraId="5FFB3F92" w14:textId="77777777" w:rsidR="00CF7129" w:rsidRPr="006F48DE" w:rsidRDefault="00CF7129" w:rsidP="00CF71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C2AEF6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7BBEF4EC" w14:textId="2897AFAC" w:rsidR="00CF7129" w:rsidRPr="006F48DE" w:rsidRDefault="004428DF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8DF">
              <w:rPr>
                <w:rFonts w:ascii="Angsana New" w:hAnsi="Angsana New"/>
                <w:sz w:val="30"/>
                <w:szCs w:val="30"/>
              </w:rPr>
              <w:t>30</w:t>
            </w:r>
            <w:r w:rsidR="00AF76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76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8" w:type="dxa"/>
          </w:tcPr>
          <w:p w14:paraId="67C6EE9A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55BC874D" w14:textId="1B08440F" w:rsidR="00CF7129" w:rsidRPr="006F48DE" w:rsidRDefault="004428DF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F7129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7129" w:rsidRPr="006F48DE" w14:paraId="03FBFB57" w14:textId="77777777" w:rsidTr="00D96279">
        <w:trPr>
          <w:tblHeader/>
        </w:trPr>
        <w:tc>
          <w:tcPr>
            <w:tcW w:w="5220" w:type="dxa"/>
          </w:tcPr>
          <w:p w14:paraId="4AC15ADD" w14:textId="77777777" w:rsidR="00CF7129" w:rsidRPr="006F48DE" w:rsidRDefault="00CF7129" w:rsidP="00CF71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C7B6A2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66B669B3" w14:textId="7A0DF0EB" w:rsidR="00CF7129" w:rsidRPr="006F48DE" w:rsidRDefault="004428DF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88" w:type="dxa"/>
          </w:tcPr>
          <w:p w14:paraId="7F01D3D0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427BFF6" w14:textId="09669D89" w:rsidR="00CF7129" w:rsidRPr="006F48DE" w:rsidRDefault="004428DF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67C73" w:rsidRPr="006F48DE" w14:paraId="7DF94ACF" w14:textId="77777777" w:rsidTr="00D96279">
        <w:trPr>
          <w:tblHeader/>
        </w:trPr>
        <w:tc>
          <w:tcPr>
            <w:tcW w:w="5220" w:type="dxa"/>
          </w:tcPr>
          <w:p w14:paraId="74E5EA35" w14:textId="77777777" w:rsidR="00667C73" w:rsidRPr="006F48DE" w:rsidRDefault="00667C73" w:rsidP="007662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56D689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2571132C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2048C" w:rsidRPr="006F48DE" w14:paraId="796F9F55" w14:textId="77777777" w:rsidTr="00D96279">
        <w:tc>
          <w:tcPr>
            <w:tcW w:w="5220" w:type="dxa"/>
          </w:tcPr>
          <w:p w14:paraId="5FB7E082" w14:textId="77777777" w:rsidR="0042048C" w:rsidRPr="006F48DE" w:rsidRDefault="0042048C" w:rsidP="004204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270" w:type="dxa"/>
          </w:tcPr>
          <w:p w14:paraId="2C2CB810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A9E19AD" w14:textId="270A11FB" w:rsidR="0042048C" w:rsidRPr="00A038EF" w:rsidRDefault="003A15DA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8" w:type="dxa"/>
          </w:tcPr>
          <w:p w14:paraId="2E4BCFD9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D71950B" w14:textId="320D4B07" w:rsidR="0042048C" w:rsidRPr="006F48DE" w:rsidRDefault="004428DF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2048C" w:rsidRPr="006F48DE" w14:paraId="413848CB" w14:textId="77777777" w:rsidTr="00D96279">
        <w:tc>
          <w:tcPr>
            <w:tcW w:w="5220" w:type="dxa"/>
          </w:tcPr>
          <w:p w14:paraId="4A408600" w14:textId="77777777" w:rsidR="0042048C" w:rsidRPr="006F48DE" w:rsidRDefault="0042048C" w:rsidP="004204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บ้านตัวอย่าง</w:t>
            </w:r>
          </w:p>
        </w:tc>
        <w:tc>
          <w:tcPr>
            <w:tcW w:w="270" w:type="dxa"/>
          </w:tcPr>
          <w:p w14:paraId="28618D3C" w14:textId="74D438F5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41740B77" w14:textId="54CE9779" w:rsidR="0042048C" w:rsidRPr="00A038EF" w:rsidRDefault="003A15DA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524</w:t>
            </w:r>
          </w:p>
        </w:tc>
        <w:tc>
          <w:tcPr>
            <w:tcW w:w="288" w:type="dxa"/>
          </w:tcPr>
          <w:p w14:paraId="1BE8B7D0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49E06966" w14:textId="2E4D7511" w:rsidR="0042048C" w:rsidRPr="006F48DE" w:rsidRDefault="004428DF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</w:tr>
      <w:tr w:rsidR="0042048C" w:rsidRPr="006F48DE" w14:paraId="5FAE1F76" w14:textId="77777777" w:rsidTr="00D96279">
        <w:tc>
          <w:tcPr>
            <w:tcW w:w="5220" w:type="dxa"/>
          </w:tcPr>
          <w:p w14:paraId="274D6C50" w14:textId="77777777" w:rsidR="0042048C" w:rsidRPr="006F48DE" w:rsidRDefault="0042048C" w:rsidP="004204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อสังหาริมทรัพย์ระหว่างการพัฒนา</w:t>
            </w:r>
          </w:p>
        </w:tc>
        <w:tc>
          <w:tcPr>
            <w:tcW w:w="270" w:type="dxa"/>
          </w:tcPr>
          <w:p w14:paraId="6041075C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39C44D82" w14:textId="77777777" w:rsidR="0042048C" w:rsidRPr="00A038EF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3ADE3C15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7AB3D2E2" w14:textId="77777777" w:rsidR="0042048C" w:rsidRPr="006F48DE" w:rsidRDefault="0042048C" w:rsidP="0042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7545" w:rsidRPr="006F48DE" w14:paraId="29F0088C" w14:textId="77777777" w:rsidTr="00D96279">
        <w:tc>
          <w:tcPr>
            <w:tcW w:w="5220" w:type="dxa"/>
          </w:tcPr>
          <w:p w14:paraId="35F9D958" w14:textId="77777777" w:rsidR="00BE7545" w:rsidRPr="006F48DE" w:rsidRDefault="00BE7545" w:rsidP="00BE75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ที่ดิน</w:t>
            </w:r>
          </w:p>
        </w:tc>
        <w:tc>
          <w:tcPr>
            <w:tcW w:w="270" w:type="dxa"/>
          </w:tcPr>
          <w:p w14:paraId="4D13D8E3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D746717" w14:textId="0E5EB09F" w:rsidR="00BE7545" w:rsidRPr="00A038EF" w:rsidRDefault="003A15DA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12,006</w:t>
            </w:r>
          </w:p>
        </w:tc>
        <w:tc>
          <w:tcPr>
            <w:tcW w:w="288" w:type="dxa"/>
          </w:tcPr>
          <w:p w14:paraId="45A3A30A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31B28DA0" w14:textId="1004251D" w:rsidR="00BE7545" w:rsidRPr="006F48DE" w:rsidRDefault="004428DF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BE754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28DF">
              <w:rPr>
                <w:rFonts w:asciiTheme="majorBidi" w:hAnsiTheme="majorBidi" w:cstheme="majorBidi"/>
                <w:sz w:val="30"/>
                <w:szCs w:val="30"/>
              </w:rPr>
              <w:t>015</w:t>
            </w:r>
          </w:p>
        </w:tc>
      </w:tr>
      <w:tr w:rsidR="00BE7545" w:rsidRPr="006F48DE" w14:paraId="07F053AA" w14:textId="77777777" w:rsidTr="00D96279">
        <w:tc>
          <w:tcPr>
            <w:tcW w:w="5220" w:type="dxa"/>
          </w:tcPr>
          <w:p w14:paraId="78849908" w14:textId="77777777" w:rsidR="00BE7545" w:rsidRPr="006F48DE" w:rsidRDefault="00BE7545" w:rsidP="00BE75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ค่าปรับปรุงที่ดิน</w:t>
            </w:r>
          </w:p>
        </w:tc>
        <w:tc>
          <w:tcPr>
            <w:tcW w:w="270" w:type="dxa"/>
          </w:tcPr>
          <w:p w14:paraId="11EFAE43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32FCF89D" w14:textId="4D5088FC" w:rsidR="00BE7545" w:rsidRPr="00A038EF" w:rsidRDefault="003A15DA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1,025</w:t>
            </w:r>
          </w:p>
        </w:tc>
        <w:tc>
          <w:tcPr>
            <w:tcW w:w="288" w:type="dxa"/>
          </w:tcPr>
          <w:p w14:paraId="2DDA6252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DFAC1FA" w14:textId="51D2D115" w:rsidR="00BE7545" w:rsidRPr="006F48DE" w:rsidRDefault="004428DF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E754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28DF">
              <w:rPr>
                <w:rFonts w:asciiTheme="majorBidi" w:hAnsiTheme="majorBidi" w:cstheme="majorBidi"/>
                <w:sz w:val="30"/>
                <w:szCs w:val="30"/>
              </w:rPr>
              <w:t>098</w:t>
            </w:r>
          </w:p>
        </w:tc>
      </w:tr>
      <w:tr w:rsidR="00BE7545" w:rsidRPr="006F48DE" w14:paraId="1B139828" w14:textId="77777777" w:rsidTr="00D96279">
        <w:tc>
          <w:tcPr>
            <w:tcW w:w="5220" w:type="dxa"/>
          </w:tcPr>
          <w:p w14:paraId="29C64AF2" w14:textId="77777777" w:rsidR="00BE7545" w:rsidRPr="006F48DE" w:rsidRDefault="00BE7545" w:rsidP="00BE75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ค่าก่อสร้าง</w:t>
            </w:r>
          </w:p>
        </w:tc>
        <w:tc>
          <w:tcPr>
            <w:tcW w:w="270" w:type="dxa"/>
          </w:tcPr>
          <w:p w14:paraId="3735E382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965B18B" w14:textId="65F2993B" w:rsidR="00BE7545" w:rsidRPr="00A038EF" w:rsidRDefault="003A15DA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1,925</w:t>
            </w:r>
          </w:p>
        </w:tc>
        <w:tc>
          <w:tcPr>
            <w:tcW w:w="288" w:type="dxa"/>
          </w:tcPr>
          <w:p w14:paraId="3D58E7A1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16BAE5EE" w14:textId="211A2F16" w:rsidR="00BE7545" w:rsidRPr="006F48DE" w:rsidRDefault="004428DF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E754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28DF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</w:tr>
      <w:tr w:rsidR="00BE7545" w:rsidRPr="006F48DE" w14:paraId="5A8750AE" w14:textId="77777777" w:rsidTr="00D96279">
        <w:tc>
          <w:tcPr>
            <w:tcW w:w="5220" w:type="dxa"/>
          </w:tcPr>
          <w:p w14:paraId="59C0EEF3" w14:textId="77777777" w:rsidR="00BE7545" w:rsidRPr="006F48DE" w:rsidRDefault="00BE7545" w:rsidP="00BE75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ค่าสาธารณูปโภค</w:t>
            </w:r>
          </w:p>
        </w:tc>
        <w:tc>
          <w:tcPr>
            <w:tcW w:w="270" w:type="dxa"/>
          </w:tcPr>
          <w:p w14:paraId="599BD7DD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4AB50F3A" w14:textId="433266B3" w:rsidR="00BE7545" w:rsidRPr="00A038EF" w:rsidRDefault="003A15DA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2,218</w:t>
            </w:r>
          </w:p>
        </w:tc>
        <w:tc>
          <w:tcPr>
            <w:tcW w:w="288" w:type="dxa"/>
          </w:tcPr>
          <w:p w14:paraId="1F160B06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BB1AEB0" w14:textId="10857900" w:rsidR="00BE7545" w:rsidRPr="006F48DE" w:rsidRDefault="004428DF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E754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28DF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</w:tr>
      <w:tr w:rsidR="00BE7545" w:rsidRPr="006F48DE" w14:paraId="1BE48C79" w14:textId="77777777" w:rsidTr="00D96279">
        <w:tc>
          <w:tcPr>
            <w:tcW w:w="5220" w:type="dxa"/>
          </w:tcPr>
          <w:p w14:paraId="142F0CA3" w14:textId="77777777" w:rsidR="00BE7545" w:rsidRPr="006F48DE" w:rsidRDefault="00BE7545" w:rsidP="00BE75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ค่าโสหุ้ยการก่อสร้าง</w:t>
            </w:r>
          </w:p>
        </w:tc>
        <w:tc>
          <w:tcPr>
            <w:tcW w:w="270" w:type="dxa"/>
          </w:tcPr>
          <w:p w14:paraId="6C04927E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674DE58" w14:textId="3168545E" w:rsidR="00BE7545" w:rsidRPr="00A038EF" w:rsidRDefault="003A15DA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1,365</w:t>
            </w:r>
          </w:p>
        </w:tc>
        <w:tc>
          <w:tcPr>
            <w:tcW w:w="288" w:type="dxa"/>
          </w:tcPr>
          <w:p w14:paraId="4C827F1B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4552FDEF" w14:textId="36EBDE81" w:rsidR="00BE7545" w:rsidRPr="006F48DE" w:rsidRDefault="004428DF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E754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28DF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</w:tr>
      <w:tr w:rsidR="00BE7545" w:rsidRPr="006F48DE" w14:paraId="24A98505" w14:textId="77777777" w:rsidTr="00D96279">
        <w:tc>
          <w:tcPr>
            <w:tcW w:w="5220" w:type="dxa"/>
          </w:tcPr>
          <w:p w14:paraId="29EDBED9" w14:textId="77777777" w:rsidR="00BE7545" w:rsidRPr="006F48DE" w:rsidRDefault="00BE7545" w:rsidP="00BE75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ค่าดอกเบี้ย</w:t>
            </w:r>
          </w:p>
        </w:tc>
        <w:tc>
          <w:tcPr>
            <w:tcW w:w="270" w:type="dxa"/>
          </w:tcPr>
          <w:p w14:paraId="20BF49D9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580DA74" w14:textId="67E7DD9E" w:rsidR="00BE7545" w:rsidRPr="00234F57" w:rsidRDefault="00071190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4F57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D041DA" w:rsidRPr="00234F5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8" w:type="dxa"/>
          </w:tcPr>
          <w:p w14:paraId="1B497F11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D9C6A5E" w14:textId="37C480D2" w:rsidR="00BE7545" w:rsidRPr="006F48DE" w:rsidRDefault="004428DF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  <w:tr w:rsidR="00BE7545" w:rsidRPr="006F48DE" w14:paraId="287063D6" w14:textId="77777777" w:rsidTr="00D96279">
        <w:tc>
          <w:tcPr>
            <w:tcW w:w="5220" w:type="dxa"/>
          </w:tcPr>
          <w:p w14:paraId="1660E7D0" w14:textId="77777777" w:rsidR="00BE7545" w:rsidRPr="006F48DE" w:rsidRDefault="00BE7545" w:rsidP="00BE75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A9C59F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720F1AEF" w14:textId="0C1B88FF" w:rsidR="00BE7545" w:rsidRPr="00234F57" w:rsidRDefault="003A15DA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4F57"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="00071190" w:rsidRPr="00234F57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D041DA" w:rsidRPr="00234F5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8" w:type="dxa"/>
          </w:tcPr>
          <w:p w14:paraId="4889292D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50FD81FB" w14:textId="1EBC3BF9" w:rsidR="00BE7545" w:rsidRPr="006F48DE" w:rsidRDefault="004428DF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BE754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28DF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</w:tr>
      <w:tr w:rsidR="00BE7545" w:rsidRPr="006F48DE" w14:paraId="44487D6C" w14:textId="77777777" w:rsidTr="00D96279">
        <w:tc>
          <w:tcPr>
            <w:tcW w:w="5220" w:type="dxa"/>
          </w:tcPr>
          <w:p w14:paraId="7AB2C08F" w14:textId="77777777" w:rsidR="00BE7545" w:rsidRPr="006F48DE" w:rsidRDefault="00BE7545" w:rsidP="00BE75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ที่ดินและที่ดินพร้อมบ้านเพื่อขาย</w:t>
            </w:r>
          </w:p>
        </w:tc>
        <w:tc>
          <w:tcPr>
            <w:tcW w:w="270" w:type="dxa"/>
          </w:tcPr>
          <w:p w14:paraId="36923A84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2DBAA81" w14:textId="21565290" w:rsidR="00BE7545" w:rsidRPr="00113CD9" w:rsidRDefault="00071190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13CD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A15DA" w:rsidRPr="00113C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3CD9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1C63FD" w:rsidRPr="00113CD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8" w:type="dxa"/>
          </w:tcPr>
          <w:p w14:paraId="6028D474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196B4BD2" w14:textId="4181F7F8" w:rsidR="00BE7545" w:rsidRPr="006F48DE" w:rsidRDefault="004428DF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E7545"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28DF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  <w:tr w:rsidR="00BE7545" w:rsidRPr="006F48DE" w14:paraId="0CA79BD9" w14:textId="77777777" w:rsidTr="00D96279">
        <w:tc>
          <w:tcPr>
            <w:tcW w:w="5220" w:type="dxa"/>
          </w:tcPr>
          <w:p w14:paraId="2C0072AD" w14:textId="77777777" w:rsidR="00BE7545" w:rsidRPr="006F48DE" w:rsidRDefault="00BE7545" w:rsidP="00BE75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270" w:type="dxa"/>
          </w:tcPr>
          <w:p w14:paraId="283C138B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3C673EB" w14:textId="27D1867F" w:rsidR="00BE7545" w:rsidRPr="00113CD9" w:rsidRDefault="003A15DA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13CD9">
              <w:rPr>
                <w:rFonts w:asciiTheme="majorBidi" w:hAnsiTheme="majorBidi" w:cstheme="majorBidi"/>
                <w:sz w:val="30"/>
                <w:szCs w:val="30"/>
              </w:rPr>
              <w:t>8,94</w:t>
            </w:r>
            <w:r w:rsidR="001C63FD" w:rsidRPr="00113CD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8" w:type="dxa"/>
          </w:tcPr>
          <w:p w14:paraId="0F59CF99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037DD02A" w14:textId="434235B6" w:rsidR="00BE7545" w:rsidRPr="006F48DE" w:rsidRDefault="004428DF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E75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28DF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</w:tr>
      <w:tr w:rsidR="00BE7545" w:rsidRPr="006F48DE" w14:paraId="270413A3" w14:textId="77777777" w:rsidTr="00861BA0">
        <w:tc>
          <w:tcPr>
            <w:tcW w:w="5220" w:type="dxa"/>
          </w:tcPr>
          <w:p w14:paraId="15129D57" w14:textId="77777777" w:rsidR="00BE7545" w:rsidRPr="006F48DE" w:rsidRDefault="00BE7545" w:rsidP="00BE754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62ACD5A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3314B8C2" w14:textId="0CBB7227" w:rsidR="00BE7545" w:rsidRPr="00113CD9" w:rsidRDefault="003A15DA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3C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34,05</w:t>
            </w:r>
            <w:r w:rsidR="001C63FD" w:rsidRPr="00113C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8" w:type="dxa"/>
          </w:tcPr>
          <w:p w14:paraId="3D00B3C2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5EFCE5AD" w14:textId="26FD19E1" w:rsidR="00BE7545" w:rsidRPr="006F48DE" w:rsidRDefault="004428DF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BE7545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</w:t>
            </w:r>
          </w:p>
        </w:tc>
      </w:tr>
      <w:tr w:rsidR="00BE7545" w:rsidRPr="006F48DE" w14:paraId="7821320B" w14:textId="77777777" w:rsidTr="00861BA0">
        <w:tc>
          <w:tcPr>
            <w:tcW w:w="5220" w:type="dxa"/>
          </w:tcPr>
          <w:p w14:paraId="62721C5E" w14:textId="77777777" w:rsidR="00BE7545" w:rsidRPr="006F48DE" w:rsidRDefault="00BE7545" w:rsidP="00BE75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ค่าเผื่อผลขาดทุนของอสังหาริมทรัพย์พัฒนาเพื่อขาย</w:t>
            </w:r>
          </w:p>
        </w:tc>
        <w:tc>
          <w:tcPr>
            <w:tcW w:w="270" w:type="dxa"/>
          </w:tcPr>
          <w:p w14:paraId="4EB73F47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7036DAB" w14:textId="187FBA68" w:rsidR="00BE7545" w:rsidRPr="00113CD9" w:rsidRDefault="003A15DA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3CD9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557724" w:rsidRPr="00113CD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13C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09932206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C8CFF0B" w14:textId="053371A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E7545" w:rsidRPr="006F48DE" w14:paraId="256D0BAF" w14:textId="77777777" w:rsidTr="008B6CAA">
        <w:tc>
          <w:tcPr>
            <w:tcW w:w="5220" w:type="dxa"/>
          </w:tcPr>
          <w:p w14:paraId="2C89C350" w14:textId="77777777" w:rsidR="00BE7545" w:rsidRPr="006F48DE" w:rsidRDefault="00BE7545" w:rsidP="00BE754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3C169C85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4A7F6698" w14:textId="2478888F" w:rsidR="00BE7545" w:rsidRPr="00A038EF" w:rsidRDefault="003A15DA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34,043</w:t>
            </w:r>
          </w:p>
        </w:tc>
        <w:tc>
          <w:tcPr>
            <w:tcW w:w="288" w:type="dxa"/>
          </w:tcPr>
          <w:p w14:paraId="148FAB9D" w14:textId="77777777" w:rsidR="00BE7545" w:rsidRPr="006F48DE" w:rsidRDefault="00BE7545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66B76A11" w14:textId="129B7ADD" w:rsidR="00BE7545" w:rsidRPr="006F48DE" w:rsidRDefault="004428DF" w:rsidP="00BE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BE7545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</w:t>
            </w:r>
          </w:p>
        </w:tc>
      </w:tr>
    </w:tbl>
    <w:p w14:paraId="26C4EC1F" w14:textId="77777777" w:rsidR="00E06517" w:rsidRDefault="00E06517" w:rsidP="004E1B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5CCC474" w14:textId="00004E35" w:rsidR="004E1BF5" w:rsidRPr="00DB1D02" w:rsidRDefault="004E1BF5" w:rsidP="004E1B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B1D02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0B9960D9" w14:textId="77777777" w:rsidR="004E1BF5" w:rsidRPr="00DB1D02" w:rsidRDefault="004E1BF5" w:rsidP="004E1B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E873FC2" w14:textId="2663751D" w:rsidR="00E06517" w:rsidRDefault="004E1BF5" w:rsidP="007968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Cs w:val="30"/>
          <w:cs/>
        </w:rPr>
      </w:pPr>
      <w:r w:rsidRPr="00DB1D0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428DF" w:rsidRPr="004428DF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AF769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F769C">
        <w:rPr>
          <w:rFonts w:asciiTheme="majorBidi" w:hAnsiTheme="majorBidi" w:cstheme="majorBidi"/>
          <w:sz w:val="30"/>
          <w:szCs w:val="30"/>
          <w:cs/>
          <w:lang w:val="en-US"/>
        </w:rPr>
        <w:t>มิถุนายน</w:t>
      </w:r>
      <w:r w:rsidRPr="00DB1D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428DF" w:rsidRPr="004428DF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4D7ADD">
        <w:rPr>
          <w:rFonts w:asciiTheme="majorBidi" w:hAnsiTheme="majorBidi" w:cstheme="majorBidi"/>
          <w:sz w:val="30"/>
          <w:szCs w:val="30"/>
        </w:rPr>
        <w:t xml:space="preserve"> </w:t>
      </w:r>
      <w:r w:rsidRPr="00DB1D02">
        <w:rPr>
          <w:rFonts w:asciiTheme="majorBidi" w:hAnsiTheme="majorBidi" w:cstheme="majorBidi"/>
          <w:sz w:val="30"/>
          <w:szCs w:val="30"/>
          <w:cs/>
        </w:rPr>
        <w:t>กลุ่มบริษัทได้นำที่ดินระหว่างการพัฒนาซึ่งมีมูลค่าสุทธิทางบัญชี</w:t>
      </w:r>
      <w:r w:rsidRPr="00A038EF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3A15DA">
        <w:rPr>
          <w:rFonts w:asciiTheme="majorBidi" w:hAnsiTheme="majorBidi"/>
          <w:sz w:val="30"/>
          <w:szCs w:val="30"/>
        </w:rPr>
        <w:t>503</w:t>
      </w:r>
      <w:r w:rsidRPr="00A038EF">
        <w:rPr>
          <w:rFonts w:asciiTheme="majorBidi" w:hAnsiTheme="majorBidi" w:cstheme="majorBidi"/>
          <w:sz w:val="30"/>
          <w:szCs w:val="30"/>
        </w:rPr>
        <w:t xml:space="preserve"> </w:t>
      </w:r>
      <w:r w:rsidRPr="00A038E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11073C">
        <w:rPr>
          <w:rFonts w:asciiTheme="majorBidi" w:hAnsiTheme="majorBidi" w:cstheme="majorBidi"/>
          <w:sz w:val="30"/>
          <w:szCs w:val="30"/>
          <w:cs/>
        </w:rPr>
        <w:br/>
      </w:r>
      <w:r w:rsidRPr="007968FD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4428DF" w:rsidRPr="004428DF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31</w:t>
      </w:r>
      <w:r w:rsidR="0011073C" w:rsidRPr="007968FD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="0011073C" w:rsidRPr="007968FD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ธันวาคม </w:t>
      </w:r>
      <w:r w:rsidR="004428DF" w:rsidRPr="004428DF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2568</w:t>
      </w:r>
      <w:r w:rsidRPr="007968FD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: </w:t>
      </w:r>
      <w:r w:rsidR="004428DF" w:rsidRPr="004428DF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503</w:t>
      </w:r>
      <w:r w:rsidRPr="007968FD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Pr="007968FD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ล้านบาท)</w:t>
      </w:r>
      <w:r w:rsidRPr="007968FD">
        <w:rPr>
          <w:rFonts w:asciiTheme="majorBidi" w:hAnsiTheme="majorBidi" w:cstheme="majorBidi"/>
          <w:spacing w:val="-6"/>
          <w:sz w:val="30"/>
          <w:szCs w:val="30"/>
          <w:cs/>
        </w:rPr>
        <w:t xml:space="preserve"> ในงบการเงินรวม ไปวางเป็นหลักประกันสำหรับเงินกู้ยืมระยะยาวจากสถาบันการเงิน</w:t>
      </w:r>
      <w:r w:rsidR="00E06517">
        <w:rPr>
          <w:rFonts w:asciiTheme="majorBidi" w:hAnsiTheme="majorBidi" w:cstheme="majorBidi"/>
          <w:szCs w:val="30"/>
          <w:cs/>
        </w:rPr>
        <w:br w:type="page"/>
      </w:r>
    </w:p>
    <w:p w14:paraId="33C20432" w14:textId="63E4519C" w:rsidR="00667C73" w:rsidRDefault="00AF769C" w:rsidP="008B6CAA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6F48DE">
        <w:rPr>
          <w:rFonts w:asciiTheme="majorBidi" w:hAnsiTheme="majorBidi" w:cstheme="majorBidi"/>
          <w:szCs w:val="30"/>
          <w:cs/>
        </w:rPr>
        <w:lastRenderedPageBreak/>
        <w:t>เงิน</w:t>
      </w:r>
      <w:r w:rsidRPr="00E355F2">
        <w:rPr>
          <w:rFonts w:asciiTheme="majorBidi" w:hAnsiTheme="majorBidi" w:cstheme="majorBidi"/>
          <w:szCs w:val="30"/>
          <w:cs/>
        </w:rPr>
        <w:t>ลงทุนในบริษัทร่วมและ</w:t>
      </w:r>
      <w:r w:rsidRPr="006F48DE">
        <w:rPr>
          <w:rFonts w:asciiTheme="majorBidi" w:hAnsiTheme="majorBidi" w:cstheme="majorBidi"/>
          <w:szCs w:val="30"/>
          <w:cs/>
        </w:rPr>
        <w:t>การ</w:t>
      </w:r>
      <w:r w:rsidR="00667C73" w:rsidRPr="006F48DE">
        <w:rPr>
          <w:rFonts w:asciiTheme="majorBidi" w:hAnsiTheme="majorBidi" w:cstheme="majorBidi"/>
          <w:szCs w:val="30"/>
          <w:cs/>
        </w:rPr>
        <w:t>ร่วมค้า</w:t>
      </w:r>
    </w:p>
    <w:p w14:paraId="3C9EAF87" w14:textId="2813CCE1" w:rsidR="00B10907" w:rsidRPr="00891ED6" w:rsidRDefault="001D6697" w:rsidP="001D6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23EB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8D81587" w14:textId="120E4C38" w:rsidR="00667C73" w:rsidRPr="00386C09" w:rsidRDefault="00667C73" w:rsidP="007C6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86C0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บริษัทร่วม</w:t>
      </w:r>
    </w:p>
    <w:p w14:paraId="3A71C358" w14:textId="77777777" w:rsidR="008542C7" w:rsidRPr="00A23EB0" w:rsidRDefault="008542C7" w:rsidP="00296258">
      <w:pPr>
        <w:pStyle w:val="ListParagraph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630"/>
        <w:gridCol w:w="270"/>
        <w:gridCol w:w="2250"/>
      </w:tblGrid>
      <w:tr w:rsidR="00EC5F94" w:rsidRPr="006F48DE" w14:paraId="1C13C424" w14:textId="77777777" w:rsidTr="006B283A">
        <w:trPr>
          <w:tblHeader/>
        </w:trPr>
        <w:tc>
          <w:tcPr>
            <w:tcW w:w="6210" w:type="dxa"/>
          </w:tcPr>
          <w:p w14:paraId="010E798A" w14:textId="77777777" w:rsidR="00EC5F94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52974840" w14:textId="7B3D477F" w:rsidR="00EC5F94" w:rsidRPr="006F48DE" w:rsidRDefault="008006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F76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B8685C"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B8685C"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428DF" w:rsidRPr="004428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AF76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F76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B8685C"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428DF" w:rsidRPr="004428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630" w:type="dxa"/>
            <w:vAlign w:val="bottom"/>
          </w:tcPr>
          <w:p w14:paraId="10BB9353" w14:textId="1F5A3B15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70F82FD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7D72116F" w14:textId="259AF9ED" w:rsidR="00EC5F94" w:rsidRPr="004003B8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03B8" w:rsidRPr="006F48DE" w14:paraId="0569C436" w14:textId="77777777" w:rsidTr="006B283A">
        <w:tc>
          <w:tcPr>
            <w:tcW w:w="6210" w:type="dxa"/>
            <w:vAlign w:val="bottom"/>
          </w:tcPr>
          <w:p w14:paraId="7DB8EDF9" w14:textId="4FD80A10" w:rsidR="004003B8" w:rsidRPr="00891ED6" w:rsidRDefault="004003B8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3A8E5461" w14:textId="19904C9E" w:rsidR="004003B8" w:rsidRPr="001626A9" w:rsidRDefault="004003B8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7EEE0" w14:textId="77777777" w:rsidR="004003B8" w:rsidRPr="001626A9" w:rsidRDefault="004003B8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FA3AE7D" w14:textId="776F84F5" w:rsidR="004003B8" w:rsidRPr="001626A9" w:rsidRDefault="004003B8" w:rsidP="00400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6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C58C3" w:rsidRPr="005C58C3" w14:paraId="303049F4" w14:textId="77777777" w:rsidTr="006B283A">
        <w:tc>
          <w:tcPr>
            <w:tcW w:w="6210" w:type="dxa"/>
            <w:vAlign w:val="bottom"/>
          </w:tcPr>
          <w:p w14:paraId="611F8180" w14:textId="2ED1AC2B" w:rsidR="005C58C3" w:rsidRPr="005C58C3" w:rsidRDefault="005C58C3" w:rsidP="00FF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C58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  <w:r w:rsidR="008B61F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ทางอ้อม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C58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5C58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ถือหุ้นโดยบริษัทย่อย)</w:t>
            </w:r>
          </w:p>
        </w:tc>
        <w:tc>
          <w:tcPr>
            <w:tcW w:w="630" w:type="dxa"/>
          </w:tcPr>
          <w:p w14:paraId="10B7EF88" w14:textId="77777777" w:rsidR="005C58C3" w:rsidRPr="005C58C3" w:rsidRDefault="005C58C3" w:rsidP="00FF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6CFAB0" w14:textId="77777777" w:rsidR="005C58C3" w:rsidRPr="005C58C3" w:rsidRDefault="005C58C3" w:rsidP="00FF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EDA1A51" w14:textId="560C042E" w:rsidR="005C58C3" w:rsidRPr="005C58C3" w:rsidRDefault="005C58C3" w:rsidP="00FF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626A9" w:rsidRPr="006F48DE" w14:paraId="190C5B01" w14:textId="77777777" w:rsidTr="006B283A">
        <w:tc>
          <w:tcPr>
            <w:tcW w:w="6210" w:type="dxa"/>
            <w:vAlign w:val="bottom"/>
          </w:tcPr>
          <w:p w14:paraId="752C7D07" w14:textId="31FB70C4" w:rsidR="001626A9" w:rsidRPr="006F48DE" w:rsidRDefault="001626A9" w:rsidP="0016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630" w:type="dxa"/>
          </w:tcPr>
          <w:p w14:paraId="46C5620A" w14:textId="6C74FC4F" w:rsidR="001626A9" w:rsidRPr="001626A9" w:rsidRDefault="001626A9" w:rsidP="0016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4EF413" w14:textId="77777777" w:rsidR="001626A9" w:rsidRPr="001626A9" w:rsidRDefault="001626A9" w:rsidP="0016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8F63997" w14:textId="2B7239A3" w:rsidR="001626A9" w:rsidRPr="008B6CAA" w:rsidRDefault="004428DF" w:rsidP="006B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B6CAA" w:rsidRPr="008B6C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28DF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</w:tr>
      <w:tr w:rsidR="00DA368E" w:rsidRPr="006F48DE" w14:paraId="7D0FBAA8" w14:textId="77777777" w:rsidTr="006B283A">
        <w:tc>
          <w:tcPr>
            <w:tcW w:w="6210" w:type="dxa"/>
            <w:vAlign w:val="bottom"/>
          </w:tcPr>
          <w:p w14:paraId="62B2ED43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630" w:type="dxa"/>
          </w:tcPr>
          <w:p w14:paraId="0544FC22" w14:textId="5F0057F6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96132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</w:tcPr>
          <w:p w14:paraId="2B628186" w14:textId="02119C61" w:rsidR="00DA368E" w:rsidRPr="006F48DE" w:rsidRDefault="00891ED6" w:rsidP="006B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897C3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A368E" w:rsidRPr="006F48DE" w14:paraId="39428D63" w14:textId="77777777" w:rsidTr="006B283A">
        <w:tc>
          <w:tcPr>
            <w:tcW w:w="6210" w:type="dxa"/>
          </w:tcPr>
          <w:p w14:paraId="5F78BC16" w14:textId="78323364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3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428DF" w:rsidRPr="004428DF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AF769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AF76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B8685C" w:rsidRPr="00334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428DF" w:rsidRPr="004428DF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630" w:type="dxa"/>
          </w:tcPr>
          <w:p w14:paraId="35D477FA" w14:textId="2B3B5C8C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0B7F72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5B251925" w14:textId="00CC9EFD" w:rsidR="00DA368E" w:rsidRPr="006B283A" w:rsidRDefault="00891ED6" w:rsidP="006B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</w:t>
            </w:r>
            <w:r w:rsidR="00234F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97C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594E11BA" w14:textId="2E87DB41" w:rsidR="00A23EB0" w:rsidRPr="00891ED6" w:rsidRDefault="00A23EB0" w:rsidP="00B96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sz w:val="30"/>
          <w:szCs w:val="30"/>
        </w:rPr>
      </w:pPr>
    </w:p>
    <w:p w14:paraId="4A35A4E1" w14:textId="77777777" w:rsidR="00891ED6" w:rsidRPr="00731568" w:rsidRDefault="00891ED6" w:rsidP="000159E8">
      <w:pPr>
        <w:pStyle w:val="block"/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</w:pPr>
      <w:r w:rsidRPr="007315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จดทะเบียนเลิกบริษัท</w:t>
      </w:r>
    </w:p>
    <w:p w14:paraId="07032D13" w14:textId="77777777" w:rsidR="00891ED6" w:rsidRPr="00891ED6" w:rsidRDefault="00891ED6" w:rsidP="00891ED6">
      <w:pPr>
        <w:rPr>
          <w:rFonts w:asciiTheme="majorBidi" w:hAnsiTheme="majorBidi" w:cstheme="majorBidi"/>
          <w:sz w:val="30"/>
          <w:szCs w:val="30"/>
          <w:highlight w:val="yellow"/>
        </w:rPr>
      </w:pPr>
    </w:p>
    <w:p w14:paraId="1FE4E382" w14:textId="64E6A305" w:rsidR="00891ED6" w:rsidRPr="00EC019B" w:rsidRDefault="00891ED6" w:rsidP="000159E8">
      <w:pPr>
        <w:pStyle w:val="block"/>
        <w:shd w:val="clear" w:color="auto" w:fill="FFFFFF" w:themeFill="background1"/>
        <w:spacing w:after="0" w:line="240" w:lineRule="auto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C019B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ในเดือนพฤษภาคม </w:t>
      </w:r>
      <w:r w:rsidRPr="00EC019B">
        <w:rPr>
          <w:rFonts w:asciiTheme="majorBidi" w:hAnsiTheme="majorBidi" w:cstheme="majorBidi"/>
          <w:spacing w:val="-6"/>
          <w:sz w:val="30"/>
          <w:szCs w:val="30"/>
        </w:rPr>
        <w:t xml:space="preserve">2569 </w:t>
      </w:r>
      <w:r w:rsidRPr="00EC019B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บริษัท เอสเอฟซี ทีเอช จำกัด ซึ่งเป็นบริษัทร่วมทางอ้อมของบริษัท ได้จดทะเบียนเลิกบริษัท</w:t>
      </w:r>
      <w:r w:rsidR="000159E8">
        <w:rPr>
          <w:rFonts w:asciiTheme="majorBidi" w:hAnsiTheme="majorBidi" w:cstheme="majorBidi"/>
          <w:spacing w:val="-6"/>
          <w:sz w:val="30"/>
          <w:szCs w:val="30"/>
          <w:lang w:bidi="th-TH"/>
        </w:rPr>
        <w:br/>
      </w:r>
      <w:r w:rsidRPr="00EC019B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ต่อกระทรวงพาณิชย์แล้วเมื่อวันที่ 7 พฤษภาคม 2569 และอยู่ระหว่างดำเนินการชำระบัญชี</w:t>
      </w:r>
    </w:p>
    <w:p w14:paraId="13D7C2C2" w14:textId="77777777" w:rsidR="00891ED6" w:rsidRPr="00891ED6" w:rsidRDefault="00891ED6" w:rsidP="00B96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14:paraId="51FE6B41" w14:textId="0B1254DB" w:rsidR="00667C73" w:rsidRPr="00386C09" w:rsidRDefault="00667C73" w:rsidP="00B96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86C0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การร่วมค้า</w:t>
      </w:r>
    </w:p>
    <w:p w14:paraId="28658A9C" w14:textId="77777777" w:rsidR="00667C73" w:rsidRPr="00A23EB0" w:rsidRDefault="00667C73" w:rsidP="00D96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270"/>
        <w:gridCol w:w="990"/>
        <w:gridCol w:w="270"/>
        <w:gridCol w:w="2221"/>
      </w:tblGrid>
      <w:tr w:rsidR="00EC5F94" w:rsidRPr="001A7FFA" w14:paraId="0F072CCC" w14:textId="77777777" w:rsidTr="006B283A">
        <w:tc>
          <w:tcPr>
            <w:tcW w:w="5580" w:type="dxa"/>
          </w:tcPr>
          <w:p w14:paraId="707E4178" w14:textId="77777777" w:rsidR="00EC5F94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2BE0F31D" w14:textId="18E43D39" w:rsidR="00EC5F94" w:rsidRPr="00346DFC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F76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B8685C"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B8685C"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428DF" w:rsidRPr="004428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AF76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F76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B8685C"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428DF" w:rsidRPr="004428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bottom"/>
          </w:tcPr>
          <w:p w14:paraId="6FDB5D93" w14:textId="6FFC507F" w:rsidR="00EC5F94" w:rsidRPr="00346DFC" w:rsidRDefault="00EC5F94" w:rsidP="00EC5F94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DA1B987" w14:textId="406AB8BE" w:rsidR="00EC5F94" w:rsidRPr="00346DFC" w:rsidRDefault="001E7746" w:rsidP="00EC5F94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D2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vAlign w:val="bottom"/>
          </w:tcPr>
          <w:p w14:paraId="505743E3" w14:textId="77777777" w:rsidR="00EC5F94" w:rsidRPr="00346DFC" w:rsidRDefault="00EC5F94" w:rsidP="00EC5F94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1" w:type="dxa"/>
            <w:vAlign w:val="bottom"/>
          </w:tcPr>
          <w:p w14:paraId="6F865210" w14:textId="78B15E7F" w:rsidR="00EC5F94" w:rsidRPr="00346DFC" w:rsidRDefault="00EC5F94" w:rsidP="00EC5F94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6DF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03B8" w:rsidRPr="001A7FFA" w14:paraId="3E0FE19D" w14:textId="77777777" w:rsidTr="006B283A">
        <w:tc>
          <w:tcPr>
            <w:tcW w:w="5580" w:type="dxa"/>
            <w:vAlign w:val="bottom"/>
          </w:tcPr>
          <w:p w14:paraId="136FA59E" w14:textId="7532F2FD" w:rsidR="004003B8" w:rsidRPr="00346DFC" w:rsidRDefault="004003B8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D315DDD" w14:textId="77777777" w:rsidR="004003B8" w:rsidRPr="00346DFC" w:rsidRDefault="004003B8" w:rsidP="00200A6F">
            <w:pPr>
              <w:tabs>
                <w:tab w:val="decimal" w:pos="12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EABB5B" w14:textId="593E343A" w:rsidR="004003B8" w:rsidRPr="0052427F" w:rsidRDefault="004003B8" w:rsidP="0052427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226442" w14:textId="77777777" w:rsidR="004003B8" w:rsidRPr="00346DFC" w:rsidRDefault="004003B8" w:rsidP="00200A6F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21" w:type="dxa"/>
            <w:vAlign w:val="bottom"/>
          </w:tcPr>
          <w:p w14:paraId="1B6CF56C" w14:textId="52819358" w:rsidR="004003B8" w:rsidRPr="00346DFC" w:rsidRDefault="004003B8" w:rsidP="004003B8">
            <w:pPr>
              <w:tabs>
                <w:tab w:val="decimal" w:pos="12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6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47E85" w:rsidRPr="001A7FFA" w14:paraId="10303F1B" w14:textId="77777777" w:rsidTr="006B283A">
        <w:tc>
          <w:tcPr>
            <w:tcW w:w="5580" w:type="dxa"/>
            <w:vAlign w:val="bottom"/>
          </w:tcPr>
          <w:p w14:paraId="0BD11BBC" w14:textId="01274272" w:rsidR="00847E85" w:rsidRPr="00346DFC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6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 (ถือหุ้นโดยบริษัทย่อย)</w:t>
            </w:r>
          </w:p>
        </w:tc>
        <w:tc>
          <w:tcPr>
            <w:tcW w:w="270" w:type="dxa"/>
            <w:vAlign w:val="bottom"/>
          </w:tcPr>
          <w:p w14:paraId="7021B1FE" w14:textId="77777777" w:rsidR="00847E85" w:rsidRPr="00346DFC" w:rsidRDefault="00847E85" w:rsidP="00D96279">
            <w:pPr>
              <w:tabs>
                <w:tab w:val="decimal" w:pos="12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B64E0A" w14:textId="77777777" w:rsidR="00847E85" w:rsidRPr="0052427F" w:rsidRDefault="00847E85" w:rsidP="0052427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DCBDB6" w14:textId="77777777" w:rsidR="00847E85" w:rsidRPr="00346DFC" w:rsidRDefault="00847E85" w:rsidP="00D96279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21" w:type="dxa"/>
            <w:vAlign w:val="bottom"/>
          </w:tcPr>
          <w:p w14:paraId="3A66AE0F" w14:textId="77777777" w:rsidR="00847E85" w:rsidRPr="00346DFC" w:rsidRDefault="00847E85" w:rsidP="00D96279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0AF3" w:rsidRPr="001A7FFA" w14:paraId="50E9A4FB" w14:textId="77777777" w:rsidTr="006B283A">
        <w:tc>
          <w:tcPr>
            <w:tcW w:w="5580" w:type="dxa"/>
            <w:vAlign w:val="bottom"/>
          </w:tcPr>
          <w:p w14:paraId="25F1B77E" w14:textId="2AB1CB6D" w:rsidR="00890AF3" w:rsidRPr="00346DFC" w:rsidRDefault="00890AF3" w:rsidP="0089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6D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6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6D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bottom"/>
          </w:tcPr>
          <w:p w14:paraId="45191798" w14:textId="77777777" w:rsidR="00890AF3" w:rsidRPr="00346DFC" w:rsidRDefault="00890AF3" w:rsidP="00890AF3">
            <w:pPr>
              <w:tabs>
                <w:tab w:val="decimal" w:pos="12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AAEC3F" w14:textId="1FD265B2" w:rsidR="00890AF3" w:rsidRPr="0052427F" w:rsidRDefault="00890AF3" w:rsidP="0052427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361869" w14:textId="77777777" w:rsidR="00890AF3" w:rsidRPr="00890AF3" w:rsidRDefault="00890AF3" w:rsidP="00890AF3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1" w:type="dxa"/>
            <w:vAlign w:val="bottom"/>
          </w:tcPr>
          <w:p w14:paraId="6C5340CB" w14:textId="107668A4" w:rsidR="00890AF3" w:rsidRPr="008B6CAA" w:rsidRDefault="004428DF" w:rsidP="006B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B6CAA" w:rsidRPr="008B6C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28DF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</w:tr>
      <w:tr w:rsidR="00DA368E" w:rsidRPr="001A7FFA" w14:paraId="7F871373" w14:textId="77777777" w:rsidTr="006B283A">
        <w:tc>
          <w:tcPr>
            <w:tcW w:w="5580" w:type="dxa"/>
            <w:vAlign w:val="bottom"/>
          </w:tcPr>
          <w:p w14:paraId="098C194C" w14:textId="079606BE" w:rsidR="00DA368E" w:rsidRPr="00A038EF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38EF">
              <w:rPr>
                <w:rFonts w:ascii="Angsana New" w:hAnsi="Angsana New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270" w:type="dxa"/>
            <w:vAlign w:val="bottom"/>
          </w:tcPr>
          <w:p w14:paraId="5EB3415D" w14:textId="77777777" w:rsidR="00DA368E" w:rsidRPr="00A038EF" w:rsidRDefault="00DA368E" w:rsidP="00DA368E">
            <w:pPr>
              <w:tabs>
                <w:tab w:val="decimal" w:pos="12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DF74F0" w14:textId="1401C904" w:rsidR="00DA368E" w:rsidRPr="00A038EF" w:rsidRDefault="00DA368E" w:rsidP="00DA368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38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</w:t>
            </w:r>
            <w:r w:rsidRPr="00A038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095E119" w14:textId="77777777" w:rsidR="00DA368E" w:rsidRPr="00890AF3" w:rsidRDefault="00DA368E" w:rsidP="00DA368E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1" w:type="dxa"/>
            <w:vAlign w:val="bottom"/>
          </w:tcPr>
          <w:p w14:paraId="30E9419E" w14:textId="00C43445" w:rsidR="00DA368E" w:rsidRPr="00890AF3" w:rsidRDefault="00891ED6" w:rsidP="006B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</w:t>
            </w:r>
          </w:p>
        </w:tc>
      </w:tr>
      <w:tr w:rsidR="00634EAD" w:rsidRPr="001A7FFA" w14:paraId="2A9B89CC" w14:textId="77777777" w:rsidTr="006B283A">
        <w:tc>
          <w:tcPr>
            <w:tcW w:w="5580" w:type="dxa"/>
            <w:vAlign w:val="bottom"/>
          </w:tcPr>
          <w:p w14:paraId="57A5D86C" w14:textId="50B73EBE" w:rsidR="00634EAD" w:rsidRPr="00346DFC" w:rsidRDefault="00634EAD" w:rsidP="0063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C30AA">
              <w:rPr>
                <w:rFonts w:ascii="Angsana New" w:hAnsi="Angsana New"/>
                <w:sz w:val="30"/>
                <w:szCs w:val="30"/>
                <w:cs/>
              </w:rPr>
              <w:t>ส่วนแบ่งขาดทุนของการร่วมค้าที่ใช้วิธีส่วนได้เสีย</w:t>
            </w:r>
          </w:p>
        </w:tc>
        <w:tc>
          <w:tcPr>
            <w:tcW w:w="270" w:type="dxa"/>
            <w:vAlign w:val="bottom"/>
          </w:tcPr>
          <w:p w14:paraId="106C8F9D" w14:textId="77777777" w:rsidR="00634EAD" w:rsidRPr="00346DFC" w:rsidRDefault="00634EAD" w:rsidP="00634EAD">
            <w:pPr>
              <w:tabs>
                <w:tab w:val="decimal" w:pos="12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CE2E7C" w14:textId="7DDC1AC4" w:rsidR="00634EAD" w:rsidRPr="0052427F" w:rsidRDefault="00634EAD" w:rsidP="00634EA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DA2A95" w14:textId="77777777" w:rsidR="00634EAD" w:rsidRPr="00890AF3" w:rsidRDefault="00634EAD" w:rsidP="00634EAD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1" w:type="dxa"/>
            <w:vAlign w:val="bottom"/>
          </w:tcPr>
          <w:p w14:paraId="33A0604F" w14:textId="0CBFC791" w:rsidR="00634EAD" w:rsidRPr="009B3DA3" w:rsidRDefault="00891ED6" w:rsidP="0063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(19)</w:t>
            </w:r>
          </w:p>
        </w:tc>
      </w:tr>
      <w:tr w:rsidR="00634EAD" w:rsidRPr="001A7FFA" w14:paraId="13C5206C" w14:textId="77777777" w:rsidTr="006B283A">
        <w:tc>
          <w:tcPr>
            <w:tcW w:w="5580" w:type="dxa"/>
          </w:tcPr>
          <w:p w14:paraId="75538C4A" w14:textId="041293EE" w:rsidR="00634EAD" w:rsidRPr="00346DFC" w:rsidRDefault="00634EAD" w:rsidP="0063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3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428DF" w:rsidRPr="004428DF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AF769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AF76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AF769C" w:rsidRPr="00334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428DF" w:rsidRPr="004428DF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bottom"/>
          </w:tcPr>
          <w:p w14:paraId="2139E35B" w14:textId="77777777" w:rsidR="00634EAD" w:rsidRPr="00346DFC" w:rsidRDefault="00634EAD" w:rsidP="00634EAD">
            <w:pPr>
              <w:tabs>
                <w:tab w:val="decimal" w:pos="12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4D3D6D3" w14:textId="7DFD7141" w:rsidR="00634EAD" w:rsidRPr="0052427F" w:rsidRDefault="00634EAD" w:rsidP="00634EA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DE54269" w14:textId="77777777" w:rsidR="00634EAD" w:rsidRPr="00346DFC" w:rsidRDefault="00634EAD" w:rsidP="00634EAD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15CE2" w14:textId="58FA798D" w:rsidR="00634EAD" w:rsidRPr="00346DFC" w:rsidRDefault="00891ED6" w:rsidP="0063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1,620</w:t>
            </w:r>
          </w:p>
        </w:tc>
      </w:tr>
    </w:tbl>
    <w:p w14:paraId="5F225BD0" w14:textId="4B060AFD" w:rsidR="006472C3" w:rsidRDefault="006472C3" w:rsidP="00B10907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highlight w:val="cyan"/>
          <w:lang w:val="en-US" w:bidi="th-TH"/>
        </w:rPr>
      </w:pPr>
      <w:r>
        <w:rPr>
          <w:rFonts w:asciiTheme="majorBidi" w:hAnsiTheme="majorBidi" w:cstheme="majorBidi"/>
          <w:sz w:val="30"/>
          <w:szCs w:val="30"/>
          <w:highlight w:val="cyan"/>
          <w:lang w:val="en-US" w:bidi="th-TH"/>
        </w:rPr>
        <w:br w:type="page"/>
      </w:r>
    </w:p>
    <w:p w14:paraId="13E39C7F" w14:textId="04F3D5AD" w:rsidR="004863A5" w:rsidRPr="00494B69" w:rsidRDefault="004863A5">
      <w:pPr>
        <w:pStyle w:val="block"/>
        <w:numPr>
          <w:ilvl w:val="0"/>
          <w:numId w:val="24"/>
        </w:numPr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494B6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>ชำระค่าหุ้นเพิ่มทุนในการร่วมค้า</w:t>
      </w:r>
    </w:p>
    <w:p w14:paraId="1DF7812A" w14:textId="77777777" w:rsidR="004863A5" w:rsidRPr="00C427AF" w:rsidRDefault="004863A5" w:rsidP="004863A5">
      <w:pPr>
        <w:rPr>
          <w:rFonts w:asciiTheme="majorBidi" w:hAnsiTheme="majorBidi" w:cstheme="majorBidi"/>
          <w:sz w:val="22"/>
          <w:szCs w:val="22"/>
        </w:rPr>
      </w:pPr>
    </w:p>
    <w:p w14:paraId="3B22F79C" w14:textId="3CF85305" w:rsidR="004863A5" w:rsidRPr="00494B69" w:rsidRDefault="004863A5" w:rsidP="004863A5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  <w:r w:rsidRPr="00494B69">
        <w:rPr>
          <w:rFonts w:asciiTheme="majorBidi" w:hAnsiTheme="majorBidi" w:cstheme="majorBidi"/>
          <w:color w:val="000000" w:themeColor="text1"/>
          <w:sz w:val="30"/>
          <w:szCs w:val="30"/>
          <w:cs/>
          <w:lang w:bidi="th-TH"/>
        </w:rPr>
        <w:t>ในระหว่างปี</w:t>
      </w:r>
      <w:r w:rsidRPr="00494B69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 xml:space="preserve"> </w:t>
      </w:r>
      <w:r w:rsidR="004428DF" w:rsidRPr="004428DF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>2569</w:t>
      </w:r>
      <w:r w:rsidRPr="00494B69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 xml:space="preserve"> </w:t>
      </w:r>
      <w:r w:rsidRPr="00494B69">
        <w:rPr>
          <w:rFonts w:asciiTheme="majorBidi" w:hAnsiTheme="majorBidi" w:cstheme="majorBidi"/>
          <w:color w:val="000000" w:themeColor="text1"/>
          <w:sz w:val="30"/>
          <w:szCs w:val="30"/>
          <w:cs/>
          <w:lang w:bidi="th-TH"/>
        </w:rPr>
        <w:t>บริษัทย่อยได้จ่ายชำระค่าหุ้นเพิ่มทุนของการร่วมค้า โดยสัดส่วนการถือหุ้นไม่เปลี่ยนแปลง ดังนี้</w:t>
      </w:r>
    </w:p>
    <w:p w14:paraId="4781DCDC" w14:textId="77777777" w:rsidR="004863A5" w:rsidRPr="00C427AF" w:rsidRDefault="004863A5" w:rsidP="004863A5">
      <w:pPr>
        <w:rPr>
          <w:rFonts w:asciiTheme="majorBidi" w:hAnsiTheme="majorBidi" w:cstheme="majorBidi"/>
          <w:color w:val="000000" w:themeColor="text1"/>
          <w:sz w:val="22"/>
          <w:szCs w:val="22"/>
        </w:rPr>
      </w:pP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990"/>
        <w:gridCol w:w="1080"/>
        <w:gridCol w:w="2160"/>
      </w:tblGrid>
      <w:tr w:rsidR="004863A5" w:rsidRPr="00494B69" w14:paraId="6867E082" w14:textId="77777777" w:rsidTr="00494B69">
        <w:trPr>
          <w:tblHeader/>
        </w:trPr>
        <w:tc>
          <w:tcPr>
            <w:tcW w:w="4590" w:type="dxa"/>
          </w:tcPr>
          <w:p w14:paraId="70A8E91D" w14:textId="77777777" w:rsidR="004863A5" w:rsidRPr="00494B69" w:rsidRDefault="004863A5" w:rsidP="00835AEC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gridSpan w:val="2"/>
          </w:tcPr>
          <w:p w14:paraId="1B03E106" w14:textId="77777777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94B69">
              <w:rPr>
                <w:rFonts w:asciiTheme="majorBidi" w:hAnsi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160" w:type="dxa"/>
          </w:tcPr>
          <w:p w14:paraId="7EDC66FC" w14:textId="7693D3FE" w:rsidR="004863A5" w:rsidRPr="00494B69" w:rsidRDefault="00494B69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94B69">
              <w:rPr>
                <w:rFonts w:asciiTheme="majorBidi" w:hAnsiTheme="majorBidi"/>
                <w:sz w:val="30"/>
                <w:szCs w:val="30"/>
                <w:cs/>
              </w:rPr>
              <w:t>ค่าหุ้นเพิ่มทุน</w:t>
            </w:r>
            <w:r w:rsidR="004863A5" w:rsidRPr="00494B69">
              <w:rPr>
                <w:rFonts w:asciiTheme="majorBidi" w:hAnsiTheme="majorBidi"/>
                <w:sz w:val="30"/>
                <w:szCs w:val="30"/>
                <w:cs/>
              </w:rPr>
              <w:t>ที่ชำระแล้ว</w:t>
            </w:r>
          </w:p>
        </w:tc>
      </w:tr>
      <w:tr w:rsidR="004863A5" w:rsidRPr="00494B69" w14:paraId="648062BE" w14:textId="77777777" w:rsidTr="00494B69">
        <w:trPr>
          <w:tblHeader/>
        </w:trPr>
        <w:tc>
          <w:tcPr>
            <w:tcW w:w="4590" w:type="dxa"/>
          </w:tcPr>
          <w:p w14:paraId="741CCAF1" w14:textId="77777777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FA27916" w14:textId="77777777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4B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เดิม</w:t>
            </w:r>
          </w:p>
        </w:tc>
        <w:tc>
          <w:tcPr>
            <w:tcW w:w="1080" w:type="dxa"/>
          </w:tcPr>
          <w:p w14:paraId="670C0C71" w14:textId="77777777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4B69">
              <w:rPr>
                <w:rFonts w:asciiTheme="majorBidi" w:hAnsiTheme="majorBidi" w:cstheme="majorBidi"/>
                <w:sz w:val="30"/>
                <w:szCs w:val="30"/>
                <w:cs/>
              </w:rPr>
              <w:t>ใหม่</w:t>
            </w:r>
          </w:p>
        </w:tc>
        <w:tc>
          <w:tcPr>
            <w:tcW w:w="2160" w:type="dxa"/>
          </w:tcPr>
          <w:p w14:paraId="544647E1" w14:textId="5947DAA2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B69">
              <w:rPr>
                <w:rFonts w:asciiTheme="majorBidi" w:hAnsiTheme="majorBidi" w:cstheme="majorBidi"/>
                <w:sz w:val="30"/>
                <w:szCs w:val="30"/>
                <w:cs/>
              </w:rPr>
              <w:t>โดยบริษัทย่อย</w:t>
            </w:r>
          </w:p>
        </w:tc>
      </w:tr>
      <w:tr w:rsidR="001B4FAF" w:rsidRPr="00494B69" w14:paraId="4FF8537A" w14:textId="77777777" w:rsidTr="00A7301B">
        <w:tc>
          <w:tcPr>
            <w:tcW w:w="4590" w:type="dxa"/>
          </w:tcPr>
          <w:p w14:paraId="2C590A3C" w14:textId="77777777" w:rsidR="001B4FAF" w:rsidRPr="00494B69" w:rsidRDefault="001B4FAF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3"/>
          </w:tcPr>
          <w:p w14:paraId="343AD489" w14:textId="2823FABD" w:rsidR="001B4FAF" w:rsidRPr="00494B69" w:rsidRDefault="001B4FAF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4B6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94B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863A5" w:rsidRPr="00494B69" w14:paraId="65DA2FCF" w14:textId="77777777" w:rsidTr="00494B69">
        <w:tc>
          <w:tcPr>
            <w:tcW w:w="4590" w:type="dxa"/>
          </w:tcPr>
          <w:p w14:paraId="04A742A5" w14:textId="77777777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4B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 (ถือหุ้นโดยบริษัทย่อย)</w:t>
            </w:r>
          </w:p>
        </w:tc>
        <w:tc>
          <w:tcPr>
            <w:tcW w:w="990" w:type="dxa"/>
          </w:tcPr>
          <w:p w14:paraId="1FB466D2" w14:textId="77777777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D94693" w14:textId="77777777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38756FC3" w14:textId="77777777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94B69" w:rsidRPr="00494B69" w14:paraId="02F69BE6" w14:textId="77777777" w:rsidTr="00494B69">
        <w:tc>
          <w:tcPr>
            <w:tcW w:w="4590" w:type="dxa"/>
          </w:tcPr>
          <w:p w14:paraId="65485CAD" w14:textId="77777777" w:rsidR="00494B69" w:rsidRPr="00494B69" w:rsidRDefault="00494B69" w:rsidP="00494B6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4B6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โอเมก้า โลจิสติกส์ แคมปัส จำกัด</w:t>
            </w:r>
          </w:p>
        </w:tc>
        <w:tc>
          <w:tcPr>
            <w:tcW w:w="990" w:type="dxa"/>
          </w:tcPr>
          <w:p w14:paraId="24183922" w14:textId="0109878E" w:rsidR="00494B69" w:rsidRPr="00494B69" w:rsidRDefault="00E95DA3" w:rsidP="00494B69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2,200</w:t>
            </w:r>
          </w:p>
        </w:tc>
        <w:tc>
          <w:tcPr>
            <w:tcW w:w="1080" w:type="dxa"/>
          </w:tcPr>
          <w:p w14:paraId="5054907D" w14:textId="532D81A2" w:rsidR="00494B69" w:rsidRPr="00494B69" w:rsidRDefault="00E95DA3" w:rsidP="00494B69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2,655</w:t>
            </w:r>
          </w:p>
        </w:tc>
        <w:tc>
          <w:tcPr>
            <w:tcW w:w="2160" w:type="dxa"/>
          </w:tcPr>
          <w:p w14:paraId="5737DBA8" w14:textId="601DBC7C" w:rsidR="00494B69" w:rsidRPr="00494B69" w:rsidRDefault="00E95DA3" w:rsidP="00494B6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232</w:t>
            </w:r>
          </w:p>
        </w:tc>
      </w:tr>
      <w:tr w:rsidR="00494B69" w:rsidRPr="00400570" w14:paraId="316FA320" w14:textId="77777777" w:rsidTr="00494B69">
        <w:tc>
          <w:tcPr>
            <w:tcW w:w="4590" w:type="dxa"/>
            <w:vAlign w:val="bottom"/>
          </w:tcPr>
          <w:p w14:paraId="59912B1C" w14:textId="77777777" w:rsidR="00494B69" w:rsidRPr="00494B69" w:rsidRDefault="00494B69" w:rsidP="00494B6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4B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990" w:type="dxa"/>
          </w:tcPr>
          <w:p w14:paraId="312FB5F4" w14:textId="77777777" w:rsidR="00494B69" w:rsidRPr="00494B69" w:rsidRDefault="00494B69" w:rsidP="00494B6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E6410E2" w14:textId="77777777" w:rsidR="00494B69" w:rsidRPr="00494B69" w:rsidRDefault="00494B69" w:rsidP="00494B6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FE86D44" w14:textId="31BE2843" w:rsidR="00494B69" w:rsidRPr="00494B69" w:rsidRDefault="00E95DA3" w:rsidP="00494B6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232</w:t>
            </w:r>
          </w:p>
        </w:tc>
      </w:tr>
    </w:tbl>
    <w:p w14:paraId="16530C1C" w14:textId="77777777" w:rsidR="005D4AF2" w:rsidRDefault="005D4AF2" w:rsidP="005D4AF2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31EA65D" w14:textId="0590928E" w:rsidR="001B4FAF" w:rsidRPr="00731568" w:rsidRDefault="00FE4831" w:rsidP="000159E8">
      <w:pPr>
        <w:pStyle w:val="block"/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315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จดทะเบียนเลิกบริษัท</w:t>
      </w:r>
    </w:p>
    <w:p w14:paraId="32721131" w14:textId="77777777" w:rsidR="001B4FAF" w:rsidRPr="00667F33" w:rsidRDefault="001B4FAF" w:rsidP="000159E8">
      <w:pPr>
        <w:ind w:left="567"/>
        <w:rPr>
          <w:rFonts w:asciiTheme="majorBidi" w:hAnsiTheme="majorBidi" w:cstheme="majorBidi"/>
          <w:sz w:val="22"/>
          <w:szCs w:val="22"/>
          <w:highlight w:val="yellow"/>
        </w:rPr>
      </w:pPr>
    </w:p>
    <w:p w14:paraId="4204A249" w14:textId="663318EF" w:rsidR="00FD2AB5" w:rsidRPr="00A05ECC" w:rsidRDefault="00527C6C" w:rsidP="000159E8">
      <w:pPr>
        <w:pStyle w:val="block"/>
        <w:shd w:val="clear" w:color="auto" w:fill="FFFFFF" w:themeFill="background1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D4AF2">
        <w:rPr>
          <w:rFonts w:asciiTheme="majorBidi" w:hAnsiTheme="majorBidi" w:cstheme="majorBidi"/>
          <w:spacing w:val="-6"/>
          <w:sz w:val="30"/>
          <w:szCs w:val="30"/>
          <w:cs/>
        </w:rPr>
        <w:t>ใน</w:t>
      </w:r>
      <w:r w:rsidRPr="005D4AF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  <w:r w:rsidRPr="005D4AF2">
        <w:rPr>
          <w:rFonts w:asciiTheme="majorBidi" w:hAnsiTheme="majorBidi"/>
          <w:spacing w:val="-6"/>
          <w:sz w:val="30"/>
          <w:szCs w:val="30"/>
          <w:cs/>
        </w:rPr>
        <w:t xml:space="preserve">มกราคม </w:t>
      </w:r>
      <w:r w:rsidR="004428DF" w:rsidRPr="005D4AF2">
        <w:rPr>
          <w:rFonts w:asciiTheme="majorBidi" w:hAnsiTheme="majorBidi"/>
          <w:spacing w:val="-6"/>
          <w:sz w:val="30"/>
          <w:szCs w:val="30"/>
          <w:lang w:val="en-US"/>
        </w:rPr>
        <w:t>2569</w:t>
      </w:r>
      <w:r w:rsidRPr="005D4AF2">
        <w:rPr>
          <w:rFonts w:asciiTheme="majorBidi" w:hAnsiTheme="majorBidi"/>
          <w:spacing w:val="-6"/>
          <w:sz w:val="30"/>
          <w:szCs w:val="30"/>
          <w:cs/>
        </w:rPr>
        <w:t xml:space="preserve"> บริษัท แอมิลิ เฮลท์ (ประเทศไทย) จำกัด ซึ่งเป็นการร่วมค้าทางอ้อมของบริษัท ได้จดทะเบียน</w:t>
      </w:r>
      <w:r w:rsidR="00B4089F" w:rsidRPr="005D4AF2">
        <w:rPr>
          <w:rFonts w:asciiTheme="majorBidi" w:hAnsiTheme="majorBidi"/>
          <w:spacing w:val="-6"/>
          <w:sz w:val="30"/>
          <w:szCs w:val="30"/>
          <w:cs/>
        </w:rPr>
        <w:br/>
      </w:r>
      <w:r w:rsidRPr="005D4AF2">
        <w:rPr>
          <w:rFonts w:asciiTheme="majorBidi" w:hAnsiTheme="majorBidi"/>
          <w:sz w:val="30"/>
          <w:szCs w:val="30"/>
          <w:cs/>
        </w:rPr>
        <w:t xml:space="preserve">เลิกบริษัทต่อกระทรวงพาณิชย์แล้วเมื่อวันที่ </w:t>
      </w:r>
      <w:r w:rsidR="004428DF" w:rsidRPr="005D4AF2">
        <w:rPr>
          <w:rFonts w:asciiTheme="majorBidi" w:hAnsiTheme="majorBidi"/>
          <w:sz w:val="30"/>
          <w:szCs w:val="30"/>
          <w:lang w:val="en-US"/>
        </w:rPr>
        <w:t>29</w:t>
      </w:r>
      <w:r w:rsidRPr="005D4AF2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4428DF" w:rsidRPr="005D4AF2">
        <w:rPr>
          <w:rFonts w:asciiTheme="majorBidi" w:hAnsiTheme="majorBidi"/>
          <w:sz w:val="30"/>
          <w:szCs w:val="30"/>
          <w:lang w:val="en-US"/>
        </w:rPr>
        <w:t>2569</w:t>
      </w:r>
      <w:r w:rsidRPr="005D4AF2">
        <w:rPr>
          <w:rFonts w:asciiTheme="majorBidi" w:hAnsiTheme="majorBidi"/>
          <w:sz w:val="30"/>
          <w:szCs w:val="30"/>
          <w:cs/>
        </w:rPr>
        <w:t xml:space="preserve"> และอยู่ระหว่างดำเนินการชำระบัญชี</w:t>
      </w:r>
    </w:p>
    <w:p w14:paraId="741AC1BE" w14:textId="51F48F89" w:rsidR="005D4AF2" w:rsidRDefault="005D4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2DD5A76" w14:textId="3F45CEC9" w:rsidR="00667C73" w:rsidRPr="00044EF1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044EF1">
        <w:rPr>
          <w:rFonts w:asciiTheme="majorBidi" w:hAnsiTheme="majorBidi" w:cstheme="majorBidi"/>
          <w:szCs w:val="30"/>
          <w:cs/>
        </w:rPr>
        <w:lastRenderedPageBreak/>
        <w:t>สินทรัพย์ทางการเงิน</w:t>
      </w:r>
      <w:r w:rsidR="00E02CFE" w:rsidRPr="00044EF1">
        <w:rPr>
          <w:rFonts w:asciiTheme="majorBidi" w:hAnsiTheme="majorBidi" w:cstheme="majorBidi"/>
          <w:szCs w:val="30"/>
          <w:cs/>
        </w:rPr>
        <w:t>ที่อยู่ในความต้องการของตลาด</w:t>
      </w:r>
    </w:p>
    <w:p w14:paraId="441841B9" w14:textId="68E40E24" w:rsidR="0057178B" w:rsidRPr="002B5993" w:rsidRDefault="0057178B" w:rsidP="00296258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6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4"/>
        <w:gridCol w:w="898"/>
        <w:gridCol w:w="246"/>
        <w:gridCol w:w="750"/>
        <w:gridCol w:w="240"/>
        <w:gridCol w:w="842"/>
        <w:gridCol w:w="236"/>
        <w:gridCol w:w="754"/>
        <w:gridCol w:w="236"/>
        <w:gridCol w:w="844"/>
        <w:gridCol w:w="226"/>
        <w:gridCol w:w="10"/>
        <w:gridCol w:w="933"/>
      </w:tblGrid>
      <w:tr w:rsidR="00690C1E" w:rsidRPr="006F48DE" w14:paraId="38737F91" w14:textId="77777777" w:rsidTr="00B227C4">
        <w:trPr>
          <w:tblHeader/>
        </w:trPr>
        <w:tc>
          <w:tcPr>
            <w:tcW w:w="3054" w:type="dxa"/>
          </w:tcPr>
          <w:p w14:paraId="719E270D" w14:textId="77777777" w:rsidR="00690C1E" w:rsidRPr="006F48DE" w:rsidRDefault="00690C1E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5" w:type="dxa"/>
            <w:gridSpan w:val="12"/>
          </w:tcPr>
          <w:p w14:paraId="5B4D1D8D" w14:textId="4652E152" w:rsidR="00690C1E" w:rsidRPr="006F48DE" w:rsidRDefault="00690C1E" w:rsidP="007E647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งบการเงินรวม </w:t>
            </w:r>
          </w:p>
        </w:tc>
      </w:tr>
      <w:tr w:rsidR="00690C1E" w:rsidRPr="006F48DE" w14:paraId="3FAACE66" w14:textId="77777777" w:rsidTr="00B227C4">
        <w:trPr>
          <w:trHeight w:val="416"/>
        </w:trPr>
        <w:tc>
          <w:tcPr>
            <w:tcW w:w="3054" w:type="dxa"/>
            <w:vAlign w:val="bottom"/>
            <w:hideMark/>
          </w:tcPr>
          <w:p w14:paraId="41F1B33E" w14:textId="77777777" w:rsidR="00690C1E" w:rsidRPr="006F48DE" w:rsidRDefault="00690C1E" w:rsidP="007E6479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898" w:type="dxa"/>
            <w:vAlign w:val="bottom"/>
            <w:hideMark/>
          </w:tcPr>
          <w:p w14:paraId="70763BFE" w14:textId="77777777" w:rsidR="00690C1E" w:rsidRPr="006F48DE" w:rsidRDefault="00690C1E" w:rsidP="007E647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2E883C0" w14:textId="1E14C484" w:rsidR="00690C1E" w:rsidRPr="006F48DE" w:rsidRDefault="00690C1E" w:rsidP="007E647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28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D13159F" w14:textId="77777777" w:rsidR="00690C1E" w:rsidRPr="006F48DE" w:rsidRDefault="00690C1E" w:rsidP="007E64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50" w:type="dxa"/>
            <w:vAlign w:val="bottom"/>
            <w:hideMark/>
          </w:tcPr>
          <w:p w14:paraId="5031496F" w14:textId="77777777" w:rsidR="00690C1E" w:rsidRPr="006F48DE" w:rsidRDefault="00690C1E" w:rsidP="007E64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DDAFB8C" w14:textId="77777777" w:rsidR="00690C1E" w:rsidRPr="006F48DE" w:rsidRDefault="00690C1E" w:rsidP="007E64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42" w:type="dxa"/>
            <w:vAlign w:val="bottom"/>
            <w:hideMark/>
          </w:tcPr>
          <w:p w14:paraId="24F0E3A2" w14:textId="18231405" w:rsidR="00690C1E" w:rsidRPr="006F48DE" w:rsidRDefault="00690C1E" w:rsidP="007E64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</w:tcPr>
          <w:p w14:paraId="7DFA5771" w14:textId="77777777" w:rsidR="00690C1E" w:rsidRPr="006F48DE" w:rsidRDefault="00690C1E" w:rsidP="007E64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4" w:type="dxa"/>
          </w:tcPr>
          <w:p w14:paraId="5F320095" w14:textId="77777777" w:rsidR="00690C1E" w:rsidRDefault="00690C1E" w:rsidP="007E64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582B42" w14:textId="56548888" w:rsidR="00690C1E" w:rsidRPr="006F48DE" w:rsidRDefault="00690C1E" w:rsidP="007E64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</w:t>
            </w:r>
            <w:r w:rsidR="002D203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</w:t>
            </w:r>
          </w:p>
        </w:tc>
        <w:tc>
          <w:tcPr>
            <w:tcW w:w="1306" w:type="dxa"/>
            <w:gridSpan w:val="3"/>
            <w:vAlign w:val="bottom"/>
          </w:tcPr>
          <w:p w14:paraId="77C4F555" w14:textId="6B7FE3EF" w:rsidR="00690C1E" w:rsidRPr="006F48DE" w:rsidRDefault="00690C1E" w:rsidP="007E64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5A04BFA7" w14:textId="77777777" w:rsidR="00690C1E" w:rsidRPr="006F48DE" w:rsidRDefault="00690C1E" w:rsidP="007E64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  <w:p w14:paraId="7AE5F9C2" w14:textId="03395A97" w:rsidR="00690C1E" w:rsidRPr="006F48DE" w:rsidRDefault="00690C1E" w:rsidP="007E64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943" w:type="dxa"/>
            <w:gridSpan w:val="2"/>
            <w:vAlign w:val="bottom"/>
            <w:hideMark/>
          </w:tcPr>
          <w:p w14:paraId="223CC1CD" w14:textId="77777777" w:rsidR="00690C1E" w:rsidRPr="006F48DE" w:rsidRDefault="00690C1E" w:rsidP="002D2032">
            <w:pPr>
              <w:tabs>
                <w:tab w:val="clear" w:pos="680"/>
                <w:tab w:val="left" w:pos="544"/>
              </w:tabs>
              <w:spacing w:line="240" w:lineRule="auto"/>
              <w:ind w:left="-86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8249D13" w14:textId="2BB71DF4" w:rsidR="00690C1E" w:rsidRPr="006F48DE" w:rsidRDefault="00690C1E" w:rsidP="002D2032">
            <w:pPr>
              <w:tabs>
                <w:tab w:val="clear" w:pos="680"/>
                <w:tab w:val="left" w:pos="544"/>
              </w:tabs>
              <w:spacing w:line="240" w:lineRule="auto"/>
              <w:ind w:left="-86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28DF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690C1E" w:rsidRPr="006F48DE" w14:paraId="520358CD" w14:textId="77777777" w:rsidTr="00B227C4">
        <w:tc>
          <w:tcPr>
            <w:tcW w:w="3054" w:type="dxa"/>
          </w:tcPr>
          <w:p w14:paraId="16BCF97F" w14:textId="77777777" w:rsidR="00690C1E" w:rsidRPr="006F48DE" w:rsidRDefault="00690C1E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215" w:type="dxa"/>
            <w:gridSpan w:val="12"/>
          </w:tcPr>
          <w:p w14:paraId="6ABC39D4" w14:textId="07F979C6" w:rsidR="00690C1E" w:rsidRPr="006F48DE" w:rsidRDefault="00690C1E" w:rsidP="007E647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90C1E" w:rsidRPr="006F48DE" w14:paraId="6F710124" w14:textId="77777777" w:rsidTr="00B227C4">
        <w:tc>
          <w:tcPr>
            <w:tcW w:w="3054" w:type="dxa"/>
            <w:hideMark/>
          </w:tcPr>
          <w:p w14:paraId="657281B1" w14:textId="154495A8" w:rsidR="00690C1E" w:rsidRPr="006F48DE" w:rsidRDefault="00690C1E" w:rsidP="007E64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898" w:type="dxa"/>
          </w:tcPr>
          <w:p w14:paraId="74E65F9B" w14:textId="77777777" w:rsidR="00690C1E" w:rsidRPr="006F48DE" w:rsidRDefault="00690C1E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44EEA443" w14:textId="77777777" w:rsidR="00690C1E" w:rsidRPr="006F48DE" w:rsidRDefault="00690C1E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122067FF" w14:textId="77777777" w:rsidR="00690C1E" w:rsidRPr="006F48DE" w:rsidRDefault="00690C1E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00426A52" w14:textId="77777777" w:rsidR="00690C1E" w:rsidRPr="006F48DE" w:rsidRDefault="00690C1E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</w:tcPr>
          <w:p w14:paraId="0EF5869C" w14:textId="77777777" w:rsidR="00690C1E" w:rsidRPr="006F48DE" w:rsidRDefault="00690C1E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543428" w14:textId="77777777" w:rsidR="00690C1E" w:rsidRPr="006F48DE" w:rsidRDefault="00690C1E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1030DF9" w14:textId="7AD2F6D5" w:rsidR="00690C1E" w:rsidRPr="006F48DE" w:rsidRDefault="00690C1E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39D8B3" w14:textId="01E9CA50" w:rsidR="00690C1E" w:rsidRPr="006F48DE" w:rsidRDefault="00690C1E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23B44EB" w14:textId="77777777" w:rsidR="00690C1E" w:rsidRPr="006F48DE" w:rsidRDefault="00690C1E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6CFBB05" w14:textId="77777777" w:rsidR="00690C1E" w:rsidRPr="006F48DE" w:rsidRDefault="00690C1E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2A468BE1" w14:textId="77777777" w:rsidR="00690C1E" w:rsidRPr="006F48DE" w:rsidRDefault="00690C1E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0C1E" w:rsidRPr="006F48DE" w14:paraId="2021A208" w14:textId="77777777" w:rsidTr="00B227C4">
        <w:tc>
          <w:tcPr>
            <w:tcW w:w="3054" w:type="dxa"/>
          </w:tcPr>
          <w:p w14:paraId="5D45AA14" w14:textId="77777777" w:rsidR="00690C1E" w:rsidRPr="006F48DE" w:rsidRDefault="00690C1E" w:rsidP="007E64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8" w:type="dxa"/>
          </w:tcPr>
          <w:p w14:paraId="549A9F99" w14:textId="77777777" w:rsidR="00690C1E" w:rsidRPr="006F48DE" w:rsidRDefault="00690C1E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4AE9A4B8" w14:textId="77777777" w:rsidR="00690C1E" w:rsidRPr="006F48DE" w:rsidRDefault="00690C1E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00611584" w14:textId="77777777" w:rsidR="00690C1E" w:rsidRPr="006F48DE" w:rsidRDefault="00690C1E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783274C" w14:textId="77777777" w:rsidR="00690C1E" w:rsidRPr="006F48DE" w:rsidRDefault="00690C1E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</w:tcPr>
          <w:p w14:paraId="6D8746E1" w14:textId="77777777" w:rsidR="00690C1E" w:rsidRPr="006F48DE" w:rsidRDefault="00690C1E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D8E701" w14:textId="77777777" w:rsidR="00690C1E" w:rsidRPr="006F48DE" w:rsidRDefault="00690C1E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61CD8E5" w14:textId="5B618FDD" w:rsidR="00690C1E" w:rsidRPr="006F48DE" w:rsidRDefault="00690C1E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B71DC5" w14:textId="6D3BB1B2" w:rsidR="00690C1E" w:rsidRPr="006F48DE" w:rsidRDefault="00690C1E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0FE0E79" w14:textId="77777777" w:rsidR="00690C1E" w:rsidRPr="006F48DE" w:rsidRDefault="00690C1E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D7DEDD5" w14:textId="77777777" w:rsidR="00690C1E" w:rsidRPr="006F48DE" w:rsidRDefault="00690C1E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5319CEDC" w14:textId="77777777" w:rsidR="00690C1E" w:rsidRPr="006F48DE" w:rsidRDefault="00690C1E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0C1E" w:rsidRPr="006F48DE" w14:paraId="0A687531" w14:textId="77777777" w:rsidTr="00B227C4">
        <w:trPr>
          <w:trHeight w:val="51"/>
        </w:trPr>
        <w:tc>
          <w:tcPr>
            <w:tcW w:w="3054" w:type="dxa"/>
          </w:tcPr>
          <w:p w14:paraId="4551CF71" w14:textId="3235155A" w:rsidR="00690C1E" w:rsidRPr="006F48DE" w:rsidRDefault="00690C1E" w:rsidP="009F53A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หนี้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</w:t>
            </w:r>
          </w:p>
        </w:tc>
        <w:tc>
          <w:tcPr>
            <w:tcW w:w="898" w:type="dxa"/>
          </w:tcPr>
          <w:p w14:paraId="6E900747" w14:textId="5B85BDAD" w:rsidR="00690C1E" w:rsidRPr="006F48DE" w:rsidRDefault="00690C1E" w:rsidP="009F53A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267417D8" w14:textId="77777777" w:rsidR="00690C1E" w:rsidRPr="006F48DE" w:rsidRDefault="00690C1E" w:rsidP="009F53A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4EC3866B" w14:textId="77777777" w:rsidR="00690C1E" w:rsidRPr="006F48DE" w:rsidRDefault="00690C1E" w:rsidP="009F53A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E08A59E" w14:textId="77777777" w:rsidR="00690C1E" w:rsidRPr="006F48DE" w:rsidRDefault="00690C1E" w:rsidP="009F53A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</w:tcPr>
          <w:p w14:paraId="6CC663B4" w14:textId="77777777" w:rsidR="00690C1E" w:rsidRPr="006F48DE" w:rsidRDefault="00690C1E" w:rsidP="009F53A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7B0904" w14:textId="77777777" w:rsidR="00690C1E" w:rsidRPr="006F48DE" w:rsidRDefault="00690C1E" w:rsidP="009F53A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580CE57B" w14:textId="4422E369" w:rsidR="00690C1E" w:rsidRPr="006F48DE" w:rsidRDefault="00690C1E" w:rsidP="009F53A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EBF145" w14:textId="3BB98AC1" w:rsidR="00690C1E" w:rsidRPr="006F48DE" w:rsidRDefault="00690C1E" w:rsidP="009F53A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393A7BB" w14:textId="77777777" w:rsidR="00690C1E" w:rsidRPr="006F48DE" w:rsidRDefault="00690C1E" w:rsidP="009F53A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296653B" w14:textId="77777777" w:rsidR="00690C1E" w:rsidRPr="006F48DE" w:rsidRDefault="00690C1E" w:rsidP="009F53A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0EB68066" w14:textId="77777777" w:rsidR="00690C1E" w:rsidRPr="006F48DE" w:rsidRDefault="00690C1E" w:rsidP="009F53A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2032" w:rsidRPr="006F48DE" w14:paraId="3E6DA7BA" w14:textId="77777777" w:rsidTr="00B227C4">
        <w:trPr>
          <w:trHeight w:val="53"/>
        </w:trPr>
        <w:tc>
          <w:tcPr>
            <w:tcW w:w="3054" w:type="dxa"/>
          </w:tcPr>
          <w:p w14:paraId="64648BC0" w14:textId="77777777" w:rsidR="002D2032" w:rsidRPr="006F48DE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8" w:type="dxa"/>
          </w:tcPr>
          <w:p w14:paraId="00523260" w14:textId="5492A219" w:rsidR="002D2032" w:rsidRPr="006F48DE" w:rsidRDefault="002D2032" w:rsidP="002D203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46" w:type="dxa"/>
          </w:tcPr>
          <w:p w14:paraId="6C633662" w14:textId="77777777" w:rsidR="002D2032" w:rsidRPr="006F48DE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352A3F92" w14:textId="25872868" w:rsidR="002D2032" w:rsidRPr="00DF5D4F" w:rsidRDefault="002D2032" w:rsidP="002D2032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77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0D5908B" w14:textId="77777777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</w:tcPr>
          <w:p w14:paraId="0C16E96F" w14:textId="565B41DE" w:rsidR="002D2032" w:rsidRPr="00DF5D4F" w:rsidRDefault="00A83065" w:rsidP="002D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5"/>
                <w:tab w:val="left" w:pos="660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77DE87" w14:textId="77777777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B2E2910" w14:textId="4F6AE134" w:rsidR="002D2032" w:rsidRPr="00DF5D4F" w:rsidRDefault="002D2032" w:rsidP="00A83065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36" w:type="dxa"/>
          </w:tcPr>
          <w:p w14:paraId="6605FEFE" w14:textId="01CC7196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F1454E8" w14:textId="6DDCD028" w:rsidR="002D2032" w:rsidRPr="00A74D3D" w:rsidRDefault="002D2032" w:rsidP="00A74D3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4D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1A09FAB6" w14:textId="77777777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0BE3D4F6" w14:textId="36180911" w:rsidR="002D2032" w:rsidRPr="00DF5D4F" w:rsidRDefault="002D2032" w:rsidP="002D203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2D2032" w:rsidRPr="006F48DE" w14:paraId="57277055" w14:textId="77777777" w:rsidTr="00B227C4">
        <w:trPr>
          <w:trHeight w:val="43"/>
        </w:trPr>
        <w:tc>
          <w:tcPr>
            <w:tcW w:w="3054" w:type="dxa"/>
          </w:tcPr>
          <w:p w14:paraId="0FC8538E" w14:textId="68E31E03" w:rsidR="002D2032" w:rsidRPr="006F48DE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ทุน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</w:t>
            </w:r>
          </w:p>
        </w:tc>
        <w:tc>
          <w:tcPr>
            <w:tcW w:w="898" w:type="dxa"/>
          </w:tcPr>
          <w:p w14:paraId="133A1EEB" w14:textId="34CA748F" w:rsidR="002D2032" w:rsidRPr="006F48DE" w:rsidRDefault="002D2032" w:rsidP="002D2032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37C0D6EB" w14:textId="77777777" w:rsidR="002D2032" w:rsidRPr="006F48DE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7C01BC06" w14:textId="4579C2B9" w:rsidR="002D2032" w:rsidRPr="00DF5D4F" w:rsidRDefault="002D2032" w:rsidP="002D203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9973D65" w14:textId="77777777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</w:tcPr>
          <w:p w14:paraId="6A1B3869" w14:textId="77777777" w:rsidR="002D2032" w:rsidRPr="00DF5D4F" w:rsidRDefault="002D2032" w:rsidP="002D203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36B5E0" w14:textId="77777777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1F52CBA" w14:textId="7CA0C1C6" w:rsidR="002D2032" w:rsidRPr="00DF5D4F" w:rsidRDefault="002D2032" w:rsidP="00A83065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50037D" w14:textId="54EA0CAD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5A2A91A" w14:textId="77777777" w:rsidR="002D2032" w:rsidRPr="00A74D3D" w:rsidRDefault="002D2032" w:rsidP="002D203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C3E2A5B" w14:textId="77777777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67EBABB7" w14:textId="77777777" w:rsidR="002D2032" w:rsidRPr="00DF5D4F" w:rsidRDefault="002D2032" w:rsidP="002D203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2032" w:rsidRPr="006F48DE" w14:paraId="490122BF" w14:textId="77777777" w:rsidTr="00B227C4">
        <w:trPr>
          <w:trHeight w:val="43"/>
        </w:trPr>
        <w:tc>
          <w:tcPr>
            <w:tcW w:w="3054" w:type="dxa"/>
          </w:tcPr>
          <w:p w14:paraId="1F0D5974" w14:textId="77777777" w:rsidR="002D2032" w:rsidRPr="006F48DE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5E2D722F" w14:textId="6F3785BF" w:rsidR="002D2032" w:rsidRPr="004C6551" w:rsidRDefault="002D2032" w:rsidP="002D203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46" w:type="dxa"/>
          </w:tcPr>
          <w:p w14:paraId="10825403" w14:textId="77777777" w:rsidR="002D2032" w:rsidRPr="006F48DE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72DDAFE2" w14:textId="5320B32E" w:rsidR="002D2032" w:rsidRPr="00DF5D4F" w:rsidRDefault="002D2032" w:rsidP="002D2032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77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DB1652A" w14:textId="77777777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5982E408" w14:textId="58B3DD18" w:rsidR="002D2032" w:rsidRPr="00DF5D4F" w:rsidRDefault="002D2032" w:rsidP="002D2032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70A0469" w14:textId="77777777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414266A" w14:textId="524E72D0" w:rsidR="002D2032" w:rsidRPr="00DF5D4F" w:rsidRDefault="002D2032" w:rsidP="00A83065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72F6B4" w14:textId="25C1BA48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14:paraId="0E6F0B2B" w14:textId="45E0CC79" w:rsidR="002D2032" w:rsidRPr="00A74D3D" w:rsidRDefault="002D2032" w:rsidP="00A74D3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4D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gridSpan w:val="2"/>
          </w:tcPr>
          <w:p w14:paraId="550C37CD" w14:textId="77777777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50C5A2BE" w14:textId="6F5E4572" w:rsidR="002D2032" w:rsidRPr="00DF5D4F" w:rsidRDefault="002D2032" w:rsidP="002D203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2D2032" w:rsidRPr="006F48DE" w14:paraId="0DABF143" w14:textId="77777777" w:rsidTr="00B227C4">
        <w:trPr>
          <w:trHeight w:val="43"/>
        </w:trPr>
        <w:tc>
          <w:tcPr>
            <w:tcW w:w="3054" w:type="dxa"/>
          </w:tcPr>
          <w:p w14:paraId="4B9EDD6A" w14:textId="77777777" w:rsidR="002D2032" w:rsidRPr="006F48DE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28A11828" w14:textId="5277AC81" w:rsidR="002D2032" w:rsidRPr="006F48DE" w:rsidRDefault="002D2032" w:rsidP="002D2032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46" w:type="dxa"/>
          </w:tcPr>
          <w:p w14:paraId="4728788B" w14:textId="77777777" w:rsidR="002D2032" w:rsidRPr="006F48DE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</w:tcPr>
          <w:p w14:paraId="76A5474E" w14:textId="2886DC08" w:rsidR="002D2032" w:rsidRPr="00784B7D" w:rsidRDefault="002D2032" w:rsidP="002D2032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77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DAD813C" w14:textId="77777777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14:paraId="4443A50D" w14:textId="3C48FC1B" w:rsidR="002D2032" w:rsidRPr="00DF5D4F" w:rsidRDefault="00A83065" w:rsidP="002D2032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5B9C08" w14:textId="77777777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309B2BD5" w14:textId="2697771F" w:rsidR="002D2032" w:rsidRPr="00DF5D4F" w:rsidRDefault="002D2032" w:rsidP="00A83065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36" w:type="dxa"/>
          </w:tcPr>
          <w:p w14:paraId="721FBDC9" w14:textId="64126435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46C0AE99" w14:textId="5C11115A" w:rsidR="002D2032" w:rsidRPr="00A74D3D" w:rsidRDefault="002D2032" w:rsidP="00A74D3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4D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gridSpan w:val="2"/>
          </w:tcPr>
          <w:p w14:paraId="68F6F0AE" w14:textId="77777777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647C3FE4" w14:textId="705376A9" w:rsidR="002D2032" w:rsidRPr="00DF5D4F" w:rsidRDefault="002D2032" w:rsidP="002D203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690C1E" w:rsidRPr="006F48DE" w14:paraId="7B3EEC76" w14:textId="77777777" w:rsidTr="00B227C4">
        <w:tc>
          <w:tcPr>
            <w:tcW w:w="3054" w:type="dxa"/>
          </w:tcPr>
          <w:p w14:paraId="109E7AA5" w14:textId="05039A42" w:rsidR="00690C1E" w:rsidRPr="006F48DE" w:rsidRDefault="00690C1E" w:rsidP="00784B7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2AD3CB7B" w14:textId="77777777" w:rsidR="00690C1E" w:rsidRPr="006F48DE" w:rsidRDefault="00690C1E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1A3208B9" w14:textId="77777777" w:rsidR="00690C1E" w:rsidRPr="006F48DE" w:rsidRDefault="00690C1E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0C856F49" w14:textId="77777777" w:rsidR="00690C1E" w:rsidRPr="00DF5D4F" w:rsidRDefault="00690C1E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60B0155" w14:textId="77777777" w:rsidR="00690C1E" w:rsidRPr="00DF5D4F" w:rsidRDefault="00690C1E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</w:tcPr>
          <w:p w14:paraId="1F3F1477" w14:textId="77777777" w:rsidR="00690C1E" w:rsidRPr="00DF5D4F" w:rsidRDefault="00690C1E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39EAAF" w14:textId="77777777" w:rsidR="00690C1E" w:rsidRPr="00DF5D4F" w:rsidRDefault="00690C1E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6B3F0021" w14:textId="677DA543" w:rsidR="00690C1E" w:rsidRPr="00DF5D4F" w:rsidRDefault="00690C1E" w:rsidP="00A83065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00D300" w14:textId="4BED5768" w:rsidR="00690C1E" w:rsidRPr="00DF5D4F" w:rsidRDefault="00690C1E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4AB8291" w14:textId="77777777" w:rsidR="00690C1E" w:rsidRPr="00DF5D4F" w:rsidRDefault="00690C1E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2BCA6CE" w14:textId="77777777" w:rsidR="00690C1E" w:rsidRPr="00DF5D4F" w:rsidRDefault="00690C1E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5A57F42B" w14:textId="77777777" w:rsidR="00690C1E" w:rsidRPr="00DF5D4F" w:rsidRDefault="00690C1E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0C1E" w:rsidRPr="006F48DE" w14:paraId="73FF1C3B" w14:textId="77777777" w:rsidTr="00B227C4">
        <w:trPr>
          <w:trHeight w:val="43"/>
        </w:trPr>
        <w:tc>
          <w:tcPr>
            <w:tcW w:w="3054" w:type="dxa"/>
          </w:tcPr>
          <w:p w14:paraId="3863053C" w14:textId="6CDF7F5B" w:rsidR="00690C1E" w:rsidRPr="006F48DE" w:rsidRDefault="00690C1E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8" w:type="dxa"/>
          </w:tcPr>
          <w:p w14:paraId="49CC9980" w14:textId="77777777" w:rsidR="00690C1E" w:rsidRPr="006F48DE" w:rsidRDefault="00690C1E" w:rsidP="00784B7D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4929A103" w14:textId="77777777" w:rsidR="00690C1E" w:rsidRPr="006F48DE" w:rsidRDefault="00690C1E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5D12BDF0" w14:textId="77777777" w:rsidR="00690C1E" w:rsidRPr="00DF5D4F" w:rsidRDefault="00690C1E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30D95D3" w14:textId="77777777" w:rsidR="00690C1E" w:rsidRPr="00DF5D4F" w:rsidRDefault="00690C1E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</w:tcPr>
          <w:p w14:paraId="2B39A03D" w14:textId="77777777" w:rsidR="00690C1E" w:rsidRPr="00DF5D4F" w:rsidRDefault="00690C1E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E29A9C" w14:textId="77777777" w:rsidR="00690C1E" w:rsidRPr="00DF5D4F" w:rsidRDefault="00690C1E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E4A5E2C" w14:textId="7AED1243" w:rsidR="00690C1E" w:rsidRPr="00DF5D4F" w:rsidRDefault="00690C1E" w:rsidP="00A83065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C4FCCE" w14:textId="6AF4D989" w:rsidR="00690C1E" w:rsidRPr="00DF5D4F" w:rsidRDefault="00690C1E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C2350F7" w14:textId="77777777" w:rsidR="00690C1E" w:rsidRPr="00DF5D4F" w:rsidRDefault="00690C1E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1E5DD4F" w14:textId="77777777" w:rsidR="00690C1E" w:rsidRPr="00DF5D4F" w:rsidRDefault="00690C1E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2A6807C7" w14:textId="77777777" w:rsidR="00690C1E" w:rsidRPr="00DF5D4F" w:rsidRDefault="00690C1E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0C1E" w:rsidRPr="006F48DE" w14:paraId="40E33AE6" w14:textId="77777777" w:rsidTr="00B227C4">
        <w:trPr>
          <w:trHeight w:val="43"/>
        </w:trPr>
        <w:tc>
          <w:tcPr>
            <w:tcW w:w="3054" w:type="dxa"/>
          </w:tcPr>
          <w:p w14:paraId="597228B0" w14:textId="717F0437" w:rsidR="00690C1E" w:rsidRPr="006F48DE" w:rsidRDefault="00690C1E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</w:p>
        </w:tc>
        <w:tc>
          <w:tcPr>
            <w:tcW w:w="898" w:type="dxa"/>
          </w:tcPr>
          <w:p w14:paraId="0B8FBB30" w14:textId="77777777" w:rsidR="00690C1E" w:rsidRPr="006F48DE" w:rsidRDefault="00690C1E" w:rsidP="00784B7D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240CCC59" w14:textId="77777777" w:rsidR="00690C1E" w:rsidRPr="006F48DE" w:rsidRDefault="00690C1E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1A0836BF" w14:textId="77777777" w:rsidR="00690C1E" w:rsidRPr="00DF5D4F" w:rsidRDefault="00690C1E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828EAA5" w14:textId="77777777" w:rsidR="00690C1E" w:rsidRPr="00DF5D4F" w:rsidRDefault="00690C1E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</w:tcPr>
          <w:p w14:paraId="64BE8AB0" w14:textId="77777777" w:rsidR="00690C1E" w:rsidRPr="00DF5D4F" w:rsidRDefault="00690C1E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624E3C" w14:textId="77777777" w:rsidR="00690C1E" w:rsidRPr="00DF5D4F" w:rsidRDefault="00690C1E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540BDF80" w14:textId="57523FB1" w:rsidR="00690C1E" w:rsidRPr="00DF5D4F" w:rsidRDefault="00690C1E" w:rsidP="00A83065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DB7E77" w14:textId="160B8C23" w:rsidR="00690C1E" w:rsidRPr="00DF5D4F" w:rsidRDefault="00690C1E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B8F9717" w14:textId="77777777" w:rsidR="00690C1E" w:rsidRPr="00DF5D4F" w:rsidRDefault="00690C1E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EA40A93" w14:textId="77777777" w:rsidR="00690C1E" w:rsidRPr="00DF5D4F" w:rsidRDefault="00690C1E" w:rsidP="00784B7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16366C3E" w14:textId="77777777" w:rsidR="00690C1E" w:rsidRPr="00DF5D4F" w:rsidRDefault="00690C1E" w:rsidP="00784B7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2032" w:rsidRPr="006F48DE" w14:paraId="3BDCB467" w14:textId="77777777" w:rsidTr="00B227C4">
        <w:trPr>
          <w:trHeight w:val="43"/>
        </w:trPr>
        <w:tc>
          <w:tcPr>
            <w:tcW w:w="3054" w:type="dxa"/>
          </w:tcPr>
          <w:p w14:paraId="745ACD01" w14:textId="2B2CDFC7" w:rsidR="002D2032" w:rsidRPr="00644308" w:rsidRDefault="002D2032" w:rsidP="002D2032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680"/>
                <w:tab w:val="left" w:pos="71"/>
                <w:tab w:val="left" w:pos="161"/>
              </w:tabs>
              <w:spacing w:line="240" w:lineRule="auto"/>
              <w:ind w:left="251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4430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ุน</w:t>
            </w:r>
            <w:r w:rsidRPr="00644308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98" w:type="dxa"/>
            <w:vAlign w:val="bottom"/>
          </w:tcPr>
          <w:p w14:paraId="5A779F1D" w14:textId="2D4D8E28" w:rsidR="002D2032" w:rsidRPr="006F48DE" w:rsidRDefault="002D2032" w:rsidP="002D2032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46" w:type="dxa"/>
            <w:vAlign w:val="bottom"/>
          </w:tcPr>
          <w:p w14:paraId="3A201033" w14:textId="77777777" w:rsidR="002D2032" w:rsidRPr="006F48DE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7B1A473F" w14:textId="7B6F9601" w:rsidR="002D2032" w:rsidRPr="00DF5D4F" w:rsidRDefault="002D2032" w:rsidP="002D2032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77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3A2C2A1B" w14:textId="77777777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  <w:vAlign w:val="bottom"/>
          </w:tcPr>
          <w:p w14:paraId="4B582F24" w14:textId="02DAA206" w:rsidR="002D2032" w:rsidRPr="00DF5D4F" w:rsidRDefault="002D2032" w:rsidP="002D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5"/>
                <w:tab w:val="left" w:pos="660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1E0FF5" w14:textId="77777777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76C2B17" w14:textId="5EA8A40F" w:rsidR="002D2032" w:rsidRPr="00DF5D4F" w:rsidRDefault="002D2032" w:rsidP="00A83065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115500C" w14:textId="668A0199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79AC9946" w14:textId="188664D3" w:rsidR="002D2032" w:rsidRPr="00DF5D4F" w:rsidRDefault="002D2032" w:rsidP="002D2032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64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D81061E" w14:textId="77777777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09D49820" w14:textId="22AA946F" w:rsidR="002D2032" w:rsidRPr="00DF5D4F" w:rsidRDefault="002D2032" w:rsidP="002D203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2D2032" w:rsidRPr="006F48DE" w14:paraId="275D8474" w14:textId="77777777" w:rsidTr="00B227C4">
        <w:trPr>
          <w:trHeight w:val="43"/>
        </w:trPr>
        <w:tc>
          <w:tcPr>
            <w:tcW w:w="3054" w:type="dxa"/>
          </w:tcPr>
          <w:p w14:paraId="74546196" w14:textId="4A7FB764" w:rsidR="002D2032" w:rsidRPr="006F48DE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</w:tc>
        <w:tc>
          <w:tcPr>
            <w:tcW w:w="898" w:type="dxa"/>
            <w:vAlign w:val="bottom"/>
          </w:tcPr>
          <w:p w14:paraId="6430B166" w14:textId="77777777" w:rsidR="002D2032" w:rsidRPr="006F48DE" w:rsidRDefault="002D2032" w:rsidP="002D2032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3B128446" w14:textId="77777777" w:rsidR="002D2032" w:rsidRPr="006F48DE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06952B0" w14:textId="77777777" w:rsidR="002D2032" w:rsidRPr="00DF5D4F" w:rsidRDefault="002D2032" w:rsidP="002D203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395FAEF" w14:textId="77777777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  <w:vAlign w:val="bottom"/>
          </w:tcPr>
          <w:p w14:paraId="5BC88A39" w14:textId="77777777" w:rsidR="002D2032" w:rsidRPr="00DF5D4F" w:rsidRDefault="002D2032" w:rsidP="002D203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0D1DB2" w14:textId="77777777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6FAFB1F0" w14:textId="38570950" w:rsidR="002D2032" w:rsidRPr="00DF5D4F" w:rsidRDefault="002D2032" w:rsidP="00A83065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6BA006" w14:textId="6BBDE965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36E6CE90" w14:textId="186975EE" w:rsidR="002D2032" w:rsidRPr="00DF5D4F" w:rsidRDefault="002D2032" w:rsidP="002D203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F8F2F9F" w14:textId="77777777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4322C146" w14:textId="0EF998D9" w:rsidR="002D2032" w:rsidRPr="00DF5D4F" w:rsidRDefault="002D2032" w:rsidP="002D203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2032" w:rsidRPr="006F48DE" w14:paraId="5B3CF692" w14:textId="77777777" w:rsidTr="00B227C4">
        <w:trPr>
          <w:trHeight w:val="43"/>
        </w:trPr>
        <w:tc>
          <w:tcPr>
            <w:tcW w:w="3054" w:type="dxa"/>
          </w:tcPr>
          <w:p w14:paraId="0C3C23A4" w14:textId="60BECD3D" w:rsidR="002D2032" w:rsidRPr="00644308" w:rsidRDefault="002D2032" w:rsidP="002D2032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left" w:pos="71"/>
                <w:tab w:val="left" w:pos="251"/>
              </w:tabs>
              <w:spacing w:line="240" w:lineRule="auto"/>
              <w:ind w:left="251" w:hanging="2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4430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7A2FFC67" w14:textId="2C405276" w:rsidR="002D2032" w:rsidRPr="006F48DE" w:rsidRDefault="002D2032" w:rsidP="002D2032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246" w:type="dxa"/>
            <w:vAlign w:val="bottom"/>
          </w:tcPr>
          <w:p w14:paraId="1DF2F39B" w14:textId="77777777" w:rsidR="002D2032" w:rsidRPr="006F48DE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14:paraId="0C784246" w14:textId="050D2E2F" w:rsidR="002D2032" w:rsidRPr="00DF5D4F" w:rsidRDefault="002D2032" w:rsidP="002D2032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77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7C933D69" w14:textId="77777777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vAlign w:val="bottom"/>
          </w:tcPr>
          <w:p w14:paraId="37A7D803" w14:textId="65B17BF7" w:rsidR="002D2032" w:rsidRPr="00DF5D4F" w:rsidRDefault="002D2032" w:rsidP="002D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5"/>
                <w:tab w:val="left" w:pos="660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ABEDC6" w14:textId="77777777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33B61E87" w14:textId="06AABAEE" w:rsidR="002D2032" w:rsidRPr="00DF5D4F" w:rsidRDefault="002D2032" w:rsidP="00A83065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16B019" w14:textId="424A33E8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2A6E9416" w14:textId="0CA31BC3" w:rsidR="002D2032" w:rsidRPr="00DF5D4F" w:rsidRDefault="002D2032" w:rsidP="002D203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36" w:type="dxa"/>
            <w:gridSpan w:val="2"/>
            <w:vAlign w:val="bottom"/>
          </w:tcPr>
          <w:p w14:paraId="6F33E422" w14:textId="77777777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34C3EBE1" w14:textId="589E4747" w:rsidR="002D2032" w:rsidRPr="00DF5D4F" w:rsidRDefault="002D2032" w:rsidP="002D203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</w:tr>
      <w:tr w:rsidR="002D2032" w:rsidRPr="006F48DE" w14:paraId="24827356" w14:textId="77777777" w:rsidTr="00B227C4">
        <w:trPr>
          <w:trHeight w:val="43"/>
        </w:trPr>
        <w:tc>
          <w:tcPr>
            <w:tcW w:w="3054" w:type="dxa"/>
          </w:tcPr>
          <w:p w14:paraId="7B410276" w14:textId="77777777" w:rsidR="002D2032" w:rsidRPr="006F48DE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855AB" w14:textId="2FB0791B" w:rsidR="002D2032" w:rsidRPr="006F48DE" w:rsidRDefault="002D2032" w:rsidP="002D2032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sz w:val="28"/>
                <w:szCs w:val="28"/>
              </w:rPr>
              <w:t>284</w:t>
            </w:r>
          </w:p>
        </w:tc>
        <w:tc>
          <w:tcPr>
            <w:tcW w:w="246" w:type="dxa"/>
            <w:vAlign w:val="bottom"/>
          </w:tcPr>
          <w:p w14:paraId="42CB2AB5" w14:textId="77777777" w:rsidR="002D2032" w:rsidRPr="006F48DE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23454" w14:textId="4B21494E" w:rsidR="002D2032" w:rsidRPr="00DF5D4F" w:rsidRDefault="002D2032" w:rsidP="002D2032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77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2C0E3470" w14:textId="77777777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E6FD3" w14:textId="20EDE716" w:rsidR="002D2032" w:rsidRPr="00DF5D4F" w:rsidRDefault="002D2032" w:rsidP="002D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5"/>
                <w:tab w:val="left" w:pos="660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430BEC" w14:textId="77777777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C2ED6" w14:textId="5ED1EA04" w:rsidR="002D2032" w:rsidRPr="00DF5D4F" w:rsidRDefault="002D2032" w:rsidP="00A83065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14C1E7" w14:textId="6CBDF350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F8300" w14:textId="2BA15B47" w:rsidR="002D2032" w:rsidRPr="00DF5D4F" w:rsidRDefault="002D2032" w:rsidP="002D203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36" w:type="dxa"/>
            <w:gridSpan w:val="2"/>
            <w:vAlign w:val="bottom"/>
          </w:tcPr>
          <w:p w14:paraId="153166CD" w14:textId="77777777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18B1C" w14:textId="2FA23501" w:rsidR="002D2032" w:rsidRPr="00DF5D4F" w:rsidRDefault="002D2032" w:rsidP="002D203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</w:tr>
      <w:tr w:rsidR="002D2032" w:rsidRPr="006F48DE" w14:paraId="7C877FF2" w14:textId="77777777" w:rsidTr="00B227C4">
        <w:trPr>
          <w:trHeight w:val="43"/>
        </w:trPr>
        <w:tc>
          <w:tcPr>
            <w:tcW w:w="3054" w:type="dxa"/>
          </w:tcPr>
          <w:p w14:paraId="1F3780D9" w14:textId="404AE59C" w:rsidR="002D2032" w:rsidRPr="006F48DE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6BA68" w14:textId="1E907074" w:rsidR="002D2032" w:rsidRPr="006F48DE" w:rsidRDefault="002D2032" w:rsidP="002D2032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320</w:t>
            </w:r>
          </w:p>
        </w:tc>
        <w:tc>
          <w:tcPr>
            <w:tcW w:w="246" w:type="dxa"/>
            <w:vAlign w:val="bottom"/>
          </w:tcPr>
          <w:p w14:paraId="2D39FCC0" w14:textId="77777777" w:rsidR="002D2032" w:rsidRPr="006F48DE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22AD7" w14:textId="57061F5C" w:rsidR="002D2032" w:rsidRPr="00F80FDE" w:rsidRDefault="002D2032" w:rsidP="002D2032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77" w:right="-2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7C5252D1" w14:textId="77777777" w:rsidR="002D2032" w:rsidRPr="00F80FDE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01E86" w14:textId="1F6C62FF" w:rsidR="002D2032" w:rsidRPr="00F80FDE" w:rsidRDefault="00A83065" w:rsidP="002D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5"/>
                <w:tab w:val="left" w:pos="660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FD2440" w14:textId="77777777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10ED67" w14:textId="360B8614" w:rsidR="002D2032" w:rsidRPr="00A83065" w:rsidRDefault="002D2032" w:rsidP="00A83065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30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(3)</w:t>
            </w:r>
          </w:p>
        </w:tc>
        <w:tc>
          <w:tcPr>
            <w:tcW w:w="236" w:type="dxa"/>
          </w:tcPr>
          <w:p w14:paraId="1FDFEB99" w14:textId="100D9B71" w:rsidR="002D2032" w:rsidRPr="00DF5D4F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E1C3A" w14:textId="6A0B9246" w:rsidR="002D2032" w:rsidRPr="00122AD2" w:rsidRDefault="002D2032" w:rsidP="002D203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36" w:type="dxa"/>
            <w:gridSpan w:val="2"/>
            <w:vAlign w:val="bottom"/>
          </w:tcPr>
          <w:p w14:paraId="716DE07E" w14:textId="77777777" w:rsidR="002D2032" w:rsidRPr="00122AD2" w:rsidRDefault="002D2032" w:rsidP="002D203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A32B1" w14:textId="1C713D94" w:rsidR="002D2032" w:rsidRPr="00122AD2" w:rsidRDefault="002D2032" w:rsidP="002D203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329</w:t>
            </w:r>
          </w:p>
        </w:tc>
      </w:tr>
      <w:tr w:rsidR="00F336A0" w:rsidRPr="006F48DE" w14:paraId="66100D2B" w14:textId="77777777" w:rsidTr="00B227C4">
        <w:tc>
          <w:tcPr>
            <w:tcW w:w="3054" w:type="dxa"/>
          </w:tcPr>
          <w:p w14:paraId="0454C9CC" w14:textId="77777777" w:rsidR="00F336A0" w:rsidRPr="004428DF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43CE4EEE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5CB6E6A9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6FBBD84E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4660C4B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</w:tcPr>
          <w:p w14:paraId="29F258B6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421230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EC08DA2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0663A7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C29FBC6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1ACA962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57EACEE5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36A0" w:rsidRPr="006F48DE" w14:paraId="71AE0195" w14:textId="77777777" w:rsidTr="00B227C4">
        <w:tc>
          <w:tcPr>
            <w:tcW w:w="3054" w:type="dxa"/>
          </w:tcPr>
          <w:p w14:paraId="1F640906" w14:textId="77777777" w:rsidR="00F336A0" w:rsidRPr="004428DF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5BBAF6EE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2E9FFACE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4A656B5B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FD45694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</w:tcPr>
          <w:p w14:paraId="000A416A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7C243A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98678B2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D131E9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2748B0A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C06DED8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1E9FC0A3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36A0" w:rsidRPr="006F48DE" w14:paraId="70652F0E" w14:textId="77777777" w:rsidTr="00B227C4">
        <w:tc>
          <w:tcPr>
            <w:tcW w:w="3054" w:type="dxa"/>
          </w:tcPr>
          <w:p w14:paraId="3B7F9F33" w14:textId="77777777" w:rsidR="00F336A0" w:rsidRPr="004428DF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2A0B3AED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0BE04FF2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3767B315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04E0100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</w:tcPr>
          <w:p w14:paraId="6B8924B4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520714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0E63D24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C474BB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ABEFE14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C261E6F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7D6A41A4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36A0" w:rsidRPr="006F48DE" w14:paraId="2D43CD72" w14:textId="77777777" w:rsidTr="00B227C4">
        <w:tc>
          <w:tcPr>
            <w:tcW w:w="3054" w:type="dxa"/>
          </w:tcPr>
          <w:p w14:paraId="74CB1D4D" w14:textId="77777777" w:rsidR="00F336A0" w:rsidRPr="004428DF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2F2FFE7F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5F431AC9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2C678A41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B2FB569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</w:tcPr>
          <w:p w14:paraId="104F2FCD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E976DB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F818FEB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7AF479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001B872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D0DDC3B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47C6B613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36A0" w:rsidRPr="006F48DE" w14:paraId="6B27ACB6" w14:textId="77777777" w:rsidTr="00B227C4">
        <w:tc>
          <w:tcPr>
            <w:tcW w:w="3054" w:type="dxa"/>
          </w:tcPr>
          <w:p w14:paraId="4715F665" w14:textId="77777777" w:rsidR="00F336A0" w:rsidRPr="004428DF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309A6279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2DC0975F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507BE211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B9C75C0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</w:tcPr>
          <w:p w14:paraId="7C5E1CD7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8558FE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3B3EFE6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072C6A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33F9A87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A17F379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03E45F46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36A0" w:rsidRPr="006F48DE" w14:paraId="1C4B2074" w14:textId="77777777" w:rsidTr="00B227C4">
        <w:tc>
          <w:tcPr>
            <w:tcW w:w="3054" w:type="dxa"/>
          </w:tcPr>
          <w:p w14:paraId="6C19A95E" w14:textId="77777777" w:rsidR="00F336A0" w:rsidRPr="004428DF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2F8360AD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5E20AB7B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265F7756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771D611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</w:tcPr>
          <w:p w14:paraId="252E0A04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430C00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1303FF5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125979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1FF24A9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42E5FF4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62240E72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36A0" w:rsidRPr="006F48DE" w14:paraId="77B0626C" w14:textId="77777777" w:rsidTr="00B227C4">
        <w:tc>
          <w:tcPr>
            <w:tcW w:w="3054" w:type="dxa"/>
          </w:tcPr>
          <w:p w14:paraId="0928D158" w14:textId="77777777" w:rsidR="00F336A0" w:rsidRPr="004428DF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7DF3D037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0D87D77A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2F6222C9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2DD4D16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</w:tcPr>
          <w:p w14:paraId="5EE33D8D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BD2E07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A9B9A49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7AB0E5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3E11AE1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DD113D5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58F2DA5F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36A0" w:rsidRPr="006F48DE" w14:paraId="7DCAC1FA" w14:textId="77777777" w:rsidTr="00B227C4">
        <w:tc>
          <w:tcPr>
            <w:tcW w:w="3054" w:type="dxa"/>
          </w:tcPr>
          <w:p w14:paraId="065E67E1" w14:textId="77777777" w:rsidR="00F336A0" w:rsidRPr="004428DF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6EC3D5E9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69F24E2B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0FADB1A6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584E19C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</w:tcPr>
          <w:p w14:paraId="25CFC8E8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5B3EB4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5A8151BC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298B0A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AC7CE23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E3BBD7A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44E0C3F7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36A0" w:rsidRPr="006F48DE" w14:paraId="09C987BF" w14:textId="77777777" w:rsidTr="00B227C4">
        <w:tc>
          <w:tcPr>
            <w:tcW w:w="3054" w:type="dxa"/>
          </w:tcPr>
          <w:p w14:paraId="66809F8F" w14:textId="77777777" w:rsidR="00F336A0" w:rsidRPr="004428DF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6F762802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22E9C69F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7D7578D5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EA970A0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</w:tcPr>
          <w:p w14:paraId="65527DAB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ABF744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839C5FD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6D7665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163C15C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AFD9087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1C9E8E65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27C4" w:rsidRPr="006F48DE" w14:paraId="3D6EAF56" w14:textId="77777777" w:rsidTr="005C708E">
        <w:trPr>
          <w:trHeight w:val="416"/>
          <w:tblHeader/>
        </w:trPr>
        <w:tc>
          <w:tcPr>
            <w:tcW w:w="3054" w:type="dxa"/>
            <w:vAlign w:val="bottom"/>
            <w:hideMark/>
          </w:tcPr>
          <w:p w14:paraId="443B3B9C" w14:textId="77777777" w:rsidR="00B227C4" w:rsidRPr="006F48DE" w:rsidRDefault="00B227C4" w:rsidP="005C708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898" w:type="dxa"/>
            <w:vAlign w:val="bottom"/>
            <w:hideMark/>
          </w:tcPr>
          <w:p w14:paraId="2F6A9954" w14:textId="77777777" w:rsidR="00B227C4" w:rsidRPr="006F48DE" w:rsidRDefault="00B227C4" w:rsidP="005C708E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788F433" w14:textId="77777777" w:rsidR="00B227C4" w:rsidRPr="006F48DE" w:rsidRDefault="00B227C4" w:rsidP="005C708E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28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4C0D0358" w14:textId="77777777" w:rsidR="00B227C4" w:rsidRPr="006F48DE" w:rsidRDefault="00B227C4" w:rsidP="005C708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50" w:type="dxa"/>
            <w:vAlign w:val="bottom"/>
            <w:hideMark/>
          </w:tcPr>
          <w:p w14:paraId="2A46375D" w14:textId="77777777" w:rsidR="00B227C4" w:rsidRPr="006F48DE" w:rsidRDefault="00B227C4" w:rsidP="005C708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62C6AFF1" w14:textId="77777777" w:rsidR="00B227C4" w:rsidRPr="006F48DE" w:rsidRDefault="00B227C4" w:rsidP="005C708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42" w:type="dxa"/>
            <w:vAlign w:val="bottom"/>
            <w:hideMark/>
          </w:tcPr>
          <w:p w14:paraId="7B58A37D" w14:textId="77777777" w:rsidR="00B227C4" w:rsidRPr="006F48DE" w:rsidRDefault="00B227C4" w:rsidP="005C708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</w:tcPr>
          <w:p w14:paraId="1284E4AE" w14:textId="77777777" w:rsidR="00B227C4" w:rsidRPr="006F48DE" w:rsidRDefault="00B227C4" w:rsidP="005C708E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4" w:type="dxa"/>
          </w:tcPr>
          <w:p w14:paraId="0F459AD7" w14:textId="77777777" w:rsidR="00B227C4" w:rsidRDefault="00B227C4" w:rsidP="005C708E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51E359" w14:textId="77777777" w:rsidR="00B227C4" w:rsidRPr="006F48DE" w:rsidRDefault="00B227C4" w:rsidP="005C708E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</w:t>
            </w:r>
          </w:p>
        </w:tc>
        <w:tc>
          <w:tcPr>
            <w:tcW w:w="1306" w:type="dxa"/>
            <w:gridSpan w:val="3"/>
            <w:vAlign w:val="bottom"/>
          </w:tcPr>
          <w:p w14:paraId="6C8BC4D7" w14:textId="77777777" w:rsidR="00B227C4" w:rsidRPr="006F48DE" w:rsidRDefault="00B227C4" w:rsidP="005C708E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490B6185" w14:textId="77777777" w:rsidR="00B227C4" w:rsidRPr="006F48DE" w:rsidRDefault="00B227C4" w:rsidP="005C708E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  <w:p w14:paraId="54A8F711" w14:textId="77777777" w:rsidR="00B227C4" w:rsidRPr="006F48DE" w:rsidRDefault="00B227C4" w:rsidP="005C708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943" w:type="dxa"/>
            <w:gridSpan w:val="2"/>
            <w:vAlign w:val="bottom"/>
            <w:hideMark/>
          </w:tcPr>
          <w:p w14:paraId="711B3984" w14:textId="77777777" w:rsidR="00B227C4" w:rsidRPr="006F48DE" w:rsidRDefault="00B227C4" w:rsidP="005C708E">
            <w:pPr>
              <w:tabs>
                <w:tab w:val="clear" w:pos="680"/>
                <w:tab w:val="left" w:pos="544"/>
              </w:tabs>
              <w:spacing w:line="240" w:lineRule="auto"/>
              <w:ind w:left="-86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C7A5DD6" w14:textId="4CDDC47B" w:rsidR="00B227C4" w:rsidRPr="006F48DE" w:rsidRDefault="00B227C4" w:rsidP="005C708E">
            <w:pPr>
              <w:tabs>
                <w:tab w:val="clear" w:pos="680"/>
                <w:tab w:val="left" w:pos="544"/>
              </w:tabs>
              <w:spacing w:line="240" w:lineRule="auto"/>
              <w:ind w:left="-86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28DF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B227C4" w:rsidRPr="006F48DE" w14:paraId="725C3C50" w14:textId="77777777" w:rsidTr="005C708E">
        <w:trPr>
          <w:tblHeader/>
        </w:trPr>
        <w:tc>
          <w:tcPr>
            <w:tcW w:w="3054" w:type="dxa"/>
          </w:tcPr>
          <w:p w14:paraId="5A4952DA" w14:textId="77777777" w:rsidR="00B227C4" w:rsidRPr="006F48DE" w:rsidRDefault="00B227C4" w:rsidP="005C708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215" w:type="dxa"/>
            <w:gridSpan w:val="12"/>
          </w:tcPr>
          <w:p w14:paraId="49FC6284" w14:textId="77777777" w:rsidR="00B227C4" w:rsidRPr="006F48DE" w:rsidRDefault="00B227C4" w:rsidP="005C708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336A0" w:rsidRPr="006F48DE" w14:paraId="67D5EA0F" w14:textId="77777777" w:rsidTr="00B227C4">
        <w:tc>
          <w:tcPr>
            <w:tcW w:w="3054" w:type="dxa"/>
            <w:hideMark/>
          </w:tcPr>
          <w:p w14:paraId="2A65429A" w14:textId="0221BEBE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898" w:type="dxa"/>
          </w:tcPr>
          <w:p w14:paraId="09B8E577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1547BFB4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7C921C14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0C4C143E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</w:tcPr>
          <w:p w14:paraId="5DB1546E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00EBDB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9651FF9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88978E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E2B056B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37BA3C1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5945DA56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36A0" w:rsidRPr="006F48DE" w14:paraId="1DDA0EE7" w14:textId="77777777" w:rsidTr="00B227C4">
        <w:tc>
          <w:tcPr>
            <w:tcW w:w="3054" w:type="dxa"/>
          </w:tcPr>
          <w:p w14:paraId="148132F8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8" w:type="dxa"/>
          </w:tcPr>
          <w:p w14:paraId="3B8D0EB0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2D79516D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2235941F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C8034B6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</w:tcPr>
          <w:p w14:paraId="5D7326F2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AA036F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65273EC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35D9DC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0F39E72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D1246DE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2135891E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36A0" w:rsidRPr="006F48DE" w14:paraId="4EFA323E" w14:textId="77777777" w:rsidTr="00B227C4">
        <w:trPr>
          <w:trHeight w:val="51"/>
        </w:trPr>
        <w:tc>
          <w:tcPr>
            <w:tcW w:w="3054" w:type="dxa"/>
          </w:tcPr>
          <w:p w14:paraId="517A86F0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หนี้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</w:t>
            </w:r>
          </w:p>
        </w:tc>
        <w:tc>
          <w:tcPr>
            <w:tcW w:w="898" w:type="dxa"/>
          </w:tcPr>
          <w:p w14:paraId="649788EA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246C7025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6F170DEF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27E8980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</w:tcPr>
          <w:p w14:paraId="2B6DE11F" w14:textId="77777777" w:rsidR="00F336A0" w:rsidRPr="006F48DE" w:rsidRDefault="00F336A0" w:rsidP="00FF17D8">
            <w:pPr>
              <w:spacing w:line="240" w:lineRule="auto"/>
              <w:ind w:left="-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623223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F2A3452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25EBD5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6D50D25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665F1DA" w14:textId="77777777" w:rsidR="00F336A0" w:rsidRPr="006F48DE" w:rsidRDefault="00F336A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0FFBEE86" w14:textId="77777777" w:rsidR="00F336A0" w:rsidRPr="006F48DE" w:rsidRDefault="00F336A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36A0" w:rsidRPr="006F48DE" w14:paraId="2BB27BA3" w14:textId="77777777" w:rsidTr="00B227C4">
        <w:trPr>
          <w:trHeight w:val="53"/>
        </w:trPr>
        <w:tc>
          <w:tcPr>
            <w:tcW w:w="3054" w:type="dxa"/>
          </w:tcPr>
          <w:p w14:paraId="6F664AC3" w14:textId="77777777" w:rsidR="00F336A0" w:rsidRPr="006F48DE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8" w:type="dxa"/>
          </w:tcPr>
          <w:p w14:paraId="424F1DAA" w14:textId="55CA4033" w:rsidR="00F336A0" w:rsidRPr="006F48DE" w:rsidRDefault="00F336A0" w:rsidP="00F336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B41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28DF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246" w:type="dxa"/>
          </w:tcPr>
          <w:p w14:paraId="7031E24A" w14:textId="77777777" w:rsidR="00F336A0" w:rsidRPr="006F48DE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44C3216D" w14:textId="4B0DC3B0" w:rsidR="00F336A0" w:rsidRPr="000C5748" w:rsidRDefault="00F336A0" w:rsidP="000C5748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64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40" w:type="dxa"/>
          </w:tcPr>
          <w:p w14:paraId="0CE625D9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</w:tcPr>
          <w:p w14:paraId="7446A1BD" w14:textId="2E5DDFB2" w:rsidR="00F336A0" w:rsidRPr="00FF17D8" w:rsidRDefault="00F336A0" w:rsidP="00FF17D8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64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17D8">
              <w:rPr>
                <w:rFonts w:asciiTheme="majorBidi" w:hAnsiTheme="majorBidi" w:cstheme="majorBidi"/>
                <w:sz w:val="30"/>
                <w:szCs w:val="30"/>
              </w:rPr>
              <w:t>(1,4</w:t>
            </w:r>
            <w:r w:rsidR="00074946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Pr="00FF17D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4B7BA6F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7780805" w14:textId="53DB9731" w:rsidR="00F336A0" w:rsidRPr="00DF5D4F" w:rsidRDefault="00FC12CA" w:rsidP="00F336A0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12F8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2D87D89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654C2D2" w14:textId="2031CC5D" w:rsidR="00F336A0" w:rsidRPr="00DF5D4F" w:rsidRDefault="00074946" w:rsidP="00484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64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36" w:type="dxa"/>
            <w:gridSpan w:val="2"/>
          </w:tcPr>
          <w:p w14:paraId="7CC2A1CA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51C5C8BA" w14:textId="43CFA1D5" w:rsidR="00F336A0" w:rsidRPr="00DF5D4F" w:rsidRDefault="00F336A0" w:rsidP="00F336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F336A0" w:rsidRPr="006F48DE" w14:paraId="4350FD08" w14:textId="77777777" w:rsidTr="00B227C4">
        <w:trPr>
          <w:trHeight w:val="43"/>
        </w:trPr>
        <w:tc>
          <w:tcPr>
            <w:tcW w:w="3054" w:type="dxa"/>
          </w:tcPr>
          <w:p w14:paraId="793DDD8D" w14:textId="77777777" w:rsidR="00F336A0" w:rsidRPr="006F48DE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ทุน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</w:t>
            </w:r>
          </w:p>
        </w:tc>
        <w:tc>
          <w:tcPr>
            <w:tcW w:w="898" w:type="dxa"/>
          </w:tcPr>
          <w:p w14:paraId="5569530C" w14:textId="77777777" w:rsidR="00F336A0" w:rsidRPr="006F48DE" w:rsidRDefault="00F336A0" w:rsidP="00F336A0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44A3D1B2" w14:textId="77777777" w:rsidR="00F336A0" w:rsidRPr="006F48DE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5BB06770" w14:textId="77777777" w:rsidR="00F336A0" w:rsidRPr="000C5748" w:rsidRDefault="00F336A0" w:rsidP="000C5748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64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97D225C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</w:tcPr>
          <w:p w14:paraId="709BE1C2" w14:textId="77777777" w:rsidR="00F336A0" w:rsidRPr="00FF17D8" w:rsidRDefault="00F336A0" w:rsidP="00FF17D8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64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30D47A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7540FAF" w14:textId="77777777" w:rsidR="00F336A0" w:rsidRPr="00DF5D4F" w:rsidRDefault="00F336A0" w:rsidP="00F336A0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EA6B5E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225B0DE" w14:textId="77777777" w:rsidR="00F336A0" w:rsidRPr="00DF5D4F" w:rsidRDefault="00F336A0" w:rsidP="00484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AFF0593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74859278" w14:textId="77777777" w:rsidR="00F336A0" w:rsidRPr="00DF5D4F" w:rsidRDefault="00F336A0" w:rsidP="00F336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36A0" w:rsidRPr="006F48DE" w14:paraId="35B4E5B2" w14:textId="77777777" w:rsidTr="00B227C4">
        <w:trPr>
          <w:trHeight w:val="43"/>
        </w:trPr>
        <w:tc>
          <w:tcPr>
            <w:tcW w:w="3054" w:type="dxa"/>
          </w:tcPr>
          <w:p w14:paraId="1507E411" w14:textId="77777777" w:rsidR="00F336A0" w:rsidRPr="006F48DE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6AC51094" w14:textId="0F8046A4" w:rsidR="00F336A0" w:rsidRPr="004C6551" w:rsidRDefault="00F336A0" w:rsidP="00F336A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46" w:type="dxa"/>
          </w:tcPr>
          <w:p w14:paraId="2519E4A5" w14:textId="77777777" w:rsidR="00F336A0" w:rsidRPr="006F48DE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6D65508D" w14:textId="4722C863" w:rsidR="00F336A0" w:rsidRPr="000C5748" w:rsidRDefault="00F336A0" w:rsidP="000C5748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64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57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2D01D6B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650576CC" w14:textId="1C6E4A65" w:rsidR="00F336A0" w:rsidRPr="00FF17D8" w:rsidRDefault="00F336A0" w:rsidP="00FF17D8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64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17D8">
              <w:rPr>
                <w:rFonts w:asciiTheme="majorBidi" w:hAnsiTheme="majorBidi" w:cstheme="majorBidi"/>
                <w:sz w:val="30"/>
                <w:szCs w:val="30"/>
              </w:rPr>
              <w:t>(247)</w:t>
            </w:r>
          </w:p>
        </w:tc>
        <w:tc>
          <w:tcPr>
            <w:tcW w:w="236" w:type="dxa"/>
          </w:tcPr>
          <w:p w14:paraId="1DAB63A7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31AB497" w14:textId="714FD900" w:rsidR="00F336A0" w:rsidRPr="00DF5D4F" w:rsidRDefault="000C5748" w:rsidP="00F336A0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8EE42A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ED3FAE4" w14:textId="4E28C2A8" w:rsidR="00F336A0" w:rsidRPr="00DF5D4F" w:rsidRDefault="00F336A0" w:rsidP="00484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64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2"/>
          </w:tcPr>
          <w:p w14:paraId="254D02A7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166B8408" w14:textId="0CC08931" w:rsidR="00F336A0" w:rsidRPr="00DF5D4F" w:rsidRDefault="00F336A0" w:rsidP="00F336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F336A0" w:rsidRPr="006F48DE" w14:paraId="7CB17926" w14:textId="77777777" w:rsidTr="00B227C4">
        <w:trPr>
          <w:trHeight w:val="43"/>
        </w:trPr>
        <w:tc>
          <w:tcPr>
            <w:tcW w:w="3054" w:type="dxa"/>
          </w:tcPr>
          <w:p w14:paraId="77DCBFBE" w14:textId="77777777" w:rsidR="00F336A0" w:rsidRPr="006F48DE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6AB4D34F" w14:textId="515BCE54" w:rsidR="00F336A0" w:rsidRPr="006F48DE" w:rsidRDefault="00F336A0" w:rsidP="00F336A0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B41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28DF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  <w:tc>
          <w:tcPr>
            <w:tcW w:w="246" w:type="dxa"/>
          </w:tcPr>
          <w:p w14:paraId="361B5E22" w14:textId="77777777" w:rsidR="00F336A0" w:rsidRPr="006F48DE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</w:tcPr>
          <w:p w14:paraId="52F70F6C" w14:textId="4A0748D4" w:rsidR="00F336A0" w:rsidRPr="000C5748" w:rsidRDefault="00F336A0" w:rsidP="000C5748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64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40" w:type="dxa"/>
          </w:tcPr>
          <w:p w14:paraId="6B17909A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14:paraId="02135325" w14:textId="4BC995FF" w:rsidR="00F336A0" w:rsidRPr="00FF17D8" w:rsidRDefault="00F336A0" w:rsidP="00FF17D8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64" w:right="-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17D8">
              <w:rPr>
                <w:rFonts w:asciiTheme="majorBidi" w:hAnsiTheme="majorBidi" w:cstheme="majorBidi"/>
                <w:sz w:val="30"/>
                <w:szCs w:val="30"/>
              </w:rPr>
              <w:t>(1,7</w:t>
            </w:r>
            <w:r w:rsidR="00074946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FF17D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A6954D6" w14:textId="77777777" w:rsidR="00F336A0" w:rsidRPr="00FF17D8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75E85787" w14:textId="123523C4" w:rsidR="00F336A0" w:rsidRPr="00DF5D4F" w:rsidRDefault="00FC12CA" w:rsidP="00F336A0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12F8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D72D951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6A07DB41" w14:textId="4A498154" w:rsidR="00F336A0" w:rsidRPr="00DF5D4F" w:rsidRDefault="00074946" w:rsidP="00484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64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36" w:type="dxa"/>
            <w:gridSpan w:val="2"/>
          </w:tcPr>
          <w:p w14:paraId="4A733CEE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41F55B04" w14:textId="25200A12" w:rsidR="00F336A0" w:rsidRPr="00DF5D4F" w:rsidRDefault="00F336A0" w:rsidP="00F336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F336A0" w:rsidRPr="006F48DE" w14:paraId="72661E39" w14:textId="77777777" w:rsidTr="00B227C4">
        <w:tc>
          <w:tcPr>
            <w:tcW w:w="3054" w:type="dxa"/>
          </w:tcPr>
          <w:p w14:paraId="3F8198B2" w14:textId="77777777" w:rsidR="00F336A0" w:rsidRPr="006F48DE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69CBC219" w14:textId="77777777" w:rsidR="00F336A0" w:rsidRPr="006F48DE" w:rsidRDefault="00F336A0" w:rsidP="00F336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48E22654" w14:textId="77777777" w:rsidR="00F336A0" w:rsidRPr="006F48DE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26E537EA" w14:textId="77777777" w:rsidR="00F336A0" w:rsidRPr="000C5748" w:rsidRDefault="00F336A0" w:rsidP="000C5748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64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29EC5DA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</w:tcPr>
          <w:p w14:paraId="60191EB9" w14:textId="77777777" w:rsidR="00F336A0" w:rsidRPr="00FF17D8" w:rsidRDefault="00F336A0" w:rsidP="00FF17D8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64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BC99F1" w14:textId="77777777" w:rsidR="00F336A0" w:rsidRPr="00FF17D8" w:rsidRDefault="00F336A0" w:rsidP="00FF17D8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646A7A41" w14:textId="77777777" w:rsidR="00F336A0" w:rsidRPr="00DF5D4F" w:rsidRDefault="00F336A0" w:rsidP="00F336A0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E1094C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B2E81D9" w14:textId="77777777" w:rsidR="00F336A0" w:rsidRPr="00DF5D4F" w:rsidRDefault="00F336A0" w:rsidP="00484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238487C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5441910A" w14:textId="77777777" w:rsidR="00F336A0" w:rsidRPr="00DF5D4F" w:rsidRDefault="00F336A0" w:rsidP="00F336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36A0" w:rsidRPr="006F48DE" w14:paraId="67DF4D46" w14:textId="77777777" w:rsidTr="00B227C4">
        <w:trPr>
          <w:trHeight w:val="43"/>
        </w:trPr>
        <w:tc>
          <w:tcPr>
            <w:tcW w:w="3054" w:type="dxa"/>
          </w:tcPr>
          <w:p w14:paraId="52A258A2" w14:textId="77777777" w:rsidR="00F336A0" w:rsidRPr="006F48DE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8" w:type="dxa"/>
          </w:tcPr>
          <w:p w14:paraId="392F164B" w14:textId="77777777" w:rsidR="00F336A0" w:rsidRPr="006F48DE" w:rsidRDefault="00F336A0" w:rsidP="00F336A0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5E77141C" w14:textId="77777777" w:rsidR="00F336A0" w:rsidRPr="006F48DE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194B6059" w14:textId="77777777" w:rsidR="00F336A0" w:rsidRPr="000C5748" w:rsidRDefault="00F336A0" w:rsidP="000C5748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64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BBBF891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</w:tcPr>
          <w:p w14:paraId="753BC264" w14:textId="77777777" w:rsidR="00F336A0" w:rsidRPr="00FF17D8" w:rsidRDefault="00F336A0" w:rsidP="00FF17D8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64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9D6FF1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2DC1C8A" w14:textId="77777777" w:rsidR="00F336A0" w:rsidRPr="00DF5D4F" w:rsidRDefault="00F336A0" w:rsidP="00F336A0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3F7F26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BFDA44F" w14:textId="77777777" w:rsidR="00F336A0" w:rsidRPr="00DF5D4F" w:rsidRDefault="00F336A0" w:rsidP="00484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C952A77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218AE0D0" w14:textId="77777777" w:rsidR="00F336A0" w:rsidRPr="00DF5D4F" w:rsidRDefault="00F336A0" w:rsidP="00F336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36A0" w:rsidRPr="006F48DE" w14:paraId="5213E77E" w14:textId="77777777" w:rsidTr="00B227C4">
        <w:trPr>
          <w:trHeight w:val="43"/>
        </w:trPr>
        <w:tc>
          <w:tcPr>
            <w:tcW w:w="3054" w:type="dxa"/>
          </w:tcPr>
          <w:p w14:paraId="7CA45BBB" w14:textId="77777777" w:rsidR="00F336A0" w:rsidRPr="006F48DE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</w:p>
        </w:tc>
        <w:tc>
          <w:tcPr>
            <w:tcW w:w="898" w:type="dxa"/>
          </w:tcPr>
          <w:p w14:paraId="486004F4" w14:textId="77777777" w:rsidR="00F336A0" w:rsidRPr="006F48DE" w:rsidRDefault="00F336A0" w:rsidP="00F336A0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26AACD66" w14:textId="77777777" w:rsidR="00F336A0" w:rsidRPr="006F48DE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019683D9" w14:textId="77777777" w:rsidR="00F336A0" w:rsidRPr="000C5748" w:rsidRDefault="00F336A0" w:rsidP="000C5748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64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64CBB61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</w:tcPr>
          <w:p w14:paraId="48BD3DC6" w14:textId="77777777" w:rsidR="00F336A0" w:rsidRPr="00FF17D8" w:rsidRDefault="00F336A0" w:rsidP="00FF17D8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64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F7A97C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E2DB864" w14:textId="77777777" w:rsidR="00F336A0" w:rsidRPr="00DF5D4F" w:rsidRDefault="00F336A0" w:rsidP="00F336A0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078C99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BA9B33B" w14:textId="77777777" w:rsidR="00F336A0" w:rsidRPr="00DF5D4F" w:rsidRDefault="00F336A0" w:rsidP="00484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84DBC9E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6949DF99" w14:textId="77777777" w:rsidR="00F336A0" w:rsidRPr="00DF5D4F" w:rsidRDefault="00F336A0" w:rsidP="00F336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36A0" w:rsidRPr="006F48DE" w14:paraId="3EFE1206" w14:textId="77777777" w:rsidTr="00B227C4">
        <w:trPr>
          <w:trHeight w:val="43"/>
        </w:trPr>
        <w:tc>
          <w:tcPr>
            <w:tcW w:w="3054" w:type="dxa"/>
          </w:tcPr>
          <w:p w14:paraId="60A4B0BA" w14:textId="77777777" w:rsidR="00F336A0" w:rsidRPr="00644308" w:rsidRDefault="00F336A0" w:rsidP="00F336A0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680"/>
                <w:tab w:val="left" w:pos="71"/>
                <w:tab w:val="left" w:pos="161"/>
              </w:tabs>
              <w:spacing w:line="240" w:lineRule="auto"/>
              <w:ind w:left="251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4430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ุน</w:t>
            </w:r>
            <w:r w:rsidRPr="00644308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98" w:type="dxa"/>
            <w:vAlign w:val="bottom"/>
          </w:tcPr>
          <w:p w14:paraId="291CB540" w14:textId="46D9FCE6" w:rsidR="00F336A0" w:rsidRPr="006F48DE" w:rsidRDefault="00F336A0" w:rsidP="00F336A0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46" w:type="dxa"/>
            <w:vAlign w:val="bottom"/>
          </w:tcPr>
          <w:p w14:paraId="4D621E62" w14:textId="77777777" w:rsidR="00F336A0" w:rsidRPr="006F48DE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4834700A" w14:textId="33C7E9E8" w:rsidR="00F336A0" w:rsidRPr="000C5748" w:rsidRDefault="00F336A0" w:rsidP="000C5748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64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1EBB12B1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  <w:vAlign w:val="bottom"/>
          </w:tcPr>
          <w:p w14:paraId="09C8C8BA" w14:textId="176547C5" w:rsidR="00F336A0" w:rsidRPr="00FF17D8" w:rsidRDefault="00F336A0" w:rsidP="00FF17D8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64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428DF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Pr="00FB41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6C9326D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5B24DFB" w14:textId="77777777" w:rsidR="00F336A0" w:rsidRDefault="00F336A0" w:rsidP="00F336A0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A07BE8" w14:textId="43704921" w:rsidR="00F336A0" w:rsidRPr="00DF5D4F" w:rsidRDefault="00F336A0" w:rsidP="00F336A0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ABE33F1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1DDB9B64" w14:textId="237F05EB" w:rsidR="00F336A0" w:rsidRPr="00484F35" w:rsidRDefault="00F336A0" w:rsidP="00484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64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428DF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FB41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0CE501F4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4888B113" w14:textId="5B12C86F" w:rsidR="00F336A0" w:rsidRPr="00DF5D4F" w:rsidRDefault="00F336A0" w:rsidP="00F336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F336A0" w:rsidRPr="006F48DE" w14:paraId="7D53048D" w14:textId="77777777" w:rsidTr="00B227C4">
        <w:trPr>
          <w:trHeight w:val="43"/>
        </w:trPr>
        <w:tc>
          <w:tcPr>
            <w:tcW w:w="3054" w:type="dxa"/>
          </w:tcPr>
          <w:p w14:paraId="34064E24" w14:textId="77777777" w:rsidR="00F336A0" w:rsidRPr="006F48DE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</w:tc>
        <w:tc>
          <w:tcPr>
            <w:tcW w:w="898" w:type="dxa"/>
            <w:vAlign w:val="bottom"/>
          </w:tcPr>
          <w:p w14:paraId="70F08C5F" w14:textId="77777777" w:rsidR="00F336A0" w:rsidRPr="006F48DE" w:rsidRDefault="00F336A0" w:rsidP="00F336A0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57461BC9" w14:textId="77777777" w:rsidR="00F336A0" w:rsidRPr="006F48DE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37A4D0DA" w14:textId="77777777" w:rsidR="00F336A0" w:rsidRPr="000C5748" w:rsidRDefault="00F336A0" w:rsidP="000C5748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64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8ED0513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  <w:vAlign w:val="bottom"/>
          </w:tcPr>
          <w:p w14:paraId="47E8877D" w14:textId="77777777" w:rsidR="00F336A0" w:rsidRPr="00FF17D8" w:rsidRDefault="00F336A0" w:rsidP="00FF17D8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64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A29B3B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F29F195" w14:textId="0CE8361A" w:rsidR="00F336A0" w:rsidRPr="00DF5D4F" w:rsidRDefault="00F336A0" w:rsidP="00F336A0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725E874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54535F6A" w14:textId="77777777" w:rsidR="00F336A0" w:rsidRPr="00DF5D4F" w:rsidRDefault="00F336A0" w:rsidP="00484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D8044F8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5CE2A14E" w14:textId="77777777" w:rsidR="00F336A0" w:rsidRPr="00DF5D4F" w:rsidRDefault="00F336A0" w:rsidP="00F336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36A0" w:rsidRPr="006F48DE" w14:paraId="0A15699F" w14:textId="77777777" w:rsidTr="00B227C4">
        <w:trPr>
          <w:trHeight w:val="43"/>
        </w:trPr>
        <w:tc>
          <w:tcPr>
            <w:tcW w:w="3054" w:type="dxa"/>
          </w:tcPr>
          <w:p w14:paraId="74E27F8B" w14:textId="77777777" w:rsidR="00F336A0" w:rsidRPr="00644308" w:rsidRDefault="00F336A0" w:rsidP="00F336A0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left" w:pos="71"/>
                <w:tab w:val="left" w:pos="251"/>
              </w:tabs>
              <w:spacing w:line="240" w:lineRule="auto"/>
              <w:ind w:left="251" w:hanging="2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4430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3043EE1C" w14:textId="7AA02FC6" w:rsidR="00F336A0" w:rsidRPr="006F48DE" w:rsidRDefault="00F336A0" w:rsidP="00F336A0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246" w:type="dxa"/>
            <w:vAlign w:val="bottom"/>
          </w:tcPr>
          <w:p w14:paraId="39127054" w14:textId="77777777" w:rsidR="00F336A0" w:rsidRPr="006F48DE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14:paraId="136C1D49" w14:textId="6E55BCE2" w:rsidR="00F336A0" w:rsidRPr="000C5748" w:rsidRDefault="00F336A0" w:rsidP="000C5748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64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35AC3A09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vAlign w:val="bottom"/>
          </w:tcPr>
          <w:p w14:paraId="2B3B2DCF" w14:textId="57E2E772" w:rsidR="00F336A0" w:rsidRPr="00FF17D8" w:rsidRDefault="000C5748" w:rsidP="000C5748">
            <w:pPr>
              <w:tabs>
                <w:tab w:val="clear" w:pos="227"/>
                <w:tab w:val="clear" w:pos="454"/>
                <w:tab w:val="clear" w:pos="907"/>
                <w:tab w:val="left" w:pos="462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F336A0" w:rsidRPr="00FF17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8591D11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83ACF7B" w14:textId="77777777" w:rsidR="00F336A0" w:rsidRDefault="00F336A0" w:rsidP="00F336A0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BCD7DD" w14:textId="1336880A" w:rsidR="00F336A0" w:rsidRPr="00DF5D4F" w:rsidRDefault="00F336A0" w:rsidP="00F336A0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0B20616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08A05ACE" w14:textId="1D642FCC" w:rsidR="00F336A0" w:rsidRPr="00DF5D4F" w:rsidRDefault="00F336A0" w:rsidP="00484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428DF">
              <w:rPr>
                <w:rFonts w:asciiTheme="majorBidi" w:hAnsiTheme="majorBidi" w:cstheme="majorBidi"/>
                <w:sz w:val="30"/>
                <w:szCs w:val="30"/>
              </w:rPr>
              <w:t>154</w:t>
            </w:r>
            <w:r w:rsidRPr="00FB41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0AC83807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3E1A17F2" w14:textId="278A6AF2" w:rsidR="00F336A0" w:rsidRPr="00DF5D4F" w:rsidRDefault="00F336A0" w:rsidP="00F336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</w:tr>
      <w:tr w:rsidR="00F336A0" w:rsidRPr="006F48DE" w14:paraId="1D783EFE" w14:textId="77777777" w:rsidTr="00B227C4">
        <w:trPr>
          <w:trHeight w:val="43"/>
        </w:trPr>
        <w:tc>
          <w:tcPr>
            <w:tcW w:w="3054" w:type="dxa"/>
          </w:tcPr>
          <w:p w14:paraId="7281AFE8" w14:textId="77777777" w:rsidR="00F336A0" w:rsidRPr="006F48DE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64B7E" w14:textId="0435847C" w:rsidR="00F336A0" w:rsidRPr="006F48DE" w:rsidRDefault="00F336A0" w:rsidP="00F336A0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246" w:type="dxa"/>
            <w:vAlign w:val="bottom"/>
          </w:tcPr>
          <w:p w14:paraId="47CB167C" w14:textId="77777777" w:rsidR="00F336A0" w:rsidRPr="006F48DE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A7AAC" w14:textId="14282FDD" w:rsidR="00F336A0" w:rsidRPr="000C5748" w:rsidRDefault="00F336A0" w:rsidP="000C5748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64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59B0FA57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0BDFC" w14:textId="64C0E835" w:rsidR="00F336A0" w:rsidRPr="00FF17D8" w:rsidRDefault="00F336A0" w:rsidP="00FF17D8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64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428DF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Pr="00FB41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7055957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534154EB" w14:textId="2E0D9FC1" w:rsidR="00F336A0" w:rsidRPr="00DF5D4F" w:rsidRDefault="00F336A0" w:rsidP="00F336A0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C638DF2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936D5" w14:textId="57991890" w:rsidR="00F336A0" w:rsidRPr="00DF5D4F" w:rsidRDefault="00F336A0" w:rsidP="00484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FB41F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428DF">
              <w:rPr>
                <w:rFonts w:asciiTheme="majorBidi" w:hAnsiTheme="majorBidi" w:cstheme="majorBidi"/>
                <w:sz w:val="30"/>
                <w:szCs w:val="30"/>
              </w:rPr>
              <w:t>174</w:t>
            </w:r>
            <w:r w:rsidRPr="00FB41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2DC972E1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8F1FD" w14:textId="275027F4" w:rsidR="00F336A0" w:rsidRPr="00DF5D4F" w:rsidRDefault="00F336A0" w:rsidP="00F336A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</w:tr>
      <w:tr w:rsidR="00F336A0" w:rsidRPr="006F48DE" w14:paraId="6F11F0F2" w14:textId="77777777" w:rsidTr="00B227C4">
        <w:trPr>
          <w:trHeight w:val="43"/>
        </w:trPr>
        <w:tc>
          <w:tcPr>
            <w:tcW w:w="3054" w:type="dxa"/>
          </w:tcPr>
          <w:p w14:paraId="29156613" w14:textId="77777777" w:rsidR="00F336A0" w:rsidRPr="006F48DE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9AB8A" w14:textId="491974BC" w:rsidR="00F336A0" w:rsidRPr="006F48DE" w:rsidRDefault="00F336A0" w:rsidP="00F336A0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B4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246" w:type="dxa"/>
            <w:vAlign w:val="bottom"/>
          </w:tcPr>
          <w:p w14:paraId="69368F4B" w14:textId="77777777" w:rsidR="00F336A0" w:rsidRPr="006F48DE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418FE" w14:textId="70A039DE" w:rsidR="00F336A0" w:rsidRPr="000C5748" w:rsidRDefault="00F336A0" w:rsidP="000C5748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64" w:right="-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57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</w:p>
        </w:tc>
        <w:tc>
          <w:tcPr>
            <w:tcW w:w="240" w:type="dxa"/>
            <w:vAlign w:val="bottom"/>
          </w:tcPr>
          <w:p w14:paraId="1CDFC5EE" w14:textId="77777777" w:rsidR="00F336A0" w:rsidRPr="00F80FDE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B90677" w14:textId="1083C4CC" w:rsidR="00F336A0" w:rsidRPr="00FF17D8" w:rsidRDefault="00F336A0" w:rsidP="00FF17D8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64" w:right="-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17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(1,95</w:t>
            </w:r>
            <w:r w:rsidR="00074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FF17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839D641" w14:textId="77777777" w:rsidR="00F336A0" w:rsidRPr="00FF17D8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DDD38FB" w14:textId="584E8AAE" w:rsidR="00F336A0" w:rsidRPr="00FF17D8" w:rsidRDefault="00FC12CA" w:rsidP="00F336A0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401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ADFC5F5" w14:textId="77777777" w:rsidR="00F336A0" w:rsidRPr="00DF5D4F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A1A81" w14:textId="10DD0E61" w:rsidR="00F336A0" w:rsidRPr="00122AD2" w:rsidRDefault="00F336A0" w:rsidP="00484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074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FB4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1F9779D1" w14:textId="77777777" w:rsidR="00F336A0" w:rsidRPr="00122AD2" w:rsidRDefault="00F336A0" w:rsidP="00F336A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90E30" w14:textId="3DAC30DD" w:rsidR="00F336A0" w:rsidRPr="00122AD2" w:rsidRDefault="00F336A0" w:rsidP="00F336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</w:p>
        </w:tc>
      </w:tr>
    </w:tbl>
    <w:p w14:paraId="2E8910E0" w14:textId="77777777" w:rsidR="00F336A0" w:rsidRDefault="00F336A0"/>
    <w:p w14:paraId="05228E1E" w14:textId="77777777" w:rsidR="00F336A0" w:rsidRDefault="00F336A0"/>
    <w:p w14:paraId="7D1C6141" w14:textId="77777777" w:rsidR="00F336A0" w:rsidRDefault="00F336A0"/>
    <w:p w14:paraId="40E426C7" w14:textId="54178B42" w:rsidR="002B5993" w:rsidRDefault="002B5993" w:rsidP="00785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2"/>
        </w:rPr>
      </w:pPr>
    </w:p>
    <w:p w14:paraId="26464AFB" w14:textId="77777777" w:rsidR="002B5993" w:rsidRDefault="002B5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2"/>
        </w:rPr>
      </w:pPr>
      <w:r>
        <w:rPr>
          <w:rFonts w:asciiTheme="majorBidi" w:hAnsiTheme="majorBidi" w:cstheme="majorBidi"/>
          <w:sz w:val="28"/>
          <w:szCs w:val="22"/>
        </w:rPr>
        <w:br w:type="page"/>
      </w:r>
    </w:p>
    <w:p w14:paraId="0ED71422" w14:textId="5C0A65F3" w:rsidR="003D6115" w:rsidRPr="006F48DE" w:rsidRDefault="003D6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26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4"/>
        <w:gridCol w:w="898"/>
        <w:gridCol w:w="246"/>
        <w:gridCol w:w="750"/>
        <w:gridCol w:w="240"/>
        <w:gridCol w:w="842"/>
        <w:gridCol w:w="236"/>
        <w:gridCol w:w="754"/>
        <w:gridCol w:w="236"/>
        <w:gridCol w:w="844"/>
        <w:gridCol w:w="226"/>
        <w:gridCol w:w="10"/>
        <w:gridCol w:w="933"/>
      </w:tblGrid>
      <w:tr w:rsidR="00A84F3E" w:rsidRPr="006F48DE" w14:paraId="115602EC" w14:textId="77777777" w:rsidTr="00241033">
        <w:tc>
          <w:tcPr>
            <w:tcW w:w="3054" w:type="dxa"/>
          </w:tcPr>
          <w:p w14:paraId="16186D02" w14:textId="77777777" w:rsidR="00A84F3E" w:rsidRPr="006F48DE" w:rsidRDefault="00A84F3E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5" w:type="dxa"/>
            <w:gridSpan w:val="12"/>
          </w:tcPr>
          <w:p w14:paraId="421A986A" w14:textId="619E0CD7" w:rsidR="00A84F3E" w:rsidRPr="006F48DE" w:rsidRDefault="00A84F3E" w:rsidP="00011C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48D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</w:t>
            </w: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เฉพาะกิจการ</w:t>
            </w:r>
          </w:p>
        </w:tc>
      </w:tr>
      <w:tr w:rsidR="00A84F3E" w:rsidRPr="006F48DE" w14:paraId="09D197BD" w14:textId="77777777" w:rsidTr="00241033">
        <w:trPr>
          <w:trHeight w:val="416"/>
        </w:trPr>
        <w:tc>
          <w:tcPr>
            <w:tcW w:w="3054" w:type="dxa"/>
            <w:vAlign w:val="bottom"/>
            <w:hideMark/>
          </w:tcPr>
          <w:p w14:paraId="2BBAE2D0" w14:textId="4E004B8D" w:rsidR="00A84F3E" w:rsidRPr="004032D5" w:rsidRDefault="009A5695" w:rsidP="00011C1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032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ตราสารทุนที่อยู่ในความต้องการ</w:t>
            </w:r>
            <w:r w:rsidRPr="004032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4032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ของตลาด</w:t>
            </w:r>
          </w:p>
        </w:tc>
        <w:tc>
          <w:tcPr>
            <w:tcW w:w="898" w:type="dxa"/>
            <w:vAlign w:val="bottom"/>
            <w:hideMark/>
          </w:tcPr>
          <w:p w14:paraId="3B9C1F8D" w14:textId="77777777" w:rsidR="00A84F3E" w:rsidRPr="004032D5" w:rsidRDefault="00A84F3E" w:rsidP="00011C1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2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F7343D4" w14:textId="77777777" w:rsidR="00A84F3E" w:rsidRPr="004032D5" w:rsidRDefault="00A84F3E" w:rsidP="00011C1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2D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032D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33FE1387" w14:textId="77777777" w:rsidR="00A84F3E" w:rsidRPr="004032D5" w:rsidRDefault="00A84F3E" w:rsidP="00011C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50" w:type="dxa"/>
            <w:vAlign w:val="bottom"/>
            <w:hideMark/>
          </w:tcPr>
          <w:p w14:paraId="353FF118" w14:textId="77777777" w:rsidR="00A84F3E" w:rsidRPr="004032D5" w:rsidRDefault="00A84F3E" w:rsidP="00011C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2D5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7110F165" w14:textId="77777777" w:rsidR="00A84F3E" w:rsidRPr="004032D5" w:rsidRDefault="00A84F3E" w:rsidP="00011C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42" w:type="dxa"/>
            <w:vAlign w:val="bottom"/>
            <w:hideMark/>
          </w:tcPr>
          <w:p w14:paraId="32099B11" w14:textId="77777777" w:rsidR="00A84F3E" w:rsidRPr="004032D5" w:rsidRDefault="00A84F3E" w:rsidP="00011C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2D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</w:tcPr>
          <w:p w14:paraId="358E99E4" w14:textId="77777777" w:rsidR="00A84F3E" w:rsidRPr="004032D5" w:rsidRDefault="00A84F3E" w:rsidP="00011C1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4" w:type="dxa"/>
          </w:tcPr>
          <w:p w14:paraId="3AB29AF1" w14:textId="77777777" w:rsidR="00A84F3E" w:rsidRPr="004032D5" w:rsidRDefault="00A84F3E" w:rsidP="00011C1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EEE497" w14:textId="77777777" w:rsidR="00A84F3E" w:rsidRPr="004032D5" w:rsidRDefault="00A84F3E" w:rsidP="00011C1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2D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</w:t>
            </w:r>
            <w:r w:rsidRPr="004032D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032D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</w:t>
            </w:r>
          </w:p>
        </w:tc>
        <w:tc>
          <w:tcPr>
            <w:tcW w:w="1306" w:type="dxa"/>
            <w:gridSpan w:val="3"/>
            <w:vAlign w:val="bottom"/>
          </w:tcPr>
          <w:p w14:paraId="17C47B48" w14:textId="77777777" w:rsidR="00A84F3E" w:rsidRPr="004032D5" w:rsidRDefault="00A84F3E" w:rsidP="00011C1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2D5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67BA2789" w14:textId="77777777" w:rsidR="00A84F3E" w:rsidRPr="004032D5" w:rsidRDefault="00A84F3E" w:rsidP="00011C1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2D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  <w:p w14:paraId="6B8B9D51" w14:textId="77777777" w:rsidR="00A84F3E" w:rsidRPr="004032D5" w:rsidRDefault="00A84F3E" w:rsidP="00011C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032D5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</w:t>
            </w:r>
            <w:r w:rsidRPr="004032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032D5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943" w:type="dxa"/>
            <w:gridSpan w:val="2"/>
            <w:vAlign w:val="bottom"/>
            <w:hideMark/>
          </w:tcPr>
          <w:p w14:paraId="661F1181" w14:textId="77777777" w:rsidR="00A84F3E" w:rsidRPr="004032D5" w:rsidRDefault="00A84F3E" w:rsidP="00011C16">
            <w:pPr>
              <w:tabs>
                <w:tab w:val="clear" w:pos="680"/>
                <w:tab w:val="left" w:pos="544"/>
              </w:tabs>
              <w:spacing w:line="240" w:lineRule="auto"/>
              <w:ind w:left="-86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2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0EF5D0D" w14:textId="77777777" w:rsidR="00A84F3E" w:rsidRPr="004032D5" w:rsidRDefault="00A84F3E" w:rsidP="00011C16">
            <w:pPr>
              <w:tabs>
                <w:tab w:val="clear" w:pos="680"/>
                <w:tab w:val="left" w:pos="544"/>
              </w:tabs>
              <w:spacing w:line="240" w:lineRule="auto"/>
              <w:ind w:left="-86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2D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032D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A84F3E" w:rsidRPr="006F48DE" w14:paraId="2972BD4B" w14:textId="77777777" w:rsidTr="00241033">
        <w:tc>
          <w:tcPr>
            <w:tcW w:w="3054" w:type="dxa"/>
          </w:tcPr>
          <w:p w14:paraId="48B6E33C" w14:textId="77777777" w:rsidR="00A84F3E" w:rsidRPr="004032D5" w:rsidRDefault="00A84F3E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215" w:type="dxa"/>
            <w:gridSpan w:val="12"/>
          </w:tcPr>
          <w:p w14:paraId="2B3849C4" w14:textId="77777777" w:rsidR="00A84F3E" w:rsidRPr="004032D5" w:rsidRDefault="00A84F3E" w:rsidP="00011C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032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032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4032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84F3E" w:rsidRPr="006F48DE" w14:paraId="6F070348" w14:textId="77777777" w:rsidTr="00241033">
        <w:tc>
          <w:tcPr>
            <w:tcW w:w="3054" w:type="dxa"/>
            <w:hideMark/>
          </w:tcPr>
          <w:p w14:paraId="31D4BEF6" w14:textId="14F1CBE6" w:rsidR="00A84F3E" w:rsidRPr="004032D5" w:rsidRDefault="00A84F3E" w:rsidP="00011C1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032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41033" w:rsidRPr="004032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898" w:type="dxa"/>
          </w:tcPr>
          <w:p w14:paraId="49AEBF9B" w14:textId="77777777" w:rsidR="00A84F3E" w:rsidRPr="004032D5" w:rsidRDefault="00A84F3E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4FF967C9" w14:textId="77777777" w:rsidR="00A84F3E" w:rsidRPr="004032D5" w:rsidRDefault="00A84F3E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2E0F78FD" w14:textId="77777777" w:rsidR="00A84F3E" w:rsidRPr="004032D5" w:rsidRDefault="00A84F3E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2A15C20" w14:textId="77777777" w:rsidR="00A84F3E" w:rsidRPr="004032D5" w:rsidRDefault="00A84F3E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</w:tcPr>
          <w:p w14:paraId="235805C7" w14:textId="77777777" w:rsidR="00A84F3E" w:rsidRPr="004032D5" w:rsidRDefault="00A84F3E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E26815" w14:textId="77777777" w:rsidR="00A84F3E" w:rsidRPr="004032D5" w:rsidRDefault="00A84F3E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2BF975D" w14:textId="77777777" w:rsidR="00A84F3E" w:rsidRPr="004032D5" w:rsidRDefault="00A84F3E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1EAB4B" w14:textId="77777777" w:rsidR="00A84F3E" w:rsidRPr="004032D5" w:rsidRDefault="00A84F3E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29E4B49" w14:textId="77777777" w:rsidR="00A84F3E" w:rsidRPr="004032D5" w:rsidRDefault="00A84F3E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DBB3711" w14:textId="77777777" w:rsidR="00A84F3E" w:rsidRPr="004032D5" w:rsidRDefault="00A84F3E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523C5147" w14:textId="77777777" w:rsidR="00A84F3E" w:rsidRPr="004032D5" w:rsidRDefault="00A84F3E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F3E" w:rsidRPr="006F48DE" w14:paraId="1C87AA86" w14:textId="77777777" w:rsidTr="00241033">
        <w:trPr>
          <w:trHeight w:val="43"/>
        </w:trPr>
        <w:tc>
          <w:tcPr>
            <w:tcW w:w="3054" w:type="dxa"/>
          </w:tcPr>
          <w:p w14:paraId="60EF3E3C" w14:textId="77777777" w:rsidR="00A84F3E" w:rsidRPr="004032D5" w:rsidRDefault="00A84F3E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32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8" w:type="dxa"/>
          </w:tcPr>
          <w:p w14:paraId="55336AAC" w14:textId="77777777" w:rsidR="00A84F3E" w:rsidRPr="004032D5" w:rsidRDefault="00A84F3E" w:rsidP="00011C16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30903163" w14:textId="77777777" w:rsidR="00A84F3E" w:rsidRPr="004032D5" w:rsidRDefault="00A84F3E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26C361D5" w14:textId="77777777" w:rsidR="00A84F3E" w:rsidRPr="004032D5" w:rsidRDefault="00A84F3E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08CEB11" w14:textId="77777777" w:rsidR="00A84F3E" w:rsidRPr="004032D5" w:rsidRDefault="00A84F3E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</w:tcPr>
          <w:p w14:paraId="2922B7FB" w14:textId="77777777" w:rsidR="00A84F3E" w:rsidRPr="004032D5" w:rsidRDefault="00A84F3E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F8D2A1" w14:textId="77777777" w:rsidR="00A84F3E" w:rsidRPr="004032D5" w:rsidRDefault="00A84F3E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BB53809" w14:textId="77777777" w:rsidR="00A84F3E" w:rsidRPr="004032D5" w:rsidRDefault="00A84F3E" w:rsidP="00011C16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33B166" w14:textId="77777777" w:rsidR="00A84F3E" w:rsidRPr="004032D5" w:rsidRDefault="00A84F3E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42960E9" w14:textId="77777777" w:rsidR="00A84F3E" w:rsidRPr="004032D5" w:rsidRDefault="00A84F3E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2778FBB" w14:textId="77777777" w:rsidR="00A84F3E" w:rsidRPr="004032D5" w:rsidRDefault="00A84F3E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2FD1BE8B" w14:textId="77777777" w:rsidR="00A84F3E" w:rsidRPr="004032D5" w:rsidRDefault="00A84F3E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5695" w:rsidRPr="006F48DE" w14:paraId="634789B9" w14:textId="77777777" w:rsidTr="00241033">
        <w:trPr>
          <w:trHeight w:val="43"/>
        </w:trPr>
        <w:tc>
          <w:tcPr>
            <w:tcW w:w="3054" w:type="dxa"/>
          </w:tcPr>
          <w:p w14:paraId="1BA589DC" w14:textId="5DD67EB7" w:rsidR="009A5695" w:rsidRPr="004032D5" w:rsidRDefault="009A5695" w:rsidP="009A569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32D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4032D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898" w:type="dxa"/>
          </w:tcPr>
          <w:p w14:paraId="38A672B9" w14:textId="77777777" w:rsidR="009A5695" w:rsidRPr="004032D5" w:rsidRDefault="009A5695" w:rsidP="009A5695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648BE6B7" w14:textId="77777777" w:rsidR="009A5695" w:rsidRPr="004032D5" w:rsidRDefault="009A5695" w:rsidP="009A569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661EED91" w14:textId="77777777" w:rsidR="009A5695" w:rsidRPr="004032D5" w:rsidRDefault="009A5695" w:rsidP="009A569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B8CD3E1" w14:textId="77777777" w:rsidR="009A5695" w:rsidRPr="004032D5" w:rsidRDefault="009A5695" w:rsidP="009A569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</w:tcPr>
          <w:p w14:paraId="74A93068" w14:textId="77777777" w:rsidR="009A5695" w:rsidRPr="004032D5" w:rsidRDefault="009A5695" w:rsidP="009A569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B30589" w14:textId="77777777" w:rsidR="009A5695" w:rsidRPr="004032D5" w:rsidRDefault="009A5695" w:rsidP="009A569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3E82713" w14:textId="77777777" w:rsidR="009A5695" w:rsidRPr="004032D5" w:rsidRDefault="009A5695" w:rsidP="009A5695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2FB042" w14:textId="77777777" w:rsidR="009A5695" w:rsidRPr="004032D5" w:rsidRDefault="009A5695" w:rsidP="009A569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C89C232" w14:textId="77777777" w:rsidR="009A5695" w:rsidRPr="004032D5" w:rsidRDefault="009A5695" w:rsidP="009A569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BEBD97F" w14:textId="77777777" w:rsidR="009A5695" w:rsidRPr="004032D5" w:rsidRDefault="009A5695" w:rsidP="009A569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0203B51B" w14:textId="77777777" w:rsidR="009A5695" w:rsidRPr="004032D5" w:rsidRDefault="009A5695" w:rsidP="009A569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5695" w:rsidRPr="006F48DE" w14:paraId="242559B7" w14:textId="77777777" w:rsidTr="00241033">
        <w:trPr>
          <w:trHeight w:val="43"/>
        </w:trPr>
        <w:tc>
          <w:tcPr>
            <w:tcW w:w="3054" w:type="dxa"/>
          </w:tcPr>
          <w:p w14:paraId="4A7B71E6" w14:textId="7E98CB6E" w:rsidR="009A5695" w:rsidRPr="004032D5" w:rsidRDefault="009A5695" w:rsidP="009A5695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680"/>
                <w:tab w:val="left" w:pos="71"/>
                <w:tab w:val="left" w:pos="161"/>
              </w:tabs>
              <w:spacing w:line="240" w:lineRule="auto"/>
              <w:ind w:left="251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32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032D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4032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032D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032D5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98" w:type="dxa"/>
            <w:tcBorders>
              <w:bottom w:val="double" w:sz="4" w:space="0" w:color="auto"/>
            </w:tcBorders>
            <w:vAlign w:val="bottom"/>
          </w:tcPr>
          <w:p w14:paraId="7CCD606A" w14:textId="3979785E" w:rsidR="009A5695" w:rsidRPr="004032D5" w:rsidRDefault="009A5695" w:rsidP="009A5695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32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246" w:type="dxa"/>
            <w:vAlign w:val="bottom"/>
          </w:tcPr>
          <w:p w14:paraId="6DF8B6DE" w14:textId="77777777" w:rsidR="009A5695" w:rsidRPr="004032D5" w:rsidRDefault="009A5695" w:rsidP="009A569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0" w:type="dxa"/>
            <w:tcBorders>
              <w:bottom w:val="double" w:sz="4" w:space="0" w:color="auto"/>
            </w:tcBorders>
            <w:vAlign w:val="bottom"/>
          </w:tcPr>
          <w:p w14:paraId="798C664B" w14:textId="77777777" w:rsidR="009A5695" w:rsidRPr="004032D5" w:rsidRDefault="009A5695" w:rsidP="009A5695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77" w:right="-2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32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1A3D50FF" w14:textId="77777777" w:rsidR="009A5695" w:rsidRPr="004032D5" w:rsidRDefault="009A5695" w:rsidP="009A569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2" w:type="dxa"/>
            <w:tcBorders>
              <w:bottom w:val="double" w:sz="4" w:space="0" w:color="auto"/>
            </w:tcBorders>
            <w:vAlign w:val="bottom"/>
          </w:tcPr>
          <w:p w14:paraId="3D5902F4" w14:textId="77777777" w:rsidR="009A5695" w:rsidRPr="004032D5" w:rsidRDefault="009A5695" w:rsidP="009A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5"/>
                <w:tab w:val="left" w:pos="660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32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D32CF3" w14:textId="77777777" w:rsidR="009A5695" w:rsidRPr="004032D5" w:rsidRDefault="009A5695" w:rsidP="009A569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vAlign w:val="bottom"/>
          </w:tcPr>
          <w:p w14:paraId="327025BE" w14:textId="77777777" w:rsidR="009A5695" w:rsidRPr="004032D5" w:rsidRDefault="009A5695" w:rsidP="009A5695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32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64BE19" w14:textId="77777777" w:rsidR="009A5695" w:rsidRPr="004032D5" w:rsidRDefault="009A5695" w:rsidP="009A569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1ADD70EB" w14:textId="39AFAAB8" w:rsidR="009A5695" w:rsidRPr="004032D5" w:rsidRDefault="009A5695" w:rsidP="009A5695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64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32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401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14:paraId="3C41A4D0" w14:textId="77777777" w:rsidR="009A5695" w:rsidRPr="004032D5" w:rsidRDefault="009A5695" w:rsidP="009A569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  <w:vAlign w:val="bottom"/>
          </w:tcPr>
          <w:p w14:paraId="3D5C974E" w14:textId="09931CFF" w:rsidR="009A5695" w:rsidRPr="004032D5" w:rsidRDefault="009A5695" w:rsidP="009A569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32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</w:p>
        </w:tc>
      </w:tr>
      <w:tr w:rsidR="00490490" w:rsidRPr="006F48DE" w14:paraId="3A078EE3" w14:textId="77777777" w:rsidTr="00241033">
        <w:trPr>
          <w:trHeight w:val="43"/>
        </w:trPr>
        <w:tc>
          <w:tcPr>
            <w:tcW w:w="3054" w:type="dxa"/>
          </w:tcPr>
          <w:p w14:paraId="007939AF" w14:textId="77777777" w:rsidR="00490490" w:rsidRPr="004032D5" w:rsidRDefault="0049049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vAlign w:val="bottom"/>
          </w:tcPr>
          <w:p w14:paraId="45A6A8A5" w14:textId="77777777" w:rsidR="00490490" w:rsidRPr="004032D5" w:rsidRDefault="00490490" w:rsidP="00011C16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5A09304" w14:textId="77777777" w:rsidR="00490490" w:rsidRPr="004032D5" w:rsidRDefault="0049049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double" w:sz="4" w:space="0" w:color="auto"/>
            </w:tcBorders>
            <w:vAlign w:val="bottom"/>
          </w:tcPr>
          <w:p w14:paraId="1C34D3ED" w14:textId="77777777" w:rsidR="00490490" w:rsidRPr="004032D5" w:rsidRDefault="0049049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1B2EBE9" w14:textId="77777777" w:rsidR="00490490" w:rsidRPr="004032D5" w:rsidRDefault="0049049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double" w:sz="4" w:space="0" w:color="auto"/>
            </w:tcBorders>
            <w:vAlign w:val="bottom"/>
          </w:tcPr>
          <w:p w14:paraId="3811280E" w14:textId="77777777" w:rsidR="00490490" w:rsidRPr="004032D5" w:rsidRDefault="0049049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3A75D5" w14:textId="77777777" w:rsidR="00490490" w:rsidRPr="004032D5" w:rsidRDefault="0049049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vAlign w:val="bottom"/>
          </w:tcPr>
          <w:p w14:paraId="2EC73091" w14:textId="77777777" w:rsidR="00490490" w:rsidRPr="004032D5" w:rsidRDefault="00490490" w:rsidP="00011C16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9EE964" w14:textId="77777777" w:rsidR="00490490" w:rsidRPr="004032D5" w:rsidRDefault="0049049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vAlign w:val="bottom"/>
          </w:tcPr>
          <w:p w14:paraId="2D6C7C71" w14:textId="77777777" w:rsidR="00490490" w:rsidRPr="004032D5" w:rsidRDefault="0049049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5EED018" w14:textId="77777777" w:rsidR="00490490" w:rsidRPr="004032D5" w:rsidRDefault="00490490" w:rsidP="00011C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  <w:vAlign w:val="bottom"/>
          </w:tcPr>
          <w:p w14:paraId="25B208C7" w14:textId="77777777" w:rsidR="00490490" w:rsidRPr="004032D5" w:rsidRDefault="00490490" w:rsidP="00011C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27C4" w:rsidRPr="006F48DE" w14:paraId="4C79262A" w14:textId="77777777" w:rsidTr="005C708E">
        <w:trPr>
          <w:trHeight w:val="416"/>
          <w:tblHeader/>
        </w:trPr>
        <w:tc>
          <w:tcPr>
            <w:tcW w:w="3054" w:type="dxa"/>
            <w:vAlign w:val="bottom"/>
            <w:hideMark/>
          </w:tcPr>
          <w:p w14:paraId="2DF214DF" w14:textId="77777777" w:rsidR="00B227C4" w:rsidRPr="006F48DE" w:rsidRDefault="00B227C4" w:rsidP="005C708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898" w:type="dxa"/>
            <w:vAlign w:val="bottom"/>
            <w:hideMark/>
          </w:tcPr>
          <w:p w14:paraId="3B176DA7" w14:textId="77777777" w:rsidR="00B227C4" w:rsidRPr="006F48DE" w:rsidRDefault="00B227C4" w:rsidP="005C708E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CD673D1" w14:textId="77777777" w:rsidR="00B227C4" w:rsidRPr="006F48DE" w:rsidRDefault="00B227C4" w:rsidP="005C708E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28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1A25CBBB" w14:textId="77777777" w:rsidR="00B227C4" w:rsidRPr="006F48DE" w:rsidRDefault="00B227C4" w:rsidP="005C708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50" w:type="dxa"/>
            <w:vAlign w:val="bottom"/>
            <w:hideMark/>
          </w:tcPr>
          <w:p w14:paraId="37057E41" w14:textId="77777777" w:rsidR="00B227C4" w:rsidRPr="006F48DE" w:rsidRDefault="00B227C4" w:rsidP="005C708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68C95BBA" w14:textId="77777777" w:rsidR="00B227C4" w:rsidRPr="006F48DE" w:rsidRDefault="00B227C4" w:rsidP="005C708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42" w:type="dxa"/>
            <w:vAlign w:val="bottom"/>
            <w:hideMark/>
          </w:tcPr>
          <w:p w14:paraId="0FD0DFCA" w14:textId="77777777" w:rsidR="00B227C4" w:rsidRPr="006F48DE" w:rsidRDefault="00B227C4" w:rsidP="005C708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</w:tcPr>
          <w:p w14:paraId="5B260D77" w14:textId="77777777" w:rsidR="00B227C4" w:rsidRPr="006F48DE" w:rsidRDefault="00B227C4" w:rsidP="005C708E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4" w:type="dxa"/>
          </w:tcPr>
          <w:p w14:paraId="5DDF7A33" w14:textId="77777777" w:rsidR="00B227C4" w:rsidRDefault="00B227C4" w:rsidP="005C708E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5FECEA" w14:textId="77777777" w:rsidR="00B227C4" w:rsidRPr="006F48DE" w:rsidRDefault="00B227C4" w:rsidP="005C708E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</w:t>
            </w:r>
          </w:p>
        </w:tc>
        <w:tc>
          <w:tcPr>
            <w:tcW w:w="1306" w:type="dxa"/>
            <w:gridSpan w:val="3"/>
            <w:vAlign w:val="bottom"/>
          </w:tcPr>
          <w:p w14:paraId="3810A68C" w14:textId="77777777" w:rsidR="00B227C4" w:rsidRPr="006F48DE" w:rsidRDefault="00B227C4" w:rsidP="005C708E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71D22505" w14:textId="77777777" w:rsidR="00B227C4" w:rsidRPr="006F48DE" w:rsidRDefault="00B227C4" w:rsidP="005C708E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  <w:p w14:paraId="25E31AB1" w14:textId="77777777" w:rsidR="00B227C4" w:rsidRPr="006F48DE" w:rsidRDefault="00B227C4" w:rsidP="005C708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943" w:type="dxa"/>
            <w:gridSpan w:val="2"/>
            <w:vAlign w:val="bottom"/>
            <w:hideMark/>
          </w:tcPr>
          <w:p w14:paraId="1483C51B" w14:textId="77777777" w:rsidR="00B227C4" w:rsidRPr="006F48DE" w:rsidRDefault="00B227C4" w:rsidP="005C708E">
            <w:pPr>
              <w:tabs>
                <w:tab w:val="clear" w:pos="680"/>
                <w:tab w:val="left" w:pos="544"/>
              </w:tabs>
              <w:spacing w:line="240" w:lineRule="auto"/>
              <w:ind w:left="-86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E2D5741" w14:textId="77777777" w:rsidR="00B227C4" w:rsidRPr="006F48DE" w:rsidRDefault="00B227C4" w:rsidP="005C708E">
            <w:pPr>
              <w:tabs>
                <w:tab w:val="clear" w:pos="680"/>
                <w:tab w:val="left" w:pos="544"/>
              </w:tabs>
              <w:spacing w:line="240" w:lineRule="auto"/>
              <w:ind w:left="-86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28DF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B227C4" w:rsidRPr="006F48DE" w14:paraId="6CAE769C" w14:textId="77777777" w:rsidTr="005C708E">
        <w:trPr>
          <w:tblHeader/>
        </w:trPr>
        <w:tc>
          <w:tcPr>
            <w:tcW w:w="3054" w:type="dxa"/>
          </w:tcPr>
          <w:p w14:paraId="5EB9F305" w14:textId="77777777" w:rsidR="00B227C4" w:rsidRPr="006F48DE" w:rsidRDefault="00B227C4" w:rsidP="005C708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215" w:type="dxa"/>
            <w:gridSpan w:val="12"/>
          </w:tcPr>
          <w:p w14:paraId="1EACF7E3" w14:textId="77777777" w:rsidR="00B227C4" w:rsidRPr="006F48DE" w:rsidRDefault="00B227C4" w:rsidP="005C708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41033" w:rsidRPr="006F48DE" w14:paraId="765E4380" w14:textId="77777777" w:rsidTr="00241033">
        <w:trPr>
          <w:trHeight w:val="43"/>
        </w:trPr>
        <w:tc>
          <w:tcPr>
            <w:tcW w:w="3054" w:type="dxa"/>
          </w:tcPr>
          <w:p w14:paraId="4F017713" w14:textId="0B81701B" w:rsidR="00241033" w:rsidRPr="004032D5" w:rsidRDefault="00241033" w:rsidP="0024103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2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898" w:type="dxa"/>
          </w:tcPr>
          <w:p w14:paraId="0642013A" w14:textId="77777777" w:rsidR="00241033" w:rsidRPr="004032D5" w:rsidRDefault="00241033" w:rsidP="00241033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2D35C212" w14:textId="77777777" w:rsidR="00241033" w:rsidRPr="004032D5" w:rsidRDefault="00241033" w:rsidP="0024103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026308A1" w14:textId="77777777" w:rsidR="00241033" w:rsidRPr="004032D5" w:rsidRDefault="00241033" w:rsidP="0024103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C4EC508" w14:textId="77777777" w:rsidR="00241033" w:rsidRPr="004032D5" w:rsidRDefault="00241033" w:rsidP="0024103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</w:tcPr>
          <w:p w14:paraId="64E994C1" w14:textId="77777777" w:rsidR="00241033" w:rsidRPr="004032D5" w:rsidRDefault="00241033" w:rsidP="0024103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FCA094" w14:textId="77777777" w:rsidR="00241033" w:rsidRPr="004032D5" w:rsidRDefault="00241033" w:rsidP="0024103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9A94041" w14:textId="77777777" w:rsidR="00241033" w:rsidRPr="004032D5" w:rsidRDefault="00241033" w:rsidP="00241033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12EC6E" w14:textId="77777777" w:rsidR="00241033" w:rsidRPr="004032D5" w:rsidRDefault="00241033" w:rsidP="0024103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A052A9A" w14:textId="77777777" w:rsidR="00241033" w:rsidRPr="004032D5" w:rsidRDefault="00241033" w:rsidP="0024103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3402C7E" w14:textId="77777777" w:rsidR="00241033" w:rsidRPr="004032D5" w:rsidRDefault="00241033" w:rsidP="0024103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1FF78962" w14:textId="77777777" w:rsidR="00241033" w:rsidRPr="004032D5" w:rsidRDefault="00241033" w:rsidP="0024103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1033" w:rsidRPr="006F48DE" w14:paraId="397376E0" w14:textId="77777777" w:rsidTr="00241033">
        <w:trPr>
          <w:trHeight w:val="43"/>
        </w:trPr>
        <w:tc>
          <w:tcPr>
            <w:tcW w:w="3054" w:type="dxa"/>
          </w:tcPr>
          <w:p w14:paraId="1950699B" w14:textId="2CC9D10D" w:rsidR="00241033" w:rsidRPr="004032D5" w:rsidRDefault="00241033" w:rsidP="0024103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2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8" w:type="dxa"/>
          </w:tcPr>
          <w:p w14:paraId="3CF02C8F" w14:textId="77777777" w:rsidR="00241033" w:rsidRPr="004032D5" w:rsidRDefault="00241033" w:rsidP="00241033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64EA4E34" w14:textId="77777777" w:rsidR="00241033" w:rsidRPr="004032D5" w:rsidRDefault="00241033" w:rsidP="0024103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0BC6FC15" w14:textId="77777777" w:rsidR="00241033" w:rsidRPr="004032D5" w:rsidRDefault="00241033" w:rsidP="0024103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BC16746" w14:textId="77777777" w:rsidR="00241033" w:rsidRPr="004032D5" w:rsidRDefault="00241033" w:rsidP="0024103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</w:tcPr>
          <w:p w14:paraId="75A3EABA" w14:textId="77777777" w:rsidR="00241033" w:rsidRPr="004032D5" w:rsidRDefault="00241033" w:rsidP="0024103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70DCFB" w14:textId="77777777" w:rsidR="00241033" w:rsidRPr="004032D5" w:rsidRDefault="00241033" w:rsidP="0024103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0DA42F5" w14:textId="77777777" w:rsidR="00241033" w:rsidRPr="004032D5" w:rsidRDefault="00241033" w:rsidP="00241033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476634" w14:textId="77777777" w:rsidR="00241033" w:rsidRPr="004032D5" w:rsidRDefault="00241033" w:rsidP="0024103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E28B161" w14:textId="77777777" w:rsidR="00241033" w:rsidRPr="004032D5" w:rsidRDefault="00241033" w:rsidP="0024103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A29CF65" w14:textId="77777777" w:rsidR="00241033" w:rsidRPr="004032D5" w:rsidRDefault="00241033" w:rsidP="0024103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11064AE2" w14:textId="77777777" w:rsidR="00241033" w:rsidRPr="004032D5" w:rsidRDefault="00241033" w:rsidP="0024103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5695" w:rsidRPr="006F48DE" w14:paraId="25C87B9D" w14:textId="77777777" w:rsidTr="009A5695">
        <w:trPr>
          <w:trHeight w:val="43"/>
        </w:trPr>
        <w:tc>
          <w:tcPr>
            <w:tcW w:w="3054" w:type="dxa"/>
          </w:tcPr>
          <w:p w14:paraId="172C70C6" w14:textId="43F7B3AC" w:rsidR="009A5695" w:rsidRPr="004032D5" w:rsidRDefault="009A5695" w:rsidP="009A569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2D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</w:tc>
        <w:tc>
          <w:tcPr>
            <w:tcW w:w="898" w:type="dxa"/>
          </w:tcPr>
          <w:p w14:paraId="1EEF0884" w14:textId="77777777" w:rsidR="009A5695" w:rsidRPr="004032D5" w:rsidRDefault="009A5695" w:rsidP="009A5695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5326665A" w14:textId="77777777" w:rsidR="009A5695" w:rsidRPr="004032D5" w:rsidRDefault="009A5695" w:rsidP="009A569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03315F98" w14:textId="77777777" w:rsidR="009A5695" w:rsidRPr="004032D5" w:rsidRDefault="009A5695" w:rsidP="009A569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82CF5FB" w14:textId="77777777" w:rsidR="009A5695" w:rsidRPr="004032D5" w:rsidRDefault="009A5695" w:rsidP="009A569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</w:tcPr>
          <w:p w14:paraId="0FE554A9" w14:textId="77777777" w:rsidR="009A5695" w:rsidRPr="004032D5" w:rsidRDefault="009A5695" w:rsidP="009A569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EDA3E5" w14:textId="77777777" w:rsidR="009A5695" w:rsidRPr="004032D5" w:rsidRDefault="009A5695" w:rsidP="009A569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6B5737E" w14:textId="77777777" w:rsidR="009A5695" w:rsidRPr="004032D5" w:rsidRDefault="009A5695" w:rsidP="009A5695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1C6072" w14:textId="77777777" w:rsidR="009A5695" w:rsidRPr="004032D5" w:rsidRDefault="009A5695" w:rsidP="009A569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DACCDAE" w14:textId="77777777" w:rsidR="009A5695" w:rsidRPr="004032D5" w:rsidRDefault="009A5695" w:rsidP="009A569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95B6501" w14:textId="77777777" w:rsidR="009A5695" w:rsidRPr="004032D5" w:rsidRDefault="009A5695" w:rsidP="009A569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323E9435" w14:textId="77777777" w:rsidR="009A5695" w:rsidRPr="004032D5" w:rsidRDefault="009A5695" w:rsidP="009A569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51D1" w:rsidRPr="006F48DE" w14:paraId="0A565B8E" w14:textId="77777777" w:rsidTr="00056A58">
        <w:trPr>
          <w:trHeight w:val="43"/>
        </w:trPr>
        <w:tc>
          <w:tcPr>
            <w:tcW w:w="3054" w:type="dxa"/>
          </w:tcPr>
          <w:p w14:paraId="7A0339AE" w14:textId="77777777" w:rsidR="00EE51D1" w:rsidRPr="004032D5" w:rsidRDefault="00EE51D1" w:rsidP="00056A5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680"/>
                <w:tab w:val="left" w:pos="71"/>
                <w:tab w:val="left" w:pos="161"/>
              </w:tabs>
              <w:spacing w:line="240" w:lineRule="auto"/>
              <w:ind w:left="251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32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032D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4032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032D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032D5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98" w:type="dxa"/>
            <w:tcBorders>
              <w:bottom w:val="double" w:sz="4" w:space="0" w:color="auto"/>
            </w:tcBorders>
            <w:vAlign w:val="bottom"/>
          </w:tcPr>
          <w:p w14:paraId="68C8C9E9" w14:textId="3B3E07CB" w:rsidR="00EE51D1" w:rsidRPr="004032D5" w:rsidRDefault="00EE51D1" w:rsidP="00056A58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</w:p>
        </w:tc>
        <w:tc>
          <w:tcPr>
            <w:tcW w:w="246" w:type="dxa"/>
            <w:vAlign w:val="bottom"/>
          </w:tcPr>
          <w:p w14:paraId="79F6D9AA" w14:textId="77777777" w:rsidR="00EE51D1" w:rsidRPr="004032D5" w:rsidRDefault="00EE51D1" w:rsidP="00056A5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0" w:type="dxa"/>
            <w:tcBorders>
              <w:bottom w:val="double" w:sz="4" w:space="0" w:color="auto"/>
            </w:tcBorders>
            <w:vAlign w:val="bottom"/>
          </w:tcPr>
          <w:p w14:paraId="0E094FCA" w14:textId="77777777" w:rsidR="00EE51D1" w:rsidRPr="004032D5" w:rsidRDefault="00EE51D1" w:rsidP="00056A58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77" w:right="-2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32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1646A3C5" w14:textId="77777777" w:rsidR="00EE51D1" w:rsidRPr="004032D5" w:rsidRDefault="00EE51D1" w:rsidP="00056A5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2" w:type="dxa"/>
            <w:tcBorders>
              <w:bottom w:val="double" w:sz="4" w:space="0" w:color="auto"/>
            </w:tcBorders>
            <w:vAlign w:val="bottom"/>
          </w:tcPr>
          <w:p w14:paraId="2F057690" w14:textId="77777777" w:rsidR="00EE51D1" w:rsidRPr="004032D5" w:rsidRDefault="00EE51D1" w:rsidP="0005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5"/>
                <w:tab w:val="left" w:pos="660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32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A23C6A" w14:textId="77777777" w:rsidR="00EE51D1" w:rsidRPr="004032D5" w:rsidRDefault="00EE51D1" w:rsidP="00056A5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vAlign w:val="bottom"/>
          </w:tcPr>
          <w:p w14:paraId="0DF4A100" w14:textId="77777777" w:rsidR="00EE51D1" w:rsidRPr="004032D5" w:rsidRDefault="00EE51D1" w:rsidP="00056A58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left="125" w:right="-2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32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CD14574" w14:textId="77777777" w:rsidR="00EE51D1" w:rsidRPr="004032D5" w:rsidRDefault="00EE51D1" w:rsidP="00056A5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036265C9" w14:textId="0F489F6D" w:rsidR="00EE51D1" w:rsidRPr="004032D5" w:rsidRDefault="00EE51D1" w:rsidP="00EE51D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85D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70E78032" w14:textId="77777777" w:rsidR="00EE51D1" w:rsidRPr="004032D5" w:rsidRDefault="00EE51D1" w:rsidP="00056A5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  <w:vAlign w:val="bottom"/>
          </w:tcPr>
          <w:p w14:paraId="7C2DF67F" w14:textId="798689DB" w:rsidR="00EE51D1" w:rsidRPr="004032D5" w:rsidRDefault="0032181B" w:rsidP="00056A5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</w:p>
        </w:tc>
      </w:tr>
    </w:tbl>
    <w:p w14:paraId="0F9AD1FA" w14:textId="77777777" w:rsidR="004032D5" w:rsidRDefault="004032D5" w:rsidP="00B10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6B83714" w14:textId="49915DCF" w:rsidR="00B10907" w:rsidRDefault="00B10907" w:rsidP="00B10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ใน</w:t>
      </w:r>
      <w:r>
        <w:rPr>
          <w:rFonts w:asciiTheme="majorBidi" w:hAnsiTheme="majorBidi" w:cstheme="majorBidi"/>
          <w:sz w:val="30"/>
          <w:szCs w:val="30"/>
          <w:cs/>
        </w:rPr>
        <w:t>ระหว่างปี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428DF" w:rsidRPr="004428DF">
        <w:rPr>
          <w:rFonts w:asciiTheme="majorBidi" w:hAnsiTheme="majorBidi" w:cstheme="majorBidi"/>
          <w:sz w:val="30"/>
          <w:szCs w:val="30"/>
        </w:rPr>
        <w:t>2568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6F48DE">
        <w:rPr>
          <w:rFonts w:asciiTheme="majorBidi" w:hAnsiTheme="majorBidi" w:cstheme="majorBidi"/>
          <w:sz w:val="30"/>
          <w:szCs w:val="30"/>
        </w:rPr>
        <w:t>Innosprout</w:t>
      </w:r>
      <w:proofErr w:type="spellEnd"/>
      <w:r w:rsidRPr="006F48DE">
        <w:rPr>
          <w:rFonts w:asciiTheme="majorBidi" w:hAnsiTheme="majorBidi" w:cstheme="majorBidi"/>
          <w:sz w:val="30"/>
          <w:szCs w:val="30"/>
        </w:rPr>
        <w:t xml:space="preserve"> Investment Pte. Ltd. </w:t>
      </w:r>
      <w:r w:rsidRPr="006F48DE">
        <w:rPr>
          <w:rFonts w:asciiTheme="majorBidi" w:hAnsiTheme="majorBidi" w:cstheme="majorBidi"/>
          <w:sz w:val="30"/>
          <w:szCs w:val="30"/>
          <w:cs/>
        </w:rPr>
        <w:t>ซึ่งเป็นบริษัทย่อยทางอ้อมของบริษัทได้จำหน่ายสินทรัพย์ทางการเงินอื่นซึ่งเป็นเงินลงทุนในตราสารหนี้</w:t>
      </w:r>
      <w:r>
        <w:rPr>
          <w:rFonts w:asciiTheme="majorBidi" w:hAnsiTheme="majorBidi" w:cstheme="majorBidi"/>
          <w:sz w:val="30"/>
          <w:szCs w:val="30"/>
          <w:cs/>
        </w:rPr>
        <w:t>และตราสารทุน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>โดยบริษัทได้รับรู้</w:t>
      </w:r>
      <w:r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6F48DE">
        <w:rPr>
          <w:rFonts w:asciiTheme="majorBidi" w:hAnsiTheme="majorBidi" w:cstheme="majorBidi"/>
          <w:sz w:val="30"/>
          <w:szCs w:val="30"/>
          <w:cs/>
        </w:rPr>
        <w:t>จากการจำหน่ายสินทรัพย์ทางการเงินอื่นในงบกำไรขาดทุนเบ็ดเสร็จรวมเป็นจำนวนเงิน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8401BD">
        <w:rPr>
          <w:rFonts w:asciiTheme="majorBidi" w:hAnsiTheme="majorBidi" w:cstheme="majorBidi"/>
          <w:sz w:val="30"/>
          <w:szCs w:val="30"/>
        </w:rPr>
        <w:t>20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5214B302" w14:textId="77777777" w:rsidR="000B1261" w:rsidRPr="00F45247" w:rsidRDefault="000B1261" w:rsidP="00EF3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E9A4643" w14:textId="195F5CFC" w:rsidR="00B10907" w:rsidRDefault="00B10907" w:rsidP="00B10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t>ในระหว่าง</w:t>
      </w:r>
      <w:r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4428DF" w:rsidRPr="004428DF">
        <w:rPr>
          <w:rFonts w:asciiTheme="majorBidi" w:hAnsiTheme="majorBidi" w:cstheme="majorBidi"/>
          <w:sz w:val="30"/>
          <w:szCs w:val="30"/>
        </w:rPr>
        <w:t>2568</w:t>
      </w:r>
      <w:r w:rsidRPr="000B1261">
        <w:rPr>
          <w:rFonts w:asciiTheme="majorBidi" w:hAnsiTheme="majorBidi" w:cstheme="majorBidi"/>
          <w:sz w:val="30"/>
          <w:szCs w:val="30"/>
        </w:rPr>
        <w:t xml:space="preserve"> </w:t>
      </w:r>
      <w:r w:rsidRPr="000B1261">
        <w:rPr>
          <w:rFonts w:asciiTheme="majorBidi" w:hAnsiTheme="majorBidi"/>
          <w:sz w:val="30"/>
          <w:szCs w:val="30"/>
          <w:cs/>
        </w:rPr>
        <w:t>บริษัท อินโน สเปราท์ โฮลดิ้ง จำกัด ซึ่งเป็นบริษัทย่อยทางตรงของบริษัทได้จำหน่ายสินทรัพย์ทางการเงินอื่นซึ่งเป็นเงินลงทุนในตราสารทุน โดยบริษัทได้รับรู้</w:t>
      </w:r>
      <w:r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0B1261">
        <w:rPr>
          <w:rFonts w:asciiTheme="majorBidi" w:hAnsiTheme="majorBidi"/>
          <w:sz w:val="30"/>
          <w:szCs w:val="30"/>
          <w:cs/>
        </w:rPr>
        <w:t xml:space="preserve">จากการจำหน่ายสินทรัพย์ทางการเงินอื่นในงบกำไรขาดทุนเบ็ดเสร็จรวมเป็นจำนวนเงิน </w:t>
      </w:r>
      <w:r w:rsidR="005D4AF2">
        <w:rPr>
          <w:rFonts w:asciiTheme="majorBidi" w:hAnsiTheme="majorBidi" w:cstheme="majorBidi"/>
          <w:sz w:val="30"/>
          <w:szCs w:val="30"/>
        </w:rPr>
        <w:t>14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0B1261">
        <w:rPr>
          <w:rFonts w:asciiTheme="majorBidi" w:hAnsiTheme="majorBidi"/>
          <w:sz w:val="30"/>
          <w:szCs w:val="30"/>
          <w:cs/>
        </w:rPr>
        <w:t>ล้านบาท</w:t>
      </w:r>
    </w:p>
    <w:p w14:paraId="1ACD957B" w14:textId="52019475" w:rsidR="0095227C" w:rsidRDefault="00952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CCBC74F" w14:textId="77777777" w:rsidR="002B5993" w:rsidRDefault="002B5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2F910CED" w14:textId="71B73727" w:rsidR="005C005E" w:rsidRPr="006F48DE" w:rsidRDefault="00C312FF" w:rsidP="00FF446A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6F48DE">
        <w:rPr>
          <w:rFonts w:asciiTheme="majorBidi" w:hAnsiTheme="majorBidi" w:cstheme="majorBidi"/>
          <w:szCs w:val="30"/>
          <w:cs/>
        </w:rPr>
        <w:lastRenderedPageBreak/>
        <w:t>อสังหาริมทรัพย์เพื่อการลงทุน</w:t>
      </w:r>
    </w:p>
    <w:p w14:paraId="69CB93E8" w14:textId="41F61BD3" w:rsidR="00585EE5" w:rsidRPr="004920B5" w:rsidRDefault="00585EE5" w:rsidP="00585EE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720"/>
        <w:gridCol w:w="630"/>
        <w:gridCol w:w="270"/>
        <w:gridCol w:w="656"/>
        <w:gridCol w:w="424"/>
        <w:gridCol w:w="270"/>
        <w:gridCol w:w="590"/>
        <w:gridCol w:w="275"/>
        <w:gridCol w:w="305"/>
        <w:gridCol w:w="270"/>
        <w:gridCol w:w="990"/>
      </w:tblGrid>
      <w:tr w:rsidR="00B61E1B" w:rsidRPr="006F48DE" w14:paraId="7646FD5D" w14:textId="77777777" w:rsidTr="00112510">
        <w:tc>
          <w:tcPr>
            <w:tcW w:w="4050" w:type="dxa"/>
          </w:tcPr>
          <w:p w14:paraId="3541BE5A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11"/>
          </w:tcPr>
          <w:p w14:paraId="36304EAC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645F6" w:rsidRPr="006F48DE" w14:paraId="2CDE2AA3" w14:textId="77777777" w:rsidTr="00112510">
        <w:trPr>
          <w:tblHeader/>
        </w:trPr>
        <w:tc>
          <w:tcPr>
            <w:tcW w:w="4050" w:type="dxa"/>
          </w:tcPr>
          <w:p w14:paraId="1C72D3AC" w14:textId="77777777" w:rsidR="003645F6" w:rsidRPr="006F48DE" w:rsidRDefault="003645F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C8433F1" w14:textId="77777777" w:rsidR="00D23393" w:rsidRDefault="00D2339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2D233D" w14:textId="66C9619E" w:rsidR="003645F6" w:rsidRDefault="003645F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  <w:p w14:paraId="366F5648" w14:textId="21A1A469" w:rsidR="003645F6" w:rsidRPr="006F48DE" w:rsidRDefault="003645F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4927">
              <w:rPr>
                <w:rFonts w:asciiTheme="majorBidi" w:hAnsi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</w:tcPr>
          <w:p w14:paraId="684DE24B" w14:textId="77777777" w:rsidR="003645F6" w:rsidRPr="006F48DE" w:rsidRDefault="003645F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288B4D0" w14:textId="77777777" w:rsidR="00D23393" w:rsidRDefault="00D2339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B61845" w14:textId="77777777" w:rsidR="00D23393" w:rsidRDefault="00D2339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EF44CB" w14:textId="218D4C55" w:rsidR="003645F6" w:rsidRPr="006F48DE" w:rsidRDefault="003645F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  <w:p w14:paraId="0C2EE8A8" w14:textId="77777777" w:rsidR="003645F6" w:rsidRPr="006F48DE" w:rsidRDefault="003645F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64DC88F" w14:textId="77777777" w:rsidR="003645F6" w:rsidRPr="006F48DE" w:rsidRDefault="003645F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4113C4C8" w14:textId="7325C008" w:rsidR="003645F6" w:rsidRPr="006F48DE" w:rsidRDefault="003645F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270" w:type="dxa"/>
          </w:tcPr>
          <w:p w14:paraId="7EA01E63" w14:textId="1BC2AC04" w:rsidR="003645F6" w:rsidRPr="006F48DE" w:rsidRDefault="003645F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BAC65B" w14:textId="77777777" w:rsidR="003645F6" w:rsidRPr="006F48DE" w:rsidRDefault="003645F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DA9E51" w14:textId="77777777" w:rsidR="003407CE" w:rsidRDefault="003407CE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2EE16D" w14:textId="77777777" w:rsidR="00D23393" w:rsidRDefault="00D2339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587DC8" w14:textId="14680906" w:rsidR="003645F6" w:rsidRPr="006F48DE" w:rsidRDefault="003645F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407CE" w:rsidRPr="006F48DE" w14:paraId="6C9A1F75" w14:textId="77777777" w:rsidTr="00112510">
        <w:trPr>
          <w:tblHeader/>
        </w:trPr>
        <w:tc>
          <w:tcPr>
            <w:tcW w:w="4050" w:type="dxa"/>
          </w:tcPr>
          <w:p w14:paraId="621685E8" w14:textId="77777777" w:rsidR="003407CE" w:rsidRPr="006F48DE" w:rsidRDefault="003407CE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11"/>
          </w:tcPr>
          <w:p w14:paraId="151BF531" w14:textId="0349218A" w:rsidR="003407CE" w:rsidRPr="006F48DE" w:rsidRDefault="003407CE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645F6" w:rsidRPr="006F48DE" w14:paraId="75F761B9" w14:textId="77777777" w:rsidTr="00112510">
        <w:tc>
          <w:tcPr>
            <w:tcW w:w="4050" w:type="dxa"/>
          </w:tcPr>
          <w:p w14:paraId="6FB5B05B" w14:textId="77777777" w:rsidR="003645F6" w:rsidRPr="006F48DE" w:rsidRDefault="003645F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  <w:gridSpan w:val="2"/>
          </w:tcPr>
          <w:p w14:paraId="283B7FC8" w14:textId="77777777" w:rsidR="003645F6" w:rsidRPr="006F48DE" w:rsidRDefault="003645F6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DA1E4B7" w14:textId="77777777" w:rsidR="003645F6" w:rsidRPr="006F48DE" w:rsidRDefault="003645F6" w:rsidP="00D96279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6CFF7C8" w14:textId="77777777" w:rsidR="003645F6" w:rsidRPr="006F48DE" w:rsidRDefault="003645F6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DBAF71" w14:textId="77777777" w:rsidR="003645F6" w:rsidRPr="006F48DE" w:rsidRDefault="003645F6" w:rsidP="00D96279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47E664BB" w14:textId="77777777" w:rsidR="003645F6" w:rsidRPr="006F48DE" w:rsidRDefault="003645F6" w:rsidP="00D96279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16915" w14:textId="6BB9115B" w:rsidR="003645F6" w:rsidRPr="006F48DE" w:rsidRDefault="003645F6" w:rsidP="00D96279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0911AA" w14:textId="77777777" w:rsidR="003645F6" w:rsidRPr="006F48DE" w:rsidRDefault="003645F6" w:rsidP="00D96279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45F6" w:rsidRPr="006F48DE" w14:paraId="78FF2A73" w14:textId="77777777" w:rsidTr="00112510">
        <w:tc>
          <w:tcPr>
            <w:tcW w:w="4050" w:type="dxa"/>
          </w:tcPr>
          <w:p w14:paraId="2E6CF48A" w14:textId="20337623" w:rsidR="003645F6" w:rsidRPr="006F48DE" w:rsidRDefault="003645F6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gridSpan w:val="2"/>
          </w:tcPr>
          <w:p w14:paraId="24EE0F34" w14:textId="2CA7C17C" w:rsidR="003645F6" w:rsidRPr="001E02D7" w:rsidRDefault="004428DF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645F6" w:rsidRPr="001E0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428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704</w:t>
            </w:r>
          </w:p>
        </w:tc>
        <w:tc>
          <w:tcPr>
            <w:tcW w:w="270" w:type="dxa"/>
          </w:tcPr>
          <w:p w14:paraId="5BC9F2CA" w14:textId="77777777" w:rsidR="003645F6" w:rsidRPr="001E02D7" w:rsidRDefault="003645F6" w:rsidP="001E02D7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6D74125C" w14:textId="14DCA1DD" w:rsidR="003645F6" w:rsidRPr="001E02D7" w:rsidRDefault="004428DF" w:rsidP="00C564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645F6" w:rsidRPr="001E0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428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011</w:t>
            </w:r>
          </w:p>
        </w:tc>
        <w:tc>
          <w:tcPr>
            <w:tcW w:w="270" w:type="dxa"/>
          </w:tcPr>
          <w:p w14:paraId="19B4CF5D" w14:textId="77777777" w:rsidR="003645F6" w:rsidRPr="001E02D7" w:rsidRDefault="003645F6" w:rsidP="00F56B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4883DCA1" w14:textId="09EBACA6" w:rsidR="003645F6" w:rsidRPr="001E02D7" w:rsidRDefault="00D23393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F1519B" w14:textId="445F5E63" w:rsidR="003645F6" w:rsidRPr="001E02D7" w:rsidRDefault="003645F6" w:rsidP="001E02D7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CD45649" w14:textId="06F382B8" w:rsidR="003645F6" w:rsidRPr="001E02D7" w:rsidRDefault="004428DF" w:rsidP="00C564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3645F6" w:rsidRPr="001E0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428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715</w:t>
            </w:r>
          </w:p>
        </w:tc>
      </w:tr>
      <w:tr w:rsidR="003645F6" w:rsidRPr="006F48DE" w14:paraId="69171413" w14:textId="77777777" w:rsidTr="00112510">
        <w:tc>
          <w:tcPr>
            <w:tcW w:w="4050" w:type="dxa"/>
          </w:tcPr>
          <w:p w14:paraId="46A68B49" w14:textId="2E68C1D9" w:rsidR="003645F6" w:rsidRPr="006F48DE" w:rsidRDefault="003645F6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รับโอนจากอสังหาริมทรัพย์พัฒนาเพื่อขาย</w:t>
            </w:r>
          </w:p>
        </w:tc>
        <w:tc>
          <w:tcPr>
            <w:tcW w:w="1350" w:type="dxa"/>
            <w:gridSpan w:val="2"/>
          </w:tcPr>
          <w:p w14:paraId="7E3A3FFD" w14:textId="2ED369BF" w:rsidR="003645F6" w:rsidRPr="007E40B2" w:rsidRDefault="004428DF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70" w:type="dxa"/>
          </w:tcPr>
          <w:p w14:paraId="1BB5D043" w14:textId="77777777" w:rsidR="003645F6" w:rsidRPr="007E40B2" w:rsidRDefault="003645F6" w:rsidP="001E02D7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29035DDA" w14:textId="24E9CA38" w:rsidR="003645F6" w:rsidRPr="007E40B2" w:rsidRDefault="004428DF" w:rsidP="00F56B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54CB5D49" w14:textId="77777777" w:rsidR="003645F6" w:rsidRPr="007E40B2" w:rsidRDefault="003645F6" w:rsidP="00F56B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18C692C3" w14:textId="314B0B83" w:rsidR="003645F6" w:rsidRPr="007E40B2" w:rsidRDefault="00D23393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3440ED" w14:textId="74615373" w:rsidR="003645F6" w:rsidRPr="007E40B2" w:rsidRDefault="003645F6" w:rsidP="001E02D7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CAB7793" w14:textId="52C2C36F" w:rsidR="003645F6" w:rsidRPr="007E40B2" w:rsidRDefault="004428DF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</w:p>
        </w:tc>
      </w:tr>
      <w:tr w:rsidR="003645F6" w:rsidRPr="006551DC" w14:paraId="0ACC99B8" w14:textId="77777777" w:rsidTr="00112510">
        <w:tc>
          <w:tcPr>
            <w:tcW w:w="4050" w:type="dxa"/>
          </w:tcPr>
          <w:p w14:paraId="55C658B0" w14:textId="0C8F91D7" w:rsidR="003645F6" w:rsidRPr="006F48DE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35453633" w14:textId="337ABDE0" w:rsidR="003645F6" w:rsidRPr="007E40B2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B3D0956" w14:textId="77777777" w:rsidR="003645F6" w:rsidRPr="007E40B2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F9BF4AC" w14:textId="4C6EB8FB" w:rsidR="003645F6" w:rsidRPr="007E40B2" w:rsidRDefault="003645F6" w:rsidP="00F56B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CFB4786" w14:textId="77777777" w:rsidR="003645F6" w:rsidRPr="007E40B2" w:rsidRDefault="003645F6" w:rsidP="00F56B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1EF3A91D" w14:textId="270564B4" w:rsidR="003645F6" w:rsidRPr="007E40B2" w:rsidRDefault="00D23393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062874" w14:textId="65A884CB" w:rsidR="003645F6" w:rsidRPr="007E40B2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4AA5EF" w14:textId="2E225763" w:rsidR="003645F6" w:rsidRPr="007E40B2" w:rsidRDefault="003645F6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49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288</w:t>
            </w:r>
            <w:r w:rsidRPr="00E249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645F6" w:rsidRPr="006F48DE" w14:paraId="618E6888" w14:textId="77777777" w:rsidTr="00112510">
        <w:tc>
          <w:tcPr>
            <w:tcW w:w="4050" w:type="dxa"/>
          </w:tcPr>
          <w:p w14:paraId="5C61A5B1" w14:textId="164FCCBA" w:rsidR="003645F6" w:rsidRPr="006F48DE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428DF"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428DF"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4428DF"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4428DF"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291E629A" w14:textId="22905DA2" w:rsidR="003645F6" w:rsidRPr="006F48DE" w:rsidRDefault="004428DF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3645F6" w:rsidRPr="002E51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529</w:t>
            </w:r>
          </w:p>
        </w:tc>
        <w:tc>
          <w:tcPr>
            <w:tcW w:w="270" w:type="dxa"/>
          </w:tcPr>
          <w:p w14:paraId="0DB9659F" w14:textId="77777777" w:rsidR="003645F6" w:rsidRPr="006F48DE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1C7C36AB" w14:textId="14AE0541" w:rsidR="003645F6" w:rsidRPr="006F48DE" w:rsidRDefault="004428DF" w:rsidP="00F56B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987</w:t>
            </w:r>
          </w:p>
        </w:tc>
        <w:tc>
          <w:tcPr>
            <w:tcW w:w="270" w:type="dxa"/>
          </w:tcPr>
          <w:p w14:paraId="1F5CDD31" w14:textId="77777777" w:rsidR="003645F6" w:rsidRPr="006F48DE" w:rsidRDefault="003645F6" w:rsidP="00F56B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</w:tcPr>
          <w:p w14:paraId="489E649C" w14:textId="14F50524" w:rsidR="003645F6" w:rsidRPr="006F48DE" w:rsidRDefault="00D23393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49F08C" w14:textId="6A42CA6E" w:rsidR="003645F6" w:rsidRPr="006F48DE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9E0E12" w14:textId="484E490E" w:rsidR="003645F6" w:rsidRPr="006F48DE" w:rsidRDefault="004428DF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3645F6" w:rsidRPr="002E51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516</w:t>
            </w:r>
          </w:p>
        </w:tc>
      </w:tr>
      <w:tr w:rsidR="00EA0655" w:rsidRPr="0013112D" w14:paraId="5A9E3F12" w14:textId="77777777" w:rsidTr="00E564CF">
        <w:tc>
          <w:tcPr>
            <w:tcW w:w="4050" w:type="dxa"/>
          </w:tcPr>
          <w:p w14:paraId="6F727E60" w14:textId="77777777" w:rsidR="00EA0655" w:rsidRPr="000F2CA9" w:rsidRDefault="00EA0655" w:rsidP="00E5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1E28DD">
              <w:rPr>
                <w:rFonts w:asciiTheme="majorBidi" w:hAnsi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gridSpan w:val="2"/>
          </w:tcPr>
          <w:p w14:paraId="16672D34" w14:textId="6FE6856F" w:rsidR="00EA0655" w:rsidRPr="0062634E" w:rsidRDefault="00AB6E0D" w:rsidP="00E564CF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</w:tcPr>
          <w:p w14:paraId="0F3DCEFA" w14:textId="77777777" w:rsidR="00EA0655" w:rsidRPr="0062634E" w:rsidRDefault="00EA0655" w:rsidP="00E564CF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13A114E" w14:textId="67FDFB4F" w:rsidR="00EA0655" w:rsidRPr="0062634E" w:rsidRDefault="00A86151" w:rsidP="00E564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63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70" w:type="dxa"/>
          </w:tcPr>
          <w:p w14:paraId="3BB6B7ED" w14:textId="77777777" w:rsidR="00EA0655" w:rsidRPr="0062634E" w:rsidRDefault="00EA0655" w:rsidP="00E564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6BBAC9B9" w14:textId="0DFA9FE4" w:rsidR="00EA0655" w:rsidRPr="0062634E" w:rsidRDefault="00A86151" w:rsidP="00E564CF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2634E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  <w:tcBorders>
              <w:left w:val="nil"/>
            </w:tcBorders>
          </w:tcPr>
          <w:p w14:paraId="77D9BB1C" w14:textId="77777777" w:rsidR="00EA0655" w:rsidRPr="0062634E" w:rsidRDefault="00EA0655" w:rsidP="00E564CF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EC1994" w14:textId="2398E405" w:rsidR="00EA0655" w:rsidRPr="0062634E" w:rsidRDefault="00AB6E0D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63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</w:p>
        </w:tc>
      </w:tr>
      <w:tr w:rsidR="003645F6" w:rsidRPr="0013112D" w14:paraId="3D9E9701" w14:textId="77777777" w:rsidTr="00112510">
        <w:tc>
          <w:tcPr>
            <w:tcW w:w="4050" w:type="dxa"/>
          </w:tcPr>
          <w:p w14:paraId="5C54BF81" w14:textId="5BBCEB9E" w:rsidR="003645F6" w:rsidRPr="0013112D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CA9">
              <w:rPr>
                <w:rFonts w:asciiTheme="majorBidi" w:hAnsiTheme="majorBidi"/>
                <w:sz w:val="30"/>
                <w:szCs w:val="30"/>
                <w:cs/>
              </w:rPr>
              <w:t>รับโอนจากอสังหาริมทรัพย์พัฒนาเพื่อขาย</w:t>
            </w:r>
          </w:p>
        </w:tc>
        <w:tc>
          <w:tcPr>
            <w:tcW w:w="1350" w:type="dxa"/>
            <w:gridSpan w:val="2"/>
          </w:tcPr>
          <w:p w14:paraId="3A439706" w14:textId="31472B7F" w:rsidR="003645F6" w:rsidRPr="0062634E" w:rsidRDefault="00AB6E0D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70" w:type="dxa"/>
          </w:tcPr>
          <w:p w14:paraId="4E058EE1" w14:textId="77777777" w:rsidR="003645F6" w:rsidRPr="0062634E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6473570" w14:textId="328627A1" w:rsidR="003645F6" w:rsidRPr="0062634E" w:rsidRDefault="00A86151" w:rsidP="00F56B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70" w:type="dxa"/>
          </w:tcPr>
          <w:p w14:paraId="6784B938" w14:textId="77777777" w:rsidR="003645F6" w:rsidRPr="0062634E" w:rsidRDefault="003645F6" w:rsidP="00F56B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69C27B93" w14:textId="5FAB136B" w:rsidR="003645F6" w:rsidRPr="0062634E" w:rsidRDefault="00A86151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263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D9F283" w14:textId="4D058323" w:rsidR="003645F6" w:rsidRPr="0062634E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3969DA" w14:textId="578EE572" w:rsidR="003645F6" w:rsidRPr="0062634E" w:rsidRDefault="00AB6E0D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</w:p>
        </w:tc>
      </w:tr>
      <w:tr w:rsidR="003645F6" w:rsidRPr="0013112D" w14:paraId="22C3C1D2" w14:textId="77777777" w:rsidTr="00C070FA">
        <w:tc>
          <w:tcPr>
            <w:tcW w:w="4050" w:type="dxa"/>
          </w:tcPr>
          <w:p w14:paraId="48B01301" w14:textId="3189FD4C" w:rsidR="003645F6" w:rsidRPr="00D23393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D23393">
              <w:rPr>
                <w:rFonts w:asciiTheme="majorBidi" w:hAnsiTheme="majorBidi"/>
                <w:sz w:val="30"/>
                <w:szCs w:val="30"/>
                <w:cs/>
              </w:rPr>
              <w:t>รับโอนจากที่ดิน อาคารและอุปกรณ์</w:t>
            </w:r>
          </w:p>
        </w:tc>
        <w:tc>
          <w:tcPr>
            <w:tcW w:w="1350" w:type="dxa"/>
            <w:gridSpan w:val="2"/>
          </w:tcPr>
          <w:p w14:paraId="25D5E10F" w14:textId="39D6BD22" w:rsidR="003645F6" w:rsidRPr="0062634E" w:rsidRDefault="00A86151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240</w:t>
            </w:r>
          </w:p>
        </w:tc>
        <w:tc>
          <w:tcPr>
            <w:tcW w:w="270" w:type="dxa"/>
          </w:tcPr>
          <w:p w14:paraId="1927D22B" w14:textId="77777777" w:rsidR="003645F6" w:rsidRPr="0062634E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7B68DAB" w14:textId="60B848E8" w:rsidR="003645F6" w:rsidRPr="0062634E" w:rsidRDefault="00A86151" w:rsidP="00F56B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63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70" w:type="dxa"/>
          </w:tcPr>
          <w:p w14:paraId="1F08DF97" w14:textId="77777777" w:rsidR="003645F6" w:rsidRPr="0062634E" w:rsidRDefault="003645F6" w:rsidP="00F56B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32765DB4" w14:textId="388D8B92" w:rsidR="003645F6" w:rsidRPr="0062634E" w:rsidRDefault="00A86151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2634E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70" w:type="dxa"/>
          </w:tcPr>
          <w:p w14:paraId="2165AEFE" w14:textId="00CEF7E6" w:rsidR="003645F6" w:rsidRPr="0062634E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F6FFE4" w14:textId="6B6495AA" w:rsidR="003645F6" w:rsidRPr="0062634E" w:rsidRDefault="00A86151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63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</w:t>
            </w:r>
          </w:p>
        </w:tc>
      </w:tr>
      <w:tr w:rsidR="003645F6" w:rsidRPr="0013112D" w14:paraId="4378127E" w14:textId="77777777" w:rsidTr="00C070FA">
        <w:tc>
          <w:tcPr>
            <w:tcW w:w="4050" w:type="dxa"/>
          </w:tcPr>
          <w:p w14:paraId="4CB5C863" w14:textId="526ADB05" w:rsidR="003645F6" w:rsidRPr="0049272E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0F2CA9">
              <w:rPr>
                <w:rFonts w:asciiTheme="majorBidi" w:hAnsi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gridSpan w:val="2"/>
          </w:tcPr>
          <w:p w14:paraId="74D54C90" w14:textId="02254114" w:rsidR="003645F6" w:rsidRPr="0062634E" w:rsidRDefault="00A86151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63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B6E0D" w:rsidRPr="006263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Pr="006263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5E71EE8" w14:textId="77777777" w:rsidR="003645F6" w:rsidRPr="0062634E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E998803" w14:textId="687F488B" w:rsidR="003645F6" w:rsidRPr="0062634E" w:rsidRDefault="00A86151" w:rsidP="00F56B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63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(30)</w:t>
            </w:r>
          </w:p>
        </w:tc>
        <w:tc>
          <w:tcPr>
            <w:tcW w:w="270" w:type="dxa"/>
          </w:tcPr>
          <w:p w14:paraId="3CF430EC" w14:textId="77777777" w:rsidR="003645F6" w:rsidRPr="0062634E" w:rsidRDefault="003645F6" w:rsidP="00F56B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7F05B38F" w14:textId="293044E5" w:rsidR="003645F6" w:rsidRPr="0062634E" w:rsidRDefault="00A86151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263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03E435" w14:textId="741AA335" w:rsidR="003645F6" w:rsidRPr="0062634E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56AEAE" w14:textId="694960E4" w:rsidR="003645F6" w:rsidRPr="0062634E" w:rsidRDefault="00A86151" w:rsidP="00C7363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63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B6E0D" w:rsidRPr="006263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  <w:r w:rsidRPr="006263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645F6" w:rsidRPr="006F48DE" w14:paraId="0A7F33EB" w14:textId="77777777" w:rsidTr="00112510">
        <w:tc>
          <w:tcPr>
            <w:tcW w:w="4050" w:type="dxa"/>
          </w:tcPr>
          <w:p w14:paraId="2384DA0C" w14:textId="37870715" w:rsidR="003645F6" w:rsidRPr="006F48DE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428DF"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B109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109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4428DF"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ADC205" w14:textId="2081F2BD" w:rsidR="003645F6" w:rsidRPr="0062634E" w:rsidRDefault="00A86151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63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3,782</w:t>
            </w:r>
          </w:p>
        </w:tc>
        <w:tc>
          <w:tcPr>
            <w:tcW w:w="270" w:type="dxa"/>
          </w:tcPr>
          <w:p w14:paraId="36F9147B" w14:textId="77777777" w:rsidR="003645F6" w:rsidRPr="0062634E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938449" w14:textId="0C27D6F0" w:rsidR="003645F6" w:rsidRPr="0062634E" w:rsidRDefault="00A86151" w:rsidP="00F56B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63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1,230</w:t>
            </w:r>
          </w:p>
        </w:tc>
        <w:tc>
          <w:tcPr>
            <w:tcW w:w="270" w:type="dxa"/>
          </w:tcPr>
          <w:p w14:paraId="191EFBB6" w14:textId="77777777" w:rsidR="003645F6" w:rsidRPr="0062634E" w:rsidRDefault="003645F6" w:rsidP="00F56B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AB304F" w14:textId="769B32CC" w:rsidR="003645F6" w:rsidRPr="0062634E" w:rsidRDefault="00A86151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63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270" w:type="dxa"/>
          </w:tcPr>
          <w:p w14:paraId="12469095" w14:textId="2B70955E" w:rsidR="003645F6" w:rsidRPr="0062634E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825501D" w14:textId="518A2A36" w:rsidR="003645F6" w:rsidRPr="0062634E" w:rsidRDefault="00A86151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63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5,183</w:t>
            </w:r>
          </w:p>
        </w:tc>
      </w:tr>
      <w:tr w:rsidR="003645F6" w:rsidRPr="006F48DE" w14:paraId="750AE11E" w14:textId="77777777" w:rsidTr="00112510">
        <w:trPr>
          <w:tblHeader/>
        </w:trPr>
        <w:tc>
          <w:tcPr>
            <w:tcW w:w="4050" w:type="dxa"/>
          </w:tcPr>
          <w:p w14:paraId="4CF76782" w14:textId="77777777" w:rsidR="003645F6" w:rsidRPr="00C070FA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  <w:gridSpan w:val="2"/>
          </w:tcPr>
          <w:p w14:paraId="4A4AB55A" w14:textId="77777777" w:rsidR="003645F6" w:rsidRPr="00C070FA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F1C1058" w14:textId="77777777" w:rsidR="003645F6" w:rsidRPr="00C070FA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62ABC0DB" w14:textId="77777777" w:rsidR="003645F6" w:rsidRPr="00C070FA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EEE2100" w14:textId="77777777" w:rsidR="003645F6" w:rsidRPr="00C070FA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</w:tcPr>
          <w:p w14:paraId="5074D9D6" w14:textId="77777777" w:rsidR="003645F6" w:rsidRPr="00C070FA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21276EF" w14:textId="1E79BA55" w:rsidR="003645F6" w:rsidRPr="00C070FA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4969A5CF" w14:textId="77777777" w:rsidR="003645F6" w:rsidRPr="00C070FA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645F6" w:rsidRPr="006F48DE" w14:paraId="420F4666" w14:textId="77777777" w:rsidTr="00112510">
        <w:tc>
          <w:tcPr>
            <w:tcW w:w="4050" w:type="dxa"/>
          </w:tcPr>
          <w:p w14:paraId="3D6B43D2" w14:textId="21686747" w:rsidR="003645F6" w:rsidRPr="006F48DE" w:rsidRDefault="003645F6" w:rsidP="00C7363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ค่าเสื่อมราคา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สะสมและขาดทุนจากการด้อยค่า</w:t>
            </w:r>
          </w:p>
        </w:tc>
        <w:tc>
          <w:tcPr>
            <w:tcW w:w="1350" w:type="dxa"/>
            <w:gridSpan w:val="2"/>
          </w:tcPr>
          <w:p w14:paraId="571595F2" w14:textId="77777777" w:rsidR="003645F6" w:rsidRPr="006F48DE" w:rsidRDefault="003645F6" w:rsidP="00C7363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2649C4" w14:textId="77777777" w:rsidR="003645F6" w:rsidRPr="006F48DE" w:rsidRDefault="003645F6" w:rsidP="00C7363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1E8D0C6" w14:textId="77777777" w:rsidR="003645F6" w:rsidRPr="000F0C08" w:rsidRDefault="003645F6" w:rsidP="00C7363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2B6645" w14:textId="77777777" w:rsidR="003645F6" w:rsidRPr="000F0C08" w:rsidRDefault="003645F6" w:rsidP="00C7363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0CFF1A1E" w14:textId="77777777" w:rsidR="003645F6" w:rsidRPr="000F0C08" w:rsidRDefault="003645F6" w:rsidP="00C7363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E1D6A" w14:textId="2C8FD6AD" w:rsidR="003645F6" w:rsidRPr="000F0C08" w:rsidRDefault="003645F6" w:rsidP="00C7363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DB2B0D" w14:textId="77777777" w:rsidR="003645F6" w:rsidRPr="000F0C08" w:rsidRDefault="003645F6" w:rsidP="00C7363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645F6" w:rsidRPr="006F48DE" w14:paraId="7106665B" w14:textId="77777777" w:rsidTr="00112510">
        <w:tc>
          <w:tcPr>
            <w:tcW w:w="4050" w:type="dxa"/>
          </w:tcPr>
          <w:p w14:paraId="5F0C8521" w14:textId="4FA50622" w:rsidR="003645F6" w:rsidRPr="006F48DE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gridSpan w:val="2"/>
          </w:tcPr>
          <w:p w14:paraId="7E5C272A" w14:textId="71205982" w:rsidR="003645F6" w:rsidRPr="001E02D7" w:rsidRDefault="004428DF" w:rsidP="00C564D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270" w:type="dxa"/>
          </w:tcPr>
          <w:p w14:paraId="305770D7" w14:textId="77777777" w:rsidR="003645F6" w:rsidRPr="001E02D7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2590C83E" w14:textId="50A8B3E6" w:rsidR="003645F6" w:rsidRPr="000F0C08" w:rsidRDefault="004428DF" w:rsidP="00C564D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660</w:t>
            </w:r>
          </w:p>
        </w:tc>
        <w:tc>
          <w:tcPr>
            <w:tcW w:w="270" w:type="dxa"/>
          </w:tcPr>
          <w:p w14:paraId="77635A21" w14:textId="77777777" w:rsidR="003645F6" w:rsidRPr="000F0C08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39859907" w14:textId="02BA0C59" w:rsidR="003645F6" w:rsidRPr="000F0C08" w:rsidRDefault="00432F24" w:rsidP="00C564D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0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5EA7B9" w14:textId="1FE6E170" w:rsidR="003645F6" w:rsidRPr="000F0C08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0553CB2" w14:textId="7FDECB52" w:rsidR="003645F6" w:rsidRPr="000F0C08" w:rsidRDefault="004428DF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828</w:t>
            </w:r>
          </w:p>
        </w:tc>
      </w:tr>
      <w:tr w:rsidR="003645F6" w:rsidRPr="006F48DE" w14:paraId="65BF3471" w14:textId="77777777" w:rsidTr="00112510">
        <w:tc>
          <w:tcPr>
            <w:tcW w:w="4050" w:type="dxa"/>
          </w:tcPr>
          <w:p w14:paraId="3AD1AF22" w14:textId="728C4A33" w:rsidR="003645F6" w:rsidRPr="006F48DE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</w:tcPr>
          <w:p w14:paraId="1938711D" w14:textId="45294CDE" w:rsidR="003645F6" w:rsidRPr="007E40B2" w:rsidRDefault="004428DF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5581D22" w14:textId="77777777" w:rsidR="003645F6" w:rsidRPr="007E40B2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406272A6" w14:textId="0275DCCF" w:rsidR="003645F6" w:rsidRPr="000F0C08" w:rsidRDefault="004428DF" w:rsidP="00F56B2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</w:tcPr>
          <w:p w14:paraId="0DBBB3C7" w14:textId="77777777" w:rsidR="003645F6" w:rsidRPr="000F0C08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74EC8007" w14:textId="36785540" w:rsidR="003645F6" w:rsidRPr="000F0C08" w:rsidRDefault="00432F24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0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D52738" w14:textId="5A8A7BC9" w:rsidR="003645F6" w:rsidRPr="000F0C08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B4E4BCF" w14:textId="530725F3" w:rsidR="003645F6" w:rsidRPr="000F0C08" w:rsidRDefault="004428DF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</w:tr>
      <w:tr w:rsidR="003645F6" w:rsidRPr="006F48DE" w14:paraId="0700E008" w14:textId="77777777" w:rsidTr="00112510">
        <w:tc>
          <w:tcPr>
            <w:tcW w:w="4050" w:type="dxa"/>
          </w:tcPr>
          <w:p w14:paraId="488F7E44" w14:textId="21325C18" w:rsidR="003645F6" w:rsidRPr="006F48DE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43EBC1DB" w14:textId="0A9D4EAE" w:rsidR="003645F6" w:rsidRPr="007E40B2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678CF84" w14:textId="77777777" w:rsidR="003645F6" w:rsidRPr="007E40B2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3BDD671" w14:textId="6C94F878" w:rsidR="003645F6" w:rsidRPr="000F0C08" w:rsidRDefault="003645F6" w:rsidP="00F56B2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0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550EF6" w14:textId="77777777" w:rsidR="003645F6" w:rsidRPr="000F0C08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5A2B9768" w14:textId="416B4474" w:rsidR="003645F6" w:rsidRPr="000F0C08" w:rsidRDefault="00432F24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0C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4D87E93" w14:textId="5A6F7129" w:rsidR="003645F6" w:rsidRPr="000F0C08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7C98DB" w14:textId="63EFFB26" w:rsidR="003645F6" w:rsidRPr="000F0C08" w:rsidRDefault="003645F6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0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Pr="000F0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645F6" w:rsidRPr="006F48DE" w14:paraId="744F7393" w14:textId="77777777" w:rsidTr="00112510">
        <w:tc>
          <w:tcPr>
            <w:tcW w:w="4050" w:type="dxa"/>
          </w:tcPr>
          <w:p w14:paraId="2A19CCBB" w14:textId="4F238FDB" w:rsidR="003645F6" w:rsidRPr="006F48DE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428DF"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428DF"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4428DF"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4428DF"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3ACFECF0" w14:textId="53CB88D6" w:rsidR="003645F6" w:rsidRPr="004D29F1" w:rsidRDefault="004428DF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270" w:type="dxa"/>
          </w:tcPr>
          <w:p w14:paraId="55C18635" w14:textId="77777777" w:rsidR="003645F6" w:rsidRPr="004D29F1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C4682FB" w14:textId="741EBB29" w:rsidR="003645F6" w:rsidRPr="000F0C08" w:rsidRDefault="004428DF" w:rsidP="00F56B2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687</w:t>
            </w:r>
          </w:p>
        </w:tc>
        <w:tc>
          <w:tcPr>
            <w:tcW w:w="270" w:type="dxa"/>
          </w:tcPr>
          <w:p w14:paraId="7A847B58" w14:textId="77777777" w:rsidR="003645F6" w:rsidRPr="000F0C08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</w:tcPr>
          <w:p w14:paraId="477CE491" w14:textId="4B2DFC91" w:rsidR="003645F6" w:rsidRPr="000F0C08" w:rsidRDefault="00432F24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F0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1BCE52" w14:textId="76AA3371" w:rsidR="003645F6" w:rsidRPr="000F0C08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C6F270" w14:textId="2A598D54" w:rsidR="003645F6" w:rsidRPr="000F0C08" w:rsidRDefault="004428DF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801</w:t>
            </w:r>
          </w:p>
        </w:tc>
      </w:tr>
      <w:tr w:rsidR="003645F6" w:rsidRPr="006F48DE" w14:paraId="7856B0FD" w14:textId="77777777" w:rsidTr="00112510">
        <w:tc>
          <w:tcPr>
            <w:tcW w:w="4050" w:type="dxa"/>
          </w:tcPr>
          <w:p w14:paraId="2711B3C8" w14:textId="5D6A81F6" w:rsidR="003645F6" w:rsidRPr="006F48DE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350" w:type="dxa"/>
            <w:gridSpan w:val="2"/>
          </w:tcPr>
          <w:p w14:paraId="6D2AD05A" w14:textId="3C8229B7" w:rsidR="003645F6" w:rsidRPr="003D1ACF" w:rsidRDefault="00A86151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E87FE97" w14:textId="77777777" w:rsidR="003645F6" w:rsidRPr="003D1ACF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623E9DED" w14:textId="25958EF4" w:rsidR="003645F6" w:rsidRPr="000F0C08" w:rsidRDefault="00A86151" w:rsidP="00F56B2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5DBCCCF2" w14:textId="77777777" w:rsidR="003645F6" w:rsidRPr="000F0C08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2F0F5315" w14:textId="7599EA86" w:rsidR="003645F6" w:rsidRPr="004F12E7" w:rsidRDefault="00A86151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3D7A59" w14:textId="0938A91F" w:rsidR="003645F6" w:rsidRPr="000F0C08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C8B555E" w14:textId="46501AE4" w:rsidR="003645F6" w:rsidRPr="000F0C08" w:rsidRDefault="00A86151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</w:tr>
      <w:tr w:rsidR="003645F6" w:rsidRPr="006F48DE" w14:paraId="331664BA" w14:textId="77777777" w:rsidTr="00112510">
        <w:tc>
          <w:tcPr>
            <w:tcW w:w="4050" w:type="dxa"/>
          </w:tcPr>
          <w:p w14:paraId="267F4DB8" w14:textId="413FAF6D" w:rsidR="003645F6" w:rsidRPr="001D4DA6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2B71BB">
              <w:rPr>
                <w:rFonts w:asciiTheme="majorBidi" w:hAnsiTheme="majorBidi"/>
                <w:sz w:val="30"/>
                <w:szCs w:val="30"/>
                <w:cs/>
              </w:rPr>
              <w:t>รับโอนจากที่ดิน อาคารและอุปกรณ์</w:t>
            </w:r>
          </w:p>
        </w:tc>
        <w:tc>
          <w:tcPr>
            <w:tcW w:w="1350" w:type="dxa"/>
            <w:gridSpan w:val="2"/>
          </w:tcPr>
          <w:p w14:paraId="7CD542D6" w14:textId="1C232E3A" w:rsidR="003645F6" w:rsidRDefault="00A86151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721863" w14:textId="77777777" w:rsidR="003645F6" w:rsidRPr="003D1ACF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601E3F31" w14:textId="6F009350" w:rsidR="003645F6" w:rsidRPr="000F0C08" w:rsidRDefault="00A86151" w:rsidP="00F56B2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73C1F26" w14:textId="77777777" w:rsidR="003645F6" w:rsidRPr="000F0C08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0883DF35" w14:textId="2CC70640" w:rsidR="003645F6" w:rsidRPr="004F12E7" w:rsidRDefault="00A86151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6B219B" w14:textId="13921BAB" w:rsidR="003645F6" w:rsidRPr="000F0C08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FF4F2E0" w14:textId="0A24777F" w:rsidR="003645F6" w:rsidRPr="000F0C08" w:rsidRDefault="00A86151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3645F6" w:rsidRPr="000E4866" w14:paraId="1C4E39E7" w14:textId="77777777" w:rsidTr="00112510">
        <w:tc>
          <w:tcPr>
            <w:tcW w:w="4050" w:type="dxa"/>
          </w:tcPr>
          <w:p w14:paraId="30D0E2CE" w14:textId="66BA7628" w:rsidR="003645F6" w:rsidRPr="006F48DE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D4DA6">
              <w:rPr>
                <w:rFonts w:asciiTheme="majorBidi" w:hAnsi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gridSpan w:val="2"/>
          </w:tcPr>
          <w:p w14:paraId="5899CD47" w14:textId="5C600F5C" w:rsidR="003645F6" w:rsidRPr="003D1ACF" w:rsidRDefault="00A86151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(33)</w:t>
            </w:r>
          </w:p>
        </w:tc>
        <w:tc>
          <w:tcPr>
            <w:tcW w:w="270" w:type="dxa"/>
          </w:tcPr>
          <w:p w14:paraId="1F6511D5" w14:textId="77777777" w:rsidR="003645F6" w:rsidRPr="003D1ACF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0369E795" w14:textId="7A920C9D" w:rsidR="003645F6" w:rsidRPr="000F0C08" w:rsidRDefault="00A86151" w:rsidP="00F56B2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</w:tcPr>
          <w:p w14:paraId="6F3A4206" w14:textId="77777777" w:rsidR="003645F6" w:rsidRPr="000F0C08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2903C050" w14:textId="6A478A8E" w:rsidR="003645F6" w:rsidRPr="004F12E7" w:rsidRDefault="00A86151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E5F262" w14:textId="7028FB36" w:rsidR="003645F6" w:rsidRPr="000F0C08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090565E" w14:textId="0FA13E5E" w:rsidR="003645F6" w:rsidRPr="000F0C08" w:rsidRDefault="00A86151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(34)</w:t>
            </w:r>
          </w:p>
        </w:tc>
      </w:tr>
      <w:tr w:rsidR="003645F6" w:rsidRPr="006F48DE" w14:paraId="4C5999CF" w14:textId="77777777" w:rsidTr="00112510">
        <w:tc>
          <w:tcPr>
            <w:tcW w:w="4050" w:type="dxa"/>
          </w:tcPr>
          <w:p w14:paraId="4ADC0136" w14:textId="56E9BCD8" w:rsidR="003645F6" w:rsidRPr="006F48DE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428DF"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B109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109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="00B10907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4428DF"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27568C" w14:textId="0C889674" w:rsidR="003645F6" w:rsidRPr="003D1ACF" w:rsidRDefault="00A86151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70" w:type="dxa"/>
          </w:tcPr>
          <w:p w14:paraId="01302236" w14:textId="77777777" w:rsidR="003645F6" w:rsidRPr="003D1ACF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D3414" w14:textId="34D960AB" w:rsidR="003645F6" w:rsidRPr="000F0C08" w:rsidRDefault="00A86151" w:rsidP="00F56B2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706</w:t>
            </w:r>
          </w:p>
        </w:tc>
        <w:tc>
          <w:tcPr>
            <w:tcW w:w="270" w:type="dxa"/>
          </w:tcPr>
          <w:p w14:paraId="41923E20" w14:textId="77777777" w:rsidR="003645F6" w:rsidRPr="000F0C08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66179C" w14:textId="125E4762" w:rsidR="003645F6" w:rsidRPr="000F0C08" w:rsidRDefault="00A86151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E3C186" w14:textId="66D62D3C" w:rsidR="003645F6" w:rsidRPr="000F0C08" w:rsidRDefault="003645F6" w:rsidP="00C7363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F842A5A" w14:textId="740A2EDD" w:rsidR="003645F6" w:rsidRPr="00BC1226" w:rsidRDefault="00A86151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 w:rsidR="00BC12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</w:t>
            </w:r>
          </w:p>
        </w:tc>
      </w:tr>
      <w:tr w:rsidR="003645F6" w:rsidRPr="006F48DE" w14:paraId="30B9D8BB" w14:textId="77777777" w:rsidTr="00112510">
        <w:tc>
          <w:tcPr>
            <w:tcW w:w="4050" w:type="dxa"/>
          </w:tcPr>
          <w:p w14:paraId="43E7272C" w14:textId="77777777" w:rsidR="003645F6" w:rsidRPr="00C070FA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15D69077" w14:textId="77777777" w:rsidR="003645F6" w:rsidRPr="00C070FA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6370D1A9" w14:textId="77777777" w:rsidR="003645F6" w:rsidRPr="00C070FA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A283594" w14:textId="77777777" w:rsidR="003645F6" w:rsidRPr="00C070FA" w:rsidRDefault="003645F6" w:rsidP="00F56B2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3F4DF105" w14:textId="77777777" w:rsidR="003645F6" w:rsidRPr="00C070FA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</w:tcPr>
          <w:p w14:paraId="2C24137A" w14:textId="77777777" w:rsidR="003645F6" w:rsidRPr="00C070FA" w:rsidRDefault="003645F6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739C7243" w14:textId="7BA68BCB" w:rsidR="003645F6" w:rsidRPr="00C070FA" w:rsidRDefault="003645F6" w:rsidP="00C7363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D86C26" w14:textId="77777777" w:rsidR="003645F6" w:rsidRPr="00C070FA" w:rsidRDefault="003645F6" w:rsidP="00C7363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3645F6" w:rsidRPr="006F48DE" w14:paraId="1AAC7165" w14:textId="77777777" w:rsidTr="00112510">
        <w:tc>
          <w:tcPr>
            <w:tcW w:w="4050" w:type="dxa"/>
          </w:tcPr>
          <w:p w14:paraId="47E38D26" w14:textId="77777777" w:rsidR="003645F6" w:rsidRPr="006F48DE" w:rsidRDefault="003645F6" w:rsidP="00C7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gridSpan w:val="2"/>
          </w:tcPr>
          <w:p w14:paraId="7FAABBA6" w14:textId="77777777" w:rsidR="003645F6" w:rsidRPr="006F48DE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EDCF22" w14:textId="77777777" w:rsidR="003645F6" w:rsidRPr="006F48DE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53020B1" w14:textId="77777777" w:rsidR="003645F6" w:rsidRPr="006F48DE" w:rsidRDefault="003645F6" w:rsidP="00F56B2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402076" w14:textId="77777777" w:rsidR="003645F6" w:rsidRPr="006F48DE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212A391E" w14:textId="77777777" w:rsidR="003645F6" w:rsidRPr="006F48DE" w:rsidRDefault="003645F6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63223C" w14:textId="64858B5B" w:rsidR="003645F6" w:rsidRPr="006F48DE" w:rsidRDefault="003645F6" w:rsidP="00C7363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0251BE8" w14:textId="77777777" w:rsidR="003645F6" w:rsidRPr="006F48DE" w:rsidRDefault="003645F6" w:rsidP="00C7363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645F6" w:rsidRPr="006F48DE" w14:paraId="04E80BE1" w14:textId="77777777" w:rsidTr="00112510">
        <w:tc>
          <w:tcPr>
            <w:tcW w:w="4050" w:type="dxa"/>
          </w:tcPr>
          <w:p w14:paraId="6486FF90" w14:textId="4A07BDBD" w:rsidR="003645F6" w:rsidRPr="006F48DE" w:rsidRDefault="003645F6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428DF"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428DF"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2A072948" w14:textId="511C20B5" w:rsidR="003645F6" w:rsidRPr="006F48DE" w:rsidRDefault="004428DF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3645F6" w:rsidRPr="003E01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415</w:t>
            </w:r>
          </w:p>
        </w:tc>
        <w:tc>
          <w:tcPr>
            <w:tcW w:w="270" w:type="dxa"/>
          </w:tcPr>
          <w:p w14:paraId="6FC76D32" w14:textId="77777777" w:rsidR="003645F6" w:rsidRPr="006F48DE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50B5004A" w14:textId="44693297" w:rsidR="003645F6" w:rsidRPr="006F48DE" w:rsidRDefault="004428DF" w:rsidP="00F56B2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70" w:type="dxa"/>
          </w:tcPr>
          <w:p w14:paraId="7D2DB52F" w14:textId="77777777" w:rsidR="003645F6" w:rsidRPr="006F48DE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</w:tcPr>
          <w:p w14:paraId="5D8CBB91" w14:textId="0DD55CBC" w:rsidR="003645F6" w:rsidRPr="006F48DE" w:rsidRDefault="00432F24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AD8EABA" w14:textId="425976C1" w:rsidR="003645F6" w:rsidRPr="006F48DE" w:rsidRDefault="003645F6" w:rsidP="00705CC7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EB1C539" w14:textId="5CCC9D36" w:rsidR="003645F6" w:rsidRPr="006F48DE" w:rsidRDefault="004428DF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3645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715</w:t>
            </w:r>
          </w:p>
        </w:tc>
      </w:tr>
      <w:tr w:rsidR="003645F6" w:rsidRPr="006F48DE" w14:paraId="63119121" w14:textId="77777777" w:rsidTr="00112510">
        <w:tc>
          <w:tcPr>
            <w:tcW w:w="4050" w:type="dxa"/>
          </w:tcPr>
          <w:p w14:paraId="551C6711" w14:textId="468D69AD" w:rsidR="003645F6" w:rsidRPr="006F48DE" w:rsidRDefault="003645F6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428DF"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B109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109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="00B10907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4428DF"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35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DAAD716" w14:textId="20E92BF4" w:rsidR="003645F6" w:rsidRPr="003D1ACF" w:rsidRDefault="00A86151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3,699</w:t>
            </w:r>
          </w:p>
        </w:tc>
        <w:tc>
          <w:tcPr>
            <w:tcW w:w="270" w:type="dxa"/>
          </w:tcPr>
          <w:p w14:paraId="5E0A2DA6" w14:textId="77777777" w:rsidR="003645F6" w:rsidRPr="003D1ACF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7861E28" w14:textId="709AE269" w:rsidR="003645F6" w:rsidRPr="003D1ACF" w:rsidRDefault="00A86151" w:rsidP="00F56B2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524</w:t>
            </w:r>
          </w:p>
        </w:tc>
        <w:tc>
          <w:tcPr>
            <w:tcW w:w="270" w:type="dxa"/>
          </w:tcPr>
          <w:p w14:paraId="20524D7F" w14:textId="77777777" w:rsidR="003645F6" w:rsidRPr="003D1ACF" w:rsidRDefault="003645F6" w:rsidP="00F56B2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1073D18A" w14:textId="3EE1614A" w:rsidR="003645F6" w:rsidRPr="003D1ACF" w:rsidRDefault="00A86151" w:rsidP="00F56B2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171</w:t>
            </w:r>
          </w:p>
        </w:tc>
        <w:tc>
          <w:tcPr>
            <w:tcW w:w="270" w:type="dxa"/>
          </w:tcPr>
          <w:p w14:paraId="7F3FD119" w14:textId="492EB7E9" w:rsidR="003645F6" w:rsidRPr="003D1ACF" w:rsidRDefault="003645F6" w:rsidP="00705CC7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4E45B3DA" w14:textId="3FF7B410" w:rsidR="003645F6" w:rsidRPr="003D1ACF" w:rsidRDefault="00A86151" w:rsidP="006551D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4,394</w:t>
            </w:r>
          </w:p>
        </w:tc>
      </w:tr>
      <w:tr w:rsidR="00215E22" w:rsidRPr="006F48DE" w14:paraId="037A8987" w14:textId="77777777" w:rsidTr="00112510">
        <w:tblPrEx>
          <w:tblLook w:val="0000" w:firstRow="0" w:lastRow="0" w:firstColumn="0" w:lastColumn="0" w:noHBand="0" w:noVBand="0"/>
        </w:tblPrEx>
        <w:trPr>
          <w:trHeight w:val="789"/>
        </w:trPr>
        <w:tc>
          <w:tcPr>
            <w:tcW w:w="4770" w:type="dxa"/>
            <w:gridSpan w:val="2"/>
          </w:tcPr>
          <w:p w14:paraId="0EC1F6D3" w14:textId="77777777" w:rsidR="00215E22" w:rsidRDefault="00215E22" w:rsidP="00215E22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i/>
                <w:iCs/>
              </w:rPr>
            </w:pPr>
          </w:p>
          <w:p w14:paraId="35B5B198" w14:textId="5B7B58A0" w:rsidR="00215E22" w:rsidRPr="006F48DE" w:rsidRDefault="00215E22" w:rsidP="00215E22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FF446A">
              <w:rPr>
                <w:rFonts w:asciiTheme="majorBidi" w:hAnsiTheme="majorBidi" w:cstheme="majorBidi"/>
                <w:i/>
                <w:iCs/>
                <w:cs/>
              </w:rPr>
              <w:t>สำหรับงวด</w:t>
            </w:r>
            <w:r w:rsidR="00B10907">
              <w:rPr>
                <w:rFonts w:asciiTheme="majorBidi" w:hAnsiTheme="majorBidi" w:cstheme="majorBidi"/>
                <w:i/>
                <w:iCs/>
                <w:color w:val="000000"/>
                <w:cs/>
              </w:rPr>
              <w:t>หก</w:t>
            </w:r>
            <w:r w:rsidR="001E02D7" w:rsidRPr="00060F3D">
              <w:rPr>
                <w:rFonts w:asciiTheme="majorBidi" w:hAnsiTheme="majorBidi" w:cstheme="majorBidi"/>
                <w:i/>
                <w:iCs/>
                <w:color w:val="000000"/>
                <w:cs/>
              </w:rPr>
              <w:t>เดือนสิ้นสุดวันที่</w:t>
            </w:r>
            <w:r w:rsidR="001E02D7" w:rsidRPr="00060F3D">
              <w:rPr>
                <w:rFonts w:asciiTheme="majorBidi" w:hAnsiTheme="majorBidi" w:cstheme="majorBidi"/>
                <w:i/>
                <w:iCs/>
                <w:color w:val="000000"/>
              </w:rPr>
              <w:t xml:space="preserve"> </w:t>
            </w:r>
            <w:r w:rsidR="004428DF" w:rsidRPr="004428DF">
              <w:rPr>
                <w:rFonts w:asciiTheme="majorBidi" w:hAnsiTheme="majorBidi" w:cstheme="majorBidi"/>
                <w:i/>
                <w:iCs/>
                <w:spacing w:val="-2"/>
                <w:lang w:val="en-US"/>
              </w:rPr>
              <w:t>30</w:t>
            </w:r>
            <w:r w:rsidR="00B10907" w:rsidRPr="00B10907">
              <w:rPr>
                <w:rFonts w:asciiTheme="majorBidi" w:hAnsiTheme="majorBidi" w:cstheme="majorBidi"/>
                <w:i/>
                <w:iCs/>
                <w:spacing w:val="-2"/>
                <w:lang w:val="en-US"/>
              </w:rPr>
              <w:t xml:space="preserve"> </w:t>
            </w:r>
            <w:r w:rsidR="00B10907" w:rsidRPr="00B10907">
              <w:rPr>
                <w:rFonts w:asciiTheme="majorBidi" w:hAnsiTheme="majorBidi" w:cs="Angsana New"/>
                <w:i/>
                <w:iCs/>
                <w:spacing w:val="-2"/>
                <w:cs/>
                <w:lang w:val="en-US"/>
              </w:rPr>
              <w:t xml:space="preserve">มิถุนายน </w:t>
            </w:r>
            <w:r w:rsidR="004428DF" w:rsidRPr="004428DF">
              <w:rPr>
                <w:rFonts w:asciiTheme="majorBidi" w:hAnsiTheme="majorBidi" w:cstheme="majorBidi"/>
                <w:i/>
                <w:iCs/>
                <w:lang w:val="en-US"/>
              </w:rPr>
              <w:t>2569</w:t>
            </w:r>
          </w:p>
        </w:tc>
        <w:tc>
          <w:tcPr>
            <w:tcW w:w="1556" w:type="dxa"/>
            <w:gridSpan w:val="3"/>
          </w:tcPr>
          <w:p w14:paraId="1EF68A3A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3"/>
          </w:tcPr>
          <w:p w14:paraId="24BEFAAE" w14:textId="77777777" w:rsidR="00215E22" w:rsidRPr="00FF446A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3219C46" w14:textId="461EC02B" w:rsidR="00215E22" w:rsidRPr="00FF446A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44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78C91735" w14:textId="77777777" w:rsidR="00215E22" w:rsidRPr="00FF446A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5" w:type="dxa"/>
            <w:gridSpan w:val="3"/>
          </w:tcPr>
          <w:p w14:paraId="431FA576" w14:textId="77777777" w:rsidR="00215E22" w:rsidRPr="00FF446A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44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58C53E0" w14:textId="4344D802" w:rsidR="00215E22" w:rsidRPr="00FF446A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44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005D0" w:rsidRPr="006F48DE" w14:paraId="7CD411DA" w14:textId="77777777" w:rsidTr="00112510">
        <w:tblPrEx>
          <w:tblLook w:val="0000" w:firstRow="0" w:lastRow="0" w:firstColumn="0" w:lastColumn="0" w:noHBand="0" w:noVBand="0"/>
        </w:tblPrEx>
        <w:trPr>
          <w:trHeight w:val="381"/>
        </w:trPr>
        <w:tc>
          <w:tcPr>
            <w:tcW w:w="4770" w:type="dxa"/>
            <w:gridSpan w:val="2"/>
          </w:tcPr>
          <w:p w14:paraId="136A81AB" w14:textId="77777777" w:rsidR="003005D0" w:rsidRPr="00FF446A" w:rsidRDefault="003005D0" w:rsidP="003005D0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556" w:type="dxa"/>
            <w:gridSpan w:val="3"/>
          </w:tcPr>
          <w:p w14:paraId="77FD3D7B" w14:textId="77777777" w:rsidR="003005D0" w:rsidRPr="00FF446A" w:rsidRDefault="003005D0" w:rsidP="0030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4" w:type="dxa"/>
            <w:gridSpan w:val="7"/>
          </w:tcPr>
          <w:p w14:paraId="6D7D5934" w14:textId="4DEED430" w:rsidR="003005D0" w:rsidRPr="00FF446A" w:rsidRDefault="003005D0" w:rsidP="0030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F446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F44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F446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005D0" w:rsidRPr="006F48DE" w14:paraId="576C91F3" w14:textId="77777777" w:rsidTr="00112510">
        <w:tblPrEx>
          <w:tblLook w:val="0000" w:firstRow="0" w:lastRow="0" w:firstColumn="0" w:lastColumn="0" w:noHBand="0" w:noVBand="0"/>
        </w:tblPrEx>
        <w:trPr>
          <w:trHeight w:val="258"/>
        </w:trPr>
        <w:tc>
          <w:tcPr>
            <w:tcW w:w="4770" w:type="dxa"/>
            <w:gridSpan w:val="2"/>
          </w:tcPr>
          <w:p w14:paraId="563D125B" w14:textId="77777777" w:rsidR="003005D0" w:rsidRPr="00FF446A" w:rsidRDefault="003005D0" w:rsidP="003005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44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556" w:type="dxa"/>
            <w:gridSpan w:val="3"/>
          </w:tcPr>
          <w:p w14:paraId="1CC6D37B" w14:textId="77777777" w:rsidR="003005D0" w:rsidRPr="00FF446A" w:rsidRDefault="003005D0" w:rsidP="003005D0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4" w:type="dxa"/>
            <w:gridSpan w:val="3"/>
          </w:tcPr>
          <w:p w14:paraId="12ABC45E" w14:textId="77777777" w:rsidR="003005D0" w:rsidRPr="00FF446A" w:rsidRDefault="003005D0" w:rsidP="0030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4E67246C" w14:textId="77777777" w:rsidR="003005D0" w:rsidRPr="00FF446A" w:rsidRDefault="003005D0" w:rsidP="003005D0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65" w:type="dxa"/>
            <w:gridSpan w:val="3"/>
          </w:tcPr>
          <w:p w14:paraId="65ED308E" w14:textId="77777777" w:rsidR="003005D0" w:rsidRPr="00FF446A" w:rsidRDefault="003005D0" w:rsidP="0030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7679A52A" w14:textId="77777777" w:rsidTr="00112510">
        <w:tblPrEx>
          <w:tblLook w:val="0000" w:firstRow="0" w:lastRow="0" w:firstColumn="0" w:lastColumn="0" w:noHBand="0" w:noVBand="0"/>
        </w:tblPrEx>
        <w:trPr>
          <w:trHeight w:val="399"/>
        </w:trPr>
        <w:tc>
          <w:tcPr>
            <w:tcW w:w="4770" w:type="dxa"/>
            <w:gridSpan w:val="2"/>
          </w:tcPr>
          <w:p w14:paraId="7B27F35C" w14:textId="77777777" w:rsidR="00960324" w:rsidRPr="00FF446A" w:rsidRDefault="00960324" w:rsidP="0096032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446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56" w:type="dxa"/>
            <w:gridSpan w:val="3"/>
          </w:tcPr>
          <w:p w14:paraId="6CD66C25" w14:textId="77777777" w:rsidR="00960324" w:rsidRPr="00FF446A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gridSpan w:val="3"/>
            <w:tcBorders>
              <w:bottom w:val="double" w:sz="4" w:space="0" w:color="auto"/>
            </w:tcBorders>
          </w:tcPr>
          <w:p w14:paraId="78FFC744" w14:textId="171C9E58" w:rsidR="00960324" w:rsidRPr="00887F60" w:rsidRDefault="00A86151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75" w:type="dxa"/>
          </w:tcPr>
          <w:p w14:paraId="1C362C77" w14:textId="77777777" w:rsidR="00960324" w:rsidRPr="00887F60" w:rsidRDefault="00960324" w:rsidP="0096032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5" w:type="dxa"/>
            <w:gridSpan w:val="3"/>
            <w:tcBorders>
              <w:bottom w:val="double" w:sz="4" w:space="0" w:color="auto"/>
            </w:tcBorders>
          </w:tcPr>
          <w:p w14:paraId="655484DB" w14:textId="3FF35AAE" w:rsidR="00960324" w:rsidRPr="00887F60" w:rsidRDefault="00A86151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3C233C5" w14:textId="77777777" w:rsidR="003C0BD6" w:rsidRPr="007C4A10" w:rsidRDefault="003C0BD6" w:rsidP="00DF1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688C595" w14:textId="63195BA8" w:rsidR="003C0569" w:rsidRPr="00DF183E" w:rsidRDefault="003C0BD6" w:rsidP="00DF1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F446A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มูลค่ายุติธรรมของอสังหาริมทรัพย์เพื่อการลงทุนของกลุ่มบริษัท ณ </w:t>
      </w:r>
      <w:r w:rsidR="00215E22" w:rsidRPr="00FF446A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4428DF" w:rsidRPr="004428DF">
        <w:rPr>
          <w:rFonts w:asciiTheme="majorBidi" w:hAnsiTheme="majorBidi" w:cstheme="majorBidi"/>
          <w:sz w:val="30"/>
          <w:szCs w:val="30"/>
        </w:rPr>
        <w:t>30</w:t>
      </w:r>
      <w:r w:rsidR="00B10907" w:rsidRPr="00B10907">
        <w:rPr>
          <w:rFonts w:asciiTheme="majorBidi" w:hAnsiTheme="majorBidi" w:cstheme="majorBidi"/>
          <w:sz w:val="30"/>
          <w:szCs w:val="30"/>
        </w:rPr>
        <w:t xml:space="preserve"> </w:t>
      </w:r>
      <w:r w:rsidR="00B10907" w:rsidRPr="00B10907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4428DF" w:rsidRPr="004428DF">
        <w:rPr>
          <w:rFonts w:asciiTheme="majorBidi" w:hAnsiTheme="majorBidi" w:cstheme="majorBidi"/>
          <w:sz w:val="30"/>
          <w:szCs w:val="30"/>
        </w:rPr>
        <w:t>2569</w:t>
      </w:r>
      <w:r w:rsidRPr="00FF446A">
        <w:rPr>
          <w:rFonts w:asciiTheme="majorBidi" w:hAnsiTheme="majorBidi" w:cstheme="majorBidi"/>
          <w:sz w:val="30"/>
          <w:szCs w:val="30"/>
        </w:rPr>
        <w:t xml:space="preserve"> </w:t>
      </w:r>
      <w:r w:rsidRPr="00885283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885283">
        <w:rPr>
          <w:rFonts w:asciiTheme="majorBidi" w:hAnsiTheme="majorBidi" w:cstheme="majorBidi"/>
          <w:sz w:val="30"/>
          <w:szCs w:val="30"/>
        </w:rPr>
        <w:t xml:space="preserve"> </w:t>
      </w:r>
      <w:r w:rsidR="00A86151">
        <w:rPr>
          <w:rFonts w:asciiTheme="majorBidi" w:hAnsiTheme="majorBidi" w:cstheme="majorBidi"/>
          <w:sz w:val="30"/>
          <w:szCs w:val="30"/>
        </w:rPr>
        <w:t>3,860</w:t>
      </w:r>
      <w:r w:rsidR="000F2CA9" w:rsidRPr="00885283">
        <w:rPr>
          <w:rFonts w:asciiTheme="majorBidi" w:hAnsiTheme="majorBidi" w:cstheme="majorBidi"/>
          <w:sz w:val="30"/>
          <w:szCs w:val="30"/>
        </w:rPr>
        <w:t xml:space="preserve"> </w:t>
      </w:r>
      <w:r w:rsidRPr="00885283">
        <w:rPr>
          <w:rFonts w:asciiTheme="majorBidi" w:hAnsiTheme="majorBidi" w:cstheme="majorBidi"/>
          <w:sz w:val="30"/>
          <w:szCs w:val="30"/>
          <w:cs/>
        </w:rPr>
        <w:t>ล้</w:t>
      </w:r>
      <w:r w:rsidRPr="00FF446A">
        <w:rPr>
          <w:rFonts w:asciiTheme="majorBidi" w:hAnsiTheme="majorBidi" w:cstheme="majorBidi"/>
          <w:sz w:val="30"/>
          <w:szCs w:val="30"/>
          <w:cs/>
        </w:rPr>
        <w:t xml:space="preserve">านบาท </w:t>
      </w:r>
      <w:r w:rsidRPr="00FF446A">
        <w:rPr>
          <w:rFonts w:asciiTheme="majorBidi" w:hAnsiTheme="majorBidi" w:cstheme="majorBidi"/>
          <w:sz w:val="30"/>
          <w:szCs w:val="30"/>
        </w:rPr>
        <w:br/>
      </w:r>
      <w:r w:rsidRPr="00FF446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428DF" w:rsidRPr="004428D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40298" w:rsidRPr="00FF446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4428DF" w:rsidRPr="004428DF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FF446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428DF" w:rsidRPr="004428DF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C96BBD" w:rsidRPr="00C96BBD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4428DF" w:rsidRPr="004428DF">
        <w:rPr>
          <w:rFonts w:asciiTheme="majorBidi" w:hAnsiTheme="majorBidi" w:cstheme="majorBidi"/>
          <w:i/>
          <w:iCs/>
          <w:sz w:val="30"/>
          <w:szCs w:val="30"/>
        </w:rPr>
        <w:t>782</w:t>
      </w:r>
      <w:r w:rsidR="00C96BBD" w:rsidRPr="00C96B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F446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FF446A">
        <w:rPr>
          <w:rFonts w:asciiTheme="majorBidi" w:hAnsiTheme="majorBidi" w:cstheme="majorBidi"/>
          <w:sz w:val="30"/>
          <w:szCs w:val="30"/>
          <w:cs/>
        </w:rPr>
        <w:t xml:space="preserve"> ประเมินราคาโดยผู้ประเมินราคาอิสระโดยพิจารณาราคาตามเกณฑ์ราคาตลาดของสินทรัพย์ โดยมีข้อมูลที่ใช้ในการวัดมูลค่ายุติธรรม เช่น ราคาเสนอขายของสินทรัพย์ที่มีลักษณะคล้ายคลึงกับ</w:t>
      </w:r>
      <w:r w:rsidRPr="00177E99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สินทรัพย์ที่ประเมินมูลค่าในบริเวณใกล้เคียงกัน การวัดมูลค่ายุติธรรมของอสังหาริมทรัพย์เพื่อการลงทุนถูกจัด</w:t>
      </w:r>
      <w:r w:rsidR="00177E99">
        <w:rPr>
          <w:rFonts w:asciiTheme="majorBidi" w:hAnsiTheme="majorBidi" w:cstheme="majorBidi"/>
          <w:spacing w:val="-6"/>
          <w:sz w:val="30"/>
          <w:szCs w:val="30"/>
        </w:rPr>
        <w:br/>
      </w:r>
      <w:r w:rsidRPr="00177E99">
        <w:rPr>
          <w:rFonts w:asciiTheme="majorBidi" w:hAnsiTheme="majorBidi" w:cstheme="majorBidi"/>
          <w:spacing w:val="-6"/>
          <w:sz w:val="30"/>
          <w:szCs w:val="30"/>
          <w:cs/>
        </w:rPr>
        <w:t>ลำดับ</w:t>
      </w:r>
      <w:r w:rsidRPr="007D22F6">
        <w:rPr>
          <w:rFonts w:asciiTheme="majorBidi" w:hAnsiTheme="majorBidi" w:cstheme="majorBidi"/>
          <w:spacing w:val="-4"/>
          <w:sz w:val="30"/>
          <w:szCs w:val="30"/>
          <w:cs/>
        </w:rPr>
        <w:t xml:space="preserve">ชั้นการวัดมูลค่ายุติธรรมอยู่ในระดับที่ </w:t>
      </w:r>
      <w:r w:rsidR="004428DF" w:rsidRPr="004428DF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A335C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335CC" w:rsidRPr="00A335CC">
        <w:rPr>
          <w:rFonts w:asciiTheme="majorBidi" w:hAnsiTheme="majorBidi"/>
          <w:spacing w:val="-4"/>
          <w:sz w:val="30"/>
          <w:szCs w:val="30"/>
          <w:cs/>
        </w:rPr>
        <w:t>อย่างไรก็ตาม มูลค่าตามบัญชีของอสังหาริมทรัพย์เพื่อการลงทุน</w:t>
      </w:r>
      <w:r w:rsidR="004C76CF">
        <w:rPr>
          <w:rFonts w:asciiTheme="majorBidi" w:hAnsiTheme="majorBidi"/>
          <w:spacing w:val="-4"/>
          <w:sz w:val="30"/>
          <w:szCs w:val="30"/>
          <w:cs/>
        </w:rPr>
        <w:br/>
      </w:r>
      <w:r w:rsidR="00A335CC" w:rsidRPr="00DF183E">
        <w:rPr>
          <w:rFonts w:asciiTheme="majorBidi" w:hAnsiTheme="majorBidi" w:cstheme="majorBidi"/>
          <w:sz w:val="30"/>
          <w:szCs w:val="30"/>
          <w:cs/>
        </w:rPr>
        <w:t>หากวัดมูลค่าโดยใช้วิธีราคาทุนจะมีจำนวน</w:t>
      </w:r>
      <w:r w:rsidR="00A335CC" w:rsidRPr="00DF183E">
        <w:rPr>
          <w:rFonts w:asciiTheme="majorBidi" w:hAnsiTheme="majorBidi" w:cstheme="majorBidi"/>
          <w:sz w:val="30"/>
          <w:szCs w:val="30"/>
        </w:rPr>
        <w:t xml:space="preserve"> </w:t>
      </w:r>
      <w:r w:rsidR="00A86151">
        <w:rPr>
          <w:rFonts w:asciiTheme="majorBidi" w:hAnsiTheme="majorBidi" w:cstheme="majorBidi"/>
          <w:sz w:val="30"/>
          <w:szCs w:val="30"/>
        </w:rPr>
        <w:t>3,140</w:t>
      </w:r>
      <w:r w:rsidR="007C4A10" w:rsidRPr="00DF183E">
        <w:rPr>
          <w:rFonts w:asciiTheme="majorBidi" w:hAnsiTheme="majorBidi" w:cstheme="majorBidi"/>
          <w:sz w:val="30"/>
          <w:szCs w:val="30"/>
        </w:rPr>
        <w:t xml:space="preserve"> </w:t>
      </w:r>
      <w:r w:rsidR="00A335CC" w:rsidRPr="00DF183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A335CC" w:rsidRPr="0046559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428DF" w:rsidRPr="004428D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A335CC" w:rsidRPr="0046559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335CC" w:rsidRPr="0046559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4428DF" w:rsidRPr="004428DF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="00A335CC" w:rsidRPr="0046559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428DF" w:rsidRPr="004428DF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7C4A10" w:rsidRPr="00465594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4428DF" w:rsidRPr="004428DF">
        <w:rPr>
          <w:rFonts w:asciiTheme="majorBidi" w:hAnsiTheme="majorBidi" w:cstheme="majorBidi"/>
          <w:i/>
          <w:iCs/>
          <w:sz w:val="30"/>
          <w:szCs w:val="30"/>
        </w:rPr>
        <w:t>112</w:t>
      </w:r>
      <w:r w:rsidR="00A335CC" w:rsidRPr="0046559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335CC" w:rsidRPr="00465594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7C37FAC1" w14:textId="77777777" w:rsidR="003C0569" w:rsidRPr="003C0569" w:rsidRDefault="003C0569" w:rsidP="00DF1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528AC46" w14:textId="433294F1" w:rsidR="003C0BD6" w:rsidRPr="003C0569" w:rsidRDefault="003C0BD6" w:rsidP="00DF1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i/>
          <w:iCs/>
          <w:spacing w:val="-4"/>
          <w:sz w:val="30"/>
          <w:szCs w:val="30"/>
        </w:rPr>
      </w:pPr>
      <w:r w:rsidRPr="00FF446A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ของกลุ่มบริษัทประกอบด้วยที่ดินที่ถือครองไว้โดยยังมิได้ระบุวัตถุประสงค์ของการใช้ในอนาคต และที่ดินและอาคารเพื่อให้เช่า</w:t>
      </w:r>
    </w:p>
    <w:p w14:paraId="76B9448F" w14:textId="77777777" w:rsidR="00976131" w:rsidRPr="007C4A10" w:rsidRDefault="00976131" w:rsidP="00DF1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A09F35" w14:textId="77777777" w:rsidR="00450D85" w:rsidRDefault="00450D85" w:rsidP="00252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5D0B5CF7" w14:textId="7CAF31A8" w:rsidR="00450D85" w:rsidRPr="00252EC9" w:rsidRDefault="00450D85" w:rsidP="00252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  <w:sectPr w:rsidR="00450D85" w:rsidRPr="00252EC9" w:rsidSect="009C046C">
          <w:headerReference w:type="default" r:id="rId11"/>
          <w:footerReference w:type="default" r:id="rId12"/>
          <w:pgSz w:w="11909" w:h="16834" w:code="9"/>
          <w:pgMar w:top="691" w:right="1152" w:bottom="1170" w:left="1152" w:header="720" w:footer="720" w:gutter="0"/>
          <w:pgNumType w:start="18"/>
          <w:cols w:space="720"/>
          <w:docGrid w:linePitch="245"/>
        </w:sectPr>
      </w:pPr>
    </w:p>
    <w:p w14:paraId="0F6CD1B2" w14:textId="51C7D16B" w:rsidR="00B10907" w:rsidRDefault="00B10907" w:rsidP="00B10907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783F57">
        <w:rPr>
          <w:rFonts w:asciiTheme="majorBidi" w:hAnsiTheme="majorBidi" w:cstheme="majorBidi"/>
          <w:szCs w:val="30"/>
          <w:cs/>
        </w:rPr>
        <w:lastRenderedPageBreak/>
        <w:t>หุ้นกู้</w:t>
      </w:r>
    </w:p>
    <w:p w14:paraId="0CBFA454" w14:textId="77777777" w:rsidR="00151C25" w:rsidRPr="00B10907" w:rsidRDefault="00151C25" w:rsidP="00151C25">
      <w:pPr>
        <w:pStyle w:val="StyleStyle2Complex14ptItalic"/>
        <w:numPr>
          <w:ilvl w:val="0"/>
          <w:numId w:val="0"/>
        </w:num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szCs w:val="30"/>
        </w:rPr>
      </w:pPr>
    </w:p>
    <w:tbl>
      <w:tblPr>
        <w:tblW w:w="13681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1512"/>
        <w:gridCol w:w="1388"/>
        <w:gridCol w:w="2053"/>
        <w:gridCol w:w="1183"/>
        <w:gridCol w:w="1665"/>
        <w:gridCol w:w="1665"/>
        <w:gridCol w:w="2034"/>
        <w:gridCol w:w="237"/>
        <w:gridCol w:w="1944"/>
      </w:tblGrid>
      <w:tr w:rsidR="00667C73" w:rsidRPr="006F48DE" w14:paraId="556D6A0B" w14:textId="77777777" w:rsidTr="008A6C13">
        <w:trPr>
          <w:trHeight w:val="409"/>
          <w:tblHeader/>
        </w:trPr>
        <w:tc>
          <w:tcPr>
            <w:tcW w:w="1512" w:type="dxa"/>
            <w:vAlign w:val="center"/>
          </w:tcPr>
          <w:p w14:paraId="1DBFB89E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F1A428A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3" w:type="dxa"/>
            <w:vAlign w:val="bottom"/>
          </w:tcPr>
          <w:p w14:paraId="0D778A5E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3E03F0A5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3833C222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center"/>
          </w:tcPr>
          <w:p w14:paraId="34AB642D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5" w:type="dxa"/>
            <w:gridSpan w:val="3"/>
          </w:tcPr>
          <w:p w14:paraId="2E2ED350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7C73" w:rsidRPr="006F48DE" w14:paraId="230F10F5" w14:textId="77777777" w:rsidTr="008A6C13">
        <w:trPr>
          <w:trHeight w:val="409"/>
          <w:tblHeader/>
        </w:trPr>
        <w:tc>
          <w:tcPr>
            <w:tcW w:w="1512" w:type="dxa"/>
            <w:vAlign w:val="center"/>
          </w:tcPr>
          <w:p w14:paraId="618A1ADC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0A355539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3" w:type="dxa"/>
            <w:vAlign w:val="bottom"/>
          </w:tcPr>
          <w:p w14:paraId="3B132361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68411880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2455E5A8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center"/>
          </w:tcPr>
          <w:p w14:paraId="0E581AE0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</w:tcPr>
          <w:p w14:paraId="650BC9BB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37" w:type="dxa"/>
          </w:tcPr>
          <w:p w14:paraId="1046FA48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</w:tcPr>
          <w:p w14:paraId="0DFC4C7D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51C25" w:rsidRPr="006F48DE" w14:paraId="2ECF1BAE" w14:textId="77777777" w:rsidTr="008A6C13">
        <w:trPr>
          <w:trHeight w:val="395"/>
          <w:tblHeader/>
        </w:trPr>
        <w:tc>
          <w:tcPr>
            <w:tcW w:w="1512" w:type="dxa"/>
            <w:vAlign w:val="center"/>
          </w:tcPr>
          <w:p w14:paraId="140A4DAA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ประเภทหุ้นกู้</w:t>
            </w:r>
          </w:p>
        </w:tc>
        <w:tc>
          <w:tcPr>
            <w:tcW w:w="1388" w:type="dxa"/>
            <w:vAlign w:val="center"/>
          </w:tcPr>
          <w:p w14:paraId="6A52313F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053" w:type="dxa"/>
            <w:vAlign w:val="bottom"/>
          </w:tcPr>
          <w:p w14:paraId="6E382A75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1183" w:type="dxa"/>
            <w:vAlign w:val="center"/>
          </w:tcPr>
          <w:p w14:paraId="7BC1ABE8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อายุ</w:t>
            </w:r>
          </w:p>
        </w:tc>
        <w:tc>
          <w:tcPr>
            <w:tcW w:w="1665" w:type="dxa"/>
          </w:tcPr>
          <w:p w14:paraId="4FECE894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1665" w:type="dxa"/>
            <w:vAlign w:val="center"/>
          </w:tcPr>
          <w:p w14:paraId="4EA35500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034" w:type="dxa"/>
            <w:vAlign w:val="center"/>
          </w:tcPr>
          <w:p w14:paraId="6B00B5AB" w14:textId="1467E3E1" w:rsidR="00151C25" w:rsidRPr="006F48DE" w:rsidRDefault="004428DF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428DF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151C2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151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151C25" w:rsidRPr="00334BE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4428DF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37" w:type="dxa"/>
          </w:tcPr>
          <w:p w14:paraId="154644B4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vAlign w:val="center"/>
          </w:tcPr>
          <w:p w14:paraId="43C6704D" w14:textId="774943A1" w:rsidR="00151C25" w:rsidRPr="006F48DE" w:rsidRDefault="004428DF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1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428DF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151C2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151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151C25" w:rsidRPr="00334BE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4428DF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</w:tr>
      <w:tr w:rsidR="00151C25" w:rsidRPr="006F48DE" w14:paraId="26F05CCC" w14:textId="77777777" w:rsidTr="00FA1A2A">
        <w:trPr>
          <w:trHeight w:val="395"/>
          <w:tblHeader/>
        </w:trPr>
        <w:tc>
          <w:tcPr>
            <w:tcW w:w="1512" w:type="dxa"/>
            <w:vAlign w:val="center"/>
          </w:tcPr>
          <w:p w14:paraId="5A65B6A7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vAlign w:val="center"/>
          </w:tcPr>
          <w:p w14:paraId="0B1D19B6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053" w:type="dxa"/>
            <w:vAlign w:val="center"/>
          </w:tcPr>
          <w:p w14:paraId="767003F3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42548141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3EEF7DBE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center"/>
          </w:tcPr>
          <w:p w14:paraId="04B7C7C8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4" w:type="dxa"/>
            <w:vAlign w:val="center"/>
          </w:tcPr>
          <w:p w14:paraId="1977EA66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(ล้านหน่วย)</w:t>
            </w:r>
          </w:p>
        </w:tc>
        <w:tc>
          <w:tcPr>
            <w:tcW w:w="237" w:type="dxa"/>
          </w:tcPr>
          <w:p w14:paraId="2867FB03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vAlign w:val="center"/>
          </w:tcPr>
          <w:p w14:paraId="38155F28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51C25" w:rsidRPr="006F48DE" w14:paraId="7DD2A241" w14:textId="77777777" w:rsidTr="001404B8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2A953274" w14:textId="7DBE90D1" w:rsidR="00151C25" w:rsidRPr="00B8253D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25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ครั้งที่ </w:t>
            </w:r>
            <w:r w:rsidR="004428DF"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825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4428DF"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388" w:type="dxa"/>
            <w:shd w:val="clear" w:color="000000" w:fill="FFFFFF"/>
          </w:tcPr>
          <w:p w14:paraId="38BD501A" w14:textId="77777777" w:rsidR="00151C25" w:rsidRPr="00B8253D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3" w:type="dxa"/>
            <w:shd w:val="clear" w:color="000000" w:fill="FFFFFF"/>
            <w:vAlign w:val="center"/>
          </w:tcPr>
          <w:p w14:paraId="51B6C59E" w14:textId="77777777" w:rsidR="00151C25" w:rsidRPr="00B8253D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6BC825DF" w14:textId="77777777" w:rsidR="00151C25" w:rsidRPr="00B8253D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7861D64B" w14:textId="77777777" w:rsidR="00151C25" w:rsidRPr="00B8253D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5C66E5DE" w14:textId="77777777" w:rsidR="00151C25" w:rsidRPr="00B8253D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shd w:val="clear" w:color="000000" w:fill="FFFFFF"/>
            <w:vAlign w:val="center"/>
          </w:tcPr>
          <w:p w14:paraId="728D61C4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000000" w:fill="FFFFFF"/>
            <w:vAlign w:val="center"/>
          </w:tcPr>
          <w:p w14:paraId="34ECA087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74D72C7D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1C25" w:rsidRPr="006F48DE" w14:paraId="02367953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0BFFFF06" w14:textId="03987F75" w:rsidR="00151C25" w:rsidRPr="00B8253D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B825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88" w:type="dxa"/>
            <w:shd w:val="clear" w:color="000000" w:fill="FFFFFF"/>
          </w:tcPr>
          <w:p w14:paraId="76E745F2" w14:textId="7C4E4AAE" w:rsidR="00151C25" w:rsidRPr="00F9537B" w:rsidRDefault="00151C25" w:rsidP="00F95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21733AAB" w14:textId="125A6184" w:rsidR="00151C25" w:rsidRPr="001E02D7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ทุก 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5C9E7F5F" w14:textId="793D376C" w:rsidR="00151C25" w:rsidRPr="001E02D7" w:rsidRDefault="004428DF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51C25" w:rsidRPr="003E01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51C25"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478943C4" w14:textId="0CF9BA18" w:rsidR="00151C25" w:rsidRPr="001E02D7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77F99163" w14:textId="2E23278E" w:rsidR="00151C25" w:rsidRPr="001E02D7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3C4B8557" w14:textId="58771155" w:rsidR="00151C25" w:rsidRPr="00167DBC" w:rsidRDefault="00F543DC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  <w:r w:rsidRPr="00167DB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A1A2A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3847368B" w14:textId="77777777" w:rsidR="00151C25" w:rsidRPr="00167DB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1F044778" w14:textId="447A9623" w:rsidR="00151C25" w:rsidRPr="00167DBC" w:rsidRDefault="00F543DC" w:rsidP="00FA1A2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7DBC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</w:tr>
      <w:tr w:rsidR="00F543DC" w:rsidRPr="006F48DE" w14:paraId="5506A555" w14:textId="77777777" w:rsidTr="001404B8">
        <w:trPr>
          <w:trHeight w:val="395"/>
        </w:trPr>
        <w:tc>
          <w:tcPr>
            <w:tcW w:w="1512" w:type="dxa"/>
            <w:shd w:val="clear" w:color="000000" w:fill="FFFFFF"/>
            <w:vAlign w:val="center"/>
          </w:tcPr>
          <w:p w14:paraId="62CB6893" w14:textId="50FD06EE" w:rsidR="00F543DC" w:rsidRPr="006F48DE" w:rsidRDefault="00F543DC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ครั้งที่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388" w:type="dxa"/>
            <w:shd w:val="clear" w:color="000000" w:fill="FFFFFF"/>
          </w:tcPr>
          <w:p w14:paraId="3077B65B" w14:textId="77777777" w:rsidR="00F543DC" w:rsidRPr="006F48DE" w:rsidRDefault="00F543DC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53" w:type="dxa"/>
            <w:shd w:val="clear" w:color="000000" w:fill="FFFFFF"/>
            <w:vAlign w:val="center"/>
          </w:tcPr>
          <w:p w14:paraId="7B9B8A8F" w14:textId="77777777" w:rsidR="00F543DC" w:rsidRPr="006F48DE" w:rsidRDefault="00F543DC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191F976C" w14:textId="77777777" w:rsidR="00F543DC" w:rsidRPr="006F48DE" w:rsidRDefault="00F543DC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6C00CD4B" w14:textId="77777777" w:rsidR="00F543DC" w:rsidRPr="006F48DE" w:rsidRDefault="00F543DC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75D0A5E3" w14:textId="77777777" w:rsidR="00F543DC" w:rsidRPr="006F48DE" w:rsidRDefault="00F543DC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shd w:val="clear" w:color="000000" w:fill="FFFFFF"/>
            <w:vAlign w:val="center"/>
          </w:tcPr>
          <w:p w14:paraId="6078E82E" w14:textId="77777777" w:rsidR="00F543DC" w:rsidRPr="00167DBC" w:rsidRDefault="00F543DC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000000" w:fill="FFFFFF"/>
            <w:vAlign w:val="center"/>
          </w:tcPr>
          <w:p w14:paraId="19700A26" w14:textId="77777777" w:rsidR="00F543DC" w:rsidRPr="00167DBC" w:rsidRDefault="00F543DC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7A421AAF" w14:textId="77777777" w:rsidR="00F543DC" w:rsidRPr="00167DBC" w:rsidRDefault="00F543DC" w:rsidP="00FA1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0" w:right="-173" w:firstLine="9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43DC" w:rsidRPr="006F48DE" w14:paraId="22F28022" w14:textId="77777777" w:rsidTr="00977DD5">
        <w:trPr>
          <w:trHeight w:val="395"/>
        </w:trPr>
        <w:tc>
          <w:tcPr>
            <w:tcW w:w="1512" w:type="dxa"/>
            <w:shd w:val="clear" w:color="000000" w:fill="FFFFFF"/>
            <w:vAlign w:val="center"/>
          </w:tcPr>
          <w:p w14:paraId="4925E378" w14:textId="15853028" w:rsidR="00F543DC" w:rsidRPr="00977DD5" w:rsidRDefault="00F543DC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7D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ชุดที่ </w:t>
            </w:r>
            <w:r w:rsidRPr="00977DD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88" w:type="dxa"/>
            <w:shd w:val="clear" w:color="000000" w:fill="FFFFFF"/>
          </w:tcPr>
          <w:p w14:paraId="4D945B91" w14:textId="0DCB5A31" w:rsidR="00F543DC" w:rsidRPr="00977DD5" w:rsidRDefault="00F543DC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77D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977DD5">
              <w:rPr>
                <w:rFonts w:asciiTheme="majorBidi" w:hAnsiTheme="majorBidi" w:cstheme="majorBidi"/>
                <w:sz w:val="30"/>
                <w:szCs w:val="30"/>
              </w:rPr>
              <w:t>3.40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4F89B5DF" w14:textId="6FD85795" w:rsidR="00F543DC" w:rsidRPr="006F48DE" w:rsidRDefault="00A53DEE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ทุก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711310F0" w14:textId="52C7FC86" w:rsidR="00F543DC" w:rsidRPr="006F48DE" w:rsidRDefault="00F543DC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037DBABB" w14:textId="65A70231" w:rsidR="00F543DC" w:rsidRPr="006F48DE" w:rsidRDefault="00F543DC" w:rsidP="00F5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F543D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09714F02" w14:textId="2D95CB97" w:rsidR="00F543DC" w:rsidRPr="006F48DE" w:rsidRDefault="00F543DC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4428DF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5AF0C69B" w14:textId="3C42262E" w:rsidR="00F543DC" w:rsidRPr="00167DBC" w:rsidRDefault="00F543DC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  <w:r w:rsidRPr="00167DBC">
              <w:rPr>
                <w:rFonts w:asciiTheme="majorBidi" w:hAnsiTheme="majorBidi" w:cstheme="majorBidi"/>
                <w:sz w:val="30"/>
                <w:szCs w:val="30"/>
              </w:rPr>
              <w:t>0.41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62002211" w14:textId="77777777" w:rsidR="00F543DC" w:rsidRPr="00167DBC" w:rsidRDefault="00F543DC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3A27C662" w14:textId="6673EE97" w:rsidR="00F543DC" w:rsidRPr="00FA1A2A" w:rsidRDefault="00F543DC" w:rsidP="00FA1A2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1A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FA1A2A" w:rsidRPr="00FA1A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F543DC" w:rsidRPr="006F48DE" w14:paraId="6096B0B2" w14:textId="77777777" w:rsidTr="00977DD5">
        <w:trPr>
          <w:trHeight w:val="395"/>
        </w:trPr>
        <w:tc>
          <w:tcPr>
            <w:tcW w:w="1512" w:type="dxa"/>
            <w:shd w:val="clear" w:color="000000" w:fill="FFFFFF"/>
            <w:vAlign w:val="center"/>
          </w:tcPr>
          <w:p w14:paraId="7B018E29" w14:textId="50427C70" w:rsidR="00F543DC" w:rsidRPr="00977DD5" w:rsidRDefault="00F543DC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7D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ชุดที่ </w:t>
            </w:r>
            <w:r w:rsidRPr="00977DD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88" w:type="dxa"/>
            <w:shd w:val="clear" w:color="000000" w:fill="FFFFFF"/>
          </w:tcPr>
          <w:p w14:paraId="05B7A466" w14:textId="70E720DD" w:rsidR="00F543DC" w:rsidRPr="00977DD5" w:rsidRDefault="00F543DC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77D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977DD5">
              <w:rPr>
                <w:rFonts w:asciiTheme="majorBidi" w:hAnsiTheme="majorBidi" w:cstheme="majorBidi"/>
                <w:sz w:val="30"/>
                <w:szCs w:val="30"/>
              </w:rPr>
              <w:t>3.75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712A86F0" w14:textId="1BF81E63" w:rsidR="00F543DC" w:rsidRPr="006F48DE" w:rsidRDefault="00A53DEE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ทุก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078793A3" w14:textId="3EAE2E6C" w:rsidR="00F543DC" w:rsidRPr="006F48DE" w:rsidRDefault="00F543DC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77377DCC" w14:textId="1034BBA6" w:rsidR="00F543DC" w:rsidRPr="006F48DE" w:rsidRDefault="00F543DC" w:rsidP="00F5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F543D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26E1F40C" w14:textId="173E9662" w:rsidR="00F543DC" w:rsidRPr="006F48DE" w:rsidRDefault="00F543DC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4428DF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 w:rsidR="002819E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455C2A6E" w14:textId="0EE5839E" w:rsidR="00F543DC" w:rsidRPr="00167DBC" w:rsidRDefault="00F543DC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  <w:r w:rsidRPr="00167DBC">
              <w:rPr>
                <w:rFonts w:asciiTheme="majorBidi" w:hAnsiTheme="majorBidi" w:cstheme="majorBidi"/>
                <w:sz w:val="30"/>
                <w:szCs w:val="30"/>
              </w:rPr>
              <w:t>0.64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7BD48F08" w14:textId="77777777" w:rsidR="00F543DC" w:rsidRPr="00167DBC" w:rsidRDefault="00F543DC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24801447" w14:textId="238D676C" w:rsidR="00F543DC" w:rsidRPr="00FA1A2A" w:rsidRDefault="00F543DC" w:rsidP="00FA1A2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1A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643</w:t>
            </w:r>
          </w:p>
        </w:tc>
      </w:tr>
      <w:tr w:rsidR="00151C25" w:rsidRPr="006F48DE" w14:paraId="48EF07E8" w14:textId="77777777" w:rsidTr="00977DD5">
        <w:trPr>
          <w:trHeight w:val="395"/>
        </w:trPr>
        <w:tc>
          <w:tcPr>
            <w:tcW w:w="1512" w:type="dxa"/>
            <w:shd w:val="clear" w:color="000000" w:fill="FFFFFF"/>
            <w:vAlign w:val="center"/>
          </w:tcPr>
          <w:p w14:paraId="2B9BE196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8" w:type="dxa"/>
            <w:shd w:val="clear" w:color="000000" w:fill="FFFFFF"/>
          </w:tcPr>
          <w:p w14:paraId="162A098B" w14:textId="7D0FBAD6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65BCC900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1677E4FC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1098652D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416E29B8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3A433E6D" w14:textId="477013FC" w:rsidR="00151C25" w:rsidRPr="00167DBC" w:rsidRDefault="00F543DC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2.05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40BEB97C" w14:textId="77777777" w:rsidR="00151C25" w:rsidRPr="00167DB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6FDE9460" w14:textId="5B8DBFDA" w:rsidR="00151C25" w:rsidRPr="00167DBC" w:rsidRDefault="00F543DC" w:rsidP="00FA1A2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2,050</w:t>
            </w:r>
          </w:p>
        </w:tc>
      </w:tr>
      <w:tr w:rsidR="00151C25" w:rsidRPr="006F48DE" w14:paraId="20B00A5E" w14:textId="77777777" w:rsidTr="008A6C13">
        <w:trPr>
          <w:trHeight w:val="395"/>
        </w:trPr>
        <w:tc>
          <w:tcPr>
            <w:tcW w:w="1512" w:type="dxa"/>
            <w:shd w:val="clear" w:color="000000" w:fill="FFFFFF"/>
            <w:vAlign w:val="center"/>
          </w:tcPr>
          <w:p w14:paraId="150F31D1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9" w:type="dxa"/>
            <w:gridSpan w:val="4"/>
            <w:shd w:val="clear" w:color="000000" w:fill="FFFFFF"/>
          </w:tcPr>
          <w:p w14:paraId="02F6CCF0" w14:textId="3D59FCE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5120B488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EBA98BA" w14:textId="2FFF2187" w:rsidR="00151C25" w:rsidRPr="00167DBC" w:rsidRDefault="00F543DC" w:rsidP="00167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34"/>
              <w:rPr>
                <w:rFonts w:asciiTheme="majorBidi" w:hAnsiTheme="majorBidi" w:cstheme="majorBidi"/>
                <w:sz w:val="30"/>
                <w:szCs w:val="30"/>
              </w:rPr>
            </w:pPr>
            <w:r w:rsidRPr="00167DBC">
              <w:rPr>
                <w:rFonts w:asciiTheme="majorBidi" w:hAnsiTheme="majorBidi" w:cstheme="majorBidi"/>
                <w:sz w:val="30"/>
                <w:szCs w:val="30"/>
              </w:rPr>
              <w:t>(1.00)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078207D1" w14:textId="77777777" w:rsidR="00151C25" w:rsidRPr="00167DB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2272944D" w14:textId="6707794F" w:rsidR="00151C25" w:rsidRPr="00167DBC" w:rsidRDefault="00F543DC" w:rsidP="00FA1A2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7DBC">
              <w:rPr>
                <w:rFonts w:asciiTheme="majorBidi" w:hAnsiTheme="majorBidi" w:cstheme="majorBidi"/>
                <w:sz w:val="30"/>
                <w:szCs w:val="30"/>
              </w:rPr>
              <w:t>(1,000)</w:t>
            </w:r>
          </w:p>
        </w:tc>
      </w:tr>
      <w:tr w:rsidR="00151C25" w:rsidRPr="006F48DE" w14:paraId="7994EEDA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1C8A7B10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54" w:type="dxa"/>
            <w:gridSpan w:val="5"/>
            <w:shd w:val="clear" w:color="000000" w:fill="FFFFFF"/>
          </w:tcPr>
          <w:p w14:paraId="079FD029" w14:textId="66080A52" w:rsidR="00151C25" w:rsidRPr="006F48DE" w:rsidRDefault="00151C25" w:rsidP="00F95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หุ้นกู้ประเภทไม่ด้อยสิทธิ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และมีหลักประกัน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-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034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190162FA" w14:textId="72A37EF1" w:rsidR="00151C25" w:rsidRPr="00167DBC" w:rsidRDefault="00F543DC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1.05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653EDF7E" w14:textId="77777777" w:rsidR="00151C25" w:rsidRPr="00167DB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3810DA56" w14:textId="249934FC" w:rsidR="00151C25" w:rsidRPr="00167DBC" w:rsidRDefault="00F543DC" w:rsidP="00FA1A2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1,050</w:t>
            </w:r>
          </w:p>
        </w:tc>
      </w:tr>
    </w:tbl>
    <w:p w14:paraId="0869FE02" w14:textId="77777777" w:rsidR="00FB0C9D" w:rsidRPr="00D97522" w:rsidRDefault="00FB0C9D" w:rsidP="0018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F99340D" w14:textId="4A115B6B" w:rsidR="007C5A45" w:rsidRDefault="00C0068E" w:rsidP="0018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t>กลุ่ม</w:t>
      </w:r>
      <w:r w:rsidR="007C5A45" w:rsidRPr="007C5A45">
        <w:rPr>
          <w:rFonts w:asciiTheme="majorBidi" w:hAnsiTheme="majorBidi"/>
          <w:sz w:val="30"/>
          <w:szCs w:val="30"/>
          <w:cs/>
        </w:rPr>
        <w:t xml:space="preserve">บริษัทจะต้องปฏิบัติตามข้อกำหนดว่าด้วยสิทธิและหน้าที่ของผู้ออกหุ้นกู้ เช่น การดำรงอัตราส่วนของหนี้สินต่อส่วนของผู้ถือหุ้น </w:t>
      </w:r>
      <w:r w:rsidR="000B13F0">
        <w:rPr>
          <w:rFonts w:asciiTheme="majorBidi" w:hAnsiTheme="majorBidi"/>
          <w:sz w:val="30"/>
          <w:szCs w:val="30"/>
          <w:cs/>
        </w:rPr>
        <w:t>และ</w:t>
      </w:r>
      <w:r w:rsidR="007C5A45" w:rsidRPr="007C5A45">
        <w:rPr>
          <w:rFonts w:asciiTheme="majorBidi" w:hAnsiTheme="majorBidi"/>
          <w:sz w:val="30"/>
          <w:szCs w:val="30"/>
          <w:cs/>
        </w:rPr>
        <w:t>การจ่ายเงินปันผล</w:t>
      </w:r>
    </w:p>
    <w:p w14:paraId="3A5E0CA2" w14:textId="77777777" w:rsidR="00FB0C9D" w:rsidRPr="00D97522" w:rsidRDefault="00FB0C9D" w:rsidP="0018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570CFD21" w14:textId="3EFDEEEF" w:rsidR="00151C25" w:rsidRDefault="005335D8" w:rsidP="0018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  <w:cs/>
        </w:rPr>
        <w:sectPr w:rsidR="00151C25" w:rsidSect="003A71BE"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  <w:r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4428DF" w:rsidRPr="004428DF">
        <w:rPr>
          <w:rFonts w:asciiTheme="majorBidi" w:hAnsiTheme="majorBidi"/>
          <w:sz w:val="30"/>
          <w:szCs w:val="30"/>
        </w:rPr>
        <w:t>30</w:t>
      </w:r>
      <w:r w:rsidR="00151C25">
        <w:rPr>
          <w:rFonts w:asciiTheme="majorBidi" w:hAnsiTheme="majorBidi"/>
          <w:sz w:val="30"/>
          <w:szCs w:val="30"/>
        </w:rPr>
        <w:t xml:space="preserve"> </w:t>
      </w:r>
      <w:r w:rsidR="00151C25">
        <w:rPr>
          <w:rFonts w:asciiTheme="majorBidi" w:hAnsiTheme="majorBidi"/>
          <w:sz w:val="30"/>
          <w:szCs w:val="30"/>
          <w:cs/>
        </w:rPr>
        <w:t>มิถุนายน</w:t>
      </w:r>
      <w:r>
        <w:rPr>
          <w:rFonts w:asciiTheme="majorBidi" w:hAnsiTheme="majorBidi"/>
          <w:sz w:val="30"/>
          <w:szCs w:val="30"/>
          <w:cs/>
        </w:rPr>
        <w:t xml:space="preserve"> </w:t>
      </w:r>
      <w:r w:rsidR="004428DF" w:rsidRPr="004428DF">
        <w:rPr>
          <w:rFonts w:asciiTheme="majorBidi" w:hAnsiTheme="majorBidi"/>
          <w:sz w:val="30"/>
          <w:szCs w:val="30"/>
        </w:rPr>
        <w:t>2569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167DBC">
        <w:rPr>
          <w:rFonts w:asciiTheme="majorBidi" w:hAnsiTheme="majorBidi"/>
          <w:sz w:val="30"/>
          <w:szCs w:val="30"/>
        </w:rPr>
        <w:t>1</w:t>
      </w:r>
      <w:r w:rsidR="003A5F60">
        <w:rPr>
          <w:rFonts w:asciiTheme="majorBidi" w:hAnsiTheme="majorBidi"/>
          <w:sz w:val="30"/>
          <w:szCs w:val="30"/>
        </w:rPr>
        <w:t>7</w:t>
      </w:r>
      <w:r w:rsidR="00167DBC">
        <w:rPr>
          <w:rFonts w:asciiTheme="majorBidi" w:hAnsiTheme="majorBidi"/>
          <w:sz w:val="30"/>
          <w:szCs w:val="30"/>
        </w:rPr>
        <w:t>,</w:t>
      </w:r>
      <w:r w:rsidR="003A5F60">
        <w:rPr>
          <w:rFonts w:asciiTheme="majorBidi" w:hAnsiTheme="majorBidi"/>
          <w:sz w:val="30"/>
          <w:szCs w:val="30"/>
        </w:rPr>
        <w:t>246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  <w:cs/>
        </w:rPr>
        <w:t xml:space="preserve">ล้านบาท </w:t>
      </w:r>
      <w:r w:rsidRPr="005335D8">
        <w:rPr>
          <w:rFonts w:asciiTheme="majorBidi" w:hAnsiTheme="majorBidi"/>
          <w:i/>
          <w:iCs/>
          <w:sz w:val="30"/>
          <w:szCs w:val="30"/>
          <w:cs/>
        </w:rPr>
        <w:t>(</w:t>
      </w:r>
      <w:r w:rsidR="004428DF" w:rsidRPr="004428DF">
        <w:rPr>
          <w:rFonts w:asciiTheme="majorBidi" w:hAnsiTheme="majorBidi"/>
          <w:i/>
          <w:iCs/>
          <w:sz w:val="30"/>
          <w:szCs w:val="30"/>
        </w:rPr>
        <w:t>31</w:t>
      </w:r>
      <w:r w:rsidRPr="005335D8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5335D8">
        <w:rPr>
          <w:rFonts w:asciiTheme="majorBidi" w:hAnsiTheme="majorBidi"/>
          <w:i/>
          <w:iCs/>
          <w:sz w:val="30"/>
          <w:szCs w:val="30"/>
          <w:cs/>
        </w:rPr>
        <w:t xml:space="preserve">ธันวาคม </w:t>
      </w:r>
      <w:r w:rsidR="004428DF" w:rsidRPr="004428DF">
        <w:rPr>
          <w:rFonts w:asciiTheme="majorBidi" w:hAnsiTheme="majorBidi"/>
          <w:i/>
          <w:iCs/>
          <w:sz w:val="30"/>
          <w:szCs w:val="30"/>
        </w:rPr>
        <w:t>2568</w:t>
      </w:r>
      <w:r w:rsidRPr="005335D8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4428DF" w:rsidRPr="004428DF">
        <w:rPr>
          <w:rFonts w:asciiTheme="majorBidi" w:hAnsiTheme="majorBidi"/>
          <w:i/>
          <w:iCs/>
          <w:sz w:val="30"/>
          <w:szCs w:val="30"/>
        </w:rPr>
        <w:t>19</w:t>
      </w:r>
      <w:r w:rsidR="005D4539">
        <w:rPr>
          <w:rFonts w:asciiTheme="majorBidi" w:hAnsiTheme="majorBidi"/>
          <w:i/>
          <w:iCs/>
          <w:sz w:val="30"/>
          <w:szCs w:val="30"/>
        </w:rPr>
        <w:t>,</w:t>
      </w:r>
      <w:r w:rsidR="004428DF" w:rsidRPr="004428DF">
        <w:rPr>
          <w:rFonts w:asciiTheme="majorBidi" w:hAnsiTheme="majorBidi"/>
          <w:i/>
          <w:iCs/>
          <w:sz w:val="30"/>
          <w:szCs w:val="30"/>
        </w:rPr>
        <w:t>256</w:t>
      </w:r>
      <w:r w:rsidRPr="005335D8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5335D8">
        <w:rPr>
          <w:rFonts w:asciiTheme="majorBidi" w:hAnsiTheme="majorBidi"/>
          <w:i/>
          <w:iCs/>
          <w:sz w:val="30"/>
          <w:szCs w:val="30"/>
          <w:cs/>
        </w:rPr>
        <w:t>ล้านบาท)</w:t>
      </w:r>
      <w:r>
        <w:rPr>
          <w:rFonts w:asciiTheme="majorBidi" w:hAnsiTheme="majorBidi"/>
          <w:sz w:val="30"/>
          <w:szCs w:val="30"/>
          <w:cs/>
        </w:rPr>
        <w:t xml:space="preserve"> </w:t>
      </w:r>
    </w:p>
    <w:p w14:paraId="67008198" w14:textId="40562536" w:rsidR="00667C73" w:rsidRPr="006427F7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427F7">
        <w:rPr>
          <w:rFonts w:asciiTheme="majorBidi" w:hAnsiTheme="majorBidi" w:cstheme="majorBidi"/>
          <w:szCs w:val="30"/>
          <w:cs/>
        </w:rPr>
        <w:lastRenderedPageBreak/>
        <w:t>ส่วนงานดำเนินงานและการจำแนกรายได้</w:t>
      </w:r>
    </w:p>
    <w:p w14:paraId="1978864D" w14:textId="77777777" w:rsidR="00667C73" w:rsidRPr="006F48DE" w:rsidRDefault="00667C73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FD3FD2B" w14:textId="4E1EABA3" w:rsidR="0021110F" w:rsidRDefault="005C7C54" w:rsidP="00B84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bookmarkStart w:id="0" w:name="_Hlk71101767"/>
      <w:r>
        <w:rPr>
          <w:rFonts w:asciiTheme="majorBidi" w:hAnsiTheme="majorBidi" w:cstheme="majorBidi"/>
          <w:sz w:val="30"/>
          <w:szCs w:val="30"/>
          <w:cs/>
        </w:rPr>
        <w:t>สำหรับส่วนงานที่รายงานของกลุ่มบริษัทมีดังนี้</w:t>
      </w:r>
      <w:r w:rsidR="0021110F" w:rsidRPr="0021110F">
        <w:rPr>
          <w:rFonts w:asciiTheme="majorBidi" w:hAnsiTheme="majorBidi"/>
          <w:sz w:val="30"/>
          <w:szCs w:val="30"/>
          <w:cs/>
        </w:rPr>
        <w:t xml:space="preserve"> </w:t>
      </w:r>
    </w:p>
    <w:p w14:paraId="46C44536" w14:textId="77777777" w:rsidR="0021110F" w:rsidRDefault="0021110F" w:rsidP="00B84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5D72942F" w14:textId="6BDFFB60" w:rsidR="00250D9E" w:rsidRDefault="0021110F" w:rsidP="00250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331" w:hanging="1791"/>
        <w:rPr>
          <w:rFonts w:asciiTheme="majorBidi" w:hAnsiTheme="majorBidi"/>
          <w:sz w:val="30"/>
          <w:szCs w:val="30"/>
        </w:rPr>
      </w:pPr>
      <w:r w:rsidRPr="0021110F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4428DF" w:rsidRPr="004428DF">
        <w:rPr>
          <w:rFonts w:asciiTheme="majorBidi" w:hAnsiTheme="majorBidi" w:cstheme="majorBidi"/>
          <w:sz w:val="30"/>
          <w:szCs w:val="30"/>
        </w:rPr>
        <w:t>1</w:t>
      </w:r>
      <w:r w:rsidRPr="0021110F">
        <w:rPr>
          <w:rFonts w:asciiTheme="majorBidi" w:hAnsiTheme="majorBidi" w:cstheme="majorBidi"/>
          <w:sz w:val="30"/>
          <w:szCs w:val="30"/>
        </w:rPr>
        <w:tab/>
      </w:r>
      <w:r w:rsidRPr="0021110F">
        <w:rPr>
          <w:rFonts w:asciiTheme="majorBidi" w:hAnsiTheme="majorBidi"/>
          <w:sz w:val="30"/>
          <w:szCs w:val="30"/>
          <w:cs/>
        </w:rPr>
        <w:t>สายงานกลุ่มทาวน์เฮ้าส์</w:t>
      </w:r>
      <w:r w:rsidR="00397205">
        <w:rPr>
          <w:rFonts w:asciiTheme="majorBidi" w:hAnsiTheme="majorBidi"/>
          <w:sz w:val="30"/>
          <w:szCs w:val="30"/>
          <w:cs/>
        </w:rPr>
        <w:t>และ</w:t>
      </w:r>
      <w:r w:rsidRPr="0021110F">
        <w:rPr>
          <w:rFonts w:asciiTheme="majorBidi" w:hAnsiTheme="majorBidi"/>
          <w:sz w:val="30"/>
          <w:szCs w:val="30"/>
          <w:cs/>
        </w:rPr>
        <w:t>บ้านเดี่ยว</w:t>
      </w:r>
    </w:p>
    <w:p w14:paraId="49113872" w14:textId="4D855FF0" w:rsidR="0021110F" w:rsidRPr="006F48DE" w:rsidRDefault="0021110F" w:rsidP="00211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21110F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4428DF" w:rsidRPr="004428DF">
        <w:rPr>
          <w:rFonts w:asciiTheme="majorBidi" w:hAnsiTheme="majorBidi" w:cstheme="majorBidi"/>
          <w:sz w:val="30"/>
          <w:szCs w:val="30"/>
        </w:rPr>
        <w:t>2</w:t>
      </w:r>
      <w:r w:rsidRPr="0021110F">
        <w:rPr>
          <w:rFonts w:asciiTheme="majorBidi" w:hAnsiTheme="majorBidi" w:cstheme="majorBidi"/>
          <w:sz w:val="30"/>
          <w:szCs w:val="30"/>
        </w:rPr>
        <w:tab/>
      </w:r>
      <w:r w:rsidRPr="0021110F">
        <w:rPr>
          <w:rFonts w:asciiTheme="majorBidi" w:hAnsiTheme="majorBidi"/>
          <w:sz w:val="30"/>
          <w:szCs w:val="30"/>
          <w:cs/>
        </w:rPr>
        <w:t>สายงานกลุ่มอาคารชุด</w:t>
      </w:r>
    </w:p>
    <w:p w14:paraId="01E0F948" w14:textId="1E67B6BF" w:rsidR="0021110F" w:rsidRDefault="0021110F" w:rsidP="00211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4428DF" w:rsidRPr="004428DF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ab/>
      </w:r>
      <w:r w:rsidRPr="006F48DE">
        <w:rPr>
          <w:rFonts w:asciiTheme="majorBidi" w:hAnsiTheme="majorBidi" w:cstheme="majorBidi"/>
          <w:sz w:val="30"/>
          <w:szCs w:val="30"/>
          <w:cs/>
        </w:rPr>
        <w:t>สายงานกิจการโรงพยาบาล</w:t>
      </w:r>
    </w:p>
    <w:p w14:paraId="04F319A1" w14:textId="77777777" w:rsidR="00667C73" w:rsidRDefault="00667C73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0"/>
    <w:p w14:paraId="6810CDDD" w14:textId="39035CEA" w:rsidR="00667C73" w:rsidRPr="006F48DE" w:rsidRDefault="00667C73" w:rsidP="007D3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  <w:sectPr w:rsidR="00667C73" w:rsidRPr="006F48DE" w:rsidSect="00FD4166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6F48DE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</w:t>
      </w:r>
      <w:r w:rsidR="002313E6">
        <w:rPr>
          <w:rFonts w:asciiTheme="majorBidi" w:hAnsiTheme="majorBidi" w:cstheme="majorBidi"/>
          <w:sz w:val="30"/>
          <w:szCs w:val="30"/>
          <w:cs/>
        </w:rPr>
        <w:t xml:space="preserve"> (ขาดทุน) </w:t>
      </w:r>
      <w:r w:rsidRPr="006F48DE">
        <w:rPr>
          <w:rFonts w:asciiTheme="majorBidi" w:hAnsiTheme="majorBidi" w:cstheme="majorBidi"/>
          <w:sz w:val="30"/>
          <w:szCs w:val="30"/>
          <w:cs/>
        </w:rPr>
        <w:t>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</w:t>
      </w:r>
      <w:r w:rsidR="002313E6">
        <w:rPr>
          <w:rFonts w:asciiTheme="majorBidi" w:hAnsiTheme="majorBidi" w:cstheme="majorBidi"/>
          <w:sz w:val="30"/>
          <w:szCs w:val="30"/>
          <w:cs/>
        </w:rPr>
        <w:br/>
      </w:r>
      <w:r w:rsidRPr="006F48DE">
        <w:rPr>
          <w:rFonts w:asciiTheme="majorBidi" w:hAnsiTheme="majorBidi" w:cstheme="majorBidi"/>
          <w:sz w:val="30"/>
          <w:szCs w:val="30"/>
          <w:cs/>
        </w:rPr>
        <w:t>การใช้กำไร</w:t>
      </w:r>
      <w:r w:rsidR="002313E6">
        <w:rPr>
          <w:rFonts w:asciiTheme="majorBidi" w:hAnsiTheme="majorBidi" w:cstheme="majorBidi"/>
          <w:sz w:val="30"/>
          <w:szCs w:val="30"/>
          <w:cs/>
        </w:rPr>
        <w:t xml:space="preserve"> (ขาดทุน) </w:t>
      </w:r>
      <w:r w:rsidRPr="006F48DE">
        <w:rPr>
          <w:rFonts w:asciiTheme="majorBidi" w:hAnsiTheme="majorBidi" w:cstheme="majorBidi"/>
          <w:sz w:val="30"/>
          <w:szCs w:val="30"/>
          <w:cs/>
        </w:rPr>
        <w:t>ก่อนภาษีเงินได้ในการวัดผลการดำเนินงานนั้นเป็นข้อมูลที่เหมาะสมในการประเมินผล</w:t>
      </w:r>
      <w:r w:rsidR="002313E6">
        <w:rPr>
          <w:rFonts w:asciiTheme="majorBidi" w:hAnsiTheme="majorBidi" w:cstheme="majorBidi"/>
          <w:sz w:val="30"/>
          <w:szCs w:val="30"/>
          <w:cs/>
        </w:rPr>
        <w:br/>
      </w:r>
      <w:r w:rsidRPr="006F48DE">
        <w:rPr>
          <w:rFonts w:asciiTheme="majorBidi" w:hAnsiTheme="majorBidi" w:cstheme="majorBidi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tbl>
      <w:tblPr>
        <w:tblW w:w="14292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3762"/>
        <w:gridCol w:w="663"/>
        <w:gridCol w:w="240"/>
        <w:gridCol w:w="660"/>
        <w:gridCol w:w="236"/>
        <w:gridCol w:w="664"/>
        <w:gridCol w:w="240"/>
        <w:gridCol w:w="660"/>
        <w:gridCol w:w="240"/>
        <w:gridCol w:w="660"/>
        <w:gridCol w:w="236"/>
        <w:gridCol w:w="664"/>
        <w:gridCol w:w="240"/>
        <w:gridCol w:w="660"/>
        <w:gridCol w:w="240"/>
        <w:gridCol w:w="660"/>
        <w:gridCol w:w="236"/>
        <w:gridCol w:w="664"/>
        <w:gridCol w:w="243"/>
        <w:gridCol w:w="657"/>
        <w:gridCol w:w="240"/>
        <w:gridCol w:w="660"/>
        <w:gridCol w:w="244"/>
        <w:gridCol w:w="623"/>
      </w:tblGrid>
      <w:tr w:rsidR="00B45EE9" w:rsidRPr="006F48DE" w14:paraId="580F95A6" w14:textId="77777777" w:rsidTr="00B45EE9">
        <w:tc>
          <w:tcPr>
            <w:tcW w:w="3762" w:type="dxa"/>
            <w:tcBorders>
              <w:top w:val="nil"/>
              <w:left w:val="nil"/>
            </w:tcBorders>
            <w:noWrap/>
            <w:vAlign w:val="bottom"/>
          </w:tcPr>
          <w:p w14:paraId="33B4A0E7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30" w:type="dxa"/>
            <w:gridSpan w:val="23"/>
          </w:tcPr>
          <w:p w14:paraId="338D8AB8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45EE9" w:rsidRPr="006F48DE" w14:paraId="4F0EA4FD" w14:textId="77777777" w:rsidTr="00B45EE9">
        <w:tc>
          <w:tcPr>
            <w:tcW w:w="3762" w:type="dxa"/>
            <w:tcBorders>
              <w:top w:val="nil"/>
              <w:left w:val="nil"/>
            </w:tcBorders>
            <w:noWrap/>
            <w:vAlign w:val="bottom"/>
          </w:tcPr>
          <w:p w14:paraId="68ECF537" w14:textId="001B72D4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60F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151C2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="001E02D7" w:rsidRPr="00060F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883F1B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  <w:p w14:paraId="36E9DFE0" w14:textId="3FF2BC4B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4428DF" w:rsidRPr="004428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3E71E3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A3DF52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34BAF5B3" w14:textId="456106CE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4428DF" w:rsidRPr="004428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370B49D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CDA3AF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0D0D3057" w14:textId="6DD83A83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4428DF" w:rsidRPr="004428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E04432F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924A27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33791B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B9F0D4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4858BDB2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ส่วนงานอื่น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F7236D9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gridSpan w:val="3"/>
          </w:tcPr>
          <w:p w14:paraId="2BAEECDD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70C19F71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E02D7" w:rsidRPr="006F48DE" w14:paraId="6893C396" w14:textId="77777777" w:rsidTr="00B45EE9">
        <w:tc>
          <w:tcPr>
            <w:tcW w:w="3762" w:type="dxa"/>
            <w:tcBorders>
              <w:top w:val="nil"/>
              <w:left w:val="nil"/>
            </w:tcBorders>
            <w:noWrap/>
            <w:vAlign w:val="bottom"/>
          </w:tcPr>
          <w:p w14:paraId="7FDC7052" w14:textId="7640FBF4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3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60F3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8"/>
                <w:szCs w:val="28"/>
                <w:cs/>
              </w:rPr>
              <w:t xml:space="preserve">สิ้นสุดวันที่ </w:t>
            </w:r>
            <w:r w:rsidR="004428DF" w:rsidRPr="004428D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="00151C2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151C2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46CE0801" w14:textId="33A5059B" w:rsidR="001E02D7" w:rsidRPr="006F48DE" w:rsidRDefault="004428DF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915DEE9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715749A" w14:textId="30E94E34" w:rsidR="001E02D7" w:rsidRPr="006F48DE" w:rsidRDefault="004428DF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26F742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AE88B79" w14:textId="6F8FC727" w:rsidR="001E02D7" w:rsidRPr="006F48DE" w:rsidRDefault="004428DF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63B7B66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2F9B4BF" w14:textId="59E4482E" w:rsidR="001E02D7" w:rsidRPr="006F48DE" w:rsidRDefault="004428DF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097E22C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DCC8335" w14:textId="7361AA39" w:rsidR="001E02D7" w:rsidRPr="006F48DE" w:rsidRDefault="004428DF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D25E33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56748B1D" w14:textId="3989B6F3" w:rsidR="001E02D7" w:rsidRPr="006F48DE" w:rsidRDefault="004428DF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009C767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2339B87" w14:textId="2DB7CC7F" w:rsidR="001E02D7" w:rsidRPr="006F48DE" w:rsidRDefault="004428DF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0E24D1B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4B4CE16" w14:textId="6B2E915E" w:rsidR="001E02D7" w:rsidRPr="006F48DE" w:rsidRDefault="004428DF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53148E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29488173" w14:textId="77FF00B1" w:rsidR="001E02D7" w:rsidRPr="006F48DE" w:rsidRDefault="004428DF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D9AE7E6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1ABF5B91" w14:textId="2C54592D" w:rsidR="001E02D7" w:rsidRPr="006F48DE" w:rsidRDefault="004428DF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A288A90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 w14:paraId="40589BB1" w14:textId="51BC076B" w:rsidR="001E02D7" w:rsidRPr="006F48DE" w:rsidRDefault="004428DF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44" w:type="dxa"/>
          </w:tcPr>
          <w:p w14:paraId="2259A5ED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</w:tcPr>
          <w:p w14:paraId="643F39A8" w14:textId="4FC05503" w:rsidR="001E02D7" w:rsidRPr="006F48DE" w:rsidRDefault="004428DF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28D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</w:tr>
      <w:tr w:rsidR="001E02D7" w:rsidRPr="006F48DE" w14:paraId="6C5763D7" w14:textId="77777777" w:rsidTr="00B45EE9">
        <w:tc>
          <w:tcPr>
            <w:tcW w:w="3762" w:type="dxa"/>
            <w:tcBorders>
              <w:top w:val="nil"/>
              <w:left w:val="nil"/>
            </w:tcBorders>
            <w:noWrap/>
            <w:vAlign w:val="bottom"/>
          </w:tcPr>
          <w:p w14:paraId="07C33E5E" w14:textId="77777777" w:rsidR="001E02D7" w:rsidRPr="00060F3D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360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23"/>
            <w:tcBorders>
              <w:top w:val="nil"/>
              <w:left w:val="nil"/>
              <w:bottom w:val="nil"/>
            </w:tcBorders>
          </w:tcPr>
          <w:p w14:paraId="683C4CB3" w14:textId="77777777" w:rsidR="001E02D7" w:rsidRPr="004F6808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4F680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1E02D7" w:rsidRPr="006F48DE" w14:paraId="5A07AAA1" w14:textId="77777777" w:rsidTr="00B45EE9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F9E0FC3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1DCF91F8" w14:textId="0279F649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3F1FA0C0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3B66AE6E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D3E9324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149FBC79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F0E331E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6ECBD279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1C565E3A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38698AB2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3FAAE46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02FC8495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C76F0BE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69FE6DBC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60C4A56E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730B4885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2EA152C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393B0064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278ADA24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14DF5A71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579D5FD7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14:paraId="4B729D30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07050B5D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vAlign w:val="bottom"/>
          </w:tcPr>
          <w:p w14:paraId="6791A8DA" w14:textId="77777777" w:rsidR="001E02D7" w:rsidRPr="006F48DE" w:rsidRDefault="001E02D7" w:rsidP="001E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51C25" w:rsidRPr="006F48DE" w14:paraId="7904AB79" w14:textId="77777777" w:rsidTr="00EA523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329D0DB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263E50C1" w14:textId="26FC1C3B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4,113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3FACC4DE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620960CC" w14:textId="543444CB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4,076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CD35E62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73D89B22" w14:textId="4CAE89BA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1,829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57C456C5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2241A14E" w14:textId="54EEE766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1,096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4AD5E9BA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0B746DD9" w14:textId="61CE8142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1,150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CA6D92E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77E667CA" w14:textId="0A9FF378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1,044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D28A56B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7B5EEF95" w14:textId="62CB25FE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7,092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41A0EAF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76B2043F" w14:textId="386578D2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6,216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659D954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5FF3297B" w14:textId="298DEDBB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0E8B35D8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0D9D5100" w14:textId="5877E916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673922F2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14:paraId="15FE95BA" w14:textId="4CAB75BE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7,092</w:t>
            </w:r>
          </w:p>
        </w:tc>
        <w:tc>
          <w:tcPr>
            <w:tcW w:w="244" w:type="dxa"/>
            <w:vAlign w:val="bottom"/>
          </w:tcPr>
          <w:p w14:paraId="62C2C50E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vAlign w:val="bottom"/>
          </w:tcPr>
          <w:p w14:paraId="650E84AC" w14:textId="31F8556E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6,216</w:t>
            </w:r>
          </w:p>
        </w:tc>
      </w:tr>
      <w:tr w:rsidR="00151C25" w:rsidRPr="006F48DE" w14:paraId="2CB3B5A0" w14:textId="77777777" w:rsidTr="00EA5236">
        <w:tc>
          <w:tcPr>
            <w:tcW w:w="3762" w:type="dxa"/>
            <w:tcBorders>
              <w:left w:val="nil"/>
              <w:right w:val="nil"/>
            </w:tcBorders>
          </w:tcPr>
          <w:p w14:paraId="43333DDD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D91955" w14:textId="46E5E5C1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6ADA7BF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092A5F" w14:textId="786F79AB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AB4C24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94BB72" w14:textId="4CC2C5D9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45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7E7F15D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233474" w14:textId="17D7EB80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29A044C5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7B125C" w14:textId="570D19D9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07C1045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</w:tcPr>
          <w:p w14:paraId="3288C710" w14:textId="5F1101A8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44979CB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</w:tcPr>
          <w:p w14:paraId="51D242F0" w14:textId="31539DD0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A5EDFC9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BBD963" w14:textId="07CB0BBE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58FB415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FC730D" w14:textId="25217BBD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73D6A95D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2C475B" w14:textId="69CC725F" w:rsidR="00151C25" w:rsidRPr="005F6DCC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6DCC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  <w:r w:rsidR="005F6DCC" w:rsidRPr="005F6DCC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6BA1731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5C18A849" w14:textId="404F2EE8" w:rsidR="00151C25" w:rsidRPr="005F6DCC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6DCC">
              <w:rPr>
                <w:rFonts w:ascii="Angsana New" w:hAnsi="Angsana New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244" w:type="dxa"/>
            <w:vAlign w:val="bottom"/>
          </w:tcPr>
          <w:p w14:paraId="38FCF188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vAlign w:val="bottom"/>
          </w:tcPr>
          <w:p w14:paraId="5ACAAF4B" w14:textId="42FC9C8E" w:rsidR="00151C25" w:rsidRPr="005F6DCC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6DCC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  <w:r w:rsidR="005F6DCC" w:rsidRPr="005F6DC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151C25" w:rsidRPr="006F48DE" w14:paraId="4C811F23" w14:textId="77777777" w:rsidTr="00EA5236">
        <w:tc>
          <w:tcPr>
            <w:tcW w:w="3762" w:type="dxa"/>
            <w:tcBorders>
              <w:left w:val="nil"/>
              <w:right w:val="nil"/>
            </w:tcBorders>
          </w:tcPr>
          <w:p w14:paraId="054B8BC0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3D094F" w14:textId="0856D766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4,183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469AFD41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F2937C" w14:textId="6D317477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4,192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F10D2F6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7A1C2D" w14:textId="7C58C154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1,874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E97F172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166913" w14:textId="6B079B0D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1,210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4C9BC64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4D34E5" w14:textId="540CBE04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1,185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F33D08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79683F" w14:textId="627BD20F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1,095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50A11AF8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946D04" w14:textId="464CBB12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7,242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C2712E4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C5F89" w14:textId="41BF8F45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6,497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FB9F924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97A2E8" w14:textId="132E325C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138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40518D66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AA6A35" w14:textId="0A6BBCC8" w:rsidR="00151C25" w:rsidRPr="005F6DCC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F6DC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33</w:t>
            </w:r>
            <w:r w:rsidR="005F6DCC" w:rsidRPr="005F6DC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BB9392A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2C5CA" w14:textId="29954B64" w:rsidR="00151C25" w:rsidRPr="005F6DCC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6DC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7,380</w:t>
            </w:r>
          </w:p>
        </w:tc>
        <w:tc>
          <w:tcPr>
            <w:tcW w:w="244" w:type="dxa"/>
            <w:vAlign w:val="bottom"/>
          </w:tcPr>
          <w:p w14:paraId="3FFAC5CD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832723" w14:textId="0114357C" w:rsidR="00151C25" w:rsidRPr="005F6DCC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6DC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6,82</w:t>
            </w:r>
            <w:r w:rsidR="005F6DCC" w:rsidRPr="005F6DC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151C25" w:rsidRPr="006F48DE" w14:paraId="2A60AE41" w14:textId="77777777" w:rsidTr="00B45EE9">
        <w:tc>
          <w:tcPr>
            <w:tcW w:w="3762" w:type="dxa"/>
            <w:tcBorders>
              <w:left w:val="nil"/>
              <w:bottom w:val="nil"/>
              <w:right w:val="nil"/>
            </w:tcBorders>
            <w:vAlign w:val="bottom"/>
          </w:tcPr>
          <w:p w14:paraId="10946F1D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กำไร 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ขาดทุน) ตาม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br/>
              <w:t xml:space="preserve">   ส่วนงาน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776681" w14:textId="2BF9D068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4A43AD4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71BA4D" w14:textId="504F2EB1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444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504C2F0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B7360C" w14:textId="25540983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301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9A1416E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57CEFD" w14:textId="5ACEBAC5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(71)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5AC71F6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9CD119" w14:textId="1F59E55D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EC058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0E60AE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9FE0AF" w14:textId="550828B5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(64)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C7B5B82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72846F" w14:textId="3F9E945F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41</w:t>
            </w:r>
            <w:r w:rsidR="00EC058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B4F7A0D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0A3BDB" w14:textId="5FDC82AC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AA73992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C5856EE" w14:textId="6DD2EB28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(14</w:t>
            </w:r>
            <w:r w:rsidR="00EC058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040BA77B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E24C3F1" w14:textId="00947553" w:rsidR="00151C25" w:rsidRPr="005F6DCC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6DC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(155)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737DDF78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vAlign w:val="bottom"/>
          </w:tcPr>
          <w:p w14:paraId="3EF30684" w14:textId="278B78E0" w:rsidR="00151C25" w:rsidRPr="005F6DCC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6DC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="00EC058F" w:rsidRPr="005F6DC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69</w:t>
            </w:r>
          </w:p>
        </w:tc>
        <w:tc>
          <w:tcPr>
            <w:tcW w:w="244" w:type="dxa"/>
            <w:vAlign w:val="bottom"/>
          </w:tcPr>
          <w:p w14:paraId="0C4DBC9D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bottom w:val="double" w:sz="4" w:space="0" w:color="auto"/>
            </w:tcBorders>
            <w:vAlign w:val="bottom"/>
          </w:tcPr>
          <w:p w14:paraId="1D499187" w14:textId="785D0B4A" w:rsidR="00151C25" w:rsidRPr="005F6DCC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F6DC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154</w:t>
            </w:r>
          </w:p>
        </w:tc>
      </w:tr>
      <w:tr w:rsidR="00151C25" w:rsidRPr="006F48DE" w14:paraId="72F32D1B" w14:textId="77777777" w:rsidTr="00B45EE9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5A09AEA8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E41F7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57FE4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81B88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4F1BF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7FAEED9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0A9D919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EFA3488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FBDEB79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23FF4A6D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D7020B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3A7611F0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E9AED47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788DB114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6ECF48DE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212B6F8D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A63344A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AD9B9F8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3DC05D0C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17BE7C3D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1B0F2B3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7C5B7BE4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5CACC2E1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double" w:sz="4" w:space="0" w:color="auto"/>
            </w:tcBorders>
            <w:vAlign w:val="bottom"/>
          </w:tcPr>
          <w:p w14:paraId="6ABD159E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51C25" w:rsidRPr="006F48DE" w14:paraId="4BDA4FA6" w14:textId="77777777" w:rsidTr="00B45EE9"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7616556C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51D810BC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6906E9EA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4948AC3F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404B87E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442677D0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12CF4FB1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3630E6B5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D0F8A72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283EDEFA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FCF311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9058947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47021D1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5CCE0B2B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678F4BF5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7F61DFF3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8D96755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75E2408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71994648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vAlign w:val="bottom"/>
          </w:tcPr>
          <w:p w14:paraId="202A3045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D8A8124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14:paraId="1588ECCA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40F0C964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vAlign w:val="bottom"/>
          </w:tcPr>
          <w:p w14:paraId="706ACA28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51C25" w:rsidRPr="006F48DE" w14:paraId="41DDC088" w14:textId="77777777" w:rsidTr="00B45EE9"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112E7B88" w14:textId="49A1610A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ณ วันที่ </w:t>
            </w:r>
            <w:r w:rsidR="004428DF" w:rsidRPr="004428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/</w:t>
            </w: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3F45DD48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7646FAEE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1C156C42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CE6D3C0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3E565A4C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11D2DEAB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61B4FD6B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776ACDA8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5760936D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F049DEE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5F2B8B6D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2490B7E1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5EEB0010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86E5108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3B279D56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CBC8C7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9E260A6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1CA27894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vAlign w:val="bottom"/>
          </w:tcPr>
          <w:p w14:paraId="1FF8890E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CAE95E9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14:paraId="70B9CB7B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22C02499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vAlign w:val="bottom"/>
          </w:tcPr>
          <w:p w14:paraId="4048BF40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51C25" w:rsidRPr="006F48DE" w14:paraId="5852A320" w14:textId="77777777" w:rsidTr="00B45EE9"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733009C7" w14:textId="633F58BD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</w:t>
            </w:r>
            <w:r w:rsidR="004428DF" w:rsidRPr="004428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F41879" w14:textId="206722FF" w:rsidR="00151C25" w:rsidRPr="0062634E" w:rsidRDefault="00EC058F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263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22,501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735B9320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28232B" w14:textId="621EBCA0" w:rsidR="00151C25" w:rsidRPr="0062634E" w:rsidRDefault="00EC058F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263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23,913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DD9FBDD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A045EB" w14:textId="2C073DAB" w:rsidR="00151C25" w:rsidRPr="0062634E" w:rsidRDefault="00EC058F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263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14,869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45A7334B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67A5CE" w14:textId="3412581B" w:rsidR="00151C25" w:rsidRPr="0062634E" w:rsidRDefault="00EC058F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263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15,963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35509658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FA484E2" w14:textId="5ACD1DEE" w:rsidR="00151C25" w:rsidRPr="0062634E" w:rsidRDefault="00EC058F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263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8,08</w:t>
            </w:r>
            <w:r w:rsidR="005A140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58AC6EB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FDDFBE" w14:textId="71FD943F" w:rsidR="00151C25" w:rsidRPr="0062634E" w:rsidRDefault="00EC058F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263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8,218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317D429B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D711232" w14:textId="0E8834D5" w:rsidR="00151C25" w:rsidRPr="0062634E" w:rsidRDefault="00EC058F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263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45,45</w:t>
            </w:r>
            <w:r w:rsidR="005A140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65D3D27E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3F0CCF" w14:textId="1E6D7857" w:rsidR="00151C25" w:rsidRPr="0062634E" w:rsidRDefault="00EC058F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263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48,094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FDB1D4B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FF93A7" w14:textId="6AC632CE" w:rsidR="00151C25" w:rsidRPr="0062634E" w:rsidRDefault="00EC058F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263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8,</w:t>
            </w:r>
            <w:r w:rsidR="005A140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506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7ED01321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F7AD24D" w14:textId="5DA42988" w:rsidR="00151C25" w:rsidRPr="005F6DCC" w:rsidRDefault="00EC058F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6DC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9,</w:t>
            </w:r>
            <w:r w:rsidR="00A76C23" w:rsidRPr="005F6DC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013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75E28A71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vAlign w:val="bottom"/>
          </w:tcPr>
          <w:p w14:paraId="0EE61348" w14:textId="4DA50510" w:rsidR="00151C25" w:rsidRPr="005F6DCC" w:rsidRDefault="00EC058F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F6DC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  <w:r w:rsidR="005A140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Pr="005F6DC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5A140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963</w:t>
            </w:r>
          </w:p>
        </w:tc>
        <w:tc>
          <w:tcPr>
            <w:tcW w:w="244" w:type="dxa"/>
            <w:vAlign w:val="bottom"/>
          </w:tcPr>
          <w:p w14:paraId="2B7E58F2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bottom w:val="double" w:sz="4" w:space="0" w:color="auto"/>
            </w:tcBorders>
            <w:vAlign w:val="bottom"/>
          </w:tcPr>
          <w:p w14:paraId="292700B3" w14:textId="0B00CBA9" w:rsidR="00151C25" w:rsidRPr="005F6DCC" w:rsidRDefault="00EC058F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6DC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57,</w:t>
            </w:r>
            <w:r w:rsidR="00A76C23" w:rsidRPr="005F6DC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107</w:t>
            </w:r>
          </w:p>
        </w:tc>
      </w:tr>
      <w:tr w:rsidR="00151C25" w:rsidRPr="006F48DE" w14:paraId="5CDF481E" w14:textId="77777777" w:rsidTr="00B45EE9">
        <w:tc>
          <w:tcPr>
            <w:tcW w:w="3762" w:type="dxa"/>
            <w:tcBorders>
              <w:top w:val="nil"/>
              <w:left w:val="nil"/>
              <w:right w:val="nil"/>
            </w:tcBorders>
          </w:tcPr>
          <w:p w14:paraId="7548E321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</w:tcPr>
          <w:p w14:paraId="083E6765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D1151A6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7C7643D6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0157694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32730620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1BEC4DB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0E92C720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2FEDC7A2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50105463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D823F32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28BF23DA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7CF2EFF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724ACD71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AB85BF7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4DACEC92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DFC6EB5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58301581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47B5EA87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double" w:sz="4" w:space="0" w:color="auto"/>
              <w:left w:val="nil"/>
              <w:right w:val="nil"/>
            </w:tcBorders>
          </w:tcPr>
          <w:p w14:paraId="28F30FC4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FB09A10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</w:tcPr>
          <w:p w14:paraId="051312B6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</w:tcPr>
          <w:p w14:paraId="47C17AC0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double" w:sz="4" w:space="0" w:color="auto"/>
              <w:left w:val="nil"/>
            </w:tcBorders>
          </w:tcPr>
          <w:p w14:paraId="648EFF26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51C25" w:rsidRPr="006F48DE" w14:paraId="66B8F106" w14:textId="77777777" w:rsidTr="00B45EE9">
        <w:tc>
          <w:tcPr>
            <w:tcW w:w="3762" w:type="dxa"/>
            <w:tcBorders>
              <w:top w:val="nil"/>
              <w:left w:val="nil"/>
              <w:right w:val="nil"/>
            </w:tcBorders>
          </w:tcPr>
          <w:p w14:paraId="7CDE95A4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vAlign w:val="bottom"/>
          </w:tcPr>
          <w:p w14:paraId="021FA041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125391D7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2B0EAFBD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D78ACD7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</w:tcPr>
          <w:p w14:paraId="498BA360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0D0769AD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</w:tcPr>
          <w:p w14:paraId="706DD67B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40CA1535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</w:tcPr>
          <w:p w14:paraId="239C7B15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52A8C87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</w:tcPr>
          <w:p w14:paraId="0C5DDDDB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0814C0A0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1F2E7818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54C1EC83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2E9B357B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35F8C00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vAlign w:val="bottom"/>
          </w:tcPr>
          <w:p w14:paraId="538A8715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046D1B7B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vAlign w:val="bottom"/>
          </w:tcPr>
          <w:p w14:paraId="68C3F1E8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40244246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14:paraId="4A0F4DF9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482F1B6E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left w:val="nil"/>
            </w:tcBorders>
            <w:vAlign w:val="bottom"/>
          </w:tcPr>
          <w:p w14:paraId="523C19DC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51C25" w:rsidRPr="006F48DE" w14:paraId="3350EBB6" w14:textId="77777777" w:rsidTr="0003423E">
        <w:tc>
          <w:tcPr>
            <w:tcW w:w="3762" w:type="dxa"/>
            <w:tcBorders>
              <w:top w:val="nil"/>
              <w:left w:val="nil"/>
              <w:right w:val="nil"/>
            </w:tcBorders>
          </w:tcPr>
          <w:p w14:paraId="600366CB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</w:tcPr>
          <w:p w14:paraId="7D8B5DFF" w14:textId="4966E472" w:rsidR="00151C25" w:rsidRPr="0062634E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634E">
              <w:rPr>
                <w:rFonts w:ascii="Angsana New" w:hAnsi="Angsana New"/>
                <w:color w:val="000000"/>
                <w:sz w:val="28"/>
                <w:szCs w:val="28"/>
              </w:rPr>
              <w:t>4,18</w:t>
            </w:r>
            <w:r w:rsidR="00A76C23" w:rsidRPr="0062634E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6A20130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70146A86" w14:textId="756124E2" w:rsidR="00151C25" w:rsidRPr="0062634E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634E">
              <w:rPr>
                <w:rFonts w:ascii="Angsana New" w:hAnsi="Angsana New"/>
                <w:color w:val="000000"/>
                <w:sz w:val="28"/>
                <w:szCs w:val="28"/>
              </w:rPr>
              <w:t>4,192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A477995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vAlign w:val="bottom"/>
          </w:tcPr>
          <w:p w14:paraId="03104058" w14:textId="1FE3E8EC" w:rsidR="00151C25" w:rsidRPr="0062634E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634E">
              <w:rPr>
                <w:rFonts w:ascii="Angsana New" w:hAnsi="Angsana New"/>
                <w:color w:val="000000"/>
                <w:sz w:val="28"/>
                <w:szCs w:val="28"/>
              </w:rPr>
              <w:t>1,87</w:t>
            </w:r>
            <w:r w:rsidR="00A76C23" w:rsidRPr="0062634E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21812312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722B3EBB" w14:textId="24C0301C" w:rsidR="00151C25" w:rsidRPr="0062634E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634E">
              <w:rPr>
                <w:rFonts w:ascii="Angsana New" w:hAnsi="Angsana New"/>
                <w:color w:val="000000"/>
                <w:sz w:val="28"/>
                <w:szCs w:val="28"/>
              </w:rPr>
              <w:t>1,210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001290EF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634EE42F" w14:textId="199EB48B" w:rsidR="00151C25" w:rsidRPr="0062634E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634E">
              <w:rPr>
                <w:rFonts w:ascii="Angsana New" w:hAnsi="Angsana New"/>
                <w:color w:val="000000"/>
                <w:sz w:val="28"/>
                <w:szCs w:val="28"/>
              </w:rPr>
              <w:t>1,185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494C43A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</w:tcPr>
          <w:p w14:paraId="3A38D4CA" w14:textId="7FC363CD" w:rsidR="00151C25" w:rsidRPr="0062634E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634E">
              <w:rPr>
                <w:rFonts w:ascii="Angsana New" w:hAnsi="Angsana New"/>
                <w:color w:val="000000"/>
                <w:sz w:val="28"/>
                <w:szCs w:val="28"/>
              </w:rPr>
              <w:t>1,072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31481C8E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</w:tcPr>
          <w:p w14:paraId="367C3EE4" w14:textId="4919674C" w:rsidR="00151C25" w:rsidRPr="0062634E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634E">
              <w:rPr>
                <w:rFonts w:ascii="Angsana New" w:hAnsi="Angsana New"/>
                <w:color w:val="000000"/>
                <w:sz w:val="28"/>
                <w:szCs w:val="28"/>
              </w:rPr>
              <w:t>7,24</w:t>
            </w:r>
            <w:r w:rsidR="00A76C23" w:rsidRPr="0062634E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5785795C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368D91AB" w14:textId="03883494" w:rsidR="00151C25" w:rsidRPr="0062634E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634E">
              <w:rPr>
                <w:rFonts w:ascii="Angsana New" w:hAnsi="Angsana New"/>
                <w:color w:val="000000"/>
                <w:sz w:val="28"/>
                <w:szCs w:val="28"/>
              </w:rPr>
              <w:t>6,474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01A1F64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vAlign w:val="bottom"/>
          </w:tcPr>
          <w:p w14:paraId="35332A1A" w14:textId="33535586" w:rsidR="00151C25" w:rsidRPr="0062634E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634E">
              <w:rPr>
                <w:rFonts w:ascii="Angsana New" w:hAnsi="Angsana New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06E2FB25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vAlign w:val="bottom"/>
          </w:tcPr>
          <w:p w14:paraId="4CC969CC" w14:textId="66EDC537" w:rsidR="00151C25" w:rsidRPr="005F6DCC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6DCC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  <w:r w:rsidR="005F6DCC" w:rsidRPr="005F6DCC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5EC8927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14:paraId="3E569966" w14:textId="6FF424B6" w:rsidR="00151C25" w:rsidRPr="005F6DCC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6DCC">
              <w:rPr>
                <w:rFonts w:ascii="Angsana New" w:hAnsi="Angsana New"/>
                <w:color w:val="000000"/>
                <w:sz w:val="28"/>
                <w:szCs w:val="28"/>
              </w:rPr>
              <w:t>7,3</w:t>
            </w:r>
            <w:r w:rsidR="00A76C23" w:rsidRPr="005F6DCC">
              <w:rPr>
                <w:rFonts w:ascii="Angsana New" w:hAnsi="Angsana New"/>
                <w:color w:val="000000"/>
                <w:sz w:val="28"/>
                <w:szCs w:val="28"/>
              </w:rPr>
              <w:t>78</w:t>
            </w:r>
          </w:p>
        </w:tc>
        <w:tc>
          <w:tcPr>
            <w:tcW w:w="244" w:type="dxa"/>
            <w:vAlign w:val="bottom"/>
          </w:tcPr>
          <w:p w14:paraId="1B47BE0A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left w:val="nil"/>
            </w:tcBorders>
            <w:vAlign w:val="bottom"/>
          </w:tcPr>
          <w:p w14:paraId="2A525343" w14:textId="3EB5A813" w:rsidR="00151C25" w:rsidRPr="005F6DCC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6DCC">
              <w:rPr>
                <w:rFonts w:ascii="Angsana New" w:hAnsi="Angsana New"/>
                <w:color w:val="000000"/>
                <w:sz w:val="28"/>
                <w:szCs w:val="28"/>
              </w:rPr>
              <w:t>6,80</w:t>
            </w:r>
            <w:r w:rsidR="005F6DCC" w:rsidRPr="005F6DC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151C25" w:rsidRPr="006F48DE" w14:paraId="037C22F9" w14:textId="77777777" w:rsidTr="0003423E">
        <w:tc>
          <w:tcPr>
            <w:tcW w:w="3762" w:type="dxa"/>
            <w:tcBorders>
              <w:top w:val="nil"/>
              <w:left w:val="nil"/>
              <w:right w:val="nil"/>
            </w:tcBorders>
          </w:tcPr>
          <w:p w14:paraId="426F6BB3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</w:tcPr>
          <w:p w14:paraId="47838FEA" w14:textId="19F22D45" w:rsidR="00151C25" w:rsidRPr="0062634E" w:rsidRDefault="00A76C2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2634E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1D34CE57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DC9A47" w14:textId="2AD0DA54" w:rsidR="00151C25" w:rsidRPr="0062634E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2634E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31751E2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AD3EDE" w14:textId="05B416FA" w:rsidR="00151C25" w:rsidRPr="0062634E" w:rsidRDefault="00A76C2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2634E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1519679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069945" w14:textId="7C02666E" w:rsidR="00151C25" w:rsidRPr="0062634E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2634E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2232A277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8F8421" w14:textId="7880F87B" w:rsidR="00151C25" w:rsidRPr="0062634E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634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BCC91C0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</w:tcPr>
          <w:p w14:paraId="1200293A" w14:textId="64B8B2F1" w:rsidR="00151C25" w:rsidRPr="0062634E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634E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2B3A4B92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</w:tcPr>
          <w:p w14:paraId="7671EE09" w14:textId="0964A78F" w:rsidR="00151C25" w:rsidRPr="0062634E" w:rsidRDefault="00A76C2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634E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0BC5D2D9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3680CF" w14:textId="43C4B579" w:rsidR="00151C25" w:rsidRPr="0062634E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634E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8F864F6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45EA16" w14:textId="1F04CB06" w:rsidR="00151C25" w:rsidRPr="0062634E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2634E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01323B18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11A6CF" w14:textId="5932C564" w:rsidR="00151C25" w:rsidRPr="005F6DCC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F6DC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3396203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2B71FA69" w14:textId="741810E5" w:rsidR="00151C25" w:rsidRPr="005F6DCC" w:rsidRDefault="00A76C2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F6DC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4" w:type="dxa"/>
            <w:vAlign w:val="bottom"/>
          </w:tcPr>
          <w:p w14:paraId="4EA06882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left w:val="nil"/>
              <w:bottom w:val="single" w:sz="4" w:space="0" w:color="auto"/>
            </w:tcBorders>
            <w:vAlign w:val="bottom"/>
          </w:tcPr>
          <w:p w14:paraId="7AD61F4F" w14:textId="6C625CF8" w:rsidR="00151C25" w:rsidRPr="005F6DCC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6DCC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</w:p>
        </w:tc>
      </w:tr>
      <w:tr w:rsidR="00151C25" w:rsidRPr="006F48DE" w14:paraId="3881733B" w14:textId="77777777" w:rsidTr="0003423E">
        <w:tc>
          <w:tcPr>
            <w:tcW w:w="3762" w:type="dxa"/>
            <w:tcBorders>
              <w:top w:val="nil"/>
              <w:left w:val="nil"/>
              <w:right w:val="nil"/>
            </w:tcBorders>
          </w:tcPr>
          <w:p w14:paraId="4C5654F1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057B04" w14:textId="5B3D1970" w:rsidR="00151C25" w:rsidRPr="0062634E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263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4,183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D1DA6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7730EF" w14:textId="788EC485" w:rsidR="00151C25" w:rsidRPr="0062634E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263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4,192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D338A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CF127F" w14:textId="49601E7B" w:rsidR="00151C25" w:rsidRPr="0062634E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263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1,874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5520D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29943D" w14:textId="22C4CB6F" w:rsidR="00151C25" w:rsidRPr="0062634E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263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1,210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8C7FD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8D4154" w14:textId="74413C1A" w:rsidR="00151C25" w:rsidRPr="0062634E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263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1,185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60FF646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67D591" w14:textId="69B25872" w:rsidR="00151C25" w:rsidRPr="0062634E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263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1,095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6378D1FF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1D17ED" w14:textId="03C8A254" w:rsidR="00151C25" w:rsidRPr="0062634E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263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7,242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502BB557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D8A711" w14:textId="237BA16B" w:rsidR="00151C25" w:rsidRPr="0062634E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263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6,497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D8E1690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044E8F" w14:textId="34216508" w:rsidR="00151C25" w:rsidRPr="0062634E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263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138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034678ED" w14:textId="77777777" w:rsidR="00151C25" w:rsidRPr="0062634E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99DFAF" w14:textId="6DD29EBF" w:rsidR="00151C25" w:rsidRPr="005F6DCC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6DC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33</w:t>
            </w:r>
            <w:r w:rsidR="005F6DCC" w:rsidRPr="005F6DC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47271045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813CA" w14:textId="65C4702A" w:rsidR="00151C25" w:rsidRPr="005F6DCC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6DC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7,380</w:t>
            </w:r>
          </w:p>
        </w:tc>
        <w:tc>
          <w:tcPr>
            <w:tcW w:w="244" w:type="dxa"/>
            <w:vAlign w:val="bottom"/>
          </w:tcPr>
          <w:p w14:paraId="0B0BF55E" w14:textId="77777777" w:rsidR="00151C25" w:rsidRPr="005F6DCC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4D0C77A" w14:textId="72DB6042" w:rsidR="00151C25" w:rsidRPr="005F6DCC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6DC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6,82</w:t>
            </w:r>
            <w:r w:rsidR="005F6DCC" w:rsidRPr="005F6DC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</w:tbl>
    <w:p w14:paraId="78CE2DE0" w14:textId="77777777" w:rsidR="00DC7E04" w:rsidRPr="00EB2ABB" w:rsidRDefault="00DC7E04" w:rsidP="00EB2ABB">
      <w:pPr>
        <w:rPr>
          <w:rFonts w:asciiTheme="majorBidi" w:hAnsiTheme="majorBidi" w:cstheme="majorBidi"/>
          <w:sz w:val="2"/>
          <w:szCs w:val="2"/>
          <w:cs/>
        </w:rPr>
        <w:sectPr w:rsidR="00DC7E04" w:rsidRPr="00EB2ABB" w:rsidSect="003A71BE">
          <w:headerReference w:type="default" r:id="rId14"/>
          <w:footerReference w:type="default" r:id="rId15"/>
          <w:footerReference w:type="first" r:id="rId16"/>
          <w:pgSz w:w="16834" w:h="11909" w:orient="landscape" w:code="9"/>
          <w:pgMar w:top="691" w:right="1152" w:bottom="576" w:left="1170" w:header="720" w:footer="720" w:gutter="0"/>
          <w:cols w:space="720"/>
          <w:docGrid w:linePitch="360"/>
        </w:sectPr>
      </w:pPr>
    </w:p>
    <w:tbl>
      <w:tblPr>
        <w:tblW w:w="91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27"/>
        <w:gridCol w:w="1326"/>
        <w:gridCol w:w="237"/>
        <w:gridCol w:w="1315"/>
      </w:tblGrid>
      <w:tr w:rsidR="00215E22" w:rsidRPr="006F48DE" w14:paraId="5BBA8D89" w14:textId="77777777" w:rsidTr="00D96279">
        <w:trPr>
          <w:tblHeader/>
        </w:trPr>
        <w:tc>
          <w:tcPr>
            <w:tcW w:w="3420" w:type="pct"/>
            <w:vAlign w:val="center"/>
          </w:tcPr>
          <w:p w14:paraId="18C2DDD8" w14:textId="1577BA9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1580" w:type="pct"/>
            <w:gridSpan w:val="3"/>
          </w:tcPr>
          <w:p w14:paraId="06C55780" w14:textId="77777777" w:rsidR="00215E22" w:rsidRPr="006F48DE" w:rsidRDefault="00215E22" w:rsidP="002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</w:tr>
      <w:tr w:rsidR="00215E22" w:rsidRPr="006F48DE" w14:paraId="28FD02C6" w14:textId="77777777" w:rsidTr="00D96279">
        <w:trPr>
          <w:tblHeader/>
        </w:trPr>
        <w:tc>
          <w:tcPr>
            <w:tcW w:w="3420" w:type="pct"/>
            <w:vAlign w:val="center"/>
          </w:tcPr>
          <w:p w14:paraId="1ED497EA" w14:textId="1FC82DB0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151C2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="00466AEB" w:rsidRPr="00060F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="00466AEB" w:rsidRPr="00060F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4428DF" w:rsidRPr="004428DF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="00151C25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="00151C25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28" w:type="pct"/>
          </w:tcPr>
          <w:p w14:paraId="5CD4A8FF" w14:textId="5D05BB62" w:rsidR="00215E22" w:rsidRPr="006F48DE" w:rsidRDefault="004428DF" w:rsidP="002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130" w:type="pct"/>
          </w:tcPr>
          <w:p w14:paraId="6564394B" w14:textId="77777777" w:rsidR="00215E22" w:rsidRPr="006F48DE" w:rsidRDefault="00215E22" w:rsidP="002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</w:tcPr>
          <w:p w14:paraId="50F6D959" w14:textId="2E9AE4A5" w:rsidR="00215E22" w:rsidRPr="006F48DE" w:rsidRDefault="004428DF" w:rsidP="002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</w:tr>
      <w:tr w:rsidR="00E3313D" w:rsidRPr="006F48DE" w14:paraId="38E2AEF9" w14:textId="77777777" w:rsidTr="00D96279">
        <w:trPr>
          <w:tblHeader/>
        </w:trPr>
        <w:tc>
          <w:tcPr>
            <w:tcW w:w="3420" w:type="pct"/>
          </w:tcPr>
          <w:p w14:paraId="0D603ECC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80" w:type="pct"/>
            <w:gridSpan w:val="3"/>
          </w:tcPr>
          <w:p w14:paraId="4055DBEB" w14:textId="77777777" w:rsidR="00E3313D" w:rsidRPr="006F48DE" w:rsidRDefault="00E3313D" w:rsidP="00E33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E3313D" w:rsidRPr="006F48DE" w14:paraId="22C43F59" w14:textId="77777777" w:rsidTr="00D96279">
        <w:tc>
          <w:tcPr>
            <w:tcW w:w="3420" w:type="pct"/>
          </w:tcPr>
          <w:p w14:paraId="6B5F4FCF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728" w:type="pct"/>
          </w:tcPr>
          <w:p w14:paraId="4285B1BC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1E0044C1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0B5A5039" w14:textId="7705FE85" w:rsidR="00E3313D" w:rsidRPr="006F48DE" w:rsidRDefault="00E3313D" w:rsidP="00E3313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1C25" w:rsidRPr="006F48DE" w14:paraId="4A5D1B1E" w14:textId="77777777" w:rsidTr="00ED53AB">
        <w:trPr>
          <w:trHeight w:val="64"/>
        </w:trPr>
        <w:tc>
          <w:tcPr>
            <w:tcW w:w="3420" w:type="pct"/>
          </w:tcPr>
          <w:p w14:paraId="5DBF0C5A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561B2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728" w:type="pct"/>
          </w:tcPr>
          <w:p w14:paraId="0549BC6E" w14:textId="664372E5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5356A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78CE725E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23067903" w14:textId="6E51138F" w:rsidR="00151C25" w:rsidRPr="00A561B2" w:rsidRDefault="00A83843" w:rsidP="00C5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</w:tr>
      <w:tr w:rsidR="00151C25" w:rsidRPr="006F48DE" w14:paraId="5F3BCED8" w14:textId="77777777" w:rsidTr="00B017D1">
        <w:trPr>
          <w:trHeight w:val="290"/>
        </w:trPr>
        <w:tc>
          <w:tcPr>
            <w:tcW w:w="3420" w:type="pct"/>
          </w:tcPr>
          <w:p w14:paraId="70E61C1F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1B2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46D1C361" w14:textId="2426523D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</w:t>
            </w:r>
            <w:r w:rsidR="005356A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78412C4A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774CFABB" w14:textId="263CDEA8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(155)</w:t>
            </w:r>
          </w:p>
        </w:tc>
      </w:tr>
      <w:tr w:rsidR="00151C25" w:rsidRPr="006F48DE" w14:paraId="3A5F3061" w14:textId="77777777" w:rsidTr="00B017D1">
        <w:tc>
          <w:tcPr>
            <w:tcW w:w="3420" w:type="pct"/>
          </w:tcPr>
          <w:p w14:paraId="147B1880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</w:tcPr>
          <w:p w14:paraId="5167ACC8" w14:textId="3CDF6F24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356A1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30" w:type="pct"/>
          </w:tcPr>
          <w:p w14:paraId="115C5D09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</w:tcPr>
          <w:p w14:paraId="1F69D6B9" w14:textId="2DBE76B3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</w:tr>
      <w:tr w:rsidR="00151C25" w:rsidRPr="006F48DE" w14:paraId="5F64D1E8" w14:textId="77777777" w:rsidTr="00B017D1">
        <w:tc>
          <w:tcPr>
            <w:tcW w:w="3420" w:type="pct"/>
          </w:tcPr>
          <w:p w14:paraId="699DD97A" w14:textId="4080ED4F" w:rsidR="00151C25" w:rsidRPr="00A561B2" w:rsidRDefault="00151C25" w:rsidP="00151C25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F48DE">
              <w:rPr>
                <w:rFonts w:asciiTheme="majorBidi" w:hAnsiTheme="majorBidi" w:cstheme="majorBidi"/>
                <w:cs/>
              </w:rPr>
              <w:t>จำนวนที่ไม่ได้ปันส่วน</w:t>
            </w: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67AD1893" w14:textId="6AF2402E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694B7E2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425F5C4D" w14:textId="7CC69FED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1C25" w:rsidRPr="006F48DE" w14:paraId="55ABBC18" w14:textId="77777777" w:rsidTr="00D96279">
        <w:tc>
          <w:tcPr>
            <w:tcW w:w="3420" w:type="pct"/>
          </w:tcPr>
          <w:p w14:paraId="6B6198BC" w14:textId="2D1CC2F2" w:rsidR="00151C25" w:rsidRPr="00A561B2" w:rsidRDefault="00151C25" w:rsidP="00151C25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  <w:r w:rsidRPr="006F48DE">
              <w:rPr>
                <w:rFonts w:asciiTheme="majorBidi" w:hAnsiTheme="majorBidi" w:cstheme="majorBidi"/>
                <w:lang w:val="en-US"/>
              </w:rPr>
              <w:t>-</w:t>
            </w:r>
            <w:r w:rsidRPr="006F48DE">
              <w:rPr>
                <w:rFonts w:asciiTheme="majorBidi" w:hAnsiTheme="majorBidi" w:cstheme="majorBidi"/>
                <w:cs/>
                <w:lang w:val="en-US"/>
              </w:rPr>
              <w:tab/>
            </w:r>
            <w:r>
              <w:rPr>
                <w:rFonts w:asciiTheme="majorBidi" w:hAnsiTheme="majorBidi" w:cstheme="majorBidi"/>
                <w:cs/>
                <w:lang w:val="en-US"/>
              </w:rPr>
              <w:t>รายได้และกำไร</w:t>
            </w:r>
            <w:r w:rsidRPr="006F48DE">
              <w:rPr>
                <w:rFonts w:asciiTheme="majorBidi" w:hAnsiTheme="majorBidi" w:cstheme="majorBidi"/>
                <w:cs/>
                <w:lang w:val="en-US"/>
              </w:rPr>
              <w:t>ดำเนินงานอื่น</w:t>
            </w:r>
          </w:p>
        </w:tc>
        <w:tc>
          <w:tcPr>
            <w:tcW w:w="728" w:type="pct"/>
          </w:tcPr>
          <w:p w14:paraId="1A2D4F26" w14:textId="35303ACD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30" w:type="pct"/>
          </w:tcPr>
          <w:p w14:paraId="5742192E" w14:textId="77777777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1DCCD247" w14:textId="1DB738F4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</w:tr>
      <w:tr w:rsidR="00151C25" w:rsidRPr="006F48DE" w14:paraId="30DC69F3" w14:textId="77777777" w:rsidTr="00D96279">
        <w:tc>
          <w:tcPr>
            <w:tcW w:w="3420" w:type="pct"/>
          </w:tcPr>
          <w:p w14:paraId="39D5AC9D" w14:textId="23F841CB" w:rsidR="00151C25" w:rsidRPr="00A561B2" w:rsidRDefault="00151C25" w:rsidP="00151C25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F48DE">
              <w:rPr>
                <w:rFonts w:asciiTheme="majorBidi" w:hAnsiTheme="majorBidi" w:cstheme="majorBidi"/>
                <w:lang w:val="en-US"/>
              </w:rPr>
              <w:t>-</w:t>
            </w:r>
            <w:r w:rsidRPr="006F48DE">
              <w:rPr>
                <w:rFonts w:asciiTheme="majorBidi" w:hAnsiTheme="majorBidi" w:cstheme="majorBidi"/>
                <w:cs/>
                <w:lang w:val="en-US"/>
              </w:rPr>
              <w:tab/>
              <w:t>ส่วนแบ่ง</w:t>
            </w:r>
            <w:r>
              <w:rPr>
                <w:rFonts w:asciiTheme="majorBidi" w:hAnsiTheme="majorBidi" w:cstheme="majorBidi"/>
                <w:cs/>
              </w:rPr>
              <w:t>ขาดทุนในเงินลงทุนในบริษัทร่วมและ</w:t>
            </w:r>
            <w:r w:rsidRPr="006F48DE">
              <w:rPr>
                <w:rFonts w:asciiTheme="majorBidi" w:hAnsiTheme="majorBidi" w:cstheme="majorBidi"/>
                <w:cs/>
                <w:lang w:val="en-US"/>
              </w:rPr>
              <w:t>การร่วมค้า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554BDC20" w14:textId="0498655E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3E773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5A489057" w14:textId="77777777" w:rsidR="00151C25" w:rsidRPr="00A561B2" w:rsidRDefault="00151C25" w:rsidP="00151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2CD635D8" w14:textId="65C7CEF8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(97)</w:t>
            </w:r>
          </w:p>
        </w:tc>
      </w:tr>
      <w:tr w:rsidR="00151C25" w:rsidRPr="006F48DE" w14:paraId="0B5CB353" w14:textId="77777777" w:rsidTr="00D96279">
        <w:tc>
          <w:tcPr>
            <w:tcW w:w="3420" w:type="pct"/>
          </w:tcPr>
          <w:p w14:paraId="12D957E3" w14:textId="7FD33E0D" w:rsidR="00151C25" w:rsidRPr="00A561B2" w:rsidRDefault="00151C25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370D5351" w14:textId="670DBC5F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356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E77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15421894" w14:textId="77777777" w:rsidR="00151C25" w:rsidRPr="00A561B2" w:rsidRDefault="00151C25" w:rsidP="00151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23B5AA8D" w14:textId="6791E948" w:rsidR="00151C25" w:rsidRPr="00A561B2" w:rsidRDefault="00A83843" w:rsidP="0015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</w:t>
            </w:r>
          </w:p>
        </w:tc>
      </w:tr>
    </w:tbl>
    <w:p w14:paraId="7E58314B" w14:textId="77777777" w:rsidR="00667C73" w:rsidRPr="006F48DE" w:rsidRDefault="00667C73" w:rsidP="00D9627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237"/>
        <w:gridCol w:w="1324"/>
        <w:gridCol w:w="242"/>
        <w:gridCol w:w="1287"/>
      </w:tblGrid>
      <w:tr w:rsidR="00667C73" w:rsidRPr="006F48DE" w14:paraId="03719AAA" w14:textId="77777777" w:rsidTr="00397205">
        <w:trPr>
          <w:trHeight w:val="388"/>
          <w:tblHeader/>
        </w:trPr>
        <w:tc>
          <w:tcPr>
            <w:tcW w:w="3431" w:type="pct"/>
            <w:vAlign w:val="center"/>
          </w:tcPr>
          <w:p w14:paraId="186808A7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การกระทบยอดสินทรัพย์ของส่วนงานที่รายงาน</w:t>
            </w:r>
          </w:p>
        </w:tc>
        <w:tc>
          <w:tcPr>
            <w:tcW w:w="1569" w:type="pct"/>
            <w:gridSpan w:val="3"/>
          </w:tcPr>
          <w:p w14:paraId="6A20B2A0" w14:textId="77777777" w:rsidR="00667C73" w:rsidRPr="006F48DE" w:rsidRDefault="00667C73" w:rsidP="00766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5E22" w:rsidRPr="006F48DE" w14:paraId="0BCF0FD8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38472CDF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</w:tcPr>
          <w:p w14:paraId="1D913AEF" w14:textId="74C5AA90" w:rsidR="00215E22" w:rsidRPr="006F48DE" w:rsidRDefault="004428DF" w:rsidP="00215E22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8DF">
              <w:rPr>
                <w:rFonts w:ascii="Angsana New" w:hAnsi="Angsana New"/>
                <w:sz w:val="30"/>
                <w:szCs w:val="30"/>
              </w:rPr>
              <w:t>30</w:t>
            </w:r>
            <w:r w:rsidR="00151C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51C2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678EA715" w14:textId="77777777" w:rsidR="00215E22" w:rsidRPr="006F48DE" w:rsidRDefault="00215E22" w:rsidP="00215E22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14:paraId="66ACBCAC" w14:textId="0DB5C82F" w:rsidR="00215E22" w:rsidRPr="006F48DE" w:rsidRDefault="004428DF" w:rsidP="00215E22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15E22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15E22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67C73" w:rsidRPr="006F48DE" w14:paraId="0241533E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219F8087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</w:tcPr>
          <w:p w14:paraId="7F127136" w14:textId="503E3CDA" w:rsidR="00667C73" w:rsidRPr="006F48DE" w:rsidRDefault="004428DF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018E3156" w14:textId="77777777" w:rsidR="00667C73" w:rsidRPr="006F48DE" w:rsidRDefault="00667C73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14:paraId="47076883" w14:textId="120C27BF" w:rsidR="00667C73" w:rsidRPr="006F48DE" w:rsidRDefault="004428DF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67C73" w:rsidRPr="006F48DE" w14:paraId="39C6F7CF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1F2334D0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ADC763" w14:textId="77777777" w:rsidR="00667C73" w:rsidRPr="006F48DE" w:rsidRDefault="00667C73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05CC7" w:rsidRPr="006F48DE" w14:paraId="70CAF975" w14:textId="77777777" w:rsidTr="00DA05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211D87AF" w14:textId="77777777" w:rsidR="00705CC7" w:rsidRPr="00A561B2" w:rsidRDefault="00705CC7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561B2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</w:tcPr>
          <w:p w14:paraId="04EB02FE" w14:textId="222A7518" w:rsidR="00705CC7" w:rsidRPr="00A561B2" w:rsidRDefault="00DC57C1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45,45</w:t>
            </w:r>
            <w:r w:rsidR="001837D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46DE8983" w14:textId="77777777" w:rsidR="00705CC7" w:rsidRPr="00A561B2" w:rsidRDefault="00705CC7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14:paraId="624E4C1E" w14:textId="741F90B2" w:rsidR="00705CC7" w:rsidRPr="00A561B2" w:rsidRDefault="004428DF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705CC7" w:rsidRPr="00A561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28DF">
              <w:rPr>
                <w:rFonts w:asciiTheme="majorBidi" w:hAnsiTheme="majorBidi" w:cstheme="majorBidi"/>
                <w:sz w:val="30"/>
                <w:szCs w:val="30"/>
              </w:rPr>
              <w:t>094</w:t>
            </w:r>
          </w:p>
        </w:tc>
      </w:tr>
      <w:tr w:rsidR="00705CC7" w:rsidRPr="006F48DE" w14:paraId="7EE81B5B" w14:textId="77777777" w:rsidTr="00DA05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35D0E02F" w14:textId="77777777" w:rsidR="00705CC7" w:rsidRPr="00A561B2" w:rsidRDefault="00705CC7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1B2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54D75" w14:textId="25249E08" w:rsidR="00705CC7" w:rsidRPr="00A561B2" w:rsidRDefault="00DC57C1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1837D0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7CE947EF" w14:textId="77777777" w:rsidR="00705CC7" w:rsidRPr="00A561B2" w:rsidRDefault="00705CC7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14:paraId="1C799223" w14:textId="7ABBAF08" w:rsidR="00705CC7" w:rsidRPr="0062634E" w:rsidRDefault="004428DF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62634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05CC7" w:rsidRPr="006263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F49A4" w:rsidRPr="0062634E">
              <w:rPr>
                <w:rFonts w:asciiTheme="majorBidi" w:hAnsiTheme="majorBidi" w:cstheme="majorBidi"/>
                <w:sz w:val="30"/>
                <w:szCs w:val="30"/>
              </w:rPr>
              <w:t>013</w:t>
            </w:r>
          </w:p>
        </w:tc>
      </w:tr>
      <w:tr w:rsidR="00705CC7" w:rsidRPr="006F48DE" w14:paraId="3E67C3DA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296E7FAD" w14:textId="77777777" w:rsidR="00705CC7" w:rsidRPr="00A561B2" w:rsidRDefault="00705CC7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4CF04" w14:textId="179B6A4B" w:rsidR="00705CC7" w:rsidRPr="00A561B2" w:rsidRDefault="00DC57C1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837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837D0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122684A7" w14:textId="77777777" w:rsidR="00705CC7" w:rsidRPr="00A561B2" w:rsidRDefault="00705CC7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BB6FC" w14:textId="3BED01CD" w:rsidR="00705CC7" w:rsidRPr="0062634E" w:rsidRDefault="004428DF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62634E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705CC7" w:rsidRPr="006263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F49A4" w:rsidRPr="0062634E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705CC7" w:rsidRPr="006F48DE" w14:paraId="466EAC16" w14:textId="77777777" w:rsidTr="006961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2DD16806" w14:textId="2C4815A7" w:rsidR="00705CC7" w:rsidRPr="00A561B2" w:rsidRDefault="00705CC7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08240" w14:textId="56D5E2FE" w:rsidR="00705CC7" w:rsidRPr="00A561B2" w:rsidRDefault="00705CC7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23E1A373" w14:textId="77777777" w:rsidR="00705CC7" w:rsidRPr="00A561B2" w:rsidRDefault="00705CC7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83038" w14:textId="2355297D" w:rsidR="00705CC7" w:rsidRPr="0062634E" w:rsidRDefault="00705CC7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497D" w:rsidRPr="006F48DE" w14:paraId="41806923" w14:textId="77777777" w:rsidTr="006961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1ECC965F" w14:textId="77777777" w:rsidR="0029497D" w:rsidRPr="00A561B2" w:rsidRDefault="0029497D" w:rsidP="002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561B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16DD7" w14:textId="38944E2E" w:rsidR="0029497D" w:rsidRPr="00A561B2" w:rsidRDefault="00DC57C1" w:rsidP="002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1837D0"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16CF94D8" w14:textId="77777777" w:rsidR="0029497D" w:rsidRPr="00A561B2" w:rsidRDefault="0029497D" w:rsidP="002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DDDBD" w14:textId="2FA4D32C" w:rsidR="0029497D" w:rsidRPr="0062634E" w:rsidRDefault="004428DF" w:rsidP="002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4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8350B" w:rsidRPr="006263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F49A4" w:rsidRPr="0062634E"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</w:tr>
      <w:tr w:rsidR="0029497D" w:rsidRPr="006F48DE" w14:paraId="0AA99CF2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764E3682" w14:textId="77777777" w:rsidR="0029497D" w:rsidRPr="00A561B2" w:rsidRDefault="0029497D" w:rsidP="002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1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8E0E6A" w14:textId="26A0438E" w:rsidR="0029497D" w:rsidRPr="00A561B2" w:rsidRDefault="00DC57C1" w:rsidP="002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</w:t>
            </w:r>
            <w:r w:rsidR="006A61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629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31CBD5A5" w14:textId="77777777" w:rsidR="0029497D" w:rsidRPr="00A561B2" w:rsidRDefault="0029497D" w:rsidP="002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CFEC50" w14:textId="0404F2FD" w:rsidR="0029497D" w:rsidRPr="00A561B2" w:rsidRDefault="004428DF" w:rsidP="002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29497D" w:rsidRPr="00A561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814</w:t>
            </w:r>
          </w:p>
        </w:tc>
      </w:tr>
    </w:tbl>
    <w:p w14:paraId="27F6A856" w14:textId="77777777" w:rsidR="00667C73" w:rsidRPr="006F48DE" w:rsidRDefault="00667C73" w:rsidP="00C84D8B">
      <w:pPr>
        <w:rPr>
          <w:rFonts w:asciiTheme="majorBidi" w:hAnsiTheme="majorBidi" w:cstheme="majorBidi"/>
          <w:sz w:val="30"/>
          <w:szCs w:val="30"/>
          <w:cs/>
        </w:rPr>
      </w:pPr>
    </w:p>
    <w:p w14:paraId="33302893" w14:textId="57BA1D7B" w:rsidR="00200D2C" w:rsidRPr="0066285F" w:rsidRDefault="00667C73" w:rsidP="00662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4B6118A" w14:textId="4A09E58B" w:rsidR="00151C25" w:rsidRDefault="00151C25" w:rsidP="00151C25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/>
          <w:szCs w:val="30"/>
          <w:cs/>
        </w:rPr>
        <w:lastRenderedPageBreak/>
        <w:t>เงินปันผล</w:t>
      </w:r>
    </w:p>
    <w:p w14:paraId="49CF2353" w14:textId="77777777" w:rsidR="00151C25" w:rsidRDefault="00151C25" w:rsidP="00151C25">
      <w:pPr>
        <w:pStyle w:val="StyleStyle2Complex14ptItalic"/>
        <w:numPr>
          <w:ilvl w:val="0"/>
          <w:numId w:val="0"/>
        </w:num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szCs w:val="30"/>
        </w:rPr>
      </w:pPr>
    </w:p>
    <w:p w14:paraId="3108A251" w14:textId="77777777" w:rsidR="00151C25" w:rsidRPr="004A4C4A" w:rsidRDefault="00151C25" w:rsidP="00151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4A4C4A">
        <w:rPr>
          <w:rFonts w:ascii="Angsana New" w:hAnsi="Angsana New"/>
          <w:sz w:val="30"/>
          <w:szCs w:val="30"/>
          <w:cs/>
        </w:rPr>
        <w:t>ผู้ถือหุ้นและคณะกรรมการบริษัทของบริษัทได้อนุมัติเงินปันผลดังต่อไปนี้</w:t>
      </w:r>
    </w:p>
    <w:p w14:paraId="3347BEC4" w14:textId="77777777" w:rsidR="00151C25" w:rsidRPr="004406D9" w:rsidRDefault="00151C25" w:rsidP="00151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1980"/>
        <w:gridCol w:w="1811"/>
        <w:gridCol w:w="1437"/>
        <w:gridCol w:w="1612"/>
        <w:gridCol w:w="1260"/>
        <w:gridCol w:w="238"/>
        <w:gridCol w:w="1112"/>
      </w:tblGrid>
      <w:tr w:rsidR="00151C25" w:rsidRPr="006F48DE" w14:paraId="66A61D6E" w14:textId="77777777" w:rsidTr="00155AB0">
        <w:trPr>
          <w:tblHeader/>
        </w:trPr>
        <w:tc>
          <w:tcPr>
            <w:tcW w:w="1980" w:type="dxa"/>
            <w:vAlign w:val="bottom"/>
          </w:tcPr>
          <w:p w14:paraId="626E27AA" w14:textId="77777777" w:rsidR="00151C25" w:rsidRPr="006F48DE" w:rsidRDefault="00151C25" w:rsidP="00155A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  <w:hideMark/>
          </w:tcPr>
          <w:p w14:paraId="36F48305" w14:textId="77777777" w:rsidR="00151C25" w:rsidRPr="006F48DE" w:rsidRDefault="00151C25" w:rsidP="00155A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</w:t>
            </w:r>
          </w:p>
          <w:p w14:paraId="5D531D9F" w14:textId="77777777" w:rsidR="00151C25" w:rsidRPr="006F48DE" w:rsidRDefault="00151C25" w:rsidP="00155A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โดยที่ประชุม</w:t>
            </w:r>
          </w:p>
        </w:tc>
        <w:tc>
          <w:tcPr>
            <w:tcW w:w="1437" w:type="dxa"/>
            <w:vAlign w:val="bottom"/>
            <w:hideMark/>
          </w:tcPr>
          <w:p w14:paraId="58A44F8D" w14:textId="77777777" w:rsidR="00151C25" w:rsidRPr="006F48DE" w:rsidRDefault="00151C25" w:rsidP="00155A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12" w:type="dxa"/>
            <w:vAlign w:val="bottom"/>
            <w:hideMark/>
          </w:tcPr>
          <w:p w14:paraId="328CB88E" w14:textId="77777777" w:rsidR="00151C25" w:rsidRPr="006F48DE" w:rsidRDefault="00151C25" w:rsidP="00155A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B90DB61" w14:textId="77777777" w:rsidR="00151C25" w:rsidRPr="006F48DE" w:rsidRDefault="00151C25" w:rsidP="00155A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  <w:hideMark/>
          </w:tcPr>
          <w:p w14:paraId="5F3CF021" w14:textId="77777777" w:rsidR="00151C25" w:rsidRPr="006F48DE" w:rsidRDefault="00151C25" w:rsidP="00155A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</w:p>
          <w:p w14:paraId="3FD4FE4D" w14:textId="77777777" w:rsidR="00151C25" w:rsidRPr="006F48DE" w:rsidRDefault="00151C25" w:rsidP="00155A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8" w:type="dxa"/>
          </w:tcPr>
          <w:p w14:paraId="692CA16B" w14:textId="77777777" w:rsidR="00151C25" w:rsidRPr="006F48DE" w:rsidRDefault="00151C25" w:rsidP="00155A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2" w:type="dxa"/>
            <w:vAlign w:val="bottom"/>
            <w:hideMark/>
          </w:tcPr>
          <w:p w14:paraId="703970B7" w14:textId="77777777" w:rsidR="00151C25" w:rsidRPr="006F48DE" w:rsidRDefault="00151C25" w:rsidP="00155A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51C25" w:rsidRPr="006F48DE" w14:paraId="0D3E1D63" w14:textId="77777777" w:rsidTr="00155AB0">
        <w:trPr>
          <w:tblHeader/>
        </w:trPr>
        <w:tc>
          <w:tcPr>
            <w:tcW w:w="1980" w:type="dxa"/>
            <w:vAlign w:val="bottom"/>
          </w:tcPr>
          <w:p w14:paraId="0DC3F608" w14:textId="77777777" w:rsidR="00151C25" w:rsidRPr="006F48DE" w:rsidRDefault="00151C25" w:rsidP="00155A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1" w:type="dxa"/>
            <w:hideMark/>
          </w:tcPr>
          <w:p w14:paraId="31C2480E" w14:textId="77777777" w:rsidR="00151C25" w:rsidRPr="006F48DE" w:rsidRDefault="00151C25" w:rsidP="00155A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7" w:type="dxa"/>
            <w:vAlign w:val="bottom"/>
            <w:hideMark/>
          </w:tcPr>
          <w:p w14:paraId="05530EF1" w14:textId="77777777" w:rsidR="00151C25" w:rsidRPr="006F48DE" w:rsidRDefault="00151C25" w:rsidP="00155A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2" w:type="dxa"/>
            <w:vAlign w:val="bottom"/>
            <w:hideMark/>
          </w:tcPr>
          <w:p w14:paraId="5E70DC76" w14:textId="77777777" w:rsidR="00151C25" w:rsidRPr="006F48DE" w:rsidRDefault="00151C25" w:rsidP="00155A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2AC67B74" w14:textId="77777777" w:rsidR="00151C25" w:rsidRPr="006F48DE" w:rsidRDefault="00151C25" w:rsidP="00155A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8" w:type="dxa"/>
          </w:tcPr>
          <w:p w14:paraId="1B7AC9CA" w14:textId="77777777" w:rsidR="00151C25" w:rsidRPr="006F48DE" w:rsidRDefault="00151C25" w:rsidP="00155A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  <w:hideMark/>
          </w:tcPr>
          <w:p w14:paraId="509C0A25" w14:textId="77777777" w:rsidR="00151C25" w:rsidRPr="006F48DE" w:rsidRDefault="00151C25" w:rsidP="00155A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51C25" w:rsidRPr="006F48DE" w14:paraId="42A292D5" w14:textId="77777777" w:rsidTr="00155AB0">
        <w:trPr>
          <w:tblHeader/>
        </w:trPr>
        <w:tc>
          <w:tcPr>
            <w:tcW w:w="3791" w:type="dxa"/>
            <w:gridSpan w:val="2"/>
          </w:tcPr>
          <w:p w14:paraId="22FA20AE" w14:textId="72251B38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ที่ประชุมผู้ถือหุ้นประจำปี </w:t>
            </w:r>
            <w:r w:rsidR="004428DF" w:rsidRPr="004428D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2569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มีมติอนุมัติ</w:t>
            </w:r>
          </w:p>
        </w:tc>
        <w:tc>
          <w:tcPr>
            <w:tcW w:w="1437" w:type="dxa"/>
            <w:vAlign w:val="bottom"/>
          </w:tcPr>
          <w:p w14:paraId="70C47226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2" w:type="dxa"/>
            <w:vAlign w:val="bottom"/>
          </w:tcPr>
          <w:p w14:paraId="3B5C0BD3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3E6668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5EB8BEE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486415BB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51C25" w:rsidRPr="006F48DE" w14:paraId="4217681D" w14:textId="77777777" w:rsidTr="00151C25">
        <w:trPr>
          <w:tblHeader/>
        </w:trPr>
        <w:tc>
          <w:tcPr>
            <w:tcW w:w="1980" w:type="dxa"/>
          </w:tcPr>
          <w:p w14:paraId="260CF6FA" w14:textId="5489B8B3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2CA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11" w:type="dxa"/>
          </w:tcPr>
          <w:p w14:paraId="2CBEEC92" w14:textId="427F7F79" w:rsidR="00151C25" w:rsidRPr="00151C25" w:rsidRDefault="00151C25" w:rsidP="00151C2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C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สามัญผู้ถือหุ้น</w:t>
            </w:r>
          </w:p>
        </w:tc>
        <w:tc>
          <w:tcPr>
            <w:tcW w:w="1437" w:type="dxa"/>
          </w:tcPr>
          <w:p w14:paraId="338674A2" w14:textId="48CD9455" w:rsidR="00151C25" w:rsidRPr="006F48DE" w:rsidRDefault="008E1C9B" w:rsidP="00AE02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="00151C25" w:rsidRPr="000F2C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51C25" w:rsidRPr="000F2CA9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4428DF" w:rsidRPr="004428D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612" w:type="dxa"/>
          </w:tcPr>
          <w:p w14:paraId="48352B4A" w14:textId="50D2C8E1" w:rsidR="00151C25" w:rsidRPr="006F48DE" w:rsidRDefault="00417D62" w:rsidP="00AE02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8E1C9B">
              <w:rPr>
                <w:rFonts w:ascii="Angsana New" w:hAnsi="Angsana New"/>
                <w:sz w:val="30"/>
                <w:szCs w:val="30"/>
              </w:rPr>
              <w:t>22</w:t>
            </w:r>
            <w:r w:rsidR="00151C25" w:rsidRPr="000F2C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51C25" w:rsidRPr="000F2CA9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="004428DF" w:rsidRPr="004428D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3ACA97D1" w14:textId="428FE7EC" w:rsidR="00151C25" w:rsidRPr="00BE6CA4" w:rsidRDefault="00BE6CA4" w:rsidP="00151C2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6CA4"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  <w:tc>
          <w:tcPr>
            <w:tcW w:w="238" w:type="dxa"/>
          </w:tcPr>
          <w:p w14:paraId="092EEFEA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68B6A651" w14:textId="2413890D" w:rsidR="00151C25" w:rsidRPr="00BE6CA4" w:rsidRDefault="00BE6CA4" w:rsidP="00151C2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6CA4"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</w:tr>
      <w:tr w:rsidR="00151C25" w:rsidRPr="006F48DE" w14:paraId="29A03DED" w14:textId="77777777" w:rsidTr="00151C25">
        <w:trPr>
          <w:tblHeader/>
        </w:trPr>
        <w:tc>
          <w:tcPr>
            <w:tcW w:w="1980" w:type="dxa"/>
          </w:tcPr>
          <w:p w14:paraId="108C077D" w14:textId="631E2D43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2CA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11" w:type="dxa"/>
          </w:tcPr>
          <w:p w14:paraId="7E3CF883" w14:textId="17BB56CF" w:rsidR="00151C25" w:rsidRPr="00151C25" w:rsidRDefault="00151C25" w:rsidP="00151C2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C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คณะกรรมการบริษัท</w:t>
            </w:r>
          </w:p>
        </w:tc>
        <w:tc>
          <w:tcPr>
            <w:tcW w:w="1437" w:type="dxa"/>
          </w:tcPr>
          <w:p w14:paraId="0416B96C" w14:textId="0E9E96CA" w:rsidR="00151C25" w:rsidRPr="006F48DE" w:rsidRDefault="008E1C9B" w:rsidP="00AE02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="00151C25" w:rsidRPr="000F2CA9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="004428DF" w:rsidRPr="004428D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12" w:type="dxa"/>
          </w:tcPr>
          <w:p w14:paraId="76D41336" w14:textId="41712D4A" w:rsidR="00151C25" w:rsidRPr="006F48DE" w:rsidRDefault="00417D62" w:rsidP="00AE02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8E1C9B">
              <w:rPr>
                <w:rFonts w:ascii="Angsana New" w:hAnsi="Angsana New"/>
                <w:sz w:val="30"/>
                <w:szCs w:val="30"/>
              </w:rPr>
              <w:t>12</w:t>
            </w:r>
            <w:r w:rsidR="00151C25" w:rsidRPr="000F2C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51C25" w:rsidRPr="000F2CA9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4428DF" w:rsidRPr="004428D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F1FA8D" w14:textId="067D6AE2" w:rsidR="00151C25" w:rsidRPr="00BE6CA4" w:rsidRDefault="00BE6CA4" w:rsidP="00151C2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6CA4">
              <w:rPr>
                <w:rFonts w:asciiTheme="majorBidi" w:hAnsiTheme="majorBidi" w:cstheme="majorBidi"/>
                <w:sz w:val="30"/>
                <w:szCs w:val="30"/>
              </w:rPr>
              <w:t>(0.02)</w:t>
            </w:r>
          </w:p>
        </w:tc>
        <w:tc>
          <w:tcPr>
            <w:tcW w:w="238" w:type="dxa"/>
          </w:tcPr>
          <w:p w14:paraId="1E25B77C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27FCD5BB" w14:textId="745DE04B" w:rsidR="00151C25" w:rsidRPr="00BE6CA4" w:rsidRDefault="00BE6CA4" w:rsidP="00151C2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6CA4">
              <w:rPr>
                <w:rFonts w:asciiTheme="majorBidi" w:hAnsiTheme="majorBidi" w:cstheme="majorBidi"/>
                <w:sz w:val="30"/>
                <w:szCs w:val="30"/>
              </w:rPr>
              <w:t>(44)</w:t>
            </w:r>
          </w:p>
        </w:tc>
      </w:tr>
      <w:tr w:rsidR="00151C25" w:rsidRPr="006F48DE" w14:paraId="15DC07CF" w14:textId="77777777" w:rsidTr="00151C25">
        <w:trPr>
          <w:tblHeader/>
        </w:trPr>
        <w:tc>
          <w:tcPr>
            <w:tcW w:w="3791" w:type="dxa"/>
            <w:gridSpan w:val="2"/>
          </w:tcPr>
          <w:p w14:paraId="354B03E8" w14:textId="5BF5267B" w:rsidR="00151C25" w:rsidRPr="006F48DE" w:rsidRDefault="00151C25" w:rsidP="00151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เงินปันผลที่จ่ายในปี </w:t>
            </w:r>
            <w:r w:rsidR="004428DF" w:rsidRPr="00442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437" w:type="dxa"/>
            <w:vAlign w:val="bottom"/>
          </w:tcPr>
          <w:p w14:paraId="19E1B2E0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2" w:type="dxa"/>
            <w:vAlign w:val="bottom"/>
          </w:tcPr>
          <w:p w14:paraId="0297FBD1" w14:textId="77777777" w:rsidR="00151C25" w:rsidRPr="006F48DE" w:rsidRDefault="00151C25" w:rsidP="00151C2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43C7F" w14:textId="70A248E1" w:rsidR="00151C25" w:rsidRPr="00BE6CA4" w:rsidRDefault="00BE6CA4" w:rsidP="00151C2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6C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0.09</w:t>
            </w:r>
          </w:p>
        </w:tc>
        <w:tc>
          <w:tcPr>
            <w:tcW w:w="238" w:type="dxa"/>
          </w:tcPr>
          <w:p w14:paraId="06B19721" w14:textId="77777777" w:rsidR="00151C25" w:rsidRPr="00BE6CA4" w:rsidRDefault="00151C25" w:rsidP="00151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F7FF0" w14:textId="5AE6B29F" w:rsidR="00151C25" w:rsidRPr="00BE6CA4" w:rsidRDefault="00BE6CA4" w:rsidP="00151C2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6C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</w:t>
            </w:r>
          </w:p>
        </w:tc>
      </w:tr>
    </w:tbl>
    <w:p w14:paraId="358B0341" w14:textId="77777777" w:rsidR="00151C25" w:rsidRDefault="00151C25" w:rsidP="00151C25">
      <w:pPr>
        <w:pStyle w:val="StyleStyle2Complex14ptItalic"/>
        <w:numPr>
          <w:ilvl w:val="0"/>
          <w:numId w:val="0"/>
        </w:num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szCs w:val="30"/>
        </w:rPr>
      </w:pPr>
    </w:p>
    <w:p w14:paraId="14D15EC8" w14:textId="70413457" w:rsidR="00151C25" w:rsidRPr="00151C25" w:rsidRDefault="00151C25" w:rsidP="00151C25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AA1582">
        <w:rPr>
          <w:rFonts w:asciiTheme="majorBidi" w:hAnsiTheme="majorBidi" w:cstheme="majorBidi"/>
          <w:szCs w:val="30"/>
          <w:cs/>
        </w:rPr>
        <w:t>เครื่องมือทางการเงิน</w:t>
      </w:r>
    </w:p>
    <w:p w14:paraId="28614372" w14:textId="4B9E046D" w:rsidR="00685948" w:rsidRPr="004406D9" w:rsidRDefault="00685948" w:rsidP="00685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2C46033" w14:textId="77777777" w:rsidR="0023282F" w:rsidRPr="006F48DE" w:rsidRDefault="0023282F" w:rsidP="00797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2AB4736" w14:textId="77777777" w:rsidR="0023282F" w:rsidRPr="004406D9" w:rsidRDefault="0023282F" w:rsidP="00440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FD7D5C8" w14:textId="5E92982A" w:rsidR="0023282F" w:rsidRPr="006F48DE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</w:t>
      </w:r>
      <w:r w:rsidRPr="001B1692">
        <w:rPr>
          <w:rFonts w:asciiTheme="majorBidi" w:hAnsiTheme="majorBidi" w:cstheme="majorBidi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6F48DE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73E4892" w14:textId="77777777" w:rsidR="007C5A45" w:rsidRPr="004406D9" w:rsidRDefault="007C5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260"/>
        <w:gridCol w:w="1260"/>
        <w:gridCol w:w="1170"/>
      </w:tblGrid>
      <w:tr w:rsidR="0023282F" w:rsidRPr="006F48DE" w14:paraId="2DC777CF" w14:textId="77777777" w:rsidTr="00705F34">
        <w:trPr>
          <w:trHeight w:val="262"/>
          <w:tblHeader/>
        </w:trPr>
        <w:tc>
          <w:tcPr>
            <w:tcW w:w="5580" w:type="dxa"/>
            <w:vAlign w:val="bottom"/>
          </w:tcPr>
          <w:p w14:paraId="599CB4C8" w14:textId="77777777" w:rsidR="0023282F" w:rsidRPr="006F48DE" w:rsidRDefault="0023282F" w:rsidP="00D96279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6BD0367E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3282F" w:rsidRPr="006F48DE" w14:paraId="3F2AB92A" w14:textId="77777777" w:rsidTr="00705F34">
        <w:trPr>
          <w:trHeight w:val="262"/>
          <w:tblHeader/>
        </w:trPr>
        <w:tc>
          <w:tcPr>
            <w:tcW w:w="5580" w:type="dxa"/>
            <w:vAlign w:val="bottom"/>
          </w:tcPr>
          <w:p w14:paraId="584C19BD" w14:textId="77777777" w:rsidR="0023282F" w:rsidRPr="006F48DE" w:rsidRDefault="0023282F" w:rsidP="00D96279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7A8443D2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3282F" w:rsidRPr="006F48DE" w14:paraId="0D9C69C7" w14:textId="77777777" w:rsidTr="00705F34">
        <w:trPr>
          <w:trHeight w:val="262"/>
          <w:tblHeader/>
        </w:trPr>
        <w:tc>
          <w:tcPr>
            <w:tcW w:w="5580" w:type="dxa"/>
            <w:vAlign w:val="bottom"/>
          </w:tcPr>
          <w:p w14:paraId="650E4D0F" w14:textId="3A96EF82" w:rsidR="0023282F" w:rsidRPr="006F48DE" w:rsidRDefault="0023282F" w:rsidP="00D9627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0AF1941" w14:textId="6574E251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0" w:type="dxa"/>
            <w:vAlign w:val="bottom"/>
          </w:tcPr>
          <w:p w14:paraId="0868C688" w14:textId="381213F3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170" w:type="dxa"/>
            <w:vAlign w:val="bottom"/>
          </w:tcPr>
          <w:p w14:paraId="369502E2" w14:textId="789D7430" w:rsidR="0023282F" w:rsidRPr="006F48DE" w:rsidRDefault="0023282F" w:rsidP="00D9627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3282F" w:rsidRPr="006F48DE" w14:paraId="21649735" w14:textId="77777777" w:rsidTr="00705F34">
        <w:trPr>
          <w:trHeight w:val="262"/>
          <w:tblHeader/>
        </w:trPr>
        <w:tc>
          <w:tcPr>
            <w:tcW w:w="5580" w:type="dxa"/>
          </w:tcPr>
          <w:p w14:paraId="4492AA52" w14:textId="627FD1D7" w:rsidR="0023282F" w:rsidRPr="006F48DE" w:rsidRDefault="0023282F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690" w:type="dxa"/>
            <w:gridSpan w:val="3"/>
          </w:tcPr>
          <w:p w14:paraId="499CDA04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15E22" w:rsidRPr="006F48DE" w14:paraId="4650973E" w14:textId="77777777" w:rsidTr="00705F34">
        <w:trPr>
          <w:trHeight w:val="262"/>
        </w:trPr>
        <w:tc>
          <w:tcPr>
            <w:tcW w:w="5580" w:type="dxa"/>
          </w:tcPr>
          <w:p w14:paraId="75B0DF66" w14:textId="6EC0BE39" w:rsidR="00215E22" w:rsidRPr="006F48DE" w:rsidRDefault="00215E22" w:rsidP="00215E2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428DF" w:rsidRPr="004428DF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="00151C25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="00151C25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มิถุนายน </w:t>
            </w:r>
            <w:r w:rsidR="004428DF" w:rsidRPr="004428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1D774DE8" w14:textId="77777777" w:rsidR="00215E22" w:rsidRPr="006F48DE" w:rsidRDefault="00215E22" w:rsidP="00215E2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4F48EE2" w14:textId="77777777" w:rsidR="00215E22" w:rsidRPr="006F48DE" w:rsidRDefault="00215E22" w:rsidP="00215E22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1A2029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210" w:rsidRPr="006F48DE" w14:paraId="767CB110" w14:textId="77777777" w:rsidTr="00705F34">
        <w:trPr>
          <w:trHeight w:val="262"/>
        </w:trPr>
        <w:tc>
          <w:tcPr>
            <w:tcW w:w="5580" w:type="dxa"/>
          </w:tcPr>
          <w:p w14:paraId="1195A16C" w14:textId="0C85127A" w:rsidR="00886210" w:rsidRPr="006F48DE" w:rsidRDefault="00886210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60" w:type="dxa"/>
          </w:tcPr>
          <w:p w14:paraId="345E682E" w14:textId="77777777" w:rsidR="00886210" w:rsidRPr="006F48DE" w:rsidRDefault="00886210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4CF6C2D" w14:textId="77777777" w:rsidR="00886210" w:rsidRPr="006F48DE" w:rsidRDefault="00886210" w:rsidP="00D96279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75CE6B" w14:textId="77777777" w:rsidR="00886210" w:rsidRPr="006F48DE" w:rsidRDefault="00886210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0266D669" w14:textId="77777777" w:rsidTr="00705F34">
        <w:trPr>
          <w:trHeight w:val="262"/>
        </w:trPr>
        <w:tc>
          <w:tcPr>
            <w:tcW w:w="5580" w:type="dxa"/>
          </w:tcPr>
          <w:p w14:paraId="1CC6F0E7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เงินลงทุนในตราสารทุนและตราสารหนี้</w:t>
            </w:r>
          </w:p>
        </w:tc>
        <w:tc>
          <w:tcPr>
            <w:tcW w:w="1260" w:type="dxa"/>
          </w:tcPr>
          <w:p w14:paraId="17149D6B" w14:textId="254B2968" w:rsidR="00960324" w:rsidRPr="00243AF9" w:rsidRDefault="00AA298A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235</w:t>
            </w:r>
          </w:p>
        </w:tc>
        <w:tc>
          <w:tcPr>
            <w:tcW w:w="1260" w:type="dxa"/>
          </w:tcPr>
          <w:p w14:paraId="0CE7E100" w14:textId="74E42436" w:rsidR="00960324" w:rsidRPr="00243AF9" w:rsidRDefault="00AA298A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14:paraId="36AF6949" w14:textId="67AD1DFA" w:rsidR="00960324" w:rsidRPr="0057061C" w:rsidRDefault="00AA298A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64434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3B538F" w:rsidRPr="00964434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</w:tr>
      <w:tr w:rsidR="00960324" w:rsidRPr="006F48DE" w14:paraId="4C6311C4" w14:textId="77777777" w:rsidTr="00705F34">
        <w:trPr>
          <w:trHeight w:val="262"/>
        </w:trPr>
        <w:tc>
          <w:tcPr>
            <w:tcW w:w="5580" w:type="dxa"/>
          </w:tcPr>
          <w:p w14:paraId="3E3C3929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260" w:type="dxa"/>
          </w:tcPr>
          <w:p w14:paraId="2769AA86" w14:textId="4F805239" w:rsidR="00960324" w:rsidRPr="00243AF9" w:rsidRDefault="00AA298A" w:rsidP="00A344CF">
            <w:pPr>
              <w:pStyle w:val="acctfourfigures"/>
              <w:tabs>
                <w:tab w:val="clear" w:pos="765"/>
              </w:tabs>
              <w:spacing w:line="240" w:lineRule="atLeast"/>
              <w:ind w:left="-42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1BBF8BE2" w14:textId="6F4E1437" w:rsidR="00960324" w:rsidRPr="00243AF9" w:rsidRDefault="00AA298A" w:rsidP="00A3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E660F3B" w14:textId="1141D18A" w:rsidR="00960324" w:rsidRPr="0057061C" w:rsidRDefault="00AA298A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</w:tr>
      <w:tr w:rsidR="00960324" w:rsidRPr="006F48DE" w14:paraId="1BF9B588" w14:textId="77777777" w:rsidTr="00705F34">
        <w:trPr>
          <w:trHeight w:val="262"/>
        </w:trPr>
        <w:tc>
          <w:tcPr>
            <w:tcW w:w="5580" w:type="dxa"/>
          </w:tcPr>
          <w:p w14:paraId="16B90AB0" w14:textId="77777777" w:rsidR="00960324" w:rsidRPr="006F48DE" w:rsidRDefault="00960324" w:rsidP="00960324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3DBCCA4" w14:textId="77777777" w:rsidR="00960324" w:rsidRPr="003751CA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2468D17" w14:textId="77777777" w:rsidR="00960324" w:rsidRPr="003751CA" w:rsidRDefault="00960324" w:rsidP="0096032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9F7934" w14:textId="77777777" w:rsidR="00960324" w:rsidRPr="00F62500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14595D70" w14:textId="77777777" w:rsidTr="00705F34">
        <w:trPr>
          <w:trHeight w:val="262"/>
        </w:trPr>
        <w:tc>
          <w:tcPr>
            <w:tcW w:w="5580" w:type="dxa"/>
          </w:tcPr>
          <w:p w14:paraId="0E530CEF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260" w:type="dxa"/>
          </w:tcPr>
          <w:p w14:paraId="2323E94B" w14:textId="77777777" w:rsidR="00960324" w:rsidRPr="003751CA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3B9AC20" w14:textId="77777777" w:rsidR="00960324" w:rsidRPr="003751CA" w:rsidRDefault="00960324" w:rsidP="00960324">
            <w:pPr>
              <w:pStyle w:val="acctfourfigures"/>
              <w:tabs>
                <w:tab w:val="clear" w:pos="765"/>
                <w:tab w:val="decimal" w:pos="400"/>
                <w:tab w:val="decimal" w:pos="793"/>
              </w:tabs>
              <w:spacing w:line="240" w:lineRule="atLeast"/>
              <w:ind w:left="-43" w:right="-3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0D2535" w14:textId="77777777" w:rsidR="00960324" w:rsidRPr="00F62500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062C8498" w14:textId="77777777" w:rsidTr="00705F34">
        <w:trPr>
          <w:trHeight w:val="262"/>
        </w:trPr>
        <w:tc>
          <w:tcPr>
            <w:tcW w:w="5580" w:type="dxa"/>
          </w:tcPr>
          <w:p w14:paraId="43625CD7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2F908510" w14:textId="251054C2" w:rsidR="00960324" w:rsidRPr="00243AF9" w:rsidRDefault="00AA298A" w:rsidP="00A344CF">
            <w:pPr>
              <w:pStyle w:val="acctfourfigures"/>
              <w:tabs>
                <w:tab w:val="clear" w:pos="765"/>
              </w:tabs>
              <w:spacing w:line="240" w:lineRule="atLeast"/>
              <w:ind w:left="-42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564D924D" w14:textId="00C48B9E" w:rsidR="00960324" w:rsidRPr="00243AF9" w:rsidRDefault="00AA298A" w:rsidP="00A3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8F2657E" w14:textId="7731FAFF" w:rsidR="00960324" w:rsidRPr="00F62500" w:rsidRDefault="00AA298A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(4,611)</w:t>
            </w:r>
          </w:p>
        </w:tc>
      </w:tr>
      <w:tr w:rsidR="00960324" w:rsidRPr="006F48DE" w14:paraId="46F9FB6F" w14:textId="77777777" w:rsidTr="00705F34">
        <w:trPr>
          <w:trHeight w:val="262"/>
        </w:trPr>
        <w:tc>
          <w:tcPr>
            <w:tcW w:w="5580" w:type="dxa"/>
          </w:tcPr>
          <w:p w14:paraId="74E76B65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260" w:type="dxa"/>
          </w:tcPr>
          <w:p w14:paraId="6D0FFA06" w14:textId="7E904C1A" w:rsidR="00960324" w:rsidRPr="00243AF9" w:rsidRDefault="00AA298A" w:rsidP="00A344CF">
            <w:pPr>
              <w:pStyle w:val="acctfourfigures"/>
              <w:tabs>
                <w:tab w:val="clear" w:pos="765"/>
              </w:tabs>
              <w:spacing w:line="240" w:lineRule="atLeast"/>
              <w:ind w:left="-42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18F7AD98" w14:textId="314D2C0A" w:rsidR="00960324" w:rsidRPr="00243AF9" w:rsidRDefault="00AA298A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(2,055)</w:t>
            </w:r>
          </w:p>
        </w:tc>
        <w:tc>
          <w:tcPr>
            <w:tcW w:w="1170" w:type="dxa"/>
          </w:tcPr>
          <w:p w14:paraId="70CB6BF8" w14:textId="53770624" w:rsidR="00960324" w:rsidRPr="00F62500" w:rsidRDefault="00AA298A" w:rsidP="00A3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0324" w:rsidRPr="006F48DE" w14:paraId="43C170BF" w14:textId="77777777" w:rsidTr="00705F34">
        <w:trPr>
          <w:trHeight w:val="262"/>
        </w:trPr>
        <w:tc>
          <w:tcPr>
            <w:tcW w:w="5580" w:type="dxa"/>
          </w:tcPr>
          <w:p w14:paraId="72C9747B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5869103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6760386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71E093" w14:textId="77777777" w:rsidR="00960324" w:rsidRPr="00F62500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570B5EF6" w14:textId="77777777" w:rsidTr="00705F34">
        <w:trPr>
          <w:trHeight w:val="262"/>
        </w:trPr>
        <w:tc>
          <w:tcPr>
            <w:tcW w:w="5580" w:type="dxa"/>
          </w:tcPr>
          <w:p w14:paraId="69BDB30C" w14:textId="2700BB0F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428DF" w:rsidRPr="004428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428DF" w:rsidRPr="004428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2D8ABC7C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E6DB4D1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E929D" w14:textId="77777777" w:rsidR="00960324" w:rsidRPr="00F62500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0F20644E" w14:textId="77777777" w:rsidTr="00705F34">
        <w:trPr>
          <w:trHeight w:val="262"/>
        </w:trPr>
        <w:tc>
          <w:tcPr>
            <w:tcW w:w="5580" w:type="dxa"/>
          </w:tcPr>
          <w:p w14:paraId="295EE975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60" w:type="dxa"/>
          </w:tcPr>
          <w:p w14:paraId="392EF12A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8E6B2EB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6AD955" w14:textId="77777777" w:rsidR="00960324" w:rsidRPr="00F62500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CC7" w:rsidRPr="006F48DE" w14:paraId="36D7011B" w14:textId="77777777" w:rsidTr="00705F34">
        <w:trPr>
          <w:trHeight w:val="262"/>
        </w:trPr>
        <w:tc>
          <w:tcPr>
            <w:tcW w:w="5580" w:type="dxa"/>
          </w:tcPr>
          <w:p w14:paraId="3A5D24D6" w14:textId="77777777" w:rsidR="00705CC7" w:rsidRPr="006F48DE" w:rsidRDefault="00705CC7" w:rsidP="00705CC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เงินลงทุนในตราสารทุนและตราสารหนี้</w:t>
            </w:r>
          </w:p>
        </w:tc>
        <w:tc>
          <w:tcPr>
            <w:tcW w:w="1260" w:type="dxa"/>
          </w:tcPr>
          <w:p w14:paraId="225AFF6F" w14:textId="686093C9" w:rsidR="00705CC7" w:rsidRPr="006F48DE" w:rsidRDefault="004428DF" w:rsidP="00705CC7">
            <w:pPr>
              <w:pStyle w:val="acctfourfigures"/>
              <w:tabs>
                <w:tab w:val="clear" w:pos="765"/>
              </w:tabs>
              <w:spacing w:line="240" w:lineRule="atLeast"/>
              <w:ind w:left="-42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224</w:t>
            </w:r>
          </w:p>
        </w:tc>
        <w:tc>
          <w:tcPr>
            <w:tcW w:w="1260" w:type="dxa"/>
          </w:tcPr>
          <w:p w14:paraId="18060910" w14:textId="208DD916" w:rsidR="00705CC7" w:rsidRPr="006F48DE" w:rsidRDefault="004428DF" w:rsidP="00C5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14:paraId="3A966615" w14:textId="27E92EAB" w:rsidR="00705CC7" w:rsidRPr="00F62500" w:rsidRDefault="004428DF" w:rsidP="00C5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05CC7" w:rsidRPr="00F625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28DF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</w:tr>
      <w:tr w:rsidR="00960324" w:rsidRPr="006F48DE" w14:paraId="06014D69" w14:textId="77777777" w:rsidTr="00705F34">
        <w:trPr>
          <w:trHeight w:val="262"/>
        </w:trPr>
        <w:tc>
          <w:tcPr>
            <w:tcW w:w="5580" w:type="dxa"/>
          </w:tcPr>
          <w:p w14:paraId="71523B9A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260" w:type="dxa"/>
          </w:tcPr>
          <w:p w14:paraId="7AC57821" w14:textId="355DD876" w:rsidR="00960324" w:rsidRPr="007D5158" w:rsidRDefault="00960324" w:rsidP="00A344CF">
            <w:pPr>
              <w:pStyle w:val="acctfourfigures"/>
              <w:tabs>
                <w:tab w:val="clear" w:pos="765"/>
              </w:tabs>
              <w:spacing w:line="240" w:lineRule="atLeast"/>
              <w:ind w:left="-42" w:right="16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D51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049E8D7E" w14:textId="541A6DFD" w:rsidR="00960324" w:rsidRPr="007D5158" w:rsidRDefault="00960324" w:rsidP="00A3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D5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1A6C5DB" w14:textId="0C777CC0" w:rsidR="00960324" w:rsidRPr="00F62500" w:rsidRDefault="004428DF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428DF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</w:tr>
      <w:tr w:rsidR="00960324" w:rsidRPr="006F48DE" w14:paraId="2981501B" w14:textId="77777777" w:rsidTr="00705F34">
        <w:trPr>
          <w:trHeight w:val="262"/>
        </w:trPr>
        <w:tc>
          <w:tcPr>
            <w:tcW w:w="5580" w:type="dxa"/>
          </w:tcPr>
          <w:p w14:paraId="07431FA4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35218AE1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15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2D9AB55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8ED4AA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617A4701" w14:textId="77777777" w:rsidTr="00705F34">
        <w:trPr>
          <w:trHeight w:val="262"/>
        </w:trPr>
        <w:tc>
          <w:tcPr>
            <w:tcW w:w="5580" w:type="dxa"/>
          </w:tcPr>
          <w:p w14:paraId="60EAE72F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260" w:type="dxa"/>
          </w:tcPr>
          <w:p w14:paraId="2EB3EBF0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15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76F2550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F740B6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7D23F6F1" w14:textId="77777777" w:rsidTr="00705F34">
        <w:trPr>
          <w:trHeight w:val="262"/>
        </w:trPr>
        <w:tc>
          <w:tcPr>
            <w:tcW w:w="5580" w:type="dxa"/>
          </w:tcPr>
          <w:p w14:paraId="50C140E9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20E4180B" w14:textId="43033248" w:rsidR="00960324" w:rsidRPr="000537E9" w:rsidRDefault="00960324" w:rsidP="00A344CF">
            <w:pPr>
              <w:pStyle w:val="acctfourfigures"/>
              <w:tabs>
                <w:tab w:val="clear" w:pos="765"/>
              </w:tabs>
              <w:spacing w:line="240" w:lineRule="atLeast"/>
              <w:ind w:left="-42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697B18F6" w14:textId="3C7300CB" w:rsidR="00960324" w:rsidRPr="006F48DE" w:rsidRDefault="00960324" w:rsidP="00A3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327993B3" w14:textId="5681513E" w:rsidR="00960324" w:rsidRPr="006F48DE" w:rsidRDefault="00705CC7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045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404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032</w:t>
            </w:r>
            <w:r w:rsidRPr="00F404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60324" w:rsidRPr="006F48DE" w14:paraId="6B0C7FA4" w14:textId="77777777" w:rsidTr="00705F34">
        <w:trPr>
          <w:trHeight w:val="262"/>
        </w:trPr>
        <w:tc>
          <w:tcPr>
            <w:tcW w:w="5580" w:type="dxa"/>
          </w:tcPr>
          <w:p w14:paraId="67C56F3D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260" w:type="dxa"/>
          </w:tcPr>
          <w:p w14:paraId="1C496263" w14:textId="4B219A1C" w:rsidR="00960324" w:rsidRPr="000537E9" w:rsidRDefault="00960324" w:rsidP="00A344CF">
            <w:pPr>
              <w:pStyle w:val="acctfourfigures"/>
              <w:tabs>
                <w:tab w:val="clear" w:pos="765"/>
              </w:tabs>
              <w:spacing w:line="240" w:lineRule="atLeast"/>
              <w:ind w:left="-42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465020AB" w14:textId="58767863" w:rsidR="00960324" w:rsidRPr="006F48DE" w:rsidRDefault="00705CC7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468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0B021C83" w14:textId="1E91DDF0" w:rsidR="00960324" w:rsidRPr="006F48DE" w:rsidRDefault="00960324" w:rsidP="00A3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2207A96" w14:textId="430BA5BB" w:rsidR="0023282F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70"/>
        <w:gridCol w:w="320"/>
        <w:gridCol w:w="1283"/>
        <w:gridCol w:w="320"/>
        <w:gridCol w:w="1392"/>
      </w:tblGrid>
      <w:tr w:rsidR="0023282F" w:rsidRPr="006F48DE" w14:paraId="5773B70A" w14:textId="77777777" w:rsidTr="00705F34">
        <w:trPr>
          <w:trHeight w:val="275"/>
          <w:tblHeader/>
        </w:trPr>
        <w:tc>
          <w:tcPr>
            <w:tcW w:w="5970" w:type="dxa"/>
            <w:vAlign w:val="bottom"/>
          </w:tcPr>
          <w:p w14:paraId="442D100F" w14:textId="77777777" w:rsidR="0023282F" w:rsidRPr="006F48DE" w:rsidRDefault="0023282F" w:rsidP="00D96279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20" w:type="dxa"/>
            <w:vAlign w:val="bottom"/>
          </w:tcPr>
          <w:p w14:paraId="0FCDF0C9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95" w:type="dxa"/>
            <w:gridSpan w:val="3"/>
            <w:vAlign w:val="bottom"/>
          </w:tcPr>
          <w:p w14:paraId="6A9B009F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3282F" w:rsidRPr="006F48DE" w14:paraId="4407FFEB" w14:textId="77777777" w:rsidTr="00705F34">
        <w:trPr>
          <w:trHeight w:val="275"/>
          <w:tblHeader/>
        </w:trPr>
        <w:tc>
          <w:tcPr>
            <w:tcW w:w="5970" w:type="dxa"/>
            <w:vAlign w:val="bottom"/>
          </w:tcPr>
          <w:p w14:paraId="0D41EE53" w14:textId="77777777" w:rsidR="0023282F" w:rsidRPr="006F48DE" w:rsidRDefault="0023282F" w:rsidP="00D96279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20" w:type="dxa"/>
            <w:vAlign w:val="bottom"/>
          </w:tcPr>
          <w:p w14:paraId="3560AB03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95" w:type="dxa"/>
            <w:gridSpan w:val="3"/>
            <w:vAlign w:val="bottom"/>
          </w:tcPr>
          <w:p w14:paraId="588D6928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3282F" w:rsidRPr="006F48DE" w14:paraId="3C057835" w14:textId="77777777" w:rsidTr="00705F34">
        <w:trPr>
          <w:trHeight w:val="275"/>
          <w:tblHeader/>
        </w:trPr>
        <w:tc>
          <w:tcPr>
            <w:tcW w:w="5970" w:type="dxa"/>
            <w:vAlign w:val="bottom"/>
          </w:tcPr>
          <w:p w14:paraId="01F1B2CA" w14:textId="3FC7EFA2" w:rsidR="0023282F" w:rsidRPr="006F48DE" w:rsidRDefault="0023282F" w:rsidP="00D9627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0" w:type="dxa"/>
            <w:vAlign w:val="bottom"/>
          </w:tcPr>
          <w:p w14:paraId="3064AFBF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vAlign w:val="bottom"/>
          </w:tcPr>
          <w:p w14:paraId="21B70D5B" w14:textId="78D72CC5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20" w:type="dxa"/>
          </w:tcPr>
          <w:p w14:paraId="068813CF" w14:textId="77777777" w:rsidR="0023282F" w:rsidRPr="006F48DE" w:rsidRDefault="0023282F" w:rsidP="00D9627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2" w:type="dxa"/>
            <w:vAlign w:val="bottom"/>
          </w:tcPr>
          <w:p w14:paraId="2D6CA512" w14:textId="1223684F" w:rsidR="0023282F" w:rsidRPr="006F48DE" w:rsidRDefault="0023282F" w:rsidP="00D9627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3282F" w:rsidRPr="006F48DE" w14:paraId="0187A56F" w14:textId="77777777" w:rsidTr="00705F34">
        <w:trPr>
          <w:trHeight w:val="275"/>
          <w:tblHeader/>
        </w:trPr>
        <w:tc>
          <w:tcPr>
            <w:tcW w:w="5970" w:type="dxa"/>
          </w:tcPr>
          <w:p w14:paraId="38E16CD6" w14:textId="77777777" w:rsidR="0023282F" w:rsidRPr="006F48DE" w:rsidRDefault="0023282F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0" w:type="dxa"/>
          </w:tcPr>
          <w:p w14:paraId="3B191094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95" w:type="dxa"/>
            <w:gridSpan w:val="3"/>
          </w:tcPr>
          <w:p w14:paraId="4B9DD881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15E22" w:rsidRPr="006F48DE" w14:paraId="55C6CCAE" w14:textId="77777777" w:rsidTr="00705F34">
        <w:trPr>
          <w:trHeight w:val="275"/>
        </w:trPr>
        <w:tc>
          <w:tcPr>
            <w:tcW w:w="5970" w:type="dxa"/>
          </w:tcPr>
          <w:p w14:paraId="29965134" w14:textId="7875785A" w:rsidR="00215E22" w:rsidRPr="006F48DE" w:rsidRDefault="00215E22" w:rsidP="00215E2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428DF" w:rsidRPr="004428DF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="00151C25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="00151C25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มิถุนายน </w:t>
            </w:r>
            <w:r w:rsidR="004428DF" w:rsidRPr="004428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320" w:type="dxa"/>
          </w:tcPr>
          <w:p w14:paraId="06B612C8" w14:textId="77777777" w:rsidR="00215E22" w:rsidRPr="006F48DE" w:rsidRDefault="00215E22" w:rsidP="00215E2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11FB42CC" w14:textId="77777777" w:rsidR="00215E22" w:rsidRPr="006F48DE" w:rsidRDefault="00215E22" w:rsidP="00215E22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6F3E522A" w14:textId="77777777" w:rsidR="00215E22" w:rsidRPr="006F48DE" w:rsidRDefault="00215E22" w:rsidP="00215E2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44E30F17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210" w:rsidRPr="006F48DE" w14:paraId="3F257015" w14:textId="77777777" w:rsidTr="00705F34">
        <w:trPr>
          <w:trHeight w:val="275"/>
        </w:trPr>
        <w:tc>
          <w:tcPr>
            <w:tcW w:w="5970" w:type="dxa"/>
          </w:tcPr>
          <w:p w14:paraId="46A71B8F" w14:textId="77777777" w:rsidR="00886210" w:rsidRPr="006F48DE" w:rsidRDefault="00886210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320" w:type="dxa"/>
          </w:tcPr>
          <w:p w14:paraId="13D90974" w14:textId="77777777" w:rsidR="00886210" w:rsidRPr="006F48DE" w:rsidRDefault="00886210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084C6C14" w14:textId="77777777" w:rsidR="00886210" w:rsidRPr="006F48DE" w:rsidRDefault="00886210" w:rsidP="00D96279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76DAF2EF" w14:textId="77777777" w:rsidR="00886210" w:rsidRPr="006F48DE" w:rsidRDefault="00886210" w:rsidP="00D9627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48A6B974" w14:textId="77777777" w:rsidR="00886210" w:rsidRPr="006F48DE" w:rsidRDefault="00886210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33B4FEE8" w14:textId="77777777" w:rsidTr="00705F34">
        <w:trPr>
          <w:trHeight w:val="275"/>
        </w:trPr>
        <w:tc>
          <w:tcPr>
            <w:tcW w:w="5970" w:type="dxa"/>
          </w:tcPr>
          <w:p w14:paraId="1A49A069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320" w:type="dxa"/>
          </w:tcPr>
          <w:p w14:paraId="159B9A43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0D79C613" w14:textId="18337683" w:rsidR="00960324" w:rsidRPr="00243AF9" w:rsidRDefault="00AA298A" w:rsidP="00A3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20" w:type="dxa"/>
          </w:tcPr>
          <w:p w14:paraId="13B07031" w14:textId="77777777" w:rsidR="00960324" w:rsidRPr="003751CA" w:rsidRDefault="00960324" w:rsidP="0096032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72CCBE7F" w14:textId="7D040C4D" w:rsidR="00960324" w:rsidRPr="007D5158" w:rsidRDefault="00AA298A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(2,827)</w:t>
            </w:r>
          </w:p>
        </w:tc>
      </w:tr>
      <w:tr w:rsidR="00960324" w:rsidRPr="006F48DE" w14:paraId="591481A5" w14:textId="77777777" w:rsidTr="00705F34">
        <w:trPr>
          <w:trHeight w:val="275"/>
        </w:trPr>
        <w:tc>
          <w:tcPr>
            <w:tcW w:w="5970" w:type="dxa"/>
          </w:tcPr>
          <w:p w14:paraId="41A3CBFE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320" w:type="dxa"/>
          </w:tcPr>
          <w:p w14:paraId="43D5B494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787D5B6B" w14:textId="60D8BBE8" w:rsidR="00960324" w:rsidRPr="00243AF9" w:rsidRDefault="00AA298A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(2,055)</w:t>
            </w:r>
          </w:p>
        </w:tc>
        <w:tc>
          <w:tcPr>
            <w:tcW w:w="320" w:type="dxa"/>
          </w:tcPr>
          <w:p w14:paraId="7C2906E9" w14:textId="77777777" w:rsidR="00960324" w:rsidRPr="003751CA" w:rsidRDefault="00960324" w:rsidP="0096032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4CFB2057" w14:textId="0956347E" w:rsidR="00960324" w:rsidRPr="007D5158" w:rsidRDefault="00AA298A" w:rsidP="00A3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0324" w:rsidRPr="006F48DE" w14:paraId="605F36D8" w14:textId="77777777" w:rsidTr="00705F34">
        <w:trPr>
          <w:trHeight w:val="275"/>
        </w:trPr>
        <w:tc>
          <w:tcPr>
            <w:tcW w:w="5970" w:type="dxa"/>
          </w:tcPr>
          <w:p w14:paraId="02BE8132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20" w:type="dxa"/>
          </w:tcPr>
          <w:p w14:paraId="616EFE01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7A1357F6" w14:textId="77777777" w:rsidR="00960324" w:rsidRPr="00CD572A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532262EA" w14:textId="77777777" w:rsidR="00960324" w:rsidRPr="00CD572A" w:rsidRDefault="00960324" w:rsidP="0096032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6939903C" w14:textId="77777777" w:rsidR="00960324" w:rsidRPr="00CD572A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61469C17" w14:textId="77777777" w:rsidTr="00705F34">
        <w:trPr>
          <w:trHeight w:val="275"/>
        </w:trPr>
        <w:tc>
          <w:tcPr>
            <w:tcW w:w="5970" w:type="dxa"/>
          </w:tcPr>
          <w:p w14:paraId="4BE23B43" w14:textId="043DB699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428DF" w:rsidRPr="004428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428DF" w:rsidRPr="004428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320" w:type="dxa"/>
          </w:tcPr>
          <w:p w14:paraId="41084C10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765AD521" w14:textId="77777777" w:rsidR="00960324" w:rsidRPr="00CD572A" w:rsidRDefault="00960324" w:rsidP="00960324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15AF5298" w14:textId="77777777" w:rsidR="00960324" w:rsidRPr="00CD572A" w:rsidRDefault="00960324" w:rsidP="0096032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02005196" w14:textId="77777777" w:rsidR="00960324" w:rsidRPr="00CD572A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58E54301" w14:textId="77777777" w:rsidTr="00705F34">
        <w:trPr>
          <w:trHeight w:val="275"/>
        </w:trPr>
        <w:tc>
          <w:tcPr>
            <w:tcW w:w="5970" w:type="dxa"/>
          </w:tcPr>
          <w:p w14:paraId="6CDF0BD3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320" w:type="dxa"/>
          </w:tcPr>
          <w:p w14:paraId="43D59CF5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74F32DDB" w14:textId="77777777" w:rsidR="00960324" w:rsidRPr="00CD572A" w:rsidRDefault="00960324" w:rsidP="00960324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30331602" w14:textId="77777777" w:rsidR="00960324" w:rsidRPr="00CD572A" w:rsidRDefault="00960324" w:rsidP="0096032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32E0107C" w14:textId="77777777" w:rsidR="00960324" w:rsidRPr="00CD572A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CC7" w:rsidRPr="006F48DE" w14:paraId="0CF94EF4" w14:textId="77777777" w:rsidTr="00705F34">
        <w:trPr>
          <w:trHeight w:val="275"/>
        </w:trPr>
        <w:tc>
          <w:tcPr>
            <w:tcW w:w="5970" w:type="dxa"/>
          </w:tcPr>
          <w:p w14:paraId="6E487505" w14:textId="77777777" w:rsidR="00705CC7" w:rsidRPr="006F48DE" w:rsidRDefault="00705CC7" w:rsidP="00705CC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320" w:type="dxa"/>
          </w:tcPr>
          <w:p w14:paraId="6CBE4417" w14:textId="77777777" w:rsidR="00705CC7" w:rsidRPr="006F48DE" w:rsidRDefault="00705CC7" w:rsidP="00705CC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5A47092F" w14:textId="740848B3" w:rsidR="00705CC7" w:rsidRPr="00CD572A" w:rsidRDefault="00705CC7" w:rsidP="00A3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20" w:type="dxa"/>
          </w:tcPr>
          <w:p w14:paraId="72384064" w14:textId="77777777" w:rsidR="00705CC7" w:rsidRPr="00CD572A" w:rsidRDefault="00705CC7" w:rsidP="00705CC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730B20E1" w14:textId="6E2E7A54" w:rsidR="00705CC7" w:rsidRPr="00CD572A" w:rsidRDefault="00705CC7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834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05CC7" w:rsidRPr="006F48DE" w14:paraId="5A819F27" w14:textId="77777777" w:rsidTr="00705F34">
        <w:trPr>
          <w:trHeight w:val="275"/>
        </w:trPr>
        <w:tc>
          <w:tcPr>
            <w:tcW w:w="5970" w:type="dxa"/>
          </w:tcPr>
          <w:p w14:paraId="535699D1" w14:textId="77777777" w:rsidR="00705CC7" w:rsidRPr="006F48DE" w:rsidRDefault="00705CC7" w:rsidP="00705CC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320" w:type="dxa"/>
          </w:tcPr>
          <w:p w14:paraId="3C57C317" w14:textId="77777777" w:rsidR="00705CC7" w:rsidRPr="006F48DE" w:rsidRDefault="00705CC7" w:rsidP="00705CC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0DE40CDF" w14:textId="135CA53D" w:rsidR="00705CC7" w:rsidRPr="00CD572A" w:rsidRDefault="00705CC7" w:rsidP="0070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428DF" w:rsidRPr="004428DF">
              <w:rPr>
                <w:rFonts w:asciiTheme="majorBidi" w:hAnsiTheme="majorBidi" w:cstheme="majorBidi"/>
                <w:sz w:val="30"/>
                <w:szCs w:val="30"/>
              </w:rPr>
              <w:t>468</w:t>
            </w:r>
            <w:r w:rsidRPr="003E0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20" w:type="dxa"/>
          </w:tcPr>
          <w:p w14:paraId="00CE6D61" w14:textId="77777777" w:rsidR="00705CC7" w:rsidRPr="00CD572A" w:rsidRDefault="00705CC7" w:rsidP="00705CC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0A46D5B8" w14:textId="6878379B" w:rsidR="00705CC7" w:rsidRPr="00CD572A" w:rsidRDefault="00705CC7" w:rsidP="00A3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E01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6F02E3E" w14:textId="77777777" w:rsidR="00E82542" w:rsidRDefault="00E82542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C3C081D" w14:textId="06200F1B" w:rsidR="0023282F" w:rsidRPr="001C1A24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C1A24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มูลค่ายุติธรรมของสินทรัพย์ทางการเงินและหนี้สินทางการเงินนอกเหนือจากที่ระบุไว้ข้างต้น</w:t>
      </w:r>
      <w:r w:rsidRPr="001C1A24">
        <w:rPr>
          <w:rFonts w:asciiTheme="majorBidi" w:hAnsiTheme="majorBidi" w:cstheme="majorBidi"/>
          <w:sz w:val="30"/>
          <w:szCs w:val="30"/>
        </w:rPr>
        <w:t xml:space="preserve"> </w:t>
      </w:r>
      <w:r w:rsidRPr="001C1A24">
        <w:rPr>
          <w:rFonts w:asciiTheme="majorBidi" w:hAnsiTheme="majorBidi" w:cstheme="majorBidi"/>
          <w:sz w:val="30"/>
          <w:szCs w:val="30"/>
          <w:cs/>
        </w:rPr>
        <w:t>มีมูลค่าตามบัญชีใกล้เคียงกับมูลค่ายุติธรรม เนื่องจากจะครบกำหนดในระยะเวลาอันสั้น</w:t>
      </w:r>
    </w:p>
    <w:p w14:paraId="65997950" w14:textId="6F0F2746" w:rsidR="00DD1F31" w:rsidRDefault="00DD1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F7AECF4" w14:textId="49D40390" w:rsidR="0023282F" w:rsidRPr="006F48DE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กลุ่มบริษัทมีวิธีการและข้อสมมติในการประเมินมูลค่ายุติธรรมของเครื่องมือทางการเงิน ดังนี้ </w:t>
      </w:r>
    </w:p>
    <w:p w14:paraId="59E148B8" w14:textId="77777777" w:rsidR="0023282F" w:rsidRPr="006F48DE" w:rsidRDefault="0023282F">
      <w:pPr>
        <w:pStyle w:val="block"/>
        <w:numPr>
          <w:ilvl w:val="0"/>
          <w:numId w:val="19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F48DE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มูลค่ายุติธรรมของเงินลงทุนผ่านกำไรขาดทุนประเภทกองทุนรวม ใช้มูลค่าสินทรัพย์สุทธิ ณ วันที่รายงาน</w:t>
      </w:r>
    </w:p>
    <w:p w14:paraId="32AFB341" w14:textId="77777777" w:rsidR="0023282F" w:rsidRPr="006F48DE" w:rsidDel="001A6CC8" w:rsidRDefault="0023282F">
      <w:pPr>
        <w:pStyle w:val="block"/>
        <w:numPr>
          <w:ilvl w:val="0"/>
          <w:numId w:val="19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F48DE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เงินลงทุนในตราสารทุนและตราสารหนี้วัดด้วยมูลค่ายุติธรรมผ่านกำไรขาดทุนเบ็ดเสร็จอื่น อ้างอิงจากราคาซื้อขายในตลาดหรือใช้เทคนิคการประเมินมูลค่ายุติธรรมของกลุ่มบริษัทครั้งล่าสุดในระหว่างปี</w:t>
      </w:r>
    </w:p>
    <w:p w14:paraId="197C9A7C" w14:textId="77777777" w:rsidR="0023282F" w:rsidRPr="006F48DE" w:rsidRDefault="0023282F">
      <w:pPr>
        <w:pStyle w:val="block"/>
        <w:numPr>
          <w:ilvl w:val="0"/>
          <w:numId w:val="19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F48DE">
        <w:rPr>
          <w:rFonts w:asciiTheme="majorBidi" w:hAnsiTheme="majorBidi" w:cstheme="majorBidi"/>
          <w:sz w:val="30"/>
          <w:szCs w:val="30"/>
          <w:cs/>
          <w:lang w:bidi="th-TH"/>
        </w:rPr>
        <w:t>มูลค่า</w:t>
      </w:r>
      <w:r w:rsidRPr="006F48DE">
        <w:rPr>
          <w:rFonts w:asciiTheme="majorBidi" w:hAnsiTheme="majorBidi" w:cstheme="majorBidi"/>
          <w:sz w:val="30"/>
          <w:szCs w:val="30"/>
          <w:cs/>
          <w:lang w:val="en-US" w:bidi="th-TH"/>
        </w:rPr>
        <w:t>ยุติธรรมของตราสารอนุพันธ์ เช่น สัญญาแลกเปลี่ยนอัตราดอกเบี้ย เป็นข้อมูลที่สังเกตได้ในตลาดและปรับด้วยค่าความเสี่ยง</w:t>
      </w:r>
    </w:p>
    <w:p w14:paraId="173D88AC" w14:textId="125F7502" w:rsidR="00984DE0" w:rsidRDefault="00984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D4A9A12" w14:textId="7535424D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t xml:space="preserve">ภาระผูกพันกับบุคคลหรือกิจการที่ไม่เกี่ยวข้องกัน </w:t>
      </w:r>
    </w:p>
    <w:p w14:paraId="72057B87" w14:textId="77777777" w:rsidR="00667C73" w:rsidRPr="006F48DE" w:rsidRDefault="00667C73" w:rsidP="00CB1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990"/>
        <w:gridCol w:w="270"/>
        <w:gridCol w:w="1260"/>
        <w:gridCol w:w="270"/>
        <w:gridCol w:w="1350"/>
      </w:tblGrid>
      <w:tr w:rsidR="00215E22" w:rsidRPr="006F48DE" w14:paraId="570FFB42" w14:textId="77777777" w:rsidTr="007F0105">
        <w:trPr>
          <w:tblHeader/>
        </w:trPr>
        <w:tc>
          <w:tcPr>
            <w:tcW w:w="5220" w:type="dxa"/>
            <w:vAlign w:val="bottom"/>
          </w:tcPr>
          <w:p w14:paraId="5760E5D3" w14:textId="38A4C652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428DF" w:rsidRPr="004428DF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="00151C25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="00151C25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มิถุนายน </w:t>
            </w:r>
            <w:r w:rsidR="004428DF" w:rsidRPr="004428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990" w:type="dxa"/>
            <w:vAlign w:val="bottom"/>
          </w:tcPr>
          <w:p w14:paraId="3B5DAC30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A393CB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698ADF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3D01425C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45BA9D9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7B8FCF48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67C73" w:rsidRPr="006F48DE" w14:paraId="6132992A" w14:textId="77777777" w:rsidTr="007F0105">
        <w:trPr>
          <w:tblHeader/>
        </w:trPr>
        <w:tc>
          <w:tcPr>
            <w:tcW w:w="5220" w:type="dxa"/>
            <w:vAlign w:val="bottom"/>
          </w:tcPr>
          <w:p w14:paraId="1B2707CB" w14:textId="77777777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362B10A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2EB29C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6686ECAD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67C73" w:rsidRPr="006F48DE" w14:paraId="6E68B224" w14:textId="77777777" w:rsidTr="007F0105">
        <w:tc>
          <w:tcPr>
            <w:tcW w:w="5220" w:type="dxa"/>
            <w:vAlign w:val="bottom"/>
          </w:tcPr>
          <w:p w14:paraId="6D2AC4CF" w14:textId="5D5AF8E3" w:rsidR="00667C73" w:rsidRPr="006F48DE" w:rsidRDefault="00BE5DAD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90" w:type="dxa"/>
          </w:tcPr>
          <w:p w14:paraId="1CCD3043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145F2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A512F4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D503C4" w14:textId="77777777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FE49FA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5DAD" w:rsidRPr="006F48DE" w14:paraId="4ADFC72A" w14:textId="77777777" w:rsidTr="007F0105">
        <w:tc>
          <w:tcPr>
            <w:tcW w:w="5220" w:type="dxa"/>
          </w:tcPr>
          <w:p w14:paraId="1CE294D6" w14:textId="738A52EB" w:rsidR="00BE5DAD" w:rsidRPr="006F48DE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990" w:type="dxa"/>
          </w:tcPr>
          <w:p w14:paraId="3B7491E9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E6C05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529D28" w14:textId="576490F9" w:rsidR="00BE5DAD" w:rsidRPr="00FC3674" w:rsidRDefault="00AA298A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1,298</w:t>
            </w:r>
          </w:p>
        </w:tc>
        <w:tc>
          <w:tcPr>
            <w:tcW w:w="270" w:type="dxa"/>
          </w:tcPr>
          <w:p w14:paraId="42640138" w14:textId="77777777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8F8B4D" w14:textId="61AA1191" w:rsidR="00BE5DAD" w:rsidRPr="00FC3674" w:rsidRDefault="00AA298A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BE5DAD" w:rsidRPr="006F48DE" w14:paraId="569B5993" w14:textId="77777777" w:rsidTr="007F0105">
        <w:tc>
          <w:tcPr>
            <w:tcW w:w="5220" w:type="dxa"/>
          </w:tcPr>
          <w:p w14:paraId="58A0ADD6" w14:textId="0883B299" w:rsidR="00BE5DAD" w:rsidRPr="006F48DE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สัญญาก่อสร้างอาคารและสิ่งปลูกสร้าง</w:t>
            </w:r>
          </w:p>
        </w:tc>
        <w:tc>
          <w:tcPr>
            <w:tcW w:w="990" w:type="dxa"/>
          </w:tcPr>
          <w:p w14:paraId="2739D8D0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3F76E1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C09558" w14:textId="78567977" w:rsidR="00BE5DAD" w:rsidRPr="00FC3674" w:rsidRDefault="00AA298A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392E1155" w14:textId="77777777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75BC4D8" w14:textId="4074E4A3" w:rsidR="00BE5DAD" w:rsidRPr="00FC3674" w:rsidRDefault="00AA298A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5DAD" w:rsidRPr="006F48DE" w14:paraId="6C4D921C" w14:textId="77777777" w:rsidTr="00BE5DAD">
        <w:tc>
          <w:tcPr>
            <w:tcW w:w="5220" w:type="dxa"/>
          </w:tcPr>
          <w:p w14:paraId="20C844B4" w14:textId="67970248" w:rsidR="00BE5DAD" w:rsidRPr="006F48DE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สัญญาเกี่ยวกับลิขสิทธิ์ซอฟต์แวร์และการดำเนินการ</w:t>
            </w:r>
          </w:p>
        </w:tc>
        <w:tc>
          <w:tcPr>
            <w:tcW w:w="990" w:type="dxa"/>
          </w:tcPr>
          <w:p w14:paraId="3E00813C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6ABE74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E1931F1" w14:textId="287EB348" w:rsidR="00BE5DAD" w:rsidRPr="00FC3674" w:rsidRDefault="00AA298A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79DE788" w14:textId="77777777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C82558" w14:textId="01705AB6" w:rsidR="00BE5DAD" w:rsidRPr="00FC3674" w:rsidRDefault="00AA298A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E5DAD" w:rsidRPr="006F48DE" w14:paraId="748DC4A7" w14:textId="77777777" w:rsidTr="00BE5DAD">
        <w:tc>
          <w:tcPr>
            <w:tcW w:w="5220" w:type="dxa"/>
          </w:tcPr>
          <w:p w14:paraId="35E89D21" w14:textId="7692D017" w:rsidR="00BE5DAD" w:rsidRPr="006F48DE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7E0CE02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4C0675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A08746" w14:textId="278CD095" w:rsidR="00BE5DAD" w:rsidRPr="00AA298A" w:rsidRDefault="00AA298A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29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1,344</w:t>
            </w:r>
          </w:p>
        </w:tc>
        <w:tc>
          <w:tcPr>
            <w:tcW w:w="270" w:type="dxa"/>
          </w:tcPr>
          <w:p w14:paraId="4272814A" w14:textId="77777777" w:rsidR="00BE5DAD" w:rsidRPr="00AA298A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DD6CD46" w14:textId="2113FA39" w:rsidR="00BE5DAD" w:rsidRPr="00AA298A" w:rsidRDefault="00AA298A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29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</w:tr>
      <w:tr w:rsidR="00BE5DAD" w:rsidRPr="006F48DE" w14:paraId="28ECCF0F" w14:textId="77777777" w:rsidTr="00BE5DAD">
        <w:tc>
          <w:tcPr>
            <w:tcW w:w="5220" w:type="dxa"/>
          </w:tcPr>
          <w:p w14:paraId="76EB20CC" w14:textId="77777777" w:rsidR="00BE5DAD" w:rsidRPr="006F48DE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5563037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847C6E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3A6689E" w14:textId="77777777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85B61" w14:textId="77777777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5A653E2" w14:textId="77777777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5DAD" w:rsidRPr="006F48DE" w14:paraId="502F8465" w14:textId="77777777" w:rsidTr="007F0105">
        <w:tc>
          <w:tcPr>
            <w:tcW w:w="5220" w:type="dxa"/>
          </w:tcPr>
          <w:p w14:paraId="1EF80A35" w14:textId="093BA243" w:rsidR="00BE5DAD" w:rsidRPr="006F48DE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สัญญาอื่น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14:paraId="2CAC600F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EDD9E4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CCF3BF" w14:textId="77777777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F99DD" w14:textId="77777777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6AE84F4" w14:textId="77777777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5DAD" w:rsidRPr="006F48DE" w14:paraId="5976ADA9" w14:textId="77777777" w:rsidTr="007F0105">
        <w:tc>
          <w:tcPr>
            <w:tcW w:w="5220" w:type="dxa"/>
          </w:tcPr>
          <w:p w14:paraId="49F6E4EB" w14:textId="18FF0C9B" w:rsidR="00BE5DAD" w:rsidRPr="006F48DE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990" w:type="dxa"/>
          </w:tcPr>
          <w:p w14:paraId="1FB8D720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21B29B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CD9ED4" w14:textId="41EE06FD" w:rsidR="00BE5DAD" w:rsidRPr="00FC3674" w:rsidRDefault="00BA3756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6F52FF88" w14:textId="77777777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E220069" w14:textId="0D2B34FF" w:rsidR="00BE5DAD" w:rsidRPr="00FC3674" w:rsidRDefault="00BA3756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E5DAD" w:rsidRPr="006F48DE" w14:paraId="4A527285" w14:textId="77777777" w:rsidTr="007F0105">
        <w:tc>
          <w:tcPr>
            <w:tcW w:w="5220" w:type="dxa"/>
          </w:tcPr>
          <w:p w14:paraId="38F10D5A" w14:textId="0F39F3E8" w:rsidR="00BE5DAD" w:rsidRPr="006F48DE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90" w:type="dxa"/>
          </w:tcPr>
          <w:p w14:paraId="129A1130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920999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86FE08" w14:textId="7C255835" w:rsidR="00BE5DAD" w:rsidRPr="00FC3674" w:rsidRDefault="00BA3756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11CC75BD" w14:textId="77777777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CD9ED0" w14:textId="64E5E8EB" w:rsidR="00BE5DAD" w:rsidRPr="00FC3674" w:rsidRDefault="00BA3756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E5DAD" w:rsidRPr="006F48DE" w14:paraId="31071CF8" w14:textId="77777777" w:rsidTr="007F0105">
        <w:tc>
          <w:tcPr>
            <w:tcW w:w="5220" w:type="dxa"/>
          </w:tcPr>
          <w:p w14:paraId="2FBC1EB8" w14:textId="77777777" w:rsidR="00BE5DAD" w:rsidRPr="006F48DE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EF33F80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D7F65B" w14:textId="77777777" w:rsidR="00BE5DAD" w:rsidRPr="006F48DE" w:rsidRDefault="00BE5DAD" w:rsidP="00BE5D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12C744" w14:textId="3D7A0554" w:rsidR="00BE5DAD" w:rsidRPr="00FC3674" w:rsidRDefault="00BA3756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57735D1C" w14:textId="77777777" w:rsidR="00BE5DAD" w:rsidRPr="00FC3674" w:rsidRDefault="00BE5DAD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C7DA1A" w14:textId="2F572AB0" w:rsidR="00BE5DAD" w:rsidRPr="00FC3674" w:rsidRDefault="00BA3756" w:rsidP="00BE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</w:tr>
    </w:tbl>
    <w:p w14:paraId="78EF23F1" w14:textId="651EF48C" w:rsidR="00667C73" w:rsidRPr="006F48DE" w:rsidRDefault="00667C73" w:rsidP="00B44B8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2D49D290" w14:textId="6845BE0F" w:rsidR="00667C73" w:rsidRPr="006F48DE" w:rsidRDefault="00667C73" w:rsidP="006D5E0A">
      <w:pPr>
        <w:pStyle w:val="a"/>
        <w:tabs>
          <w:tab w:val="clear" w:pos="1080"/>
        </w:tabs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6F48DE">
        <w:rPr>
          <w:rFonts w:asciiTheme="majorBidi" w:hAnsiTheme="majorBidi" w:cstheme="majorBidi"/>
          <w:b/>
          <w:bCs/>
          <w:i/>
          <w:iCs/>
          <w:cs/>
          <w:lang w:val="en-US"/>
        </w:rPr>
        <w:t>อื่น</w:t>
      </w:r>
      <w:r w:rsidR="00E64890" w:rsidRPr="006F48DE">
        <w:rPr>
          <w:rFonts w:asciiTheme="majorBidi" w:hAnsiTheme="majorBidi" w:cstheme="majorBidi"/>
          <w:b/>
          <w:bCs/>
          <w:i/>
          <w:iCs/>
          <w:lang w:val="en-US"/>
        </w:rPr>
        <w:t xml:space="preserve"> </w:t>
      </w:r>
      <w:r w:rsidRPr="006F48DE">
        <w:rPr>
          <w:rFonts w:asciiTheme="majorBidi" w:hAnsiTheme="majorBidi" w:cstheme="majorBidi"/>
          <w:b/>
          <w:bCs/>
          <w:i/>
          <w:iCs/>
          <w:cs/>
          <w:lang w:val="en-US"/>
        </w:rPr>
        <w:t>ๆ</w:t>
      </w:r>
    </w:p>
    <w:p w14:paraId="041FA8A5" w14:textId="77777777" w:rsidR="00667C73" w:rsidRPr="006F48DE" w:rsidRDefault="00667C73" w:rsidP="00AA3C1F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cs/>
        </w:rPr>
      </w:pPr>
    </w:p>
    <w:p w14:paraId="4D957C9C" w14:textId="0465A8F0" w:rsidR="00667C73" w:rsidRPr="006F48DE" w:rsidRDefault="00667C73" w:rsidP="006D5E0A">
      <w:pPr>
        <w:pStyle w:val="a"/>
        <w:tabs>
          <w:tab w:val="clear" w:pos="1080"/>
        </w:tabs>
        <w:ind w:left="1080" w:hanging="540"/>
        <w:jc w:val="thaiDistribute"/>
        <w:rPr>
          <w:rFonts w:asciiTheme="majorBidi" w:hAnsiTheme="majorBidi" w:cstheme="majorBidi"/>
          <w:lang w:val="en-US"/>
        </w:rPr>
      </w:pPr>
      <w:r w:rsidRPr="006F48DE">
        <w:rPr>
          <w:rFonts w:asciiTheme="majorBidi" w:hAnsiTheme="majorBidi" w:cstheme="majorBidi"/>
          <w:cs/>
        </w:rPr>
        <w:t xml:space="preserve">ณ วันที่ </w:t>
      </w:r>
      <w:r w:rsidR="004428DF" w:rsidRPr="004428DF">
        <w:rPr>
          <w:rFonts w:asciiTheme="majorBidi" w:hAnsiTheme="majorBidi" w:cstheme="majorBidi"/>
          <w:lang w:val="en-US"/>
        </w:rPr>
        <w:t>30</w:t>
      </w:r>
      <w:r w:rsidR="00151C25" w:rsidRPr="00151C25">
        <w:rPr>
          <w:rFonts w:asciiTheme="majorBidi" w:hAnsiTheme="majorBidi" w:cstheme="majorBidi"/>
          <w:lang w:val="en-US"/>
        </w:rPr>
        <w:t xml:space="preserve"> </w:t>
      </w:r>
      <w:r w:rsidR="00151C25" w:rsidRPr="00151C25">
        <w:rPr>
          <w:rFonts w:asciiTheme="majorBidi" w:hAnsiTheme="majorBidi" w:cs="Angsana New"/>
          <w:cs/>
          <w:lang w:val="en-US"/>
        </w:rPr>
        <w:t>มิถุนายน</w:t>
      </w:r>
      <w:r w:rsidR="00215E22" w:rsidRPr="006F48DE">
        <w:rPr>
          <w:rFonts w:asciiTheme="majorBidi" w:hAnsiTheme="majorBidi" w:cstheme="majorBidi"/>
          <w:cs/>
          <w:lang w:val="en-US"/>
        </w:rPr>
        <w:t xml:space="preserve"> </w:t>
      </w:r>
      <w:r w:rsidR="004428DF" w:rsidRPr="004428DF">
        <w:rPr>
          <w:rFonts w:asciiTheme="majorBidi" w:hAnsiTheme="majorBidi" w:cstheme="majorBidi"/>
          <w:lang w:val="en-US"/>
        </w:rPr>
        <w:t>2569</w:t>
      </w:r>
    </w:p>
    <w:p w14:paraId="7ADA4F20" w14:textId="77777777" w:rsidR="00667C73" w:rsidRPr="006F48DE" w:rsidRDefault="00667C73" w:rsidP="00CB1BF1">
      <w:pPr>
        <w:pStyle w:val="a"/>
        <w:ind w:left="1080" w:hanging="540"/>
        <w:jc w:val="thaiDistribute"/>
        <w:rPr>
          <w:rFonts w:asciiTheme="majorBidi" w:hAnsiTheme="majorBidi" w:cstheme="majorBidi"/>
          <w:cs/>
          <w:lang w:val="en-US"/>
        </w:rPr>
      </w:pPr>
    </w:p>
    <w:p w14:paraId="241A7264" w14:textId="0DC912FF" w:rsidR="00667C73" w:rsidRPr="006F48DE" w:rsidRDefault="00667C73">
      <w:pPr>
        <w:pStyle w:val="a"/>
        <w:numPr>
          <w:ilvl w:val="0"/>
          <w:numId w:val="16"/>
        </w:numPr>
        <w:jc w:val="thaiDistribute"/>
        <w:rPr>
          <w:rFonts w:asciiTheme="majorBidi" w:hAnsiTheme="majorBidi" w:cstheme="majorBidi"/>
          <w:lang w:val="en-US"/>
        </w:rPr>
      </w:pPr>
      <w:r w:rsidRPr="006F48DE">
        <w:rPr>
          <w:rFonts w:asciiTheme="majorBidi" w:hAnsiTheme="majorBidi" w:cstheme="majorBidi"/>
          <w:cs/>
        </w:rPr>
        <w:t>กลุ่มบริษัท</w:t>
      </w:r>
      <w:r w:rsidRPr="006F48DE">
        <w:rPr>
          <w:rFonts w:asciiTheme="majorBidi" w:hAnsiTheme="majorBidi" w:cstheme="majorBidi"/>
          <w:cs/>
          <w:lang w:val="en-US"/>
        </w:rPr>
        <w:t>มีภาระผูกพันต่อสถาบันการเงิน</w:t>
      </w:r>
      <w:r w:rsidRPr="006F48DE">
        <w:rPr>
          <w:rFonts w:asciiTheme="majorBidi" w:hAnsiTheme="majorBidi" w:cstheme="majorBidi"/>
          <w:cs/>
        </w:rPr>
        <w:t>จากการที่สถาบันการเงินในประเทศหลายแห่งออกหนังสือ</w:t>
      </w:r>
      <w:r w:rsidR="000F5089">
        <w:rPr>
          <w:rFonts w:asciiTheme="majorBidi" w:hAnsiTheme="majorBidi" w:cstheme="majorBidi"/>
          <w:lang w:val="en-US"/>
        </w:rPr>
        <w:br/>
      </w:r>
      <w:r w:rsidRPr="006F48DE">
        <w:rPr>
          <w:rFonts w:asciiTheme="majorBidi" w:hAnsiTheme="majorBidi" w:cstheme="majorBidi"/>
          <w:cs/>
        </w:rPr>
        <w:t>ค้ำประกัน</w:t>
      </w:r>
      <w:r w:rsidRPr="006F48DE">
        <w:rPr>
          <w:rFonts w:asciiTheme="majorBidi" w:hAnsiTheme="majorBidi" w:cstheme="majorBidi"/>
          <w:cs/>
          <w:lang w:val="en-US"/>
        </w:rPr>
        <w:t>ให้แก่กลุ่มบริษัท</w:t>
      </w:r>
      <w:r w:rsidRPr="006F48DE">
        <w:rPr>
          <w:rFonts w:asciiTheme="majorBidi" w:hAnsiTheme="majorBidi" w:cstheme="majorBidi"/>
          <w:cs/>
        </w:rPr>
        <w:t>เป็นจำนวนเงิน</w:t>
      </w:r>
      <w:r w:rsidRPr="00531344">
        <w:rPr>
          <w:rFonts w:asciiTheme="majorBidi" w:hAnsiTheme="majorBidi" w:cstheme="majorBidi"/>
          <w:cs/>
        </w:rPr>
        <w:t>รวม</w:t>
      </w:r>
      <w:r w:rsidR="00F75BC4" w:rsidRPr="00531344">
        <w:rPr>
          <w:rFonts w:asciiTheme="majorBidi" w:hAnsiTheme="majorBidi" w:cstheme="majorBidi"/>
          <w:cs/>
        </w:rPr>
        <w:t xml:space="preserve"> </w:t>
      </w:r>
      <w:bookmarkStart w:id="1" w:name="_Hlk205386500"/>
      <w:r w:rsidR="00693622">
        <w:rPr>
          <w:rFonts w:asciiTheme="majorBidi" w:hAnsiTheme="majorBidi" w:cstheme="majorBidi"/>
          <w:lang w:val="en-US"/>
        </w:rPr>
        <w:t>5,575</w:t>
      </w:r>
      <w:r w:rsidR="003751CA" w:rsidRPr="00531344">
        <w:rPr>
          <w:rFonts w:asciiTheme="majorBidi" w:hAnsiTheme="majorBidi" w:cstheme="majorBidi"/>
          <w:lang w:val="en-US"/>
        </w:rPr>
        <w:t xml:space="preserve"> </w:t>
      </w:r>
      <w:bookmarkEnd w:id="1"/>
      <w:r w:rsidRPr="00531344">
        <w:rPr>
          <w:rFonts w:asciiTheme="majorBidi" w:hAnsiTheme="majorBidi" w:cstheme="majorBidi"/>
          <w:cs/>
        </w:rPr>
        <w:t>ล้าน</w:t>
      </w:r>
      <w:r w:rsidRPr="006F48DE">
        <w:rPr>
          <w:rFonts w:asciiTheme="majorBidi" w:hAnsiTheme="majorBidi" w:cstheme="majorBidi"/>
          <w:cs/>
        </w:rPr>
        <w:t>บาท</w:t>
      </w:r>
    </w:p>
    <w:p w14:paraId="25A3323B" w14:textId="77777777" w:rsidR="00667C73" w:rsidRPr="006F48DE" w:rsidRDefault="00667C73" w:rsidP="00D96279">
      <w:pPr>
        <w:pStyle w:val="a"/>
        <w:ind w:left="1080" w:hanging="540"/>
        <w:jc w:val="thaiDistribute"/>
        <w:rPr>
          <w:rFonts w:asciiTheme="majorBidi" w:hAnsiTheme="majorBidi" w:cstheme="majorBidi"/>
          <w:lang w:val="en-US"/>
        </w:rPr>
      </w:pPr>
    </w:p>
    <w:p w14:paraId="00CADB5A" w14:textId="7BFC3EB9" w:rsidR="00667C73" w:rsidRDefault="00667C73">
      <w:pPr>
        <w:pStyle w:val="a"/>
        <w:numPr>
          <w:ilvl w:val="0"/>
          <w:numId w:val="16"/>
        </w:numPr>
        <w:jc w:val="thaiDistribute"/>
        <w:rPr>
          <w:rFonts w:asciiTheme="majorBidi" w:hAnsiTheme="majorBidi" w:cstheme="majorBidi"/>
          <w:lang w:val="en-US"/>
        </w:rPr>
      </w:pPr>
      <w:r w:rsidRPr="006F48DE">
        <w:rPr>
          <w:rFonts w:asciiTheme="majorBidi" w:hAnsiTheme="majorBidi" w:cstheme="majorBidi"/>
          <w:cs/>
          <w:lang w:val="en-US"/>
        </w:rPr>
        <w:lastRenderedPageBreak/>
        <w:t>บริษัท</w:t>
      </w:r>
      <w:r w:rsidRPr="00531344">
        <w:rPr>
          <w:rFonts w:asciiTheme="majorBidi" w:hAnsiTheme="majorBidi" w:cstheme="majorBidi"/>
          <w:cs/>
          <w:lang w:val="en-US"/>
        </w:rPr>
        <w:t>และบริษัทย่อยแห่งหนึ่งมีภาระผูกพันต่อสถาบันการเงินเกี่ยวกับการค้ำประกันวงเงินกู้ยืมระยะยาว จำนวนรวม</w:t>
      </w:r>
      <w:r w:rsidRPr="00531344">
        <w:rPr>
          <w:rFonts w:asciiTheme="majorBidi" w:hAnsiTheme="majorBidi" w:cstheme="majorBidi"/>
          <w:lang w:val="en-US"/>
        </w:rPr>
        <w:t xml:space="preserve"> </w:t>
      </w:r>
      <w:r w:rsidR="00071190">
        <w:rPr>
          <w:rFonts w:asciiTheme="majorBidi" w:hAnsiTheme="majorBidi" w:cstheme="majorBidi"/>
          <w:lang w:val="en-US"/>
        </w:rPr>
        <w:t>4,500</w:t>
      </w:r>
      <w:r w:rsidR="00EC7D26">
        <w:rPr>
          <w:rFonts w:asciiTheme="majorBidi" w:hAnsiTheme="majorBidi" w:cstheme="majorBidi"/>
          <w:lang w:val="en-US"/>
        </w:rPr>
        <w:t xml:space="preserve"> </w:t>
      </w:r>
      <w:r w:rsidRPr="00531344">
        <w:rPr>
          <w:rFonts w:asciiTheme="majorBidi" w:hAnsiTheme="majorBidi" w:cstheme="majorBidi"/>
          <w:cs/>
          <w:lang w:val="en-US"/>
        </w:rPr>
        <w:t>ล้านบาท วงเงินเบิกเกินบัญชีจำนวนรวม</w:t>
      </w:r>
      <w:r w:rsidRPr="00531344">
        <w:rPr>
          <w:rFonts w:asciiTheme="majorBidi" w:hAnsiTheme="majorBidi" w:cstheme="majorBidi"/>
          <w:lang w:val="en-US"/>
        </w:rPr>
        <w:t xml:space="preserve"> </w:t>
      </w:r>
      <w:r w:rsidR="00071190">
        <w:rPr>
          <w:rFonts w:asciiTheme="majorBidi" w:hAnsiTheme="majorBidi" w:cstheme="majorBidi"/>
          <w:lang w:val="en-US"/>
        </w:rPr>
        <w:t>95</w:t>
      </w:r>
      <w:r w:rsidR="00151C25">
        <w:rPr>
          <w:rFonts w:asciiTheme="majorBidi" w:hAnsiTheme="majorBidi" w:cstheme="majorBidi"/>
          <w:lang w:val="en-US"/>
        </w:rPr>
        <w:t xml:space="preserve"> </w:t>
      </w:r>
      <w:r w:rsidRPr="00531344">
        <w:rPr>
          <w:rFonts w:asciiTheme="majorBidi" w:hAnsiTheme="majorBidi" w:cstheme="majorBidi"/>
          <w:cs/>
          <w:lang w:val="en-US"/>
        </w:rPr>
        <w:t>ล้านบาท วงเงินหนังสือค้ำประกันที่ออกโดยสถาบันการเงินจำนวน</w:t>
      </w:r>
      <w:r w:rsidRPr="00531344">
        <w:rPr>
          <w:rFonts w:asciiTheme="majorBidi" w:hAnsiTheme="majorBidi" w:cstheme="majorBidi"/>
          <w:lang w:val="en-US"/>
        </w:rPr>
        <w:t xml:space="preserve"> </w:t>
      </w:r>
      <w:r w:rsidR="00071190">
        <w:rPr>
          <w:rFonts w:asciiTheme="majorBidi" w:hAnsiTheme="majorBidi" w:cstheme="majorBidi"/>
          <w:lang w:val="en-US"/>
        </w:rPr>
        <w:t>7,784</w:t>
      </w:r>
      <w:r w:rsidR="00151C25">
        <w:rPr>
          <w:rFonts w:asciiTheme="majorBidi" w:hAnsiTheme="majorBidi" w:cstheme="majorBidi"/>
          <w:lang w:val="en-US"/>
        </w:rPr>
        <w:t xml:space="preserve"> </w:t>
      </w:r>
      <w:r w:rsidRPr="00531344">
        <w:rPr>
          <w:rFonts w:asciiTheme="majorBidi" w:hAnsiTheme="majorBidi" w:cstheme="majorBidi"/>
          <w:cs/>
          <w:lang w:val="en-US"/>
        </w:rPr>
        <w:t>ล้านบาท</w:t>
      </w:r>
      <w:r w:rsidRPr="00531344">
        <w:rPr>
          <w:rFonts w:asciiTheme="majorBidi" w:hAnsiTheme="majorBidi" w:cstheme="majorBidi"/>
          <w:lang w:val="en-US"/>
        </w:rPr>
        <w:t xml:space="preserve"> </w:t>
      </w:r>
      <w:r w:rsidRPr="00531344">
        <w:rPr>
          <w:rFonts w:asciiTheme="majorBidi" w:hAnsiTheme="majorBidi" w:cstheme="majorBidi"/>
          <w:cs/>
          <w:lang w:val="en-US"/>
        </w:rPr>
        <w:t>วงเงินตั๋วสัญญาใช้เงินจำนวน</w:t>
      </w:r>
      <w:r w:rsidRPr="00531344">
        <w:rPr>
          <w:rFonts w:asciiTheme="majorBidi" w:hAnsiTheme="majorBidi" w:cstheme="majorBidi"/>
          <w:lang w:val="en-US"/>
        </w:rPr>
        <w:t xml:space="preserve"> </w:t>
      </w:r>
      <w:r w:rsidR="00071190">
        <w:rPr>
          <w:rFonts w:asciiTheme="majorBidi" w:hAnsiTheme="majorBidi" w:cstheme="majorBidi"/>
          <w:lang w:val="en-US"/>
        </w:rPr>
        <w:t>6,100</w:t>
      </w:r>
      <w:r w:rsidR="00EC7D26">
        <w:rPr>
          <w:rFonts w:asciiTheme="majorBidi" w:hAnsiTheme="majorBidi" w:cstheme="majorBidi"/>
          <w:lang w:val="en-US"/>
        </w:rPr>
        <w:t xml:space="preserve"> </w:t>
      </w:r>
      <w:r w:rsidRPr="00531344">
        <w:rPr>
          <w:rFonts w:asciiTheme="majorBidi" w:hAnsiTheme="majorBidi" w:cstheme="majorBidi"/>
          <w:cs/>
          <w:lang w:val="en-US"/>
        </w:rPr>
        <w:t>ล้านบาท</w:t>
      </w:r>
      <w:r w:rsidRPr="00531344">
        <w:rPr>
          <w:rFonts w:asciiTheme="majorBidi" w:hAnsiTheme="majorBidi" w:cstheme="majorBidi"/>
          <w:lang w:val="en-US"/>
        </w:rPr>
        <w:t xml:space="preserve"> </w:t>
      </w:r>
      <w:r w:rsidRPr="00531344">
        <w:rPr>
          <w:rFonts w:asciiTheme="majorBidi" w:hAnsiTheme="majorBidi" w:cstheme="majorBidi"/>
          <w:cs/>
          <w:lang w:val="en-US"/>
        </w:rPr>
        <w:t>และวงเงินสินเชื่ออื่นจำนวน</w:t>
      </w:r>
      <w:r w:rsidRPr="00531344">
        <w:rPr>
          <w:rFonts w:asciiTheme="majorBidi" w:hAnsiTheme="majorBidi" w:cstheme="majorBidi"/>
          <w:lang w:val="en-US"/>
        </w:rPr>
        <w:t xml:space="preserve"> </w:t>
      </w:r>
      <w:r w:rsidR="00071190">
        <w:rPr>
          <w:rFonts w:asciiTheme="majorBidi" w:hAnsiTheme="majorBidi" w:cstheme="majorBidi"/>
          <w:lang w:val="en-US"/>
        </w:rPr>
        <w:t>640</w:t>
      </w:r>
      <w:r w:rsidR="003751CA" w:rsidRPr="00531344">
        <w:rPr>
          <w:rFonts w:asciiTheme="majorBidi" w:hAnsiTheme="majorBidi" w:cstheme="majorBidi"/>
          <w:lang w:val="en-US"/>
        </w:rPr>
        <w:t xml:space="preserve"> </w:t>
      </w:r>
      <w:r w:rsidRPr="00531344">
        <w:rPr>
          <w:rFonts w:asciiTheme="majorBidi" w:hAnsiTheme="majorBidi" w:cstheme="majorBidi"/>
          <w:cs/>
          <w:lang w:val="en-US"/>
        </w:rPr>
        <w:t xml:space="preserve">ล้านบาท </w:t>
      </w:r>
      <w:r w:rsidRPr="00531344">
        <w:rPr>
          <w:rFonts w:asciiTheme="majorBidi" w:hAnsiTheme="majorBidi" w:cstheme="majorBidi"/>
          <w:cs/>
        </w:rPr>
        <w:t>ของบริษัทย่อยแห่งอื่น</w:t>
      </w:r>
      <w:r w:rsidR="0021722C" w:rsidRPr="00531344">
        <w:rPr>
          <w:rFonts w:asciiTheme="majorBidi" w:hAnsiTheme="majorBidi" w:cstheme="majorBidi"/>
          <w:cs/>
        </w:rPr>
        <w:t xml:space="preserve"> </w:t>
      </w:r>
      <w:r w:rsidRPr="00531344">
        <w:rPr>
          <w:rFonts w:asciiTheme="majorBidi" w:hAnsiTheme="majorBidi" w:cstheme="majorBidi"/>
          <w:cs/>
        </w:rPr>
        <w:t xml:space="preserve">ๆ </w:t>
      </w:r>
      <w:r w:rsidRPr="00531344">
        <w:rPr>
          <w:rFonts w:asciiTheme="majorBidi" w:hAnsiTheme="majorBidi" w:cstheme="majorBidi"/>
          <w:cs/>
          <w:lang w:val="en-US"/>
        </w:rPr>
        <w:t>ในกลุ่มบริษัท</w:t>
      </w:r>
      <w:r w:rsidRPr="006F48DE">
        <w:rPr>
          <w:rFonts w:asciiTheme="majorBidi" w:hAnsiTheme="majorBidi" w:cstheme="majorBidi"/>
          <w:cs/>
          <w:lang w:val="en-US"/>
        </w:rPr>
        <w:t>เดียวกัน</w:t>
      </w:r>
    </w:p>
    <w:p w14:paraId="041A7059" w14:textId="5C4AE962" w:rsidR="00CD0048" w:rsidRPr="003600F4" w:rsidRDefault="00CD0048" w:rsidP="000F46A3">
      <w:pPr>
        <w:pStyle w:val="a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1E7DCEBB" w14:textId="00EAF0D3" w:rsidR="00667C73" w:rsidRPr="006427F7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427F7">
        <w:rPr>
          <w:rFonts w:asciiTheme="majorBidi" w:hAnsiTheme="majorBidi" w:cstheme="majorBidi"/>
          <w:szCs w:val="30"/>
          <w:cs/>
        </w:rPr>
        <w:t>หนี้สินที่อาจเกิดขึ้น</w:t>
      </w:r>
    </w:p>
    <w:p w14:paraId="5B708FAB" w14:textId="77777777" w:rsidR="00667C73" w:rsidRPr="003600F4" w:rsidRDefault="00667C73" w:rsidP="00A16C5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844795D" w14:textId="753CF14B" w:rsidR="00667C73" w:rsidRDefault="00667C73" w:rsidP="00DD1F31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DD1F31">
        <w:rPr>
          <w:rFonts w:asciiTheme="majorBidi" w:hAnsiTheme="majorBidi" w:cstheme="majorBidi"/>
          <w:spacing w:val="-6"/>
          <w:cs/>
        </w:rPr>
        <w:t xml:space="preserve">ณ วันที่ </w:t>
      </w:r>
      <w:r w:rsidR="004428DF" w:rsidRPr="004428DF">
        <w:rPr>
          <w:rFonts w:asciiTheme="majorBidi" w:hAnsiTheme="majorBidi" w:cstheme="majorBidi"/>
          <w:lang w:val="en-US"/>
        </w:rPr>
        <w:t>30</w:t>
      </w:r>
      <w:r w:rsidR="00151C25">
        <w:rPr>
          <w:rFonts w:asciiTheme="majorBidi" w:hAnsiTheme="majorBidi" w:cstheme="majorBidi"/>
          <w:lang w:val="en-US"/>
        </w:rPr>
        <w:t xml:space="preserve"> </w:t>
      </w:r>
      <w:r w:rsidR="00151C25">
        <w:rPr>
          <w:rFonts w:asciiTheme="majorBidi" w:hAnsiTheme="majorBidi" w:cstheme="majorBidi"/>
          <w:cs/>
          <w:lang w:val="en-US"/>
        </w:rPr>
        <w:t>มิถุนายน</w:t>
      </w:r>
      <w:r w:rsidR="00466AEB" w:rsidRPr="006F48DE">
        <w:rPr>
          <w:rFonts w:asciiTheme="majorBidi" w:hAnsiTheme="majorBidi" w:cstheme="majorBidi"/>
          <w:cs/>
          <w:lang w:val="en-US"/>
        </w:rPr>
        <w:t xml:space="preserve"> </w:t>
      </w:r>
      <w:r w:rsidR="004428DF" w:rsidRPr="004428DF">
        <w:rPr>
          <w:rFonts w:asciiTheme="majorBidi" w:hAnsiTheme="majorBidi" w:cstheme="majorBidi"/>
          <w:spacing w:val="-6"/>
          <w:lang w:val="en-US"/>
        </w:rPr>
        <w:t>2569</w:t>
      </w:r>
      <w:r w:rsidR="00DF1E88" w:rsidRPr="00DD1F31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DD1F31">
        <w:rPr>
          <w:rFonts w:asciiTheme="majorBidi" w:hAnsiTheme="majorBidi" w:cstheme="majorBidi"/>
          <w:spacing w:val="-6"/>
          <w:cs/>
        </w:rPr>
        <w:t>กลุ่มบริษัทมีหนี้สินที่อาจเกิดขึ้นจากการถูกบริษัทอื่นและบุคคลธรรมดาฟ้องร้องในคดีต่าง</w:t>
      </w:r>
      <w:r w:rsidR="00DD1F31" w:rsidRPr="00DD1F31">
        <w:rPr>
          <w:rFonts w:asciiTheme="majorBidi" w:hAnsiTheme="majorBidi" w:cstheme="majorBidi"/>
          <w:spacing w:val="-6"/>
          <w:lang w:val="en-US"/>
        </w:rPr>
        <w:t xml:space="preserve"> </w:t>
      </w:r>
      <w:r w:rsidRPr="00DD1F31">
        <w:rPr>
          <w:rFonts w:asciiTheme="majorBidi" w:hAnsiTheme="majorBidi" w:cstheme="majorBidi"/>
          <w:spacing w:val="-6"/>
          <w:cs/>
        </w:rPr>
        <w:t xml:space="preserve">ๆ </w:t>
      </w:r>
      <w:r w:rsidRPr="006F48DE">
        <w:rPr>
          <w:rFonts w:asciiTheme="majorBidi" w:hAnsiTheme="majorBidi" w:cstheme="majorBidi"/>
          <w:cs/>
        </w:rPr>
        <w:t>จากการผิดสัญญา การเรียกร้องค่าเสียหายและอื่น</w:t>
      </w:r>
      <w:r w:rsidR="00E64890" w:rsidRPr="006F48DE">
        <w:rPr>
          <w:rFonts w:asciiTheme="majorBidi" w:hAnsiTheme="majorBidi" w:cstheme="majorBidi"/>
          <w:cs/>
        </w:rPr>
        <w:t xml:space="preserve"> </w:t>
      </w:r>
      <w:r w:rsidRPr="006F48DE">
        <w:rPr>
          <w:rFonts w:asciiTheme="majorBidi" w:hAnsiTheme="majorBidi" w:cstheme="majorBidi"/>
          <w:cs/>
        </w:rPr>
        <w:t xml:space="preserve">ๆ ขณะนี้คดีอยู่ในระหว่างการไต่สวนของศาล อย่างไรก็ตาม </w:t>
      </w:r>
      <w:r w:rsidR="00DD1F31">
        <w:rPr>
          <w:rFonts w:asciiTheme="majorBidi" w:hAnsiTheme="majorBidi" w:cstheme="majorBidi"/>
          <w:lang w:val="en-US"/>
        </w:rPr>
        <w:br/>
      </w:r>
      <w:r w:rsidRPr="006F48DE">
        <w:rPr>
          <w:rFonts w:asciiTheme="majorBidi" w:hAnsiTheme="majorBidi" w:cstheme="majorBidi"/>
          <w:cs/>
        </w:rPr>
        <w:t>กลุ่มบริษัทได้บันทึกสำรองค่าเผื่อหนี้สินที่อาจจะเกิดขึ้นจากคดีความดังกล่าวตามความเห็นของฝ่ายบริหารและ</w:t>
      </w:r>
      <w:r w:rsidR="00050A5E">
        <w:rPr>
          <w:rFonts w:asciiTheme="majorBidi" w:hAnsiTheme="majorBidi" w:cstheme="majorBidi"/>
          <w:lang w:val="en-US"/>
        </w:rPr>
        <w:br/>
      </w:r>
      <w:r w:rsidRPr="006F48DE">
        <w:rPr>
          <w:rFonts w:asciiTheme="majorBidi" w:hAnsiTheme="majorBidi" w:cstheme="majorBidi"/>
          <w:cs/>
        </w:rPr>
        <w:t>ฝ่ายกฎหมายของกลุ่มบริษัทรวม</w:t>
      </w:r>
      <w:r w:rsidRPr="00C9178F">
        <w:rPr>
          <w:rFonts w:asciiTheme="majorBidi" w:hAnsiTheme="majorBidi" w:cstheme="majorBidi"/>
          <w:cs/>
        </w:rPr>
        <w:t>จำนวน</w:t>
      </w:r>
      <w:r w:rsidRPr="00C9178F">
        <w:rPr>
          <w:rFonts w:asciiTheme="majorBidi" w:hAnsiTheme="majorBidi" w:cstheme="majorBidi"/>
          <w:lang w:val="en-US"/>
        </w:rPr>
        <w:t xml:space="preserve"> </w:t>
      </w:r>
      <w:r w:rsidR="00071190">
        <w:rPr>
          <w:rFonts w:asciiTheme="majorBidi" w:hAnsiTheme="majorBidi" w:cstheme="majorBidi"/>
          <w:lang w:val="en-US"/>
        </w:rPr>
        <w:t>117</w:t>
      </w:r>
      <w:r w:rsidR="003751CA" w:rsidRPr="003751CA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</w:rPr>
        <w:t>ล้านบาท</w:t>
      </w:r>
      <w:r w:rsidRPr="006F48DE">
        <w:rPr>
          <w:rFonts w:asciiTheme="majorBidi" w:hAnsiTheme="majorBidi" w:cstheme="majorBidi"/>
          <w:i/>
          <w:iCs/>
          <w:cs/>
        </w:rPr>
        <w:t xml:space="preserve"> (</w:t>
      </w:r>
      <w:r w:rsidR="004428DF" w:rsidRPr="004428DF">
        <w:rPr>
          <w:rFonts w:asciiTheme="majorBidi" w:hAnsiTheme="majorBidi" w:cstheme="majorBidi"/>
          <w:i/>
          <w:iCs/>
          <w:lang w:val="en-US"/>
        </w:rPr>
        <w:t>31</w:t>
      </w:r>
      <w:r w:rsidRPr="006F48DE">
        <w:rPr>
          <w:rFonts w:asciiTheme="majorBidi" w:hAnsiTheme="majorBidi" w:cstheme="majorBidi"/>
          <w:i/>
          <w:iCs/>
          <w:cs/>
        </w:rPr>
        <w:t xml:space="preserve"> ธันวาคม </w:t>
      </w:r>
      <w:r w:rsidR="004428DF" w:rsidRPr="004428DF">
        <w:rPr>
          <w:rFonts w:asciiTheme="majorBidi" w:hAnsiTheme="majorBidi" w:cstheme="majorBidi"/>
          <w:i/>
          <w:iCs/>
          <w:lang w:val="en-US"/>
        </w:rPr>
        <w:t>2568</w:t>
      </w:r>
      <w:r w:rsidRPr="006F48DE">
        <w:rPr>
          <w:rFonts w:asciiTheme="majorBidi" w:hAnsiTheme="majorBidi" w:cstheme="majorBidi"/>
          <w:i/>
          <w:iCs/>
          <w:cs/>
        </w:rPr>
        <w:t xml:space="preserve">: </w:t>
      </w:r>
      <w:r w:rsidR="004428DF" w:rsidRPr="004428DF">
        <w:rPr>
          <w:rFonts w:asciiTheme="majorBidi" w:hAnsiTheme="majorBidi" w:cstheme="majorBidi"/>
          <w:i/>
          <w:iCs/>
          <w:lang w:val="en-US"/>
        </w:rPr>
        <w:t>120</w:t>
      </w:r>
      <w:r w:rsidRPr="006F48DE">
        <w:rPr>
          <w:rFonts w:asciiTheme="majorBidi" w:hAnsiTheme="majorBidi" w:cstheme="majorBidi"/>
          <w:i/>
          <w:iCs/>
          <w:cs/>
        </w:rPr>
        <w:t xml:space="preserve"> ล้านบาท)</w:t>
      </w:r>
      <w:r w:rsidRPr="006F48DE">
        <w:rPr>
          <w:rFonts w:asciiTheme="majorBidi" w:hAnsiTheme="majorBidi" w:cstheme="majorBidi"/>
          <w:cs/>
        </w:rPr>
        <w:t xml:space="preserve"> ไว้ใน</w:t>
      </w:r>
      <w:r w:rsidR="00A465AD" w:rsidRPr="006F48DE">
        <w:rPr>
          <w:rFonts w:asciiTheme="majorBidi" w:hAnsiTheme="majorBidi" w:cstheme="majorBidi"/>
          <w:cs/>
        </w:rPr>
        <w:t>งบฐานะการเงิน</w:t>
      </w:r>
      <w:r w:rsidRPr="006F48DE">
        <w:rPr>
          <w:rFonts w:asciiTheme="majorBidi" w:hAnsiTheme="majorBidi" w:cstheme="majorBidi"/>
          <w:cs/>
        </w:rPr>
        <w:t>รวม</w:t>
      </w:r>
    </w:p>
    <w:p w14:paraId="25547BBC" w14:textId="77777777" w:rsidR="00CD0048" w:rsidRPr="003600F4" w:rsidRDefault="00CD0048" w:rsidP="00DD1F31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  <w:lang w:val="en-US"/>
        </w:rPr>
      </w:pPr>
    </w:p>
    <w:p w14:paraId="4B6DD3F5" w14:textId="7CB05437" w:rsidR="00C55D19" w:rsidRDefault="00667C73" w:rsidP="003421FC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323635">
        <w:rPr>
          <w:rFonts w:asciiTheme="majorBidi" w:hAnsiTheme="majorBidi" w:cstheme="majorBidi"/>
          <w:szCs w:val="30"/>
          <w:cs/>
        </w:rPr>
        <w:t>เหตุการณ์ภายหลังรอบระยะเวลารายงาน</w:t>
      </w:r>
    </w:p>
    <w:p w14:paraId="5B456DAB" w14:textId="77777777" w:rsidR="003421FC" w:rsidRDefault="003421FC" w:rsidP="003421FC">
      <w:pPr>
        <w:pStyle w:val="StyleStyle2Complex14ptItalic"/>
        <w:numPr>
          <w:ilvl w:val="0"/>
          <w:numId w:val="0"/>
        </w:num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5AF2C7F6" w14:textId="77734DFC" w:rsidR="00CE62C7" w:rsidRPr="00CE62C7" w:rsidRDefault="00CE62C7" w:rsidP="003421FC">
      <w:pPr>
        <w:pStyle w:val="StyleStyle2Complex14ptItalic"/>
        <w:numPr>
          <w:ilvl w:val="0"/>
          <w:numId w:val="0"/>
        </w:num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b w:val="0"/>
          <w:bCs w:val="0"/>
          <w:i/>
          <w:iCs/>
          <w:szCs w:val="30"/>
        </w:rPr>
      </w:pPr>
      <w:r w:rsidRPr="00CE62C7">
        <w:rPr>
          <w:rFonts w:asciiTheme="majorBidi" w:hAnsiTheme="majorBidi" w:hint="cs"/>
          <w:b w:val="0"/>
          <w:bCs w:val="0"/>
          <w:i/>
          <w:iCs/>
          <w:szCs w:val="30"/>
          <w:cs/>
        </w:rPr>
        <w:t>ชำระค่าหุ้นเพิ่มเติม</w:t>
      </w:r>
    </w:p>
    <w:p w14:paraId="17828E62" w14:textId="77777777" w:rsidR="00CE62C7" w:rsidRPr="003600F4" w:rsidRDefault="00CE62C7" w:rsidP="003421FC">
      <w:pPr>
        <w:pStyle w:val="StyleStyle2Complex14ptItalic"/>
        <w:numPr>
          <w:ilvl w:val="0"/>
          <w:numId w:val="0"/>
        </w:num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2F45E7D2" w14:textId="468BA69C" w:rsidR="00FC28FE" w:rsidRPr="00FC28FE" w:rsidRDefault="00FC28FE" w:rsidP="003421FC">
      <w:pPr>
        <w:pStyle w:val="StyleStyle2Complex14ptItalic"/>
        <w:numPr>
          <w:ilvl w:val="0"/>
          <w:numId w:val="0"/>
        </w:num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b w:val="0"/>
          <w:bCs w:val="0"/>
          <w:szCs w:val="30"/>
        </w:rPr>
      </w:pPr>
      <w:r w:rsidRPr="00FC28FE">
        <w:rPr>
          <w:rFonts w:asciiTheme="majorBidi" w:hAnsiTheme="majorBidi"/>
          <w:b w:val="0"/>
          <w:bCs w:val="0"/>
          <w:szCs w:val="30"/>
          <w:cs/>
        </w:rPr>
        <w:t xml:space="preserve">ในเดือนกรกฎาคม </w:t>
      </w:r>
      <w:r w:rsidR="00C84DB8">
        <w:rPr>
          <w:rFonts w:asciiTheme="majorBidi" w:hAnsiTheme="majorBidi" w:cstheme="majorBidi"/>
          <w:b w:val="0"/>
          <w:bCs w:val="0"/>
          <w:szCs w:val="30"/>
        </w:rPr>
        <w:t>2569</w:t>
      </w:r>
      <w:r w:rsidR="00E83C85">
        <w:rPr>
          <w:rFonts w:asciiTheme="majorBidi" w:hAnsiTheme="majorBidi" w:cstheme="majorBidi"/>
          <w:b w:val="0"/>
          <w:bCs w:val="0"/>
          <w:szCs w:val="30"/>
        </w:rPr>
        <w:t xml:space="preserve"> </w:t>
      </w:r>
      <w:r w:rsidRPr="00FC28FE">
        <w:rPr>
          <w:rFonts w:asciiTheme="majorBidi" w:hAnsiTheme="majorBidi"/>
          <w:b w:val="0"/>
          <w:bCs w:val="0"/>
          <w:szCs w:val="30"/>
          <w:cs/>
        </w:rPr>
        <w:t>บริษัท อินโน สเปราท์ โฮลดิ้ง จำกัด ซึ่งเป็นบริษัทย่อยทางตรงของบริษัท ได้</w:t>
      </w:r>
      <w:r w:rsidR="00E83C85">
        <w:rPr>
          <w:rFonts w:asciiTheme="majorBidi" w:hAnsiTheme="majorBidi" w:hint="cs"/>
          <w:b w:val="0"/>
          <w:bCs w:val="0"/>
          <w:szCs w:val="30"/>
          <w:cs/>
        </w:rPr>
        <w:t>มีการ</w:t>
      </w:r>
      <w:r w:rsidRPr="00FC28FE">
        <w:rPr>
          <w:rFonts w:asciiTheme="majorBidi" w:hAnsiTheme="majorBidi"/>
          <w:b w:val="0"/>
          <w:bCs w:val="0"/>
          <w:szCs w:val="30"/>
          <w:cs/>
        </w:rPr>
        <w:t>ชำระ</w:t>
      </w:r>
      <w:r w:rsidR="00E83C85">
        <w:rPr>
          <w:rFonts w:asciiTheme="majorBidi" w:hAnsiTheme="majorBidi"/>
          <w:b w:val="0"/>
          <w:bCs w:val="0"/>
          <w:szCs w:val="30"/>
          <w:cs/>
        </w:rPr>
        <w:br/>
      </w:r>
      <w:r w:rsidRPr="007D0426">
        <w:rPr>
          <w:rFonts w:asciiTheme="majorBidi" w:hAnsiTheme="majorBidi"/>
          <w:b w:val="0"/>
          <w:bCs w:val="0"/>
          <w:spacing w:val="-4"/>
          <w:szCs w:val="30"/>
          <w:cs/>
        </w:rPr>
        <w:t>ค่าหุ้นเพิ่มเติมให้บริษัท โอเมก้า โลจิสติกส์ แคมปัส จำกัด ซึ่งเป็นการร่วมค้า</w:t>
      </w:r>
      <w:r w:rsidR="007D0426" w:rsidRPr="007D0426">
        <w:rPr>
          <w:rFonts w:asciiTheme="majorBidi" w:hAnsiTheme="majorBidi" w:hint="cs"/>
          <w:b w:val="0"/>
          <w:bCs w:val="0"/>
          <w:spacing w:val="-4"/>
          <w:szCs w:val="30"/>
          <w:cs/>
        </w:rPr>
        <w:t>ทางอ้อม</w:t>
      </w:r>
      <w:r w:rsidRPr="007D0426">
        <w:rPr>
          <w:rFonts w:asciiTheme="majorBidi" w:hAnsiTheme="majorBidi"/>
          <w:b w:val="0"/>
          <w:bCs w:val="0"/>
          <w:spacing w:val="-4"/>
          <w:szCs w:val="30"/>
          <w:cs/>
        </w:rPr>
        <w:t>ของบริษัท</w:t>
      </w:r>
      <w:r w:rsidR="00E83C85" w:rsidRPr="007D0426">
        <w:rPr>
          <w:rFonts w:asciiTheme="majorBidi" w:hAnsiTheme="majorBidi" w:hint="cs"/>
          <w:b w:val="0"/>
          <w:bCs w:val="0"/>
          <w:spacing w:val="-4"/>
          <w:szCs w:val="30"/>
          <w:cs/>
        </w:rPr>
        <w:t xml:space="preserve"> </w:t>
      </w:r>
      <w:r w:rsidRPr="007D0426">
        <w:rPr>
          <w:rFonts w:asciiTheme="majorBidi" w:hAnsiTheme="majorBidi"/>
          <w:b w:val="0"/>
          <w:bCs w:val="0"/>
          <w:spacing w:val="-4"/>
          <w:szCs w:val="30"/>
          <w:cs/>
        </w:rPr>
        <w:t xml:space="preserve">จำนวน </w:t>
      </w:r>
      <w:r w:rsidRPr="007D0426">
        <w:rPr>
          <w:rFonts w:asciiTheme="majorBidi" w:hAnsiTheme="majorBidi" w:cstheme="majorBidi"/>
          <w:b w:val="0"/>
          <w:bCs w:val="0"/>
          <w:spacing w:val="-4"/>
          <w:szCs w:val="30"/>
        </w:rPr>
        <w:t xml:space="preserve">663,000 </w:t>
      </w:r>
      <w:r w:rsidRPr="007D0426">
        <w:rPr>
          <w:rFonts w:asciiTheme="majorBidi" w:hAnsiTheme="majorBidi"/>
          <w:b w:val="0"/>
          <w:bCs w:val="0"/>
          <w:spacing w:val="-4"/>
          <w:szCs w:val="30"/>
          <w:cs/>
        </w:rPr>
        <w:t>หุ้น</w:t>
      </w:r>
      <w:r w:rsidRPr="00FC28FE">
        <w:rPr>
          <w:rFonts w:asciiTheme="majorBidi" w:hAnsiTheme="majorBidi"/>
          <w:b w:val="0"/>
          <w:bCs w:val="0"/>
          <w:szCs w:val="30"/>
          <w:cs/>
        </w:rPr>
        <w:t xml:space="preserve"> ราคาหุ้นล</w:t>
      </w:r>
      <w:r w:rsidR="004E5AC7">
        <w:rPr>
          <w:rFonts w:asciiTheme="majorBidi" w:hAnsiTheme="majorBidi" w:hint="cs"/>
          <w:b w:val="0"/>
          <w:bCs w:val="0"/>
          <w:szCs w:val="30"/>
          <w:cs/>
        </w:rPr>
        <w:t xml:space="preserve">ะ </w:t>
      </w:r>
      <w:r w:rsidRPr="00FC28FE">
        <w:rPr>
          <w:rFonts w:asciiTheme="majorBidi" w:hAnsiTheme="majorBidi" w:cstheme="majorBidi"/>
          <w:b w:val="0"/>
          <w:bCs w:val="0"/>
          <w:szCs w:val="30"/>
        </w:rPr>
        <w:t xml:space="preserve">300 </w:t>
      </w:r>
      <w:r w:rsidRPr="00FC28FE">
        <w:rPr>
          <w:rFonts w:asciiTheme="majorBidi" w:hAnsiTheme="majorBidi"/>
          <w:b w:val="0"/>
          <w:bCs w:val="0"/>
          <w:szCs w:val="30"/>
          <w:cs/>
        </w:rPr>
        <w:t xml:space="preserve">บาท </w:t>
      </w:r>
      <w:r w:rsidR="00E83C85" w:rsidRPr="00E83C85">
        <w:rPr>
          <w:rFonts w:asciiTheme="majorBidi" w:hAnsiTheme="majorBidi"/>
          <w:b w:val="0"/>
          <w:bCs w:val="0"/>
          <w:szCs w:val="30"/>
          <w:cs/>
        </w:rPr>
        <w:t>ในอัตราร้อยละ</w:t>
      </w:r>
      <w:r w:rsidR="004E5AC7">
        <w:rPr>
          <w:rFonts w:asciiTheme="majorBidi" w:hAnsiTheme="majorBidi"/>
          <w:b w:val="0"/>
          <w:bCs w:val="0"/>
          <w:szCs w:val="30"/>
        </w:rPr>
        <w:t xml:space="preserve"> </w:t>
      </w:r>
      <w:r w:rsidR="00C84DB8">
        <w:rPr>
          <w:rFonts w:asciiTheme="majorBidi" w:hAnsiTheme="majorBidi"/>
          <w:b w:val="0"/>
          <w:bCs w:val="0"/>
          <w:szCs w:val="30"/>
        </w:rPr>
        <w:t>30</w:t>
      </w:r>
      <w:r w:rsidR="004E5AC7">
        <w:rPr>
          <w:rFonts w:asciiTheme="majorBidi" w:hAnsiTheme="majorBidi"/>
          <w:b w:val="0"/>
          <w:bCs w:val="0"/>
          <w:szCs w:val="30"/>
        </w:rPr>
        <w:t xml:space="preserve"> </w:t>
      </w:r>
      <w:r w:rsidR="00E83C85">
        <w:rPr>
          <w:rFonts w:asciiTheme="majorBidi" w:hAnsiTheme="majorBidi" w:hint="cs"/>
          <w:b w:val="0"/>
          <w:bCs w:val="0"/>
          <w:szCs w:val="30"/>
          <w:cs/>
        </w:rPr>
        <w:t xml:space="preserve">ของทุนจดทะเบียน </w:t>
      </w:r>
      <w:r w:rsidRPr="00FC28FE">
        <w:rPr>
          <w:rFonts w:asciiTheme="majorBidi" w:hAnsiTheme="majorBidi"/>
          <w:b w:val="0"/>
          <w:bCs w:val="0"/>
          <w:szCs w:val="30"/>
          <w:cs/>
        </w:rPr>
        <w:t>คิดเป็นจำนวนเงิน</w:t>
      </w:r>
      <w:r w:rsidR="00E83C85">
        <w:rPr>
          <w:rFonts w:asciiTheme="majorBidi" w:hAnsiTheme="majorBidi" w:hint="cs"/>
          <w:b w:val="0"/>
          <w:bCs w:val="0"/>
          <w:szCs w:val="30"/>
          <w:cs/>
        </w:rPr>
        <w:t xml:space="preserve"> </w:t>
      </w:r>
      <w:r w:rsidRPr="00FC28FE">
        <w:rPr>
          <w:rFonts w:asciiTheme="majorBidi" w:hAnsiTheme="majorBidi" w:cstheme="majorBidi"/>
          <w:b w:val="0"/>
          <w:bCs w:val="0"/>
          <w:szCs w:val="30"/>
        </w:rPr>
        <w:t xml:space="preserve">199 </w:t>
      </w:r>
      <w:r w:rsidRPr="00FC28FE">
        <w:rPr>
          <w:rFonts w:asciiTheme="majorBidi" w:hAnsiTheme="majorBidi"/>
          <w:b w:val="0"/>
          <w:bCs w:val="0"/>
          <w:szCs w:val="30"/>
          <w:cs/>
        </w:rPr>
        <w:t xml:space="preserve">ล้านบาท รวมทุนที่ออกและชำระแล้วทั้งสิ้น </w:t>
      </w:r>
      <w:r w:rsidRPr="00FC28FE">
        <w:rPr>
          <w:rFonts w:asciiTheme="majorBidi" w:hAnsiTheme="majorBidi" w:cstheme="majorBidi"/>
          <w:b w:val="0"/>
          <w:bCs w:val="0"/>
          <w:szCs w:val="30"/>
        </w:rPr>
        <w:t xml:space="preserve">3,045 </w:t>
      </w:r>
      <w:r w:rsidRPr="00FC28FE">
        <w:rPr>
          <w:rFonts w:asciiTheme="majorBidi" w:hAnsiTheme="majorBidi"/>
          <w:b w:val="0"/>
          <w:bCs w:val="0"/>
          <w:szCs w:val="30"/>
          <w:cs/>
        </w:rPr>
        <w:t xml:space="preserve">ล้านบาท การชำระหุ้นดังกล่าวแล้วเสร็จในเดือนกรกฎาคม </w:t>
      </w:r>
      <w:r w:rsidRPr="00FC28FE">
        <w:rPr>
          <w:rFonts w:asciiTheme="majorBidi" w:hAnsiTheme="majorBidi" w:cstheme="majorBidi"/>
          <w:b w:val="0"/>
          <w:bCs w:val="0"/>
          <w:szCs w:val="30"/>
        </w:rPr>
        <w:t>2569</w:t>
      </w:r>
    </w:p>
    <w:p w14:paraId="4E3EDB0D" w14:textId="77777777" w:rsidR="0054354C" w:rsidRPr="00CE62C7" w:rsidRDefault="0054354C" w:rsidP="00CE62C7">
      <w:pPr>
        <w:pStyle w:val="StyleStyle2Complex14ptItalic"/>
        <w:numPr>
          <w:ilvl w:val="0"/>
          <w:numId w:val="0"/>
        </w:numPr>
        <w:tabs>
          <w:tab w:val="clear" w:pos="227"/>
          <w:tab w:val="clear" w:pos="454"/>
          <w:tab w:val="clear" w:pos="680"/>
          <w:tab w:val="clear" w:pos="907"/>
        </w:tabs>
        <w:rPr>
          <w:rFonts w:asciiTheme="majorBidi" w:hAnsiTheme="majorBidi" w:cstheme="majorBidi"/>
          <w:b w:val="0"/>
          <w:bCs w:val="0"/>
          <w:i/>
          <w:iCs/>
          <w:spacing w:val="-6"/>
          <w:szCs w:val="30"/>
        </w:rPr>
      </w:pPr>
    </w:p>
    <w:p w14:paraId="0584FCA7" w14:textId="1A8DBF80" w:rsidR="00CE62C7" w:rsidRPr="00CE62C7" w:rsidRDefault="00CE62C7" w:rsidP="00CE62C7">
      <w:pPr>
        <w:pStyle w:val="StyleStyle2Complex14ptItalic"/>
        <w:numPr>
          <w:ilvl w:val="0"/>
          <w:numId w:val="0"/>
        </w:num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b w:val="0"/>
          <w:bCs w:val="0"/>
          <w:i/>
          <w:iCs/>
          <w:spacing w:val="-6"/>
          <w:szCs w:val="30"/>
        </w:rPr>
      </w:pPr>
      <w:r w:rsidRPr="00CE62C7">
        <w:rPr>
          <w:rFonts w:asciiTheme="majorBidi" w:hAnsiTheme="majorBidi" w:hint="cs"/>
          <w:b w:val="0"/>
          <w:bCs w:val="0"/>
          <w:i/>
          <w:iCs/>
          <w:spacing w:val="-6"/>
          <w:szCs w:val="30"/>
          <w:cs/>
        </w:rPr>
        <w:t>จ่ายเงินปันผล</w:t>
      </w:r>
    </w:p>
    <w:p w14:paraId="18407D78" w14:textId="77777777" w:rsidR="00CE62C7" w:rsidRDefault="00CE62C7" w:rsidP="00CE62C7">
      <w:pPr>
        <w:pStyle w:val="StyleStyle2Complex14ptItalic"/>
        <w:numPr>
          <w:ilvl w:val="0"/>
          <w:numId w:val="0"/>
        </w:numPr>
        <w:tabs>
          <w:tab w:val="clear" w:pos="227"/>
          <w:tab w:val="clear" w:pos="454"/>
          <w:tab w:val="clear" w:pos="680"/>
          <w:tab w:val="clear" w:pos="907"/>
        </w:tabs>
        <w:rPr>
          <w:rFonts w:asciiTheme="majorBidi" w:hAnsiTheme="majorBidi" w:cstheme="majorBidi"/>
          <w:b w:val="0"/>
          <w:bCs w:val="0"/>
          <w:spacing w:val="-6"/>
          <w:szCs w:val="30"/>
        </w:rPr>
      </w:pPr>
    </w:p>
    <w:p w14:paraId="5F54A3A7" w14:textId="025262CE" w:rsidR="0054354C" w:rsidRPr="0054354C" w:rsidRDefault="0054354C" w:rsidP="0054354C">
      <w:pPr>
        <w:pStyle w:val="StyleStyle2Complex14ptItalic"/>
        <w:numPr>
          <w:ilvl w:val="0"/>
          <w:numId w:val="0"/>
        </w:num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b w:val="0"/>
          <w:bCs w:val="0"/>
          <w:spacing w:val="-6"/>
          <w:szCs w:val="30"/>
          <w:cs/>
        </w:rPr>
      </w:pPr>
      <w:r w:rsidRPr="0054354C">
        <w:rPr>
          <w:rFonts w:asciiTheme="majorBidi" w:hAnsiTheme="majorBidi"/>
          <w:b w:val="0"/>
          <w:bCs w:val="0"/>
          <w:spacing w:val="-6"/>
          <w:szCs w:val="30"/>
          <w:cs/>
        </w:rPr>
        <w:t xml:space="preserve">ในการประชุมคณะกรรมการบริษัทของบริษัทเมื่อวันที่ </w:t>
      </w:r>
      <w:r w:rsidR="00F27FF2">
        <w:rPr>
          <w:rFonts w:asciiTheme="majorBidi" w:hAnsiTheme="majorBidi" w:cstheme="majorBidi"/>
          <w:b w:val="0"/>
          <w:bCs w:val="0"/>
          <w:spacing w:val="-6"/>
          <w:szCs w:val="30"/>
        </w:rPr>
        <w:t>13</w:t>
      </w:r>
      <w:r w:rsidRPr="0054354C">
        <w:rPr>
          <w:rFonts w:asciiTheme="majorBidi" w:hAnsiTheme="majorBidi"/>
          <w:b w:val="0"/>
          <w:bCs w:val="0"/>
          <w:spacing w:val="-6"/>
          <w:szCs w:val="30"/>
          <w:cs/>
        </w:rPr>
        <w:t xml:space="preserve"> สิงหาคม </w:t>
      </w:r>
      <w:r w:rsidRPr="0054354C">
        <w:rPr>
          <w:rFonts w:asciiTheme="majorBidi" w:hAnsiTheme="majorBidi" w:cstheme="majorBidi"/>
          <w:b w:val="0"/>
          <w:bCs w:val="0"/>
          <w:spacing w:val="-6"/>
          <w:szCs w:val="30"/>
        </w:rPr>
        <w:t>256</w:t>
      </w:r>
      <w:r>
        <w:rPr>
          <w:rFonts w:asciiTheme="majorBidi" w:hAnsiTheme="majorBidi" w:cstheme="majorBidi"/>
          <w:b w:val="0"/>
          <w:bCs w:val="0"/>
          <w:spacing w:val="-6"/>
          <w:szCs w:val="30"/>
        </w:rPr>
        <w:t>9</w:t>
      </w:r>
      <w:r w:rsidRPr="0054354C">
        <w:rPr>
          <w:rFonts w:asciiTheme="majorBidi" w:hAnsiTheme="majorBidi"/>
          <w:b w:val="0"/>
          <w:bCs w:val="0"/>
          <w:spacing w:val="-6"/>
          <w:szCs w:val="30"/>
          <w:cs/>
        </w:rPr>
        <w:t xml:space="preserve"> คณะกรรมการบริษัทมีมติอนุมัติ</w:t>
      </w:r>
      <w:r w:rsidR="00F23504">
        <w:rPr>
          <w:rFonts w:asciiTheme="majorBidi" w:hAnsiTheme="majorBidi"/>
          <w:b w:val="0"/>
          <w:bCs w:val="0"/>
          <w:spacing w:val="-6"/>
          <w:szCs w:val="30"/>
        </w:rPr>
        <w:br/>
      </w:r>
      <w:r w:rsidRPr="0054354C">
        <w:rPr>
          <w:rFonts w:asciiTheme="majorBidi" w:hAnsiTheme="majorBidi"/>
          <w:b w:val="0"/>
          <w:bCs w:val="0"/>
          <w:spacing w:val="-6"/>
          <w:szCs w:val="30"/>
          <w:cs/>
        </w:rPr>
        <w:t xml:space="preserve">การจัดสรรกำไรเป็นเงินปันผลระหว่างกาลในอัตราหุ้นละ </w:t>
      </w:r>
      <w:r w:rsidR="00E04865">
        <w:rPr>
          <w:rFonts w:asciiTheme="majorBidi" w:hAnsiTheme="majorBidi" w:cstheme="majorBidi"/>
          <w:b w:val="0"/>
          <w:bCs w:val="0"/>
          <w:spacing w:val="-6"/>
          <w:szCs w:val="30"/>
        </w:rPr>
        <w:t>0.05</w:t>
      </w:r>
      <w:r w:rsidRPr="0054354C">
        <w:rPr>
          <w:rFonts w:asciiTheme="majorBidi" w:hAnsiTheme="majorBidi"/>
          <w:b w:val="0"/>
          <w:bCs w:val="0"/>
          <w:spacing w:val="-6"/>
          <w:szCs w:val="30"/>
          <w:cs/>
        </w:rPr>
        <w:t xml:space="preserve"> บาท เป็นจำนวนเงินทั้งสิ้น </w:t>
      </w:r>
      <w:r w:rsidR="00E04865">
        <w:rPr>
          <w:rFonts w:asciiTheme="majorBidi" w:hAnsiTheme="majorBidi" w:cstheme="majorBidi"/>
          <w:b w:val="0"/>
          <w:bCs w:val="0"/>
          <w:spacing w:val="-6"/>
          <w:szCs w:val="30"/>
        </w:rPr>
        <w:t>109</w:t>
      </w:r>
      <w:r w:rsidRPr="0054354C">
        <w:rPr>
          <w:rFonts w:asciiTheme="majorBidi" w:hAnsiTheme="majorBidi"/>
          <w:b w:val="0"/>
          <w:bCs w:val="0"/>
          <w:spacing w:val="-6"/>
          <w:szCs w:val="30"/>
          <w:cs/>
        </w:rPr>
        <w:t xml:space="preserve"> ล้านบาท บริษัทจะจ่าย</w:t>
      </w:r>
      <w:r w:rsidR="00F23504">
        <w:rPr>
          <w:rFonts w:asciiTheme="majorBidi" w:hAnsiTheme="majorBidi"/>
          <w:b w:val="0"/>
          <w:bCs w:val="0"/>
          <w:spacing w:val="-6"/>
          <w:szCs w:val="30"/>
        </w:rPr>
        <w:br/>
      </w:r>
      <w:r w:rsidRPr="0054354C">
        <w:rPr>
          <w:rFonts w:asciiTheme="majorBidi" w:hAnsiTheme="majorBidi"/>
          <w:b w:val="0"/>
          <w:bCs w:val="0"/>
          <w:spacing w:val="-6"/>
          <w:szCs w:val="30"/>
          <w:cs/>
        </w:rPr>
        <w:t>เงินปันผลดังกล่าวให้แก่ผู้ถือหุ้นในเดือน</w:t>
      </w:r>
      <w:r w:rsidR="00E04865">
        <w:rPr>
          <w:rFonts w:asciiTheme="majorBidi" w:hAnsiTheme="majorBidi" w:hint="cs"/>
          <w:b w:val="0"/>
          <w:bCs w:val="0"/>
          <w:spacing w:val="-6"/>
          <w:szCs w:val="30"/>
          <w:cs/>
        </w:rPr>
        <w:t>กันยายน</w:t>
      </w:r>
      <w:r w:rsidR="005C26C8">
        <w:rPr>
          <w:rFonts w:asciiTheme="majorBidi" w:hAnsiTheme="majorBidi" w:hint="cs"/>
          <w:b w:val="0"/>
          <w:bCs w:val="0"/>
          <w:spacing w:val="-6"/>
          <w:szCs w:val="30"/>
          <w:cs/>
        </w:rPr>
        <w:t xml:space="preserve"> </w:t>
      </w:r>
      <w:r w:rsidRPr="0054354C">
        <w:rPr>
          <w:rFonts w:asciiTheme="majorBidi" w:hAnsiTheme="majorBidi" w:cstheme="majorBidi"/>
          <w:b w:val="0"/>
          <w:bCs w:val="0"/>
          <w:spacing w:val="-6"/>
          <w:szCs w:val="30"/>
        </w:rPr>
        <w:t>256</w:t>
      </w:r>
      <w:r>
        <w:rPr>
          <w:rFonts w:asciiTheme="majorBidi" w:hAnsiTheme="majorBidi" w:cstheme="majorBidi"/>
          <w:b w:val="0"/>
          <w:bCs w:val="0"/>
          <w:spacing w:val="-6"/>
          <w:szCs w:val="30"/>
        </w:rPr>
        <w:t>9</w:t>
      </w:r>
    </w:p>
    <w:p w14:paraId="6CF4CF56" w14:textId="24AE3DDD" w:rsidR="00B97271" w:rsidRDefault="00B97271" w:rsidP="003421FC">
      <w:pPr>
        <w:pStyle w:val="StyleStyle2Complex14ptItalic"/>
        <w:numPr>
          <w:ilvl w:val="0"/>
          <w:numId w:val="0"/>
        </w:numPr>
        <w:tabs>
          <w:tab w:val="clear" w:pos="227"/>
          <w:tab w:val="clear" w:pos="454"/>
          <w:tab w:val="clear" w:pos="680"/>
          <w:tab w:val="clear" w:pos="907"/>
        </w:tabs>
        <w:ind w:left="720" w:hanging="360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43AD2C5C" w14:textId="450FD0DE" w:rsidR="00E11F72" w:rsidRPr="0071371D" w:rsidRDefault="00E11F72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71371D">
        <w:rPr>
          <w:rFonts w:asciiTheme="majorBidi" w:hAnsiTheme="majorBidi" w:cstheme="majorBidi" w:hint="cs"/>
          <w:szCs w:val="30"/>
          <w:cs/>
        </w:rPr>
        <w:lastRenderedPageBreak/>
        <w:t>มาตรฐานการรายงานทางการเงินที่ยังไม่ได้ใช้</w:t>
      </w:r>
    </w:p>
    <w:p w14:paraId="70A58EE5" w14:textId="77777777" w:rsidR="00174B3C" w:rsidRPr="003600F4" w:rsidRDefault="00174B3C" w:rsidP="00E11F72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00E95D10" w14:textId="5439D358" w:rsidR="00C55D19" w:rsidRPr="0071371D" w:rsidRDefault="00C55D19" w:rsidP="00C55D19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="Angsana New"/>
          <w:lang w:val="en-US"/>
        </w:rPr>
      </w:pPr>
      <w:r w:rsidRPr="0071371D">
        <w:rPr>
          <w:rFonts w:asciiTheme="majorBidi" w:hAnsiTheme="majorBidi" w:cstheme="majorBidi"/>
          <w:spacing w:val="-6"/>
          <w:cs/>
        </w:rPr>
        <w:t>มาตรฐาน</w:t>
      </w:r>
      <w:r w:rsidRPr="0071371D">
        <w:rPr>
          <w:rFonts w:asciiTheme="majorBidi" w:hAnsiTheme="majorBidi" w:cs="Angsana New"/>
          <w:cs/>
          <w:lang w:val="en-US"/>
        </w:rPr>
        <w:t>การรายงานทางการเงินที่ออกและปรับปรุงใหม่ซึ่งเกี่ยวกับการดำเนินงานของกลุ่มบริษัท</w:t>
      </w:r>
      <w:r w:rsidRPr="0071371D">
        <w:rPr>
          <w:rFonts w:asciiTheme="majorBidi" w:hAnsiTheme="majorBidi" w:cs="Angsana New"/>
          <w:lang w:val="en-US"/>
        </w:rPr>
        <w:t xml:space="preserve"> </w:t>
      </w:r>
      <w:r w:rsidRPr="0071371D">
        <w:rPr>
          <w:rFonts w:asciiTheme="majorBidi" w:hAnsiTheme="majorBidi" w:cs="Angsana New"/>
          <w:cs/>
          <w:lang w:val="en-US"/>
        </w:rPr>
        <w:t>และคาดว่าจะมีผลกระทบที่มีสาระสำคัญต่องบการเงินรวมและงบการเงินเฉพาะกิจการ</w:t>
      </w:r>
      <w:r w:rsidR="003421FC" w:rsidRPr="0071371D">
        <w:rPr>
          <w:rFonts w:asciiTheme="majorBidi" w:hAnsiTheme="majorBidi" w:cs="Angsana New"/>
          <w:lang w:val="en-US"/>
        </w:rPr>
        <w:t xml:space="preserve"> </w:t>
      </w:r>
      <w:r w:rsidRPr="0071371D">
        <w:rPr>
          <w:rFonts w:asciiTheme="majorBidi" w:hAnsiTheme="majorBidi" w:cs="Angsana New"/>
          <w:cs/>
          <w:lang w:val="en-US"/>
        </w:rPr>
        <w:t xml:space="preserve">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Pr="0071371D">
        <w:rPr>
          <w:rFonts w:asciiTheme="majorBidi" w:hAnsiTheme="majorBidi" w:cstheme="majorBidi"/>
          <w:lang w:val="en-US"/>
        </w:rPr>
        <w:t xml:space="preserve">1 </w:t>
      </w:r>
      <w:r w:rsidRPr="0071371D">
        <w:rPr>
          <w:rFonts w:asciiTheme="majorBidi" w:hAnsiTheme="majorBidi" w:cs="Angsana New"/>
          <w:cs/>
          <w:lang w:val="en-US"/>
        </w:rPr>
        <w:t>มกราคมในปีดังต่อไปนี้ และอนุญาตให้นำมาถือปฏิบัติก่อนวันที่มีผลบังคับใช้ได้ อย่างไรก็ตามกลุ่มบริษัท ไม่ได้นำมาตรฐานการรายงา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20CECD05" w14:textId="77777777" w:rsidR="003421FC" w:rsidRPr="003600F4" w:rsidRDefault="003421FC" w:rsidP="00C55D19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410"/>
        <w:gridCol w:w="1260"/>
      </w:tblGrid>
      <w:tr w:rsidR="003421FC" w:rsidRPr="0071371D" w14:paraId="666E7752" w14:textId="77777777" w:rsidTr="003421FC">
        <w:trPr>
          <w:tblHeader/>
        </w:trPr>
        <w:tc>
          <w:tcPr>
            <w:tcW w:w="3690" w:type="dxa"/>
            <w:vAlign w:val="bottom"/>
          </w:tcPr>
          <w:p w14:paraId="46BEB23C" w14:textId="0F1EF669" w:rsidR="003421FC" w:rsidRPr="0071371D" w:rsidRDefault="003421FC" w:rsidP="008A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1371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71371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410" w:type="dxa"/>
            <w:vAlign w:val="bottom"/>
          </w:tcPr>
          <w:p w14:paraId="1CC882B0" w14:textId="77777777" w:rsidR="003421FC" w:rsidRPr="0071371D" w:rsidRDefault="003421FC" w:rsidP="008A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71371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  <w:vAlign w:val="bottom"/>
          </w:tcPr>
          <w:p w14:paraId="534A5A13" w14:textId="77777777" w:rsidR="003421FC" w:rsidRPr="0071371D" w:rsidRDefault="003421FC" w:rsidP="008A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71371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3421FC" w:rsidRPr="0071371D" w14:paraId="731BC617" w14:textId="77777777" w:rsidTr="003421FC">
        <w:tc>
          <w:tcPr>
            <w:tcW w:w="3690" w:type="dxa"/>
          </w:tcPr>
          <w:p w14:paraId="2B6E6B5A" w14:textId="6DCE7CA5" w:rsidR="003421FC" w:rsidRPr="0071371D" w:rsidRDefault="003421FC" w:rsidP="008A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1371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71371D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4410" w:type="dxa"/>
          </w:tcPr>
          <w:p w14:paraId="4619304A" w14:textId="36303049" w:rsidR="003421FC" w:rsidRPr="0071371D" w:rsidRDefault="003421FC" w:rsidP="008A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1371D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  <w:r w:rsidR="0071371D"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  <w:t xml:space="preserve"> </w:t>
            </w:r>
          </w:p>
        </w:tc>
        <w:tc>
          <w:tcPr>
            <w:tcW w:w="1260" w:type="dxa"/>
          </w:tcPr>
          <w:p w14:paraId="4F5E637E" w14:textId="77777777" w:rsidR="003421FC" w:rsidRPr="0071371D" w:rsidRDefault="003421FC" w:rsidP="008A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1371D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3421FC" w:rsidRPr="0071371D" w14:paraId="30D5DBBF" w14:textId="77777777" w:rsidTr="003421FC">
        <w:tc>
          <w:tcPr>
            <w:tcW w:w="3690" w:type="dxa"/>
          </w:tcPr>
          <w:p w14:paraId="0B8B6116" w14:textId="77777777" w:rsidR="003421FC" w:rsidRPr="0071371D" w:rsidRDefault="003421FC" w:rsidP="008A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137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71371D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</w:p>
        </w:tc>
        <w:tc>
          <w:tcPr>
            <w:tcW w:w="4410" w:type="dxa"/>
          </w:tcPr>
          <w:p w14:paraId="7D183EDD" w14:textId="77777777" w:rsidR="003421FC" w:rsidRPr="0071371D" w:rsidRDefault="003421FC" w:rsidP="008A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1371D">
              <w:rPr>
                <w:rFonts w:asciiTheme="majorBidi" w:hAnsiTheme="majorBidi" w:cstheme="majorBidi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260" w:type="dxa"/>
          </w:tcPr>
          <w:p w14:paraId="26309521" w14:textId="77777777" w:rsidR="003421FC" w:rsidRPr="0071371D" w:rsidRDefault="003421FC" w:rsidP="008A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1371D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2AD91C68" w14:textId="77777777" w:rsidR="004A4C90" w:rsidRPr="004A4C90" w:rsidRDefault="004A4C90" w:rsidP="004A4C90">
      <w:pPr>
        <w:pStyle w:val="a"/>
        <w:ind w:left="108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</w:p>
    <w:p w14:paraId="7CB16B82" w14:textId="691D79DE" w:rsidR="003421FC" w:rsidRPr="000F2B26" w:rsidRDefault="003421FC" w:rsidP="000F2B26">
      <w:pPr>
        <w:pStyle w:val="a"/>
        <w:numPr>
          <w:ilvl w:val="0"/>
          <w:numId w:val="25"/>
        </w:numPr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0F2B26">
        <w:rPr>
          <w:rFonts w:asciiTheme="majorBidi" w:hAnsiTheme="majorBidi" w:cstheme="majorBidi"/>
          <w:b/>
          <w:bCs/>
          <w:i/>
          <w:iCs/>
          <w:cs/>
        </w:rPr>
        <w:t>มาตรฐาน</w:t>
      </w:r>
      <w:r w:rsidRPr="000F2B26">
        <w:rPr>
          <w:rFonts w:asciiTheme="majorBidi" w:hAnsiTheme="majorBidi" w:cstheme="majorBidi"/>
          <w:b/>
          <w:bCs/>
          <w:i/>
          <w:iCs/>
          <w:color w:val="000000"/>
          <w:cs/>
        </w:rPr>
        <w:t xml:space="preserve">การรายงานทางการเงิน ฉบับที่ </w:t>
      </w:r>
      <w:r w:rsidRPr="000F2B26">
        <w:rPr>
          <w:rFonts w:asciiTheme="majorBidi" w:hAnsiTheme="majorBidi" w:cstheme="majorBidi"/>
          <w:b/>
          <w:bCs/>
          <w:i/>
          <w:iCs/>
          <w:color w:val="000000"/>
        </w:rPr>
        <w:t xml:space="preserve">18 </w:t>
      </w:r>
      <w:r w:rsidRPr="000F2B26">
        <w:rPr>
          <w:rFonts w:asciiTheme="majorBidi" w:hAnsiTheme="majorBidi" w:cstheme="majorBidi"/>
          <w:b/>
          <w:bCs/>
          <w:i/>
          <w:iCs/>
          <w:color w:val="000000"/>
          <w:cs/>
        </w:rPr>
        <w:t>เรื่อง การแสดงรายการและการเปิดเผยข้อมูลในงบการเงิน</w:t>
      </w:r>
    </w:p>
    <w:p w14:paraId="3D7645D4" w14:textId="77777777" w:rsidR="003421FC" w:rsidRPr="00626FD0" w:rsidRDefault="003421FC" w:rsidP="003421FC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D619A46" w14:textId="77777777" w:rsidR="003421FC" w:rsidRPr="00626FD0" w:rsidRDefault="003421FC" w:rsidP="003421FC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41931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มาตรฐานการรายงานทางการเงิน ฉบับที่ </w:t>
      </w:r>
      <w:r w:rsidRPr="00F41931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18 </w:t>
      </w:r>
      <w:r w:rsidRPr="00F41931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จะมาแทนมาตรฐานการบัญชี ฉบับที่ </w:t>
      </w:r>
      <w:r w:rsidRPr="00F41931">
        <w:rPr>
          <w:rFonts w:asciiTheme="majorBidi" w:hAnsiTheme="majorBidi" w:cstheme="majorBidi"/>
          <w:color w:val="000000"/>
          <w:spacing w:val="-6"/>
          <w:sz w:val="30"/>
          <w:szCs w:val="30"/>
        </w:rPr>
        <w:t>1</w:t>
      </w:r>
      <w:r w:rsidRPr="00F41931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เรื่อง</w:t>
      </w:r>
      <w:r w:rsidRPr="00F41931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F41931">
        <w:rPr>
          <w:rFonts w:asciiTheme="majorBidi" w:hAnsiTheme="majorBidi" w:cstheme="majorBidi"/>
          <w:i/>
          <w:iCs/>
          <w:color w:val="000000"/>
          <w:spacing w:val="-6"/>
          <w:sz w:val="30"/>
          <w:szCs w:val="30"/>
          <w:cs/>
        </w:rPr>
        <w:t>การนำเสนองบการเงิน</w:t>
      </w:r>
      <w:r w:rsidRPr="00626FD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26FD0">
        <w:rPr>
          <w:rFonts w:asciiTheme="majorBidi" w:hAnsiTheme="majorBidi" w:cstheme="majorBidi"/>
          <w:color w:val="000000"/>
          <w:sz w:val="30"/>
          <w:szCs w:val="30"/>
          <w:cs/>
        </w:rPr>
        <w:t>และนำเสนอข้อกำหนดที่สำคัญใหม่ดังต่อไปนี้</w:t>
      </w:r>
    </w:p>
    <w:p w14:paraId="24685B7A" w14:textId="77777777" w:rsidR="003421FC" w:rsidRPr="00626FD0" w:rsidRDefault="003421FC" w:rsidP="003421FC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CF49E90" w14:textId="34A18614" w:rsidR="003421FC" w:rsidRPr="00626FD0" w:rsidRDefault="003421FC">
      <w:pPr>
        <w:pStyle w:val="ListParagraph"/>
        <w:numPr>
          <w:ilvl w:val="0"/>
          <w:numId w:val="23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contextualSpacing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626FD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626FD0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626FD0">
        <w:rPr>
          <w:rFonts w:asciiTheme="majorBidi" w:hAnsiTheme="majorBidi" w:cstheme="majorBidi"/>
          <w:color w:val="000000"/>
          <w:sz w:val="30"/>
          <w:szCs w:val="30"/>
          <w:cs/>
        </w:rPr>
        <w:t>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</w:t>
      </w:r>
      <w:r w:rsidRPr="00626FD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26FD0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1AD38F2A" w14:textId="028EEAE1" w:rsidR="003421FC" w:rsidRPr="00626FD0" w:rsidRDefault="003421FC">
      <w:pPr>
        <w:pStyle w:val="ListParagraph"/>
        <w:numPr>
          <w:ilvl w:val="0"/>
          <w:numId w:val="23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26FD0">
        <w:rPr>
          <w:rFonts w:asciiTheme="majorBidi" w:hAnsiTheme="majorBidi" w:cstheme="majorBidi"/>
          <w:color w:val="000000"/>
          <w:sz w:val="30"/>
          <w:szCs w:val="30"/>
          <w:cs/>
        </w:rPr>
        <w:t>ต้องเปิดเผยมาตรวัดผลการดำเนินงานที่นิยามโดยฝ่ายบริหาร (หรือ “</w:t>
      </w:r>
      <w:r w:rsidRPr="00626FD0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626FD0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ไว้ในหมายเหตุประกอบงบการเงินข้อเดียว</w:t>
      </w:r>
    </w:p>
    <w:p w14:paraId="4127F75A" w14:textId="77777777" w:rsidR="003421FC" w:rsidRPr="00626FD0" w:rsidRDefault="003421FC">
      <w:pPr>
        <w:pStyle w:val="ListParagraph"/>
        <w:numPr>
          <w:ilvl w:val="0"/>
          <w:numId w:val="23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26FD0">
        <w:rPr>
          <w:rFonts w:asciiTheme="majorBidi" w:hAnsiTheme="majorBidi" w:cstheme="majorBidi"/>
          <w:color w:val="000000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14:paraId="35492145" w14:textId="77777777" w:rsidR="003421FC" w:rsidRPr="00626FD0" w:rsidRDefault="003421FC" w:rsidP="003421FC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18E2B48" w14:textId="5A6AF091" w:rsidR="003421FC" w:rsidRPr="00626FD0" w:rsidRDefault="003421FC" w:rsidP="003421FC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26FD0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</w:t>
      </w:r>
      <w:r w:rsidR="00AD7737">
        <w:rPr>
          <w:rFonts w:asciiTheme="majorBidi" w:hAnsiTheme="majorBidi" w:cstheme="majorBidi"/>
          <w:color w:val="000000"/>
          <w:sz w:val="30"/>
          <w:szCs w:val="30"/>
        </w:rPr>
        <w:br/>
      </w:r>
      <w:r w:rsidRPr="00626FD0">
        <w:rPr>
          <w:rFonts w:asciiTheme="majorBidi" w:hAnsiTheme="majorBidi" w:cstheme="majorBidi"/>
          <w:color w:val="000000"/>
          <w:sz w:val="30"/>
          <w:szCs w:val="30"/>
          <w:cs/>
        </w:rPr>
        <w:t>งบกระแส เงินสด เมื่อกิจการนำเสนอกระแสเงินสดจากกิจกรรมดำเนินงานโดยวิธีทางอ้อม</w:t>
      </w:r>
    </w:p>
    <w:p w14:paraId="23568ADC" w14:textId="0BDF64D3" w:rsidR="005A2794" w:rsidRDefault="005A2794" w:rsidP="005F4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0952D11" w14:textId="72BC4974" w:rsidR="003421FC" w:rsidRPr="00626FD0" w:rsidRDefault="00D46605" w:rsidP="008922B3">
      <w:pPr>
        <w:pStyle w:val="a"/>
        <w:numPr>
          <w:ilvl w:val="0"/>
          <w:numId w:val="25"/>
        </w:numPr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626FD0">
        <w:rPr>
          <w:rFonts w:asciiTheme="majorBidi" w:hAnsiTheme="majorBidi" w:cstheme="majorBidi" w:hint="cs"/>
          <w:b/>
          <w:bCs/>
          <w:i/>
          <w:iCs/>
          <w:color w:val="000000"/>
          <w:cs/>
        </w:rPr>
        <w:lastRenderedPageBreak/>
        <w:t>การปรับปรุง</w:t>
      </w:r>
      <w:r w:rsidR="003421FC" w:rsidRPr="00626FD0">
        <w:rPr>
          <w:rFonts w:asciiTheme="majorBidi" w:hAnsiTheme="majorBidi" w:cstheme="majorBidi"/>
          <w:b/>
          <w:bCs/>
          <w:i/>
          <w:iCs/>
          <w:color w:val="000000"/>
          <w:cs/>
        </w:rPr>
        <w:t xml:space="preserve">มาตรฐานการบัญชี ฉบับที่ </w:t>
      </w:r>
      <w:r w:rsidR="005F4B02" w:rsidRPr="00626FD0">
        <w:rPr>
          <w:rFonts w:asciiTheme="majorBidi" w:hAnsiTheme="majorBidi" w:cstheme="majorBidi"/>
          <w:b/>
          <w:bCs/>
          <w:i/>
          <w:iCs/>
          <w:color w:val="000000"/>
        </w:rPr>
        <w:t>7</w:t>
      </w:r>
      <w:r w:rsidR="003421FC" w:rsidRPr="00626FD0">
        <w:rPr>
          <w:rFonts w:asciiTheme="majorBidi" w:hAnsiTheme="majorBidi" w:cstheme="majorBidi"/>
          <w:b/>
          <w:bCs/>
          <w:i/>
          <w:iCs/>
          <w:color w:val="000000"/>
          <w:cs/>
        </w:rPr>
        <w:t xml:space="preserve"> เรื่อง </w:t>
      </w:r>
      <w:r w:rsidR="005F4B02" w:rsidRPr="00626FD0">
        <w:rPr>
          <w:rFonts w:asciiTheme="majorBidi" w:hAnsiTheme="majorBidi" w:cstheme="majorBidi"/>
          <w:b/>
          <w:bCs/>
          <w:i/>
          <w:iCs/>
          <w:color w:val="000000"/>
          <w:cs/>
        </w:rPr>
        <w:t>งบกระแสเงินสด</w:t>
      </w:r>
      <w:r w:rsidR="001955E3" w:rsidRPr="00626FD0">
        <w:rPr>
          <w:rFonts w:asciiTheme="majorBidi" w:hAnsiTheme="majorBidi" w:cstheme="majorBidi"/>
          <w:b/>
          <w:bCs/>
          <w:i/>
          <w:iCs/>
          <w:color w:val="000000"/>
          <w:cs/>
        </w:rPr>
        <w:t xml:space="preserve"> อันเป็นผลสืบเนื่องมาจากการออกมาตรฐานการรายงานทางการเงิน ฉบับที่ </w:t>
      </w:r>
      <w:r w:rsidR="001955E3" w:rsidRPr="00626FD0">
        <w:rPr>
          <w:rFonts w:asciiTheme="majorBidi" w:hAnsiTheme="majorBidi" w:cstheme="majorBidi"/>
          <w:b/>
          <w:bCs/>
          <w:i/>
          <w:iCs/>
          <w:color w:val="000000"/>
        </w:rPr>
        <w:t xml:space="preserve">18 </w:t>
      </w:r>
      <w:r w:rsidR="001955E3" w:rsidRPr="00626FD0">
        <w:rPr>
          <w:rFonts w:asciiTheme="majorBidi" w:hAnsiTheme="majorBidi" w:cstheme="majorBidi"/>
          <w:b/>
          <w:bCs/>
          <w:i/>
          <w:iCs/>
          <w:color w:val="000000"/>
          <w:cs/>
        </w:rPr>
        <w:t>เรื่อง การแสดงรายการและการเปิดเผยข้อมูลในงบการเงิน</w:t>
      </w:r>
    </w:p>
    <w:p w14:paraId="57BBC923" w14:textId="77777777" w:rsidR="001F35BC" w:rsidRPr="00626FD0" w:rsidRDefault="001F35BC" w:rsidP="001F35BC">
      <w:pPr>
        <w:pStyle w:val="ListParagraph"/>
        <w:tabs>
          <w:tab w:val="clear" w:pos="680"/>
        </w:tabs>
        <w:spacing w:line="240" w:lineRule="auto"/>
        <w:ind w:left="900" w:right="-27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14:paraId="6B775A99" w14:textId="539BE1E3" w:rsidR="001955E3" w:rsidRPr="00626FD0" w:rsidRDefault="001955E3" w:rsidP="006C56D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26FD0">
        <w:rPr>
          <w:rFonts w:asciiTheme="majorBidi" w:hAnsiTheme="majorBidi" w:cstheme="majorBidi"/>
          <w:color w:val="000000"/>
          <w:sz w:val="30"/>
          <w:szCs w:val="30"/>
          <w:cs/>
        </w:rPr>
        <w:t>การ</w:t>
      </w:r>
      <w:r w:rsidR="001B3B53" w:rsidRPr="00626FD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ปรับปรุงจัดทำขึ้นเพื่อให้มีความสอดคล้องกับมาตรฐานการรายงานทางการเงิน ฉบับที่ </w:t>
      </w:r>
      <w:r w:rsidR="001B3B53" w:rsidRPr="00626FD0">
        <w:rPr>
          <w:rFonts w:asciiTheme="majorBidi" w:hAnsiTheme="majorBidi" w:cstheme="majorBidi"/>
          <w:color w:val="000000"/>
          <w:sz w:val="30"/>
          <w:szCs w:val="30"/>
        </w:rPr>
        <w:t xml:space="preserve">18 </w:t>
      </w:r>
      <w:r w:rsidR="001B3B53" w:rsidRPr="00626FD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เรื่อง </w:t>
      </w:r>
      <w:r w:rsidR="00AD7737">
        <w:rPr>
          <w:rFonts w:asciiTheme="majorBidi" w:hAnsiTheme="majorBidi" w:cstheme="majorBidi"/>
          <w:color w:val="000000"/>
          <w:sz w:val="30"/>
          <w:szCs w:val="30"/>
        </w:rPr>
        <w:br/>
      </w:r>
      <w:r w:rsidR="001B3B53" w:rsidRPr="00626FD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การแสดงรายการและการเปิดเผยข้อมูลในงบการเงิน</w:t>
      </w:r>
    </w:p>
    <w:p w14:paraId="49EB8A19" w14:textId="77777777" w:rsidR="001B3B53" w:rsidRPr="00626FD0" w:rsidRDefault="001B3B53" w:rsidP="006C56D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BF6A0E3" w14:textId="24C88554" w:rsidR="001B3B53" w:rsidRPr="00626FD0" w:rsidRDefault="001B3B53" w:rsidP="006C56D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26FD0">
        <w:rPr>
          <w:rFonts w:asciiTheme="majorBidi" w:hAnsiTheme="majorBidi" w:cstheme="majorBidi"/>
          <w:color w:val="000000"/>
          <w:sz w:val="30"/>
          <w:szCs w:val="30"/>
        </w:rPr>
        <w:t xml:space="preserve">TFRS 18 </w:t>
      </w:r>
      <w:r w:rsidRPr="00626FD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กำหนดให้มีการปรับปรุงที่เป็นผลสืบเนื่องต่อมาตรฐานการบัญชีฉบับนี้ โดยกำหนดให้กิจการนำยอดรวมย่อย </w:t>
      </w:r>
      <w:r w:rsidRPr="00626FD0">
        <w:rPr>
          <w:rFonts w:asciiTheme="majorBidi" w:hAnsiTheme="majorBidi" w:cstheme="majorBidi"/>
          <w:color w:val="000000"/>
          <w:sz w:val="30"/>
          <w:szCs w:val="30"/>
        </w:rPr>
        <w:t>“</w:t>
      </w:r>
      <w:r w:rsidRPr="00626FD0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</w:t>
      </w:r>
      <w:r w:rsidRPr="00626FD0">
        <w:rPr>
          <w:rFonts w:asciiTheme="majorBidi" w:hAnsiTheme="majorBidi" w:cstheme="majorBidi"/>
          <w:color w:val="000000"/>
          <w:sz w:val="30"/>
          <w:szCs w:val="30"/>
        </w:rPr>
        <w:t>”</w:t>
      </w:r>
      <w:r w:rsidRPr="00626FD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ที่กำหนดขึ้นใหม่เป็นจุดเริ่มต้นของงบกระแสเงินสด เมื่อมีการนำ</w:t>
      </w:r>
      <w:r w:rsidR="00D76616" w:rsidRPr="00626FD0">
        <w:rPr>
          <w:rFonts w:asciiTheme="majorBidi" w:hAnsiTheme="majorBidi" w:cstheme="majorBidi"/>
          <w:color w:val="000000"/>
          <w:sz w:val="30"/>
          <w:szCs w:val="30"/>
          <w:cs/>
        </w:rPr>
        <w:t>เสนอกระแสเงินสดจากกิจกรรมดำเนินงานโดยวิธีทางอ้อม</w:t>
      </w:r>
    </w:p>
    <w:p w14:paraId="5C2744F1" w14:textId="77777777" w:rsidR="00D76616" w:rsidRPr="00626FD0" w:rsidRDefault="00D76616" w:rsidP="006C56D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7A00A15" w14:textId="5C8DE5B6" w:rsidR="00D76616" w:rsidRDefault="00D76616" w:rsidP="006C56D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26FD0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การปรับปรุงที่เป็นผลสืบเนื่องดังกล่าวยังให้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13CE831A" w14:textId="77777777" w:rsidR="00B813A3" w:rsidRPr="00626FD0" w:rsidRDefault="00B813A3" w:rsidP="006C56D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24BBB55" w14:textId="39804FC3" w:rsidR="003421FC" w:rsidRPr="00626FD0" w:rsidRDefault="003421FC" w:rsidP="003421FC">
      <w:pPr>
        <w:spacing w:line="240" w:lineRule="auto"/>
        <w:ind w:left="729" w:right="-27"/>
        <w:jc w:val="thaiDistribute"/>
        <w:rPr>
          <w:rFonts w:asciiTheme="majorBidi" w:hAnsiTheme="majorBidi" w:cstheme="majorBidi"/>
          <w:spacing w:val="-6"/>
          <w:sz w:val="30"/>
          <w:szCs w:val="30"/>
          <w:lang w:val="th-TH"/>
        </w:rPr>
      </w:pPr>
      <w:r w:rsidRPr="00626FD0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  </w:t>
      </w:r>
    </w:p>
    <w:p w14:paraId="6DD77059" w14:textId="77777777" w:rsidR="00093210" w:rsidRPr="005F4B02" w:rsidRDefault="00093210" w:rsidP="00323635">
      <w:pPr>
        <w:pStyle w:val="a"/>
        <w:ind w:left="900"/>
        <w:jc w:val="thaiDistribute"/>
        <w:rPr>
          <w:rFonts w:asciiTheme="majorBidi" w:hAnsiTheme="majorBidi" w:cstheme="majorBidi"/>
          <w:spacing w:val="-6"/>
          <w:highlight w:val="cyan"/>
        </w:rPr>
      </w:pPr>
    </w:p>
    <w:sectPr w:rsidR="00093210" w:rsidRPr="005F4B02" w:rsidSect="0045358F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056E4" w14:textId="77777777" w:rsidR="00777626" w:rsidRDefault="00777626">
      <w:r>
        <w:separator/>
      </w:r>
    </w:p>
  </w:endnote>
  <w:endnote w:type="continuationSeparator" w:id="0">
    <w:p w14:paraId="46979848" w14:textId="77777777" w:rsidR="00777626" w:rsidRDefault="00777626">
      <w:r>
        <w:continuationSeparator/>
      </w:r>
    </w:p>
  </w:endnote>
  <w:endnote w:type="continuationNotice" w:id="1">
    <w:p w14:paraId="34E35B30" w14:textId="77777777" w:rsidR="00777626" w:rsidRDefault="0077762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690898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7B2509C" w14:textId="60C01B70" w:rsidR="005C005E" w:rsidRPr="00C312FF" w:rsidRDefault="005C005E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C312FF">
          <w:rPr>
            <w:rFonts w:ascii="Angsana New" w:hAnsi="Angsana New" w:hint="cs"/>
            <w:sz w:val="30"/>
            <w:szCs w:val="30"/>
          </w:rPr>
          <w:fldChar w:fldCharType="begin"/>
        </w:r>
        <w:r w:rsidRPr="00C312FF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C312FF">
          <w:rPr>
            <w:rFonts w:ascii="Angsana New" w:hAnsi="Angsana New" w:hint="cs"/>
            <w:sz w:val="30"/>
            <w:szCs w:val="30"/>
          </w:rPr>
          <w:fldChar w:fldCharType="separate"/>
        </w:r>
        <w:r w:rsidR="0043118D" w:rsidRPr="0043118D">
          <w:rPr>
            <w:rFonts w:ascii="Angsana New" w:hAnsi="Angsana New" w:hint="cs"/>
            <w:noProof/>
            <w:sz w:val="30"/>
            <w:szCs w:val="30"/>
            <w:lang w:val="en-US"/>
          </w:rPr>
          <w:t>2</w:t>
        </w:r>
        <w:r w:rsidRPr="00C312FF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B2BDA" w14:textId="5D004BCA" w:rsidR="00667C73" w:rsidRPr="00381B5D" w:rsidRDefault="00667C73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="0043118D" w:rsidRPr="0043118D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BCE44DA" w14:textId="77777777" w:rsidR="00667C73" w:rsidRPr="0070026C" w:rsidRDefault="00667C73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C88EC" w14:textId="6E3EDADB" w:rsidR="00667C73" w:rsidRPr="003C3524" w:rsidRDefault="00667C73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43118D" w:rsidRPr="0043118D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0F9D9A7B" w14:textId="6D6A019D" w:rsidR="00667C73" w:rsidRPr="001D2470" w:rsidRDefault="00667C73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7B3B81">
      <w:rPr>
        <w:rFonts w:ascii="Angsana New" w:hAnsi="Angsana New"/>
        <w:noProof/>
        <w:sz w:val="30"/>
        <w:szCs w:val="30"/>
      </w:rPr>
      <w:t>PSH Note FS TH Q226 V13.docx</w:t>
    </w:r>
    <w:r w:rsidRPr="001D2470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2B2B2" w14:textId="1DDE915B" w:rsidR="00C51617" w:rsidRPr="00381B5D" w:rsidRDefault="00C51617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="0043118D" w:rsidRPr="0043118D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D3E1DA0" w14:textId="77777777" w:rsidR="00C51617" w:rsidRPr="0070026C" w:rsidRDefault="00C51617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54992" w14:textId="77777777" w:rsidR="00777626" w:rsidRDefault="00777626">
      <w:r>
        <w:separator/>
      </w:r>
    </w:p>
  </w:footnote>
  <w:footnote w:type="continuationSeparator" w:id="0">
    <w:p w14:paraId="02C4E5E1" w14:textId="77777777" w:rsidR="00777626" w:rsidRDefault="00777626">
      <w:r>
        <w:continuationSeparator/>
      </w:r>
    </w:p>
  </w:footnote>
  <w:footnote w:type="continuationNotice" w:id="1">
    <w:p w14:paraId="40B6BB99" w14:textId="77777777" w:rsidR="00777626" w:rsidRDefault="0077762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79DCD" w14:textId="77777777" w:rsidR="00667C73" w:rsidRPr="004D6E45" w:rsidRDefault="00667C73" w:rsidP="003A71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AFDA0EE" w14:textId="77777777" w:rsidR="00667C73" w:rsidRPr="00FA7747" w:rsidRDefault="00667C73" w:rsidP="003A71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4F2EEDE" w14:textId="5971D771" w:rsidR="00277F91" w:rsidRDefault="00E874B3" w:rsidP="00277F9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</w:t>
    </w:r>
    <w:r w:rsidR="003E12D6">
      <w:rPr>
        <w:rFonts w:ascii="Angsana New" w:hAnsi="Angsana New"/>
        <w:b w:val="0"/>
        <w:bCs/>
        <w:sz w:val="32"/>
        <w:szCs w:val="32"/>
        <w:cs/>
        <w:lang w:bidi="th-TH"/>
      </w:rPr>
      <w:t>สามเดือน</w:t>
    </w:r>
    <w:r w:rsidR="00AF769C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="003E12D6"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AF769C">
      <w:rPr>
        <w:rFonts w:ascii="Angsana New" w:hAnsi="Angsana New"/>
        <w:sz w:val="32"/>
        <w:szCs w:val="32"/>
        <w:lang w:val="en-US" w:bidi="th-TH"/>
      </w:rPr>
      <w:t xml:space="preserve">30 </w:t>
    </w:r>
    <w:r w:rsidR="00AF769C" w:rsidRPr="00AF769C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="00EC5F94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="0043118D" w:rsidRPr="0043118D">
      <w:rPr>
        <w:rFonts w:ascii="Angsana New" w:hAnsi="Angsana New"/>
        <w:sz w:val="32"/>
        <w:szCs w:val="32"/>
        <w:lang w:val="en-US" w:bidi="th-TH"/>
      </w:rPr>
      <w:t>256</w:t>
    </w:r>
    <w:r w:rsidR="003E12D6">
      <w:rPr>
        <w:rFonts w:ascii="Angsana New" w:hAnsi="Angsana New"/>
        <w:sz w:val="32"/>
        <w:szCs w:val="32"/>
        <w:lang w:val="en-US" w:bidi="th-TH"/>
      </w:rPr>
      <w:t>9</w:t>
    </w:r>
    <w:r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="00277F91">
      <w:rPr>
        <w:rFonts w:ascii="Angsana New" w:hAnsi="Angsana New"/>
        <w:b w:val="0"/>
        <w:bCs/>
        <w:sz w:val="32"/>
        <w:szCs w:val="32"/>
        <w:lang w:bidi="th-TH"/>
      </w:rPr>
      <w:t>(</w:t>
    </w:r>
    <w:r w:rsidR="00277F91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="00277F91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44167BA8" w14:textId="77777777" w:rsidR="00667C73" w:rsidRPr="009C5C2C" w:rsidRDefault="00667C73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88A9D" w14:textId="77777777" w:rsidR="00667C73" w:rsidRPr="004D6E45" w:rsidRDefault="00667C73" w:rsidP="009C42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72A9EE5" w14:textId="77777777" w:rsidR="00667C73" w:rsidRPr="00FA7747" w:rsidRDefault="00667C73" w:rsidP="009C42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C829D3D" w14:textId="62C7D733" w:rsidR="00DD2A51" w:rsidRDefault="001E02D7" w:rsidP="00DD2A5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</w:t>
    </w:r>
    <w:r w:rsidR="003B063F">
      <w:rPr>
        <w:rFonts w:ascii="Angsana New" w:hAnsi="Angsana New"/>
        <w:b w:val="0"/>
        <w:bCs/>
        <w:sz w:val="32"/>
        <w:szCs w:val="32"/>
        <w:cs/>
        <w:lang w:bidi="th-TH"/>
      </w:rPr>
      <w:t>สามเดือน</w:t>
    </w:r>
    <w:r w:rsidR="003B063F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="003B063F"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3B063F">
      <w:rPr>
        <w:rFonts w:ascii="Angsana New" w:hAnsi="Angsana New"/>
        <w:sz w:val="32"/>
        <w:szCs w:val="32"/>
        <w:lang w:val="en-US" w:bidi="th-TH"/>
      </w:rPr>
      <w:t xml:space="preserve">30 </w:t>
    </w:r>
    <w:r w:rsidR="003B063F" w:rsidRPr="00AF769C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="003B063F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="003B063F" w:rsidRPr="0043118D">
      <w:rPr>
        <w:rFonts w:ascii="Angsana New" w:hAnsi="Angsana New"/>
        <w:sz w:val="32"/>
        <w:szCs w:val="32"/>
        <w:lang w:val="en-US" w:bidi="th-TH"/>
      </w:rPr>
      <w:t>256</w:t>
    </w:r>
    <w:r w:rsidR="003B063F">
      <w:rPr>
        <w:rFonts w:ascii="Angsana New" w:hAnsi="Angsana New"/>
        <w:sz w:val="32"/>
        <w:szCs w:val="32"/>
        <w:lang w:val="en-US" w:bidi="th-TH"/>
      </w:rPr>
      <w:t>9</w:t>
    </w:r>
    <w:r w:rsidR="003B063F"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="003B063F">
      <w:rPr>
        <w:rFonts w:ascii="Angsana New" w:hAnsi="Angsana New"/>
        <w:b w:val="0"/>
        <w:bCs/>
        <w:sz w:val="32"/>
        <w:szCs w:val="32"/>
        <w:lang w:bidi="th-TH"/>
      </w:rPr>
      <w:t>(</w:t>
    </w:r>
    <w:r w:rsidR="003B063F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="003B063F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58D641BA" w14:textId="77777777" w:rsidR="00667C73" w:rsidRPr="00DD2A51" w:rsidRDefault="00667C73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83BC7" w14:textId="77777777" w:rsidR="00667C73" w:rsidRPr="004D6E45" w:rsidRDefault="00667C73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81A34C2" w14:textId="77777777" w:rsidR="00667C73" w:rsidRPr="00FA7747" w:rsidRDefault="00667C73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4D23646" w14:textId="03139814" w:rsidR="00B66364" w:rsidRDefault="001E02D7" w:rsidP="00B66364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</w:t>
    </w:r>
    <w:r w:rsidR="003B063F">
      <w:rPr>
        <w:rFonts w:ascii="Angsana New" w:hAnsi="Angsana New"/>
        <w:b w:val="0"/>
        <w:bCs/>
        <w:sz w:val="32"/>
        <w:szCs w:val="32"/>
        <w:cs/>
        <w:lang w:bidi="th-TH"/>
      </w:rPr>
      <w:t>สามเดือน</w:t>
    </w:r>
    <w:r w:rsidR="003B063F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="003B063F"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3B063F">
      <w:rPr>
        <w:rFonts w:ascii="Angsana New" w:hAnsi="Angsana New"/>
        <w:sz w:val="32"/>
        <w:szCs w:val="32"/>
        <w:lang w:val="en-US" w:bidi="th-TH"/>
      </w:rPr>
      <w:t xml:space="preserve">30 </w:t>
    </w:r>
    <w:r w:rsidR="003B063F" w:rsidRPr="00AF769C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="003B063F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="003B063F" w:rsidRPr="0043118D">
      <w:rPr>
        <w:rFonts w:ascii="Angsana New" w:hAnsi="Angsana New"/>
        <w:sz w:val="32"/>
        <w:szCs w:val="32"/>
        <w:lang w:val="en-US" w:bidi="th-TH"/>
      </w:rPr>
      <w:t>256</w:t>
    </w:r>
    <w:r w:rsidR="003B063F">
      <w:rPr>
        <w:rFonts w:ascii="Angsana New" w:hAnsi="Angsana New"/>
        <w:sz w:val="32"/>
        <w:szCs w:val="32"/>
        <w:lang w:val="en-US" w:bidi="th-TH"/>
      </w:rPr>
      <w:t>9</w:t>
    </w:r>
    <w:r w:rsidR="003B063F"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="003B063F">
      <w:rPr>
        <w:rFonts w:ascii="Angsana New" w:hAnsi="Angsana New"/>
        <w:b w:val="0"/>
        <w:bCs/>
        <w:sz w:val="32"/>
        <w:szCs w:val="32"/>
        <w:lang w:bidi="th-TH"/>
      </w:rPr>
      <w:t>(</w:t>
    </w:r>
    <w:r w:rsidR="003B063F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="003B063F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62CE4B0B" w14:textId="77777777" w:rsidR="00667C73" w:rsidRPr="00B66364" w:rsidRDefault="00667C73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F3DBB" w14:textId="77777777" w:rsidR="00C51617" w:rsidRPr="004D6E45" w:rsidRDefault="00C51617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2CFE3AF" w14:textId="77777777" w:rsidR="00C51617" w:rsidRPr="00FA7747" w:rsidRDefault="00C51617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047BF4C" w14:textId="0E98648E" w:rsidR="00B66364" w:rsidRDefault="001E02D7" w:rsidP="00B66364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</w:t>
    </w:r>
    <w:r w:rsidR="003B063F">
      <w:rPr>
        <w:rFonts w:ascii="Angsana New" w:hAnsi="Angsana New"/>
        <w:b w:val="0"/>
        <w:bCs/>
        <w:sz w:val="32"/>
        <w:szCs w:val="32"/>
        <w:cs/>
        <w:lang w:bidi="th-TH"/>
      </w:rPr>
      <w:t>สามเดือน</w:t>
    </w:r>
    <w:r w:rsidR="003B063F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="003B063F"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3B063F">
      <w:rPr>
        <w:rFonts w:ascii="Angsana New" w:hAnsi="Angsana New"/>
        <w:sz w:val="32"/>
        <w:szCs w:val="32"/>
        <w:lang w:val="en-US" w:bidi="th-TH"/>
      </w:rPr>
      <w:t xml:space="preserve">30 </w:t>
    </w:r>
    <w:r w:rsidR="003B063F" w:rsidRPr="00AF769C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="003B063F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="003B063F" w:rsidRPr="0043118D">
      <w:rPr>
        <w:rFonts w:ascii="Angsana New" w:hAnsi="Angsana New"/>
        <w:sz w:val="32"/>
        <w:szCs w:val="32"/>
        <w:lang w:val="en-US" w:bidi="th-TH"/>
      </w:rPr>
      <w:t>256</w:t>
    </w:r>
    <w:r w:rsidR="003B063F">
      <w:rPr>
        <w:rFonts w:ascii="Angsana New" w:hAnsi="Angsana New"/>
        <w:sz w:val="32"/>
        <w:szCs w:val="32"/>
        <w:lang w:val="en-US" w:bidi="th-TH"/>
      </w:rPr>
      <w:t>9</w:t>
    </w:r>
    <w:r w:rsidR="003B063F"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="003B063F">
      <w:rPr>
        <w:rFonts w:ascii="Angsana New" w:hAnsi="Angsana New"/>
        <w:b w:val="0"/>
        <w:bCs/>
        <w:sz w:val="32"/>
        <w:szCs w:val="32"/>
        <w:lang w:bidi="th-TH"/>
      </w:rPr>
      <w:t>(</w:t>
    </w:r>
    <w:r w:rsidR="003B063F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="003B063F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138DE75" w14:textId="77777777" w:rsidR="00C51617" w:rsidRPr="00FD4166" w:rsidRDefault="00C51617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CF02F3"/>
    <w:multiLevelType w:val="hybridMultilevel"/>
    <w:tmpl w:val="CFBE5854"/>
    <w:lvl w:ilvl="0" w:tplc="FFFFFFFF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38460220"/>
    <w:multiLevelType w:val="hybridMultilevel"/>
    <w:tmpl w:val="D6D64B9E"/>
    <w:lvl w:ilvl="0" w:tplc="851AA87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7" w15:restartNumberingAfterBreak="0">
    <w:nsid w:val="3B1A0633"/>
    <w:multiLevelType w:val="hybridMultilevel"/>
    <w:tmpl w:val="259AEAD0"/>
    <w:lvl w:ilvl="0" w:tplc="CFFEC186">
      <w:start w:val="1"/>
      <w:numFmt w:val="decimal"/>
      <w:pStyle w:val="Style2"/>
      <w:lvlText w:val="%1"/>
      <w:lvlJc w:val="left"/>
      <w:pPr>
        <w:ind w:left="720" w:hanging="360"/>
      </w:pPr>
      <w:rPr>
        <w:rFonts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47320AC5"/>
    <w:multiLevelType w:val="hybridMultilevel"/>
    <w:tmpl w:val="16F633E0"/>
    <w:lvl w:ilvl="0" w:tplc="8C00634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C23172"/>
    <w:multiLevelType w:val="multilevel"/>
    <w:tmpl w:val="6688D394"/>
    <w:lvl w:ilvl="0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900" w:hanging="360"/>
      </w:pPr>
    </w:lvl>
    <w:lvl w:ilvl="2" w:tentative="1">
      <w:start w:val="1"/>
      <w:numFmt w:val="lowerRoman"/>
      <w:lvlText w:val="%3."/>
      <w:lvlJc w:val="right"/>
      <w:pPr>
        <w:ind w:left="1620" w:hanging="180"/>
      </w:pPr>
    </w:lvl>
    <w:lvl w:ilvl="3" w:tentative="1">
      <w:start w:val="1"/>
      <w:numFmt w:val="decimal"/>
      <w:lvlText w:val="%4."/>
      <w:lvlJc w:val="left"/>
      <w:pPr>
        <w:ind w:left="2340" w:hanging="360"/>
      </w:pPr>
    </w:lvl>
    <w:lvl w:ilvl="4" w:tentative="1">
      <w:start w:val="1"/>
      <w:numFmt w:val="lowerLetter"/>
      <w:lvlText w:val="%5."/>
      <w:lvlJc w:val="left"/>
      <w:pPr>
        <w:ind w:left="3060" w:hanging="360"/>
      </w:pPr>
    </w:lvl>
    <w:lvl w:ilvl="5" w:tentative="1">
      <w:start w:val="1"/>
      <w:numFmt w:val="lowerRoman"/>
      <w:lvlText w:val="%6."/>
      <w:lvlJc w:val="right"/>
      <w:pPr>
        <w:ind w:left="3780" w:hanging="180"/>
      </w:pPr>
    </w:lvl>
    <w:lvl w:ilvl="6" w:tentative="1">
      <w:start w:val="1"/>
      <w:numFmt w:val="decimal"/>
      <w:lvlText w:val="%7."/>
      <w:lvlJc w:val="left"/>
      <w:pPr>
        <w:ind w:left="4500" w:hanging="360"/>
      </w:pPr>
    </w:lvl>
    <w:lvl w:ilvl="7" w:tentative="1">
      <w:start w:val="1"/>
      <w:numFmt w:val="lowerLetter"/>
      <w:lvlText w:val="%8."/>
      <w:lvlJc w:val="left"/>
      <w:pPr>
        <w:ind w:left="5220" w:hanging="360"/>
      </w:pPr>
    </w:lvl>
    <w:lvl w:ilvl="8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3" w15:restartNumberingAfterBreak="0">
    <w:nsid w:val="6F920CBB"/>
    <w:multiLevelType w:val="hybridMultilevel"/>
    <w:tmpl w:val="CFBE5854"/>
    <w:lvl w:ilvl="0" w:tplc="460E1A5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B7B6518"/>
    <w:multiLevelType w:val="multilevel"/>
    <w:tmpl w:val="6688D394"/>
    <w:lvl w:ilvl="0">
      <w:start w:val="1"/>
      <w:numFmt w:val="thaiLetters"/>
      <w:lvlText w:val="%1)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766847">
    <w:abstractNumId w:val="9"/>
  </w:num>
  <w:num w:numId="2" w16cid:durableId="516310318">
    <w:abstractNumId w:val="7"/>
  </w:num>
  <w:num w:numId="3" w16cid:durableId="1013654388">
    <w:abstractNumId w:val="6"/>
  </w:num>
  <w:num w:numId="4" w16cid:durableId="1863545271">
    <w:abstractNumId w:val="5"/>
  </w:num>
  <w:num w:numId="5" w16cid:durableId="331378443">
    <w:abstractNumId w:val="8"/>
  </w:num>
  <w:num w:numId="6" w16cid:durableId="998387675">
    <w:abstractNumId w:val="3"/>
  </w:num>
  <w:num w:numId="7" w16cid:durableId="1143230019">
    <w:abstractNumId w:val="2"/>
  </w:num>
  <w:num w:numId="8" w16cid:durableId="352804832">
    <w:abstractNumId w:val="0"/>
  </w:num>
  <w:num w:numId="9" w16cid:durableId="1256549863">
    <w:abstractNumId w:val="1"/>
  </w:num>
  <w:num w:numId="10" w16cid:durableId="41364427">
    <w:abstractNumId w:val="4"/>
  </w:num>
  <w:num w:numId="11" w16cid:durableId="1046955041">
    <w:abstractNumId w:val="16"/>
  </w:num>
  <w:num w:numId="12" w16cid:durableId="1224178723">
    <w:abstractNumId w:val="13"/>
  </w:num>
  <w:num w:numId="13" w16cid:durableId="156501496">
    <w:abstractNumId w:val="22"/>
  </w:num>
  <w:num w:numId="14" w16cid:durableId="455678199">
    <w:abstractNumId w:val="14"/>
  </w:num>
  <w:num w:numId="15" w16cid:durableId="266625026">
    <w:abstractNumId w:val="19"/>
  </w:num>
  <w:num w:numId="16" w16cid:durableId="256906495">
    <w:abstractNumId w:val="23"/>
  </w:num>
  <w:num w:numId="17" w16cid:durableId="963316718">
    <w:abstractNumId w:val="11"/>
  </w:num>
  <w:num w:numId="18" w16cid:durableId="2119255851">
    <w:abstractNumId w:val="17"/>
  </w:num>
  <w:num w:numId="19" w16cid:durableId="1607152252">
    <w:abstractNumId w:val="15"/>
  </w:num>
  <w:num w:numId="20" w16cid:durableId="2119062444">
    <w:abstractNumId w:val="20"/>
  </w:num>
  <w:num w:numId="21" w16cid:durableId="46875702">
    <w:abstractNumId w:val="24"/>
  </w:num>
  <w:num w:numId="22" w16cid:durableId="433282297">
    <w:abstractNumId w:val="10"/>
  </w:num>
  <w:num w:numId="23" w16cid:durableId="657731334">
    <w:abstractNumId w:val="18"/>
  </w:num>
  <w:num w:numId="24" w16cid:durableId="381563306">
    <w:abstractNumId w:val="21"/>
  </w:num>
  <w:num w:numId="25" w16cid:durableId="1133525420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E3"/>
    <w:rsid w:val="000008DA"/>
    <w:rsid w:val="00000CCB"/>
    <w:rsid w:val="000011B3"/>
    <w:rsid w:val="00001603"/>
    <w:rsid w:val="000017BC"/>
    <w:rsid w:val="00001864"/>
    <w:rsid w:val="00001D58"/>
    <w:rsid w:val="00002263"/>
    <w:rsid w:val="0000226D"/>
    <w:rsid w:val="00002333"/>
    <w:rsid w:val="000023CB"/>
    <w:rsid w:val="0000246E"/>
    <w:rsid w:val="0000264F"/>
    <w:rsid w:val="00002ADF"/>
    <w:rsid w:val="00002FFD"/>
    <w:rsid w:val="000033A7"/>
    <w:rsid w:val="00003643"/>
    <w:rsid w:val="00003EBA"/>
    <w:rsid w:val="0000403C"/>
    <w:rsid w:val="00004045"/>
    <w:rsid w:val="0000434F"/>
    <w:rsid w:val="0000462F"/>
    <w:rsid w:val="0000463D"/>
    <w:rsid w:val="000046D6"/>
    <w:rsid w:val="000049E5"/>
    <w:rsid w:val="00004E00"/>
    <w:rsid w:val="00004E31"/>
    <w:rsid w:val="00005060"/>
    <w:rsid w:val="0000509A"/>
    <w:rsid w:val="0000532F"/>
    <w:rsid w:val="0000566C"/>
    <w:rsid w:val="00005CD9"/>
    <w:rsid w:val="00005DC5"/>
    <w:rsid w:val="00005F46"/>
    <w:rsid w:val="00005F67"/>
    <w:rsid w:val="00006612"/>
    <w:rsid w:val="00006907"/>
    <w:rsid w:val="00006D29"/>
    <w:rsid w:val="0000711F"/>
    <w:rsid w:val="00007322"/>
    <w:rsid w:val="00007433"/>
    <w:rsid w:val="00007780"/>
    <w:rsid w:val="0000779F"/>
    <w:rsid w:val="00007C06"/>
    <w:rsid w:val="00007DA4"/>
    <w:rsid w:val="000100CC"/>
    <w:rsid w:val="00010481"/>
    <w:rsid w:val="00010BAA"/>
    <w:rsid w:val="00010C43"/>
    <w:rsid w:val="00011152"/>
    <w:rsid w:val="000114BF"/>
    <w:rsid w:val="00011AAF"/>
    <w:rsid w:val="00011DE7"/>
    <w:rsid w:val="00012262"/>
    <w:rsid w:val="00012683"/>
    <w:rsid w:val="000129FE"/>
    <w:rsid w:val="00012AC3"/>
    <w:rsid w:val="00012AF9"/>
    <w:rsid w:val="00012F07"/>
    <w:rsid w:val="0001338A"/>
    <w:rsid w:val="00013A69"/>
    <w:rsid w:val="00013F64"/>
    <w:rsid w:val="00013FEA"/>
    <w:rsid w:val="00014327"/>
    <w:rsid w:val="00014562"/>
    <w:rsid w:val="00014659"/>
    <w:rsid w:val="00014CC9"/>
    <w:rsid w:val="000153FB"/>
    <w:rsid w:val="00015462"/>
    <w:rsid w:val="000159E8"/>
    <w:rsid w:val="00015CCA"/>
    <w:rsid w:val="00015FBF"/>
    <w:rsid w:val="000160F9"/>
    <w:rsid w:val="000160FE"/>
    <w:rsid w:val="00016134"/>
    <w:rsid w:val="00016737"/>
    <w:rsid w:val="00016854"/>
    <w:rsid w:val="000169A2"/>
    <w:rsid w:val="000169F1"/>
    <w:rsid w:val="00016FC9"/>
    <w:rsid w:val="000170AC"/>
    <w:rsid w:val="00017192"/>
    <w:rsid w:val="0001782B"/>
    <w:rsid w:val="00017A4F"/>
    <w:rsid w:val="00020181"/>
    <w:rsid w:val="00020400"/>
    <w:rsid w:val="0002043D"/>
    <w:rsid w:val="00020813"/>
    <w:rsid w:val="00020933"/>
    <w:rsid w:val="000209AF"/>
    <w:rsid w:val="000209E5"/>
    <w:rsid w:val="00020A1D"/>
    <w:rsid w:val="00020F99"/>
    <w:rsid w:val="000212F3"/>
    <w:rsid w:val="00021305"/>
    <w:rsid w:val="00021509"/>
    <w:rsid w:val="000218DD"/>
    <w:rsid w:val="00021CE6"/>
    <w:rsid w:val="00022401"/>
    <w:rsid w:val="0002260D"/>
    <w:rsid w:val="0002273A"/>
    <w:rsid w:val="00022BA7"/>
    <w:rsid w:val="00022F86"/>
    <w:rsid w:val="00023267"/>
    <w:rsid w:val="00023BA8"/>
    <w:rsid w:val="00023BFE"/>
    <w:rsid w:val="00023CF5"/>
    <w:rsid w:val="00023D5B"/>
    <w:rsid w:val="00023DC9"/>
    <w:rsid w:val="000240C0"/>
    <w:rsid w:val="000240E9"/>
    <w:rsid w:val="000241AD"/>
    <w:rsid w:val="000242E3"/>
    <w:rsid w:val="000247E2"/>
    <w:rsid w:val="00024964"/>
    <w:rsid w:val="000249E4"/>
    <w:rsid w:val="00024A26"/>
    <w:rsid w:val="00024A55"/>
    <w:rsid w:val="000252CF"/>
    <w:rsid w:val="000253A9"/>
    <w:rsid w:val="0002579C"/>
    <w:rsid w:val="0002641B"/>
    <w:rsid w:val="000266D4"/>
    <w:rsid w:val="000269DD"/>
    <w:rsid w:val="00026C25"/>
    <w:rsid w:val="0002740F"/>
    <w:rsid w:val="000279DC"/>
    <w:rsid w:val="00027F43"/>
    <w:rsid w:val="000301AC"/>
    <w:rsid w:val="000306B9"/>
    <w:rsid w:val="000308CB"/>
    <w:rsid w:val="00030A33"/>
    <w:rsid w:val="000317D2"/>
    <w:rsid w:val="00031974"/>
    <w:rsid w:val="00031A5C"/>
    <w:rsid w:val="00031AA2"/>
    <w:rsid w:val="00031AEA"/>
    <w:rsid w:val="00031B00"/>
    <w:rsid w:val="00031B9A"/>
    <w:rsid w:val="00031C3B"/>
    <w:rsid w:val="0003203B"/>
    <w:rsid w:val="0003239B"/>
    <w:rsid w:val="00032660"/>
    <w:rsid w:val="00032A86"/>
    <w:rsid w:val="0003324D"/>
    <w:rsid w:val="00033310"/>
    <w:rsid w:val="000333A8"/>
    <w:rsid w:val="000334D5"/>
    <w:rsid w:val="00033C07"/>
    <w:rsid w:val="00033F91"/>
    <w:rsid w:val="00034164"/>
    <w:rsid w:val="00034763"/>
    <w:rsid w:val="0003489F"/>
    <w:rsid w:val="00034C56"/>
    <w:rsid w:val="00034DAC"/>
    <w:rsid w:val="00034F6B"/>
    <w:rsid w:val="000354A0"/>
    <w:rsid w:val="00035C5E"/>
    <w:rsid w:val="00035CD1"/>
    <w:rsid w:val="00035F7C"/>
    <w:rsid w:val="00036176"/>
    <w:rsid w:val="00036228"/>
    <w:rsid w:val="000362A0"/>
    <w:rsid w:val="00036364"/>
    <w:rsid w:val="00036864"/>
    <w:rsid w:val="00036B48"/>
    <w:rsid w:val="00036C82"/>
    <w:rsid w:val="00036FE5"/>
    <w:rsid w:val="00037795"/>
    <w:rsid w:val="0003793B"/>
    <w:rsid w:val="00037A27"/>
    <w:rsid w:val="00037A59"/>
    <w:rsid w:val="00037AC1"/>
    <w:rsid w:val="00037B07"/>
    <w:rsid w:val="0004030D"/>
    <w:rsid w:val="00040937"/>
    <w:rsid w:val="00040C5A"/>
    <w:rsid w:val="00040E88"/>
    <w:rsid w:val="00040EAB"/>
    <w:rsid w:val="00040F34"/>
    <w:rsid w:val="000410BE"/>
    <w:rsid w:val="00041437"/>
    <w:rsid w:val="00041BB7"/>
    <w:rsid w:val="00041F3D"/>
    <w:rsid w:val="000422E8"/>
    <w:rsid w:val="000422F0"/>
    <w:rsid w:val="0004244B"/>
    <w:rsid w:val="00042722"/>
    <w:rsid w:val="00042955"/>
    <w:rsid w:val="00042A8D"/>
    <w:rsid w:val="00042D35"/>
    <w:rsid w:val="00043217"/>
    <w:rsid w:val="00043694"/>
    <w:rsid w:val="000437A4"/>
    <w:rsid w:val="00043826"/>
    <w:rsid w:val="0004382A"/>
    <w:rsid w:val="00043842"/>
    <w:rsid w:val="0004384B"/>
    <w:rsid w:val="000438D6"/>
    <w:rsid w:val="000439F7"/>
    <w:rsid w:val="00043D01"/>
    <w:rsid w:val="00043FC2"/>
    <w:rsid w:val="000447A6"/>
    <w:rsid w:val="00044A00"/>
    <w:rsid w:val="00044EF1"/>
    <w:rsid w:val="00045407"/>
    <w:rsid w:val="000456EA"/>
    <w:rsid w:val="00045A5E"/>
    <w:rsid w:val="00045C56"/>
    <w:rsid w:val="00045E50"/>
    <w:rsid w:val="00045EB2"/>
    <w:rsid w:val="00045FC0"/>
    <w:rsid w:val="000460EF"/>
    <w:rsid w:val="00046570"/>
    <w:rsid w:val="00046959"/>
    <w:rsid w:val="00046E93"/>
    <w:rsid w:val="00046F9B"/>
    <w:rsid w:val="00046FA1"/>
    <w:rsid w:val="000476CC"/>
    <w:rsid w:val="00047EC5"/>
    <w:rsid w:val="000501A7"/>
    <w:rsid w:val="0005030E"/>
    <w:rsid w:val="0005069C"/>
    <w:rsid w:val="00050845"/>
    <w:rsid w:val="000508C2"/>
    <w:rsid w:val="00050994"/>
    <w:rsid w:val="00050A5E"/>
    <w:rsid w:val="00050B07"/>
    <w:rsid w:val="00050C9A"/>
    <w:rsid w:val="00050F44"/>
    <w:rsid w:val="000510C5"/>
    <w:rsid w:val="000510F5"/>
    <w:rsid w:val="000511DF"/>
    <w:rsid w:val="000512B4"/>
    <w:rsid w:val="00051823"/>
    <w:rsid w:val="000518B0"/>
    <w:rsid w:val="000519B5"/>
    <w:rsid w:val="00051A5E"/>
    <w:rsid w:val="00051C92"/>
    <w:rsid w:val="00051F21"/>
    <w:rsid w:val="0005220A"/>
    <w:rsid w:val="0005239A"/>
    <w:rsid w:val="00052BFE"/>
    <w:rsid w:val="00052C1D"/>
    <w:rsid w:val="00052FA1"/>
    <w:rsid w:val="0005308F"/>
    <w:rsid w:val="000537E9"/>
    <w:rsid w:val="00053FA3"/>
    <w:rsid w:val="000540F9"/>
    <w:rsid w:val="000543D1"/>
    <w:rsid w:val="00054654"/>
    <w:rsid w:val="00054860"/>
    <w:rsid w:val="0005503A"/>
    <w:rsid w:val="00055156"/>
    <w:rsid w:val="000552BC"/>
    <w:rsid w:val="000553F4"/>
    <w:rsid w:val="00055709"/>
    <w:rsid w:val="000557F2"/>
    <w:rsid w:val="000558D4"/>
    <w:rsid w:val="00055ED9"/>
    <w:rsid w:val="00056986"/>
    <w:rsid w:val="00056BBF"/>
    <w:rsid w:val="0005704B"/>
    <w:rsid w:val="0005731B"/>
    <w:rsid w:val="000573EF"/>
    <w:rsid w:val="0005768C"/>
    <w:rsid w:val="00057893"/>
    <w:rsid w:val="000608EB"/>
    <w:rsid w:val="00060A48"/>
    <w:rsid w:val="00060F3D"/>
    <w:rsid w:val="00060FE3"/>
    <w:rsid w:val="000617E1"/>
    <w:rsid w:val="00061981"/>
    <w:rsid w:val="00061A13"/>
    <w:rsid w:val="00061E88"/>
    <w:rsid w:val="0006202D"/>
    <w:rsid w:val="00062240"/>
    <w:rsid w:val="000622C2"/>
    <w:rsid w:val="000623B6"/>
    <w:rsid w:val="00062505"/>
    <w:rsid w:val="000625DC"/>
    <w:rsid w:val="000627BC"/>
    <w:rsid w:val="000629E2"/>
    <w:rsid w:val="00062E94"/>
    <w:rsid w:val="00062F3A"/>
    <w:rsid w:val="00063594"/>
    <w:rsid w:val="000636AC"/>
    <w:rsid w:val="00063AF7"/>
    <w:rsid w:val="00063C39"/>
    <w:rsid w:val="00064302"/>
    <w:rsid w:val="0006439F"/>
    <w:rsid w:val="0006473E"/>
    <w:rsid w:val="00064A8D"/>
    <w:rsid w:val="00064AD5"/>
    <w:rsid w:val="00065113"/>
    <w:rsid w:val="00065245"/>
    <w:rsid w:val="000655BE"/>
    <w:rsid w:val="0006576E"/>
    <w:rsid w:val="00065999"/>
    <w:rsid w:val="00065D73"/>
    <w:rsid w:val="00066072"/>
    <w:rsid w:val="00066103"/>
    <w:rsid w:val="000664B9"/>
    <w:rsid w:val="00066745"/>
    <w:rsid w:val="00066B78"/>
    <w:rsid w:val="00066BD2"/>
    <w:rsid w:val="00066D3A"/>
    <w:rsid w:val="00067603"/>
    <w:rsid w:val="0006771B"/>
    <w:rsid w:val="000678E4"/>
    <w:rsid w:val="000679F6"/>
    <w:rsid w:val="00067A5D"/>
    <w:rsid w:val="00067B2B"/>
    <w:rsid w:val="000700F8"/>
    <w:rsid w:val="00070385"/>
    <w:rsid w:val="00070697"/>
    <w:rsid w:val="000707AC"/>
    <w:rsid w:val="00070824"/>
    <w:rsid w:val="000708CF"/>
    <w:rsid w:val="00070A39"/>
    <w:rsid w:val="00070AFD"/>
    <w:rsid w:val="00070B42"/>
    <w:rsid w:val="00070CD7"/>
    <w:rsid w:val="00070D6E"/>
    <w:rsid w:val="00071190"/>
    <w:rsid w:val="00071222"/>
    <w:rsid w:val="00071982"/>
    <w:rsid w:val="00071A6F"/>
    <w:rsid w:val="00071B5B"/>
    <w:rsid w:val="00072810"/>
    <w:rsid w:val="00072F8D"/>
    <w:rsid w:val="00073805"/>
    <w:rsid w:val="00073BE2"/>
    <w:rsid w:val="00073EDA"/>
    <w:rsid w:val="00073F5E"/>
    <w:rsid w:val="00073FC4"/>
    <w:rsid w:val="000747BB"/>
    <w:rsid w:val="000747DC"/>
    <w:rsid w:val="00074946"/>
    <w:rsid w:val="00074C1E"/>
    <w:rsid w:val="00074D3A"/>
    <w:rsid w:val="00074DA7"/>
    <w:rsid w:val="00074DAB"/>
    <w:rsid w:val="00074FE7"/>
    <w:rsid w:val="00075001"/>
    <w:rsid w:val="00075527"/>
    <w:rsid w:val="00075615"/>
    <w:rsid w:val="0007561E"/>
    <w:rsid w:val="00075620"/>
    <w:rsid w:val="0007574B"/>
    <w:rsid w:val="00075826"/>
    <w:rsid w:val="000758C8"/>
    <w:rsid w:val="00075D98"/>
    <w:rsid w:val="00075E35"/>
    <w:rsid w:val="00075FD7"/>
    <w:rsid w:val="00076121"/>
    <w:rsid w:val="000762BF"/>
    <w:rsid w:val="0007645A"/>
    <w:rsid w:val="00076490"/>
    <w:rsid w:val="000764D9"/>
    <w:rsid w:val="00076551"/>
    <w:rsid w:val="0007673D"/>
    <w:rsid w:val="00076862"/>
    <w:rsid w:val="000769F3"/>
    <w:rsid w:val="00076BC4"/>
    <w:rsid w:val="000770C8"/>
    <w:rsid w:val="00077481"/>
    <w:rsid w:val="00077952"/>
    <w:rsid w:val="00077BAA"/>
    <w:rsid w:val="00077DD6"/>
    <w:rsid w:val="00077F57"/>
    <w:rsid w:val="000802EA"/>
    <w:rsid w:val="0008033E"/>
    <w:rsid w:val="00080899"/>
    <w:rsid w:val="000809C8"/>
    <w:rsid w:val="00080B2B"/>
    <w:rsid w:val="00080D61"/>
    <w:rsid w:val="00080E2F"/>
    <w:rsid w:val="00081F46"/>
    <w:rsid w:val="000823F1"/>
    <w:rsid w:val="000828B5"/>
    <w:rsid w:val="00083095"/>
    <w:rsid w:val="000831F8"/>
    <w:rsid w:val="00083301"/>
    <w:rsid w:val="0008379A"/>
    <w:rsid w:val="00083812"/>
    <w:rsid w:val="00083AEB"/>
    <w:rsid w:val="00084456"/>
    <w:rsid w:val="000845FE"/>
    <w:rsid w:val="0008496D"/>
    <w:rsid w:val="00084ABD"/>
    <w:rsid w:val="00084D4A"/>
    <w:rsid w:val="00084DDC"/>
    <w:rsid w:val="0008511D"/>
    <w:rsid w:val="00085134"/>
    <w:rsid w:val="00085202"/>
    <w:rsid w:val="0008576F"/>
    <w:rsid w:val="00085849"/>
    <w:rsid w:val="00085E23"/>
    <w:rsid w:val="00086087"/>
    <w:rsid w:val="000864D8"/>
    <w:rsid w:val="000866A2"/>
    <w:rsid w:val="000866A3"/>
    <w:rsid w:val="00086BB4"/>
    <w:rsid w:val="00087136"/>
    <w:rsid w:val="000874EA"/>
    <w:rsid w:val="00087816"/>
    <w:rsid w:val="00087A3E"/>
    <w:rsid w:val="00087A67"/>
    <w:rsid w:val="00087AE1"/>
    <w:rsid w:val="00087B30"/>
    <w:rsid w:val="00087B58"/>
    <w:rsid w:val="00087B90"/>
    <w:rsid w:val="00087D23"/>
    <w:rsid w:val="00087E0D"/>
    <w:rsid w:val="000900A7"/>
    <w:rsid w:val="000904B5"/>
    <w:rsid w:val="0009069A"/>
    <w:rsid w:val="000906F4"/>
    <w:rsid w:val="00090767"/>
    <w:rsid w:val="00090D2C"/>
    <w:rsid w:val="00090F7F"/>
    <w:rsid w:val="0009114A"/>
    <w:rsid w:val="000918A8"/>
    <w:rsid w:val="00091ABE"/>
    <w:rsid w:val="00091BFD"/>
    <w:rsid w:val="00091CCD"/>
    <w:rsid w:val="00091ED3"/>
    <w:rsid w:val="0009216A"/>
    <w:rsid w:val="00092AF7"/>
    <w:rsid w:val="00092E90"/>
    <w:rsid w:val="00092F22"/>
    <w:rsid w:val="00092F71"/>
    <w:rsid w:val="00093210"/>
    <w:rsid w:val="00093284"/>
    <w:rsid w:val="0009329E"/>
    <w:rsid w:val="000934CD"/>
    <w:rsid w:val="000934DB"/>
    <w:rsid w:val="00093BF4"/>
    <w:rsid w:val="000945EF"/>
    <w:rsid w:val="00094B1C"/>
    <w:rsid w:val="00094E81"/>
    <w:rsid w:val="00095349"/>
    <w:rsid w:val="000958D6"/>
    <w:rsid w:val="00095BF1"/>
    <w:rsid w:val="00096515"/>
    <w:rsid w:val="00096A69"/>
    <w:rsid w:val="00097AB2"/>
    <w:rsid w:val="00097B27"/>
    <w:rsid w:val="00097CEE"/>
    <w:rsid w:val="000A0495"/>
    <w:rsid w:val="000A04F0"/>
    <w:rsid w:val="000A0894"/>
    <w:rsid w:val="000A0D2E"/>
    <w:rsid w:val="000A12C5"/>
    <w:rsid w:val="000A12FB"/>
    <w:rsid w:val="000A137E"/>
    <w:rsid w:val="000A196E"/>
    <w:rsid w:val="000A19A4"/>
    <w:rsid w:val="000A1A40"/>
    <w:rsid w:val="000A1B96"/>
    <w:rsid w:val="000A1EBA"/>
    <w:rsid w:val="000A214D"/>
    <w:rsid w:val="000A236C"/>
    <w:rsid w:val="000A274D"/>
    <w:rsid w:val="000A28B4"/>
    <w:rsid w:val="000A29FC"/>
    <w:rsid w:val="000A2D6D"/>
    <w:rsid w:val="000A2E6B"/>
    <w:rsid w:val="000A377A"/>
    <w:rsid w:val="000A3CD2"/>
    <w:rsid w:val="000A4272"/>
    <w:rsid w:val="000A4598"/>
    <w:rsid w:val="000A4700"/>
    <w:rsid w:val="000A5560"/>
    <w:rsid w:val="000A5837"/>
    <w:rsid w:val="000A598D"/>
    <w:rsid w:val="000A5C76"/>
    <w:rsid w:val="000A5CF4"/>
    <w:rsid w:val="000A643D"/>
    <w:rsid w:val="000A6556"/>
    <w:rsid w:val="000A66B6"/>
    <w:rsid w:val="000A680C"/>
    <w:rsid w:val="000A6856"/>
    <w:rsid w:val="000A696A"/>
    <w:rsid w:val="000A6C8D"/>
    <w:rsid w:val="000A6C9B"/>
    <w:rsid w:val="000A6D6D"/>
    <w:rsid w:val="000A6D7A"/>
    <w:rsid w:val="000A78F1"/>
    <w:rsid w:val="000A7BED"/>
    <w:rsid w:val="000B0207"/>
    <w:rsid w:val="000B0396"/>
    <w:rsid w:val="000B0788"/>
    <w:rsid w:val="000B0BB3"/>
    <w:rsid w:val="000B0D0C"/>
    <w:rsid w:val="000B0FAD"/>
    <w:rsid w:val="000B1261"/>
    <w:rsid w:val="000B1352"/>
    <w:rsid w:val="000B13E8"/>
    <w:rsid w:val="000B13F0"/>
    <w:rsid w:val="000B1AC6"/>
    <w:rsid w:val="000B1EFD"/>
    <w:rsid w:val="000B21C7"/>
    <w:rsid w:val="000B26B9"/>
    <w:rsid w:val="000B2C21"/>
    <w:rsid w:val="000B2C3A"/>
    <w:rsid w:val="000B2CA5"/>
    <w:rsid w:val="000B32D7"/>
    <w:rsid w:val="000B3330"/>
    <w:rsid w:val="000B3972"/>
    <w:rsid w:val="000B3AC0"/>
    <w:rsid w:val="000B4297"/>
    <w:rsid w:val="000B451D"/>
    <w:rsid w:val="000B4C3E"/>
    <w:rsid w:val="000B4F58"/>
    <w:rsid w:val="000B5037"/>
    <w:rsid w:val="000B5735"/>
    <w:rsid w:val="000B5B0A"/>
    <w:rsid w:val="000B5DCA"/>
    <w:rsid w:val="000B628F"/>
    <w:rsid w:val="000B6479"/>
    <w:rsid w:val="000B6503"/>
    <w:rsid w:val="000B65C5"/>
    <w:rsid w:val="000B7409"/>
    <w:rsid w:val="000B7532"/>
    <w:rsid w:val="000B7659"/>
    <w:rsid w:val="000B7F09"/>
    <w:rsid w:val="000C0332"/>
    <w:rsid w:val="000C0387"/>
    <w:rsid w:val="000C03B3"/>
    <w:rsid w:val="000C071E"/>
    <w:rsid w:val="000C0C8D"/>
    <w:rsid w:val="000C0F60"/>
    <w:rsid w:val="000C104D"/>
    <w:rsid w:val="000C1345"/>
    <w:rsid w:val="000C1504"/>
    <w:rsid w:val="000C16DF"/>
    <w:rsid w:val="000C2ED7"/>
    <w:rsid w:val="000C2FDC"/>
    <w:rsid w:val="000C3256"/>
    <w:rsid w:val="000C3986"/>
    <w:rsid w:val="000C3B66"/>
    <w:rsid w:val="000C3BE8"/>
    <w:rsid w:val="000C3C46"/>
    <w:rsid w:val="000C3EFE"/>
    <w:rsid w:val="000C41A4"/>
    <w:rsid w:val="000C44F5"/>
    <w:rsid w:val="000C48BC"/>
    <w:rsid w:val="000C4AB8"/>
    <w:rsid w:val="000C4C72"/>
    <w:rsid w:val="000C4C9A"/>
    <w:rsid w:val="000C4CD4"/>
    <w:rsid w:val="000C4E1E"/>
    <w:rsid w:val="000C5004"/>
    <w:rsid w:val="000C5612"/>
    <w:rsid w:val="000C5748"/>
    <w:rsid w:val="000C58A1"/>
    <w:rsid w:val="000C5B6A"/>
    <w:rsid w:val="000C5E8D"/>
    <w:rsid w:val="000C6103"/>
    <w:rsid w:val="000C6113"/>
    <w:rsid w:val="000C646A"/>
    <w:rsid w:val="000C6614"/>
    <w:rsid w:val="000C6DB5"/>
    <w:rsid w:val="000C6F4B"/>
    <w:rsid w:val="000C6F70"/>
    <w:rsid w:val="000C6F8F"/>
    <w:rsid w:val="000C70B9"/>
    <w:rsid w:val="000C7D95"/>
    <w:rsid w:val="000D0352"/>
    <w:rsid w:val="000D0AE0"/>
    <w:rsid w:val="000D0B3C"/>
    <w:rsid w:val="000D0C12"/>
    <w:rsid w:val="000D0CC6"/>
    <w:rsid w:val="000D0D71"/>
    <w:rsid w:val="000D0F75"/>
    <w:rsid w:val="000D1086"/>
    <w:rsid w:val="000D11B6"/>
    <w:rsid w:val="000D1343"/>
    <w:rsid w:val="000D191F"/>
    <w:rsid w:val="000D19DD"/>
    <w:rsid w:val="000D1C2E"/>
    <w:rsid w:val="000D1C77"/>
    <w:rsid w:val="000D20CE"/>
    <w:rsid w:val="000D21C7"/>
    <w:rsid w:val="000D22CB"/>
    <w:rsid w:val="000D23AA"/>
    <w:rsid w:val="000D2674"/>
    <w:rsid w:val="000D278B"/>
    <w:rsid w:val="000D2970"/>
    <w:rsid w:val="000D3580"/>
    <w:rsid w:val="000D3694"/>
    <w:rsid w:val="000D3A06"/>
    <w:rsid w:val="000D3B2A"/>
    <w:rsid w:val="000D3C85"/>
    <w:rsid w:val="000D3CA0"/>
    <w:rsid w:val="000D41DE"/>
    <w:rsid w:val="000D4509"/>
    <w:rsid w:val="000D499D"/>
    <w:rsid w:val="000D4C7B"/>
    <w:rsid w:val="000D4E8E"/>
    <w:rsid w:val="000D5A11"/>
    <w:rsid w:val="000D6078"/>
    <w:rsid w:val="000D64C6"/>
    <w:rsid w:val="000D69CE"/>
    <w:rsid w:val="000D6AA7"/>
    <w:rsid w:val="000D6CFE"/>
    <w:rsid w:val="000D6F99"/>
    <w:rsid w:val="000D7020"/>
    <w:rsid w:val="000D7322"/>
    <w:rsid w:val="000D7380"/>
    <w:rsid w:val="000D75C2"/>
    <w:rsid w:val="000D7702"/>
    <w:rsid w:val="000D79AA"/>
    <w:rsid w:val="000D7E10"/>
    <w:rsid w:val="000D7EEB"/>
    <w:rsid w:val="000E0139"/>
    <w:rsid w:val="000E0152"/>
    <w:rsid w:val="000E01EB"/>
    <w:rsid w:val="000E055E"/>
    <w:rsid w:val="000E0925"/>
    <w:rsid w:val="000E0927"/>
    <w:rsid w:val="000E0B8A"/>
    <w:rsid w:val="000E0E69"/>
    <w:rsid w:val="000E1650"/>
    <w:rsid w:val="000E1D4F"/>
    <w:rsid w:val="000E1EE2"/>
    <w:rsid w:val="000E1F2B"/>
    <w:rsid w:val="000E240D"/>
    <w:rsid w:val="000E26FA"/>
    <w:rsid w:val="000E2931"/>
    <w:rsid w:val="000E2ED6"/>
    <w:rsid w:val="000E3153"/>
    <w:rsid w:val="000E32C6"/>
    <w:rsid w:val="000E358F"/>
    <w:rsid w:val="000E3923"/>
    <w:rsid w:val="000E3FAE"/>
    <w:rsid w:val="000E44F5"/>
    <w:rsid w:val="000E4631"/>
    <w:rsid w:val="000E4866"/>
    <w:rsid w:val="000E4A68"/>
    <w:rsid w:val="000E4D0F"/>
    <w:rsid w:val="000E4E5D"/>
    <w:rsid w:val="000E516F"/>
    <w:rsid w:val="000E5267"/>
    <w:rsid w:val="000E5593"/>
    <w:rsid w:val="000E5725"/>
    <w:rsid w:val="000E5738"/>
    <w:rsid w:val="000E57DE"/>
    <w:rsid w:val="000E58B8"/>
    <w:rsid w:val="000E5A74"/>
    <w:rsid w:val="000E5B6A"/>
    <w:rsid w:val="000E5F18"/>
    <w:rsid w:val="000E6275"/>
    <w:rsid w:val="000E6414"/>
    <w:rsid w:val="000E6846"/>
    <w:rsid w:val="000E6A08"/>
    <w:rsid w:val="000E6A16"/>
    <w:rsid w:val="000E6E3A"/>
    <w:rsid w:val="000E7129"/>
    <w:rsid w:val="000E76D3"/>
    <w:rsid w:val="000E774B"/>
    <w:rsid w:val="000E786C"/>
    <w:rsid w:val="000E7A7E"/>
    <w:rsid w:val="000F000B"/>
    <w:rsid w:val="000F0589"/>
    <w:rsid w:val="000F07A2"/>
    <w:rsid w:val="000F0964"/>
    <w:rsid w:val="000F0AE7"/>
    <w:rsid w:val="000F0C08"/>
    <w:rsid w:val="000F0C35"/>
    <w:rsid w:val="000F1094"/>
    <w:rsid w:val="000F12F7"/>
    <w:rsid w:val="000F13BA"/>
    <w:rsid w:val="000F1766"/>
    <w:rsid w:val="000F1B29"/>
    <w:rsid w:val="000F1CCE"/>
    <w:rsid w:val="000F1EA3"/>
    <w:rsid w:val="000F1FF7"/>
    <w:rsid w:val="000F227B"/>
    <w:rsid w:val="000F2304"/>
    <w:rsid w:val="000F23B7"/>
    <w:rsid w:val="000F23BA"/>
    <w:rsid w:val="000F257C"/>
    <w:rsid w:val="000F263D"/>
    <w:rsid w:val="000F26B0"/>
    <w:rsid w:val="000F28C4"/>
    <w:rsid w:val="000F292E"/>
    <w:rsid w:val="000F2967"/>
    <w:rsid w:val="000F2976"/>
    <w:rsid w:val="000F2987"/>
    <w:rsid w:val="000F2B26"/>
    <w:rsid w:val="000F2C16"/>
    <w:rsid w:val="000F2CA9"/>
    <w:rsid w:val="000F2D2D"/>
    <w:rsid w:val="000F2E8F"/>
    <w:rsid w:val="000F2F4B"/>
    <w:rsid w:val="000F3119"/>
    <w:rsid w:val="000F3925"/>
    <w:rsid w:val="000F3A79"/>
    <w:rsid w:val="000F3B5B"/>
    <w:rsid w:val="000F3D58"/>
    <w:rsid w:val="000F3DBD"/>
    <w:rsid w:val="000F3E91"/>
    <w:rsid w:val="000F3ED9"/>
    <w:rsid w:val="000F42D5"/>
    <w:rsid w:val="000F42D9"/>
    <w:rsid w:val="000F4686"/>
    <w:rsid w:val="000F46A3"/>
    <w:rsid w:val="000F4EF9"/>
    <w:rsid w:val="000F5089"/>
    <w:rsid w:val="000F543D"/>
    <w:rsid w:val="000F5578"/>
    <w:rsid w:val="000F585F"/>
    <w:rsid w:val="000F5FD8"/>
    <w:rsid w:val="000F663F"/>
    <w:rsid w:val="000F67E1"/>
    <w:rsid w:val="000F69DB"/>
    <w:rsid w:val="000F6DA2"/>
    <w:rsid w:val="000F7433"/>
    <w:rsid w:val="000F79E8"/>
    <w:rsid w:val="001000E5"/>
    <w:rsid w:val="001002AC"/>
    <w:rsid w:val="001004DA"/>
    <w:rsid w:val="00100AF4"/>
    <w:rsid w:val="00100BB4"/>
    <w:rsid w:val="00100BB7"/>
    <w:rsid w:val="00100C24"/>
    <w:rsid w:val="00100CAB"/>
    <w:rsid w:val="00100F1D"/>
    <w:rsid w:val="00101375"/>
    <w:rsid w:val="00101D0C"/>
    <w:rsid w:val="00101D30"/>
    <w:rsid w:val="00102046"/>
    <w:rsid w:val="00102C83"/>
    <w:rsid w:val="001034A6"/>
    <w:rsid w:val="001034B2"/>
    <w:rsid w:val="00103B57"/>
    <w:rsid w:val="001040E6"/>
    <w:rsid w:val="001043A7"/>
    <w:rsid w:val="0010464D"/>
    <w:rsid w:val="00104727"/>
    <w:rsid w:val="00104B0D"/>
    <w:rsid w:val="00104B92"/>
    <w:rsid w:val="00104C91"/>
    <w:rsid w:val="00104D9E"/>
    <w:rsid w:val="00104E2B"/>
    <w:rsid w:val="001053C1"/>
    <w:rsid w:val="001053EE"/>
    <w:rsid w:val="0010622C"/>
    <w:rsid w:val="00106382"/>
    <w:rsid w:val="00106899"/>
    <w:rsid w:val="00106DFC"/>
    <w:rsid w:val="00106F83"/>
    <w:rsid w:val="00107390"/>
    <w:rsid w:val="001074B7"/>
    <w:rsid w:val="0010755D"/>
    <w:rsid w:val="00107AD4"/>
    <w:rsid w:val="00107EF4"/>
    <w:rsid w:val="00107F41"/>
    <w:rsid w:val="00110351"/>
    <w:rsid w:val="0011073C"/>
    <w:rsid w:val="0011194A"/>
    <w:rsid w:val="0011198A"/>
    <w:rsid w:val="00111C19"/>
    <w:rsid w:val="00111C79"/>
    <w:rsid w:val="00111E16"/>
    <w:rsid w:val="00111E6C"/>
    <w:rsid w:val="00112212"/>
    <w:rsid w:val="001123B8"/>
    <w:rsid w:val="00112510"/>
    <w:rsid w:val="00112724"/>
    <w:rsid w:val="00112C05"/>
    <w:rsid w:val="00112C30"/>
    <w:rsid w:val="00112E9B"/>
    <w:rsid w:val="0011317B"/>
    <w:rsid w:val="0011363C"/>
    <w:rsid w:val="001139B5"/>
    <w:rsid w:val="00113AD2"/>
    <w:rsid w:val="00113B0D"/>
    <w:rsid w:val="00113B21"/>
    <w:rsid w:val="00113CD9"/>
    <w:rsid w:val="00113E2F"/>
    <w:rsid w:val="00114313"/>
    <w:rsid w:val="00114C23"/>
    <w:rsid w:val="00114CFD"/>
    <w:rsid w:val="00114DB0"/>
    <w:rsid w:val="00114DB4"/>
    <w:rsid w:val="00114DD6"/>
    <w:rsid w:val="00114E83"/>
    <w:rsid w:val="00115352"/>
    <w:rsid w:val="0011545B"/>
    <w:rsid w:val="001154E3"/>
    <w:rsid w:val="0011554A"/>
    <w:rsid w:val="0011578D"/>
    <w:rsid w:val="0011622A"/>
    <w:rsid w:val="00116396"/>
    <w:rsid w:val="001168B3"/>
    <w:rsid w:val="00116FC5"/>
    <w:rsid w:val="0011735D"/>
    <w:rsid w:val="001174A5"/>
    <w:rsid w:val="001178C0"/>
    <w:rsid w:val="00117E57"/>
    <w:rsid w:val="00117EC1"/>
    <w:rsid w:val="00117F23"/>
    <w:rsid w:val="00120261"/>
    <w:rsid w:val="00120328"/>
    <w:rsid w:val="00120A5D"/>
    <w:rsid w:val="00120C1A"/>
    <w:rsid w:val="00120C33"/>
    <w:rsid w:val="001215CE"/>
    <w:rsid w:val="0012198B"/>
    <w:rsid w:val="00121DA2"/>
    <w:rsid w:val="00121FB3"/>
    <w:rsid w:val="0012209E"/>
    <w:rsid w:val="001223E4"/>
    <w:rsid w:val="00122AD2"/>
    <w:rsid w:val="00122CE8"/>
    <w:rsid w:val="00122D56"/>
    <w:rsid w:val="001233F1"/>
    <w:rsid w:val="0012357C"/>
    <w:rsid w:val="0012371A"/>
    <w:rsid w:val="001237BD"/>
    <w:rsid w:val="00123A67"/>
    <w:rsid w:val="00123C5F"/>
    <w:rsid w:val="00123E79"/>
    <w:rsid w:val="00123F41"/>
    <w:rsid w:val="0012400C"/>
    <w:rsid w:val="001241CB"/>
    <w:rsid w:val="0012483F"/>
    <w:rsid w:val="00124AAC"/>
    <w:rsid w:val="00124DCD"/>
    <w:rsid w:val="00124EA3"/>
    <w:rsid w:val="00125046"/>
    <w:rsid w:val="0012533E"/>
    <w:rsid w:val="0012552E"/>
    <w:rsid w:val="00125788"/>
    <w:rsid w:val="001258A7"/>
    <w:rsid w:val="00125AF8"/>
    <w:rsid w:val="00125B80"/>
    <w:rsid w:val="00125BEE"/>
    <w:rsid w:val="00125BF7"/>
    <w:rsid w:val="00125C41"/>
    <w:rsid w:val="00125DA2"/>
    <w:rsid w:val="00125DDB"/>
    <w:rsid w:val="00125FF7"/>
    <w:rsid w:val="0012625F"/>
    <w:rsid w:val="001263D9"/>
    <w:rsid w:val="00126998"/>
    <w:rsid w:val="00126A9E"/>
    <w:rsid w:val="0012720C"/>
    <w:rsid w:val="00127C31"/>
    <w:rsid w:val="00130089"/>
    <w:rsid w:val="00130539"/>
    <w:rsid w:val="00130DD9"/>
    <w:rsid w:val="00130E36"/>
    <w:rsid w:val="00131073"/>
    <w:rsid w:val="001310A1"/>
    <w:rsid w:val="001310A3"/>
    <w:rsid w:val="0013112D"/>
    <w:rsid w:val="00131334"/>
    <w:rsid w:val="0013138A"/>
    <w:rsid w:val="00131957"/>
    <w:rsid w:val="001319EB"/>
    <w:rsid w:val="00131A54"/>
    <w:rsid w:val="00131EF9"/>
    <w:rsid w:val="0013268A"/>
    <w:rsid w:val="00132B88"/>
    <w:rsid w:val="00132E8E"/>
    <w:rsid w:val="0013338B"/>
    <w:rsid w:val="0013338D"/>
    <w:rsid w:val="00133614"/>
    <w:rsid w:val="0013451E"/>
    <w:rsid w:val="00134B72"/>
    <w:rsid w:val="00134D17"/>
    <w:rsid w:val="00134DFB"/>
    <w:rsid w:val="00134F58"/>
    <w:rsid w:val="001352C7"/>
    <w:rsid w:val="0013554C"/>
    <w:rsid w:val="00135554"/>
    <w:rsid w:val="001356D7"/>
    <w:rsid w:val="00135802"/>
    <w:rsid w:val="00135D0E"/>
    <w:rsid w:val="00136168"/>
    <w:rsid w:val="00136422"/>
    <w:rsid w:val="0013647A"/>
    <w:rsid w:val="0013657B"/>
    <w:rsid w:val="00136749"/>
    <w:rsid w:val="0013681E"/>
    <w:rsid w:val="00136CB6"/>
    <w:rsid w:val="00137189"/>
    <w:rsid w:val="00137332"/>
    <w:rsid w:val="0013769A"/>
    <w:rsid w:val="00137A45"/>
    <w:rsid w:val="00137BD2"/>
    <w:rsid w:val="00137DEB"/>
    <w:rsid w:val="00140045"/>
    <w:rsid w:val="0014027D"/>
    <w:rsid w:val="001402E0"/>
    <w:rsid w:val="001403B8"/>
    <w:rsid w:val="001404B8"/>
    <w:rsid w:val="00140F33"/>
    <w:rsid w:val="00141031"/>
    <w:rsid w:val="001412C7"/>
    <w:rsid w:val="00141BB5"/>
    <w:rsid w:val="00141F3C"/>
    <w:rsid w:val="001427C1"/>
    <w:rsid w:val="0014297A"/>
    <w:rsid w:val="00142B6C"/>
    <w:rsid w:val="00143BF9"/>
    <w:rsid w:val="001442F1"/>
    <w:rsid w:val="001445B0"/>
    <w:rsid w:val="001449F1"/>
    <w:rsid w:val="001450D8"/>
    <w:rsid w:val="0014540C"/>
    <w:rsid w:val="001457FE"/>
    <w:rsid w:val="00145C76"/>
    <w:rsid w:val="00145EE8"/>
    <w:rsid w:val="00145FAA"/>
    <w:rsid w:val="001460D0"/>
    <w:rsid w:val="00146180"/>
    <w:rsid w:val="00146232"/>
    <w:rsid w:val="00146C53"/>
    <w:rsid w:val="00146DB3"/>
    <w:rsid w:val="00146EBB"/>
    <w:rsid w:val="001470E0"/>
    <w:rsid w:val="001473F5"/>
    <w:rsid w:val="00147400"/>
    <w:rsid w:val="001475B9"/>
    <w:rsid w:val="001475E4"/>
    <w:rsid w:val="00147EFC"/>
    <w:rsid w:val="00150B8E"/>
    <w:rsid w:val="00150C23"/>
    <w:rsid w:val="00150C8E"/>
    <w:rsid w:val="0015103C"/>
    <w:rsid w:val="001513BA"/>
    <w:rsid w:val="001513DA"/>
    <w:rsid w:val="00151420"/>
    <w:rsid w:val="001515AC"/>
    <w:rsid w:val="0015174D"/>
    <w:rsid w:val="00151BAC"/>
    <w:rsid w:val="00151C25"/>
    <w:rsid w:val="00151CD2"/>
    <w:rsid w:val="00151DA7"/>
    <w:rsid w:val="00151E28"/>
    <w:rsid w:val="00152120"/>
    <w:rsid w:val="00152648"/>
    <w:rsid w:val="001527E1"/>
    <w:rsid w:val="00152C19"/>
    <w:rsid w:val="00152E34"/>
    <w:rsid w:val="00153830"/>
    <w:rsid w:val="00154229"/>
    <w:rsid w:val="001544C9"/>
    <w:rsid w:val="0015462F"/>
    <w:rsid w:val="00154AE5"/>
    <w:rsid w:val="00155679"/>
    <w:rsid w:val="00155B3F"/>
    <w:rsid w:val="00155D09"/>
    <w:rsid w:val="0015635B"/>
    <w:rsid w:val="0015665A"/>
    <w:rsid w:val="00156996"/>
    <w:rsid w:val="00156A7E"/>
    <w:rsid w:val="00156B0F"/>
    <w:rsid w:val="001570CD"/>
    <w:rsid w:val="00157273"/>
    <w:rsid w:val="00157481"/>
    <w:rsid w:val="001574B8"/>
    <w:rsid w:val="00157B75"/>
    <w:rsid w:val="00160327"/>
    <w:rsid w:val="001603A6"/>
    <w:rsid w:val="001606E1"/>
    <w:rsid w:val="0016083C"/>
    <w:rsid w:val="00160A16"/>
    <w:rsid w:val="00160B7D"/>
    <w:rsid w:val="001616E6"/>
    <w:rsid w:val="00161C3F"/>
    <w:rsid w:val="00161C43"/>
    <w:rsid w:val="00161FF9"/>
    <w:rsid w:val="0016217C"/>
    <w:rsid w:val="001623F2"/>
    <w:rsid w:val="001624EB"/>
    <w:rsid w:val="001626A9"/>
    <w:rsid w:val="0016278A"/>
    <w:rsid w:val="00162A31"/>
    <w:rsid w:val="00162CEA"/>
    <w:rsid w:val="00163059"/>
    <w:rsid w:val="001633B3"/>
    <w:rsid w:val="001633C7"/>
    <w:rsid w:val="00163558"/>
    <w:rsid w:val="001635E5"/>
    <w:rsid w:val="00163681"/>
    <w:rsid w:val="001639C6"/>
    <w:rsid w:val="00163E56"/>
    <w:rsid w:val="001640A1"/>
    <w:rsid w:val="001644A3"/>
    <w:rsid w:val="0016470D"/>
    <w:rsid w:val="001647E7"/>
    <w:rsid w:val="00164933"/>
    <w:rsid w:val="00164B4E"/>
    <w:rsid w:val="00164C4D"/>
    <w:rsid w:val="00164D51"/>
    <w:rsid w:val="00164E34"/>
    <w:rsid w:val="00164E56"/>
    <w:rsid w:val="0016527B"/>
    <w:rsid w:val="001656AA"/>
    <w:rsid w:val="00165898"/>
    <w:rsid w:val="00165C8D"/>
    <w:rsid w:val="00165DD4"/>
    <w:rsid w:val="00165E03"/>
    <w:rsid w:val="00165EFC"/>
    <w:rsid w:val="00165F56"/>
    <w:rsid w:val="001662F0"/>
    <w:rsid w:val="001666B9"/>
    <w:rsid w:val="00166C17"/>
    <w:rsid w:val="00166F12"/>
    <w:rsid w:val="00167985"/>
    <w:rsid w:val="00167DBC"/>
    <w:rsid w:val="00170505"/>
    <w:rsid w:val="001705D4"/>
    <w:rsid w:val="00171294"/>
    <w:rsid w:val="00171401"/>
    <w:rsid w:val="001715C7"/>
    <w:rsid w:val="00171628"/>
    <w:rsid w:val="00171854"/>
    <w:rsid w:val="001718C6"/>
    <w:rsid w:val="00171B48"/>
    <w:rsid w:val="00171E94"/>
    <w:rsid w:val="00171F3E"/>
    <w:rsid w:val="00172C2E"/>
    <w:rsid w:val="00172D63"/>
    <w:rsid w:val="00173402"/>
    <w:rsid w:val="0017371A"/>
    <w:rsid w:val="00173CD9"/>
    <w:rsid w:val="00173E30"/>
    <w:rsid w:val="00173EE1"/>
    <w:rsid w:val="00173FDC"/>
    <w:rsid w:val="00174484"/>
    <w:rsid w:val="00174950"/>
    <w:rsid w:val="001749E4"/>
    <w:rsid w:val="00174B3C"/>
    <w:rsid w:val="00174CC9"/>
    <w:rsid w:val="001753F1"/>
    <w:rsid w:val="00175420"/>
    <w:rsid w:val="001758DA"/>
    <w:rsid w:val="00175F56"/>
    <w:rsid w:val="0017624C"/>
    <w:rsid w:val="00176440"/>
    <w:rsid w:val="00176968"/>
    <w:rsid w:val="00176AA1"/>
    <w:rsid w:val="00176D35"/>
    <w:rsid w:val="00176D89"/>
    <w:rsid w:val="00176EC1"/>
    <w:rsid w:val="001770F9"/>
    <w:rsid w:val="00177C3D"/>
    <w:rsid w:val="00177E99"/>
    <w:rsid w:val="00177F93"/>
    <w:rsid w:val="00180145"/>
    <w:rsid w:val="00180184"/>
    <w:rsid w:val="0018018D"/>
    <w:rsid w:val="001802EE"/>
    <w:rsid w:val="001804FC"/>
    <w:rsid w:val="00180799"/>
    <w:rsid w:val="00180BDA"/>
    <w:rsid w:val="001811D6"/>
    <w:rsid w:val="0018146D"/>
    <w:rsid w:val="001815A8"/>
    <w:rsid w:val="00181604"/>
    <w:rsid w:val="00181891"/>
    <w:rsid w:val="00181A0B"/>
    <w:rsid w:val="00181BE6"/>
    <w:rsid w:val="0018229D"/>
    <w:rsid w:val="001822BF"/>
    <w:rsid w:val="00182DA2"/>
    <w:rsid w:val="0018360B"/>
    <w:rsid w:val="001837D0"/>
    <w:rsid w:val="0018389D"/>
    <w:rsid w:val="001839B5"/>
    <w:rsid w:val="00183A2B"/>
    <w:rsid w:val="00184108"/>
    <w:rsid w:val="001843F9"/>
    <w:rsid w:val="001844A5"/>
    <w:rsid w:val="0018492D"/>
    <w:rsid w:val="00184B43"/>
    <w:rsid w:val="00184CD6"/>
    <w:rsid w:val="001853B8"/>
    <w:rsid w:val="001857DE"/>
    <w:rsid w:val="00185DB2"/>
    <w:rsid w:val="001861A9"/>
    <w:rsid w:val="00186343"/>
    <w:rsid w:val="0018640F"/>
    <w:rsid w:val="00186DCD"/>
    <w:rsid w:val="0018754C"/>
    <w:rsid w:val="001875D2"/>
    <w:rsid w:val="0018791D"/>
    <w:rsid w:val="00190006"/>
    <w:rsid w:val="0019024C"/>
    <w:rsid w:val="001913D7"/>
    <w:rsid w:val="00191466"/>
    <w:rsid w:val="0019146E"/>
    <w:rsid w:val="0019158B"/>
    <w:rsid w:val="00191FBE"/>
    <w:rsid w:val="001925F2"/>
    <w:rsid w:val="001926B7"/>
    <w:rsid w:val="001927AB"/>
    <w:rsid w:val="00192A3C"/>
    <w:rsid w:val="00192F3E"/>
    <w:rsid w:val="00193319"/>
    <w:rsid w:val="001934E6"/>
    <w:rsid w:val="001936BA"/>
    <w:rsid w:val="00193970"/>
    <w:rsid w:val="00193A89"/>
    <w:rsid w:val="00193B66"/>
    <w:rsid w:val="00193EB0"/>
    <w:rsid w:val="0019417D"/>
    <w:rsid w:val="001948B3"/>
    <w:rsid w:val="001948C7"/>
    <w:rsid w:val="00194B33"/>
    <w:rsid w:val="0019521C"/>
    <w:rsid w:val="00195382"/>
    <w:rsid w:val="001955E3"/>
    <w:rsid w:val="001957D7"/>
    <w:rsid w:val="00195ABE"/>
    <w:rsid w:val="00195DC1"/>
    <w:rsid w:val="0019601B"/>
    <w:rsid w:val="00196872"/>
    <w:rsid w:val="00196B81"/>
    <w:rsid w:val="00196DE1"/>
    <w:rsid w:val="0019721F"/>
    <w:rsid w:val="001975EC"/>
    <w:rsid w:val="001975ED"/>
    <w:rsid w:val="001978EF"/>
    <w:rsid w:val="001A007B"/>
    <w:rsid w:val="001A02E2"/>
    <w:rsid w:val="001A0561"/>
    <w:rsid w:val="001A0652"/>
    <w:rsid w:val="001A08E8"/>
    <w:rsid w:val="001A0CF4"/>
    <w:rsid w:val="001A0E25"/>
    <w:rsid w:val="001A10CE"/>
    <w:rsid w:val="001A1128"/>
    <w:rsid w:val="001A132F"/>
    <w:rsid w:val="001A13EA"/>
    <w:rsid w:val="001A1534"/>
    <w:rsid w:val="001A15DC"/>
    <w:rsid w:val="001A1732"/>
    <w:rsid w:val="001A18FD"/>
    <w:rsid w:val="001A1CC4"/>
    <w:rsid w:val="001A1E01"/>
    <w:rsid w:val="001A1F6C"/>
    <w:rsid w:val="001A2471"/>
    <w:rsid w:val="001A25CA"/>
    <w:rsid w:val="001A2609"/>
    <w:rsid w:val="001A262F"/>
    <w:rsid w:val="001A265D"/>
    <w:rsid w:val="001A2950"/>
    <w:rsid w:val="001A29C8"/>
    <w:rsid w:val="001A2F2B"/>
    <w:rsid w:val="001A305C"/>
    <w:rsid w:val="001A4189"/>
    <w:rsid w:val="001A4BB3"/>
    <w:rsid w:val="001A4BEA"/>
    <w:rsid w:val="001A4C31"/>
    <w:rsid w:val="001A4E20"/>
    <w:rsid w:val="001A4EFF"/>
    <w:rsid w:val="001A50A3"/>
    <w:rsid w:val="001A5180"/>
    <w:rsid w:val="001A5273"/>
    <w:rsid w:val="001A534F"/>
    <w:rsid w:val="001A5723"/>
    <w:rsid w:val="001A5762"/>
    <w:rsid w:val="001A5A49"/>
    <w:rsid w:val="001A5F3E"/>
    <w:rsid w:val="001A5FD6"/>
    <w:rsid w:val="001A60CA"/>
    <w:rsid w:val="001A6428"/>
    <w:rsid w:val="001A6519"/>
    <w:rsid w:val="001A66D6"/>
    <w:rsid w:val="001A67C7"/>
    <w:rsid w:val="001A685B"/>
    <w:rsid w:val="001A6C0D"/>
    <w:rsid w:val="001A6DF3"/>
    <w:rsid w:val="001A6E46"/>
    <w:rsid w:val="001A7088"/>
    <w:rsid w:val="001A71D2"/>
    <w:rsid w:val="001A7352"/>
    <w:rsid w:val="001A7371"/>
    <w:rsid w:val="001A73B6"/>
    <w:rsid w:val="001A76D7"/>
    <w:rsid w:val="001A77E6"/>
    <w:rsid w:val="001A7A3D"/>
    <w:rsid w:val="001A7E70"/>
    <w:rsid w:val="001A7F29"/>
    <w:rsid w:val="001B049C"/>
    <w:rsid w:val="001B0684"/>
    <w:rsid w:val="001B06BE"/>
    <w:rsid w:val="001B06C5"/>
    <w:rsid w:val="001B0A78"/>
    <w:rsid w:val="001B0B17"/>
    <w:rsid w:val="001B0C06"/>
    <w:rsid w:val="001B0EF1"/>
    <w:rsid w:val="001B1085"/>
    <w:rsid w:val="001B1181"/>
    <w:rsid w:val="001B1354"/>
    <w:rsid w:val="001B1692"/>
    <w:rsid w:val="001B176B"/>
    <w:rsid w:val="001B17EF"/>
    <w:rsid w:val="001B1BF5"/>
    <w:rsid w:val="001B1FEE"/>
    <w:rsid w:val="001B228A"/>
    <w:rsid w:val="001B24BB"/>
    <w:rsid w:val="001B2525"/>
    <w:rsid w:val="001B25D7"/>
    <w:rsid w:val="001B25F6"/>
    <w:rsid w:val="001B2D5E"/>
    <w:rsid w:val="001B2E10"/>
    <w:rsid w:val="001B3006"/>
    <w:rsid w:val="001B32B7"/>
    <w:rsid w:val="001B36FC"/>
    <w:rsid w:val="001B3B53"/>
    <w:rsid w:val="001B3D52"/>
    <w:rsid w:val="001B42B7"/>
    <w:rsid w:val="001B437B"/>
    <w:rsid w:val="001B478A"/>
    <w:rsid w:val="001B4892"/>
    <w:rsid w:val="001B49B9"/>
    <w:rsid w:val="001B4DD5"/>
    <w:rsid w:val="001B4F15"/>
    <w:rsid w:val="001B4FAF"/>
    <w:rsid w:val="001B5A79"/>
    <w:rsid w:val="001B5ED8"/>
    <w:rsid w:val="001B606B"/>
    <w:rsid w:val="001B6340"/>
    <w:rsid w:val="001B6379"/>
    <w:rsid w:val="001B655F"/>
    <w:rsid w:val="001B676A"/>
    <w:rsid w:val="001B6FD2"/>
    <w:rsid w:val="001B701E"/>
    <w:rsid w:val="001B75FF"/>
    <w:rsid w:val="001B7644"/>
    <w:rsid w:val="001B7BA5"/>
    <w:rsid w:val="001B7DF1"/>
    <w:rsid w:val="001C001A"/>
    <w:rsid w:val="001C07CF"/>
    <w:rsid w:val="001C1007"/>
    <w:rsid w:val="001C149D"/>
    <w:rsid w:val="001C15D3"/>
    <w:rsid w:val="001C196F"/>
    <w:rsid w:val="001C1A24"/>
    <w:rsid w:val="001C1D36"/>
    <w:rsid w:val="001C205F"/>
    <w:rsid w:val="001C2085"/>
    <w:rsid w:val="001C2566"/>
    <w:rsid w:val="001C2C0D"/>
    <w:rsid w:val="001C2DD8"/>
    <w:rsid w:val="001C30DC"/>
    <w:rsid w:val="001C31C1"/>
    <w:rsid w:val="001C3896"/>
    <w:rsid w:val="001C3F98"/>
    <w:rsid w:val="001C416F"/>
    <w:rsid w:val="001C41DE"/>
    <w:rsid w:val="001C441B"/>
    <w:rsid w:val="001C44BF"/>
    <w:rsid w:val="001C4C0E"/>
    <w:rsid w:val="001C4C4D"/>
    <w:rsid w:val="001C4CB1"/>
    <w:rsid w:val="001C4E06"/>
    <w:rsid w:val="001C50AF"/>
    <w:rsid w:val="001C517A"/>
    <w:rsid w:val="001C5972"/>
    <w:rsid w:val="001C5D53"/>
    <w:rsid w:val="001C63FD"/>
    <w:rsid w:val="001C64EA"/>
    <w:rsid w:val="001C6898"/>
    <w:rsid w:val="001C6AB9"/>
    <w:rsid w:val="001C6DB4"/>
    <w:rsid w:val="001C6F7D"/>
    <w:rsid w:val="001C70F0"/>
    <w:rsid w:val="001C742C"/>
    <w:rsid w:val="001C757D"/>
    <w:rsid w:val="001C7703"/>
    <w:rsid w:val="001C7B38"/>
    <w:rsid w:val="001C7BD0"/>
    <w:rsid w:val="001D05B4"/>
    <w:rsid w:val="001D11CF"/>
    <w:rsid w:val="001D122B"/>
    <w:rsid w:val="001D15AF"/>
    <w:rsid w:val="001D1697"/>
    <w:rsid w:val="001D1A50"/>
    <w:rsid w:val="001D20F9"/>
    <w:rsid w:val="001D2286"/>
    <w:rsid w:val="001D2470"/>
    <w:rsid w:val="001D28B8"/>
    <w:rsid w:val="001D28D0"/>
    <w:rsid w:val="001D2BDD"/>
    <w:rsid w:val="001D30DB"/>
    <w:rsid w:val="001D323E"/>
    <w:rsid w:val="001D3778"/>
    <w:rsid w:val="001D380E"/>
    <w:rsid w:val="001D3AA5"/>
    <w:rsid w:val="001D4686"/>
    <w:rsid w:val="001D4985"/>
    <w:rsid w:val="001D4DA6"/>
    <w:rsid w:val="001D4E89"/>
    <w:rsid w:val="001D4FFF"/>
    <w:rsid w:val="001D513D"/>
    <w:rsid w:val="001D5215"/>
    <w:rsid w:val="001D54AF"/>
    <w:rsid w:val="001D558E"/>
    <w:rsid w:val="001D5614"/>
    <w:rsid w:val="001D5656"/>
    <w:rsid w:val="001D5918"/>
    <w:rsid w:val="001D5923"/>
    <w:rsid w:val="001D5BF5"/>
    <w:rsid w:val="001D5D62"/>
    <w:rsid w:val="001D5F94"/>
    <w:rsid w:val="001D62BE"/>
    <w:rsid w:val="001D65FE"/>
    <w:rsid w:val="001D6697"/>
    <w:rsid w:val="001D6792"/>
    <w:rsid w:val="001D6DB6"/>
    <w:rsid w:val="001D6DB9"/>
    <w:rsid w:val="001D7120"/>
    <w:rsid w:val="001D755D"/>
    <w:rsid w:val="001D76E1"/>
    <w:rsid w:val="001D7DF7"/>
    <w:rsid w:val="001E000A"/>
    <w:rsid w:val="001E028F"/>
    <w:rsid w:val="001E02D7"/>
    <w:rsid w:val="001E11E7"/>
    <w:rsid w:val="001E13B6"/>
    <w:rsid w:val="001E198E"/>
    <w:rsid w:val="001E1D2D"/>
    <w:rsid w:val="001E1ED5"/>
    <w:rsid w:val="001E223E"/>
    <w:rsid w:val="001E24F2"/>
    <w:rsid w:val="001E2686"/>
    <w:rsid w:val="001E2879"/>
    <w:rsid w:val="001E28DD"/>
    <w:rsid w:val="001E28EB"/>
    <w:rsid w:val="001E2B0C"/>
    <w:rsid w:val="001E2E22"/>
    <w:rsid w:val="001E3004"/>
    <w:rsid w:val="001E34A4"/>
    <w:rsid w:val="001E3821"/>
    <w:rsid w:val="001E3894"/>
    <w:rsid w:val="001E393A"/>
    <w:rsid w:val="001E3AAD"/>
    <w:rsid w:val="001E3CD0"/>
    <w:rsid w:val="001E3D77"/>
    <w:rsid w:val="001E45B4"/>
    <w:rsid w:val="001E4A7E"/>
    <w:rsid w:val="001E4C8E"/>
    <w:rsid w:val="001E4D7A"/>
    <w:rsid w:val="001E57D0"/>
    <w:rsid w:val="001E5A5F"/>
    <w:rsid w:val="001E5D60"/>
    <w:rsid w:val="001E6BA1"/>
    <w:rsid w:val="001E6BBF"/>
    <w:rsid w:val="001E6E43"/>
    <w:rsid w:val="001E6F41"/>
    <w:rsid w:val="001E7011"/>
    <w:rsid w:val="001E7450"/>
    <w:rsid w:val="001E7746"/>
    <w:rsid w:val="001E797F"/>
    <w:rsid w:val="001E7CCD"/>
    <w:rsid w:val="001E7E7C"/>
    <w:rsid w:val="001F00B9"/>
    <w:rsid w:val="001F01CA"/>
    <w:rsid w:val="001F02AA"/>
    <w:rsid w:val="001F0631"/>
    <w:rsid w:val="001F0734"/>
    <w:rsid w:val="001F0B66"/>
    <w:rsid w:val="001F0F3C"/>
    <w:rsid w:val="001F1410"/>
    <w:rsid w:val="001F1DD7"/>
    <w:rsid w:val="001F203D"/>
    <w:rsid w:val="001F20A5"/>
    <w:rsid w:val="001F226A"/>
    <w:rsid w:val="001F2287"/>
    <w:rsid w:val="001F2668"/>
    <w:rsid w:val="001F267F"/>
    <w:rsid w:val="001F2B8B"/>
    <w:rsid w:val="001F2EA8"/>
    <w:rsid w:val="001F308B"/>
    <w:rsid w:val="001F30BB"/>
    <w:rsid w:val="001F3357"/>
    <w:rsid w:val="001F346B"/>
    <w:rsid w:val="001F34B4"/>
    <w:rsid w:val="001F3549"/>
    <w:rsid w:val="001F35BC"/>
    <w:rsid w:val="001F47DC"/>
    <w:rsid w:val="001F4E3A"/>
    <w:rsid w:val="001F510E"/>
    <w:rsid w:val="001F5950"/>
    <w:rsid w:val="001F5E89"/>
    <w:rsid w:val="001F6155"/>
    <w:rsid w:val="001F6B1C"/>
    <w:rsid w:val="001F6E25"/>
    <w:rsid w:val="001F6FEB"/>
    <w:rsid w:val="001F7194"/>
    <w:rsid w:val="001F74BA"/>
    <w:rsid w:val="001F77AB"/>
    <w:rsid w:val="001F7AD5"/>
    <w:rsid w:val="001F7D21"/>
    <w:rsid w:val="001F7EDC"/>
    <w:rsid w:val="001F7F31"/>
    <w:rsid w:val="0020026F"/>
    <w:rsid w:val="00200446"/>
    <w:rsid w:val="00200470"/>
    <w:rsid w:val="00200802"/>
    <w:rsid w:val="002008D9"/>
    <w:rsid w:val="00200D2C"/>
    <w:rsid w:val="00200E16"/>
    <w:rsid w:val="002010A8"/>
    <w:rsid w:val="00201881"/>
    <w:rsid w:val="00201C18"/>
    <w:rsid w:val="002020FC"/>
    <w:rsid w:val="00202DD2"/>
    <w:rsid w:val="00202F4C"/>
    <w:rsid w:val="002036F2"/>
    <w:rsid w:val="00203974"/>
    <w:rsid w:val="002039A3"/>
    <w:rsid w:val="00203BE6"/>
    <w:rsid w:val="002040EC"/>
    <w:rsid w:val="00204331"/>
    <w:rsid w:val="0020461C"/>
    <w:rsid w:val="002049B2"/>
    <w:rsid w:val="00204E9A"/>
    <w:rsid w:val="00205033"/>
    <w:rsid w:val="002050F3"/>
    <w:rsid w:val="00205280"/>
    <w:rsid w:val="002053AE"/>
    <w:rsid w:val="00205575"/>
    <w:rsid w:val="00205E95"/>
    <w:rsid w:val="00206707"/>
    <w:rsid w:val="00206A23"/>
    <w:rsid w:val="002070D9"/>
    <w:rsid w:val="0020770E"/>
    <w:rsid w:val="00207D0C"/>
    <w:rsid w:val="00207F2E"/>
    <w:rsid w:val="0021000F"/>
    <w:rsid w:val="0021071F"/>
    <w:rsid w:val="0021081A"/>
    <w:rsid w:val="00210A04"/>
    <w:rsid w:val="00210BDB"/>
    <w:rsid w:val="00210FF5"/>
    <w:rsid w:val="0021110F"/>
    <w:rsid w:val="002111F6"/>
    <w:rsid w:val="00211B2D"/>
    <w:rsid w:val="00211F28"/>
    <w:rsid w:val="00212433"/>
    <w:rsid w:val="00212BE2"/>
    <w:rsid w:val="00212C2C"/>
    <w:rsid w:val="00212CA0"/>
    <w:rsid w:val="00212D73"/>
    <w:rsid w:val="00212F40"/>
    <w:rsid w:val="0021311B"/>
    <w:rsid w:val="0021318A"/>
    <w:rsid w:val="002131A0"/>
    <w:rsid w:val="00213333"/>
    <w:rsid w:val="002135E9"/>
    <w:rsid w:val="002138C4"/>
    <w:rsid w:val="00213CE5"/>
    <w:rsid w:val="00214105"/>
    <w:rsid w:val="00214134"/>
    <w:rsid w:val="002141D9"/>
    <w:rsid w:val="002141E1"/>
    <w:rsid w:val="00214502"/>
    <w:rsid w:val="00214E00"/>
    <w:rsid w:val="00214EA3"/>
    <w:rsid w:val="002151E8"/>
    <w:rsid w:val="002152EF"/>
    <w:rsid w:val="00215B93"/>
    <w:rsid w:val="00215CC6"/>
    <w:rsid w:val="00215CF2"/>
    <w:rsid w:val="00215D33"/>
    <w:rsid w:val="00215E22"/>
    <w:rsid w:val="00215EE6"/>
    <w:rsid w:val="00215F22"/>
    <w:rsid w:val="0021608B"/>
    <w:rsid w:val="0021628F"/>
    <w:rsid w:val="002162CB"/>
    <w:rsid w:val="002162DC"/>
    <w:rsid w:val="00216385"/>
    <w:rsid w:val="00216582"/>
    <w:rsid w:val="00216908"/>
    <w:rsid w:val="00216AE6"/>
    <w:rsid w:val="00216CF6"/>
    <w:rsid w:val="00216D5E"/>
    <w:rsid w:val="0021722C"/>
    <w:rsid w:val="00217481"/>
    <w:rsid w:val="00217E62"/>
    <w:rsid w:val="00217FAB"/>
    <w:rsid w:val="0022036C"/>
    <w:rsid w:val="0022068D"/>
    <w:rsid w:val="00220C34"/>
    <w:rsid w:val="00220F44"/>
    <w:rsid w:val="002211E0"/>
    <w:rsid w:val="00221E3D"/>
    <w:rsid w:val="002220C7"/>
    <w:rsid w:val="0022264F"/>
    <w:rsid w:val="00222667"/>
    <w:rsid w:val="00222802"/>
    <w:rsid w:val="0022290D"/>
    <w:rsid w:val="002229B2"/>
    <w:rsid w:val="00222F16"/>
    <w:rsid w:val="0022307C"/>
    <w:rsid w:val="0022308C"/>
    <w:rsid w:val="0022340D"/>
    <w:rsid w:val="002234D7"/>
    <w:rsid w:val="00223661"/>
    <w:rsid w:val="00223CA2"/>
    <w:rsid w:val="00223F00"/>
    <w:rsid w:val="00223F2F"/>
    <w:rsid w:val="00224191"/>
    <w:rsid w:val="0022424A"/>
    <w:rsid w:val="002242D5"/>
    <w:rsid w:val="00224340"/>
    <w:rsid w:val="00224BFB"/>
    <w:rsid w:val="00224C3F"/>
    <w:rsid w:val="0022563E"/>
    <w:rsid w:val="00225862"/>
    <w:rsid w:val="00225CBA"/>
    <w:rsid w:val="00225E07"/>
    <w:rsid w:val="00226074"/>
    <w:rsid w:val="0022609C"/>
    <w:rsid w:val="002263D4"/>
    <w:rsid w:val="00226CC0"/>
    <w:rsid w:val="00226F33"/>
    <w:rsid w:val="00227253"/>
    <w:rsid w:val="0022739B"/>
    <w:rsid w:val="00227675"/>
    <w:rsid w:val="00227909"/>
    <w:rsid w:val="00227D09"/>
    <w:rsid w:val="002304A0"/>
    <w:rsid w:val="00230A76"/>
    <w:rsid w:val="00230AD9"/>
    <w:rsid w:val="00230B7A"/>
    <w:rsid w:val="00230BC8"/>
    <w:rsid w:val="00230E17"/>
    <w:rsid w:val="00230FBE"/>
    <w:rsid w:val="002310D4"/>
    <w:rsid w:val="00231236"/>
    <w:rsid w:val="002313E6"/>
    <w:rsid w:val="002315BE"/>
    <w:rsid w:val="0023174A"/>
    <w:rsid w:val="00231B15"/>
    <w:rsid w:val="00231B63"/>
    <w:rsid w:val="00231E97"/>
    <w:rsid w:val="00231F33"/>
    <w:rsid w:val="0023224E"/>
    <w:rsid w:val="0023238E"/>
    <w:rsid w:val="0023257A"/>
    <w:rsid w:val="002326C3"/>
    <w:rsid w:val="0023282F"/>
    <w:rsid w:val="002329C3"/>
    <w:rsid w:val="00232A7D"/>
    <w:rsid w:val="00232DB0"/>
    <w:rsid w:val="00232E49"/>
    <w:rsid w:val="00232E9E"/>
    <w:rsid w:val="002330F2"/>
    <w:rsid w:val="0023348D"/>
    <w:rsid w:val="00233869"/>
    <w:rsid w:val="00233970"/>
    <w:rsid w:val="00233AE2"/>
    <w:rsid w:val="00233B0A"/>
    <w:rsid w:val="00233B5C"/>
    <w:rsid w:val="002340F0"/>
    <w:rsid w:val="002344FB"/>
    <w:rsid w:val="00234F57"/>
    <w:rsid w:val="0023539C"/>
    <w:rsid w:val="002354C3"/>
    <w:rsid w:val="0023567D"/>
    <w:rsid w:val="00235793"/>
    <w:rsid w:val="00235845"/>
    <w:rsid w:val="002358DA"/>
    <w:rsid w:val="00235ABB"/>
    <w:rsid w:val="00236749"/>
    <w:rsid w:val="002368ED"/>
    <w:rsid w:val="0023748E"/>
    <w:rsid w:val="00237A00"/>
    <w:rsid w:val="00237CAE"/>
    <w:rsid w:val="002400D3"/>
    <w:rsid w:val="00240187"/>
    <w:rsid w:val="00240287"/>
    <w:rsid w:val="00240669"/>
    <w:rsid w:val="002406B3"/>
    <w:rsid w:val="00240815"/>
    <w:rsid w:val="00240955"/>
    <w:rsid w:val="002409E3"/>
    <w:rsid w:val="00240B3D"/>
    <w:rsid w:val="00240E19"/>
    <w:rsid w:val="00240E2F"/>
    <w:rsid w:val="00241033"/>
    <w:rsid w:val="00241368"/>
    <w:rsid w:val="002417AD"/>
    <w:rsid w:val="00242103"/>
    <w:rsid w:val="00242148"/>
    <w:rsid w:val="0024232F"/>
    <w:rsid w:val="00242766"/>
    <w:rsid w:val="00242C7F"/>
    <w:rsid w:val="00242E36"/>
    <w:rsid w:val="00243024"/>
    <w:rsid w:val="0024373E"/>
    <w:rsid w:val="00243AF9"/>
    <w:rsid w:val="00243C9D"/>
    <w:rsid w:val="00243F3F"/>
    <w:rsid w:val="002440EB"/>
    <w:rsid w:val="0024412B"/>
    <w:rsid w:val="002441C0"/>
    <w:rsid w:val="00244255"/>
    <w:rsid w:val="00244852"/>
    <w:rsid w:val="002449EF"/>
    <w:rsid w:val="00244CF4"/>
    <w:rsid w:val="00244FFC"/>
    <w:rsid w:val="0024517B"/>
    <w:rsid w:val="00245221"/>
    <w:rsid w:val="00245241"/>
    <w:rsid w:val="00245283"/>
    <w:rsid w:val="002452A8"/>
    <w:rsid w:val="00245459"/>
    <w:rsid w:val="00245BAD"/>
    <w:rsid w:val="00245BE4"/>
    <w:rsid w:val="002461DC"/>
    <w:rsid w:val="0024624E"/>
    <w:rsid w:val="00246486"/>
    <w:rsid w:val="00246A4F"/>
    <w:rsid w:val="00246CD3"/>
    <w:rsid w:val="00246F47"/>
    <w:rsid w:val="0024716E"/>
    <w:rsid w:val="002479E9"/>
    <w:rsid w:val="00247DBA"/>
    <w:rsid w:val="00247E7F"/>
    <w:rsid w:val="0025069E"/>
    <w:rsid w:val="0025094D"/>
    <w:rsid w:val="00250B90"/>
    <w:rsid w:val="00250D9E"/>
    <w:rsid w:val="00250F0B"/>
    <w:rsid w:val="0025140D"/>
    <w:rsid w:val="0025143D"/>
    <w:rsid w:val="00251557"/>
    <w:rsid w:val="00251D42"/>
    <w:rsid w:val="00251F56"/>
    <w:rsid w:val="002522C4"/>
    <w:rsid w:val="00252538"/>
    <w:rsid w:val="002528D3"/>
    <w:rsid w:val="00252A5D"/>
    <w:rsid w:val="00252B6F"/>
    <w:rsid w:val="00252D21"/>
    <w:rsid w:val="00252EC9"/>
    <w:rsid w:val="00253023"/>
    <w:rsid w:val="0025314D"/>
    <w:rsid w:val="0025336B"/>
    <w:rsid w:val="0025361B"/>
    <w:rsid w:val="00253910"/>
    <w:rsid w:val="00253BA3"/>
    <w:rsid w:val="00253FB6"/>
    <w:rsid w:val="00254456"/>
    <w:rsid w:val="002547C3"/>
    <w:rsid w:val="00254C85"/>
    <w:rsid w:val="00254EED"/>
    <w:rsid w:val="00254F11"/>
    <w:rsid w:val="00254F8A"/>
    <w:rsid w:val="00254FB3"/>
    <w:rsid w:val="00255257"/>
    <w:rsid w:val="0025553C"/>
    <w:rsid w:val="00255D9F"/>
    <w:rsid w:val="00256323"/>
    <w:rsid w:val="0025634E"/>
    <w:rsid w:val="002563E5"/>
    <w:rsid w:val="00256A7A"/>
    <w:rsid w:val="00256B80"/>
    <w:rsid w:val="00257386"/>
    <w:rsid w:val="002573F2"/>
    <w:rsid w:val="00260042"/>
    <w:rsid w:val="00260050"/>
    <w:rsid w:val="002603F0"/>
    <w:rsid w:val="002606E4"/>
    <w:rsid w:val="002606FF"/>
    <w:rsid w:val="002608BD"/>
    <w:rsid w:val="002608C4"/>
    <w:rsid w:val="00260C9F"/>
    <w:rsid w:val="0026134B"/>
    <w:rsid w:val="00261374"/>
    <w:rsid w:val="00261589"/>
    <w:rsid w:val="00261C7B"/>
    <w:rsid w:val="002622E2"/>
    <w:rsid w:val="002623E3"/>
    <w:rsid w:val="00262472"/>
    <w:rsid w:val="002626D0"/>
    <w:rsid w:val="00262882"/>
    <w:rsid w:val="00262B75"/>
    <w:rsid w:val="00262CC0"/>
    <w:rsid w:val="002630A2"/>
    <w:rsid w:val="0026313B"/>
    <w:rsid w:val="002631A6"/>
    <w:rsid w:val="002632C6"/>
    <w:rsid w:val="002637B4"/>
    <w:rsid w:val="00264491"/>
    <w:rsid w:val="002645BE"/>
    <w:rsid w:val="00264C66"/>
    <w:rsid w:val="00264F61"/>
    <w:rsid w:val="00264FC5"/>
    <w:rsid w:val="002650B3"/>
    <w:rsid w:val="0026520F"/>
    <w:rsid w:val="0026528B"/>
    <w:rsid w:val="0026583C"/>
    <w:rsid w:val="002662CA"/>
    <w:rsid w:val="0026663C"/>
    <w:rsid w:val="002668FF"/>
    <w:rsid w:val="00266E2A"/>
    <w:rsid w:val="00266E2B"/>
    <w:rsid w:val="002673A5"/>
    <w:rsid w:val="002673D5"/>
    <w:rsid w:val="002677DB"/>
    <w:rsid w:val="00267922"/>
    <w:rsid w:val="00267CD2"/>
    <w:rsid w:val="002700C9"/>
    <w:rsid w:val="00270A12"/>
    <w:rsid w:val="00270A89"/>
    <w:rsid w:val="00270B26"/>
    <w:rsid w:val="00270DA4"/>
    <w:rsid w:val="00270F5F"/>
    <w:rsid w:val="002717F7"/>
    <w:rsid w:val="00271978"/>
    <w:rsid w:val="00271BC1"/>
    <w:rsid w:val="00271E72"/>
    <w:rsid w:val="002720AD"/>
    <w:rsid w:val="002723FA"/>
    <w:rsid w:val="00272559"/>
    <w:rsid w:val="00272744"/>
    <w:rsid w:val="00272781"/>
    <w:rsid w:val="00272828"/>
    <w:rsid w:val="00272962"/>
    <w:rsid w:val="00272E87"/>
    <w:rsid w:val="00272EB1"/>
    <w:rsid w:val="002730A1"/>
    <w:rsid w:val="002730D3"/>
    <w:rsid w:val="002731BA"/>
    <w:rsid w:val="002731F6"/>
    <w:rsid w:val="0027357C"/>
    <w:rsid w:val="00274299"/>
    <w:rsid w:val="0027436F"/>
    <w:rsid w:val="00274860"/>
    <w:rsid w:val="00274994"/>
    <w:rsid w:val="00274AC5"/>
    <w:rsid w:val="00274CA5"/>
    <w:rsid w:val="00274E1B"/>
    <w:rsid w:val="002754E3"/>
    <w:rsid w:val="0027572A"/>
    <w:rsid w:val="00275878"/>
    <w:rsid w:val="00275AE5"/>
    <w:rsid w:val="00275B2C"/>
    <w:rsid w:val="00275F78"/>
    <w:rsid w:val="002760A2"/>
    <w:rsid w:val="00276297"/>
    <w:rsid w:val="00276384"/>
    <w:rsid w:val="00276443"/>
    <w:rsid w:val="00276944"/>
    <w:rsid w:val="002772C0"/>
    <w:rsid w:val="002775BB"/>
    <w:rsid w:val="002776C0"/>
    <w:rsid w:val="00277C39"/>
    <w:rsid w:val="00277F91"/>
    <w:rsid w:val="0028006B"/>
    <w:rsid w:val="002802AD"/>
    <w:rsid w:val="002803AF"/>
    <w:rsid w:val="002808DB"/>
    <w:rsid w:val="002809A9"/>
    <w:rsid w:val="00280CBF"/>
    <w:rsid w:val="00280E75"/>
    <w:rsid w:val="00280E9E"/>
    <w:rsid w:val="00280F51"/>
    <w:rsid w:val="00281233"/>
    <w:rsid w:val="002815B6"/>
    <w:rsid w:val="002819E9"/>
    <w:rsid w:val="00281CE5"/>
    <w:rsid w:val="00281CF4"/>
    <w:rsid w:val="0028299B"/>
    <w:rsid w:val="0028353C"/>
    <w:rsid w:val="002838D9"/>
    <w:rsid w:val="00283B10"/>
    <w:rsid w:val="00283CF5"/>
    <w:rsid w:val="00283E51"/>
    <w:rsid w:val="0028440E"/>
    <w:rsid w:val="002849BB"/>
    <w:rsid w:val="002851AC"/>
    <w:rsid w:val="0028523C"/>
    <w:rsid w:val="0028556D"/>
    <w:rsid w:val="00285702"/>
    <w:rsid w:val="0028577F"/>
    <w:rsid w:val="002857E0"/>
    <w:rsid w:val="00285BF4"/>
    <w:rsid w:val="00286774"/>
    <w:rsid w:val="0028682E"/>
    <w:rsid w:val="00287477"/>
    <w:rsid w:val="00287578"/>
    <w:rsid w:val="002877DE"/>
    <w:rsid w:val="00287D0A"/>
    <w:rsid w:val="00287D0C"/>
    <w:rsid w:val="00290AAA"/>
    <w:rsid w:val="00290B4B"/>
    <w:rsid w:val="00290F2B"/>
    <w:rsid w:val="002913ED"/>
    <w:rsid w:val="002914EA"/>
    <w:rsid w:val="00291702"/>
    <w:rsid w:val="0029179A"/>
    <w:rsid w:val="00291A13"/>
    <w:rsid w:val="00292042"/>
    <w:rsid w:val="0029283A"/>
    <w:rsid w:val="00292BB5"/>
    <w:rsid w:val="00292EC3"/>
    <w:rsid w:val="002931B3"/>
    <w:rsid w:val="00293263"/>
    <w:rsid w:val="002934F0"/>
    <w:rsid w:val="00293A66"/>
    <w:rsid w:val="00293B59"/>
    <w:rsid w:val="002940D1"/>
    <w:rsid w:val="00294447"/>
    <w:rsid w:val="002944D4"/>
    <w:rsid w:val="002948D7"/>
    <w:rsid w:val="0029497D"/>
    <w:rsid w:val="00294BAA"/>
    <w:rsid w:val="00294D09"/>
    <w:rsid w:val="00294E2E"/>
    <w:rsid w:val="002954AD"/>
    <w:rsid w:val="002956CE"/>
    <w:rsid w:val="00295B38"/>
    <w:rsid w:val="00295CC0"/>
    <w:rsid w:val="00295E77"/>
    <w:rsid w:val="00295EC1"/>
    <w:rsid w:val="00296059"/>
    <w:rsid w:val="00296170"/>
    <w:rsid w:val="002961D6"/>
    <w:rsid w:val="00296258"/>
    <w:rsid w:val="00296621"/>
    <w:rsid w:val="002968CB"/>
    <w:rsid w:val="00296EDE"/>
    <w:rsid w:val="00297543"/>
    <w:rsid w:val="00297627"/>
    <w:rsid w:val="00297C94"/>
    <w:rsid w:val="00297CC4"/>
    <w:rsid w:val="00297E90"/>
    <w:rsid w:val="002A0312"/>
    <w:rsid w:val="002A05BF"/>
    <w:rsid w:val="002A074A"/>
    <w:rsid w:val="002A089F"/>
    <w:rsid w:val="002A095A"/>
    <w:rsid w:val="002A0964"/>
    <w:rsid w:val="002A0CA9"/>
    <w:rsid w:val="002A0DDF"/>
    <w:rsid w:val="002A0FC7"/>
    <w:rsid w:val="002A10DD"/>
    <w:rsid w:val="002A1643"/>
    <w:rsid w:val="002A173B"/>
    <w:rsid w:val="002A1B1C"/>
    <w:rsid w:val="002A2008"/>
    <w:rsid w:val="002A230B"/>
    <w:rsid w:val="002A2813"/>
    <w:rsid w:val="002A2936"/>
    <w:rsid w:val="002A29EC"/>
    <w:rsid w:val="002A3056"/>
    <w:rsid w:val="002A35B8"/>
    <w:rsid w:val="002A363B"/>
    <w:rsid w:val="002A39D6"/>
    <w:rsid w:val="002A3D74"/>
    <w:rsid w:val="002A3EAA"/>
    <w:rsid w:val="002A4644"/>
    <w:rsid w:val="002A47AD"/>
    <w:rsid w:val="002A49BB"/>
    <w:rsid w:val="002A507F"/>
    <w:rsid w:val="002A54E3"/>
    <w:rsid w:val="002A5A7D"/>
    <w:rsid w:val="002A5EAC"/>
    <w:rsid w:val="002A5FF1"/>
    <w:rsid w:val="002A60D4"/>
    <w:rsid w:val="002A6505"/>
    <w:rsid w:val="002A65D0"/>
    <w:rsid w:val="002A6660"/>
    <w:rsid w:val="002A66F5"/>
    <w:rsid w:val="002A67CA"/>
    <w:rsid w:val="002A68BE"/>
    <w:rsid w:val="002A6FDC"/>
    <w:rsid w:val="002A7516"/>
    <w:rsid w:val="002A7891"/>
    <w:rsid w:val="002A7B65"/>
    <w:rsid w:val="002A7F29"/>
    <w:rsid w:val="002B00F9"/>
    <w:rsid w:val="002B03CC"/>
    <w:rsid w:val="002B0737"/>
    <w:rsid w:val="002B0CDA"/>
    <w:rsid w:val="002B1E75"/>
    <w:rsid w:val="002B2047"/>
    <w:rsid w:val="002B2215"/>
    <w:rsid w:val="002B256B"/>
    <w:rsid w:val="002B267C"/>
    <w:rsid w:val="002B31EF"/>
    <w:rsid w:val="002B3231"/>
    <w:rsid w:val="002B34ED"/>
    <w:rsid w:val="002B35F3"/>
    <w:rsid w:val="002B372A"/>
    <w:rsid w:val="002B378D"/>
    <w:rsid w:val="002B3D6E"/>
    <w:rsid w:val="002B3E65"/>
    <w:rsid w:val="002B3F88"/>
    <w:rsid w:val="002B430F"/>
    <w:rsid w:val="002B4E1D"/>
    <w:rsid w:val="002B4EF8"/>
    <w:rsid w:val="002B4FDA"/>
    <w:rsid w:val="002B4FF9"/>
    <w:rsid w:val="002B5206"/>
    <w:rsid w:val="002B5441"/>
    <w:rsid w:val="002B58A3"/>
    <w:rsid w:val="002B5993"/>
    <w:rsid w:val="002B5B8F"/>
    <w:rsid w:val="002B5CE9"/>
    <w:rsid w:val="002B5F24"/>
    <w:rsid w:val="002B5F3A"/>
    <w:rsid w:val="002B5FFF"/>
    <w:rsid w:val="002B6453"/>
    <w:rsid w:val="002B6480"/>
    <w:rsid w:val="002B658D"/>
    <w:rsid w:val="002B6791"/>
    <w:rsid w:val="002B686E"/>
    <w:rsid w:val="002B6BE3"/>
    <w:rsid w:val="002B6EE7"/>
    <w:rsid w:val="002B71BB"/>
    <w:rsid w:val="002B7298"/>
    <w:rsid w:val="002B77E3"/>
    <w:rsid w:val="002C0525"/>
    <w:rsid w:val="002C0572"/>
    <w:rsid w:val="002C074C"/>
    <w:rsid w:val="002C0763"/>
    <w:rsid w:val="002C0AAA"/>
    <w:rsid w:val="002C0F08"/>
    <w:rsid w:val="002C0F8D"/>
    <w:rsid w:val="002C2014"/>
    <w:rsid w:val="002C2542"/>
    <w:rsid w:val="002C260D"/>
    <w:rsid w:val="002C2855"/>
    <w:rsid w:val="002C292C"/>
    <w:rsid w:val="002C297B"/>
    <w:rsid w:val="002C2D9A"/>
    <w:rsid w:val="002C2DD8"/>
    <w:rsid w:val="002C2DF4"/>
    <w:rsid w:val="002C2F29"/>
    <w:rsid w:val="002C32F3"/>
    <w:rsid w:val="002C372F"/>
    <w:rsid w:val="002C377B"/>
    <w:rsid w:val="002C39CF"/>
    <w:rsid w:val="002C3B8C"/>
    <w:rsid w:val="002C401A"/>
    <w:rsid w:val="002C4750"/>
    <w:rsid w:val="002C4CE6"/>
    <w:rsid w:val="002C4D92"/>
    <w:rsid w:val="002C4FEC"/>
    <w:rsid w:val="002C50E7"/>
    <w:rsid w:val="002C5909"/>
    <w:rsid w:val="002C5E11"/>
    <w:rsid w:val="002C5F52"/>
    <w:rsid w:val="002C5F73"/>
    <w:rsid w:val="002C655E"/>
    <w:rsid w:val="002C65C1"/>
    <w:rsid w:val="002C6861"/>
    <w:rsid w:val="002C692F"/>
    <w:rsid w:val="002C6E04"/>
    <w:rsid w:val="002C6EE4"/>
    <w:rsid w:val="002C7297"/>
    <w:rsid w:val="002C7B62"/>
    <w:rsid w:val="002C7DF9"/>
    <w:rsid w:val="002D03E1"/>
    <w:rsid w:val="002D0917"/>
    <w:rsid w:val="002D1671"/>
    <w:rsid w:val="002D198E"/>
    <w:rsid w:val="002D19CA"/>
    <w:rsid w:val="002D2032"/>
    <w:rsid w:val="002D2042"/>
    <w:rsid w:val="002D2652"/>
    <w:rsid w:val="002D29F1"/>
    <w:rsid w:val="002D33E7"/>
    <w:rsid w:val="002D3706"/>
    <w:rsid w:val="002D388A"/>
    <w:rsid w:val="002D47B8"/>
    <w:rsid w:val="002D4CE6"/>
    <w:rsid w:val="002D4ED2"/>
    <w:rsid w:val="002D4EF1"/>
    <w:rsid w:val="002D5066"/>
    <w:rsid w:val="002D51F6"/>
    <w:rsid w:val="002D550A"/>
    <w:rsid w:val="002D550B"/>
    <w:rsid w:val="002D553B"/>
    <w:rsid w:val="002D5820"/>
    <w:rsid w:val="002D5A22"/>
    <w:rsid w:val="002D6018"/>
    <w:rsid w:val="002D63CB"/>
    <w:rsid w:val="002D63E5"/>
    <w:rsid w:val="002D6A1F"/>
    <w:rsid w:val="002D6E31"/>
    <w:rsid w:val="002D7198"/>
    <w:rsid w:val="002D71F5"/>
    <w:rsid w:val="002D724C"/>
    <w:rsid w:val="002D7483"/>
    <w:rsid w:val="002D774B"/>
    <w:rsid w:val="002D7D0C"/>
    <w:rsid w:val="002D7D9D"/>
    <w:rsid w:val="002E00CB"/>
    <w:rsid w:val="002E0477"/>
    <w:rsid w:val="002E063F"/>
    <w:rsid w:val="002E0C97"/>
    <w:rsid w:val="002E1121"/>
    <w:rsid w:val="002E1407"/>
    <w:rsid w:val="002E14DC"/>
    <w:rsid w:val="002E15A6"/>
    <w:rsid w:val="002E18EF"/>
    <w:rsid w:val="002E1A31"/>
    <w:rsid w:val="002E1ACE"/>
    <w:rsid w:val="002E1B11"/>
    <w:rsid w:val="002E1E0D"/>
    <w:rsid w:val="002E2282"/>
    <w:rsid w:val="002E2607"/>
    <w:rsid w:val="002E2783"/>
    <w:rsid w:val="002E282E"/>
    <w:rsid w:val="002E2869"/>
    <w:rsid w:val="002E28AE"/>
    <w:rsid w:val="002E29D1"/>
    <w:rsid w:val="002E2E4C"/>
    <w:rsid w:val="002E2FD7"/>
    <w:rsid w:val="002E3224"/>
    <w:rsid w:val="002E33F4"/>
    <w:rsid w:val="002E3887"/>
    <w:rsid w:val="002E3900"/>
    <w:rsid w:val="002E3E1D"/>
    <w:rsid w:val="002E4057"/>
    <w:rsid w:val="002E4705"/>
    <w:rsid w:val="002E4A73"/>
    <w:rsid w:val="002E4C10"/>
    <w:rsid w:val="002E4D2E"/>
    <w:rsid w:val="002E4D48"/>
    <w:rsid w:val="002E4DC1"/>
    <w:rsid w:val="002E4FD7"/>
    <w:rsid w:val="002E5144"/>
    <w:rsid w:val="002E5194"/>
    <w:rsid w:val="002E5202"/>
    <w:rsid w:val="002E5330"/>
    <w:rsid w:val="002E55DE"/>
    <w:rsid w:val="002E563E"/>
    <w:rsid w:val="002E566D"/>
    <w:rsid w:val="002E592A"/>
    <w:rsid w:val="002E5C54"/>
    <w:rsid w:val="002E5CC5"/>
    <w:rsid w:val="002E5E08"/>
    <w:rsid w:val="002E5E0A"/>
    <w:rsid w:val="002E6083"/>
    <w:rsid w:val="002E6113"/>
    <w:rsid w:val="002E613A"/>
    <w:rsid w:val="002E6141"/>
    <w:rsid w:val="002E6158"/>
    <w:rsid w:val="002E635C"/>
    <w:rsid w:val="002E6386"/>
    <w:rsid w:val="002E6972"/>
    <w:rsid w:val="002E6996"/>
    <w:rsid w:val="002E6F0D"/>
    <w:rsid w:val="002E7001"/>
    <w:rsid w:val="002E753C"/>
    <w:rsid w:val="002E758E"/>
    <w:rsid w:val="002E75C6"/>
    <w:rsid w:val="002E7EAD"/>
    <w:rsid w:val="002F0556"/>
    <w:rsid w:val="002F06F8"/>
    <w:rsid w:val="002F08EA"/>
    <w:rsid w:val="002F09E6"/>
    <w:rsid w:val="002F0E32"/>
    <w:rsid w:val="002F1182"/>
    <w:rsid w:val="002F170B"/>
    <w:rsid w:val="002F1879"/>
    <w:rsid w:val="002F188A"/>
    <w:rsid w:val="002F1985"/>
    <w:rsid w:val="002F20E3"/>
    <w:rsid w:val="002F26D6"/>
    <w:rsid w:val="002F2969"/>
    <w:rsid w:val="002F2B1F"/>
    <w:rsid w:val="002F2D1F"/>
    <w:rsid w:val="002F3224"/>
    <w:rsid w:val="002F3282"/>
    <w:rsid w:val="002F32BB"/>
    <w:rsid w:val="002F34F1"/>
    <w:rsid w:val="002F38CD"/>
    <w:rsid w:val="002F3B1C"/>
    <w:rsid w:val="002F3B98"/>
    <w:rsid w:val="002F3E8F"/>
    <w:rsid w:val="002F496B"/>
    <w:rsid w:val="002F5503"/>
    <w:rsid w:val="002F583B"/>
    <w:rsid w:val="002F5A50"/>
    <w:rsid w:val="002F60A8"/>
    <w:rsid w:val="002F6366"/>
    <w:rsid w:val="002F664D"/>
    <w:rsid w:val="002F6B86"/>
    <w:rsid w:val="002F7574"/>
    <w:rsid w:val="002F7592"/>
    <w:rsid w:val="003000DE"/>
    <w:rsid w:val="003005D0"/>
    <w:rsid w:val="00300606"/>
    <w:rsid w:val="00300689"/>
    <w:rsid w:val="00300DD1"/>
    <w:rsid w:val="00300EEB"/>
    <w:rsid w:val="00301434"/>
    <w:rsid w:val="00301807"/>
    <w:rsid w:val="003018C7"/>
    <w:rsid w:val="00301AB7"/>
    <w:rsid w:val="00301ADD"/>
    <w:rsid w:val="00301BFF"/>
    <w:rsid w:val="00301CD4"/>
    <w:rsid w:val="003023C6"/>
    <w:rsid w:val="003026C0"/>
    <w:rsid w:val="00302B11"/>
    <w:rsid w:val="00302E7D"/>
    <w:rsid w:val="00303A4C"/>
    <w:rsid w:val="00303B6A"/>
    <w:rsid w:val="00303CE9"/>
    <w:rsid w:val="00303F4D"/>
    <w:rsid w:val="00303FF8"/>
    <w:rsid w:val="0030452D"/>
    <w:rsid w:val="003051E0"/>
    <w:rsid w:val="00305573"/>
    <w:rsid w:val="00305623"/>
    <w:rsid w:val="00305ABC"/>
    <w:rsid w:val="00305B15"/>
    <w:rsid w:val="00305B6C"/>
    <w:rsid w:val="00305BB3"/>
    <w:rsid w:val="003061FB"/>
    <w:rsid w:val="00306395"/>
    <w:rsid w:val="00306478"/>
    <w:rsid w:val="0030651E"/>
    <w:rsid w:val="0030669C"/>
    <w:rsid w:val="003066C0"/>
    <w:rsid w:val="00306B91"/>
    <w:rsid w:val="00306F98"/>
    <w:rsid w:val="00306FDD"/>
    <w:rsid w:val="003072A1"/>
    <w:rsid w:val="0030754C"/>
    <w:rsid w:val="003075D7"/>
    <w:rsid w:val="00307704"/>
    <w:rsid w:val="0030793F"/>
    <w:rsid w:val="00307A83"/>
    <w:rsid w:val="00307F31"/>
    <w:rsid w:val="0031029B"/>
    <w:rsid w:val="0031090C"/>
    <w:rsid w:val="00310FDA"/>
    <w:rsid w:val="00311368"/>
    <w:rsid w:val="00311630"/>
    <w:rsid w:val="00311724"/>
    <w:rsid w:val="0031191D"/>
    <w:rsid w:val="0031194E"/>
    <w:rsid w:val="00311A9B"/>
    <w:rsid w:val="00311CA7"/>
    <w:rsid w:val="00311EDF"/>
    <w:rsid w:val="00311F2C"/>
    <w:rsid w:val="00312046"/>
    <w:rsid w:val="0031229A"/>
    <w:rsid w:val="00312447"/>
    <w:rsid w:val="00312501"/>
    <w:rsid w:val="00312546"/>
    <w:rsid w:val="003127D1"/>
    <w:rsid w:val="00312850"/>
    <w:rsid w:val="00312B5D"/>
    <w:rsid w:val="00312B81"/>
    <w:rsid w:val="00312B97"/>
    <w:rsid w:val="00312F90"/>
    <w:rsid w:val="003134A4"/>
    <w:rsid w:val="0031388A"/>
    <w:rsid w:val="00313B9E"/>
    <w:rsid w:val="00313C9E"/>
    <w:rsid w:val="00313FD0"/>
    <w:rsid w:val="003141EB"/>
    <w:rsid w:val="0031456A"/>
    <w:rsid w:val="003149C8"/>
    <w:rsid w:val="00314AD1"/>
    <w:rsid w:val="00314DBB"/>
    <w:rsid w:val="00314FE0"/>
    <w:rsid w:val="00315231"/>
    <w:rsid w:val="003155BE"/>
    <w:rsid w:val="003155E7"/>
    <w:rsid w:val="003161EE"/>
    <w:rsid w:val="003162AB"/>
    <w:rsid w:val="003163AE"/>
    <w:rsid w:val="003165D0"/>
    <w:rsid w:val="00316A18"/>
    <w:rsid w:val="00316E76"/>
    <w:rsid w:val="00316F70"/>
    <w:rsid w:val="00317D17"/>
    <w:rsid w:val="00317D43"/>
    <w:rsid w:val="00320126"/>
    <w:rsid w:val="00320292"/>
    <w:rsid w:val="0032074D"/>
    <w:rsid w:val="00320B0C"/>
    <w:rsid w:val="00321566"/>
    <w:rsid w:val="0032181B"/>
    <w:rsid w:val="00321D65"/>
    <w:rsid w:val="00321D7C"/>
    <w:rsid w:val="00321EC7"/>
    <w:rsid w:val="00321FB1"/>
    <w:rsid w:val="003221B3"/>
    <w:rsid w:val="0032244A"/>
    <w:rsid w:val="00322489"/>
    <w:rsid w:val="00322BBD"/>
    <w:rsid w:val="00322D92"/>
    <w:rsid w:val="003231E5"/>
    <w:rsid w:val="00323635"/>
    <w:rsid w:val="00323C74"/>
    <w:rsid w:val="00323C8C"/>
    <w:rsid w:val="0032434D"/>
    <w:rsid w:val="00324AB2"/>
    <w:rsid w:val="00324C9F"/>
    <w:rsid w:val="00324E9B"/>
    <w:rsid w:val="00324F84"/>
    <w:rsid w:val="003254AA"/>
    <w:rsid w:val="00325BA2"/>
    <w:rsid w:val="00325DEB"/>
    <w:rsid w:val="00325E80"/>
    <w:rsid w:val="00325F0E"/>
    <w:rsid w:val="003267B2"/>
    <w:rsid w:val="00326C1C"/>
    <w:rsid w:val="0032718D"/>
    <w:rsid w:val="0032751A"/>
    <w:rsid w:val="00327670"/>
    <w:rsid w:val="00327C17"/>
    <w:rsid w:val="00327E1B"/>
    <w:rsid w:val="00330129"/>
    <w:rsid w:val="00330181"/>
    <w:rsid w:val="00330B21"/>
    <w:rsid w:val="00330F8D"/>
    <w:rsid w:val="003312C1"/>
    <w:rsid w:val="0033142C"/>
    <w:rsid w:val="003315A7"/>
    <w:rsid w:val="00331647"/>
    <w:rsid w:val="00331D58"/>
    <w:rsid w:val="00332086"/>
    <w:rsid w:val="00332237"/>
    <w:rsid w:val="003328AD"/>
    <w:rsid w:val="003328FF"/>
    <w:rsid w:val="0033317D"/>
    <w:rsid w:val="00333385"/>
    <w:rsid w:val="0033360A"/>
    <w:rsid w:val="00333A32"/>
    <w:rsid w:val="00333D59"/>
    <w:rsid w:val="003344B9"/>
    <w:rsid w:val="0033455E"/>
    <w:rsid w:val="00334580"/>
    <w:rsid w:val="00334884"/>
    <w:rsid w:val="00334BBF"/>
    <w:rsid w:val="00334BE4"/>
    <w:rsid w:val="0033540D"/>
    <w:rsid w:val="003354EB"/>
    <w:rsid w:val="00335A9E"/>
    <w:rsid w:val="00335DDD"/>
    <w:rsid w:val="0033623B"/>
    <w:rsid w:val="00336DDA"/>
    <w:rsid w:val="00336FF3"/>
    <w:rsid w:val="0033723F"/>
    <w:rsid w:val="00337732"/>
    <w:rsid w:val="003378AB"/>
    <w:rsid w:val="00337BBF"/>
    <w:rsid w:val="00337C91"/>
    <w:rsid w:val="00340355"/>
    <w:rsid w:val="00340365"/>
    <w:rsid w:val="0034070E"/>
    <w:rsid w:val="003407CE"/>
    <w:rsid w:val="003409C9"/>
    <w:rsid w:val="00340B02"/>
    <w:rsid w:val="00340BCF"/>
    <w:rsid w:val="00340C65"/>
    <w:rsid w:val="00340CF9"/>
    <w:rsid w:val="00340DDE"/>
    <w:rsid w:val="00341677"/>
    <w:rsid w:val="00341B03"/>
    <w:rsid w:val="00341B5F"/>
    <w:rsid w:val="00341B86"/>
    <w:rsid w:val="00341D76"/>
    <w:rsid w:val="00341E77"/>
    <w:rsid w:val="00341E82"/>
    <w:rsid w:val="0034213E"/>
    <w:rsid w:val="003421FC"/>
    <w:rsid w:val="003424B2"/>
    <w:rsid w:val="0034274A"/>
    <w:rsid w:val="00342938"/>
    <w:rsid w:val="00342AB0"/>
    <w:rsid w:val="00342D71"/>
    <w:rsid w:val="00342F55"/>
    <w:rsid w:val="00342F80"/>
    <w:rsid w:val="00342FEC"/>
    <w:rsid w:val="0034332B"/>
    <w:rsid w:val="003437AD"/>
    <w:rsid w:val="00343A19"/>
    <w:rsid w:val="00343BE1"/>
    <w:rsid w:val="00344083"/>
    <w:rsid w:val="003444B4"/>
    <w:rsid w:val="00344830"/>
    <w:rsid w:val="003448C2"/>
    <w:rsid w:val="00344A27"/>
    <w:rsid w:val="00344E67"/>
    <w:rsid w:val="00345F0B"/>
    <w:rsid w:val="003465A7"/>
    <w:rsid w:val="00346C0A"/>
    <w:rsid w:val="00346C72"/>
    <w:rsid w:val="00346DFC"/>
    <w:rsid w:val="00346F00"/>
    <w:rsid w:val="00347857"/>
    <w:rsid w:val="003479F2"/>
    <w:rsid w:val="00347EF1"/>
    <w:rsid w:val="0035014B"/>
    <w:rsid w:val="003502CD"/>
    <w:rsid w:val="0035036B"/>
    <w:rsid w:val="00350728"/>
    <w:rsid w:val="00350C66"/>
    <w:rsid w:val="00350EFE"/>
    <w:rsid w:val="0035109F"/>
    <w:rsid w:val="00351698"/>
    <w:rsid w:val="00351A3D"/>
    <w:rsid w:val="00351C32"/>
    <w:rsid w:val="00351D3D"/>
    <w:rsid w:val="00351EF0"/>
    <w:rsid w:val="003520ED"/>
    <w:rsid w:val="003522A3"/>
    <w:rsid w:val="0035234F"/>
    <w:rsid w:val="003523BF"/>
    <w:rsid w:val="003523FF"/>
    <w:rsid w:val="003526A8"/>
    <w:rsid w:val="00352CB5"/>
    <w:rsid w:val="0035323A"/>
    <w:rsid w:val="0035335A"/>
    <w:rsid w:val="00353C08"/>
    <w:rsid w:val="00354261"/>
    <w:rsid w:val="00354383"/>
    <w:rsid w:val="0035449D"/>
    <w:rsid w:val="003544A2"/>
    <w:rsid w:val="00354583"/>
    <w:rsid w:val="00354993"/>
    <w:rsid w:val="00354B24"/>
    <w:rsid w:val="00354B45"/>
    <w:rsid w:val="003552E5"/>
    <w:rsid w:val="00355C37"/>
    <w:rsid w:val="00355EE5"/>
    <w:rsid w:val="003564A5"/>
    <w:rsid w:val="00356C4B"/>
    <w:rsid w:val="0035723D"/>
    <w:rsid w:val="00357982"/>
    <w:rsid w:val="00357CF5"/>
    <w:rsid w:val="003600F4"/>
    <w:rsid w:val="00360233"/>
    <w:rsid w:val="0036027F"/>
    <w:rsid w:val="0036053A"/>
    <w:rsid w:val="003608EE"/>
    <w:rsid w:val="00360E79"/>
    <w:rsid w:val="00361237"/>
    <w:rsid w:val="00361C40"/>
    <w:rsid w:val="00362159"/>
    <w:rsid w:val="0036224C"/>
    <w:rsid w:val="003622A6"/>
    <w:rsid w:val="003626D0"/>
    <w:rsid w:val="003627F7"/>
    <w:rsid w:val="003628C3"/>
    <w:rsid w:val="00362B44"/>
    <w:rsid w:val="003630BF"/>
    <w:rsid w:val="003635F3"/>
    <w:rsid w:val="00363A6D"/>
    <w:rsid w:val="00363D42"/>
    <w:rsid w:val="00364151"/>
    <w:rsid w:val="0036436A"/>
    <w:rsid w:val="003643DA"/>
    <w:rsid w:val="0036457B"/>
    <w:rsid w:val="003645F6"/>
    <w:rsid w:val="0036460F"/>
    <w:rsid w:val="00364B1A"/>
    <w:rsid w:val="00364DE4"/>
    <w:rsid w:val="00364FE2"/>
    <w:rsid w:val="00365294"/>
    <w:rsid w:val="0036554B"/>
    <w:rsid w:val="00365AEE"/>
    <w:rsid w:val="00365B4F"/>
    <w:rsid w:val="00365D50"/>
    <w:rsid w:val="00365D90"/>
    <w:rsid w:val="00366140"/>
    <w:rsid w:val="00366171"/>
    <w:rsid w:val="003665CD"/>
    <w:rsid w:val="00366CBE"/>
    <w:rsid w:val="00366D1F"/>
    <w:rsid w:val="00367004"/>
    <w:rsid w:val="00367348"/>
    <w:rsid w:val="0036738E"/>
    <w:rsid w:val="003675DC"/>
    <w:rsid w:val="0036784B"/>
    <w:rsid w:val="00367B3F"/>
    <w:rsid w:val="00367E9B"/>
    <w:rsid w:val="00367F4F"/>
    <w:rsid w:val="00370542"/>
    <w:rsid w:val="00370832"/>
    <w:rsid w:val="00370863"/>
    <w:rsid w:val="00370B3F"/>
    <w:rsid w:val="00370D20"/>
    <w:rsid w:val="00370E77"/>
    <w:rsid w:val="003712B6"/>
    <w:rsid w:val="003715A2"/>
    <w:rsid w:val="003715FF"/>
    <w:rsid w:val="00371794"/>
    <w:rsid w:val="003717C7"/>
    <w:rsid w:val="00371807"/>
    <w:rsid w:val="00371815"/>
    <w:rsid w:val="0037195C"/>
    <w:rsid w:val="00371B77"/>
    <w:rsid w:val="00371CA3"/>
    <w:rsid w:val="0037224C"/>
    <w:rsid w:val="00372522"/>
    <w:rsid w:val="00372632"/>
    <w:rsid w:val="00372678"/>
    <w:rsid w:val="00372722"/>
    <w:rsid w:val="003727EF"/>
    <w:rsid w:val="00372B26"/>
    <w:rsid w:val="00372EC0"/>
    <w:rsid w:val="003732FE"/>
    <w:rsid w:val="003734BA"/>
    <w:rsid w:val="00373F18"/>
    <w:rsid w:val="003740E6"/>
    <w:rsid w:val="00374467"/>
    <w:rsid w:val="003745CF"/>
    <w:rsid w:val="0037486C"/>
    <w:rsid w:val="00375028"/>
    <w:rsid w:val="003751CA"/>
    <w:rsid w:val="003751FD"/>
    <w:rsid w:val="00375387"/>
    <w:rsid w:val="00375CB8"/>
    <w:rsid w:val="00375D6F"/>
    <w:rsid w:val="0037623F"/>
    <w:rsid w:val="00376532"/>
    <w:rsid w:val="003767B3"/>
    <w:rsid w:val="00376967"/>
    <w:rsid w:val="00376BD7"/>
    <w:rsid w:val="00377121"/>
    <w:rsid w:val="00377463"/>
    <w:rsid w:val="003776E3"/>
    <w:rsid w:val="003778C1"/>
    <w:rsid w:val="00377CA2"/>
    <w:rsid w:val="00377D90"/>
    <w:rsid w:val="00377F2D"/>
    <w:rsid w:val="00377FA4"/>
    <w:rsid w:val="00380300"/>
    <w:rsid w:val="0038033F"/>
    <w:rsid w:val="0038046F"/>
    <w:rsid w:val="00380819"/>
    <w:rsid w:val="0038084C"/>
    <w:rsid w:val="00380CE2"/>
    <w:rsid w:val="00380E57"/>
    <w:rsid w:val="0038124D"/>
    <w:rsid w:val="00381852"/>
    <w:rsid w:val="00381939"/>
    <w:rsid w:val="0038193F"/>
    <w:rsid w:val="00381B15"/>
    <w:rsid w:val="00381B5D"/>
    <w:rsid w:val="00381FA3"/>
    <w:rsid w:val="00381FF2"/>
    <w:rsid w:val="00382384"/>
    <w:rsid w:val="00382444"/>
    <w:rsid w:val="003827CB"/>
    <w:rsid w:val="00382C1E"/>
    <w:rsid w:val="00382C69"/>
    <w:rsid w:val="00382EB4"/>
    <w:rsid w:val="00382F08"/>
    <w:rsid w:val="00382FD5"/>
    <w:rsid w:val="003837F8"/>
    <w:rsid w:val="00383C07"/>
    <w:rsid w:val="00384D38"/>
    <w:rsid w:val="00384DF3"/>
    <w:rsid w:val="0038512D"/>
    <w:rsid w:val="00385505"/>
    <w:rsid w:val="00385574"/>
    <w:rsid w:val="00385A50"/>
    <w:rsid w:val="0038601A"/>
    <w:rsid w:val="00386AF0"/>
    <w:rsid w:val="00386C09"/>
    <w:rsid w:val="00387702"/>
    <w:rsid w:val="00387777"/>
    <w:rsid w:val="003877B1"/>
    <w:rsid w:val="0038783E"/>
    <w:rsid w:val="00387B77"/>
    <w:rsid w:val="00387C5C"/>
    <w:rsid w:val="00387E3F"/>
    <w:rsid w:val="00390385"/>
    <w:rsid w:val="0039058A"/>
    <w:rsid w:val="0039091F"/>
    <w:rsid w:val="00390A7C"/>
    <w:rsid w:val="00390C2A"/>
    <w:rsid w:val="00391666"/>
    <w:rsid w:val="00391A0A"/>
    <w:rsid w:val="00391E6E"/>
    <w:rsid w:val="00391FA0"/>
    <w:rsid w:val="00392697"/>
    <w:rsid w:val="003926E3"/>
    <w:rsid w:val="00392829"/>
    <w:rsid w:val="0039293F"/>
    <w:rsid w:val="003934C8"/>
    <w:rsid w:val="0039410B"/>
    <w:rsid w:val="00394423"/>
    <w:rsid w:val="0039450F"/>
    <w:rsid w:val="003947FA"/>
    <w:rsid w:val="00394C67"/>
    <w:rsid w:val="00395513"/>
    <w:rsid w:val="0039572E"/>
    <w:rsid w:val="003957A8"/>
    <w:rsid w:val="0039580E"/>
    <w:rsid w:val="00395D3E"/>
    <w:rsid w:val="00395E71"/>
    <w:rsid w:val="00396136"/>
    <w:rsid w:val="0039615C"/>
    <w:rsid w:val="0039693C"/>
    <w:rsid w:val="00396BA4"/>
    <w:rsid w:val="00396CB8"/>
    <w:rsid w:val="00396E84"/>
    <w:rsid w:val="00397148"/>
    <w:rsid w:val="00397205"/>
    <w:rsid w:val="00397398"/>
    <w:rsid w:val="003974BB"/>
    <w:rsid w:val="0039788D"/>
    <w:rsid w:val="00397CA1"/>
    <w:rsid w:val="00397FDF"/>
    <w:rsid w:val="003A0374"/>
    <w:rsid w:val="003A08BE"/>
    <w:rsid w:val="003A14A6"/>
    <w:rsid w:val="003A15DA"/>
    <w:rsid w:val="003A17A0"/>
    <w:rsid w:val="003A1954"/>
    <w:rsid w:val="003A26B0"/>
    <w:rsid w:val="003A287A"/>
    <w:rsid w:val="003A2968"/>
    <w:rsid w:val="003A2A06"/>
    <w:rsid w:val="003A2A12"/>
    <w:rsid w:val="003A36D9"/>
    <w:rsid w:val="003A37BD"/>
    <w:rsid w:val="003A382C"/>
    <w:rsid w:val="003A387E"/>
    <w:rsid w:val="003A3AFF"/>
    <w:rsid w:val="003A3D0A"/>
    <w:rsid w:val="003A3FA7"/>
    <w:rsid w:val="003A3FF6"/>
    <w:rsid w:val="003A449E"/>
    <w:rsid w:val="003A4568"/>
    <w:rsid w:val="003A457C"/>
    <w:rsid w:val="003A4931"/>
    <w:rsid w:val="003A493A"/>
    <w:rsid w:val="003A4BC7"/>
    <w:rsid w:val="003A4EC3"/>
    <w:rsid w:val="003A500F"/>
    <w:rsid w:val="003A52DF"/>
    <w:rsid w:val="003A53D3"/>
    <w:rsid w:val="003A54C5"/>
    <w:rsid w:val="003A5B8C"/>
    <w:rsid w:val="003A5C2F"/>
    <w:rsid w:val="003A5E8C"/>
    <w:rsid w:val="003A5F60"/>
    <w:rsid w:val="003A6621"/>
    <w:rsid w:val="003A6751"/>
    <w:rsid w:val="003A7142"/>
    <w:rsid w:val="003A71BE"/>
    <w:rsid w:val="003A75F2"/>
    <w:rsid w:val="003A77AB"/>
    <w:rsid w:val="003A7CB5"/>
    <w:rsid w:val="003B0007"/>
    <w:rsid w:val="003B024E"/>
    <w:rsid w:val="003B05CE"/>
    <w:rsid w:val="003B05D7"/>
    <w:rsid w:val="003B063F"/>
    <w:rsid w:val="003B0685"/>
    <w:rsid w:val="003B0868"/>
    <w:rsid w:val="003B0BF5"/>
    <w:rsid w:val="003B0C0C"/>
    <w:rsid w:val="003B0C5D"/>
    <w:rsid w:val="003B100E"/>
    <w:rsid w:val="003B112C"/>
    <w:rsid w:val="003B18ED"/>
    <w:rsid w:val="003B1997"/>
    <w:rsid w:val="003B1B65"/>
    <w:rsid w:val="003B1BA5"/>
    <w:rsid w:val="003B28AA"/>
    <w:rsid w:val="003B28F4"/>
    <w:rsid w:val="003B2B75"/>
    <w:rsid w:val="003B2CB9"/>
    <w:rsid w:val="003B2E57"/>
    <w:rsid w:val="003B3A01"/>
    <w:rsid w:val="003B3B2C"/>
    <w:rsid w:val="003B3B72"/>
    <w:rsid w:val="003B3E23"/>
    <w:rsid w:val="003B3E24"/>
    <w:rsid w:val="003B3E55"/>
    <w:rsid w:val="003B3FA7"/>
    <w:rsid w:val="003B4027"/>
    <w:rsid w:val="003B4DDA"/>
    <w:rsid w:val="003B4F36"/>
    <w:rsid w:val="003B538F"/>
    <w:rsid w:val="003B5729"/>
    <w:rsid w:val="003B57B2"/>
    <w:rsid w:val="003B580F"/>
    <w:rsid w:val="003B5930"/>
    <w:rsid w:val="003B5A8D"/>
    <w:rsid w:val="003B5ED8"/>
    <w:rsid w:val="003B5F34"/>
    <w:rsid w:val="003B6051"/>
    <w:rsid w:val="003B6A8A"/>
    <w:rsid w:val="003B6BDF"/>
    <w:rsid w:val="003B71BE"/>
    <w:rsid w:val="003B73E0"/>
    <w:rsid w:val="003B748F"/>
    <w:rsid w:val="003B772C"/>
    <w:rsid w:val="003B7B6D"/>
    <w:rsid w:val="003B7B94"/>
    <w:rsid w:val="003B7D27"/>
    <w:rsid w:val="003C0078"/>
    <w:rsid w:val="003C007A"/>
    <w:rsid w:val="003C0348"/>
    <w:rsid w:val="003C0569"/>
    <w:rsid w:val="003C0BD6"/>
    <w:rsid w:val="003C0D04"/>
    <w:rsid w:val="003C1008"/>
    <w:rsid w:val="003C11BE"/>
    <w:rsid w:val="003C11E1"/>
    <w:rsid w:val="003C143D"/>
    <w:rsid w:val="003C14DC"/>
    <w:rsid w:val="003C1504"/>
    <w:rsid w:val="003C1870"/>
    <w:rsid w:val="003C1876"/>
    <w:rsid w:val="003C1970"/>
    <w:rsid w:val="003C19B4"/>
    <w:rsid w:val="003C1B8B"/>
    <w:rsid w:val="003C1C19"/>
    <w:rsid w:val="003C1E4D"/>
    <w:rsid w:val="003C2665"/>
    <w:rsid w:val="003C26D7"/>
    <w:rsid w:val="003C2DB3"/>
    <w:rsid w:val="003C303D"/>
    <w:rsid w:val="003C3235"/>
    <w:rsid w:val="003C34BB"/>
    <w:rsid w:val="003C3524"/>
    <w:rsid w:val="003C41A7"/>
    <w:rsid w:val="003C4274"/>
    <w:rsid w:val="003C43DB"/>
    <w:rsid w:val="003C446E"/>
    <w:rsid w:val="003C4C36"/>
    <w:rsid w:val="003C4DBA"/>
    <w:rsid w:val="003C4F9F"/>
    <w:rsid w:val="003C5420"/>
    <w:rsid w:val="003C56A8"/>
    <w:rsid w:val="003C5C29"/>
    <w:rsid w:val="003C5D6E"/>
    <w:rsid w:val="003C5D73"/>
    <w:rsid w:val="003C5F55"/>
    <w:rsid w:val="003C5FF5"/>
    <w:rsid w:val="003C605B"/>
    <w:rsid w:val="003C694A"/>
    <w:rsid w:val="003C6B35"/>
    <w:rsid w:val="003C6B93"/>
    <w:rsid w:val="003C6ED2"/>
    <w:rsid w:val="003C711B"/>
    <w:rsid w:val="003C7325"/>
    <w:rsid w:val="003C763F"/>
    <w:rsid w:val="003C764B"/>
    <w:rsid w:val="003C7CA1"/>
    <w:rsid w:val="003C7CD1"/>
    <w:rsid w:val="003C7D80"/>
    <w:rsid w:val="003C7ECF"/>
    <w:rsid w:val="003C7F5F"/>
    <w:rsid w:val="003D01F7"/>
    <w:rsid w:val="003D06D9"/>
    <w:rsid w:val="003D0838"/>
    <w:rsid w:val="003D0A71"/>
    <w:rsid w:val="003D0D8F"/>
    <w:rsid w:val="003D0EB2"/>
    <w:rsid w:val="003D11BD"/>
    <w:rsid w:val="003D1450"/>
    <w:rsid w:val="003D1A55"/>
    <w:rsid w:val="003D1ACF"/>
    <w:rsid w:val="003D1D0F"/>
    <w:rsid w:val="003D1EFB"/>
    <w:rsid w:val="003D1F5D"/>
    <w:rsid w:val="003D1FAB"/>
    <w:rsid w:val="003D226C"/>
    <w:rsid w:val="003D24BE"/>
    <w:rsid w:val="003D27F5"/>
    <w:rsid w:val="003D2B10"/>
    <w:rsid w:val="003D2B3F"/>
    <w:rsid w:val="003D363B"/>
    <w:rsid w:val="003D3849"/>
    <w:rsid w:val="003D38EF"/>
    <w:rsid w:val="003D3B4B"/>
    <w:rsid w:val="003D3C25"/>
    <w:rsid w:val="003D3F79"/>
    <w:rsid w:val="003D44F5"/>
    <w:rsid w:val="003D4841"/>
    <w:rsid w:val="003D4A1C"/>
    <w:rsid w:val="003D4CEE"/>
    <w:rsid w:val="003D5148"/>
    <w:rsid w:val="003D5204"/>
    <w:rsid w:val="003D5A19"/>
    <w:rsid w:val="003D5A54"/>
    <w:rsid w:val="003D5A8A"/>
    <w:rsid w:val="003D5BA1"/>
    <w:rsid w:val="003D6115"/>
    <w:rsid w:val="003D6912"/>
    <w:rsid w:val="003D6AC6"/>
    <w:rsid w:val="003D6C09"/>
    <w:rsid w:val="003D70FC"/>
    <w:rsid w:val="003D72C9"/>
    <w:rsid w:val="003D74A9"/>
    <w:rsid w:val="003D7A34"/>
    <w:rsid w:val="003D7AAE"/>
    <w:rsid w:val="003D7C44"/>
    <w:rsid w:val="003D7C7A"/>
    <w:rsid w:val="003E041C"/>
    <w:rsid w:val="003E055B"/>
    <w:rsid w:val="003E1007"/>
    <w:rsid w:val="003E11F4"/>
    <w:rsid w:val="003E12D6"/>
    <w:rsid w:val="003E1497"/>
    <w:rsid w:val="003E1581"/>
    <w:rsid w:val="003E160A"/>
    <w:rsid w:val="003E1662"/>
    <w:rsid w:val="003E1768"/>
    <w:rsid w:val="003E1778"/>
    <w:rsid w:val="003E18BC"/>
    <w:rsid w:val="003E1ABC"/>
    <w:rsid w:val="003E1CFC"/>
    <w:rsid w:val="003E1D3E"/>
    <w:rsid w:val="003E1DF1"/>
    <w:rsid w:val="003E1EF7"/>
    <w:rsid w:val="003E26D1"/>
    <w:rsid w:val="003E2B73"/>
    <w:rsid w:val="003E2BE5"/>
    <w:rsid w:val="003E2C17"/>
    <w:rsid w:val="003E316E"/>
    <w:rsid w:val="003E3475"/>
    <w:rsid w:val="003E34F4"/>
    <w:rsid w:val="003E36CD"/>
    <w:rsid w:val="003E3EF4"/>
    <w:rsid w:val="003E4101"/>
    <w:rsid w:val="003E443B"/>
    <w:rsid w:val="003E4551"/>
    <w:rsid w:val="003E466B"/>
    <w:rsid w:val="003E4724"/>
    <w:rsid w:val="003E47F2"/>
    <w:rsid w:val="003E54AD"/>
    <w:rsid w:val="003E5B9F"/>
    <w:rsid w:val="003E5FB0"/>
    <w:rsid w:val="003E5FDE"/>
    <w:rsid w:val="003E6198"/>
    <w:rsid w:val="003E63CD"/>
    <w:rsid w:val="003E68DF"/>
    <w:rsid w:val="003E697E"/>
    <w:rsid w:val="003E6B6A"/>
    <w:rsid w:val="003E6C86"/>
    <w:rsid w:val="003E6E49"/>
    <w:rsid w:val="003E7097"/>
    <w:rsid w:val="003E773A"/>
    <w:rsid w:val="003E7DEB"/>
    <w:rsid w:val="003E7E04"/>
    <w:rsid w:val="003E7E24"/>
    <w:rsid w:val="003E7F98"/>
    <w:rsid w:val="003F0147"/>
    <w:rsid w:val="003F0B1D"/>
    <w:rsid w:val="003F0BDB"/>
    <w:rsid w:val="003F1199"/>
    <w:rsid w:val="003F11CA"/>
    <w:rsid w:val="003F15C2"/>
    <w:rsid w:val="003F1841"/>
    <w:rsid w:val="003F1843"/>
    <w:rsid w:val="003F1959"/>
    <w:rsid w:val="003F20E7"/>
    <w:rsid w:val="003F2243"/>
    <w:rsid w:val="003F29C2"/>
    <w:rsid w:val="003F2B70"/>
    <w:rsid w:val="003F2C95"/>
    <w:rsid w:val="003F2E31"/>
    <w:rsid w:val="003F2F97"/>
    <w:rsid w:val="003F30E6"/>
    <w:rsid w:val="003F325D"/>
    <w:rsid w:val="003F3535"/>
    <w:rsid w:val="003F38AA"/>
    <w:rsid w:val="003F3E91"/>
    <w:rsid w:val="003F4677"/>
    <w:rsid w:val="003F49D3"/>
    <w:rsid w:val="003F4CE9"/>
    <w:rsid w:val="003F4D6F"/>
    <w:rsid w:val="003F525B"/>
    <w:rsid w:val="003F59C3"/>
    <w:rsid w:val="003F5DAD"/>
    <w:rsid w:val="003F657B"/>
    <w:rsid w:val="003F68AF"/>
    <w:rsid w:val="003F6A95"/>
    <w:rsid w:val="003F6E73"/>
    <w:rsid w:val="003F7536"/>
    <w:rsid w:val="003F75FB"/>
    <w:rsid w:val="003F7664"/>
    <w:rsid w:val="003F79C8"/>
    <w:rsid w:val="004003B8"/>
    <w:rsid w:val="0040063D"/>
    <w:rsid w:val="004007F8"/>
    <w:rsid w:val="00400826"/>
    <w:rsid w:val="00400E87"/>
    <w:rsid w:val="00401138"/>
    <w:rsid w:val="0040149D"/>
    <w:rsid w:val="004014E9"/>
    <w:rsid w:val="0040151F"/>
    <w:rsid w:val="00401769"/>
    <w:rsid w:val="004019F1"/>
    <w:rsid w:val="00402DF4"/>
    <w:rsid w:val="004030AA"/>
    <w:rsid w:val="004032D5"/>
    <w:rsid w:val="00403579"/>
    <w:rsid w:val="004039CC"/>
    <w:rsid w:val="00403F61"/>
    <w:rsid w:val="0040444C"/>
    <w:rsid w:val="0040468F"/>
    <w:rsid w:val="004046A3"/>
    <w:rsid w:val="004049A5"/>
    <w:rsid w:val="00404A9C"/>
    <w:rsid w:val="00404C4D"/>
    <w:rsid w:val="004061FC"/>
    <w:rsid w:val="004064F8"/>
    <w:rsid w:val="004065A4"/>
    <w:rsid w:val="00406610"/>
    <w:rsid w:val="00406653"/>
    <w:rsid w:val="004066A6"/>
    <w:rsid w:val="0040683C"/>
    <w:rsid w:val="004068BF"/>
    <w:rsid w:val="00406C3B"/>
    <w:rsid w:val="00406CA5"/>
    <w:rsid w:val="00406EE2"/>
    <w:rsid w:val="0040716B"/>
    <w:rsid w:val="00407293"/>
    <w:rsid w:val="0040752A"/>
    <w:rsid w:val="00407796"/>
    <w:rsid w:val="0040779C"/>
    <w:rsid w:val="00407854"/>
    <w:rsid w:val="0040798B"/>
    <w:rsid w:val="00407EA9"/>
    <w:rsid w:val="0041018F"/>
    <w:rsid w:val="004106F5"/>
    <w:rsid w:val="00410770"/>
    <w:rsid w:val="004108C9"/>
    <w:rsid w:val="00410A99"/>
    <w:rsid w:val="00410C4F"/>
    <w:rsid w:val="00410FA2"/>
    <w:rsid w:val="004112A3"/>
    <w:rsid w:val="0041147C"/>
    <w:rsid w:val="004114FF"/>
    <w:rsid w:val="004118D6"/>
    <w:rsid w:val="00411A29"/>
    <w:rsid w:val="004121DF"/>
    <w:rsid w:val="00412419"/>
    <w:rsid w:val="004137F4"/>
    <w:rsid w:val="00413A7B"/>
    <w:rsid w:val="00413B16"/>
    <w:rsid w:val="00414150"/>
    <w:rsid w:val="00414E23"/>
    <w:rsid w:val="00415193"/>
    <w:rsid w:val="004152EB"/>
    <w:rsid w:val="00415423"/>
    <w:rsid w:val="00415670"/>
    <w:rsid w:val="004156A8"/>
    <w:rsid w:val="004157C6"/>
    <w:rsid w:val="004157E2"/>
    <w:rsid w:val="00415BD5"/>
    <w:rsid w:val="00415D8B"/>
    <w:rsid w:val="00416258"/>
    <w:rsid w:val="00416BBB"/>
    <w:rsid w:val="00416E99"/>
    <w:rsid w:val="004171CD"/>
    <w:rsid w:val="00417A96"/>
    <w:rsid w:val="00417B63"/>
    <w:rsid w:val="00417D62"/>
    <w:rsid w:val="00417EE0"/>
    <w:rsid w:val="0042029A"/>
    <w:rsid w:val="00420425"/>
    <w:rsid w:val="0042048C"/>
    <w:rsid w:val="0042085A"/>
    <w:rsid w:val="00420AF3"/>
    <w:rsid w:val="00420BB0"/>
    <w:rsid w:val="00420E4E"/>
    <w:rsid w:val="0042140A"/>
    <w:rsid w:val="00421ABE"/>
    <w:rsid w:val="00421BD1"/>
    <w:rsid w:val="00421C01"/>
    <w:rsid w:val="00421CD8"/>
    <w:rsid w:val="00422170"/>
    <w:rsid w:val="0042235A"/>
    <w:rsid w:val="004226A7"/>
    <w:rsid w:val="00422738"/>
    <w:rsid w:val="00422BD9"/>
    <w:rsid w:val="00422C20"/>
    <w:rsid w:val="00422E70"/>
    <w:rsid w:val="00422F92"/>
    <w:rsid w:val="004230AF"/>
    <w:rsid w:val="00423616"/>
    <w:rsid w:val="004237D3"/>
    <w:rsid w:val="00423CD4"/>
    <w:rsid w:val="00423DE5"/>
    <w:rsid w:val="00424BAE"/>
    <w:rsid w:val="00424BF0"/>
    <w:rsid w:val="00424C63"/>
    <w:rsid w:val="00424FC2"/>
    <w:rsid w:val="0042501E"/>
    <w:rsid w:val="004252B7"/>
    <w:rsid w:val="004253A3"/>
    <w:rsid w:val="004254D8"/>
    <w:rsid w:val="0042553C"/>
    <w:rsid w:val="0042574A"/>
    <w:rsid w:val="00425874"/>
    <w:rsid w:val="004259A3"/>
    <w:rsid w:val="00425CC9"/>
    <w:rsid w:val="00425F67"/>
    <w:rsid w:val="00426C10"/>
    <w:rsid w:val="004270CB"/>
    <w:rsid w:val="00427371"/>
    <w:rsid w:val="0042769D"/>
    <w:rsid w:val="004277B7"/>
    <w:rsid w:val="00427FCA"/>
    <w:rsid w:val="00430631"/>
    <w:rsid w:val="004308DD"/>
    <w:rsid w:val="00430A74"/>
    <w:rsid w:val="00430B38"/>
    <w:rsid w:val="00430B42"/>
    <w:rsid w:val="00430D72"/>
    <w:rsid w:val="004310CC"/>
    <w:rsid w:val="0043118D"/>
    <w:rsid w:val="004316FE"/>
    <w:rsid w:val="004317A2"/>
    <w:rsid w:val="00431A5A"/>
    <w:rsid w:val="00431C6A"/>
    <w:rsid w:val="00432651"/>
    <w:rsid w:val="0043274B"/>
    <w:rsid w:val="004329C7"/>
    <w:rsid w:val="00432F24"/>
    <w:rsid w:val="00433319"/>
    <w:rsid w:val="0043337E"/>
    <w:rsid w:val="0043349F"/>
    <w:rsid w:val="00433682"/>
    <w:rsid w:val="00433C69"/>
    <w:rsid w:val="00433CDC"/>
    <w:rsid w:val="00433F5F"/>
    <w:rsid w:val="0043447B"/>
    <w:rsid w:val="004346CB"/>
    <w:rsid w:val="004349F5"/>
    <w:rsid w:val="00435AD9"/>
    <w:rsid w:val="0043646C"/>
    <w:rsid w:val="00436AC9"/>
    <w:rsid w:val="00436C46"/>
    <w:rsid w:val="00436F9F"/>
    <w:rsid w:val="00436FC9"/>
    <w:rsid w:val="0043712D"/>
    <w:rsid w:val="00437244"/>
    <w:rsid w:val="004374B6"/>
    <w:rsid w:val="0043791A"/>
    <w:rsid w:val="00437B4D"/>
    <w:rsid w:val="00437BAE"/>
    <w:rsid w:val="00437BDA"/>
    <w:rsid w:val="00437C54"/>
    <w:rsid w:val="00437D77"/>
    <w:rsid w:val="00437EE3"/>
    <w:rsid w:val="00440526"/>
    <w:rsid w:val="004406D9"/>
    <w:rsid w:val="00440AD9"/>
    <w:rsid w:val="00440B9B"/>
    <w:rsid w:val="00441099"/>
    <w:rsid w:val="004410F1"/>
    <w:rsid w:val="004415FF"/>
    <w:rsid w:val="004418AE"/>
    <w:rsid w:val="00441B54"/>
    <w:rsid w:val="0044248D"/>
    <w:rsid w:val="00442614"/>
    <w:rsid w:val="004428DF"/>
    <w:rsid w:val="00442ECD"/>
    <w:rsid w:val="00443386"/>
    <w:rsid w:val="00443EA6"/>
    <w:rsid w:val="00444973"/>
    <w:rsid w:val="00444EC5"/>
    <w:rsid w:val="0044516F"/>
    <w:rsid w:val="004457E3"/>
    <w:rsid w:val="00445CB5"/>
    <w:rsid w:val="00445FC6"/>
    <w:rsid w:val="004473BD"/>
    <w:rsid w:val="004477D2"/>
    <w:rsid w:val="00447A20"/>
    <w:rsid w:val="00447F69"/>
    <w:rsid w:val="004502D4"/>
    <w:rsid w:val="004508D3"/>
    <w:rsid w:val="00450A05"/>
    <w:rsid w:val="00450D85"/>
    <w:rsid w:val="0045149F"/>
    <w:rsid w:val="00451551"/>
    <w:rsid w:val="0045174D"/>
    <w:rsid w:val="00452340"/>
    <w:rsid w:val="0045249F"/>
    <w:rsid w:val="0045299A"/>
    <w:rsid w:val="00452B5E"/>
    <w:rsid w:val="00452C03"/>
    <w:rsid w:val="00452D9B"/>
    <w:rsid w:val="00452EFC"/>
    <w:rsid w:val="00453000"/>
    <w:rsid w:val="00453344"/>
    <w:rsid w:val="004533A7"/>
    <w:rsid w:val="0045358F"/>
    <w:rsid w:val="00453840"/>
    <w:rsid w:val="00453F82"/>
    <w:rsid w:val="00454261"/>
    <w:rsid w:val="00454575"/>
    <w:rsid w:val="00454942"/>
    <w:rsid w:val="00454D99"/>
    <w:rsid w:val="004553D2"/>
    <w:rsid w:val="004553E5"/>
    <w:rsid w:val="0045570E"/>
    <w:rsid w:val="00455827"/>
    <w:rsid w:val="0045592F"/>
    <w:rsid w:val="00455B44"/>
    <w:rsid w:val="00455DCA"/>
    <w:rsid w:val="00455DF1"/>
    <w:rsid w:val="00455FA5"/>
    <w:rsid w:val="00456085"/>
    <w:rsid w:val="004561FD"/>
    <w:rsid w:val="004562FF"/>
    <w:rsid w:val="00456879"/>
    <w:rsid w:val="00456EDA"/>
    <w:rsid w:val="00456EF4"/>
    <w:rsid w:val="0045771A"/>
    <w:rsid w:val="00457B63"/>
    <w:rsid w:val="00457BA7"/>
    <w:rsid w:val="00457EFB"/>
    <w:rsid w:val="00460113"/>
    <w:rsid w:val="0046047B"/>
    <w:rsid w:val="004607CD"/>
    <w:rsid w:val="00460ADE"/>
    <w:rsid w:val="00461655"/>
    <w:rsid w:val="0046169D"/>
    <w:rsid w:val="004616A5"/>
    <w:rsid w:val="004617AA"/>
    <w:rsid w:val="004617B5"/>
    <w:rsid w:val="00461CA9"/>
    <w:rsid w:val="00461DF8"/>
    <w:rsid w:val="00461F00"/>
    <w:rsid w:val="00462542"/>
    <w:rsid w:val="0046257A"/>
    <w:rsid w:val="0046257D"/>
    <w:rsid w:val="0046276B"/>
    <w:rsid w:val="0046287E"/>
    <w:rsid w:val="0046294A"/>
    <w:rsid w:val="00462E26"/>
    <w:rsid w:val="00462F11"/>
    <w:rsid w:val="0046320C"/>
    <w:rsid w:val="00463371"/>
    <w:rsid w:val="00463989"/>
    <w:rsid w:val="00463BA6"/>
    <w:rsid w:val="00463D2D"/>
    <w:rsid w:val="0046412A"/>
    <w:rsid w:val="0046482D"/>
    <w:rsid w:val="00464A06"/>
    <w:rsid w:val="00464AFC"/>
    <w:rsid w:val="00464C23"/>
    <w:rsid w:val="00464C85"/>
    <w:rsid w:val="00464FAF"/>
    <w:rsid w:val="00465091"/>
    <w:rsid w:val="00465104"/>
    <w:rsid w:val="00465320"/>
    <w:rsid w:val="004653F8"/>
    <w:rsid w:val="00465594"/>
    <w:rsid w:val="00465BAD"/>
    <w:rsid w:val="00465F91"/>
    <w:rsid w:val="004661CF"/>
    <w:rsid w:val="004662E2"/>
    <w:rsid w:val="004665F4"/>
    <w:rsid w:val="00466650"/>
    <w:rsid w:val="004666A4"/>
    <w:rsid w:val="004666D8"/>
    <w:rsid w:val="004667DE"/>
    <w:rsid w:val="00466AEB"/>
    <w:rsid w:val="00466C72"/>
    <w:rsid w:val="00466D90"/>
    <w:rsid w:val="0046723A"/>
    <w:rsid w:val="004675A4"/>
    <w:rsid w:val="00467B36"/>
    <w:rsid w:val="00467D53"/>
    <w:rsid w:val="00470420"/>
    <w:rsid w:val="00470533"/>
    <w:rsid w:val="004706EF"/>
    <w:rsid w:val="00470DDF"/>
    <w:rsid w:val="00470E43"/>
    <w:rsid w:val="004710DE"/>
    <w:rsid w:val="00471304"/>
    <w:rsid w:val="004718C0"/>
    <w:rsid w:val="00471985"/>
    <w:rsid w:val="004719D9"/>
    <w:rsid w:val="00471B55"/>
    <w:rsid w:val="00471CE9"/>
    <w:rsid w:val="00471F41"/>
    <w:rsid w:val="0047241B"/>
    <w:rsid w:val="00472724"/>
    <w:rsid w:val="00472D9B"/>
    <w:rsid w:val="00472FB3"/>
    <w:rsid w:val="00473329"/>
    <w:rsid w:val="004738A8"/>
    <w:rsid w:val="00473B22"/>
    <w:rsid w:val="00473FAF"/>
    <w:rsid w:val="00474037"/>
    <w:rsid w:val="00474252"/>
    <w:rsid w:val="0047441A"/>
    <w:rsid w:val="00474876"/>
    <w:rsid w:val="0047497A"/>
    <w:rsid w:val="00474B92"/>
    <w:rsid w:val="0047515A"/>
    <w:rsid w:val="00475528"/>
    <w:rsid w:val="00475661"/>
    <w:rsid w:val="0047596B"/>
    <w:rsid w:val="00475A73"/>
    <w:rsid w:val="00475B1C"/>
    <w:rsid w:val="00475D53"/>
    <w:rsid w:val="00475F93"/>
    <w:rsid w:val="00476056"/>
    <w:rsid w:val="0047654C"/>
    <w:rsid w:val="00476625"/>
    <w:rsid w:val="00476AB3"/>
    <w:rsid w:val="00476C5F"/>
    <w:rsid w:val="004771F4"/>
    <w:rsid w:val="00477387"/>
    <w:rsid w:val="00477CDE"/>
    <w:rsid w:val="0048013A"/>
    <w:rsid w:val="004809ED"/>
    <w:rsid w:val="00480B04"/>
    <w:rsid w:val="00481092"/>
    <w:rsid w:val="00481907"/>
    <w:rsid w:val="00482AAA"/>
    <w:rsid w:val="00482B91"/>
    <w:rsid w:val="00482B95"/>
    <w:rsid w:val="00482C01"/>
    <w:rsid w:val="00482CBF"/>
    <w:rsid w:val="00482D11"/>
    <w:rsid w:val="004830B9"/>
    <w:rsid w:val="00483340"/>
    <w:rsid w:val="0048374D"/>
    <w:rsid w:val="00483B23"/>
    <w:rsid w:val="00483E91"/>
    <w:rsid w:val="00483F13"/>
    <w:rsid w:val="00484035"/>
    <w:rsid w:val="004842ED"/>
    <w:rsid w:val="0048435A"/>
    <w:rsid w:val="0048441A"/>
    <w:rsid w:val="004844F8"/>
    <w:rsid w:val="004846DE"/>
    <w:rsid w:val="004847FD"/>
    <w:rsid w:val="0048494F"/>
    <w:rsid w:val="00484A2E"/>
    <w:rsid w:val="00484F35"/>
    <w:rsid w:val="004854AD"/>
    <w:rsid w:val="0048553E"/>
    <w:rsid w:val="00485DAF"/>
    <w:rsid w:val="00485F61"/>
    <w:rsid w:val="004863A5"/>
    <w:rsid w:val="00486437"/>
    <w:rsid w:val="00486724"/>
    <w:rsid w:val="004868F9"/>
    <w:rsid w:val="00486C24"/>
    <w:rsid w:val="00486F14"/>
    <w:rsid w:val="0048700B"/>
    <w:rsid w:val="00487075"/>
    <w:rsid w:val="00487149"/>
    <w:rsid w:val="004874F1"/>
    <w:rsid w:val="00487C8F"/>
    <w:rsid w:val="00487F63"/>
    <w:rsid w:val="0049003D"/>
    <w:rsid w:val="00490490"/>
    <w:rsid w:val="0049068E"/>
    <w:rsid w:val="00490CAD"/>
    <w:rsid w:val="00490E62"/>
    <w:rsid w:val="00490F31"/>
    <w:rsid w:val="004916F1"/>
    <w:rsid w:val="00491824"/>
    <w:rsid w:val="0049182C"/>
    <w:rsid w:val="00491887"/>
    <w:rsid w:val="00491A6F"/>
    <w:rsid w:val="00491AAF"/>
    <w:rsid w:val="00491F49"/>
    <w:rsid w:val="00492062"/>
    <w:rsid w:val="004920B5"/>
    <w:rsid w:val="004921E9"/>
    <w:rsid w:val="00492521"/>
    <w:rsid w:val="00492536"/>
    <w:rsid w:val="004925A2"/>
    <w:rsid w:val="0049272E"/>
    <w:rsid w:val="004928CB"/>
    <w:rsid w:val="00492FEC"/>
    <w:rsid w:val="004930B1"/>
    <w:rsid w:val="00493217"/>
    <w:rsid w:val="00493369"/>
    <w:rsid w:val="0049337C"/>
    <w:rsid w:val="0049388A"/>
    <w:rsid w:val="004945C2"/>
    <w:rsid w:val="00494B69"/>
    <w:rsid w:val="00494BB4"/>
    <w:rsid w:val="00494C64"/>
    <w:rsid w:val="00494D39"/>
    <w:rsid w:val="004958EF"/>
    <w:rsid w:val="00495C80"/>
    <w:rsid w:val="00496253"/>
    <w:rsid w:val="00496418"/>
    <w:rsid w:val="00496914"/>
    <w:rsid w:val="00496B73"/>
    <w:rsid w:val="004970CD"/>
    <w:rsid w:val="00497217"/>
    <w:rsid w:val="0049733D"/>
    <w:rsid w:val="0049747D"/>
    <w:rsid w:val="00497B8B"/>
    <w:rsid w:val="00497D5A"/>
    <w:rsid w:val="004A0C48"/>
    <w:rsid w:val="004A121A"/>
    <w:rsid w:val="004A1231"/>
    <w:rsid w:val="004A160B"/>
    <w:rsid w:val="004A18B9"/>
    <w:rsid w:val="004A1FBD"/>
    <w:rsid w:val="004A22B4"/>
    <w:rsid w:val="004A2BA6"/>
    <w:rsid w:val="004A34CA"/>
    <w:rsid w:val="004A3580"/>
    <w:rsid w:val="004A3A0A"/>
    <w:rsid w:val="004A4000"/>
    <w:rsid w:val="004A424D"/>
    <w:rsid w:val="004A4C4A"/>
    <w:rsid w:val="004A4C90"/>
    <w:rsid w:val="004A52ED"/>
    <w:rsid w:val="004A57FF"/>
    <w:rsid w:val="004A60B5"/>
    <w:rsid w:val="004A63B4"/>
    <w:rsid w:val="004A63F3"/>
    <w:rsid w:val="004A66EB"/>
    <w:rsid w:val="004A6CA5"/>
    <w:rsid w:val="004A6F04"/>
    <w:rsid w:val="004A70DE"/>
    <w:rsid w:val="004A7199"/>
    <w:rsid w:val="004A77DA"/>
    <w:rsid w:val="004A7956"/>
    <w:rsid w:val="004B01FE"/>
    <w:rsid w:val="004B03FD"/>
    <w:rsid w:val="004B0533"/>
    <w:rsid w:val="004B0709"/>
    <w:rsid w:val="004B079D"/>
    <w:rsid w:val="004B0899"/>
    <w:rsid w:val="004B08AF"/>
    <w:rsid w:val="004B0AB5"/>
    <w:rsid w:val="004B0AC8"/>
    <w:rsid w:val="004B0DA7"/>
    <w:rsid w:val="004B0FC6"/>
    <w:rsid w:val="004B1E60"/>
    <w:rsid w:val="004B1E95"/>
    <w:rsid w:val="004B1F76"/>
    <w:rsid w:val="004B20FF"/>
    <w:rsid w:val="004B31C2"/>
    <w:rsid w:val="004B3393"/>
    <w:rsid w:val="004B3AC3"/>
    <w:rsid w:val="004B3B36"/>
    <w:rsid w:val="004B3C3C"/>
    <w:rsid w:val="004B3C62"/>
    <w:rsid w:val="004B3DFF"/>
    <w:rsid w:val="004B4013"/>
    <w:rsid w:val="004B443F"/>
    <w:rsid w:val="004B4784"/>
    <w:rsid w:val="004B47F6"/>
    <w:rsid w:val="004B480D"/>
    <w:rsid w:val="004B50B8"/>
    <w:rsid w:val="004B521D"/>
    <w:rsid w:val="004B5683"/>
    <w:rsid w:val="004B5A1D"/>
    <w:rsid w:val="004B5EF3"/>
    <w:rsid w:val="004B6A67"/>
    <w:rsid w:val="004B6E23"/>
    <w:rsid w:val="004B7289"/>
    <w:rsid w:val="004B72E4"/>
    <w:rsid w:val="004B7547"/>
    <w:rsid w:val="004B782C"/>
    <w:rsid w:val="004B7866"/>
    <w:rsid w:val="004C035B"/>
    <w:rsid w:val="004C07D6"/>
    <w:rsid w:val="004C09BD"/>
    <w:rsid w:val="004C0C16"/>
    <w:rsid w:val="004C0CAA"/>
    <w:rsid w:val="004C0CF0"/>
    <w:rsid w:val="004C0FC8"/>
    <w:rsid w:val="004C16C4"/>
    <w:rsid w:val="004C19DF"/>
    <w:rsid w:val="004C19F8"/>
    <w:rsid w:val="004C1B25"/>
    <w:rsid w:val="004C1EB1"/>
    <w:rsid w:val="004C25A1"/>
    <w:rsid w:val="004C2992"/>
    <w:rsid w:val="004C2A8A"/>
    <w:rsid w:val="004C2D3B"/>
    <w:rsid w:val="004C32DC"/>
    <w:rsid w:val="004C332E"/>
    <w:rsid w:val="004C34AF"/>
    <w:rsid w:val="004C35C7"/>
    <w:rsid w:val="004C37B9"/>
    <w:rsid w:val="004C436C"/>
    <w:rsid w:val="004C4CFC"/>
    <w:rsid w:val="004C4E7B"/>
    <w:rsid w:val="004C518C"/>
    <w:rsid w:val="004C54FF"/>
    <w:rsid w:val="004C5928"/>
    <w:rsid w:val="004C5A7A"/>
    <w:rsid w:val="004C5F04"/>
    <w:rsid w:val="004C6551"/>
    <w:rsid w:val="004C66E1"/>
    <w:rsid w:val="004C66E9"/>
    <w:rsid w:val="004C675A"/>
    <w:rsid w:val="004C712E"/>
    <w:rsid w:val="004C71F0"/>
    <w:rsid w:val="004C7450"/>
    <w:rsid w:val="004C76AF"/>
    <w:rsid w:val="004C76CF"/>
    <w:rsid w:val="004C7C01"/>
    <w:rsid w:val="004C7FFC"/>
    <w:rsid w:val="004D029C"/>
    <w:rsid w:val="004D04FD"/>
    <w:rsid w:val="004D06B5"/>
    <w:rsid w:val="004D0ACA"/>
    <w:rsid w:val="004D0BB8"/>
    <w:rsid w:val="004D0C31"/>
    <w:rsid w:val="004D0C53"/>
    <w:rsid w:val="004D0FC3"/>
    <w:rsid w:val="004D100F"/>
    <w:rsid w:val="004D1168"/>
    <w:rsid w:val="004D1379"/>
    <w:rsid w:val="004D138E"/>
    <w:rsid w:val="004D14D3"/>
    <w:rsid w:val="004D1666"/>
    <w:rsid w:val="004D1AB4"/>
    <w:rsid w:val="004D1DE9"/>
    <w:rsid w:val="004D23F7"/>
    <w:rsid w:val="004D27C4"/>
    <w:rsid w:val="004D2807"/>
    <w:rsid w:val="004D2842"/>
    <w:rsid w:val="004D29F1"/>
    <w:rsid w:val="004D2A32"/>
    <w:rsid w:val="004D2CD2"/>
    <w:rsid w:val="004D2FA2"/>
    <w:rsid w:val="004D3222"/>
    <w:rsid w:val="004D33F6"/>
    <w:rsid w:val="004D363C"/>
    <w:rsid w:val="004D37D7"/>
    <w:rsid w:val="004D3DB6"/>
    <w:rsid w:val="004D3F38"/>
    <w:rsid w:val="004D4221"/>
    <w:rsid w:val="004D48A7"/>
    <w:rsid w:val="004D498B"/>
    <w:rsid w:val="004D4BEA"/>
    <w:rsid w:val="004D5181"/>
    <w:rsid w:val="004D572D"/>
    <w:rsid w:val="004D59D8"/>
    <w:rsid w:val="004D5E3F"/>
    <w:rsid w:val="004D5F9B"/>
    <w:rsid w:val="004D61C8"/>
    <w:rsid w:val="004D61F3"/>
    <w:rsid w:val="004D668A"/>
    <w:rsid w:val="004D6C4A"/>
    <w:rsid w:val="004D6C79"/>
    <w:rsid w:val="004D6E20"/>
    <w:rsid w:val="004D6E45"/>
    <w:rsid w:val="004D6F73"/>
    <w:rsid w:val="004D7733"/>
    <w:rsid w:val="004D77B9"/>
    <w:rsid w:val="004D77E8"/>
    <w:rsid w:val="004D77F5"/>
    <w:rsid w:val="004D7926"/>
    <w:rsid w:val="004D7BB2"/>
    <w:rsid w:val="004E0290"/>
    <w:rsid w:val="004E05B7"/>
    <w:rsid w:val="004E0C0B"/>
    <w:rsid w:val="004E0D49"/>
    <w:rsid w:val="004E11D2"/>
    <w:rsid w:val="004E17DF"/>
    <w:rsid w:val="004E1A2E"/>
    <w:rsid w:val="004E1AF6"/>
    <w:rsid w:val="004E1BF5"/>
    <w:rsid w:val="004E1C01"/>
    <w:rsid w:val="004E2010"/>
    <w:rsid w:val="004E2180"/>
    <w:rsid w:val="004E2777"/>
    <w:rsid w:val="004E284F"/>
    <w:rsid w:val="004E289E"/>
    <w:rsid w:val="004E318A"/>
    <w:rsid w:val="004E342A"/>
    <w:rsid w:val="004E3442"/>
    <w:rsid w:val="004E3674"/>
    <w:rsid w:val="004E3787"/>
    <w:rsid w:val="004E3AF8"/>
    <w:rsid w:val="004E41B7"/>
    <w:rsid w:val="004E41E6"/>
    <w:rsid w:val="004E42EB"/>
    <w:rsid w:val="004E439C"/>
    <w:rsid w:val="004E48F1"/>
    <w:rsid w:val="004E4D9C"/>
    <w:rsid w:val="004E4DB6"/>
    <w:rsid w:val="004E4E70"/>
    <w:rsid w:val="004E522F"/>
    <w:rsid w:val="004E560C"/>
    <w:rsid w:val="004E5AC7"/>
    <w:rsid w:val="004E5D3B"/>
    <w:rsid w:val="004E5E4B"/>
    <w:rsid w:val="004E5F37"/>
    <w:rsid w:val="004E60CC"/>
    <w:rsid w:val="004E629A"/>
    <w:rsid w:val="004E6BDE"/>
    <w:rsid w:val="004E70DD"/>
    <w:rsid w:val="004E7281"/>
    <w:rsid w:val="004E797C"/>
    <w:rsid w:val="004E7D30"/>
    <w:rsid w:val="004F022B"/>
    <w:rsid w:val="004F0ACA"/>
    <w:rsid w:val="004F0AF4"/>
    <w:rsid w:val="004F0D2C"/>
    <w:rsid w:val="004F0D62"/>
    <w:rsid w:val="004F12E7"/>
    <w:rsid w:val="004F16B3"/>
    <w:rsid w:val="004F2118"/>
    <w:rsid w:val="004F211F"/>
    <w:rsid w:val="004F2493"/>
    <w:rsid w:val="004F282B"/>
    <w:rsid w:val="004F2FDD"/>
    <w:rsid w:val="004F3156"/>
    <w:rsid w:val="004F385B"/>
    <w:rsid w:val="004F3A30"/>
    <w:rsid w:val="004F3B07"/>
    <w:rsid w:val="004F3E9B"/>
    <w:rsid w:val="004F3F58"/>
    <w:rsid w:val="004F4080"/>
    <w:rsid w:val="004F41BC"/>
    <w:rsid w:val="004F425E"/>
    <w:rsid w:val="004F43E0"/>
    <w:rsid w:val="004F4744"/>
    <w:rsid w:val="004F4DA0"/>
    <w:rsid w:val="004F5232"/>
    <w:rsid w:val="004F558D"/>
    <w:rsid w:val="004F5F18"/>
    <w:rsid w:val="004F6797"/>
    <w:rsid w:val="004F6808"/>
    <w:rsid w:val="004F695F"/>
    <w:rsid w:val="004F6C72"/>
    <w:rsid w:val="004F6DAD"/>
    <w:rsid w:val="004F6E50"/>
    <w:rsid w:val="004F70E3"/>
    <w:rsid w:val="004F77B0"/>
    <w:rsid w:val="004F7AB8"/>
    <w:rsid w:val="00500ED8"/>
    <w:rsid w:val="005010E3"/>
    <w:rsid w:val="00502030"/>
    <w:rsid w:val="00502048"/>
    <w:rsid w:val="00502276"/>
    <w:rsid w:val="00502943"/>
    <w:rsid w:val="00502ECC"/>
    <w:rsid w:val="005033DA"/>
    <w:rsid w:val="00503A63"/>
    <w:rsid w:val="00503B0B"/>
    <w:rsid w:val="00503B16"/>
    <w:rsid w:val="00503EFE"/>
    <w:rsid w:val="00503FA0"/>
    <w:rsid w:val="0050417B"/>
    <w:rsid w:val="00504F18"/>
    <w:rsid w:val="00505502"/>
    <w:rsid w:val="005059BB"/>
    <w:rsid w:val="005062F8"/>
    <w:rsid w:val="005062F9"/>
    <w:rsid w:val="0050637C"/>
    <w:rsid w:val="00506437"/>
    <w:rsid w:val="005066B0"/>
    <w:rsid w:val="00506F2F"/>
    <w:rsid w:val="0050739E"/>
    <w:rsid w:val="00507A9E"/>
    <w:rsid w:val="00507FEE"/>
    <w:rsid w:val="005101CD"/>
    <w:rsid w:val="005108F1"/>
    <w:rsid w:val="005109E5"/>
    <w:rsid w:val="00510CC1"/>
    <w:rsid w:val="005115B2"/>
    <w:rsid w:val="005119BE"/>
    <w:rsid w:val="00511E10"/>
    <w:rsid w:val="00512052"/>
    <w:rsid w:val="005123EA"/>
    <w:rsid w:val="0051243D"/>
    <w:rsid w:val="005129ED"/>
    <w:rsid w:val="00512B3B"/>
    <w:rsid w:val="0051372A"/>
    <w:rsid w:val="00513921"/>
    <w:rsid w:val="00513B5A"/>
    <w:rsid w:val="00513F22"/>
    <w:rsid w:val="00514AD0"/>
    <w:rsid w:val="00514CA1"/>
    <w:rsid w:val="00514D6F"/>
    <w:rsid w:val="00514E40"/>
    <w:rsid w:val="00515050"/>
    <w:rsid w:val="005151AA"/>
    <w:rsid w:val="005154E6"/>
    <w:rsid w:val="00515758"/>
    <w:rsid w:val="00516008"/>
    <w:rsid w:val="005164CE"/>
    <w:rsid w:val="00516747"/>
    <w:rsid w:val="005167DA"/>
    <w:rsid w:val="00516860"/>
    <w:rsid w:val="00516BFC"/>
    <w:rsid w:val="00516C59"/>
    <w:rsid w:val="00516D93"/>
    <w:rsid w:val="00516DDA"/>
    <w:rsid w:val="00516E3B"/>
    <w:rsid w:val="005179CE"/>
    <w:rsid w:val="00517A87"/>
    <w:rsid w:val="00517BF9"/>
    <w:rsid w:val="00517F70"/>
    <w:rsid w:val="00520129"/>
    <w:rsid w:val="00520969"/>
    <w:rsid w:val="00520B34"/>
    <w:rsid w:val="00520F4E"/>
    <w:rsid w:val="00521005"/>
    <w:rsid w:val="0052153A"/>
    <w:rsid w:val="005218FB"/>
    <w:rsid w:val="0052195A"/>
    <w:rsid w:val="00521BEB"/>
    <w:rsid w:val="00521D5F"/>
    <w:rsid w:val="005220BF"/>
    <w:rsid w:val="00522810"/>
    <w:rsid w:val="0052289D"/>
    <w:rsid w:val="00522971"/>
    <w:rsid w:val="005230CB"/>
    <w:rsid w:val="005230CD"/>
    <w:rsid w:val="00523D8F"/>
    <w:rsid w:val="00523E30"/>
    <w:rsid w:val="00523E3E"/>
    <w:rsid w:val="0052427F"/>
    <w:rsid w:val="005243D8"/>
    <w:rsid w:val="005244AB"/>
    <w:rsid w:val="0052454F"/>
    <w:rsid w:val="00524621"/>
    <w:rsid w:val="00524C6F"/>
    <w:rsid w:val="00525942"/>
    <w:rsid w:val="005263D0"/>
    <w:rsid w:val="005265D4"/>
    <w:rsid w:val="005265DA"/>
    <w:rsid w:val="005268D3"/>
    <w:rsid w:val="005269E1"/>
    <w:rsid w:val="00526D4A"/>
    <w:rsid w:val="00527396"/>
    <w:rsid w:val="0052754D"/>
    <w:rsid w:val="00527A9B"/>
    <w:rsid w:val="00527C6C"/>
    <w:rsid w:val="00527DF6"/>
    <w:rsid w:val="00530048"/>
    <w:rsid w:val="0053010E"/>
    <w:rsid w:val="005301BD"/>
    <w:rsid w:val="005306C3"/>
    <w:rsid w:val="005306FA"/>
    <w:rsid w:val="00530E79"/>
    <w:rsid w:val="00530EEC"/>
    <w:rsid w:val="0053114E"/>
    <w:rsid w:val="00531344"/>
    <w:rsid w:val="0053165C"/>
    <w:rsid w:val="00531CBD"/>
    <w:rsid w:val="00531E6F"/>
    <w:rsid w:val="005323C4"/>
    <w:rsid w:val="0053240B"/>
    <w:rsid w:val="005329EB"/>
    <w:rsid w:val="00532BC6"/>
    <w:rsid w:val="005333E2"/>
    <w:rsid w:val="005335D8"/>
    <w:rsid w:val="00533EE3"/>
    <w:rsid w:val="00533FEA"/>
    <w:rsid w:val="0053416C"/>
    <w:rsid w:val="0053455B"/>
    <w:rsid w:val="0053483C"/>
    <w:rsid w:val="005351ED"/>
    <w:rsid w:val="00535375"/>
    <w:rsid w:val="005354A7"/>
    <w:rsid w:val="00535609"/>
    <w:rsid w:val="005356A1"/>
    <w:rsid w:val="005359B5"/>
    <w:rsid w:val="005359F4"/>
    <w:rsid w:val="00535A32"/>
    <w:rsid w:val="00535BEC"/>
    <w:rsid w:val="00535C97"/>
    <w:rsid w:val="00535F00"/>
    <w:rsid w:val="00536279"/>
    <w:rsid w:val="005362B8"/>
    <w:rsid w:val="005365D7"/>
    <w:rsid w:val="00536AEC"/>
    <w:rsid w:val="005374A0"/>
    <w:rsid w:val="005379B3"/>
    <w:rsid w:val="00537DE5"/>
    <w:rsid w:val="0054031A"/>
    <w:rsid w:val="00540896"/>
    <w:rsid w:val="00540CDC"/>
    <w:rsid w:val="00540EF4"/>
    <w:rsid w:val="00540F56"/>
    <w:rsid w:val="00540F6F"/>
    <w:rsid w:val="005410EC"/>
    <w:rsid w:val="00541613"/>
    <w:rsid w:val="00541780"/>
    <w:rsid w:val="0054183E"/>
    <w:rsid w:val="00541EC0"/>
    <w:rsid w:val="005420EA"/>
    <w:rsid w:val="00542609"/>
    <w:rsid w:val="0054288F"/>
    <w:rsid w:val="005429BF"/>
    <w:rsid w:val="00542BBB"/>
    <w:rsid w:val="0054354C"/>
    <w:rsid w:val="005440B3"/>
    <w:rsid w:val="005440C7"/>
    <w:rsid w:val="005442FD"/>
    <w:rsid w:val="00544448"/>
    <w:rsid w:val="00544741"/>
    <w:rsid w:val="00544795"/>
    <w:rsid w:val="0054482E"/>
    <w:rsid w:val="00544E5A"/>
    <w:rsid w:val="00544EBF"/>
    <w:rsid w:val="00546022"/>
    <w:rsid w:val="0054658A"/>
    <w:rsid w:val="00546737"/>
    <w:rsid w:val="00546C1A"/>
    <w:rsid w:val="00546E00"/>
    <w:rsid w:val="00547088"/>
    <w:rsid w:val="00547659"/>
    <w:rsid w:val="005478C2"/>
    <w:rsid w:val="00547C6A"/>
    <w:rsid w:val="00550689"/>
    <w:rsid w:val="00550A4D"/>
    <w:rsid w:val="00551411"/>
    <w:rsid w:val="0055179B"/>
    <w:rsid w:val="00551CF0"/>
    <w:rsid w:val="0055200E"/>
    <w:rsid w:val="0055277C"/>
    <w:rsid w:val="0055292F"/>
    <w:rsid w:val="00553796"/>
    <w:rsid w:val="00553A51"/>
    <w:rsid w:val="00553A54"/>
    <w:rsid w:val="005543E2"/>
    <w:rsid w:val="0055446A"/>
    <w:rsid w:val="005545AE"/>
    <w:rsid w:val="0055477B"/>
    <w:rsid w:val="00554D84"/>
    <w:rsid w:val="00555015"/>
    <w:rsid w:val="00555691"/>
    <w:rsid w:val="00555C72"/>
    <w:rsid w:val="00555DBD"/>
    <w:rsid w:val="00555E54"/>
    <w:rsid w:val="00555EBF"/>
    <w:rsid w:val="005562D1"/>
    <w:rsid w:val="00556421"/>
    <w:rsid w:val="005570F4"/>
    <w:rsid w:val="00557724"/>
    <w:rsid w:val="00557BE4"/>
    <w:rsid w:val="00557CBB"/>
    <w:rsid w:val="00557FA6"/>
    <w:rsid w:val="00560094"/>
    <w:rsid w:val="00560371"/>
    <w:rsid w:val="0056075E"/>
    <w:rsid w:val="00560C51"/>
    <w:rsid w:val="005615C8"/>
    <w:rsid w:val="0056160F"/>
    <w:rsid w:val="00561663"/>
    <w:rsid w:val="0056171D"/>
    <w:rsid w:val="00561727"/>
    <w:rsid w:val="0056181A"/>
    <w:rsid w:val="0056182E"/>
    <w:rsid w:val="00561B1C"/>
    <w:rsid w:val="00561B63"/>
    <w:rsid w:val="00562118"/>
    <w:rsid w:val="00562523"/>
    <w:rsid w:val="00562580"/>
    <w:rsid w:val="005626AA"/>
    <w:rsid w:val="00562B75"/>
    <w:rsid w:val="00562CB3"/>
    <w:rsid w:val="00563694"/>
    <w:rsid w:val="00563850"/>
    <w:rsid w:val="0056390E"/>
    <w:rsid w:val="005639EE"/>
    <w:rsid w:val="00564013"/>
    <w:rsid w:val="00564413"/>
    <w:rsid w:val="00564B06"/>
    <w:rsid w:val="00564BBF"/>
    <w:rsid w:val="00565743"/>
    <w:rsid w:val="005658A5"/>
    <w:rsid w:val="00565957"/>
    <w:rsid w:val="00565972"/>
    <w:rsid w:val="00566418"/>
    <w:rsid w:val="00566689"/>
    <w:rsid w:val="00566872"/>
    <w:rsid w:val="00566C0F"/>
    <w:rsid w:val="00566D3F"/>
    <w:rsid w:val="0056708A"/>
    <w:rsid w:val="005672CB"/>
    <w:rsid w:val="005677F2"/>
    <w:rsid w:val="00567A25"/>
    <w:rsid w:val="00567CCF"/>
    <w:rsid w:val="00567E1E"/>
    <w:rsid w:val="00567EEE"/>
    <w:rsid w:val="00567F64"/>
    <w:rsid w:val="005700F1"/>
    <w:rsid w:val="005704B9"/>
    <w:rsid w:val="0057061C"/>
    <w:rsid w:val="005706D2"/>
    <w:rsid w:val="00570BE4"/>
    <w:rsid w:val="00570D4E"/>
    <w:rsid w:val="00570E5A"/>
    <w:rsid w:val="00570F01"/>
    <w:rsid w:val="0057100C"/>
    <w:rsid w:val="00571629"/>
    <w:rsid w:val="00571774"/>
    <w:rsid w:val="0057178B"/>
    <w:rsid w:val="00571AE5"/>
    <w:rsid w:val="00571C22"/>
    <w:rsid w:val="00571C91"/>
    <w:rsid w:val="00571C9B"/>
    <w:rsid w:val="00571CBD"/>
    <w:rsid w:val="005722B7"/>
    <w:rsid w:val="0057242F"/>
    <w:rsid w:val="005726D2"/>
    <w:rsid w:val="00572B4A"/>
    <w:rsid w:val="00572BA9"/>
    <w:rsid w:val="005733D1"/>
    <w:rsid w:val="005734F1"/>
    <w:rsid w:val="005735BE"/>
    <w:rsid w:val="00573791"/>
    <w:rsid w:val="00573EE8"/>
    <w:rsid w:val="00574A1A"/>
    <w:rsid w:val="00574ACF"/>
    <w:rsid w:val="00574C2F"/>
    <w:rsid w:val="00574C79"/>
    <w:rsid w:val="00574CB8"/>
    <w:rsid w:val="00574D10"/>
    <w:rsid w:val="00574D2D"/>
    <w:rsid w:val="00575152"/>
    <w:rsid w:val="00575193"/>
    <w:rsid w:val="005758CE"/>
    <w:rsid w:val="00575DA9"/>
    <w:rsid w:val="005760C9"/>
    <w:rsid w:val="00576272"/>
    <w:rsid w:val="0057637D"/>
    <w:rsid w:val="00576D22"/>
    <w:rsid w:val="005775B2"/>
    <w:rsid w:val="005777F5"/>
    <w:rsid w:val="0058005A"/>
    <w:rsid w:val="005803C7"/>
    <w:rsid w:val="005806E6"/>
    <w:rsid w:val="00580854"/>
    <w:rsid w:val="00580A92"/>
    <w:rsid w:val="00580E86"/>
    <w:rsid w:val="00581085"/>
    <w:rsid w:val="0058121F"/>
    <w:rsid w:val="00581535"/>
    <w:rsid w:val="00581B4F"/>
    <w:rsid w:val="00581EFB"/>
    <w:rsid w:val="005820CC"/>
    <w:rsid w:val="005823EA"/>
    <w:rsid w:val="00582492"/>
    <w:rsid w:val="00582BCC"/>
    <w:rsid w:val="00582E01"/>
    <w:rsid w:val="00583522"/>
    <w:rsid w:val="00583598"/>
    <w:rsid w:val="005835C1"/>
    <w:rsid w:val="0058379B"/>
    <w:rsid w:val="00583935"/>
    <w:rsid w:val="00583B93"/>
    <w:rsid w:val="00583CC7"/>
    <w:rsid w:val="00583DC4"/>
    <w:rsid w:val="00583E8E"/>
    <w:rsid w:val="0058418F"/>
    <w:rsid w:val="0058429F"/>
    <w:rsid w:val="005844AE"/>
    <w:rsid w:val="00584F5C"/>
    <w:rsid w:val="00585078"/>
    <w:rsid w:val="005854A0"/>
    <w:rsid w:val="005857F0"/>
    <w:rsid w:val="005858D5"/>
    <w:rsid w:val="005859DD"/>
    <w:rsid w:val="00585B4A"/>
    <w:rsid w:val="00585CEB"/>
    <w:rsid w:val="00585ECE"/>
    <w:rsid w:val="00585EE5"/>
    <w:rsid w:val="00586268"/>
    <w:rsid w:val="005864C4"/>
    <w:rsid w:val="005868A0"/>
    <w:rsid w:val="005868A7"/>
    <w:rsid w:val="00586971"/>
    <w:rsid w:val="00586AD4"/>
    <w:rsid w:val="00586C2D"/>
    <w:rsid w:val="00586E60"/>
    <w:rsid w:val="0058718E"/>
    <w:rsid w:val="005874B2"/>
    <w:rsid w:val="005875CD"/>
    <w:rsid w:val="00587673"/>
    <w:rsid w:val="00587BA5"/>
    <w:rsid w:val="005900CE"/>
    <w:rsid w:val="005901EC"/>
    <w:rsid w:val="00590A25"/>
    <w:rsid w:val="005911F4"/>
    <w:rsid w:val="00591305"/>
    <w:rsid w:val="00591457"/>
    <w:rsid w:val="00591656"/>
    <w:rsid w:val="00591A58"/>
    <w:rsid w:val="00591E1F"/>
    <w:rsid w:val="00592017"/>
    <w:rsid w:val="00592A09"/>
    <w:rsid w:val="00592A3B"/>
    <w:rsid w:val="00592B66"/>
    <w:rsid w:val="00592CD6"/>
    <w:rsid w:val="00592DBB"/>
    <w:rsid w:val="00592DC2"/>
    <w:rsid w:val="00592EB9"/>
    <w:rsid w:val="0059310E"/>
    <w:rsid w:val="00593130"/>
    <w:rsid w:val="005937A4"/>
    <w:rsid w:val="00593A28"/>
    <w:rsid w:val="00593A79"/>
    <w:rsid w:val="00593A98"/>
    <w:rsid w:val="00593D0D"/>
    <w:rsid w:val="005941EB"/>
    <w:rsid w:val="0059453D"/>
    <w:rsid w:val="005946FC"/>
    <w:rsid w:val="00594BE9"/>
    <w:rsid w:val="005952BD"/>
    <w:rsid w:val="0059555E"/>
    <w:rsid w:val="005957DE"/>
    <w:rsid w:val="00595895"/>
    <w:rsid w:val="0059596A"/>
    <w:rsid w:val="00595AE3"/>
    <w:rsid w:val="00595DB2"/>
    <w:rsid w:val="005961B9"/>
    <w:rsid w:val="005969A9"/>
    <w:rsid w:val="00596A7E"/>
    <w:rsid w:val="00596AC1"/>
    <w:rsid w:val="0059718C"/>
    <w:rsid w:val="00597782"/>
    <w:rsid w:val="00597F39"/>
    <w:rsid w:val="005A0107"/>
    <w:rsid w:val="005A01D5"/>
    <w:rsid w:val="005A0C4A"/>
    <w:rsid w:val="005A13A9"/>
    <w:rsid w:val="005A1402"/>
    <w:rsid w:val="005A16E2"/>
    <w:rsid w:val="005A227B"/>
    <w:rsid w:val="005A2794"/>
    <w:rsid w:val="005A2BB2"/>
    <w:rsid w:val="005A35A5"/>
    <w:rsid w:val="005A35F7"/>
    <w:rsid w:val="005A363B"/>
    <w:rsid w:val="005A3B6A"/>
    <w:rsid w:val="005A3D84"/>
    <w:rsid w:val="005A3EB7"/>
    <w:rsid w:val="005A50CD"/>
    <w:rsid w:val="005A548E"/>
    <w:rsid w:val="005A5490"/>
    <w:rsid w:val="005A5664"/>
    <w:rsid w:val="005A584C"/>
    <w:rsid w:val="005A5B5A"/>
    <w:rsid w:val="005A5D1F"/>
    <w:rsid w:val="005A5F6F"/>
    <w:rsid w:val="005A5FD2"/>
    <w:rsid w:val="005A6627"/>
    <w:rsid w:val="005A6888"/>
    <w:rsid w:val="005A6F88"/>
    <w:rsid w:val="005A7373"/>
    <w:rsid w:val="005A75FC"/>
    <w:rsid w:val="005A765B"/>
    <w:rsid w:val="005B004B"/>
    <w:rsid w:val="005B0077"/>
    <w:rsid w:val="005B00EF"/>
    <w:rsid w:val="005B132D"/>
    <w:rsid w:val="005B17C9"/>
    <w:rsid w:val="005B1BDF"/>
    <w:rsid w:val="005B1E83"/>
    <w:rsid w:val="005B1FA5"/>
    <w:rsid w:val="005B2337"/>
    <w:rsid w:val="005B276C"/>
    <w:rsid w:val="005B277F"/>
    <w:rsid w:val="005B305A"/>
    <w:rsid w:val="005B311E"/>
    <w:rsid w:val="005B3611"/>
    <w:rsid w:val="005B3859"/>
    <w:rsid w:val="005B3963"/>
    <w:rsid w:val="005B3AE5"/>
    <w:rsid w:val="005B3C1E"/>
    <w:rsid w:val="005B3E06"/>
    <w:rsid w:val="005B3F9C"/>
    <w:rsid w:val="005B461B"/>
    <w:rsid w:val="005B4FAD"/>
    <w:rsid w:val="005B50BC"/>
    <w:rsid w:val="005B5212"/>
    <w:rsid w:val="005B535C"/>
    <w:rsid w:val="005B545B"/>
    <w:rsid w:val="005B5616"/>
    <w:rsid w:val="005B572B"/>
    <w:rsid w:val="005B58C7"/>
    <w:rsid w:val="005B5CB9"/>
    <w:rsid w:val="005B6A16"/>
    <w:rsid w:val="005B6A43"/>
    <w:rsid w:val="005B6FF9"/>
    <w:rsid w:val="005B7163"/>
    <w:rsid w:val="005B7199"/>
    <w:rsid w:val="005B71F3"/>
    <w:rsid w:val="005B7337"/>
    <w:rsid w:val="005B76B7"/>
    <w:rsid w:val="005B7FD5"/>
    <w:rsid w:val="005C005E"/>
    <w:rsid w:val="005C0191"/>
    <w:rsid w:val="005C0307"/>
    <w:rsid w:val="005C060C"/>
    <w:rsid w:val="005C0690"/>
    <w:rsid w:val="005C069C"/>
    <w:rsid w:val="005C0870"/>
    <w:rsid w:val="005C08E2"/>
    <w:rsid w:val="005C093B"/>
    <w:rsid w:val="005C0982"/>
    <w:rsid w:val="005C0E2D"/>
    <w:rsid w:val="005C1157"/>
    <w:rsid w:val="005C13FF"/>
    <w:rsid w:val="005C1480"/>
    <w:rsid w:val="005C2085"/>
    <w:rsid w:val="005C21F8"/>
    <w:rsid w:val="005C25CF"/>
    <w:rsid w:val="005C26C8"/>
    <w:rsid w:val="005C2746"/>
    <w:rsid w:val="005C2A00"/>
    <w:rsid w:val="005C2A3F"/>
    <w:rsid w:val="005C2C93"/>
    <w:rsid w:val="005C2D00"/>
    <w:rsid w:val="005C340C"/>
    <w:rsid w:val="005C343C"/>
    <w:rsid w:val="005C3734"/>
    <w:rsid w:val="005C383B"/>
    <w:rsid w:val="005C39F5"/>
    <w:rsid w:val="005C3A95"/>
    <w:rsid w:val="005C412D"/>
    <w:rsid w:val="005C4A83"/>
    <w:rsid w:val="005C4B8C"/>
    <w:rsid w:val="005C5053"/>
    <w:rsid w:val="005C5864"/>
    <w:rsid w:val="005C58C3"/>
    <w:rsid w:val="005C593C"/>
    <w:rsid w:val="005C5A01"/>
    <w:rsid w:val="005C5A8F"/>
    <w:rsid w:val="005C5AE7"/>
    <w:rsid w:val="005C5E75"/>
    <w:rsid w:val="005C64DD"/>
    <w:rsid w:val="005C702B"/>
    <w:rsid w:val="005C712B"/>
    <w:rsid w:val="005C71F1"/>
    <w:rsid w:val="005C7B41"/>
    <w:rsid w:val="005C7C54"/>
    <w:rsid w:val="005C7F67"/>
    <w:rsid w:val="005D05F7"/>
    <w:rsid w:val="005D0F64"/>
    <w:rsid w:val="005D1211"/>
    <w:rsid w:val="005D124F"/>
    <w:rsid w:val="005D1414"/>
    <w:rsid w:val="005D1545"/>
    <w:rsid w:val="005D16A3"/>
    <w:rsid w:val="005D1DF0"/>
    <w:rsid w:val="005D21FE"/>
    <w:rsid w:val="005D2464"/>
    <w:rsid w:val="005D254B"/>
    <w:rsid w:val="005D25AC"/>
    <w:rsid w:val="005D2617"/>
    <w:rsid w:val="005D2A90"/>
    <w:rsid w:val="005D2D48"/>
    <w:rsid w:val="005D2E33"/>
    <w:rsid w:val="005D2EFA"/>
    <w:rsid w:val="005D333C"/>
    <w:rsid w:val="005D33D7"/>
    <w:rsid w:val="005D36B1"/>
    <w:rsid w:val="005D3857"/>
    <w:rsid w:val="005D39F3"/>
    <w:rsid w:val="005D3AF9"/>
    <w:rsid w:val="005D3BB8"/>
    <w:rsid w:val="005D3C57"/>
    <w:rsid w:val="005D448C"/>
    <w:rsid w:val="005D4539"/>
    <w:rsid w:val="005D472E"/>
    <w:rsid w:val="005D491C"/>
    <w:rsid w:val="005D4927"/>
    <w:rsid w:val="005D4AF2"/>
    <w:rsid w:val="005D4DA4"/>
    <w:rsid w:val="005D4DD9"/>
    <w:rsid w:val="005D51A4"/>
    <w:rsid w:val="005D5468"/>
    <w:rsid w:val="005D581D"/>
    <w:rsid w:val="005D5A54"/>
    <w:rsid w:val="005D5C2C"/>
    <w:rsid w:val="005D5D21"/>
    <w:rsid w:val="005D61F8"/>
    <w:rsid w:val="005D626D"/>
    <w:rsid w:val="005D6BB2"/>
    <w:rsid w:val="005D6FE9"/>
    <w:rsid w:val="005D776A"/>
    <w:rsid w:val="005D7C0F"/>
    <w:rsid w:val="005D7D65"/>
    <w:rsid w:val="005E069D"/>
    <w:rsid w:val="005E0885"/>
    <w:rsid w:val="005E0F43"/>
    <w:rsid w:val="005E1454"/>
    <w:rsid w:val="005E1618"/>
    <w:rsid w:val="005E1847"/>
    <w:rsid w:val="005E192E"/>
    <w:rsid w:val="005E193B"/>
    <w:rsid w:val="005E1EFF"/>
    <w:rsid w:val="005E230D"/>
    <w:rsid w:val="005E2315"/>
    <w:rsid w:val="005E23A7"/>
    <w:rsid w:val="005E26E5"/>
    <w:rsid w:val="005E293A"/>
    <w:rsid w:val="005E2B18"/>
    <w:rsid w:val="005E336E"/>
    <w:rsid w:val="005E3A7C"/>
    <w:rsid w:val="005E3AE7"/>
    <w:rsid w:val="005E3D6C"/>
    <w:rsid w:val="005E4159"/>
    <w:rsid w:val="005E45D2"/>
    <w:rsid w:val="005E466E"/>
    <w:rsid w:val="005E48C0"/>
    <w:rsid w:val="005E4A3B"/>
    <w:rsid w:val="005E507B"/>
    <w:rsid w:val="005E5807"/>
    <w:rsid w:val="005E5E13"/>
    <w:rsid w:val="005E6288"/>
    <w:rsid w:val="005E66C6"/>
    <w:rsid w:val="005E69FA"/>
    <w:rsid w:val="005E6E58"/>
    <w:rsid w:val="005E6E6A"/>
    <w:rsid w:val="005E72DE"/>
    <w:rsid w:val="005E7537"/>
    <w:rsid w:val="005E75E2"/>
    <w:rsid w:val="005E7EAD"/>
    <w:rsid w:val="005F0243"/>
    <w:rsid w:val="005F0839"/>
    <w:rsid w:val="005F0C3B"/>
    <w:rsid w:val="005F0C49"/>
    <w:rsid w:val="005F0E6A"/>
    <w:rsid w:val="005F122A"/>
    <w:rsid w:val="005F1340"/>
    <w:rsid w:val="005F146E"/>
    <w:rsid w:val="005F1633"/>
    <w:rsid w:val="005F16B4"/>
    <w:rsid w:val="005F1946"/>
    <w:rsid w:val="005F1CC5"/>
    <w:rsid w:val="005F1D6F"/>
    <w:rsid w:val="005F1E79"/>
    <w:rsid w:val="005F21B7"/>
    <w:rsid w:val="005F2747"/>
    <w:rsid w:val="005F2B3D"/>
    <w:rsid w:val="005F2DB0"/>
    <w:rsid w:val="005F2EFE"/>
    <w:rsid w:val="005F3A0D"/>
    <w:rsid w:val="005F3A1D"/>
    <w:rsid w:val="005F4768"/>
    <w:rsid w:val="005F49A4"/>
    <w:rsid w:val="005F4B02"/>
    <w:rsid w:val="005F4BE6"/>
    <w:rsid w:val="005F4E62"/>
    <w:rsid w:val="005F5016"/>
    <w:rsid w:val="005F5044"/>
    <w:rsid w:val="005F5110"/>
    <w:rsid w:val="005F5715"/>
    <w:rsid w:val="005F5BDF"/>
    <w:rsid w:val="005F5D24"/>
    <w:rsid w:val="005F5D99"/>
    <w:rsid w:val="005F5E71"/>
    <w:rsid w:val="005F5E98"/>
    <w:rsid w:val="005F60C1"/>
    <w:rsid w:val="005F64C3"/>
    <w:rsid w:val="005F64E8"/>
    <w:rsid w:val="005F6BB0"/>
    <w:rsid w:val="005F6BF6"/>
    <w:rsid w:val="005F6DCC"/>
    <w:rsid w:val="005F7031"/>
    <w:rsid w:val="005F75A4"/>
    <w:rsid w:val="005F77F4"/>
    <w:rsid w:val="005F79AD"/>
    <w:rsid w:val="005F7AF1"/>
    <w:rsid w:val="005F7EB8"/>
    <w:rsid w:val="006000D4"/>
    <w:rsid w:val="00600179"/>
    <w:rsid w:val="00600789"/>
    <w:rsid w:val="00600B5F"/>
    <w:rsid w:val="00600DA0"/>
    <w:rsid w:val="00600F60"/>
    <w:rsid w:val="00601237"/>
    <w:rsid w:val="006013BD"/>
    <w:rsid w:val="006016A7"/>
    <w:rsid w:val="00601730"/>
    <w:rsid w:val="0060178E"/>
    <w:rsid w:val="00601857"/>
    <w:rsid w:val="0060187F"/>
    <w:rsid w:val="0060197F"/>
    <w:rsid w:val="00601B6D"/>
    <w:rsid w:val="006021EE"/>
    <w:rsid w:val="0060229A"/>
    <w:rsid w:val="00602D8B"/>
    <w:rsid w:val="0060339B"/>
    <w:rsid w:val="00604580"/>
    <w:rsid w:val="0060470E"/>
    <w:rsid w:val="0060471C"/>
    <w:rsid w:val="0060527D"/>
    <w:rsid w:val="00605B4E"/>
    <w:rsid w:val="00605E52"/>
    <w:rsid w:val="0060629B"/>
    <w:rsid w:val="006062A0"/>
    <w:rsid w:val="00606352"/>
    <w:rsid w:val="006063A0"/>
    <w:rsid w:val="00606605"/>
    <w:rsid w:val="006066D6"/>
    <w:rsid w:val="006068D8"/>
    <w:rsid w:val="0060724C"/>
    <w:rsid w:val="0060725F"/>
    <w:rsid w:val="00607597"/>
    <w:rsid w:val="00607D49"/>
    <w:rsid w:val="00610099"/>
    <w:rsid w:val="006107A6"/>
    <w:rsid w:val="00610897"/>
    <w:rsid w:val="00610C0F"/>
    <w:rsid w:val="006112A8"/>
    <w:rsid w:val="00611745"/>
    <w:rsid w:val="00611D31"/>
    <w:rsid w:val="006127DA"/>
    <w:rsid w:val="00612BE5"/>
    <w:rsid w:val="00612DB2"/>
    <w:rsid w:val="00612F8C"/>
    <w:rsid w:val="006133B0"/>
    <w:rsid w:val="00613BFE"/>
    <w:rsid w:val="00613FA6"/>
    <w:rsid w:val="006141CC"/>
    <w:rsid w:val="006146E1"/>
    <w:rsid w:val="00614B11"/>
    <w:rsid w:val="006156CC"/>
    <w:rsid w:val="00615D5F"/>
    <w:rsid w:val="00615E13"/>
    <w:rsid w:val="00615E1D"/>
    <w:rsid w:val="00615E83"/>
    <w:rsid w:val="00615F7C"/>
    <w:rsid w:val="00615F92"/>
    <w:rsid w:val="00616024"/>
    <w:rsid w:val="0061612E"/>
    <w:rsid w:val="0061618F"/>
    <w:rsid w:val="006163B2"/>
    <w:rsid w:val="00616AB5"/>
    <w:rsid w:val="00617317"/>
    <w:rsid w:val="00617375"/>
    <w:rsid w:val="00620608"/>
    <w:rsid w:val="00620927"/>
    <w:rsid w:val="006209BF"/>
    <w:rsid w:val="00620C0B"/>
    <w:rsid w:val="00621138"/>
    <w:rsid w:val="00621166"/>
    <w:rsid w:val="00621761"/>
    <w:rsid w:val="00621ADD"/>
    <w:rsid w:val="00621C6C"/>
    <w:rsid w:val="00621DF7"/>
    <w:rsid w:val="00621FAC"/>
    <w:rsid w:val="0062203B"/>
    <w:rsid w:val="00622042"/>
    <w:rsid w:val="006220BE"/>
    <w:rsid w:val="006220E2"/>
    <w:rsid w:val="00622317"/>
    <w:rsid w:val="006225C0"/>
    <w:rsid w:val="006227C5"/>
    <w:rsid w:val="00622847"/>
    <w:rsid w:val="006229FC"/>
    <w:rsid w:val="00622D05"/>
    <w:rsid w:val="00623328"/>
    <w:rsid w:val="006233C3"/>
    <w:rsid w:val="0062383B"/>
    <w:rsid w:val="00623AC3"/>
    <w:rsid w:val="00623B35"/>
    <w:rsid w:val="0062404B"/>
    <w:rsid w:val="0062427D"/>
    <w:rsid w:val="0062463A"/>
    <w:rsid w:val="00624658"/>
    <w:rsid w:val="0062467E"/>
    <w:rsid w:val="0062473E"/>
    <w:rsid w:val="00624AE8"/>
    <w:rsid w:val="00624D14"/>
    <w:rsid w:val="00625052"/>
    <w:rsid w:val="006251C0"/>
    <w:rsid w:val="006253BB"/>
    <w:rsid w:val="006254BB"/>
    <w:rsid w:val="0062578C"/>
    <w:rsid w:val="00625B46"/>
    <w:rsid w:val="00625E24"/>
    <w:rsid w:val="00625EE0"/>
    <w:rsid w:val="00625F01"/>
    <w:rsid w:val="0062634E"/>
    <w:rsid w:val="00626980"/>
    <w:rsid w:val="00626D69"/>
    <w:rsid w:val="00626EB4"/>
    <w:rsid w:val="00626F14"/>
    <w:rsid w:val="00626FD0"/>
    <w:rsid w:val="006271BD"/>
    <w:rsid w:val="00627C19"/>
    <w:rsid w:val="00627F8D"/>
    <w:rsid w:val="00627F9E"/>
    <w:rsid w:val="00630199"/>
    <w:rsid w:val="00630207"/>
    <w:rsid w:val="00630222"/>
    <w:rsid w:val="0063033A"/>
    <w:rsid w:val="0063049F"/>
    <w:rsid w:val="0063078A"/>
    <w:rsid w:val="0063130E"/>
    <w:rsid w:val="0063158D"/>
    <w:rsid w:val="006316CB"/>
    <w:rsid w:val="00631B03"/>
    <w:rsid w:val="00631D24"/>
    <w:rsid w:val="00632308"/>
    <w:rsid w:val="006324FE"/>
    <w:rsid w:val="0063272F"/>
    <w:rsid w:val="00632977"/>
    <w:rsid w:val="00632EE8"/>
    <w:rsid w:val="00632F71"/>
    <w:rsid w:val="006339D8"/>
    <w:rsid w:val="00634021"/>
    <w:rsid w:val="00634070"/>
    <w:rsid w:val="006342D8"/>
    <w:rsid w:val="0063435A"/>
    <w:rsid w:val="006344E2"/>
    <w:rsid w:val="0063451E"/>
    <w:rsid w:val="00634CBC"/>
    <w:rsid w:val="00634EAD"/>
    <w:rsid w:val="00635338"/>
    <w:rsid w:val="006360E3"/>
    <w:rsid w:val="00636248"/>
    <w:rsid w:val="00636393"/>
    <w:rsid w:val="00636784"/>
    <w:rsid w:val="00636AA8"/>
    <w:rsid w:val="00636DFA"/>
    <w:rsid w:val="00637898"/>
    <w:rsid w:val="00637AE2"/>
    <w:rsid w:val="00637D0B"/>
    <w:rsid w:val="00637E8F"/>
    <w:rsid w:val="0064005F"/>
    <w:rsid w:val="00640272"/>
    <w:rsid w:val="0064096C"/>
    <w:rsid w:val="00640C1D"/>
    <w:rsid w:val="00640DC0"/>
    <w:rsid w:val="00640EBC"/>
    <w:rsid w:val="0064125D"/>
    <w:rsid w:val="006415BE"/>
    <w:rsid w:val="0064180B"/>
    <w:rsid w:val="00641853"/>
    <w:rsid w:val="006418E5"/>
    <w:rsid w:val="00641E04"/>
    <w:rsid w:val="00641E7D"/>
    <w:rsid w:val="00642170"/>
    <w:rsid w:val="00642226"/>
    <w:rsid w:val="00642478"/>
    <w:rsid w:val="006424E2"/>
    <w:rsid w:val="006427F7"/>
    <w:rsid w:val="00642A94"/>
    <w:rsid w:val="00642C4F"/>
    <w:rsid w:val="00642C6E"/>
    <w:rsid w:val="00643113"/>
    <w:rsid w:val="0064345A"/>
    <w:rsid w:val="006435A5"/>
    <w:rsid w:val="00644170"/>
    <w:rsid w:val="00644277"/>
    <w:rsid w:val="00644308"/>
    <w:rsid w:val="006444E8"/>
    <w:rsid w:val="006448C8"/>
    <w:rsid w:val="00644D3A"/>
    <w:rsid w:val="00645382"/>
    <w:rsid w:val="006456CA"/>
    <w:rsid w:val="0064577E"/>
    <w:rsid w:val="0064590B"/>
    <w:rsid w:val="00645958"/>
    <w:rsid w:val="00645B2D"/>
    <w:rsid w:val="006460D9"/>
    <w:rsid w:val="006461F6"/>
    <w:rsid w:val="00646206"/>
    <w:rsid w:val="0064622C"/>
    <w:rsid w:val="00646BAC"/>
    <w:rsid w:val="00646DDF"/>
    <w:rsid w:val="00646E12"/>
    <w:rsid w:val="006472C3"/>
    <w:rsid w:val="006473C3"/>
    <w:rsid w:val="00647556"/>
    <w:rsid w:val="0064789A"/>
    <w:rsid w:val="00647DA7"/>
    <w:rsid w:val="00647DF8"/>
    <w:rsid w:val="00650318"/>
    <w:rsid w:val="006503DD"/>
    <w:rsid w:val="00650834"/>
    <w:rsid w:val="00650BAB"/>
    <w:rsid w:val="00650F20"/>
    <w:rsid w:val="0065108A"/>
    <w:rsid w:val="0065155C"/>
    <w:rsid w:val="00651710"/>
    <w:rsid w:val="006518AF"/>
    <w:rsid w:val="0065190D"/>
    <w:rsid w:val="00651E84"/>
    <w:rsid w:val="00651FDB"/>
    <w:rsid w:val="006522D6"/>
    <w:rsid w:val="00652707"/>
    <w:rsid w:val="00652ABC"/>
    <w:rsid w:val="006530A6"/>
    <w:rsid w:val="006536D9"/>
    <w:rsid w:val="00653E81"/>
    <w:rsid w:val="006540FC"/>
    <w:rsid w:val="006544A0"/>
    <w:rsid w:val="006546A6"/>
    <w:rsid w:val="006546C3"/>
    <w:rsid w:val="00654C4A"/>
    <w:rsid w:val="00654D03"/>
    <w:rsid w:val="00654DBF"/>
    <w:rsid w:val="00654DFA"/>
    <w:rsid w:val="00654FD4"/>
    <w:rsid w:val="006551DC"/>
    <w:rsid w:val="00655312"/>
    <w:rsid w:val="0065531B"/>
    <w:rsid w:val="006556F3"/>
    <w:rsid w:val="00655929"/>
    <w:rsid w:val="00655F96"/>
    <w:rsid w:val="00655FA6"/>
    <w:rsid w:val="00656362"/>
    <w:rsid w:val="0065671B"/>
    <w:rsid w:val="00656852"/>
    <w:rsid w:val="00656912"/>
    <w:rsid w:val="00656DF1"/>
    <w:rsid w:val="00656FDE"/>
    <w:rsid w:val="00657403"/>
    <w:rsid w:val="00657820"/>
    <w:rsid w:val="00657A3E"/>
    <w:rsid w:val="00657C67"/>
    <w:rsid w:val="00660034"/>
    <w:rsid w:val="006600E7"/>
    <w:rsid w:val="006602B8"/>
    <w:rsid w:val="00660353"/>
    <w:rsid w:val="00660826"/>
    <w:rsid w:val="00660AB6"/>
    <w:rsid w:val="00660B00"/>
    <w:rsid w:val="00660B2C"/>
    <w:rsid w:val="006615F4"/>
    <w:rsid w:val="00661664"/>
    <w:rsid w:val="006617B3"/>
    <w:rsid w:val="00662180"/>
    <w:rsid w:val="006627D4"/>
    <w:rsid w:val="0066285F"/>
    <w:rsid w:val="0066294A"/>
    <w:rsid w:val="00662977"/>
    <w:rsid w:val="006629A5"/>
    <w:rsid w:val="00662A80"/>
    <w:rsid w:val="00662D04"/>
    <w:rsid w:val="00662E5F"/>
    <w:rsid w:val="0066300D"/>
    <w:rsid w:val="00663411"/>
    <w:rsid w:val="006637AE"/>
    <w:rsid w:val="006638CF"/>
    <w:rsid w:val="006639A3"/>
    <w:rsid w:val="00663AD1"/>
    <w:rsid w:val="00664625"/>
    <w:rsid w:val="0066496C"/>
    <w:rsid w:val="00664997"/>
    <w:rsid w:val="00664BE9"/>
    <w:rsid w:val="00664F38"/>
    <w:rsid w:val="006652C2"/>
    <w:rsid w:val="0066540A"/>
    <w:rsid w:val="00665810"/>
    <w:rsid w:val="00665AC9"/>
    <w:rsid w:val="006662BE"/>
    <w:rsid w:val="00666332"/>
    <w:rsid w:val="00666354"/>
    <w:rsid w:val="00666476"/>
    <w:rsid w:val="0066659D"/>
    <w:rsid w:val="006667EB"/>
    <w:rsid w:val="00666E54"/>
    <w:rsid w:val="00666F74"/>
    <w:rsid w:val="00667291"/>
    <w:rsid w:val="006672C4"/>
    <w:rsid w:val="006673C6"/>
    <w:rsid w:val="00667652"/>
    <w:rsid w:val="00667760"/>
    <w:rsid w:val="0066779E"/>
    <w:rsid w:val="00667B42"/>
    <w:rsid w:val="00667C73"/>
    <w:rsid w:val="00667E09"/>
    <w:rsid w:val="00667F33"/>
    <w:rsid w:val="006700F9"/>
    <w:rsid w:val="0067021C"/>
    <w:rsid w:val="006706A5"/>
    <w:rsid w:val="006709B5"/>
    <w:rsid w:val="00670D75"/>
    <w:rsid w:val="006713D3"/>
    <w:rsid w:val="0067183A"/>
    <w:rsid w:val="00671988"/>
    <w:rsid w:val="00671C9A"/>
    <w:rsid w:val="00671F4F"/>
    <w:rsid w:val="006721F6"/>
    <w:rsid w:val="006725B4"/>
    <w:rsid w:val="006725F3"/>
    <w:rsid w:val="0067269F"/>
    <w:rsid w:val="006726A5"/>
    <w:rsid w:val="006726E4"/>
    <w:rsid w:val="0067294B"/>
    <w:rsid w:val="00672AC8"/>
    <w:rsid w:val="00672BEE"/>
    <w:rsid w:val="00672FFD"/>
    <w:rsid w:val="006730C9"/>
    <w:rsid w:val="00673A14"/>
    <w:rsid w:val="00673A3B"/>
    <w:rsid w:val="00673A54"/>
    <w:rsid w:val="0067487D"/>
    <w:rsid w:val="00674A85"/>
    <w:rsid w:val="00674B19"/>
    <w:rsid w:val="00674F78"/>
    <w:rsid w:val="0067517E"/>
    <w:rsid w:val="00675335"/>
    <w:rsid w:val="006757BF"/>
    <w:rsid w:val="00675F08"/>
    <w:rsid w:val="006761D2"/>
    <w:rsid w:val="00676FCA"/>
    <w:rsid w:val="00677662"/>
    <w:rsid w:val="0067798D"/>
    <w:rsid w:val="00677BD6"/>
    <w:rsid w:val="00677D23"/>
    <w:rsid w:val="00677FE5"/>
    <w:rsid w:val="006802EE"/>
    <w:rsid w:val="006807E4"/>
    <w:rsid w:val="00681027"/>
    <w:rsid w:val="00681883"/>
    <w:rsid w:val="00681A52"/>
    <w:rsid w:val="00681FF7"/>
    <w:rsid w:val="00682036"/>
    <w:rsid w:val="006822F6"/>
    <w:rsid w:val="00682A08"/>
    <w:rsid w:val="00682A94"/>
    <w:rsid w:val="00682C02"/>
    <w:rsid w:val="00682C69"/>
    <w:rsid w:val="00682C91"/>
    <w:rsid w:val="006831C2"/>
    <w:rsid w:val="006833EC"/>
    <w:rsid w:val="0068371E"/>
    <w:rsid w:val="00683765"/>
    <w:rsid w:val="00683988"/>
    <w:rsid w:val="00683D91"/>
    <w:rsid w:val="00684079"/>
    <w:rsid w:val="006841F2"/>
    <w:rsid w:val="006842FE"/>
    <w:rsid w:val="006848C7"/>
    <w:rsid w:val="006849EE"/>
    <w:rsid w:val="00684A9E"/>
    <w:rsid w:val="006850A8"/>
    <w:rsid w:val="00685444"/>
    <w:rsid w:val="006857FA"/>
    <w:rsid w:val="00685840"/>
    <w:rsid w:val="00685948"/>
    <w:rsid w:val="00685C4B"/>
    <w:rsid w:val="00686748"/>
    <w:rsid w:val="00686821"/>
    <w:rsid w:val="00686D25"/>
    <w:rsid w:val="00686EC6"/>
    <w:rsid w:val="00687063"/>
    <w:rsid w:val="0068784B"/>
    <w:rsid w:val="006879D0"/>
    <w:rsid w:val="00687C4D"/>
    <w:rsid w:val="00687C77"/>
    <w:rsid w:val="00690440"/>
    <w:rsid w:val="006904EB"/>
    <w:rsid w:val="00690874"/>
    <w:rsid w:val="00690C1E"/>
    <w:rsid w:val="00690D2B"/>
    <w:rsid w:val="00691511"/>
    <w:rsid w:val="006917DB"/>
    <w:rsid w:val="006918B5"/>
    <w:rsid w:val="00691B8E"/>
    <w:rsid w:val="00691D6D"/>
    <w:rsid w:val="00692D4A"/>
    <w:rsid w:val="0069311D"/>
    <w:rsid w:val="006933D8"/>
    <w:rsid w:val="00693527"/>
    <w:rsid w:val="006935E3"/>
    <w:rsid w:val="00693622"/>
    <w:rsid w:val="00693704"/>
    <w:rsid w:val="00693A89"/>
    <w:rsid w:val="00693E2D"/>
    <w:rsid w:val="00693F45"/>
    <w:rsid w:val="00693FE8"/>
    <w:rsid w:val="00694141"/>
    <w:rsid w:val="00694B45"/>
    <w:rsid w:val="0069503B"/>
    <w:rsid w:val="006952EC"/>
    <w:rsid w:val="006953FD"/>
    <w:rsid w:val="006957EA"/>
    <w:rsid w:val="006958DB"/>
    <w:rsid w:val="00696178"/>
    <w:rsid w:val="00696234"/>
    <w:rsid w:val="00696BC0"/>
    <w:rsid w:val="00696BC1"/>
    <w:rsid w:val="0069703C"/>
    <w:rsid w:val="00697500"/>
    <w:rsid w:val="006976B7"/>
    <w:rsid w:val="00697769"/>
    <w:rsid w:val="00697ACE"/>
    <w:rsid w:val="00697B1F"/>
    <w:rsid w:val="00697C46"/>
    <w:rsid w:val="00697D8D"/>
    <w:rsid w:val="006A09AF"/>
    <w:rsid w:val="006A09F6"/>
    <w:rsid w:val="006A0A34"/>
    <w:rsid w:val="006A0A69"/>
    <w:rsid w:val="006A0BEF"/>
    <w:rsid w:val="006A0C8A"/>
    <w:rsid w:val="006A0E9B"/>
    <w:rsid w:val="006A0EA7"/>
    <w:rsid w:val="006A0EE4"/>
    <w:rsid w:val="006A18F5"/>
    <w:rsid w:val="006A2568"/>
    <w:rsid w:val="006A2B88"/>
    <w:rsid w:val="006A2BCA"/>
    <w:rsid w:val="006A2C73"/>
    <w:rsid w:val="006A2C89"/>
    <w:rsid w:val="006A3169"/>
    <w:rsid w:val="006A3868"/>
    <w:rsid w:val="006A3B3B"/>
    <w:rsid w:val="006A4DF5"/>
    <w:rsid w:val="006A4FE9"/>
    <w:rsid w:val="006A532F"/>
    <w:rsid w:val="006A5563"/>
    <w:rsid w:val="006A55DC"/>
    <w:rsid w:val="006A576A"/>
    <w:rsid w:val="006A5F3F"/>
    <w:rsid w:val="006A6127"/>
    <w:rsid w:val="006A632A"/>
    <w:rsid w:val="006A6440"/>
    <w:rsid w:val="006A64EB"/>
    <w:rsid w:val="006A6C1A"/>
    <w:rsid w:val="006A7041"/>
    <w:rsid w:val="006A7050"/>
    <w:rsid w:val="006A75DE"/>
    <w:rsid w:val="006A785C"/>
    <w:rsid w:val="006A7A26"/>
    <w:rsid w:val="006A7AA0"/>
    <w:rsid w:val="006A7CDE"/>
    <w:rsid w:val="006A7D94"/>
    <w:rsid w:val="006A7E80"/>
    <w:rsid w:val="006B05F3"/>
    <w:rsid w:val="006B0C71"/>
    <w:rsid w:val="006B0F9D"/>
    <w:rsid w:val="006B134A"/>
    <w:rsid w:val="006B1611"/>
    <w:rsid w:val="006B17EF"/>
    <w:rsid w:val="006B193E"/>
    <w:rsid w:val="006B1A4D"/>
    <w:rsid w:val="006B1E6B"/>
    <w:rsid w:val="006B20BF"/>
    <w:rsid w:val="006B238D"/>
    <w:rsid w:val="006B2439"/>
    <w:rsid w:val="006B2542"/>
    <w:rsid w:val="006B283A"/>
    <w:rsid w:val="006B28A4"/>
    <w:rsid w:val="006B29D8"/>
    <w:rsid w:val="006B38AA"/>
    <w:rsid w:val="006B38EF"/>
    <w:rsid w:val="006B3F54"/>
    <w:rsid w:val="006B45F6"/>
    <w:rsid w:val="006B4EA0"/>
    <w:rsid w:val="006B4F01"/>
    <w:rsid w:val="006B50A9"/>
    <w:rsid w:val="006B50B9"/>
    <w:rsid w:val="006B5114"/>
    <w:rsid w:val="006B52F6"/>
    <w:rsid w:val="006B530B"/>
    <w:rsid w:val="006B540A"/>
    <w:rsid w:val="006B5619"/>
    <w:rsid w:val="006B5877"/>
    <w:rsid w:val="006B5996"/>
    <w:rsid w:val="006B5B69"/>
    <w:rsid w:val="006B633A"/>
    <w:rsid w:val="006B68FD"/>
    <w:rsid w:val="006B6C07"/>
    <w:rsid w:val="006B6CDB"/>
    <w:rsid w:val="006B6D1B"/>
    <w:rsid w:val="006C0463"/>
    <w:rsid w:val="006C04A8"/>
    <w:rsid w:val="006C095D"/>
    <w:rsid w:val="006C0BCF"/>
    <w:rsid w:val="006C0C28"/>
    <w:rsid w:val="006C0CBA"/>
    <w:rsid w:val="006C102E"/>
    <w:rsid w:val="006C14AB"/>
    <w:rsid w:val="006C1788"/>
    <w:rsid w:val="006C1796"/>
    <w:rsid w:val="006C1A8B"/>
    <w:rsid w:val="006C1C75"/>
    <w:rsid w:val="006C2217"/>
    <w:rsid w:val="006C2227"/>
    <w:rsid w:val="006C22ED"/>
    <w:rsid w:val="006C231B"/>
    <w:rsid w:val="006C2588"/>
    <w:rsid w:val="006C29F6"/>
    <w:rsid w:val="006C2B00"/>
    <w:rsid w:val="006C2C34"/>
    <w:rsid w:val="006C32D2"/>
    <w:rsid w:val="006C3495"/>
    <w:rsid w:val="006C34EC"/>
    <w:rsid w:val="006C35D2"/>
    <w:rsid w:val="006C3961"/>
    <w:rsid w:val="006C3B13"/>
    <w:rsid w:val="006C3E15"/>
    <w:rsid w:val="006C521C"/>
    <w:rsid w:val="006C5237"/>
    <w:rsid w:val="006C54C2"/>
    <w:rsid w:val="006C56D4"/>
    <w:rsid w:val="006C58DC"/>
    <w:rsid w:val="006C5EFB"/>
    <w:rsid w:val="006C613E"/>
    <w:rsid w:val="006C6510"/>
    <w:rsid w:val="006C75FC"/>
    <w:rsid w:val="006C771F"/>
    <w:rsid w:val="006C78A2"/>
    <w:rsid w:val="006C7A9D"/>
    <w:rsid w:val="006C7AF7"/>
    <w:rsid w:val="006C7D94"/>
    <w:rsid w:val="006C7DFC"/>
    <w:rsid w:val="006D0357"/>
    <w:rsid w:val="006D039F"/>
    <w:rsid w:val="006D0494"/>
    <w:rsid w:val="006D0954"/>
    <w:rsid w:val="006D0A01"/>
    <w:rsid w:val="006D0AAA"/>
    <w:rsid w:val="006D10B5"/>
    <w:rsid w:val="006D155C"/>
    <w:rsid w:val="006D1775"/>
    <w:rsid w:val="006D1CE2"/>
    <w:rsid w:val="006D1D16"/>
    <w:rsid w:val="006D2C0F"/>
    <w:rsid w:val="006D2CA6"/>
    <w:rsid w:val="006D2CF5"/>
    <w:rsid w:val="006D3006"/>
    <w:rsid w:val="006D3D1B"/>
    <w:rsid w:val="006D47F1"/>
    <w:rsid w:val="006D4F2E"/>
    <w:rsid w:val="006D4F9B"/>
    <w:rsid w:val="006D4FB3"/>
    <w:rsid w:val="006D5E0A"/>
    <w:rsid w:val="006D5E33"/>
    <w:rsid w:val="006D5E7A"/>
    <w:rsid w:val="006D62C8"/>
    <w:rsid w:val="006D6315"/>
    <w:rsid w:val="006D6677"/>
    <w:rsid w:val="006D681D"/>
    <w:rsid w:val="006D6AE0"/>
    <w:rsid w:val="006D6B4B"/>
    <w:rsid w:val="006D6C44"/>
    <w:rsid w:val="006D707A"/>
    <w:rsid w:val="006D734F"/>
    <w:rsid w:val="006D74C4"/>
    <w:rsid w:val="006D7591"/>
    <w:rsid w:val="006D7939"/>
    <w:rsid w:val="006D793F"/>
    <w:rsid w:val="006D7B38"/>
    <w:rsid w:val="006E020C"/>
    <w:rsid w:val="006E02FF"/>
    <w:rsid w:val="006E0477"/>
    <w:rsid w:val="006E0946"/>
    <w:rsid w:val="006E0B9F"/>
    <w:rsid w:val="006E1063"/>
    <w:rsid w:val="006E1383"/>
    <w:rsid w:val="006E14B8"/>
    <w:rsid w:val="006E1645"/>
    <w:rsid w:val="006E166C"/>
    <w:rsid w:val="006E170A"/>
    <w:rsid w:val="006E1815"/>
    <w:rsid w:val="006E1AB6"/>
    <w:rsid w:val="006E1B39"/>
    <w:rsid w:val="006E1B8F"/>
    <w:rsid w:val="006E1BBF"/>
    <w:rsid w:val="006E1C32"/>
    <w:rsid w:val="006E2338"/>
    <w:rsid w:val="006E25F0"/>
    <w:rsid w:val="006E28E0"/>
    <w:rsid w:val="006E2934"/>
    <w:rsid w:val="006E342F"/>
    <w:rsid w:val="006E3850"/>
    <w:rsid w:val="006E4280"/>
    <w:rsid w:val="006E43DA"/>
    <w:rsid w:val="006E45AD"/>
    <w:rsid w:val="006E4B5B"/>
    <w:rsid w:val="006E4E4F"/>
    <w:rsid w:val="006E5C5F"/>
    <w:rsid w:val="006E5E92"/>
    <w:rsid w:val="006E6224"/>
    <w:rsid w:val="006E664E"/>
    <w:rsid w:val="006E6926"/>
    <w:rsid w:val="006E6947"/>
    <w:rsid w:val="006E6F32"/>
    <w:rsid w:val="006E7156"/>
    <w:rsid w:val="006E7316"/>
    <w:rsid w:val="006E7785"/>
    <w:rsid w:val="006E7A11"/>
    <w:rsid w:val="006E7AA9"/>
    <w:rsid w:val="006E7C76"/>
    <w:rsid w:val="006E7E26"/>
    <w:rsid w:val="006E7E32"/>
    <w:rsid w:val="006F002E"/>
    <w:rsid w:val="006F050B"/>
    <w:rsid w:val="006F081B"/>
    <w:rsid w:val="006F0A80"/>
    <w:rsid w:val="006F0C56"/>
    <w:rsid w:val="006F0F09"/>
    <w:rsid w:val="006F0F16"/>
    <w:rsid w:val="006F0F3C"/>
    <w:rsid w:val="006F1295"/>
    <w:rsid w:val="006F15F4"/>
    <w:rsid w:val="006F193C"/>
    <w:rsid w:val="006F1A4D"/>
    <w:rsid w:val="006F229E"/>
    <w:rsid w:val="006F22BC"/>
    <w:rsid w:val="006F2788"/>
    <w:rsid w:val="006F2A20"/>
    <w:rsid w:val="006F2D2C"/>
    <w:rsid w:val="006F2EC3"/>
    <w:rsid w:val="006F30F4"/>
    <w:rsid w:val="006F32CF"/>
    <w:rsid w:val="006F3567"/>
    <w:rsid w:val="006F3729"/>
    <w:rsid w:val="006F3849"/>
    <w:rsid w:val="006F38B1"/>
    <w:rsid w:val="006F393A"/>
    <w:rsid w:val="006F40D7"/>
    <w:rsid w:val="006F48DE"/>
    <w:rsid w:val="006F48EC"/>
    <w:rsid w:val="006F50F9"/>
    <w:rsid w:val="006F58D1"/>
    <w:rsid w:val="006F5B57"/>
    <w:rsid w:val="006F5BEC"/>
    <w:rsid w:val="006F5F01"/>
    <w:rsid w:val="006F6448"/>
    <w:rsid w:val="006F6751"/>
    <w:rsid w:val="006F7507"/>
    <w:rsid w:val="006F7654"/>
    <w:rsid w:val="006F76CF"/>
    <w:rsid w:val="006F7D49"/>
    <w:rsid w:val="006F7D64"/>
    <w:rsid w:val="006F7E23"/>
    <w:rsid w:val="006F7EE1"/>
    <w:rsid w:val="0070026C"/>
    <w:rsid w:val="00700D8C"/>
    <w:rsid w:val="00700F75"/>
    <w:rsid w:val="007010AD"/>
    <w:rsid w:val="00701101"/>
    <w:rsid w:val="00701102"/>
    <w:rsid w:val="007014D8"/>
    <w:rsid w:val="00701D58"/>
    <w:rsid w:val="0070274A"/>
    <w:rsid w:val="00702EC7"/>
    <w:rsid w:val="0070313C"/>
    <w:rsid w:val="0070317A"/>
    <w:rsid w:val="007034AB"/>
    <w:rsid w:val="0070372A"/>
    <w:rsid w:val="007037BA"/>
    <w:rsid w:val="00703876"/>
    <w:rsid w:val="007039F8"/>
    <w:rsid w:val="00703B80"/>
    <w:rsid w:val="0070427B"/>
    <w:rsid w:val="00704AA7"/>
    <w:rsid w:val="00704B29"/>
    <w:rsid w:val="007050BE"/>
    <w:rsid w:val="007053E4"/>
    <w:rsid w:val="00705AF7"/>
    <w:rsid w:val="00705C58"/>
    <w:rsid w:val="00705CC7"/>
    <w:rsid w:val="00705E72"/>
    <w:rsid w:val="00705F34"/>
    <w:rsid w:val="00706210"/>
    <w:rsid w:val="007068BD"/>
    <w:rsid w:val="00706B35"/>
    <w:rsid w:val="00706E33"/>
    <w:rsid w:val="00706FD5"/>
    <w:rsid w:val="0070735F"/>
    <w:rsid w:val="00707403"/>
    <w:rsid w:val="00707936"/>
    <w:rsid w:val="00707C37"/>
    <w:rsid w:val="00707CD6"/>
    <w:rsid w:val="00707D12"/>
    <w:rsid w:val="00707E5B"/>
    <w:rsid w:val="0071020A"/>
    <w:rsid w:val="00710527"/>
    <w:rsid w:val="00710685"/>
    <w:rsid w:val="007106CD"/>
    <w:rsid w:val="00710717"/>
    <w:rsid w:val="0071076E"/>
    <w:rsid w:val="0071094A"/>
    <w:rsid w:val="00711674"/>
    <w:rsid w:val="00711EA0"/>
    <w:rsid w:val="0071208E"/>
    <w:rsid w:val="007120F1"/>
    <w:rsid w:val="00712B08"/>
    <w:rsid w:val="00712BC1"/>
    <w:rsid w:val="00712F07"/>
    <w:rsid w:val="0071325C"/>
    <w:rsid w:val="00713429"/>
    <w:rsid w:val="0071368F"/>
    <w:rsid w:val="0071371D"/>
    <w:rsid w:val="00713E22"/>
    <w:rsid w:val="00714704"/>
    <w:rsid w:val="00715236"/>
    <w:rsid w:val="007155F6"/>
    <w:rsid w:val="00715787"/>
    <w:rsid w:val="0071587E"/>
    <w:rsid w:val="007159D1"/>
    <w:rsid w:val="00715EAB"/>
    <w:rsid w:val="00716245"/>
    <w:rsid w:val="007165E5"/>
    <w:rsid w:val="0071697B"/>
    <w:rsid w:val="00716F5A"/>
    <w:rsid w:val="007170D0"/>
    <w:rsid w:val="00717486"/>
    <w:rsid w:val="00717564"/>
    <w:rsid w:val="007177C7"/>
    <w:rsid w:val="00717B1D"/>
    <w:rsid w:val="00717B1E"/>
    <w:rsid w:val="00717CE5"/>
    <w:rsid w:val="00717D6D"/>
    <w:rsid w:val="00717F61"/>
    <w:rsid w:val="00720962"/>
    <w:rsid w:val="00720C38"/>
    <w:rsid w:val="00720D2F"/>
    <w:rsid w:val="0072113E"/>
    <w:rsid w:val="007213D7"/>
    <w:rsid w:val="007216EC"/>
    <w:rsid w:val="00721A40"/>
    <w:rsid w:val="00721F7D"/>
    <w:rsid w:val="0072204B"/>
    <w:rsid w:val="007221EA"/>
    <w:rsid w:val="00722B75"/>
    <w:rsid w:val="00722F80"/>
    <w:rsid w:val="00722FA7"/>
    <w:rsid w:val="007233E5"/>
    <w:rsid w:val="007235C9"/>
    <w:rsid w:val="00723945"/>
    <w:rsid w:val="00723A6F"/>
    <w:rsid w:val="007242B8"/>
    <w:rsid w:val="00724658"/>
    <w:rsid w:val="00724C04"/>
    <w:rsid w:val="00724CD1"/>
    <w:rsid w:val="00724E83"/>
    <w:rsid w:val="00725161"/>
    <w:rsid w:val="00725495"/>
    <w:rsid w:val="00725599"/>
    <w:rsid w:val="00725971"/>
    <w:rsid w:val="00726220"/>
    <w:rsid w:val="0072636B"/>
    <w:rsid w:val="007263FE"/>
    <w:rsid w:val="007264BE"/>
    <w:rsid w:val="007267FB"/>
    <w:rsid w:val="007272CA"/>
    <w:rsid w:val="0072732F"/>
    <w:rsid w:val="0072750B"/>
    <w:rsid w:val="007276C4"/>
    <w:rsid w:val="007276E9"/>
    <w:rsid w:val="00727BF2"/>
    <w:rsid w:val="00727C7A"/>
    <w:rsid w:val="00727D0F"/>
    <w:rsid w:val="00727E1C"/>
    <w:rsid w:val="00730154"/>
    <w:rsid w:val="007302BA"/>
    <w:rsid w:val="007304A4"/>
    <w:rsid w:val="007307B8"/>
    <w:rsid w:val="00730A1D"/>
    <w:rsid w:val="00730A7E"/>
    <w:rsid w:val="00730D7A"/>
    <w:rsid w:val="00730DA8"/>
    <w:rsid w:val="00730E5F"/>
    <w:rsid w:val="00731116"/>
    <w:rsid w:val="007312B9"/>
    <w:rsid w:val="00731464"/>
    <w:rsid w:val="0073149D"/>
    <w:rsid w:val="00731568"/>
    <w:rsid w:val="007316B6"/>
    <w:rsid w:val="0073173D"/>
    <w:rsid w:val="007318AB"/>
    <w:rsid w:val="007318B9"/>
    <w:rsid w:val="00732169"/>
    <w:rsid w:val="007324E8"/>
    <w:rsid w:val="00732B73"/>
    <w:rsid w:val="00732F07"/>
    <w:rsid w:val="00733063"/>
    <w:rsid w:val="00733527"/>
    <w:rsid w:val="007337BE"/>
    <w:rsid w:val="00733DAB"/>
    <w:rsid w:val="007341C5"/>
    <w:rsid w:val="00734740"/>
    <w:rsid w:val="00734F07"/>
    <w:rsid w:val="007350E0"/>
    <w:rsid w:val="00735B10"/>
    <w:rsid w:val="0073605C"/>
    <w:rsid w:val="00736169"/>
    <w:rsid w:val="00736706"/>
    <w:rsid w:val="00736A1B"/>
    <w:rsid w:val="00736B20"/>
    <w:rsid w:val="00736CD9"/>
    <w:rsid w:val="007376B6"/>
    <w:rsid w:val="00737D2C"/>
    <w:rsid w:val="00737FA5"/>
    <w:rsid w:val="00740144"/>
    <w:rsid w:val="007404CA"/>
    <w:rsid w:val="0074064C"/>
    <w:rsid w:val="00740A73"/>
    <w:rsid w:val="00740DB3"/>
    <w:rsid w:val="00740E9F"/>
    <w:rsid w:val="00741438"/>
    <w:rsid w:val="0074150A"/>
    <w:rsid w:val="00741648"/>
    <w:rsid w:val="007417BD"/>
    <w:rsid w:val="00741B1D"/>
    <w:rsid w:val="00741E03"/>
    <w:rsid w:val="007425E9"/>
    <w:rsid w:val="00742752"/>
    <w:rsid w:val="00743A6F"/>
    <w:rsid w:val="00743AF2"/>
    <w:rsid w:val="00743CF1"/>
    <w:rsid w:val="0074416A"/>
    <w:rsid w:val="007441E3"/>
    <w:rsid w:val="0074444E"/>
    <w:rsid w:val="00744507"/>
    <w:rsid w:val="00744A69"/>
    <w:rsid w:val="00744D2E"/>
    <w:rsid w:val="00744DC3"/>
    <w:rsid w:val="00744E19"/>
    <w:rsid w:val="00745032"/>
    <w:rsid w:val="0074530F"/>
    <w:rsid w:val="00745432"/>
    <w:rsid w:val="00745933"/>
    <w:rsid w:val="00745E26"/>
    <w:rsid w:val="007462E3"/>
    <w:rsid w:val="0074639F"/>
    <w:rsid w:val="00746450"/>
    <w:rsid w:val="00746A35"/>
    <w:rsid w:val="00746C9C"/>
    <w:rsid w:val="00746CCB"/>
    <w:rsid w:val="00746E6F"/>
    <w:rsid w:val="007476C4"/>
    <w:rsid w:val="0074797B"/>
    <w:rsid w:val="00747C80"/>
    <w:rsid w:val="00747D00"/>
    <w:rsid w:val="0075006F"/>
    <w:rsid w:val="007501B0"/>
    <w:rsid w:val="007502CE"/>
    <w:rsid w:val="007502E0"/>
    <w:rsid w:val="00750C22"/>
    <w:rsid w:val="00750C8D"/>
    <w:rsid w:val="00750DBC"/>
    <w:rsid w:val="00750DD5"/>
    <w:rsid w:val="00751033"/>
    <w:rsid w:val="007512A0"/>
    <w:rsid w:val="007515C7"/>
    <w:rsid w:val="007517B5"/>
    <w:rsid w:val="00751E23"/>
    <w:rsid w:val="00753878"/>
    <w:rsid w:val="00753AA5"/>
    <w:rsid w:val="00753B25"/>
    <w:rsid w:val="007543E7"/>
    <w:rsid w:val="00754499"/>
    <w:rsid w:val="007549BC"/>
    <w:rsid w:val="007550B0"/>
    <w:rsid w:val="0075516C"/>
    <w:rsid w:val="00755298"/>
    <w:rsid w:val="0075575B"/>
    <w:rsid w:val="00755C15"/>
    <w:rsid w:val="007561FD"/>
    <w:rsid w:val="00756234"/>
    <w:rsid w:val="007564E2"/>
    <w:rsid w:val="00756724"/>
    <w:rsid w:val="0075699E"/>
    <w:rsid w:val="00756BEA"/>
    <w:rsid w:val="00756CEB"/>
    <w:rsid w:val="00756FEE"/>
    <w:rsid w:val="007573DA"/>
    <w:rsid w:val="0075742E"/>
    <w:rsid w:val="0075759E"/>
    <w:rsid w:val="00760271"/>
    <w:rsid w:val="007605AF"/>
    <w:rsid w:val="00760A7F"/>
    <w:rsid w:val="00760B2B"/>
    <w:rsid w:val="00760D5A"/>
    <w:rsid w:val="00760DBE"/>
    <w:rsid w:val="007616D1"/>
    <w:rsid w:val="0076186B"/>
    <w:rsid w:val="00761B92"/>
    <w:rsid w:val="00761C9D"/>
    <w:rsid w:val="00761E8D"/>
    <w:rsid w:val="00761F63"/>
    <w:rsid w:val="00762216"/>
    <w:rsid w:val="00762269"/>
    <w:rsid w:val="0076228C"/>
    <w:rsid w:val="007623BC"/>
    <w:rsid w:val="00762A37"/>
    <w:rsid w:val="00762AF6"/>
    <w:rsid w:val="00762B91"/>
    <w:rsid w:val="00763387"/>
    <w:rsid w:val="0076341D"/>
    <w:rsid w:val="0076343F"/>
    <w:rsid w:val="0076345B"/>
    <w:rsid w:val="00763684"/>
    <w:rsid w:val="00763831"/>
    <w:rsid w:val="00763928"/>
    <w:rsid w:val="00764679"/>
    <w:rsid w:val="00764B69"/>
    <w:rsid w:val="00764C2D"/>
    <w:rsid w:val="00765254"/>
    <w:rsid w:val="0076546E"/>
    <w:rsid w:val="007658A5"/>
    <w:rsid w:val="00765F75"/>
    <w:rsid w:val="0076628F"/>
    <w:rsid w:val="00766476"/>
    <w:rsid w:val="00766560"/>
    <w:rsid w:val="00766608"/>
    <w:rsid w:val="00766775"/>
    <w:rsid w:val="00766BB4"/>
    <w:rsid w:val="00766CBA"/>
    <w:rsid w:val="007670D4"/>
    <w:rsid w:val="007671CD"/>
    <w:rsid w:val="00767439"/>
    <w:rsid w:val="00767E15"/>
    <w:rsid w:val="0077010A"/>
    <w:rsid w:val="0077010D"/>
    <w:rsid w:val="007701D3"/>
    <w:rsid w:val="00770248"/>
    <w:rsid w:val="007705B8"/>
    <w:rsid w:val="0077062C"/>
    <w:rsid w:val="00770AA3"/>
    <w:rsid w:val="00770B01"/>
    <w:rsid w:val="00770B33"/>
    <w:rsid w:val="00770D61"/>
    <w:rsid w:val="00771219"/>
    <w:rsid w:val="007712F4"/>
    <w:rsid w:val="00771552"/>
    <w:rsid w:val="00771865"/>
    <w:rsid w:val="007718E1"/>
    <w:rsid w:val="00771D93"/>
    <w:rsid w:val="00771F92"/>
    <w:rsid w:val="0077213F"/>
    <w:rsid w:val="007729EC"/>
    <w:rsid w:val="00772AFC"/>
    <w:rsid w:val="00772C6D"/>
    <w:rsid w:val="0077315F"/>
    <w:rsid w:val="007732C5"/>
    <w:rsid w:val="007735C4"/>
    <w:rsid w:val="007737FA"/>
    <w:rsid w:val="00773D7C"/>
    <w:rsid w:val="00773E18"/>
    <w:rsid w:val="007745B9"/>
    <w:rsid w:val="00774B54"/>
    <w:rsid w:val="00774DB0"/>
    <w:rsid w:val="00774F30"/>
    <w:rsid w:val="00774FEB"/>
    <w:rsid w:val="0077505F"/>
    <w:rsid w:val="007752CB"/>
    <w:rsid w:val="007759AA"/>
    <w:rsid w:val="00775C00"/>
    <w:rsid w:val="00775F87"/>
    <w:rsid w:val="00775FFB"/>
    <w:rsid w:val="007765FE"/>
    <w:rsid w:val="007767FC"/>
    <w:rsid w:val="00776AF1"/>
    <w:rsid w:val="00776C7A"/>
    <w:rsid w:val="00777014"/>
    <w:rsid w:val="00777253"/>
    <w:rsid w:val="00777579"/>
    <w:rsid w:val="00777626"/>
    <w:rsid w:val="0077765A"/>
    <w:rsid w:val="00777667"/>
    <w:rsid w:val="007776C6"/>
    <w:rsid w:val="00777EA7"/>
    <w:rsid w:val="007803EE"/>
    <w:rsid w:val="00780D7C"/>
    <w:rsid w:val="0078108D"/>
    <w:rsid w:val="007810BE"/>
    <w:rsid w:val="0078152F"/>
    <w:rsid w:val="00781723"/>
    <w:rsid w:val="0078184A"/>
    <w:rsid w:val="0078199A"/>
    <w:rsid w:val="00781B08"/>
    <w:rsid w:val="00781D4E"/>
    <w:rsid w:val="00781E59"/>
    <w:rsid w:val="00781FAB"/>
    <w:rsid w:val="00782152"/>
    <w:rsid w:val="00782343"/>
    <w:rsid w:val="007824B9"/>
    <w:rsid w:val="007825EC"/>
    <w:rsid w:val="007826EF"/>
    <w:rsid w:val="00782761"/>
    <w:rsid w:val="00782900"/>
    <w:rsid w:val="007829E7"/>
    <w:rsid w:val="00782E13"/>
    <w:rsid w:val="00782ED8"/>
    <w:rsid w:val="00783172"/>
    <w:rsid w:val="007837AE"/>
    <w:rsid w:val="00783DB7"/>
    <w:rsid w:val="00783F57"/>
    <w:rsid w:val="007840B7"/>
    <w:rsid w:val="00784386"/>
    <w:rsid w:val="00784506"/>
    <w:rsid w:val="007846EF"/>
    <w:rsid w:val="00784970"/>
    <w:rsid w:val="00784B7D"/>
    <w:rsid w:val="00784E04"/>
    <w:rsid w:val="0078512C"/>
    <w:rsid w:val="007852AA"/>
    <w:rsid w:val="007852BE"/>
    <w:rsid w:val="007853D2"/>
    <w:rsid w:val="00785407"/>
    <w:rsid w:val="00785442"/>
    <w:rsid w:val="007854DD"/>
    <w:rsid w:val="0078554F"/>
    <w:rsid w:val="007858A1"/>
    <w:rsid w:val="00785974"/>
    <w:rsid w:val="00785B0E"/>
    <w:rsid w:val="00785F3E"/>
    <w:rsid w:val="00785F75"/>
    <w:rsid w:val="0078671B"/>
    <w:rsid w:val="00786800"/>
    <w:rsid w:val="00786BBA"/>
    <w:rsid w:val="007873C7"/>
    <w:rsid w:val="007874E5"/>
    <w:rsid w:val="0078762B"/>
    <w:rsid w:val="00787E22"/>
    <w:rsid w:val="0079016E"/>
    <w:rsid w:val="0079056D"/>
    <w:rsid w:val="00790681"/>
    <w:rsid w:val="0079078E"/>
    <w:rsid w:val="00790D3E"/>
    <w:rsid w:val="00790E69"/>
    <w:rsid w:val="00790E74"/>
    <w:rsid w:val="00791042"/>
    <w:rsid w:val="0079149E"/>
    <w:rsid w:val="00791FC6"/>
    <w:rsid w:val="0079213A"/>
    <w:rsid w:val="007927B5"/>
    <w:rsid w:val="00792A8E"/>
    <w:rsid w:val="00792B86"/>
    <w:rsid w:val="00792FE4"/>
    <w:rsid w:val="0079323E"/>
    <w:rsid w:val="007932C5"/>
    <w:rsid w:val="00793A8E"/>
    <w:rsid w:val="00793C09"/>
    <w:rsid w:val="00793F00"/>
    <w:rsid w:val="00793F53"/>
    <w:rsid w:val="00793FAA"/>
    <w:rsid w:val="007940B3"/>
    <w:rsid w:val="007944EA"/>
    <w:rsid w:val="00794CEA"/>
    <w:rsid w:val="007959D2"/>
    <w:rsid w:val="00795D29"/>
    <w:rsid w:val="007960A2"/>
    <w:rsid w:val="0079613B"/>
    <w:rsid w:val="007962E2"/>
    <w:rsid w:val="007963B5"/>
    <w:rsid w:val="007968FD"/>
    <w:rsid w:val="00796AD7"/>
    <w:rsid w:val="00796B44"/>
    <w:rsid w:val="00796E91"/>
    <w:rsid w:val="0079793E"/>
    <w:rsid w:val="00797B09"/>
    <w:rsid w:val="00797BA3"/>
    <w:rsid w:val="00797C24"/>
    <w:rsid w:val="00797EF7"/>
    <w:rsid w:val="007A00CA"/>
    <w:rsid w:val="007A03E7"/>
    <w:rsid w:val="007A076A"/>
    <w:rsid w:val="007A0F1A"/>
    <w:rsid w:val="007A10D5"/>
    <w:rsid w:val="007A1105"/>
    <w:rsid w:val="007A14A0"/>
    <w:rsid w:val="007A15A4"/>
    <w:rsid w:val="007A197E"/>
    <w:rsid w:val="007A1A16"/>
    <w:rsid w:val="007A1DB6"/>
    <w:rsid w:val="007A1FB5"/>
    <w:rsid w:val="007A21F1"/>
    <w:rsid w:val="007A27DA"/>
    <w:rsid w:val="007A2933"/>
    <w:rsid w:val="007A2ABB"/>
    <w:rsid w:val="007A2B0C"/>
    <w:rsid w:val="007A2DFD"/>
    <w:rsid w:val="007A30A0"/>
    <w:rsid w:val="007A322C"/>
    <w:rsid w:val="007A3277"/>
    <w:rsid w:val="007A33A3"/>
    <w:rsid w:val="007A3520"/>
    <w:rsid w:val="007A39B2"/>
    <w:rsid w:val="007A3B11"/>
    <w:rsid w:val="007A3C91"/>
    <w:rsid w:val="007A3F09"/>
    <w:rsid w:val="007A3F27"/>
    <w:rsid w:val="007A4178"/>
    <w:rsid w:val="007A4399"/>
    <w:rsid w:val="007A43E3"/>
    <w:rsid w:val="007A4AA9"/>
    <w:rsid w:val="007A4C52"/>
    <w:rsid w:val="007A4C7A"/>
    <w:rsid w:val="007A4DE4"/>
    <w:rsid w:val="007A4E40"/>
    <w:rsid w:val="007A5110"/>
    <w:rsid w:val="007A5366"/>
    <w:rsid w:val="007A5784"/>
    <w:rsid w:val="007A591E"/>
    <w:rsid w:val="007A5A5F"/>
    <w:rsid w:val="007A607B"/>
    <w:rsid w:val="007A74C2"/>
    <w:rsid w:val="007B007F"/>
    <w:rsid w:val="007B0417"/>
    <w:rsid w:val="007B057D"/>
    <w:rsid w:val="007B06E8"/>
    <w:rsid w:val="007B0D14"/>
    <w:rsid w:val="007B0EB7"/>
    <w:rsid w:val="007B0F7B"/>
    <w:rsid w:val="007B12FC"/>
    <w:rsid w:val="007B1883"/>
    <w:rsid w:val="007B18B4"/>
    <w:rsid w:val="007B1BA8"/>
    <w:rsid w:val="007B1BB8"/>
    <w:rsid w:val="007B1D75"/>
    <w:rsid w:val="007B2731"/>
    <w:rsid w:val="007B2856"/>
    <w:rsid w:val="007B2B7D"/>
    <w:rsid w:val="007B30BC"/>
    <w:rsid w:val="007B32C2"/>
    <w:rsid w:val="007B3712"/>
    <w:rsid w:val="007B3717"/>
    <w:rsid w:val="007B3937"/>
    <w:rsid w:val="007B3AE0"/>
    <w:rsid w:val="007B3B64"/>
    <w:rsid w:val="007B3B81"/>
    <w:rsid w:val="007B3D16"/>
    <w:rsid w:val="007B41F5"/>
    <w:rsid w:val="007B4E37"/>
    <w:rsid w:val="007B4F91"/>
    <w:rsid w:val="007B5021"/>
    <w:rsid w:val="007B57C8"/>
    <w:rsid w:val="007B5846"/>
    <w:rsid w:val="007B5891"/>
    <w:rsid w:val="007B607A"/>
    <w:rsid w:val="007B6086"/>
    <w:rsid w:val="007B6690"/>
    <w:rsid w:val="007B6922"/>
    <w:rsid w:val="007B6964"/>
    <w:rsid w:val="007B6BF8"/>
    <w:rsid w:val="007B6F12"/>
    <w:rsid w:val="007B7A6E"/>
    <w:rsid w:val="007B7C2F"/>
    <w:rsid w:val="007C029C"/>
    <w:rsid w:val="007C02DA"/>
    <w:rsid w:val="007C02EF"/>
    <w:rsid w:val="007C04CE"/>
    <w:rsid w:val="007C090A"/>
    <w:rsid w:val="007C1030"/>
    <w:rsid w:val="007C10EA"/>
    <w:rsid w:val="007C121C"/>
    <w:rsid w:val="007C13F3"/>
    <w:rsid w:val="007C1831"/>
    <w:rsid w:val="007C1AF8"/>
    <w:rsid w:val="007C1D88"/>
    <w:rsid w:val="007C205E"/>
    <w:rsid w:val="007C209A"/>
    <w:rsid w:val="007C214A"/>
    <w:rsid w:val="007C2262"/>
    <w:rsid w:val="007C2351"/>
    <w:rsid w:val="007C276B"/>
    <w:rsid w:val="007C28D9"/>
    <w:rsid w:val="007C3041"/>
    <w:rsid w:val="007C317E"/>
    <w:rsid w:val="007C3ABE"/>
    <w:rsid w:val="007C3D27"/>
    <w:rsid w:val="007C4296"/>
    <w:rsid w:val="007C4301"/>
    <w:rsid w:val="007C430F"/>
    <w:rsid w:val="007C4960"/>
    <w:rsid w:val="007C4A10"/>
    <w:rsid w:val="007C4AB3"/>
    <w:rsid w:val="007C4BB6"/>
    <w:rsid w:val="007C5A3F"/>
    <w:rsid w:val="007C5A45"/>
    <w:rsid w:val="007C5AE1"/>
    <w:rsid w:val="007C5CE0"/>
    <w:rsid w:val="007C5E01"/>
    <w:rsid w:val="007C5E5E"/>
    <w:rsid w:val="007C5F44"/>
    <w:rsid w:val="007C615F"/>
    <w:rsid w:val="007C6840"/>
    <w:rsid w:val="007C6BC1"/>
    <w:rsid w:val="007C6C9B"/>
    <w:rsid w:val="007C6F98"/>
    <w:rsid w:val="007C70C7"/>
    <w:rsid w:val="007C71F9"/>
    <w:rsid w:val="007C740F"/>
    <w:rsid w:val="007C7469"/>
    <w:rsid w:val="007C7520"/>
    <w:rsid w:val="007C77F3"/>
    <w:rsid w:val="007C7811"/>
    <w:rsid w:val="007C7822"/>
    <w:rsid w:val="007D0426"/>
    <w:rsid w:val="007D04C5"/>
    <w:rsid w:val="007D0606"/>
    <w:rsid w:val="007D0619"/>
    <w:rsid w:val="007D065A"/>
    <w:rsid w:val="007D08D9"/>
    <w:rsid w:val="007D092A"/>
    <w:rsid w:val="007D13C3"/>
    <w:rsid w:val="007D1667"/>
    <w:rsid w:val="007D17A4"/>
    <w:rsid w:val="007D18FB"/>
    <w:rsid w:val="007D1A0D"/>
    <w:rsid w:val="007D1A10"/>
    <w:rsid w:val="007D1BD6"/>
    <w:rsid w:val="007D22F6"/>
    <w:rsid w:val="007D252C"/>
    <w:rsid w:val="007D29B6"/>
    <w:rsid w:val="007D2E8C"/>
    <w:rsid w:val="007D3341"/>
    <w:rsid w:val="007D34B1"/>
    <w:rsid w:val="007D36AD"/>
    <w:rsid w:val="007D37E3"/>
    <w:rsid w:val="007D3B46"/>
    <w:rsid w:val="007D3DD0"/>
    <w:rsid w:val="007D3DE8"/>
    <w:rsid w:val="007D425B"/>
    <w:rsid w:val="007D46E2"/>
    <w:rsid w:val="007D489B"/>
    <w:rsid w:val="007D48C4"/>
    <w:rsid w:val="007D4BD0"/>
    <w:rsid w:val="007D4E06"/>
    <w:rsid w:val="007D508D"/>
    <w:rsid w:val="007D5158"/>
    <w:rsid w:val="007D574D"/>
    <w:rsid w:val="007D5CC1"/>
    <w:rsid w:val="007D5EA8"/>
    <w:rsid w:val="007D605F"/>
    <w:rsid w:val="007D6658"/>
    <w:rsid w:val="007D6EC5"/>
    <w:rsid w:val="007D6EE4"/>
    <w:rsid w:val="007D7385"/>
    <w:rsid w:val="007D750A"/>
    <w:rsid w:val="007D78E2"/>
    <w:rsid w:val="007D7ABE"/>
    <w:rsid w:val="007E06D2"/>
    <w:rsid w:val="007E0BB5"/>
    <w:rsid w:val="007E160D"/>
    <w:rsid w:val="007E1790"/>
    <w:rsid w:val="007E1B84"/>
    <w:rsid w:val="007E1FB9"/>
    <w:rsid w:val="007E2109"/>
    <w:rsid w:val="007E226A"/>
    <w:rsid w:val="007E2428"/>
    <w:rsid w:val="007E252A"/>
    <w:rsid w:val="007E27EF"/>
    <w:rsid w:val="007E2A19"/>
    <w:rsid w:val="007E2B60"/>
    <w:rsid w:val="007E2E1C"/>
    <w:rsid w:val="007E3034"/>
    <w:rsid w:val="007E36DC"/>
    <w:rsid w:val="007E384C"/>
    <w:rsid w:val="007E3FD6"/>
    <w:rsid w:val="007E40B2"/>
    <w:rsid w:val="007E4460"/>
    <w:rsid w:val="007E446F"/>
    <w:rsid w:val="007E44B5"/>
    <w:rsid w:val="007E4557"/>
    <w:rsid w:val="007E482C"/>
    <w:rsid w:val="007E4C81"/>
    <w:rsid w:val="007E4D57"/>
    <w:rsid w:val="007E4F45"/>
    <w:rsid w:val="007E502E"/>
    <w:rsid w:val="007E5130"/>
    <w:rsid w:val="007E536D"/>
    <w:rsid w:val="007E5B55"/>
    <w:rsid w:val="007E5EB6"/>
    <w:rsid w:val="007E5FD3"/>
    <w:rsid w:val="007E6821"/>
    <w:rsid w:val="007E68E0"/>
    <w:rsid w:val="007E6AE3"/>
    <w:rsid w:val="007E7271"/>
    <w:rsid w:val="007E73E9"/>
    <w:rsid w:val="007E7409"/>
    <w:rsid w:val="007F0105"/>
    <w:rsid w:val="007F0342"/>
    <w:rsid w:val="007F0B17"/>
    <w:rsid w:val="007F1033"/>
    <w:rsid w:val="007F1316"/>
    <w:rsid w:val="007F1393"/>
    <w:rsid w:val="007F142B"/>
    <w:rsid w:val="007F159A"/>
    <w:rsid w:val="007F1851"/>
    <w:rsid w:val="007F1A34"/>
    <w:rsid w:val="007F1C29"/>
    <w:rsid w:val="007F207E"/>
    <w:rsid w:val="007F2296"/>
    <w:rsid w:val="007F2383"/>
    <w:rsid w:val="007F2A7E"/>
    <w:rsid w:val="007F2BDA"/>
    <w:rsid w:val="007F2C60"/>
    <w:rsid w:val="007F2D83"/>
    <w:rsid w:val="007F2F31"/>
    <w:rsid w:val="007F307B"/>
    <w:rsid w:val="007F3455"/>
    <w:rsid w:val="007F3709"/>
    <w:rsid w:val="007F39A3"/>
    <w:rsid w:val="007F3C36"/>
    <w:rsid w:val="007F3EAB"/>
    <w:rsid w:val="007F4403"/>
    <w:rsid w:val="007F4618"/>
    <w:rsid w:val="007F4E67"/>
    <w:rsid w:val="007F5161"/>
    <w:rsid w:val="007F52F0"/>
    <w:rsid w:val="007F5750"/>
    <w:rsid w:val="007F5CB0"/>
    <w:rsid w:val="007F5DF0"/>
    <w:rsid w:val="007F6295"/>
    <w:rsid w:val="007F6434"/>
    <w:rsid w:val="007F6A97"/>
    <w:rsid w:val="007F6D85"/>
    <w:rsid w:val="007F70B7"/>
    <w:rsid w:val="007F7209"/>
    <w:rsid w:val="007F7DA1"/>
    <w:rsid w:val="007F7F56"/>
    <w:rsid w:val="0080013C"/>
    <w:rsid w:val="00800694"/>
    <w:rsid w:val="00800739"/>
    <w:rsid w:val="0080089F"/>
    <w:rsid w:val="008009CE"/>
    <w:rsid w:val="00800B53"/>
    <w:rsid w:val="00801036"/>
    <w:rsid w:val="00801418"/>
    <w:rsid w:val="008015F2"/>
    <w:rsid w:val="00801CB9"/>
    <w:rsid w:val="00801EE5"/>
    <w:rsid w:val="00802034"/>
    <w:rsid w:val="00802663"/>
    <w:rsid w:val="008029C1"/>
    <w:rsid w:val="00802BF3"/>
    <w:rsid w:val="00802E1A"/>
    <w:rsid w:val="00803371"/>
    <w:rsid w:val="00803957"/>
    <w:rsid w:val="00803B92"/>
    <w:rsid w:val="00803BAC"/>
    <w:rsid w:val="00803CB1"/>
    <w:rsid w:val="00803CE0"/>
    <w:rsid w:val="00803D08"/>
    <w:rsid w:val="008049C4"/>
    <w:rsid w:val="00804B7F"/>
    <w:rsid w:val="00804DD5"/>
    <w:rsid w:val="00804EC5"/>
    <w:rsid w:val="00805070"/>
    <w:rsid w:val="00805535"/>
    <w:rsid w:val="00805681"/>
    <w:rsid w:val="00805D00"/>
    <w:rsid w:val="00805F2F"/>
    <w:rsid w:val="00806469"/>
    <w:rsid w:val="00806513"/>
    <w:rsid w:val="008065C2"/>
    <w:rsid w:val="00806917"/>
    <w:rsid w:val="00806958"/>
    <w:rsid w:val="00806A0B"/>
    <w:rsid w:val="00806D82"/>
    <w:rsid w:val="00806D9D"/>
    <w:rsid w:val="00806FFC"/>
    <w:rsid w:val="00807276"/>
    <w:rsid w:val="0080731C"/>
    <w:rsid w:val="00807421"/>
    <w:rsid w:val="0080778D"/>
    <w:rsid w:val="0080780A"/>
    <w:rsid w:val="008078BA"/>
    <w:rsid w:val="00807CB5"/>
    <w:rsid w:val="00807D7B"/>
    <w:rsid w:val="00810649"/>
    <w:rsid w:val="00810841"/>
    <w:rsid w:val="00810A11"/>
    <w:rsid w:val="00810DD2"/>
    <w:rsid w:val="00810E96"/>
    <w:rsid w:val="00810F2F"/>
    <w:rsid w:val="00811187"/>
    <w:rsid w:val="00811273"/>
    <w:rsid w:val="0081148D"/>
    <w:rsid w:val="00811561"/>
    <w:rsid w:val="008115E9"/>
    <w:rsid w:val="0081164A"/>
    <w:rsid w:val="00811986"/>
    <w:rsid w:val="00811EF3"/>
    <w:rsid w:val="00811F1D"/>
    <w:rsid w:val="008123FD"/>
    <w:rsid w:val="00812A43"/>
    <w:rsid w:val="00812A98"/>
    <w:rsid w:val="00812D44"/>
    <w:rsid w:val="00813366"/>
    <w:rsid w:val="008133B8"/>
    <w:rsid w:val="0081357F"/>
    <w:rsid w:val="008135CB"/>
    <w:rsid w:val="00813A45"/>
    <w:rsid w:val="008142EF"/>
    <w:rsid w:val="00814B2E"/>
    <w:rsid w:val="00814BE0"/>
    <w:rsid w:val="00814F89"/>
    <w:rsid w:val="008151E0"/>
    <w:rsid w:val="00815287"/>
    <w:rsid w:val="00815704"/>
    <w:rsid w:val="0081587C"/>
    <w:rsid w:val="00815B65"/>
    <w:rsid w:val="00815D55"/>
    <w:rsid w:val="00817007"/>
    <w:rsid w:val="00817117"/>
    <w:rsid w:val="00817424"/>
    <w:rsid w:val="0081764D"/>
    <w:rsid w:val="00817661"/>
    <w:rsid w:val="008179F0"/>
    <w:rsid w:val="00820006"/>
    <w:rsid w:val="008207BC"/>
    <w:rsid w:val="0082085B"/>
    <w:rsid w:val="008208FA"/>
    <w:rsid w:val="00820AA8"/>
    <w:rsid w:val="00820D63"/>
    <w:rsid w:val="00820E7F"/>
    <w:rsid w:val="00821015"/>
    <w:rsid w:val="008211A4"/>
    <w:rsid w:val="008213A0"/>
    <w:rsid w:val="0082154D"/>
    <w:rsid w:val="00821920"/>
    <w:rsid w:val="008226CB"/>
    <w:rsid w:val="008229AB"/>
    <w:rsid w:val="008229E0"/>
    <w:rsid w:val="00822DA7"/>
    <w:rsid w:val="008230AF"/>
    <w:rsid w:val="008234A8"/>
    <w:rsid w:val="0082363F"/>
    <w:rsid w:val="00823F3A"/>
    <w:rsid w:val="00824087"/>
    <w:rsid w:val="0082443A"/>
    <w:rsid w:val="00824549"/>
    <w:rsid w:val="00824AF0"/>
    <w:rsid w:val="00824F9E"/>
    <w:rsid w:val="0082526C"/>
    <w:rsid w:val="00826022"/>
    <w:rsid w:val="00826302"/>
    <w:rsid w:val="0082667C"/>
    <w:rsid w:val="00826834"/>
    <w:rsid w:val="00827201"/>
    <w:rsid w:val="00827228"/>
    <w:rsid w:val="0082742E"/>
    <w:rsid w:val="008274B7"/>
    <w:rsid w:val="00827515"/>
    <w:rsid w:val="0082789C"/>
    <w:rsid w:val="00827CD4"/>
    <w:rsid w:val="00827DF8"/>
    <w:rsid w:val="00830473"/>
    <w:rsid w:val="008307AC"/>
    <w:rsid w:val="00830809"/>
    <w:rsid w:val="00830F25"/>
    <w:rsid w:val="00831310"/>
    <w:rsid w:val="00831A95"/>
    <w:rsid w:val="00831BB5"/>
    <w:rsid w:val="00831C18"/>
    <w:rsid w:val="00831E87"/>
    <w:rsid w:val="00831FEF"/>
    <w:rsid w:val="0083206D"/>
    <w:rsid w:val="00832188"/>
    <w:rsid w:val="008327AD"/>
    <w:rsid w:val="00832954"/>
    <w:rsid w:val="00832ADF"/>
    <w:rsid w:val="0083312A"/>
    <w:rsid w:val="00833E98"/>
    <w:rsid w:val="008341AF"/>
    <w:rsid w:val="008341B5"/>
    <w:rsid w:val="008342DD"/>
    <w:rsid w:val="008346B4"/>
    <w:rsid w:val="00834783"/>
    <w:rsid w:val="008349FF"/>
    <w:rsid w:val="00834A1F"/>
    <w:rsid w:val="00834BC5"/>
    <w:rsid w:val="00834E64"/>
    <w:rsid w:val="00834FA8"/>
    <w:rsid w:val="00835839"/>
    <w:rsid w:val="00835840"/>
    <w:rsid w:val="008364A7"/>
    <w:rsid w:val="00836529"/>
    <w:rsid w:val="0083676E"/>
    <w:rsid w:val="008367C2"/>
    <w:rsid w:val="00836AC8"/>
    <w:rsid w:val="00836BE5"/>
    <w:rsid w:val="00836C77"/>
    <w:rsid w:val="00837461"/>
    <w:rsid w:val="0083797E"/>
    <w:rsid w:val="00837CB9"/>
    <w:rsid w:val="00837EF9"/>
    <w:rsid w:val="008401BD"/>
    <w:rsid w:val="00840370"/>
    <w:rsid w:val="0084044B"/>
    <w:rsid w:val="008405EE"/>
    <w:rsid w:val="0084060A"/>
    <w:rsid w:val="00840937"/>
    <w:rsid w:val="008411F6"/>
    <w:rsid w:val="0084151E"/>
    <w:rsid w:val="00841650"/>
    <w:rsid w:val="00841682"/>
    <w:rsid w:val="00841947"/>
    <w:rsid w:val="00841BF5"/>
    <w:rsid w:val="00841CAF"/>
    <w:rsid w:val="00841F7D"/>
    <w:rsid w:val="00841FF6"/>
    <w:rsid w:val="008421E4"/>
    <w:rsid w:val="008425C3"/>
    <w:rsid w:val="00842645"/>
    <w:rsid w:val="00842A5B"/>
    <w:rsid w:val="00842AF3"/>
    <w:rsid w:val="00842B4F"/>
    <w:rsid w:val="00842ECF"/>
    <w:rsid w:val="00842EDB"/>
    <w:rsid w:val="00843C9B"/>
    <w:rsid w:val="008444B5"/>
    <w:rsid w:val="008444F5"/>
    <w:rsid w:val="008445F2"/>
    <w:rsid w:val="008446D9"/>
    <w:rsid w:val="00844BFA"/>
    <w:rsid w:val="008450D8"/>
    <w:rsid w:val="0084511D"/>
    <w:rsid w:val="00845186"/>
    <w:rsid w:val="00845386"/>
    <w:rsid w:val="00845401"/>
    <w:rsid w:val="008457E8"/>
    <w:rsid w:val="00845A7F"/>
    <w:rsid w:val="00845CB0"/>
    <w:rsid w:val="00845FFD"/>
    <w:rsid w:val="0084664E"/>
    <w:rsid w:val="008471DA"/>
    <w:rsid w:val="00847E85"/>
    <w:rsid w:val="00850006"/>
    <w:rsid w:val="00850141"/>
    <w:rsid w:val="008502A7"/>
    <w:rsid w:val="008504D8"/>
    <w:rsid w:val="00850A60"/>
    <w:rsid w:val="00851069"/>
    <w:rsid w:val="00851147"/>
    <w:rsid w:val="0085180D"/>
    <w:rsid w:val="00851BE8"/>
    <w:rsid w:val="00851CE5"/>
    <w:rsid w:val="0085211C"/>
    <w:rsid w:val="0085262E"/>
    <w:rsid w:val="00852B6C"/>
    <w:rsid w:val="008533FD"/>
    <w:rsid w:val="0085351F"/>
    <w:rsid w:val="008537F5"/>
    <w:rsid w:val="00853942"/>
    <w:rsid w:val="00853D17"/>
    <w:rsid w:val="00853EAC"/>
    <w:rsid w:val="008542C7"/>
    <w:rsid w:val="008542D1"/>
    <w:rsid w:val="00854BC7"/>
    <w:rsid w:val="00854CE8"/>
    <w:rsid w:val="0085529B"/>
    <w:rsid w:val="008553B7"/>
    <w:rsid w:val="00855A6C"/>
    <w:rsid w:val="00855DBF"/>
    <w:rsid w:val="00855E2E"/>
    <w:rsid w:val="00855F21"/>
    <w:rsid w:val="00855F58"/>
    <w:rsid w:val="008561FB"/>
    <w:rsid w:val="0085664D"/>
    <w:rsid w:val="00856668"/>
    <w:rsid w:val="008567F2"/>
    <w:rsid w:val="00856B3A"/>
    <w:rsid w:val="00856C83"/>
    <w:rsid w:val="00857565"/>
    <w:rsid w:val="008576A6"/>
    <w:rsid w:val="008577C9"/>
    <w:rsid w:val="00857B91"/>
    <w:rsid w:val="00860B12"/>
    <w:rsid w:val="00860BD3"/>
    <w:rsid w:val="00860CE0"/>
    <w:rsid w:val="00860F87"/>
    <w:rsid w:val="00861069"/>
    <w:rsid w:val="00861A49"/>
    <w:rsid w:val="00861AFB"/>
    <w:rsid w:val="00861B28"/>
    <w:rsid w:val="00861BA0"/>
    <w:rsid w:val="00862360"/>
    <w:rsid w:val="0086245A"/>
    <w:rsid w:val="008628CD"/>
    <w:rsid w:val="00862ADD"/>
    <w:rsid w:val="00862B9D"/>
    <w:rsid w:val="00862BA4"/>
    <w:rsid w:val="00862E3D"/>
    <w:rsid w:val="00863484"/>
    <w:rsid w:val="00863886"/>
    <w:rsid w:val="00863DBB"/>
    <w:rsid w:val="00863FF7"/>
    <w:rsid w:val="008641BB"/>
    <w:rsid w:val="00864257"/>
    <w:rsid w:val="00864432"/>
    <w:rsid w:val="00864769"/>
    <w:rsid w:val="00864A23"/>
    <w:rsid w:val="00865049"/>
    <w:rsid w:val="0086521C"/>
    <w:rsid w:val="00865513"/>
    <w:rsid w:val="00866253"/>
    <w:rsid w:val="00866A93"/>
    <w:rsid w:val="00867283"/>
    <w:rsid w:val="008673B6"/>
    <w:rsid w:val="00867574"/>
    <w:rsid w:val="00867822"/>
    <w:rsid w:val="00867B02"/>
    <w:rsid w:val="00867C3A"/>
    <w:rsid w:val="00867D6D"/>
    <w:rsid w:val="00867F19"/>
    <w:rsid w:val="0087037B"/>
    <w:rsid w:val="00870FBC"/>
    <w:rsid w:val="00871131"/>
    <w:rsid w:val="00871829"/>
    <w:rsid w:val="00871FB9"/>
    <w:rsid w:val="008720D5"/>
    <w:rsid w:val="00872340"/>
    <w:rsid w:val="008723FE"/>
    <w:rsid w:val="008724AE"/>
    <w:rsid w:val="008724BD"/>
    <w:rsid w:val="008726BD"/>
    <w:rsid w:val="008728D2"/>
    <w:rsid w:val="00872E6E"/>
    <w:rsid w:val="00872EDB"/>
    <w:rsid w:val="00872FDD"/>
    <w:rsid w:val="008731B3"/>
    <w:rsid w:val="00873407"/>
    <w:rsid w:val="00873544"/>
    <w:rsid w:val="00873579"/>
    <w:rsid w:val="00873759"/>
    <w:rsid w:val="008737CE"/>
    <w:rsid w:val="00873C03"/>
    <w:rsid w:val="008740A1"/>
    <w:rsid w:val="008740EF"/>
    <w:rsid w:val="008746DB"/>
    <w:rsid w:val="008746E8"/>
    <w:rsid w:val="00874BFB"/>
    <w:rsid w:val="00874D2C"/>
    <w:rsid w:val="00874D39"/>
    <w:rsid w:val="00874F7D"/>
    <w:rsid w:val="00875110"/>
    <w:rsid w:val="0087526D"/>
    <w:rsid w:val="008755C2"/>
    <w:rsid w:val="00875661"/>
    <w:rsid w:val="008765B9"/>
    <w:rsid w:val="008767AA"/>
    <w:rsid w:val="00876901"/>
    <w:rsid w:val="00876AF4"/>
    <w:rsid w:val="00876CB1"/>
    <w:rsid w:val="008770D8"/>
    <w:rsid w:val="00877316"/>
    <w:rsid w:val="0087753F"/>
    <w:rsid w:val="008778A0"/>
    <w:rsid w:val="008779AF"/>
    <w:rsid w:val="00877A6B"/>
    <w:rsid w:val="00877B2F"/>
    <w:rsid w:val="00877C33"/>
    <w:rsid w:val="00877DFB"/>
    <w:rsid w:val="00877F8F"/>
    <w:rsid w:val="0088023E"/>
    <w:rsid w:val="008804D7"/>
    <w:rsid w:val="00880648"/>
    <w:rsid w:val="0088114D"/>
    <w:rsid w:val="00881158"/>
    <w:rsid w:val="00881610"/>
    <w:rsid w:val="00881733"/>
    <w:rsid w:val="00881878"/>
    <w:rsid w:val="0088190A"/>
    <w:rsid w:val="00881A04"/>
    <w:rsid w:val="00881B9A"/>
    <w:rsid w:val="00881DE0"/>
    <w:rsid w:val="008823C9"/>
    <w:rsid w:val="00882AF2"/>
    <w:rsid w:val="00882D58"/>
    <w:rsid w:val="00882F8C"/>
    <w:rsid w:val="00883231"/>
    <w:rsid w:val="0088330A"/>
    <w:rsid w:val="00883458"/>
    <w:rsid w:val="0088393C"/>
    <w:rsid w:val="00883A55"/>
    <w:rsid w:val="00883C2E"/>
    <w:rsid w:val="008842C3"/>
    <w:rsid w:val="008843D7"/>
    <w:rsid w:val="008844E2"/>
    <w:rsid w:val="00884656"/>
    <w:rsid w:val="008847F9"/>
    <w:rsid w:val="008848CE"/>
    <w:rsid w:val="00884AB9"/>
    <w:rsid w:val="00884CD6"/>
    <w:rsid w:val="00884DFE"/>
    <w:rsid w:val="00884E26"/>
    <w:rsid w:val="00884F6D"/>
    <w:rsid w:val="00885224"/>
    <w:rsid w:val="00885283"/>
    <w:rsid w:val="0088531A"/>
    <w:rsid w:val="008855E1"/>
    <w:rsid w:val="00885867"/>
    <w:rsid w:val="00885A9F"/>
    <w:rsid w:val="00885D39"/>
    <w:rsid w:val="00886210"/>
    <w:rsid w:val="008864AD"/>
    <w:rsid w:val="00886AF5"/>
    <w:rsid w:val="00886C4A"/>
    <w:rsid w:val="00886DA7"/>
    <w:rsid w:val="008870E2"/>
    <w:rsid w:val="008871B4"/>
    <w:rsid w:val="008872A7"/>
    <w:rsid w:val="0088734A"/>
    <w:rsid w:val="008877A9"/>
    <w:rsid w:val="00887F60"/>
    <w:rsid w:val="00890262"/>
    <w:rsid w:val="0089058C"/>
    <w:rsid w:val="008905BC"/>
    <w:rsid w:val="00890AF3"/>
    <w:rsid w:val="00890CB8"/>
    <w:rsid w:val="00890CF0"/>
    <w:rsid w:val="008910E4"/>
    <w:rsid w:val="008914D2"/>
    <w:rsid w:val="008916CB"/>
    <w:rsid w:val="0089179A"/>
    <w:rsid w:val="008919B7"/>
    <w:rsid w:val="00891CFD"/>
    <w:rsid w:val="00891D94"/>
    <w:rsid w:val="00891E39"/>
    <w:rsid w:val="00891E44"/>
    <w:rsid w:val="00891ED6"/>
    <w:rsid w:val="008922B3"/>
    <w:rsid w:val="008923D7"/>
    <w:rsid w:val="00892A90"/>
    <w:rsid w:val="00892F4A"/>
    <w:rsid w:val="00893192"/>
    <w:rsid w:val="00893276"/>
    <w:rsid w:val="008933A5"/>
    <w:rsid w:val="00893BC3"/>
    <w:rsid w:val="00893F12"/>
    <w:rsid w:val="008940C4"/>
    <w:rsid w:val="0089445C"/>
    <w:rsid w:val="00894923"/>
    <w:rsid w:val="0089499D"/>
    <w:rsid w:val="008949D1"/>
    <w:rsid w:val="00894A9D"/>
    <w:rsid w:val="00894D42"/>
    <w:rsid w:val="00895194"/>
    <w:rsid w:val="00895240"/>
    <w:rsid w:val="00895EA6"/>
    <w:rsid w:val="00895FD1"/>
    <w:rsid w:val="0089600A"/>
    <w:rsid w:val="008960A4"/>
    <w:rsid w:val="00896119"/>
    <w:rsid w:val="00896571"/>
    <w:rsid w:val="00896587"/>
    <w:rsid w:val="0089673A"/>
    <w:rsid w:val="008969E0"/>
    <w:rsid w:val="00896EFE"/>
    <w:rsid w:val="008978FB"/>
    <w:rsid w:val="00897C3D"/>
    <w:rsid w:val="00897E04"/>
    <w:rsid w:val="00897F9D"/>
    <w:rsid w:val="008A036B"/>
    <w:rsid w:val="008A050D"/>
    <w:rsid w:val="008A09D5"/>
    <w:rsid w:val="008A0B3D"/>
    <w:rsid w:val="008A0DBC"/>
    <w:rsid w:val="008A10C5"/>
    <w:rsid w:val="008A11B9"/>
    <w:rsid w:val="008A1366"/>
    <w:rsid w:val="008A1469"/>
    <w:rsid w:val="008A14FD"/>
    <w:rsid w:val="008A1C99"/>
    <w:rsid w:val="008A1D66"/>
    <w:rsid w:val="008A1DB1"/>
    <w:rsid w:val="008A2692"/>
    <w:rsid w:val="008A2773"/>
    <w:rsid w:val="008A29C5"/>
    <w:rsid w:val="008A2BB5"/>
    <w:rsid w:val="008A3218"/>
    <w:rsid w:val="008A3AB5"/>
    <w:rsid w:val="008A3B79"/>
    <w:rsid w:val="008A417A"/>
    <w:rsid w:val="008A44BE"/>
    <w:rsid w:val="008A4546"/>
    <w:rsid w:val="008A48C6"/>
    <w:rsid w:val="008A49A3"/>
    <w:rsid w:val="008A4AC9"/>
    <w:rsid w:val="008A50DC"/>
    <w:rsid w:val="008A537C"/>
    <w:rsid w:val="008A539F"/>
    <w:rsid w:val="008A548A"/>
    <w:rsid w:val="008A55F8"/>
    <w:rsid w:val="008A562D"/>
    <w:rsid w:val="008A566C"/>
    <w:rsid w:val="008A5767"/>
    <w:rsid w:val="008A59D9"/>
    <w:rsid w:val="008A59F0"/>
    <w:rsid w:val="008A625F"/>
    <w:rsid w:val="008A6646"/>
    <w:rsid w:val="008A66A2"/>
    <w:rsid w:val="008A66E1"/>
    <w:rsid w:val="008A6C13"/>
    <w:rsid w:val="008A6C89"/>
    <w:rsid w:val="008A7849"/>
    <w:rsid w:val="008A7A05"/>
    <w:rsid w:val="008A7E8C"/>
    <w:rsid w:val="008A7ECA"/>
    <w:rsid w:val="008B00EC"/>
    <w:rsid w:val="008B0BB8"/>
    <w:rsid w:val="008B0C49"/>
    <w:rsid w:val="008B0D33"/>
    <w:rsid w:val="008B0DCA"/>
    <w:rsid w:val="008B13E8"/>
    <w:rsid w:val="008B16B3"/>
    <w:rsid w:val="008B186C"/>
    <w:rsid w:val="008B22D7"/>
    <w:rsid w:val="008B23EE"/>
    <w:rsid w:val="008B24EF"/>
    <w:rsid w:val="008B2A58"/>
    <w:rsid w:val="008B3012"/>
    <w:rsid w:val="008B32C2"/>
    <w:rsid w:val="008B3597"/>
    <w:rsid w:val="008B37A0"/>
    <w:rsid w:val="008B388C"/>
    <w:rsid w:val="008B3A67"/>
    <w:rsid w:val="008B4269"/>
    <w:rsid w:val="008B4560"/>
    <w:rsid w:val="008B4C78"/>
    <w:rsid w:val="008B4E3B"/>
    <w:rsid w:val="008B4FE9"/>
    <w:rsid w:val="008B563C"/>
    <w:rsid w:val="008B5C1F"/>
    <w:rsid w:val="008B61FF"/>
    <w:rsid w:val="008B6319"/>
    <w:rsid w:val="008B64E8"/>
    <w:rsid w:val="008B6816"/>
    <w:rsid w:val="008B6BC4"/>
    <w:rsid w:val="008B6C3C"/>
    <w:rsid w:val="008B6CAA"/>
    <w:rsid w:val="008B6E93"/>
    <w:rsid w:val="008B75A4"/>
    <w:rsid w:val="008B79DE"/>
    <w:rsid w:val="008B7A13"/>
    <w:rsid w:val="008B7DFD"/>
    <w:rsid w:val="008C0446"/>
    <w:rsid w:val="008C04FA"/>
    <w:rsid w:val="008C07CB"/>
    <w:rsid w:val="008C0904"/>
    <w:rsid w:val="008C0976"/>
    <w:rsid w:val="008C09D9"/>
    <w:rsid w:val="008C0F7A"/>
    <w:rsid w:val="008C13B6"/>
    <w:rsid w:val="008C182F"/>
    <w:rsid w:val="008C1CB1"/>
    <w:rsid w:val="008C1DC3"/>
    <w:rsid w:val="008C2001"/>
    <w:rsid w:val="008C209A"/>
    <w:rsid w:val="008C2407"/>
    <w:rsid w:val="008C25B6"/>
    <w:rsid w:val="008C291D"/>
    <w:rsid w:val="008C2B44"/>
    <w:rsid w:val="008C2C37"/>
    <w:rsid w:val="008C2E35"/>
    <w:rsid w:val="008C3581"/>
    <w:rsid w:val="008C37AF"/>
    <w:rsid w:val="008C38BF"/>
    <w:rsid w:val="008C3935"/>
    <w:rsid w:val="008C3B3F"/>
    <w:rsid w:val="008C3FD4"/>
    <w:rsid w:val="008C41C1"/>
    <w:rsid w:val="008C4690"/>
    <w:rsid w:val="008C490D"/>
    <w:rsid w:val="008C4BD5"/>
    <w:rsid w:val="008C4E86"/>
    <w:rsid w:val="008C580B"/>
    <w:rsid w:val="008C58AA"/>
    <w:rsid w:val="008C5B67"/>
    <w:rsid w:val="008C5C17"/>
    <w:rsid w:val="008C5C47"/>
    <w:rsid w:val="008C5F3B"/>
    <w:rsid w:val="008C604E"/>
    <w:rsid w:val="008C619D"/>
    <w:rsid w:val="008C61B0"/>
    <w:rsid w:val="008C637F"/>
    <w:rsid w:val="008C63A6"/>
    <w:rsid w:val="008C6A58"/>
    <w:rsid w:val="008C6CBC"/>
    <w:rsid w:val="008C6D00"/>
    <w:rsid w:val="008C7234"/>
    <w:rsid w:val="008C75D9"/>
    <w:rsid w:val="008C7762"/>
    <w:rsid w:val="008C785F"/>
    <w:rsid w:val="008C78EF"/>
    <w:rsid w:val="008C7928"/>
    <w:rsid w:val="008C7B65"/>
    <w:rsid w:val="008D0011"/>
    <w:rsid w:val="008D0168"/>
    <w:rsid w:val="008D02B9"/>
    <w:rsid w:val="008D0574"/>
    <w:rsid w:val="008D0714"/>
    <w:rsid w:val="008D126C"/>
    <w:rsid w:val="008D14D9"/>
    <w:rsid w:val="008D1964"/>
    <w:rsid w:val="008D1BB4"/>
    <w:rsid w:val="008D2096"/>
    <w:rsid w:val="008D22AF"/>
    <w:rsid w:val="008D26AF"/>
    <w:rsid w:val="008D26CD"/>
    <w:rsid w:val="008D289F"/>
    <w:rsid w:val="008D2FE4"/>
    <w:rsid w:val="008D3352"/>
    <w:rsid w:val="008D3414"/>
    <w:rsid w:val="008D34DE"/>
    <w:rsid w:val="008D35D5"/>
    <w:rsid w:val="008D39FD"/>
    <w:rsid w:val="008D3FF6"/>
    <w:rsid w:val="008D4208"/>
    <w:rsid w:val="008D4725"/>
    <w:rsid w:val="008D4A98"/>
    <w:rsid w:val="008D4D06"/>
    <w:rsid w:val="008D5763"/>
    <w:rsid w:val="008D5994"/>
    <w:rsid w:val="008D59A6"/>
    <w:rsid w:val="008D5D20"/>
    <w:rsid w:val="008D5D5C"/>
    <w:rsid w:val="008D6006"/>
    <w:rsid w:val="008D6155"/>
    <w:rsid w:val="008D61BE"/>
    <w:rsid w:val="008D6856"/>
    <w:rsid w:val="008D70C1"/>
    <w:rsid w:val="008D71C3"/>
    <w:rsid w:val="008D759B"/>
    <w:rsid w:val="008D78E0"/>
    <w:rsid w:val="008D7986"/>
    <w:rsid w:val="008D79F7"/>
    <w:rsid w:val="008D7AAD"/>
    <w:rsid w:val="008D7BC5"/>
    <w:rsid w:val="008D7FAD"/>
    <w:rsid w:val="008E0173"/>
    <w:rsid w:val="008E0922"/>
    <w:rsid w:val="008E0F52"/>
    <w:rsid w:val="008E10FE"/>
    <w:rsid w:val="008E1C9B"/>
    <w:rsid w:val="008E1EFF"/>
    <w:rsid w:val="008E25E9"/>
    <w:rsid w:val="008E2B9B"/>
    <w:rsid w:val="008E2C13"/>
    <w:rsid w:val="008E3686"/>
    <w:rsid w:val="008E38EF"/>
    <w:rsid w:val="008E3CD4"/>
    <w:rsid w:val="008E3D03"/>
    <w:rsid w:val="008E41F4"/>
    <w:rsid w:val="008E4517"/>
    <w:rsid w:val="008E453B"/>
    <w:rsid w:val="008E57EF"/>
    <w:rsid w:val="008E58B2"/>
    <w:rsid w:val="008E5949"/>
    <w:rsid w:val="008E5A9B"/>
    <w:rsid w:val="008E5C18"/>
    <w:rsid w:val="008E5C90"/>
    <w:rsid w:val="008E5E88"/>
    <w:rsid w:val="008E6266"/>
    <w:rsid w:val="008E6364"/>
    <w:rsid w:val="008E64E3"/>
    <w:rsid w:val="008E6552"/>
    <w:rsid w:val="008E6A8F"/>
    <w:rsid w:val="008E74CD"/>
    <w:rsid w:val="008E7DCD"/>
    <w:rsid w:val="008E7E36"/>
    <w:rsid w:val="008E7E58"/>
    <w:rsid w:val="008E7F21"/>
    <w:rsid w:val="008F00FE"/>
    <w:rsid w:val="008F02E1"/>
    <w:rsid w:val="008F0DD0"/>
    <w:rsid w:val="008F0EF2"/>
    <w:rsid w:val="008F0F89"/>
    <w:rsid w:val="008F10BD"/>
    <w:rsid w:val="008F10F3"/>
    <w:rsid w:val="008F110D"/>
    <w:rsid w:val="008F157D"/>
    <w:rsid w:val="008F168A"/>
    <w:rsid w:val="008F1D7C"/>
    <w:rsid w:val="008F1E34"/>
    <w:rsid w:val="008F250F"/>
    <w:rsid w:val="008F252D"/>
    <w:rsid w:val="008F28D6"/>
    <w:rsid w:val="008F2C27"/>
    <w:rsid w:val="008F31D9"/>
    <w:rsid w:val="008F349A"/>
    <w:rsid w:val="008F35D5"/>
    <w:rsid w:val="008F365D"/>
    <w:rsid w:val="008F367B"/>
    <w:rsid w:val="008F38D8"/>
    <w:rsid w:val="008F3A0C"/>
    <w:rsid w:val="008F3FC8"/>
    <w:rsid w:val="008F4084"/>
    <w:rsid w:val="008F47F6"/>
    <w:rsid w:val="008F4C03"/>
    <w:rsid w:val="008F5212"/>
    <w:rsid w:val="008F5420"/>
    <w:rsid w:val="008F5453"/>
    <w:rsid w:val="008F5469"/>
    <w:rsid w:val="008F554C"/>
    <w:rsid w:val="008F55C3"/>
    <w:rsid w:val="008F5DF9"/>
    <w:rsid w:val="008F6031"/>
    <w:rsid w:val="008F6160"/>
    <w:rsid w:val="008F6461"/>
    <w:rsid w:val="008F67C1"/>
    <w:rsid w:val="008F686D"/>
    <w:rsid w:val="008F6A3A"/>
    <w:rsid w:val="008F6C71"/>
    <w:rsid w:val="008F6DAC"/>
    <w:rsid w:val="008F7167"/>
    <w:rsid w:val="008F723B"/>
    <w:rsid w:val="008F7310"/>
    <w:rsid w:val="008F79E9"/>
    <w:rsid w:val="008F7B79"/>
    <w:rsid w:val="008F7EF9"/>
    <w:rsid w:val="009001D2"/>
    <w:rsid w:val="0090021E"/>
    <w:rsid w:val="0090033A"/>
    <w:rsid w:val="0090046B"/>
    <w:rsid w:val="0090081F"/>
    <w:rsid w:val="00900D45"/>
    <w:rsid w:val="00900D84"/>
    <w:rsid w:val="00900E96"/>
    <w:rsid w:val="009013F0"/>
    <w:rsid w:val="00901660"/>
    <w:rsid w:val="00901A5A"/>
    <w:rsid w:val="00901B67"/>
    <w:rsid w:val="00901B97"/>
    <w:rsid w:val="00901C3E"/>
    <w:rsid w:val="00901C7A"/>
    <w:rsid w:val="009020EF"/>
    <w:rsid w:val="009021E2"/>
    <w:rsid w:val="009024C8"/>
    <w:rsid w:val="009025A7"/>
    <w:rsid w:val="00902FFC"/>
    <w:rsid w:val="00903160"/>
    <w:rsid w:val="009036EE"/>
    <w:rsid w:val="0090371E"/>
    <w:rsid w:val="00903787"/>
    <w:rsid w:val="00903D31"/>
    <w:rsid w:val="00903D5C"/>
    <w:rsid w:val="00903DC5"/>
    <w:rsid w:val="00903EB5"/>
    <w:rsid w:val="00903F29"/>
    <w:rsid w:val="00903F5B"/>
    <w:rsid w:val="00904164"/>
    <w:rsid w:val="00904388"/>
    <w:rsid w:val="00904414"/>
    <w:rsid w:val="009044A7"/>
    <w:rsid w:val="00904986"/>
    <w:rsid w:val="00904E9F"/>
    <w:rsid w:val="0090589A"/>
    <w:rsid w:val="00905EEA"/>
    <w:rsid w:val="009063F3"/>
    <w:rsid w:val="009067D9"/>
    <w:rsid w:val="009068BA"/>
    <w:rsid w:val="00906B36"/>
    <w:rsid w:val="00906CA5"/>
    <w:rsid w:val="00906D45"/>
    <w:rsid w:val="00906D99"/>
    <w:rsid w:val="0090708E"/>
    <w:rsid w:val="00907120"/>
    <w:rsid w:val="00907144"/>
    <w:rsid w:val="0090765C"/>
    <w:rsid w:val="00907869"/>
    <w:rsid w:val="00907F70"/>
    <w:rsid w:val="00910525"/>
    <w:rsid w:val="00910530"/>
    <w:rsid w:val="00910BA7"/>
    <w:rsid w:val="00910EB4"/>
    <w:rsid w:val="00911B36"/>
    <w:rsid w:val="00911CD3"/>
    <w:rsid w:val="00911D21"/>
    <w:rsid w:val="00911DD0"/>
    <w:rsid w:val="00911EA9"/>
    <w:rsid w:val="0091216E"/>
    <w:rsid w:val="0091230A"/>
    <w:rsid w:val="00912630"/>
    <w:rsid w:val="00912A1B"/>
    <w:rsid w:val="00912B78"/>
    <w:rsid w:val="00912C9A"/>
    <w:rsid w:val="00912DB1"/>
    <w:rsid w:val="009131FD"/>
    <w:rsid w:val="00913774"/>
    <w:rsid w:val="00913869"/>
    <w:rsid w:val="00913AB5"/>
    <w:rsid w:val="009142E7"/>
    <w:rsid w:val="00914537"/>
    <w:rsid w:val="00914B73"/>
    <w:rsid w:val="00914DD7"/>
    <w:rsid w:val="00914E39"/>
    <w:rsid w:val="00914E91"/>
    <w:rsid w:val="00914F56"/>
    <w:rsid w:val="00915721"/>
    <w:rsid w:val="00915991"/>
    <w:rsid w:val="00915C76"/>
    <w:rsid w:val="009161F9"/>
    <w:rsid w:val="00916A7F"/>
    <w:rsid w:val="00917229"/>
    <w:rsid w:val="00917529"/>
    <w:rsid w:val="00917B17"/>
    <w:rsid w:val="00917E21"/>
    <w:rsid w:val="009200F7"/>
    <w:rsid w:val="009203C1"/>
    <w:rsid w:val="0092069F"/>
    <w:rsid w:val="009207CD"/>
    <w:rsid w:val="00920936"/>
    <w:rsid w:val="00920D82"/>
    <w:rsid w:val="00921241"/>
    <w:rsid w:val="009213CD"/>
    <w:rsid w:val="00921864"/>
    <w:rsid w:val="0092190C"/>
    <w:rsid w:val="00921C07"/>
    <w:rsid w:val="009220D5"/>
    <w:rsid w:val="00922173"/>
    <w:rsid w:val="00922228"/>
    <w:rsid w:val="009222FF"/>
    <w:rsid w:val="00922686"/>
    <w:rsid w:val="0092273C"/>
    <w:rsid w:val="00922B29"/>
    <w:rsid w:val="00922BB4"/>
    <w:rsid w:val="00922E8C"/>
    <w:rsid w:val="009230DD"/>
    <w:rsid w:val="0092317A"/>
    <w:rsid w:val="00923A63"/>
    <w:rsid w:val="00923BD0"/>
    <w:rsid w:val="00923C86"/>
    <w:rsid w:val="00923FF6"/>
    <w:rsid w:val="009242C3"/>
    <w:rsid w:val="009245D3"/>
    <w:rsid w:val="00924625"/>
    <w:rsid w:val="00924948"/>
    <w:rsid w:val="00924B7F"/>
    <w:rsid w:val="00924CCF"/>
    <w:rsid w:val="009250BD"/>
    <w:rsid w:val="0092533D"/>
    <w:rsid w:val="009259F0"/>
    <w:rsid w:val="00926A28"/>
    <w:rsid w:val="00926B5D"/>
    <w:rsid w:val="00926DD7"/>
    <w:rsid w:val="00926F48"/>
    <w:rsid w:val="00926F93"/>
    <w:rsid w:val="00927976"/>
    <w:rsid w:val="00927B33"/>
    <w:rsid w:val="00927F85"/>
    <w:rsid w:val="0093003D"/>
    <w:rsid w:val="009308A0"/>
    <w:rsid w:val="009308D8"/>
    <w:rsid w:val="00930C5C"/>
    <w:rsid w:val="00930D1D"/>
    <w:rsid w:val="00930F99"/>
    <w:rsid w:val="00930FE5"/>
    <w:rsid w:val="00931395"/>
    <w:rsid w:val="00932971"/>
    <w:rsid w:val="00933032"/>
    <w:rsid w:val="00933629"/>
    <w:rsid w:val="0093366A"/>
    <w:rsid w:val="00933E78"/>
    <w:rsid w:val="009341DA"/>
    <w:rsid w:val="0093439B"/>
    <w:rsid w:val="00934609"/>
    <w:rsid w:val="00934D68"/>
    <w:rsid w:val="00935023"/>
    <w:rsid w:val="0093555D"/>
    <w:rsid w:val="00935975"/>
    <w:rsid w:val="00935B88"/>
    <w:rsid w:val="00935F2F"/>
    <w:rsid w:val="00936468"/>
    <w:rsid w:val="00936572"/>
    <w:rsid w:val="00936FD5"/>
    <w:rsid w:val="00937111"/>
    <w:rsid w:val="0093753D"/>
    <w:rsid w:val="009375E9"/>
    <w:rsid w:val="00937F74"/>
    <w:rsid w:val="00940609"/>
    <w:rsid w:val="009407A5"/>
    <w:rsid w:val="00940B46"/>
    <w:rsid w:val="00941038"/>
    <w:rsid w:val="00941100"/>
    <w:rsid w:val="0094113F"/>
    <w:rsid w:val="00941ACE"/>
    <w:rsid w:val="00942361"/>
    <w:rsid w:val="009426ED"/>
    <w:rsid w:val="0094274B"/>
    <w:rsid w:val="00942B0A"/>
    <w:rsid w:val="00943340"/>
    <w:rsid w:val="00943344"/>
    <w:rsid w:val="00943779"/>
    <w:rsid w:val="0094381D"/>
    <w:rsid w:val="00943900"/>
    <w:rsid w:val="00943E2E"/>
    <w:rsid w:val="00943F02"/>
    <w:rsid w:val="009446CB"/>
    <w:rsid w:val="009448C1"/>
    <w:rsid w:val="00944C09"/>
    <w:rsid w:val="00944D8F"/>
    <w:rsid w:val="00944E7B"/>
    <w:rsid w:val="00944EC7"/>
    <w:rsid w:val="00944EEA"/>
    <w:rsid w:val="009454F7"/>
    <w:rsid w:val="009458D5"/>
    <w:rsid w:val="00945D3A"/>
    <w:rsid w:val="00946193"/>
    <w:rsid w:val="009462F8"/>
    <w:rsid w:val="009462FF"/>
    <w:rsid w:val="00946485"/>
    <w:rsid w:val="00946C41"/>
    <w:rsid w:val="00946C47"/>
    <w:rsid w:val="00946CA3"/>
    <w:rsid w:val="00947152"/>
    <w:rsid w:val="00947872"/>
    <w:rsid w:val="00947C2B"/>
    <w:rsid w:val="00947DA6"/>
    <w:rsid w:val="00950162"/>
    <w:rsid w:val="009505F2"/>
    <w:rsid w:val="00950B6C"/>
    <w:rsid w:val="00951050"/>
    <w:rsid w:val="009512A2"/>
    <w:rsid w:val="00951A69"/>
    <w:rsid w:val="00951D50"/>
    <w:rsid w:val="00951E97"/>
    <w:rsid w:val="00951F14"/>
    <w:rsid w:val="00952041"/>
    <w:rsid w:val="0095227C"/>
    <w:rsid w:val="009522CB"/>
    <w:rsid w:val="00952599"/>
    <w:rsid w:val="009526CB"/>
    <w:rsid w:val="00952A17"/>
    <w:rsid w:val="00953253"/>
    <w:rsid w:val="009535F7"/>
    <w:rsid w:val="00953704"/>
    <w:rsid w:val="00953741"/>
    <w:rsid w:val="009537D6"/>
    <w:rsid w:val="00953802"/>
    <w:rsid w:val="00954122"/>
    <w:rsid w:val="00954192"/>
    <w:rsid w:val="009542C5"/>
    <w:rsid w:val="00954591"/>
    <w:rsid w:val="00954846"/>
    <w:rsid w:val="00954A35"/>
    <w:rsid w:val="00954B58"/>
    <w:rsid w:val="00954CF0"/>
    <w:rsid w:val="00954DB0"/>
    <w:rsid w:val="00955639"/>
    <w:rsid w:val="0095596D"/>
    <w:rsid w:val="00955BCE"/>
    <w:rsid w:val="00955EC0"/>
    <w:rsid w:val="00955EE3"/>
    <w:rsid w:val="0095604E"/>
    <w:rsid w:val="0095623C"/>
    <w:rsid w:val="00956FEB"/>
    <w:rsid w:val="009572E8"/>
    <w:rsid w:val="00957CC9"/>
    <w:rsid w:val="00957D75"/>
    <w:rsid w:val="00960075"/>
    <w:rsid w:val="0096021D"/>
    <w:rsid w:val="0096023E"/>
    <w:rsid w:val="00960324"/>
    <w:rsid w:val="0096066E"/>
    <w:rsid w:val="00960879"/>
    <w:rsid w:val="00960B11"/>
    <w:rsid w:val="0096100F"/>
    <w:rsid w:val="00961453"/>
    <w:rsid w:val="00961667"/>
    <w:rsid w:val="00961974"/>
    <w:rsid w:val="00961BB0"/>
    <w:rsid w:val="00961BF3"/>
    <w:rsid w:val="00961D69"/>
    <w:rsid w:val="00962040"/>
    <w:rsid w:val="0096223E"/>
    <w:rsid w:val="00962625"/>
    <w:rsid w:val="00962676"/>
    <w:rsid w:val="009626ED"/>
    <w:rsid w:val="00962C34"/>
    <w:rsid w:val="00962D7C"/>
    <w:rsid w:val="00962DAC"/>
    <w:rsid w:val="00962EE8"/>
    <w:rsid w:val="009633BC"/>
    <w:rsid w:val="009639A3"/>
    <w:rsid w:val="00964007"/>
    <w:rsid w:val="009642AA"/>
    <w:rsid w:val="009642D1"/>
    <w:rsid w:val="00964434"/>
    <w:rsid w:val="00964558"/>
    <w:rsid w:val="00964747"/>
    <w:rsid w:val="0096477B"/>
    <w:rsid w:val="009647C4"/>
    <w:rsid w:val="00964885"/>
    <w:rsid w:val="00964D67"/>
    <w:rsid w:val="0096532F"/>
    <w:rsid w:val="009653D7"/>
    <w:rsid w:val="00965CA8"/>
    <w:rsid w:val="00965ED7"/>
    <w:rsid w:val="00966087"/>
    <w:rsid w:val="0096609E"/>
    <w:rsid w:val="0096613E"/>
    <w:rsid w:val="00966DD6"/>
    <w:rsid w:val="009672F1"/>
    <w:rsid w:val="00967706"/>
    <w:rsid w:val="00967783"/>
    <w:rsid w:val="00967851"/>
    <w:rsid w:val="009678A5"/>
    <w:rsid w:val="00967976"/>
    <w:rsid w:val="00967AAE"/>
    <w:rsid w:val="00970223"/>
    <w:rsid w:val="00970456"/>
    <w:rsid w:val="0097048E"/>
    <w:rsid w:val="009705EC"/>
    <w:rsid w:val="00970750"/>
    <w:rsid w:val="00970875"/>
    <w:rsid w:val="0097090B"/>
    <w:rsid w:val="00970C90"/>
    <w:rsid w:val="00970CBB"/>
    <w:rsid w:val="00970D75"/>
    <w:rsid w:val="00970F77"/>
    <w:rsid w:val="009712D2"/>
    <w:rsid w:val="009714A9"/>
    <w:rsid w:val="00971940"/>
    <w:rsid w:val="00971976"/>
    <w:rsid w:val="00971CE6"/>
    <w:rsid w:val="009720E6"/>
    <w:rsid w:val="009721FD"/>
    <w:rsid w:val="0097261E"/>
    <w:rsid w:val="00972630"/>
    <w:rsid w:val="009728A9"/>
    <w:rsid w:val="00972AAC"/>
    <w:rsid w:val="00972B0F"/>
    <w:rsid w:val="00972FAF"/>
    <w:rsid w:val="0097323B"/>
    <w:rsid w:val="009733DC"/>
    <w:rsid w:val="009734E4"/>
    <w:rsid w:val="00973EBE"/>
    <w:rsid w:val="00973FB5"/>
    <w:rsid w:val="0097404C"/>
    <w:rsid w:val="009744B9"/>
    <w:rsid w:val="00974504"/>
    <w:rsid w:val="0097473B"/>
    <w:rsid w:val="00974750"/>
    <w:rsid w:val="00974774"/>
    <w:rsid w:val="00974795"/>
    <w:rsid w:val="00974886"/>
    <w:rsid w:val="009748D6"/>
    <w:rsid w:val="00974BBE"/>
    <w:rsid w:val="00974CD1"/>
    <w:rsid w:val="00974D01"/>
    <w:rsid w:val="00974FBB"/>
    <w:rsid w:val="009750D6"/>
    <w:rsid w:val="00975413"/>
    <w:rsid w:val="009755D3"/>
    <w:rsid w:val="0097598F"/>
    <w:rsid w:val="00975B6D"/>
    <w:rsid w:val="00975CE5"/>
    <w:rsid w:val="009760D3"/>
    <w:rsid w:val="00976131"/>
    <w:rsid w:val="009766D0"/>
    <w:rsid w:val="00976866"/>
    <w:rsid w:val="00977753"/>
    <w:rsid w:val="009777D2"/>
    <w:rsid w:val="009778F1"/>
    <w:rsid w:val="00977CA3"/>
    <w:rsid w:val="00977D02"/>
    <w:rsid w:val="00977DD5"/>
    <w:rsid w:val="009802E9"/>
    <w:rsid w:val="00980345"/>
    <w:rsid w:val="00980624"/>
    <w:rsid w:val="0098065C"/>
    <w:rsid w:val="009806CB"/>
    <w:rsid w:val="0098084D"/>
    <w:rsid w:val="009809E4"/>
    <w:rsid w:val="00980E5D"/>
    <w:rsid w:val="00981283"/>
    <w:rsid w:val="0098157B"/>
    <w:rsid w:val="00981B4D"/>
    <w:rsid w:val="00981E4D"/>
    <w:rsid w:val="00981F4A"/>
    <w:rsid w:val="00982332"/>
    <w:rsid w:val="0098242C"/>
    <w:rsid w:val="00982535"/>
    <w:rsid w:val="00982692"/>
    <w:rsid w:val="009826EB"/>
    <w:rsid w:val="00982B58"/>
    <w:rsid w:val="009833BD"/>
    <w:rsid w:val="009839F3"/>
    <w:rsid w:val="00983C8B"/>
    <w:rsid w:val="00984381"/>
    <w:rsid w:val="00984619"/>
    <w:rsid w:val="00984AAC"/>
    <w:rsid w:val="00984BFD"/>
    <w:rsid w:val="00984CB4"/>
    <w:rsid w:val="00984D1B"/>
    <w:rsid w:val="00984DE0"/>
    <w:rsid w:val="00985018"/>
    <w:rsid w:val="00985066"/>
    <w:rsid w:val="0098561A"/>
    <w:rsid w:val="0098576A"/>
    <w:rsid w:val="0098594D"/>
    <w:rsid w:val="00985A3C"/>
    <w:rsid w:val="00985D3B"/>
    <w:rsid w:val="009866A6"/>
    <w:rsid w:val="00986856"/>
    <w:rsid w:val="00986AB6"/>
    <w:rsid w:val="00986B4A"/>
    <w:rsid w:val="00986B58"/>
    <w:rsid w:val="00986FE1"/>
    <w:rsid w:val="00987444"/>
    <w:rsid w:val="00987A19"/>
    <w:rsid w:val="00987AC0"/>
    <w:rsid w:val="00987F94"/>
    <w:rsid w:val="00990077"/>
    <w:rsid w:val="0099011E"/>
    <w:rsid w:val="00990466"/>
    <w:rsid w:val="00990938"/>
    <w:rsid w:val="00990A42"/>
    <w:rsid w:val="00990ACD"/>
    <w:rsid w:val="00990BE3"/>
    <w:rsid w:val="00990E51"/>
    <w:rsid w:val="00990EEC"/>
    <w:rsid w:val="009915B3"/>
    <w:rsid w:val="0099188D"/>
    <w:rsid w:val="009919C2"/>
    <w:rsid w:val="00991B24"/>
    <w:rsid w:val="00991F4B"/>
    <w:rsid w:val="0099255C"/>
    <w:rsid w:val="00992637"/>
    <w:rsid w:val="00992B3B"/>
    <w:rsid w:val="009930E4"/>
    <w:rsid w:val="00993E6F"/>
    <w:rsid w:val="00994080"/>
    <w:rsid w:val="00994098"/>
    <w:rsid w:val="00994579"/>
    <w:rsid w:val="009947E0"/>
    <w:rsid w:val="00995297"/>
    <w:rsid w:val="00995350"/>
    <w:rsid w:val="0099536F"/>
    <w:rsid w:val="00995438"/>
    <w:rsid w:val="00995494"/>
    <w:rsid w:val="009955C1"/>
    <w:rsid w:val="00995E57"/>
    <w:rsid w:val="009962C6"/>
    <w:rsid w:val="009967A5"/>
    <w:rsid w:val="0099680A"/>
    <w:rsid w:val="0099763B"/>
    <w:rsid w:val="00997CF9"/>
    <w:rsid w:val="00997EF2"/>
    <w:rsid w:val="00997F9D"/>
    <w:rsid w:val="009A0505"/>
    <w:rsid w:val="009A06B3"/>
    <w:rsid w:val="009A07AC"/>
    <w:rsid w:val="009A09A5"/>
    <w:rsid w:val="009A0A74"/>
    <w:rsid w:val="009A0B3F"/>
    <w:rsid w:val="009A0D14"/>
    <w:rsid w:val="009A0FED"/>
    <w:rsid w:val="009A11BF"/>
    <w:rsid w:val="009A13A5"/>
    <w:rsid w:val="009A159D"/>
    <w:rsid w:val="009A182C"/>
    <w:rsid w:val="009A1A0F"/>
    <w:rsid w:val="009A22A1"/>
    <w:rsid w:val="009A23C5"/>
    <w:rsid w:val="009A26F5"/>
    <w:rsid w:val="009A27CA"/>
    <w:rsid w:val="009A2B5B"/>
    <w:rsid w:val="009A2E05"/>
    <w:rsid w:val="009A3195"/>
    <w:rsid w:val="009A32D0"/>
    <w:rsid w:val="009A3506"/>
    <w:rsid w:val="009A3673"/>
    <w:rsid w:val="009A3E7D"/>
    <w:rsid w:val="009A4589"/>
    <w:rsid w:val="009A4819"/>
    <w:rsid w:val="009A4B27"/>
    <w:rsid w:val="009A4B4B"/>
    <w:rsid w:val="009A4C1F"/>
    <w:rsid w:val="009A4C94"/>
    <w:rsid w:val="009A4DD2"/>
    <w:rsid w:val="009A4FA2"/>
    <w:rsid w:val="009A55C5"/>
    <w:rsid w:val="009A5695"/>
    <w:rsid w:val="009A5A0B"/>
    <w:rsid w:val="009A5B45"/>
    <w:rsid w:val="009A6111"/>
    <w:rsid w:val="009A6485"/>
    <w:rsid w:val="009A66DD"/>
    <w:rsid w:val="009A6A8E"/>
    <w:rsid w:val="009A6AAB"/>
    <w:rsid w:val="009A6EEB"/>
    <w:rsid w:val="009A7239"/>
    <w:rsid w:val="009A7CDE"/>
    <w:rsid w:val="009A7F47"/>
    <w:rsid w:val="009B02A3"/>
    <w:rsid w:val="009B0679"/>
    <w:rsid w:val="009B0688"/>
    <w:rsid w:val="009B0A45"/>
    <w:rsid w:val="009B0B03"/>
    <w:rsid w:val="009B0EFD"/>
    <w:rsid w:val="009B102F"/>
    <w:rsid w:val="009B1575"/>
    <w:rsid w:val="009B1605"/>
    <w:rsid w:val="009B16BD"/>
    <w:rsid w:val="009B17CE"/>
    <w:rsid w:val="009B1AF3"/>
    <w:rsid w:val="009B1D8F"/>
    <w:rsid w:val="009B1EDF"/>
    <w:rsid w:val="009B20A7"/>
    <w:rsid w:val="009B2413"/>
    <w:rsid w:val="009B29A4"/>
    <w:rsid w:val="009B30BE"/>
    <w:rsid w:val="009B3430"/>
    <w:rsid w:val="009B345D"/>
    <w:rsid w:val="009B35CB"/>
    <w:rsid w:val="009B3B06"/>
    <w:rsid w:val="009B3DA0"/>
    <w:rsid w:val="009B3DA3"/>
    <w:rsid w:val="009B4083"/>
    <w:rsid w:val="009B40FA"/>
    <w:rsid w:val="009B41A3"/>
    <w:rsid w:val="009B440C"/>
    <w:rsid w:val="009B4EA4"/>
    <w:rsid w:val="009B4F97"/>
    <w:rsid w:val="009B5742"/>
    <w:rsid w:val="009B58DA"/>
    <w:rsid w:val="009B5CE1"/>
    <w:rsid w:val="009B65CE"/>
    <w:rsid w:val="009B6FA0"/>
    <w:rsid w:val="009B7030"/>
    <w:rsid w:val="009B77D6"/>
    <w:rsid w:val="009B7B11"/>
    <w:rsid w:val="009B7D37"/>
    <w:rsid w:val="009C00F5"/>
    <w:rsid w:val="009C046C"/>
    <w:rsid w:val="009C0A42"/>
    <w:rsid w:val="009C0AA6"/>
    <w:rsid w:val="009C0DC1"/>
    <w:rsid w:val="009C1967"/>
    <w:rsid w:val="009C1BEE"/>
    <w:rsid w:val="009C1D33"/>
    <w:rsid w:val="009C258E"/>
    <w:rsid w:val="009C28C5"/>
    <w:rsid w:val="009C2ADD"/>
    <w:rsid w:val="009C2EF2"/>
    <w:rsid w:val="009C2F06"/>
    <w:rsid w:val="009C3208"/>
    <w:rsid w:val="009C3758"/>
    <w:rsid w:val="009C3BEC"/>
    <w:rsid w:val="009C3DE2"/>
    <w:rsid w:val="009C423D"/>
    <w:rsid w:val="009C4418"/>
    <w:rsid w:val="009C4B89"/>
    <w:rsid w:val="009C4BAB"/>
    <w:rsid w:val="009C4CAD"/>
    <w:rsid w:val="009C5230"/>
    <w:rsid w:val="009C5551"/>
    <w:rsid w:val="009C5C2C"/>
    <w:rsid w:val="009C5D2B"/>
    <w:rsid w:val="009C5D80"/>
    <w:rsid w:val="009C5E2C"/>
    <w:rsid w:val="009C5E79"/>
    <w:rsid w:val="009C5FF1"/>
    <w:rsid w:val="009C60A9"/>
    <w:rsid w:val="009C60D5"/>
    <w:rsid w:val="009C61A6"/>
    <w:rsid w:val="009C6329"/>
    <w:rsid w:val="009C6B28"/>
    <w:rsid w:val="009C6D52"/>
    <w:rsid w:val="009C736F"/>
    <w:rsid w:val="009C76E6"/>
    <w:rsid w:val="009C772E"/>
    <w:rsid w:val="009C77B4"/>
    <w:rsid w:val="009C78AA"/>
    <w:rsid w:val="009C7A5A"/>
    <w:rsid w:val="009D0733"/>
    <w:rsid w:val="009D1396"/>
    <w:rsid w:val="009D148A"/>
    <w:rsid w:val="009D1976"/>
    <w:rsid w:val="009D1B4B"/>
    <w:rsid w:val="009D1CFA"/>
    <w:rsid w:val="009D20C7"/>
    <w:rsid w:val="009D2544"/>
    <w:rsid w:val="009D2680"/>
    <w:rsid w:val="009D2806"/>
    <w:rsid w:val="009D2923"/>
    <w:rsid w:val="009D2A57"/>
    <w:rsid w:val="009D2BEB"/>
    <w:rsid w:val="009D2F59"/>
    <w:rsid w:val="009D3191"/>
    <w:rsid w:val="009D32BA"/>
    <w:rsid w:val="009D340A"/>
    <w:rsid w:val="009D34CC"/>
    <w:rsid w:val="009D354B"/>
    <w:rsid w:val="009D3C42"/>
    <w:rsid w:val="009D3FD8"/>
    <w:rsid w:val="009D40B1"/>
    <w:rsid w:val="009D48B8"/>
    <w:rsid w:val="009D4EFD"/>
    <w:rsid w:val="009D4F71"/>
    <w:rsid w:val="009D519A"/>
    <w:rsid w:val="009D57ED"/>
    <w:rsid w:val="009D626A"/>
    <w:rsid w:val="009D6D57"/>
    <w:rsid w:val="009D6EBE"/>
    <w:rsid w:val="009D6FC3"/>
    <w:rsid w:val="009D7311"/>
    <w:rsid w:val="009D73D5"/>
    <w:rsid w:val="009D7763"/>
    <w:rsid w:val="009D7CC5"/>
    <w:rsid w:val="009E007B"/>
    <w:rsid w:val="009E026E"/>
    <w:rsid w:val="009E04F0"/>
    <w:rsid w:val="009E05F2"/>
    <w:rsid w:val="009E0811"/>
    <w:rsid w:val="009E08A2"/>
    <w:rsid w:val="009E08F4"/>
    <w:rsid w:val="009E0D5A"/>
    <w:rsid w:val="009E186F"/>
    <w:rsid w:val="009E1980"/>
    <w:rsid w:val="009E1D1D"/>
    <w:rsid w:val="009E208D"/>
    <w:rsid w:val="009E22B8"/>
    <w:rsid w:val="009E23E1"/>
    <w:rsid w:val="009E2482"/>
    <w:rsid w:val="009E29FF"/>
    <w:rsid w:val="009E2BAE"/>
    <w:rsid w:val="009E2C9B"/>
    <w:rsid w:val="009E302D"/>
    <w:rsid w:val="009E312C"/>
    <w:rsid w:val="009E331E"/>
    <w:rsid w:val="009E336B"/>
    <w:rsid w:val="009E36EE"/>
    <w:rsid w:val="009E3811"/>
    <w:rsid w:val="009E3A69"/>
    <w:rsid w:val="009E3F44"/>
    <w:rsid w:val="009E4007"/>
    <w:rsid w:val="009E4615"/>
    <w:rsid w:val="009E4B06"/>
    <w:rsid w:val="009E4EAF"/>
    <w:rsid w:val="009E525B"/>
    <w:rsid w:val="009E557E"/>
    <w:rsid w:val="009E559D"/>
    <w:rsid w:val="009E5677"/>
    <w:rsid w:val="009E57CC"/>
    <w:rsid w:val="009E5996"/>
    <w:rsid w:val="009E5EEA"/>
    <w:rsid w:val="009E6165"/>
    <w:rsid w:val="009E650F"/>
    <w:rsid w:val="009E671A"/>
    <w:rsid w:val="009E675E"/>
    <w:rsid w:val="009E67A2"/>
    <w:rsid w:val="009E67A4"/>
    <w:rsid w:val="009E6C18"/>
    <w:rsid w:val="009E6D5C"/>
    <w:rsid w:val="009E73B2"/>
    <w:rsid w:val="009E755C"/>
    <w:rsid w:val="009E792A"/>
    <w:rsid w:val="009E7B1F"/>
    <w:rsid w:val="009E7B21"/>
    <w:rsid w:val="009E7BE5"/>
    <w:rsid w:val="009E7D6D"/>
    <w:rsid w:val="009F0555"/>
    <w:rsid w:val="009F0A25"/>
    <w:rsid w:val="009F0A99"/>
    <w:rsid w:val="009F1011"/>
    <w:rsid w:val="009F10CB"/>
    <w:rsid w:val="009F12BB"/>
    <w:rsid w:val="009F1342"/>
    <w:rsid w:val="009F140A"/>
    <w:rsid w:val="009F1498"/>
    <w:rsid w:val="009F15AC"/>
    <w:rsid w:val="009F1963"/>
    <w:rsid w:val="009F1A1C"/>
    <w:rsid w:val="009F1ADD"/>
    <w:rsid w:val="009F1B94"/>
    <w:rsid w:val="009F212C"/>
    <w:rsid w:val="009F26DC"/>
    <w:rsid w:val="009F291E"/>
    <w:rsid w:val="009F38D6"/>
    <w:rsid w:val="009F3920"/>
    <w:rsid w:val="009F3A06"/>
    <w:rsid w:val="009F3F9A"/>
    <w:rsid w:val="009F410E"/>
    <w:rsid w:val="009F45B5"/>
    <w:rsid w:val="009F5200"/>
    <w:rsid w:val="009F53AF"/>
    <w:rsid w:val="009F617B"/>
    <w:rsid w:val="009F696B"/>
    <w:rsid w:val="009F6A83"/>
    <w:rsid w:val="009F6B51"/>
    <w:rsid w:val="009F7186"/>
    <w:rsid w:val="009F728A"/>
    <w:rsid w:val="009F780F"/>
    <w:rsid w:val="009F787A"/>
    <w:rsid w:val="009F7E3C"/>
    <w:rsid w:val="009F7F15"/>
    <w:rsid w:val="00A00329"/>
    <w:rsid w:val="00A008BF"/>
    <w:rsid w:val="00A008C8"/>
    <w:rsid w:val="00A00956"/>
    <w:rsid w:val="00A00A8A"/>
    <w:rsid w:val="00A00B30"/>
    <w:rsid w:val="00A00C9F"/>
    <w:rsid w:val="00A00D75"/>
    <w:rsid w:val="00A00E3B"/>
    <w:rsid w:val="00A00E48"/>
    <w:rsid w:val="00A00E56"/>
    <w:rsid w:val="00A012DE"/>
    <w:rsid w:val="00A0134B"/>
    <w:rsid w:val="00A01384"/>
    <w:rsid w:val="00A0255B"/>
    <w:rsid w:val="00A02611"/>
    <w:rsid w:val="00A02688"/>
    <w:rsid w:val="00A0299B"/>
    <w:rsid w:val="00A02A20"/>
    <w:rsid w:val="00A02B39"/>
    <w:rsid w:val="00A02BF6"/>
    <w:rsid w:val="00A0324B"/>
    <w:rsid w:val="00A037C1"/>
    <w:rsid w:val="00A037D3"/>
    <w:rsid w:val="00A03878"/>
    <w:rsid w:val="00A038EF"/>
    <w:rsid w:val="00A03A01"/>
    <w:rsid w:val="00A03A5A"/>
    <w:rsid w:val="00A03BEE"/>
    <w:rsid w:val="00A03CBD"/>
    <w:rsid w:val="00A03E1C"/>
    <w:rsid w:val="00A03FF0"/>
    <w:rsid w:val="00A046F3"/>
    <w:rsid w:val="00A04A71"/>
    <w:rsid w:val="00A04B20"/>
    <w:rsid w:val="00A04DD2"/>
    <w:rsid w:val="00A04E7C"/>
    <w:rsid w:val="00A04EF5"/>
    <w:rsid w:val="00A04FB0"/>
    <w:rsid w:val="00A055D6"/>
    <w:rsid w:val="00A05A2C"/>
    <w:rsid w:val="00A05B85"/>
    <w:rsid w:val="00A05E58"/>
    <w:rsid w:val="00A05ECC"/>
    <w:rsid w:val="00A060D4"/>
    <w:rsid w:val="00A061E8"/>
    <w:rsid w:val="00A06228"/>
    <w:rsid w:val="00A0627A"/>
    <w:rsid w:val="00A062EF"/>
    <w:rsid w:val="00A065B2"/>
    <w:rsid w:val="00A067F1"/>
    <w:rsid w:val="00A0688E"/>
    <w:rsid w:val="00A06A63"/>
    <w:rsid w:val="00A06C16"/>
    <w:rsid w:val="00A0707C"/>
    <w:rsid w:val="00A073CA"/>
    <w:rsid w:val="00A075E3"/>
    <w:rsid w:val="00A078AB"/>
    <w:rsid w:val="00A07ADF"/>
    <w:rsid w:val="00A07D84"/>
    <w:rsid w:val="00A07EF0"/>
    <w:rsid w:val="00A07F54"/>
    <w:rsid w:val="00A10094"/>
    <w:rsid w:val="00A10215"/>
    <w:rsid w:val="00A10AE9"/>
    <w:rsid w:val="00A11546"/>
    <w:rsid w:val="00A1161F"/>
    <w:rsid w:val="00A1171E"/>
    <w:rsid w:val="00A11834"/>
    <w:rsid w:val="00A11852"/>
    <w:rsid w:val="00A12154"/>
    <w:rsid w:val="00A1223B"/>
    <w:rsid w:val="00A12665"/>
    <w:rsid w:val="00A1323C"/>
    <w:rsid w:val="00A133E5"/>
    <w:rsid w:val="00A134FD"/>
    <w:rsid w:val="00A134FE"/>
    <w:rsid w:val="00A136B3"/>
    <w:rsid w:val="00A13708"/>
    <w:rsid w:val="00A138C4"/>
    <w:rsid w:val="00A13977"/>
    <w:rsid w:val="00A143FB"/>
    <w:rsid w:val="00A14D05"/>
    <w:rsid w:val="00A14F90"/>
    <w:rsid w:val="00A15824"/>
    <w:rsid w:val="00A15B06"/>
    <w:rsid w:val="00A16116"/>
    <w:rsid w:val="00A162D3"/>
    <w:rsid w:val="00A16324"/>
    <w:rsid w:val="00A16390"/>
    <w:rsid w:val="00A1659A"/>
    <w:rsid w:val="00A1674B"/>
    <w:rsid w:val="00A16765"/>
    <w:rsid w:val="00A16777"/>
    <w:rsid w:val="00A16C32"/>
    <w:rsid w:val="00A16C55"/>
    <w:rsid w:val="00A16D7D"/>
    <w:rsid w:val="00A16ED2"/>
    <w:rsid w:val="00A173EA"/>
    <w:rsid w:val="00A1749A"/>
    <w:rsid w:val="00A17813"/>
    <w:rsid w:val="00A1791F"/>
    <w:rsid w:val="00A179FA"/>
    <w:rsid w:val="00A17FC1"/>
    <w:rsid w:val="00A2024C"/>
    <w:rsid w:val="00A202A2"/>
    <w:rsid w:val="00A207AD"/>
    <w:rsid w:val="00A20B87"/>
    <w:rsid w:val="00A20F9D"/>
    <w:rsid w:val="00A20FF5"/>
    <w:rsid w:val="00A21093"/>
    <w:rsid w:val="00A217FE"/>
    <w:rsid w:val="00A21A96"/>
    <w:rsid w:val="00A21D93"/>
    <w:rsid w:val="00A21DB9"/>
    <w:rsid w:val="00A21FFF"/>
    <w:rsid w:val="00A22390"/>
    <w:rsid w:val="00A22654"/>
    <w:rsid w:val="00A22ABB"/>
    <w:rsid w:val="00A22C1C"/>
    <w:rsid w:val="00A22D0B"/>
    <w:rsid w:val="00A22F29"/>
    <w:rsid w:val="00A22F9C"/>
    <w:rsid w:val="00A23002"/>
    <w:rsid w:val="00A23152"/>
    <w:rsid w:val="00A231E6"/>
    <w:rsid w:val="00A232FF"/>
    <w:rsid w:val="00A2361B"/>
    <w:rsid w:val="00A23EB0"/>
    <w:rsid w:val="00A23F48"/>
    <w:rsid w:val="00A2411F"/>
    <w:rsid w:val="00A24156"/>
    <w:rsid w:val="00A243A2"/>
    <w:rsid w:val="00A244DA"/>
    <w:rsid w:val="00A24716"/>
    <w:rsid w:val="00A249B4"/>
    <w:rsid w:val="00A249F8"/>
    <w:rsid w:val="00A24AAD"/>
    <w:rsid w:val="00A24C03"/>
    <w:rsid w:val="00A24C5A"/>
    <w:rsid w:val="00A24E16"/>
    <w:rsid w:val="00A24FF2"/>
    <w:rsid w:val="00A251A3"/>
    <w:rsid w:val="00A25370"/>
    <w:rsid w:val="00A253ED"/>
    <w:rsid w:val="00A2549E"/>
    <w:rsid w:val="00A256C6"/>
    <w:rsid w:val="00A25754"/>
    <w:rsid w:val="00A2585F"/>
    <w:rsid w:val="00A2598F"/>
    <w:rsid w:val="00A25ACC"/>
    <w:rsid w:val="00A25F3A"/>
    <w:rsid w:val="00A2608C"/>
    <w:rsid w:val="00A26167"/>
    <w:rsid w:val="00A264E8"/>
    <w:rsid w:val="00A2655E"/>
    <w:rsid w:val="00A26868"/>
    <w:rsid w:val="00A26B24"/>
    <w:rsid w:val="00A26BF3"/>
    <w:rsid w:val="00A27139"/>
    <w:rsid w:val="00A27478"/>
    <w:rsid w:val="00A274A5"/>
    <w:rsid w:val="00A27540"/>
    <w:rsid w:val="00A2794B"/>
    <w:rsid w:val="00A30995"/>
    <w:rsid w:val="00A310D2"/>
    <w:rsid w:val="00A310D8"/>
    <w:rsid w:val="00A3113E"/>
    <w:rsid w:val="00A315C0"/>
    <w:rsid w:val="00A315D0"/>
    <w:rsid w:val="00A31767"/>
    <w:rsid w:val="00A31DFE"/>
    <w:rsid w:val="00A32061"/>
    <w:rsid w:val="00A32382"/>
    <w:rsid w:val="00A32425"/>
    <w:rsid w:val="00A32C1B"/>
    <w:rsid w:val="00A33157"/>
    <w:rsid w:val="00A331C1"/>
    <w:rsid w:val="00A33232"/>
    <w:rsid w:val="00A33266"/>
    <w:rsid w:val="00A335CC"/>
    <w:rsid w:val="00A33A3D"/>
    <w:rsid w:val="00A33DB3"/>
    <w:rsid w:val="00A33F1C"/>
    <w:rsid w:val="00A34142"/>
    <w:rsid w:val="00A3428F"/>
    <w:rsid w:val="00A3439E"/>
    <w:rsid w:val="00A344CF"/>
    <w:rsid w:val="00A3479E"/>
    <w:rsid w:val="00A34853"/>
    <w:rsid w:val="00A34D9E"/>
    <w:rsid w:val="00A3511C"/>
    <w:rsid w:val="00A352CD"/>
    <w:rsid w:val="00A353D9"/>
    <w:rsid w:val="00A3545A"/>
    <w:rsid w:val="00A35922"/>
    <w:rsid w:val="00A35E8B"/>
    <w:rsid w:val="00A3606B"/>
    <w:rsid w:val="00A36C44"/>
    <w:rsid w:val="00A37086"/>
    <w:rsid w:val="00A3761E"/>
    <w:rsid w:val="00A3763C"/>
    <w:rsid w:val="00A3784D"/>
    <w:rsid w:val="00A37918"/>
    <w:rsid w:val="00A37EA7"/>
    <w:rsid w:val="00A40666"/>
    <w:rsid w:val="00A40973"/>
    <w:rsid w:val="00A40A32"/>
    <w:rsid w:val="00A40AC8"/>
    <w:rsid w:val="00A40B63"/>
    <w:rsid w:val="00A41232"/>
    <w:rsid w:val="00A415CA"/>
    <w:rsid w:val="00A41A42"/>
    <w:rsid w:val="00A4230F"/>
    <w:rsid w:val="00A429C7"/>
    <w:rsid w:val="00A42EFB"/>
    <w:rsid w:val="00A43305"/>
    <w:rsid w:val="00A4336B"/>
    <w:rsid w:val="00A433C2"/>
    <w:rsid w:val="00A436A1"/>
    <w:rsid w:val="00A437AF"/>
    <w:rsid w:val="00A439F8"/>
    <w:rsid w:val="00A43A3D"/>
    <w:rsid w:val="00A43B86"/>
    <w:rsid w:val="00A43D49"/>
    <w:rsid w:val="00A43DAF"/>
    <w:rsid w:val="00A43F6D"/>
    <w:rsid w:val="00A441A0"/>
    <w:rsid w:val="00A442CC"/>
    <w:rsid w:val="00A44625"/>
    <w:rsid w:val="00A44679"/>
    <w:rsid w:val="00A44C8F"/>
    <w:rsid w:val="00A44F25"/>
    <w:rsid w:val="00A457EC"/>
    <w:rsid w:val="00A45E3C"/>
    <w:rsid w:val="00A4654C"/>
    <w:rsid w:val="00A465AD"/>
    <w:rsid w:val="00A466D0"/>
    <w:rsid w:val="00A468B0"/>
    <w:rsid w:val="00A46FB9"/>
    <w:rsid w:val="00A47163"/>
    <w:rsid w:val="00A4718A"/>
    <w:rsid w:val="00A47558"/>
    <w:rsid w:val="00A4761B"/>
    <w:rsid w:val="00A4763C"/>
    <w:rsid w:val="00A478AE"/>
    <w:rsid w:val="00A479C9"/>
    <w:rsid w:val="00A47C59"/>
    <w:rsid w:val="00A47FB4"/>
    <w:rsid w:val="00A500B1"/>
    <w:rsid w:val="00A502AC"/>
    <w:rsid w:val="00A50350"/>
    <w:rsid w:val="00A509BA"/>
    <w:rsid w:val="00A513AD"/>
    <w:rsid w:val="00A513ED"/>
    <w:rsid w:val="00A513F8"/>
    <w:rsid w:val="00A51712"/>
    <w:rsid w:val="00A51848"/>
    <w:rsid w:val="00A51965"/>
    <w:rsid w:val="00A51AFD"/>
    <w:rsid w:val="00A51B1E"/>
    <w:rsid w:val="00A51B60"/>
    <w:rsid w:val="00A51CCA"/>
    <w:rsid w:val="00A521A5"/>
    <w:rsid w:val="00A52256"/>
    <w:rsid w:val="00A529CA"/>
    <w:rsid w:val="00A52BF8"/>
    <w:rsid w:val="00A52C19"/>
    <w:rsid w:val="00A52EE6"/>
    <w:rsid w:val="00A534BB"/>
    <w:rsid w:val="00A53866"/>
    <w:rsid w:val="00A53DEE"/>
    <w:rsid w:val="00A53E0E"/>
    <w:rsid w:val="00A53F9F"/>
    <w:rsid w:val="00A53FE3"/>
    <w:rsid w:val="00A541A1"/>
    <w:rsid w:val="00A543A4"/>
    <w:rsid w:val="00A546C4"/>
    <w:rsid w:val="00A54859"/>
    <w:rsid w:val="00A548CB"/>
    <w:rsid w:val="00A54D62"/>
    <w:rsid w:val="00A55045"/>
    <w:rsid w:val="00A5539B"/>
    <w:rsid w:val="00A557F8"/>
    <w:rsid w:val="00A55834"/>
    <w:rsid w:val="00A561B2"/>
    <w:rsid w:val="00A5669D"/>
    <w:rsid w:val="00A56A69"/>
    <w:rsid w:val="00A56B3A"/>
    <w:rsid w:val="00A56F3A"/>
    <w:rsid w:val="00A570AD"/>
    <w:rsid w:val="00A571B1"/>
    <w:rsid w:val="00A57343"/>
    <w:rsid w:val="00A578B1"/>
    <w:rsid w:val="00A57CE1"/>
    <w:rsid w:val="00A603DB"/>
    <w:rsid w:val="00A604C8"/>
    <w:rsid w:val="00A608BA"/>
    <w:rsid w:val="00A60969"/>
    <w:rsid w:val="00A60CD5"/>
    <w:rsid w:val="00A60F01"/>
    <w:rsid w:val="00A61095"/>
    <w:rsid w:val="00A61265"/>
    <w:rsid w:val="00A61684"/>
    <w:rsid w:val="00A61C4B"/>
    <w:rsid w:val="00A61E3B"/>
    <w:rsid w:val="00A6247D"/>
    <w:rsid w:val="00A6270B"/>
    <w:rsid w:val="00A629D7"/>
    <w:rsid w:val="00A6302C"/>
    <w:rsid w:val="00A630AF"/>
    <w:rsid w:val="00A6319A"/>
    <w:rsid w:val="00A63B5D"/>
    <w:rsid w:val="00A63BC2"/>
    <w:rsid w:val="00A63C10"/>
    <w:rsid w:val="00A643E4"/>
    <w:rsid w:val="00A644A8"/>
    <w:rsid w:val="00A6458F"/>
    <w:rsid w:val="00A6460A"/>
    <w:rsid w:val="00A64C81"/>
    <w:rsid w:val="00A64C89"/>
    <w:rsid w:val="00A64D74"/>
    <w:rsid w:val="00A65683"/>
    <w:rsid w:val="00A657EE"/>
    <w:rsid w:val="00A65997"/>
    <w:rsid w:val="00A65A18"/>
    <w:rsid w:val="00A65ACD"/>
    <w:rsid w:val="00A65F33"/>
    <w:rsid w:val="00A66422"/>
    <w:rsid w:val="00A6646D"/>
    <w:rsid w:val="00A66726"/>
    <w:rsid w:val="00A6673C"/>
    <w:rsid w:val="00A66813"/>
    <w:rsid w:val="00A6693A"/>
    <w:rsid w:val="00A66C0C"/>
    <w:rsid w:val="00A66C48"/>
    <w:rsid w:val="00A66C62"/>
    <w:rsid w:val="00A66D35"/>
    <w:rsid w:val="00A66E72"/>
    <w:rsid w:val="00A67258"/>
    <w:rsid w:val="00A6734A"/>
    <w:rsid w:val="00A6780B"/>
    <w:rsid w:val="00A679F2"/>
    <w:rsid w:val="00A67C1F"/>
    <w:rsid w:val="00A70131"/>
    <w:rsid w:val="00A7094F"/>
    <w:rsid w:val="00A70BEF"/>
    <w:rsid w:val="00A70E1C"/>
    <w:rsid w:val="00A710B6"/>
    <w:rsid w:val="00A719C2"/>
    <w:rsid w:val="00A71D7B"/>
    <w:rsid w:val="00A72178"/>
    <w:rsid w:val="00A7219A"/>
    <w:rsid w:val="00A72297"/>
    <w:rsid w:val="00A723CE"/>
    <w:rsid w:val="00A72702"/>
    <w:rsid w:val="00A72B10"/>
    <w:rsid w:val="00A72B5A"/>
    <w:rsid w:val="00A72EDC"/>
    <w:rsid w:val="00A72F88"/>
    <w:rsid w:val="00A732CB"/>
    <w:rsid w:val="00A7333D"/>
    <w:rsid w:val="00A734DD"/>
    <w:rsid w:val="00A73CF7"/>
    <w:rsid w:val="00A73D1F"/>
    <w:rsid w:val="00A73FE0"/>
    <w:rsid w:val="00A741A5"/>
    <w:rsid w:val="00A745FA"/>
    <w:rsid w:val="00A74690"/>
    <w:rsid w:val="00A74739"/>
    <w:rsid w:val="00A747BE"/>
    <w:rsid w:val="00A748FC"/>
    <w:rsid w:val="00A74AC6"/>
    <w:rsid w:val="00A74D3D"/>
    <w:rsid w:val="00A751BF"/>
    <w:rsid w:val="00A7524E"/>
    <w:rsid w:val="00A75604"/>
    <w:rsid w:val="00A756C5"/>
    <w:rsid w:val="00A75730"/>
    <w:rsid w:val="00A75AEB"/>
    <w:rsid w:val="00A76858"/>
    <w:rsid w:val="00A76B99"/>
    <w:rsid w:val="00A76BCE"/>
    <w:rsid w:val="00A76BEB"/>
    <w:rsid w:val="00A76C23"/>
    <w:rsid w:val="00A76DD0"/>
    <w:rsid w:val="00A7711B"/>
    <w:rsid w:val="00A77223"/>
    <w:rsid w:val="00A776D3"/>
    <w:rsid w:val="00A777FD"/>
    <w:rsid w:val="00A77B54"/>
    <w:rsid w:val="00A77C34"/>
    <w:rsid w:val="00A77C72"/>
    <w:rsid w:val="00A77DE3"/>
    <w:rsid w:val="00A80582"/>
    <w:rsid w:val="00A806FB"/>
    <w:rsid w:val="00A80955"/>
    <w:rsid w:val="00A80956"/>
    <w:rsid w:val="00A80CFB"/>
    <w:rsid w:val="00A814BB"/>
    <w:rsid w:val="00A816EC"/>
    <w:rsid w:val="00A81994"/>
    <w:rsid w:val="00A8230C"/>
    <w:rsid w:val="00A8291B"/>
    <w:rsid w:val="00A82B54"/>
    <w:rsid w:val="00A82DD4"/>
    <w:rsid w:val="00A83065"/>
    <w:rsid w:val="00A83081"/>
    <w:rsid w:val="00A83446"/>
    <w:rsid w:val="00A83807"/>
    <w:rsid w:val="00A83843"/>
    <w:rsid w:val="00A83BBC"/>
    <w:rsid w:val="00A83BEE"/>
    <w:rsid w:val="00A83DEE"/>
    <w:rsid w:val="00A83E01"/>
    <w:rsid w:val="00A83EFD"/>
    <w:rsid w:val="00A844CC"/>
    <w:rsid w:val="00A84822"/>
    <w:rsid w:val="00A8486A"/>
    <w:rsid w:val="00A849FA"/>
    <w:rsid w:val="00A84E42"/>
    <w:rsid w:val="00A84E93"/>
    <w:rsid w:val="00A84F3E"/>
    <w:rsid w:val="00A850D5"/>
    <w:rsid w:val="00A8527C"/>
    <w:rsid w:val="00A85380"/>
    <w:rsid w:val="00A85754"/>
    <w:rsid w:val="00A85967"/>
    <w:rsid w:val="00A85A9D"/>
    <w:rsid w:val="00A85D4D"/>
    <w:rsid w:val="00A860CA"/>
    <w:rsid w:val="00A86151"/>
    <w:rsid w:val="00A866DE"/>
    <w:rsid w:val="00A86E21"/>
    <w:rsid w:val="00A86F2A"/>
    <w:rsid w:val="00A87253"/>
    <w:rsid w:val="00A87448"/>
    <w:rsid w:val="00A87463"/>
    <w:rsid w:val="00A87B5D"/>
    <w:rsid w:val="00A87B8E"/>
    <w:rsid w:val="00A87CD4"/>
    <w:rsid w:val="00A87DC5"/>
    <w:rsid w:val="00A9067E"/>
    <w:rsid w:val="00A90B01"/>
    <w:rsid w:val="00A90FA0"/>
    <w:rsid w:val="00A9136B"/>
    <w:rsid w:val="00A916A6"/>
    <w:rsid w:val="00A91AE5"/>
    <w:rsid w:val="00A91E0A"/>
    <w:rsid w:val="00A91FEE"/>
    <w:rsid w:val="00A925D4"/>
    <w:rsid w:val="00A92D12"/>
    <w:rsid w:val="00A92F29"/>
    <w:rsid w:val="00A9363F"/>
    <w:rsid w:val="00A93A04"/>
    <w:rsid w:val="00A93A2F"/>
    <w:rsid w:val="00A940E1"/>
    <w:rsid w:val="00A9413E"/>
    <w:rsid w:val="00A94519"/>
    <w:rsid w:val="00A94730"/>
    <w:rsid w:val="00A948F0"/>
    <w:rsid w:val="00A94EC1"/>
    <w:rsid w:val="00A95538"/>
    <w:rsid w:val="00A956AB"/>
    <w:rsid w:val="00A95AC8"/>
    <w:rsid w:val="00A965E6"/>
    <w:rsid w:val="00A96619"/>
    <w:rsid w:val="00A96AE2"/>
    <w:rsid w:val="00A96F81"/>
    <w:rsid w:val="00A97325"/>
    <w:rsid w:val="00A9772A"/>
    <w:rsid w:val="00A97739"/>
    <w:rsid w:val="00A977FC"/>
    <w:rsid w:val="00A979A8"/>
    <w:rsid w:val="00A97B6D"/>
    <w:rsid w:val="00A97BF6"/>
    <w:rsid w:val="00A97E1C"/>
    <w:rsid w:val="00AA03BB"/>
    <w:rsid w:val="00AA0755"/>
    <w:rsid w:val="00AA083B"/>
    <w:rsid w:val="00AA09D7"/>
    <w:rsid w:val="00AA09EE"/>
    <w:rsid w:val="00AA0B57"/>
    <w:rsid w:val="00AA0E3A"/>
    <w:rsid w:val="00AA1162"/>
    <w:rsid w:val="00AA1582"/>
    <w:rsid w:val="00AA164B"/>
    <w:rsid w:val="00AA18DE"/>
    <w:rsid w:val="00AA19B0"/>
    <w:rsid w:val="00AA1B34"/>
    <w:rsid w:val="00AA1BE0"/>
    <w:rsid w:val="00AA1EEE"/>
    <w:rsid w:val="00AA1FAC"/>
    <w:rsid w:val="00AA206B"/>
    <w:rsid w:val="00AA213E"/>
    <w:rsid w:val="00AA236F"/>
    <w:rsid w:val="00AA23A9"/>
    <w:rsid w:val="00AA271B"/>
    <w:rsid w:val="00AA2986"/>
    <w:rsid w:val="00AA298A"/>
    <w:rsid w:val="00AA2E19"/>
    <w:rsid w:val="00AA309E"/>
    <w:rsid w:val="00AA3308"/>
    <w:rsid w:val="00AA35BF"/>
    <w:rsid w:val="00AA39C4"/>
    <w:rsid w:val="00AA3BD3"/>
    <w:rsid w:val="00AA3BF6"/>
    <w:rsid w:val="00AA3C07"/>
    <w:rsid w:val="00AA3C1F"/>
    <w:rsid w:val="00AA3DC3"/>
    <w:rsid w:val="00AA410C"/>
    <w:rsid w:val="00AA411E"/>
    <w:rsid w:val="00AA4235"/>
    <w:rsid w:val="00AA4338"/>
    <w:rsid w:val="00AA447D"/>
    <w:rsid w:val="00AA4C62"/>
    <w:rsid w:val="00AA4CB9"/>
    <w:rsid w:val="00AA51EA"/>
    <w:rsid w:val="00AA5DF3"/>
    <w:rsid w:val="00AA615D"/>
    <w:rsid w:val="00AA6183"/>
    <w:rsid w:val="00AA625F"/>
    <w:rsid w:val="00AA64F9"/>
    <w:rsid w:val="00AA66C2"/>
    <w:rsid w:val="00AA6DDF"/>
    <w:rsid w:val="00AA6F4A"/>
    <w:rsid w:val="00AA6F78"/>
    <w:rsid w:val="00AA7659"/>
    <w:rsid w:val="00AB02C7"/>
    <w:rsid w:val="00AB060C"/>
    <w:rsid w:val="00AB0686"/>
    <w:rsid w:val="00AB06C3"/>
    <w:rsid w:val="00AB097E"/>
    <w:rsid w:val="00AB097F"/>
    <w:rsid w:val="00AB0A0C"/>
    <w:rsid w:val="00AB101B"/>
    <w:rsid w:val="00AB11F9"/>
    <w:rsid w:val="00AB1235"/>
    <w:rsid w:val="00AB1352"/>
    <w:rsid w:val="00AB141F"/>
    <w:rsid w:val="00AB179C"/>
    <w:rsid w:val="00AB1B98"/>
    <w:rsid w:val="00AB2058"/>
    <w:rsid w:val="00AB23B7"/>
    <w:rsid w:val="00AB27FB"/>
    <w:rsid w:val="00AB28CA"/>
    <w:rsid w:val="00AB2AB8"/>
    <w:rsid w:val="00AB2E34"/>
    <w:rsid w:val="00AB2F53"/>
    <w:rsid w:val="00AB34DB"/>
    <w:rsid w:val="00AB3680"/>
    <w:rsid w:val="00AB43A5"/>
    <w:rsid w:val="00AB4481"/>
    <w:rsid w:val="00AB453C"/>
    <w:rsid w:val="00AB45CB"/>
    <w:rsid w:val="00AB4920"/>
    <w:rsid w:val="00AB509F"/>
    <w:rsid w:val="00AB560D"/>
    <w:rsid w:val="00AB5C5B"/>
    <w:rsid w:val="00AB5CB1"/>
    <w:rsid w:val="00AB5FAE"/>
    <w:rsid w:val="00AB6194"/>
    <w:rsid w:val="00AB63B5"/>
    <w:rsid w:val="00AB67D5"/>
    <w:rsid w:val="00AB6B30"/>
    <w:rsid w:val="00AB6E0D"/>
    <w:rsid w:val="00AB731C"/>
    <w:rsid w:val="00AC0532"/>
    <w:rsid w:val="00AC1B44"/>
    <w:rsid w:val="00AC1D51"/>
    <w:rsid w:val="00AC1F5C"/>
    <w:rsid w:val="00AC21D3"/>
    <w:rsid w:val="00AC257D"/>
    <w:rsid w:val="00AC25B5"/>
    <w:rsid w:val="00AC279D"/>
    <w:rsid w:val="00AC2D67"/>
    <w:rsid w:val="00AC2F23"/>
    <w:rsid w:val="00AC306D"/>
    <w:rsid w:val="00AC328E"/>
    <w:rsid w:val="00AC35C8"/>
    <w:rsid w:val="00AC385D"/>
    <w:rsid w:val="00AC3F49"/>
    <w:rsid w:val="00AC3F69"/>
    <w:rsid w:val="00AC4125"/>
    <w:rsid w:val="00AC4407"/>
    <w:rsid w:val="00AC4684"/>
    <w:rsid w:val="00AC4711"/>
    <w:rsid w:val="00AC48E2"/>
    <w:rsid w:val="00AC5095"/>
    <w:rsid w:val="00AC5364"/>
    <w:rsid w:val="00AC55B5"/>
    <w:rsid w:val="00AC57C6"/>
    <w:rsid w:val="00AC5C38"/>
    <w:rsid w:val="00AC5D55"/>
    <w:rsid w:val="00AC63CD"/>
    <w:rsid w:val="00AC6953"/>
    <w:rsid w:val="00AC6AF3"/>
    <w:rsid w:val="00AC6BB6"/>
    <w:rsid w:val="00AC7024"/>
    <w:rsid w:val="00AC7427"/>
    <w:rsid w:val="00AC7483"/>
    <w:rsid w:val="00AC7558"/>
    <w:rsid w:val="00AC7728"/>
    <w:rsid w:val="00AC78E1"/>
    <w:rsid w:val="00AC7AE9"/>
    <w:rsid w:val="00AC7B28"/>
    <w:rsid w:val="00AC7ED0"/>
    <w:rsid w:val="00AD0052"/>
    <w:rsid w:val="00AD03FC"/>
    <w:rsid w:val="00AD0B8E"/>
    <w:rsid w:val="00AD0F26"/>
    <w:rsid w:val="00AD10B9"/>
    <w:rsid w:val="00AD1116"/>
    <w:rsid w:val="00AD15D2"/>
    <w:rsid w:val="00AD1B96"/>
    <w:rsid w:val="00AD1BB4"/>
    <w:rsid w:val="00AD1E5C"/>
    <w:rsid w:val="00AD1FF4"/>
    <w:rsid w:val="00AD21FB"/>
    <w:rsid w:val="00AD23C3"/>
    <w:rsid w:val="00AD296A"/>
    <w:rsid w:val="00AD2A6C"/>
    <w:rsid w:val="00AD2CF6"/>
    <w:rsid w:val="00AD2E79"/>
    <w:rsid w:val="00AD3133"/>
    <w:rsid w:val="00AD3863"/>
    <w:rsid w:val="00AD3890"/>
    <w:rsid w:val="00AD4251"/>
    <w:rsid w:val="00AD44C2"/>
    <w:rsid w:val="00AD4B26"/>
    <w:rsid w:val="00AD4BDD"/>
    <w:rsid w:val="00AD4E35"/>
    <w:rsid w:val="00AD502C"/>
    <w:rsid w:val="00AD523B"/>
    <w:rsid w:val="00AD52D9"/>
    <w:rsid w:val="00AD57E4"/>
    <w:rsid w:val="00AD618F"/>
    <w:rsid w:val="00AD662F"/>
    <w:rsid w:val="00AD6F10"/>
    <w:rsid w:val="00AD6FC6"/>
    <w:rsid w:val="00AD7145"/>
    <w:rsid w:val="00AD718E"/>
    <w:rsid w:val="00AD7736"/>
    <w:rsid w:val="00AD7737"/>
    <w:rsid w:val="00AD779A"/>
    <w:rsid w:val="00AD77AB"/>
    <w:rsid w:val="00AD77D5"/>
    <w:rsid w:val="00AE021B"/>
    <w:rsid w:val="00AE0514"/>
    <w:rsid w:val="00AE0C97"/>
    <w:rsid w:val="00AE0CCD"/>
    <w:rsid w:val="00AE0E78"/>
    <w:rsid w:val="00AE0F0C"/>
    <w:rsid w:val="00AE1334"/>
    <w:rsid w:val="00AE13D4"/>
    <w:rsid w:val="00AE1664"/>
    <w:rsid w:val="00AE180A"/>
    <w:rsid w:val="00AE1C11"/>
    <w:rsid w:val="00AE1CA1"/>
    <w:rsid w:val="00AE261F"/>
    <w:rsid w:val="00AE293A"/>
    <w:rsid w:val="00AE2A11"/>
    <w:rsid w:val="00AE2DE9"/>
    <w:rsid w:val="00AE3068"/>
    <w:rsid w:val="00AE3270"/>
    <w:rsid w:val="00AE3396"/>
    <w:rsid w:val="00AE3831"/>
    <w:rsid w:val="00AE3EBE"/>
    <w:rsid w:val="00AE4083"/>
    <w:rsid w:val="00AE4979"/>
    <w:rsid w:val="00AE49CC"/>
    <w:rsid w:val="00AE4C8B"/>
    <w:rsid w:val="00AE4D17"/>
    <w:rsid w:val="00AE5013"/>
    <w:rsid w:val="00AE52DC"/>
    <w:rsid w:val="00AE5491"/>
    <w:rsid w:val="00AE5538"/>
    <w:rsid w:val="00AE56E7"/>
    <w:rsid w:val="00AE593E"/>
    <w:rsid w:val="00AE5962"/>
    <w:rsid w:val="00AE63A8"/>
    <w:rsid w:val="00AE65B7"/>
    <w:rsid w:val="00AE67AB"/>
    <w:rsid w:val="00AE680E"/>
    <w:rsid w:val="00AE710D"/>
    <w:rsid w:val="00AE71AA"/>
    <w:rsid w:val="00AE73B6"/>
    <w:rsid w:val="00AE7CC3"/>
    <w:rsid w:val="00AE7EEC"/>
    <w:rsid w:val="00AF0307"/>
    <w:rsid w:val="00AF04A8"/>
    <w:rsid w:val="00AF051B"/>
    <w:rsid w:val="00AF057C"/>
    <w:rsid w:val="00AF1552"/>
    <w:rsid w:val="00AF170E"/>
    <w:rsid w:val="00AF1900"/>
    <w:rsid w:val="00AF22C4"/>
    <w:rsid w:val="00AF22F1"/>
    <w:rsid w:val="00AF25D8"/>
    <w:rsid w:val="00AF2718"/>
    <w:rsid w:val="00AF273B"/>
    <w:rsid w:val="00AF27AF"/>
    <w:rsid w:val="00AF2809"/>
    <w:rsid w:val="00AF2A51"/>
    <w:rsid w:val="00AF2C50"/>
    <w:rsid w:val="00AF3193"/>
    <w:rsid w:val="00AF3711"/>
    <w:rsid w:val="00AF3B8C"/>
    <w:rsid w:val="00AF4260"/>
    <w:rsid w:val="00AF4314"/>
    <w:rsid w:val="00AF48C2"/>
    <w:rsid w:val="00AF4AEC"/>
    <w:rsid w:val="00AF4D35"/>
    <w:rsid w:val="00AF4DB4"/>
    <w:rsid w:val="00AF4E61"/>
    <w:rsid w:val="00AF4EBA"/>
    <w:rsid w:val="00AF52BD"/>
    <w:rsid w:val="00AF53D1"/>
    <w:rsid w:val="00AF54A7"/>
    <w:rsid w:val="00AF5750"/>
    <w:rsid w:val="00AF5809"/>
    <w:rsid w:val="00AF5B1B"/>
    <w:rsid w:val="00AF5B2E"/>
    <w:rsid w:val="00AF5D31"/>
    <w:rsid w:val="00AF603C"/>
    <w:rsid w:val="00AF63C1"/>
    <w:rsid w:val="00AF65B3"/>
    <w:rsid w:val="00AF663E"/>
    <w:rsid w:val="00AF69E5"/>
    <w:rsid w:val="00AF6D31"/>
    <w:rsid w:val="00AF719E"/>
    <w:rsid w:val="00AF769C"/>
    <w:rsid w:val="00AF76F3"/>
    <w:rsid w:val="00AF7889"/>
    <w:rsid w:val="00AF7965"/>
    <w:rsid w:val="00AF7E71"/>
    <w:rsid w:val="00B0009A"/>
    <w:rsid w:val="00B0043A"/>
    <w:rsid w:val="00B007C7"/>
    <w:rsid w:val="00B0104A"/>
    <w:rsid w:val="00B011CE"/>
    <w:rsid w:val="00B017D1"/>
    <w:rsid w:val="00B017D2"/>
    <w:rsid w:val="00B01C66"/>
    <w:rsid w:val="00B01CFE"/>
    <w:rsid w:val="00B021F7"/>
    <w:rsid w:val="00B02463"/>
    <w:rsid w:val="00B02662"/>
    <w:rsid w:val="00B02E63"/>
    <w:rsid w:val="00B02E7A"/>
    <w:rsid w:val="00B02F54"/>
    <w:rsid w:val="00B034B0"/>
    <w:rsid w:val="00B0351A"/>
    <w:rsid w:val="00B037F5"/>
    <w:rsid w:val="00B03A3C"/>
    <w:rsid w:val="00B048A4"/>
    <w:rsid w:val="00B04C0C"/>
    <w:rsid w:val="00B05101"/>
    <w:rsid w:val="00B05561"/>
    <w:rsid w:val="00B055A5"/>
    <w:rsid w:val="00B05A43"/>
    <w:rsid w:val="00B05E67"/>
    <w:rsid w:val="00B0621D"/>
    <w:rsid w:val="00B06324"/>
    <w:rsid w:val="00B0639F"/>
    <w:rsid w:val="00B06566"/>
    <w:rsid w:val="00B06643"/>
    <w:rsid w:val="00B068CE"/>
    <w:rsid w:val="00B06967"/>
    <w:rsid w:val="00B06DF6"/>
    <w:rsid w:val="00B06E90"/>
    <w:rsid w:val="00B076F2"/>
    <w:rsid w:val="00B07967"/>
    <w:rsid w:val="00B07BDA"/>
    <w:rsid w:val="00B07D83"/>
    <w:rsid w:val="00B07E34"/>
    <w:rsid w:val="00B07FAA"/>
    <w:rsid w:val="00B1001A"/>
    <w:rsid w:val="00B10907"/>
    <w:rsid w:val="00B10A0B"/>
    <w:rsid w:val="00B10B63"/>
    <w:rsid w:val="00B1106F"/>
    <w:rsid w:val="00B1115D"/>
    <w:rsid w:val="00B11369"/>
    <w:rsid w:val="00B1179F"/>
    <w:rsid w:val="00B117A0"/>
    <w:rsid w:val="00B120C8"/>
    <w:rsid w:val="00B12921"/>
    <w:rsid w:val="00B13062"/>
    <w:rsid w:val="00B13223"/>
    <w:rsid w:val="00B1325C"/>
    <w:rsid w:val="00B1328A"/>
    <w:rsid w:val="00B13C24"/>
    <w:rsid w:val="00B13C92"/>
    <w:rsid w:val="00B13DA3"/>
    <w:rsid w:val="00B13E87"/>
    <w:rsid w:val="00B14229"/>
    <w:rsid w:val="00B148EA"/>
    <w:rsid w:val="00B14B59"/>
    <w:rsid w:val="00B14EF6"/>
    <w:rsid w:val="00B150C5"/>
    <w:rsid w:val="00B15280"/>
    <w:rsid w:val="00B153C1"/>
    <w:rsid w:val="00B15617"/>
    <w:rsid w:val="00B15ACA"/>
    <w:rsid w:val="00B15B0D"/>
    <w:rsid w:val="00B15C87"/>
    <w:rsid w:val="00B15E8E"/>
    <w:rsid w:val="00B15EE0"/>
    <w:rsid w:val="00B15F78"/>
    <w:rsid w:val="00B16022"/>
    <w:rsid w:val="00B160D3"/>
    <w:rsid w:val="00B16165"/>
    <w:rsid w:val="00B161F2"/>
    <w:rsid w:val="00B168EE"/>
    <w:rsid w:val="00B16BB1"/>
    <w:rsid w:val="00B16F5B"/>
    <w:rsid w:val="00B170D2"/>
    <w:rsid w:val="00B172CF"/>
    <w:rsid w:val="00B17530"/>
    <w:rsid w:val="00B1767D"/>
    <w:rsid w:val="00B178AA"/>
    <w:rsid w:val="00B17939"/>
    <w:rsid w:val="00B17CAB"/>
    <w:rsid w:val="00B20160"/>
    <w:rsid w:val="00B20359"/>
    <w:rsid w:val="00B2056F"/>
    <w:rsid w:val="00B206D8"/>
    <w:rsid w:val="00B2087E"/>
    <w:rsid w:val="00B20ABB"/>
    <w:rsid w:val="00B21233"/>
    <w:rsid w:val="00B2137C"/>
    <w:rsid w:val="00B215B0"/>
    <w:rsid w:val="00B216A3"/>
    <w:rsid w:val="00B21DF1"/>
    <w:rsid w:val="00B21E4D"/>
    <w:rsid w:val="00B22000"/>
    <w:rsid w:val="00B2226A"/>
    <w:rsid w:val="00B222B5"/>
    <w:rsid w:val="00B222CB"/>
    <w:rsid w:val="00B22422"/>
    <w:rsid w:val="00B227C4"/>
    <w:rsid w:val="00B22E4C"/>
    <w:rsid w:val="00B22EB3"/>
    <w:rsid w:val="00B22EF1"/>
    <w:rsid w:val="00B238BC"/>
    <w:rsid w:val="00B23949"/>
    <w:rsid w:val="00B23D7D"/>
    <w:rsid w:val="00B23E40"/>
    <w:rsid w:val="00B23E6A"/>
    <w:rsid w:val="00B23FA2"/>
    <w:rsid w:val="00B23FC4"/>
    <w:rsid w:val="00B2437C"/>
    <w:rsid w:val="00B247DF"/>
    <w:rsid w:val="00B24960"/>
    <w:rsid w:val="00B24C68"/>
    <w:rsid w:val="00B2501C"/>
    <w:rsid w:val="00B25049"/>
    <w:rsid w:val="00B25119"/>
    <w:rsid w:val="00B25220"/>
    <w:rsid w:val="00B252D0"/>
    <w:rsid w:val="00B2587F"/>
    <w:rsid w:val="00B25AD9"/>
    <w:rsid w:val="00B25CDA"/>
    <w:rsid w:val="00B25D78"/>
    <w:rsid w:val="00B261D5"/>
    <w:rsid w:val="00B261DB"/>
    <w:rsid w:val="00B262F4"/>
    <w:rsid w:val="00B263B7"/>
    <w:rsid w:val="00B265EC"/>
    <w:rsid w:val="00B26A65"/>
    <w:rsid w:val="00B26C8E"/>
    <w:rsid w:val="00B26EDC"/>
    <w:rsid w:val="00B2765A"/>
    <w:rsid w:val="00B278DA"/>
    <w:rsid w:val="00B300B7"/>
    <w:rsid w:val="00B301F4"/>
    <w:rsid w:val="00B30912"/>
    <w:rsid w:val="00B3096D"/>
    <w:rsid w:val="00B310BB"/>
    <w:rsid w:val="00B31324"/>
    <w:rsid w:val="00B313E8"/>
    <w:rsid w:val="00B31AD1"/>
    <w:rsid w:val="00B31C95"/>
    <w:rsid w:val="00B31FF6"/>
    <w:rsid w:val="00B322FE"/>
    <w:rsid w:val="00B325ED"/>
    <w:rsid w:val="00B32A5D"/>
    <w:rsid w:val="00B32C06"/>
    <w:rsid w:val="00B32E91"/>
    <w:rsid w:val="00B33388"/>
    <w:rsid w:val="00B337BA"/>
    <w:rsid w:val="00B33947"/>
    <w:rsid w:val="00B33A9E"/>
    <w:rsid w:val="00B34247"/>
    <w:rsid w:val="00B34291"/>
    <w:rsid w:val="00B3469A"/>
    <w:rsid w:val="00B34783"/>
    <w:rsid w:val="00B348DB"/>
    <w:rsid w:val="00B34A4F"/>
    <w:rsid w:val="00B34F04"/>
    <w:rsid w:val="00B352F9"/>
    <w:rsid w:val="00B35412"/>
    <w:rsid w:val="00B357A8"/>
    <w:rsid w:val="00B35A0F"/>
    <w:rsid w:val="00B35A2B"/>
    <w:rsid w:val="00B35BB6"/>
    <w:rsid w:val="00B360A0"/>
    <w:rsid w:val="00B3611F"/>
    <w:rsid w:val="00B36159"/>
    <w:rsid w:val="00B365E6"/>
    <w:rsid w:val="00B366F6"/>
    <w:rsid w:val="00B36894"/>
    <w:rsid w:val="00B36B29"/>
    <w:rsid w:val="00B36B6C"/>
    <w:rsid w:val="00B371FD"/>
    <w:rsid w:val="00B37755"/>
    <w:rsid w:val="00B37FF8"/>
    <w:rsid w:val="00B4021F"/>
    <w:rsid w:val="00B40388"/>
    <w:rsid w:val="00B4089F"/>
    <w:rsid w:val="00B40EF6"/>
    <w:rsid w:val="00B41078"/>
    <w:rsid w:val="00B4116C"/>
    <w:rsid w:val="00B415FB"/>
    <w:rsid w:val="00B4163B"/>
    <w:rsid w:val="00B421DE"/>
    <w:rsid w:val="00B424E4"/>
    <w:rsid w:val="00B42AF8"/>
    <w:rsid w:val="00B42FC9"/>
    <w:rsid w:val="00B430B4"/>
    <w:rsid w:val="00B433EC"/>
    <w:rsid w:val="00B435BE"/>
    <w:rsid w:val="00B4361B"/>
    <w:rsid w:val="00B43C99"/>
    <w:rsid w:val="00B44036"/>
    <w:rsid w:val="00B44068"/>
    <w:rsid w:val="00B4408C"/>
    <w:rsid w:val="00B44324"/>
    <w:rsid w:val="00B444BC"/>
    <w:rsid w:val="00B44B88"/>
    <w:rsid w:val="00B44D1C"/>
    <w:rsid w:val="00B44DBF"/>
    <w:rsid w:val="00B44F14"/>
    <w:rsid w:val="00B44F2D"/>
    <w:rsid w:val="00B44F42"/>
    <w:rsid w:val="00B45516"/>
    <w:rsid w:val="00B4557F"/>
    <w:rsid w:val="00B456F8"/>
    <w:rsid w:val="00B458F3"/>
    <w:rsid w:val="00B45B4F"/>
    <w:rsid w:val="00B45C82"/>
    <w:rsid w:val="00B45DE8"/>
    <w:rsid w:val="00B45EE9"/>
    <w:rsid w:val="00B45FE7"/>
    <w:rsid w:val="00B4661E"/>
    <w:rsid w:val="00B4673E"/>
    <w:rsid w:val="00B468A2"/>
    <w:rsid w:val="00B46BE5"/>
    <w:rsid w:val="00B46C9F"/>
    <w:rsid w:val="00B46CEB"/>
    <w:rsid w:val="00B46D68"/>
    <w:rsid w:val="00B46F8A"/>
    <w:rsid w:val="00B47047"/>
    <w:rsid w:val="00B47113"/>
    <w:rsid w:val="00B4770F"/>
    <w:rsid w:val="00B4773B"/>
    <w:rsid w:val="00B47ECD"/>
    <w:rsid w:val="00B50137"/>
    <w:rsid w:val="00B501B6"/>
    <w:rsid w:val="00B50458"/>
    <w:rsid w:val="00B5059A"/>
    <w:rsid w:val="00B50670"/>
    <w:rsid w:val="00B508AF"/>
    <w:rsid w:val="00B50C29"/>
    <w:rsid w:val="00B50FA3"/>
    <w:rsid w:val="00B512B1"/>
    <w:rsid w:val="00B51D23"/>
    <w:rsid w:val="00B51D51"/>
    <w:rsid w:val="00B51EB6"/>
    <w:rsid w:val="00B52527"/>
    <w:rsid w:val="00B525DA"/>
    <w:rsid w:val="00B525E2"/>
    <w:rsid w:val="00B52A06"/>
    <w:rsid w:val="00B52A8D"/>
    <w:rsid w:val="00B52AFD"/>
    <w:rsid w:val="00B52C62"/>
    <w:rsid w:val="00B52DD8"/>
    <w:rsid w:val="00B52F17"/>
    <w:rsid w:val="00B53068"/>
    <w:rsid w:val="00B533AE"/>
    <w:rsid w:val="00B5362C"/>
    <w:rsid w:val="00B53A9A"/>
    <w:rsid w:val="00B53BE0"/>
    <w:rsid w:val="00B53D7D"/>
    <w:rsid w:val="00B540B5"/>
    <w:rsid w:val="00B541C9"/>
    <w:rsid w:val="00B542F1"/>
    <w:rsid w:val="00B5430E"/>
    <w:rsid w:val="00B54332"/>
    <w:rsid w:val="00B54433"/>
    <w:rsid w:val="00B54898"/>
    <w:rsid w:val="00B54E0D"/>
    <w:rsid w:val="00B55685"/>
    <w:rsid w:val="00B559CB"/>
    <w:rsid w:val="00B55BCE"/>
    <w:rsid w:val="00B55D58"/>
    <w:rsid w:val="00B55DB5"/>
    <w:rsid w:val="00B55EC8"/>
    <w:rsid w:val="00B55EDF"/>
    <w:rsid w:val="00B56178"/>
    <w:rsid w:val="00B5628D"/>
    <w:rsid w:val="00B566DE"/>
    <w:rsid w:val="00B566E4"/>
    <w:rsid w:val="00B57045"/>
    <w:rsid w:val="00B572B4"/>
    <w:rsid w:val="00B5744A"/>
    <w:rsid w:val="00B577E2"/>
    <w:rsid w:val="00B578F0"/>
    <w:rsid w:val="00B6040D"/>
    <w:rsid w:val="00B605B6"/>
    <w:rsid w:val="00B6087C"/>
    <w:rsid w:val="00B60DC9"/>
    <w:rsid w:val="00B617B3"/>
    <w:rsid w:val="00B61AE7"/>
    <w:rsid w:val="00B61E1B"/>
    <w:rsid w:val="00B6211B"/>
    <w:rsid w:val="00B6235E"/>
    <w:rsid w:val="00B62440"/>
    <w:rsid w:val="00B6278D"/>
    <w:rsid w:val="00B63007"/>
    <w:rsid w:val="00B63490"/>
    <w:rsid w:val="00B636A9"/>
    <w:rsid w:val="00B63ADC"/>
    <w:rsid w:val="00B64213"/>
    <w:rsid w:val="00B64C94"/>
    <w:rsid w:val="00B65408"/>
    <w:rsid w:val="00B6581C"/>
    <w:rsid w:val="00B65AF9"/>
    <w:rsid w:val="00B65F89"/>
    <w:rsid w:val="00B66299"/>
    <w:rsid w:val="00B66364"/>
    <w:rsid w:val="00B665B8"/>
    <w:rsid w:val="00B66A9B"/>
    <w:rsid w:val="00B66B90"/>
    <w:rsid w:val="00B66E95"/>
    <w:rsid w:val="00B67180"/>
    <w:rsid w:val="00B67568"/>
    <w:rsid w:val="00B67581"/>
    <w:rsid w:val="00B67EBF"/>
    <w:rsid w:val="00B7019E"/>
    <w:rsid w:val="00B701B4"/>
    <w:rsid w:val="00B70443"/>
    <w:rsid w:val="00B70673"/>
    <w:rsid w:val="00B70953"/>
    <w:rsid w:val="00B70E1E"/>
    <w:rsid w:val="00B70EAA"/>
    <w:rsid w:val="00B71020"/>
    <w:rsid w:val="00B71220"/>
    <w:rsid w:val="00B71693"/>
    <w:rsid w:val="00B71978"/>
    <w:rsid w:val="00B71C31"/>
    <w:rsid w:val="00B7209F"/>
    <w:rsid w:val="00B722DC"/>
    <w:rsid w:val="00B73179"/>
    <w:rsid w:val="00B73A35"/>
    <w:rsid w:val="00B73D4B"/>
    <w:rsid w:val="00B73F8E"/>
    <w:rsid w:val="00B740BC"/>
    <w:rsid w:val="00B7415C"/>
    <w:rsid w:val="00B741C9"/>
    <w:rsid w:val="00B74520"/>
    <w:rsid w:val="00B74632"/>
    <w:rsid w:val="00B747A7"/>
    <w:rsid w:val="00B74AFF"/>
    <w:rsid w:val="00B75894"/>
    <w:rsid w:val="00B7589C"/>
    <w:rsid w:val="00B761C5"/>
    <w:rsid w:val="00B76577"/>
    <w:rsid w:val="00B768CB"/>
    <w:rsid w:val="00B76C7D"/>
    <w:rsid w:val="00B76DB0"/>
    <w:rsid w:val="00B7747D"/>
    <w:rsid w:val="00B777B0"/>
    <w:rsid w:val="00B7791C"/>
    <w:rsid w:val="00B802B0"/>
    <w:rsid w:val="00B80417"/>
    <w:rsid w:val="00B80A3D"/>
    <w:rsid w:val="00B80E41"/>
    <w:rsid w:val="00B813A3"/>
    <w:rsid w:val="00B816DB"/>
    <w:rsid w:val="00B819DC"/>
    <w:rsid w:val="00B81BF2"/>
    <w:rsid w:val="00B81C2C"/>
    <w:rsid w:val="00B8212F"/>
    <w:rsid w:val="00B8253D"/>
    <w:rsid w:val="00B82646"/>
    <w:rsid w:val="00B82909"/>
    <w:rsid w:val="00B82936"/>
    <w:rsid w:val="00B8389C"/>
    <w:rsid w:val="00B84110"/>
    <w:rsid w:val="00B84272"/>
    <w:rsid w:val="00B8429C"/>
    <w:rsid w:val="00B8461A"/>
    <w:rsid w:val="00B8521C"/>
    <w:rsid w:val="00B854CB"/>
    <w:rsid w:val="00B8563F"/>
    <w:rsid w:val="00B85918"/>
    <w:rsid w:val="00B85D8C"/>
    <w:rsid w:val="00B867B6"/>
    <w:rsid w:val="00B8685C"/>
    <w:rsid w:val="00B86F7F"/>
    <w:rsid w:val="00B870B0"/>
    <w:rsid w:val="00B8733C"/>
    <w:rsid w:val="00B877D2"/>
    <w:rsid w:val="00B87E52"/>
    <w:rsid w:val="00B90479"/>
    <w:rsid w:val="00B9055C"/>
    <w:rsid w:val="00B909DE"/>
    <w:rsid w:val="00B90DA5"/>
    <w:rsid w:val="00B912D7"/>
    <w:rsid w:val="00B9169C"/>
    <w:rsid w:val="00B91786"/>
    <w:rsid w:val="00B91C38"/>
    <w:rsid w:val="00B91D17"/>
    <w:rsid w:val="00B91E1C"/>
    <w:rsid w:val="00B91FF6"/>
    <w:rsid w:val="00B92277"/>
    <w:rsid w:val="00B9228B"/>
    <w:rsid w:val="00B92386"/>
    <w:rsid w:val="00B9286E"/>
    <w:rsid w:val="00B92936"/>
    <w:rsid w:val="00B92E45"/>
    <w:rsid w:val="00B932CD"/>
    <w:rsid w:val="00B93719"/>
    <w:rsid w:val="00B937C2"/>
    <w:rsid w:val="00B93AF7"/>
    <w:rsid w:val="00B93BD1"/>
    <w:rsid w:val="00B93D6F"/>
    <w:rsid w:val="00B93EDC"/>
    <w:rsid w:val="00B94181"/>
    <w:rsid w:val="00B94AC8"/>
    <w:rsid w:val="00B94D04"/>
    <w:rsid w:val="00B94F70"/>
    <w:rsid w:val="00B95308"/>
    <w:rsid w:val="00B95568"/>
    <w:rsid w:val="00B958C6"/>
    <w:rsid w:val="00B9662F"/>
    <w:rsid w:val="00B97271"/>
    <w:rsid w:val="00B9760A"/>
    <w:rsid w:val="00B97680"/>
    <w:rsid w:val="00B978AA"/>
    <w:rsid w:val="00B97CBF"/>
    <w:rsid w:val="00B97DD2"/>
    <w:rsid w:val="00B97FC0"/>
    <w:rsid w:val="00BA02F5"/>
    <w:rsid w:val="00BA0904"/>
    <w:rsid w:val="00BA0A95"/>
    <w:rsid w:val="00BA0B66"/>
    <w:rsid w:val="00BA0BD5"/>
    <w:rsid w:val="00BA0C94"/>
    <w:rsid w:val="00BA113F"/>
    <w:rsid w:val="00BA11FA"/>
    <w:rsid w:val="00BA19A7"/>
    <w:rsid w:val="00BA1B15"/>
    <w:rsid w:val="00BA1F22"/>
    <w:rsid w:val="00BA22B5"/>
    <w:rsid w:val="00BA22FB"/>
    <w:rsid w:val="00BA2374"/>
    <w:rsid w:val="00BA254C"/>
    <w:rsid w:val="00BA2693"/>
    <w:rsid w:val="00BA2751"/>
    <w:rsid w:val="00BA278A"/>
    <w:rsid w:val="00BA294C"/>
    <w:rsid w:val="00BA29D4"/>
    <w:rsid w:val="00BA2A87"/>
    <w:rsid w:val="00BA2E8A"/>
    <w:rsid w:val="00BA30E1"/>
    <w:rsid w:val="00BA311A"/>
    <w:rsid w:val="00BA328D"/>
    <w:rsid w:val="00BA3756"/>
    <w:rsid w:val="00BA3C03"/>
    <w:rsid w:val="00BA4BBD"/>
    <w:rsid w:val="00BA53AB"/>
    <w:rsid w:val="00BA55CF"/>
    <w:rsid w:val="00BA5892"/>
    <w:rsid w:val="00BA595C"/>
    <w:rsid w:val="00BA5EC6"/>
    <w:rsid w:val="00BA60CB"/>
    <w:rsid w:val="00BA6135"/>
    <w:rsid w:val="00BA6389"/>
    <w:rsid w:val="00BA6692"/>
    <w:rsid w:val="00BA6EE9"/>
    <w:rsid w:val="00BA721D"/>
    <w:rsid w:val="00BA73AC"/>
    <w:rsid w:val="00BA7C80"/>
    <w:rsid w:val="00BA7EDD"/>
    <w:rsid w:val="00BA7F44"/>
    <w:rsid w:val="00BA7FB9"/>
    <w:rsid w:val="00BB0458"/>
    <w:rsid w:val="00BB0466"/>
    <w:rsid w:val="00BB0CA7"/>
    <w:rsid w:val="00BB0F0B"/>
    <w:rsid w:val="00BB0F85"/>
    <w:rsid w:val="00BB11D6"/>
    <w:rsid w:val="00BB1253"/>
    <w:rsid w:val="00BB143E"/>
    <w:rsid w:val="00BB1B50"/>
    <w:rsid w:val="00BB1B63"/>
    <w:rsid w:val="00BB226C"/>
    <w:rsid w:val="00BB227E"/>
    <w:rsid w:val="00BB24CD"/>
    <w:rsid w:val="00BB2730"/>
    <w:rsid w:val="00BB28CD"/>
    <w:rsid w:val="00BB2A81"/>
    <w:rsid w:val="00BB2D1F"/>
    <w:rsid w:val="00BB330B"/>
    <w:rsid w:val="00BB3D89"/>
    <w:rsid w:val="00BB40CF"/>
    <w:rsid w:val="00BB48C6"/>
    <w:rsid w:val="00BB4DD5"/>
    <w:rsid w:val="00BB4E7C"/>
    <w:rsid w:val="00BB4EFC"/>
    <w:rsid w:val="00BB4F66"/>
    <w:rsid w:val="00BB5231"/>
    <w:rsid w:val="00BB5597"/>
    <w:rsid w:val="00BB5A13"/>
    <w:rsid w:val="00BB5F00"/>
    <w:rsid w:val="00BB6312"/>
    <w:rsid w:val="00BB6483"/>
    <w:rsid w:val="00BB64B1"/>
    <w:rsid w:val="00BB689B"/>
    <w:rsid w:val="00BB6B1D"/>
    <w:rsid w:val="00BB6D7C"/>
    <w:rsid w:val="00BB6F6F"/>
    <w:rsid w:val="00BB719B"/>
    <w:rsid w:val="00BB72BA"/>
    <w:rsid w:val="00BB7AAC"/>
    <w:rsid w:val="00BB7C28"/>
    <w:rsid w:val="00BC01D6"/>
    <w:rsid w:val="00BC03B2"/>
    <w:rsid w:val="00BC0ADF"/>
    <w:rsid w:val="00BC0CB6"/>
    <w:rsid w:val="00BC0D33"/>
    <w:rsid w:val="00BC113E"/>
    <w:rsid w:val="00BC1226"/>
    <w:rsid w:val="00BC127E"/>
    <w:rsid w:val="00BC188A"/>
    <w:rsid w:val="00BC198F"/>
    <w:rsid w:val="00BC1B9A"/>
    <w:rsid w:val="00BC1DCF"/>
    <w:rsid w:val="00BC2009"/>
    <w:rsid w:val="00BC20D4"/>
    <w:rsid w:val="00BC223F"/>
    <w:rsid w:val="00BC22B1"/>
    <w:rsid w:val="00BC233D"/>
    <w:rsid w:val="00BC2AA0"/>
    <w:rsid w:val="00BC2AF7"/>
    <w:rsid w:val="00BC2F75"/>
    <w:rsid w:val="00BC300D"/>
    <w:rsid w:val="00BC30AA"/>
    <w:rsid w:val="00BC3143"/>
    <w:rsid w:val="00BC317F"/>
    <w:rsid w:val="00BC379E"/>
    <w:rsid w:val="00BC3A26"/>
    <w:rsid w:val="00BC3AE1"/>
    <w:rsid w:val="00BC3F1B"/>
    <w:rsid w:val="00BC46D5"/>
    <w:rsid w:val="00BC4737"/>
    <w:rsid w:val="00BC4749"/>
    <w:rsid w:val="00BC4775"/>
    <w:rsid w:val="00BC4DE7"/>
    <w:rsid w:val="00BC4E07"/>
    <w:rsid w:val="00BC54ED"/>
    <w:rsid w:val="00BC5C03"/>
    <w:rsid w:val="00BC5C30"/>
    <w:rsid w:val="00BC5CF6"/>
    <w:rsid w:val="00BC6031"/>
    <w:rsid w:val="00BC6A87"/>
    <w:rsid w:val="00BC6E01"/>
    <w:rsid w:val="00BC6EFB"/>
    <w:rsid w:val="00BC74EB"/>
    <w:rsid w:val="00BC787F"/>
    <w:rsid w:val="00BC788E"/>
    <w:rsid w:val="00BD0347"/>
    <w:rsid w:val="00BD0361"/>
    <w:rsid w:val="00BD03D5"/>
    <w:rsid w:val="00BD04E3"/>
    <w:rsid w:val="00BD12BB"/>
    <w:rsid w:val="00BD1451"/>
    <w:rsid w:val="00BD185D"/>
    <w:rsid w:val="00BD1C26"/>
    <w:rsid w:val="00BD1D43"/>
    <w:rsid w:val="00BD1D92"/>
    <w:rsid w:val="00BD1ECB"/>
    <w:rsid w:val="00BD20EC"/>
    <w:rsid w:val="00BD2186"/>
    <w:rsid w:val="00BD25E1"/>
    <w:rsid w:val="00BD2C76"/>
    <w:rsid w:val="00BD2C98"/>
    <w:rsid w:val="00BD2F65"/>
    <w:rsid w:val="00BD31B2"/>
    <w:rsid w:val="00BD370C"/>
    <w:rsid w:val="00BD380B"/>
    <w:rsid w:val="00BD3EC0"/>
    <w:rsid w:val="00BD3F1E"/>
    <w:rsid w:val="00BD439C"/>
    <w:rsid w:val="00BD485F"/>
    <w:rsid w:val="00BD491B"/>
    <w:rsid w:val="00BD4D46"/>
    <w:rsid w:val="00BD4F2C"/>
    <w:rsid w:val="00BD5096"/>
    <w:rsid w:val="00BD5280"/>
    <w:rsid w:val="00BD555C"/>
    <w:rsid w:val="00BD5591"/>
    <w:rsid w:val="00BD585A"/>
    <w:rsid w:val="00BD5A7F"/>
    <w:rsid w:val="00BD5C2C"/>
    <w:rsid w:val="00BD5FDA"/>
    <w:rsid w:val="00BD68BE"/>
    <w:rsid w:val="00BD6932"/>
    <w:rsid w:val="00BD6BDE"/>
    <w:rsid w:val="00BD6E14"/>
    <w:rsid w:val="00BD6E15"/>
    <w:rsid w:val="00BD6E4F"/>
    <w:rsid w:val="00BD7250"/>
    <w:rsid w:val="00BD7F9E"/>
    <w:rsid w:val="00BD7FE0"/>
    <w:rsid w:val="00BE07F5"/>
    <w:rsid w:val="00BE0861"/>
    <w:rsid w:val="00BE0A6B"/>
    <w:rsid w:val="00BE0D24"/>
    <w:rsid w:val="00BE10F8"/>
    <w:rsid w:val="00BE125B"/>
    <w:rsid w:val="00BE17F4"/>
    <w:rsid w:val="00BE1A73"/>
    <w:rsid w:val="00BE1C4A"/>
    <w:rsid w:val="00BE1C98"/>
    <w:rsid w:val="00BE1FED"/>
    <w:rsid w:val="00BE2BBA"/>
    <w:rsid w:val="00BE3165"/>
    <w:rsid w:val="00BE32B5"/>
    <w:rsid w:val="00BE3324"/>
    <w:rsid w:val="00BE34B7"/>
    <w:rsid w:val="00BE3DC1"/>
    <w:rsid w:val="00BE3E92"/>
    <w:rsid w:val="00BE3F52"/>
    <w:rsid w:val="00BE4359"/>
    <w:rsid w:val="00BE46D1"/>
    <w:rsid w:val="00BE5859"/>
    <w:rsid w:val="00BE5D77"/>
    <w:rsid w:val="00BE5DAD"/>
    <w:rsid w:val="00BE644C"/>
    <w:rsid w:val="00BE659C"/>
    <w:rsid w:val="00BE6CA4"/>
    <w:rsid w:val="00BE70A3"/>
    <w:rsid w:val="00BE7314"/>
    <w:rsid w:val="00BE7545"/>
    <w:rsid w:val="00BE77FD"/>
    <w:rsid w:val="00BE792A"/>
    <w:rsid w:val="00BE7952"/>
    <w:rsid w:val="00BE79DF"/>
    <w:rsid w:val="00BE7CB1"/>
    <w:rsid w:val="00BE7EBC"/>
    <w:rsid w:val="00BF03C4"/>
    <w:rsid w:val="00BF096F"/>
    <w:rsid w:val="00BF0F88"/>
    <w:rsid w:val="00BF15D3"/>
    <w:rsid w:val="00BF1723"/>
    <w:rsid w:val="00BF1820"/>
    <w:rsid w:val="00BF1971"/>
    <w:rsid w:val="00BF1B80"/>
    <w:rsid w:val="00BF1C1E"/>
    <w:rsid w:val="00BF1CA4"/>
    <w:rsid w:val="00BF24E9"/>
    <w:rsid w:val="00BF28FE"/>
    <w:rsid w:val="00BF2C5B"/>
    <w:rsid w:val="00BF32C2"/>
    <w:rsid w:val="00BF33BE"/>
    <w:rsid w:val="00BF35ED"/>
    <w:rsid w:val="00BF362E"/>
    <w:rsid w:val="00BF3C0E"/>
    <w:rsid w:val="00BF3C51"/>
    <w:rsid w:val="00BF3FA3"/>
    <w:rsid w:val="00BF3FF6"/>
    <w:rsid w:val="00BF4170"/>
    <w:rsid w:val="00BF4312"/>
    <w:rsid w:val="00BF4536"/>
    <w:rsid w:val="00BF4666"/>
    <w:rsid w:val="00BF471D"/>
    <w:rsid w:val="00BF4927"/>
    <w:rsid w:val="00BF4F61"/>
    <w:rsid w:val="00BF5349"/>
    <w:rsid w:val="00BF56BB"/>
    <w:rsid w:val="00BF5964"/>
    <w:rsid w:val="00BF59F3"/>
    <w:rsid w:val="00BF5B84"/>
    <w:rsid w:val="00BF5BA7"/>
    <w:rsid w:val="00BF61D4"/>
    <w:rsid w:val="00BF67AE"/>
    <w:rsid w:val="00BF7738"/>
    <w:rsid w:val="00BF7880"/>
    <w:rsid w:val="00BF7F7D"/>
    <w:rsid w:val="00C0068E"/>
    <w:rsid w:val="00C007E9"/>
    <w:rsid w:val="00C0105A"/>
    <w:rsid w:val="00C0119B"/>
    <w:rsid w:val="00C01208"/>
    <w:rsid w:val="00C019FD"/>
    <w:rsid w:val="00C02221"/>
    <w:rsid w:val="00C0234D"/>
    <w:rsid w:val="00C027CD"/>
    <w:rsid w:val="00C02DBB"/>
    <w:rsid w:val="00C03031"/>
    <w:rsid w:val="00C03216"/>
    <w:rsid w:val="00C03323"/>
    <w:rsid w:val="00C03E2F"/>
    <w:rsid w:val="00C040E8"/>
    <w:rsid w:val="00C04106"/>
    <w:rsid w:val="00C041F4"/>
    <w:rsid w:val="00C0433B"/>
    <w:rsid w:val="00C0437E"/>
    <w:rsid w:val="00C045DD"/>
    <w:rsid w:val="00C0464A"/>
    <w:rsid w:val="00C04D9B"/>
    <w:rsid w:val="00C04EF0"/>
    <w:rsid w:val="00C05320"/>
    <w:rsid w:val="00C05328"/>
    <w:rsid w:val="00C0532F"/>
    <w:rsid w:val="00C0552C"/>
    <w:rsid w:val="00C05550"/>
    <w:rsid w:val="00C056FB"/>
    <w:rsid w:val="00C0596B"/>
    <w:rsid w:val="00C05C92"/>
    <w:rsid w:val="00C05E8A"/>
    <w:rsid w:val="00C061F7"/>
    <w:rsid w:val="00C06394"/>
    <w:rsid w:val="00C064E6"/>
    <w:rsid w:val="00C06661"/>
    <w:rsid w:val="00C0687B"/>
    <w:rsid w:val="00C068BF"/>
    <w:rsid w:val="00C06B91"/>
    <w:rsid w:val="00C06C57"/>
    <w:rsid w:val="00C070B2"/>
    <w:rsid w:val="00C070FA"/>
    <w:rsid w:val="00C071FE"/>
    <w:rsid w:val="00C07A8C"/>
    <w:rsid w:val="00C07B4C"/>
    <w:rsid w:val="00C07DD3"/>
    <w:rsid w:val="00C07E5C"/>
    <w:rsid w:val="00C10289"/>
    <w:rsid w:val="00C103A4"/>
    <w:rsid w:val="00C1047C"/>
    <w:rsid w:val="00C10A1C"/>
    <w:rsid w:val="00C10AC8"/>
    <w:rsid w:val="00C10B3B"/>
    <w:rsid w:val="00C1107F"/>
    <w:rsid w:val="00C11285"/>
    <w:rsid w:val="00C114C9"/>
    <w:rsid w:val="00C114D9"/>
    <w:rsid w:val="00C11851"/>
    <w:rsid w:val="00C1186D"/>
    <w:rsid w:val="00C11B65"/>
    <w:rsid w:val="00C11E2D"/>
    <w:rsid w:val="00C11ED7"/>
    <w:rsid w:val="00C11F97"/>
    <w:rsid w:val="00C125D1"/>
    <w:rsid w:val="00C12BB4"/>
    <w:rsid w:val="00C12DFF"/>
    <w:rsid w:val="00C12EAF"/>
    <w:rsid w:val="00C12EBB"/>
    <w:rsid w:val="00C1303B"/>
    <w:rsid w:val="00C131B7"/>
    <w:rsid w:val="00C134BB"/>
    <w:rsid w:val="00C1368E"/>
    <w:rsid w:val="00C13BE6"/>
    <w:rsid w:val="00C13D02"/>
    <w:rsid w:val="00C13DD2"/>
    <w:rsid w:val="00C13EEF"/>
    <w:rsid w:val="00C14035"/>
    <w:rsid w:val="00C14268"/>
    <w:rsid w:val="00C1437D"/>
    <w:rsid w:val="00C143D9"/>
    <w:rsid w:val="00C145DB"/>
    <w:rsid w:val="00C14C6C"/>
    <w:rsid w:val="00C14DBA"/>
    <w:rsid w:val="00C150E0"/>
    <w:rsid w:val="00C15190"/>
    <w:rsid w:val="00C15605"/>
    <w:rsid w:val="00C158A7"/>
    <w:rsid w:val="00C158FE"/>
    <w:rsid w:val="00C15E17"/>
    <w:rsid w:val="00C16688"/>
    <w:rsid w:val="00C16BBB"/>
    <w:rsid w:val="00C16FCA"/>
    <w:rsid w:val="00C17199"/>
    <w:rsid w:val="00C17343"/>
    <w:rsid w:val="00C1757C"/>
    <w:rsid w:val="00C175FC"/>
    <w:rsid w:val="00C17816"/>
    <w:rsid w:val="00C17D28"/>
    <w:rsid w:val="00C17E1C"/>
    <w:rsid w:val="00C20262"/>
    <w:rsid w:val="00C203F1"/>
    <w:rsid w:val="00C20409"/>
    <w:rsid w:val="00C204AF"/>
    <w:rsid w:val="00C20782"/>
    <w:rsid w:val="00C213A3"/>
    <w:rsid w:val="00C213F7"/>
    <w:rsid w:val="00C218ED"/>
    <w:rsid w:val="00C223A3"/>
    <w:rsid w:val="00C223D6"/>
    <w:rsid w:val="00C22564"/>
    <w:rsid w:val="00C22619"/>
    <w:rsid w:val="00C23499"/>
    <w:rsid w:val="00C238FC"/>
    <w:rsid w:val="00C23AFB"/>
    <w:rsid w:val="00C23C40"/>
    <w:rsid w:val="00C23D04"/>
    <w:rsid w:val="00C23D7D"/>
    <w:rsid w:val="00C241FA"/>
    <w:rsid w:val="00C24596"/>
    <w:rsid w:val="00C248B8"/>
    <w:rsid w:val="00C24CFD"/>
    <w:rsid w:val="00C250B3"/>
    <w:rsid w:val="00C25553"/>
    <w:rsid w:val="00C2565F"/>
    <w:rsid w:val="00C261E1"/>
    <w:rsid w:val="00C2696E"/>
    <w:rsid w:val="00C26CCD"/>
    <w:rsid w:val="00C26E90"/>
    <w:rsid w:val="00C27174"/>
    <w:rsid w:val="00C275F0"/>
    <w:rsid w:val="00C279E1"/>
    <w:rsid w:val="00C30005"/>
    <w:rsid w:val="00C30075"/>
    <w:rsid w:val="00C30631"/>
    <w:rsid w:val="00C306A6"/>
    <w:rsid w:val="00C308CE"/>
    <w:rsid w:val="00C309F0"/>
    <w:rsid w:val="00C30E59"/>
    <w:rsid w:val="00C30FB9"/>
    <w:rsid w:val="00C3101E"/>
    <w:rsid w:val="00C312FF"/>
    <w:rsid w:val="00C31312"/>
    <w:rsid w:val="00C31A62"/>
    <w:rsid w:val="00C31DE3"/>
    <w:rsid w:val="00C3204C"/>
    <w:rsid w:val="00C322C9"/>
    <w:rsid w:val="00C3238D"/>
    <w:rsid w:val="00C324D9"/>
    <w:rsid w:val="00C3311A"/>
    <w:rsid w:val="00C33520"/>
    <w:rsid w:val="00C337A0"/>
    <w:rsid w:val="00C33AC3"/>
    <w:rsid w:val="00C33B73"/>
    <w:rsid w:val="00C33EEF"/>
    <w:rsid w:val="00C33F2F"/>
    <w:rsid w:val="00C342FF"/>
    <w:rsid w:val="00C349DD"/>
    <w:rsid w:val="00C34C53"/>
    <w:rsid w:val="00C357B8"/>
    <w:rsid w:val="00C35841"/>
    <w:rsid w:val="00C35AE2"/>
    <w:rsid w:val="00C35BDC"/>
    <w:rsid w:val="00C35C98"/>
    <w:rsid w:val="00C35E4B"/>
    <w:rsid w:val="00C35FC6"/>
    <w:rsid w:val="00C36120"/>
    <w:rsid w:val="00C3618C"/>
    <w:rsid w:val="00C3624D"/>
    <w:rsid w:val="00C3634C"/>
    <w:rsid w:val="00C36496"/>
    <w:rsid w:val="00C366FD"/>
    <w:rsid w:val="00C36806"/>
    <w:rsid w:val="00C368BE"/>
    <w:rsid w:val="00C36D03"/>
    <w:rsid w:val="00C37116"/>
    <w:rsid w:val="00C375D3"/>
    <w:rsid w:val="00C37801"/>
    <w:rsid w:val="00C378FD"/>
    <w:rsid w:val="00C378FE"/>
    <w:rsid w:val="00C37AE8"/>
    <w:rsid w:val="00C37B1A"/>
    <w:rsid w:val="00C37DAC"/>
    <w:rsid w:val="00C37E4C"/>
    <w:rsid w:val="00C37F32"/>
    <w:rsid w:val="00C40908"/>
    <w:rsid w:val="00C40920"/>
    <w:rsid w:val="00C40E74"/>
    <w:rsid w:val="00C40EFB"/>
    <w:rsid w:val="00C40FEA"/>
    <w:rsid w:val="00C412C7"/>
    <w:rsid w:val="00C416F4"/>
    <w:rsid w:val="00C41853"/>
    <w:rsid w:val="00C419E3"/>
    <w:rsid w:val="00C41B7B"/>
    <w:rsid w:val="00C41BA3"/>
    <w:rsid w:val="00C41E34"/>
    <w:rsid w:val="00C423E3"/>
    <w:rsid w:val="00C42402"/>
    <w:rsid w:val="00C427AF"/>
    <w:rsid w:val="00C42BD3"/>
    <w:rsid w:val="00C42DB0"/>
    <w:rsid w:val="00C42F16"/>
    <w:rsid w:val="00C430D2"/>
    <w:rsid w:val="00C431EC"/>
    <w:rsid w:val="00C43294"/>
    <w:rsid w:val="00C43356"/>
    <w:rsid w:val="00C4382A"/>
    <w:rsid w:val="00C4427E"/>
    <w:rsid w:val="00C443C0"/>
    <w:rsid w:val="00C445F8"/>
    <w:rsid w:val="00C44604"/>
    <w:rsid w:val="00C4464E"/>
    <w:rsid w:val="00C44900"/>
    <w:rsid w:val="00C457E4"/>
    <w:rsid w:val="00C45BE7"/>
    <w:rsid w:val="00C45D47"/>
    <w:rsid w:val="00C4624F"/>
    <w:rsid w:val="00C46253"/>
    <w:rsid w:val="00C46764"/>
    <w:rsid w:val="00C469EE"/>
    <w:rsid w:val="00C46C17"/>
    <w:rsid w:val="00C46E41"/>
    <w:rsid w:val="00C47034"/>
    <w:rsid w:val="00C4749B"/>
    <w:rsid w:val="00C47722"/>
    <w:rsid w:val="00C47CE2"/>
    <w:rsid w:val="00C47D84"/>
    <w:rsid w:val="00C5031B"/>
    <w:rsid w:val="00C505F0"/>
    <w:rsid w:val="00C506D8"/>
    <w:rsid w:val="00C50EDC"/>
    <w:rsid w:val="00C51617"/>
    <w:rsid w:val="00C51B5B"/>
    <w:rsid w:val="00C51C70"/>
    <w:rsid w:val="00C51EAF"/>
    <w:rsid w:val="00C520D1"/>
    <w:rsid w:val="00C5210E"/>
    <w:rsid w:val="00C5212C"/>
    <w:rsid w:val="00C5226A"/>
    <w:rsid w:val="00C522E8"/>
    <w:rsid w:val="00C52A95"/>
    <w:rsid w:val="00C52D32"/>
    <w:rsid w:val="00C52EB7"/>
    <w:rsid w:val="00C53638"/>
    <w:rsid w:val="00C53797"/>
    <w:rsid w:val="00C54331"/>
    <w:rsid w:val="00C5455B"/>
    <w:rsid w:val="00C54FAD"/>
    <w:rsid w:val="00C55483"/>
    <w:rsid w:val="00C55C9F"/>
    <w:rsid w:val="00C55D19"/>
    <w:rsid w:val="00C561E8"/>
    <w:rsid w:val="00C5633B"/>
    <w:rsid w:val="00C563D1"/>
    <w:rsid w:val="00C564DC"/>
    <w:rsid w:val="00C567C9"/>
    <w:rsid w:val="00C56857"/>
    <w:rsid w:val="00C56ACC"/>
    <w:rsid w:val="00C56F1F"/>
    <w:rsid w:val="00C57298"/>
    <w:rsid w:val="00C57331"/>
    <w:rsid w:val="00C57775"/>
    <w:rsid w:val="00C577D6"/>
    <w:rsid w:val="00C57A69"/>
    <w:rsid w:val="00C57ABB"/>
    <w:rsid w:val="00C57BFB"/>
    <w:rsid w:val="00C57DB1"/>
    <w:rsid w:val="00C6048F"/>
    <w:rsid w:val="00C611AA"/>
    <w:rsid w:val="00C616B3"/>
    <w:rsid w:val="00C61B47"/>
    <w:rsid w:val="00C62392"/>
    <w:rsid w:val="00C6240C"/>
    <w:rsid w:val="00C62600"/>
    <w:rsid w:val="00C6294C"/>
    <w:rsid w:val="00C62A05"/>
    <w:rsid w:val="00C62BAE"/>
    <w:rsid w:val="00C62CD5"/>
    <w:rsid w:val="00C62D0D"/>
    <w:rsid w:val="00C63528"/>
    <w:rsid w:val="00C637FF"/>
    <w:rsid w:val="00C63B3C"/>
    <w:rsid w:val="00C63B45"/>
    <w:rsid w:val="00C63C6E"/>
    <w:rsid w:val="00C64136"/>
    <w:rsid w:val="00C64163"/>
    <w:rsid w:val="00C6428B"/>
    <w:rsid w:val="00C64471"/>
    <w:rsid w:val="00C64493"/>
    <w:rsid w:val="00C64727"/>
    <w:rsid w:val="00C64A72"/>
    <w:rsid w:val="00C64EBB"/>
    <w:rsid w:val="00C65487"/>
    <w:rsid w:val="00C659EA"/>
    <w:rsid w:val="00C65EEA"/>
    <w:rsid w:val="00C660AE"/>
    <w:rsid w:val="00C660B3"/>
    <w:rsid w:val="00C66346"/>
    <w:rsid w:val="00C666DA"/>
    <w:rsid w:val="00C6671E"/>
    <w:rsid w:val="00C671BE"/>
    <w:rsid w:val="00C67359"/>
    <w:rsid w:val="00C67663"/>
    <w:rsid w:val="00C6766E"/>
    <w:rsid w:val="00C676CC"/>
    <w:rsid w:val="00C679CD"/>
    <w:rsid w:val="00C679E2"/>
    <w:rsid w:val="00C67C9D"/>
    <w:rsid w:val="00C70699"/>
    <w:rsid w:val="00C707F6"/>
    <w:rsid w:val="00C70B59"/>
    <w:rsid w:val="00C71039"/>
    <w:rsid w:val="00C71090"/>
    <w:rsid w:val="00C71535"/>
    <w:rsid w:val="00C71CE8"/>
    <w:rsid w:val="00C71DA5"/>
    <w:rsid w:val="00C723BB"/>
    <w:rsid w:val="00C72787"/>
    <w:rsid w:val="00C729FD"/>
    <w:rsid w:val="00C72A45"/>
    <w:rsid w:val="00C732DC"/>
    <w:rsid w:val="00C73358"/>
    <w:rsid w:val="00C7346B"/>
    <w:rsid w:val="00C73502"/>
    <w:rsid w:val="00C73634"/>
    <w:rsid w:val="00C736D7"/>
    <w:rsid w:val="00C739F9"/>
    <w:rsid w:val="00C73D48"/>
    <w:rsid w:val="00C7425B"/>
    <w:rsid w:val="00C75110"/>
    <w:rsid w:val="00C751F9"/>
    <w:rsid w:val="00C752BD"/>
    <w:rsid w:val="00C7596A"/>
    <w:rsid w:val="00C75A8B"/>
    <w:rsid w:val="00C761DD"/>
    <w:rsid w:val="00C76206"/>
    <w:rsid w:val="00C76539"/>
    <w:rsid w:val="00C76A76"/>
    <w:rsid w:val="00C76A8D"/>
    <w:rsid w:val="00C76EE7"/>
    <w:rsid w:val="00C7715B"/>
    <w:rsid w:val="00C77A20"/>
    <w:rsid w:val="00C8023E"/>
    <w:rsid w:val="00C8056A"/>
    <w:rsid w:val="00C806F4"/>
    <w:rsid w:val="00C80CF7"/>
    <w:rsid w:val="00C80E7A"/>
    <w:rsid w:val="00C80F8E"/>
    <w:rsid w:val="00C81398"/>
    <w:rsid w:val="00C81489"/>
    <w:rsid w:val="00C8155F"/>
    <w:rsid w:val="00C815A9"/>
    <w:rsid w:val="00C822AB"/>
    <w:rsid w:val="00C82603"/>
    <w:rsid w:val="00C826F8"/>
    <w:rsid w:val="00C82F78"/>
    <w:rsid w:val="00C82FCD"/>
    <w:rsid w:val="00C8309A"/>
    <w:rsid w:val="00C833DF"/>
    <w:rsid w:val="00C8345A"/>
    <w:rsid w:val="00C8350B"/>
    <w:rsid w:val="00C8365C"/>
    <w:rsid w:val="00C83716"/>
    <w:rsid w:val="00C837E5"/>
    <w:rsid w:val="00C8412C"/>
    <w:rsid w:val="00C845C1"/>
    <w:rsid w:val="00C8471E"/>
    <w:rsid w:val="00C84AB2"/>
    <w:rsid w:val="00C84D8B"/>
    <w:rsid w:val="00C84DB8"/>
    <w:rsid w:val="00C85FC1"/>
    <w:rsid w:val="00C86109"/>
    <w:rsid w:val="00C86229"/>
    <w:rsid w:val="00C8697E"/>
    <w:rsid w:val="00C86A85"/>
    <w:rsid w:val="00C86D51"/>
    <w:rsid w:val="00C872C5"/>
    <w:rsid w:val="00C8773B"/>
    <w:rsid w:val="00C87DB3"/>
    <w:rsid w:val="00C87E15"/>
    <w:rsid w:val="00C90A3B"/>
    <w:rsid w:val="00C90C92"/>
    <w:rsid w:val="00C90F71"/>
    <w:rsid w:val="00C91101"/>
    <w:rsid w:val="00C91208"/>
    <w:rsid w:val="00C914AC"/>
    <w:rsid w:val="00C9178F"/>
    <w:rsid w:val="00C9198D"/>
    <w:rsid w:val="00C91BEF"/>
    <w:rsid w:val="00C92446"/>
    <w:rsid w:val="00C926AE"/>
    <w:rsid w:val="00C9290D"/>
    <w:rsid w:val="00C92AAB"/>
    <w:rsid w:val="00C92D22"/>
    <w:rsid w:val="00C92F9E"/>
    <w:rsid w:val="00C933C4"/>
    <w:rsid w:val="00C933CA"/>
    <w:rsid w:val="00C93905"/>
    <w:rsid w:val="00C93937"/>
    <w:rsid w:val="00C939D9"/>
    <w:rsid w:val="00C93B61"/>
    <w:rsid w:val="00C93C08"/>
    <w:rsid w:val="00C93CA7"/>
    <w:rsid w:val="00C9427F"/>
    <w:rsid w:val="00C9430B"/>
    <w:rsid w:val="00C94943"/>
    <w:rsid w:val="00C95136"/>
    <w:rsid w:val="00C95865"/>
    <w:rsid w:val="00C967B1"/>
    <w:rsid w:val="00C9694B"/>
    <w:rsid w:val="00C96A18"/>
    <w:rsid w:val="00C96A52"/>
    <w:rsid w:val="00C96BBD"/>
    <w:rsid w:val="00C96D4D"/>
    <w:rsid w:val="00CA021F"/>
    <w:rsid w:val="00CA0BE7"/>
    <w:rsid w:val="00CA0E4F"/>
    <w:rsid w:val="00CA1428"/>
    <w:rsid w:val="00CA17E1"/>
    <w:rsid w:val="00CA21A6"/>
    <w:rsid w:val="00CA25B7"/>
    <w:rsid w:val="00CA265E"/>
    <w:rsid w:val="00CA289A"/>
    <w:rsid w:val="00CA2B1C"/>
    <w:rsid w:val="00CA2BCC"/>
    <w:rsid w:val="00CA3072"/>
    <w:rsid w:val="00CA39EC"/>
    <w:rsid w:val="00CA3C9B"/>
    <w:rsid w:val="00CA401F"/>
    <w:rsid w:val="00CA43A0"/>
    <w:rsid w:val="00CA4728"/>
    <w:rsid w:val="00CA479E"/>
    <w:rsid w:val="00CA47CC"/>
    <w:rsid w:val="00CA4837"/>
    <w:rsid w:val="00CA4842"/>
    <w:rsid w:val="00CA48F3"/>
    <w:rsid w:val="00CA521F"/>
    <w:rsid w:val="00CA550C"/>
    <w:rsid w:val="00CA5773"/>
    <w:rsid w:val="00CA5A5F"/>
    <w:rsid w:val="00CA669C"/>
    <w:rsid w:val="00CA66CB"/>
    <w:rsid w:val="00CA736A"/>
    <w:rsid w:val="00CA7571"/>
    <w:rsid w:val="00CB0518"/>
    <w:rsid w:val="00CB07DB"/>
    <w:rsid w:val="00CB1004"/>
    <w:rsid w:val="00CB1656"/>
    <w:rsid w:val="00CB1977"/>
    <w:rsid w:val="00CB1BF1"/>
    <w:rsid w:val="00CB1FC0"/>
    <w:rsid w:val="00CB2984"/>
    <w:rsid w:val="00CB2EE2"/>
    <w:rsid w:val="00CB3386"/>
    <w:rsid w:val="00CB3394"/>
    <w:rsid w:val="00CB3464"/>
    <w:rsid w:val="00CB3558"/>
    <w:rsid w:val="00CB36B5"/>
    <w:rsid w:val="00CB36C7"/>
    <w:rsid w:val="00CB3B1B"/>
    <w:rsid w:val="00CB3F98"/>
    <w:rsid w:val="00CB460A"/>
    <w:rsid w:val="00CB496E"/>
    <w:rsid w:val="00CB4B0E"/>
    <w:rsid w:val="00CB4DC3"/>
    <w:rsid w:val="00CB505A"/>
    <w:rsid w:val="00CB538E"/>
    <w:rsid w:val="00CB5A4B"/>
    <w:rsid w:val="00CB5A9B"/>
    <w:rsid w:val="00CB63F3"/>
    <w:rsid w:val="00CB6706"/>
    <w:rsid w:val="00CB6B75"/>
    <w:rsid w:val="00CB73B1"/>
    <w:rsid w:val="00CB7D25"/>
    <w:rsid w:val="00CB7FF5"/>
    <w:rsid w:val="00CC00E0"/>
    <w:rsid w:val="00CC0354"/>
    <w:rsid w:val="00CC040B"/>
    <w:rsid w:val="00CC0ADB"/>
    <w:rsid w:val="00CC0F6E"/>
    <w:rsid w:val="00CC1024"/>
    <w:rsid w:val="00CC142E"/>
    <w:rsid w:val="00CC1661"/>
    <w:rsid w:val="00CC1A41"/>
    <w:rsid w:val="00CC1C20"/>
    <w:rsid w:val="00CC1DD7"/>
    <w:rsid w:val="00CC2084"/>
    <w:rsid w:val="00CC20EC"/>
    <w:rsid w:val="00CC2443"/>
    <w:rsid w:val="00CC256F"/>
    <w:rsid w:val="00CC2635"/>
    <w:rsid w:val="00CC3249"/>
    <w:rsid w:val="00CC326D"/>
    <w:rsid w:val="00CC35B3"/>
    <w:rsid w:val="00CC3FF0"/>
    <w:rsid w:val="00CC416E"/>
    <w:rsid w:val="00CC43D2"/>
    <w:rsid w:val="00CC458D"/>
    <w:rsid w:val="00CC4BFC"/>
    <w:rsid w:val="00CC4DCE"/>
    <w:rsid w:val="00CC4DDA"/>
    <w:rsid w:val="00CC50F0"/>
    <w:rsid w:val="00CC53CF"/>
    <w:rsid w:val="00CC567F"/>
    <w:rsid w:val="00CC569B"/>
    <w:rsid w:val="00CC5E3B"/>
    <w:rsid w:val="00CC65E3"/>
    <w:rsid w:val="00CC66F7"/>
    <w:rsid w:val="00CC67F2"/>
    <w:rsid w:val="00CC6C6C"/>
    <w:rsid w:val="00CC6F37"/>
    <w:rsid w:val="00CC7253"/>
    <w:rsid w:val="00CC7B24"/>
    <w:rsid w:val="00CC7E7D"/>
    <w:rsid w:val="00CC7F4A"/>
    <w:rsid w:val="00CD0048"/>
    <w:rsid w:val="00CD03CF"/>
    <w:rsid w:val="00CD06B3"/>
    <w:rsid w:val="00CD133C"/>
    <w:rsid w:val="00CD1576"/>
    <w:rsid w:val="00CD1C44"/>
    <w:rsid w:val="00CD210A"/>
    <w:rsid w:val="00CD238C"/>
    <w:rsid w:val="00CD23CB"/>
    <w:rsid w:val="00CD26C7"/>
    <w:rsid w:val="00CD2748"/>
    <w:rsid w:val="00CD2779"/>
    <w:rsid w:val="00CD280D"/>
    <w:rsid w:val="00CD2955"/>
    <w:rsid w:val="00CD299F"/>
    <w:rsid w:val="00CD2AFB"/>
    <w:rsid w:val="00CD2D4F"/>
    <w:rsid w:val="00CD2E7E"/>
    <w:rsid w:val="00CD3010"/>
    <w:rsid w:val="00CD314D"/>
    <w:rsid w:val="00CD329B"/>
    <w:rsid w:val="00CD3579"/>
    <w:rsid w:val="00CD3F5C"/>
    <w:rsid w:val="00CD42CC"/>
    <w:rsid w:val="00CD4821"/>
    <w:rsid w:val="00CD4EE6"/>
    <w:rsid w:val="00CD5420"/>
    <w:rsid w:val="00CD54B2"/>
    <w:rsid w:val="00CD5553"/>
    <w:rsid w:val="00CD572A"/>
    <w:rsid w:val="00CD580F"/>
    <w:rsid w:val="00CD586E"/>
    <w:rsid w:val="00CD5FC2"/>
    <w:rsid w:val="00CD62D0"/>
    <w:rsid w:val="00CD637F"/>
    <w:rsid w:val="00CD6521"/>
    <w:rsid w:val="00CD6790"/>
    <w:rsid w:val="00CD6935"/>
    <w:rsid w:val="00CD6AF7"/>
    <w:rsid w:val="00CD728F"/>
    <w:rsid w:val="00CD7D99"/>
    <w:rsid w:val="00CD7EF7"/>
    <w:rsid w:val="00CE0466"/>
    <w:rsid w:val="00CE0490"/>
    <w:rsid w:val="00CE066F"/>
    <w:rsid w:val="00CE085C"/>
    <w:rsid w:val="00CE08E0"/>
    <w:rsid w:val="00CE08E1"/>
    <w:rsid w:val="00CE0B27"/>
    <w:rsid w:val="00CE0CBF"/>
    <w:rsid w:val="00CE1323"/>
    <w:rsid w:val="00CE161C"/>
    <w:rsid w:val="00CE17E5"/>
    <w:rsid w:val="00CE1A19"/>
    <w:rsid w:val="00CE261F"/>
    <w:rsid w:val="00CE2693"/>
    <w:rsid w:val="00CE2AD7"/>
    <w:rsid w:val="00CE2BF9"/>
    <w:rsid w:val="00CE2D0B"/>
    <w:rsid w:val="00CE34CC"/>
    <w:rsid w:val="00CE3862"/>
    <w:rsid w:val="00CE39A1"/>
    <w:rsid w:val="00CE39A7"/>
    <w:rsid w:val="00CE3B47"/>
    <w:rsid w:val="00CE40D1"/>
    <w:rsid w:val="00CE410F"/>
    <w:rsid w:val="00CE415F"/>
    <w:rsid w:val="00CE46BE"/>
    <w:rsid w:val="00CE46EB"/>
    <w:rsid w:val="00CE494E"/>
    <w:rsid w:val="00CE4EF1"/>
    <w:rsid w:val="00CE50D9"/>
    <w:rsid w:val="00CE5556"/>
    <w:rsid w:val="00CE5D9D"/>
    <w:rsid w:val="00CE62C7"/>
    <w:rsid w:val="00CE67F3"/>
    <w:rsid w:val="00CE6C1B"/>
    <w:rsid w:val="00CE6E0C"/>
    <w:rsid w:val="00CE6F9E"/>
    <w:rsid w:val="00CE70B4"/>
    <w:rsid w:val="00CE73A1"/>
    <w:rsid w:val="00CE7CBA"/>
    <w:rsid w:val="00CE7D21"/>
    <w:rsid w:val="00CF0341"/>
    <w:rsid w:val="00CF0793"/>
    <w:rsid w:val="00CF0E81"/>
    <w:rsid w:val="00CF0ECB"/>
    <w:rsid w:val="00CF114A"/>
    <w:rsid w:val="00CF1188"/>
    <w:rsid w:val="00CF1347"/>
    <w:rsid w:val="00CF189B"/>
    <w:rsid w:val="00CF1A43"/>
    <w:rsid w:val="00CF1D0D"/>
    <w:rsid w:val="00CF1F50"/>
    <w:rsid w:val="00CF238A"/>
    <w:rsid w:val="00CF27BA"/>
    <w:rsid w:val="00CF2983"/>
    <w:rsid w:val="00CF29CF"/>
    <w:rsid w:val="00CF3064"/>
    <w:rsid w:val="00CF314E"/>
    <w:rsid w:val="00CF3EAA"/>
    <w:rsid w:val="00CF4B66"/>
    <w:rsid w:val="00CF4CE4"/>
    <w:rsid w:val="00CF5D69"/>
    <w:rsid w:val="00CF5F98"/>
    <w:rsid w:val="00CF64AE"/>
    <w:rsid w:val="00CF6E5C"/>
    <w:rsid w:val="00CF6E64"/>
    <w:rsid w:val="00CF7129"/>
    <w:rsid w:val="00CF7210"/>
    <w:rsid w:val="00CF741D"/>
    <w:rsid w:val="00CF74C3"/>
    <w:rsid w:val="00CF784A"/>
    <w:rsid w:val="00D00100"/>
    <w:rsid w:val="00D00721"/>
    <w:rsid w:val="00D008A0"/>
    <w:rsid w:val="00D00FDA"/>
    <w:rsid w:val="00D01676"/>
    <w:rsid w:val="00D016F2"/>
    <w:rsid w:val="00D01CAD"/>
    <w:rsid w:val="00D0212F"/>
    <w:rsid w:val="00D0223C"/>
    <w:rsid w:val="00D02396"/>
    <w:rsid w:val="00D023A6"/>
    <w:rsid w:val="00D03020"/>
    <w:rsid w:val="00D03102"/>
    <w:rsid w:val="00D03671"/>
    <w:rsid w:val="00D03852"/>
    <w:rsid w:val="00D0390E"/>
    <w:rsid w:val="00D03F1A"/>
    <w:rsid w:val="00D041DA"/>
    <w:rsid w:val="00D044A2"/>
    <w:rsid w:val="00D047E0"/>
    <w:rsid w:val="00D048E6"/>
    <w:rsid w:val="00D0537C"/>
    <w:rsid w:val="00D05AD8"/>
    <w:rsid w:val="00D05D60"/>
    <w:rsid w:val="00D0622C"/>
    <w:rsid w:val="00D06402"/>
    <w:rsid w:val="00D06615"/>
    <w:rsid w:val="00D066AD"/>
    <w:rsid w:val="00D06777"/>
    <w:rsid w:val="00D069F3"/>
    <w:rsid w:val="00D06EFB"/>
    <w:rsid w:val="00D07155"/>
    <w:rsid w:val="00D072C5"/>
    <w:rsid w:val="00D07AD7"/>
    <w:rsid w:val="00D07C6B"/>
    <w:rsid w:val="00D10000"/>
    <w:rsid w:val="00D104E5"/>
    <w:rsid w:val="00D1057B"/>
    <w:rsid w:val="00D111C3"/>
    <w:rsid w:val="00D11298"/>
    <w:rsid w:val="00D1192C"/>
    <w:rsid w:val="00D11ACA"/>
    <w:rsid w:val="00D11C4A"/>
    <w:rsid w:val="00D11C95"/>
    <w:rsid w:val="00D11DCA"/>
    <w:rsid w:val="00D121C7"/>
    <w:rsid w:val="00D12234"/>
    <w:rsid w:val="00D122B7"/>
    <w:rsid w:val="00D12412"/>
    <w:rsid w:val="00D126E6"/>
    <w:rsid w:val="00D1292D"/>
    <w:rsid w:val="00D129B9"/>
    <w:rsid w:val="00D12ADA"/>
    <w:rsid w:val="00D1328D"/>
    <w:rsid w:val="00D1384A"/>
    <w:rsid w:val="00D13C57"/>
    <w:rsid w:val="00D140F2"/>
    <w:rsid w:val="00D14366"/>
    <w:rsid w:val="00D149FA"/>
    <w:rsid w:val="00D14DD6"/>
    <w:rsid w:val="00D15298"/>
    <w:rsid w:val="00D15A2A"/>
    <w:rsid w:val="00D15C14"/>
    <w:rsid w:val="00D15FF5"/>
    <w:rsid w:val="00D1645B"/>
    <w:rsid w:val="00D164B4"/>
    <w:rsid w:val="00D16728"/>
    <w:rsid w:val="00D1679D"/>
    <w:rsid w:val="00D168BF"/>
    <w:rsid w:val="00D168DA"/>
    <w:rsid w:val="00D169CF"/>
    <w:rsid w:val="00D16C73"/>
    <w:rsid w:val="00D1734B"/>
    <w:rsid w:val="00D1739C"/>
    <w:rsid w:val="00D17546"/>
    <w:rsid w:val="00D17607"/>
    <w:rsid w:val="00D176F9"/>
    <w:rsid w:val="00D200E3"/>
    <w:rsid w:val="00D20503"/>
    <w:rsid w:val="00D206C5"/>
    <w:rsid w:val="00D207BF"/>
    <w:rsid w:val="00D20808"/>
    <w:rsid w:val="00D2084F"/>
    <w:rsid w:val="00D20E3D"/>
    <w:rsid w:val="00D20EC0"/>
    <w:rsid w:val="00D2122E"/>
    <w:rsid w:val="00D21516"/>
    <w:rsid w:val="00D21729"/>
    <w:rsid w:val="00D219A6"/>
    <w:rsid w:val="00D21EA5"/>
    <w:rsid w:val="00D21FB5"/>
    <w:rsid w:val="00D22173"/>
    <w:rsid w:val="00D224E4"/>
    <w:rsid w:val="00D226EC"/>
    <w:rsid w:val="00D22C8B"/>
    <w:rsid w:val="00D23069"/>
    <w:rsid w:val="00D232FA"/>
    <w:rsid w:val="00D23393"/>
    <w:rsid w:val="00D2398E"/>
    <w:rsid w:val="00D23A5C"/>
    <w:rsid w:val="00D23EB2"/>
    <w:rsid w:val="00D2424B"/>
    <w:rsid w:val="00D243CF"/>
    <w:rsid w:val="00D245C1"/>
    <w:rsid w:val="00D248FB"/>
    <w:rsid w:val="00D24C7C"/>
    <w:rsid w:val="00D24D90"/>
    <w:rsid w:val="00D25418"/>
    <w:rsid w:val="00D254B1"/>
    <w:rsid w:val="00D2567B"/>
    <w:rsid w:val="00D25ECF"/>
    <w:rsid w:val="00D260A7"/>
    <w:rsid w:val="00D267B9"/>
    <w:rsid w:val="00D26869"/>
    <w:rsid w:val="00D26881"/>
    <w:rsid w:val="00D26D4A"/>
    <w:rsid w:val="00D26DC8"/>
    <w:rsid w:val="00D2719C"/>
    <w:rsid w:val="00D27341"/>
    <w:rsid w:val="00D27747"/>
    <w:rsid w:val="00D27BA3"/>
    <w:rsid w:val="00D27C56"/>
    <w:rsid w:val="00D27C6E"/>
    <w:rsid w:val="00D27FCB"/>
    <w:rsid w:val="00D30C79"/>
    <w:rsid w:val="00D30CE8"/>
    <w:rsid w:val="00D3104F"/>
    <w:rsid w:val="00D311D5"/>
    <w:rsid w:val="00D3165C"/>
    <w:rsid w:val="00D31DCE"/>
    <w:rsid w:val="00D31EAE"/>
    <w:rsid w:val="00D32897"/>
    <w:rsid w:val="00D32ADA"/>
    <w:rsid w:val="00D32CA9"/>
    <w:rsid w:val="00D32CF4"/>
    <w:rsid w:val="00D33342"/>
    <w:rsid w:val="00D33B23"/>
    <w:rsid w:val="00D33CE0"/>
    <w:rsid w:val="00D33DED"/>
    <w:rsid w:val="00D3436D"/>
    <w:rsid w:val="00D343BD"/>
    <w:rsid w:val="00D34C81"/>
    <w:rsid w:val="00D34CBC"/>
    <w:rsid w:val="00D34CDB"/>
    <w:rsid w:val="00D34FA4"/>
    <w:rsid w:val="00D35103"/>
    <w:rsid w:val="00D356A8"/>
    <w:rsid w:val="00D358C0"/>
    <w:rsid w:val="00D35A7D"/>
    <w:rsid w:val="00D35E27"/>
    <w:rsid w:val="00D35F54"/>
    <w:rsid w:val="00D36674"/>
    <w:rsid w:val="00D366F3"/>
    <w:rsid w:val="00D36A05"/>
    <w:rsid w:val="00D36E12"/>
    <w:rsid w:val="00D36ECB"/>
    <w:rsid w:val="00D370E9"/>
    <w:rsid w:val="00D37144"/>
    <w:rsid w:val="00D373B9"/>
    <w:rsid w:val="00D377CC"/>
    <w:rsid w:val="00D377EC"/>
    <w:rsid w:val="00D400CA"/>
    <w:rsid w:val="00D4021E"/>
    <w:rsid w:val="00D40298"/>
    <w:rsid w:val="00D40474"/>
    <w:rsid w:val="00D40568"/>
    <w:rsid w:val="00D408A3"/>
    <w:rsid w:val="00D40971"/>
    <w:rsid w:val="00D40B59"/>
    <w:rsid w:val="00D41456"/>
    <w:rsid w:val="00D41778"/>
    <w:rsid w:val="00D41A7D"/>
    <w:rsid w:val="00D421C4"/>
    <w:rsid w:val="00D4243E"/>
    <w:rsid w:val="00D43758"/>
    <w:rsid w:val="00D4381E"/>
    <w:rsid w:val="00D438EF"/>
    <w:rsid w:val="00D439EA"/>
    <w:rsid w:val="00D43A90"/>
    <w:rsid w:val="00D43ADA"/>
    <w:rsid w:val="00D43BF8"/>
    <w:rsid w:val="00D43C64"/>
    <w:rsid w:val="00D43F91"/>
    <w:rsid w:val="00D44046"/>
    <w:rsid w:val="00D44113"/>
    <w:rsid w:val="00D443DA"/>
    <w:rsid w:val="00D44462"/>
    <w:rsid w:val="00D445CB"/>
    <w:rsid w:val="00D44701"/>
    <w:rsid w:val="00D449BE"/>
    <w:rsid w:val="00D44ACB"/>
    <w:rsid w:val="00D44E02"/>
    <w:rsid w:val="00D454AC"/>
    <w:rsid w:val="00D45877"/>
    <w:rsid w:val="00D4587F"/>
    <w:rsid w:val="00D45D78"/>
    <w:rsid w:val="00D46605"/>
    <w:rsid w:val="00D468D6"/>
    <w:rsid w:val="00D47606"/>
    <w:rsid w:val="00D47ECF"/>
    <w:rsid w:val="00D50350"/>
    <w:rsid w:val="00D50A0C"/>
    <w:rsid w:val="00D50C68"/>
    <w:rsid w:val="00D51378"/>
    <w:rsid w:val="00D5141C"/>
    <w:rsid w:val="00D5168F"/>
    <w:rsid w:val="00D51DFD"/>
    <w:rsid w:val="00D51F5D"/>
    <w:rsid w:val="00D51F8B"/>
    <w:rsid w:val="00D5209C"/>
    <w:rsid w:val="00D52215"/>
    <w:rsid w:val="00D52783"/>
    <w:rsid w:val="00D52BC0"/>
    <w:rsid w:val="00D5340C"/>
    <w:rsid w:val="00D5357B"/>
    <w:rsid w:val="00D5376D"/>
    <w:rsid w:val="00D53931"/>
    <w:rsid w:val="00D54560"/>
    <w:rsid w:val="00D54CCB"/>
    <w:rsid w:val="00D54F80"/>
    <w:rsid w:val="00D5524B"/>
    <w:rsid w:val="00D552E9"/>
    <w:rsid w:val="00D55403"/>
    <w:rsid w:val="00D55784"/>
    <w:rsid w:val="00D557E3"/>
    <w:rsid w:val="00D55A12"/>
    <w:rsid w:val="00D55F61"/>
    <w:rsid w:val="00D56106"/>
    <w:rsid w:val="00D56533"/>
    <w:rsid w:val="00D56BB9"/>
    <w:rsid w:val="00D56D3A"/>
    <w:rsid w:val="00D56E09"/>
    <w:rsid w:val="00D56E52"/>
    <w:rsid w:val="00D56E94"/>
    <w:rsid w:val="00D57316"/>
    <w:rsid w:val="00D5744A"/>
    <w:rsid w:val="00D57B3B"/>
    <w:rsid w:val="00D600FC"/>
    <w:rsid w:val="00D60125"/>
    <w:rsid w:val="00D60264"/>
    <w:rsid w:val="00D6084F"/>
    <w:rsid w:val="00D609CF"/>
    <w:rsid w:val="00D60C1C"/>
    <w:rsid w:val="00D61089"/>
    <w:rsid w:val="00D61429"/>
    <w:rsid w:val="00D6195E"/>
    <w:rsid w:val="00D61C96"/>
    <w:rsid w:val="00D61E43"/>
    <w:rsid w:val="00D61E48"/>
    <w:rsid w:val="00D62024"/>
    <w:rsid w:val="00D62037"/>
    <w:rsid w:val="00D62151"/>
    <w:rsid w:val="00D62577"/>
    <w:rsid w:val="00D625D0"/>
    <w:rsid w:val="00D62836"/>
    <w:rsid w:val="00D6289D"/>
    <w:rsid w:val="00D628F4"/>
    <w:rsid w:val="00D62AF2"/>
    <w:rsid w:val="00D62E49"/>
    <w:rsid w:val="00D62F2F"/>
    <w:rsid w:val="00D63118"/>
    <w:rsid w:val="00D63321"/>
    <w:rsid w:val="00D63351"/>
    <w:rsid w:val="00D6369C"/>
    <w:rsid w:val="00D637E3"/>
    <w:rsid w:val="00D63EA6"/>
    <w:rsid w:val="00D63F81"/>
    <w:rsid w:val="00D6429F"/>
    <w:rsid w:val="00D646E6"/>
    <w:rsid w:val="00D6491B"/>
    <w:rsid w:val="00D64948"/>
    <w:rsid w:val="00D64DF8"/>
    <w:rsid w:val="00D64FAA"/>
    <w:rsid w:val="00D653E6"/>
    <w:rsid w:val="00D6551E"/>
    <w:rsid w:val="00D657A8"/>
    <w:rsid w:val="00D65AB2"/>
    <w:rsid w:val="00D65E4E"/>
    <w:rsid w:val="00D6603A"/>
    <w:rsid w:val="00D66140"/>
    <w:rsid w:val="00D6682D"/>
    <w:rsid w:val="00D66A22"/>
    <w:rsid w:val="00D66A4C"/>
    <w:rsid w:val="00D66A62"/>
    <w:rsid w:val="00D66D15"/>
    <w:rsid w:val="00D66D1B"/>
    <w:rsid w:val="00D67497"/>
    <w:rsid w:val="00D675F9"/>
    <w:rsid w:val="00D67AB8"/>
    <w:rsid w:val="00D67BDF"/>
    <w:rsid w:val="00D67E43"/>
    <w:rsid w:val="00D70433"/>
    <w:rsid w:val="00D70932"/>
    <w:rsid w:val="00D709FF"/>
    <w:rsid w:val="00D70CAE"/>
    <w:rsid w:val="00D70F84"/>
    <w:rsid w:val="00D71158"/>
    <w:rsid w:val="00D712F0"/>
    <w:rsid w:val="00D7187F"/>
    <w:rsid w:val="00D71AB9"/>
    <w:rsid w:val="00D71B2D"/>
    <w:rsid w:val="00D71C60"/>
    <w:rsid w:val="00D71F2B"/>
    <w:rsid w:val="00D72625"/>
    <w:rsid w:val="00D72EC2"/>
    <w:rsid w:val="00D7346E"/>
    <w:rsid w:val="00D739F8"/>
    <w:rsid w:val="00D73A18"/>
    <w:rsid w:val="00D73A69"/>
    <w:rsid w:val="00D73E0D"/>
    <w:rsid w:val="00D73F66"/>
    <w:rsid w:val="00D74405"/>
    <w:rsid w:val="00D74789"/>
    <w:rsid w:val="00D74962"/>
    <w:rsid w:val="00D74BA8"/>
    <w:rsid w:val="00D7555D"/>
    <w:rsid w:val="00D755D1"/>
    <w:rsid w:val="00D75CAE"/>
    <w:rsid w:val="00D75E7F"/>
    <w:rsid w:val="00D76051"/>
    <w:rsid w:val="00D76237"/>
    <w:rsid w:val="00D7633C"/>
    <w:rsid w:val="00D76616"/>
    <w:rsid w:val="00D76646"/>
    <w:rsid w:val="00D766F5"/>
    <w:rsid w:val="00D7679F"/>
    <w:rsid w:val="00D76B26"/>
    <w:rsid w:val="00D76BB4"/>
    <w:rsid w:val="00D771D4"/>
    <w:rsid w:val="00D77483"/>
    <w:rsid w:val="00D77A3A"/>
    <w:rsid w:val="00D77A86"/>
    <w:rsid w:val="00D77EF9"/>
    <w:rsid w:val="00D80092"/>
    <w:rsid w:val="00D803BF"/>
    <w:rsid w:val="00D80426"/>
    <w:rsid w:val="00D804A9"/>
    <w:rsid w:val="00D80838"/>
    <w:rsid w:val="00D8085E"/>
    <w:rsid w:val="00D80903"/>
    <w:rsid w:val="00D80BCD"/>
    <w:rsid w:val="00D80EFA"/>
    <w:rsid w:val="00D8133D"/>
    <w:rsid w:val="00D816B5"/>
    <w:rsid w:val="00D81E13"/>
    <w:rsid w:val="00D82930"/>
    <w:rsid w:val="00D82A6E"/>
    <w:rsid w:val="00D82E8A"/>
    <w:rsid w:val="00D82FD8"/>
    <w:rsid w:val="00D831F5"/>
    <w:rsid w:val="00D83205"/>
    <w:rsid w:val="00D836A1"/>
    <w:rsid w:val="00D83A67"/>
    <w:rsid w:val="00D8409D"/>
    <w:rsid w:val="00D840FF"/>
    <w:rsid w:val="00D84134"/>
    <w:rsid w:val="00D848A5"/>
    <w:rsid w:val="00D84AEA"/>
    <w:rsid w:val="00D84C32"/>
    <w:rsid w:val="00D84D46"/>
    <w:rsid w:val="00D84DBC"/>
    <w:rsid w:val="00D853FC"/>
    <w:rsid w:val="00D857EC"/>
    <w:rsid w:val="00D8582F"/>
    <w:rsid w:val="00D859CC"/>
    <w:rsid w:val="00D859E9"/>
    <w:rsid w:val="00D859FE"/>
    <w:rsid w:val="00D85AFB"/>
    <w:rsid w:val="00D85F02"/>
    <w:rsid w:val="00D85F4B"/>
    <w:rsid w:val="00D862F7"/>
    <w:rsid w:val="00D8698E"/>
    <w:rsid w:val="00D86BE1"/>
    <w:rsid w:val="00D8732F"/>
    <w:rsid w:val="00D8757E"/>
    <w:rsid w:val="00D8774D"/>
    <w:rsid w:val="00D87CE2"/>
    <w:rsid w:val="00D90DC9"/>
    <w:rsid w:val="00D90F1B"/>
    <w:rsid w:val="00D90FEF"/>
    <w:rsid w:val="00D91020"/>
    <w:rsid w:val="00D91480"/>
    <w:rsid w:val="00D91586"/>
    <w:rsid w:val="00D91C9F"/>
    <w:rsid w:val="00D9244B"/>
    <w:rsid w:val="00D9304F"/>
    <w:rsid w:val="00D938E0"/>
    <w:rsid w:val="00D9394F"/>
    <w:rsid w:val="00D93B6E"/>
    <w:rsid w:val="00D93CE2"/>
    <w:rsid w:val="00D94090"/>
    <w:rsid w:val="00D946BA"/>
    <w:rsid w:val="00D94E57"/>
    <w:rsid w:val="00D94F8D"/>
    <w:rsid w:val="00D94FD6"/>
    <w:rsid w:val="00D94FEF"/>
    <w:rsid w:val="00D95992"/>
    <w:rsid w:val="00D95E1B"/>
    <w:rsid w:val="00D96047"/>
    <w:rsid w:val="00D96279"/>
    <w:rsid w:val="00D96437"/>
    <w:rsid w:val="00D966CE"/>
    <w:rsid w:val="00D96807"/>
    <w:rsid w:val="00D968BF"/>
    <w:rsid w:val="00D96901"/>
    <w:rsid w:val="00D969BD"/>
    <w:rsid w:val="00D96AC7"/>
    <w:rsid w:val="00D96C8B"/>
    <w:rsid w:val="00D96F1F"/>
    <w:rsid w:val="00D9710A"/>
    <w:rsid w:val="00D9713B"/>
    <w:rsid w:val="00D9742C"/>
    <w:rsid w:val="00D9744E"/>
    <w:rsid w:val="00D97498"/>
    <w:rsid w:val="00D97522"/>
    <w:rsid w:val="00D979E3"/>
    <w:rsid w:val="00D97B50"/>
    <w:rsid w:val="00D97E89"/>
    <w:rsid w:val="00DA00F6"/>
    <w:rsid w:val="00DA034D"/>
    <w:rsid w:val="00DA05C5"/>
    <w:rsid w:val="00DA0B19"/>
    <w:rsid w:val="00DA13EF"/>
    <w:rsid w:val="00DA190B"/>
    <w:rsid w:val="00DA1AE2"/>
    <w:rsid w:val="00DA1D4C"/>
    <w:rsid w:val="00DA1F23"/>
    <w:rsid w:val="00DA24A0"/>
    <w:rsid w:val="00DA2A9F"/>
    <w:rsid w:val="00DA2D4E"/>
    <w:rsid w:val="00DA2EBE"/>
    <w:rsid w:val="00DA3039"/>
    <w:rsid w:val="00DA30B5"/>
    <w:rsid w:val="00DA3483"/>
    <w:rsid w:val="00DA35ED"/>
    <w:rsid w:val="00DA368E"/>
    <w:rsid w:val="00DA3B04"/>
    <w:rsid w:val="00DA3B13"/>
    <w:rsid w:val="00DA3BD0"/>
    <w:rsid w:val="00DA3FD1"/>
    <w:rsid w:val="00DA48DA"/>
    <w:rsid w:val="00DA4A25"/>
    <w:rsid w:val="00DA4B2E"/>
    <w:rsid w:val="00DA4C8E"/>
    <w:rsid w:val="00DA5141"/>
    <w:rsid w:val="00DA5365"/>
    <w:rsid w:val="00DA546C"/>
    <w:rsid w:val="00DA5BD7"/>
    <w:rsid w:val="00DA61A3"/>
    <w:rsid w:val="00DA62F9"/>
    <w:rsid w:val="00DA6576"/>
    <w:rsid w:val="00DA659F"/>
    <w:rsid w:val="00DA6952"/>
    <w:rsid w:val="00DA6C74"/>
    <w:rsid w:val="00DA7022"/>
    <w:rsid w:val="00DA7467"/>
    <w:rsid w:val="00DA760A"/>
    <w:rsid w:val="00DA7C74"/>
    <w:rsid w:val="00DA7EF1"/>
    <w:rsid w:val="00DA7F05"/>
    <w:rsid w:val="00DA7FC9"/>
    <w:rsid w:val="00DB0580"/>
    <w:rsid w:val="00DB0696"/>
    <w:rsid w:val="00DB08BA"/>
    <w:rsid w:val="00DB0BC1"/>
    <w:rsid w:val="00DB0FCE"/>
    <w:rsid w:val="00DB12E2"/>
    <w:rsid w:val="00DB1CCE"/>
    <w:rsid w:val="00DB1F6D"/>
    <w:rsid w:val="00DB2129"/>
    <w:rsid w:val="00DB2509"/>
    <w:rsid w:val="00DB2566"/>
    <w:rsid w:val="00DB2C2C"/>
    <w:rsid w:val="00DB2CED"/>
    <w:rsid w:val="00DB2D15"/>
    <w:rsid w:val="00DB35E0"/>
    <w:rsid w:val="00DB36BE"/>
    <w:rsid w:val="00DB370A"/>
    <w:rsid w:val="00DB37CE"/>
    <w:rsid w:val="00DB3A36"/>
    <w:rsid w:val="00DB3E3E"/>
    <w:rsid w:val="00DB3F57"/>
    <w:rsid w:val="00DB401D"/>
    <w:rsid w:val="00DB411F"/>
    <w:rsid w:val="00DB43F8"/>
    <w:rsid w:val="00DB48AB"/>
    <w:rsid w:val="00DB4A0F"/>
    <w:rsid w:val="00DB4C9E"/>
    <w:rsid w:val="00DB4DF7"/>
    <w:rsid w:val="00DB4F09"/>
    <w:rsid w:val="00DB50E4"/>
    <w:rsid w:val="00DB5538"/>
    <w:rsid w:val="00DB5573"/>
    <w:rsid w:val="00DB59DA"/>
    <w:rsid w:val="00DB5A8E"/>
    <w:rsid w:val="00DB5FE1"/>
    <w:rsid w:val="00DB6047"/>
    <w:rsid w:val="00DB634C"/>
    <w:rsid w:val="00DB6C18"/>
    <w:rsid w:val="00DB6D15"/>
    <w:rsid w:val="00DB6F7C"/>
    <w:rsid w:val="00DB75DA"/>
    <w:rsid w:val="00DB7BE4"/>
    <w:rsid w:val="00DB7C44"/>
    <w:rsid w:val="00DB7D3F"/>
    <w:rsid w:val="00DC0147"/>
    <w:rsid w:val="00DC0605"/>
    <w:rsid w:val="00DC06A7"/>
    <w:rsid w:val="00DC0886"/>
    <w:rsid w:val="00DC09EF"/>
    <w:rsid w:val="00DC16CB"/>
    <w:rsid w:val="00DC1D16"/>
    <w:rsid w:val="00DC1FD0"/>
    <w:rsid w:val="00DC207B"/>
    <w:rsid w:val="00DC239E"/>
    <w:rsid w:val="00DC2426"/>
    <w:rsid w:val="00DC28F3"/>
    <w:rsid w:val="00DC29D4"/>
    <w:rsid w:val="00DC2A28"/>
    <w:rsid w:val="00DC31F6"/>
    <w:rsid w:val="00DC350C"/>
    <w:rsid w:val="00DC3716"/>
    <w:rsid w:val="00DC3746"/>
    <w:rsid w:val="00DC37F6"/>
    <w:rsid w:val="00DC3834"/>
    <w:rsid w:val="00DC3B25"/>
    <w:rsid w:val="00DC3E66"/>
    <w:rsid w:val="00DC40F9"/>
    <w:rsid w:val="00DC43B8"/>
    <w:rsid w:val="00DC445C"/>
    <w:rsid w:val="00DC46BC"/>
    <w:rsid w:val="00DC46F4"/>
    <w:rsid w:val="00DC4A93"/>
    <w:rsid w:val="00DC5263"/>
    <w:rsid w:val="00DC53E6"/>
    <w:rsid w:val="00DC541E"/>
    <w:rsid w:val="00DC57C1"/>
    <w:rsid w:val="00DC5881"/>
    <w:rsid w:val="00DC5BFB"/>
    <w:rsid w:val="00DC5C58"/>
    <w:rsid w:val="00DC5F04"/>
    <w:rsid w:val="00DC6647"/>
    <w:rsid w:val="00DC6827"/>
    <w:rsid w:val="00DC6B60"/>
    <w:rsid w:val="00DC6DA3"/>
    <w:rsid w:val="00DC6E2B"/>
    <w:rsid w:val="00DC72B1"/>
    <w:rsid w:val="00DC7636"/>
    <w:rsid w:val="00DC7BD8"/>
    <w:rsid w:val="00DC7CD5"/>
    <w:rsid w:val="00DC7E04"/>
    <w:rsid w:val="00DD00BA"/>
    <w:rsid w:val="00DD03B3"/>
    <w:rsid w:val="00DD0932"/>
    <w:rsid w:val="00DD0CE5"/>
    <w:rsid w:val="00DD0D53"/>
    <w:rsid w:val="00DD0DFF"/>
    <w:rsid w:val="00DD0F1C"/>
    <w:rsid w:val="00DD1878"/>
    <w:rsid w:val="00DD1A97"/>
    <w:rsid w:val="00DD1C10"/>
    <w:rsid w:val="00DD1C2A"/>
    <w:rsid w:val="00DD1D68"/>
    <w:rsid w:val="00DD1E9D"/>
    <w:rsid w:val="00DD1F31"/>
    <w:rsid w:val="00DD296B"/>
    <w:rsid w:val="00DD2A47"/>
    <w:rsid w:val="00DD2A51"/>
    <w:rsid w:val="00DD2C75"/>
    <w:rsid w:val="00DD2D41"/>
    <w:rsid w:val="00DD2D86"/>
    <w:rsid w:val="00DD31B8"/>
    <w:rsid w:val="00DD3335"/>
    <w:rsid w:val="00DD3898"/>
    <w:rsid w:val="00DD3A23"/>
    <w:rsid w:val="00DD3E5A"/>
    <w:rsid w:val="00DD40AD"/>
    <w:rsid w:val="00DD45AB"/>
    <w:rsid w:val="00DD469D"/>
    <w:rsid w:val="00DD48DB"/>
    <w:rsid w:val="00DD4B8F"/>
    <w:rsid w:val="00DD4D53"/>
    <w:rsid w:val="00DD4ED3"/>
    <w:rsid w:val="00DD5030"/>
    <w:rsid w:val="00DD50F9"/>
    <w:rsid w:val="00DD5A06"/>
    <w:rsid w:val="00DD5CE8"/>
    <w:rsid w:val="00DD5F4C"/>
    <w:rsid w:val="00DD61AE"/>
    <w:rsid w:val="00DD677D"/>
    <w:rsid w:val="00DD6BCD"/>
    <w:rsid w:val="00DD6C7F"/>
    <w:rsid w:val="00DD6DD4"/>
    <w:rsid w:val="00DD72A1"/>
    <w:rsid w:val="00DD75E4"/>
    <w:rsid w:val="00DD76D2"/>
    <w:rsid w:val="00DD789E"/>
    <w:rsid w:val="00DD7F07"/>
    <w:rsid w:val="00DD7FD8"/>
    <w:rsid w:val="00DE00C0"/>
    <w:rsid w:val="00DE028C"/>
    <w:rsid w:val="00DE055B"/>
    <w:rsid w:val="00DE056B"/>
    <w:rsid w:val="00DE08DB"/>
    <w:rsid w:val="00DE0C38"/>
    <w:rsid w:val="00DE0C55"/>
    <w:rsid w:val="00DE104A"/>
    <w:rsid w:val="00DE120C"/>
    <w:rsid w:val="00DE146C"/>
    <w:rsid w:val="00DE15B9"/>
    <w:rsid w:val="00DE15E9"/>
    <w:rsid w:val="00DE17E6"/>
    <w:rsid w:val="00DE1A28"/>
    <w:rsid w:val="00DE2079"/>
    <w:rsid w:val="00DE2093"/>
    <w:rsid w:val="00DE22AD"/>
    <w:rsid w:val="00DE25D5"/>
    <w:rsid w:val="00DE261E"/>
    <w:rsid w:val="00DE3379"/>
    <w:rsid w:val="00DE3A0E"/>
    <w:rsid w:val="00DE3DBA"/>
    <w:rsid w:val="00DE3F77"/>
    <w:rsid w:val="00DE4B36"/>
    <w:rsid w:val="00DE52DA"/>
    <w:rsid w:val="00DE530E"/>
    <w:rsid w:val="00DE5361"/>
    <w:rsid w:val="00DE53EA"/>
    <w:rsid w:val="00DE5629"/>
    <w:rsid w:val="00DE5C68"/>
    <w:rsid w:val="00DE5CE9"/>
    <w:rsid w:val="00DE6030"/>
    <w:rsid w:val="00DE63A3"/>
    <w:rsid w:val="00DE66A6"/>
    <w:rsid w:val="00DE744C"/>
    <w:rsid w:val="00DF0100"/>
    <w:rsid w:val="00DF0250"/>
    <w:rsid w:val="00DF06DC"/>
    <w:rsid w:val="00DF0A91"/>
    <w:rsid w:val="00DF0AFB"/>
    <w:rsid w:val="00DF0F67"/>
    <w:rsid w:val="00DF129C"/>
    <w:rsid w:val="00DF183E"/>
    <w:rsid w:val="00DF1BCC"/>
    <w:rsid w:val="00DF1E88"/>
    <w:rsid w:val="00DF1F36"/>
    <w:rsid w:val="00DF2334"/>
    <w:rsid w:val="00DF23AB"/>
    <w:rsid w:val="00DF24C8"/>
    <w:rsid w:val="00DF29F1"/>
    <w:rsid w:val="00DF2A0E"/>
    <w:rsid w:val="00DF2B2D"/>
    <w:rsid w:val="00DF2CA3"/>
    <w:rsid w:val="00DF2CF8"/>
    <w:rsid w:val="00DF2F9D"/>
    <w:rsid w:val="00DF3630"/>
    <w:rsid w:val="00DF366E"/>
    <w:rsid w:val="00DF36AF"/>
    <w:rsid w:val="00DF3844"/>
    <w:rsid w:val="00DF389A"/>
    <w:rsid w:val="00DF3A12"/>
    <w:rsid w:val="00DF3B18"/>
    <w:rsid w:val="00DF3BA8"/>
    <w:rsid w:val="00DF3BD0"/>
    <w:rsid w:val="00DF3C54"/>
    <w:rsid w:val="00DF3E12"/>
    <w:rsid w:val="00DF407F"/>
    <w:rsid w:val="00DF432A"/>
    <w:rsid w:val="00DF43F8"/>
    <w:rsid w:val="00DF46FA"/>
    <w:rsid w:val="00DF514A"/>
    <w:rsid w:val="00DF531C"/>
    <w:rsid w:val="00DF582C"/>
    <w:rsid w:val="00DF58FD"/>
    <w:rsid w:val="00DF5C4A"/>
    <w:rsid w:val="00DF5D4F"/>
    <w:rsid w:val="00DF5E7B"/>
    <w:rsid w:val="00DF62D0"/>
    <w:rsid w:val="00DF6EA5"/>
    <w:rsid w:val="00DF72F3"/>
    <w:rsid w:val="00DF7394"/>
    <w:rsid w:val="00DF7824"/>
    <w:rsid w:val="00DF7A28"/>
    <w:rsid w:val="00DF7DAC"/>
    <w:rsid w:val="00DF7E6E"/>
    <w:rsid w:val="00DF7E85"/>
    <w:rsid w:val="00E002A2"/>
    <w:rsid w:val="00E00509"/>
    <w:rsid w:val="00E00DD1"/>
    <w:rsid w:val="00E011B1"/>
    <w:rsid w:val="00E01DCD"/>
    <w:rsid w:val="00E02248"/>
    <w:rsid w:val="00E02758"/>
    <w:rsid w:val="00E02CFE"/>
    <w:rsid w:val="00E02D13"/>
    <w:rsid w:val="00E030BC"/>
    <w:rsid w:val="00E03359"/>
    <w:rsid w:val="00E03823"/>
    <w:rsid w:val="00E03AF5"/>
    <w:rsid w:val="00E0404E"/>
    <w:rsid w:val="00E040AC"/>
    <w:rsid w:val="00E0481A"/>
    <w:rsid w:val="00E04865"/>
    <w:rsid w:val="00E04A40"/>
    <w:rsid w:val="00E04E11"/>
    <w:rsid w:val="00E05091"/>
    <w:rsid w:val="00E05108"/>
    <w:rsid w:val="00E05566"/>
    <w:rsid w:val="00E0596B"/>
    <w:rsid w:val="00E05B34"/>
    <w:rsid w:val="00E05D7E"/>
    <w:rsid w:val="00E05FD2"/>
    <w:rsid w:val="00E060F4"/>
    <w:rsid w:val="00E06517"/>
    <w:rsid w:val="00E066C7"/>
    <w:rsid w:val="00E068BF"/>
    <w:rsid w:val="00E06A13"/>
    <w:rsid w:val="00E06E3F"/>
    <w:rsid w:val="00E06E7F"/>
    <w:rsid w:val="00E06F49"/>
    <w:rsid w:val="00E0733B"/>
    <w:rsid w:val="00E07810"/>
    <w:rsid w:val="00E103DE"/>
    <w:rsid w:val="00E105E0"/>
    <w:rsid w:val="00E10811"/>
    <w:rsid w:val="00E10A7A"/>
    <w:rsid w:val="00E10D0C"/>
    <w:rsid w:val="00E1165E"/>
    <w:rsid w:val="00E11932"/>
    <w:rsid w:val="00E11B79"/>
    <w:rsid w:val="00E11E58"/>
    <w:rsid w:val="00E11F1E"/>
    <w:rsid w:val="00E11F72"/>
    <w:rsid w:val="00E11F9F"/>
    <w:rsid w:val="00E1204E"/>
    <w:rsid w:val="00E1288A"/>
    <w:rsid w:val="00E129D3"/>
    <w:rsid w:val="00E12C7C"/>
    <w:rsid w:val="00E12D6A"/>
    <w:rsid w:val="00E130CD"/>
    <w:rsid w:val="00E13368"/>
    <w:rsid w:val="00E13690"/>
    <w:rsid w:val="00E13B40"/>
    <w:rsid w:val="00E142D3"/>
    <w:rsid w:val="00E1460B"/>
    <w:rsid w:val="00E146CB"/>
    <w:rsid w:val="00E1484A"/>
    <w:rsid w:val="00E14CA4"/>
    <w:rsid w:val="00E14FFC"/>
    <w:rsid w:val="00E15509"/>
    <w:rsid w:val="00E1573D"/>
    <w:rsid w:val="00E1579C"/>
    <w:rsid w:val="00E160A8"/>
    <w:rsid w:val="00E16375"/>
    <w:rsid w:val="00E16959"/>
    <w:rsid w:val="00E16EA6"/>
    <w:rsid w:val="00E16EEC"/>
    <w:rsid w:val="00E16F84"/>
    <w:rsid w:val="00E17156"/>
    <w:rsid w:val="00E1724D"/>
    <w:rsid w:val="00E1761E"/>
    <w:rsid w:val="00E1784A"/>
    <w:rsid w:val="00E17B7B"/>
    <w:rsid w:val="00E17C3B"/>
    <w:rsid w:val="00E17FF0"/>
    <w:rsid w:val="00E20240"/>
    <w:rsid w:val="00E20A77"/>
    <w:rsid w:val="00E20ABF"/>
    <w:rsid w:val="00E20BAC"/>
    <w:rsid w:val="00E212F0"/>
    <w:rsid w:val="00E219C1"/>
    <w:rsid w:val="00E21A7E"/>
    <w:rsid w:val="00E21BCF"/>
    <w:rsid w:val="00E21D4C"/>
    <w:rsid w:val="00E21F39"/>
    <w:rsid w:val="00E2203E"/>
    <w:rsid w:val="00E22937"/>
    <w:rsid w:val="00E22A49"/>
    <w:rsid w:val="00E22CE6"/>
    <w:rsid w:val="00E22D7C"/>
    <w:rsid w:val="00E22DC8"/>
    <w:rsid w:val="00E22FB6"/>
    <w:rsid w:val="00E23584"/>
    <w:rsid w:val="00E237D7"/>
    <w:rsid w:val="00E23A48"/>
    <w:rsid w:val="00E23F98"/>
    <w:rsid w:val="00E23FED"/>
    <w:rsid w:val="00E2416F"/>
    <w:rsid w:val="00E24234"/>
    <w:rsid w:val="00E245C4"/>
    <w:rsid w:val="00E2499E"/>
    <w:rsid w:val="00E24BF6"/>
    <w:rsid w:val="00E24DDE"/>
    <w:rsid w:val="00E24E0D"/>
    <w:rsid w:val="00E24F46"/>
    <w:rsid w:val="00E24F50"/>
    <w:rsid w:val="00E251F3"/>
    <w:rsid w:val="00E25567"/>
    <w:rsid w:val="00E261AE"/>
    <w:rsid w:val="00E26357"/>
    <w:rsid w:val="00E26742"/>
    <w:rsid w:val="00E27012"/>
    <w:rsid w:val="00E27077"/>
    <w:rsid w:val="00E2714B"/>
    <w:rsid w:val="00E27293"/>
    <w:rsid w:val="00E273DA"/>
    <w:rsid w:val="00E27631"/>
    <w:rsid w:val="00E27D97"/>
    <w:rsid w:val="00E302CB"/>
    <w:rsid w:val="00E3032C"/>
    <w:rsid w:val="00E30360"/>
    <w:rsid w:val="00E30434"/>
    <w:rsid w:val="00E30535"/>
    <w:rsid w:val="00E30570"/>
    <w:rsid w:val="00E3071C"/>
    <w:rsid w:val="00E30738"/>
    <w:rsid w:val="00E308DA"/>
    <w:rsid w:val="00E30C09"/>
    <w:rsid w:val="00E30D82"/>
    <w:rsid w:val="00E30E83"/>
    <w:rsid w:val="00E30F73"/>
    <w:rsid w:val="00E30FC7"/>
    <w:rsid w:val="00E313DE"/>
    <w:rsid w:val="00E314AB"/>
    <w:rsid w:val="00E31C24"/>
    <w:rsid w:val="00E325D4"/>
    <w:rsid w:val="00E326F2"/>
    <w:rsid w:val="00E32730"/>
    <w:rsid w:val="00E329C1"/>
    <w:rsid w:val="00E32E1F"/>
    <w:rsid w:val="00E32ED9"/>
    <w:rsid w:val="00E3313D"/>
    <w:rsid w:val="00E3393D"/>
    <w:rsid w:val="00E34160"/>
    <w:rsid w:val="00E3419C"/>
    <w:rsid w:val="00E3421C"/>
    <w:rsid w:val="00E34482"/>
    <w:rsid w:val="00E346A6"/>
    <w:rsid w:val="00E34734"/>
    <w:rsid w:val="00E34A44"/>
    <w:rsid w:val="00E3513D"/>
    <w:rsid w:val="00E35270"/>
    <w:rsid w:val="00E355F2"/>
    <w:rsid w:val="00E35787"/>
    <w:rsid w:val="00E359E8"/>
    <w:rsid w:val="00E35B97"/>
    <w:rsid w:val="00E35FDA"/>
    <w:rsid w:val="00E36219"/>
    <w:rsid w:val="00E36811"/>
    <w:rsid w:val="00E369CE"/>
    <w:rsid w:val="00E36DAC"/>
    <w:rsid w:val="00E370A0"/>
    <w:rsid w:val="00E37478"/>
    <w:rsid w:val="00E3798C"/>
    <w:rsid w:val="00E37F19"/>
    <w:rsid w:val="00E401CC"/>
    <w:rsid w:val="00E40903"/>
    <w:rsid w:val="00E40E3E"/>
    <w:rsid w:val="00E40F40"/>
    <w:rsid w:val="00E41335"/>
    <w:rsid w:val="00E41412"/>
    <w:rsid w:val="00E41BCC"/>
    <w:rsid w:val="00E41E16"/>
    <w:rsid w:val="00E41F98"/>
    <w:rsid w:val="00E42286"/>
    <w:rsid w:val="00E4233A"/>
    <w:rsid w:val="00E42756"/>
    <w:rsid w:val="00E43002"/>
    <w:rsid w:val="00E43530"/>
    <w:rsid w:val="00E437A4"/>
    <w:rsid w:val="00E437EC"/>
    <w:rsid w:val="00E43802"/>
    <w:rsid w:val="00E439C7"/>
    <w:rsid w:val="00E43AFF"/>
    <w:rsid w:val="00E43C81"/>
    <w:rsid w:val="00E43F8B"/>
    <w:rsid w:val="00E4410E"/>
    <w:rsid w:val="00E442D8"/>
    <w:rsid w:val="00E44368"/>
    <w:rsid w:val="00E4498A"/>
    <w:rsid w:val="00E44D2B"/>
    <w:rsid w:val="00E45052"/>
    <w:rsid w:val="00E45170"/>
    <w:rsid w:val="00E454C5"/>
    <w:rsid w:val="00E45ADD"/>
    <w:rsid w:val="00E45D35"/>
    <w:rsid w:val="00E463C8"/>
    <w:rsid w:val="00E46718"/>
    <w:rsid w:val="00E46D05"/>
    <w:rsid w:val="00E46D26"/>
    <w:rsid w:val="00E46EAE"/>
    <w:rsid w:val="00E46EE2"/>
    <w:rsid w:val="00E46FB3"/>
    <w:rsid w:val="00E4734C"/>
    <w:rsid w:val="00E473D0"/>
    <w:rsid w:val="00E47474"/>
    <w:rsid w:val="00E47910"/>
    <w:rsid w:val="00E5055E"/>
    <w:rsid w:val="00E50620"/>
    <w:rsid w:val="00E506C0"/>
    <w:rsid w:val="00E507E3"/>
    <w:rsid w:val="00E50C13"/>
    <w:rsid w:val="00E512B6"/>
    <w:rsid w:val="00E51572"/>
    <w:rsid w:val="00E5166D"/>
    <w:rsid w:val="00E52120"/>
    <w:rsid w:val="00E523EA"/>
    <w:rsid w:val="00E52683"/>
    <w:rsid w:val="00E526A9"/>
    <w:rsid w:val="00E527E2"/>
    <w:rsid w:val="00E527F6"/>
    <w:rsid w:val="00E52B08"/>
    <w:rsid w:val="00E530EB"/>
    <w:rsid w:val="00E53614"/>
    <w:rsid w:val="00E5365F"/>
    <w:rsid w:val="00E53941"/>
    <w:rsid w:val="00E539A6"/>
    <w:rsid w:val="00E54803"/>
    <w:rsid w:val="00E54990"/>
    <w:rsid w:val="00E54F4E"/>
    <w:rsid w:val="00E55000"/>
    <w:rsid w:val="00E5509A"/>
    <w:rsid w:val="00E5577D"/>
    <w:rsid w:val="00E558A3"/>
    <w:rsid w:val="00E558CC"/>
    <w:rsid w:val="00E55C5B"/>
    <w:rsid w:val="00E55CAE"/>
    <w:rsid w:val="00E5605C"/>
    <w:rsid w:val="00E56102"/>
    <w:rsid w:val="00E564AE"/>
    <w:rsid w:val="00E56641"/>
    <w:rsid w:val="00E567D1"/>
    <w:rsid w:val="00E5691E"/>
    <w:rsid w:val="00E56A40"/>
    <w:rsid w:val="00E57310"/>
    <w:rsid w:val="00E573EC"/>
    <w:rsid w:val="00E574D5"/>
    <w:rsid w:val="00E5761E"/>
    <w:rsid w:val="00E5785D"/>
    <w:rsid w:val="00E57ABE"/>
    <w:rsid w:val="00E57C7A"/>
    <w:rsid w:val="00E57E60"/>
    <w:rsid w:val="00E60644"/>
    <w:rsid w:val="00E60D88"/>
    <w:rsid w:val="00E60F12"/>
    <w:rsid w:val="00E60F24"/>
    <w:rsid w:val="00E60F9B"/>
    <w:rsid w:val="00E612B9"/>
    <w:rsid w:val="00E6160B"/>
    <w:rsid w:val="00E618C6"/>
    <w:rsid w:val="00E6246A"/>
    <w:rsid w:val="00E62482"/>
    <w:rsid w:val="00E626D7"/>
    <w:rsid w:val="00E627E4"/>
    <w:rsid w:val="00E62994"/>
    <w:rsid w:val="00E62C66"/>
    <w:rsid w:val="00E62CE8"/>
    <w:rsid w:val="00E630A3"/>
    <w:rsid w:val="00E633A4"/>
    <w:rsid w:val="00E635F8"/>
    <w:rsid w:val="00E638E6"/>
    <w:rsid w:val="00E63F36"/>
    <w:rsid w:val="00E643AC"/>
    <w:rsid w:val="00E644A0"/>
    <w:rsid w:val="00E64571"/>
    <w:rsid w:val="00E64699"/>
    <w:rsid w:val="00E647AA"/>
    <w:rsid w:val="00E64890"/>
    <w:rsid w:val="00E64F2B"/>
    <w:rsid w:val="00E650D9"/>
    <w:rsid w:val="00E65284"/>
    <w:rsid w:val="00E65448"/>
    <w:rsid w:val="00E654D2"/>
    <w:rsid w:val="00E6587B"/>
    <w:rsid w:val="00E659DE"/>
    <w:rsid w:val="00E65EB5"/>
    <w:rsid w:val="00E65EBD"/>
    <w:rsid w:val="00E65FAC"/>
    <w:rsid w:val="00E66422"/>
    <w:rsid w:val="00E665CE"/>
    <w:rsid w:val="00E6760D"/>
    <w:rsid w:val="00E677B2"/>
    <w:rsid w:val="00E678DA"/>
    <w:rsid w:val="00E6799E"/>
    <w:rsid w:val="00E67C1E"/>
    <w:rsid w:val="00E70045"/>
    <w:rsid w:val="00E7064F"/>
    <w:rsid w:val="00E70B24"/>
    <w:rsid w:val="00E70C32"/>
    <w:rsid w:val="00E7104D"/>
    <w:rsid w:val="00E710C9"/>
    <w:rsid w:val="00E7126E"/>
    <w:rsid w:val="00E7169E"/>
    <w:rsid w:val="00E71E6E"/>
    <w:rsid w:val="00E72398"/>
    <w:rsid w:val="00E725A1"/>
    <w:rsid w:val="00E72A8A"/>
    <w:rsid w:val="00E72AB3"/>
    <w:rsid w:val="00E72D07"/>
    <w:rsid w:val="00E72F93"/>
    <w:rsid w:val="00E72FE4"/>
    <w:rsid w:val="00E739B4"/>
    <w:rsid w:val="00E74322"/>
    <w:rsid w:val="00E74681"/>
    <w:rsid w:val="00E7493F"/>
    <w:rsid w:val="00E74ED4"/>
    <w:rsid w:val="00E74FFB"/>
    <w:rsid w:val="00E7527A"/>
    <w:rsid w:val="00E754EA"/>
    <w:rsid w:val="00E75FB3"/>
    <w:rsid w:val="00E761D6"/>
    <w:rsid w:val="00E76227"/>
    <w:rsid w:val="00E76296"/>
    <w:rsid w:val="00E765CD"/>
    <w:rsid w:val="00E7684E"/>
    <w:rsid w:val="00E76BAD"/>
    <w:rsid w:val="00E76DC2"/>
    <w:rsid w:val="00E77235"/>
    <w:rsid w:val="00E7750D"/>
    <w:rsid w:val="00E77B47"/>
    <w:rsid w:val="00E77B6D"/>
    <w:rsid w:val="00E80092"/>
    <w:rsid w:val="00E800A9"/>
    <w:rsid w:val="00E8027F"/>
    <w:rsid w:val="00E80590"/>
    <w:rsid w:val="00E805CF"/>
    <w:rsid w:val="00E806F4"/>
    <w:rsid w:val="00E807E2"/>
    <w:rsid w:val="00E807EC"/>
    <w:rsid w:val="00E8137C"/>
    <w:rsid w:val="00E81499"/>
    <w:rsid w:val="00E816D5"/>
    <w:rsid w:val="00E817F8"/>
    <w:rsid w:val="00E81DBC"/>
    <w:rsid w:val="00E81E3F"/>
    <w:rsid w:val="00E81F90"/>
    <w:rsid w:val="00E82086"/>
    <w:rsid w:val="00E82542"/>
    <w:rsid w:val="00E82599"/>
    <w:rsid w:val="00E8288F"/>
    <w:rsid w:val="00E82F09"/>
    <w:rsid w:val="00E83207"/>
    <w:rsid w:val="00E836B0"/>
    <w:rsid w:val="00E836C0"/>
    <w:rsid w:val="00E83C85"/>
    <w:rsid w:val="00E83F13"/>
    <w:rsid w:val="00E83F2C"/>
    <w:rsid w:val="00E842D4"/>
    <w:rsid w:val="00E8451B"/>
    <w:rsid w:val="00E84934"/>
    <w:rsid w:val="00E84B02"/>
    <w:rsid w:val="00E8516F"/>
    <w:rsid w:val="00E85ACC"/>
    <w:rsid w:val="00E85BAB"/>
    <w:rsid w:val="00E86162"/>
    <w:rsid w:val="00E861C4"/>
    <w:rsid w:val="00E8651F"/>
    <w:rsid w:val="00E86701"/>
    <w:rsid w:val="00E86A87"/>
    <w:rsid w:val="00E86B39"/>
    <w:rsid w:val="00E86EC4"/>
    <w:rsid w:val="00E871F9"/>
    <w:rsid w:val="00E874B3"/>
    <w:rsid w:val="00E876C5"/>
    <w:rsid w:val="00E87914"/>
    <w:rsid w:val="00E87BFC"/>
    <w:rsid w:val="00E87E31"/>
    <w:rsid w:val="00E9026D"/>
    <w:rsid w:val="00E90B7A"/>
    <w:rsid w:val="00E90C9B"/>
    <w:rsid w:val="00E91025"/>
    <w:rsid w:val="00E91912"/>
    <w:rsid w:val="00E91A2F"/>
    <w:rsid w:val="00E91FAB"/>
    <w:rsid w:val="00E92164"/>
    <w:rsid w:val="00E921C6"/>
    <w:rsid w:val="00E926BB"/>
    <w:rsid w:val="00E92750"/>
    <w:rsid w:val="00E92BDB"/>
    <w:rsid w:val="00E92C31"/>
    <w:rsid w:val="00E92CD2"/>
    <w:rsid w:val="00E92D06"/>
    <w:rsid w:val="00E92D2A"/>
    <w:rsid w:val="00E92ED3"/>
    <w:rsid w:val="00E93A79"/>
    <w:rsid w:val="00E940D3"/>
    <w:rsid w:val="00E940E1"/>
    <w:rsid w:val="00E94115"/>
    <w:rsid w:val="00E942AE"/>
    <w:rsid w:val="00E942C5"/>
    <w:rsid w:val="00E9489A"/>
    <w:rsid w:val="00E94AB7"/>
    <w:rsid w:val="00E95077"/>
    <w:rsid w:val="00E952CA"/>
    <w:rsid w:val="00E95375"/>
    <w:rsid w:val="00E955E5"/>
    <w:rsid w:val="00E9592D"/>
    <w:rsid w:val="00E959DD"/>
    <w:rsid w:val="00E95BBF"/>
    <w:rsid w:val="00E95CD9"/>
    <w:rsid w:val="00E95DA3"/>
    <w:rsid w:val="00E9602C"/>
    <w:rsid w:val="00E96D1A"/>
    <w:rsid w:val="00E96DD0"/>
    <w:rsid w:val="00E978EF"/>
    <w:rsid w:val="00E97FB3"/>
    <w:rsid w:val="00EA02FB"/>
    <w:rsid w:val="00EA0655"/>
    <w:rsid w:val="00EA0676"/>
    <w:rsid w:val="00EA06A0"/>
    <w:rsid w:val="00EA0759"/>
    <w:rsid w:val="00EA0A56"/>
    <w:rsid w:val="00EA114C"/>
    <w:rsid w:val="00EA1369"/>
    <w:rsid w:val="00EA156E"/>
    <w:rsid w:val="00EA16F5"/>
    <w:rsid w:val="00EA1923"/>
    <w:rsid w:val="00EA1C61"/>
    <w:rsid w:val="00EA1E86"/>
    <w:rsid w:val="00EA2259"/>
    <w:rsid w:val="00EA2507"/>
    <w:rsid w:val="00EA2A74"/>
    <w:rsid w:val="00EA2BEE"/>
    <w:rsid w:val="00EA31CD"/>
    <w:rsid w:val="00EA33D4"/>
    <w:rsid w:val="00EA34D1"/>
    <w:rsid w:val="00EA3646"/>
    <w:rsid w:val="00EA3D4D"/>
    <w:rsid w:val="00EA40B4"/>
    <w:rsid w:val="00EA4448"/>
    <w:rsid w:val="00EA44D9"/>
    <w:rsid w:val="00EA4702"/>
    <w:rsid w:val="00EA4813"/>
    <w:rsid w:val="00EA51CA"/>
    <w:rsid w:val="00EA551F"/>
    <w:rsid w:val="00EA5C01"/>
    <w:rsid w:val="00EA6386"/>
    <w:rsid w:val="00EA650B"/>
    <w:rsid w:val="00EA6761"/>
    <w:rsid w:val="00EA6C19"/>
    <w:rsid w:val="00EA6EAA"/>
    <w:rsid w:val="00EA7404"/>
    <w:rsid w:val="00EA7473"/>
    <w:rsid w:val="00EA760E"/>
    <w:rsid w:val="00EA76F9"/>
    <w:rsid w:val="00EA7841"/>
    <w:rsid w:val="00EA786F"/>
    <w:rsid w:val="00EA7C12"/>
    <w:rsid w:val="00EA7C27"/>
    <w:rsid w:val="00EA7D09"/>
    <w:rsid w:val="00EB02C8"/>
    <w:rsid w:val="00EB07F9"/>
    <w:rsid w:val="00EB0EF0"/>
    <w:rsid w:val="00EB1002"/>
    <w:rsid w:val="00EB155F"/>
    <w:rsid w:val="00EB16AB"/>
    <w:rsid w:val="00EB1C26"/>
    <w:rsid w:val="00EB1D94"/>
    <w:rsid w:val="00EB1D97"/>
    <w:rsid w:val="00EB1E02"/>
    <w:rsid w:val="00EB1E4B"/>
    <w:rsid w:val="00EB1FFA"/>
    <w:rsid w:val="00EB25E7"/>
    <w:rsid w:val="00EB28E1"/>
    <w:rsid w:val="00EB2ABB"/>
    <w:rsid w:val="00EB2E51"/>
    <w:rsid w:val="00EB2E89"/>
    <w:rsid w:val="00EB32F4"/>
    <w:rsid w:val="00EB343C"/>
    <w:rsid w:val="00EB38C9"/>
    <w:rsid w:val="00EB3E1A"/>
    <w:rsid w:val="00EB41B7"/>
    <w:rsid w:val="00EB4244"/>
    <w:rsid w:val="00EB46F7"/>
    <w:rsid w:val="00EB4D07"/>
    <w:rsid w:val="00EB4F8A"/>
    <w:rsid w:val="00EB52B1"/>
    <w:rsid w:val="00EB554B"/>
    <w:rsid w:val="00EB5E5D"/>
    <w:rsid w:val="00EB5E7F"/>
    <w:rsid w:val="00EB603A"/>
    <w:rsid w:val="00EB6424"/>
    <w:rsid w:val="00EB64FD"/>
    <w:rsid w:val="00EB66F2"/>
    <w:rsid w:val="00EB67A3"/>
    <w:rsid w:val="00EB69DB"/>
    <w:rsid w:val="00EB7360"/>
    <w:rsid w:val="00EB742C"/>
    <w:rsid w:val="00EB7431"/>
    <w:rsid w:val="00EB74DA"/>
    <w:rsid w:val="00EB7798"/>
    <w:rsid w:val="00EB79C3"/>
    <w:rsid w:val="00EB7ACF"/>
    <w:rsid w:val="00EB7CAB"/>
    <w:rsid w:val="00EB7D0A"/>
    <w:rsid w:val="00EC03B0"/>
    <w:rsid w:val="00EC058F"/>
    <w:rsid w:val="00EC071B"/>
    <w:rsid w:val="00EC08F8"/>
    <w:rsid w:val="00EC0A72"/>
    <w:rsid w:val="00EC0ADB"/>
    <w:rsid w:val="00EC0F15"/>
    <w:rsid w:val="00EC0F50"/>
    <w:rsid w:val="00EC1121"/>
    <w:rsid w:val="00EC156B"/>
    <w:rsid w:val="00EC18BB"/>
    <w:rsid w:val="00EC197A"/>
    <w:rsid w:val="00EC1C6D"/>
    <w:rsid w:val="00EC24D6"/>
    <w:rsid w:val="00EC2539"/>
    <w:rsid w:val="00EC2DDC"/>
    <w:rsid w:val="00EC3CAB"/>
    <w:rsid w:val="00EC40C1"/>
    <w:rsid w:val="00EC454A"/>
    <w:rsid w:val="00EC4A50"/>
    <w:rsid w:val="00EC53F1"/>
    <w:rsid w:val="00EC5651"/>
    <w:rsid w:val="00EC58AE"/>
    <w:rsid w:val="00EC59BA"/>
    <w:rsid w:val="00EC59FB"/>
    <w:rsid w:val="00EC5F94"/>
    <w:rsid w:val="00EC6154"/>
    <w:rsid w:val="00EC61E2"/>
    <w:rsid w:val="00EC6828"/>
    <w:rsid w:val="00EC689A"/>
    <w:rsid w:val="00EC6BB7"/>
    <w:rsid w:val="00EC6C5A"/>
    <w:rsid w:val="00EC7410"/>
    <w:rsid w:val="00EC752A"/>
    <w:rsid w:val="00EC7593"/>
    <w:rsid w:val="00EC7A44"/>
    <w:rsid w:val="00EC7A91"/>
    <w:rsid w:val="00EC7BC7"/>
    <w:rsid w:val="00EC7BC9"/>
    <w:rsid w:val="00EC7C7F"/>
    <w:rsid w:val="00EC7D26"/>
    <w:rsid w:val="00EC7D2B"/>
    <w:rsid w:val="00ED005D"/>
    <w:rsid w:val="00ED0704"/>
    <w:rsid w:val="00ED0776"/>
    <w:rsid w:val="00ED0A7E"/>
    <w:rsid w:val="00ED0E17"/>
    <w:rsid w:val="00ED105D"/>
    <w:rsid w:val="00ED15B2"/>
    <w:rsid w:val="00ED1717"/>
    <w:rsid w:val="00ED17F3"/>
    <w:rsid w:val="00ED1CC0"/>
    <w:rsid w:val="00ED1FE9"/>
    <w:rsid w:val="00ED25EC"/>
    <w:rsid w:val="00ED27D7"/>
    <w:rsid w:val="00ED2C2C"/>
    <w:rsid w:val="00ED2E02"/>
    <w:rsid w:val="00ED2E98"/>
    <w:rsid w:val="00ED32D9"/>
    <w:rsid w:val="00ED3931"/>
    <w:rsid w:val="00ED3A5A"/>
    <w:rsid w:val="00ED3A65"/>
    <w:rsid w:val="00ED3C05"/>
    <w:rsid w:val="00ED3D5A"/>
    <w:rsid w:val="00ED417F"/>
    <w:rsid w:val="00ED42BF"/>
    <w:rsid w:val="00ED44DF"/>
    <w:rsid w:val="00ED4A81"/>
    <w:rsid w:val="00ED4B86"/>
    <w:rsid w:val="00ED4CD2"/>
    <w:rsid w:val="00ED53AB"/>
    <w:rsid w:val="00ED58A8"/>
    <w:rsid w:val="00ED5F76"/>
    <w:rsid w:val="00ED61B2"/>
    <w:rsid w:val="00ED6374"/>
    <w:rsid w:val="00ED654F"/>
    <w:rsid w:val="00ED665D"/>
    <w:rsid w:val="00ED679C"/>
    <w:rsid w:val="00ED6A54"/>
    <w:rsid w:val="00ED6DB5"/>
    <w:rsid w:val="00ED6E9D"/>
    <w:rsid w:val="00ED725D"/>
    <w:rsid w:val="00EE0229"/>
    <w:rsid w:val="00EE056A"/>
    <w:rsid w:val="00EE08AD"/>
    <w:rsid w:val="00EE106E"/>
    <w:rsid w:val="00EE1155"/>
    <w:rsid w:val="00EE1365"/>
    <w:rsid w:val="00EE148A"/>
    <w:rsid w:val="00EE14C7"/>
    <w:rsid w:val="00EE14ED"/>
    <w:rsid w:val="00EE18E6"/>
    <w:rsid w:val="00EE1B85"/>
    <w:rsid w:val="00EE1ECC"/>
    <w:rsid w:val="00EE2328"/>
    <w:rsid w:val="00EE247D"/>
    <w:rsid w:val="00EE25F0"/>
    <w:rsid w:val="00EE2B1B"/>
    <w:rsid w:val="00EE2B4C"/>
    <w:rsid w:val="00EE2D74"/>
    <w:rsid w:val="00EE2DDB"/>
    <w:rsid w:val="00EE309C"/>
    <w:rsid w:val="00EE3149"/>
    <w:rsid w:val="00EE328C"/>
    <w:rsid w:val="00EE32E8"/>
    <w:rsid w:val="00EE3928"/>
    <w:rsid w:val="00EE3AF4"/>
    <w:rsid w:val="00EE3C57"/>
    <w:rsid w:val="00EE3CC5"/>
    <w:rsid w:val="00EE3DF0"/>
    <w:rsid w:val="00EE40E5"/>
    <w:rsid w:val="00EE4E70"/>
    <w:rsid w:val="00EE4F36"/>
    <w:rsid w:val="00EE51D1"/>
    <w:rsid w:val="00EE51D3"/>
    <w:rsid w:val="00EE5519"/>
    <w:rsid w:val="00EE559C"/>
    <w:rsid w:val="00EE58CC"/>
    <w:rsid w:val="00EE59AB"/>
    <w:rsid w:val="00EE5D46"/>
    <w:rsid w:val="00EE5DED"/>
    <w:rsid w:val="00EE640B"/>
    <w:rsid w:val="00EE689F"/>
    <w:rsid w:val="00EE6D5A"/>
    <w:rsid w:val="00EE6FC8"/>
    <w:rsid w:val="00EE7AEE"/>
    <w:rsid w:val="00EE7B17"/>
    <w:rsid w:val="00EE7E3D"/>
    <w:rsid w:val="00EF0099"/>
    <w:rsid w:val="00EF0130"/>
    <w:rsid w:val="00EF013C"/>
    <w:rsid w:val="00EF020E"/>
    <w:rsid w:val="00EF0212"/>
    <w:rsid w:val="00EF02B5"/>
    <w:rsid w:val="00EF0301"/>
    <w:rsid w:val="00EF03A8"/>
    <w:rsid w:val="00EF0523"/>
    <w:rsid w:val="00EF08EC"/>
    <w:rsid w:val="00EF0B65"/>
    <w:rsid w:val="00EF142E"/>
    <w:rsid w:val="00EF15ED"/>
    <w:rsid w:val="00EF163B"/>
    <w:rsid w:val="00EF1DE0"/>
    <w:rsid w:val="00EF2897"/>
    <w:rsid w:val="00EF293B"/>
    <w:rsid w:val="00EF2CD5"/>
    <w:rsid w:val="00EF2FF5"/>
    <w:rsid w:val="00EF302E"/>
    <w:rsid w:val="00EF30FF"/>
    <w:rsid w:val="00EF3210"/>
    <w:rsid w:val="00EF3925"/>
    <w:rsid w:val="00EF395F"/>
    <w:rsid w:val="00EF3A1E"/>
    <w:rsid w:val="00EF3D79"/>
    <w:rsid w:val="00EF4133"/>
    <w:rsid w:val="00EF4AD4"/>
    <w:rsid w:val="00EF50C2"/>
    <w:rsid w:val="00EF520C"/>
    <w:rsid w:val="00EF5C15"/>
    <w:rsid w:val="00EF60EA"/>
    <w:rsid w:val="00EF614D"/>
    <w:rsid w:val="00EF65C8"/>
    <w:rsid w:val="00EF65D9"/>
    <w:rsid w:val="00EF683E"/>
    <w:rsid w:val="00EF68A8"/>
    <w:rsid w:val="00EF6C05"/>
    <w:rsid w:val="00EF6F8E"/>
    <w:rsid w:val="00EF72AF"/>
    <w:rsid w:val="00EF72F6"/>
    <w:rsid w:val="00EF736D"/>
    <w:rsid w:val="00EF744D"/>
    <w:rsid w:val="00EF75B0"/>
    <w:rsid w:val="00EF7BC2"/>
    <w:rsid w:val="00EF7CB8"/>
    <w:rsid w:val="00F00482"/>
    <w:rsid w:val="00F00599"/>
    <w:rsid w:val="00F007E1"/>
    <w:rsid w:val="00F00F3E"/>
    <w:rsid w:val="00F012DE"/>
    <w:rsid w:val="00F014EC"/>
    <w:rsid w:val="00F016BA"/>
    <w:rsid w:val="00F0185D"/>
    <w:rsid w:val="00F0194B"/>
    <w:rsid w:val="00F01967"/>
    <w:rsid w:val="00F01B63"/>
    <w:rsid w:val="00F02042"/>
    <w:rsid w:val="00F023C7"/>
    <w:rsid w:val="00F02D2F"/>
    <w:rsid w:val="00F02FED"/>
    <w:rsid w:val="00F030B3"/>
    <w:rsid w:val="00F0317E"/>
    <w:rsid w:val="00F03CB3"/>
    <w:rsid w:val="00F03EDE"/>
    <w:rsid w:val="00F03F01"/>
    <w:rsid w:val="00F04629"/>
    <w:rsid w:val="00F04A43"/>
    <w:rsid w:val="00F04D4A"/>
    <w:rsid w:val="00F04EA0"/>
    <w:rsid w:val="00F05530"/>
    <w:rsid w:val="00F05620"/>
    <w:rsid w:val="00F05652"/>
    <w:rsid w:val="00F0577A"/>
    <w:rsid w:val="00F05B4A"/>
    <w:rsid w:val="00F05DA2"/>
    <w:rsid w:val="00F05DB2"/>
    <w:rsid w:val="00F061CB"/>
    <w:rsid w:val="00F06883"/>
    <w:rsid w:val="00F06A81"/>
    <w:rsid w:val="00F07012"/>
    <w:rsid w:val="00F0778C"/>
    <w:rsid w:val="00F07C61"/>
    <w:rsid w:val="00F07FF8"/>
    <w:rsid w:val="00F105E0"/>
    <w:rsid w:val="00F105E9"/>
    <w:rsid w:val="00F10830"/>
    <w:rsid w:val="00F1098E"/>
    <w:rsid w:val="00F10D39"/>
    <w:rsid w:val="00F10F26"/>
    <w:rsid w:val="00F11675"/>
    <w:rsid w:val="00F11904"/>
    <w:rsid w:val="00F11D19"/>
    <w:rsid w:val="00F12135"/>
    <w:rsid w:val="00F126F1"/>
    <w:rsid w:val="00F127CA"/>
    <w:rsid w:val="00F12C3B"/>
    <w:rsid w:val="00F12F39"/>
    <w:rsid w:val="00F12F8B"/>
    <w:rsid w:val="00F1324F"/>
    <w:rsid w:val="00F133A5"/>
    <w:rsid w:val="00F134F8"/>
    <w:rsid w:val="00F1378F"/>
    <w:rsid w:val="00F138E1"/>
    <w:rsid w:val="00F13BE5"/>
    <w:rsid w:val="00F13BEF"/>
    <w:rsid w:val="00F13CC0"/>
    <w:rsid w:val="00F140F8"/>
    <w:rsid w:val="00F14175"/>
    <w:rsid w:val="00F142FA"/>
    <w:rsid w:val="00F14526"/>
    <w:rsid w:val="00F147A4"/>
    <w:rsid w:val="00F147F4"/>
    <w:rsid w:val="00F14B4A"/>
    <w:rsid w:val="00F14EB1"/>
    <w:rsid w:val="00F150E5"/>
    <w:rsid w:val="00F1538A"/>
    <w:rsid w:val="00F1561F"/>
    <w:rsid w:val="00F1577F"/>
    <w:rsid w:val="00F15EFA"/>
    <w:rsid w:val="00F160C6"/>
    <w:rsid w:val="00F16642"/>
    <w:rsid w:val="00F16655"/>
    <w:rsid w:val="00F168D3"/>
    <w:rsid w:val="00F16DCD"/>
    <w:rsid w:val="00F16EBB"/>
    <w:rsid w:val="00F16EBF"/>
    <w:rsid w:val="00F17253"/>
    <w:rsid w:val="00F172B0"/>
    <w:rsid w:val="00F174F5"/>
    <w:rsid w:val="00F17A33"/>
    <w:rsid w:val="00F17AEC"/>
    <w:rsid w:val="00F17E43"/>
    <w:rsid w:val="00F2054E"/>
    <w:rsid w:val="00F21445"/>
    <w:rsid w:val="00F214F0"/>
    <w:rsid w:val="00F2164D"/>
    <w:rsid w:val="00F216C0"/>
    <w:rsid w:val="00F217B9"/>
    <w:rsid w:val="00F21C2D"/>
    <w:rsid w:val="00F21D86"/>
    <w:rsid w:val="00F21E2D"/>
    <w:rsid w:val="00F21E34"/>
    <w:rsid w:val="00F222C5"/>
    <w:rsid w:val="00F226C9"/>
    <w:rsid w:val="00F22A63"/>
    <w:rsid w:val="00F22B55"/>
    <w:rsid w:val="00F22B97"/>
    <w:rsid w:val="00F2321E"/>
    <w:rsid w:val="00F23504"/>
    <w:rsid w:val="00F23656"/>
    <w:rsid w:val="00F23A79"/>
    <w:rsid w:val="00F23E01"/>
    <w:rsid w:val="00F240DE"/>
    <w:rsid w:val="00F24781"/>
    <w:rsid w:val="00F24B18"/>
    <w:rsid w:val="00F24D22"/>
    <w:rsid w:val="00F24E67"/>
    <w:rsid w:val="00F2524B"/>
    <w:rsid w:val="00F255A8"/>
    <w:rsid w:val="00F26325"/>
    <w:rsid w:val="00F26356"/>
    <w:rsid w:val="00F265A1"/>
    <w:rsid w:val="00F26977"/>
    <w:rsid w:val="00F26A30"/>
    <w:rsid w:val="00F26DAD"/>
    <w:rsid w:val="00F26E22"/>
    <w:rsid w:val="00F26EC4"/>
    <w:rsid w:val="00F2742D"/>
    <w:rsid w:val="00F2753E"/>
    <w:rsid w:val="00F27614"/>
    <w:rsid w:val="00F27848"/>
    <w:rsid w:val="00F278CF"/>
    <w:rsid w:val="00F2797F"/>
    <w:rsid w:val="00F27C3E"/>
    <w:rsid w:val="00F27D40"/>
    <w:rsid w:val="00F27EB5"/>
    <w:rsid w:val="00F27FF2"/>
    <w:rsid w:val="00F3030E"/>
    <w:rsid w:val="00F310EA"/>
    <w:rsid w:val="00F31415"/>
    <w:rsid w:val="00F317BE"/>
    <w:rsid w:val="00F31891"/>
    <w:rsid w:val="00F31904"/>
    <w:rsid w:val="00F31B56"/>
    <w:rsid w:val="00F329B4"/>
    <w:rsid w:val="00F32BDE"/>
    <w:rsid w:val="00F32C63"/>
    <w:rsid w:val="00F32EDB"/>
    <w:rsid w:val="00F335EF"/>
    <w:rsid w:val="00F336A0"/>
    <w:rsid w:val="00F33A32"/>
    <w:rsid w:val="00F33C89"/>
    <w:rsid w:val="00F33D21"/>
    <w:rsid w:val="00F33F4D"/>
    <w:rsid w:val="00F344A6"/>
    <w:rsid w:val="00F3561D"/>
    <w:rsid w:val="00F35997"/>
    <w:rsid w:val="00F359C0"/>
    <w:rsid w:val="00F359D1"/>
    <w:rsid w:val="00F35A25"/>
    <w:rsid w:val="00F35A56"/>
    <w:rsid w:val="00F3636E"/>
    <w:rsid w:val="00F366AD"/>
    <w:rsid w:val="00F367B2"/>
    <w:rsid w:val="00F36864"/>
    <w:rsid w:val="00F3693C"/>
    <w:rsid w:val="00F36BF7"/>
    <w:rsid w:val="00F36F74"/>
    <w:rsid w:val="00F3710E"/>
    <w:rsid w:val="00F37166"/>
    <w:rsid w:val="00F3747B"/>
    <w:rsid w:val="00F3754C"/>
    <w:rsid w:val="00F377A1"/>
    <w:rsid w:val="00F37E22"/>
    <w:rsid w:val="00F37EC0"/>
    <w:rsid w:val="00F40138"/>
    <w:rsid w:val="00F40458"/>
    <w:rsid w:val="00F405A1"/>
    <w:rsid w:val="00F4065F"/>
    <w:rsid w:val="00F4069D"/>
    <w:rsid w:val="00F408C7"/>
    <w:rsid w:val="00F40D37"/>
    <w:rsid w:val="00F415A5"/>
    <w:rsid w:val="00F4165D"/>
    <w:rsid w:val="00F41869"/>
    <w:rsid w:val="00F41931"/>
    <w:rsid w:val="00F419B8"/>
    <w:rsid w:val="00F41A6E"/>
    <w:rsid w:val="00F41B4D"/>
    <w:rsid w:val="00F41B5A"/>
    <w:rsid w:val="00F41DBC"/>
    <w:rsid w:val="00F420DC"/>
    <w:rsid w:val="00F42258"/>
    <w:rsid w:val="00F42265"/>
    <w:rsid w:val="00F422CE"/>
    <w:rsid w:val="00F4259B"/>
    <w:rsid w:val="00F428C9"/>
    <w:rsid w:val="00F4323B"/>
    <w:rsid w:val="00F438CF"/>
    <w:rsid w:val="00F43C39"/>
    <w:rsid w:val="00F43D14"/>
    <w:rsid w:val="00F43F47"/>
    <w:rsid w:val="00F4402F"/>
    <w:rsid w:val="00F44157"/>
    <w:rsid w:val="00F443EE"/>
    <w:rsid w:val="00F44623"/>
    <w:rsid w:val="00F447D9"/>
    <w:rsid w:val="00F44906"/>
    <w:rsid w:val="00F44C2C"/>
    <w:rsid w:val="00F44F9B"/>
    <w:rsid w:val="00F4504E"/>
    <w:rsid w:val="00F45235"/>
    <w:rsid w:val="00F45247"/>
    <w:rsid w:val="00F454FE"/>
    <w:rsid w:val="00F45A41"/>
    <w:rsid w:val="00F45AED"/>
    <w:rsid w:val="00F45B11"/>
    <w:rsid w:val="00F45C10"/>
    <w:rsid w:val="00F45C7E"/>
    <w:rsid w:val="00F46378"/>
    <w:rsid w:val="00F4651F"/>
    <w:rsid w:val="00F4671B"/>
    <w:rsid w:val="00F469E4"/>
    <w:rsid w:val="00F46FBF"/>
    <w:rsid w:val="00F475CE"/>
    <w:rsid w:val="00F47AE2"/>
    <w:rsid w:val="00F47C4E"/>
    <w:rsid w:val="00F47D5D"/>
    <w:rsid w:val="00F47E87"/>
    <w:rsid w:val="00F47FDA"/>
    <w:rsid w:val="00F501B8"/>
    <w:rsid w:val="00F50263"/>
    <w:rsid w:val="00F502C9"/>
    <w:rsid w:val="00F50649"/>
    <w:rsid w:val="00F50889"/>
    <w:rsid w:val="00F50930"/>
    <w:rsid w:val="00F50EE3"/>
    <w:rsid w:val="00F51B20"/>
    <w:rsid w:val="00F51E7E"/>
    <w:rsid w:val="00F523C0"/>
    <w:rsid w:val="00F524DB"/>
    <w:rsid w:val="00F5271D"/>
    <w:rsid w:val="00F52978"/>
    <w:rsid w:val="00F52B07"/>
    <w:rsid w:val="00F53449"/>
    <w:rsid w:val="00F535E1"/>
    <w:rsid w:val="00F53B3F"/>
    <w:rsid w:val="00F53C80"/>
    <w:rsid w:val="00F53D99"/>
    <w:rsid w:val="00F53E55"/>
    <w:rsid w:val="00F540EC"/>
    <w:rsid w:val="00F5430D"/>
    <w:rsid w:val="00F543DC"/>
    <w:rsid w:val="00F5490D"/>
    <w:rsid w:val="00F54FE3"/>
    <w:rsid w:val="00F550B2"/>
    <w:rsid w:val="00F5536E"/>
    <w:rsid w:val="00F556FA"/>
    <w:rsid w:val="00F55884"/>
    <w:rsid w:val="00F55965"/>
    <w:rsid w:val="00F55BA2"/>
    <w:rsid w:val="00F55C1B"/>
    <w:rsid w:val="00F5632D"/>
    <w:rsid w:val="00F56648"/>
    <w:rsid w:val="00F56AFC"/>
    <w:rsid w:val="00F56B2C"/>
    <w:rsid w:val="00F571F5"/>
    <w:rsid w:val="00F5724C"/>
    <w:rsid w:val="00F57263"/>
    <w:rsid w:val="00F5747A"/>
    <w:rsid w:val="00F578A0"/>
    <w:rsid w:val="00F5799B"/>
    <w:rsid w:val="00F57B13"/>
    <w:rsid w:val="00F57B7A"/>
    <w:rsid w:val="00F57FB7"/>
    <w:rsid w:val="00F60101"/>
    <w:rsid w:val="00F60187"/>
    <w:rsid w:val="00F60788"/>
    <w:rsid w:val="00F609F5"/>
    <w:rsid w:val="00F61140"/>
    <w:rsid w:val="00F611A2"/>
    <w:rsid w:val="00F611AF"/>
    <w:rsid w:val="00F6173A"/>
    <w:rsid w:val="00F61B7D"/>
    <w:rsid w:val="00F61DBA"/>
    <w:rsid w:val="00F61E99"/>
    <w:rsid w:val="00F61F2F"/>
    <w:rsid w:val="00F62205"/>
    <w:rsid w:val="00F62463"/>
    <w:rsid w:val="00F62500"/>
    <w:rsid w:val="00F62975"/>
    <w:rsid w:val="00F629F5"/>
    <w:rsid w:val="00F62AD8"/>
    <w:rsid w:val="00F62F37"/>
    <w:rsid w:val="00F62FB8"/>
    <w:rsid w:val="00F63170"/>
    <w:rsid w:val="00F631D7"/>
    <w:rsid w:val="00F63523"/>
    <w:rsid w:val="00F63BD8"/>
    <w:rsid w:val="00F63C81"/>
    <w:rsid w:val="00F63DC6"/>
    <w:rsid w:val="00F63DDE"/>
    <w:rsid w:val="00F64B8A"/>
    <w:rsid w:val="00F64CD0"/>
    <w:rsid w:val="00F64F60"/>
    <w:rsid w:val="00F65270"/>
    <w:rsid w:val="00F65564"/>
    <w:rsid w:val="00F65821"/>
    <w:rsid w:val="00F6595F"/>
    <w:rsid w:val="00F65AE3"/>
    <w:rsid w:val="00F65B85"/>
    <w:rsid w:val="00F65C28"/>
    <w:rsid w:val="00F66120"/>
    <w:rsid w:val="00F665F7"/>
    <w:rsid w:val="00F66B97"/>
    <w:rsid w:val="00F66BF4"/>
    <w:rsid w:val="00F66E6B"/>
    <w:rsid w:val="00F670EA"/>
    <w:rsid w:val="00F676F7"/>
    <w:rsid w:val="00F677BE"/>
    <w:rsid w:val="00F677EB"/>
    <w:rsid w:val="00F67F27"/>
    <w:rsid w:val="00F70414"/>
    <w:rsid w:val="00F7071A"/>
    <w:rsid w:val="00F711EF"/>
    <w:rsid w:val="00F7130E"/>
    <w:rsid w:val="00F7137E"/>
    <w:rsid w:val="00F713ED"/>
    <w:rsid w:val="00F713F3"/>
    <w:rsid w:val="00F71679"/>
    <w:rsid w:val="00F71794"/>
    <w:rsid w:val="00F71817"/>
    <w:rsid w:val="00F718B9"/>
    <w:rsid w:val="00F71F0C"/>
    <w:rsid w:val="00F721EC"/>
    <w:rsid w:val="00F7272A"/>
    <w:rsid w:val="00F7278B"/>
    <w:rsid w:val="00F7345C"/>
    <w:rsid w:val="00F73713"/>
    <w:rsid w:val="00F7393C"/>
    <w:rsid w:val="00F73C39"/>
    <w:rsid w:val="00F73C85"/>
    <w:rsid w:val="00F73FA1"/>
    <w:rsid w:val="00F74158"/>
    <w:rsid w:val="00F74296"/>
    <w:rsid w:val="00F74781"/>
    <w:rsid w:val="00F749E1"/>
    <w:rsid w:val="00F75369"/>
    <w:rsid w:val="00F75BC4"/>
    <w:rsid w:val="00F75E5B"/>
    <w:rsid w:val="00F76008"/>
    <w:rsid w:val="00F7660D"/>
    <w:rsid w:val="00F768E3"/>
    <w:rsid w:val="00F773F8"/>
    <w:rsid w:val="00F774A2"/>
    <w:rsid w:val="00F77D1C"/>
    <w:rsid w:val="00F77E8D"/>
    <w:rsid w:val="00F80107"/>
    <w:rsid w:val="00F80323"/>
    <w:rsid w:val="00F80CB2"/>
    <w:rsid w:val="00F80E34"/>
    <w:rsid w:val="00F80FDE"/>
    <w:rsid w:val="00F813EA"/>
    <w:rsid w:val="00F8146B"/>
    <w:rsid w:val="00F816C4"/>
    <w:rsid w:val="00F81975"/>
    <w:rsid w:val="00F819C7"/>
    <w:rsid w:val="00F81F04"/>
    <w:rsid w:val="00F823F2"/>
    <w:rsid w:val="00F82593"/>
    <w:rsid w:val="00F8282A"/>
    <w:rsid w:val="00F82F95"/>
    <w:rsid w:val="00F83341"/>
    <w:rsid w:val="00F83405"/>
    <w:rsid w:val="00F83940"/>
    <w:rsid w:val="00F8408A"/>
    <w:rsid w:val="00F8453E"/>
    <w:rsid w:val="00F84C1C"/>
    <w:rsid w:val="00F84ECB"/>
    <w:rsid w:val="00F84EF3"/>
    <w:rsid w:val="00F84F22"/>
    <w:rsid w:val="00F85096"/>
    <w:rsid w:val="00F855E6"/>
    <w:rsid w:val="00F855E9"/>
    <w:rsid w:val="00F85870"/>
    <w:rsid w:val="00F85AC4"/>
    <w:rsid w:val="00F8639E"/>
    <w:rsid w:val="00F86D68"/>
    <w:rsid w:val="00F86DA0"/>
    <w:rsid w:val="00F86DB0"/>
    <w:rsid w:val="00F874A0"/>
    <w:rsid w:val="00F87541"/>
    <w:rsid w:val="00F87A71"/>
    <w:rsid w:val="00F87E65"/>
    <w:rsid w:val="00F9026E"/>
    <w:rsid w:val="00F9056F"/>
    <w:rsid w:val="00F90F98"/>
    <w:rsid w:val="00F910BF"/>
    <w:rsid w:val="00F912B0"/>
    <w:rsid w:val="00F9142A"/>
    <w:rsid w:val="00F914A9"/>
    <w:rsid w:val="00F91741"/>
    <w:rsid w:val="00F91863"/>
    <w:rsid w:val="00F918C1"/>
    <w:rsid w:val="00F91ADC"/>
    <w:rsid w:val="00F91D28"/>
    <w:rsid w:val="00F91FC7"/>
    <w:rsid w:val="00F9203C"/>
    <w:rsid w:val="00F92891"/>
    <w:rsid w:val="00F929FE"/>
    <w:rsid w:val="00F92DBF"/>
    <w:rsid w:val="00F939A4"/>
    <w:rsid w:val="00F93E16"/>
    <w:rsid w:val="00F93F95"/>
    <w:rsid w:val="00F93F9F"/>
    <w:rsid w:val="00F940CD"/>
    <w:rsid w:val="00F94149"/>
    <w:rsid w:val="00F94698"/>
    <w:rsid w:val="00F94742"/>
    <w:rsid w:val="00F94DD2"/>
    <w:rsid w:val="00F95084"/>
    <w:rsid w:val="00F9537B"/>
    <w:rsid w:val="00F954BD"/>
    <w:rsid w:val="00F954DA"/>
    <w:rsid w:val="00F958AD"/>
    <w:rsid w:val="00F95A23"/>
    <w:rsid w:val="00F95DDF"/>
    <w:rsid w:val="00F95ECE"/>
    <w:rsid w:val="00F96229"/>
    <w:rsid w:val="00F962C6"/>
    <w:rsid w:val="00F96360"/>
    <w:rsid w:val="00F96385"/>
    <w:rsid w:val="00F96394"/>
    <w:rsid w:val="00F964F5"/>
    <w:rsid w:val="00F970D2"/>
    <w:rsid w:val="00F97794"/>
    <w:rsid w:val="00F9795A"/>
    <w:rsid w:val="00F97E1A"/>
    <w:rsid w:val="00FA01FF"/>
    <w:rsid w:val="00FA08E0"/>
    <w:rsid w:val="00FA0A53"/>
    <w:rsid w:val="00FA0CBC"/>
    <w:rsid w:val="00FA11A6"/>
    <w:rsid w:val="00FA14F1"/>
    <w:rsid w:val="00FA19FF"/>
    <w:rsid w:val="00FA1A2A"/>
    <w:rsid w:val="00FA1AF2"/>
    <w:rsid w:val="00FA1E97"/>
    <w:rsid w:val="00FA218E"/>
    <w:rsid w:val="00FA21C0"/>
    <w:rsid w:val="00FA2431"/>
    <w:rsid w:val="00FA2608"/>
    <w:rsid w:val="00FA294D"/>
    <w:rsid w:val="00FA2BBE"/>
    <w:rsid w:val="00FA2D19"/>
    <w:rsid w:val="00FA2E42"/>
    <w:rsid w:val="00FA4571"/>
    <w:rsid w:val="00FA46DF"/>
    <w:rsid w:val="00FA4763"/>
    <w:rsid w:val="00FA4968"/>
    <w:rsid w:val="00FA496D"/>
    <w:rsid w:val="00FA4C54"/>
    <w:rsid w:val="00FA4C8D"/>
    <w:rsid w:val="00FA50D8"/>
    <w:rsid w:val="00FA5D74"/>
    <w:rsid w:val="00FA5E9E"/>
    <w:rsid w:val="00FA5ED8"/>
    <w:rsid w:val="00FA5FBA"/>
    <w:rsid w:val="00FA5FEE"/>
    <w:rsid w:val="00FA61B3"/>
    <w:rsid w:val="00FA6309"/>
    <w:rsid w:val="00FA71D7"/>
    <w:rsid w:val="00FA7296"/>
    <w:rsid w:val="00FA7747"/>
    <w:rsid w:val="00FA7BD9"/>
    <w:rsid w:val="00FA7F77"/>
    <w:rsid w:val="00FA7F9E"/>
    <w:rsid w:val="00FB01D4"/>
    <w:rsid w:val="00FB0328"/>
    <w:rsid w:val="00FB0394"/>
    <w:rsid w:val="00FB06DD"/>
    <w:rsid w:val="00FB0748"/>
    <w:rsid w:val="00FB0C9D"/>
    <w:rsid w:val="00FB1824"/>
    <w:rsid w:val="00FB1955"/>
    <w:rsid w:val="00FB1A08"/>
    <w:rsid w:val="00FB23B6"/>
    <w:rsid w:val="00FB244E"/>
    <w:rsid w:val="00FB24FA"/>
    <w:rsid w:val="00FB28E6"/>
    <w:rsid w:val="00FB2FB2"/>
    <w:rsid w:val="00FB34B4"/>
    <w:rsid w:val="00FB3C89"/>
    <w:rsid w:val="00FB3D65"/>
    <w:rsid w:val="00FB41F1"/>
    <w:rsid w:val="00FB4402"/>
    <w:rsid w:val="00FB4577"/>
    <w:rsid w:val="00FB46AA"/>
    <w:rsid w:val="00FB4940"/>
    <w:rsid w:val="00FB4AAA"/>
    <w:rsid w:val="00FB4DC0"/>
    <w:rsid w:val="00FB4ECC"/>
    <w:rsid w:val="00FB52B4"/>
    <w:rsid w:val="00FB53A5"/>
    <w:rsid w:val="00FB57B6"/>
    <w:rsid w:val="00FB5A51"/>
    <w:rsid w:val="00FB5C4F"/>
    <w:rsid w:val="00FB63FB"/>
    <w:rsid w:val="00FB6842"/>
    <w:rsid w:val="00FB69F9"/>
    <w:rsid w:val="00FB6A09"/>
    <w:rsid w:val="00FB6B6F"/>
    <w:rsid w:val="00FB6C9F"/>
    <w:rsid w:val="00FB6E00"/>
    <w:rsid w:val="00FB6F11"/>
    <w:rsid w:val="00FB72AD"/>
    <w:rsid w:val="00FB73F2"/>
    <w:rsid w:val="00FB7A49"/>
    <w:rsid w:val="00FB7D77"/>
    <w:rsid w:val="00FB7E0D"/>
    <w:rsid w:val="00FC0222"/>
    <w:rsid w:val="00FC04C6"/>
    <w:rsid w:val="00FC074A"/>
    <w:rsid w:val="00FC09E3"/>
    <w:rsid w:val="00FC0C66"/>
    <w:rsid w:val="00FC0D90"/>
    <w:rsid w:val="00FC11C9"/>
    <w:rsid w:val="00FC12CA"/>
    <w:rsid w:val="00FC1AF0"/>
    <w:rsid w:val="00FC1C7F"/>
    <w:rsid w:val="00FC1CDE"/>
    <w:rsid w:val="00FC1EE6"/>
    <w:rsid w:val="00FC2061"/>
    <w:rsid w:val="00FC28FE"/>
    <w:rsid w:val="00FC2A2C"/>
    <w:rsid w:val="00FC2DDB"/>
    <w:rsid w:val="00FC2F63"/>
    <w:rsid w:val="00FC3381"/>
    <w:rsid w:val="00FC3674"/>
    <w:rsid w:val="00FC36E1"/>
    <w:rsid w:val="00FC3993"/>
    <w:rsid w:val="00FC3B5A"/>
    <w:rsid w:val="00FC3C91"/>
    <w:rsid w:val="00FC3DC1"/>
    <w:rsid w:val="00FC40EE"/>
    <w:rsid w:val="00FC47B5"/>
    <w:rsid w:val="00FC483E"/>
    <w:rsid w:val="00FC4942"/>
    <w:rsid w:val="00FC4C4C"/>
    <w:rsid w:val="00FC4DC9"/>
    <w:rsid w:val="00FC55AE"/>
    <w:rsid w:val="00FC5A5F"/>
    <w:rsid w:val="00FC5CCB"/>
    <w:rsid w:val="00FC604E"/>
    <w:rsid w:val="00FC61A9"/>
    <w:rsid w:val="00FC61F1"/>
    <w:rsid w:val="00FC632B"/>
    <w:rsid w:val="00FC64EE"/>
    <w:rsid w:val="00FC6C50"/>
    <w:rsid w:val="00FC6C7D"/>
    <w:rsid w:val="00FC6F93"/>
    <w:rsid w:val="00FC75ED"/>
    <w:rsid w:val="00FD06B3"/>
    <w:rsid w:val="00FD06EF"/>
    <w:rsid w:val="00FD0802"/>
    <w:rsid w:val="00FD0A5B"/>
    <w:rsid w:val="00FD0C91"/>
    <w:rsid w:val="00FD0DFF"/>
    <w:rsid w:val="00FD0FB9"/>
    <w:rsid w:val="00FD153C"/>
    <w:rsid w:val="00FD1811"/>
    <w:rsid w:val="00FD1A48"/>
    <w:rsid w:val="00FD1ED4"/>
    <w:rsid w:val="00FD20AD"/>
    <w:rsid w:val="00FD2910"/>
    <w:rsid w:val="00FD2A05"/>
    <w:rsid w:val="00FD2AB5"/>
    <w:rsid w:val="00FD3997"/>
    <w:rsid w:val="00FD3DB1"/>
    <w:rsid w:val="00FD3FF1"/>
    <w:rsid w:val="00FD4166"/>
    <w:rsid w:val="00FD42A2"/>
    <w:rsid w:val="00FD432A"/>
    <w:rsid w:val="00FD44D3"/>
    <w:rsid w:val="00FD4594"/>
    <w:rsid w:val="00FD4692"/>
    <w:rsid w:val="00FD4C29"/>
    <w:rsid w:val="00FD4C44"/>
    <w:rsid w:val="00FD4E9A"/>
    <w:rsid w:val="00FD4F89"/>
    <w:rsid w:val="00FD4FF0"/>
    <w:rsid w:val="00FD5A5F"/>
    <w:rsid w:val="00FD5BF1"/>
    <w:rsid w:val="00FD5D57"/>
    <w:rsid w:val="00FD5FD1"/>
    <w:rsid w:val="00FD62B4"/>
    <w:rsid w:val="00FD6569"/>
    <w:rsid w:val="00FD6D4E"/>
    <w:rsid w:val="00FD7385"/>
    <w:rsid w:val="00FE038A"/>
    <w:rsid w:val="00FE050A"/>
    <w:rsid w:val="00FE07FD"/>
    <w:rsid w:val="00FE0FE6"/>
    <w:rsid w:val="00FE1019"/>
    <w:rsid w:val="00FE106E"/>
    <w:rsid w:val="00FE1344"/>
    <w:rsid w:val="00FE1610"/>
    <w:rsid w:val="00FE1C74"/>
    <w:rsid w:val="00FE1C90"/>
    <w:rsid w:val="00FE25A4"/>
    <w:rsid w:val="00FE29F2"/>
    <w:rsid w:val="00FE3221"/>
    <w:rsid w:val="00FE3248"/>
    <w:rsid w:val="00FE327A"/>
    <w:rsid w:val="00FE357F"/>
    <w:rsid w:val="00FE3C41"/>
    <w:rsid w:val="00FE3DE2"/>
    <w:rsid w:val="00FE40E2"/>
    <w:rsid w:val="00FE443D"/>
    <w:rsid w:val="00FE46E6"/>
    <w:rsid w:val="00FE4831"/>
    <w:rsid w:val="00FE4959"/>
    <w:rsid w:val="00FE4C21"/>
    <w:rsid w:val="00FE4C9A"/>
    <w:rsid w:val="00FE5410"/>
    <w:rsid w:val="00FE5851"/>
    <w:rsid w:val="00FE5BA5"/>
    <w:rsid w:val="00FE5CEF"/>
    <w:rsid w:val="00FE5D05"/>
    <w:rsid w:val="00FE5D81"/>
    <w:rsid w:val="00FE5D9C"/>
    <w:rsid w:val="00FE64B0"/>
    <w:rsid w:val="00FE6630"/>
    <w:rsid w:val="00FE66EC"/>
    <w:rsid w:val="00FE6C72"/>
    <w:rsid w:val="00FE71D3"/>
    <w:rsid w:val="00FE732C"/>
    <w:rsid w:val="00FE7597"/>
    <w:rsid w:val="00FE7CD1"/>
    <w:rsid w:val="00FE7DDD"/>
    <w:rsid w:val="00FF04EE"/>
    <w:rsid w:val="00FF0CDB"/>
    <w:rsid w:val="00FF0DF5"/>
    <w:rsid w:val="00FF0EF0"/>
    <w:rsid w:val="00FF12C0"/>
    <w:rsid w:val="00FF1344"/>
    <w:rsid w:val="00FF17D8"/>
    <w:rsid w:val="00FF1953"/>
    <w:rsid w:val="00FF1C39"/>
    <w:rsid w:val="00FF1EB0"/>
    <w:rsid w:val="00FF1F95"/>
    <w:rsid w:val="00FF1FAB"/>
    <w:rsid w:val="00FF2155"/>
    <w:rsid w:val="00FF25B6"/>
    <w:rsid w:val="00FF2629"/>
    <w:rsid w:val="00FF2C33"/>
    <w:rsid w:val="00FF2ED7"/>
    <w:rsid w:val="00FF2EE4"/>
    <w:rsid w:val="00FF3006"/>
    <w:rsid w:val="00FF3151"/>
    <w:rsid w:val="00FF37FC"/>
    <w:rsid w:val="00FF3C3C"/>
    <w:rsid w:val="00FF4222"/>
    <w:rsid w:val="00FF433F"/>
    <w:rsid w:val="00FF446A"/>
    <w:rsid w:val="00FF4737"/>
    <w:rsid w:val="00FF4B9D"/>
    <w:rsid w:val="00FF4C38"/>
    <w:rsid w:val="00FF5247"/>
    <w:rsid w:val="00FF5602"/>
    <w:rsid w:val="00FF5850"/>
    <w:rsid w:val="00FF5ABB"/>
    <w:rsid w:val="00FF5E36"/>
    <w:rsid w:val="00FF61DD"/>
    <w:rsid w:val="00FF642B"/>
    <w:rsid w:val="00FF6699"/>
    <w:rsid w:val="00FF6739"/>
    <w:rsid w:val="00FF6979"/>
    <w:rsid w:val="00FF69A1"/>
    <w:rsid w:val="00FF6C20"/>
    <w:rsid w:val="00FF6E6C"/>
    <w:rsid w:val="00FF7490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3C8339"/>
  <w15:chartTrackingRefBased/>
  <w15:docId w15:val="{0BFC1406-7408-465A-A7CD-1294D5DE8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B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0CCB"/>
    <w:pPr>
      <w:spacing w:after="0"/>
    </w:pPr>
  </w:style>
  <w:style w:type="paragraph" w:customStyle="1" w:styleId="acctindent">
    <w:name w:val="acct indent"/>
    <w:aliases w:val="ai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000CCB"/>
    <w:pPr>
      <w:spacing w:after="0"/>
    </w:pPr>
  </w:style>
  <w:style w:type="paragraph" w:customStyle="1" w:styleId="List1a">
    <w:name w:val="List 1a"/>
    <w:aliases w:val="1a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0CCB"/>
  </w:style>
  <w:style w:type="paragraph" w:customStyle="1" w:styleId="zreportaddinfo">
    <w:name w:val="zreport addinfo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0CCB"/>
    <w:pPr>
      <w:jc w:val="center"/>
    </w:pPr>
  </w:style>
  <w:style w:type="paragraph" w:customStyle="1" w:styleId="heading">
    <w:name w:val="heading"/>
    <w:aliases w:val="h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0CCB"/>
  </w:style>
  <w:style w:type="paragraph" w:customStyle="1" w:styleId="nineptheadingcentredbold">
    <w:name w:val="nine pt heading centred bold"/>
    <w:aliases w:val="9hc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0CCB"/>
    <w:pPr>
      <w:spacing w:after="0"/>
    </w:pPr>
  </w:style>
  <w:style w:type="paragraph" w:customStyle="1" w:styleId="smallreturn">
    <w:name w:val="small return"/>
    <w:aliases w:val="sr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0CCB"/>
    <w:pPr>
      <w:spacing w:after="0"/>
    </w:pPr>
  </w:style>
  <w:style w:type="paragraph" w:customStyle="1" w:styleId="blockbullet">
    <w:name w:val="block bullet"/>
    <w:aliases w:val="bb"/>
    <w:basedOn w:val="block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0CCB"/>
    <w:pPr>
      <w:spacing w:after="0"/>
    </w:pPr>
  </w:style>
  <w:style w:type="paragraph" w:customStyle="1" w:styleId="blockindent">
    <w:name w:val="block indent"/>
    <w:aliases w:val="bi"/>
    <w:basedOn w:val="block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00CCB"/>
    <w:rPr>
      <w:b/>
      <w:bCs/>
    </w:rPr>
  </w:style>
  <w:style w:type="character" w:customStyle="1" w:styleId="CommentSubjectChar">
    <w:name w:val="Comment Subject Char"/>
    <w:link w:val="CommentSubject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20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37B0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93D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294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36529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65294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65294"/>
    <w:pPr>
      <w:ind w:left="4320"/>
    </w:pPr>
    <w:rPr>
      <w:szCs w:val="22"/>
    </w:rPr>
  </w:style>
  <w:style w:type="character" w:customStyle="1" w:styleId="ClosingChar">
    <w:name w:val="Closing Char"/>
    <w:link w:val="Closing"/>
    <w:uiPriority w:val="99"/>
    <w:semiHidden/>
    <w:rsid w:val="0036529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65294"/>
    <w:rPr>
      <w:szCs w:val="22"/>
    </w:rPr>
  </w:style>
  <w:style w:type="character" w:customStyle="1" w:styleId="DateChar">
    <w:name w:val="Date Char"/>
    <w:link w:val="Date"/>
    <w:uiPriority w:val="99"/>
    <w:semiHidden/>
    <w:rsid w:val="0036529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65294"/>
    <w:rPr>
      <w:szCs w:val="22"/>
    </w:rPr>
  </w:style>
  <w:style w:type="character" w:customStyle="1" w:styleId="E-mailSignatureChar">
    <w:name w:val="E-mail Signature Char"/>
    <w:link w:val="E-mailSignature"/>
    <w:uiPriority w:val="99"/>
    <w:semiHidden/>
    <w:rsid w:val="0036529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65294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365294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652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65294"/>
    <w:rPr>
      <w:i/>
      <w:iCs/>
      <w:szCs w:val="22"/>
    </w:rPr>
  </w:style>
  <w:style w:type="character" w:customStyle="1" w:styleId="HTMLAddressChar">
    <w:name w:val="HTML Address Char"/>
    <w:link w:val="HTMLAddress"/>
    <w:uiPriority w:val="99"/>
    <w:semiHidden/>
    <w:rsid w:val="0036529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36529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365294"/>
    <w:rPr>
      <w:rFonts w:ascii="Courier New" w:hAnsi="Courier New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529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36529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uiPriority w:val="99"/>
    <w:semiHidden/>
    <w:unhideWhenUsed/>
    <w:locked/>
    <w:rsid w:val="0036529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locked/>
    <w:rsid w:val="0036529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locked/>
    <w:rsid w:val="0036529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6529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6529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6529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locked/>
    <w:rsid w:val="0036529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6529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6529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6529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65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36529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65294"/>
    <w:rPr>
      <w:szCs w:val="22"/>
    </w:rPr>
  </w:style>
  <w:style w:type="character" w:customStyle="1" w:styleId="NoteHeadingChar">
    <w:name w:val="Note Heading Char"/>
    <w:link w:val="NoteHeading"/>
    <w:uiPriority w:val="99"/>
    <w:semiHidden/>
    <w:rsid w:val="0036529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6529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36529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65294"/>
    <w:rPr>
      <w:szCs w:val="22"/>
    </w:rPr>
  </w:style>
  <w:style w:type="character" w:customStyle="1" w:styleId="SalutationChar">
    <w:name w:val="Salutation Char"/>
    <w:link w:val="Salutation"/>
    <w:uiPriority w:val="99"/>
    <w:semiHidden/>
    <w:rsid w:val="0036529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365294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36529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3652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36529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65294"/>
    <w:pPr>
      <w:spacing w:before="120"/>
    </w:pPr>
    <w:rPr>
      <w:rFonts w:ascii="Calibri Light" w:hAnsi="Calibri Light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5294"/>
    <w:pPr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/>
      <w:outlineLvl w:val="9"/>
    </w:pPr>
    <w:rPr>
      <w:rFonts w:ascii="Calibri Light" w:hAnsi="Calibri Light"/>
      <w:kern w:val="32"/>
      <w:sz w:val="32"/>
      <w:szCs w:val="40"/>
      <w:u w:val="none"/>
      <w:lang w:val="en-US" w:eastAsia="en-US"/>
    </w:rPr>
  </w:style>
  <w:style w:type="paragraph" w:styleId="Revision">
    <w:name w:val="Revision"/>
    <w:hidden/>
    <w:uiPriority w:val="99"/>
    <w:semiHidden/>
    <w:rsid w:val="00BF67AE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F67A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F67A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67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67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67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67AE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67AE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67AE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67AE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BF67AE"/>
  </w:style>
  <w:style w:type="table" w:styleId="Table3Deffects2">
    <w:name w:val="Table 3D effects 2"/>
    <w:basedOn w:val="TableNormal"/>
    <w:locked/>
    <w:rsid w:val="00BF67AE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BF67AE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BF67A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locked/>
    <w:rsid w:val="00BF67AE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F67AE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locked/>
    <w:rsid w:val="00BF67AE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BF67AE"/>
    <w:rPr>
      <w:rFonts w:ascii="Book Antiqua" w:eastAsia="Times New Roman" w:hAnsi="Book Antiqua" w:cs="Times New Roman"/>
      <w:szCs w:val="22"/>
    </w:rPr>
  </w:style>
  <w:style w:type="character" w:customStyle="1" w:styleId="ui-provider">
    <w:name w:val="ui-provider"/>
    <w:basedOn w:val="DefaultParagraphFont"/>
    <w:rsid w:val="008A2BB5"/>
  </w:style>
  <w:style w:type="paragraph" w:customStyle="1" w:styleId="Style1">
    <w:name w:val="Style1"/>
    <w:basedOn w:val="Heading2"/>
    <w:next w:val="Heading2"/>
    <w:link w:val="Style1Char"/>
    <w:qFormat/>
    <w:rsid w:val="00AF663E"/>
    <w:pPr>
      <w:tabs>
        <w:tab w:val="left" w:pos="540"/>
      </w:tabs>
      <w:ind w:left="540" w:hanging="540"/>
      <w:jc w:val="thaiDistribute"/>
    </w:pPr>
    <w:rPr>
      <w:rFonts w:ascii="Angsana New" w:hAnsi="Angsana New"/>
      <w:bCs w:val="0"/>
      <w:sz w:val="28"/>
      <w:lang w:val="en-US"/>
    </w:rPr>
  </w:style>
  <w:style w:type="paragraph" w:customStyle="1" w:styleId="Style2">
    <w:name w:val="Style2"/>
    <w:basedOn w:val="Heading3"/>
    <w:next w:val="Heading1"/>
    <w:link w:val="Style2Char"/>
    <w:qFormat/>
    <w:rsid w:val="00AF663E"/>
    <w:pPr>
      <w:numPr>
        <w:numId w:val="18"/>
      </w:numPr>
      <w:tabs>
        <w:tab w:val="left" w:pos="540"/>
      </w:tabs>
      <w:ind w:left="540" w:hanging="540"/>
      <w:jc w:val="thaiDistribute"/>
    </w:pPr>
    <w:rPr>
      <w:rFonts w:ascii="Angsana New" w:hAnsi="Angsana New" w:cs="Angsana New"/>
      <w:b/>
      <w:bCs/>
      <w:i w:val="0"/>
      <w:sz w:val="28"/>
    </w:rPr>
  </w:style>
  <w:style w:type="character" w:customStyle="1" w:styleId="Style1Char">
    <w:name w:val="Style1 Char"/>
    <w:basedOn w:val="Heading2Char"/>
    <w:link w:val="Style1"/>
    <w:rsid w:val="00AF663E"/>
    <w:rPr>
      <w:rFonts w:ascii="Angsana New" w:hAnsi="Angsana New" w:cs="Times New Roman"/>
      <w:b/>
      <w:bCs w:val="0"/>
      <w:sz w:val="28"/>
      <w:szCs w:val="18"/>
      <w:lang w:eastAsia="x-none"/>
    </w:rPr>
  </w:style>
  <w:style w:type="paragraph" w:customStyle="1" w:styleId="StyleStyle2Complex14ptItalic">
    <w:name w:val="Style Style2 + (Complex) 14 pt Italic"/>
    <w:basedOn w:val="Style2"/>
    <w:rsid w:val="00B61E1B"/>
    <w:pPr>
      <w:ind w:left="720" w:hanging="360"/>
    </w:pPr>
    <w:rPr>
      <w:iCs w:val="0"/>
      <w:sz w:val="30"/>
      <w:szCs w:val="28"/>
    </w:rPr>
  </w:style>
  <w:style w:type="character" w:customStyle="1" w:styleId="Style2Char">
    <w:name w:val="Style2 Char"/>
    <w:basedOn w:val="Heading3Char"/>
    <w:link w:val="Style2"/>
    <w:rsid w:val="00AF663E"/>
    <w:rPr>
      <w:rFonts w:ascii="Angsana New" w:hAnsi="Angsana New" w:cs="Times New Roman"/>
      <w:b/>
      <w:bCs/>
      <w:i w:val="0"/>
      <w:iCs/>
      <w:sz w:val="28"/>
      <w:szCs w:val="18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90697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32259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3570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1237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4333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6A331-EFD9-44E2-8F56-5434D7FB2D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67E95E-86E9-4614-AF5F-67C7520512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BA9FB3-26B7-41CC-8B07-768B61C13AA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2A156E2-1AF3-4B96-A799-FDB87C63B7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24</Pages>
  <Words>3680</Words>
  <Characters>20980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24611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cp:lastModifiedBy>Thanyaphon, Prasutham</cp:lastModifiedBy>
  <cp:revision>5</cp:revision>
  <cp:lastPrinted>2026-05-22T20:36:00Z</cp:lastPrinted>
  <dcterms:created xsi:type="dcterms:W3CDTF">2026-08-11T11:11:00Z</dcterms:created>
  <dcterms:modified xsi:type="dcterms:W3CDTF">2026-08-11T11:18:00Z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