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5518B" w14:textId="77777777"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47FF7D9" w14:textId="34B2C30D" w:rsidR="00F53F46" w:rsidRDefault="00F53F46" w:rsidP="0051790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A119CC" w14:textId="688C433A" w:rsidR="00AE3212" w:rsidRDefault="00EB5726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1B58BD08" w14:textId="661A069A" w:rsidR="003341F5" w:rsidRDefault="00EB5726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0F7C2813" w14:textId="5182C8AA" w:rsidR="00B753BA" w:rsidRDefault="00D66764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D66764">
        <w:rPr>
          <w:rFonts w:ascii="Angsana New" w:hAnsi="Angsana New"/>
          <w:sz w:val="30"/>
          <w:szCs w:val="30"/>
          <w:cs/>
        </w:rPr>
        <w:t>อาคารและอุปกรณ์</w:t>
      </w:r>
    </w:p>
    <w:p w14:paraId="487F7305" w14:textId="5AD30898" w:rsidR="004B3523" w:rsidRPr="00E90619" w:rsidRDefault="00D66764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</w:t>
      </w:r>
      <w:r w:rsidRPr="00D66764">
        <w:rPr>
          <w:rFonts w:ascii="Angsana New" w:hAnsi="Angsana New"/>
          <w:sz w:val="30"/>
          <w:szCs w:val="30"/>
          <w:cs/>
        </w:rPr>
        <w:t>กู้ยืมจากสถาบันการเงิน</w:t>
      </w:r>
    </w:p>
    <w:p w14:paraId="3EAA3D6D" w14:textId="16AAB1EA" w:rsidR="00FC0567" w:rsidRDefault="004A2C4B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ส่วนงานดำเนินงานและการจำแนกรายได้</w:t>
      </w:r>
    </w:p>
    <w:p w14:paraId="3811E2DD" w14:textId="7DD7A02B" w:rsidR="00DE6F3C" w:rsidRDefault="00DE6F3C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33DC587C" w14:textId="43756617" w:rsidR="00DE6F3C" w:rsidRDefault="00DE6F3C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3066B239" w14:textId="77777777" w:rsidR="0025391F" w:rsidRPr="00870EEC" w:rsidRDefault="0025391F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</w:t>
      </w:r>
    </w:p>
    <w:p w14:paraId="4D47713C" w14:textId="3DBAEF1F" w:rsidR="00E04263" w:rsidRDefault="004A2C4B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1639ABF8" w14:textId="77777777" w:rsidR="00954A2F" w:rsidRDefault="004A2C4B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36A2D672" w14:textId="0BCF07A1" w:rsidR="00277140" w:rsidRDefault="00277140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24C8365A" w14:textId="5FA08318" w:rsidR="00954A2F" w:rsidRPr="00954A2F" w:rsidRDefault="00954A2F" w:rsidP="005068F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2E599ED0" w14:textId="77777777" w:rsidR="00954A2F" w:rsidRDefault="00954A2F" w:rsidP="00954A2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FE43D2D" w14:textId="77777777" w:rsidR="00185379" w:rsidRPr="00870EEC" w:rsidRDefault="00185379" w:rsidP="0018537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753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7B15B3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6F42679F" w14:textId="610D0ED0" w:rsidR="00905CF4" w:rsidRDefault="00EB5726" w:rsidP="00753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</w:t>
      </w:r>
      <w:r w:rsidR="006473DF" w:rsidRPr="00BA72B1">
        <w:rPr>
          <w:rFonts w:ascii="Angsana New" w:hAnsi="Angsana New" w:hint="cs"/>
          <w:sz w:val="30"/>
          <w:szCs w:val="30"/>
          <w:cs/>
        </w:rPr>
        <w:t>บริษัท</w:t>
      </w:r>
      <w:r w:rsidR="00EF0F62" w:rsidRPr="00BA72B1">
        <w:rPr>
          <w:rFonts w:ascii="Angsana New" w:hAnsi="Angsana New"/>
          <w:sz w:val="30"/>
          <w:szCs w:val="30"/>
          <w:cs/>
        </w:rPr>
        <w:t>เมื่อ</w:t>
      </w:r>
      <w:r w:rsidR="00EF0F62" w:rsidRPr="00DE4887">
        <w:rPr>
          <w:rFonts w:ascii="Angsana New" w:hAnsi="Angsana New"/>
          <w:sz w:val="30"/>
          <w:szCs w:val="30"/>
          <w:cs/>
        </w:rPr>
        <w:t>วันที่</w:t>
      </w:r>
      <w:r w:rsidR="00C400E4">
        <w:rPr>
          <w:rFonts w:ascii="Angsana New" w:hAnsi="Angsana New" w:hint="cs"/>
          <w:sz w:val="30"/>
          <w:szCs w:val="30"/>
          <w:cs/>
        </w:rPr>
        <w:t xml:space="preserve"> </w:t>
      </w:r>
      <w:r w:rsidR="00FC2219">
        <w:rPr>
          <w:rFonts w:ascii="Angsana New" w:hAnsi="Angsana New"/>
          <w:sz w:val="30"/>
          <w:szCs w:val="30"/>
        </w:rPr>
        <w:t>13</w:t>
      </w:r>
      <w:r w:rsidR="00AF3228">
        <w:rPr>
          <w:rFonts w:ascii="Angsana New" w:hAnsi="Angsana New"/>
          <w:sz w:val="30"/>
          <w:szCs w:val="30"/>
        </w:rPr>
        <w:t xml:space="preserve"> </w:t>
      </w:r>
      <w:r w:rsidR="0025391F" w:rsidRPr="007E3410">
        <w:rPr>
          <w:rFonts w:ascii="Angsana New" w:hAnsi="Angsana New" w:hint="cs"/>
          <w:sz w:val="30"/>
          <w:szCs w:val="30"/>
          <w:cs/>
        </w:rPr>
        <w:t>สิงหาคม</w:t>
      </w:r>
      <w:r w:rsidR="00FC0567" w:rsidRPr="007E3410">
        <w:rPr>
          <w:rFonts w:ascii="Angsana New" w:hAnsi="Angsana New" w:hint="cs"/>
          <w:sz w:val="30"/>
          <w:szCs w:val="30"/>
          <w:cs/>
        </w:rPr>
        <w:t xml:space="preserve"> </w:t>
      </w:r>
      <w:r w:rsidR="007E43CE">
        <w:rPr>
          <w:rFonts w:ascii="Angsana New" w:hAnsi="Angsana New"/>
          <w:sz w:val="30"/>
          <w:szCs w:val="30"/>
        </w:rPr>
        <w:t>2568</w:t>
      </w:r>
    </w:p>
    <w:p w14:paraId="14F6F8CA" w14:textId="77777777" w:rsidR="007F1429" w:rsidRPr="007B15B3" w:rsidRDefault="007F1429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12"/>
          <w:szCs w:val="12"/>
        </w:rPr>
      </w:pPr>
    </w:p>
    <w:p w14:paraId="74289AEF" w14:textId="6AF41507" w:rsidR="00930FDB" w:rsidRPr="004D4FA9" w:rsidRDefault="00B15330" w:rsidP="003621F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4D4FA9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4D4FA9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7B15B3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123D4A53" w14:textId="72C165D1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522BF0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C6385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6C6385">
        <w:rPr>
          <w:rFonts w:ascii="Angsana New" w:hAnsi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6C6385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B753B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753BA" w:rsidRPr="00B753BA">
        <w:rPr>
          <w:rFonts w:ascii="Angsana New" w:hAnsi="Angsana New"/>
          <w:spacing w:val="-4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3A1737" w:rsidRPr="006C6385">
        <w:rPr>
          <w:rFonts w:ascii="Angsana New" w:hAnsi="Angsana New"/>
          <w:spacing w:val="-4"/>
          <w:sz w:val="30"/>
          <w:szCs w:val="30"/>
          <w:cs/>
        </w:rPr>
        <w:t>โดยงบการเงิน</w:t>
      </w:r>
      <w:r w:rsidR="003A1737" w:rsidRPr="003A1737">
        <w:rPr>
          <w:rFonts w:ascii="Angsana New" w:hAnsi="Angsana New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</w:t>
      </w:r>
      <w:r w:rsidR="003A1737" w:rsidRPr="006C6385">
        <w:rPr>
          <w:rFonts w:ascii="Angsana New" w:hAnsi="Angsana New"/>
          <w:spacing w:val="-4"/>
          <w:sz w:val="30"/>
          <w:szCs w:val="30"/>
          <w:cs/>
        </w:rPr>
        <w:t>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E01DD6" w:rsidRPr="003A173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</w:t>
      </w:r>
      <w:r w:rsidR="00522BF0">
        <w:rPr>
          <w:rFonts w:ascii="Angsana New" w:hAnsi="Angsana New"/>
          <w:sz w:val="30"/>
          <w:szCs w:val="30"/>
        </w:rPr>
        <w:t>31</w:t>
      </w:r>
      <w:r w:rsidR="003A1737" w:rsidRPr="003A1737">
        <w:rPr>
          <w:rFonts w:ascii="Angsana New" w:hAnsi="Angsana New"/>
          <w:sz w:val="30"/>
          <w:szCs w:val="30"/>
        </w:rPr>
        <w:t xml:space="preserve">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</w:t>
      </w:r>
      <w:r w:rsidR="007E43CE">
        <w:rPr>
          <w:rFonts w:ascii="Angsana New" w:hAnsi="Angsana New"/>
          <w:sz w:val="30"/>
          <w:szCs w:val="30"/>
        </w:rPr>
        <w:t>2567</w:t>
      </w:r>
    </w:p>
    <w:p w14:paraId="50C0A1CF" w14:textId="090C67A8" w:rsidR="0047556A" w:rsidRPr="007B15B3" w:rsidRDefault="0047556A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p w14:paraId="46CA3BD3" w14:textId="4A9B7C7E" w:rsidR="00255783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</w:t>
      </w:r>
      <w:r w:rsidRPr="00D232E0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</w:t>
      </w:r>
      <w:r w:rsidRPr="003A173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522BF0">
        <w:rPr>
          <w:rFonts w:ascii="Angsana New" w:hAnsi="Angsana New"/>
          <w:sz w:val="30"/>
          <w:szCs w:val="30"/>
        </w:rPr>
        <w:t>31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E43CE">
        <w:rPr>
          <w:rFonts w:ascii="Angsana New" w:hAnsi="Angsana New"/>
          <w:sz w:val="30"/>
          <w:szCs w:val="30"/>
        </w:rPr>
        <w:t>2567</w:t>
      </w:r>
    </w:p>
    <w:p w14:paraId="7D57FCA7" w14:textId="77777777" w:rsidR="001B0E56" w:rsidRPr="007B15B3" w:rsidRDefault="001B0E56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2"/>
          <w:szCs w:val="12"/>
        </w:rPr>
      </w:pPr>
    </w:p>
    <w:p w14:paraId="01FF7CB8" w14:textId="356D7B1D" w:rsidR="00EF3FE4" w:rsidRPr="004D4FA9" w:rsidRDefault="00560375" w:rsidP="00BA7F6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D4FA9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3573719" w14:textId="0B02220C" w:rsidR="005F29D2" w:rsidRPr="007B15B3" w:rsidRDefault="005F29D2" w:rsidP="001B0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12"/>
          <w:szCs w:val="12"/>
        </w:rPr>
      </w:pPr>
    </w:p>
    <w:p w14:paraId="6ECF5C3B" w14:textId="44AD89AA" w:rsidR="001575CD" w:rsidRPr="00292E07" w:rsidRDefault="001575CD" w:rsidP="00157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619DD">
        <w:rPr>
          <w:rFonts w:ascii="Angsana New" w:hAnsi="Angsana New" w:hint="cs"/>
          <w:spacing w:val="-2"/>
          <w:sz w:val="30"/>
          <w:szCs w:val="30"/>
          <w:cs/>
        </w:rPr>
        <w:t>ความสัมพันธ์ที่มีกับบริษัทย่อย ผู้บริหารสำคัญและบุคคลหรือกิจการ</w:t>
      </w:r>
      <w:r w:rsidR="007619DD" w:rsidRPr="007619DD">
        <w:rPr>
          <w:rFonts w:ascii="Angsana New" w:hAnsi="Angsana New" w:hint="cs"/>
          <w:spacing w:val="-2"/>
          <w:sz w:val="30"/>
          <w:szCs w:val="30"/>
          <w:cs/>
        </w:rPr>
        <w:t>อื่น</w:t>
      </w:r>
      <w:r w:rsidRPr="007619DD">
        <w:rPr>
          <w:rFonts w:ascii="Angsana New" w:hAnsi="Angsana New" w:hint="cs"/>
          <w:spacing w:val="-2"/>
          <w:sz w:val="30"/>
          <w:szCs w:val="30"/>
          <w:cs/>
        </w:rPr>
        <w:t>ที่เกี่ยวข้อง</w:t>
      </w:r>
      <w:r w:rsidR="007619DD" w:rsidRPr="007619DD">
        <w:rPr>
          <w:rFonts w:ascii="Angsana New" w:hAnsi="Angsana New" w:hint="cs"/>
          <w:spacing w:val="-2"/>
          <w:sz w:val="30"/>
          <w:szCs w:val="30"/>
          <w:cs/>
        </w:rPr>
        <w:t>กัน</w:t>
      </w:r>
      <w:r w:rsidRPr="007619DD">
        <w:rPr>
          <w:rFonts w:ascii="Angsana New" w:hAnsi="Angsana New" w:hint="cs"/>
          <w:spacing w:val="-2"/>
          <w:sz w:val="30"/>
          <w:szCs w:val="30"/>
          <w:cs/>
        </w:rPr>
        <w:t xml:space="preserve"> และนโยบายการกำหนดราคา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แต่ละประเภทไม่ได้มีการเปลี่ยนแปลงอย่างมีสาระสำคัญในระหว่างงวด</w:t>
      </w:r>
    </w:p>
    <w:p w14:paraId="3A243096" w14:textId="7A3960C0" w:rsidR="00220DE1" w:rsidRPr="007B15B3" w:rsidRDefault="00220DE1" w:rsidP="001B0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12"/>
          <w:szCs w:val="12"/>
          <w:cs/>
          <w:lang w:val="th-TH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6"/>
        <w:gridCol w:w="1079"/>
        <w:gridCol w:w="271"/>
        <w:gridCol w:w="1083"/>
        <w:gridCol w:w="265"/>
        <w:gridCol w:w="1166"/>
        <w:gridCol w:w="239"/>
        <w:gridCol w:w="1113"/>
      </w:tblGrid>
      <w:tr w:rsidR="00EF3CCF" w:rsidRPr="00BA2043" w14:paraId="29D9E2D7" w14:textId="77777777" w:rsidTr="00792476">
        <w:trPr>
          <w:tblHeader/>
        </w:trPr>
        <w:tc>
          <w:tcPr>
            <w:tcW w:w="2187" w:type="pct"/>
          </w:tcPr>
          <w:p w14:paraId="4798B4AF" w14:textId="07B8B135" w:rsidR="00EF3CCF" w:rsidRPr="007B15B3" w:rsidRDefault="00EF3CCF" w:rsidP="00EF3CCF">
            <w:pPr>
              <w:pStyle w:val="a"/>
              <w:widowControl w:val="0"/>
              <w:tabs>
                <w:tab w:val="clear" w:pos="1080"/>
              </w:tabs>
              <w:ind w:right="-11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lang w:val="en-US"/>
              </w:rPr>
            </w:pPr>
            <w:r w:rsidRPr="007B15B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2" w:type="pct"/>
            <w:gridSpan w:val="3"/>
          </w:tcPr>
          <w:p w14:paraId="4858759D" w14:textId="5681D38E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7B15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268DBCD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pct"/>
            <w:gridSpan w:val="3"/>
          </w:tcPr>
          <w:p w14:paraId="3BC54162" w14:textId="05595386" w:rsidR="00EF3CCF" w:rsidRPr="007B15B3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3CCF" w:rsidRPr="00BA2043" w14:paraId="23A129C1" w14:textId="77777777" w:rsidTr="00792476">
        <w:trPr>
          <w:tblHeader/>
        </w:trPr>
        <w:tc>
          <w:tcPr>
            <w:tcW w:w="2187" w:type="pct"/>
          </w:tcPr>
          <w:p w14:paraId="2A2613AC" w14:textId="61026932" w:rsidR="00EF3CCF" w:rsidRPr="007B15B3" w:rsidRDefault="007E43CE" w:rsidP="00EF3CC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15B3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5391F" w:rsidRPr="007B15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="0025391F" w:rsidRPr="007B15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25391F" w:rsidRPr="007B15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="009B5232" w:rsidRPr="007B15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="0025391F" w:rsidRPr="007B15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25391F" w:rsidRPr="007B15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582" w:type="pct"/>
          </w:tcPr>
          <w:p w14:paraId="526901B5" w14:textId="6A91B639" w:rsidR="00EF3CCF" w:rsidRPr="007B15B3" w:rsidRDefault="007E43CE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46" w:type="pct"/>
          </w:tcPr>
          <w:p w14:paraId="6E47F962" w14:textId="6D76DEFC" w:rsidR="00EF3CCF" w:rsidRPr="007B15B3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3142ED7E" w14:textId="0C9ADFDC" w:rsidR="00EF3CCF" w:rsidRPr="007B15B3" w:rsidDel="008D2C41" w:rsidRDefault="007E43CE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43" w:type="pct"/>
          </w:tcPr>
          <w:p w14:paraId="6F9DD55C" w14:textId="77777777" w:rsidR="00EF3CCF" w:rsidRPr="007B15B3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</w:tcPr>
          <w:p w14:paraId="0F07B5F8" w14:textId="29487DBD" w:rsidR="00EF3CCF" w:rsidRPr="007B15B3" w:rsidDel="008D2C41" w:rsidRDefault="007E43CE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29" w:type="pct"/>
          </w:tcPr>
          <w:p w14:paraId="426E8521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080C4AE1" w14:textId="5D3AA8C8" w:rsidR="00EF3CCF" w:rsidRPr="007B15B3" w:rsidDel="008D2C41" w:rsidRDefault="007E43CE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EF3CCF" w:rsidRPr="00BA2043" w14:paraId="01613B83" w14:textId="77777777" w:rsidTr="00792476">
        <w:trPr>
          <w:tblHeader/>
        </w:trPr>
        <w:tc>
          <w:tcPr>
            <w:tcW w:w="2187" w:type="pct"/>
          </w:tcPr>
          <w:p w14:paraId="5DED40D6" w14:textId="77777777" w:rsidR="00EF3CCF" w:rsidRPr="007B15B3" w:rsidRDefault="00EF3CCF" w:rsidP="00EF3CC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13" w:type="pct"/>
            <w:gridSpan w:val="7"/>
          </w:tcPr>
          <w:p w14:paraId="6AA97102" w14:textId="422ECC00" w:rsidR="00EF3CCF" w:rsidRPr="007B15B3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5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</w:t>
            </w:r>
            <w:r w:rsidRPr="007B15B3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พัน</w:t>
            </w:r>
            <w:r w:rsidRPr="007B15B3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บาท)</w:t>
            </w:r>
          </w:p>
        </w:tc>
      </w:tr>
      <w:tr w:rsidR="00EF3CCF" w:rsidRPr="00BA2043" w14:paraId="151AB186" w14:textId="77777777" w:rsidTr="00EB454C">
        <w:tc>
          <w:tcPr>
            <w:tcW w:w="2187" w:type="pct"/>
          </w:tcPr>
          <w:p w14:paraId="4B8984AC" w14:textId="020162A9" w:rsidR="00EF3CCF" w:rsidRPr="007B15B3" w:rsidRDefault="00EF3CCF" w:rsidP="00EF3CC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15B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บริษัทใหญ่</w:t>
            </w:r>
            <w:r w:rsidR="00255C56" w:rsidRPr="007B15B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582" w:type="pct"/>
          </w:tcPr>
          <w:p w14:paraId="21012D5D" w14:textId="6C6FE11E" w:rsidR="00EF3CCF" w:rsidRPr="007B15B3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1DB0A277" w14:textId="0518BC6C" w:rsidR="00EF3CCF" w:rsidRPr="007B15B3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75B39213" w14:textId="5ED7F3CB" w:rsidR="00EF3CCF" w:rsidRPr="007B15B3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30079324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</w:tcPr>
          <w:p w14:paraId="21D47CCB" w14:textId="77777777" w:rsidR="00EF3CCF" w:rsidRPr="007B15B3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3E02179B" w14:textId="6B5B1F81" w:rsidR="00EF3CCF" w:rsidRPr="007B15B3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2DA48E64" w14:textId="0CDAB944" w:rsidR="00EF3CCF" w:rsidRPr="007B15B3" w:rsidDel="008D2C41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F1434" w:rsidRPr="00BA2043" w14:paraId="5EC92F79" w14:textId="77777777" w:rsidTr="00B1376E">
        <w:trPr>
          <w:trHeight w:val="70"/>
        </w:trPr>
        <w:tc>
          <w:tcPr>
            <w:tcW w:w="2187" w:type="pct"/>
          </w:tcPr>
          <w:p w14:paraId="3C1926B0" w14:textId="77777777" w:rsidR="002F1434" w:rsidRPr="007B15B3" w:rsidRDefault="002F1434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B15B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582" w:type="pct"/>
          </w:tcPr>
          <w:p w14:paraId="461525BE" w14:textId="440EEAE6" w:rsidR="002F1434" w:rsidRPr="007B15B3" w:rsidDel="008D2C41" w:rsidRDefault="00FC2219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46" w:type="pct"/>
          </w:tcPr>
          <w:p w14:paraId="36EDE0DB" w14:textId="4536101E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2BEE12F1" w14:textId="5E4943C0" w:rsidR="002F1434" w:rsidRPr="007B15B3" w:rsidDel="008D2C41" w:rsidRDefault="0025391F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3" w:type="pct"/>
          </w:tcPr>
          <w:p w14:paraId="505688B3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</w:tcPr>
          <w:p w14:paraId="5797CEE4" w14:textId="50A6B3F4" w:rsidR="002F1434" w:rsidRPr="007B15B3" w:rsidDel="008D2C41" w:rsidRDefault="00FC2219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29" w:type="pct"/>
          </w:tcPr>
          <w:p w14:paraId="1C3DE083" w14:textId="6FC444FF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22C71338" w14:textId="3BB8F697" w:rsidR="002F1434" w:rsidRPr="007B15B3" w:rsidDel="008D2C41" w:rsidRDefault="0025391F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2F1434" w:rsidRPr="00BA2043" w14:paraId="0048D381" w14:textId="77777777" w:rsidTr="00EB454C">
        <w:tc>
          <w:tcPr>
            <w:tcW w:w="2187" w:type="pct"/>
          </w:tcPr>
          <w:p w14:paraId="603ED286" w14:textId="77777777" w:rsidR="002F1434" w:rsidRPr="007B15B3" w:rsidRDefault="002F1434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82" w:type="pct"/>
          </w:tcPr>
          <w:p w14:paraId="651F5776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46" w:type="pct"/>
          </w:tcPr>
          <w:p w14:paraId="7E6B4293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84" w:type="pct"/>
          </w:tcPr>
          <w:p w14:paraId="73E5F324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43" w:type="pct"/>
          </w:tcPr>
          <w:p w14:paraId="57ADA217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629" w:type="pct"/>
          </w:tcPr>
          <w:p w14:paraId="3B30297E" w14:textId="77777777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29" w:type="pct"/>
          </w:tcPr>
          <w:p w14:paraId="41B49825" w14:textId="77777777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600" w:type="pct"/>
          </w:tcPr>
          <w:p w14:paraId="483DA752" w14:textId="77777777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</w:tr>
      <w:tr w:rsidR="002F1434" w:rsidRPr="00BA2043" w14:paraId="40AC5240" w14:textId="77777777" w:rsidTr="00B1376E">
        <w:trPr>
          <w:trHeight w:val="263"/>
        </w:trPr>
        <w:tc>
          <w:tcPr>
            <w:tcW w:w="2187" w:type="pct"/>
          </w:tcPr>
          <w:p w14:paraId="1FF7C13F" w14:textId="6A6302E4" w:rsidR="002F1434" w:rsidRPr="007B15B3" w:rsidRDefault="002F1434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15B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7EBD6181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425286FA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7310FB0F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6D7C7146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</w:tcPr>
          <w:p w14:paraId="5A1269F6" w14:textId="77777777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0F77F2FD" w14:textId="77777777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07B1879D" w14:textId="77777777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F1434" w:rsidRPr="00BA2043" w14:paraId="36255C59" w14:textId="77777777" w:rsidTr="00B1376E">
        <w:trPr>
          <w:trHeight w:val="119"/>
        </w:trPr>
        <w:tc>
          <w:tcPr>
            <w:tcW w:w="2187" w:type="pct"/>
          </w:tcPr>
          <w:p w14:paraId="2DDC2E47" w14:textId="61F4F270" w:rsidR="002F1434" w:rsidRPr="007B15B3" w:rsidRDefault="002F1434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15B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582" w:type="pct"/>
          </w:tcPr>
          <w:p w14:paraId="72E82924" w14:textId="0B565160" w:rsidR="002F1434" w:rsidRPr="007B15B3" w:rsidRDefault="00FC2219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F7F31A1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5D9FC886" w14:textId="13EC60FA" w:rsidR="002F1434" w:rsidRPr="007B15B3" w:rsidRDefault="0025391F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5DCB11E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</w:tcPr>
          <w:p w14:paraId="0E83B015" w14:textId="3F4BF8F1" w:rsidR="002F1434" w:rsidRPr="007B15B3" w:rsidDel="008D2C41" w:rsidRDefault="00FC2219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51,945</w:t>
            </w:r>
          </w:p>
        </w:tc>
        <w:tc>
          <w:tcPr>
            <w:tcW w:w="129" w:type="pct"/>
          </w:tcPr>
          <w:p w14:paraId="6D06C37C" w14:textId="77777777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37864C2E" w14:textId="10EF2143" w:rsidR="002F1434" w:rsidRPr="007B15B3" w:rsidDel="008D2C41" w:rsidRDefault="0025391F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48,511</w:t>
            </w:r>
          </w:p>
        </w:tc>
      </w:tr>
      <w:tr w:rsidR="002F1434" w:rsidRPr="00BA2043" w14:paraId="540B3B6B" w14:textId="77777777" w:rsidTr="00B1376E">
        <w:trPr>
          <w:trHeight w:val="209"/>
        </w:trPr>
        <w:tc>
          <w:tcPr>
            <w:tcW w:w="2187" w:type="pct"/>
          </w:tcPr>
          <w:p w14:paraId="3DA261BA" w14:textId="181C2185" w:rsidR="002F1434" w:rsidRPr="007B15B3" w:rsidRDefault="002F1434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B15B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582" w:type="pct"/>
          </w:tcPr>
          <w:p w14:paraId="198BE0FC" w14:textId="250D2752" w:rsidR="002F1434" w:rsidRPr="007B15B3" w:rsidRDefault="00FC2219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642D0CE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6C513D95" w14:textId="6E5122CC" w:rsidR="002F1434" w:rsidRPr="007B15B3" w:rsidRDefault="0025391F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3B479AA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</w:tcPr>
          <w:p w14:paraId="3DAC1E0A" w14:textId="0EBDDE7D" w:rsidR="002F1434" w:rsidRPr="007B15B3" w:rsidRDefault="00FC2219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92</w:t>
            </w:r>
          </w:p>
        </w:tc>
        <w:tc>
          <w:tcPr>
            <w:tcW w:w="129" w:type="pct"/>
          </w:tcPr>
          <w:p w14:paraId="0F0930B7" w14:textId="77777777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6E9E901B" w14:textId="40F5B502" w:rsidR="002F1434" w:rsidRPr="007B15B3" w:rsidRDefault="0025391F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14</w:t>
            </w:r>
            <w:r w:rsidR="009B5232"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</w:tr>
      <w:tr w:rsidR="002F1434" w:rsidRPr="00871278" w14:paraId="3FBB7480" w14:textId="77777777" w:rsidTr="00B1376E">
        <w:trPr>
          <w:trHeight w:val="74"/>
        </w:trPr>
        <w:tc>
          <w:tcPr>
            <w:tcW w:w="2187" w:type="pct"/>
          </w:tcPr>
          <w:p w14:paraId="14D5BE08" w14:textId="77777777" w:rsidR="002F1434" w:rsidRPr="007B15B3" w:rsidRDefault="002F1434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82" w:type="pct"/>
          </w:tcPr>
          <w:p w14:paraId="0C422381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46" w:type="pct"/>
          </w:tcPr>
          <w:p w14:paraId="66E7FFC9" w14:textId="668B622C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84" w:type="pct"/>
          </w:tcPr>
          <w:p w14:paraId="6D4CBBC7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43" w:type="pct"/>
          </w:tcPr>
          <w:p w14:paraId="33CCA181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629" w:type="pct"/>
          </w:tcPr>
          <w:p w14:paraId="3329C621" w14:textId="77777777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29" w:type="pct"/>
          </w:tcPr>
          <w:p w14:paraId="4C5C8E08" w14:textId="7E4B8B3E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600" w:type="pct"/>
          </w:tcPr>
          <w:p w14:paraId="15C19D47" w14:textId="77777777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</w:tr>
      <w:tr w:rsidR="002F1434" w:rsidRPr="00BA2043" w14:paraId="458E307F" w14:textId="77777777" w:rsidTr="00EB454C">
        <w:tc>
          <w:tcPr>
            <w:tcW w:w="2187" w:type="pct"/>
          </w:tcPr>
          <w:p w14:paraId="723C6A5F" w14:textId="77777777" w:rsidR="002F1434" w:rsidRPr="007B15B3" w:rsidRDefault="002F1434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15B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48C251FE" w14:textId="77777777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7523F95F" w14:textId="6058C675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12C9C59C" w14:textId="1B2853CF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33A529B8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</w:tcPr>
          <w:p w14:paraId="52274708" w14:textId="77777777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691EB519" w14:textId="64A2BC86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623E5940" w14:textId="18F0CE15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5391F" w:rsidRPr="00BA2043" w14:paraId="42D11367" w14:textId="77777777" w:rsidTr="00EB454C">
        <w:tc>
          <w:tcPr>
            <w:tcW w:w="2187" w:type="pct"/>
          </w:tcPr>
          <w:p w14:paraId="7AE75FD6" w14:textId="77777777" w:rsidR="0025391F" w:rsidRPr="007B15B3" w:rsidRDefault="0025391F" w:rsidP="0025391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B15B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582" w:type="pct"/>
          </w:tcPr>
          <w:p w14:paraId="0F6BB391" w14:textId="2DFA1837" w:rsidR="0025391F" w:rsidRPr="007B15B3" w:rsidDel="008D2C41" w:rsidRDefault="00FC2219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32,455</w:t>
            </w:r>
          </w:p>
        </w:tc>
        <w:tc>
          <w:tcPr>
            <w:tcW w:w="146" w:type="pct"/>
          </w:tcPr>
          <w:p w14:paraId="2FBA5A56" w14:textId="61D04ECB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19547D92" w14:textId="7BCCFE46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9,512</w:t>
            </w:r>
          </w:p>
        </w:tc>
        <w:tc>
          <w:tcPr>
            <w:tcW w:w="143" w:type="pct"/>
          </w:tcPr>
          <w:p w14:paraId="6DEBDEF4" w14:textId="77777777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</w:tcPr>
          <w:p w14:paraId="7EFFC409" w14:textId="6EF22868" w:rsidR="0025391F" w:rsidRPr="007B15B3" w:rsidDel="008D2C41" w:rsidRDefault="00FC2219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32,455</w:t>
            </w:r>
          </w:p>
        </w:tc>
        <w:tc>
          <w:tcPr>
            <w:tcW w:w="129" w:type="pct"/>
          </w:tcPr>
          <w:p w14:paraId="2B9547D0" w14:textId="47DCDC64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0CD51B59" w14:textId="68F98D78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9,512</w:t>
            </w:r>
          </w:p>
        </w:tc>
      </w:tr>
      <w:tr w:rsidR="0025391F" w:rsidRPr="00BA2043" w14:paraId="719971FD" w14:textId="77777777" w:rsidTr="00EB454C">
        <w:tc>
          <w:tcPr>
            <w:tcW w:w="2187" w:type="pct"/>
          </w:tcPr>
          <w:p w14:paraId="0B1E7C7E" w14:textId="0ECF72DA" w:rsidR="0025391F" w:rsidRPr="007B15B3" w:rsidRDefault="0025391F" w:rsidP="0025391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B15B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582" w:type="pct"/>
          </w:tcPr>
          <w:p w14:paraId="2B9AA79F" w14:textId="6E7FB30B" w:rsidR="0025391F" w:rsidRPr="007B15B3" w:rsidRDefault="00FC2219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671D3AED" w14:textId="77777777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676A90D4" w14:textId="0243B76C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143" w:type="pct"/>
          </w:tcPr>
          <w:p w14:paraId="7E430315" w14:textId="77777777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</w:tcPr>
          <w:p w14:paraId="6BDA364F" w14:textId="5B051C1C" w:rsidR="0025391F" w:rsidRPr="007B15B3" w:rsidRDefault="00FC2219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2D62744E" w14:textId="77777777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351494B3" w14:textId="48B53240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34</w:t>
            </w:r>
          </w:p>
        </w:tc>
      </w:tr>
      <w:tr w:rsidR="0025391F" w:rsidRPr="00BA2043" w14:paraId="299C50EE" w14:textId="77777777" w:rsidTr="00EB454C">
        <w:tc>
          <w:tcPr>
            <w:tcW w:w="2187" w:type="pct"/>
          </w:tcPr>
          <w:p w14:paraId="4137DF58" w14:textId="378C316A" w:rsidR="0025391F" w:rsidRPr="007B15B3" w:rsidRDefault="0025391F" w:rsidP="0025391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B15B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2" w:type="pct"/>
          </w:tcPr>
          <w:p w14:paraId="3E1DD0A9" w14:textId="5516977A" w:rsidR="0025391F" w:rsidRPr="007B15B3" w:rsidDel="008D2C41" w:rsidRDefault="00FC2219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9B5232" w:rsidRPr="007B15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7B15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  <w:tc>
          <w:tcPr>
            <w:tcW w:w="146" w:type="pct"/>
          </w:tcPr>
          <w:p w14:paraId="05BC673F" w14:textId="31D471C8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178019EC" w14:textId="0D8054E6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698</w:t>
            </w:r>
          </w:p>
        </w:tc>
        <w:tc>
          <w:tcPr>
            <w:tcW w:w="143" w:type="pct"/>
          </w:tcPr>
          <w:p w14:paraId="59770720" w14:textId="77777777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</w:tcPr>
          <w:p w14:paraId="58F316FA" w14:textId="3A32B93B" w:rsidR="0025391F" w:rsidRPr="007B15B3" w:rsidDel="008D2C41" w:rsidRDefault="00FC2219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1,</w:t>
            </w:r>
            <w:r w:rsidR="009B5232" w:rsidRPr="007B15B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</w:t>
            </w:r>
            <w:r w:rsidRPr="007B15B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</w:t>
            </w:r>
          </w:p>
        </w:tc>
        <w:tc>
          <w:tcPr>
            <w:tcW w:w="129" w:type="pct"/>
          </w:tcPr>
          <w:p w14:paraId="6DDC2FC5" w14:textId="35109A10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46594645" w14:textId="6A558C2D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698</w:t>
            </w:r>
          </w:p>
        </w:tc>
      </w:tr>
      <w:tr w:rsidR="002F1434" w:rsidRPr="00BA2043" w14:paraId="269C4A9D" w14:textId="77777777" w:rsidTr="00EB454C">
        <w:tc>
          <w:tcPr>
            <w:tcW w:w="2187" w:type="pct"/>
          </w:tcPr>
          <w:p w14:paraId="45CA1E57" w14:textId="77777777" w:rsidR="002F1434" w:rsidRPr="007B15B3" w:rsidRDefault="002F1434" w:rsidP="002F143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B15B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582" w:type="pct"/>
          </w:tcPr>
          <w:p w14:paraId="529D4B52" w14:textId="77777777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73F73240" w14:textId="0004C8F0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75FAD0B6" w14:textId="00FFE4BF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32577E5E" w14:textId="77777777" w:rsidR="002F1434" w:rsidRPr="007B15B3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</w:tcPr>
          <w:p w14:paraId="108E952E" w14:textId="77777777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096D2AAC" w14:textId="3C3D23AE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6197A799" w14:textId="36AF9829" w:rsidR="002F1434" w:rsidRPr="007B15B3" w:rsidDel="008D2C41" w:rsidRDefault="002F1434" w:rsidP="002F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5391F" w:rsidRPr="00BA2043" w14:paraId="75D2821B" w14:textId="77777777" w:rsidTr="00EB454C">
        <w:tc>
          <w:tcPr>
            <w:tcW w:w="2187" w:type="pct"/>
          </w:tcPr>
          <w:p w14:paraId="1E093FB0" w14:textId="19310F66" w:rsidR="0025391F" w:rsidRPr="007B15B3" w:rsidRDefault="0025391F" w:rsidP="0025391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15B3">
              <w:rPr>
                <w:rFonts w:ascii="Angsana New" w:hAnsi="Angsana New" w:cs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582" w:type="pct"/>
          </w:tcPr>
          <w:p w14:paraId="63DD0ADE" w14:textId="6E63E9F3" w:rsidR="0025391F" w:rsidRPr="007B15B3" w:rsidDel="008D2C41" w:rsidRDefault="00FC2219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83</w:t>
            </w:r>
          </w:p>
        </w:tc>
        <w:tc>
          <w:tcPr>
            <w:tcW w:w="146" w:type="pct"/>
          </w:tcPr>
          <w:p w14:paraId="31F6CEE0" w14:textId="77777777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646B3440" w14:textId="38EA37A0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143" w:type="pct"/>
          </w:tcPr>
          <w:p w14:paraId="7FC06306" w14:textId="77777777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</w:tcPr>
          <w:p w14:paraId="12A3CCFA" w14:textId="1EC4F1D3" w:rsidR="0025391F" w:rsidRPr="007B15B3" w:rsidDel="008D2C41" w:rsidRDefault="00FC2219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30FB4699" w14:textId="77777777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32D022C4" w14:textId="032C05D1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25391F" w:rsidRPr="00BA2043" w14:paraId="638758CB" w14:textId="77777777" w:rsidTr="00EB454C">
        <w:tc>
          <w:tcPr>
            <w:tcW w:w="2187" w:type="pct"/>
          </w:tcPr>
          <w:p w14:paraId="26B417CD" w14:textId="77777777" w:rsidR="0025391F" w:rsidRPr="007B15B3" w:rsidRDefault="0025391F" w:rsidP="0025391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15B3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2097451A" w14:textId="77777777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36AB6DEC" w14:textId="34CFBD20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6601E91D" w14:textId="011C5311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3" w:type="pct"/>
          </w:tcPr>
          <w:p w14:paraId="75DBD2E1" w14:textId="77777777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</w:tcPr>
          <w:p w14:paraId="66D8A1AA" w14:textId="77777777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43AE1264" w14:textId="544E9C8D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0D360038" w14:textId="7CD99ECD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5391F" w:rsidRPr="00BA2043" w14:paraId="62020F0B" w14:textId="77777777" w:rsidTr="00C602E4">
        <w:tc>
          <w:tcPr>
            <w:tcW w:w="2187" w:type="pct"/>
          </w:tcPr>
          <w:p w14:paraId="5A6641B4" w14:textId="77777777" w:rsidR="0025391F" w:rsidRPr="007B15B3" w:rsidRDefault="0025391F" w:rsidP="0025391F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15B3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82" w:type="pct"/>
          </w:tcPr>
          <w:p w14:paraId="26F64EFA" w14:textId="589F4F88" w:rsidR="0025391F" w:rsidRPr="007B15B3" w:rsidDel="008D2C41" w:rsidRDefault="00E577EA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7,538</w:t>
            </w:r>
          </w:p>
        </w:tc>
        <w:tc>
          <w:tcPr>
            <w:tcW w:w="146" w:type="pct"/>
          </w:tcPr>
          <w:p w14:paraId="5A4E18DA" w14:textId="6642AD11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1FF38E0E" w14:textId="54118F56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7,38</w:t>
            </w:r>
            <w:r w:rsidR="009B5232"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43" w:type="pct"/>
          </w:tcPr>
          <w:p w14:paraId="0AE23575" w14:textId="77777777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</w:tcPr>
          <w:p w14:paraId="7A68C04E" w14:textId="401199EE" w:rsidR="0025391F" w:rsidRPr="007B15B3" w:rsidDel="008D2C41" w:rsidRDefault="00E577EA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7,253</w:t>
            </w:r>
          </w:p>
        </w:tc>
        <w:tc>
          <w:tcPr>
            <w:tcW w:w="129" w:type="pct"/>
          </w:tcPr>
          <w:p w14:paraId="0315F80C" w14:textId="1FBEEBCC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232980E1" w14:textId="4AE7CF35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6,875</w:t>
            </w:r>
          </w:p>
        </w:tc>
      </w:tr>
      <w:tr w:rsidR="0025391F" w:rsidRPr="00BA2043" w14:paraId="654C5441" w14:textId="77777777" w:rsidTr="00C602E4">
        <w:tc>
          <w:tcPr>
            <w:tcW w:w="2187" w:type="pct"/>
          </w:tcPr>
          <w:p w14:paraId="040813CF" w14:textId="77777777" w:rsidR="0025391F" w:rsidRPr="007B15B3" w:rsidRDefault="0025391F" w:rsidP="0025391F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15B3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</w:tcPr>
          <w:p w14:paraId="124415BB" w14:textId="4166CA17" w:rsidR="0025391F" w:rsidRPr="007B15B3" w:rsidDel="008D2C41" w:rsidRDefault="00E577EA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639</w:t>
            </w:r>
          </w:p>
        </w:tc>
        <w:tc>
          <w:tcPr>
            <w:tcW w:w="146" w:type="pct"/>
          </w:tcPr>
          <w:p w14:paraId="3ACD417D" w14:textId="52409294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</w:tcPr>
          <w:p w14:paraId="44EC9483" w14:textId="0F5F6E32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567</w:t>
            </w:r>
          </w:p>
        </w:tc>
        <w:tc>
          <w:tcPr>
            <w:tcW w:w="143" w:type="pct"/>
          </w:tcPr>
          <w:p w14:paraId="57B7D3C4" w14:textId="77777777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</w:tcPr>
          <w:p w14:paraId="4F2F9031" w14:textId="7C5DD3CC" w:rsidR="0025391F" w:rsidRPr="007B15B3" w:rsidDel="008D2C41" w:rsidRDefault="00E577EA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613</w:t>
            </w:r>
          </w:p>
        </w:tc>
        <w:tc>
          <w:tcPr>
            <w:tcW w:w="129" w:type="pct"/>
          </w:tcPr>
          <w:p w14:paraId="7F5C64EE" w14:textId="1FA67051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4243EC08" w14:textId="6F9A3E60" w:rsidR="0025391F" w:rsidRPr="007B15B3" w:rsidDel="008D2C41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53</w:t>
            </w:r>
            <w:r w:rsidR="009B5232"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</w:tr>
      <w:tr w:rsidR="0025391F" w:rsidRPr="00004074" w14:paraId="63E09E01" w14:textId="77777777" w:rsidTr="00C602E4">
        <w:trPr>
          <w:trHeight w:val="280"/>
        </w:trPr>
        <w:tc>
          <w:tcPr>
            <w:tcW w:w="2187" w:type="pct"/>
          </w:tcPr>
          <w:p w14:paraId="144EE515" w14:textId="331DA8BB" w:rsidR="0025391F" w:rsidRPr="007B15B3" w:rsidRDefault="0025391F" w:rsidP="0025391F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15B3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ผลประโยชน์อื่น ๆ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1B706CF" w14:textId="54C76035" w:rsidR="0025391F" w:rsidRPr="007B15B3" w:rsidRDefault="00E577EA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874</w:t>
            </w:r>
          </w:p>
        </w:tc>
        <w:tc>
          <w:tcPr>
            <w:tcW w:w="146" w:type="pct"/>
          </w:tcPr>
          <w:p w14:paraId="558D052B" w14:textId="77777777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E0C37E3" w14:textId="5B132338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896</w:t>
            </w:r>
          </w:p>
        </w:tc>
        <w:tc>
          <w:tcPr>
            <w:tcW w:w="143" w:type="pct"/>
          </w:tcPr>
          <w:p w14:paraId="55C8BD34" w14:textId="77777777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10F6782" w14:textId="6E920529" w:rsidR="0025391F" w:rsidRPr="007B15B3" w:rsidRDefault="00E577EA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874</w:t>
            </w:r>
          </w:p>
        </w:tc>
        <w:tc>
          <w:tcPr>
            <w:tcW w:w="129" w:type="pct"/>
          </w:tcPr>
          <w:p w14:paraId="1702A41F" w14:textId="77777777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5B5EEE16" w14:textId="6E97503E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896</w:t>
            </w:r>
          </w:p>
        </w:tc>
      </w:tr>
      <w:tr w:rsidR="0025391F" w:rsidRPr="00004074" w14:paraId="1A2D1009" w14:textId="77777777" w:rsidTr="00E4548B">
        <w:trPr>
          <w:trHeight w:val="280"/>
        </w:trPr>
        <w:tc>
          <w:tcPr>
            <w:tcW w:w="2187" w:type="pct"/>
          </w:tcPr>
          <w:p w14:paraId="714909C8" w14:textId="77777777" w:rsidR="0025391F" w:rsidRPr="007B15B3" w:rsidRDefault="0025391F" w:rsidP="0025391F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15B3">
              <w:rPr>
                <w:rFonts w:ascii="Angsana New" w:hAnsi="Angsana New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90B8E8F" w14:textId="4425B227" w:rsidR="0025391F" w:rsidRPr="007B15B3" w:rsidRDefault="00E577EA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9,</w:t>
            </w:r>
            <w:r w:rsidR="009B5232"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146" w:type="pct"/>
          </w:tcPr>
          <w:p w14:paraId="3A9BB1C3" w14:textId="590251DE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083AF7E2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8,843</w:t>
            </w:r>
          </w:p>
        </w:tc>
        <w:tc>
          <w:tcPr>
            <w:tcW w:w="143" w:type="pct"/>
          </w:tcPr>
          <w:p w14:paraId="7D607060" w14:textId="77777777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C324DB0" w14:textId="595540C5" w:rsidR="0025391F" w:rsidRPr="007B15B3" w:rsidRDefault="00E577EA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8,74</w:t>
            </w:r>
            <w:r w:rsidR="009B5232"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9" w:type="pct"/>
          </w:tcPr>
          <w:p w14:paraId="574CEE0B" w14:textId="6EBB8D8D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1B17446F" w:rsidR="0025391F" w:rsidRPr="007B15B3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8,3</w:t>
            </w:r>
            <w:r w:rsidR="009B5232"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  <w:r w:rsidRPr="007B15B3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7A3FB5FD" w14:textId="77777777" w:rsidR="006077F0" w:rsidRPr="001B059A" w:rsidRDefault="006077F0" w:rsidP="006077F0">
      <w:pPr>
        <w:pStyle w:val="a"/>
        <w:widowControl w:val="0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"/>
        <w:gridCol w:w="1159"/>
        <w:gridCol w:w="271"/>
        <w:gridCol w:w="1175"/>
        <w:gridCol w:w="274"/>
        <w:gridCol w:w="1196"/>
        <w:gridCol w:w="261"/>
        <w:gridCol w:w="1142"/>
      </w:tblGrid>
      <w:tr w:rsidR="003E5233" w:rsidRPr="00BA2043" w14:paraId="2953045A" w14:textId="77777777" w:rsidTr="006077F0">
        <w:trPr>
          <w:trHeight w:val="427"/>
          <w:tblHeader/>
        </w:trPr>
        <w:tc>
          <w:tcPr>
            <w:tcW w:w="2039" w:type="pct"/>
          </w:tcPr>
          <w:p w14:paraId="26204697" w14:textId="65842B09" w:rsidR="003E5233" w:rsidRPr="007B15B3" w:rsidRDefault="003E5233" w:rsidP="00084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1" w:type="pct"/>
            <w:gridSpan w:val="4"/>
          </w:tcPr>
          <w:p w14:paraId="3F40CA20" w14:textId="77777777" w:rsidR="003E5233" w:rsidRPr="007B15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396FB1A" w14:textId="77777777" w:rsidR="003E5233" w:rsidRPr="007B15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2" w:type="pct"/>
            <w:gridSpan w:val="3"/>
          </w:tcPr>
          <w:p w14:paraId="422BE73E" w14:textId="77777777" w:rsidR="003E5233" w:rsidRPr="007B15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B15B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EF3CCF" w:rsidRPr="00BA2043" w14:paraId="55251CEC" w14:textId="77777777" w:rsidTr="00D06C72">
        <w:trPr>
          <w:trHeight w:val="427"/>
          <w:tblHeader/>
        </w:trPr>
        <w:tc>
          <w:tcPr>
            <w:tcW w:w="2039" w:type="pct"/>
          </w:tcPr>
          <w:p w14:paraId="0F5777F8" w14:textId="74D10818" w:rsidR="00EF3CCF" w:rsidRPr="007B15B3" w:rsidRDefault="00E75A35" w:rsidP="00084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ยอดคงเหลือ</w:t>
            </w:r>
            <w:r w:rsidRPr="007B15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กับกิจการที่เกี่ยวข้องกัน</w:t>
            </w:r>
            <w:r w:rsidRPr="007B15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7B15B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7B15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</w:p>
        </w:tc>
        <w:tc>
          <w:tcPr>
            <w:tcW w:w="631" w:type="pct"/>
            <w:gridSpan w:val="2"/>
          </w:tcPr>
          <w:p w14:paraId="29A222C3" w14:textId="003FB440" w:rsidR="00EF3CCF" w:rsidRPr="007B15B3" w:rsidRDefault="0025391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9B5232" w:rsidRPr="007B15B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7B15B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4C1C591F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7693E2A2" w14:textId="070BF2E0" w:rsidR="00EF3CCF" w:rsidRPr="007B15B3" w:rsidRDefault="00522BF0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EF3CCF" w:rsidRPr="007B15B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226A6208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663F8613" w14:textId="451ABEC8" w:rsidR="00EF3CCF" w:rsidRPr="007B15B3" w:rsidRDefault="0025391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9B5232" w:rsidRPr="007B15B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7B15B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1" w:type="pct"/>
          </w:tcPr>
          <w:p w14:paraId="2E077772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6F7E2382" w14:textId="6ADE072F" w:rsidR="00EF3CCF" w:rsidRPr="007B15B3" w:rsidRDefault="00522BF0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EF3CCF" w:rsidRPr="007B15B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F3CCF" w:rsidRPr="00BA2043" w14:paraId="72C62240" w14:textId="77777777" w:rsidTr="00D06C72">
        <w:trPr>
          <w:trHeight w:val="427"/>
          <w:tblHeader/>
        </w:trPr>
        <w:tc>
          <w:tcPr>
            <w:tcW w:w="2039" w:type="pct"/>
          </w:tcPr>
          <w:p w14:paraId="4B65A49F" w14:textId="4A608B69" w:rsidR="00EF3CCF" w:rsidRPr="007B15B3" w:rsidRDefault="00EF3CCF" w:rsidP="00860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15693D8F" w14:textId="450435DD" w:rsidR="00EF3CCF" w:rsidRPr="007B15B3" w:rsidRDefault="007E43CE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" w:type="pct"/>
          </w:tcPr>
          <w:p w14:paraId="016B499B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0BF36AB2" w14:textId="2DC20DE1" w:rsidR="00EF3CCF" w:rsidRPr="007B15B3" w:rsidRDefault="007E43CE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pct"/>
          </w:tcPr>
          <w:p w14:paraId="1450E8AA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7EFA70FF" w14:textId="250606A9" w:rsidR="00EF3CCF" w:rsidRPr="007B15B3" w:rsidRDefault="007E43CE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" w:type="pct"/>
          </w:tcPr>
          <w:p w14:paraId="68CDE7C6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3E418633" w14:textId="46D9B4D6" w:rsidR="00C725A0" w:rsidRPr="007B15B3" w:rsidRDefault="007E43CE" w:rsidP="00C72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EF3CCF" w:rsidRPr="00BA2043" w14:paraId="0A2D3085" w14:textId="77777777" w:rsidTr="003A20B0">
        <w:trPr>
          <w:trHeight w:val="427"/>
          <w:tblHeader/>
        </w:trPr>
        <w:tc>
          <w:tcPr>
            <w:tcW w:w="2039" w:type="pct"/>
          </w:tcPr>
          <w:p w14:paraId="0B2EF184" w14:textId="06FD9F98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61" w:type="pct"/>
            <w:gridSpan w:val="8"/>
          </w:tcPr>
          <w:p w14:paraId="22F41DEF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15B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F3CCF" w:rsidRPr="00E21B70" w14:paraId="2BA3547C" w14:textId="77777777" w:rsidTr="00D06C72">
        <w:trPr>
          <w:trHeight w:val="258"/>
        </w:trPr>
        <w:tc>
          <w:tcPr>
            <w:tcW w:w="2039" w:type="pct"/>
          </w:tcPr>
          <w:p w14:paraId="1C610EBA" w14:textId="4CA86EAF" w:rsidR="00EF3CCF" w:rsidRPr="007B15B3" w:rsidRDefault="008850DA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B15B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31" w:type="pct"/>
            <w:gridSpan w:val="2"/>
          </w:tcPr>
          <w:p w14:paraId="527EBB52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62E50780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075D9F68" w14:textId="77777777" w:rsidR="00EF3CCF" w:rsidRPr="007B15B3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2DB90D75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2F460F95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2DD084F2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33890C22" w14:textId="77777777" w:rsidR="00EF3CCF" w:rsidRPr="007B15B3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3CCF" w:rsidRPr="00E21B70" w14:paraId="670E125B" w14:textId="77777777" w:rsidTr="00D06C72">
        <w:trPr>
          <w:trHeight w:val="258"/>
        </w:trPr>
        <w:tc>
          <w:tcPr>
            <w:tcW w:w="2039" w:type="pct"/>
          </w:tcPr>
          <w:p w14:paraId="35079609" w14:textId="3DA12A64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15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บริษัทใหญ่</w:t>
            </w:r>
            <w:r w:rsidR="00366793" w:rsidRPr="007B15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631" w:type="pct"/>
            <w:gridSpan w:val="2"/>
          </w:tcPr>
          <w:p w14:paraId="7F13B54D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21F499A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755771E2" w14:textId="77777777" w:rsidR="00EF3CCF" w:rsidRPr="007B15B3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36B8DC3F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6CE61B26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52AC7ED5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3E8A9F4D" w14:textId="77777777" w:rsidR="00EF3CCF" w:rsidRPr="007B15B3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F3CCF" w:rsidRPr="00E21B70" w14:paraId="2165EF1A" w14:textId="77777777" w:rsidTr="00D06C72">
        <w:trPr>
          <w:trHeight w:val="258"/>
        </w:trPr>
        <w:tc>
          <w:tcPr>
            <w:tcW w:w="2039" w:type="pct"/>
          </w:tcPr>
          <w:p w14:paraId="3C2F6CA6" w14:textId="61EF9E6E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15B3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B15B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B15B3">
              <w:rPr>
                <w:rFonts w:ascii="Angsana New" w:hAnsi="Angsana New" w:hint="cs"/>
                <w:sz w:val="28"/>
                <w:szCs w:val="28"/>
                <w:cs/>
              </w:rPr>
              <w:t>ซีลิค</w:t>
            </w:r>
            <w:r w:rsidRPr="007B15B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B15B3">
              <w:rPr>
                <w:rFonts w:ascii="Angsana New" w:hAnsi="Angsana New" w:hint="cs"/>
                <w:sz w:val="28"/>
                <w:szCs w:val="28"/>
                <w:cs/>
              </w:rPr>
              <w:t>คอร์พ</w:t>
            </w:r>
            <w:r w:rsidRPr="007B15B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B15B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7B15B3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7B15B3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7B15B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631" w:type="pct"/>
            <w:gridSpan w:val="2"/>
          </w:tcPr>
          <w:p w14:paraId="0267DE65" w14:textId="2AFA39F6" w:rsidR="00EF3CCF" w:rsidRPr="007B15B3" w:rsidRDefault="00E577EA" w:rsidP="006A34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6" w:type="pct"/>
          </w:tcPr>
          <w:p w14:paraId="65CB841C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4B980196" w14:textId="20F3D0E9" w:rsidR="00EF3CCF" w:rsidRPr="007B15B3" w:rsidRDefault="00F12642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15B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" w:type="pct"/>
          </w:tcPr>
          <w:p w14:paraId="2181B90D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08A4EE3C" w14:textId="5B5A1C3D" w:rsidR="00EF3CCF" w:rsidRPr="007B15B3" w:rsidRDefault="00E577EA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pct"/>
          </w:tcPr>
          <w:p w14:paraId="3A54245A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49035F25" w14:textId="158154A8" w:rsidR="00EF3CCF" w:rsidRPr="007B15B3" w:rsidRDefault="00F12642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15B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F3CCF" w:rsidRPr="00871278" w14:paraId="77052F17" w14:textId="77777777" w:rsidTr="00D06C72">
        <w:trPr>
          <w:trHeight w:val="258"/>
        </w:trPr>
        <w:tc>
          <w:tcPr>
            <w:tcW w:w="2039" w:type="pct"/>
          </w:tcPr>
          <w:p w14:paraId="5E92780F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0" w:name="_Hlk133242502"/>
          </w:p>
        </w:tc>
        <w:tc>
          <w:tcPr>
            <w:tcW w:w="631" w:type="pct"/>
            <w:gridSpan w:val="2"/>
          </w:tcPr>
          <w:p w14:paraId="3414B975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1A1B8776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2D28780F" w14:textId="77777777" w:rsidR="00EF3CCF" w:rsidRPr="007B15B3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492A827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09498556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648CEB50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0D2C4950" w14:textId="77777777" w:rsidR="00EF3CCF" w:rsidRPr="007B15B3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bookmarkEnd w:id="0"/>
      <w:tr w:rsidR="00EF3CCF" w:rsidRPr="00E21B70" w14:paraId="4662CCF5" w14:textId="77777777" w:rsidTr="00D06C72">
        <w:trPr>
          <w:trHeight w:val="258"/>
        </w:trPr>
        <w:tc>
          <w:tcPr>
            <w:tcW w:w="2039" w:type="pct"/>
          </w:tcPr>
          <w:p w14:paraId="16DF2B89" w14:textId="6A71D41F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15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0A95D6F4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163FA40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63843826" w14:textId="77777777" w:rsidR="00EF3CCF" w:rsidRPr="007B15B3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626AEDE8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3B35D0E5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A9BC573" w14:textId="77777777" w:rsidR="00EF3CCF" w:rsidRPr="007B15B3" w:rsidRDefault="00EF3CCF" w:rsidP="00EF3C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64F2819A" w14:textId="77777777" w:rsidR="00EF3CCF" w:rsidRPr="007B15B3" w:rsidRDefault="00EF3CCF" w:rsidP="00EF3CC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2642" w:rsidRPr="00E21B70" w14:paraId="12031778" w14:textId="77777777" w:rsidTr="00D06C72">
        <w:trPr>
          <w:trHeight w:val="258"/>
        </w:trPr>
        <w:tc>
          <w:tcPr>
            <w:tcW w:w="2039" w:type="pct"/>
          </w:tcPr>
          <w:p w14:paraId="542694F7" w14:textId="1FBD777E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="Angsana New" w:hAnsi="Angsana New"/>
                <w:sz w:val="28"/>
                <w:szCs w:val="28"/>
              </w:rPr>
              <w:t>PMC Label Materials (Malaysia) Sdn. Bhd.</w:t>
            </w:r>
          </w:p>
        </w:tc>
        <w:tc>
          <w:tcPr>
            <w:tcW w:w="631" w:type="pct"/>
            <w:gridSpan w:val="2"/>
          </w:tcPr>
          <w:p w14:paraId="672DB20D" w14:textId="00D59326" w:rsidR="00F12642" w:rsidRPr="007B15B3" w:rsidRDefault="00E577EA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5F149342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33623274" w14:textId="44A24772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936600F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16100A13" w14:textId="16A0D780" w:rsidR="00F12642" w:rsidRPr="007B15B3" w:rsidRDefault="00E577EA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36,3</w:t>
            </w:r>
            <w:r w:rsidR="009B5232" w:rsidRPr="007B15B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1" w:type="pct"/>
          </w:tcPr>
          <w:p w14:paraId="005F4097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613D917B" w14:textId="31B1E1BA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</w:rPr>
              <w:t>34,647</w:t>
            </w:r>
          </w:p>
        </w:tc>
      </w:tr>
      <w:tr w:rsidR="00F12642" w:rsidRPr="00E21B70" w14:paraId="530BDA9B" w14:textId="77777777" w:rsidTr="00D06C72">
        <w:trPr>
          <w:trHeight w:val="258"/>
        </w:trPr>
        <w:tc>
          <w:tcPr>
            <w:tcW w:w="2039" w:type="pct"/>
          </w:tcPr>
          <w:p w14:paraId="575DAEF1" w14:textId="1498E2EC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</w:rPr>
              <w:t>PMC Label Materials Pte. Ltd.</w:t>
            </w:r>
          </w:p>
        </w:tc>
        <w:tc>
          <w:tcPr>
            <w:tcW w:w="631" w:type="pct"/>
            <w:gridSpan w:val="2"/>
          </w:tcPr>
          <w:p w14:paraId="400D2885" w14:textId="1C7ACDEE" w:rsidR="00F12642" w:rsidRPr="007B15B3" w:rsidRDefault="00E577EA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53D84F68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2C6B217F" w14:textId="209BC139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15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4F0E160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4802EA5B" w14:textId="5715F7F0" w:rsidR="00F12642" w:rsidRPr="007B15B3" w:rsidRDefault="00E577EA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pct"/>
          </w:tcPr>
          <w:p w14:paraId="32E56DAA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26ACECF9" w14:textId="102D5C43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</w:tr>
      <w:tr w:rsidR="00F12642" w:rsidRPr="00E21B70" w14:paraId="0C27CA80" w14:textId="77777777" w:rsidTr="00D06C72">
        <w:trPr>
          <w:trHeight w:val="258"/>
        </w:trPr>
        <w:tc>
          <w:tcPr>
            <w:tcW w:w="2039" w:type="pct"/>
          </w:tcPr>
          <w:p w14:paraId="09E41DE2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1" w:type="pct"/>
            <w:gridSpan w:val="2"/>
          </w:tcPr>
          <w:p w14:paraId="0F5B1C74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55F4E35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24480658" w14:textId="77777777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7A28358F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739B95BF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32CCC8AF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753BA4A2" w14:textId="77777777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2642" w:rsidRPr="00E21B70" w14:paraId="4AB26EE1" w14:textId="77777777" w:rsidTr="00F12642">
        <w:trPr>
          <w:trHeight w:val="258"/>
        </w:trPr>
        <w:tc>
          <w:tcPr>
            <w:tcW w:w="2039" w:type="pct"/>
          </w:tcPr>
          <w:p w14:paraId="78BF3FF0" w14:textId="4353D914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5C04E568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42E1A411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655FFF7C" w14:textId="77777777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2ED913B0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58D50008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7E6F1C7A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07A471E7" w14:textId="77777777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2642" w:rsidRPr="00E21B70" w14:paraId="79F10F0E" w14:textId="77777777" w:rsidTr="00F12642">
        <w:trPr>
          <w:trHeight w:val="258"/>
        </w:trPr>
        <w:tc>
          <w:tcPr>
            <w:tcW w:w="2039" w:type="pct"/>
          </w:tcPr>
          <w:p w14:paraId="16C39055" w14:textId="3DBA2D01" w:rsidR="00F12642" w:rsidRPr="007B15B3" w:rsidRDefault="00F12642" w:rsidP="00F1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="Angsana New" w:hAnsi="Angsana New"/>
                <w:sz w:val="28"/>
                <w:szCs w:val="28"/>
              </w:rPr>
              <w:t>Selic Australia Pty Ltd</w:t>
            </w:r>
          </w:p>
        </w:tc>
        <w:tc>
          <w:tcPr>
            <w:tcW w:w="631" w:type="pct"/>
            <w:gridSpan w:val="2"/>
          </w:tcPr>
          <w:p w14:paraId="6784CA8B" w14:textId="214CE529" w:rsidR="00F12642" w:rsidRPr="007B15B3" w:rsidRDefault="002A5AFB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B5232" w:rsidRPr="007B15B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,641</w:t>
            </w:r>
          </w:p>
        </w:tc>
        <w:tc>
          <w:tcPr>
            <w:tcW w:w="146" w:type="pct"/>
          </w:tcPr>
          <w:p w14:paraId="6C5B2324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7F600473" w14:textId="02DEA966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</w:rPr>
              <w:t>10,355</w:t>
            </w:r>
          </w:p>
        </w:tc>
        <w:tc>
          <w:tcPr>
            <w:tcW w:w="148" w:type="pct"/>
          </w:tcPr>
          <w:p w14:paraId="2197B108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536F401E" w14:textId="065126B3" w:rsidR="00F12642" w:rsidRPr="007B15B3" w:rsidRDefault="002A5AFB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B5232" w:rsidRPr="007B15B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,641</w:t>
            </w:r>
          </w:p>
        </w:tc>
        <w:tc>
          <w:tcPr>
            <w:tcW w:w="141" w:type="pct"/>
          </w:tcPr>
          <w:p w14:paraId="6DFBB249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6BF3903B" w14:textId="0F586836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B5232" w:rsidRPr="007B15B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B15B3">
              <w:rPr>
                <w:rFonts w:asciiTheme="majorBidi" w:hAnsiTheme="majorBidi" w:cstheme="majorBidi"/>
                <w:sz w:val="28"/>
                <w:szCs w:val="28"/>
              </w:rPr>
              <w:t>,355</w:t>
            </w:r>
          </w:p>
        </w:tc>
      </w:tr>
      <w:tr w:rsidR="00F12642" w:rsidRPr="00E21B70" w14:paraId="7466442F" w14:textId="77777777" w:rsidTr="00F12642">
        <w:trPr>
          <w:trHeight w:val="258"/>
        </w:trPr>
        <w:tc>
          <w:tcPr>
            <w:tcW w:w="2039" w:type="pct"/>
          </w:tcPr>
          <w:p w14:paraId="422326A1" w14:textId="64A6E33A" w:rsidR="00F12642" w:rsidRPr="007B15B3" w:rsidRDefault="00F12642" w:rsidP="00F1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ดีวีเค เฮลท์แคร์ จำกัด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598DB811" w14:textId="7D4C0F04" w:rsidR="00F12642" w:rsidRPr="007B15B3" w:rsidRDefault="002A5AFB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2,614</w:t>
            </w:r>
          </w:p>
        </w:tc>
        <w:tc>
          <w:tcPr>
            <w:tcW w:w="146" w:type="pct"/>
          </w:tcPr>
          <w:p w14:paraId="2CDB4C41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7409188D" w14:textId="33155B9D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</w:rPr>
              <w:t>2,436</w:t>
            </w:r>
          </w:p>
        </w:tc>
        <w:tc>
          <w:tcPr>
            <w:tcW w:w="148" w:type="pct"/>
          </w:tcPr>
          <w:p w14:paraId="1BFFC93E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ED81847" w14:textId="6633F92B" w:rsidR="00F12642" w:rsidRPr="007B15B3" w:rsidRDefault="002A5AFB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2,614</w:t>
            </w:r>
          </w:p>
        </w:tc>
        <w:tc>
          <w:tcPr>
            <w:tcW w:w="141" w:type="pct"/>
          </w:tcPr>
          <w:p w14:paraId="032843F3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AC360D3" w14:textId="08EBEBE3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</w:rPr>
              <w:t>2,436</w:t>
            </w:r>
          </w:p>
        </w:tc>
      </w:tr>
      <w:tr w:rsidR="00F12642" w:rsidRPr="00E21B70" w14:paraId="1621348F" w14:textId="77777777" w:rsidTr="00D06C72">
        <w:trPr>
          <w:trHeight w:val="258"/>
        </w:trPr>
        <w:tc>
          <w:tcPr>
            <w:tcW w:w="2039" w:type="pct"/>
          </w:tcPr>
          <w:p w14:paraId="01BD77F2" w14:textId="02B0C813" w:rsidR="00F12642" w:rsidRPr="007B15B3" w:rsidRDefault="00F12642" w:rsidP="00F1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15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AF3E27" w14:textId="3D06E6A7" w:rsidR="00F12642" w:rsidRPr="007B15B3" w:rsidRDefault="002A5AFB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13,261</w:t>
            </w:r>
          </w:p>
        </w:tc>
        <w:tc>
          <w:tcPr>
            <w:tcW w:w="146" w:type="pct"/>
          </w:tcPr>
          <w:p w14:paraId="49F043B3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2161F93B" w14:textId="55685A4C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12,794</w:t>
            </w:r>
          </w:p>
        </w:tc>
        <w:tc>
          <w:tcPr>
            <w:tcW w:w="148" w:type="pct"/>
          </w:tcPr>
          <w:p w14:paraId="46A2FFAF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637BFB4" w14:textId="2DFD304B" w:rsidR="00F12642" w:rsidRPr="007B15B3" w:rsidRDefault="002A5AFB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49,565</w:t>
            </w:r>
          </w:p>
        </w:tc>
        <w:tc>
          <w:tcPr>
            <w:tcW w:w="141" w:type="pct"/>
          </w:tcPr>
          <w:p w14:paraId="53C24224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E7052B1" w14:textId="5DC528EC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47,585</w:t>
            </w:r>
          </w:p>
        </w:tc>
      </w:tr>
      <w:tr w:rsidR="007B15B3" w:rsidRPr="00E21B70" w14:paraId="02964032" w14:textId="77777777" w:rsidTr="007B15B3">
        <w:trPr>
          <w:trHeight w:val="62"/>
        </w:trPr>
        <w:tc>
          <w:tcPr>
            <w:tcW w:w="2039" w:type="pct"/>
          </w:tcPr>
          <w:p w14:paraId="73C16165" w14:textId="77777777" w:rsidR="007B15B3" w:rsidRPr="007B15B3" w:rsidRDefault="007B15B3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" w:type="pct"/>
            <w:gridSpan w:val="2"/>
          </w:tcPr>
          <w:p w14:paraId="5CC25E18" w14:textId="77777777" w:rsidR="007B15B3" w:rsidRPr="007B15B3" w:rsidRDefault="007B15B3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7A0A90B" w14:textId="77777777" w:rsidR="007B15B3" w:rsidRPr="007B15B3" w:rsidRDefault="007B15B3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5981DB2B" w14:textId="77777777" w:rsidR="007B15B3" w:rsidRPr="007B15B3" w:rsidRDefault="007B15B3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65C1E818" w14:textId="77777777" w:rsidR="007B15B3" w:rsidRPr="007B15B3" w:rsidRDefault="007B15B3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5AF1DB00" w14:textId="77777777" w:rsidR="007B15B3" w:rsidRPr="007B15B3" w:rsidRDefault="007B15B3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0B6B79A0" w14:textId="77777777" w:rsidR="007B15B3" w:rsidRPr="007B15B3" w:rsidRDefault="007B15B3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3525B4CF" w14:textId="77777777" w:rsidR="007B15B3" w:rsidRPr="007B15B3" w:rsidRDefault="007B15B3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2642" w:rsidRPr="00E21B70" w14:paraId="3176FF00" w14:textId="77777777" w:rsidTr="007B15B3">
        <w:trPr>
          <w:trHeight w:val="62"/>
        </w:trPr>
        <w:tc>
          <w:tcPr>
            <w:tcW w:w="2039" w:type="pct"/>
          </w:tcPr>
          <w:p w14:paraId="61CD0808" w14:textId="47250C3A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B15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31" w:type="pct"/>
            <w:gridSpan w:val="2"/>
          </w:tcPr>
          <w:p w14:paraId="11B9F8B8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6876E35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349BA60B" w14:textId="77777777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523DD614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294A8E31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2C3DA7DF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545DE715" w14:textId="77777777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2642" w:rsidRPr="00E21B70" w14:paraId="76CEEB87" w14:textId="77777777" w:rsidTr="007B15B3">
        <w:trPr>
          <w:trHeight w:val="209"/>
        </w:trPr>
        <w:tc>
          <w:tcPr>
            <w:tcW w:w="2039" w:type="pct"/>
          </w:tcPr>
          <w:p w14:paraId="3D216BD5" w14:textId="7352DB5E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15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46329322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1D436781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3DE685C6" w14:textId="77777777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4FA6C276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4B7F1849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65D3862E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7ECF6E7F" w14:textId="77777777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2642" w:rsidRPr="00E21B70" w14:paraId="582D41A5" w14:textId="77777777" w:rsidTr="007B15B3">
        <w:trPr>
          <w:trHeight w:val="92"/>
        </w:trPr>
        <w:tc>
          <w:tcPr>
            <w:tcW w:w="2039" w:type="pct"/>
          </w:tcPr>
          <w:p w14:paraId="472C79AA" w14:textId="749B20C0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B15B3">
              <w:rPr>
                <w:rFonts w:ascii="Angsana New" w:hAnsi="Angsana New"/>
                <w:sz w:val="28"/>
                <w:szCs w:val="28"/>
              </w:rPr>
              <w:t>PMC Label Materials (Malaysia) Sdn. Bhd.</w:t>
            </w:r>
          </w:p>
        </w:tc>
        <w:tc>
          <w:tcPr>
            <w:tcW w:w="631" w:type="pct"/>
            <w:gridSpan w:val="2"/>
          </w:tcPr>
          <w:p w14:paraId="10444228" w14:textId="10C2406F" w:rsidR="00F12642" w:rsidRPr="007B15B3" w:rsidRDefault="00647A60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25AAB261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2089EF68" w14:textId="67BC4443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15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6B23D26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5EE0C8DF" w14:textId="248817D0" w:rsidR="00F12642" w:rsidRPr="007B15B3" w:rsidRDefault="00647A60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141" w:type="pct"/>
          </w:tcPr>
          <w:p w14:paraId="70870CB1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07FEE1E8" w14:textId="39652D7F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15B3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F12642" w:rsidRPr="00E21B70" w14:paraId="237EC554" w14:textId="77777777" w:rsidTr="005F0C29">
        <w:trPr>
          <w:trHeight w:val="258"/>
        </w:trPr>
        <w:tc>
          <w:tcPr>
            <w:tcW w:w="2039" w:type="pct"/>
          </w:tcPr>
          <w:p w14:paraId="675A2872" w14:textId="4B789496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</w:rPr>
              <w:t>PMC Label Materials Pte. Ltd.</w:t>
            </w:r>
          </w:p>
        </w:tc>
        <w:tc>
          <w:tcPr>
            <w:tcW w:w="631" w:type="pct"/>
            <w:gridSpan w:val="2"/>
          </w:tcPr>
          <w:p w14:paraId="08CE8605" w14:textId="072EA6AA" w:rsidR="00F12642" w:rsidRPr="007B15B3" w:rsidRDefault="00647A60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75F810CE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48A9A85F" w14:textId="3C93A42B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2FAD0FF7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1D4A4D33" w14:textId="409AE14E" w:rsidR="00F12642" w:rsidRPr="007B15B3" w:rsidRDefault="00647A60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pct"/>
          </w:tcPr>
          <w:p w14:paraId="46806888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4736FC6D" w14:textId="71424DC4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="Angsana New" w:hAnsi="Angsana New"/>
                <w:sz w:val="28"/>
                <w:szCs w:val="28"/>
              </w:rPr>
              <w:t>1</w:t>
            </w:r>
            <w:r w:rsidR="009B5232" w:rsidRPr="007B15B3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7B15B3" w:rsidRPr="00B63FC6" w14:paraId="29F74423" w14:textId="77777777" w:rsidTr="007C685A">
        <w:tc>
          <w:tcPr>
            <w:tcW w:w="2039" w:type="pct"/>
          </w:tcPr>
          <w:p w14:paraId="537DF5C8" w14:textId="77777777" w:rsidR="007B15B3" w:rsidRPr="007B15B3" w:rsidRDefault="007B15B3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gridSpan w:val="2"/>
          </w:tcPr>
          <w:p w14:paraId="224ADAFE" w14:textId="77777777" w:rsidR="007B15B3" w:rsidRPr="007B15B3" w:rsidRDefault="007B15B3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</w:tcPr>
          <w:p w14:paraId="2CBFF3E1" w14:textId="77777777" w:rsidR="007B15B3" w:rsidRPr="007B15B3" w:rsidRDefault="007B15B3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5AFBBBA7" w14:textId="77777777" w:rsidR="007B15B3" w:rsidRPr="007B15B3" w:rsidRDefault="007B15B3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065AE95C" w14:textId="77777777" w:rsidR="007B15B3" w:rsidRPr="007B15B3" w:rsidRDefault="007B15B3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</w:tcPr>
          <w:p w14:paraId="68B73347" w14:textId="77777777" w:rsidR="007B15B3" w:rsidRPr="007B15B3" w:rsidRDefault="007B15B3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" w:type="pct"/>
          </w:tcPr>
          <w:p w14:paraId="57372839" w14:textId="77777777" w:rsidR="007B15B3" w:rsidRPr="007B15B3" w:rsidRDefault="007B15B3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7A0EEF17" w14:textId="77777777" w:rsidR="007B15B3" w:rsidRPr="007B15B3" w:rsidRDefault="007B15B3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12642" w:rsidRPr="00B63FC6" w14:paraId="09526FBF" w14:textId="77777777" w:rsidTr="007C685A">
        <w:tc>
          <w:tcPr>
            <w:tcW w:w="2039" w:type="pct"/>
          </w:tcPr>
          <w:p w14:paraId="1DB8A109" w14:textId="3B870FFF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B15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4F069489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</w:tcPr>
          <w:p w14:paraId="4A7D236F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</w:tcPr>
          <w:p w14:paraId="3DC54718" w14:textId="77777777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54454187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</w:tcPr>
          <w:p w14:paraId="7FEFC1C3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" w:type="pct"/>
          </w:tcPr>
          <w:p w14:paraId="2BE9615C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3348C24A" w14:textId="77777777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12642" w:rsidRPr="00B63FC6" w14:paraId="5EF3CCDC" w14:textId="77777777" w:rsidTr="007C685A">
        <w:tc>
          <w:tcPr>
            <w:tcW w:w="2039" w:type="pct"/>
          </w:tcPr>
          <w:p w14:paraId="3A95A437" w14:textId="76B2EFB5" w:rsidR="00F12642" w:rsidRPr="007B15B3" w:rsidRDefault="0058321C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</w:rPr>
              <w:t>Selic Australia Pty Ltd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19C9A3CE" w14:textId="5D8B49F1" w:rsidR="00F12642" w:rsidRPr="007B15B3" w:rsidRDefault="006A3FAD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679DD6CC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2D463C75" w14:textId="1665A0D3" w:rsidR="00F12642" w:rsidRPr="007B15B3" w:rsidRDefault="0088517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="Angsana New" w:hAnsi="Angsana New"/>
                <w:sz w:val="28"/>
                <w:szCs w:val="28"/>
              </w:rPr>
              <w:t>1</w:t>
            </w:r>
            <w:r w:rsidR="009B5232" w:rsidRPr="007B15B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8" w:type="pct"/>
          </w:tcPr>
          <w:p w14:paraId="7A8A2101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0210EAA" w14:textId="01B4D4F3" w:rsidR="00F12642" w:rsidRPr="007B15B3" w:rsidRDefault="006A3FAD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pct"/>
          </w:tcPr>
          <w:p w14:paraId="2F3C476E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68D1F3A" w14:textId="0CA97D7F" w:rsidR="00F12642" w:rsidRPr="007B15B3" w:rsidRDefault="0088517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="Angsana New" w:hAnsi="Angsana New"/>
                <w:sz w:val="28"/>
                <w:szCs w:val="28"/>
              </w:rPr>
              <w:t>1</w:t>
            </w:r>
            <w:r w:rsidR="009B5232" w:rsidRPr="007B15B3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F12642" w:rsidRPr="00B63FC6" w14:paraId="06DB0634" w14:textId="77777777" w:rsidTr="007C685A">
        <w:tc>
          <w:tcPr>
            <w:tcW w:w="2039" w:type="pct"/>
          </w:tcPr>
          <w:p w14:paraId="35E0ADDA" w14:textId="470DCDD5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B15B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7A48E9" w14:textId="0137FE54" w:rsidR="00F12642" w:rsidRPr="007B15B3" w:rsidRDefault="006A3FAD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794BB568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687B61C5" w14:textId="04026798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15B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B5232" w:rsidRPr="007B15B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8" w:type="pct"/>
          </w:tcPr>
          <w:p w14:paraId="6062C0AB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478654DC" w14:textId="363FA547" w:rsidR="00F12642" w:rsidRPr="007B15B3" w:rsidRDefault="00AA5AE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</w:t>
            </w:r>
          </w:p>
        </w:tc>
        <w:tc>
          <w:tcPr>
            <w:tcW w:w="141" w:type="pct"/>
          </w:tcPr>
          <w:p w14:paraId="0772559D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484B2BC5" w14:textId="356A8F93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15B3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</w:p>
        </w:tc>
      </w:tr>
      <w:tr w:rsidR="00F12642" w:rsidRPr="00CA1228" w14:paraId="7F025E80" w14:textId="77777777" w:rsidTr="00962654">
        <w:tc>
          <w:tcPr>
            <w:tcW w:w="2039" w:type="pct"/>
          </w:tcPr>
          <w:p w14:paraId="3A9BD6D3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1" w:type="pct"/>
            <w:gridSpan w:val="2"/>
          </w:tcPr>
          <w:p w14:paraId="078D214A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4C42D60B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3B1A4CBF" w14:textId="2D6404FF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AFF12AD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267C6824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0DB3F922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4C694ED7" w14:textId="77777777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2642" w:rsidRPr="00E21B70" w14:paraId="78771313" w14:textId="77777777" w:rsidTr="00D06C72">
        <w:trPr>
          <w:trHeight w:val="427"/>
          <w:tblHeader/>
        </w:trPr>
        <w:tc>
          <w:tcPr>
            <w:tcW w:w="2039" w:type="pct"/>
          </w:tcPr>
          <w:p w14:paraId="15D50909" w14:textId="77777777" w:rsidR="00F12642" w:rsidRPr="007B15B3" w:rsidRDefault="00F12642" w:rsidP="00F1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15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7B15B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7B15B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31" w:type="pct"/>
            <w:gridSpan w:val="2"/>
          </w:tcPr>
          <w:p w14:paraId="28C8598A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291FD09C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4492C378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4D61A16B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357A6302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" w:type="pct"/>
          </w:tcPr>
          <w:p w14:paraId="3335151A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167743F7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12642" w:rsidRPr="00E21B70" w14:paraId="213ED737" w14:textId="77777777" w:rsidTr="00D06C72">
        <w:trPr>
          <w:trHeight w:val="218"/>
        </w:trPr>
        <w:tc>
          <w:tcPr>
            <w:tcW w:w="2045" w:type="pct"/>
            <w:gridSpan w:val="2"/>
          </w:tcPr>
          <w:p w14:paraId="3E33A3CD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15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5E1FBAB3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024A4CF5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77770401" w14:textId="77777777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2BE192A1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</w:tcPr>
          <w:p w14:paraId="07C2E310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A8D959B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04B14F60" w14:textId="77777777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2642" w:rsidRPr="00E21B70" w14:paraId="222B15DA" w14:textId="77777777" w:rsidTr="00D06C72">
        <w:trPr>
          <w:trHeight w:val="164"/>
        </w:trPr>
        <w:tc>
          <w:tcPr>
            <w:tcW w:w="2045" w:type="pct"/>
            <w:gridSpan w:val="2"/>
          </w:tcPr>
          <w:p w14:paraId="02D31B72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</w:rPr>
              <w:t>PMC Label Materials Pte. Ltd.</w:t>
            </w:r>
          </w:p>
        </w:tc>
        <w:tc>
          <w:tcPr>
            <w:tcW w:w="625" w:type="pct"/>
          </w:tcPr>
          <w:p w14:paraId="77D09C4F" w14:textId="5BE93435" w:rsidR="00F12642" w:rsidRPr="007B15B3" w:rsidRDefault="00392009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19096FE0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</w:tcPr>
          <w:p w14:paraId="1A15A172" w14:textId="7D6063D6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ADF4750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</w:tcPr>
          <w:p w14:paraId="72BFAB0A" w14:textId="7E396304" w:rsidR="00F12642" w:rsidRPr="007B15B3" w:rsidRDefault="00392009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5,371</w:t>
            </w:r>
          </w:p>
        </w:tc>
        <w:tc>
          <w:tcPr>
            <w:tcW w:w="141" w:type="pct"/>
          </w:tcPr>
          <w:p w14:paraId="3E119CD0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44B9ACE8" w14:textId="30287544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</w:rPr>
              <w:t>6,491</w:t>
            </w:r>
          </w:p>
        </w:tc>
      </w:tr>
      <w:tr w:rsidR="00F12642" w:rsidRPr="00E21B70" w14:paraId="7C8BB6CB" w14:textId="77777777" w:rsidTr="00D06C72">
        <w:trPr>
          <w:trHeight w:val="128"/>
        </w:trPr>
        <w:tc>
          <w:tcPr>
            <w:tcW w:w="2039" w:type="pct"/>
          </w:tcPr>
          <w:p w14:paraId="31C51E6C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1" w:type="pct"/>
            <w:gridSpan w:val="2"/>
          </w:tcPr>
          <w:p w14:paraId="722CF30B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</w:tcPr>
          <w:p w14:paraId="4174D6B8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3A5E3613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4B4D3997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6CA722A8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" w:type="pct"/>
          </w:tcPr>
          <w:p w14:paraId="62E967D6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2F4170A8" w14:textId="77777777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2642" w:rsidRPr="00E21B70" w14:paraId="58B242BA" w14:textId="77777777" w:rsidTr="00D06C72">
        <w:trPr>
          <w:trHeight w:val="128"/>
        </w:trPr>
        <w:tc>
          <w:tcPr>
            <w:tcW w:w="2039" w:type="pct"/>
          </w:tcPr>
          <w:p w14:paraId="1794D978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15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44678724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</w:tcPr>
          <w:p w14:paraId="52B852E8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04517E87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456FB844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69FCDD85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" w:type="pct"/>
          </w:tcPr>
          <w:p w14:paraId="24CB28D6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20EA5457" w14:textId="77777777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2642" w:rsidRPr="00E21B70" w14:paraId="31572677" w14:textId="77777777" w:rsidTr="00D06C72">
        <w:trPr>
          <w:trHeight w:val="258"/>
        </w:trPr>
        <w:tc>
          <w:tcPr>
            <w:tcW w:w="2039" w:type="pct"/>
          </w:tcPr>
          <w:p w14:paraId="49B6D175" w14:textId="60FDB30E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15B3">
              <w:rPr>
                <w:rFonts w:ascii="Angsana New" w:hAnsi="Angsana New"/>
                <w:sz w:val="28"/>
                <w:szCs w:val="28"/>
                <w:cs/>
              </w:rPr>
              <w:t xml:space="preserve">บริษัท ฮิวแมนิก้า จำกัด </w:t>
            </w:r>
            <w:r w:rsidRPr="007B15B3">
              <w:rPr>
                <w:rFonts w:ascii="Angsana New" w:hAnsi="Angsana New"/>
                <w:sz w:val="28"/>
                <w:szCs w:val="28"/>
              </w:rPr>
              <w:t>(</w:t>
            </w:r>
            <w:proofErr w:type="spellStart"/>
            <w:r w:rsidRPr="007B15B3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proofErr w:type="spellEnd"/>
            <w:r w:rsidRPr="007B15B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31" w:type="pct"/>
            <w:gridSpan w:val="2"/>
          </w:tcPr>
          <w:p w14:paraId="058E40F6" w14:textId="00FD84DD" w:rsidR="00F12642" w:rsidRPr="007B15B3" w:rsidRDefault="00392009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9B5232" w:rsidRPr="007B15B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46" w:type="pct"/>
          </w:tcPr>
          <w:p w14:paraId="3D5ECD79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14:paraId="78FD65F5" w14:textId="1F309A7E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48" w:type="pct"/>
          </w:tcPr>
          <w:p w14:paraId="2C3D6164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49CDF6B2" w14:textId="36FF0860" w:rsidR="00F12642" w:rsidRPr="007B15B3" w:rsidRDefault="00392009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9B5232" w:rsidRPr="007B15B3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41" w:type="pct"/>
          </w:tcPr>
          <w:p w14:paraId="7D7DDB6F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60582A2F" w14:textId="40D76772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F12642" w:rsidRPr="00BA2043" w14:paraId="66A97D24" w14:textId="77777777" w:rsidTr="00D06C72">
        <w:trPr>
          <w:trHeight w:val="258"/>
        </w:trPr>
        <w:tc>
          <w:tcPr>
            <w:tcW w:w="2039" w:type="pct"/>
          </w:tcPr>
          <w:p w14:paraId="776B7174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15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EC6141" w14:textId="6A980A9A" w:rsidR="00F12642" w:rsidRPr="007B15B3" w:rsidRDefault="00392009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9B5232" w:rsidRPr="007B15B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46" w:type="pct"/>
          </w:tcPr>
          <w:p w14:paraId="5A5BED07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13A10D79" w14:textId="26A39F27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148" w:type="pct"/>
          </w:tcPr>
          <w:p w14:paraId="248E8BF6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B9C2E44" w14:textId="2C4EC670" w:rsidR="00F12642" w:rsidRPr="007B15B3" w:rsidRDefault="00392009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B15B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5,431</w:t>
            </w:r>
          </w:p>
        </w:tc>
        <w:tc>
          <w:tcPr>
            <w:tcW w:w="141" w:type="pct"/>
          </w:tcPr>
          <w:p w14:paraId="01A7AEA3" w14:textId="77777777" w:rsidR="00F12642" w:rsidRPr="007B15B3" w:rsidRDefault="00F12642" w:rsidP="00F12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8E36514" w14:textId="36E238C2" w:rsidR="00F12642" w:rsidRPr="007B15B3" w:rsidRDefault="00F12642" w:rsidP="00F126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15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</w:t>
            </w:r>
            <w:r w:rsidR="009B5232" w:rsidRPr="007B15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7B15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1070E7FA" w14:textId="21314294" w:rsidR="00367C9D" w:rsidRPr="007B15B3" w:rsidRDefault="00367C9D" w:rsidP="004B3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2801094A" w14:textId="2158FF6C" w:rsidR="00D04B6D" w:rsidRDefault="00D04B6D" w:rsidP="003621F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ที่ดิน อาคารและอุปกรณ์</w:t>
      </w:r>
    </w:p>
    <w:p w14:paraId="023CAA33" w14:textId="77777777" w:rsidR="00D04B6D" w:rsidRPr="00D04B6D" w:rsidRDefault="00D04B6D" w:rsidP="00D04B6D">
      <w:pPr>
        <w:rPr>
          <w:sz w:val="28"/>
          <w:szCs w:val="28"/>
          <w:lang w:eastAsia="x-none"/>
        </w:rPr>
      </w:pPr>
    </w:p>
    <w:p w14:paraId="4B0650BA" w14:textId="77777777" w:rsidR="00D04B6D" w:rsidRPr="004B3523" w:rsidRDefault="00D04B6D" w:rsidP="00D04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Theme="majorBidi" w:eastAsia="Calibri" w:hAnsiTheme="majorBidi" w:cstheme="majorBidi"/>
          <w:sz w:val="30"/>
          <w:szCs w:val="30"/>
        </w:rPr>
        <w:t xml:space="preserve">30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eastAsia="Calibri" w:hAnsiTheme="majorBidi" w:cstheme="majorBidi"/>
          <w:sz w:val="30"/>
          <w:szCs w:val="30"/>
        </w:rPr>
        <w:t xml:space="preserve">2568 </w:t>
      </w:r>
      <w:r w:rsidRPr="004B3523">
        <w:rPr>
          <w:rFonts w:asciiTheme="majorBidi" w:eastAsia="Calibri" w:hAnsiTheme="majorBidi" w:cstheme="majorBidi" w:hint="cs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>
        <w:rPr>
          <w:rFonts w:asciiTheme="majorBidi" w:eastAsia="Calibri" w:hAnsiTheme="majorBidi" w:cstheme="majorBidi"/>
          <w:sz w:val="30"/>
          <w:szCs w:val="30"/>
        </w:rPr>
        <w:t xml:space="preserve">24 </w:t>
      </w:r>
      <w:r w:rsidRPr="004B3523">
        <w:rPr>
          <w:rFonts w:asciiTheme="majorBidi" w:eastAsia="Calibri" w:hAnsiTheme="majorBidi" w:cstheme="majorBidi" w:hint="cs"/>
          <w:sz w:val="30"/>
          <w:szCs w:val="30"/>
          <w:cs/>
        </w:rPr>
        <w:t>ล้านบาท</w:t>
      </w:r>
      <w:r w:rsidRPr="004B352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4B3523">
        <w:rPr>
          <w:rFonts w:asciiTheme="majorBidi" w:eastAsia="Calibri" w:hAnsiTheme="majorBidi" w:cstheme="majorBidi" w:hint="cs"/>
          <w:sz w:val="30"/>
          <w:szCs w:val="30"/>
          <w:cs/>
        </w:rPr>
        <w:t xml:space="preserve">โดยกลุ่มบริษัทและบริษัทได้ทำสัญญาเช่าระบบผลิตไฟฟ้าจากพลังงานแสงอาทิตย์บนหลังคา </w:t>
      </w:r>
      <w:r w:rsidRPr="004B3523">
        <w:rPr>
          <w:rFonts w:asciiTheme="majorBidi" w:eastAsia="Calibri" w:hAnsiTheme="majorBidi" w:cstheme="majorBidi"/>
          <w:sz w:val="30"/>
          <w:szCs w:val="30"/>
        </w:rPr>
        <w:t xml:space="preserve">(Solar Rooftop) </w:t>
      </w:r>
      <w:r w:rsidRPr="004B3523">
        <w:rPr>
          <w:rFonts w:asciiTheme="majorBidi" w:eastAsia="Calibri" w:hAnsiTheme="majorBidi" w:cstheme="majorBidi" w:hint="cs"/>
          <w:sz w:val="30"/>
          <w:szCs w:val="30"/>
          <w:cs/>
        </w:rPr>
        <w:t>ซึ่งมีระยะเวลา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eastAsia="Calibri" w:hAnsiTheme="majorBidi" w:cstheme="majorBidi"/>
          <w:sz w:val="30"/>
          <w:szCs w:val="30"/>
        </w:rPr>
        <w:t>2</w:t>
      </w:r>
      <w:r w:rsidRPr="009B5232">
        <w:rPr>
          <w:rFonts w:asciiTheme="majorBidi" w:eastAsia="Calibri" w:hAnsiTheme="majorBidi" w:cstheme="majorBidi"/>
          <w:sz w:val="30"/>
          <w:szCs w:val="30"/>
        </w:rPr>
        <w:t>0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ปี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นับจากวันเริ่มต้นสัญญา</w:t>
      </w:r>
      <w:r w:rsidRPr="004B3523">
        <w:rPr>
          <w:rFonts w:asciiTheme="majorBidi" w:eastAsia="Calibri" w:hAnsiTheme="majorBidi" w:cstheme="majorBidi" w:hint="cs"/>
          <w:sz w:val="30"/>
          <w:szCs w:val="30"/>
          <w:cs/>
        </w:rPr>
        <w:t xml:space="preserve"> ซึ่งมีกำหนดชำระตามค่าไฟฟ้าที่ใช้จริงเป็นรายเดือน โดยมีอัตราการชำระค่าไฟฟ้าขั้นต่ำที่ระบุไว้ในสัญญา ซึ่งเมื่อสิ้นสุดสัญญา </w:t>
      </w:r>
      <w:r w:rsidRPr="004B3523">
        <w:rPr>
          <w:rFonts w:asciiTheme="majorBidi" w:eastAsia="Calibri" w:hAnsiTheme="majorBidi" w:cstheme="majorBidi"/>
          <w:sz w:val="30"/>
          <w:szCs w:val="30"/>
        </w:rPr>
        <w:t xml:space="preserve">Solar Rooftop </w:t>
      </w:r>
      <w:r w:rsidRPr="004B3523">
        <w:rPr>
          <w:rFonts w:asciiTheme="majorBidi" w:eastAsia="Calibri" w:hAnsiTheme="majorBidi" w:cstheme="majorBidi" w:hint="cs"/>
          <w:sz w:val="30"/>
          <w:szCs w:val="30"/>
          <w:cs/>
        </w:rPr>
        <w:t>ดังกล่าวจะถูกโอนเป็นกรรมสิทธิ์ให้บริษัท</w:t>
      </w:r>
    </w:p>
    <w:p w14:paraId="56FAD1AB" w14:textId="77777777" w:rsidR="00D04B6D" w:rsidRPr="00D66764" w:rsidRDefault="00D04B6D" w:rsidP="00D04B6D">
      <w:pPr>
        <w:rPr>
          <w:rFonts w:asciiTheme="majorBidi" w:hAnsiTheme="majorBidi" w:cstheme="majorBidi"/>
          <w:sz w:val="28"/>
          <w:szCs w:val="28"/>
          <w:lang w:val="th-TH" w:eastAsia="x-none"/>
        </w:rPr>
      </w:pPr>
    </w:p>
    <w:p w14:paraId="5FA14062" w14:textId="4E8D9103" w:rsidR="00B753BA" w:rsidRDefault="00B753BA" w:rsidP="003621F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เงินกู้ยืมจากสถาบันการเงิน</w:t>
      </w:r>
    </w:p>
    <w:p w14:paraId="22D96A57" w14:textId="77777777" w:rsidR="00B753BA" w:rsidRPr="007B15B3" w:rsidRDefault="00B753BA" w:rsidP="00B753BA">
      <w:pPr>
        <w:rPr>
          <w:rFonts w:asciiTheme="majorBidi" w:hAnsiTheme="majorBidi" w:cstheme="majorBidi"/>
          <w:sz w:val="28"/>
          <w:szCs w:val="28"/>
          <w:lang w:val="th-TH" w:eastAsia="x-none"/>
        </w:rPr>
      </w:pPr>
    </w:p>
    <w:p w14:paraId="3B59AB67" w14:textId="77777777" w:rsidR="00B753BA" w:rsidRDefault="00B753BA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" w:name="_Hlk165989575"/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สั้น</w:t>
      </w: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7A1170DF" w14:textId="77777777" w:rsidR="00B753BA" w:rsidRPr="007B15B3" w:rsidRDefault="00B753BA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240EC8" w14:textId="684D29E8" w:rsidR="00B753BA" w:rsidRPr="006C3A54" w:rsidRDefault="00B753BA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C3A54">
        <w:rPr>
          <w:rFonts w:ascii="Angsana New" w:hAnsi="Angsana New"/>
          <w:sz w:val="30"/>
          <w:szCs w:val="30"/>
          <w:cs/>
        </w:rPr>
        <w:t>เงินกู้ยืมระยะ</w:t>
      </w:r>
      <w:r w:rsidRPr="006C3A54">
        <w:rPr>
          <w:rFonts w:ascii="Angsana New" w:hAnsi="Angsana New" w:hint="cs"/>
          <w:sz w:val="30"/>
          <w:szCs w:val="30"/>
          <w:cs/>
        </w:rPr>
        <w:t>สั้น</w:t>
      </w:r>
      <w:r w:rsidRPr="006C3A54">
        <w:rPr>
          <w:rFonts w:ascii="Angsana New" w:hAnsi="Angsana New"/>
          <w:sz w:val="30"/>
          <w:szCs w:val="30"/>
          <w:cs/>
        </w:rPr>
        <w:t>จากสถาบันการเงิน</w:t>
      </w:r>
      <w:r w:rsidRPr="006C3A54">
        <w:rPr>
          <w:rFonts w:ascii="Angsana New" w:hAnsi="Angsana New" w:hint="cs"/>
          <w:sz w:val="30"/>
          <w:szCs w:val="30"/>
          <w:cs/>
        </w:rPr>
        <w:t>ของบริษัทเป็นตั๋วสัญญาใช้เงินและ</w:t>
      </w:r>
      <w:r w:rsidRPr="001F3ABF">
        <w:rPr>
          <w:rFonts w:ascii="Angsana New" w:hAnsi="Angsana New" w:hint="cs"/>
          <w:sz w:val="30"/>
          <w:szCs w:val="30"/>
          <w:cs/>
        </w:rPr>
        <w:t>เจ้าหนี้ทรัสรีซีทจำนวน</w:t>
      </w:r>
      <w:r w:rsidRPr="001F3ABF">
        <w:rPr>
          <w:rFonts w:ascii="Angsana New" w:hAnsi="Angsana New"/>
          <w:sz w:val="30"/>
          <w:szCs w:val="30"/>
        </w:rPr>
        <w:t xml:space="preserve"> </w:t>
      </w:r>
      <w:r w:rsidR="00C11C33">
        <w:rPr>
          <w:rFonts w:ascii="Angsana New" w:hAnsi="Angsana New"/>
          <w:sz w:val="30"/>
          <w:szCs w:val="30"/>
        </w:rPr>
        <w:t>66.6</w:t>
      </w:r>
      <w:r w:rsidRPr="001F3ABF">
        <w:rPr>
          <w:rFonts w:ascii="Angsana New" w:hAnsi="Angsana New"/>
          <w:sz w:val="30"/>
          <w:szCs w:val="30"/>
        </w:rPr>
        <w:t xml:space="preserve"> </w:t>
      </w:r>
      <w:r w:rsidRPr="001F3AB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F3ABF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6C3A5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11C33">
        <w:rPr>
          <w:rFonts w:ascii="Angsana New" w:hAnsi="Angsana New"/>
          <w:spacing w:val="-2"/>
          <w:sz w:val="30"/>
          <w:szCs w:val="30"/>
        </w:rPr>
        <w:t>72.6</w:t>
      </w:r>
      <w:r w:rsidRPr="001F3ABF">
        <w:rPr>
          <w:rFonts w:ascii="Angsana New" w:hAnsi="Angsana New"/>
          <w:spacing w:val="-2"/>
          <w:sz w:val="30"/>
          <w:szCs w:val="30"/>
        </w:rPr>
        <w:t xml:space="preserve"> </w:t>
      </w:r>
      <w:r w:rsidRPr="001F3ABF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F12642">
        <w:rPr>
          <w:rFonts w:ascii="Angsana New" w:hAnsi="Angsana New" w:hint="cs"/>
          <w:spacing w:val="-2"/>
          <w:sz w:val="30"/>
          <w:szCs w:val="30"/>
          <w:cs/>
        </w:rPr>
        <w:t xml:space="preserve">ตามลำดับ </w:t>
      </w:r>
      <w:r w:rsidRPr="00F12642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522BF0" w:rsidRPr="00F12642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Pr="00F12642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F12642">
        <w:rPr>
          <w:rFonts w:ascii="Angsana New" w:hAnsi="Angsana New" w:hint="cs"/>
          <w:i/>
          <w:iCs/>
          <w:spacing w:val="-2"/>
          <w:sz w:val="30"/>
          <w:szCs w:val="30"/>
          <w:cs/>
        </w:rPr>
        <w:t>ธันวาคม</w:t>
      </w:r>
      <w:r w:rsidRPr="00F12642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7E43CE" w:rsidRPr="00F12642">
        <w:rPr>
          <w:rFonts w:ascii="Angsana New" w:hAnsi="Angsana New"/>
          <w:i/>
          <w:iCs/>
          <w:spacing w:val="-2"/>
          <w:sz w:val="30"/>
          <w:szCs w:val="30"/>
        </w:rPr>
        <w:t>2567</w:t>
      </w:r>
      <w:r w:rsidRPr="00F12642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F12642">
        <w:rPr>
          <w:rFonts w:ascii="Angsana New" w:hAnsi="Angsana New"/>
          <w:i/>
          <w:iCs/>
          <w:spacing w:val="-2"/>
          <w:sz w:val="30"/>
          <w:szCs w:val="30"/>
        </w:rPr>
        <w:t>52.8</w:t>
      </w:r>
      <w:r w:rsidRPr="00F12642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F12642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ล้านบาท และ </w:t>
      </w:r>
      <w:r w:rsidR="00F12642">
        <w:rPr>
          <w:rFonts w:ascii="Angsana New" w:hAnsi="Angsana New"/>
          <w:i/>
          <w:iCs/>
          <w:spacing w:val="-2"/>
          <w:sz w:val="30"/>
          <w:szCs w:val="30"/>
        </w:rPr>
        <w:t>121.6</w:t>
      </w:r>
      <w:r w:rsidRPr="00F12642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F12642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 ตามลำดับ)</w:t>
      </w:r>
      <w:r w:rsidRPr="006C3A54">
        <w:rPr>
          <w:rFonts w:ascii="Angsana New" w:hAnsi="Angsana New"/>
          <w:spacing w:val="-2"/>
          <w:sz w:val="30"/>
          <w:szCs w:val="30"/>
        </w:rPr>
        <w:t xml:space="preserve"> </w:t>
      </w:r>
      <w:r w:rsidRPr="006C3A54">
        <w:rPr>
          <w:rFonts w:ascii="Angsana New" w:hAnsi="Angsana New" w:hint="cs"/>
          <w:spacing w:val="-2"/>
          <w:sz w:val="30"/>
          <w:szCs w:val="30"/>
          <w:cs/>
        </w:rPr>
        <w:t>โดยมีอัตราดอกเบี้ย</w:t>
      </w:r>
      <w:r w:rsidRPr="006C3A54">
        <w:rPr>
          <w:rFonts w:ascii="Angsana New" w:hAnsi="Angsana New" w:hint="cs"/>
          <w:sz w:val="30"/>
          <w:szCs w:val="30"/>
          <w:cs/>
        </w:rPr>
        <w:t>ต่อปีเป็นอัตราคงที่</w:t>
      </w:r>
      <w:r>
        <w:rPr>
          <w:rFonts w:ascii="Angsana New" w:hAnsi="Angsana New" w:hint="cs"/>
          <w:sz w:val="30"/>
          <w:szCs w:val="30"/>
          <w:cs/>
        </w:rPr>
        <w:t>ตามที่ระบุในสัญญา</w:t>
      </w:r>
      <w:r w:rsidRPr="006C3A54"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6C3A54">
        <w:rPr>
          <w:rFonts w:ascii="Angsana New" w:hAnsi="Angsana New" w:hint="cs"/>
          <w:sz w:val="30"/>
          <w:szCs w:val="30"/>
          <w:cs/>
        </w:rPr>
        <w:t>กำหนดชำระ</w:t>
      </w:r>
      <w:r>
        <w:rPr>
          <w:rFonts w:ascii="Angsana New" w:hAnsi="Angsana New" w:hint="cs"/>
          <w:sz w:val="30"/>
          <w:szCs w:val="30"/>
          <w:cs/>
        </w:rPr>
        <w:t>คืน</w:t>
      </w:r>
      <w:r w:rsidRPr="006C3A54">
        <w:rPr>
          <w:rFonts w:ascii="Angsana New" w:hAnsi="Angsana New" w:hint="cs"/>
          <w:sz w:val="30"/>
          <w:szCs w:val="30"/>
          <w:cs/>
        </w:rPr>
        <w:t>ตั้งแต่เดือน</w:t>
      </w:r>
      <w:r w:rsidR="00C412DB" w:rsidRPr="00C412DB">
        <w:rPr>
          <w:rFonts w:ascii="Angsana New" w:hAnsi="Angsana New"/>
          <w:sz w:val="30"/>
          <w:szCs w:val="30"/>
          <w:cs/>
        </w:rPr>
        <w:t>กรกฎาคม</w:t>
      </w:r>
      <w:r w:rsidR="00FD356A">
        <w:rPr>
          <w:rFonts w:ascii="Angsana New" w:hAnsi="Angsana New" w:hint="cs"/>
          <w:sz w:val="30"/>
          <w:szCs w:val="30"/>
          <w:cs/>
        </w:rPr>
        <w:t xml:space="preserve"> </w:t>
      </w:r>
      <w:r w:rsidR="007E43CE">
        <w:rPr>
          <w:rFonts w:ascii="Angsana New" w:hAnsi="Angsana New"/>
          <w:sz w:val="30"/>
          <w:szCs w:val="30"/>
        </w:rPr>
        <w:t>256</w:t>
      </w:r>
      <w:r w:rsidR="00D2210B">
        <w:rPr>
          <w:rFonts w:ascii="Angsana New" w:hAnsi="Angsana New"/>
          <w:sz w:val="30"/>
          <w:szCs w:val="30"/>
        </w:rPr>
        <w:t>8</w:t>
      </w:r>
      <w:r w:rsidR="00FD356A">
        <w:rPr>
          <w:rFonts w:ascii="Angsana New" w:hAnsi="Angsana New"/>
          <w:sz w:val="30"/>
          <w:szCs w:val="30"/>
        </w:rPr>
        <w:t xml:space="preserve"> </w:t>
      </w:r>
      <w:r w:rsidRPr="00E77B5E">
        <w:rPr>
          <w:rFonts w:ascii="Angsana New" w:hAnsi="Angsana New" w:hint="cs"/>
          <w:sz w:val="30"/>
          <w:szCs w:val="30"/>
          <w:cs/>
        </w:rPr>
        <w:t>ถึง</w:t>
      </w:r>
      <w:r w:rsidR="00C412DB">
        <w:rPr>
          <w:rFonts w:ascii="Angsana New" w:hAnsi="Angsana New" w:hint="cs"/>
          <w:sz w:val="30"/>
          <w:szCs w:val="30"/>
          <w:cs/>
        </w:rPr>
        <w:t>ตุลาคม</w:t>
      </w:r>
      <w:r w:rsidRPr="00E77B5E">
        <w:rPr>
          <w:rFonts w:ascii="Angsana New" w:hAnsi="Angsana New" w:hint="cs"/>
          <w:sz w:val="30"/>
          <w:szCs w:val="30"/>
          <w:cs/>
        </w:rPr>
        <w:t xml:space="preserve"> </w:t>
      </w:r>
      <w:r w:rsidR="00522BF0" w:rsidRPr="00E77B5E">
        <w:rPr>
          <w:rFonts w:ascii="Angsana New" w:hAnsi="Angsana New"/>
          <w:sz w:val="30"/>
          <w:szCs w:val="30"/>
        </w:rPr>
        <w:t>256</w:t>
      </w:r>
      <w:r w:rsidR="00FD356A">
        <w:rPr>
          <w:rFonts w:ascii="Angsana New" w:hAnsi="Angsana New"/>
          <w:sz w:val="30"/>
          <w:szCs w:val="30"/>
        </w:rPr>
        <w:t>8</w:t>
      </w:r>
    </w:p>
    <w:bookmarkEnd w:id="1"/>
    <w:p w14:paraId="2457B433" w14:textId="77777777" w:rsidR="00B753BA" w:rsidRDefault="00B753BA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D4C7E6" w14:textId="77777777" w:rsidR="00D04B6D" w:rsidRPr="007B15B3" w:rsidRDefault="00D04B6D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A8BC14" w14:textId="504D9240" w:rsidR="00B753BA" w:rsidRDefault="00B753BA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6708A377" w14:textId="77777777" w:rsidR="00D04B6D" w:rsidRPr="0048129F" w:rsidRDefault="00D04B6D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5022508D" w14:textId="23A6D53A" w:rsidR="00B753BA" w:rsidRDefault="00B753BA" w:rsidP="00B75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15B3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7E43CE" w:rsidRPr="007B15B3">
        <w:rPr>
          <w:rFonts w:ascii="Angsana New" w:hAnsi="Angsana New"/>
          <w:spacing w:val="-4"/>
          <w:sz w:val="30"/>
          <w:szCs w:val="30"/>
        </w:rPr>
        <w:t>3</w:t>
      </w:r>
      <w:r w:rsidR="009B5232" w:rsidRPr="007B15B3">
        <w:rPr>
          <w:rFonts w:ascii="Angsana New" w:hAnsi="Angsana New"/>
          <w:spacing w:val="-4"/>
          <w:sz w:val="30"/>
          <w:szCs w:val="30"/>
        </w:rPr>
        <w:t>0</w:t>
      </w:r>
      <w:r w:rsidR="007E43CE" w:rsidRPr="007B15B3">
        <w:rPr>
          <w:rFonts w:ascii="Angsana New" w:hAnsi="Angsana New"/>
          <w:spacing w:val="-4"/>
          <w:sz w:val="30"/>
          <w:szCs w:val="30"/>
        </w:rPr>
        <w:t xml:space="preserve"> </w:t>
      </w:r>
      <w:r w:rsidR="0025391F" w:rsidRPr="007B15B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7B15B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E43CE" w:rsidRPr="007B15B3">
        <w:rPr>
          <w:rFonts w:ascii="Angsana New" w:hAnsi="Angsana New"/>
          <w:spacing w:val="-4"/>
          <w:sz w:val="30"/>
          <w:szCs w:val="30"/>
        </w:rPr>
        <w:t>2568</w:t>
      </w:r>
      <w:r w:rsidRPr="007B15B3">
        <w:rPr>
          <w:rFonts w:ascii="Angsana New" w:hAnsi="Angsana New"/>
          <w:spacing w:val="-4"/>
          <w:sz w:val="30"/>
          <w:szCs w:val="30"/>
        </w:rPr>
        <w:t xml:space="preserve"> </w:t>
      </w:r>
      <w:r w:rsidRPr="007B15B3">
        <w:rPr>
          <w:rFonts w:ascii="Angsana New" w:hAnsi="Angsana New" w:hint="cs"/>
          <w:spacing w:val="-4"/>
          <w:sz w:val="30"/>
          <w:szCs w:val="30"/>
          <w:cs/>
        </w:rPr>
        <w:t>บริษัทมี</w:t>
      </w:r>
      <w:r w:rsidRPr="007B15B3">
        <w:rPr>
          <w:rFonts w:ascii="Angsana New" w:hAnsi="Angsana New"/>
          <w:spacing w:val="-4"/>
          <w:sz w:val="30"/>
          <w:szCs w:val="30"/>
          <w:cs/>
        </w:rPr>
        <w:t>เงินกู้ยืมระยะยาวจากสถาบันการเงิน</w:t>
      </w:r>
      <w:r w:rsidRPr="007B15B3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393093" w:rsidRPr="007B15B3">
        <w:rPr>
          <w:rFonts w:ascii="Angsana New" w:hAnsi="Angsana New"/>
          <w:spacing w:val="-4"/>
          <w:sz w:val="30"/>
          <w:szCs w:val="30"/>
        </w:rPr>
        <w:t>12</w:t>
      </w:r>
      <w:r w:rsidR="00E4664C">
        <w:rPr>
          <w:rFonts w:ascii="Angsana New" w:hAnsi="Angsana New"/>
          <w:spacing w:val="-4"/>
          <w:sz w:val="30"/>
          <w:szCs w:val="30"/>
        </w:rPr>
        <w:t>0.8</w:t>
      </w:r>
      <w:r w:rsidRPr="007B15B3">
        <w:rPr>
          <w:rFonts w:ascii="Angsana New" w:hAnsi="Angsana New"/>
          <w:spacing w:val="-4"/>
          <w:sz w:val="30"/>
          <w:szCs w:val="30"/>
        </w:rPr>
        <w:t xml:space="preserve"> </w:t>
      </w:r>
      <w:r w:rsidRPr="007B15B3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7B15B3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522BF0" w:rsidRPr="007B15B3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Pr="007B15B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7B15B3">
        <w:rPr>
          <w:rFonts w:ascii="Angsana New" w:hAnsi="Angsana New" w:hint="cs"/>
          <w:i/>
          <w:iCs/>
          <w:spacing w:val="-4"/>
          <w:sz w:val="30"/>
          <w:szCs w:val="30"/>
          <w:cs/>
        </w:rPr>
        <w:t>ธันวาคม</w:t>
      </w:r>
      <w:r w:rsidRPr="007B15B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7E43CE" w:rsidRPr="007B15B3">
        <w:rPr>
          <w:rFonts w:ascii="Angsana New" w:hAnsi="Angsana New"/>
          <w:i/>
          <w:iCs/>
          <w:spacing w:val="-4"/>
          <w:sz w:val="30"/>
          <w:szCs w:val="30"/>
        </w:rPr>
        <w:t>2567</w:t>
      </w:r>
      <w:r w:rsidRPr="007B15B3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522BF0" w:rsidRPr="007B15B3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09764D" w:rsidRPr="007B15B3">
        <w:rPr>
          <w:rFonts w:ascii="Angsana New" w:hAnsi="Angsana New"/>
          <w:i/>
          <w:iCs/>
          <w:spacing w:val="-6"/>
          <w:sz w:val="30"/>
          <w:szCs w:val="30"/>
        </w:rPr>
        <w:t>55.3</w:t>
      </w:r>
      <w:r w:rsidRPr="007B15B3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ล้านบาท)</w:t>
      </w:r>
      <w:r w:rsidRPr="007B15B3">
        <w:rPr>
          <w:rFonts w:ascii="Angsana New" w:hAnsi="Angsana New" w:hint="cs"/>
          <w:spacing w:val="-6"/>
          <w:sz w:val="30"/>
          <w:szCs w:val="30"/>
          <w:cs/>
        </w:rPr>
        <w:t xml:space="preserve"> โดยมีวัตถุประสงค์เพื่อใช้เป็นเงินทุนสำหรับ</w:t>
      </w:r>
      <w:r w:rsidR="00E77B5E" w:rsidRPr="007B15B3">
        <w:rPr>
          <w:rFonts w:ascii="Angsana New" w:hAnsi="Angsana New" w:hint="cs"/>
          <w:spacing w:val="-6"/>
          <w:sz w:val="30"/>
          <w:szCs w:val="30"/>
          <w:cs/>
        </w:rPr>
        <w:t>การปรับปรุงอาคารโรงงาน</w:t>
      </w:r>
      <w:r w:rsidRPr="007B15B3">
        <w:rPr>
          <w:rFonts w:ascii="Angsana New" w:hAnsi="Angsana New" w:hint="cs"/>
          <w:spacing w:val="-6"/>
          <w:sz w:val="30"/>
          <w:szCs w:val="30"/>
          <w:cs/>
        </w:rPr>
        <w:t>และการซื้อเครื่องจักร</w:t>
      </w:r>
      <w:r w:rsidRPr="007B15B3">
        <w:rPr>
          <w:rFonts w:ascii="Angsana New" w:hAnsi="Angsana New"/>
          <w:spacing w:val="-6"/>
          <w:sz w:val="30"/>
          <w:szCs w:val="30"/>
        </w:rPr>
        <w:t xml:space="preserve"> </w:t>
      </w:r>
      <w:r w:rsidRPr="007B15B3">
        <w:rPr>
          <w:rFonts w:ascii="Angsana New" w:hAnsi="Angsana New" w:hint="cs"/>
          <w:spacing w:val="-6"/>
          <w:sz w:val="30"/>
          <w:szCs w:val="30"/>
          <w:cs/>
        </w:rPr>
        <w:t xml:space="preserve">ซึ่งมีอัตราดอกเบี้ยต่อปีเท่ากับ </w:t>
      </w:r>
      <w:r w:rsidRPr="007B15B3">
        <w:rPr>
          <w:rFonts w:ascii="Angsana New" w:hAnsi="Angsana New"/>
          <w:spacing w:val="-6"/>
          <w:sz w:val="30"/>
          <w:szCs w:val="30"/>
        </w:rPr>
        <w:t xml:space="preserve">MLR </w:t>
      </w:r>
      <w:r w:rsidRPr="007B15B3">
        <w:rPr>
          <w:rFonts w:ascii="Angsana New" w:hAnsi="Angsana New" w:hint="cs"/>
          <w:spacing w:val="-6"/>
          <w:sz w:val="30"/>
          <w:szCs w:val="30"/>
          <w:cs/>
        </w:rPr>
        <w:t xml:space="preserve">หักอัตราส่วนลด </w:t>
      </w:r>
      <w:r w:rsidRPr="007B15B3">
        <w:rPr>
          <w:rFonts w:asciiTheme="majorBidi" w:hAnsiTheme="majorBidi" w:cstheme="majorBidi" w:hint="cs"/>
          <w:spacing w:val="-6"/>
          <w:sz w:val="30"/>
          <w:szCs w:val="30"/>
          <w:cs/>
        </w:rPr>
        <w:t>นอกจากนี้ บริษัท</w:t>
      </w:r>
      <w:r w:rsidRPr="007B15B3">
        <w:rPr>
          <w:rFonts w:asciiTheme="majorBidi" w:hAnsiTheme="majorBidi" w:cstheme="majorBidi"/>
          <w:spacing w:val="-6"/>
          <w:sz w:val="30"/>
          <w:szCs w:val="30"/>
          <w:cs/>
        </w:rPr>
        <w:t>มีสินทรัพย์ที่ใช้เป็นหลักประกัน ได้แก่ ที่ดิน อาคาร และเครื่องจักร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7834">
        <w:rPr>
          <w:rFonts w:asciiTheme="majorBidi" w:hAnsiTheme="majorBidi" w:cstheme="majorBidi"/>
          <w:spacing w:val="-2"/>
          <w:sz w:val="30"/>
          <w:szCs w:val="30"/>
          <w:cs/>
        </w:rPr>
        <w:t>รวมถึงสินค้า</w:t>
      </w:r>
      <w:r w:rsidRPr="00797834">
        <w:rPr>
          <w:rFonts w:asciiTheme="majorBidi" w:hAnsiTheme="majorBidi" w:cstheme="majorBidi" w:hint="cs"/>
          <w:spacing w:val="-2"/>
          <w:sz w:val="30"/>
          <w:szCs w:val="30"/>
          <w:cs/>
        </w:rPr>
        <w:t>ของบริษัท</w:t>
      </w:r>
      <w:r w:rsidRPr="00797834">
        <w:rPr>
          <w:rFonts w:asciiTheme="majorBidi" w:hAnsiTheme="majorBidi" w:cstheme="majorBidi"/>
          <w:spacing w:val="-2"/>
          <w:sz w:val="30"/>
          <w:szCs w:val="30"/>
          <w:cs/>
        </w:rPr>
        <w:t>และสิทธิเรียกร้องที่จะได้รับชำระ</w:t>
      </w:r>
      <w:r w:rsidRPr="00797834">
        <w:rPr>
          <w:rFonts w:asciiTheme="majorBidi" w:hAnsiTheme="majorBidi" w:cstheme="majorBidi"/>
          <w:sz w:val="30"/>
          <w:szCs w:val="30"/>
          <w:cs/>
        </w:rPr>
        <w:t>จากลูกหนี้</w:t>
      </w:r>
      <w:r w:rsidRPr="00E77B5E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</w:t>
      </w:r>
      <w:r w:rsidRPr="00E77B5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1C62A9">
        <w:rPr>
          <w:rFonts w:asciiTheme="majorBidi" w:hAnsiTheme="majorBidi" w:cstheme="majorBidi"/>
          <w:spacing w:val="-2"/>
          <w:sz w:val="30"/>
          <w:szCs w:val="30"/>
          <w:cs/>
        </w:rPr>
        <w:t>และหุ้นของบริษัทที่เป็นกรรมสิทธิ์ของบริษัทใหญ่</w:t>
      </w:r>
      <w:r w:rsidRPr="001C62A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ของกลุ่มบริษัท </w:t>
      </w:r>
      <w:r w:rsidRPr="001C62A9">
        <w:rPr>
          <w:rFonts w:ascii="Angsana New" w:hAnsi="Angsana New" w:hint="cs"/>
          <w:spacing w:val="-2"/>
          <w:sz w:val="30"/>
          <w:szCs w:val="30"/>
          <w:cs/>
        </w:rPr>
        <w:t>อีกทั้ง บริษัทมีภาระผูกพันบางประการตามที่ระบุ</w:t>
      </w:r>
      <w:r w:rsidRPr="001C62A9">
        <w:rPr>
          <w:rFonts w:ascii="Angsana New" w:hAnsi="Angsana New" w:hint="cs"/>
          <w:sz w:val="30"/>
          <w:szCs w:val="30"/>
          <w:cs/>
        </w:rPr>
        <w:t>ในสัญญา</w:t>
      </w:r>
      <w:r w:rsidRPr="00805FAE">
        <w:rPr>
          <w:rFonts w:ascii="Angsana New" w:hAnsi="Angsana New" w:hint="cs"/>
          <w:spacing w:val="-2"/>
          <w:sz w:val="30"/>
          <w:szCs w:val="30"/>
          <w:cs/>
        </w:rPr>
        <w:t xml:space="preserve"> ซึ่งรวมถึงการดำรงอัตราส่วนทางการเงิน</w:t>
      </w:r>
    </w:p>
    <w:p w14:paraId="0CB700D7" w14:textId="77777777" w:rsidR="00B753BA" w:rsidRPr="0048129F" w:rsidRDefault="00B753BA" w:rsidP="00FA0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39"/>
        <w:gridCol w:w="272"/>
        <w:gridCol w:w="1439"/>
      </w:tblGrid>
      <w:tr w:rsidR="00B753BA" w:rsidRPr="00092909" w14:paraId="6BC628BD" w14:textId="77777777" w:rsidTr="00E4664C">
        <w:trPr>
          <w:tblHeader/>
        </w:trPr>
        <w:tc>
          <w:tcPr>
            <w:tcW w:w="3284" w:type="pct"/>
          </w:tcPr>
          <w:p w14:paraId="63A7F492" w14:textId="381FE724" w:rsidR="00B753BA" w:rsidRPr="00E4664C" w:rsidRDefault="00B753BA" w:rsidP="00C41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6" w:type="pct"/>
            <w:gridSpan w:val="3"/>
          </w:tcPr>
          <w:p w14:paraId="3D5E7548" w14:textId="524EDD4C" w:rsidR="00B753BA" w:rsidRPr="00E4664C" w:rsidRDefault="00B753BA" w:rsidP="009A7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8"/>
                <w:sz w:val="28"/>
                <w:szCs w:val="28"/>
                <w:lang w:val="en-US" w:eastAsia="en-US"/>
              </w:rPr>
            </w:pPr>
            <w:r w:rsidRPr="00E4664C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  <w:lang w:val="en-US" w:eastAsia="en-US"/>
              </w:rPr>
              <w:t>งบการเงินรวม</w:t>
            </w:r>
            <w:r w:rsidRPr="00E4664C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  <w:lang w:val="en-US" w:eastAsia="en-US"/>
              </w:rPr>
              <w:t>และ</w:t>
            </w:r>
            <w:r w:rsidRPr="00E4664C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5391F" w:rsidRPr="00092909" w14:paraId="2F428A67" w14:textId="77777777" w:rsidTr="00E4664C">
        <w:trPr>
          <w:tblHeader/>
        </w:trPr>
        <w:tc>
          <w:tcPr>
            <w:tcW w:w="3284" w:type="pct"/>
          </w:tcPr>
          <w:p w14:paraId="2C15D5D8" w14:textId="083D70E0" w:rsidR="0025391F" w:rsidRPr="00E4664C" w:rsidRDefault="00FA05AE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E466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วงเงินกู้ยืมจากสถาบันการเงินที่ยังไม่ได้เบิกใช้</w:t>
            </w:r>
            <w:r w:rsidRPr="00E4664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412DB" w:rsidRPr="00E4664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ณ วันที่</w:t>
            </w:r>
          </w:p>
        </w:tc>
        <w:tc>
          <w:tcPr>
            <w:tcW w:w="784" w:type="pct"/>
          </w:tcPr>
          <w:p w14:paraId="5CB98A9F" w14:textId="642C021B" w:rsidR="0025391F" w:rsidRPr="00E4664C" w:rsidRDefault="0025391F" w:rsidP="002539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64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B5232" w:rsidRPr="00E4664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466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4664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" w:type="pct"/>
          </w:tcPr>
          <w:p w14:paraId="5507D6B8" w14:textId="77777777" w:rsidR="0025391F" w:rsidRPr="00E466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84" w:type="pct"/>
          </w:tcPr>
          <w:p w14:paraId="28C52C55" w14:textId="2CF4D850" w:rsidR="0025391F" w:rsidRPr="00E466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4664C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E4664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ธันวาคม</w:t>
            </w:r>
          </w:p>
        </w:tc>
      </w:tr>
      <w:tr w:rsidR="0025391F" w:rsidRPr="00092909" w14:paraId="0E75E6BD" w14:textId="77777777" w:rsidTr="00E4664C">
        <w:trPr>
          <w:tblHeader/>
        </w:trPr>
        <w:tc>
          <w:tcPr>
            <w:tcW w:w="3284" w:type="pct"/>
          </w:tcPr>
          <w:p w14:paraId="26C45CDF" w14:textId="77777777" w:rsidR="0025391F" w:rsidRPr="00E466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784" w:type="pct"/>
          </w:tcPr>
          <w:p w14:paraId="562BAD7A" w14:textId="1B5D0DD7" w:rsidR="0025391F" w:rsidRPr="00E4664C" w:rsidRDefault="0025391F" w:rsidP="0025391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664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" w:type="pct"/>
          </w:tcPr>
          <w:p w14:paraId="64AB12AF" w14:textId="77777777" w:rsidR="0025391F" w:rsidRPr="00E466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84" w:type="pct"/>
          </w:tcPr>
          <w:p w14:paraId="11F8BCF6" w14:textId="672A7AE9" w:rsidR="0025391F" w:rsidRPr="00E466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E4664C">
              <w:rPr>
                <w:rFonts w:ascii="Angsana New" w:hAnsi="Angsana New"/>
                <w:sz w:val="28"/>
                <w:szCs w:val="28"/>
                <w:lang w:val="en-US" w:eastAsia="en-US"/>
              </w:rPr>
              <w:t>2567</w:t>
            </w:r>
          </w:p>
        </w:tc>
      </w:tr>
      <w:tr w:rsidR="0025391F" w:rsidRPr="00092909" w14:paraId="0C64A696" w14:textId="77777777" w:rsidTr="00E4664C">
        <w:trPr>
          <w:tblHeader/>
        </w:trPr>
        <w:tc>
          <w:tcPr>
            <w:tcW w:w="3284" w:type="pct"/>
          </w:tcPr>
          <w:p w14:paraId="5C218B11" w14:textId="77777777" w:rsidR="0025391F" w:rsidRPr="00E466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716" w:type="pct"/>
            <w:gridSpan w:val="3"/>
          </w:tcPr>
          <w:p w14:paraId="0DE1040A" w14:textId="77777777" w:rsidR="0025391F" w:rsidRPr="00E466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4664C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5391F" w14:paraId="777F6594" w14:textId="77777777" w:rsidTr="00E4664C">
        <w:tc>
          <w:tcPr>
            <w:tcW w:w="3284" w:type="pct"/>
          </w:tcPr>
          <w:p w14:paraId="0C578FC1" w14:textId="12497C00" w:rsidR="0025391F" w:rsidRPr="00E4664C" w:rsidRDefault="0025391F" w:rsidP="0025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664C">
              <w:rPr>
                <w:rFonts w:ascii="Angsana New" w:hAnsi="Angsana New" w:hint="cs"/>
                <w:sz w:val="28"/>
                <w:szCs w:val="28"/>
                <w:cs/>
              </w:rPr>
              <w:t>วงเงินกู้ยืมระยะสั้น</w:t>
            </w:r>
          </w:p>
        </w:tc>
        <w:tc>
          <w:tcPr>
            <w:tcW w:w="784" w:type="pct"/>
          </w:tcPr>
          <w:p w14:paraId="163288A0" w14:textId="42E23AD2" w:rsidR="0025391F" w:rsidRPr="00E4664C" w:rsidRDefault="00CE60F2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5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9B5232"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,132</w:t>
            </w:r>
          </w:p>
        </w:tc>
        <w:tc>
          <w:tcPr>
            <w:tcW w:w="148" w:type="pct"/>
          </w:tcPr>
          <w:p w14:paraId="2BB02DBB" w14:textId="77777777" w:rsidR="0025391F" w:rsidRPr="00E466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84" w:type="pct"/>
          </w:tcPr>
          <w:p w14:paraId="20D71CFA" w14:textId="4C8C2C35" w:rsidR="0025391F" w:rsidRPr="00E4664C" w:rsidRDefault="0025391F" w:rsidP="008D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-115" w:right="-181"/>
              <w:rPr>
                <w:rFonts w:ascii="Angsana New" w:hAnsi="Angsana New"/>
                <w:sz w:val="28"/>
                <w:szCs w:val="28"/>
              </w:rPr>
            </w:pPr>
            <w:r w:rsidRPr="00E4664C">
              <w:rPr>
                <w:rFonts w:asciiTheme="majorBidi" w:hAnsiTheme="majorBidi" w:cstheme="majorBidi"/>
                <w:sz w:val="28"/>
                <w:szCs w:val="28"/>
              </w:rPr>
              <w:t>161,657</w:t>
            </w:r>
          </w:p>
        </w:tc>
      </w:tr>
      <w:tr w:rsidR="0025391F" w:rsidRPr="00730C7C" w14:paraId="1BA304BA" w14:textId="77777777" w:rsidTr="00E4664C">
        <w:tc>
          <w:tcPr>
            <w:tcW w:w="3284" w:type="pct"/>
          </w:tcPr>
          <w:p w14:paraId="6D68D8E5" w14:textId="53EC34AA" w:rsidR="0025391F" w:rsidRPr="00E4664C" w:rsidRDefault="0025391F" w:rsidP="0025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664C">
              <w:rPr>
                <w:rFonts w:ascii="Angsana New" w:hAnsi="Angsana New" w:hint="cs"/>
                <w:sz w:val="28"/>
                <w:szCs w:val="28"/>
                <w:cs/>
              </w:rPr>
              <w:t>วงเงินกู้ยืมระยะยาว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6A55CC63" w14:textId="5AB55B0C" w:rsidR="0025391F" w:rsidRPr="00E4664C" w:rsidRDefault="00CE60F2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5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4664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9B5232"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E4664C">
              <w:rPr>
                <w:rFonts w:ascii="Angsana New" w:hAnsi="Angsana New"/>
                <w:sz w:val="28"/>
                <w:szCs w:val="28"/>
                <w:lang w:val="en-US"/>
              </w:rPr>
              <w:t>,749</w:t>
            </w:r>
          </w:p>
        </w:tc>
        <w:tc>
          <w:tcPr>
            <w:tcW w:w="148" w:type="pct"/>
          </w:tcPr>
          <w:p w14:paraId="788EF443" w14:textId="77777777" w:rsidR="0025391F" w:rsidRPr="00E466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1F3DA9AD" w14:textId="21640BBF" w:rsidR="0025391F" w:rsidRPr="00E4664C" w:rsidRDefault="0025391F" w:rsidP="008D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-115" w:right="-181"/>
              <w:rPr>
                <w:rFonts w:ascii="Angsana New" w:hAnsi="Angsana New"/>
                <w:sz w:val="28"/>
                <w:szCs w:val="28"/>
              </w:rPr>
            </w:pPr>
            <w:r w:rsidRPr="00E4664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B5232" w:rsidRPr="00E4664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4664C">
              <w:rPr>
                <w:rFonts w:asciiTheme="majorBidi" w:hAnsiTheme="majorBidi" w:cstheme="majorBidi"/>
                <w:sz w:val="28"/>
                <w:szCs w:val="28"/>
              </w:rPr>
              <w:t>,749</w:t>
            </w:r>
          </w:p>
        </w:tc>
      </w:tr>
      <w:tr w:rsidR="0025391F" w:rsidRPr="00730C7C" w14:paraId="1968BF98" w14:textId="77777777" w:rsidTr="00E4664C">
        <w:tc>
          <w:tcPr>
            <w:tcW w:w="3284" w:type="pct"/>
          </w:tcPr>
          <w:p w14:paraId="57F913DC" w14:textId="77777777" w:rsidR="0025391F" w:rsidRPr="00E4664C" w:rsidRDefault="0025391F" w:rsidP="00253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4664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097BB2EC" w14:textId="6932A177" w:rsidR="0025391F" w:rsidRPr="00E4664C" w:rsidRDefault="00CE60F2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57"/>
              </w:tabs>
              <w:spacing w:line="240" w:lineRule="auto"/>
              <w:ind w:left="-79" w:right="-79"/>
              <w:rPr>
                <w:rFonts w:ascii="Angsana New" w:hAnsi="Angsana New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4664C">
              <w:rPr>
                <w:rFonts w:ascii="Angsana New" w:hAnsi="Angsana New" w:cstheme="minorBidi"/>
                <w:b/>
                <w:bCs/>
                <w:sz w:val="28"/>
                <w:szCs w:val="28"/>
                <w:lang w:val="en-US" w:bidi="th-TH"/>
              </w:rPr>
              <w:t>22</w:t>
            </w:r>
            <w:r w:rsidR="009B5232" w:rsidRPr="00E4664C">
              <w:rPr>
                <w:rFonts w:ascii="Angsana New" w:hAnsi="Angsana New" w:cstheme="min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E4664C">
              <w:rPr>
                <w:rFonts w:ascii="Angsana New" w:hAnsi="Angsana New" w:cstheme="minorBidi"/>
                <w:b/>
                <w:bCs/>
                <w:sz w:val="28"/>
                <w:szCs w:val="28"/>
                <w:lang w:val="en-US" w:bidi="th-TH"/>
              </w:rPr>
              <w:t>,881</w:t>
            </w:r>
          </w:p>
        </w:tc>
        <w:tc>
          <w:tcPr>
            <w:tcW w:w="148" w:type="pct"/>
          </w:tcPr>
          <w:p w14:paraId="698BAC99" w14:textId="77777777" w:rsidR="0025391F" w:rsidRPr="00E4664C" w:rsidRDefault="0025391F" w:rsidP="002539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2E695182" w14:textId="1F199A31" w:rsidR="0025391F" w:rsidRPr="00E4664C" w:rsidRDefault="0025391F" w:rsidP="008D6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66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182,4</w:t>
            </w:r>
            <w:r w:rsidR="009B5232" w:rsidRPr="00E466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466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2ADD8BE0" w14:textId="27E841C8" w:rsidR="004B3523" w:rsidRPr="00E4664C" w:rsidRDefault="004B3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s/>
        </w:rPr>
      </w:pPr>
    </w:p>
    <w:p w14:paraId="2EB2D2EA" w14:textId="4C37AF1A" w:rsidR="00826A95" w:rsidRDefault="002744A5" w:rsidP="003621F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</w:p>
    <w:p w14:paraId="01916715" w14:textId="77777777" w:rsidR="002744A5" w:rsidRPr="00E4664C" w:rsidRDefault="002744A5" w:rsidP="002744A5">
      <w:pPr>
        <w:rPr>
          <w:rFonts w:asciiTheme="majorBidi" w:hAnsiTheme="majorBidi" w:cstheme="majorBidi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630"/>
        <w:gridCol w:w="1440"/>
        <w:gridCol w:w="270"/>
        <w:gridCol w:w="1440"/>
      </w:tblGrid>
      <w:tr w:rsidR="002744A5" w:rsidRPr="00A53885" w14:paraId="136592C3" w14:textId="77777777" w:rsidTr="00AA1ADC">
        <w:trPr>
          <w:cantSplit/>
          <w:trHeight w:val="99"/>
          <w:tblHeader/>
        </w:trPr>
        <w:tc>
          <w:tcPr>
            <w:tcW w:w="5400" w:type="dxa"/>
          </w:tcPr>
          <w:p w14:paraId="6D57F25F" w14:textId="77777777" w:rsidR="002744A5" w:rsidRPr="00E4664C" w:rsidRDefault="002744A5" w:rsidP="001C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0" w:type="dxa"/>
          </w:tcPr>
          <w:p w14:paraId="61FA0A64" w14:textId="77777777" w:rsidR="002744A5" w:rsidRPr="00E4664C" w:rsidRDefault="002744A5" w:rsidP="001C230C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150" w:type="dxa"/>
            <w:gridSpan w:val="3"/>
          </w:tcPr>
          <w:p w14:paraId="506D7D1D" w14:textId="15E975B0" w:rsidR="002744A5" w:rsidRPr="00E4664C" w:rsidRDefault="00E4664C" w:rsidP="001C230C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E4664C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744A5" w:rsidRPr="00D1370C" w14:paraId="0D8AE2F0" w14:textId="77777777" w:rsidTr="00AA1ADC">
        <w:trPr>
          <w:cantSplit/>
          <w:trHeight w:val="302"/>
          <w:tblHeader/>
        </w:trPr>
        <w:tc>
          <w:tcPr>
            <w:tcW w:w="5400" w:type="dxa"/>
          </w:tcPr>
          <w:p w14:paraId="3ABBF26C" w14:textId="44C3D02A" w:rsidR="00E96A95" w:rsidRPr="00E4664C" w:rsidRDefault="007E43CE" w:rsidP="00E96A9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E4664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25391F" w:rsidRPr="00E4664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="0025391F" w:rsidRPr="00E4664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25391F" w:rsidRPr="00E4664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9B5232" w:rsidRPr="00E4664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0</w:t>
            </w:r>
            <w:r w:rsidR="0025391F" w:rsidRPr="00E4664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ม</w:t>
            </w:r>
            <w:r w:rsidR="0025391F" w:rsidRPr="00E4664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ิถุนายน</w:t>
            </w:r>
          </w:p>
        </w:tc>
        <w:tc>
          <w:tcPr>
            <w:tcW w:w="630" w:type="dxa"/>
          </w:tcPr>
          <w:p w14:paraId="574FD9D2" w14:textId="77777777" w:rsidR="002744A5" w:rsidRPr="00E466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D643D29" w14:textId="093AC012" w:rsidR="002744A5" w:rsidRPr="00E4664C" w:rsidRDefault="007E43CE" w:rsidP="001C230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466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798B08A3" w14:textId="77777777" w:rsidR="002744A5" w:rsidRPr="00E4664C" w:rsidRDefault="002744A5" w:rsidP="001C230C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D73EA3" w14:textId="7844BEF4" w:rsidR="002744A5" w:rsidRPr="00E4664C" w:rsidRDefault="007E43CE" w:rsidP="001C230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466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2567</w:t>
            </w:r>
          </w:p>
        </w:tc>
      </w:tr>
      <w:tr w:rsidR="002744A5" w:rsidRPr="00D1370C" w14:paraId="0F5C00E1" w14:textId="77777777" w:rsidTr="00AA1ADC">
        <w:trPr>
          <w:cantSplit/>
          <w:trHeight w:val="302"/>
          <w:tblHeader/>
        </w:trPr>
        <w:tc>
          <w:tcPr>
            <w:tcW w:w="5400" w:type="dxa"/>
          </w:tcPr>
          <w:p w14:paraId="2430BDFF" w14:textId="77777777" w:rsidR="002744A5" w:rsidRPr="00E466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7CF5AAF0" w14:textId="77777777" w:rsidR="002744A5" w:rsidRPr="00E466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50" w:type="dxa"/>
            <w:gridSpan w:val="3"/>
          </w:tcPr>
          <w:p w14:paraId="77ABA814" w14:textId="77777777" w:rsidR="002744A5" w:rsidRPr="00E4664C" w:rsidRDefault="002744A5" w:rsidP="001C230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4664C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E4664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E4664C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744A5" w:rsidRPr="00D1370C" w14:paraId="6C7D7847" w14:textId="77777777" w:rsidTr="00AA1ADC">
        <w:trPr>
          <w:cantSplit/>
          <w:trHeight w:val="302"/>
        </w:trPr>
        <w:tc>
          <w:tcPr>
            <w:tcW w:w="5400" w:type="dxa"/>
          </w:tcPr>
          <w:p w14:paraId="579A63B8" w14:textId="77777777" w:rsidR="002744A5" w:rsidRPr="00E466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4664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รายได้จากลูกค้าภายนอก</w:t>
            </w:r>
            <w:r w:rsidRPr="00E466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- </w:t>
            </w:r>
            <w:r w:rsidRPr="00E4664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ต่างประเทศ</w:t>
            </w:r>
          </w:p>
        </w:tc>
        <w:tc>
          <w:tcPr>
            <w:tcW w:w="630" w:type="dxa"/>
          </w:tcPr>
          <w:p w14:paraId="58F07B95" w14:textId="77777777" w:rsidR="002744A5" w:rsidRPr="00E466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1CC1F8FE" w14:textId="77777777" w:rsidR="002744A5" w:rsidRPr="00E466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79F766" w14:textId="77777777" w:rsidR="002744A5" w:rsidRPr="00E466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A14D6B3" w14:textId="42868A62" w:rsidR="002744A5" w:rsidRPr="00E4664C" w:rsidRDefault="002744A5" w:rsidP="001C230C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5391F" w:rsidRPr="00D1370C" w14:paraId="2E600AF2" w14:textId="77777777" w:rsidTr="00AA1ADC">
        <w:trPr>
          <w:cantSplit/>
          <w:trHeight w:val="302"/>
        </w:trPr>
        <w:tc>
          <w:tcPr>
            <w:tcW w:w="5400" w:type="dxa"/>
          </w:tcPr>
          <w:p w14:paraId="247C212C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466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- </w:t>
            </w:r>
            <w:r w:rsidRPr="00E4664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เอเชีย</w:t>
            </w:r>
          </w:p>
        </w:tc>
        <w:tc>
          <w:tcPr>
            <w:tcW w:w="630" w:type="dxa"/>
          </w:tcPr>
          <w:p w14:paraId="491165AF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B76B61A" w14:textId="63B3F9A6" w:rsidR="0025391F" w:rsidRPr="00E4664C" w:rsidRDefault="006C68B5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93,427</w:t>
            </w:r>
          </w:p>
        </w:tc>
        <w:tc>
          <w:tcPr>
            <w:tcW w:w="270" w:type="dxa"/>
          </w:tcPr>
          <w:p w14:paraId="5434E0E1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BA404FD" w14:textId="042AF047" w:rsidR="0025391F" w:rsidRPr="00E4664C" w:rsidRDefault="0025391F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118,</w:t>
            </w:r>
            <w:r w:rsidR="009B5232"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74</w:t>
            </w:r>
          </w:p>
        </w:tc>
      </w:tr>
      <w:tr w:rsidR="0025391F" w:rsidRPr="00D1370C" w14:paraId="54CB9DA1" w14:textId="77777777" w:rsidTr="00AA1ADC">
        <w:trPr>
          <w:cantSplit/>
          <w:trHeight w:val="302"/>
        </w:trPr>
        <w:tc>
          <w:tcPr>
            <w:tcW w:w="5400" w:type="dxa"/>
          </w:tcPr>
          <w:p w14:paraId="35909FC2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466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- </w:t>
            </w:r>
            <w:r w:rsidRPr="00E4664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ออสเตรเลีย</w:t>
            </w:r>
          </w:p>
        </w:tc>
        <w:tc>
          <w:tcPr>
            <w:tcW w:w="630" w:type="dxa"/>
          </w:tcPr>
          <w:p w14:paraId="084DB803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898F919" w14:textId="1C781F29" w:rsidR="0025391F" w:rsidRPr="00E4664C" w:rsidRDefault="006C68B5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22,581</w:t>
            </w:r>
          </w:p>
        </w:tc>
        <w:tc>
          <w:tcPr>
            <w:tcW w:w="270" w:type="dxa"/>
          </w:tcPr>
          <w:p w14:paraId="0F98FBCB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B0047B3" w14:textId="74565D3C" w:rsidR="0025391F" w:rsidRPr="00E4664C" w:rsidRDefault="0025391F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26,</w:t>
            </w:r>
            <w:r w:rsidR="009B5232"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</w:t>
            </w:r>
          </w:p>
        </w:tc>
      </w:tr>
      <w:tr w:rsidR="0025391F" w:rsidRPr="00D1370C" w14:paraId="0ED3DCE3" w14:textId="77777777" w:rsidTr="00AA1ADC">
        <w:trPr>
          <w:cantSplit/>
          <w:trHeight w:val="302"/>
        </w:trPr>
        <w:tc>
          <w:tcPr>
            <w:tcW w:w="5400" w:type="dxa"/>
          </w:tcPr>
          <w:p w14:paraId="226B1038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466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- </w:t>
            </w:r>
            <w:r w:rsidRPr="00E4664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แอฟริกา</w:t>
            </w:r>
          </w:p>
        </w:tc>
        <w:tc>
          <w:tcPr>
            <w:tcW w:w="630" w:type="dxa"/>
          </w:tcPr>
          <w:p w14:paraId="0059E8F3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44A5306" w14:textId="1E5657EB" w:rsidR="0025391F" w:rsidRPr="00E4664C" w:rsidRDefault="006C68B5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2,228</w:t>
            </w:r>
          </w:p>
        </w:tc>
        <w:tc>
          <w:tcPr>
            <w:tcW w:w="270" w:type="dxa"/>
          </w:tcPr>
          <w:p w14:paraId="025FCF1F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099941D" w14:textId="1A95870C" w:rsidR="0025391F" w:rsidRPr="00E4664C" w:rsidRDefault="0025391F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6,676</w:t>
            </w:r>
          </w:p>
        </w:tc>
      </w:tr>
      <w:tr w:rsidR="0025391F" w:rsidRPr="00D1370C" w14:paraId="05BAD6ED" w14:textId="77777777" w:rsidTr="00AA1ADC">
        <w:trPr>
          <w:cantSplit/>
          <w:trHeight w:val="302"/>
        </w:trPr>
        <w:tc>
          <w:tcPr>
            <w:tcW w:w="5400" w:type="dxa"/>
          </w:tcPr>
          <w:p w14:paraId="70CD9D88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1B216148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DD48E" w14:textId="448E5E5F" w:rsidR="0025391F" w:rsidRPr="00E4664C" w:rsidRDefault="006C68B5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118,236</w:t>
            </w:r>
          </w:p>
        </w:tc>
        <w:tc>
          <w:tcPr>
            <w:tcW w:w="270" w:type="dxa"/>
          </w:tcPr>
          <w:p w14:paraId="43F03DC7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7ECE3C" w14:textId="2F2B4B4E" w:rsidR="0025391F" w:rsidRPr="00E4664C" w:rsidRDefault="0025391F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 w:rsidR="009B5232"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,778</w:t>
            </w:r>
          </w:p>
        </w:tc>
      </w:tr>
      <w:tr w:rsidR="0025391F" w:rsidRPr="00D1370C" w14:paraId="02E033FE" w14:textId="77777777" w:rsidTr="00AA1ADC">
        <w:trPr>
          <w:cantSplit/>
          <w:trHeight w:val="302"/>
        </w:trPr>
        <w:tc>
          <w:tcPr>
            <w:tcW w:w="5400" w:type="dxa"/>
          </w:tcPr>
          <w:p w14:paraId="6BD3F0C7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4664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รายได้จากลูกค้าภายนอก</w:t>
            </w:r>
            <w:r w:rsidRPr="00E4664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- </w:t>
            </w:r>
            <w:r w:rsidRPr="00E4664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ในประเทศ</w:t>
            </w:r>
          </w:p>
        </w:tc>
        <w:tc>
          <w:tcPr>
            <w:tcW w:w="630" w:type="dxa"/>
          </w:tcPr>
          <w:p w14:paraId="3CC8E25A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1A06B71" w14:textId="4B11F10E" w:rsidR="0025391F" w:rsidRPr="00E4664C" w:rsidRDefault="00ED46D5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9B5232"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,791</w:t>
            </w:r>
          </w:p>
        </w:tc>
        <w:tc>
          <w:tcPr>
            <w:tcW w:w="270" w:type="dxa"/>
          </w:tcPr>
          <w:p w14:paraId="0246923D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864ECE0" w14:textId="14515A6D" w:rsidR="0025391F" w:rsidRPr="00E4664C" w:rsidRDefault="0025391F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281,377</w:t>
            </w:r>
          </w:p>
        </w:tc>
      </w:tr>
      <w:tr w:rsidR="0025391F" w:rsidRPr="00D1370C" w14:paraId="068D9A61" w14:textId="77777777" w:rsidTr="00AA1ADC">
        <w:trPr>
          <w:cantSplit/>
          <w:trHeight w:val="302"/>
        </w:trPr>
        <w:tc>
          <w:tcPr>
            <w:tcW w:w="5400" w:type="dxa"/>
          </w:tcPr>
          <w:p w14:paraId="6E373DA2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4664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630" w:type="dxa"/>
          </w:tcPr>
          <w:p w14:paraId="5844700E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BB1C3" w14:textId="26F2143F" w:rsidR="0025391F" w:rsidRPr="00E4664C" w:rsidRDefault="00ED46D5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4664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419,</w:t>
            </w:r>
            <w:r w:rsidR="009B5232" w:rsidRPr="00E4664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E4664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0E2F562B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09584F" w14:textId="1006B5AF" w:rsidR="0025391F" w:rsidRPr="00E4664C" w:rsidRDefault="0025391F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4664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432,155</w:t>
            </w:r>
          </w:p>
        </w:tc>
      </w:tr>
      <w:tr w:rsidR="0025391F" w:rsidRPr="00BE4336" w14:paraId="31313EC9" w14:textId="77777777" w:rsidTr="00AA1ADC">
        <w:trPr>
          <w:cantSplit/>
          <w:trHeight w:val="287"/>
        </w:trPr>
        <w:tc>
          <w:tcPr>
            <w:tcW w:w="5400" w:type="dxa"/>
          </w:tcPr>
          <w:p w14:paraId="01684040" w14:textId="77777777" w:rsidR="0025391F" w:rsidRPr="0048129F" w:rsidRDefault="0025391F" w:rsidP="006212F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Angsana New" w:hAnsi="Angsana New"/>
                <w:szCs w:val="18"/>
                <w:cs/>
              </w:rPr>
            </w:pPr>
          </w:p>
        </w:tc>
        <w:tc>
          <w:tcPr>
            <w:tcW w:w="630" w:type="dxa"/>
          </w:tcPr>
          <w:p w14:paraId="177595E5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15041FFA" w14:textId="77777777" w:rsidR="0025391F" w:rsidRPr="00E4664C" w:rsidRDefault="0025391F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5A4B781F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1C4C2B99" w14:textId="77777777" w:rsidR="0025391F" w:rsidRPr="00E4664C" w:rsidRDefault="0025391F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5391F" w:rsidRPr="00D1370C" w14:paraId="0D18B717" w14:textId="77777777" w:rsidTr="00AA1ADC">
        <w:trPr>
          <w:cantSplit/>
        </w:trPr>
        <w:tc>
          <w:tcPr>
            <w:tcW w:w="5400" w:type="dxa"/>
          </w:tcPr>
          <w:p w14:paraId="49427352" w14:textId="77777777" w:rsidR="0025391F" w:rsidRPr="00E4664C" w:rsidRDefault="0025391F" w:rsidP="0025391F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E4664C">
              <w:rPr>
                <w:rFonts w:asciiTheme="majorBidi" w:hAnsiTheme="majorBidi"/>
                <w:sz w:val="28"/>
                <w:szCs w:val="28"/>
                <w:cs/>
              </w:rPr>
              <w:t>กำไรก่อน</w:t>
            </w:r>
            <w:r w:rsidRPr="00E4664C">
              <w:rPr>
                <w:rFonts w:asciiTheme="majorBidi" w:hAnsiTheme="majorBidi" w:hint="cs"/>
                <w:sz w:val="28"/>
                <w:szCs w:val="28"/>
                <w:cs/>
              </w:rPr>
              <w:t>ดอกเบี้ย</w:t>
            </w:r>
            <w:r w:rsidRPr="00E4664C">
              <w:rPr>
                <w:rFonts w:asciiTheme="majorBidi" w:hAnsiTheme="majorBidi"/>
                <w:sz w:val="28"/>
                <w:szCs w:val="28"/>
                <w:cs/>
              </w:rPr>
              <w:t xml:space="preserve"> ค่าใช้จ่ายภาษีเงินได้</w:t>
            </w:r>
          </w:p>
        </w:tc>
        <w:tc>
          <w:tcPr>
            <w:tcW w:w="630" w:type="dxa"/>
          </w:tcPr>
          <w:p w14:paraId="154EE383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0E7AE073" w14:textId="77777777" w:rsidR="0025391F" w:rsidRPr="00E4664C" w:rsidRDefault="0025391F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1B0156AC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1D66D57C" w14:textId="77777777" w:rsidR="0025391F" w:rsidRPr="00E4664C" w:rsidRDefault="0025391F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5391F" w:rsidRPr="00D1370C" w14:paraId="5D42525D" w14:textId="77777777" w:rsidTr="00AA1ADC">
        <w:trPr>
          <w:cantSplit/>
        </w:trPr>
        <w:tc>
          <w:tcPr>
            <w:tcW w:w="5400" w:type="dxa"/>
          </w:tcPr>
          <w:p w14:paraId="083493F3" w14:textId="77777777" w:rsidR="0025391F" w:rsidRPr="00E4664C" w:rsidRDefault="0025391F" w:rsidP="0025391F">
            <w:pPr>
              <w:shd w:val="clear" w:color="auto" w:fill="FFFFFF"/>
              <w:spacing w:line="240" w:lineRule="auto"/>
              <w:ind w:right="-79" w:firstLine="195"/>
              <w:rPr>
                <w:rFonts w:ascii="Angsana New" w:hAnsi="Angsana New"/>
                <w:sz w:val="28"/>
                <w:szCs w:val="28"/>
                <w:cs/>
              </w:rPr>
            </w:pPr>
            <w:r w:rsidRPr="00E4664C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 และค่าตัดจำหน่าย</w:t>
            </w:r>
            <w:r w:rsidRPr="00E4664C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E4664C">
              <w:rPr>
                <w:rFonts w:asciiTheme="majorBidi" w:hAnsiTheme="majorBidi" w:cstheme="majorBidi"/>
                <w:sz w:val="28"/>
                <w:szCs w:val="28"/>
              </w:rPr>
              <w:t>EBITDA)</w:t>
            </w:r>
          </w:p>
        </w:tc>
        <w:tc>
          <w:tcPr>
            <w:tcW w:w="630" w:type="dxa"/>
          </w:tcPr>
          <w:p w14:paraId="641C734B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327FEFEB" w14:textId="77872940" w:rsidR="0025391F" w:rsidRPr="00E4664C" w:rsidRDefault="00ED46D5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52,688</w:t>
            </w:r>
          </w:p>
        </w:tc>
        <w:tc>
          <w:tcPr>
            <w:tcW w:w="270" w:type="dxa"/>
          </w:tcPr>
          <w:p w14:paraId="7123E4E2" w14:textId="77777777" w:rsidR="0025391F" w:rsidRPr="00E4664C" w:rsidRDefault="0025391F" w:rsidP="0025391F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09109C21" w14:textId="75A3DA53" w:rsidR="0025391F" w:rsidRPr="00E4664C" w:rsidRDefault="0025391F" w:rsidP="008D69FA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9B5232"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E4664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,276</w:t>
            </w:r>
          </w:p>
        </w:tc>
      </w:tr>
    </w:tbl>
    <w:p w14:paraId="60F10D23" w14:textId="77777777" w:rsidR="00E4664C" w:rsidRPr="00E4664C" w:rsidRDefault="00E4664C" w:rsidP="00B34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</w:rPr>
      </w:pPr>
    </w:p>
    <w:p w14:paraId="31BA2629" w14:textId="3A9428E1" w:rsidR="00B3482D" w:rsidRDefault="00B3482D" w:rsidP="00B34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53885">
        <w:rPr>
          <w:rFonts w:asciiTheme="majorBidi" w:eastAsia="Calibri" w:hAnsiTheme="majorBidi" w:cstheme="majorBidi"/>
          <w:sz w:val="30"/>
          <w:szCs w:val="30"/>
          <w:cs/>
        </w:rPr>
        <w:t>รายได้</w:t>
      </w:r>
      <w:r w:rsidRPr="00F91312">
        <w:rPr>
          <w:rFonts w:ascii="Angsana New" w:hAnsi="Angsana New"/>
          <w:sz w:val="30"/>
          <w:szCs w:val="30"/>
          <w:cs/>
        </w:rPr>
        <w:t>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</w:t>
      </w:r>
      <w:r>
        <w:rPr>
          <w:rFonts w:ascii="Angsana New" w:hAnsi="Angsana New"/>
          <w:sz w:val="30"/>
          <w:szCs w:val="30"/>
          <w:cs/>
        </w:rPr>
        <w:br/>
      </w:r>
      <w:r w:rsidRPr="00F91312">
        <w:rPr>
          <w:rFonts w:ascii="Angsana New" w:hAnsi="Angsana New"/>
          <w:sz w:val="30"/>
          <w:szCs w:val="30"/>
          <w:cs/>
        </w:rPr>
        <w:t>การส่งมอบสินค้าให้กับลูกค้า</w:t>
      </w:r>
    </w:p>
    <w:p w14:paraId="54B99F6A" w14:textId="555C1638" w:rsidR="00950F1A" w:rsidRDefault="00950F1A" w:rsidP="0025391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ทุนเรือนหุ้น</w:t>
      </w:r>
    </w:p>
    <w:p w14:paraId="01976367" w14:textId="1B10B4FC" w:rsidR="00F7149C" w:rsidRPr="00D66764" w:rsidRDefault="00F7149C" w:rsidP="00C15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i/>
          <w:iCs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C1518A" w:rsidRPr="007A06A8" w14:paraId="0206EE4A" w14:textId="77777777" w:rsidTr="007978CD">
        <w:trPr>
          <w:tblHeader/>
        </w:trPr>
        <w:tc>
          <w:tcPr>
            <w:tcW w:w="2700" w:type="dxa"/>
          </w:tcPr>
          <w:p w14:paraId="6372E90B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A6327E8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58FED21C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2CF6C6A" w14:textId="69C1C735" w:rsidR="00C1518A" w:rsidRPr="00C1518A" w:rsidRDefault="00C1518A" w:rsidP="007978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A7EFC18" w14:textId="77777777" w:rsidR="00C1518A" w:rsidRPr="008F626F" w:rsidRDefault="00C1518A" w:rsidP="007978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499F989" w14:textId="1E4B54CB" w:rsidR="00C1518A" w:rsidRPr="008F626F" w:rsidRDefault="00C1518A" w:rsidP="007978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1518A" w:rsidRPr="007A06A8" w14:paraId="56EA634D" w14:textId="77777777" w:rsidTr="007978CD">
        <w:trPr>
          <w:tblHeader/>
        </w:trPr>
        <w:tc>
          <w:tcPr>
            <w:tcW w:w="2700" w:type="dxa"/>
          </w:tcPr>
          <w:p w14:paraId="5EF0477A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2F2EECF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7CC063B9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BE98F4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59FEC672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E0FDC5B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18559D6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D44B38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12569371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62FF57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C1518A" w:rsidRPr="007A06A8" w14:paraId="3F59916C" w14:textId="77777777" w:rsidTr="007978CD">
        <w:trPr>
          <w:tblHeader/>
        </w:trPr>
        <w:tc>
          <w:tcPr>
            <w:tcW w:w="2700" w:type="dxa"/>
          </w:tcPr>
          <w:p w14:paraId="78F071BD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B4847A9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EF1FCBA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4795FB7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1518A" w:rsidRPr="007A06A8" w14:paraId="3E2B6B85" w14:textId="77777777" w:rsidTr="007978CD">
        <w:tc>
          <w:tcPr>
            <w:tcW w:w="2700" w:type="dxa"/>
          </w:tcPr>
          <w:p w14:paraId="6A2CC0F0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hanging="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51F295D2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6A82F0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E0F60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11095B7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144C5E08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C0167F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2BEBD0" w14:textId="77777777" w:rsidR="00C1518A" w:rsidRPr="008F626F" w:rsidRDefault="00C1518A" w:rsidP="007978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2770F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9E54E2" w14:textId="77777777" w:rsidR="00C1518A" w:rsidRPr="008F626F" w:rsidRDefault="00C1518A" w:rsidP="007978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518A" w:rsidRPr="007A06A8" w14:paraId="5FBCE32D" w14:textId="77777777" w:rsidTr="007978CD">
        <w:tc>
          <w:tcPr>
            <w:tcW w:w="2700" w:type="dxa"/>
          </w:tcPr>
          <w:p w14:paraId="22C8AC41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0784F26A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5473D9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ED0D2B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D1F1372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C39DAAC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86E5A9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252A89" w14:textId="77777777" w:rsidR="00C1518A" w:rsidRPr="008F626F" w:rsidRDefault="00C1518A" w:rsidP="007978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DD8EB6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B8846C" w14:textId="77777777" w:rsidR="00C1518A" w:rsidRPr="008F626F" w:rsidRDefault="00C1518A" w:rsidP="007978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518A" w:rsidRPr="007A06A8" w14:paraId="2C883FA2" w14:textId="77777777" w:rsidTr="007978CD">
        <w:tc>
          <w:tcPr>
            <w:tcW w:w="2700" w:type="dxa"/>
          </w:tcPr>
          <w:p w14:paraId="6C641448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66AED50" w14:textId="3F94F357" w:rsidR="00C1518A" w:rsidRPr="008F626F" w:rsidRDefault="00FA5290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F1F0A46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A1511" w14:textId="784FFE00" w:rsidR="00C1518A" w:rsidRPr="00550E4D" w:rsidRDefault="00FA5290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385,715</w:t>
            </w:r>
          </w:p>
        </w:tc>
        <w:tc>
          <w:tcPr>
            <w:tcW w:w="269" w:type="dxa"/>
          </w:tcPr>
          <w:p w14:paraId="7D670DC1" w14:textId="77777777" w:rsidR="00C1518A" w:rsidRPr="00550E4D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587AA7C" w14:textId="425151F9" w:rsidR="00C1518A" w:rsidRPr="00550E4D" w:rsidRDefault="00FA5290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385,715</w:t>
            </w:r>
          </w:p>
        </w:tc>
        <w:tc>
          <w:tcPr>
            <w:tcW w:w="270" w:type="dxa"/>
          </w:tcPr>
          <w:p w14:paraId="70A43D2C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BB100" w14:textId="2DA3816C" w:rsidR="00C1518A" w:rsidRPr="008F626F" w:rsidRDefault="00FA5290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385,715</w:t>
            </w:r>
          </w:p>
        </w:tc>
        <w:tc>
          <w:tcPr>
            <w:tcW w:w="270" w:type="dxa"/>
          </w:tcPr>
          <w:p w14:paraId="0C523C1F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D9330C" w14:textId="0594CD75" w:rsidR="00C1518A" w:rsidRPr="008F626F" w:rsidRDefault="00FA5290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385,715</w:t>
            </w:r>
          </w:p>
        </w:tc>
      </w:tr>
      <w:tr w:rsidR="00C1518A" w:rsidRPr="007A06A8" w14:paraId="20533AA4" w14:textId="77777777" w:rsidTr="007978CD">
        <w:tc>
          <w:tcPr>
            <w:tcW w:w="2700" w:type="dxa"/>
          </w:tcPr>
          <w:p w14:paraId="01FDEF64" w14:textId="7AE65AC0" w:rsidR="00C1518A" w:rsidRPr="008F626F" w:rsidRDefault="00FA5290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05D57206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4077A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1FC61A" w14:textId="77777777" w:rsidR="00C1518A" w:rsidRPr="008F626F" w:rsidRDefault="00C1518A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9FFA87D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FEFA378" w14:textId="77777777" w:rsidR="00C1518A" w:rsidRPr="008F626F" w:rsidRDefault="00C1518A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F0730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A3990D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334EAD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95E4394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C1518A" w:rsidRPr="009310BB" w14:paraId="19E6000A" w14:textId="77777777" w:rsidTr="007978CD">
        <w:tc>
          <w:tcPr>
            <w:tcW w:w="2700" w:type="dxa"/>
          </w:tcPr>
          <w:p w14:paraId="33FD700F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CC0B80F" w14:textId="746430B7" w:rsidR="00C1518A" w:rsidRPr="008F626F" w:rsidRDefault="00FA5290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861CB4D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C1171F" w14:textId="473B8E02" w:rsidR="00C1518A" w:rsidRPr="008F626F" w:rsidRDefault="00FA5290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69" w:type="dxa"/>
          </w:tcPr>
          <w:p w14:paraId="6CA0EB68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473EB3D" w14:textId="608602AD" w:rsidR="00C1518A" w:rsidRPr="008F626F" w:rsidRDefault="00FA5290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270" w:type="dxa"/>
          </w:tcPr>
          <w:p w14:paraId="1E148A1C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030CE5" w14:textId="102185C9" w:rsidR="00C1518A" w:rsidRPr="00FA5290" w:rsidRDefault="00FA5290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1273ED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BF6108F" w14:textId="711628D0" w:rsidR="00C1518A" w:rsidRPr="008F626F" w:rsidRDefault="00FA5290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1518A" w:rsidRPr="007A06A8" w14:paraId="2B1FE03A" w14:textId="77777777" w:rsidTr="007978CD">
        <w:tc>
          <w:tcPr>
            <w:tcW w:w="2700" w:type="dxa"/>
          </w:tcPr>
          <w:p w14:paraId="59504E1D" w14:textId="7BB219C0" w:rsidR="00C1518A" w:rsidRPr="008F626F" w:rsidRDefault="00B67F5D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7F5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="0030378D" w:rsidRPr="0030378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30</w:t>
            </w:r>
            <w:r w:rsidRPr="00B67F5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 มิถุนายน / </w:t>
            </w:r>
            <w:r w:rsidR="0030378D" w:rsidRPr="0030378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31</w:t>
            </w:r>
            <w:r w:rsidRPr="00B67F5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78D18AC5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C59869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C74BCE6" w14:textId="77777777" w:rsidR="00C1518A" w:rsidRPr="008F626F" w:rsidRDefault="00C1518A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57FABB5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7DEB04A9" w14:textId="77777777" w:rsidR="00C1518A" w:rsidRPr="008F626F" w:rsidRDefault="00C1518A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EB34B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D10D4E" w14:textId="77777777" w:rsidR="00C1518A" w:rsidRPr="008F626F" w:rsidRDefault="00C1518A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820A1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08C2A4" w14:textId="77777777" w:rsidR="00C1518A" w:rsidRPr="008F626F" w:rsidRDefault="00C1518A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518A" w:rsidRPr="007A06A8" w14:paraId="6FD02210" w14:textId="77777777" w:rsidTr="007978CD">
        <w:tc>
          <w:tcPr>
            <w:tcW w:w="2700" w:type="dxa"/>
          </w:tcPr>
          <w:p w14:paraId="00E9D1F6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25288962" w14:textId="2495BD90" w:rsidR="00C1518A" w:rsidRPr="008F626F" w:rsidRDefault="00FA5290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B453A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A0B9221" w14:textId="0304C046" w:rsidR="00C1518A" w:rsidRPr="008F626F" w:rsidRDefault="00FA5290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395,715</w:t>
            </w:r>
          </w:p>
        </w:tc>
        <w:tc>
          <w:tcPr>
            <w:tcW w:w="269" w:type="dxa"/>
          </w:tcPr>
          <w:p w14:paraId="08F1EC32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3FF010C" w14:textId="40D5D09D" w:rsidR="00C1518A" w:rsidRPr="008F626F" w:rsidRDefault="00FA5290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395,715</w:t>
            </w:r>
          </w:p>
        </w:tc>
        <w:tc>
          <w:tcPr>
            <w:tcW w:w="270" w:type="dxa"/>
          </w:tcPr>
          <w:p w14:paraId="28D7FCC2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085853" w14:textId="59D60A21" w:rsidR="00C1518A" w:rsidRPr="008F626F" w:rsidRDefault="00FA5290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385,715</w:t>
            </w:r>
          </w:p>
        </w:tc>
        <w:tc>
          <w:tcPr>
            <w:tcW w:w="270" w:type="dxa"/>
          </w:tcPr>
          <w:p w14:paraId="38312452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04B3229" w14:textId="4D6AC731" w:rsidR="00C1518A" w:rsidRPr="008F626F" w:rsidRDefault="00FA5290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385,715</w:t>
            </w:r>
          </w:p>
        </w:tc>
      </w:tr>
      <w:tr w:rsidR="00C1518A" w:rsidRPr="007A06A8" w14:paraId="14AE1A1B" w14:textId="77777777" w:rsidTr="007978CD">
        <w:tc>
          <w:tcPr>
            <w:tcW w:w="2700" w:type="dxa"/>
          </w:tcPr>
          <w:p w14:paraId="1EB7B17B" w14:textId="77777777" w:rsidR="00C1518A" w:rsidRPr="00D66764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</w:tcPr>
          <w:p w14:paraId="0820844B" w14:textId="77777777" w:rsidR="00C1518A" w:rsidRPr="00C226D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27FE518" w14:textId="77777777" w:rsidR="00C1518A" w:rsidRPr="00C226D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84BE3B" w14:textId="77777777" w:rsidR="00C1518A" w:rsidRPr="00C226D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0282C896" w14:textId="77777777" w:rsidR="00C1518A" w:rsidRPr="00C226D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E55CC3A" w14:textId="77777777" w:rsidR="00C1518A" w:rsidRPr="00C226D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6C88AD94" w14:textId="77777777" w:rsidR="00C1518A" w:rsidRPr="00C226D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77F5E2" w14:textId="77777777" w:rsidR="00C1518A" w:rsidRPr="00C226D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F20C753" w14:textId="77777777" w:rsidR="00C1518A" w:rsidRPr="00C226D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78BAE65" w14:textId="77777777" w:rsidR="00C1518A" w:rsidRPr="00C226D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C1518A" w:rsidRPr="007A06A8" w14:paraId="786BD447" w14:textId="77777777" w:rsidTr="007978CD">
        <w:tc>
          <w:tcPr>
            <w:tcW w:w="2700" w:type="dxa"/>
          </w:tcPr>
          <w:p w14:paraId="762C473C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1BB5C94D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8563B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10E54E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C39D34E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216C1574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7FCCDF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E356AA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806E74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11A48E8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1518A" w:rsidRPr="007A06A8" w14:paraId="7FFFBFA3" w14:textId="77777777" w:rsidTr="007978CD">
        <w:tc>
          <w:tcPr>
            <w:tcW w:w="2700" w:type="dxa"/>
          </w:tcPr>
          <w:p w14:paraId="5BBBAC7D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49D52BA0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76867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CF1A3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D7ED938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066045D7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63EC66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70CDBC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91867B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5E0E6B6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518A" w:rsidRPr="007A06A8" w14:paraId="6FE126BD" w14:textId="77777777" w:rsidTr="007978CD">
        <w:tc>
          <w:tcPr>
            <w:tcW w:w="2700" w:type="dxa"/>
          </w:tcPr>
          <w:p w14:paraId="1167C328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4B6A195" w14:textId="1ACD54A3" w:rsidR="00C1518A" w:rsidRPr="008F626F" w:rsidRDefault="000267FE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61B8FA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24595" w14:textId="0748C0F9" w:rsidR="00C1518A" w:rsidRPr="00550E4D" w:rsidRDefault="000267FE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385,715</w:t>
            </w:r>
          </w:p>
        </w:tc>
        <w:tc>
          <w:tcPr>
            <w:tcW w:w="269" w:type="dxa"/>
          </w:tcPr>
          <w:p w14:paraId="57343B38" w14:textId="77777777" w:rsidR="00C1518A" w:rsidRPr="00550E4D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09D0C83C" w14:textId="7CDB4666" w:rsidR="00C1518A" w:rsidRPr="00550E4D" w:rsidRDefault="000267FE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385,715</w:t>
            </w:r>
          </w:p>
        </w:tc>
        <w:tc>
          <w:tcPr>
            <w:tcW w:w="270" w:type="dxa"/>
          </w:tcPr>
          <w:p w14:paraId="299E6710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E48C4E" w14:textId="0D5E79B8" w:rsidR="00C1518A" w:rsidRPr="008F626F" w:rsidRDefault="000267FE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270,000</w:t>
            </w:r>
          </w:p>
        </w:tc>
        <w:tc>
          <w:tcPr>
            <w:tcW w:w="270" w:type="dxa"/>
          </w:tcPr>
          <w:p w14:paraId="26E76EB8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78F4F47" w14:textId="77BF0901" w:rsidR="00C1518A" w:rsidRPr="008F626F" w:rsidRDefault="000267FE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270,000</w:t>
            </w:r>
          </w:p>
        </w:tc>
      </w:tr>
      <w:tr w:rsidR="00C1518A" w:rsidRPr="007A06A8" w14:paraId="4A3B286D" w14:textId="77777777" w:rsidTr="007978CD">
        <w:tc>
          <w:tcPr>
            <w:tcW w:w="2700" w:type="dxa"/>
          </w:tcPr>
          <w:p w14:paraId="2B981999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051ABCA8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C423BD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9BF808" w14:textId="77777777" w:rsidR="00C1518A" w:rsidRPr="008F626F" w:rsidRDefault="00C1518A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28713D0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30FE24A" w14:textId="77777777" w:rsidR="00C1518A" w:rsidRPr="008F626F" w:rsidRDefault="00C1518A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8EE8D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945D82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41D3E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572A544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1518A" w:rsidRPr="007A06A8" w14:paraId="4C6F86A5" w14:textId="77777777" w:rsidTr="007978CD">
        <w:tc>
          <w:tcPr>
            <w:tcW w:w="2700" w:type="dxa"/>
          </w:tcPr>
          <w:p w14:paraId="5A8AA7DA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4563043" w14:textId="4BCEC59F" w:rsidR="00C1518A" w:rsidRPr="008F626F" w:rsidRDefault="000267FE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9863A8E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81269D" w14:textId="1B439DF3" w:rsidR="00C1518A" w:rsidRPr="008F626F" w:rsidRDefault="000267FE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69" w:type="dxa"/>
          </w:tcPr>
          <w:p w14:paraId="1EB32463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5987AB27" w14:textId="0726A2C6" w:rsidR="00C1518A" w:rsidRPr="008F626F" w:rsidRDefault="000267FE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44BDD20E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304997" w14:textId="3416F360" w:rsidR="00C1518A" w:rsidRPr="008F626F" w:rsidRDefault="000267FE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115,715</w:t>
            </w:r>
          </w:p>
        </w:tc>
        <w:tc>
          <w:tcPr>
            <w:tcW w:w="270" w:type="dxa"/>
          </w:tcPr>
          <w:p w14:paraId="7483EBE9" w14:textId="77777777" w:rsidR="00C1518A" w:rsidRPr="008F626F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FE437B" w14:textId="0983C834" w:rsidR="00C1518A" w:rsidRPr="008F626F" w:rsidRDefault="000267FE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115,715</w:t>
            </w:r>
          </w:p>
        </w:tc>
      </w:tr>
      <w:tr w:rsidR="00C1518A" w:rsidRPr="007A06A8" w14:paraId="52ABE42F" w14:textId="77777777" w:rsidTr="007978CD">
        <w:tc>
          <w:tcPr>
            <w:tcW w:w="2700" w:type="dxa"/>
          </w:tcPr>
          <w:p w14:paraId="6D8D5449" w14:textId="2EE2BED0" w:rsidR="00C1518A" w:rsidRPr="008F626F" w:rsidRDefault="00B67F5D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B67F5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="0030378D" w:rsidRPr="0030378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30</w:t>
            </w:r>
            <w:r w:rsidRPr="00B67F5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 มิถุนายน / </w:t>
            </w:r>
            <w:r w:rsidR="0030378D" w:rsidRPr="0030378D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31</w:t>
            </w:r>
            <w:r w:rsidRPr="00B67F5D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61E76762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7605FA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D00677" w14:textId="77777777" w:rsidR="00C1518A" w:rsidRPr="008F626F" w:rsidRDefault="00C1518A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94B104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1579941" w14:textId="77777777" w:rsidR="00C1518A" w:rsidRPr="008F626F" w:rsidRDefault="00C1518A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9F324B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5965BA" w14:textId="77777777" w:rsidR="00C1518A" w:rsidRPr="008F626F" w:rsidRDefault="00C1518A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05B6D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E029AF" w14:textId="77777777" w:rsidR="00C1518A" w:rsidRPr="008F626F" w:rsidRDefault="00C1518A" w:rsidP="007978C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518A" w:rsidRPr="007A06A8" w14:paraId="7A43B515" w14:textId="77777777" w:rsidTr="007978CD">
        <w:tc>
          <w:tcPr>
            <w:tcW w:w="2700" w:type="dxa"/>
          </w:tcPr>
          <w:p w14:paraId="275DAF19" w14:textId="77777777" w:rsidR="00C1518A" w:rsidRPr="008F626F" w:rsidRDefault="00C1518A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0132B9F" w14:textId="300AC849" w:rsidR="00C1518A" w:rsidRPr="008F626F" w:rsidRDefault="000267FE" w:rsidP="00797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7D4EED" w14:textId="77777777" w:rsidR="00C1518A" w:rsidRPr="008F626F" w:rsidRDefault="00C1518A" w:rsidP="00797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4499D9D" w14:textId="1A5A74D9" w:rsidR="00C1518A" w:rsidRPr="00B67F5D" w:rsidRDefault="000267FE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7F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395,715</w:t>
            </w:r>
          </w:p>
        </w:tc>
        <w:tc>
          <w:tcPr>
            <w:tcW w:w="269" w:type="dxa"/>
          </w:tcPr>
          <w:p w14:paraId="17303667" w14:textId="77777777" w:rsidR="00C1518A" w:rsidRPr="00B67F5D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2FA3C0E5" w14:textId="5FB2BFA3" w:rsidR="00C1518A" w:rsidRPr="00B67F5D" w:rsidRDefault="00C1518A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7F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267FE" w:rsidRPr="00B67F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95,715</w:t>
            </w:r>
          </w:p>
        </w:tc>
        <w:tc>
          <w:tcPr>
            <w:tcW w:w="270" w:type="dxa"/>
          </w:tcPr>
          <w:p w14:paraId="382BE2DD" w14:textId="77777777" w:rsidR="00C1518A" w:rsidRPr="00B67F5D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AB11AE" w14:textId="5C3ADADA" w:rsidR="00C1518A" w:rsidRPr="00B67F5D" w:rsidRDefault="000267FE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7F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385,715</w:t>
            </w:r>
          </w:p>
        </w:tc>
        <w:tc>
          <w:tcPr>
            <w:tcW w:w="270" w:type="dxa"/>
          </w:tcPr>
          <w:p w14:paraId="6BD1E812" w14:textId="77777777" w:rsidR="00C1518A" w:rsidRPr="00B67F5D" w:rsidRDefault="00C1518A" w:rsidP="007978C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C0ECA7" w14:textId="0660ACE4" w:rsidR="00C1518A" w:rsidRPr="00B67F5D" w:rsidRDefault="00C1518A" w:rsidP="007978C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67F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0267FE" w:rsidRPr="00B67F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85,715</w:t>
            </w:r>
          </w:p>
        </w:tc>
      </w:tr>
    </w:tbl>
    <w:p w14:paraId="1286CE8F" w14:textId="77777777" w:rsidR="00C1518A" w:rsidRPr="007A526A" w:rsidRDefault="00C1518A" w:rsidP="00C15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66249824" w14:textId="77777777" w:rsidR="005061F7" w:rsidRPr="005061F7" w:rsidRDefault="005061F7" w:rsidP="00B67F5D">
      <w:pPr>
        <w:ind w:left="540"/>
        <w:jc w:val="thaiDistribute"/>
        <w:rPr>
          <w:rFonts w:ascii="Angsana New" w:hAnsi="Angsana New"/>
          <w:lang w:eastAsia="x-none"/>
        </w:rPr>
      </w:pPr>
    </w:p>
    <w:p w14:paraId="02C803F3" w14:textId="2D746A73" w:rsidR="00B67F5D" w:rsidRDefault="005C0AED" w:rsidP="00B67F5D">
      <w:pPr>
        <w:ind w:left="540"/>
        <w:jc w:val="thaiDistribute"/>
        <w:rPr>
          <w:rFonts w:ascii="Angsana New" w:hAnsi="Angsana New"/>
          <w:spacing w:val="-2"/>
          <w:sz w:val="30"/>
          <w:szCs w:val="30"/>
          <w:lang w:eastAsia="x-none"/>
        </w:rPr>
      </w:pPr>
      <w:r w:rsidRPr="005C0AED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="00E05739">
        <w:rPr>
          <w:rFonts w:ascii="Angsana New" w:hAnsi="Angsana New"/>
          <w:sz w:val="30"/>
          <w:szCs w:val="30"/>
          <w:lang w:eastAsia="x-none"/>
        </w:rPr>
        <w:t>26</w:t>
      </w:r>
      <w:r w:rsidRPr="005C0AE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403411">
        <w:rPr>
          <w:rFonts w:ascii="Angsana New" w:hAnsi="Angsana New" w:hint="cs"/>
          <w:sz w:val="30"/>
          <w:szCs w:val="30"/>
          <w:cs/>
          <w:lang w:eastAsia="x-none"/>
        </w:rPr>
        <w:t>พฤษภาคม</w:t>
      </w:r>
      <w:r w:rsidRPr="005C0AE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5C0AED">
        <w:rPr>
          <w:rFonts w:ascii="Angsana New" w:hAnsi="Angsana New"/>
          <w:sz w:val="30"/>
          <w:szCs w:val="30"/>
          <w:lang w:eastAsia="x-none"/>
        </w:rPr>
        <w:t>2568</w:t>
      </w:r>
      <w:r w:rsidRPr="005C0AED">
        <w:rPr>
          <w:rFonts w:ascii="Angsana New" w:hAnsi="Angsana New"/>
          <w:sz w:val="30"/>
          <w:szCs w:val="30"/>
          <w:cs/>
          <w:lang w:eastAsia="x-none"/>
        </w:rPr>
        <w:t xml:space="preserve"> บริษัทได้จดทะเบียนเพิ่มทุนกับกระทรวงพาณิชย์จำนวน </w:t>
      </w:r>
      <w:r w:rsidRPr="005C0AED">
        <w:rPr>
          <w:rFonts w:ascii="Angsana New" w:hAnsi="Angsana New"/>
          <w:sz w:val="30"/>
          <w:szCs w:val="30"/>
          <w:lang w:eastAsia="x-none"/>
        </w:rPr>
        <w:t>10</w:t>
      </w:r>
      <w:r w:rsidRPr="005C0AED">
        <w:rPr>
          <w:rFonts w:ascii="Angsana New" w:hAnsi="Angsana New"/>
          <w:sz w:val="30"/>
          <w:szCs w:val="30"/>
          <w:cs/>
          <w:lang w:eastAsia="x-none"/>
        </w:rPr>
        <w:t xml:space="preserve"> ล้านบาทจาก</w:t>
      </w:r>
      <w:r w:rsidR="00012922">
        <w:rPr>
          <w:rFonts w:ascii="Angsana New" w:hAnsi="Angsana New"/>
          <w:sz w:val="30"/>
          <w:szCs w:val="30"/>
          <w:lang w:eastAsia="x-none"/>
        </w:rPr>
        <w:br/>
      </w:r>
      <w:r w:rsidRPr="005C0AED">
        <w:rPr>
          <w:rFonts w:ascii="Angsana New" w:hAnsi="Angsana New"/>
          <w:sz w:val="30"/>
          <w:szCs w:val="30"/>
          <w:cs/>
          <w:lang w:eastAsia="x-none"/>
        </w:rPr>
        <w:t xml:space="preserve">ทุนจดทะเบียนเดิม </w:t>
      </w:r>
      <w:r w:rsidRPr="005C0AED">
        <w:rPr>
          <w:rFonts w:ascii="Angsana New" w:hAnsi="Angsana New"/>
          <w:sz w:val="30"/>
          <w:szCs w:val="30"/>
          <w:lang w:eastAsia="x-none"/>
        </w:rPr>
        <w:t>385,715,000</w:t>
      </w:r>
      <w:r w:rsidRPr="005C0AED">
        <w:rPr>
          <w:rFonts w:ascii="Angsana New" w:hAnsi="Angsana New"/>
          <w:sz w:val="30"/>
          <w:szCs w:val="30"/>
          <w:cs/>
          <w:lang w:eastAsia="x-none"/>
        </w:rPr>
        <w:t xml:space="preserve"> บาท เป็น </w:t>
      </w:r>
      <w:r w:rsidRPr="005C0AED">
        <w:rPr>
          <w:rFonts w:ascii="Angsana New" w:hAnsi="Angsana New"/>
          <w:sz w:val="30"/>
          <w:szCs w:val="30"/>
          <w:lang w:eastAsia="x-none"/>
        </w:rPr>
        <w:t>395,715,000</w:t>
      </w:r>
      <w:r w:rsidRPr="005C0AED">
        <w:rPr>
          <w:rFonts w:ascii="Angsana New" w:hAnsi="Angsana New"/>
          <w:sz w:val="30"/>
          <w:szCs w:val="30"/>
          <w:cs/>
          <w:lang w:eastAsia="x-none"/>
        </w:rPr>
        <w:t xml:space="preserve"> บาท เพื่อรองรับการจ่ายหุ้นปันผล (ดูหมายเหตุข้อ </w:t>
      </w:r>
      <w:r w:rsidRPr="005C0AED">
        <w:rPr>
          <w:rFonts w:ascii="Angsana New" w:hAnsi="Angsana New"/>
          <w:sz w:val="30"/>
          <w:szCs w:val="30"/>
          <w:lang w:eastAsia="x-none"/>
        </w:rPr>
        <w:t>7</w:t>
      </w:r>
      <w:r w:rsidRPr="005C0AED">
        <w:rPr>
          <w:rFonts w:ascii="Angsana New" w:hAnsi="Angsana New"/>
          <w:sz w:val="30"/>
          <w:szCs w:val="30"/>
          <w:cs/>
          <w:lang w:eastAsia="x-none"/>
        </w:rPr>
        <w:t>)</w:t>
      </w:r>
    </w:p>
    <w:p w14:paraId="2154224A" w14:textId="63A9AFF7" w:rsidR="00D01B66" w:rsidRPr="00AA1ADC" w:rsidRDefault="00D01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s/>
          <w:lang w:eastAsia="x-none"/>
        </w:rPr>
      </w:pPr>
    </w:p>
    <w:p w14:paraId="4F1849C7" w14:textId="4178E172" w:rsidR="00950F1A" w:rsidRDefault="00950F1A" w:rsidP="0025391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7461B159" w14:textId="77777777" w:rsidR="00F7149C" w:rsidRPr="00D66764" w:rsidRDefault="00F7149C" w:rsidP="00F7149C">
      <w:pPr>
        <w:rPr>
          <w:rFonts w:asciiTheme="majorBidi" w:hAnsiTheme="majorBidi" w:cstheme="majorBidi"/>
          <w:cs/>
          <w:lang w:eastAsia="x-none"/>
        </w:rPr>
      </w:pPr>
    </w:p>
    <w:p w14:paraId="7CA5CBB4" w14:textId="7A598047" w:rsidR="004A632D" w:rsidRDefault="009A5BD6" w:rsidP="00FA0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lang w:eastAsia="x-none"/>
        </w:rPr>
      </w:pPr>
      <w:r w:rsidRPr="004C73A8">
        <w:rPr>
          <w:rFonts w:ascii="Angsana New" w:hAnsi="Angsana New"/>
          <w:sz w:val="30"/>
          <w:szCs w:val="30"/>
          <w:cs/>
          <w:lang w:eastAsia="x-none"/>
        </w:rPr>
        <w:t>ในการประชุมสามัญผู้ถือหุ้น</w:t>
      </w:r>
      <w:r w:rsidRPr="00B27A35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eastAsia="x-none"/>
        </w:rPr>
        <w:t>28</w:t>
      </w:r>
      <w:r w:rsidRPr="00B27A35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>
        <w:rPr>
          <w:rFonts w:ascii="Angsana New" w:hAnsi="Angsana New"/>
          <w:sz w:val="30"/>
          <w:szCs w:val="30"/>
          <w:lang w:eastAsia="x-none"/>
        </w:rPr>
        <w:t>2568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</w:t>
      </w:r>
      <w:r>
        <w:rPr>
          <w:rFonts w:ascii="Angsana New" w:hAnsi="Angsana New" w:hint="cs"/>
          <w:sz w:val="30"/>
          <w:szCs w:val="30"/>
          <w:cs/>
          <w:lang w:eastAsia="x-none"/>
        </w:rPr>
        <w:t>หุ้นและ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เงินสด</w:t>
      </w:r>
      <w:r>
        <w:rPr>
          <w:rFonts w:ascii="Angsana New" w:hAnsi="Angsana New" w:hint="cs"/>
          <w:sz w:val="30"/>
          <w:szCs w:val="30"/>
          <w:cs/>
          <w:lang w:eastAsia="x-none"/>
        </w:rPr>
        <w:t>จาก</w:t>
      </w:r>
      <w:r w:rsidRPr="005061F7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กำไรสุทธิของบริษัทสำหรับปี </w:t>
      </w:r>
      <w:r w:rsidRPr="005061F7">
        <w:rPr>
          <w:rFonts w:ascii="Angsana New" w:hAnsi="Angsana New"/>
          <w:spacing w:val="-4"/>
          <w:sz w:val="30"/>
          <w:szCs w:val="30"/>
          <w:lang w:eastAsia="x-none"/>
        </w:rPr>
        <w:t xml:space="preserve">2567 </w:t>
      </w:r>
      <w:r w:rsidRPr="005061F7">
        <w:rPr>
          <w:rFonts w:ascii="Angsana New" w:hAnsi="Angsana New"/>
          <w:spacing w:val="-4"/>
          <w:sz w:val="30"/>
          <w:szCs w:val="30"/>
          <w:cs/>
          <w:lang w:eastAsia="x-none"/>
        </w:rPr>
        <w:t>โดย</w:t>
      </w:r>
      <w:r w:rsidRPr="005061F7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บริษัท</w:t>
      </w:r>
      <w:r w:rsidRPr="005061F7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ได้จ่ายแก่ผู้ถือหุ้นแล้วในวันที่ </w:t>
      </w:r>
      <w:r w:rsidRPr="005061F7">
        <w:rPr>
          <w:rFonts w:ascii="Angsana New" w:hAnsi="Angsana New"/>
          <w:spacing w:val="-4"/>
          <w:sz w:val="30"/>
          <w:szCs w:val="30"/>
          <w:lang w:eastAsia="x-none"/>
        </w:rPr>
        <w:t>26</w:t>
      </w:r>
      <w:r w:rsidRPr="005061F7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="007E38BD" w:rsidRPr="005061F7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พฤษภาคม</w:t>
      </w:r>
      <w:r w:rsidRPr="005061F7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Pr="005061F7">
        <w:rPr>
          <w:rFonts w:ascii="Angsana New" w:hAnsi="Angsana New"/>
          <w:spacing w:val="-4"/>
          <w:sz w:val="30"/>
          <w:szCs w:val="30"/>
          <w:lang w:eastAsia="x-none"/>
        </w:rPr>
        <w:t>2568</w:t>
      </w:r>
      <w:r w:rsidR="00FA05AE" w:rsidRPr="005061F7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="004A632D" w:rsidRPr="005061F7">
        <w:rPr>
          <w:rFonts w:ascii="Angsana New" w:hAnsi="Angsana New"/>
          <w:spacing w:val="-4"/>
          <w:sz w:val="30"/>
          <w:szCs w:val="30"/>
          <w:cs/>
          <w:lang w:eastAsia="x-none"/>
        </w:rPr>
        <w:t>ตามรายละเอียดดังนี้</w:t>
      </w:r>
    </w:p>
    <w:p w14:paraId="16B081D2" w14:textId="77777777" w:rsidR="00FA05AE" w:rsidRPr="00D66764" w:rsidRDefault="00FA05AE" w:rsidP="00FA05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2807"/>
        <w:gridCol w:w="240"/>
        <w:gridCol w:w="1071"/>
        <w:gridCol w:w="236"/>
        <w:gridCol w:w="1381"/>
      </w:tblGrid>
      <w:tr w:rsidR="00D02333" w:rsidRPr="0088709F" w14:paraId="488FA0F7" w14:textId="77777777" w:rsidTr="006E0164">
        <w:trPr>
          <w:tblHeader/>
        </w:trPr>
        <w:tc>
          <w:tcPr>
            <w:tcW w:w="1720" w:type="pct"/>
            <w:vAlign w:val="bottom"/>
          </w:tcPr>
          <w:p w14:paraId="1140E4A0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8F9BAE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  <w:vAlign w:val="bottom"/>
          </w:tcPr>
          <w:p w14:paraId="7D54159C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1DCDF2BE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00E625CA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184463CB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12B51913" w14:textId="77777777" w:rsidR="00D02333" w:rsidRPr="00784B51" w:rsidDel="00D43E7A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02333" w:rsidRPr="0088709F" w14:paraId="51CD8AB1" w14:textId="77777777" w:rsidTr="006E0164">
        <w:trPr>
          <w:tblHeader/>
        </w:trPr>
        <w:tc>
          <w:tcPr>
            <w:tcW w:w="1720" w:type="pct"/>
          </w:tcPr>
          <w:p w14:paraId="491F089F" w14:textId="3E88C2B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การจ่ายปันผลจากกำไร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สุทธิ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AA1A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69A98AC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33DFE151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ED3AA4E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9394FED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14:paraId="76BBE58D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pct"/>
          </w:tcPr>
          <w:p w14:paraId="216243BE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02333" w:rsidRPr="0088709F" w14:paraId="2194A485" w14:textId="77777777" w:rsidTr="006E0164">
        <w:tc>
          <w:tcPr>
            <w:tcW w:w="1720" w:type="pct"/>
          </w:tcPr>
          <w:p w14:paraId="554E8AC1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412E01E1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1D0AE091" w14:textId="1E3791DD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38</w:t>
            </w:r>
            <w:r w:rsidRPr="00070D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070DF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Pr="00070D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  <w:r w:rsidRPr="00070DF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หุ้นปันผล</w:t>
            </w:r>
          </w:p>
        </w:tc>
        <w:tc>
          <w:tcPr>
            <w:tcW w:w="131" w:type="pct"/>
          </w:tcPr>
          <w:p w14:paraId="4555ED9F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89C987" w14:textId="6E3DC0A9" w:rsidR="00D02333" w:rsidRPr="00784B51" w:rsidRDefault="00D47C91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10.00</w:t>
            </w:r>
          </w:p>
        </w:tc>
        <w:tc>
          <w:tcPr>
            <w:tcW w:w="129" w:type="pct"/>
          </w:tcPr>
          <w:p w14:paraId="1D04EE93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61414F86" w14:textId="46ED606A" w:rsidR="00D02333" w:rsidRPr="00784B51" w:rsidRDefault="00022D62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10.00</w:t>
            </w:r>
          </w:p>
        </w:tc>
      </w:tr>
      <w:tr w:rsidR="00D02333" w:rsidRPr="0088709F" w14:paraId="08DF88EE" w14:textId="77777777" w:rsidTr="006E0164">
        <w:tc>
          <w:tcPr>
            <w:tcW w:w="1720" w:type="pct"/>
          </w:tcPr>
          <w:p w14:paraId="5E7837D0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45021AED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7CCFD34E" w14:textId="365B30D7" w:rsidR="00D02333" w:rsidRPr="00784B51" w:rsidRDefault="00D47C91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C91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0.002881 </w:t>
            </w:r>
            <w:r w:rsidR="00D02333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31" w:type="pct"/>
          </w:tcPr>
          <w:p w14:paraId="4BEA560A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7F39D77" w14:textId="77777777" w:rsidR="00D02333" w:rsidRPr="00112619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0D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7ECC448" w14:textId="77777777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3132E748" w14:textId="0AC4587C" w:rsidR="00D02333" w:rsidRPr="00784B51" w:rsidRDefault="00D02333" w:rsidP="006E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E01F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</w:tbl>
    <w:p w14:paraId="1B469D79" w14:textId="218D212D" w:rsidR="0025391F" w:rsidRPr="003D6497" w:rsidRDefault="0025391F" w:rsidP="003D6497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86B8F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กำไรต่อหุ้นขั้นพื้นฐาน</w:t>
      </w:r>
    </w:p>
    <w:p w14:paraId="0175698C" w14:textId="77777777" w:rsidR="003D6497" w:rsidRDefault="003D6497" w:rsidP="002F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5EBFA0" w14:textId="3E3E920A" w:rsidR="002F7002" w:rsidRPr="002F7002" w:rsidRDefault="002F7002" w:rsidP="002F7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7002">
        <w:rPr>
          <w:rFonts w:ascii="Angsana New" w:hAnsi="Angsana New"/>
          <w:sz w:val="30"/>
          <w:szCs w:val="30"/>
          <w:cs/>
        </w:rPr>
        <w:t xml:space="preserve">กลุ่มบริษัทและบริษัทไม่มีตราสารที่อาจเปลี่ยนเป็นหุ้นสามัญ กำไรต่อหุ้นปรับลดจึงมีจำนวนเท่ากันกับกำไรต่อหุ้นขั้นพื้นฐาน กำไรต่อหุ้นขั้นพื้นฐานสำหรับงวดสามเดือนและหกเดือนสิ้นสุดวันที่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Pr="002F7002">
        <w:rPr>
          <w:rFonts w:ascii="Angsana New" w:hAnsi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2568</w:t>
      </w:r>
      <w:r w:rsidRPr="002F7002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2567</w:t>
      </w:r>
      <w:r w:rsidRPr="002F7002">
        <w:rPr>
          <w:rFonts w:ascii="Angsana New" w:hAnsi="Angsana New"/>
          <w:sz w:val="30"/>
          <w:szCs w:val="30"/>
          <w:cs/>
        </w:rPr>
        <w:t xml:space="preserve">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และจำนวนหุ้นสามัญที่ออกจำหน่ายแล้วในระหว่างงวด โดยได้ปรับปรุงจำนวนหุ้นสามัญที่เปลี่ยนแปลงจากการเพิ่มทุนโดยการออกหุ้นปันผล ในการคำนวณกำไรต่อหุ้นของทุกงวดที่แสดงเปรียบเทียบ โดยถือเสมือนว่าได้มีการออกหุ้นปันผลดังกล่าวตั้งแต่วันเริ่มต้นของงวดแรกที่เสนอรายงานตามที่ได้กล่าวไว้ในหมายเหตุข้อ </w:t>
      </w:r>
      <w:r>
        <w:rPr>
          <w:rFonts w:ascii="Angsana New" w:hAnsi="Angsana New"/>
          <w:sz w:val="30"/>
          <w:szCs w:val="30"/>
        </w:rPr>
        <w:t xml:space="preserve">6 </w:t>
      </w:r>
      <w:r w:rsidRPr="002F7002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7</w:t>
      </w:r>
      <w:r w:rsidRPr="002F7002">
        <w:rPr>
          <w:rFonts w:ascii="Angsana New" w:hAnsi="Angsana New"/>
          <w:sz w:val="30"/>
          <w:szCs w:val="30"/>
          <w:cs/>
        </w:rPr>
        <w:t xml:space="preserve"> โดยแสดงการคำนวณได้ดังนี้</w:t>
      </w:r>
    </w:p>
    <w:p w14:paraId="54C81F26" w14:textId="77777777" w:rsidR="0025391F" w:rsidRPr="006212FB" w:rsidRDefault="0025391F" w:rsidP="00253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89"/>
        <w:gridCol w:w="256"/>
        <w:gridCol w:w="1174"/>
        <w:gridCol w:w="262"/>
        <w:gridCol w:w="1180"/>
        <w:gridCol w:w="260"/>
        <w:gridCol w:w="1178"/>
      </w:tblGrid>
      <w:tr w:rsidR="0025391F" w:rsidRPr="00AA7991" w14:paraId="7E277F68" w14:textId="77777777" w:rsidTr="0009457E">
        <w:trPr>
          <w:tblHeader/>
        </w:trPr>
        <w:tc>
          <w:tcPr>
            <w:tcW w:w="2036" w:type="pct"/>
          </w:tcPr>
          <w:p w14:paraId="5C580058" w14:textId="77777777" w:rsidR="0025391F" w:rsidRPr="00AA799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371213B3" w14:textId="77777777" w:rsidR="0025391F" w:rsidRPr="00AA799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4B8A8ACD" w14:textId="77777777" w:rsidR="0025391F" w:rsidRPr="00AA799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1CFBACF9" w14:textId="77777777" w:rsidR="0025391F" w:rsidRPr="00AA799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A799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5391F" w:rsidRPr="00AA7991" w14:paraId="34EFC9F9" w14:textId="77777777" w:rsidTr="0009457E">
        <w:trPr>
          <w:tblHeader/>
        </w:trPr>
        <w:tc>
          <w:tcPr>
            <w:tcW w:w="2036" w:type="pct"/>
          </w:tcPr>
          <w:p w14:paraId="4C4FA667" w14:textId="77777777" w:rsidR="0025391F" w:rsidRPr="00AA799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1" w:type="pct"/>
          </w:tcPr>
          <w:p w14:paraId="26AF8D5E" w14:textId="4A891383" w:rsidR="0025391F" w:rsidRPr="00AA799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 w:rsidR="006E253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37CF21B8" w14:textId="77777777" w:rsidR="0025391F" w:rsidRPr="00AA799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04D7021" w14:textId="311D21BE" w:rsidR="0025391F" w:rsidRPr="00AA799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E253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55D3651F" w14:textId="77777777" w:rsidR="0025391F" w:rsidRPr="00AA799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9DB4CE0" w14:textId="0AB4706E" w:rsidR="0025391F" w:rsidRPr="00AA799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 w:rsidR="006E253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5D20F574" w14:textId="77777777" w:rsidR="0025391F" w:rsidRPr="00AA799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475594D" w14:textId="7AE1FCC4" w:rsidR="0025391F" w:rsidRPr="00AA799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E253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5391F" w:rsidRPr="00AA7991" w14:paraId="2DF2163F" w14:textId="77777777" w:rsidTr="0009457E">
        <w:trPr>
          <w:tblHeader/>
        </w:trPr>
        <w:tc>
          <w:tcPr>
            <w:tcW w:w="2036" w:type="pct"/>
          </w:tcPr>
          <w:p w14:paraId="6E24179E" w14:textId="77777777" w:rsidR="0025391F" w:rsidRPr="00E41D1E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4" w:type="pct"/>
            <w:gridSpan w:val="7"/>
          </w:tcPr>
          <w:p w14:paraId="79AAF125" w14:textId="77777777" w:rsidR="0025391F" w:rsidRPr="00AA799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A799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25391F" w:rsidRPr="00B36D11" w14:paraId="0FBAA5FA" w14:textId="77777777" w:rsidTr="001C6ACD">
        <w:trPr>
          <w:trHeight w:val="362"/>
        </w:trPr>
        <w:tc>
          <w:tcPr>
            <w:tcW w:w="2036" w:type="pct"/>
          </w:tcPr>
          <w:p w14:paraId="3B4C47D4" w14:textId="5CF346F0" w:rsidR="0025391F" w:rsidRPr="00587DBB" w:rsidRDefault="0025391F" w:rsidP="0009457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587DB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  <w:lang w:val="th-TH"/>
              </w:rPr>
              <w:t>สำหรับงวดสามเดือน</w:t>
            </w:r>
            <w:r w:rsidRPr="00587DBB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th-TH"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9B5232" w:rsidRPr="009B5232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0</w:t>
            </w:r>
            <w:r w:rsidRPr="00587DB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587DBB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1" w:type="pct"/>
            <w:vAlign w:val="bottom"/>
          </w:tcPr>
          <w:p w14:paraId="786C5ACA" w14:textId="77777777" w:rsidR="0025391F" w:rsidRPr="00B36D1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6FE40239" w14:textId="77777777" w:rsidR="0025391F" w:rsidRPr="00B36D1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93634E1" w14:textId="77777777" w:rsidR="0025391F" w:rsidRPr="00B36D1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4F974C11" w14:textId="77777777" w:rsidR="0025391F" w:rsidRPr="00B36D1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A4E0815" w14:textId="77777777" w:rsidR="0025391F" w:rsidRPr="00B36D1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E98FAA7" w14:textId="77777777" w:rsidR="0025391F" w:rsidRPr="00B36D1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6DD4973B" w14:textId="77777777" w:rsidR="0025391F" w:rsidRPr="00B36D11" w:rsidRDefault="0025391F" w:rsidP="0009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2537" w:rsidRPr="00B36D11" w14:paraId="2D392585" w14:textId="77777777" w:rsidTr="001C6ACD">
        <w:trPr>
          <w:trHeight w:val="362"/>
        </w:trPr>
        <w:tc>
          <w:tcPr>
            <w:tcW w:w="2036" w:type="pct"/>
          </w:tcPr>
          <w:p w14:paraId="067E1EE5" w14:textId="77777777" w:rsidR="006E2537" w:rsidRPr="001C6ACD" w:rsidRDefault="006E2537" w:rsidP="006E25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C6ACD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vAlign w:val="bottom"/>
          </w:tcPr>
          <w:p w14:paraId="2F73FE13" w14:textId="13BE1122" w:rsidR="006E2537" w:rsidRPr="005376EB" w:rsidRDefault="001C6ACD" w:rsidP="006E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5376EB">
              <w:rPr>
                <w:rFonts w:ascii="Angsana New" w:hAnsi="Angsana New"/>
                <w:sz w:val="30"/>
                <w:szCs w:val="30"/>
              </w:rPr>
              <w:t>11,</w:t>
            </w:r>
            <w:r w:rsidR="009B5232" w:rsidRPr="009B5232">
              <w:rPr>
                <w:rFonts w:ascii="Angsana New" w:hAnsi="Angsana New"/>
                <w:sz w:val="30"/>
                <w:szCs w:val="30"/>
              </w:rPr>
              <w:t>0</w:t>
            </w:r>
            <w:r w:rsidRPr="005376EB">
              <w:rPr>
                <w:rFonts w:ascii="Angsana New" w:hAnsi="Angsana New"/>
                <w:sz w:val="30"/>
                <w:szCs w:val="30"/>
              </w:rPr>
              <w:t>5</w:t>
            </w:r>
            <w:r w:rsidR="00950F1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8" w:type="pct"/>
            <w:vAlign w:val="bottom"/>
          </w:tcPr>
          <w:p w14:paraId="0FE6F24D" w14:textId="77777777" w:rsidR="006E2537" w:rsidRPr="005376EB" w:rsidRDefault="006E2537" w:rsidP="006E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9EA2DD2" w14:textId="142B55E4" w:rsidR="006E2537" w:rsidRPr="005376EB" w:rsidRDefault="006E2537" w:rsidP="006E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5376EB">
              <w:rPr>
                <w:rFonts w:ascii="Angsana New" w:hAnsi="Angsana New"/>
                <w:sz w:val="30"/>
                <w:szCs w:val="30"/>
              </w:rPr>
              <w:t>12,</w:t>
            </w:r>
            <w:r w:rsidR="009B5232" w:rsidRPr="009B5232">
              <w:rPr>
                <w:rFonts w:ascii="Angsana New" w:hAnsi="Angsana New"/>
                <w:sz w:val="30"/>
                <w:szCs w:val="30"/>
              </w:rPr>
              <w:t>0</w:t>
            </w:r>
            <w:r w:rsidRPr="005376EB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41" w:type="pct"/>
            <w:vAlign w:val="bottom"/>
          </w:tcPr>
          <w:p w14:paraId="17EC8D76" w14:textId="77777777" w:rsidR="006E2537" w:rsidRPr="005376EB" w:rsidRDefault="006E2537" w:rsidP="006E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8FB95DF" w14:textId="675FCCD6" w:rsidR="006E2537" w:rsidRPr="005376EB" w:rsidRDefault="001C6ACD" w:rsidP="006E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5376EB">
              <w:rPr>
                <w:rFonts w:ascii="Angsana New" w:hAnsi="Angsana New"/>
                <w:sz w:val="30"/>
                <w:szCs w:val="30"/>
              </w:rPr>
              <w:t>12,</w:t>
            </w:r>
            <w:r w:rsidR="00950F1A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140" w:type="pct"/>
            <w:vAlign w:val="bottom"/>
          </w:tcPr>
          <w:p w14:paraId="16B17A16" w14:textId="77777777" w:rsidR="006E2537" w:rsidRPr="005376EB" w:rsidRDefault="006E2537" w:rsidP="006E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31A54AF3" w14:textId="359975BE" w:rsidR="006E2537" w:rsidRPr="005376EB" w:rsidRDefault="006E2537" w:rsidP="006E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376EB">
              <w:rPr>
                <w:rFonts w:ascii="Angsana New" w:hAnsi="Angsana New"/>
                <w:sz w:val="30"/>
                <w:szCs w:val="30"/>
              </w:rPr>
              <w:t>12,257</w:t>
            </w:r>
          </w:p>
        </w:tc>
      </w:tr>
      <w:tr w:rsidR="001C6ACD" w:rsidRPr="00B36D11" w14:paraId="5A680A5F" w14:textId="77777777" w:rsidTr="001C6ACD">
        <w:trPr>
          <w:trHeight w:val="362"/>
        </w:trPr>
        <w:tc>
          <w:tcPr>
            <w:tcW w:w="2036" w:type="pct"/>
          </w:tcPr>
          <w:p w14:paraId="57FE2E84" w14:textId="4A08F561" w:rsidR="001C6ACD" w:rsidRPr="001C6ACD" w:rsidRDefault="001C6ACD" w:rsidP="006E25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6ACD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หลังจากการออกหุ้นปันผล</w:t>
            </w:r>
          </w:p>
        </w:tc>
        <w:tc>
          <w:tcPr>
            <w:tcW w:w="641" w:type="pct"/>
            <w:vAlign w:val="bottom"/>
          </w:tcPr>
          <w:p w14:paraId="4D4B661A" w14:textId="77257A70" w:rsidR="001C6ACD" w:rsidRPr="005376EB" w:rsidRDefault="005376EB" w:rsidP="006E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5376EB">
              <w:rPr>
                <w:rFonts w:ascii="Angsana New" w:hAnsi="Angsana New"/>
                <w:sz w:val="30"/>
                <w:szCs w:val="30"/>
              </w:rPr>
              <w:t>395,715</w:t>
            </w:r>
          </w:p>
        </w:tc>
        <w:tc>
          <w:tcPr>
            <w:tcW w:w="138" w:type="pct"/>
            <w:vAlign w:val="bottom"/>
          </w:tcPr>
          <w:p w14:paraId="6098DFB7" w14:textId="77777777" w:rsidR="001C6ACD" w:rsidRPr="005376EB" w:rsidRDefault="001C6ACD" w:rsidP="006E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3CB5B60" w14:textId="0C68EAF6" w:rsidR="001C6ACD" w:rsidRPr="005376EB" w:rsidRDefault="005376EB" w:rsidP="006E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5376EB">
              <w:rPr>
                <w:rFonts w:ascii="Angsana New" w:hAnsi="Angsana New"/>
                <w:sz w:val="30"/>
                <w:szCs w:val="30"/>
              </w:rPr>
              <w:t>395,715</w:t>
            </w:r>
          </w:p>
        </w:tc>
        <w:tc>
          <w:tcPr>
            <w:tcW w:w="141" w:type="pct"/>
            <w:vAlign w:val="bottom"/>
          </w:tcPr>
          <w:p w14:paraId="0B7D614C" w14:textId="77777777" w:rsidR="001C6ACD" w:rsidRPr="005376EB" w:rsidRDefault="001C6ACD" w:rsidP="006E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40A57E8" w14:textId="33A2F9F1" w:rsidR="001C6ACD" w:rsidRPr="005376EB" w:rsidRDefault="005376EB" w:rsidP="006E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5376EB">
              <w:rPr>
                <w:rFonts w:ascii="Angsana New" w:hAnsi="Angsana New"/>
                <w:sz w:val="30"/>
                <w:szCs w:val="30"/>
              </w:rPr>
              <w:t>395,715</w:t>
            </w:r>
          </w:p>
        </w:tc>
        <w:tc>
          <w:tcPr>
            <w:tcW w:w="140" w:type="pct"/>
            <w:vAlign w:val="bottom"/>
          </w:tcPr>
          <w:p w14:paraId="7BDB3B11" w14:textId="77777777" w:rsidR="001C6ACD" w:rsidRPr="005376EB" w:rsidRDefault="001C6ACD" w:rsidP="006E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2475E893" w14:textId="2328E77D" w:rsidR="001C6ACD" w:rsidRPr="005376EB" w:rsidRDefault="005376EB" w:rsidP="006E2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376EB">
              <w:rPr>
                <w:rFonts w:ascii="Angsana New" w:hAnsi="Angsana New"/>
                <w:sz w:val="30"/>
                <w:szCs w:val="30"/>
              </w:rPr>
              <w:t>395,715</w:t>
            </w:r>
          </w:p>
        </w:tc>
      </w:tr>
      <w:tr w:rsidR="001C6ACD" w:rsidRPr="00AA7991" w14:paraId="2FF930D0" w14:textId="77777777" w:rsidTr="00EA376C">
        <w:tc>
          <w:tcPr>
            <w:tcW w:w="2036" w:type="pct"/>
          </w:tcPr>
          <w:p w14:paraId="6E8692FF" w14:textId="77777777" w:rsidR="001C6ACD" w:rsidRPr="00AA7991" w:rsidRDefault="001C6ACD" w:rsidP="001C6A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3BC2403D" w14:textId="02C5B932" w:rsidR="001C6ACD" w:rsidRPr="005376EB" w:rsidRDefault="009B5232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376E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376EB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38" w:type="pct"/>
            <w:vAlign w:val="bottom"/>
          </w:tcPr>
          <w:p w14:paraId="26274AE4" w14:textId="77777777" w:rsidR="001C6ACD" w:rsidRPr="005376EB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4C70C16D" w14:textId="74A1C05C" w:rsidR="001C6ACD" w:rsidRPr="00AA7991" w:rsidRDefault="009B5232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376E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376E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41" w:type="pct"/>
            <w:vAlign w:val="bottom"/>
          </w:tcPr>
          <w:p w14:paraId="1CB96012" w14:textId="77777777" w:rsidR="001C6ACD" w:rsidRPr="00AA7991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0EA7547B" w14:textId="16602BC2" w:rsidR="001C6ACD" w:rsidRPr="00AA7991" w:rsidRDefault="009B5232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376E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376E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40" w:type="pct"/>
            <w:vAlign w:val="bottom"/>
          </w:tcPr>
          <w:p w14:paraId="4460A02A" w14:textId="77777777" w:rsidR="001C6ACD" w:rsidRPr="00AA7991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vAlign w:val="bottom"/>
          </w:tcPr>
          <w:p w14:paraId="49ED4EEA" w14:textId="0B9F854A" w:rsidR="001C6ACD" w:rsidRPr="00AA7991" w:rsidRDefault="009B5232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376E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376E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</w:tr>
      <w:tr w:rsidR="001C6ACD" w:rsidRPr="00B36D11" w14:paraId="5BBFB878" w14:textId="77777777" w:rsidTr="001C6ACD">
        <w:trPr>
          <w:trHeight w:val="34"/>
        </w:trPr>
        <w:tc>
          <w:tcPr>
            <w:tcW w:w="2036" w:type="pct"/>
          </w:tcPr>
          <w:p w14:paraId="05D2722F" w14:textId="77777777" w:rsidR="001C6ACD" w:rsidRPr="006212FB" w:rsidRDefault="001C6ACD" w:rsidP="001C6A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1" w:type="pct"/>
            <w:vAlign w:val="bottom"/>
          </w:tcPr>
          <w:p w14:paraId="757327A6" w14:textId="77777777" w:rsidR="001C6ACD" w:rsidRPr="00081589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pct"/>
            <w:vAlign w:val="bottom"/>
          </w:tcPr>
          <w:p w14:paraId="5DC4FC72" w14:textId="77777777" w:rsidR="001C6ACD" w:rsidRPr="00081589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pct"/>
            <w:vAlign w:val="bottom"/>
          </w:tcPr>
          <w:p w14:paraId="6915860A" w14:textId="77777777" w:rsidR="001C6ACD" w:rsidRPr="00081589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pct"/>
            <w:vAlign w:val="bottom"/>
          </w:tcPr>
          <w:p w14:paraId="79C42BA9" w14:textId="77777777" w:rsidR="001C6ACD" w:rsidRPr="00081589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6" w:type="pct"/>
            <w:vAlign w:val="bottom"/>
          </w:tcPr>
          <w:p w14:paraId="75CBE029" w14:textId="77777777" w:rsidR="001C6ACD" w:rsidRPr="00081589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pct"/>
            <w:vAlign w:val="bottom"/>
          </w:tcPr>
          <w:p w14:paraId="29638925" w14:textId="77777777" w:rsidR="001C6ACD" w:rsidRPr="00081589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5" w:type="pct"/>
            <w:vAlign w:val="bottom"/>
          </w:tcPr>
          <w:p w14:paraId="6A911AD8" w14:textId="77777777" w:rsidR="001C6ACD" w:rsidRPr="00081589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6ACD" w:rsidRPr="00B36D11" w14:paraId="64BE5B1A" w14:textId="77777777" w:rsidTr="001C6ACD">
        <w:trPr>
          <w:trHeight w:val="362"/>
        </w:trPr>
        <w:tc>
          <w:tcPr>
            <w:tcW w:w="2036" w:type="pct"/>
          </w:tcPr>
          <w:p w14:paraId="6514B1ED" w14:textId="1C08C023" w:rsidR="001C6ACD" w:rsidRPr="00B36D11" w:rsidRDefault="001C6ACD" w:rsidP="001C6A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914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914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B5232" w:rsidRPr="009B52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1" w:type="pct"/>
            <w:vAlign w:val="bottom"/>
          </w:tcPr>
          <w:p w14:paraId="65FAC53C" w14:textId="77777777" w:rsidR="001C6ACD" w:rsidRPr="00B36D11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606D7D77" w14:textId="77777777" w:rsidR="001C6ACD" w:rsidRPr="00B36D11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37322EF" w14:textId="77777777" w:rsidR="001C6ACD" w:rsidRPr="00B36D11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3100975" w14:textId="77777777" w:rsidR="001C6ACD" w:rsidRPr="00B36D11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947B728" w14:textId="77777777" w:rsidR="001C6ACD" w:rsidRPr="00B36D11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3F4A315A" w14:textId="77777777" w:rsidR="001C6ACD" w:rsidRPr="00B36D11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1C542FE6" w14:textId="77777777" w:rsidR="001C6ACD" w:rsidRPr="00B36D11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C6ACD" w:rsidRPr="005376EB" w14:paraId="72B971AC" w14:textId="77777777" w:rsidTr="001C6ACD">
        <w:trPr>
          <w:trHeight w:val="362"/>
        </w:trPr>
        <w:tc>
          <w:tcPr>
            <w:tcW w:w="2036" w:type="pct"/>
          </w:tcPr>
          <w:p w14:paraId="75B9D866" w14:textId="77777777" w:rsidR="001C6ACD" w:rsidRPr="001C6ACD" w:rsidRDefault="001C6ACD" w:rsidP="001C6A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bookmarkStart w:id="2" w:name="_Hlk204247917"/>
            <w:r w:rsidRPr="001C6ACD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vAlign w:val="bottom"/>
          </w:tcPr>
          <w:p w14:paraId="75AFA6BB" w14:textId="5D594FF1" w:rsidR="001C6ACD" w:rsidRPr="005255C9" w:rsidRDefault="005376EB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5255C9">
              <w:rPr>
                <w:rFonts w:ascii="Angsana New" w:hAnsi="Angsana New"/>
                <w:sz w:val="30"/>
                <w:szCs w:val="30"/>
              </w:rPr>
              <w:t>26,749</w:t>
            </w:r>
          </w:p>
        </w:tc>
        <w:tc>
          <w:tcPr>
            <w:tcW w:w="138" w:type="pct"/>
            <w:vAlign w:val="bottom"/>
          </w:tcPr>
          <w:p w14:paraId="6E9C4081" w14:textId="77777777" w:rsidR="001C6ACD" w:rsidRPr="005255C9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B637657" w14:textId="2E5CF568" w:rsidR="001C6ACD" w:rsidRPr="005255C9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5255C9">
              <w:rPr>
                <w:rFonts w:ascii="Angsana New" w:hAnsi="Angsana New"/>
                <w:sz w:val="30"/>
                <w:szCs w:val="30"/>
              </w:rPr>
              <w:t>24,</w:t>
            </w:r>
            <w:r w:rsidR="009B5232" w:rsidRPr="009B5232">
              <w:rPr>
                <w:rFonts w:ascii="Angsana New" w:hAnsi="Angsana New"/>
                <w:sz w:val="30"/>
                <w:szCs w:val="30"/>
              </w:rPr>
              <w:t>00</w:t>
            </w:r>
            <w:r w:rsidRPr="005255C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1" w:type="pct"/>
            <w:vAlign w:val="bottom"/>
          </w:tcPr>
          <w:p w14:paraId="31BFF3F3" w14:textId="77777777" w:rsidR="001C6ACD" w:rsidRPr="005255C9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BFE6CFF" w14:textId="3F81923D" w:rsidR="001C6ACD" w:rsidRPr="005255C9" w:rsidRDefault="005376EB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5255C9">
              <w:rPr>
                <w:rFonts w:ascii="Angsana New" w:hAnsi="Angsana New"/>
                <w:sz w:val="30"/>
                <w:szCs w:val="30"/>
              </w:rPr>
              <w:t>28,177</w:t>
            </w:r>
          </w:p>
        </w:tc>
        <w:tc>
          <w:tcPr>
            <w:tcW w:w="140" w:type="pct"/>
            <w:vAlign w:val="bottom"/>
          </w:tcPr>
          <w:p w14:paraId="5AA8438F" w14:textId="77777777" w:rsidR="001C6ACD" w:rsidRPr="005255C9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0434A563" w14:textId="3E0EBCFD" w:rsidR="001C6ACD" w:rsidRPr="005255C9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255C9">
              <w:rPr>
                <w:rFonts w:ascii="Angsana New" w:hAnsi="Angsana New"/>
                <w:sz w:val="30"/>
                <w:szCs w:val="30"/>
              </w:rPr>
              <w:t>23,525</w:t>
            </w:r>
          </w:p>
        </w:tc>
      </w:tr>
      <w:bookmarkEnd w:id="2"/>
      <w:tr w:rsidR="001C6ACD" w:rsidRPr="005376EB" w14:paraId="75763825" w14:textId="77777777" w:rsidTr="001C6ACD">
        <w:tc>
          <w:tcPr>
            <w:tcW w:w="2036" w:type="pct"/>
          </w:tcPr>
          <w:p w14:paraId="491BD24C" w14:textId="33979355" w:rsidR="001C6ACD" w:rsidRPr="00AA7991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C6ACD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จำนวนหุ้นสามัญ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หลังจากการออกหุ้นปันผล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4B5F8E0B" w14:textId="028C72C0" w:rsidR="001C6ACD" w:rsidRPr="005255C9" w:rsidRDefault="005376EB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255C9">
              <w:rPr>
                <w:rFonts w:ascii="Angsana New" w:hAnsi="Angsana New"/>
                <w:sz w:val="30"/>
                <w:szCs w:val="30"/>
              </w:rPr>
              <w:t>395,715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BD90D12" w14:textId="77777777" w:rsidR="001C6ACD" w:rsidRPr="005255C9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0D7338C" w14:textId="62147C0C" w:rsidR="001C6ACD" w:rsidRPr="005255C9" w:rsidRDefault="005376EB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255C9">
              <w:rPr>
                <w:rFonts w:ascii="Angsana New" w:hAnsi="Angsana New"/>
                <w:sz w:val="30"/>
                <w:szCs w:val="30"/>
              </w:rPr>
              <w:t>395,715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1AE14AB1" w14:textId="77777777" w:rsidR="001C6ACD" w:rsidRPr="005255C9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4FFB310E" w14:textId="5D3CDD29" w:rsidR="001C6ACD" w:rsidRPr="005255C9" w:rsidRDefault="005376EB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  <w:cs/>
              </w:rPr>
            </w:pPr>
            <w:r w:rsidRPr="005255C9">
              <w:rPr>
                <w:rFonts w:ascii="Angsana New" w:hAnsi="Angsana New"/>
                <w:sz w:val="30"/>
                <w:szCs w:val="30"/>
              </w:rPr>
              <w:t>395,175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7295CE3C" w14:textId="77777777" w:rsidR="001C6ACD" w:rsidRPr="005255C9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7815C011" w14:textId="1216006D" w:rsidR="001C6ACD" w:rsidRPr="005255C9" w:rsidRDefault="005376EB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5255C9">
              <w:rPr>
                <w:rFonts w:ascii="Angsana New" w:hAnsi="Angsana New"/>
                <w:sz w:val="30"/>
                <w:szCs w:val="30"/>
              </w:rPr>
              <w:t>395,175</w:t>
            </w:r>
          </w:p>
        </w:tc>
      </w:tr>
      <w:tr w:rsidR="001C6ACD" w:rsidRPr="00AA7991" w14:paraId="25763ACD" w14:textId="77777777" w:rsidTr="001C6ACD">
        <w:tc>
          <w:tcPr>
            <w:tcW w:w="2036" w:type="pct"/>
          </w:tcPr>
          <w:p w14:paraId="5F723BB1" w14:textId="77777777" w:rsidR="001C6ACD" w:rsidRPr="00AA7991" w:rsidRDefault="001C6ACD" w:rsidP="001C6A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799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กำไรต่อหุ้นขั้นพื้นฐาน </w:t>
            </w:r>
            <w:r w:rsidRPr="00AA799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(บาท)</w:t>
            </w:r>
          </w:p>
        </w:tc>
        <w:tc>
          <w:tcPr>
            <w:tcW w:w="64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68DF06" w14:textId="375E8435" w:rsidR="001C6ACD" w:rsidRPr="00AA7991" w:rsidRDefault="009B5232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376E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376EB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E40CE56" w14:textId="77777777" w:rsidR="001C6ACD" w:rsidRPr="00AA7991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3874F6" w14:textId="5A984802" w:rsidR="001C6ACD" w:rsidRPr="00AA7991" w:rsidRDefault="009B5232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1C6AC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376EB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BEBD24B" w14:textId="77777777" w:rsidR="001C6ACD" w:rsidRPr="00AA7991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EF4150" w14:textId="27172F4B" w:rsidR="001C6ACD" w:rsidRPr="00AA7991" w:rsidRDefault="009B5232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376E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5376EB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5A99180" w14:textId="77777777" w:rsidR="001C6ACD" w:rsidRPr="00AA7991" w:rsidRDefault="001C6ACD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3FA3A7" w14:textId="0B5B788E" w:rsidR="001C6ACD" w:rsidRPr="00AA7991" w:rsidRDefault="009B5232" w:rsidP="001C6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1C6AC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B523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50F1A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</w:tbl>
    <w:p w14:paraId="68D26A82" w14:textId="06B4B1B4" w:rsidR="007B15B3" w:rsidRPr="007B15B3" w:rsidRDefault="007B1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1AD06C2A" w14:textId="20822866" w:rsidR="00E41D1E" w:rsidRDefault="002E5881" w:rsidP="002E5881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2E5881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</w:t>
      </w:r>
      <w:r w:rsidRPr="00302607">
        <w:rPr>
          <w:rFonts w:ascii="Angsana New" w:hAnsi="Angsana New"/>
          <w:sz w:val="30"/>
          <w:szCs w:val="30"/>
          <w:u w:val="none"/>
          <w:cs/>
          <w:lang w:val="th-TH"/>
        </w:rPr>
        <w:t>การเงิน</w:t>
      </w:r>
    </w:p>
    <w:p w14:paraId="65702C2D" w14:textId="77777777" w:rsidR="002E5881" w:rsidRPr="006212FB" w:rsidRDefault="002E5881" w:rsidP="0045239F">
      <w:pPr>
        <w:spacing w:line="240" w:lineRule="auto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0101C19" w14:textId="77777777" w:rsidR="0045239F" w:rsidRPr="00171679" w:rsidRDefault="0045239F" w:rsidP="00452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17167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26321AF" w14:textId="77777777" w:rsidR="0045239F" w:rsidRPr="00F7149C" w:rsidRDefault="0045239F" w:rsidP="002E5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1DEDE4" w14:textId="34DAA11A" w:rsidR="00E41D1E" w:rsidRPr="002E5881" w:rsidRDefault="002E5881" w:rsidP="00621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E41D1E" w:rsidRPr="002E5881" w:rsidSect="00DF753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360"/>
        </w:sectPr>
      </w:pPr>
      <w:r w:rsidRPr="002E5881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</w:t>
      </w:r>
      <w:r w:rsidR="00D369B2">
        <w:rPr>
          <w:rFonts w:ascii="Angsana New" w:hAnsi="Angsana New" w:hint="cs"/>
          <w:sz w:val="30"/>
          <w:szCs w:val="30"/>
          <w:cs/>
        </w:rPr>
        <w:t>มผล</w:t>
      </w:r>
    </w:p>
    <w:tbl>
      <w:tblPr>
        <w:tblW w:w="149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2E5881" w:rsidRPr="00950F1A" w14:paraId="3018FB4E" w14:textId="77777777" w:rsidTr="008C5234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6897CA39" w14:textId="58306D09" w:rsidR="002E5881" w:rsidRPr="00950F1A" w:rsidRDefault="002E5881" w:rsidP="008C52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2235D289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0" w:type="dxa"/>
            <w:gridSpan w:val="13"/>
          </w:tcPr>
          <w:p w14:paraId="05DAA5D8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0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E5881" w:rsidRPr="00950F1A" w14:paraId="061E6221" w14:textId="77777777" w:rsidTr="008C5234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496D9CC7" w14:textId="77777777" w:rsidR="002E5881" w:rsidRPr="00950F1A" w:rsidRDefault="002E5881" w:rsidP="008C52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D24560A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7"/>
          </w:tcPr>
          <w:p w14:paraId="460565A5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0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581944A1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4624" w:type="dxa"/>
            <w:gridSpan w:val="5"/>
            <w:shd w:val="clear" w:color="auto" w:fill="auto"/>
            <w:vAlign w:val="bottom"/>
          </w:tcPr>
          <w:p w14:paraId="5C6ABE96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2E5881" w:rsidRPr="00950F1A" w14:paraId="630BE25F" w14:textId="77777777" w:rsidTr="008C5234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56A7331A" w14:textId="77777777" w:rsidR="002E5881" w:rsidRPr="00950F1A" w:rsidRDefault="002E5881" w:rsidP="008C52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7603F3D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7266FC58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EBBF77" w14:textId="77777777" w:rsidR="002E5881" w:rsidRPr="00950F1A" w:rsidRDefault="002E5881" w:rsidP="008C5234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61D300B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8C8DA8F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C755B24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D3660F2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5A322145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033298F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55CE3674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E5881" w:rsidRPr="00950F1A" w14:paraId="27DF672C" w14:textId="77777777" w:rsidTr="008C5234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</w:tcPr>
          <w:p w14:paraId="59F8355F" w14:textId="77777777" w:rsidR="002E5881" w:rsidRPr="00950F1A" w:rsidRDefault="002E5881" w:rsidP="008C52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22455B4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F8AC36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6CF37AF1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มูลค่ายุติธรรม</w:t>
            </w:r>
            <w:r w:rsidRPr="00950F1A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950F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ผ่าน</w:t>
            </w:r>
            <w:r w:rsidRPr="00950F1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C05BE5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25336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6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  <w:r w:rsidRPr="00950F1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950F1A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98EEB20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14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F006A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  <w:r w:rsidRPr="00950F1A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950F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1FE1E4" w14:textId="77777777" w:rsidR="002E5881" w:rsidRPr="00950F1A" w:rsidRDefault="002E5881" w:rsidP="008C5234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A299336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8015EFA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7A566ED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ระดับ</w:t>
            </w:r>
            <w:r w:rsidRPr="00950F1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 xml:space="preserve"> 2</w:t>
            </w:r>
          </w:p>
        </w:tc>
        <w:tc>
          <w:tcPr>
            <w:tcW w:w="270" w:type="dxa"/>
          </w:tcPr>
          <w:p w14:paraId="0F6A5E3A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7EAD9F86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65CDCA51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22D78255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70" w:type="dxa"/>
          </w:tcPr>
          <w:p w14:paraId="40AFC8DA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32B92219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35DD6D4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420729E7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2E5881" w:rsidRPr="00950F1A" w14:paraId="4E96075F" w14:textId="77777777" w:rsidTr="008C5234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4085DE2C" w14:textId="77777777" w:rsidR="002E5881" w:rsidRPr="00950F1A" w:rsidRDefault="002E5881" w:rsidP="008C523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AA919FE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0" w:type="dxa"/>
            <w:gridSpan w:val="13"/>
          </w:tcPr>
          <w:p w14:paraId="74572792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50F1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E5881" w:rsidRPr="00950F1A" w14:paraId="0FAACE08" w14:textId="77777777" w:rsidTr="008C5234">
        <w:trPr>
          <w:trHeight w:val="261"/>
        </w:trPr>
        <w:tc>
          <w:tcPr>
            <w:tcW w:w="3510" w:type="dxa"/>
            <w:shd w:val="clear" w:color="auto" w:fill="auto"/>
          </w:tcPr>
          <w:p w14:paraId="6CA5A0C0" w14:textId="4DECABD0" w:rsidR="002E5881" w:rsidRPr="00950F1A" w:rsidRDefault="002E5881" w:rsidP="008C5234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50F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E2537" w:rsidRPr="00950F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9B5232" w:rsidRPr="00950F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="006E2537" w:rsidRPr="00950F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E2537" w:rsidRPr="00950F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7E43CE" w:rsidRPr="00950F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2914CC67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1DF25F91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648F079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73E5800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5DC2F68D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1B797769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E6B81C" w14:textId="77777777" w:rsidR="002E5881" w:rsidRPr="00950F1A" w:rsidRDefault="002E5881" w:rsidP="008C52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731D028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D0B5B09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07B02D35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CC301EE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302DB95D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52CFD93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0A08D39C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2E5881" w:rsidRPr="00950F1A" w14:paraId="5387A378" w14:textId="77777777" w:rsidTr="008C5234">
        <w:trPr>
          <w:trHeight w:val="261"/>
        </w:trPr>
        <w:tc>
          <w:tcPr>
            <w:tcW w:w="3510" w:type="dxa"/>
            <w:shd w:val="clear" w:color="auto" w:fill="auto"/>
          </w:tcPr>
          <w:p w14:paraId="26AED1E3" w14:textId="77777777" w:rsidR="002E5881" w:rsidRPr="00950F1A" w:rsidRDefault="002E5881" w:rsidP="008C5234">
            <w:pPr>
              <w:ind w:right="-90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1BB6C829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E298670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A1763B6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E58FB9B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6B955E2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5F207A25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FABC5F" w14:textId="77777777" w:rsidR="002E5881" w:rsidRPr="00950F1A" w:rsidRDefault="002E5881" w:rsidP="008C523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D198E08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86ABD1F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71E61D88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407F15B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5FC2E8C7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3690763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7F4D4CC8" w14:textId="77777777" w:rsidR="002E5881" w:rsidRPr="00950F1A" w:rsidRDefault="002E5881" w:rsidP="008C5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57EB1" w:rsidRPr="00950F1A" w14:paraId="3BDA7E2C" w14:textId="77777777" w:rsidTr="008C5234">
        <w:trPr>
          <w:trHeight w:val="261"/>
        </w:trPr>
        <w:tc>
          <w:tcPr>
            <w:tcW w:w="3510" w:type="dxa"/>
            <w:shd w:val="clear" w:color="auto" w:fill="auto"/>
          </w:tcPr>
          <w:p w14:paraId="15971487" w14:textId="63AD5832" w:rsidR="00457EB1" w:rsidRPr="00950F1A" w:rsidRDefault="00457EB1" w:rsidP="00457EB1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5FFB4207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520EF38" w14:textId="337BD708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8607AB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FE0FA2B" w14:textId="6B661F19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44,259</w:t>
            </w:r>
          </w:p>
        </w:tc>
        <w:tc>
          <w:tcPr>
            <w:tcW w:w="236" w:type="dxa"/>
            <w:shd w:val="clear" w:color="auto" w:fill="auto"/>
          </w:tcPr>
          <w:p w14:paraId="74EA35A9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58197FEA" w14:textId="35595354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4D2705" w14:textId="77777777" w:rsidR="00457EB1" w:rsidRPr="00950F1A" w:rsidRDefault="00457EB1" w:rsidP="00457EB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5BDEE40D" w14:textId="33C27230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44,259</w:t>
            </w:r>
          </w:p>
        </w:tc>
        <w:tc>
          <w:tcPr>
            <w:tcW w:w="236" w:type="dxa"/>
            <w:shd w:val="clear" w:color="auto" w:fill="auto"/>
          </w:tcPr>
          <w:p w14:paraId="10DF9C85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6D844CF7" w14:textId="2DF963BC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78997D8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4492F38A" w14:textId="11AE0C13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44,259</w:t>
            </w:r>
          </w:p>
        </w:tc>
        <w:tc>
          <w:tcPr>
            <w:tcW w:w="270" w:type="dxa"/>
          </w:tcPr>
          <w:p w14:paraId="5495C634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10E1A743" w14:textId="235CC8F4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44,259</w:t>
            </w:r>
          </w:p>
        </w:tc>
      </w:tr>
      <w:tr w:rsidR="00457EB1" w:rsidRPr="00950F1A" w14:paraId="099DE343" w14:textId="77777777" w:rsidTr="008C5234">
        <w:trPr>
          <w:trHeight w:val="261"/>
        </w:trPr>
        <w:tc>
          <w:tcPr>
            <w:tcW w:w="3510" w:type="dxa"/>
            <w:shd w:val="clear" w:color="auto" w:fill="auto"/>
          </w:tcPr>
          <w:p w14:paraId="482726BD" w14:textId="77777777" w:rsidR="00457EB1" w:rsidRPr="00950F1A" w:rsidRDefault="00457EB1" w:rsidP="00457EB1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10608D0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7F8CD978" w14:textId="30F52CFE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97FBC7D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146EF6D5" w14:textId="47C3F9F8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0000AE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1B26C8A3" w14:textId="02A1214F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(12</w:t>
            </w:r>
            <w:r w:rsidR="009B5232" w:rsidRPr="00950F1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50F1A">
              <w:rPr>
                <w:rFonts w:asciiTheme="majorBidi" w:hAnsiTheme="majorBidi" w:cstheme="majorBidi"/>
                <w:sz w:val="24"/>
                <w:szCs w:val="24"/>
              </w:rPr>
              <w:t>,759)</w:t>
            </w:r>
          </w:p>
        </w:tc>
        <w:tc>
          <w:tcPr>
            <w:tcW w:w="236" w:type="dxa"/>
            <w:shd w:val="clear" w:color="auto" w:fill="auto"/>
          </w:tcPr>
          <w:p w14:paraId="39EBDC40" w14:textId="77777777" w:rsidR="00457EB1" w:rsidRPr="00950F1A" w:rsidRDefault="00457EB1" w:rsidP="00457EB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86D4C02" w14:textId="2267FD22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(120,759)</w:t>
            </w:r>
          </w:p>
        </w:tc>
        <w:tc>
          <w:tcPr>
            <w:tcW w:w="236" w:type="dxa"/>
            <w:shd w:val="clear" w:color="auto" w:fill="auto"/>
          </w:tcPr>
          <w:p w14:paraId="0409AA85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01DF4FDE" w14:textId="0C158C75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(120,502)</w:t>
            </w:r>
          </w:p>
        </w:tc>
        <w:tc>
          <w:tcPr>
            <w:tcW w:w="270" w:type="dxa"/>
          </w:tcPr>
          <w:p w14:paraId="6F0796D1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1131BF5A" w14:textId="35E7A2D5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3C8687A2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100E2493" w14:textId="39960E49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(120,502)</w:t>
            </w:r>
          </w:p>
        </w:tc>
      </w:tr>
      <w:tr w:rsidR="00457EB1" w:rsidRPr="00950F1A" w14:paraId="02A736D6" w14:textId="77777777" w:rsidTr="008C5234">
        <w:trPr>
          <w:trHeight w:val="261"/>
        </w:trPr>
        <w:tc>
          <w:tcPr>
            <w:tcW w:w="3510" w:type="dxa"/>
            <w:shd w:val="clear" w:color="auto" w:fill="auto"/>
          </w:tcPr>
          <w:p w14:paraId="5C38C32A" w14:textId="0C1D5819" w:rsidR="00457EB1" w:rsidRPr="00950F1A" w:rsidRDefault="00457EB1" w:rsidP="00457EB1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  <w:r w:rsidRPr="00950F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*</w:t>
            </w:r>
          </w:p>
        </w:tc>
        <w:tc>
          <w:tcPr>
            <w:tcW w:w="270" w:type="dxa"/>
          </w:tcPr>
          <w:p w14:paraId="08A40637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178F2B4C" w14:textId="084A505C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(780)</w:t>
            </w:r>
          </w:p>
        </w:tc>
        <w:tc>
          <w:tcPr>
            <w:tcW w:w="270" w:type="dxa"/>
          </w:tcPr>
          <w:p w14:paraId="6A7CC8BD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02DFB76" w14:textId="44596A8C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14C0ED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2A39FC85" w14:textId="3D7DCC31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994B8B" w14:textId="77777777" w:rsidR="00457EB1" w:rsidRPr="00950F1A" w:rsidRDefault="00457EB1" w:rsidP="00457EB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CF3C313" w14:textId="39C758A3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(78</w:t>
            </w:r>
            <w:r w:rsidR="009B5232" w:rsidRPr="00950F1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50F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E8F96DB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259B1911" w14:textId="0717B3BD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(780)</w:t>
            </w:r>
          </w:p>
        </w:tc>
        <w:tc>
          <w:tcPr>
            <w:tcW w:w="270" w:type="dxa"/>
          </w:tcPr>
          <w:p w14:paraId="4A1D5BEB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635C2FCB" w14:textId="2B897313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2A26E63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0C71BE89" w14:textId="4CAED199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(780)</w:t>
            </w:r>
          </w:p>
        </w:tc>
      </w:tr>
      <w:tr w:rsidR="00457EB1" w:rsidRPr="00950F1A" w14:paraId="29E2178A" w14:textId="77777777" w:rsidTr="008C5234">
        <w:tc>
          <w:tcPr>
            <w:tcW w:w="3510" w:type="dxa"/>
            <w:shd w:val="clear" w:color="auto" w:fill="auto"/>
          </w:tcPr>
          <w:p w14:paraId="23AA619B" w14:textId="77777777" w:rsidR="00457EB1" w:rsidRPr="00950F1A" w:rsidRDefault="00457EB1" w:rsidP="00457EB1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A6F3652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350" w:type="dxa"/>
          </w:tcPr>
          <w:p w14:paraId="7783DEC6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19063CDB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F5958D4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1B18A7E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531AD692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7A66DDD" w14:textId="77777777" w:rsidR="00457EB1" w:rsidRPr="00950F1A" w:rsidRDefault="00457EB1" w:rsidP="00457EB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6D1946C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137C49B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137E5231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7023DA25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350" w:type="dxa"/>
          </w:tcPr>
          <w:p w14:paraId="2A74AE0F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9464F96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350" w:type="dxa"/>
          </w:tcPr>
          <w:p w14:paraId="79681B09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</w:tr>
      <w:tr w:rsidR="00457EB1" w:rsidRPr="00950F1A" w14:paraId="1C4E65BF" w14:textId="77777777" w:rsidTr="008C5234">
        <w:trPr>
          <w:trHeight w:val="261"/>
        </w:trPr>
        <w:tc>
          <w:tcPr>
            <w:tcW w:w="3510" w:type="dxa"/>
            <w:shd w:val="clear" w:color="auto" w:fill="auto"/>
          </w:tcPr>
          <w:p w14:paraId="61ADD8EE" w14:textId="2C2CA372" w:rsidR="00457EB1" w:rsidRPr="00950F1A" w:rsidRDefault="00457EB1" w:rsidP="00457EB1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50F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950F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950F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65680D75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350" w:type="dxa"/>
          </w:tcPr>
          <w:p w14:paraId="63D92A07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1D2E374C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10C0F8A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6BCEC10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68B8EDDD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98A1F23" w14:textId="77777777" w:rsidR="00457EB1" w:rsidRPr="00950F1A" w:rsidRDefault="00457EB1" w:rsidP="00457EB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2D9521C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62FF88E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395F2725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126D7BD4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350" w:type="dxa"/>
          </w:tcPr>
          <w:p w14:paraId="0D342F23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26011142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350" w:type="dxa"/>
          </w:tcPr>
          <w:p w14:paraId="11FFC5A7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GB"/>
              </w:rPr>
            </w:pPr>
          </w:p>
        </w:tc>
      </w:tr>
      <w:tr w:rsidR="00457EB1" w:rsidRPr="00950F1A" w14:paraId="150AFA16" w14:textId="77777777" w:rsidTr="008C5234">
        <w:trPr>
          <w:trHeight w:val="261"/>
        </w:trPr>
        <w:tc>
          <w:tcPr>
            <w:tcW w:w="3510" w:type="dxa"/>
            <w:shd w:val="clear" w:color="auto" w:fill="auto"/>
          </w:tcPr>
          <w:p w14:paraId="06A20E35" w14:textId="77777777" w:rsidR="00457EB1" w:rsidRPr="00950F1A" w:rsidRDefault="00457EB1" w:rsidP="00457EB1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1207B51D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CBBD34E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CA632E6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EFB7A0B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085E5B1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6BC98E24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E5EE8ED" w14:textId="77777777" w:rsidR="00457EB1" w:rsidRPr="00950F1A" w:rsidRDefault="00457EB1" w:rsidP="00457EB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A1A8AAB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74668EF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2334761D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2EA3EF7B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62271D52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19CB240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436F0476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457EB1" w:rsidRPr="00950F1A" w14:paraId="5E5F8A5C" w14:textId="77777777" w:rsidTr="008C5234">
        <w:trPr>
          <w:trHeight w:val="261"/>
        </w:trPr>
        <w:tc>
          <w:tcPr>
            <w:tcW w:w="3510" w:type="dxa"/>
            <w:shd w:val="clear" w:color="auto" w:fill="auto"/>
          </w:tcPr>
          <w:p w14:paraId="6128E1F3" w14:textId="6C35B6A9" w:rsidR="00457EB1" w:rsidRPr="00950F1A" w:rsidRDefault="00457EB1" w:rsidP="00457E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78711DD0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6919C0A" w14:textId="7A0A9AA4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1BFFA1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C2A8EB8" w14:textId="03DB7E98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42,342</w:t>
            </w:r>
          </w:p>
        </w:tc>
        <w:tc>
          <w:tcPr>
            <w:tcW w:w="236" w:type="dxa"/>
            <w:shd w:val="clear" w:color="auto" w:fill="auto"/>
          </w:tcPr>
          <w:p w14:paraId="47B1EA68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0F7A6F27" w14:textId="1694335C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06D6B3" w14:textId="77777777" w:rsidR="00457EB1" w:rsidRPr="00950F1A" w:rsidRDefault="00457EB1" w:rsidP="00457EB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C677F53" w14:textId="4E83155B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42,342</w:t>
            </w:r>
          </w:p>
        </w:tc>
        <w:tc>
          <w:tcPr>
            <w:tcW w:w="236" w:type="dxa"/>
            <w:shd w:val="clear" w:color="auto" w:fill="auto"/>
          </w:tcPr>
          <w:p w14:paraId="798C5503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17A64755" w14:textId="15D72219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0B4971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090D4B6C" w14:textId="7943CAFB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42,342</w:t>
            </w:r>
          </w:p>
        </w:tc>
        <w:tc>
          <w:tcPr>
            <w:tcW w:w="270" w:type="dxa"/>
          </w:tcPr>
          <w:p w14:paraId="5E1319C4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1DD06280" w14:textId="38CEFE56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42,342</w:t>
            </w:r>
          </w:p>
        </w:tc>
      </w:tr>
      <w:tr w:rsidR="00457EB1" w:rsidRPr="00950F1A" w14:paraId="32A3B473" w14:textId="77777777" w:rsidTr="008C5234">
        <w:trPr>
          <w:trHeight w:val="261"/>
        </w:trPr>
        <w:tc>
          <w:tcPr>
            <w:tcW w:w="3510" w:type="dxa"/>
            <w:shd w:val="clear" w:color="auto" w:fill="auto"/>
          </w:tcPr>
          <w:p w14:paraId="124BDEAA" w14:textId="77777777" w:rsidR="00457EB1" w:rsidRPr="00950F1A" w:rsidRDefault="00457EB1" w:rsidP="00457EB1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3A9E12D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7301E6A" w14:textId="78000C85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0BA2A5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56B817C" w14:textId="34ED3E02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536177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61CEEFE4" w14:textId="0C70979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950F1A">
              <w:rPr>
                <w:rFonts w:asciiTheme="majorBidi" w:hAnsiTheme="majorBidi" w:cstheme="majorBidi"/>
                <w:sz w:val="24"/>
                <w:szCs w:val="24"/>
              </w:rPr>
              <w:t>155,259</w:t>
            </w:r>
            <w:r w:rsidRPr="00950F1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AD5D99D" w14:textId="77777777" w:rsidR="00457EB1" w:rsidRPr="00950F1A" w:rsidRDefault="00457EB1" w:rsidP="00457EB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90A496E" w14:textId="56742C8F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950F1A">
              <w:rPr>
                <w:rFonts w:asciiTheme="majorBidi" w:hAnsiTheme="majorBidi" w:cstheme="majorBidi"/>
                <w:sz w:val="24"/>
                <w:szCs w:val="24"/>
              </w:rPr>
              <w:t>155,259</w:t>
            </w:r>
            <w:r w:rsidRPr="00950F1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AAFE24A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48892F36" w14:textId="32B3C158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(154,68</w:t>
            </w:r>
            <w:r w:rsidR="009B5232" w:rsidRPr="00950F1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50F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1E50E0C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5B58BD9F" w14:textId="073D29A9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6F5FBD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29B8D3D7" w14:textId="52B97A5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(154,68</w:t>
            </w:r>
            <w:r w:rsidR="009B5232" w:rsidRPr="00950F1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50F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57EB1" w:rsidRPr="00950F1A" w14:paraId="3E4D8432" w14:textId="77777777" w:rsidTr="008C5234">
        <w:trPr>
          <w:trHeight w:val="261"/>
        </w:trPr>
        <w:tc>
          <w:tcPr>
            <w:tcW w:w="3510" w:type="dxa"/>
            <w:shd w:val="clear" w:color="auto" w:fill="auto"/>
          </w:tcPr>
          <w:p w14:paraId="4D4E7558" w14:textId="5CC97A11" w:rsidR="00457EB1" w:rsidRPr="00950F1A" w:rsidRDefault="00457EB1" w:rsidP="00457EB1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  <w:r w:rsidRPr="00950F1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*</w:t>
            </w:r>
          </w:p>
        </w:tc>
        <w:tc>
          <w:tcPr>
            <w:tcW w:w="270" w:type="dxa"/>
          </w:tcPr>
          <w:p w14:paraId="55F89B71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3D701C29" w14:textId="5BF3D512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270" w:type="dxa"/>
          </w:tcPr>
          <w:p w14:paraId="10F53022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94436A9" w14:textId="3441F612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F1AE9D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2AC47FDF" w14:textId="6189E4E8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6A68C0" w14:textId="77777777" w:rsidR="00457EB1" w:rsidRPr="00950F1A" w:rsidRDefault="00457EB1" w:rsidP="00457EB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0416651" w14:textId="021F865B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236" w:type="dxa"/>
            <w:shd w:val="clear" w:color="auto" w:fill="auto"/>
          </w:tcPr>
          <w:p w14:paraId="27FEFFBA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1384" w:type="dxa"/>
            <w:shd w:val="clear" w:color="auto" w:fill="auto"/>
          </w:tcPr>
          <w:p w14:paraId="7CA5554A" w14:textId="0E71FE05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270" w:type="dxa"/>
          </w:tcPr>
          <w:p w14:paraId="6DC5E61A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5C1954C7" w14:textId="462AB8B2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D62E55" w14:textId="77777777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6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7DBC5D20" w14:textId="6FFC5BF4" w:rsidR="00457EB1" w:rsidRPr="00950F1A" w:rsidRDefault="00457EB1" w:rsidP="0045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50F1A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</w:tr>
    </w:tbl>
    <w:p w14:paraId="4C76F6E3" w14:textId="77777777" w:rsidR="002B54E0" w:rsidRDefault="002B54E0" w:rsidP="002B54E0">
      <w:pPr>
        <w:ind w:right="267"/>
        <w:jc w:val="thaiDistribute"/>
        <w:rPr>
          <w:rFonts w:asciiTheme="majorBidi" w:hAnsiTheme="majorBidi" w:cstheme="majorBidi"/>
          <w:sz w:val="24"/>
          <w:szCs w:val="24"/>
        </w:rPr>
      </w:pPr>
    </w:p>
    <w:p w14:paraId="0A881587" w14:textId="00BC15A8" w:rsidR="00325FF4" w:rsidRPr="00950F1A" w:rsidRDefault="00325FF4" w:rsidP="002E5881">
      <w:pPr>
        <w:tabs>
          <w:tab w:val="clear" w:pos="454"/>
        </w:tabs>
        <w:spacing w:line="240" w:lineRule="auto"/>
        <w:ind w:left="630" w:right="87"/>
        <w:jc w:val="thaiDistribute"/>
        <w:rPr>
          <w:rFonts w:asciiTheme="majorBidi" w:hAnsiTheme="majorBidi" w:cstheme="majorBidi"/>
          <w:sz w:val="24"/>
          <w:szCs w:val="24"/>
        </w:rPr>
      </w:pPr>
      <w:r w:rsidRPr="00950F1A">
        <w:rPr>
          <w:rFonts w:asciiTheme="majorBidi" w:hAnsiTheme="majorBidi" w:cstheme="majorBidi"/>
          <w:i/>
          <w:iCs/>
          <w:sz w:val="24"/>
          <w:szCs w:val="24"/>
        </w:rPr>
        <w:t xml:space="preserve">* </w:t>
      </w:r>
      <w:r w:rsidRPr="00950F1A">
        <w:rPr>
          <w:rFonts w:asciiTheme="majorBidi" w:hAnsiTheme="majorBidi" w:cstheme="majorBidi"/>
          <w:sz w:val="24"/>
          <w:szCs w:val="24"/>
          <w:cs/>
        </w:rPr>
        <w:t>สัญญาซื้อขายเงินตราต่างประเทศล่วงหน้าวัดมูลค่าด้วยมูลค่ายุติธรรมในงบฐานะการเงินด้วยราคาตลาด</w:t>
      </w:r>
    </w:p>
    <w:p w14:paraId="38577F56" w14:textId="7FA3DD8A" w:rsidR="002B54E0" w:rsidRPr="002B54E0" w:rsidRDefault="002B54E0" w:rsidP="002B54E0">
      <w:pPr>
        <w:ind w:right="267"/>
        <w:jc w:val="thaiDistribute"/>
        <w:rPr>
          <w:rFonts w:asciiTheme="majorBidi" w:hAnsiTheme="majorBidi" w:cstheme="majorBidi"/>
          <w:sz w:val="30"/>
          <w:szCs w:val="30"/>
          <w:cs/>
        </w:rPr>
        <w:sectPr w:rsidR="002B54E0" w:rsidRPr="002B54E0" w:rsidSect="00DF7534">
          <w:headerReference w:type="default" r:id="rId13"/>
          <w:footerReference w:type="default" r:id="rId14"/>
          <w:pgSz w:w="16834" w:h="11909" w:orient="landscape" w:code="9"/>
          <w:pgMar w:top="1152" w:right="691" w:bottom="1152" w:left="576" w:header="720" w:footer="720" w:gutter="0"/>
          <w:paperSrc w:first="7" w:other="7"/>
          <w:pgNumType w:start="23"/>
          <w:cols w:space="720"/>
          <w:docGrid w:linePitch="360"/>
        </w:sectPr>
      </w:pPr>
    </w:p>
    <w:p w14:paraId="5789D425" w14:textId="44B397B3" w:rsidR="00277140" w:rsidRDefault="00277140" w:rsidP="00732D97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0E8A8B14" w14:textId="77777777" w:rsidR="00277140" w:rsidRPr="00A72F1B" w:rsidRDefault="00277140" w:rsidP="00277140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86"/>
        <w:gridCol w:w="272"/>
        <w:gridCol w:w="1153"/>
      </w:tblGrid>
      <w:tr w:rsidR="00277140" w:rsidRPr="006A35D3" w14:paraId="3A28695C" w14:textId="77777777" w:rsidTr="003C38DC">
        <w:trPr>
          <w:tblHeader/>
        </w:trPr>
        <w:tc>
          <w:tcPr>
            <w:tcW w:w="3578" w:type="pct"/>
          </w:tcPr>
          <w:p w14:paraId="341A06D6" w14:textId="77777777" w:rsidR="00277140" w:rsidRPr="00325FF4" w:rsidRDefault="00277140" w:rsidP="003C3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6584FE9B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25FF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325FF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325FF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br/>
              <w:t>งบการเงินเฉพาะกิจการ</w:t>
            </w:r>
          </w:p>
        </w:tc>
      </w:tr>
      <w:tr w:rsidR="00277140" w:rsidRPr="006A35D3" w14:paraId="2BD66031" w14:textId="77777777" w:rsidTr="003C38DC">
        <w:trPr>
          <w:tblHeader/>
        </w:trPr>
        <w:tc>
          <w:tcPr>
            <w:tcW w:w="3578" w:type="pct"/>
          </w:tcPr>
          <w:p w14:paraId="3B5EBB39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3C415A84" w14:textId="206B842D" w:rsidR="00277140" w:rsidRPr="00325FF4" w:rsidRDefault="006E2537" w:rsidP="003C38D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9B5232" w:rsidRPr="009B5232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323A4781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00D5F9A2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25FF4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325FF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277140" w:rsidRPr="006A35D3" w14:paraId="3C6F36BD" w14:textId="77777777" w:rsidTr="003C38DC">
        <w:trPr>
          <w:tblHeader/>
        </w:trPr>
        <w:tc>
          <w:tcPr>
            <w:tcW w:w="3578" w:type="pct"/>
          </w:tcPr>
          <w:p w14:paraId="5A351550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417F776A" w14:textId="77777777" w:rsidR="00277140" w:rsidRPr="00325FF4" w:rsidRDefault="00277140" w:rsidP="003C38D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5FF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5214FB78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09FFFBE5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25FF4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</w:tr>
      <w:tr w:rsidR="00277140" w:rsidRPr="006A35D3" w14:paraId="05E0AE42" w14:textId="77777777" w:rsidTr="00325FF4">
        <w:trPr>
          <w:trHeight w:val="281"/>
          <w:tblHeader/>
        </w:trPr>
        <w:tc>
          <w:tcPr>
            <w:tcW w:w="3578" w:type="pct"/>
          </w:tcPr>
          <w:p w14:paraId="1193D37E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22" w:type="pct"/>
            <w:gridSpan w:val="3"/>
          </w:tcPr>
          <w:p w14:paraId="6F2552A6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25FF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77140" w:rsidRPr="006A35D3" w14:paraId="5C87300C" w14:textId="77777777" w:rsidTr="003C38DC">
        <w:tc>
          <w:tcPr>
            <w:tcW w:w="3578" w:type="pct"/>
          </w:tcPr>
          <w:p w14:paraId="1789C883" w14:textId="77777777" w:rsidR="00277140" w:rsidRPr="00325FF4" w:rsidRDefault="00277140" w:rsidP="003C3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2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6" w:type="pct"/>
          </w:tcPr>
          <w:p w14:paraId="1BDDF55A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2D1A342B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6150317B" w14:textId="77777777" w:rsidR="00277140" w:rsidRPr="00325FF4" w:rsidRDefault="00277140" w:rsidP="003C38DC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77140" w:rsidRPr="006A35D3" w14:paraId="7EB5CEF0" w14:textId="77777777" w:rsidTr="003C38DC">
        <w:tc>
          <w:tcPr>
            <w:tcW w:w="3578" w:type="pct"/>
          </w:tcPr>
          <w:p w14:paraId="494B1992" w14:textId="77777777" w:rsidR="00277140" w:rsidRPr="00325FF4" w:rsidRDefault="00277140" w:rsidP="003C3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25FF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</w:t>
            </w:r>
            <w:r w:rsidRPr="00325FF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25FF4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อุปกรณ์</w:t>
            </w:r>
            <w:r w:rsidRPr="00325FF4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25FF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และซอฟต์แวร์</w:t>
            </w:r>
            <w:r w:rsidRPr="00325FF4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0CE61" w14:textId="267B17C6" w:rsidR="00277140" w:rsidRPr="00325FF4" w:rsidRDefault="00793386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1,776</w:t>
            </w:r>
          </w:p>
        </w:tc>
        <w:tc>
          <w:tcPr>
            <w:tcW w:w="148" w:type="pct"/>
            <w:shd w:val="clear" w:color="auto" w:fill="auto"/>
          </w:tcPr>
          <w:p w14:paraId="429A3EFF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326F9BB9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25FF4">
              <w:rPr>
                <w:rFonts w:ascii="Angsana New" w:hAnsi="Angsana New"/>
                <w:sz w:val="30"/>
                <w:szCs w:val="30"/>
              </w:rPr>
              <w:t>2,196</w:t>
            </w:r>
          </w:p>
        </w:tc>
      </w:tr>
      <w:tr w:rsidR="00277140" w:rsidRPr="006A35D3" w14:paraId="5356B540" w14:textId="77777777" w:rsidTr="003C38DC">
        <w:tc>
          <w:tcPr>
            <w:tcW w:w="3578" w:type="pct"/>
          </w:tcPr>
          <w:p w14:paraId="1FD0B903" w14:textId="77777777" w:rsidR="00277140" w:rsidRPr="00325FF4" w:rsidRDefault="00277140" w:rsidP="003C3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5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66A41" w14:textId="44D6525B" w:rsidR="00277140" w:rsidRPr="00325FF4" w:rsidRDefault="00793386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1,776</w:t>
            </w:r>
          </w:p>
        </w:tc>
        <w:tc>
          <w:tcPr>
            <w:tcW w:w="148" w:type="pct"/>
            <w:shd w:val="clear" w:color="auto" w:fill="auto"/>
          </w:tcPr>
          <w:p w14:paraId="7F3701FF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C54914A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25FF4">
              <w:rPr>
                <w:rFonts w:ascii="Angsana New" w:hAnsi="Angsana New"/>
                <w:b/>
                <w:bCs/>
                <w:sz w:val="30"/>
                <w:szCs w:val="30"/>
              </w:rPr>
              <w:t>2,196</w:t>
            </w:r>
          </w:p>
        </w:tc>
      </w:tr>
      <w:tr w:rsidR="00277140" w:rsidRPr="006A35D3" w14:paraId="212CBD45" w14:textId="77777777" w:rsidTr="009561F2">
        <w:trPr>
          <w:trHeight w:val="197"/>
        </w:trPr>
        <w:tc>
          <w:tcPr>
            <w:tcW w:w="3578" w:type="pct"/>
          </w:tcPr>
          <w:p w14:paraId="40742B59" w14:textId="77777777" w:rsidR="00277140" w:rsidRPr="00A72F1B" w:rsidRDefault="00277140" w:rsidP="00956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43AFB9AB" w14:textId="77777777" w:rsidR="00277140" w:rsidRPr="009561F2" w:rsidRDefault="00277140" w:rsidP="00956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148" w:type="pct"/>
          </w:tcPr>
          <w:p w14:paraId="4772A1C6" w14:textId="77777777" w:rsidR="00277140" w:rsidRPr="009561F2" w:rsidRDefault="00277140" w:rsidP="00956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2" w:space="0" w:color="auto"/>
            </w:tcBorders>
            <w:shd w:val="clear" w:color="auto" w:fill="auto"/>
          </w:tcPr>
          <w:p w14:paraId="13B4FBCE" w14:textId="77777777" w:rsidR="00277140" w:rsidRPr="009561F2" w:rsidRDefault="00277140" w:rsidP="00956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eastAsia="en-US"/>
              </w:rPr>
            </w:pPr>
          </w:p>
        </w:tc>
      </w:tr>
      <w:tr w:rsidR="00277140" w:rsidRPr="006A35D3" w14:paraId="60954EDC" w14:textId="77777777" w:rsidTr="003C38DC">
        <w:tc>
          <w:tcPr>
            <w:tcW w:w="3578" w:type="pct"/>
          </w:tcPr>
          <w:p w14:paraId="4C65B2B8" w14:textId="77777777" w:rsidR="00277140" w:rsidRPr="00325FF4" w:rsidRDefault="00277140" w:rsidP="003C3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25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46" w:type="pct"/>
          </w:tcPr>
          <w:p w14:paraId="74860E96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55EA9736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23B7E33D" w14:textId="77777777" w:rsidR="00277140" w:rsidRPr="00325FF4" w:rsidRDefault="00277140" w:rsidP="003C3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7140" w:rsidRPr="006A35D3" w14:paraId="1C523EA1" w14:textId="77777777" w:rsidTr="003C38DC">
        <w:tc>
          <w:tcPr>
            <w:tcW w:w="3578" w:type="pct"/>
          </w:tcPr>
          <w:p w14:paraId="5AFF347F" w14:textId="77777777" w:rsidR="00277140" w:rsidRPr="00325FF4" w:rsidRDefault="00277140" w:rsidP="003C3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25FF4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เลตเตอร์ออฟเครดิตที่ยังไม่ได้ใช้สำหรับซื้อสินค้าและวัตถุดิบ</w:t>
            </w:r>
          </w:p>
        </w:tc>
        <w:tc>
          <w:tcPr>
            <w:tcW w:w="646" w:type="pct"/>
          </w:tcPr>
          <w:p w14:paraId="0B8DDF88" w14:textId="25541C27" w:rsidR="00277140" w:rsidRPr="00325FF4" w:rsidRDefault="00793386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9B5232" w:rsidRPr="009B5232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,635</w:t>
            </w:r>
          </w:p>
        </w:tc>
        <w:tc>
          <w:tcPr>
            <w:tcW w:w="148" w:type="pct"/>
          </w:tcPr>
          <w:p w14:paraId="5CC50D64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14:paraId="0E9F9CE2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25FF4">
              <w:rPr>
                <w:rFonts w:ascii="Angsana New" w:hAnsi="Angsana New"/>
                <w:sz w:val="30"/>
                <w:szCs w:val="30"/>
              </w:rPr>
              <w:t>13,895</w:t>
            </w:r>
          </w:p>
        </w:tc>
      </w:tr>
      <w:tr w:rsidR="00277140" w:rsidRPr="006A35D3" w14:paraId="5EE74FB6" w14:textId="77777777" w:rsidTr="003C38DC">
        <w:tc>
          <w:tcPr>
            <w:tcW w:w="3578" w:type="pct"/>
          </w:tcPr>
          <w:p w14:paraId="1A3966A1" w14:textId="77777777" w:rsidR="00277140" w:rsidRPr="00325FF4" w:rsidRDefault="00277140" w:rsidP="003C3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25FF4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2722F48C" w14:textId="73F8B796" w:rsidR="00277140" w:rsidRPr="00325FF4" w:rsidRDefault="00793386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1,769</w:t>
            </w:r>
          </w:p>
        </w:tc>
        <w:tc>
          <w:tcPr>
            <w:tcW w:w="148" w:type="pct"/>
          </w:tcPr>
          <w:p w14:paraId="030C7255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F8AE7B2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25FF4">
              <w:rPr>
                <w:rFonts w:ascii="Angsana New" w:hAnsi="Angsana New"/>
                <w:sz w:val="30"/>
                <w:szCs w:val="30"/>
              </w:rPr>
              <w:t>1,769</w:t>
            </w:r>
          </w:p>
        </w:tc>
      </w:tr>
      <w:tr w:rsidR="00277140" w:rsidRPr="006A35D3" w14:paraId="6CA996CC" w14:textId="77777777" w:rsidTr="003C38DC">
        <w:tc>
          <w:tcPr>
            <w:tcW w:w="3578" w:type="pct"/>
          </w:tcPr>
          <w:p w14:paraId="6AE9E4DD" w14:textId="77777777" w:rsidR="00277140" w:rsidRPr="00325FF4" w:rsidRDefault="00277140" w:rsidP="003C3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29FDD3C5" w14:textId="013398D6" w:rsidR="00277140" w:rsidRPr="00325FF4" w:rsidRDefault="00793386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12,4</w:t>
            </w:r>
            <w:r w:rsidR="009B5232" w:rsidRPr="009B523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8" w:type="pct"/>
          </w:tcPr>
          <w:p w14:paraId="09B1EC2F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9BE82B9" w14:textId="77777777" w:rsidR="00277140" w:rsidRPr="00325FF4" w:rsidRDefault="00277140" w:rsidP="003C38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25FF4">
              <w:rPr>
                <w:rFonts w:ascii="Angsana New" w:hAnsi="Angsana New"/>
                <w:b/>
                <w:bCs/>
                <w:sz w:val="30"/>
                <w:szCs w:val="30"/>
              </w:rPr>
              <w:t>15,664</w:t>
            </w:r>
          </w:p>
        </w:tc>
      </w:tr>
    </w:tbl>
    <w:p w14:paraId="2FA035D0" w14:textId="77777777" w:rsidR="00277140" w:rsidRPr="00A72F1B" w:rsidRDefault="00277140" w:rsidP="00277140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0273622" w14:textId="56AB07F8" w:rsidR="0089682B" w:rsidRDefault="00745DA5" w:rsidP="00732D97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7F1336"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เหตุการณ์ภายหลังรอบระยะเวลารายงาน</w:t>
      </w:r>
    </w:p>
    <w:p w14:paraId="4D6D906F" w14:textId="77777777" w:rsidR="00A72F1B" w:rsidRPr="00A72F1B" w:rsidRDefault="00A72F1B" w:rsidP="00A72F1B">
      <w:pPr>
        <w:rPr>
          <w:cs/>
          <w:lang w:eastAsia="x-none"/>
        </w:rPr>
      </w:pPr>
    </w:p>
    <w:p w14:paraId="2B54B37C" w14:textId="5DFB3F9D" w:rsidR="00651EEB" w:rsidRDefault="00E4664C" w:rsidP="00A7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A72F1B" w:rsidRPr="00A72F1B">
        <w:rPr>
          <w:rFonts w:ascii="Angsana New" w:hAnsi="Angsana New"/>
          <w:sz w:val="30"/>
          <w:szCs w:val="30"/>
          <w:cs/>
        </w:rPr>
        <w:t xml:space="preserve">วันที่ </w:t>
      </w:r>
      <w:r w:rsidR="00A72F1B" w:rsidRPr="00A72F1B">
        <w:rPr>
          <w:rFonts w:ascii="Angsana New" w:hAnsi="Angsana New"/>
          <w:sz w:val="30"/>
          <w:szCs w:val="30"/>
        </w:rPr>
        <w:t xml:space="preserve">21 </w:t>
      </w:r>
      <w:r w:rsidR="00A72F1B" w:rsidRPr="00A72F1B">
        <w:rPr>
          <w:rFonts w:ascii="Angsana New" w:hAnsi="Angsana New"/>
          <w:sz w:val="30"/>
          <w:szCs w:val="30"/>
          <w:cs/>
        </w:rPr>
        <w:t xml:space="preserve">กรกฎาคม </w:t>
      </w:r>
      <w:r w:rsidR="00A72F1B" w:rsidRPr="00A72F1B">
        <w:rPr>
          <w:rFonts w:ascii="Angsana New" w:hAnsi="Angsana New"/>
          <w:sz w:val="30"/>
          <w:szCs w:val="30"/>
        </w:rPr>
        <w:t xml:space="preserve">2568 </w:t>
      </w:r>
      <w:r w:rsidR="00A72F1B" w:rsidRPr="00A72F1B">
        <w:rPr>
          <w:rFonts w:ascii="Angsana New" w:hAnsi="Angsana New"/>
          <w:sz w:val="30"/>
          <w:szCs w:val="30"/>
          <w:cs/>
        </w:rPr>
        <w:t>ที่ประชุม</w:t>
      </w:r>
      <w:r>
        <w:rPr>
          <w:rFonts w:ascii="Angsana New" w:hAnsi="Angsana New" w:hint="cs"/>
          <w:sz w:val="30"/>
          <w:szCs w:val="30"/>
          <w:cs/>
        </w:rPr>
        <w:t>วิสามัญผู้ถือหุ้น</w:t>
      </w:r>
      <w:r w:rsidR="00A72F1B" w:rsidRPr="00A72F1B">
        <w:rPr>
          <w:rFonts w:ascii="Angsana New" w:hAnsi="Angsana New"/>
          <w:sz w:val="30"/>
          <w:szCs w:val="30"/>
          <w:cs/>
        </w:rPr>
        <w:t>ม</w:t>
      </w:r>
      <w:r w:rsidR="00A72F1B">
        <w:rPr>
          <w:rFonts w:ascii="Angsana New" w:hAnsi="Angsana New" w:hint="cs"/>
          <w:sz w:val="30"/>
          <w:szCs w:val="30"/>
          <w:cs/>
        </w:rPr>
        <w:t>ี</w:t>
      </w:r>
      <w:r w:rsidR="00A72F1B" w:rsidRPr="00A72F1B">
        <w:rPr>
          <w:rFonts w:ascii="Angsana New" w:hAnsi="Angsana New"/>
          <w:sz w:val="30"/>
          <w:szCs w:val="30"/>
          <w:cs/>
        </w:rPr>
        <w:t>มติอนุมัติการจ่าย</w:t>
      </w:r>
      <w:r>
        <w:rPr>
          <w:rFonts w:ascii="Angsana New" w:hAnsi="Angsana New" w:hint="cs"/>
          <w:sz w:val="30"/>
          <w:szCs w:val="30"/>
          <w:cs/>
        </w:rPr>
        <w:t>หุ้น</w:t>
      </w:r>
      <w:r w:rsidR="00A72F1B" w:rsidRPr="00A72F1B">
        <w:rPr>
          <w:rFonts w:ascii="Angsana New" w:hAnsi="Angsana New"/>
          <w:sz w:val="30"/>
          <w:szCs w:val="30"/>
          <w:cs/>
        </w:rPr>
        <w:t>ปันผล</w:t>
      </w:r>
      <w:r w:rsidR="00A72F1B">
        <w:rPr>
          <w:rFonts w:ascii="Angsana New" w:hAnsi="Angsana New" w:hint="cs"/>
          <w:sz w:val="30"/>
          <w:szCs w:val="30"/>
          <w:cs/>
        </w:rPr>
        <w:t>เพิ่มเติม</w:t>
      </w:r>
      <w:r w:rsidR="00A72F1B" w:rsidRPr="00A72F1B">
        <w:rPr>
          <w:rFonts w:ascii="Angsana New" w:hAnsi="Angsana New"/>
          <w:sz w:val="30"/>
          <w:szCs w:val="30"/>
          <w:cs/>
        </w:rPr>
        <w:t xml:space="preserve">สำหรับผลการดำเนินงานปี </w:t>
      </w:r>
      <w:r w:rsidR="00A72F1B" w:rsidRPr="00A72F1B">
        <w:rPr>
          <w:rFonts w:ascii="Angsana New" w:hAnsi="Angsana New"/>
          <w:sz w:val="30"/>
          <w:szCs w:val="30"/>
        </w:rPr>
        <w:t xml:space="preserve">2567 </w:t>
      </w:r>
      <w:r w:rsidR="00A72F1B" w:rsidRPr="00A72F1B">
        <w:rPr>
          <w:rFonts w:ascii="Angsana New" w:hAnsi="Angsana New"/>
          <w:sz w:val="30"/>
          <w:szCs w:val="30"/>
          <w:cs/>
        </w:rPr>
        <w:t>จำนวน</w:t>
      </w:r>
      <w:r w:rsidR="00E01F19">
        <w:rPr>
          <w:rFonts w:ascii="Angsana New" w:hAnsi="Angsana New"/>
          <w:sz w:val="30"/>
          <w:szCs w:val="30"/>
        </w:rPr>
        <w:t xml:space="preserve"> </w:t>
      </w:r>
      <w:r w:rsidR="00A72F1B" w:rsidRPr="00A72F1B">
        <w:rPr>
          <w:rFonts w:ascii="Angsana New" w:hAnsi="Angsana New"/>
          <w:sz w:val="30"/>
          <w:szCs w:val="30"/>
        </w:rPr>
        <w:t xml:space="preserve">148,038 </w:t>
      </w:r>
      <w:r w:rsidR="00A72F1B" w:rsidRPr="00A72F1B">
        <w:rPr>
          <w:rFonts w:ascii="Angsana New" w:hAnsi="Angsana New"/>
          <w:sz w:val="30"/>
          <w:szCs w:val="30"/>
          <w:cs/>
        </w:rPr>
        <w:t>หุ้น โดย</w:t>
      </w:r>
      <w:r>
        <w:rPr>
          <w:rFonts w:ascii="Angsana New" w:hAnsi="Angsana New" w:hint="cs"/>
          <w:sz w:val="30"/>
          <w:szCs w:val="30"/>
          <w:cs/>
        </w:rPr>
        <w:t>มี</w:t>
      </w:r>
      <w:r w:rsidR="00A72F1B" w:rsidRPr="00A72F1B">
        <w:rPr>
          <w:rFonts w:ascii="Angsana New" w:hAnsi="Angsana New"/>
          <w:sz w:val="30"/>
          <w:szCs w:val="30"/>
          <w:cs/>
        </w:rPr>
        <w:t xml:space="preserve">กำหนดจ่ายให้แก่ผู้ถือหุ้นภายในวันที่ </w:t>
      </w:r>
      <w:r w:rsidR="00A72F1B" w:rsidRPr="00A72F1B">
        <w:rPr>
          <w:rFonts w:ascii="Angsana New" w:hAnsi="Angsana New"/>
          <w:sz w:val="30"/>
          <w:szCs w:val="30"/>
        </w:rPr>
        <w:t xml:space="preserve">15 </w:t>
      </w:r>
      <w:r w:rsidR="00A72F1B" w:rsidRPr="00A72F1B">
        <w:rPr>
          <w:rFonts w:ascii="Angsana New" w:hAnsi="Angsana New"/>
          <w:sz w:val="30"/>
          <w:szCs w:val="30"/>
          <w:cs/>
        </w:rPr>
        <w:t xml:space="preserve">สิงหาคม </w:t>
      </w:r>
      <w:r w:rsidR="00A72F1B" w:rsidRPr="00A72F1B">
        <w:rPr>
          <w:rFonts w:ascii="Angsana New" w:hAnsi="Angsana New"/>
          <w:sz w:val="30"/>
          <w:szCs w:val="30"/>
        </w:rPr>
        <w:t>2568</w:t>
      </w:r>
      <w:r w:rsidR="0030378D">
        <w:rPr>
          <w:rFonts w:ascii="Angsana New" w:hAnsi="Angsana New" w:hint="cs"/>
          <w:sz w:val="30"/>
          <w:szCs w:val="30"/>
          <w:cs/>
        </w:rPr>
        <w:t xml:space="preserve"> และอนุมัติการเพิ่ม</w:t>
      </w:r>
      <w:r w:rsidR="00E01F19">
        <w:rPr>
          <w:rFonts w:ascii="Angsana New" w:hAnsi="Angsana New"/>
          <w:sz w:val="30"/>
          <w:szCs w:val="30"/>
        </w:rPr>
        <w:br/>
      </w:r>
      <w:r w:rsidR="0030378D">
        <w:rPr>
          <w:rFonts w:ascii="Angsana New" w:hAnsi="Angsana New" w:hint="cs"/>
          <w:sz w:val="30"/>
          <w:szCs w:val="30"/>
          <w:cs/>
        </w:rPr>
        <w:t xml:space="preserve">ทุนจดทะเบียนจำนวน </w:t>
      </w:r>
      <w:r w:rsidR="0030378D">
        <w:rPr>
          <w:rFonts w:ascii="Angsana New" w:hAnsi="Angsana New"/>
          <w:sz w:val="30"/>
          <w:szCs w:val="30"/>
        </w:rPr>
        <w:t xml:space="preserve">148,038 </w:t>
      </w:r>
      <w:r w:rsidR="0030378D">
        <w:rPr>
          <w:rFonts w:ascii="Angsana New" w:hAnsi="Angsana New" w:hint="cs"/>
          <w:sz w:val="30"/>
          <w:szCs w:val="30"/>
          <w:cs/>
        </w:rPr>
        <w:t>หุ้น เพื่อรองรับการจ่ายหุ้นปันผลดังกล่าว</w:t>
      </w:r>
    </w:p>
    <w:p w14:paraId="28C885BF" w14:textId="77777777" w:rsidR="00A72F1B" w:rsidRPr="00A72F1B" w:rsidRDefault="00A72F1B" w:rsidP="00A7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C9D89F" w14:textId="77777777" w:rsidR="00675FFF" w:rsidRPr="00675FFF" w:rsidRDefault="00675FFF" w:rsidP="0067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708335" w14:textId="77777777" w:rsidR="003C3662" w:rsidRPr="00325FF4" w:rsidRDefault="003C3662" w:rsidP="009C06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Theme="majorBidi" w:hAnsiTheme="majorBidi"/>
          <w:szCs w:val="18"/>
          <w:lang w:eastAsia="x-none"/>
        </w:rPr>
      </w:pPr>
    </w:p>
    <w:sectPr w:rsidR="003C3662" w:rsidRPr="00325FF4" w:rsidSect="00DF7534">
      <w:head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2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8C7FD" w14:textId="77777777" w:rsidR="00C05E8D" w:rsidRDefault="00C05E8D">
      <w:r>
        <w:separator/>
      </w:r>
    </w:p>
  </w:endnote>
  <w:endnote w:type="continuationSeparator" w:id="0">
    <w:p w14:paraId="4B1EBEF4" w14:textId="77777777" w:rsidR="00C05E8D" w:rsidRDefault="00C05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2589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0D8B66C" w14:textId="283E361E" w:rsidR="003A791E" w:rsidRPr="00C620EF" w:rsidRDefault="003A791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620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620E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620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F6FC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620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213425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B5F75ED" w14:textId="35A319DE" w:rsidR="00E8695B" w:rsidRPr="00C620EF" w:rsidRDefault="00E869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620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620E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620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F6FC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620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41E53" w14:textId="77777777" w:rsidR="00C05E8D" w:rsidRDefault="00C05E8D">
      <w:r>
        <w:separator/>
      </w:r>
    </w:p>
  </w:footnote>
  <w:footnote w:type="continuationSeparator" w:id="0">
    <w:p w14:paraId="1E86AF68" w14:textId="77777777" w:rsidR="00C05E8D" w:rsidRDefault="00C05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1376" w14:textId="36B1703B" w:rsidR="001875AA" w:rsidRDefault="001875AA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875AA">
      <w:rPr>
        <w:rFonts w:ascii="Angsana New" w:hAnsi="Angsana New"/>
        <w:b/>
        <w:bCs/>
        <w:sz w:val="32"/>
        <w:szCs w:val="32"/>
        <w:cs/>
      </w:rPr>
      <w:t>บริษัท พีเอ็มซี เลเบิล แมททีเรียลส์ จำกัด (มหาชน) และบริษัทย่อย</w:t>
    </w:r>
  </w:p>
  <w:p w14:paraId="56FACF04" w14:textId="77777777" w:rsidR="003A791E" w:rsidRPr="00A443A3" w:rsidRDefault="003A791E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A6E12D" w14:textId="25087696" w:rsidR="00CA706A" w:rsidRDefault="00CA706A" w:rsidP="00CA706A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bookmarkStart w:id="3" w:name="_Hlk97820638"/>
    <w:bookmarkStart w:id="4" w:name="_Hlk97820639"/>
    <w:bookmarkStart w:id="5" w:name="_Hlk97820640"/>
    <w:bookmarkStart w:id="6" w:name="_Hlk97820641"/>
    <w:bookmarkStart w:id="7" w:name="_Hlk97820642"/>
    <w:bookmarkStart w:id="8" w:name="_Hlk97820643"/>
    <w:bookmarkStart w:id="9" w:name="_Hlk97822277"/>
    <w:bookmarkStart w:id="10" w:name="_Hlk97822278"/>
    <w:bookmarkStart w:id="11" w:name="_Hlk97822279"/>
    <w:bookmarkStart w:id="12" w:name="_Hlk97822280"/>
    <w:bookmarkStart w:id="13" w:name="_Hlk97822281"/>
    <w:bookmarkStart w:id="14" w:name="_Hlk97822282"/>
    <w:r w:rsidRPr="00D32EDD">
      <w:rPr>
        <w:rFonts w:asciiTheme="majorBidi" w:hAnsiTheme="majorBidi" w:cstheme="majorBidi"/>
        <w:bCs/>
        <w:sz w:val="32"/>
        <w:szCs w:val="32"/>
        <w:cs/>
      </w:rPr>
      <w:t>สำหรับงวด</w:t>
    </w:r>
    <w:bookmarkStart w:id="15" w:name="_Hlk104556905"/>
    <w:r w:rsidR="0025391F" w:rsidRPr="00D32EDD">
      <w:rPr>
        <w:rFonts w:asciiTheme="majorBidi" w:hAnsiTheme="majorBidi" w:cstheme="majorBidi"/>
        <w:bCs/>
        <w:sz w:val="32"/>
        <w:szCs w:val="32"/>
        <w:cs/>
      </w:rPr>
      <w:t>สามเดือน</w:t>
    </w:r>
    <w:r w:rsidR="0025391F">
      <w:rPr>
        <w:rFonts w:asciiTheme="majorBidi" w:hAnsiTheme="majorBidi" w:cstheme="majorBidi" w:hint="cs"/>
        <w:bCs/>
        <w:sz w:val="32"/>
        <w:szCs w:val="32"/>
        <w:cs/>
        <w:lang w:bidi="th-TH"/>
      </w:rPr>
      <w:t>และหกเดือน</w:t>
    </w:r>
    <w:r w:rsidR="0025391F" w:rsidRPr="00D32EDD">
      <w:rPr>
        <w:rFonts w:asciiTheme="majorBidi" w:hAnsiTheme="majorBidi" w:cstheme="majorBidi"/>
        <w:bCs/>
        <w:sz w:val="32"/>
        <w:szCs w:val="32"/>
        <w:cs/>
      </w:rPr>
      <w:t xml:space="preserve">สิ้นสุดวันที่ </w:t>
    </w:r>
    <w:r w:rsidR="0025391F">
      <w:rPr>
        <w:rFonts w:asciiTheme="majorBidi" w:hAnsiTheme="majorBidi" w:cstheme="majorBidi"/>
        <w:bCs/>
        <w:sz w:val="32"/>
        <w:szCs w:val="32"/>
        <w:lang w:val="en-US"/>
      </w:rPr>
      <w:t>3</w:t>
    </w:r>
    <w:r w:rsidR="009B5232" w:rsidRPr="009B5232">
      <w:rPr>
        <w:rFonts w:asciiTheme="majorBidi" w:hAnsiTheme="majorBidi" w:cstheme="majorBidi"/>
        <w:bCs/>
        <w:sz w:val="32"/>
        <w:szCs w:val="32"/>
        <w:lang w:val="en-US" w:bidi="th-TH"/>
      </w:rPr>
      <w:t>0</w:t>
    </w:r>
    <w:r w:rsidR="0025391F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25391F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มิถุนายน</w:t>
    </w:r>
    <w:r w:rsidR="00700DF9">
      <w:rPr>
        <w:lang w:val="en-US"/>
      </w:rPr>
      <w:t xml:space="preserve"> </w:t>
    </w:r>
    <w:r w:rsidR="00522BF0">
      <w:rPr>
        <w:rFonts w:asciiTheme="majorBidi" w:hAnsiTheme="majorBidi" w:cstheme="majorBidi"/>
        <w:bCs/>
        <w:sz w:val="32"/>
        <w:szCs w:val="32"/>
        <w:lang w:val="en-US"/>
      </w:rPr>
      <w:t>256</w:t>
    </w:r>
    <w:bookmarkEnd w:id="3"/>
    <w:bookmarkEnd w:id="4"/>
    <w:bookmarkEnd w:id="5"/>
    <w:bookmarkEnd w:id="6"/>
    <w:bookmarkEnd w:id="7"/>
    <w:bookmarkEnd w:id="8"/>
    <w:bookmarkEnd w:id="15"/>
    <w:r w:rsidR="009939B4">
      <w:rPr>
        <w:rFonts w:asciiTheme="majorBidi" w:hAnsiTheme="majorBidi" w:cstheme="majorBidi"/>
        <w:bCs/>
        <w:sz w:val="32"/>
        <w:szCs w:val="32"/>
        <w:lang w:val="en-US"/>
      </w:rPr>
      <w:t>8</w:t>
    </w:r>
    <w:r w:rsidR="00FA1097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9"/>
    <w:bookmarkEnd w:id="10"/>
    <w:bookmarkEnd w:id="11"/>
    <w:bookmarkEnd w:id="12"/>
    <w:bookmarkEnd w:id="13"/>
    <w:bookmarkEnd w:id="14"/>
  </w:p>
  <w:p w14:paraId="5836359A" w14:textId="77777777" w:rsidR="003A791E" w:rsidRPr="00241A98" w:rsidRDefault="003A791E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61DA3" w14:textId="5167B250" w:rsidR="00222943" w:rsidRDefault="003A791E" w:rsidP="007763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630"/>
      <w:rPr>
        <w:rFonts w:ascii="Angsana New" w:hAnsi="Angsana New"/>
        <w:b/>
        <w:bCs/>
        <w:sz w:val="32"/>
        <w:szCs w:val="32"/>
      </w:rPr>
    </w:pPr>
    <w:r w:rsidRPr="000622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62273">
      <w:rPr>
        <w:rFonts w:ascii="Angsana New" w:hAnsi="Angsana New"/>
        <w:b/>
        <w:bCs/>
        <w:sz w:val="32"/>
        <w:szCs w:val="32"/>
        <w:cs/>
      </w:rPr>
      <w:t>พีเอ็มซี เลเบิล แมททีเรียลส์ จำกัด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 w:rsidR="006F3E38">
      <w:rPr>
        <w:rFonts w:ascii="Angsana New" w:hAnsi="Angsana New"/>
        <w:b/>
        <w:bCs/>
        <w:sz w:val="32"/>
        <w:szCs w:val="32"/>
      </w:rPr>
      <w:t>(</w:t>
    </w:r>
    <w:r w:rsidR="006F3E38">
      <w:rPr>
        <w:rFonts w:ascii="Angsana New" w:hAnsi="Angsana New" w:hint="cs"/>
        <w:b/>
        <w:bCs/>
        <w:sz w:val="32"/>
        <w:szCs w:val="32"/>
        <w:cs/>
      </w:rPr>
      <w:t>มหาชน</w:t>
    </w:r>
    <w:r w:rsidR="006F3E38">
      <w:rPr>
        <w:rFonts w:ascii="Angsana New" w:hAnsi="Angsana New"/>
        <w:b/>
        <w:bCs/>
        <w:sz w:val="32"/>
        <w:szCs w:val="32"/>
      </w:rPr>
      <w:t xml:space="preserve">) </w:t>
    </w:r>
    <w:r w:rsidR="00222943" w:rsidRPr="0022294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12C8CA1" w14:textId="77777777" w:rsidR="003A791E" w:rsidRPr="00A443A3" w:rsidRDefault="003A791E" w:rsidP="005C26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630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51BE863" w14:textId="104C8E06" w:rsidR="003A791E" w:rsidRPr="007D68D9" w:rsidRDefault="003A791E" w:rsidP="005C2607">
    <w:pPr>
      <w:pStyle w:val="acctmainheading"/>
      <w:spacing w:after="0" w:line="240" w:lineRule="auto"/>
      <w:ind w:firstLine="630"/>
      <w:rPr>
        <w:rFonts w:ascii="Angsana New" w:hAnsi="Angsana New" w:cs="Angsana New"/>
        <w:bCs/>
        <w:sz w:val="32"/>
        <w:szCs w:val="32"/>
        <w:rtl/>
        <w:cs/>
        <w:lang w:val="en-US" w:bidi="th-TH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 w:rsidR="003E73A5">
      <w:rPr>
        <w:rFonts w:ascii="Angsana New" w:hAnsi="Angsana New" w:cs="Angsana New" w:hint="cs"/>
        <w:bCs/>
        <w:sz w:val="32"/>
        <w:szCs w:val="32"/>
        <w:cs/>
        <w:lang w:bidi="th-TH"/>
      </w:rPr>
      <w:t>งวด</w:t>
    </w:r>
    <w:r w:rsidR="00700DF9" w:rsidRPr="00D32EDD">
      <w:rPr>
        <w:rFonts w:asciiTheme="majorBidi" w:hAnsiTheme="majorBidi" w:cstheme="majorBidi"/>
        <w:bCs/>
        <w:sz w:val="32"/>
        <w:szCs w:val="32"/>
        <w:cs/>
      </w:rPr>
      <w:t>สามเดือน</w:t>
    </w:r>
    <w:r w:rsidR="00700DF9">
      <w:rPr>
        <w:rFonts w:asciiTheme="majorBidi" w:hAnsiTheme="majorBidi" w:cstheme="majorBidi" w:hint="cs"/>
        <w:bCs/>
        <w:sz w:val="32"/>
        <w:szCs w:val="32"/>
        <w:cs/>
        <w:lang w:bidi="th-TH"/>
      </w:rPr>
      <w:t>และหกเดือน</w:t>
    </w:r>
    <w:r w:rsidR="00700DF9" w:rsidRPr="00D32EDD">
      <w:rPr>
        <w:rFonts w:asciiTheme="majorBidi" w:hAnsiTheme="majorBidi" w:cstheme="majorBidi"/>
        <w:bCs/>
        <w:sz w:val="32"/>
        <w:szCs w:val="32"/>
        <w:cs/>
      </w:rPr>
      <w:t xml:space="preserve">สิ้นสุดวันที่ </w:t>
    </w:r>
    <w:r w:rsidR="00700DF9">
      <w:rPr>
        <w:rFonts w:asciiTheme="majorBidi" w:hAnsiTheme="majorBidi" w:cstheme="majorBidi"/>
        <w:bCs/>
        <w:sz w:val="32"/>
        <w:szCs w:val="32"/>
        <w:lang w:val="en-US"/>
      </w:rPr>
      <w:t>3</w:t>
    </w:r>
    <w:r w:rsidR="009B5232" w:rsidRPr="009B5232">
      <w:rPr>
        <w:rFonts w:asciiTheme="majorBidi" w:hAnsiTheme="majorBidi" w:cstheme="majorBidi"/>
        <w:bCs/>
        <w:sz w:val="32"/>
        <w:szCs w:val="32"/>
        <w:lang w:val="en-US" w:bidi="th-TH"/>
      </w:rPr>
      <w:t>0</w:t>
    </w:r>
    <w:r w:rsidR="00700DF9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700DF9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มิถุนายน</w:t>
    </w:r>
    <w:r w:rsidR="00700DF9">
      <w:rPr>
        <w:lang w:val="en-US"/>
      </w:rPr>
      <w:t xml:space="preserve"> </w:t>
    </w:r>
    <w:r w:rsidR="00522BF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F554F6">
      <w:rPr>
        <w:rFonts w:ascii="Angsana New" w:hAnsi="Angsana New" w:cs="Angsana New"/>
        <w:bCs/>
        <w:sz w:val="32"/>
        <w:szCs w:val="32"/>
        <w:lang w:val="en-US" w:bidi="th-TH"/>
      </w:rPr>
      <w:t>8</w:t>
    </w:r>
    <w:r w:rsidR="006943BB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="003E73A5"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0AAEE706" w14:textId="77777777" w:rsidR="003A791E" w:rsidRPr="00241A98" w:rsidRDefault="003A791E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6C418" w14:textId="545E955E" w:rsidR="00606C0E" w:rsidRDefault="003A791E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622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62273">
      <w:rPr>
        <w:rFonts w:ascii="Angsana New" w:hAnsi="Angsana New"/>
        <w:b/>
        <w:bCs/>
        <w:sz w:val="32"/>
        <w:szCs w:val="32"/>
        <w:cs/>
      </w:rPr>
      <w:t>พีเอ็มซี เลเบิล แมททีเรียลส์ จำกัด</w:t>
    </w:r>
    <w:r w:rsidR="006F3E38">
      <w:rPr>
        <w:rFonts w:ascii="Angsana New" w:hAnsi="Angsana New"/>
        <w:b/>
        <w:bCs/>
        <w:sz w:val="32"/>
        <w:szCs w:val="32"/>
      </w:rPr>
      <w:t xml:space="preserve"> (</w:t>
    </w:r>
    <w:r w:rsidR="006F3E38">
      <w:rPr>
        <w:rFonts w:ascii="Angsana New" w:hAnsi="Angsana New" w:hint="cs"/>
        <w:b/>
        <w:bCs/>
        <w:sz w:val="32"/>
        <w:szCs w:val="32"/>
        <w:cs/>
      </w:rPr>
      <w:t>มหาชน</w:t>
    </w:r>
    <w:r w:rsidR="006F3E38">
      <w:rPr>
        <w:rFonts w:ascii="Angsana New" w:hAnsi="Angsana New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 w:rsidR="00606C0E" w:rsidRPr="00606C0E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6AC9BE5" w14:textId="77777777" w:rsidR="003A791E" w:rsidRPr="00A443A3" w:rsidRDefault="003A791E" w:rsidP="00F16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1CB79ED" w14:textId="35B59D9A" w:rsidR="003A791E" w:rsidRDefault="006F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bidi="th-TH"/>
      </w:rPr>
    </w:pPr>
    <w:r w:rsidRPr="006F3E38">
      <w:rPr>
        <w:rFonts w:ascii="Angsana New" w:hAnsi="Angsana New" w:cs="Angsana New"/>
        <w:bCs/>
        <w:sz w:val="32"/>
        <w:szCs w:val="32"/>
        <w:cs/>
        <w:lang w:bidi="th-TH"/>
      </w:rPr>
      <w:t>สำหรับงวด</w:t>
    </w:r>
    <w:r w:rsidR="00700DF9" w:rsidRPr="00D32EDD">
      <w:rPr>
        <w:rFonts w:asciiTheme="majorBidi" w:hAnsiTheme="majorBidi" w:cstheme="majorBidi"/>
        <w:bCs/>
        <w:sz w:val="32"/>
        <w:szCs w:val="32"/>
        <w:cs/>
      </w:rPr>
      <w:t>สามเดือน</w:t>
    </w:r>
    <w:r w:rsidR="00700DF9">
      <w:rPr>
        <w:rFonts w:asciiTheme="majorBidi" w:hAnsiTheme="majorBidi" w:cstheme="majorBidi" w:hint="cs"/>
        <w:bCs/>
        <w:sz w:val="32"/>
        <w:szCs w:val="32"/>
        <w:cs/>
        <w:lang w:bidi="th-TH"/>
      </w:rPr>
      <w:t>และหกเดือน</w:t>
    </w:r>
    <w:r w:rsidR="00700DF9" w:rsidRPr="00D32EDD">
      <w:rPr>
        <w:rFonts w:asciiTheme="majorBidi" w:hAnsiTheme="majorBidi" w:cstheme="majorBidi"/>
        <w:bCs/>
        <w:sz w:val="32"/>
        <w:szCs w:val="32"/>
        <w:cs/>
      </w:rPr>
      <w:t xml:space="preserve">สิ้นสุดวันที่ </w:t>
    </w:r>
    <w:r w:rsidR="00700DF9">
      <w:rPr>
        <w:rFonts w:asciiTheme="majorBidi" w:hAnsiTheme="majorBidi" w:cstheme="majorBidi"/>
        <w:bCs/>
        <w:sz w:val="32"/>
        <w:szCs w:val="32"/>
        <w:lang w:val="en-US"/>
      </w:rPr>
      <w:t>3</w:t>
    </w:r>
    <w:r w:rsidR="009B5232" w:rsidRPr="009B5232">
      <w:rPr>
        <w:rFonts w:asciiTheme="majorBidi" w:hAnsiTheme="majorBidi" w:cstheme="majorBidi"/>
        <w:bCs/>
        <w:sz w:val="32"/>
        <w:szCs w:val="32"/>
        <w:lang w:val="en-US" w:bidi="th-TH"/>
      </w:rPr>
      <w:t>0</w:t>
    </w:r>
    <w:r w:rsidR="00700DF9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700DF9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มิถุนายน</w:t>
    </w:r>
    <w:r w:rsidR="00700DF9">
      <w:rPr>
        <w:lang w:val="en-US"/>
      </w:rPr>
      <w:t xml:space="preserve"> </w:t>
    </w:r>
    <w:r w:rsidR="00522BF0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F554F6">
      <w:rPr>
        <w:rFonts w:ascii="Angsana New" w:hAnsi="Angsana New" w:cs="Angsana New"/>
        <w:bCs/>
        <w:sz w:val="32"/>
        <w:szCs w:val="32"/>
        <w:lang w:val="en-US" w:bidi="th-TH"/>
      </w:rPr>
      <w:t>8</w:t>
    </w:r>
    <w:r w:rsidRPr="006F3E38">
      <w:rPr>
        <w:rFonts w:ascii="Angsana New" w:hAnsi="Angsana New" w:cs="Angsana New"/>
        <w:bCs/>
        <w:sz w:val="32"/>
        <w:szCs w:val="32"/>
        <w:cs/>
        <w:lang w:bidi="th-TH"/>
      </w:rPr>
      <w:t xml:space="preserve"> (ไม่ได้ตรวจสอบ)</w:t>
    </w:r>
  </w:p>
  <w:p w14:paraId="5D1CADE0" w14:textId="77777777" w:rsidR="006F3E38" w:rsidRPr="00241A98" w:rsidRDefault="006F3E3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" w15:restartNumberingAfterBreak="0">
    <w:nsid w:val="29490217"/>
    <w:multiLevelType w:val="hybridMultilevel"/>
    <w:tmpl w:val="5ECA036E"/>
    <w:lvl w:ilvl="0" w:tplc="57B05A0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2019386887">
    <w:abstractNumId w:val="5"/>
  </w:num>
  <w:num w:numId="2" w16cid:durableId="668406646">
    <w:abstractNumId w:val="2"/>
  </w:num>
  <w:num w:numId="3" w16cid:durableId="1414620518">
    <w:abstractNumId w:val="8"/>
  </w:num>
  <w:num w:numId="4" w16cid:durableId="307976867">
    <w:abstractNumId w:val="4"/>
  </w:num>
  <w:num w:numId="5" w16cid:durableId="72051061">
    <w:abstractNumId w:val="6"/>
  </w:num>
  <w:num w:numId="6" w16cid:durableId="1313481603">
    <w:abstractNumId w:val="3"/>
  </w:num>
  <w:num w:numId="7" w16cid:durableId="84419276">
    <w:abstractNumId w:val="9"/>
  </w:num>
  <w:num w:numId="8" w16cid:durableId="61525532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610561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9627893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ACB"/>
    <w:rsid w:val="00005C53"/>
    <w:rsid w:val="000065D6"/>
    <w:rsid w:val="00006D22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5C1"/>
    <w:rsid w:val="000107A4"/>
    <w:rsid w:val="00010EB4"/>
    <w:rsid w:val="00011341"/>
    <w:rsid w:val="00011502"/>
    <w:rsid w:val="00011638"/>
    <w:rsid w:val="00011B3F"/>
    <w:rsid w:val="00011B4D"/>
    <w:rsid w:val="00012655"/>
    <w:rsid w:val="0001266C"/>
    <w:rsid w:val="00012733"/>
    <w:rsid w:val="00012922"/>
    <w:rsid w:val="00013296"/>
    <w:rsid w:val="00013608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90"/>
    <w:rsid w:val="000157E9"/>
    <w:rsid w:val="00015B88"/>
    <w:rsid w:val="000162B6"/>
    <w:rsid w:val="00016D3F"/>
    <w:rsid w:val="000170B1"/>
    <w:rsid w:val="0001742B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1F71"/>
    <w:rsid w:val="0002244A"/>
    <w:rsid w:val="000229E6"/>
    <w:rsid w:val="00022B8B"/>
    <w:rsid w:val="00022CAB"/>
    <w:rsid w:val="00022D62"/>
    <w:rsid w:val="00022E0D"/>
    <w:rsid w:val="0002311F"/>
    <w:rsid w:val="00023253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7FE"/>
    <w:rsid w:val="00026A21"/>
    <w:rsid w:val="00026BCA"/>
    <w:rsid w:val="00026C9B"/>
    <w:rsid w:val="00027713"/>
    <w:rsid w:val="00027BE0"/>
    <w:rsid w:val="00027D3A"/>
    <w:rsid w:val="00027FA1"/>
    <w:rsid w:val="0003013C"/>
    <w:rsid w:val="000304F9"/>
    <w:rsid w:val="0003062D"/>
    <w:rsid w:val="00030B4E"/>
    <w:rsid w:val="00030B84"/>
    <w:rsid w:val="00030C88"/>
    <w:rsid w:val="00031441"/>
    <w:rsid w:val="000316F9"/>
    <w:rsid w:val="000321FD"/>
    <w:rsid w:val="000324E3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652"/>
    <w:rsid w:val="00033902"/>
    <w:rsid w:val="00033FF2"/>
    <w:rsid w:val="0003416B"/>
    <w:rsid w:val="0003497B"/>
    <w:rsid w:val="000349F2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39B"/>
    <w:rsid w:val="0003772C"/>
    <w:rsid w:val="00037AB0"/>
    <w:rsid w:val="00037BE6"/>
    <w:rsid w:val="00037F97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ED8"/>
    <w:rsid w:val="00042FFA"/>
    <w:rsid w:val="0004302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64E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5E9"/>
    <w:rsid w:val="00054653"/>
    <w:rsid w:val="00054848"/>
    <w:rsid w:val="000548FE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5C"/>
    <w:rsid w:val="00056273"/>
    <w:rsid w:val="0005635E"/>
    <w:rsid w:val="000563BD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60146"/>
    <w:rsid w:val="000602C1"/>
    <w:rsid w:val="00060826"/>
    <w:rsid w:val="000609F1"/>
    <w:rsid w:val="00060F61"/>
    <w:rsid w:val="00061097"/>
    <w:rsid w:val="00061533"/>
    <w:rsid w:val="000615C5"/>
    <w:rsid w:val="0006187A"/>
    <w:rsid w:val="000619EA"/>
    <w:rsid w:val="00061D16"/>
    <w:rsid w:val="00062166"/>
    <w:rsid w:val="00062273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E"/>
    <w:rsid w:val="00075BCC"/>
    <w:rsid w:val="00075BF9"/>
    <w:rsid w:val="00075DA4"/>
    <w:rsid w:val="00075E8D"/>
    <w:rsid w:val="00075EBE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89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54C"/>
    <w:rsid w:val="000837A8"/>
    <w:rsid w:val="00083927"/>
    <w:rsid w:val="0008398C"/>
    <w:rsid w:val="00083A5D"/>
    <w:rsid w:val="00083F15"/>
    <w:rsid w:val="00083FEC"/>
    <w:rsid w:val="000843FE"/>
    <w:rsid w:val="000844CE"/>
    <w:rsid w:val="0008491A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BE0"/>
    <w:rsid w:val="00090EBA"/>
    <w:rsid w:val="00090F48"/>
    <w:rsid w:val="000910FC"/>
    <w:rsid w:val="00091139"/>
    <w:rsid w:val="0009115C"/>
    <w:rsid w:val="00091409"/>
    <w:rsid w:val="000918E0"/>
    <w:rsid w:val="00091EF6"/>
    <w:rsid w:val="00092684"/>
    <w:rsid w:val="00092725"/>
    <w:rsid w:val="00092884"/>
    <w:rsid w:val="00092909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AEE"/>
    <w:rsid w:val="00094CFA"/>
    <w:rsid w:val="00094FDF"/>
    <w:rsid w:val="000952B7"/>
    <w:rsid w:val="0009546C"/>
    <w:rsid w:val="000954AD"/>
    <w:rsid w:val="0009551E"/>
    <w:rsid w:val="00095789"/>
    <w:rsid w:val="00095793"/>
    <w:rsid w:val="00095AFB"/>
    <w:rsid w:val="00095B2E"/>
    <w:rsid w:val="00096847"/>
    <w:rsid w:val="00096A93"/>
    <w:rsid w:val="00096BA5"/>
    <w:rsid w:val="00096D54"/>
    <w:rsid w:val="00096E25"/>
    <w:rsid w:val="00097160"/>
    <w:rsid w:val="0009722D"/>
    <w:rsid w:val="00097457"/>
    <w:rsid w:val="0009764D"/>
    <w:rsid w:val="00097A8D"/>
    <w:rsid w:val="00097CCB"/>
    <w:rsid w:val="00097D9F"/>
    <w:rsid w:val="00097F99"/>
    <w:rsid w:val="000A05DE"/>
    <w:rsid w:val="000A0F47"/>
    <w:rsid w:val="000A1080"/>
    <w:rsid w:val="000A1467"/>
    <w:rsid w:val="000A1844"/>
    <w:rsid w:val="000A1914"/>
    <w:rsid w:val="000A1B16"/>
    <w:rsid w:val="000A1E09"/>
    <w:rsid w:val="000A1ED8"/>
    <w:rsid w:val="000A2033"/>
    <w:rsid w:val="000A2038"/>
    <w:rsid w:val="000A28AB"/>
    <w:rsid w:val="000A28DB"/>
    <w:rsid w:val="000A29B3"/>
    <w:rsid w:val="000A29E8"/>
    <w:rsid w:val="000A2ADE"/>
    <w:rsid w:val="000A2CA5"/>
    <w:rsid w:val="000A2F04"/>
    <w:rsid w:val="000A2FD8"/>
    <w:rsid w:val="000A310F"/>
    <w:rsid w:val="000A314C"/>
    <w:rsid w:val="000A3354"/>
    <w:rsid w:val="000A3DCC"/>
    <w:rsid w:val="000A41C2"/>
    <w:rsid w:val="000A467B"/>
    <w:rsid w:val="000A48C6"/>
    <w:rsid w:val="000A48D6"/>
    <w:rsid w:val="000A4BF4"/>
    <w:rsid w:val="000A4CE5"/>
    <w:rsid w:val="000A510F"/>
    <w:rsid w:val="000A5783"/>
    <w:rsid w:val="000A59A7"/>
    <w:rsid w:val="000A5C86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8DF"/>
    <w:rsid w:val="000B2B90"/>
    <w:rsid w:val="000B3127"/>
    <w:rsid w:val="000B31E2"/>
    <w:rsid w:val="000B31EA"/>
    <w:rsid w:val="000B37DC"/>
    <w:rsid w:val="000B3C65"/>
    <w:rsid w:val="000B45C8"/>
    <w:rsid w:val="000B4917"/>
    <w:rsid w:val="000B49D8"/>
    <w:rsid w:val="000B4B7F"/>
    <w:rsid w:val="000B4B90"/>
    <w:rsid w:val="000B4F88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4DC"/>
    <w:rsid w:val="000C5751"/>
    <w:rsid w:val="000C5E7F"/>
    <w:rsid w:val="000C5F00"/>
    <w:rsid w:val="000C63C4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860"/>
    <w:rsid w:val="000D3CE8"/>
    <w:rsid w:val="000D4006"/>
    <w:rsid w:val="000D46D9"/>
    <w:rsid w:val="000D4A42"/>
    <w:rsid w:val="000D4A4D"/>
    <w:rsid w:val="000D4C64"/>
    <w:rsid w:val="000D4EFE"/>
    <w:rsid w:val="000D4F7B"/>
    <w:rsid w:val="000D5170"/>
    <w:rsid w:val="000D5D4F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E02C9"/>
    <w:rsid w:val="000E049E"/>
    <w:rsid w:val="000E0846"/>
    <w:rsid w:val="000E0F78"/>
    <w:rsid w:val="000E127D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C66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106D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30A0"/>
    <w:rsid w:val="000F339C"/>
    <w:rsid w:val="000F3A7E"/>
    <w:rsid w:val="000F40AF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5B36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3C6"/>
    <w:rsid w:val="00102505"/>
    <w:rsid w:val="0010286A"/>
    <w:rsid w:val="00102C76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614"/>
    <w:rsid w:val="001058A9"/>
    <w:rsid w:val="00105A9F"/>
    <w:rsid w:val="001063EB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859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06"/>
    <w:rsid w:val="00111BB0"/>
    <w:rsid w:val="00111CDD"/>
    <w:rsid w:val="00111E0F"/>
    <w:rsid w:val="00111FB1"/>
    <w:rsid w:val="00112288"/>
    <w:rsid w:val="00112619"/>
    <w:rsid w:val="001129E4"/>
    <w:rsid w:val="00112BC1"/>
    <w:rsid w:val="0011324C"/>
    <w:rsid w:val="0011338B"/>
    <w:rsid w:val="001135ED"/>
    <w:rsid w:val="0011372A"/>
    <w:rsid w:val="00113B83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A3C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04E"/>
    <w:rsid w:val="001221CA"/>
    <w:rsid w:val="001223E7"/>
    <w:rsid w:val="001227B6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25"/>
    <w:rsid w:val="00123DF2"/>
    <w:rsid w:val="00124504"/>
    <w:rsid w:val="00124BFF"/>
    <w:rsid w:val="00125098"/>
    <w:rsid w:val="00125196"/>
    <w:rsid w:val="00125241"/>
    <w:rsid w:val="001255FA"/>
    <w:rsid w:val="00125A38"/>
    <w:rsid w:val="00125BC3"/>
    <w:rsid w:val="00126295"/>
    <w:rsid w:val="0012659B"/>
    <w:rsid w:val="0012663F"/>
    <w:rsid w:val="0012674E"/>
    <w:rsid w:val="00126780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27FA2"/>
    <w:rsid w:val="001301A0"/>
    <w:rsid w:val="00130341"/>
    <w:rsid w:val="00130405"/>
    <w:rsid w:val="001304CD"/>
    <w:rsid w:val="0013068E"/>
    <w:rsid w:val="00130BEA"/>
    <w:rsid w:val="00130C12"/>
    <w:rsid w:val="00130FD6"/>
    <w:rsid w:val="00131123"/>
    <w:rsid w:val="001311E0"/>
    <w:rsid w:val="00131306"/>
    <w:rsid w:val="00131346"/>
    <w:rsid w:val="00131437"/>
    <w:rsid w:val="001314D8"/>
    <w:rsid w:val="00131DCD"/>
    <w:rsid w:val="0013226C"/>
    <w:rsid w:val="001322BD"/>
    <w:rsid w:val="00132671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5"/>
    <w:rsid w:val="00136D59"/>
    <w:rsid w:val="00136F6E"/>
    <w:rsid w:val="00136FC2"/>
    <w:rsid w:val="0013700F"/>
    <w:rsid w:val="001374E7"/>
    <w:rsid w:val="001376AF"/>
    <w:rsid w:val="00137763"/>
    <w:rsid w:val="001378B1"/>
    <w:rsid w:val="00137BBC"/>
    <w:rsid w:val="00137BF9"/>
    <w:rsid w:val="00140157"/>
    <w:rsid w:val="00140205"/>
    <w:rsid w:val="00140292"/>
    <w:rsid w:val="001409E6"/>
    <w:rsid w:val="00140FED"/>
    <w:rsid w:val="00141737"/>
    <w:rsid w:val="00141823"/>
    <w:rsid w:val="00141AC2"/>
    <w:rsid w:val="00141C0B"/>
    <w:rsid w:val="00141C26"/>
    <w:rsid w:val="00141D23"/>
    <w:rsid w:val="00141D3D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42E"/>
    <w:rsid w:val="001446BF"/>
    <w:rsid w:val="0014474B"/>
    <w:rsid w:val="00144A5F"/>
    <w:rsid w:val="00144CFB"/>
    <w:rsid w:val="00144FF1"/>
    <w:rsid w:val="00145014"/>
    <w:rsid w:val="001452B6"/>
    <w:rsid w:val="0014532A"/>
    <w:rsid w:val="00145355"/>
    <w:rsid w:val="00145674"/>
    <w:rsid w:val="00145ECA"/>
    <w:rsid w:val="00146587"/>
    <w:rsid w:val="0014673E"/>
    <w:rsid w:val="00146ABD"/>
    <w:rsid w:val="001472FB"/>
    <w:rsid w:val="001474B0"/>
    <w:rsid w:val="00147879"/>
    <w:rsid w:val="00147A3C"/>
    <w:rsid w:val="001504BB"/>
    <w:rsid w:val="00150546"/>
    <w:rsid w:val="001505B4"/>
    <w:rsid w:val="00150A70"/>
    <w:rsid w:val="00150B52"/>
    <w:rsid w:val="00150DAA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2EB"/>
    <w:rsid w:val="00152494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3FFC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5CD"/>
    <w:rsid w:val="0015776A"/>
    <w:rsid w:val="00157802"/>
    <w:rsid w:val="0015788B"/>
    <w:rsid w:val="00157982"/>
    <w:rsid w:val="00157B68"/>
    <w:rsid w:val="00157F2C"/>
    <w:rsid w:val="001605BD"/>
    <w:rsid w:val="00160A01"/>
    <w:rsid w:val="001612F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5E2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94F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A99"/>
    <w:rsid w:val="00172E21"/>
    <w:rsid w:val="00172FB8"/>
    <w:rsid w:val="001732D7"/>
    <w:rsid w:val="0017398D"/>
    <w:rsid w:val="001739EE"/>
    <w:rsid w:val="00173C16"/>
    <w:rsid w:val="0017415C"/>
    <w:rsid w:val="00174261"/>
    <w:rsid w:val="00174457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981"/>
    <w:rsid w:val="00180A5F"/>
    <w:rsid w:val="00180E2B"/>
    <w:rsid w:val="00180ED4"/>
    <w:rsid w:val="00180F2F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9D6"/>
    <w:rsid w:val="00182A49"/>
    <w:rsid w:val="0018335E"/>
    <w:rsid w:val="001835EB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245"/>
    <w:rsid w:val="00185379"/>
    <w:rsid w:val="001856C0"/>
    <w:rsid w:val="00185E2D"/>
    <w:rsid w:val="00185EE7"/>
    <w:rsid w:val="00186175"/>
    <w:rsid w:val="001861BB"/>
    <w:rsid w:val="001863CA"/>
    <w:rsid w:val="001866E7"/>
    <w:rsid w:val="00186A79"/>
    <w:rsid w:val="00186DBE"/>
    <w:rsid w:val="00187062"/>
    <w:rsid w:val="001871A3"/>
    <w:rsid w:val="00187323"/>
    <w:rsid w:val="001873B6"/>
    <w:rsid w:val="001875AA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5E4"/>
    <w:rsid w:val="001942FA"/>
    <w:rsid w:val="00194520"/>
    <w:rsid w:val="0019453F"/>
    <w:rsid w:val="0019461E"/>
    <w:rsid w:val="00194852"/>
    <w:rsid w:val="001949C9"/>
    <w:rsid w:val="001953C3"/>
    <w:rsid w:val="001955AA"/>
    <w:rsid w:val="00195629"/>
    <w:rsid w:val="00195B3E"/>
    <w:rsid w:val="00195D07"/>
    <w:rsid w:val="00195D37"/>
    <w:rsid w:val="00195DC1"/>
    <w:rsid w:val="001963CA"/>
    <w:rsid w:val="001965BD"/>
    <w:rsid w:val="001966B9"/>
    <w:rsid w:val="00196ABC"/>
    <w:rsid w:val="00196B63"/>
    <w:rsid w:val="00196B79"/>
    <w:rsid w:val="00196BAC"/>
    <w:rsid w:val="00196C18"/>
    <w:rsid w:val="00196EC4"/>
    <w:rsid w:val="001974B5"/>
    <w:rsid w:val="0019754B"/>
    <w:rsid w:val="001976E3"/>
    <w:rsid w:val="00197746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A29"/>
    <w:rsid w:val="001A2DDF"/>
    <w:rsid w:val="001A371B"/>
    <w:rsid w:val="001A3787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5D92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8B3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59A"/>
    <w:rsid w:val="001B06CB"/>
    <w:rsid w:val="001B0849"/>
    <w:rsid w:val="001B0AC1"/>
    <w:rsid w:val="001B0BFB"/>
    <w:rsid w:val="001B0E56"/>
    <w:rsid w:val="001B141F"/>
    <w:rsid w:val="001B184C"/>
    <w:rsid w:val="001B1AC5"/>
    <w:rsid w:val="001B1FA1"/>
    <w:rsid w:val="001B2264"/>
    <w:rsid w:val="001B2316"/>
    <w:rsid w:val="001B27C7"/>
    <w:rsid w:val="001B28FF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721"/>
    <w:rsid w:val="001B4C34"/>
    <w:rsid w:val="001B4FB3"/>
    <w:rsid w:val="001B4FC7"/>
    <w:rsid w:val="001B5005"/>
    <w:rsid w:val="001B502E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3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0F94"/>
    <w:rsid w:val="001C10D9"/>
    <w:rsid w:val="001C13FC"/>
    <w:rsid w:val="001C169E"/>
    <w:rsid w:val="001C16BC"/>
    <w:rsid w:val="001C1941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BA0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2A9"/>
    <w:rsid w:val="001C6550"/>
    <w:rsid w:val="001C6ACD"/>
    <w:rsid w:val="001C70BD"/>
    <w:rsid w:val="001C70F0"/>
    <w:rsid w:val="001C74A1"/>
    <w:rsid w:val="001C7899"/>
    <w:rsid w:val="001C7C18"/>
    <w:rsid w:val="001C7D93"/>
    <w:rsid w:val="001C7F34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E77"/>
    <w:rsid w:val="001D1F1A"/>
    <w:rsid w:val="001D1F7B"/>
    <w:rsid w:val="001D2399"/>
    <w:rsid w:val="001D2833"/>
    <w:rsid w:val="001D356D"/>
    <w:rsid w:val="001D4018"/>
    <w:rsid w:val="001D4032"/>
    <w:rsid w:val="001D43FF"/>
    <w:rsid w:val="001D450F"/>
    <w:rsid w:val="001D4647"/>
    <w:rsid w:val="001D49C6"/>
    <w:rsid w:val="001D4AAF"/>
    <w:rsid w:val="001D4C00"/>
    <w:rsid w:val="001D4E17"/>
    <w:rsid w:val="001D5319"/>
    <w:rsid w:val="001D53E3"/>
    <w:rsid w:val="001D55D1"/>
    <w:rsid w:val="001D583D"/>
    <w:rsid w:val="001D5AFB"/>
    <w:rsid w:val="001D5DA3"/>
    <w:rsid w:val="001D6038"/>
    <w:rsid w:val="001D6340"/>
    <w:rsid w:val="001D6547"/>
    <w:rsid w:val="001D6729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4B1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ABF"/>
    <w:rsid w:val="001F3D2F"/>
    <w:rsid w:val="001F3DF6"/>
    <w:rsid w:val="001F40D7"/>
    <w:rsid w:val="001F415C"/>
    <w:rsid w:val="001F43F1"/>
    <w:rsid w:val="001F46E1"/>
    <w:rsid w:val="001F4B17"/>
    <w:rsid w:val="001F4DC3"/>
    <w:rsid w:val="001F50D2"/>
    <w:rsid w:val="001F52C4"/>
    <w:rsid w:val="001F554E"/>
    <w:rsid w:val="001F599A"/>
    <w:rsid w:val="001F5A98"/>
    <w:rsid w:val="001F5DA4"/>
    <w:rsid w:val="001F5F4F"/>
    <w:rsid w:val="001F6311"/>
    <w:rsid w:val="001F65A1"/>
    <w:rsid w:val="001F6D8A"/>
    <w:rsid w:val="001F6DB2"/>
    <w:rsid w:val="001F71E7"/>
    <w:rsid w:val="001F723D"/>
    <w:rsid w:val="001F72F3"/>
    <w:rsid w:val="001F7535"/>
    <w:rsid w:val="001F784D"/>
    <w:rsid w:val="001F7C7E"/>
    <w:rsid w:val="001F7CA1"/>
    <w:rsid w:val="002002BA"/>
    <w:rsid w:val="00200370"/>
    <w:rsid w:val="002011A9"/>
    <w:rsid w:val="00201269"/>
    <w:rsid w:val="002016C7"/>
    <w:rsid w:val="00201B9A"/>
    <w:rsid w:val="0020243A"/>
    <w:rsid w:val="0020246A"/>
    <w:rsid w:val="0020247A"/>
    <w:rsid w:val="0020264E"/>
    <w:rsid w:val="0020292F"/>
    <w:rsid w:val="00202E11"/>
    <w:rsid w:val="00202E40"/>
    <w:rsid w:val="00202F35"/>
    <w:rsid w:val="002032DA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EC"/>
    <w:rsid w:val="00205DF8"/>
    <w:rsid w:val="00205E9D"/>
    <w:rsid w:val="00205FB0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0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50A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87C"/>
    <w:rsid w:val="00217E6E"/>
    <w:rsid w:val="00220524"/>
    <w:rsid w:val="00220DE1"/>
    <w:rsid w:val="0022134B"/>
    <w:rsid w:val="0022159F"/>
    <w:rsid w:val="00221EA0"/>
    <w:rsid w:val="00221FB4"/>
    <w:rsid w:val="00221FC3"/>
    <w:rsid w:val="002221F7"/>
    <w:rsid w:val="0022234A"/>
    <w:rsid w:val="0022258C"/>
    <w:rsid w:val="00222943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4D8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38"/>
    <w:rsid w:val="00230246"/>
    <w:rsid w:val="002303B1"/>
    <w:rsid w:val="0023082C"/>
    <w:rsid w:val="0023102E"/>
    <w:rsid w:val="0023122A"/>
    <w:rsid w:val="002312D2"/>
    <w:rsid w:val="00231C30"/>
    <w:rsid w:val="00231CE3"/>
    <w:rsid w:val="00232625"/>
    <w:rsid w:val="00232746"/>
    <w:rsid w:val="0023288B"/>
    <w:rsid w:val="00232942"/>
    <w:rsid w:val="00233225"/>
    <w:rsid w:val="00233606"/>
    <w:rsid w:val="002336C7"/>
    <w:rsid w:val="002338BF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03B"/>
    <w:rsid w:val="0023514B"/>
    <w:rsid w:val="002353E4"/>
    <w:rsid w:val="00235CD5"/>
    <w:rsid w:val="00236327"/>
    <w:rsid w:val="00236722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14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E35"/>
    <w:rsid w:val="002453C9"/>
    <w:rsid w:val="00245462"/>
    <w:rsid w:val="002455E5"/>
    <w:rsid w:val="002457C6"/>
    <w:rsid w:val="00245A3E"/>
    <w:rsid w:val="00245AC5"/>
    <w:rsid w:val="00245F71"/>
    <w:rsid w:val="00245F9F"/>
    <w:rsid w:val="00246175"/>
    <w:rsid w:val="0024661F"/>
    <w:rsid w:val="002467B0"/>
    <w:rsid w:val="002468C1"/>
    <w:rsid w:val="00246BAF"/>
    <w:rsid w:val="00246BDA"/>
    <w:rsid w:val="00246BDB"/>
    <w:rsid w:val="00246D6F"/>
    <w:rsid w:val="00246EDE"/>
    <w:rsid w:val="002475B1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673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1F"/>
    <w:rsid w:val="0025392F"/>
    <w:rsid w:val="002539B4"/>
    <w:rsid w:val="002539C6"/>
    <w:rsid w:val="00253A6D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783"/>
    <w:rsid w:val="00255C2B"/>
    <w:rsid w:val="00255C56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6BC"/>
    <w:rsid w:val="00264D42"/>
    <w:rsid w:val="002650B8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267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B2"/>
    <w:rsid w:val="002741F8"/>
    <w:rsid w:val="002744A5"/>
    <w:rsid w:val="0027450B"/>
    <w:rsid w:val="0027466F"/>
    <w:rsid w:val="002747CA"/>
    <w:rsid w:val="00274B36"/>
    <w:rsid w:val="00274C17"/>
    <w:rsid w:val="00274E0A"/>
    <w:rsid w:val="00274EF2"/>
    <w:rsid w:val="00274FBF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140"/>
    <w:rsid w:val="002777CE"/>
    <w:rsid w:val="002777F0"/>
    <w:rsid w:val="002778CB"/>
    <w:rsid w:val="00277E8F"/>
    <w:rsid w:val="00277F77"/>
    <w:rsid w:val="002802EB"/>
    <w:rsid w:val="00280489"/>
    <w:rsid w:val="002804C8"/>
    <w:rsid w:val="002809F5"/>
    <w:rsid w:val="00280AFE"/>
    <w:rsid w:val="00281036"/>
    <w:rsid w:val="00281073"/>
    <w:rsid w:val="0028116F"/>
    <w:rsid w:val="00281284"/>
    <w:rsid w:val="002819CB"/>
    <w:rsid w:val="00281B16"/>
    <w:rsid w:val="00281EAE"/>
    <w:rsid w:val="00282065"/>
    <w:rsid w:val="0028210B"/>
    <w:rsid w:val="00282166"/>
    <w:rsid w:val="002821F5"/>
    <w:rsid w:val="002822FC"/>
    <w:rsid w:val="00282468"/>
    <w:rsid w:val="002825FF"/>
    <w:rsid w:val="0028277A"/>
    <w:rsid w:val="00282F65"/>
    <w:rsid w:val="00283155"/>
    <w:rsid w:val="0028330E"/>
    <w:rsid w:val="00283483"/>
    <w:rsid w:val="00283518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0D0"/>
    <w:rsid w:val="00285350"/>
    <w:rsid w:val="00285772"/>
    <w:rsid w:val="00285896"/>
    <w:rsid w:val="00285956"/>
    <w:rsid w:val="00285B11"/>
    <w:rsid w:val="00285C37"/>
    <w:rsid w:val="00285E52"/>
    <w:rsid w:val="002860EC"/>
    <w:rsid w:val="002861C4"/>
    <w:rsid w:val="00286617"/>
    <w:rsid w:val="002866FB"/>
    <w:rsid w:val="0028677D"/>
    <w:rsid w:val="00286C31"/>
    <w:rsid w:val="00286D95"/>
    <w:rsid w:val="00287052"/>
    <w:rsid w:val="002873CD"/>
    <w:rsid w:val="0028772E"/>
    <w:rsid w:val="0028787D"/>
    <w:rsid w:val="00287CE6"/>
    <w:rsid w:val="00287F4B"/>
    <w:rsid w:val="00290537"/>
    <w:rsid w:val="0029091C"/>
    <w:rsid w:val="00290A8C"/>
    <w:rsid w:val="00290CE0"/>
    <w:rsid w:val="00290E9E"/>
    <w:rsid w:val="0029104D"/>
    <w:rsid w:val="002911EC"/>
    <w:rsid w:val="0029150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00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880"/>
    <w:rsid w:val="002A39DF"/>
    <w:rsid w:val="002A3FF2"/>
    <w:rsid w:val="002A471E"/>
    <w:rsid w:val="002A4AC5"/>
    <w:rsid w:val="002A4BA1"/>
    <w:rsid w:val="002A50E0"/>
    <w:rsid w:val="002A51E2"/>
    <w:rsid w:val="002A5693"/>
    <w:rsid w:val="002A5915"/>
    <w:rsid w:val="002A5AFB"/>
    <w:rsid w:val="002A5D43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6F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A4"/>
    <w:rsid w:val="002B1BCF"/>
    <w:rsid w:val="002B1E1D"/>
    <w:rsid w:val="002B1EEC"/>
    <w:rsid w:val="002B220C"/>
    <w:rsid w:val="002B24FB"/>
    <w:rsid w:val="002B2508"/>
    <w:rsid w:val="002B25DA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4E0"/>
    <w:rsid w:val="002B560F"/>
    <w:rsid w:val="002B5815"/>
    <w:rsid w:val="002B58DD"/>
    <w:rsid w:val="002B5A87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334"/>
    <w:rsid w:val="002B7691"/>
    <w:rsid w:val="002B7776"/>
    <w:rsid w:val="002B7DA2"/>
    <w:rsid w:val="002B7E0D"/>
    <w:rsid w:val="002C0122"/>
    <w:rsid w:val="002C0204"/>
    <w:rsid w:val="002C034B"/>
    <w:rsid w:val="002C0A5A"/>
    <w:rsid w:val="002C0D0F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0A"/>
    <w:rsid w:val="002C6E98"/>
    <w:rsid w:val="002C6F54"/>
    <w:rsid w:val="002C72DF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2BF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140"/>
    <w:rsid w:val="002D45A3"/>
    <w:rsid w:val="002D4C9C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657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1D46"/>
    <w:rsid w:val="002E2795"/>
    <w:rsid w:val="002E2DA4"/>
    <w:rsid w:val="002E3376"/>
    <w:rsid w:val="002E3AC8"/>
    <w:rsid w:val="002E3AE6"/>
    <w:rsid w:val="002E4047"/>
    <w:rsid w:val="002E444F"/>
    <w:rsid w:val="002E472F"/>
    <w:rsid w:val="002E4C96"/>
    <w:rsid w:val="002E5338"/>
    <w:rsid w:val="002E555F"/>
    <w:rsid w:val="002E5881"/>
    <w:rsid w:val="002E5E19"/>
    <w:rsid w:val="002E6483"/>
    <w:rsid w:val="002E650D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1434"/>
    <w:rsid w:val="002F15AE"/>
    <w:rsid w:val="002F176A"/>
    <w:rsid w:val="002F1B1C"/>
    <w:rsid w:val="002F1EFD"/>
    <w:rsid w:val="002F1F6E"/>
    <w:rsid w:val="002F20FD"/>
    <w:rsid w:val="002F278B"/>
    <w:rsid w:val="002F2A77"/>
    <w:rsid w:val="002F2BD1"/>
    <w:rsid w:val="002F2CA8"/>
    <w:rsid w:val="002F2CFB"/>
    <w:rsid w:val="002F3178"/>
    <w:rsid w:val="002F3943"/>
    <w:rsid w:val="002F3975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5A0"/>
    <w:rsid w:val="002F58E6"/>
    <w:rsid w:val="002F5E77"/>
    <w:rsid w:val="002F5FD5"/>
    <w:rsid w:val="002F671B"/>
    <w:rsid w:val="002F67C0"/>
    <w:rsid w:val="002F68C9"/>
    <w:rsid w:val="002F6F1D"/>
    <w:rsid w:val="002F7002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05F"/>
    <w:rsid w:val="0030149C"/>
    <w:rsid w:val="0030171F"/>
    <w:rsid w:val="00301CA6"/>
    <w:rsid w:val="00301E9B"/>
    <w:rsid w:val="0030221A"/>
    <w:rsid w:val="00302523"/>
    <w:rsid w:val="00302604"/>
    <w:rsid w:val="00302607"/>
    <w:rsid w:val="00302ACB"/>
    <w:rsid w:val="00302F1B"/>
    <w:rsid w:val="003030CD"/>
    <w:rsid w:val="00303224"/>
    <w:rsid w:val="003032AF"/>
    <w:rsid w:val="0030378D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2AB"/>
    <w:rsid w:val="00311340"/>
    <w:rsid w:val="003113B8"/>
    <w:rsid w:val="00311647"/>
    <w:rsid w:val="003117D6"/>
    <w:rsid w:val="0031187A"/>
    <w:rsid w:val="00311DD1"/>
    <w:rsid w:val="0031213C"/>
    <w:rsid w:val="00312982"/>
    <w:rsid w:val="00312A5D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47C"/>
    <w:rsid w:val="00315618"/>
    <w:rsid w:val="003158D9"/>
    <w:rsid w:val="00315B6B"/>
    <w:rsid w:val="00316438"/>
    <w:rsid w:val="003168FE"/>
    <w:rsid w:val="0031691D"/>
    <w:rsid w:val="00317461"/>
    <w:rsid w:val="00317675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8D2"/>
    <w:rsid w:val="003251F9"/>
    <w:rsid w:val="0032568E"/>
    <w:rsid w:val="00325690"/>
    <w:rsid w:val="00325708"/>
    <w:rsid w:val="00325B37"/>
    <w:rsid w:val="00325C4A"/>
    <w:rsid w:val="00325C6F"/>
    <w:rsid w:val="00325DCB"/>
    <w:rsid w:val="00325DF9"/>
    <w:rsid w:val="00325FF4"/>
    <w:rsid w:val="00326114"/>
    <w:rsid w:val="0032615E"/>
    <w:rsid w:val="00326570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1F5"/>
    <w:rsid w:val="00334310"/>
    <w:rsid w:val="00334593"/>
    <w:rsid w:val="00334B66"/>
    <w:rsid w:val="00334BAC"/>
    <w:rsid w:val="00334D7C"/>
    <w:rsid w:val="00334D95"/>
    <w:rsid w:val="003350EB"/>
    <w:rsid w:val="003356B3"/>
    <w:rsid w:val="00335761"/>
    <w:rsid w:val="00335A61"/>
    <w:rsid w:val="00335AA5"/>
    <w:rsid w:val="00335B80"/>
    <w:rsid w:val="00335D90"/>
    <w:rsid w:val="00335E72"/>
    <w:rsid w:val="00335E8C"/>
    <w:rsid w:val="00336721"/>
    <w:rsid w:val="00336758"/>
    <w:rsid w:val="00336765"/>
    <w:rsid w:val="00336A69"/>
    <w:rsid w:val="00336CF9"/>
    <w:rsid w:val="00337E17"/>
    <w:rsid w:val="0034055D"/>
    <w:rsid w:val="003409AE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915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5B9D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1FE"/>
    <w:rsid w:val="00361297"/>
    <w:rsid w:val="00361358"/>
    <w:rsid w:val="0036154E"/>
    <w:rsid w:val="00361578"/>
    <w:rsid w:val="00361841"/>
    <w:rsid w:val="003619DF"/>
    <w:rsid w:val="00362060"/>
    <w:rsid w:val="003621FC"/>
    <w:rsid w:val="00362424"/>
    <w:rsid w:val="00362442"/>
    <w:rsid w:val="003624E6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C0"/>
    <w:rsid w:val="003663EB"/>
    <w:rsid w:val="0036668B"/>
    <w:rsid w:val="00366793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B1A"/>
    <w:rsid w:val="00367C9D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3"/>
    <w:rsid w:val="00375D28"/>
    <w:rsid w:val="00376246"/>
    <w:rsid w:val="0037630B"/>
    <w:rsid w:val="003764B9"/>
    <w:rsid w:val="0037659F"/>
    <w:rsid w:val="003768AB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56F"/>
    <w:rsid w:val="003815DA"/>
    <w:rsid w:val="0038167F"/>
    <w:rsid w:val="00381852"/>
    <w:rsid w:val="003818A8"/>
    <w:rsid w:val="003819E7"/>
    <w:rsid w:val="00381C3A"/>
    <w:rsid w:val="00381E3A"/>
    <w:rsid w:val="00381E62"/>
    <w:rsid w:val="00382939"/>
    <w:rsid w:val="00382AE9"/>
    <w:rsid w:val="00382AF5"/>
    <w:rsid w:val="00382DEA"/>
    <w:rsid w:val="00382FBC"/>
    <w:rsid w:val="003831FF"/>
    <w:rsid w:val="0038328E"/>
    <w:rsid w:val="0038352F"/>
    <w:rsid w:val="0038375B"/>
    <w:rsid w:val="0038389F"/>
    <w:rsid w:val="003838DF"/>
    <w:rsid w:val="00383BAD"/>
    <w:rsid w:val="00383E1C"/>
    <w:rsid w:val="00383F69"/>
    <w:rsid w:val="003840B0"/>
    <w:rsid w:val="003842B4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6F01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09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093"/>
    <w:rsid w:val="00393193"/>
    <w:rsid w:val="00393275"/>
    <w:rsid w:val="003932A0"/>
    <w:rsid w:val="00393824"/>
    <w:rsid w:val="003938C6"/>
    <w:rsid w:val="00393BEE"/>
    <w:rsid w:val="00393C57"/>
    <w:rsid w:val="00393EF7"/>
    <w:rsid w:val="0039406E"/>
    <w:rsid w:val="00394374"/>
    <w:rsid w:val="0039499A"/>
    <w:rsid w:val="003949A0"/>
    <w:rsid w:val="00394A21"/>
    <w:rsid w:val="00394B6E"/>
    <w:rsid w:val="00394B9F"/>
    <w:rsid w:val="00394F39"/>
    <w:rsid w:val="003952DB"/>
    <w:rsid w:val="0039532F"/>
    <w:rsid w:val="00395A15"/>
    <w:rsid w:val="00395A40"/>
    <w:rsid w:val="00395C1B"/>
    <w:rsid w:val="00395F00"/>
    <w:rsid w:val="00395FA4"/>
    <w:rsid w:val="00396188"/>
    <w:rsid w:val="00396522"/>
    <w:rsid w:val="00396704"/>
    <w:rsid w:val="003968D0"/>
    <w:rsid w:val="00396B42"/>
    <w:rsid w:val="00396CA3"/>
    <w:rsid w:val="00396F98"/>
    <w:rsid w:val="0039702A"/>
    <w:rsid w:val="0039708F"/>
    <w:rsid w:val="0039715E"/>
    <w:rsid w:val="0039717E"/>
    <w:rsid w:val="00397BD0"/>
    <w:rsid w:val="00397D97"/>
    <w:rsid w:val="00397E9E"/>
    <w:rsid w:val="003A01AA"/>
    <w:rsid w:val="003A044D"/>
    <w:rsid w:val="003A0533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0B0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5E75"/>
    <w:rsid w:val="003A6296"/>
    <w:rsid w:val="003A68F0"/>
    <w:rsid w:val="003A6A6B"/>
    <w:rsid w:val="003A6C60"/>
    <w:rsid w:val="003A6D72"/>
    <w:rsid w:val="003A6E65"/>
    <w:rsid w:val="003A700F"/>
    <w:rsid w:val="003A765B"/>
    <w:rsid w:val="003A78C8"/>
    <w:rsid w:val="003A791E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4F4B"/>
    <w:rsid w:val="003B5048"/>
    <w:rsid w:val="003B507D"/>
    <w:rsid w:val="003B5838"/>
    <w:rsid w:val="003B5B40"/>
    <w:rsid w:val="003B5EAD"/>
    <w:rsid w:val="003B62AC"/>
    <w:rsid w:val="003B6455"/>
    <w:rsid w:val="003B646D"/>
    <w:rsid w:val="003B6570"/>
    <w:rsid w:val="003B69F1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43B"/>
    <w:rsid w:val="003C1644"/>
    <w:rsid w:val="003C175D"/>
    <w:rsid w:val="003C183F"/>
    <w:rsid w:val="003C19FD"/>
    <w:rsid w:val="003C2102"/>
    <w:rsid w:val="003C217C"/>
    <w:rsid w:val="003C2890"/>
    <w:rsid w:val="003C2B61"/>
    <w:rsid w:val="003C30CB"/>
    <w:rsid w:val="003C32EF"/>
    <w:rsid w:val="003C3662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4A7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85F"/>
    <w:rsid w:val="003D3708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497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CD2"/>
    <w:rsid w:val="003E1E53"/>
    <w:rsid w:val="003E278E"/>
    <w:rsid w:val="003E2C91"/>
    <w:rsid w:val="003E2E93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A31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3A5"/>
    <w:rsid w:val="003E74A7"/>
    <w:rsid w:val="003E7741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2F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B1"/>
    <w:rsid w:val="003F42E3"/>
    <w:rsid w:val="003F4466"/>
    <w:rsid w:val="003F47A5"/>
    <w:rsid w:val="003F4996"/>
    <w:rsid w:val="003F49D5"/>
    <w:rsid w:val="003F4B59"/>
    <w:rsid w:val="003F4E33"/>
    <w:rsid w:val="003F50D7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1B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085"/>
    <w:rsid w:val="00402156"/>
    <w:rsid w:val="00402302"/>
    <w:rsid w:val="00402354"/>
    <w:rsid w:val="0040235C"/>
    <w:rsid w:val="00402396"/>
    <w:rsid w:val="004024FB"/>
    <w:rsid w:val="00402997"/>
    <w:rsid w:val="004029E4"/>
    <w:rsid w:val="00402C5F"/>
    <w:rsid w:val="0040301C"/>
    <w:rsid w:val="00403411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06C"/>
    <w:rsid w:val="00405115"/>
    <w:rsid w:val="0040530A"/>
    <w:rsid w:val="00405B64"/>
    <w:rsid w:val="00405D83"/>
    <w:rsid w:val="00405DC1"/>
    <w:rsid w:val="004060C4"/>
    <w:rsid w:val="004067AD"/>
    <w:rsid w:val="00406974"/>
    <w:rsid w:val="00406CB7"/>
    <w:rsid w:val="00406E77"/>
    <w:rsid w:val="004070E8"/>
    <w:rsid w:val="00407677"/>
    <w:rsid w:val="00407B7F"/>
    <w:rsid w:val="00407BE8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2F"/>
    <w:rsid w:val="00413778"/>
    <w:rsid w:val="004138F7"/>
    <w:rsid w:val="004139E1"/>
    <w:rsid w:val="004139EA"/>
    <w:rsid w:val="0041402E"/>
    <w:rsid w:val="00414258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188"/>
    <w:rsid w:val="004166B2"/>
    <w:rsid w:val="00416AF9"/>
    <w:rsid w:val="00416D70"/>
    <w:rsid w:val="00416DAF"/>
    <w:rsid w:val="00417068"/>
    <w:rsid w:val="004175C8"/>
    <w:rsid w:val="004176D5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7C3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151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A66"/>
    <w:rsid w:val="00427DAD"/>
    <w:rsid w:val="004301B6"/>
    <w:rsid w:val="0043042B"/>
    <w:rsid w:val="00430FC7"/>
    <w:rsid w:val="004311AC"/>
    <w:rsid w:val="0043165C"/>
    <w:rsid w:val="004317A4"/>
    <w:rsid w:val="00431910"/>
    <w:rsid w:val="004319EC"/>
    <w:rsid w:val="00431BF1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E71"/>
    <w:rsid w:val="00433F4B"/>
    <w:rsid w:val="00433F77"/>
    <w:rsid w:val="004343B9"/>
    <w:rsid w:val="004344AA"/>
    <w:rsid w:val="004344C3"/>
    <w:rsid w:val="0043452E"/>
    <w:rsid w:val="00434614"/>
    <w:rsid w:val="0043461E"/>
    <w:rsid w:val="00434697"/>
    <w:rsid w:val="004348BD"/>
    <w:rsid w:val="004348E2"/>
    <w:rsid w:val="00434A0E"/>
    <w:rsid w:val="00434D94"/>
    <w:rsid w:val="00435047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54E"/>
    <w:rsid w:val="0043690E"/>
    <w:rsid w:val="00436BBD"/>
    <w:rsid w:val="0043708D"/>
    <w:rsid w:val="004372E8"/>
    <w:rsid w:val="00437C3D"/>
    <w:rsid w:val="00437E67"/>
    <w:rsid w:val="00440013"/>
    <w:rsid w:val="00440048"/>
    <w:rsid w:val="00440701"/>
    <w:rsid w:val="00440B6D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39F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3B4"/>
    <w:rsid w:val="00457797"/>
    <w:rsid w:val="004578F4"/>
    <w:rsid w:val="00457A3A"/>
    <w:rsid w:val="00457AFE"/>
    <w:rsid w:val="00457EB1"/>
    <w:rsid w:val="00460413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CC"/>
    <w:rsid w:val="004620DA"/>
    <w:rsid w:val="0046225B"/>
    <w:rsid w:val="004626C0"/>
    <w:rsid w:val="00462979"/>
    <w:rsid w:val="00462B6A"/>
    <w:rsid w:val="00462B7E"/>
    <w:rsid w:val="00462D4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2129"/>
    <w:rsid w:val="00472774"/>
    <w:rsid w:val="00472CC2"/>
    <w:rsid w:val="00472D72"/>
    <w:rsid w:val="00472D7F"/>
    <w:rsid w:val="00472EC4"/>
    <w:rsid w:val="00473101"/>
    <w:rsid w:val="004737C9"/>
    <w:rsid w:val="004737FB"/>
    <w:rsid w:val="00473E8A"/>
    <w:rsid w:val="00473FCC"/>
    <w:rsid w:val="0047404E"/>
    <w:rsid w:val="004741C1"/>
    <w:rsid w:val="00474622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9F"/>
    <w:rsid w:val="004812A2"/>
    <w:rsid w:val="004813E4"/>
    <w:rsid w:val="0048149C"/>
    <w:rsid w:val="004818EF"/>
    <w:rsid w:val="00481982"/>
    <w:rsid w:val="004824C4"/>
    <w:rsid w:val="0048267E"/>
    <w:rsid w:val="00482E94"/>
    <w:rsid w:val="00482F04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B56"/>
    <w:rsid w:val="00484C0E"/>
    <w:rsid w:val="0048549B"/>
    <w:rsid w:val="004854DA"/>
    <w:rsid w:val="00485587"/>
    <w:rsid w:val="004855BC"/>
    <w:rsid w:val="004855E1"/>
    <w:rsid w:val="0048574A"/>
    <w:rsid w:val="00485FC2"/>
    <w:rsid w:val="00485FEE"/>
    <w:rsid w:val="0048605F"/>
    <w:rsid w:val="00486079"/>
    <w:rsid w:val="004861BB"/>
    <w:rsid w:val="0048633D"/>
    <w:rsid w:val="004864E9"/>
    <w:rsid w:val="00486A94"/>
    <w:rsid w:val="00486AED"/>
    <w:rsid w:val="00486B8F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3C4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6D64"/>
    <w:rsid w:val="004971C5"/>
    <w:rsid w:val="00497727"/>
    <w:rsid w:val="00497744"/>
    <w:rsid w:val="0049784D"/>
    <w:rsid w:val="004A05FA"/>
    <w:rsid w:val="004A0967"/>
    <w:rsid w:val="004A0EC1"/>
    <w:rsid w:val="004A0FCA"/>
    <w:rsid w:val="004A113F"/>
    <w:rsid w:val="004A13D8"/>
    <w:rsid w:val="004A16D2"/>
    <w:rsid w:val="004A18EF"/>
    <w:rsid w:val="004A1AA7"/>
    <w:rsid w:val="004A1DA9"/>
    <w:rsid w:val="004A1EF3"/>
    <w:rsid w:val="004A2142"/>
    <w:rsid w:val="004A2665"/>
    <w:rsid w:val="004A28B5"/>
    <w:rsid w:val="004A2A30"/>
    <w:rsid w:val="004A2B1E"/>
    <w:rsid w:val="004A2B85"/>
    <w:rsid w:val="004A2C4B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861"/>
    <w:rsid w:val="004A5919"/>
    <w:rsid w:val="004A5977"/>
    <w:rsid w:val="004A5CC5"/>
    <w:rsid w:val="004A632D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29F"/>
    <w:rsid w:val="004B0953"/>
    <w:rsid w:val="004B0978"/>
    <w:rsid w:val="004B0D70"/>
    <w:rsid w:val="004B1053"/>
    <w:rsid w:val="004B1798"/>
    <w:rsid w:val="004B1823"/>
    <w:rsid w:val="004B198E"/>
    <w:rsid w:val="004B1C9A"/>
    <w:rsid w:val="004B1D24"/>
    <w:rsid w:val="004B1E8A"/>
    <w:rsid w:val="004B2063"/>
    <w:rsid w:val="004B226C"/>
    <w:rsid w:val="004B27B8"/>
    <w:rsid w:val="004B28EB"/>
    <w:rsid w:val="004B2FF0"/>
    <w:rsid w:val="004B321F"/>
    <w:rsid w:val="004B32B4"/>
    <w:rsid w:val="004B33C8"/>
    <w:rsid w:val="004B3523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4DFF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A57"/>
    <w:rsid w:val="004C1CAD"/>
    <w:rsid w:val="004C1F35"/>
    <w:rsid w:val="004C2AC9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A01"/>
    <w:rsid w:val="004C7DC6"/>
    <w:rsid w:val="004C7E84"/>
    <w:rsid w:val="004D00CF"/>
    <w:rsid w:val="004D06DA"/>
    <w:rsid w:val="004D07AC"/>
    <w:rsid w:val="004D0898"/>
    <w:rsid w:val="004D0DB4"/>
    <w:rsid w:val="004D0E93"/>
    <w:rsid w:val="004D1439"/>
    <w:rsid w:val="004D1BE3"/>
    <w:rsid w:val="004D1BF1"/>
    <w:rsid w:val="004D1E1C"/>
    <w:rsid w:val="004D1FD1"/>
    <w:rsid w:val="004D2417"/>
    <w:rsid w:val="004D2637"/>
    <w:rsid w:val="004D2760"/>
    <w:rsid w:val="004D27FF"/>
    <w:rsid w:val="004D2895"/>
    <w:rsid w:val="004D2AE9"/>
    <w:rsid w:val="004D311B"/>
    <w:rsid w:val="004D33AB"/>
    <w:rsid w:val="004D3A68"/>
    <w:rsid w:val="004D4334"/>
    <w:rsid w:val="004D45D4"/>
    <w:rsid w:val="004D4BF2"/>
    <w:rsid w:val="004D4C00"/>
    <w:rsid w:val="004D4D83"/>
    <w:rsid w:val="004D4EE8"/>
    <w:rsid w:val="004D4FA9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41F"/>
    <w:rsid w:val="004D7724"/>
    <w:rsid w:val="004D7A49"/>
    <w:rsid w:val="004D7BDD"/>
    <w:rsid w:val="004D7C02"/>
    <w:rsid w:val="004D7F4D"/>
    <w:rsid w:val="004E06A7"/>
    <w:rsid w:val="004E06B7"/>
    <w:rsid w:val="004E107C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86A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9D0"/>
    <w:rsid w:val="004E6A75"/>
    <w:rsid w:val="004E6B6A"/>
    <w:rsid w:val="004E6E0A"/>
    <w:rsid w:val="004E6E0F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C76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5F2A"/>
    <w:rsid w:val="004F63F5"/>
    <w:rsid w:val="004F64DA"/>
    <w:rsid w:val="004F6A0B"/>
    <w:rsid w:val="004F704E"/>
    <w:rsid w:val="004F704F"/>
    <w:rsid w:val="004F71AB"/>
    <w:rsid w:val="004F7214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23"/>
    <w:rsid w:val="00500D4B"/>
    <w:rsid w:val="00500FAC"/>
    <w:rsid w:val="00500FEA"/>
    <w:rsid w:val="005018F5"/>
    <w:rsid w:val="00501D38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CC1"/>
    <w:rsid w:val="00505D8A"/>
    <w:rsid w:val="00505FC6"/>
    <w:rsid w:val="00506100"/>
    <w:rsid w:val="005061F7"/>
    <w:rsid w:val="0050623F"/>
    <w:rsid w:val="0050631E"/>
    <w:rsid w:val="005065D5"/>
    <w:rsid w:val="0050662E"/>
    <w:rsid w:val="005068F6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D21"/>
    <w:rsid w:val="00513F72"/>
    <w:rsid w:val="00513F97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908"/>
    <w:rsid w:val="00517D4F"/>
    <w:rsid w:val="00520054"/>
    <w:rsid w:val="00520115"/>
    <w:rsid w:val="00520523"/>
    <w:rsid w:val="00520572"/>
    <w:rsid w:val="005206BB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BF0"/>
    <w:rsid w:val="00522D01"/>
    <w:rsid w:val="00522F35"/>
    <w:rsid w:val="00522F97"/>
    <w:rsid w:val="00523095"/>
    <w:rsid w:val="0052310C"/>
    <w:rsid w:val="005232AF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C9"/>
    <w:rsid w:val="005255F2"/>
    <w:rsid w:val="00525A85"/>
    <w:rsid w:val="00525B2A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27DC6"/>
    <w:rsid w:val="00527E3F"/>
    <w:rsid w:val="005302A0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EEF"/>
    <w:rsid w:val="005324DA"/>
    <w:rsid w:val="0053263F"/>
    <w:rsid w:val="00532915"/>
    <w:rsid w:val="005329AD"/>
    <w:rsid w:val="00532B0A"/>
    <w:rsid w:val="00532C5C"/>
    <w:rsid w:val="00532E77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7CD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6EB"/>
    <w:rsid w:val="00537C7A"/>
    <w:rsid w:val="00537CE3"/>
    <w:rsid w:val="00537DEC"/>
    <w:rsid w:val="00537E59"/>
    <w:rsid w:val="005400C9"/>
    <w:rsid w:val="0054013B"/>
    <w:rsid w:val="00540194"/>
    <w:rsid w:val="00540391"/>
    <w:rsid w:val="0054053B"/>
    <w:rsid w:val="005405AB"/>
    <w:rsid w:val="0054060D"/>
    <w:rsid w:val="0054073C"/>
    <w:rsid w:val="00540AF3"/>
    <w:rsid w:val="00540C33"/>
    <w:rsid w:val="00540D7D"/>
    <w:rsid w:val="00540EC9"/>
    <w:rsid w:val="0054103F"/>
    <w:rsid w:val="005411FE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79"/>
    <w:rsid w:val="00543EB0"/>
    <w:rsid w:val="00544034"/>
    <w:rsid w:val="005441AA"/>
    <w:rsid w:val="00544241"/>
    <w:rsid w:val="005443B4"/>
    <w:rsid w:val="005446BF"/>
    <w:rsid w:val="00544972"/>
    <w:rsid w:val="005449CF"/>
    <w:rsid w:val="00544AC3"/>
    <w:rsid w:val="00545211"/>
    <w:rsid w:val="0054541E"/>
    <w:rsid w:val="0054549C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3B02"/>
    <w:rsid w:val="005542DC"/>
    <w:rsid w:val="00554396"/>
    <w:rsid w:val="0055447A"/>
    <w:rsid w:val="0055468B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71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53C"/>
    <w:rsid w:val="00562F3C"/>
    <w:rsid w:val="0056334C"/>
    <w:rsid w:val="005633E1"/>
    <w:rsid w:val="00563AF9"/>
    <w:rsid w:val="005643E4"/>
    <w:rsid w:val="00564647"/>
    <w:rsid w:val="005646D4"/>
    <w:rsid w:val="00564B97"/>
    <w:rsid w:val="00564EF3"/>
    <w:rsid w:val="00565016"/>
    <w:rsid w:val="005651B2"/>
    <w:rsid w:val="005651D8"/>
    <w:rsid w:val="00565233"/>
    <w:rsid w:val="0056527D"/>
    <w:rsid w:val="00565334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D7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1DE"/>
    <w:rsid w:val="005704D7"/>
    <w:rsid w:val="00570532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21C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6E7"/>
    <w:rsid w:val="00587791"/>
    <w:rsid w:val="00587957"/>
    <w:rsid w:val="00587D54"/>
    <w:rsid w:val="00587DBB"/>
    <w:rsid w:val="00590355"/>
    <w:rsid w:val="005904DA"/>
    <w:rsid w:val="00590504"/>
    <w:rsid w:val="00590755"/>
    <w:rsid w:val="00590795"/>
    <w:rsid w:val="00590827"/>
    <w:rsid w:val="0059093B"/>
    <w:rsid w:val="00590A7D"/>
    <w:rsid w:val="00590AC0"/>
    <w:rsid w:val="005915BA"/>
    <w:rsid w:val="005916D7"/>
    <w:rsid w:val="005917D0"/>
    <w:rsid w:val="00591A9A"/>
    <w:rsid w:val="00591C56"/>
    <w:rsid w:val="00591EE3"/>
    <w:rsid w:val="00592478"/>
    <w:rsid w:val="0059269F"/>
    <w:rsid w:val="0059270F"/>
    <w:rsid w:val="005927F6"/>
    <w:rsid w:val="00592941"/>
    <w:rsid w:val="00592BA8"/>
    <w:rsid w:val="00592FF4"/>
    <w:rsid w:val="0059358E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97992"/>
    <w:rsid w:val="005A011D"/>
    <w:rsid w:val="005A018D"/>
    <w:rsid w:val="005A0BFD"/>
    <w:rsid w:val="005A1832"/>
    <w:rsid w:val="005A1870"/>
    <w:rsid w:val="005A18AE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19F"/>
    <w:rsid w:val="005B0288"/>
    <w:rsid w:val="005B03A2"/>
    <w:rsid w:val="005B0542"/>
    <w:rsid w:val="005B073A"/>
    <w:rsid w:val="005B0824"/>
    <w:rsid w:val="005B0E7C"/>
    <w:rsid w:val="005B0EB7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AED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607"/>
    <w:rsid w:val="005C280C"/>
    <w:rsid w:val="005C2832"/>
    <w:rsid w:val="005C298B"/>
    <w:rsid w:val="005C29ED"/>
    <w:rsid w:val="005C2F8C"/>
    <w:rsid w:val="005C2FDE"/>
    <w:rsid w:val="005C3064"/>
    <w:rsid w:val="005C3357"/>
    <w:rsid w:val="005C35C5"/>
    <w:rsid w:val="005C3675"/>
    <w:rsid w:val="005C377B"/>
    <w:rsid w:val="005C39D9"/>
    <w:rsid w:val="005C39E7"/>
    <w:rsid w:val="005C3E83"/>
    <w:rsid w:val="005C409D"/>
    <w:rsid w:val="005C4254"/>
    <w:rsid w:val="005C4401"/>
    <w:rsid w:val="005C448F"/>
    <w:rsid w:val="005C44B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BD7"/>
    <w:rsid w:val="005C6E2C"/>
    <w:rsid w:val="005C7187"/>
    <w:rsid w:val="005C7479"/>
    <w:rsid w:val="005C7B98"/>
    <w:rsid w:val="005C7D09"/>
    <w:rsid w:val="005C7EBE"/>
    <w:rsid w:val="005D02D5"/>
    <w:rsid w:val="005D093A"/>
    <w:rsid w:val="005D0AB7"/>
    <w:rsid w:val="005D0AEE"/>
    <w:rsid w:val="005D0AFE"/>
    <w:rsid w:val="005D0B37"/>
    <w:rsid w:val="005D0D88"/>
    <w:rsid w:val="005D0EAE"/>
    <w:rsid w:val="005D0F61"/>
    <w:rsid w:val="005D1158"/>
    <w:rsid w:val="005D1235"/>
    <w:rsid w:val="005D17C7"/>
    <w:rsid w:val="005D1953"/>
    <w:rsid w:val="005D19CF"/>
    <w:rsid w:val="005D1F0A"/>
    <w:rsid w:val="005D2181"/>
    <w:rsid w:val="005D2345"/>
    <w:rsid w:val="005D27A5"/>
    <w:rsid w:val="005D285B"/>
    <w:rsid w:val="005D2906"/>
    <w:rsid w:val="005D2D16"/>
    <w:rsid w:val="005D2F3F"/>
    <w:rsid w:val="005D470C"/>
    <w:rsid w:val="005D4930"/>
    <w:rsid w:val="005D4C5F"/>
    <w:rsid w:val="005D4EA1"/>
    <w:rsid w:val="005D5356"/>
    <w:rsid w:val="005D64F3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71A"/>
    <w:rsid w:val="005E3CBC"/>
    <w:rsid w:val="005E3DC2"/>
    <w:rsid w:val="005E3F0F"/>
    <w:rsid w:val="005E4001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C29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7F1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3E1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07"/>
    <w:rsid w:val="00605FA3"/>
    <w:rsid w:val="006060DB"/>
    <w:rsid w:val="006061AC"/>
    <w:rsid w:val="006064F3"/>
    <w:rsid w:val="0060660D"/>
    <w:rsid w:val="0060670E"/>
    <w:rsid w:val="0060686C"/>
    <w:rsid w:val="00606874"/>
    <w:rsid w:val="00606A75"/>
    <w:rsid w:val="00606BCD"/>
    <w:rsid w:val="00606C0E"/>
    <w:rsid w:val="00606FCA"/>
    <w:rsid w:val="00607067"/>
    <w:rsid w:val="0060717F"/>
    <w:rsid w:val="00607268"/>
    <w:rsid w:val="00607275"/>
    <w:rsid w:val="0060758C"/>
    <w:rsid w:val="006077F0"/>
    <w:rsid w:val="006077F3"/>
    <w:rsid w:val="00607EDD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2F48"/>
    <w:rsid w:val="006134E9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5EB7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2FB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B40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92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87"/>
    <w:rsid w:val="006324F2"/>
    <w:rsid w:val="006328ED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5DD"/>
    <w:rsid w:val="006456DF"/>
    <w:rsid w:val="0064585C"/>
    <w:rsid w:val="00645B46"/>
    <w:rsid w:val="00645E38"/>
    <w:rsid w:val="00645F7A"/>
    <w:rsid w:val="006460C7"/>
    <w:rsid w:val="00646392"/>
    <w:rsid w:val="0064661F"/>
    <w:rsid w:val="006468E7"/>
    <w:rsid w:val="006469BD"/>
    <w:rsid w:val="00646A91"/>
    <w:rsid w:val="00646BCF"/>
    <w:rsid w:val="00646CC6"/>
    <w:rsid w:val="00646CD3"/>
    <w:rsid w:val="00646F53"/>
    <w:rsid w:val="006473DF"/>
    <w:rsid w:val="006474A7"/>
    <w:rsid w:val="0064751D"/>
    <w:rsid w:val="0064791C"/>
    <w:rsid w:val="00647A60"/>
    <w:rsid w:val="00647B00"/>
    <w:rsid w:val="00647DC3"/>
    <w:rsid w:val="00647E74"/>
    <w:rsid w:val="0065012B"/>
    <w:rsid w:val="00650260"/>
    <w:rsid w:val="0065059A"/>
    <w:rsid w:val="00650ADE"/>
    <w:rsid w:val="00650CE3"/>
    <w:rsid w:val="00650DFE"/>
    <w:rsid w:val="006512EE"/>
    <w:rsid w:val="00651313"/>
    <w:rsid w:val="00651320"/>
    <w:rsid w:val="00651453"/>
    <w:rsid w:val="00651568"/>
    <w:rsid w:val="00651CC3"/>
    <w:rsid w:val="00651EEB"/>
    <w:rsid w:val="006523DA"/>
    <w:rsid w:val="00652557"/>
    <w:rsid w:val="0065270A"/>
    <w:rsid w:val="00652C22"/>
    <w:rsid w:val="00652F4D"/>
    <w:rsid w:val="006532A4"/>
    <w:rsid w:val="00653AAD"/>
    <w:rsid w:val="00653AB6"/>
    <w:rsid w:val="00653C06"/>
    <w:rsid w:val="00653E53"/>
    <w:rsid w:val="006544A6"/>
    <w:rsid w:val="0065488F"/>
    <w:rsid w:val="00654B17"/>
    <w:rsid w:val="00654C48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0CD"/>
    <w:rsid w:val="00657129"/>
    <w:rsid w:val="006573DF"/>
    <w:rsid w:val="006575CC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8E5"/>
    <w:rsid w:val="0066299B"/>
    <w:rsid w:val="00662A32"/>
    <w:rsid w:val="00662D24"/>
    <w:rsid w:val="0066359E"/>
    <w:rsid w:val="00663687"/>
    <w:rsid w:val="006640BE"/>
    <w:rsid w:val="00664600"/>
    <w:rsid w:val="00664742"/>
    <w:rsid w:val="00664784"/>
    <w:rsid w:val="00664911"/>
    <w:rsid w:val="00664A30"/>
    <w:rsid w:val="00664BFB"/>
    <w:rsid w:val="00665451"/>
    <w:rsid w:val="00665C5A"/>
    <w:rsid w:val="00665DD9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D86"/>
    <w:rsid w:val="00670FBC"/>
    <w:rsid w:val="00671302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5BE"/>
    <w:rsid w:val="00673AF6"/>
    <w:rsid w:val="00673C50"/>
    <w:rsid w:val="00674192"/>
    <w:rsid w:val="006741FF"/>
    <w:rsid w:val="00674313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5FFF"/>
    <w:rsid w:val="006760A0"/>
    <w:rsid w:val="00676362"/>
    <w:rsid w:val="00676BCB"/>
    <w:rsid w:val="00676BDD"/>
    <w:rsid w:val="00676E34"/>
    <w:rsid w:val="00676FC6"/>
    <w:rsid w:val="006770A2"/>
    <w:rsid w:val="0067737D"/>
    <w:rsid w:val="00677712"/>
    <w:rsid w:val="00677730"/>
    <w:rsid w:val="0067774B"/>
    <w:rsid w:val="00677803"/>
    <w:rsid w:val="006779E5"/>
    <w:rsid w:val="00677AB1"/>
    <w:rsid w:val="00677C58"/>
    <w:rsid w:val="00677E7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19"/>
    <w:rsid w:val="00681B40"/>
    <w:rsid w:val="00681C44"/>
    <w:rsid w:val="00682107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89F"/>
    <w:rsid w:val="00684A1B"/>
    <w:rsid w:val="00684CF9"/>
    <w:rsid w:val="00684EAB"/>
    <w:rsid w:val="00684F47"/>
    <w:rsid w:val="0068509A"/>
    <w:rsid w:val="006850B0"/>
    <w:rsid w:val="0068561E"/>
    <w:rsid w:val="00685981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5D6"/>
    <w:rsid w:val="00691638"/>
    <w:rsid w:val="00691C9F"/>
    <w:rsid w:val="00691FC5"/>
    <w:rsid w:val="00692678"/>
    <w:rsid w:val="00692688"/>
    <w:rsid w:val="00692AE8"/>
    <w:rsid w:val="00692BA0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3BB"/>
    <w:rsid w:val="00694412"/>
    <w:rsid w:val="006946A6"/>
    <w:rsid w:val="00694885"/>
    <w:rsid w:val="00694A90"/>
    <w:rsid w:val="00694FC2"/>
    <w:rsid w:val="00695054"/>
    <w:rsid w:val="0069510B"/>
    <w:rsid w:val="0069530E"/>
    <w:rsid w:val="00695349"/>
    <w:rsid w:val="00695488"/>
    <w:rsid w:val="006959D0"/>
    <w:rsid w:val="00695C71"/>
    <w:rsid w:val="00695D2E"/>
    <w:rsid w:val="00696147"/>
    <w:rsid w:val="006962E0"/>
    <w:rsid w:val="00696479"/>
    <w:rsid w:val="0069671A"/>
    <w:rsid w:val="006967D1"/>
    <w:rsid w:val="00697027"/>
    <w:rsid w:val="0069716D"/>
    <w:rsid w:val="00697277"/>
    <w:rsid w:val="00697580"/>
    <w:rsid w:val="006975AC"/>
    <w:rsid w:val="0069785D"/>
    <w:rsid w:val="006A0081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C4"/>
    <w:rsid w:val="006A34E1"/>
    <w:rsid w:val="006A35D3"/>
    <w:rsid w:val="006A3618"/>
    <w:rsid w:val="006A369B"/>
    <w:rsid w:val="006A370E"/>
    <w:rsid w:val="006A37ED"/>
    <w:rsid w:val="006A3ED8"/>
    <w:rsid w:val="006A3FAD"/>
    <w:rsid w:val="006A46EE"/>
    <w:rsid w:val="006A4806"/>
    <w:rsid w:val="006A488D"/>
    <w:rsid w:val="006A4FF0"/>
    <w:rsid w:val="006A4FF3"/>
    <w:rsid w:val="006A51CE"/>
    <w:rsid w:val="006A54D0"/>
    <w:rsid w:val="006A5F30"/>
    <w:rsid w:val="006A5FC0"/>
    <w:rsid w:val="006A635A"/>
    <w:rsid w:val="006A676C"/>
    <w:rsid w:val="006A6DAD"/>
    <w:rsid w:val="006A732B"/>
    <w:rsid w:val="006A7510"/>
    <w:rsid w:val="006A7918"/>
    <w:rsid w:val="006A7D68"/>
    <w:rsid w:val="006A7D90"/>
    <w:rsid w:val="006A7FD2"/>
    <w:rsid w:val="006B02AF"/>
    <w:rsid w:val="006B02FB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42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E64"/>
    <w:rsid w:val="006B5F16"/>
    <w:rsid w:val="006B5FF3"/>
    <w:rsid w:val="006B604A"/>
    <w:rsid w:val="006B6147"/>
    <w:rsid w:val="006B61BF"/>
    <w:rsid w:val="006B6686"/>
    <w:rsid w:val="006B6C6F"/>
    <w:rsid w:val="006B6DE8"/>
    <w:rsid w:val="006B6FCB"/>
    <w:rsid w:val="006B722B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E5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385"/>
    <w:rsid w:val="006C68B5"/>
    <w:rsid w:val="006C6E6C"/>
    <w:rsid w:val="006C6F4F"/>
    <w:rsid w:val="006C6FE5"/>
    <w:rsid w:val="006C7118"/>
    <w:rsid w:val="006C7271"/>
    <w:rsid w:val="006C741C"/>
    <w:rsid w:val="006C7B03"/>
    <w:rsid w:val="006D0076"/>
    <w:rsid w:val="006D061A"/>
    <w:rsid w:val="006D0706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9C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310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8F"/>
    <w:rsid w:val="006D75F6"/>
    <w:rsid w:val="006D763F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C81"/>
    <w:rsid w:val="006E1F3C"/>
    <w:rsid w:val="006E215B"/>
    <w:rsid w:val="006E2398"/>
    <w:rsid w:val="006E23AD"/>
    <w:rsid w:val="006E2414"/>
    <w:rsid w:val="006E2469"/>
    <w:rsid w:val="006E2537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4C6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0E37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E0B"/>
    <w:rsid w:val="006F3047"/>
    <w:rsid w:val="006F30C1"/>
    <w:rsid w:val="006F30DD"/>
    <w:rsid w:val="006F32BD"/>
    <w:rsid w:val="006F35DE"/>
    <w:rsid w:val="006F38EC"/>
    <w:rsid w:val="006F3909"/>
    <w:rsid w:val="006F3E38"/>
    <w:rsid w:val="006F4C36"/>
    <w:rsid w:val="006F4C9F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5F0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D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E8"/>
    <w:rsid w:val="00702F93"/>
    <w:rsid w:val="00703110"/>
    <w:rsid w:val="007035C6"/>
    <w:rsid w:val="00703B00"/>
    <w:rsid w:val="00703B83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359"/>
    <w:rsid w:val="007056CD"/>
    <w:rsid w:val="007056DA"/>
    <w:rsid w:val="00705ADE"/>
    <w:rsid w:val="00705BCB"/>
    <w:rsid w:val="00705DC0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055"/>
    <w:rsid w:val="0071041D"/>
    <w:rsid w:val="0071051A"/>
    <w:rsid w:val="0071062B"/>
    <w:rsid w:val="00710919"/>
    <w:rsid w:val="00710FC5"/>
    <w:rsid w:val="00711071"/>
    <w:rsid w:val="00711190"/>
    <w:rsid w:val="00711345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4A11"/>
    <w:rsid w:val="007151CB"/>
    <w:rsid w:val="007152D8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8E0"/>
    <w:rsid w:val="00720A39"/>
    <w:rsid w:val="00720CD8"/>
    <w:rsid w:val="00720EB8"/>
    <w:rsid w:val="0072120B"/>
    <w:rsid w:val="0072130D"/>
    <w:rsid w:val="00721324"/>
    <w:rsid w:val="00721773"/>
    <w:rsid w:val="00721777"/>
    <w:rsid w:val="00721858"/>
    <w:rsid w:val="007218DA"/>
    <w:rsid w:val="0072195C"/>
    <w:rsid w:val="00721DC7"/>
    <w:rsid w:val="0072231B"/>
    <w:rsid w:val="00722594"/>
    <w:rsid w:val="007227EE"/>
    <w:rsid w:val="00722F21"/>
    <w:rsid w:val="00722FE9"/>
    <w:rsid w:val="007230F2"/>
    <w:rsid w:val="00723810"/>
    <w:rsid w:val="0072390A"/>
    <w:rsid w:val="00723C74"/>
    <w:rsid w:val="00723E87"/>
    <w:rsid w:val="00724489"/>
    <w:rsid w:val="007244D3"/>
    <w:rsid w:val="0072454F"/>
    <w:rsid w:val="00724795"/>
    <w:rsid w:val="00724C40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7C"/>
    <w:rsid w:val="00730CD8"/>
    <w:rsid w:val="00731204"/>
    <w:rsid w:val="007316D2"/>
    <w:rsid w:val="00731A48"/>
    <w:rsid w:val="00731DA8"/>
    <w:rsid w:val="00731E73"/>
    <w:rsid w:val="007322C6"/>
    <w:rsid w:val="00732BB2"/>
    <w:rsid w:val="00732D97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376"/>
    <w:rsid w:val="0073555F"/>
    <w:rsid w:val="007356E4"/>
    <w:rsid w:val="0073591F"/>
    <w:rsid w:val="00735AEA"/>
    <w:rsid w:val="0073609D"/>
    <w:rsid w:val="00736374"/>
    <w:rsid w:val="00736C81"/>
    <w:rsid w:val="00736DF7"/>
    <w:rsid w:val="007371AC"/>
    <w:rsid w:val="007372D7"/>
    <w:rsid w:val="00737AF0"/>
    <w:rsid w:val="00737DAA"/>
    <w:rsid w:val="00737FC7"/>
    <w:rsid w:val="0074002D"/>
    <w:rsid w:val="00740243"/>
    <w:rsid w:val="007402FA"/>
    <w:rsid w:val="00740663"/>
    <w:rsid w:val="00740745"/>
    <w:rsid w:val="00740A11"/>
    <w:rsid w:val="00740A6A"/>
    <w:rsid w:val="00740CAE"/>
    <w:rsid w:val="00740D56"/>
    <w:rsid w:val="00740E62"/>
    <w:rsid w:val="00740E83"/>
    <w:rsid w:val="007413E1"/>
    <w:rsid w:val="0074166E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5B3"/>
    <w:rsid w:val="00744DE6"/>
    <w:rsid w:val="007450AB"/>
    <w:rsid w:val="0074536C"/>
    <w:rsid w:val="0074537F"/>
    <w:rsid w:val="007456F6"/>
    <w:rsid w:val="00745C27"/>
    <w:rsid w:val="00745DA5"/>
    <w:rsid w:val="00745EB8"/>
    <w:rsid w:val="00746069"/>
    <w:rsid w:val="00746093"/>
    <w:rsid w:val="0074651F"/>
    <w:rsid w:val="007466DB"/>
    <w:rsid w:val="00746759"/>
    <w:rsid w:val="007467A0"/>
    <w:rsid w:val="007467C6"/>
    <w:rsid w:val="007468A4"/>
    <w:rsid w:val="007469A8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089"/>
    <w:rsid w:val="00750405"/>
    <w:rsid w:val="00750650"/>
    <w:rsid w:val="007506CC"/>
    <w:rsid w:val="00750866"/>
    <w:rsid w:val="007508D2"/>
    <w:rsid w:val="00750913"/>
    <w:rsid w:val="0075098D"/>
    <w:rsid w:val="007509A1"/>
    <w:rsid w:val="00750E88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5B7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119C"/>
    <w:rsid w:val="007613F9"/>
    <w:rsid w:val="007618F0"/>
    <w:rsid w:val="007619DD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4E9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61D"/>
    <w:rsid w:val="00773668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36A"/>
    <w:rsid w:val="0077688A"/>
    <w:rsid w:val="00776B1E"/>
    <w:rsid w:val="00776B28"/>
    <w:rsid w:val="0077710C"/>
    <w:rsid w:val="007777B8"/>
    <w:rsid w:val="00777957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2E5"/>
    <w:rsid w:val="0078330D"/>
    <w:rsid w:val="007836FD"/>
    <w:rsid w:val="00783814"/>
    <w:rsid w:val="00783A19"/>
    <w:rsid w:val="00783D6C"/>
    <w:rsid w:val="007841FF"/>
    <w:rsid w:val="00784426"/>
    <w:rsid w:val="007845C5"/>
    <w:rsid w:val="007845F4"/>
    <w:rsid w:val="00784786"/>
    <w:rsid w:val="00784B51"/>
    <w:rsid w:val="00784B9A"/>
    <w:rsid w:val="00784BF0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1C3D"/>
    <w:rsid w:val="0079201A"/>
    <w:rsid w:val="00792476"/>
    <w:rsid w:val="0079275A"/>
    <w:rsid w:val="007929F1"/>
    <w:rsid w:val="00792B36"/>
    <w:rsid w:val="00792D29"/>
    <w:rsid w:val="00793386"/>
    <w:rsid w:val="00793495"/>
    <w:rsid w:val="007936C1"/>
    <w:rsid w:val="00793738"/>
    <w:rsid w:val="007937EB"/>
    <w:rsid w:val="00793FCC"/>
    <w:rsid w:val="007941B0"/>
    <w:rsid w:val="00794350"/>
    <w:rsid w:val="00794388"/>
    <w:rsid w:val="007947A0"/>
    <w:rsid w:val="007947BA"/>
    <w:rsid w:val="00794A1B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C12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5B3"/>
    <w:rsid w:val="007B18D5"/>
    <w:rsid w:val="007B1A70"/>
    <w:rsid w:val="007B1F74"/>
    <w:rsid w:val="007B204D"/>
    <w:rsid w:val="007B2446"/>
    <w:rsid w:val="007B2524"/>
    <w:rsid w:val="007B2599"/>
    <w:rsid w:val="007B2770"/>
    <w:rsid w:val="007B2800"/>
    <w:rsid w:val="007B2E81"/>
    <w:rsid w:val="007B3094"/>
    <w:rsid w:val="007B3305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ADB"/>
    <w:rsid w:val="007C2F2F"/>
    <w:rsid w:val="007C3110"/>
    <w:rsid w:val="007C3234"/>
    <w:rsid w:val="007C34D0"/>
    <w:rsid w:val="007C36A9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54F1"/>
    <w:rsid w:val="007C56D6"/>
    <w:rsid w:val="007C5ACD"/>
    <w:rsid w:val="007C5B2B"/>
    <w:rsid w:val="007C5F07"/>
    <w:rsid w:val="007C6264"/>
    <w:rsid w:val="007C62D4"/>
    <w:rsid w:val="007C6324"/>
    <w:rsid w:val="007C642F"/>
    <w:rsid w:val="007C685A"/>
    <w:rsid w:val="007C69A3"/>
    <w:rsid w:val="007C6ACE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377"/>
    <w:rsid w:val="007D186D"/>
    <w:rsid w:val="007D1891"/>
    <w:rsid w:val="007D1AA7"/>
    <w:rsid w:val="007D1C1B"/>
    <w:rsid w:val="007D38DC"/>
    <w:rsid w:val="007D38DE"/>
    <w:rsid w:val="007D3C44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D7"/>
    <w:rsid w:val="007E0AEB"/>
    <w:rsid w:val="007E0B8B"/>
    <w:rsid w:val="007E0CB5"/>
    <w:rsid w:val="007E0F05"/>
    <w:rsid w:val="007E0FB8"/>
    <w:rsid w:val="007E10CB"/>
    <w:rsid w:val="007E1241"/>
    <w:rsid w:val="007E141A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10"/>
    <w:rsid w:val="007E3462"/>
    <w:rsid w:val="007E3589"/>
    <w:rsid w:val="007E38BD"/>
    <w:rsid w:val="007E3BB9"/>
    <w:rsid w:val="007E3C97"/>
    <w:rsid w:val="007E3FE7"/>
    <w:rsid w:val="007E430B"/>
    <w:rsid w:val="007E4398"/>
    <w:rsid w:val="007E43CE"/>
    <w:rsid w:val="007E4A55"/>
    <w:rsid w:val="007E4B1E"/>
    <w:rsid w:val="007E4B70"/>
    <w:rsid w:val="007E4C30"/>
    <w:rsid w:val="007E4C79"/>
    <w:rsid w:val="007E4C99"/>
    <w:rsid w:val="007E4DEA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F10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36"/>
    <w:rsid w:val="007F1396"/>
    <w:rsid w:val="007F1429"/>
    <w:rsid w:val="007F199C"/>
    <w:rsid w:val="007F19C9"/>
    <w:rsid w:val="007F1B1B"/>
    <w:rsid w:val="007F1B2C"/>
    <w:rsid w:val="007F1D30"/>
    <w:rsid w:val="007F2172"/>
    <w:rsid w:val="007F25A4"/>
    <w:rsid w:val="007F2D36"/>
    <w:rsid w:val="007F3318"/>
    <w:rsid w:val="007F3803"/>
    <w:rsid w:val="007F3AEA"/>
    <w:rsid w:val="007F3C2D"/>
    <w:rsid w:val="007F3F1E"/>
    <w:rsid w:val="007F3F4C"/>
    <w:rsid w:val="007F406C"/>
    <w:rsid w:val="007F42A2"/>
    <w:rsid w:val="007F4434"/>
    <w:rsid w:val="007F4642"/>
    <w:rsid w:val="007F49FD"/>
    <w:rsid w:val="007F4EAB"/>
    <w:rsid w:val="007F502F"/>
    <w:rsid w:val="007F505C"/>
    <w:rsid w:val="007F54A6"/>
    <w:rsid w:val="007F5600"/>
    <w:rsid w:val="007F577A"/>
    <w:rsid w:val="007F5A8D"/>
    <w:rsid w:val="007F5D46"/>
    <w:rsid w:val="007F6430"/>
    <w:rsid w:val="007F6854"/>
    <w:rsid w:val="007F6E43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7A3"/>
    <w:rsid w:val="008018E4"/>
    <w:rsid w:val="00801BE2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A78"/>
    <w:rsid w:val="00806C63"/>
    <w:rsid w:val="00806F89"/>
    <w:rsid w:val="008074CE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ABA"/>
    <w:rsid w:val="00811AD1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BB8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8"/>
    <w:rsid w:val="00814139"/>
    <w:rsid w:val="00814343"/>
    <w:rsid w:val="008145FA"/>
    <w:rsid w:val="00814F8E"/>
    <w:rsid w:val="00815C41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20056"/>
    <w:rsid w:val="0082014B"/>
    <w:rsid w:val="00820175"/>
    <w:rsid w:val="0082035B"/>
    <w:rsid w:val="008203DC"/>
    <w:rsid w:val="00820418"/>
    <w:rsid w:val="00820592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DC0"/>
    <w:rsid w:val="00821E87"/>
    <w:rsid w:val="00822097"/>
    <w:rsid w:val="008225A7"/>
    <w:rsid w:val="00822698"/>
    <w:rsid w:val="00822D90"/>
    <w:rsid w:val="00822F36"/>
    <w:rsid w:val="008230B0"/>
    <w:rsid w:val="0082331D"/>
    <w:rsid w:val="008235EE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6A"/>
    <w:rsid w:val="00825394"/>
    <w:rsid w:val="00825506"/>
    <w:rsid w:val="00825569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8F"/>
    <w:rsid w:val="008265D2"/>
    <w:rsid w:val="00826A95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93"/>
    <w:rsid w:val="008320B9"/>
    <w:rsid w:val="00832204"/>
    <w:rsid w:val="0083265F"/>
    <w:rsid w:val="00832A71"/>
    <w:rsid w:val="00832EF9"/>
    <w:rsid w:val="008332AE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D8D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0980"/>
    <w:rsid w:val="00841472"/>
    <w:rsid w:val="00841603"/>
    <w:rsid w:val="0084164E"/>
    <w:rsid w:val="00841D0B"/>
    <w:rsid w:val="00841DAD"/>
    <w:rsid w:val="00842033"/>
    <w:rsid w:val="00842465"/>
    <w:rsid w:val="0084284B"/>
    <w:rsid w:val="008428E5"/>
    <w:rsid w:val="00842A94"/>
    <w:rsid w:val="00842C22"/>
    <w:rsid w:val="00842C82"/>
    <w:rsid w:val="008430F5"/>
    <w:rsid w:val="008434E0"/>
    <w:rsid w:val="0084381B"/>
    <w:rsid w:val="00843B8F"/>
    <w:rsid w:val="00843C08"/>
    <w:rsid w:val="00843D84"/>
    <w:rsid w:val="00844066"/>
    <w:rsid w:val="00844431"/>
    <w:rsid w:val="008448A1"/>
    <w:rsid w:val="00844998"/>
    <w:rsid w:val="00844D16"/>
    <w:rsid w:val="00844E00"/>
    <w:rsid w:val="00844FC8"/>
    <w:rsid w:val="00845324"/>
    <w:rsid w:val="00845575"/>
    <w:rsid w:val="00845DB5"/>
    <w:rsid w:val="008461F4"/>
    <w:rsid w:val="0084663E"/>
    <w:rsid w:val="008468B7"/>
    <w:rsid w:val="00846CEB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25A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24D"/>
    <w:rsid w:val="008524F0"/>
    <w:rsid w:val="0085294D"/>
    <w:rsid w:val="00852C35"/>
    <w:rsid w:val="00852DA2"/>
    <w:rsid w:val="00852E85"/>
    <w:rsid w:val="00852FA8"/>
    <w:rsid w:val="008535A9"/>
    <w:rsid w:val="008538A5"/>
    <w:rsid w:val="00853C76"/>
    <w:rsid w:val="00853DEC"/>
    <w:rsid w:val="0085441C"/>
    <w:rsid w:val="00854462"/>
    <w:rsid w:val="00854563"/>
    <w:rsid w:val="00854986"/>
    <w:rsid w:val="0085499D"/>
    <w:rsid w:val="00854DDF"/>
    <w:rsid w:val="00854E60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4E7"/>
    <w:rsid w:val="0086057E"/>
    <w:rsid w:val="00860B10"/>
    <w:rsid w:val="00860CAC"/>
    <w:rsid w:val="00861B92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685"/>
    <w:rsid w:val="008657F6"/>
    <w:rsid w:val="00865962"/>
    <w:rsid w:val="008659B7"/>
    <w:rsid w:val="00865D87"/>
    <w:rsid w:val="00865F97"/>
    <w:rsid w:val="00865FE3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B25"/>
    <w:rsid w:val="00870EEC"/>
    <w:rsid w:val="0087103C"/>
    <w:rsid w:val="00871278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34D"/>
    <w:rsid w:val="00874CF7"/>
    <w:rsid w:val="00875296"/>
    <w:rsid w:val="008754D8"/>
    <w:rsid w:val="008756E4"/>
    <w:rsid w:val="008757B7"/>
    <w:rsid w:val="00875842"/>
    <w:rsid w:val="00876121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348"/>
    <w:rsid w:val="00880526"/>
    <w:rsid w:val="0088063F"/>
    <w:rsid w:val="00880D02"/>
    <w:rsid w:val="0088156D"/>
    <w:rsid w:val="0088164F"/>
    <w:rsid w:val="0088182B"/>
    <w:rsid w:val="00881ACE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2E6"/>
    <w:rsid w:val="00884540"/>
    <w:rsid w:val="008847DF"/>
    <w:rsid w:val="00884935"/>
    <w:rsid w:val="00884A45"/>
    <w:rsid w:val="00884A6E"/>
    <w:rsid w:val="00884B01"/>
    <w:rsid w:val="00884B9A"/>
    <w:rsid w:val="00884FBD"/>
    <w:rsid w:val="008850DA"/>
    <w:rsid w:val="00885165"/>
    <w:rsid w:val="00885172"/>
    <w:rsid w:val="00885248"/>
    <w:rsid w:val="008852C5"/>
    <w:rsid w:val="00885478"/>
    <w:rsid w:val="008855B1"/>
    <w:rsid w:val="00885718"/>
    <w:rsid w:val="008858D9"/>
    <w:rsid w:val="00885A41"/>
    <w:rsid w:val="00885A89"/>
    <w:rsid w:val="00885B27"/>
    <w:rsid w:val="00885CB4"/>
    <w:rsid w:val="00885D0A"/>
    <w:rsid w:val="00885D91"/>
    <w:rsid w:val="0088610A"/>
    <w:rsid w:val="0088650D"/>
    <w:rsid w:val="00886588"/>
    <w:rsid w:val="00886C18"/>
    <w:rsid w:val="00886ED0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9EE"/>
    <w:rsid w:val="00890A6D"/>
    <w:rsid w:val="00891425"/>
    <w:rsid w:val="00891589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259"/>
    <w:rsid w:val="00896572"/>
    <w:rsid w:val="00896799"/>
    <w:rsid w:val="008967EB"/>
    <w:rsid w:val="0089682B"/>
    <w:rsid w:val="00896AA1"/>
    <w:rsid w:val="00897097"/>
    <w:rsid w:val="008970FF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1EA7"/>
    <w:rsid w:val="008A21A1"/>
    <w:rsid w:val="008A21B7"/>
    <w:rsid w:val="008A258E"/>
    <w:rsid w:val="008A25C7"/>
    <w:rsid w:val="008A275A"/>
    <w:rsid w:val="008A282C"/>
    <w:rsid w:val="008A2E15"/>
    <w:rsid w:val="008A318F"/>
    <w:rsid w:val="008A3314"/>
    <w:rsid w:val="008A348E"/>
    <w:rsid w:val="008A3563"/>
    <w:rsid w:val="008A3626"/>
    <w:rsid w:val="008A3972"/>
    <w:rsid w:val="008A39C2"/>
    <w:rsid w:val="008A39C7"/>
    <w:rsid w:val="008A3A6C"/>
    <w:rsid w:val="008A3F12"/>
    <w:rsid w:val="008A40C5"/>
    <w:rsid w:val="008A4604"/>
    <w:rsid w:val="008A4658"/>
    <w:rsid w:val="008A4AB2"/>
    <w:rsid w:val="008A4F84"/>
    <w:rsid w:val="008A52B1"/>
    <w:rsid w:val="008A554C"/>
    <w:rsid w:val="008A58D6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C9F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68"/>
    <w:rsid w:val="008B3ABE"/>
    <w:rsid w:val="008B3E67"/>
    <w:rsid w:val="008B4225"/>
    <w:rsid w:val="008B422D"/>
    <w:rsid w:val="008B43B4"/>
    <w:rsid w:val="008B4921"/>
    <w:rsid w:val="008B4F31"/>
    <w:rsid w:val="008B50C3"/>
    <w:rsid w:val="008B5381"/>
    <w:rsid w:val="008B5957"/>
    <w:rsid w:val="008B5AF0"/>
    <w:rsid w:val="008B5CA4"/>
    <w:rsid w:val="008B64C4"/>
    <w:rsid w:val="008B65EC"/>
    <w:rsid w:val="008B6719"/>
    <w:rsid w:val="008B68A1"/>
    <w:rsid w:val="008B68D4"/>
    <w:rsid w:val="008B6B6C"/>
    <w:rsid w:val="008B6EF7"/>
    <w:rsid w:val="008B700C"/>
    <w:rsid w:val="008B75A2"/>
    <w:rsid w:val="008B7A85"/>
    <w:rsid w:val="008C003E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174"/>
    <w:rsid w:val="008D332A"/>
    <w:rsid w:val="008D3478"/>
    <w:rsid w:val="008D363F"/>
    <w:rsid w:val="008D37FB"/>
    <w:rsid w:val="008D3A8C"/>
    <w:rsid w:val="008D3CFC"/>
    <w:rsid w:val="008D47EE"/>
    <w:rsid w:val="008D47F3"/>
    <w:rsid w:val="008D4D51"/>
    <w:rsid w:val="008D5149"/>
    <w:rsid w:val="008D536C"/>
    <w:rsid w:val="008D5495"/>
    <w:rsid w:val="008D6038"/>
    <w:rsid w:val="008D6824"/>
    <w:rsid w:val="008D69FA"/>
    <w:rsid w:val="008D6A54"/>
    <w:rsid w:val="008D6F9D"/>
    <w:rsid w:val="008D7294"/>
    <w:rsid w:val="008D72FA"/>
    <w:rsid w:val="008D75D2"/>
    <w:rsid w:val="008D77EC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1A8E"/>
    <w:rsid w:val="008E238D"/>
    <w:rsid w:val="008E25A9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E7F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4A2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64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BF5"/>
    <w:rsid w:val="008F3C0E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8F7F25"/>
    <w:rsid w:val="00900198"/>
    <w:rsid w:val="0090065E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2EC9"/>
    <w:rsid w:val="00902FB6"/>
    <w:rsid w:val="00903001"/>
    <w:rsid w:val="0090309F"/>
    <w:rsid w:val="009032D3"/>
    <w:rsid w:val="00903490"/>
    <w:rsid w:val="009035EE"/>
    <w:rsid w:val="00903622"/>
    <w:rsid w:val="00903852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F4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EC8"/>
    <w:rsid w:val="00913EC9"/>
    <w:rsid w:val="00913F1B"/>
    <w:rsid w:val="009147FA"/>
    <w:rsid w:val="0091486D"/>
    <w:rsid w:val="00914D4C"/>
    <w:rsid w:val="0091518D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C5D"/>
    <w:rsid w:val="00920D70"/>
    <w:rsid w:val="00920DE9"/>
    <w:rsid w:val="009211AB"/>
    <w:rsid w:val="00921461"/>
    <w:rsid w:val="00921483"/>
    <w:rsid w:val="009216AE"/>
    <w:rsid w:val="00921726"/>
    <w:rsid w:val="009217D6"/>
    <w:rsid w:val="009218A3"/>
    <w:rsid w:val="00921BBC"/>
    <w:rsid w:val="00921CAA"/>
    <w:rsid w:val="00922A4E"/>
    <w:rsid w:val="00922B5A"/>
    <w:rsid w:val="00922E99"/>
    <w:rsid w:val="00922EB7"/>
    <w:rsid w:val="009232DE"/>
    <w:rsid w:val="00923610"/>
    <w:rsid w:val="00924293"/>
    <w:rsid w:val="0092437F"/>
    <w:rsid w:val="0092456C"/>
    <w:rsid w:val="00924820"/>
    <w:rsid w:val="00924B58"/>
    <w:rsid w:val="00924F81"/>
    <w:rsid w:val="009251A1"/>
    <w:rsid w:val="00926144"/>
    <w:rsid w:val="009261C8"/>
    <w:rsid w:val="009261CD"/>
    <w:rsid w:val="00926264"/>
    <w:rsid w:val="00926281"/>
    <w:rsid w:val="0092640E"/>
    <w:rsid w:val="0092646A"/>
    <w:rsid w:val="00926580"/>
    <w:rsid w:val="009265BA"/>
    <w:rsid w:val="00926743"/>
    <w:rsid w:val="009275FC"/>
    <w:rsid w:val="00927827"/>
    <w:rsid w:val="00927CC9"/>
    <w:rsid w:val="00927EC4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6FA8"/>
    <w:rsid w:val="0093722D"/>
    <w:rsid w:val="0093723E"/>
    <w:rsid w:val="009377E2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12"/>
    <w:rsid w:val="009418A5"/>
    <w:rsid w:val="009418B1"/>
    <w:rsid w:val="009418FF"/>
    <w:rsid w:val="00941B71"/>
    <w:rsid w:val="00942155"/>
    <w:rsid w:val="009425D4"/>
    <w:rsid w:val="009425FA"/>
    <w:rsid w:val="00943047"/>
    <w:rsid w:val="009431E6"/>
    <w:rsid w:val="009434C5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1A"/>
    <w:rsid w:val="00950FC3"/>
    <w:rsid w:val="009512DD"/>
    <w:rsid w:val="00951459"/>
    <w:rsid w:val="00951711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497"/>
    <w:rsid w:val="00954574"/>
    <w:rsid w:val="00954818"/>
    <w:rsid w:val="00954A2F"/>
    <w:rsid w:val="00954E26"/>
    <w:rsid w:val="00955371"/>
    <w:rsid w:val="00955F7B"/>
    <w:rsid w:val="0095600B"/>
    <w:rsid w:val="009561F2"/>
    <w:rsid w:val="0095652B"/>
    <w:rsid w:val="00956750"/>
    <w:rsid w:val="009567BF"/>
    <w:rsid w:val="00956805"/>
    <w:rsid w:val="00956986"/>
    <w:rsid w:val="00956DD9"/>
    <w:rsid w:val="0095709F"/>
    <w:rsid w:val="00957171"/>
    <w:rsid w:val="00957529"/>
    <w:rsid w:val="009578CB"/>
    <w:rsid w:val="00957E8C"/>
    <w:rsid w:val="0096024A"/>
    <w:rsid w:val="00960576"/>
    <w:rsid w:val="0096063E"/>
    <w:rsid w:val="00960752"/>
    <w:rsid w:val="00960816"/>
    <w:rsid w:val="00961598"/>
    <w:rsid w:val="00961BE0"/>
    <w:rsid w:val="00961C35"/>
    <w:rsid w:val="00961D1A"/>
    <w:rsid w:val="00962347"/>
    <w:rsid w:val="00962557"/>
    <w:rsid w:val="00962654"/>
    <w:rsid w:val="009626E9"/>
    <w:rsid w:val="0096292C"/>
    <w:rsid w:val="00962AAF"/>
    <w:rsid w:val="00962B02"/>
    <w:rsid w:val="00962E71"/>
    <w:rsid w:val="00962F01"/>
    <w:rsid w:val="0096307D"/>
    <w:rsid w:val="0096313A"/>
    <w:rsid w:val="00963294"/>
    <w:rsid w:val="00963591"/>
    <w:rsid w:val="00963726"/>
    <w:rsid w:val="009638FC"/>
    <w:rsid w:val="00963C6B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974"/>
    <w:rsid w:val="00976F15"/>
    <w:rsid w:val="00977155"/>
    <w:rsid w:val="0097748A"/>
    <w:rsid w:val="009774FA"/>
    <w:rsid w:val="00977DA7"/>
    <w:rsid w:val="00977F88"/>
    <w:rsid w:val="00980311"/>
    <w:rsid w:val="0098053C"/>
    <w:rsid w:val="009807B3"/>
    <w:rsid w:val="009808DD"/>
    <w:rsid w:val="0098094F"/>
    <w:rsid w:val="00980954"/>
    <w:rsid w:val="00980A03"/>
    <w:rsid w:val="00980AD9"/>
    <w:rsid w:val="00980CA5"/>
    <w:rsid w:val="00980EFC"/>
    <w:rsid w:val="00980F0B"/>
    <w:rsid w:val="00981461"/>
    <w:rsid w:val="0098162B"/>
    <w:rsid w:val="009818E0"/>
    <w:rsid w:val="009819FA"/>
    <w:rsid w:val="00981A0F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15C"/>
    <w:rsid w:val="0098721D"/>
    <w:rsid w:val="009873A9"/>
    <w:rsid w:val="009873AB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1C7"/>
    <w:rsid w:val="00991309"/>
    <w:rsid w:val="00991476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9B4"/>
    <w:rsid w:val="00994A33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336"/>
    <w:rsid w:val="00996411"/>
    <w:rsid w:val="009967E2"/>
    <w:rsid w:val="00996942"/>
    <w:rsid w:val="00996C0F"/>
    <w:rsid w:val="00996E64"/>
    <w:rsid w:val="00996EB0"/>
    <w:rsid w:val="0099711B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790"/>
    <w:rsid w:val="009A2E0D"/>
    <w:rsid w:val="009A3159"/>
    <w:rsid w:val="009A31AB"/>
    <w:rsid w:val="009A321E"/>
    <w:rsid w:val="009A3298"/>
    <w:rsid w:val="009A3897"/>
    <w:rsid w:val="009A3A12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BD6"/>
    <w:rsid w:val="009A5D3E"/>
    <w:rsid w:val="009A5D82"/>
    <w:rsid w:val="009A5EC5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60"/>
    <w:rsid w:val="009B08B8"/>
    <w:rsid w:val="009B09DE"/>
    <w:rsid w:val="009B0DA5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75B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232"/>
    <w:rsid w:val="009B54C5"/>
    <w:rsid w:val="009B5698"/>
    <w:rsid w:val="009B585C"/>
    <w:rsid w:val="009B5AB1"/>
    <w:rsid w:val="009B5BA7"/>
    <w:rsid w:val="009B5F7B"/>
    <w:rsid w:val="009B6166"/>
    <w:rsid w:val="009B625E"/>
    <w:rsid w:val="009B62B7"/>
    <w:rsid w:val="009B62EC"/>
    <w:rsid w:val="009B66B8"/>
    <w:rsid w:val="009B6742"/>
    <w:rsid w:val="009B678F"/>
    <w:rsid w:val="009B6AB1"/>
    <w:rsid w:val="009B6BB2"/>
    <w:rsid w:val="009B7656"/>
    <w:rsid w:val="009B7FF3"/>
    <w:rsid w:val="009C00B1"/>
    <w:rsid w:val="009C0335"/>
    <w:rsid w:val="009C0623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76"/>
    <w:rsid w:val="009C55A5"/>
    <w:rsid w:val="009C5927"/>
    <w:rsid w:val="009C59CF"/>
    <w:rsid w:val="009C59F2"/>
    <w:rsid w:val="009C6102"/>
    <w:rsid w:val="009C6BE9"/>
    <w:rsid w:val="009C6D13"/>
    <w:rsid w:val="009C6F66"/>
    <w:rsid w:val="009C6FA1"/>
    <w:rsid w:val="009C6FA3"/>
    <w:rsid w:val="009C73EF"/>
    <w:rsid w:val="009C7432"/>
    <w:rsid w:val="009C74C9"/>
    <w:rsid w:val="009C7598"/>
    <w:rsid w:val="009C7672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0CBD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AB9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1C2C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3DC7"/>
    <w:rsid w:val="009F4287"/>
    <w:rsid w:val="009F42B5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9F7C80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C2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648"/>
    <w:rsid w:val="00A06AE5"/>
    <w:rsid w:val="00A06B34"/>
    <w:rsid w:val="00A06C1A"/>
    <w:rsid w:val="00A06CC6"/>
    <w:rsid w:val="00A06F4A"/>
    <w:rsid w:val="00A06F77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D82"/>
    <w:rsid w:val="00A17FBD"/>
    <w:rsid w:val="00A17FC3"/>
    <w:rsid w:val="00A20CF1"/>
    <w:rsid w:val="00A20F14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1C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1D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F16"/>
    <w:rsid w:val="00A31FEE"/>
    <w:rsid w:val="00A3235F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F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04D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1E65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5DA"/>
    <w:rsid w:val="00A4676D"/>
    <w:rsid w:val="00A46EC4"/>
    <w:rsid w:val="00A471E4"/>
    <w:rsid w:val="00A474FB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01C"/>
    <w:rsid w:val="00A51427"/>
    <w:rsid w:val="00A51537"/>
    <w:rsid w:val="00A519A3"/>
    <w:rsid w:val="00A51FFD"/>
    <w:rsid w:val="00A521BE"/>
    <w:rsid w:val="00A52203"/>
    <w:rsid w:val="00A525C5"/>
    <w:rsid w:val="00A52735"/>
    <w:rsid w:val="00A52777"/>
    <w:rsid w:val="00A5299A"/>
    <w:rsid w:val="00A529B5"/>
    <w:rsid w:val="00A52DF4"/>
    <w:rsid w:val="00A52EAE"/>
    <w:rsid w:val="00A53701"/>
    <w:rsid w:val="00A537BB"/>
    <w:rsid w:val="00A53885"/>
    <w:rsid w:val="00A53EC5"/>
    <w:rsid w:val="00A53FCF"/>
    <w:rsid w:val="00A5403B"/>
    <w:rsid w:val="00A540B8"/>
    <w:rsid w:val="00A54255"/>
    <w:rsid w:val="00A543F5"/>
    <w:rsid w:val="00A54431"/>
    <w:rsid w:val="00A54540"/>
    <w:rsid w:val="00A54644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A53"/>
    <w:rsid w:val="00A67EC7"/>
    <w:rsid w:val="00A67F83"/>
    <w:rsid w:val="00A705D5"/>
    <w:rsid w:val="00A70780"/>
    <w:rsid w:val="00A70A35"/>
    <w:rsid w:val="00A70C45"/>
    <w:rsid w:val="00A713F6"/>
    <w:rsid w:val="00A71509"/>
    <w:rsid w:val="00A716D1"/>
    <w:rsid w:val="00A71735"/>
    <w:rsid w:val="00A7180E"/>
    <w:rsid w:val="00A720FA"/>
    <w:rsid w:val="00A72273"/>
    <w:rsid w:val="00A723B1"/>
    <w:rsid w:val="00A726BF"/>
    <w:rsid w:val="00A72822"/>
    <w:rsid w:val="00A72874"/>
    <w:rsid w:val="00A72940"/>
    <w:rsid w:val="00A72976"/>
    <w:rsid w:val="00A729BE"/>
    <w:rsid w:val="00A72CFF"/>
    <w:rsid w:val="00A72F1B"/>
    <w:rsid w:val="00A73119"/>
    <w:rsid w:val="00A73413"/>
    <w:rsid w:val="00A73467"/>
    <w:rsid w:val="00A73535"/>
    <w:rsid w:val="00A73657"/>
    <w:rsid w:val="00A7382A"/>
    <w:rsid w:val="00A739B2"/>
    <w:rsid w:val="00A73B42"/>
    <w:rsid w:val="00A73FDA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A27"/>
    <w:rsid w:val="00A77BC6"/>
    <w:rsid w:val="00A77C3B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87CB6"/>
    <w:rsid w:val="00A9028F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7BB"/>
    <w:rsid w:val="00A918C4"/>
    <w:rsid w:val="00A91925"/>
    <w:rsid w:val="00A91B10"/>
    <w:rsid w:val="00A91B69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3D0"/>
    <w:rsid w:val="00A96762"/>
    <w:rsid w:val="00A9687C"/>
    <w:rsid w:val="00A96AB8"/>
    <w:rsid w:val="00A96CCB"/>
    <w:rsid w:val="00A971AB"/>
    <w:rsid w:val="00A973FB"/>
    <w:rsid w:val="00A977FB"/>
    <w:rsid w:val="00AA05E5"/>
    <w:rsid w:val="00AA0868"/>
    <w:rsid w:val="00AA0BFA"/>
    <w:rsid w:val="00AA11A3"/>
    <w:rsid w:val="00AA1433"/>
    <w:rsid w:val="00AA177E"/>
    <w:rsid w:val="00AA1869"/>
    <w:rsid w:val="00AA1ADC"/>
    <w:rsid w:val="00AA1C78"/>
    <w:rsid w:val="00AA1E5D"/>
    <w:rsid w:val="00AA2939"/>
    <w:rsid w:val="00AA2A2D"/>
    <w:rsid w:val="00AA2BCC"/>
    <w:rsid w:val="00AA300D"/>
    <w:rsid w:val="00AA34C4"/>
    <w:rsid w:val="00AA35B6"/>
    <w:rsid w:val="00AA37E9"/>
    <w:rsid w:val="00AA3D55"/>
    <w:rsid w:val="00AA3EE2"/>
    <w:rsid w:val="00AA4496"/>
    <w:rsid w:val="00AA44D4"/>
    <w:rsid w:val="00AA45D8"/>
    <w:rsid w:val="00AA475C"/>
    <w:rsid w:val="00AA47E3"/>
    <w:rsid w:val="00AA48BF"/>
    <w:rsid w:val="00AA4B72"/>
    <w:rsid w:val="00AA4BD1"/>
    <w:rsid w:val="00AA4C6E"/>
    <w:rsid w:val="00AA4CEE"/>
    <w:rsid w:val="00AA4DCA"/>
    <w:rsid w:val="00AA502C"/>
    <w:rsid w:val="00AA59E3"/>
    <w:rsid w:val="00AA5A61"/>
    <w:rsid w:val="00AA5AE2"/>
    <w:rsid w:val="00AA5F01"/>
    <w:rsid w:val="00AA5FFD"/>
    <w:rsid w:val="00AA616A"/>
    <w:rsid w:val="00AA634D"/>
    <w:rsid w:val="00AA66CE"/>
    <w:rsid w:val="00AA69F4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28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67B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AED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4"/>
    <w:rsid w:val="00AC534D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D12"/>
    <w:rsid w:val="00AC7EF2"/>
    <w:rsid w:val="00AD01A9"/>
    <w:rsid w:val="00AD0293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AB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D7D68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0A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A68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28"/>
    <w:rsid w:val="00AF3239"/>
    <w:rsid w:val="00AF3271"/>
    <w:rsid w:val="00AF34E6"/>
    <w:rsid w:val="00AF35CF"/>
    <w:rsid w:val="00AF397B"/>
    <w:rsid w:val="00AF3DB3"/>
    <w:rsid w:val="00AF4058"/>
    <w:rsid w:val="00AF40E9"/>
    <w:rsid w:val="00AF44A3"/>
    <w:rsid w:val="00AF44CD"/>
    <w:rsid w:val="00AF54C7"/>
    <w:rsid w:val="00AF580C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C4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CF3"/>
    <w:rsid w:val="00B05E07"/>
    <w:rsid w:val="00B06379"/>
    <w:rsid w:val="00B06851"/>
    <w:rsid w:val="00B06CA7"/>
    <w:rsid w:val="00B06D3D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B5B"/>
    <w:rsid w:val="00B12C44"/>
    <w:rsid w:val="00B12C99"/>
    <w:rsid w:val="00B12E7F"/>
    <w:rsid w:val="00B13324"/>
    <w:rsid w:val="00B13461"/>
    <w:rsid w:val="00B1376E"/>
    <w:rsid w:val="00B140D5"/>
    <w:rsid w:val="00B141CF"/>
    <w:rsid w:val="00B143C6"/>
    <w:rsid w:val="00B14A48"/>
    <w:rsid w:val="00B14A89"/>
    <w:rsid w:val="00B14B74"/>
    <w:rsid w:val="00B14C1B"/>
    <w:rsid w:val="00B14F88"/>
    <w:rsid w:val="00B15330"/>
    <w:rsid w:val="00B1592E"/>
    <w:rsid w:val="00B16200"/>
    <w:rsid w:val="00B16901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98E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768"/>
    <w:rsid w:val="00B23B32"/>
    <w:rsid w:val="00B23DD5"/>
    <w:rsid w:val="00B23F80"/>
    <w:rsid w:val="00B2441F"/>
    <w:rsid w:val="00B24785"/>
    <w:rsid w:val="00B247B4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5F7A"/>
    <w:rsid w:val="00B266D1"/>
    <w:rsid w:val="00B267A1"/>
    <w:rsid w:val="00B26A14"/>
    <w:rsid w:val="00B26AF8"/>
    <w:rsid w:val="00B27388"/>
    <w:rsid w:val="00B27884"/>
    <w:rsid w:val="00B303DE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A16"/>
    <w:rsid w:val="00B31F80"/>
    <w:rsid w:val="00B31F86"/>
    <w:rsid w:val="00B32390"/>
    <w:rsid w:val="00B32692"/>
    <w:rsid w:val="00B32703"/>
    <w:rsid w:val="00B32E4A"/>
    <w:rsid w:val="00B33090"/>
    <w:rsid w:val="00B33294"/>
    <w:rsid w:val="00B33314"/>
    <w:rsid w:val="00B3355D"/>
    <w:rsid w:val="00B335C2"/>
    <w:rsid w:val="00B3389C"/>
    <w:rsid w:val="00B338D8"/>
    <w:rsid w:val="00B339F0"/>
    <w:rsid w:val="00B33DDA"/>
    <w:rsid w:val="00B33EFF"/>
    <w:rsid w:val="00B33F18"/>
    <w:rsid w:val="00B34018"/>
    <w:rsid w:val="00B340D6"/>
    <w:rsid w:val="00B34367"/>
    <w:rsid w:val="00B344BC"/>
    <w:rsid w:val="00B347DF"/>
    <w:rsid w:val="00B3482D"/>
    <w:rsid w:val="00B34904"/>
    <w:rsid w:val="00B349B1"/>
    <w:rsid w:val="00B349C4"/>
    <w:rsid w:val="00B34B14"/>
    <w:rsid w:val="00B34B2B"/>
    <w:rsid w:val="00B34B55"/>
    <w:rsid w:val="00B34C49"/>
    <w:rsid w:val="00B34F84"/>
    <w:rsid w:val="00B350F7"/>
    <w:rsid w:val="00B3554E"/>
    <w:rsid w:val="00B35553"/>
    <w:rsid w:val="00B358A3"/>
    <w:rsid w:val="00B35C1F"/>
    <w:rsid w:val="00B35CB0"/>
    <w:rsid w:val="00B35FC1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832"/>
    <w:rsid w:val="00B37D06"/>
    <w:rsid w:val="00B37EC9"/>
    <w:rsid w:val="00B40198"/>
    <w:rsid w:val="00B401ED"/>
    <w:rsid w:val="00B402EC"/>
    <w:rsid w:val="00B40928"/>
    <w:rsid w:val="00B40BA3"/>
    <w:rsid w:val="00B40EED"/>
    <w:rsid w:val="00B41361"/>
    <w:rsid w:val="00B4144B"/>
    <w:rsid w:val="00B41A6C"/>
    <w:rsid w:val="00B41DEA"/>
    <w:rsid w:val="00B41F96"/>
    <w:rsid w:val="00B42294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3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88"/>
    <w:rsid w:val="00B503A9"/>
    <w:rsid w:val="00B50A85"/>
    <w:rsid w:val="00B50D46"/>
    <w:rsid w:val="00B50DA9"/>
    <w:rsid w:val="00B50EF2"/>
    <w:rsid w:val="00B50F4B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488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A38"/>
    <w:rsid w:val="00B61B71"/>
    <w:rsid w:val="00B62242"/>
    <w:rsid w:val="00B624B7"/>
    <w:rsid w:val="00B625E0"/>
    <w:rsid w:val="00B628A8"/>
    <w:rsid w:val="00B62A2B"/>
    <w:rsid w:val="00B62FB2"/>
    <w:rsid w:val="00B6307F"/>
    <w:rsid w:val="00B63360"/>
    <w:rsid w:val="00B634AC"/>
    <w:rsid w:val="00B63737"/>
    <w:rsid w:val="00B63C41"/>
    <w:rsid w:val="00B63FC6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67F5D"/>
    <w:rsid w:val="00B70394"/>
    <w:rsid w:val="00B708FA"/>
    <w:rsid w:val="00B7099A"/>
    <w:rsid w:val="00B70BEC"/>
    <w:rsid w:val="00B70ED0"/>
    <w:rsid w:val="00B71112"/>
    <w:rsid w:val="00B71415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19"/>
    <w:rsid w:val="00B7472F"/>
    <w:rsid w:val="00B74762"/>
    <w:rsid w:val="00B749D9"/>
    <w:rsid w:val="00B753BA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B0"/>
    <w:rsid w:val="00B805C6"/>
    <w:rsid w:val="00B80604"/>
    <w:rsid w:val="00B8092A"/>
    <w:rsid w:val="00B80A8E"/>
    <w:rsid w:val="00B80DED"/>
    <w:rsid w:val="00B8104A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253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49"/>
    <w:rsid w:val="00B85EB2"/>
    <w:rsid w:val="00B8623A"/>
    <w:rsid w:val="00B86292"/>
    <w:rsid w:val="00B8630E"/>
    <w:rsid w:val="00B86438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17C"/>
    <w:rsid w:val="00B9027E"/>
    <w:rsid w:val="00B90369"/>
    <w:rsid w:val="00B904FA"/>
    <w:rsid w:val="00B9058D"/>
    <w:rsid w:val="00B9060B"/>
    <w:rsid w:val="00B907E1"/>
    <w:rsid w:val="00B9082D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03C"/>
    <w:rsid w:val="00B94135"/>
    <w:rsid w:val="00B94265"/>
    <w:rsid w:val="00B946EC"/>
    <w:rsid w:val="00B94750"/>
    <w:rsid w:val="00B94825"/>
    <w:rsid w:val="00B94AA5"/>
    <w:rsid w:val="00B94BC3"/>
    <w:rsid w:val="00B950B5"/>
    <w:rsid w:val="00B953F7"/>
    <w:rsid w:val="00B956D5"/>
    <w:rsid w:val="00B957AA"/>
    <w:rsid w:val="00B9591B"/>
    <w:rsid w:val="00B95D00"/>
    <w:rsid w:val="00B962DC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6BB"/>
    <w:rsid w:val="00BA28F7"/>
    <w:rsid w:val="00BA2F3A"/>
    <w:rsid w:val="00BA302D"/>
    <w:rsid w:val="00BA31E5"/>
    <w:rsid w:val="00BA331D"/>
    <w:rsid w:val="00BA337B"/>
    <w:rsid w:val="00BA3447"/>
    <w:rsid w:val="00BA4103"/>
    <w:rsid w:val="00BA41F9"/>
    <w:rsid w:val="00BA421D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F6F"/>
    <w:rsid w:val="00BA7FC0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7B5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264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509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44F"/>
    <w:rsid w:val="00BC4B5C"/>
    <w:rsid w:val="00BC4D7A"/>
    <w:rsid w:val="00BC51F5"/>
    <w:rsid w:val="00BC5286"/>
    <w:rsid w:val="00BC54AF"/>
    <w:rsid w:val="00BC5522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1B6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304"/>
    <w:rsid w:val="00BD06A6"/>
    <w:rsid w:val="00BD0711"/>
    <w:rsid w:val="00BD07D3"/>
    <w:rsid w:val="00BD0B64"/>
    <w:rsid w:val="00BD0D2A"/>
    <w:rsid w:val="00BD0E00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D1C"/>
    <w:rsid w:val="00BD6E2B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46E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150"/>
    <w:rsid w:val="00BE22C0"/>
    <w:rsid w:val="00BE250F"/>
    <w:rsid w:val="00BE2836"/>
    <w:rsid w:val="00BE2A88"/>
    <w:rsid w:val="00BE2B6B"/>
    <w:rsid w:val="00BE2C1D"/>
    <w:rsid w:val="00BE33EF"/>
    <w:rsid w:val="00BE35AC"/>
    <w:rsid w:val="00BE3BBA"/>
    <w:rsid w:val="00BE3C30"/>
    <w:rsid w:val="00BE3E59"/>
    <w:rsid w:val="00BE424C"/>
    <w:rsid w:val="00BE4309"/>
    <w:rsid w:val="00BE4336"/>
    <w:rsid w:val="00BE443C"/>
    <w:rsid w:val="00BE4576"/>
    <w:rsid w:val="00BE482F"/>
    <w:rsid w:val="00BE4BAE"/>
    <w:rsid w:val="00BE4C7A"/>
    <w:rsid w:val="00BE4F00"/>
    <w:rsid w:val="00BE5427"/>
    <w:rsid w:val="00BE56B3"/>
    <w:rsid w:val="00BE5DC4"/>
    <w:rsid w:val="00BE5E3E"/>
    <w:rsid w:val="00BE5E78"/>
    <w:rsid w:val="00BE5F0B"/>
    <w:rsid w:val="00BE6370"/>
    <w:rsid w:val="00BE6D43"/>
    <w:rsid w:val="00BE6EFB"/>
    <w:rsid w:val="00BE706A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3C0"/>
    <w:rsid w:val="00BF3536"/>
    <w:rsid w:val="00BF3FB9"/>
    <w:rsid w:val="00BF442E"/>
    <w:rsid w:val="00BF47D4"/>
    <w:rsid w:val="00BF4919"/>
    <w:rsid w:val="00BF4994"/>
    <w:rsid w:val="00BF4A7E"/>
    <w:rsid w:val="00BF4AAB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C7"/>
    <w:rsid w:val="00BF6FEF"/>
    <w:rsid w:val="00BF70A2"/>
    <w:rsid w:val="00BF74F1"/>
    <w:rsid w:val="00BF783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6EC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8D"/>
    <w:rsid w:val="00C05ED6"/>
    <w:rsid w:val="00C05F4B"/>
    <w:rsid w:val="00C06401"/>
    <w:rsid w:val="00C064DD"/>
    <w:rsid w:val="00C0684C"/>
    <w:rsid w:val="00C0693B"/>
    <w:rsid w:val="00C06D17"/>
    <w:rsid w:val="00C06DF9"/>
    <w:rsid w:val="00C06E1C"/>
    <w:rsid w:val="00C07358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C33"/>
    <w:rsid w:val="00C11EAA"/>
    <w:rsid w:val="00C12288"/>
    <w:rsid w:val="00C12315"/>
    <w:rsid w:val="00C123F9"/>
    <w:rsid w:val="00C128C1"/>
    <w:rsid w:val="00C1301C"/>
    <w:rsid w:val="00C1310F"/>
    <w:rsid w:val="00C132C1"/>
    <w:rsid w:val="00C1358C"/>
    <w:rsid w:val="00C135D2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18A"/>
    <w:rsid w:val="00C15476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46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1A1"/>
    <w:rsid w:val="00C203AB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6D"/>
    <w:rsid w:val="00C22C7D"/>
    <w:rsid w:val="00C22D50"/>
    <w:rsid w:val="00C22D87"/>
    <w:rsid w:val="00C22E39"/>
    <w:rsid w:val="00C23032"/>
    <w:rsid w:val="00C23097"/>
    <w:rsid w:val="00C23126"/>
    <w:rsid w:val="00C23208"/>
    <w:rsid w:val="00C23266"/>
    <w:rsid w:val="00C23B2E"/>
    <w:rsid w:val="00C23F99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A13"/>
    <w:rsid w:val="00C26C3B"/>
    <w:rsid w:val="00C26C97"/>
    <w:rsid w:val="00C26D3E"/>
    <w:rsid w:val="00C270B3"/>
    <w:rsid w:val="00C27224"/>
    <w:rsid w:val="00C27E58"/>
    <w:rsid w:val="00C27E9E"/>
    <w:rsid w:val="00C27FD8"/>
    <w:rsid w:val="00C303B4"/>
    <w:rsid w:val="00C304EE"/>
    <w:rsid w:val="00C305E6"/>
    <w:rsid w:val="00C30722"/>
    <w:rsid w:val="00C307BD"/>
    <w:rsid w:val="00C307F4"/>
    <w:rsid w:val="00C3085C"/>
    <w:rsid w:val="00C308C0"/>
    <w:rsid w:val="00C30C81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0E4"/>
    <w:rsid w:val="00C40228"/>
    <w:rsid w:val="00C402B9"/>
    <w:rsid w:val="00C403CD"/>
    <w:rsid w:val="00C405F0"/>
    <w:rsid w:val="00C40638"/>
    <w:rsid w:val="00C40925"/>
    <w:rsid w:val="00C40FF2"/>
    <w:rsid w:val="00C41127"/>
    <w:rsid w:val="00C412DB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306"/>
    <w:rsid w:val="00C4342B"/>
    <w:rsid w:val="00C437CA"/>
    <w:rsid w:val="00C437E1"/>
    <w:rsid w:val="00C43954"/>
    <w:rsid w:val="00C43B14"/>
    <w:rsid w:val="00C43B9C"/>
    <w:rsid w:val="00C43C03"/>
    <w:rsid w:val="00C43D13"/>
    <w:rsid w:val="00C43EA5"/>
    <w:rsid w:val="00C442E0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828"/>
    <w:rsid w:val="00C55AA1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A5D"/>
    <w:rsid w:val="00C57A69"/>
    <w:rsid w:val="00C57DC7"/>
    <w:rsid w:val="00C57EFC"/>
    <w:rsid w:val="00C60129"/>
    <w:rsid w:val="00C601C8"/>
    <w:rsid w:val="00C602E4"/>
    <w:rsid w:val="00C6098A"/>
    <w:rsid w:val="00C60AAE"/>
    <w:rsid w:val="00C61BA6"/>
    <w:rsid w:val="00C61D8A"/>
    <w:rsid w:val="00C620EF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3EA5"/>
    <w:rsid w:val="00C6422D"/>
    <w:rsid w:val="00C64AC2"/>
    <w:rsid w:val="00C64C10"/>
    <w:rsid w:val="00C64DEC"/>
    <w:rsid w:val="00C654C9"/>
    <w:rsid w:val="00C65543"/>
    <w:rsid w:val="00C65ED4"/>
    <w:rsid w:val="00C66018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0FE3"/>
    <w:rsid w:val="00C71042"/>
    <w:rsid w:val="00C71060"/>
    <w:rsid w:val="00C710A4"/>
    <w:rsid w:val="00C7163B"/>
    <w:rsid w:val="00C71743"/>
    <w:rsid w:val="00C71775"/>
    <w:rsid w:val="00C71E8D"/>
    <w:rsid w:val="00C7218E"/>
    <w:rsid w:val="00C725A0"/>
    <w:rsid w:val="00C726CD"/>
    <w:rsid w:val="00C7289F"/>
    <w:rsid w:val="00C72B8C"/>
    <w:rsid w:val="00C72D13"/>
    <w:rsid w:val="00C72E07"/>
    <w:rsid w:val="00C72E16"/>
    <w:rsid w:val="00C72F76"/>
    <w:rsid w:val="00C733F2"/>
    <w:rsid w:val="00C734D3"/>
    <w:rsid w:val="00C736D7"/>
    <w:rsid w:val="00C7372D"/>
    <w:rsid w:val="00C7387A"/>
    <w:rsid w:val="00C73A22"/>
    <w:rsid w:val="00C73A2D"/>
    <w:rsid w:val="00C73D15"/>
    <w:rsid w:val="00C73EDC"/>
    <w:rsid w:val="00C742DB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77F10"/>
    <w:rsid w:val="00C80056"/>
    <w:rsid w:val="00C807E6"/>
    <w:rsid w:val="00C80801"/>
    <w:rsid w:val="00C80896"/>
    <w:rsid w:val="00C80BA5"/>
    <w:rsid w:val="00C80C76"/>
    <w:rsid w:val="00C80E34"/>
    <w:rsid w:val="00C80EC1"/>
    <w:rsid w:val="00C81E77"/>
    <w:rsid w:val="00C81EE4"/>
    <w:rsid w:val="00C82108"/>
    <w:rsid w:val="00C8257F"/>
    <w:rsid w:val="00C82728"/>
    <w:rsid w:val="00C82A00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1E7"/>
    <w:rsid w:val="00C86263"/>
    <w:rsid w:val="00C86707"/>
    <w:rsid w:val="00C86724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43B"/>
    <w:rsid w:val="00C91639"/>
    <w:rsid w:val="00C918C0"/>
    <w:rsid w:val="00C91CE0"/>
    <w:rsid w:val="00C92103"/>
    <w:rsid w:val="00C92832"/>
    <w:rsid w:val="00C92898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259"/>
    <w:rsid w:val="00C94796"/>
    <w:rsid w:val="00C94AD2"/>
    <w:rsid w:val="00C94F82"/>
    <w:rsid w:val="00C9544F"/>
    <w:rsid w:val="00C954C0"/>
    <w:rsid w:val="00C95653"/>
    <w:rsid w:val="00C962C3"/>
    <w:rsid w:val="00C9673B"/>
    <w:rsid w:val="00C9674E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37"/>
    <w:rsid w:val="00CA05BA"/>
    <w:rsid w:val="00CA0998"/>
    <w:rsid w:val="00CA0D3F"/>
    <w:rsid w:val="00CA0E23"/>
    <w:rsid w:val="00CA0F9F"/>
    <w:rsid w:val="00CA10C9"/>
    <w:rsid w:val="00CA1131"/>
    <w:rsid w:val="00CA1228"/>
    <w:rsid w:val="00CA150A"/>
    <w:rsid w:val="00CA156D"/>
    <w:rsid w:val="00CA17AF"/>
    <w:rsid w:val="00CA1A5C"/>
    <w:rsid w:val="00CA1C07"/>
    <w:rsid w:val="00CA1D59"/>
    <w:rsid w:val="00CA200F"/>
    <w:rsid w:val="00CA28E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B28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31E"/>
    <w:rsid w:val="00CA64BC"/>
    <w:rsid w:val="00CA6824"/>
    <w:rsid w:val="00CA68AE"/>
    <w:rsid w:val="00CA6A04"/>
    <w:rsid w:val="00CA6A31"/>
    <w:rsid w:val="00CA6DEB"/>
    <w:rsid w:val="00CA706A"/>
    <w:rsid w:val="00CA7221"/>
    <w:rsid w:val="00CA74F4"/>
    <w:rsid w:val="00CA771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177"/>
    <w:rsid w:val="00CB654D"/>
    <w:rsid w:val="00CB6981"/>
    <w:rsid w:val="00CB6AC6"/>
    <w:rsid w:val="00CB6C4C"/>
    <w:rsid w:val="00CB6C71"/>
    <w:rsid w:val="00CB6D9D"/>
    <w:rsid w:val="00CB6EB9"/>
    <w:rsid w:val="00CB6F67"/>
    <w:rsid w:val="00CB714E"/>
    <w:rsid w:val="00CB7755"/>
    <w:rsid w:val="00CB7A06"/>
    <w:rsid w:val="00CB7A0F"/>
    <w:rsid w:val="00CC05CB"/>
    <w:rsid w:val="00CC05E4"/>
    <w:rsid w:val="00CC0775"/>
    <w:rsid w:val="00CC0B09"/>
    <w:rsid w:val="00CC10AE"/>
    <w:rsid w:val="00CC110B"/>
    <w:rsid w:val="00CC11A3"/>
    <w:rsid w:val="00CC190A"/>
    <w:rsid w:val="00CC197C"/>
    <w:rsid w:val="00CC1AB6"/>
    <w:rsid w:val="00CC1E45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2E6"/>
    <w:rsid w:val="00CC53B4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1FF"/>
    <w:rsid w:val="00CC75D5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3F2F"/>
    <w:rsid w:val="00CD407F"/>
    <w:rsid w:val="00CD417D"/>
    <w:rsid w:val="00CD45CB"/>
    <w:rsid w:val="00CD4706"/>
    <w:rsid w:val="00CD502D"/>
    <w:rsid w:val="00CD529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9A4"/>
    <w:rsid w:val="00CD6D9E"/>
    <w:rsid w:val="00CD72B8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FE2"/>
    <w:rsid w:val="00CE3682"/>
    <w:rsid w:val="00CE3698"/>
    <w:rsid w:val="00CE3E9C"/>
    <w:rsid w:val="00CE453C"/>
    <w:rsid w:val="00CE4755"/>
    <w:rsid w:val="00CE47E7"/>
    <w:rsid w:val="00CE4BC8"/>
    <w:rsid w:val="00CE4CF9"/>
    <w:rsid w:val="00CE5020"/>
    <w:rsid w:val="00CE5171"/>
    <w:rsid w:val="00CE59CE"/>
    <w:rsid w:val="00CE60F2"/>
    <w:rsid w:val="00CE6278"/>
    <w:rsid w:val="00CE6340"/>
    <w:rsid w:val="00CE6629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A92"/>
    <w:rsid w:val="00CF0CA9"/>
    <w:rsid w:val="00CF0DED"/>
    <w:rsid w:val="00CF0EC1"/>
    <w:rsid w:val="00CF1129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ED"/>
    <w:rsid w:val="00CF6559"/>
    <w:rsid w:val="00CF68CC"/>
    <w:rsid w:val="00CF6D85"/>
    <w:rsid w:val="00CF6F86"/>
    <w:rsid w:val="00CF70BC"/>
    <w:rsid w:val="00CF75C7"/>
    <w:rsid w:val="00CF75FE"/>
    <w:rsid w:val="00CF7649"/>
    <w:rsid w:val="00D000AF"/>
    <w:rsid w:val="00D0016C"/>
    <w:rsid w:val="00D0050C"/>
    <w:rsid w:val="00D00600"/>
    <w:rsid w:val="00D0086C"/>
    <w:rsid w:val="00D00F01"/>
    <w:rsid w:val="00D010FC"/>
    <w:rsid w:val="00D0129B"/>
    <w:rsid w:val="00D016A0"/>
    <w:rsid w:val="00D0175A"/>
    <w:rsid w:val="00D018BA"/>
    <w:rsid w:val="00D01963"/>
    <w:rsid w:val="00D01B66"/>
    <w:rsid w:val="00D01D14"/>
    <w:rsid w:val="00D01E0B"/>
    <w:rsid w:val="00D01EBE"/>
    <w:rsid w:val="00D020DB"/>
    <w:rsid w:val="00D022C8"/>
    <w:rsid w:val="00D02333"/>
    <w:rsid w:val="00D024DB"/>
    <w:rsid w:val="00D026E6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F6A"/>
    <w:rsid w:val="00D040CA"/>
    <w:rsid w:val="00D04155"/>
    <w:rsid w:val="00D0495A"/>
    <w:rsid w:val="00D0499F"/>
    <w:rsid w:val="00D04B6D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1D0"/>
    <w:rsid w:val="00D0620A"/>
    <w:rsid w:val="00D062C8"/>
    <w:rsid w:val="00D06C72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AC8"/>
    <w:rsid w:val="00D15FCC"/>
    <w:rsid w:val="00D1636D"/>
    <w:rsid w:val="00D164D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B8D"/>
    <w:rsid w:val="00D21E82"/>
    <w:rsid w:val="00D21F1A"/>
    <w:rsid w:val="00D2210B"/>
    <w:rsid w:val="00D2210E"/>
    <w:rsid w:val="00D22239"/>
    <w:rsid w:val="00D2227B"/>
    <w:rsid w:val="00D22405"/>
    <w:rsid w:val="00D2264E"/>
    <w:rsid w:val="00D22B1B"/>
    <w:rsid w:val="00D22C65"/>
    <w:rsid w:val="00D232E0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A42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9B2"/>
    <w:rsid w:val="00D36CDA"/>
    <w:rsid w:val="00D36DDB"/>
    <w:rsid w:val="00D37648"/>
    <w:rsid w:val="00D376F4"/>
    <w:rsid w:val="00D3774C"/>
    <w:rsid w:val="00D37798"/>
    <w:rsid w:val="00D37AB7"/>
    <w:rsid w:val="00D40222"/>
    <w:rsid w:val="00D40983"/>
    <w:rsid w:val="00D4111C"/>
    <w:rsid w:val="00D41205"/>
    <w:rsid w:val="00D41299"/>
    <w:rsid w:val="00D41391"/>
    <w:rsid w:val="00D41830"/>
    <w:rsid w:val="00D41D40"/>
    <w:rsid w:val="00D4209D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02C"/>
    <w:rsid w:val="00D4410E"/>
    <w:rsid w:val="00D44187"/>
    <w:rsid w:val="00D44DFB"/>
    <w:rsid w:val="00D44F43"/>
    <w:rsid w:val="00D45124"/>
    <w:rsid w:val="00D4539F"/>
    <w:rsid w:val="00D4593D"/>
    <w:rsid w:val="00D459ED"/>
    <w:rsid w:val="00D45C47"/>
    <w:rsid w:val="00D46056"/>
    <w:rsid w:val="00D46072"/>
    <w:rsid w:val="00D462CC"/>
    <w:rsid w:val="00D467E9"/>
    <w:rsid w:val="00D467FA"/>
    <w:rsid w:val="00D46F51"/>
    <w:rsid w:val="00D4702D"/>
    <w:rsid w:val="00D470A5"/>
    <w:rsid w:val="00D4773A"/>
    <w:rsid w:val="00D477FC"/>
    <w:rsid w:val="00D4789B"/>
    <w:rsid w:val="00D47A16"/>
    <w:rsid w:val="00D47AA8"/>
    <w:rsid w:val="00D47C91"/>
    <w:rsid w:val="00D50213"/>
    <w:rsid w:val="00D50274"/>
    <w:rsid w:val="00D50817"/>
    <w:rsid w:val="00D50A33"/>
    <w:rsid w:val="00D50C8B"/>
    <w:rsid w:val="00D51214"/>
    <w:rsid w:val="00D51776"/>
    <w:rsid w:val="00D51B36"/>
    <w:rsid w:val="00D5208D"/>
    <w:rsid w:val="00D5226B"/>
    <w:rsid w:val="00D52516"/>
    <w:rsid w:val="00D5256E"/>
    <w:rsid w:val="00D52A1B"/>
    <w:rsid w:val="00D52F34"/>
    <w:rsid w:val="00D53383"/>
    <w:rsid w:val="00D537A9"/>
    <w:rsid w:val="00D53C6B"/>
    <w:rsid w:val="00D53E66"/>
    <w:rsid w:val="00D54297"/>
    <w:rsid w:val="00D543E2"/>
    <w:rsid w:val="00D54448"/>
    <w:rsid w:val="00D545AE"/>
    <w:rsid w:val="00D54B31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37A"/>
    <w:rsid w:val="00D644BD"/>
    <w:rsid w:val="00D644E4"/>
    <w:rsid w:val="00D6463D"/>
    <w:rsid w:val="00D647E6"/>
    <w:rsid w:val="00D649EC"/>
    <w:rsid w:val="00D64ADD"/>
    <w:rsid w:val="00D64B10"/>
    <w:rsid w:val="00D64C78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239"/>
    <w:rsid w:val="00D6668D"/>
    <w:rsid w:val="00D66743"/>
    <w:rsid w:val="00D66764"/>
    <w:rsid w:val="00D66834"/>
    <w:rsid w:val="00D6691E"/>
    <w:rsid w:val="00D66A8C"/>
    <w:rsid w:val="00D66C41"/>
    <w:rsid w:val="00D66F27"/>
    <w:rsid w:val="00D67317"/>
    <w:rsid w:val="00D67382"/>
    <w:rsid w:val="00D6739F"/>
    <w:rsid w:val="00D6747A"/>
    <w:rsid w:val="00D678DC"/>
    <w:rsid w:val="00D67A01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B3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77FB2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950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5F35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978"/>
    <w:rsid w:val="00D92A3A"/>
    <w:rsid w:val="00D92BA6"/>
    <w:rsid w:val="00D92FD9"/>
    <w:rsid w:val="00D92FDB"/>
    <w:rsid w:val="00D9311F"/>
    <w:rsid w:val="00D9352C"/>
    <w:rsid w:val="00D93D4E"/>
    <w:rsid w:val="00D94396"/>
    <w:rsid w:val="00D944EE"/>
    <w:rsid w:val="00D94DBC"/>
    <w:rsid w:val="00D94F40"/>
    <w:rsid w:val="00D95A57"/>
    <w:rsid w:val="00D95B68"/>
    <w:rsid w:val="00D95CA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253"/>
    <w:rsid w:val="00D974CF"/>
    <w:rsid w:val="00D979D3"/>
    <w:rsid w:val="00DA0029"/>
    <w:rsid w:val="00DA0191"/>
    <w:rsid w:val="00DA035A"/>
    <w:rsid w:val="00DA06C9"/>
    <w:rsid w:val="00DA07D8"/>
    <w:rsid w:val="00DA0886"/>
    <w:rsid w:val="00DA0A06"/>
    <w:rsid w:val="00DA142E"/>
    <w:rsid w:val="00DA16BE"/>
    <w:rsid w:val="00DA172B"/>
    <w:rsid w:val="00DA1ADE"/>
    <w:rsid w:val="00DA1C2D"/>
    <w:rsid w:val="00DA1F26"/>
    <w:rsid w:val="00DA1FFD"/>
    <w:rsid w:val="00DA20E0"/>
    <w:rsid w:val="00DA23A5"/>
    <w:rsid w:val="00DA26E4"/>
    <w:rsid w:val="00DA2986"/>
    <w:rsid w:val="00DA2A1A"/>
    <w:rsid w:val="00DA2BC5"/>
    <w:rsid w:val="00DA326E"/>
    <w:rsid w:val="00DA32D7"/>
    <w:rsid w:val="00DA34B8"/>
    <w:rsid w:val="00DA3667"/>
    <w:rsid w:val="00DA3675"/>
    <w:rsid w:val="00DA3766"/>
    <w:rsid w:val="00DA3A81"/>
    <w:rsid w:val="00DA3B1E"/>
    <w:rsid w:val="00DA3E39"/>
    <w:rsid w:val="00DA3E58"/>
    <w:rsid w:val="00DA4823"/>
    <w:rsid w:val="00DA4C22"/>
    <w:rsid w:val="00DA5277"/>
    <w:rsid w:val="00DA56DD"/>
    <w:rsid w:val="00DA5994"/>
    <w:rsid w:val="00DA5BFA"/>
    <w:rsid w:val="00DA5E78"/>
    <w:rsid w:val="00DA60B1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8DF"/>
    <w:rsid w:val="00DB2A0B"/>
    <w:rsid w:val="00DB2BF5"/>
    <w:rsid w:val="00DB2D82"/>
    <w:rsid w:val="00DB2ED0"/>
    <w:rsid w:val="00DB2F27"/>
    <w:rsid w:val="00DB327A"/>
    <w:rsid w:val="00DB332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270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08E"/>
    <w:rsid w:val="00DD014D"/>
    <w:rsid w:val="00DD0847"/>
    <w:rsid w:val="00DD0B73"/>
    <w:rsid w:val="00DD0B98"/>
    <w:rsid w:val="00DD0C38"/>
    <w:rsid w:val="00DD0DDE"/>
    <w:rsid w:val="00DD0DFC"/>
    <w:rsid w:val="00DD0E87"/>
    <w:rsid w:val="00DD0FC4"/>
    <w:rsid w:val="00DD12FC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763"/>
    <w:rsid w:val="00DD2C92"/>
    <w:rsid w:val="00DD35E5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4F0A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7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CE"/>
    <w:rsid w:val="00DE44D5"/>
    <w:rsid w:val="00DE4518"/>
    <w:rsid w:val="00DE4766"/>
    <w:rsid w:val="00DE4887"/>
    <w:rsid w:val="00DE49ED"/>
    <w:rsid w:val="00DE4FE4"/>
    <w:rsid w:val="00DE4FFC"/>
    <w:rsid w:val="00DE516F"/>
    <w:rsid w:val="00DE53C1"/>
    <w:rsid w:val="00DE59C8"/>
    <w:rsid w:val="00DE5A38"/>
    <w:rsid w:val="00DE5AE9"/>
    <w:rsid w:val="00DE5B9C"/>
    <w:rsid w:val="00DE5BBA"/>
    <w:rsid w:val="00DE5BC4"/>
    <w:rsid w:val="00DE6328"/>
    <w:rsid w:val="00DE6558"/>
    <w:rsid w:val="00DE68AE"/>
    <w:rsid w:val="00DE68BB"/>
    <w:rsid w:val="00DE6F3C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DF7"/>
    <w:rsid w:val="00DF3ECD"/>
    <w:rsid w:val="00DF41F2"/>
    <w:rsid w:val="00DF42FF"/>
    <w:rsid w:val="00DF43AE"/>
    <w:rsid w:val="00DF474B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534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1DD6"/>
    <w:rsid w:val="00E01F19"/>
    <w:rsid w:val="00E02068"/>
    <w:rsid w:val="00E024D3"/>
    <w:rsid w:val="00E02619"/>
    <w:rsid w:val="00E02A32"/>
    <w:rsid w:val="00E02ABB"/>
    <w:rsid w:val="00E02B57"/>
    <w:rsid w:val="00E02D52"/>
    <w:rsid w:val="00E02D89"/>
    <w:rsid w:val="00E02FC5"/>
    <w:rsid w:val="00E031F8"/>
    <w:rsid w:val="00E03286"/>
    <w:rsid w:val="00E036C6"/>
    <w:rsid w:val="00E03D3C"/>
    <w:rsid w:val="00E03F27"/>
    <w:rsid w:val="00E03F3F"/>
    <w:rsid w:val="00E041CB"/>
    <w:rsid w:val="00E04263"/>
    <w:rsid w:val="00E049B1"/>
    <w:rsid w:val="00E049C2"/>
    <w:rsid w:val="00E04C9B"/>
    <w:rsid w:val="00E04EF8"/>
    <w:rsid w:val="00E050DE"/>
    <w:rsid w:val="00E0529D"/>
    <w:rsid w:val="00E055AB"/>
    <w:rsid w:val="00E05739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09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E32"/>
    <w:rsid w:val="00E12653"/>
    <w:rsid w:val="00E12877"/>
    <w:rsid w:val="00E12A1D"/>
    <w:rsid w:val="00E12D28"/>
    <w:rsid w:val="00E13540"/>
    <w:rsid w:val="00E137ED"/>
    <w:rsid w:val="00E13AA4"/>
    <w:rsid w:val="00E13B8D"/>
    <w:rsid w:val="00E14198"/>
    <w:rsid w:val="00E14653"/>
    <w:rsid w:val="00E14853"/>
    <w:rsid w:val="00E14A75"/>
    <w:rsid w:val="00E14E64"/>
    <w:rsid w:val="00E14FF5"/>
    <w:rsid w:val="00E152D1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038"/>
    <w:rsid w:val="00E20202"/>
    <w:rsid w:val="00E20233"/>
    <w:rsid w:val="00E20368"/>
    <w:rsid w:val="00E206B4"/>
    <w:rsid w:val="00E207C8"/>
    <w:rsid w:val="00E2093A"/>
    <w:rsid w:val="00E20A33"/>
    <w:rsid w:val="00E20CD7"/>
    <w:rsid w:val="00E20D9C"/>
    <w:rsid w:val="00E2109A"/>
    <w:rsid w:val="00E2121C"/>
    <w:rsid w:val="00E21296"/>
    <w:rsid w:val="00E21653"/>
    <w:rsid w:val="00E216EC"/>
    <w:rsid w:val="00E2173C"/>
    <w:rsid w:val="00E21B70"/>
    <w:rsid w:val="00E21D72"/>
    <w:rsid w:val="00E21E1C"/>
    <w:rsid w:val="00E220AA"/>
    <w:rsid w:val="00E2210F"/>
    <w:rsid w:val="00E222F1"/>
    <w:rsid w:val="00E22572"/>
    <w:rsid w:val="00E2298D"/>
    <w:rsid w:val="00E22A6D"/>
    <w:rsid w:val="00E23095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9BB"/>
    <w:rsid w:val="00E26A7D"/>
    <w:rsid w:val="00E26B2C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223"/>
    <w:rsid w:val="00E305E6"/>
    <w:rsid w:val="00E305FA"/>
    <w:rsid w:val="00E30777"/>
    <w:rsid w:val="00E30AC9"/>
    <w:rsid w:val="00E30AFD"/>
    <w:rsid w:val="00E30C13"/>
    <w:rsid w:val="00E30E0D"/>
    <w:rsid w:val="00E3110B"/>
    <w:rsid w:val="00E31148"/>
    <w:rsid w:val="00E31195"/>
    <w:rsid w:val="00E3119C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B6F"/>
    <w:rsid w:val="00E32C2F"/>
    <w:rsid w:val="00E32EB3"/>
    <w:rsid w:val="00E33283"/>
    <w:rsid w:val="00E33681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851"/>
    <w:rsid w:val="00E35F3F"/>
    <w:rsid w:val="00E3629E"/>
    <w:rsid w:val="00E364AB"/>
    <w:rsid w:val="00E36504"/>
    <w:rsid w:val="00E36689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37F2E"/>
    <w:rsid w:val="00E404AD"/>
    <w:rsid w:val="00E40864"/>
    <w:rsid w:val="00E40900"/>
    <w:rsid w:val="00E40C9F"/>
    <w:rsid w:val="00E40F9F"/>
    <w:rsid w:val="00E410B2"/>
    <w:rsid w:val="00E41671"/>
    <w:rsid w:val="00E41741"/>
    <w:rsid w:val="00E41986"/>
    <w:rsid w:val="00E41D04"/>
    <w:rsid w:val="00E41D1E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34E"/>
    <w:rsid w:val="00E4545C"/>
    <w:rsid w:val="00E4548B"/>
    <w:rsid w:val="00E457BB"/>
    <w:rsid w:val="00E45BD5"/>
    <w:rsid w:val="00E4664C"/>
    <w:rsid w:val="00E4685D"/>
    <w:rsid w:val="00E468E9"/>
    <w:rsid w:val="00E469EF"/>
    <w:rsid w:val="00E46B1A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C48"/>
    <w:rsid w:val="00E51D0B"/>
    <w:rsid w:val="00E51EB4"/>
    <w:rsid w:val="00E5244A"/>
    <w:rsid w:val="00E52801"/>
    <w:rsid w:val="00E52821"/>
    <w:rsid w:val="00E52A26"/>
    <w:rsid w:val="00E52E0F"/>
    <w:rsid w:val="00E52F2C"/>
    <w:rsid w:val="00E53015"/>
    <w:rsid w:val="00E53370"/>
    <w:rsid w:val="00E537A8"/>
    <w:rsid w:val="00E53859"/>
    <w:rsid w:val="00E538E3"/>
    <w:rsid w:val="00E53F71"/>
    <w:rsid w:val="00E54460"/>
    <w:rsid w:val="00E54846"/>
    <w:rsid w:val="00E54936"/>
    <w:rsid w:val="00E54A1B"/>
    <w:rsid w:val="00E54AB3"/>
    <w:rsid w:val="00E54AD6"/>
    <w:rsid w:val="00E54B9F"/>
    <w:rsid w:val="00E54EB9"/>
    <w:rsid w:val="00E54EE4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701A"/>
    <w:rsid w:val="00E5701F"/>
    <w:rsid w:val="00E576B0"/>
    <w:rsid w:val="00E577EA"/>
    <w:rsid w:val="00E57D01"/>
    <w:rsid w:val="00E60242"/>
    <w:rsid w:val="00E60802"/>
    <w:rsid w:val="00E60900"/>
    <w:rsid w:val="00E6092B"/>
    <w:rsid w:val="00E60D30"/>
    <w:rsid w:val="00E60FED"/>
    <w:rsid w:val="00E61163"/>
    <w:rsid w:val="00E6132E"/>
    <w:rsid w:val="00E617C4"/>
    <w:rsid w:val="00E6197E"/>
    <w:rsid w:val="00E61A78"/>
    <w:rsid w:val="00E61AF1"/>
    <w:rsid w:val="00E61BBA"/>
    <w:rsid w:val="00E61C24"/>
    <w:rsid w:val="00E62193"/>
    <w:rsid w:val="00E62345"/>
    <w:rsid w:val="00E6239A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DB7"/>
    <w:rsid w:val="00E71E6F"/>
    <w:rsid w:val="00E71FEF"/>
    <w:rsid w:val="00E727F5"/>
    <w:rsid w:val="00E728E1"/>
    <w:rsid w:val="00E72901"/>
    <w:rsid w:val="00E72B8B"/>
    <w:rsid w:val="00E735CD"/>
    <w:rsid w:val="00E73635"/>
    <w:rsid w:val="00E7387A"/>
    <w:rsid w:val="00E74389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6CE"/>
    <w:rsid w:val="00E75A35"/>
    <w:rsid w:val="00E75B88"/>
    <w:rsid w:val="00E75D69"/>
    <w:rsid w:val="00E7603E"/>
    <w:rsid w:val="00E76062"/>
    <w:rsid w:val="00E7638D"/>
    <w:rsid w:val="00E763D5"/>
    <w:rsid w:val="00E764FA"/>
    <w:rsid w:val="00E76804"/>
    <w:rsid w:val="00E76B45"/>
    <w:rsid w:val="00E77012"/>
    <w:rsid w:val="00E77152"/>
    <w:rsid w:val="00E772C9"/>
    <w:rsid w:val="00E7737D"/>
    <w:rsid w:val="00E778A3"/>
    <w:rsid w:val="00E77AD6"/>
    <w:rsid w:val="00E77B5E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1ED2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D38"/>
    <w:rsid w:val="00E85F3B"/>
    <w:rsid w:val="00E86251"/>
    <w:rsid w:val="00E8670F"/>
    <w:rsid w:val="00E86880"/>
    <w:rsid w:val="00E8695B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619"/>
    <w:rsid w:val="00E90732"/>
    <w:rsid w:val="00E9074C"/>
    <w:rsid w:val="00E908F0"/>
    <w:rsid w:val="00E90928"/>
    <w:rsid w:val="00E90EB5"/>
    <w:rsid w:val="00E90F0C"/>
    <w:rsid w:val="00E910E4"/>
    <w:rsid w:val="00E91148"/>
    <w:rsid w:val="00E9123F"/>
    <w:rsid w:val="00E916D6"/>
    <w:rsid w:val="00E9198D"/>
    <w:rsid w:val="00E91CA3"/>
    <w:rsid w:val="00E91D0D"/>
    <w:rsid w:val="00E920C3"/>
    <w:rsid w:val="00E9251B"/>
    <w:rsid w:val="00E92650"/>
    <w:rsid w:val="00E92BBC"/>
    <w:rsid w:val="00E92D59"/>
    <w:rsid w:val="00E931B1"/>
    <w:rsid w:val="00E93585"/>
    <w:rsid w:val="00E935B9"/>
    <w:rsid w:val="00E93974"/>
    <w:rsid w:val="00E93A28"/>
    <w:rsid w:val="00E93C65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BB1"/>
    <w:rsid w:val="00E95D02"/>
    <w:rsid w:val="00E96011"/>
    <w:rsid w:val="00E961EC"/>
    <w:rsid w:val="00E96972"/>
    <w:rsid w:val="00E96A95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540"/>
    <w:rsid w:val="00EA27CD"/>
    <w:rsid w:val="00EA27D7"/>
    <w:rsid w:val="00EA295B"/>
    <w:rsid w:val="00EA2A07"/>
    <w:rsid w:val="00EA2A20"/>
    <w:rsid w:val="00EA3508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424"/>
    <w:rsid w:val="00EB15BD"/>
    <w:rsid w:val="00EB15C0"/>
    <w:rsid w:val="00EB1707"/>
    <w:rsid w:val="00EB18E0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54C"/>
    <w:rsid w:val="00EB48CE"/>
    <w:rsid w:val="00EB4B1F"/>
    <w:rsid w:val="00EB4B2F"/>
    <w:rsid w:val="00EB5489"/>
    <w:rsid w:val="00EB560D"/>
    <w:rsid w:val="00EB5628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9C5"/>
    <w:rsid w:val="00EB7A44"/>
    <w:rsid w:val="00EB7B8E"/>
    <w:rsid w:val="00EB7FFA"/>
    <w:rsid w:val="00EC0125"/>
    <w:rsid w:val="00EC036D"/>
    <w:rsid w:val="00EC0432"/>
    <w:rsid w:val="00EC0950"/>
    <w:rsid w:val="00EC0A7B"/>
    <w:rsid w:val="00EC0E39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96B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2A"/>
    <w:rsid w:val="00EC5DFF"/>
    <w:rsid w:val="00EC62EE"/>
    <w:rsid w:val="00EC6327"/>
    <w:rsid w:val="00EC6756"/>
    <w:rsid w:val="00EC68A7"/>
    <w:rsid w:val="00EC6A64"/>
    <w:rsid w:val="00EC6A82"/>
    <w:rsid w:val="00EC75D2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9A7"/>
    <w:rsid w:val="00ED3AF8"/>
    <w:rsid w:val="00ED3CC6"/>
    <w:rsid w:val="00ED4097"/>
    <w:rsid w:val="00ED4217"/>
    <w:rsid w:val="00ED439C"/>
    <w:rsid w:val="00ED458A"/>
    <w:rsid w:val="00ED46D5"/>
    <w:rsid w:val="00ED4A28"/>
    <w:rsid w:val="00ED4C67"/>
    <w:rsid w:val="00ED4FB3"/>
    <w:rsid w:val="00ED50EE"/>
    <w:rsid w:val="00ED5979"/>
    <w:rsid w:val="00ED5B7C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7EB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917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956"/>
    <w:rsid w:val="00EE7C17"/>
    <w:rsid w:val="00EE7F1C"/>
    <w:rsid w:val="00EE7F3A"/>
    <w:rsid w:val="00EF007E"/>
    <w:rsid w:val="00EF0316"/>
    <w:rsid w:val="00EF0685"/>
    <w:rsid w:val="00EF0EEA"/>
    <w:rsid w:val="00EF0F62"/>
    <w:rsid w:val="00EF16A2"/>
    <w:rsid w:val="00EF1991"/>
    <w:rsid w:val="00EF2020"/>
    <w:rsid w:val="00EF2313"/>
    <w:rsid w:val="00EF25D2"/>
    <w:rsid w:val="00EF2641"/>
    <w:rsid w:val="00EF2B64"/>
    <w:rsid w:val="00EF2DB3"/>
    <w:rsid w:val="00EF2E5B"/>
    <w:rsid w:val="00EF30B9"/>
    <w:rsid w:val="00EF332F"/>
    <w:rsid w:val="00EF3CC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5FC0"/>
    <w:rsid w:val="00EF6542"/>
    <w:rsid w:val="00EF68E1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9AB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21"/>
    <w:rsid w:val="00F0394C"/>
    <w:rsid w:val="00F039F7"/>
    <w:rsid w:val="00F03DBC"/>
    <w:rsid w:val="00F040C1"/>
    <w:rsid w:val="00F04427"/>
    <w:rsid w:val="00F0461D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2AC"/>
    <w:rsid w:val="00F11753"/>
    <w:rsid w:val="00F11768"/>
    <w:rsid w:val="00F117D1"/>
    <w:rsid w:val="00F11EDD"/>
    <w:rsid w:val="00F122A7"/>
    <w:rsid w:val="00F1253D"/>
    <w:rsid w:val="00F12642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499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20016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3E0"/>
    <w:rsid w:val="00F2342C"/>
    <w:rsid w:val="00F23536"/>
    <w:rsid w:val="00F23833"/>
    <w:rsid w:val="00F23AA3"/>
    <w:rsid w:val="00F24150"/>
    <w:rsid w:val="00F2453D"/>
    <w:rsid w:val="00F24EAF"/>
    <w:rsid w:val="00F253BA"/>
    <w:rsid w:val="00F25726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89C"/>
    <w:rsid w:val="00F3091B"/>
    <w:rsid w:val="00F30A0F"/>
    <w:rsid w:val="00F30E83"/>
    <w:rsid w:val="00F30F88"/>
    <w:rsid w:val="00F3100F"/>
    <w:rsid w:val="00F31132"/>
    <w:rsid w:val="00F31A9B"/>
    <w:rsid w:val="00F31DDC"/>
    <w:rsid w:val="00F31E61"/>
    <w:rsid w:val="00F31E7D"/>
    <w:rsid w:val="00F327C5"/>
    <w:rsid w:val="00F32D90"/>
    <w:rsid w:val="00F32ED7"/>
    <w:rsid w:val="00F32F71"/>
    <w:rsid w:val="00F333B7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490"/>
    <w:rsid w:val="00F355AC"/>
    <w:rsid w:val="00F35BBD"/>
    <w:rsid w:val="00F36486"/>
    <w:rsid w:val="00F369C7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AA6"/>
    <w:rsid w:val="00F41C05"/>
    <w:rsid w:val="00F42049"/>
    <w:rsid w:val="00F42254"/>
    <w:rsid w:val="00F42472"/>
    <w:rsid w:val="00F42589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123"/>
    <w:rsid w:val="00F45458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E13"/>
    <w:rsid w:val="00F47F21"/>
    <w:rsid w:val="00F502ED"/>
    <w:rsid w:val="00F5055B"/>
    <w:rsid w:val="00F50A7F"/>
    <w:rsid w:val="00F50DF0"/>
    <w:rsid w:val="00F51000"/>
    <w:rsid w:val="00F51118"/>
    <w:rsid w:val="00F51507"/>
    <w:rsid w:val="00F516EE"/>
    <w:rsid w:val="00F51D7D"/>
    <w:rsid w:val="00F52075"/>
    <w:rsid w:val="00F52630"/>
    <w:rsid w:val="00F52790"/>
    <w:rsid w:val="00F527B8"/>
    <w:rsid w:val="00F529B3"/>
    <w:rsid w:val="00F52D78"/>
    <w:rsid w:val="00F52FFE"/>
    <w:rsid w:val="00F53159"/>
    <w:rsid w:val="00F534FD"/>
    <w:rsid w:val="00F53D1A"/>
    <w:rsid w:val="00F53F46"/>
    <w:rsid w:val="00F542A6"/>
    <w:rsid w:val="00F54659"/>
    <w:rsid w:val="00F5487F"/>
    <w:rsid w:val="00F55380"/>
    <w:rsid w:val="00F553F8"/>
    <w:rsid w:val="00F554F6"/>
    <w:rsid w:val="00F55729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7E8"/>
    <w:rsid w:val="00F60988"/>
    <w:rsid w:val="00F609A1"/>
    <w:rsid w:val="00F60AD6"/>
    <w:rsid w:val="00F60CC7"/>
    <w:rsid w:val="00F610F8"/>
    <w:rsid w:val="00F61510"/>
    <w:rsid w:val="00F6153E"/>
    <w:rsid w:val="00F61548"/>
    <w:rsid w:val="00F6160A"/>
    <w:rsid w:val="00F61620"/>
    <w:rsid w:val="00F6170B"/>
    <w:rsid w:val="00F61952"/>
    <w:rsid w:val="00F61A26"/>
    <w:rsid w:val="00F61ED5"/>
    <w:rsid w:val="00F61FAD"/>
    <w:rsid w:val="00F621CF"/>
    <w:rsid w:val="00F62A6E"/>
    <w:rsid w:val="00F62B8F"/>
    <w:rsid w:val="00F62D27"/>
    <w:rsid w:val="00F62E09"/>
    <w:rsid w:val="00F63142"/>
    <w:rsid w:val="00F63807"/>
    <w:rsid w:val="00F63BBE"/>
    <w:rsid w:val="00F6422E"/>
    <w:rsid w:val="00F64CED"/>
    <w:rsid w:val="00F654C2"/>
    <w:rsid w:val="00F6576D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D7D"/>
    <w:rsid w:val="00F70F10"/>
    <w:rsid w:val="00F711B9"/>
    <w:rsid w:val="00F711F3"/>
    <w:rsid w:val="00F7134D"/>
    <w:rsid w:val="00F71467"/>
    <w:rsid w:val="00F7149C"/>
    <w:rsid w:val="00F715E9"/>
    <w:rsid w:val="00F717D9"/>
    <w:rsid w:val="00F71ACF"/>
    <w:rsid w:val="00F71C6B"/>
    <w:rsid w:val="00F71F5D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9AF"/>
    <w:rsid w:val="00F77B4A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2D1"/>
    <w:rsid w:val="00F843FC"/>
    <w:rsid w:val="00F844B5"/>
    <w:rsid w:val="00F844D4"/>
    <w:rsid w:val="00F84741"/>
    <w:rsid w:val="00F85101"/>
    <w:rsid w:val="00F855DB"/>
    <w:rsid w:val="00F85664"/>
    <w:rsid w:val="00F859A2"/>
    <w:rsid w:val="00F85AC0"/>
    <w:rsid w:val="00F85BE1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D4C"/>
    <w:rsid w:val="00F97E8B"/>
    <w:rsid w:val="00FA00E5"/>
    <w:rsid w:val="00FA04B8"/>
    <w:rsid w:val="00FA0550"/>
    <w:rsid w:val="00FA05AE"/>
    <w:rsid w:val="00FA094D"/>
    <w:rsid w:val="00FA0B59"/>
    <w:rsid w:val="00FA0C31"/>
    <w:rsid w:val="00FA0D7F"/>
    <w:rsid w:val="00FA0FF7"/>
    <w:rsid w:val="00FA1097"/>
    <w:rsid w:val="00FA15BA"/>
    <w:rsid w:val="00FA1741"/>
    <w:rsid w:val="00FA1911"/>
    <w:rsid w:val="00FA1B71"/>
    <w:rsid w:val="00FA1D9B"/>
    <w:rsid w:val="00FA2154"/>
    <w:rsid w:val="00FA2278"/>
    <w:rsid w:val="00FA2350"/>
    <w:rsid w:val="00FA2726"/>
    <w:rsid w:val="00FA299A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D4A"/>
    <w:rsid w:val="00FA4EA1"/>
    <w:rsid w:val="00FA502B"/>
    <w:rsid w:val="00FA5097"/>
    <w:rsid w:val="00FA5290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0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1ED4"/>
    <w:rsid w:val="00FB200C"/>
    <w:rsid w:val="00FB21B0"/>
    <w:rsid w:val="00FB23FE"/>
    <w:rsid w:val="00FB2524"/>
    <w:rsid w:val="00FB2A8E"/>
    <w:rsid w:val="00FB2AF1"/>
    <w:rsid w:val="00FB2E6C"/>
    <w:rsid w:val="00FB2F92"/>
    <w:rsid w:val="00FB3063"/>
    <w:rsid w:val="00FB3382"/>
    <w:rsid w:val="00FB39BF"/>
    <w:rsid w:val="00FB3D3B"/>
    <w:rsid w:val="00FB3D65"/>
    <w:rsid w:val="00FB3D91"/>
    <w:rsid w:val="00FB41A1"/>
    <w:rsid w:val="00FB4559"/>
    <w:rsid w:val="00FB4571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7270"/>
    <w:rsid w:val="00FB72DA"/>
    <w:rsid w:val="00FB7337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567"/>
    <w:rsid w:val="00FC07A9"/>
    <w:rsid w:val="00FC10A9"/>
    <w:rsid w:val="00FC148D"/>
    <w:rsid w:val="00FC1564"/>
    <w:rsid w:val="00FC1C8E"/>
    <w:rsid w:val="00FC1FD2"/>
    <w:rsid w:val="00FC2219"/>
    <w:rsid w:val="00FC24E5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1CA"/>
    <w:rsid w:val="00FC5366"/>
    <w:rsid w:val="00FC59A0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15F7"/>
    <w:rsid w:val="00FD1D59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56A"/>
    <w:rsid w:val="00FD3682"/>
    <w:rsid w:val="00FD374A"/>
    <w:rsid w:val="00FD38A8"/>
    <w:rsid w:val="00FD3AE4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1EBB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50E5"/>
    <w:rsid w:val="00FE5326"/>
    <w:rsid w:val="00FE5340"/>
    <w:rsid w:val="00FE53B1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6C81"/>
    <w:rsid w:val="00FF70AF"/>
    <w:rsid w:val="00FF7188"/>
    <w:rsid w:val="00FF727D"/>
    <w:rsid w:val="00FF731B"/>
    <w:rsid w:val="00FF74CD"/>
    <w:rsid w:val="00FF74EE"/>
    <w:rsid w:val="00FF754E"/>
    <w:rsid w:val="00FF77D3"/>
    <w:rsid w:val="00FF787D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iPriority="0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1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8F3BF5"/>
    <w:rPr>
      <w:rFonts w:ascii="Arial" w:hAnsi="Arial" w:cs="Times New Roman"/>
      <w:sz w:val="22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39"/>
    <w:rsid w:val="007E0A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815495-C44B-4581-B2B9-392BEB539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CFD157-3B9C-497E-8122-0521366BD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C04090-1625-4084-8C70-F83B7D5AA0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6383</TotalTime>
  <Pages>9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Kanvara, Pochanatsrichai</cp:lastModifiedBy>
  <cp:revision>353</cp:revision>
  <cp:lastPrinted>2025-07-31T02:52:00Z</cp:lastPrinted>
  <dcterms:created xsi:type="dcterms:W3CDTF">2023-04-17T09:10:00Z</dcterms:created>
  <dcterms:modified xsi:type="dcterms:W3CDTF">2025-08-13T04:41:00Z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90aebfc9e5168d36fd8027d6eb06ef95f6d6dfd7c3bb0c4fcfae706da08c03d3</vt:lpwstr>
  </property>
  <property fmtid="{D5CDD505-2E9C-101B-9397-08002B2CF9AE}" pid="4" name="ContentTypeId">
    <vt:lpwstr>0x010100FC3C573FF70E394A86433F5E112C33AA</vt:lpwstr>
  </property>
</Properties>
</file>