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47FF7D9" w14:textId="34B2C30D" w:rsidR="00F53F46" w:rsidRDefault="00F53F46" w:rsidP="0051790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A119CC" w14:textId="688C433A" w:rsidR="00AE3212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1B58BD08" w14:textId="661A069A" w:rsidR="003341F5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487F7305" w14:textId="5AD30898" w:rsidR="004B3523" w:rsidRPr="00E90619" w:rsidRDefault="00D66764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</w:t>
      </w:r>
      <w:r w:rsidRPr="00D66764">
        <w:rPr>
          <w:rFonts w:ascii="Angsana New" w:hAnsi="Angsana New"/>
          <w:sz w:val="30"/>
          <w:szCs w:val="30"/>
          <w:cs/>
        </w:rPr>
        <w:t>กู้ยืมจากสถาบันการเงิน</w:t>
      </w:r>
    </w:p>
    <w:p w14:paraId="3EAA3D6D" w14:textId="16AAB1EA" w:rsidR="00FC0567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</w:p>
    <w:p w14:paraId="0A8D6DAB" w14:textId="40EFEA9F" w:rsidR="00557A1E" w:rsidRDefault="00557A1E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4D47713C" w14:textId="3DBAEF1F" w:rsidR="00E04263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639ABF8" w14:textId="77777777" w:rsidR="00954A2F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7FD5410F" w14:textId="4BF554D6" w:rsidR="00764B47" w:rsidRDefault="00764B47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4C8365A" w14:textId="5FA08318" w:rsidR="00954A2F" w:rsidRPr="00954A2F" w:rsidRDefault="00954A2F" w:rsidP="005068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2E599ED0" w14:textId="77777777" w:rsidR="00954A2F" w:rsidRDefault="00954A2F" w:rsidP="00954A2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FE43D2D" w14:textId="77777777" w:rsidR="00185379" w:rsidRPr="00870EEC" w:rsidRDefault="00185379" w:rsidP="001853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753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76083E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2679F" w14:textId="27EBD527" w:rsidR="00905CF4" w:rsidRDefault="00EB5726" w:rsidP="00753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BA72B1">
        <w:rPr>
          <w:rFonts w:ascii="Angsana New" w:hAnsi="Angsana New"/>
          <w:sz w:val="30"/>
          <w:szCs w:val="30"/>
          <w:cs/>
        </w:rPr>
        <w:t>เมื่อ</w:t>
      </w:r>
      <w:r w:rsidR="00EF0F62" w:rsidRPr="00DE4887">
        <w:rPr>
          <w:rFonts w:ascii="Angsana New" w:hAnsi="Angsana New"/>
          <w:sz w:val="30"/>
          <w:szCs w:val="30"/>
          <w:cs/>
        </w:rPr>
        <w:t>วันที่</w:t>
      </w:r>
      <w:r w:rsidR="00C400E4">
        <w:rPr>
          <w:rFonts w:ascii="Angsana New" w:hAnsi="Angsana New" w:hint="cs"/>
          <w:sz w:val="30"/>
          <w:szCs w:val="30"/>
          <w:cs/>
        </w:rPr>
        <w:t xml:space="preserve"> </w:t>
      </w:r>
      <w:r w:rsidR="00A0618D">
        <w:rPr>
          <w:rFonts w:ascii="Angsana New" w:hAnsi="Angsana New"/>
          <w:sz w:val="30"/>
          <w:szCs w:val="30"/>
        </w:rPr>
        <w:t>13</w:t>
      </w:r>
      <w:r w:rsidR="001C1202">
        <w:rPr>
          <w:rFonts w:ascii="Angsana New" w:hAnsi="Angsana New"/>
          <w:sz w:val="30"/>
          <w:szCs w:val="30"/>
        </w:rPr>
        <w:t xml:space="preserve"> </w:t>
      </w:r>
      <w:r w:rsidR="001C1202">
        <w:rPr>
          <w:rFonts w:ascii="Angsana New" w:hAnsi="Angsana New" w:hint="cs"/>
          <w:sz w:val="30"/>
          <w:szCs w:val="30"/>
          <w:cs/>
        </w:rPr>
        <w:t>พฤ</w:t>
      </w:r>
      <w:r w:rsidR="00DC193B">
        <w:rPr>
          <w:rFonts w:ascii="Angsana New" w:hAnsi="Angsana New" w:hint="cs"/>
          <w:sz w:val="30"/>
          <w:szCs w:val="30"/>
          <w:cs/>
        </w:rPr>
        <w:t>ษภาคม</w:t>
      </w:r>
      <w:r w:rsidR="001C1202" w:rsidRPr="007E3410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DC193B">
        <w:rPr>
          <w:rFonts w:ascii="Angsana New" w:hAnsi="Angsana New"/>
          <w:sz w:val="30"/>
          <w:szCs w:val="30"/>
        </w:rPr>
        <w:t>9</w:t>
      </w:r>
    </w:p>
    <w:p w14:paraId="14F6F8CA" w14:textId="77777777" w:rsidR="007F1429" w:rsidRPr="0076083E" w:rsidRDefault="007F142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4289AEF" w14:textId="6AF41507" w:rsidR="00930FDB" w:rsidRPr="004D4FA9" w:rsidRDefault="00B15330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D4FA9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4D4FA9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76083E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D4A53" w14:textId="2C9282B1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522BF0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C6385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6C6385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6C6385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B753B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753BA" w:rsidRPr="00B753BA">
        <w:rPr>
          <w:rFonts w:ascii="Angsana New" w:hAnsi="Angsana New"/>
          <w:spacing w:val="-4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3A1737" w:rsidRPr="006C6385">
        <w:rPr>
          <w:rFonts w:ascii="Angsana New" w:hAnsi="Angsana New"/>
          <w:spacing w:val="-4"/>
          <w:sz w:val="30"/>
          <w:szCs w:val="30"/>
          <w:cs/>
        </w:rPr>
        <w:t>โดยงบการเงิน</w:t>
      </w:r>
      <w:r w:rsidR="003A1737" w:rsidRPr="003A1737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</w:t>
      </w:r>
      <w:r w:rsidR="003A1737" w:rsidRPr="006C6385">
        <w:rPr>
          <w:rFonts w:ascii="Angsana New" w:hAnsi="Angsana New"/>
          <w:spacing w:val="-4"/>
          <w:sz w:val="30"/>
          <w:szCs w:val="30"/>
          <w:cs/>
        </w:rPr>
        <w:t>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01DD6" w:rsidRPr="003A173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</w:t>
      </w:r>
      <w:r w:rsidR="007C7EF2">
        <w:rPr>
          <w:rFonts w:ascii="Angsana New" w:hAnsi="Angsana New"/>
          <w:sz w:val="30"/>
          <w:szCs w:val="30"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522BF0">
        <w:rPr>
          <w:rFonts w:ascii="Angsana New" w:hAnsi="Angsana New"/>
          <w:sz w:val="30"/>
          <w:szCs w:val="30"/>
        </w:rPr>
        <w:t>31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DC193B">
        <w:rPr>
          <w:rFonts w:ascii="Angsana New" w:hAnsi="Angsana New"/>
          <w:sz w:val="30"/>
          <w:szCs w:val="30"/>
        </w:rPr>
        <w:t>8</w:t>
      </w:r>
    </w:p>
    <w:p w14:paraId="50C0A1CF" w14:textId="090C67A8" w:rsidR="0047556A" w:rsidRPr="0076083E" w:rsidRDefault="0047556A" w:rsidP="0076083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CA3BD3" w14:textId="52CEE2F8" w:rsidR="00255783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Pr="00D232E0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Pr="003A173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522BF0">
        <w:rPr>
          <w:rFonts w:ascii="Angsana New" w:hAnsi="Angsana New"/>
          <w:sz w:val="30"/>
          <w:szCs w:val="30"/>
        </w:rPr>
        <w:t>31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E43CE">
        <w:rPr>
          <w:rFonts w:ascii="Angsana New" w:hAnsi="Angsana New"/>
          <w:sz w:val="30"/>
          <w:szCs w:val="30"/>
        </w:rPr>
        <w:t>256</w:t>
      </w:r>
      <w:r w:rsidR="00DC193B">
        <w:rPr>
          <w:rFonts w:ascii="Angsana New" w:hAnsi="Angsana New"/>
          <w:sz w:val="30"/>
          <w:szCs w:val="30"/>
        </w:rPr>
        <w:t>8</w:t>
      </w:r>
    </w:p>
    <w:p w14:paraId="7D57FCA7" w14:textId="77777777" w:rsidR="001B0E56" w:rsidRPr="0076083E" w:rsidRDefault="001B0E56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FF7CB8" w14:textId="356D7B1D" w:rsidR="00EF3FE4" w:rsidRPr="004D4FA9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D4FA9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3573719" w14:textId="0B02220C" w:rsidR="005F29D2" w:rsidRPr="0076083E" w:rsidRDefault="005F29D2" w:rsidP="001B0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F5C3B" w14:textId="44AD89AA" w:rsidR="001575CD" w:rsidRPr="00292E07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619DD">
        <w:rPr>
          <w:rFonts w:ascii="Angsana New" w:hAnsi="Angsana New" w:hint="cs"/>
          <w:spacing w:val="-2"/>
          <w:sz w:val="30"/>
          <w:szCs w:val="30"/>
          <w:cs/>
        </w:rPr>
        <w:t>ความสัมพันธ์ที่มีกับบริษัทย่อย ผู้บริหารสำคัญและบุคคลหรือกิจการ</w:t>
      </w:r>
      <w:r w:rsidR="007619DD" w:rsidRPr="007619DD">
        <w:rPr>
          <w:rFonts w:ascii="Angsana New" w:hAnsi="Angsana New" w:hint="cs"/>
          <w:spacing w:val="-2"/>
          <w:sz w:val="30"/>
          <w:szCs w:val="30"/>
          <w:cs/>
        </w:rPr>
        <w:t>อื่น</w:t>
      </w:r>
      <w:r w:rsidRPr="007619DD">
        <w:rPr>
          <w:rFonts w:ascii="Angsana New" w:hAnsi="Angsana New" w:hint="cs"/>
          <w:spacing w:val="-2"/>
          <w:sz w:val="30"/>
          <w:szCs w:val="30"/>
          <w:cs/>
        </w:rPr>
        <w:t>ที่เกี่ยวข้อง</w:t>
      </w:r>
      <w:r w:rsidR="007619DD" w:rsidRPr="007619DD">
        <w:rPr>
          <w:rFonts w:ascii="Angsana New" w:hAnsi="Angsana New" w:hint="cs"/>
          <w:spacing w:val="-2"/>
          <w:sz w:val="30"/>
          <w:szCs w:val="30"/>
          <w:cs/>
        </w:rPr>
        <w:t>กัน</w:t>
      </w:r>
      <w:r w:rsidRPr="007619DD">
        <w:rPr>
          <w:rFonts w:ascii="Angsana New" w:hAnsi="Angsana New" w:hint="cs"/>
          <w:spacing w:val="-2"/>
          <w:sz w:val="30"/>
          <w:szCs w:val="30"/>
          <w:cs/>
        </w:rPr>
        <w:t xml:space="preserve"> และนโยบายการกำหนดราคา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แต่ละประเภทไม่ได้มีการเปลี่ยนแปลงอย่างมีสาระสำคัญในระหว่างงวด</w:t>
      </w:r>
    </w:p>
    <w:p w14:paraId="3A243096" w14:textId="7A3960C0" w:rsidR="00220DE1" w:rsidRPr="0076083E" w:rsidRDefault="00220DE1" w:rsidP="001B0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079"/>
        <w:gridCol w:w="271"/>
        <w:gridCol w:w="1083"/>
        <w:gridCol w:w="265"/>
        <w:gridCol w:w="1166"/>
        <w:gridCol w:w="239"/>
        <w:gridCol w:w="1113"/>
      </w:tblGrid>
      <w:tr w:rsidR="00EF3CCF" w:rsidRPr="000E434C" w14:paraId="29D9E2D7" w14:textId="77777777" w:rsidTr="00792476">
        <w:trPr>
          <w:tblHeader/>
        </w:trPr>
        <w:tc>
          <w:tcPr>
            <w:tcW w:w="2187" w:type="pct"/>
          </w:tcPr>
          <w:p w14:paraId="4798B4AF" w14:textId="07B8B135" w:rsidR="00EF3CCF" w:rsidRPr="000E434C" w:rsidRDefault="00EF3CCF" w:rsidP="00EF3CCF">
            <w:pPr>
              <w:pStyle w:val="a"/>
              <w:widowControl w:val="0"/>
              <w:tabs>
                <w:tab w:val="clear" w:pos="1080"/>
              </w:tabs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lang w:val="en-US"/>
              </w:rPr>
            </w:pPr>
            <w:r w:rsidRPr="000E434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4858759D" w14:textId="5681D38E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268DBCD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8" w:type="pct"/>
            <w:gridSpan w:val="3"/>
          </w:tcPr>
          <w:p w14:paraId="3BC54162" w14:textId="05595386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93B" w:rsidRPr="000E434C" w14:paraId="23A129C1" w14:textId="77777777" w:rsidTr="00792476">
        <w:trPr>
          <w:tblHeader/>
        </w:trPr>
        <w:tc>
          <w:tcPr>
            <w:tcW w:w="2187" w:type="pct"/>
          </w:tcPr>
          <w:p w14:paraId="2A2613AC" w14:textId="138B3A60" w:rsidR="00DC193B" w:rsidRPr="00DC193B" w:rsidRDefault="00DC193B" w:rsidP="00DC193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E434C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cs/>
              </w:rPr>
              <w:t>สาม</w:t>
            </w:r>
            <w:r w:rsidRPr="000E434C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0E434C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</w:t>
            </w:r>
            <w:r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1</w:t>
            </w:r>
            <w:r w:rsidRPr="000E434C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82" w:type="pct"/>
          </w:tcPr>
          <w:p w14:paraId="526901B5" w14:textId="21E5C59B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6" w:type="pct"/>
          </w:tcPr>
          <w:p w14:paraId="6E47F962" w14:textId="6D76DEFC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142ED7E" w14:textId="06DA992A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6F9DD55C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0F07B5F8" w14:textId="5DDA6592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29" w:type="pct"/>
          </w:tcPr>
          <w:p w14:paraId="426E8521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80C4AE1" w14:textId="67CB58E4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EF3CCF" w:rsidRPr="000E434C" w14:paraId="01613B83" w14:textId="77777777" w:rsidTr="00792476">
        <w:trPr>
          <w:tblHeader/>
        </w:trPr>
        <w:tc>
          <w:tcPr>
            <w:tcW w:w="2187" w:type="pct"/>
          </w:tcPr>
          <w:p w14:paraId="5DED40D6" w14:textId="77777777" w:rsidR="00EF3CCF" w:rsidRPr="000E434C" w:rsidRDefault="00EF3CCF" w:rsidP="00EF3CC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13" w:type="pct"/>
            <w:gridSpan w:val="7"/>
          </w:tcPr>
          <w:p w14:paraId="6AA97102" w14:textId="422ECC00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5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0E43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0E43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F3CCF" w:rsidRPr="000E434C" w14:paraId="151AB186" w14:textId="77777777" w:rsidTr="00EB454C">
        <w:tc>
          <w:tcPr>
            <w:tcW w:w="2187" w:type="pct"/>
          </w:tcPr>
          <w:p w14:paraId="4B8984AC" w14:textId="020162A9" w:rsidR="00EF3CCF" w:rsidRPr="000E434C" w:rsidRDefault="00EF3CCF" w:rsidP="00EF3CC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b/>
                <w:bCs/>
                <w:cs/>
              </w:rPr>
              <w:t>บริษัทใหญ่</w:t>
            </w:r>
            <w:r w:rsidR="00255C56" w:rsidRPr="000E434C">
              <w:rPr>
                <w:rFonts w:ascii="Angsana New" w:hAnsi="Angsana New" w:cs="Angsana New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82" w:type="pct"/>
          </w:tcPr>
          <w:p w14:paraId="21012D5D" w14:textId="6C6FE11E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DB0A277" w14:textId="0518BC6C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5B39213" w14:textId="5ED7F3CB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0079324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21D47CCB" w14:textId="77777777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E02179B" w14:textId="6B5B1F81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DA48E64" w14:textId="0CDAB944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F1434" w:rsidRPr="000E434C" w14:paraId="5EC92F79" w14:textId="77777777" w:rsidTr="00B1376E">
        <w:trPr>
          <w:trHeight w:val="70"/>
        </w:trPr>
        <w:tc>
          <w:tcPr>
            <w:tcW w:w="2187" w:type="pct"/>
          </w:tcPr>
          <w:p w14:paraId="3C1926B0" w14:textId="77777777" w:rsidR="002F1434" w:rsidRPr="000E434C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461525BE" w14:textId="23F0FAA4" w:rsidR="002F1434" w:rsidRPr="000E434C" w:rsidDel="008D2C41" w:rsidRDefault="00FB0738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36EDE0DB" w14:textId="4536101E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BEE12F1" w14:textId="221DBAEC" w:rsidR="002F1434" w:rsidRPr="000E434C" w:rsidDel="008D2C41" w:rsidRDefault="00DC193B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505688B3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797CEE4" w14:textId="6ECC23C4" w:rsidR="002F1434" w:rsidRPr="000E434C" w:rsidDel="008D2C41" w:rsidRDefault="00FB0738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29" w:type="pct"/>
          </w:tcPr>
          <w:p w14:paraId="1C3DE083" w14:textId="6FC444FF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2C71338" w14:textId="6998BAF6" w:rsidR="002F1434" w:rsidRPr="000E434C" w:rsidDel="008D2C41" w:rsidRDefault="00DC193B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</w:tr>
      <w:tr w:rsidR="0076083E" w:rsidRPr="000E434C" w14:paraId="7635E610" w14:textId="77777777" w:rsidTr="00EB454C">
        <w:tc>
          <w:tcPr>
            <w:tcW w:w="2187" w:type="pct"/>
          </w:tcPr>
          <w:p w14:paraId="5233C2F6" w14:textId="77777777" w:rsidR="0076083E" w:rsidRPr="000E434C" w:rsidRDefault="0076083E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2" w:type="pct"/>
          </w:tcPr>
          <w:p w14:paraId="26CB39AD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D70614F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B520E22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5F5008C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3322DEAA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BC4F77F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E57B7E0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6083E" w:rsidRPr="000E434C" w14:paraId="318F3F17" w14:textId="77777777" w:rsidTr="00EB454C">
        <w:tc>
          <w:tcPr>
            <w:tcW w:w="2187" w:type="pct"/>
          </w:tcPr>
          <w:p w14:paraId="6C0B8C52" w14:textId="77777777" w:rsidR="0076083E" w:rsidRPr="000E434C" w:rsidRDefault="0076083E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2" w:type="pct"/>
          </w:tcPr>
          <w:p w14:paraId="1213252C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385B45F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B655A82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A4DF755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C164401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D3BC92E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9A1DC5A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F1434" w:rsidRPr="000E434C" w14:paraId="0048D381" w14:textId="77777777" w:rsidTr="00EB454C">
        <w:tc>
          <w:tcPr>
            <w:tcW w:w="2187" w:type="pct"/>
          </w:tcPr>
          <w:p w14:paraId="603ED286" w14:textId="77777777" w:rsidR="002F1434" w:rsidRPr="000E434C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2" w:type="pct"/>
          </w:tcPr>
          <w:p w14:paraId="651F5776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E6B4293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3E5F324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ADA217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3B30297E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1B49825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83DA752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F1434" w:rsidRPr="000E434C" w14:paraId="40AC5240" w14:textId="77777777" w:rsidTr="00B1376E">
        <w:trPr>
          <w:trHeight w:val="263"/>
        </w:trPr>
        <w:tc>
          <w:tcPr>
            <w:tcW w:w="2187" w:type="pct"/>
          </w:tcPr>
          <w:p w14:paraId="1FF7C13F" w14:textId="6A6302E4" w:rsidR="002F1434" w:rsidRPr="000E434C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7EBD6181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25286FA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310FB0F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D7C7146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A1269F6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F77F2FD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7B1879D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C1202" w:rsidRPr="000E434C" w14:paraId="36255C59" w14:textId="77777777" w:rsidTr="00B1376E">
        <w:trPr>
          <w:trHeight w:val="119"/>
        </w:trPr>
        <w:tc>
          <w:tcPr>
            <w:tcW w:w="2187" w:type="pct"/>
          </w:tcPr>
          <w:p w14:paraId="2DDC2E47" w14:textId="61F4F270" w:rsidR="001C1202" w:rsidRPr="000E434C" w:rsidRDefault="001C1202" w:rsidP="001C120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72E82924" w14:textId="28850D44" w:rsidR="001C1202" w:rsidRPr="000E434C" w:rsidRDefault="00FB0738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F7F31A1" w14:textId="77777777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9FC886" w14:textId="1E5349AF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5DCB11E" w14:textId="77777777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0E83B015" w14:textId="50617379" w:rsidR="001C1202" w:rsidRPr="000E434C" w:rsidDel="008D2C41" w:rsidRDefault="00FB0738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30,850</w:t>
            </w:r>
          </w:p>
        </w:tc>
        <w:tc>
          <w:tcPr>
            <w:tcW w:w="129" w:type="pct"/>
          </w:tcPr>
          <w:p w14:paraId="6D06C37C" w14:textId="77777777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7864C2E" w14:textId="4D05ADF1" w:rsidR="001C1202" w:rsidRPr="000E434C" w:rsidDel="008D2C41" w:rsidRDefault="00DC193B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26,102</w:t>
            </w:r>
          </w:p>
        </w:tc>
      </w:tr>
      <w:tr w:rsidR="001C1202" w:rsidRPr="000E434C" w14:paraId="540B3B6B" w14:textId="77777777" w:rsidTr="00B1376E">
        <w:trPr>
          <w:trHeight w:val="209"/>
        </w:trPr>
        <w:tc>
          <w:tcPr>
            <w:tcW w:w="2187" w:type="pct"/>
          </w:tcPr>
          <w:p w14:paraId="3DA261BA" w14:textId="181C2185" w:rsidR="001C1202" w:rsidRPr="000E434C" w:rsidRDefault="001C1202" w:rsidP="001C120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2" w:type="pct"/>
          </w:tcPr>
          <w:p w14:paraId="198BE0FC" w14:textId="135AB54F" w:rsidR="001C1202" w:rsidRPr="000E434C" w:rsidRDefault="00FB0738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642D0CE" w14:textId="77777777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C513D95" w14:textId="7C3E8740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3B479AA" w14:textId="77777777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3DAC1E0A" w14:textId="6AA19537" w:rsidR="001C1202" w:rsidRPr="000E434C" w:rsidRDefault="00FB0738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109</w:t>
            </w:r>
          </w:p>
        </w:tc>
        <w:tc>
          <w:tcPr>
            <w:tcW w:w="129" w:type="pct"/>
          </w:tcPr>
          <w:p w14:paraId="0F0930B7" w14:textId="77777777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E9E901B" w14:textId="24CE9FDD" w:rsidR="001C1202" w:rsidRPr="000E434C" w:rsidRDefault="00DC193B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</w:tr>
      <w:tr w:rsidR="00776215" w:rsidRPr="000E434C" w14:paraId="662171B7" w14:textId="77777777" w:rsidTr="00B1376E">
        <w:trPr>
          <w:trHeight w:val="74"/>
        </w:trPr>
        <w:tc>
          <w:tcPr>
            <w:tcW w:w="2187" w:type="pct"/>
          </w:tcPr>
          <w:p w14:paraId="2AF37C4B" w14:textId="77777777" w:rsidR="00776215" w:rsidRPr="000E434C" w:rsidRDefault="00776215" w:rsidP="001C120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2" w:type="pct"/>
          </w:tcPr>
          <w:p w14:paraId="59F41D04" w14:textId="77777777" w:rsidR="00776215" w:rsidRPr="000E434C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509FF25" w14:textId="77777777" w:rsidR="00776215" w:rsidRPr="000E434C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B8DD600" w14:textId="77777777" w:rsidR="00776215" w:rsidRPr="000E434C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B57BA9B" w14:textId="77777777" w:rsidR="00776215" w:rsidRPr="000E434C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2F9EA8D9" w14:textId="77777777" w:rsidR="00776215" w:rsidRPr="000E434C" w:rsidDel="008D2C41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4C04CD1" w14:textId="77777777" w:rsidR="00776215" w:rsidRPr="000E434C" w:rsidDel="008D2C41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04FF2C7" w14:textId="77777777" w:rsidR="00776215" w:rsidRPr="000E434C" w:rsidDel="008D2C41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C1202" w:rsidRPr="000E434C" w14:paraId="458E307F" w14:textId="77777777" w:rsidTr="00EB454C">
        <w:tc>
          <w:tcPr>
            <w:tcW w:w="2187" w:type="pct"/>
          </w:tcPr>
          <w:p w14:paraId="723C6A5F" w14:textId="77777777" w:rsidR="001C1202" w:rsidRPr="000E434C" w:rsidRDefault="001C1202" w:rsidP="001C120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E434C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48C251FE" w14:textId="77777777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23F95F" w14:textId="6058C675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2C9C59C" w14:textId="1B2853CF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A529B8" w14:textId="77777777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2274708" w14:textId="77777777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91EB519" w14:textId="64A2BC86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23E5940" w14:textId="18F0CE15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C1202" w:rsidRPr="000E434C" w14:paraId="42D11367" w14:textId="77777777" w:rsidTr="00EB454C">
        <w:tc>
          <w:tcPr>
            <w:tcW w:w="2187" w:type="pct"/>
          </w:tcPr>
          <w:p w14:paraId="7AE75FD6" w14:textId="77777777" w:rsidR="001C1202" w:rsidRPr="000E434C" w:rsidRDefault="001C1202" w:rsidP="001C120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0F6BB391" w14:textId="457C0F90" w:rsidR="001C1202" w:rsidRPr="000E434C" w:rsidDel="008D2C41" w:rsidRDefault="008D38E7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13,885</w:t>
            </w:r>
          </w:p>
        </w:tc>
        <w:tc>
          <w:tcPr>
            <w:tcW w:w="146" w:type="pct"/>
          </w:tcPr>
          <w:p w14:paraId="2FBA5A56" w14:textId="61D04ECB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9547D92" w14:textId="15624E67" w:rsidR="001C1202" w:rsidRPr="000E434C" w:rsidDel="008D2C41" w:rsidRDefault="00DC193B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14,390</w:t>
            </w:r>
          </w:p>
        </w:tc>
        <w:tc>
          <w:tcPr>
            <w:tcW w:w="143" w:type="pct"/>
          </w:tcPr>
          <w:p w14:paraId="6DEBDEF4" w14:textId="77777777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7EFFC409" w14:textId="2FA526EE" w:rsidR="001C1202" w:rsidRPr="000E434C" w:rsidDel="008D2C41" w:rsidRDefault="008D38E7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13,885</w:t>
            </w:r>
          </w:p>
        </w:tc>
        <w:tc>
          <w:tcPr>
            <w:tcW w:w="129" w:type="pct"/>
          </w:tcPr>
          <w:p w14:paraId="2B9547D0" w14:textId="47DCDC64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CD51B59" w14:textId="08290A8D" w:rsidR="001C1202" w:rsidRPr="000E434C" w:rsidDel="008D2C41" w:rsidRDefault="00DC193B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14,390</w:t>
            </w:r>
          </w:p>
        </w:tc>
      </w:tr>
      <w:tr w:rsidR="00DC193B" w:rsidRPr="000E434C" w14:paraId="719971FD" w14:textId="77777777" w:rsidTr="00EB454C">
        <w:tc>
          <w:tcPr>
            <w:tcW w:w="2187" w:type="pct"/>
          </w:tcPr>
          <w:p w14:paraId="0B1E7C7E" w14:textId="0ECF72DA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2" w:type="pct"/>
          </w:tcPr>
          <w:p w14:paraId="2B9AA79F" w14:textId="7E2C2B25" w:rsidR="00DC193B" w:rsidRPr="000E434C" w:rsidRDefault="008D38E7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46" w:type="pct"/>
          </w:tcPr>
          <w:p w14:paraId="671D3AED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76A90D4" w14:textId="31353788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E430315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6BDA364F" w14:textId="1EFF7E7A" w:rsidR="00DC193B" w:rsidRPr="000E434C" w:rsidRDefault="008D38E7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127</w:t>
            </w:r>
          </w:p>
        </w:tc>
        <w:tc>
          <w:tcPr>
            <w:tcW w:w="129" w:type="pct"/>
          </w:tcPr>
          <w:p w14:paraId="2D62744E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51494B3" w14:textId="4FA50924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C193B" w:rsidRPr="000E434C" w14:paraId="299C50EE" w14:textId="77777777" w:rsidTr="00EB454C">
        <w:tc>
          <w:tcPr>
            <w:tcW w:w="2187" w:type="pct"/>
          </w:tcPr>
          <w:p w14:paraId="4137DF58" w14:textId="378C316A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3E1DD0A9" w14:textId="611AD8EF" w:rsidR="00DC193B" w:rsidRPr="000E434C" w:rsidDel="008D2C41" w:rsidRDefault="008D38E7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146" w:type="pct"/>
          </w:tcPr>
          <w:p w14:paraId="05BC673F" w14:textId="31D471C8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78019EC" w14:textId="19E6104A" w:rsidR="00DC193B" w:rsidRPr="00DC193B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143" w:type="pct"/>
          </w:tcPr>
          <w:p w14:paraId="59770720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8F316FA" w14:textId="142273B0" w:rsidR="00DC193B" w:rsidRPr="000E434C" w:rsidDel="008D2C41" w:rsidRDefault="008D38E7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205</w:t>
            </w:r>
          </w:p>
        </w:tc>
        <w:tc>
          <w:tcPr>
            <w:tcW w:w="129" w:type="pct"/>
          </w:tcPr>
          <w:p w14:paraId="6DDC2FC5" w14:textId="35109A10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6594645" w14:textId="17CC979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527</w:t>
            </w:r>
          </w:p>
        </w:tc>
      </w:tr>
      <w:tr w:rsidR="00DC193B" w:rsidRPr="000E434C" w14:paraId="1BB9CC4C" w14:textId="77777777" w:rsidTr="00EB454C">
        <w:tc>
          <w:tcPr>
            <w:tcW w:w="2187" w:type="pct"/>
          </w:tcPr>
          <w:p w14:paraId="0958A43B" w14:textId="77777777" w:rsidR="00DC193B" w:rsidRPr="0076083E" w:rsidRDefault="00DC193B" w:rsidP="00DC193B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2" w:type="pct"/>
          </w:tcPr>
          <w:p w14:paraId="28A12BCC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A1A0C12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4" w:type="pct"/>
          </w:tcPr>
          <w:p w14:paraId="644DFC02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1EC9C107" w14:textId="77777777" w:rsidR="00DC193B" w:rsidRPr="00776215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29" w:type="pct"/>
          </w:tcPr>
          <w:p w14:paraId="3CFEFD63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29" w:type="pct"/>
          </w:tcPr>
          <w:p w14:paraId="1D4BA29F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00" w:type="pct"/>
          </w:tcPr>
          <w:p w14:paraId="79AA7790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DC193B" w:rsidRPr="000E434C" w14:paraId="269C4A9D" w14:textId="77777777" w:rsidTr="00EB454C">
        <w:tc>
          <w:tcPr>
            <w:tcW w:w="2187" w:type="pct"/>
          </w:tcPr>
          <w:p w14:paraId="45CA1E57" w14:textId="77777777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E434C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529D4B52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3F73240" w14:textId="0004C8F0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5FAD0B6" w14:textId="00FFE4BF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2577E5E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108E952E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96D2AAC" w14:textId="3C3D23AE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197A799" w14:textId="2F78CC18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193B" w:rsidRPr="000E434C" w14:paraId="75D2821B" w14:textId="77777777" w:rsidTr="00EB454C">
        <w:tc>
          <w:tcPr>
            <w:tcW w:w="2187" w:type="pct"/>
          </w:tcPr>
          <w:p w14:paraId="1E093FB0" w14:textId="19310F66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2" w:type="pct"/>
          </w:tcPr>
          <w:p w14:paraId="63DD0ADE" w14:textId="481F87D5" w:rsidR="00DC193B" w:rsidRPr="000E434C" w:rsidDel="008D2C41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6" w:type="pct"/>
          </w:tcPr>
          <w:p w14:paraId="31F6CEE0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46B3440" w14:textId="46E8FB8E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41</w:t>
            </w:r>
          </w:p>
        </w:tc>
        <w:tc>
          <w:tcPr>
            <w:tcW w:w="143" w:type="pct"/>
          </w:tcPr>
          <w:p w14:paraId="7FC06306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12A3CCFA" w14:textId="7CAADF0D" w:rsidR="00DC193B" w:rsidRPr="000E434C" w:rsidDel="008D2C41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30FB4699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2D022C4" w14:textId="3AB475BA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C193B" w:rsidRPr="000E434C" w14:paraId="638758CB" w14:textId="77777777" w:rsidTr="00EB454C">
        <w:tc>
          <w:tcPr>
            <w:tcW w:w="2187" w:type="pct"/>
          </w:tcPr>
          <w:p w14:paraId="26B417CD" w14:textId="77777777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2097451A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AB6DEC" w14:textId="34CFBD20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601E91D" w14:textId="011C5311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5DBD2E1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66D8A1AA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3AE1264" w14:textId="544E9C8D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D360038" w14:textId="7CD99ECD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193B" w:rsidRPr="000E434C" w14:paraId="62020F0B" w14:textId="77777777" w:rsidTr="00C602E4">
        <w:tc>
          <w:tcPr>
            <w:tcW w:w="2187" w:type="pct"/>
          </w:tcPr>
          <w:p w14:paraId="5A6641B4" w14:textId="77777777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26F64EFA" w14:textId="758F9852" w:rsidR="00DC193B" w:rsidRPr="000E434C" w:rsidDel="008D2C41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4,082</w:t>
            </w:r>
          </w:p>
        </w:tc>
        <w:tc>
          <w:tcPr>
            <w:tcW w:w="146" w:type="pct"/>
          </w:tcPr>
          <w:p w14:paraId="5A4E18DA" w14:textId="6642AD11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FF38E0E" w14:textId="0F22879F" w:rsidR="00DC193B" w:rsidRPr="00DC193B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3,392</w:t>
            </w:r>
          </w:p>
        </w:tc>
        <w:tc>
          <w:tcPr>
            <w:tcW w:w="143" w:type="pct"/>
          </w:tcPr>
          <w:p w14:paraId="0AE23575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7A68C04E" w14:textId="2E173D04" w:rsidR="00DC193B" w:rsidRPr="000E434C" w:rsidDel="008D2C41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3,963</w:t>
            </w:r>
          </w:p>
        </w:tc>
        <w:tc>
          <w:tcPr>
            <w:tcW w:w="129" w:type="pct"/>
          </w:tcPr>
          <w:p w14:paraId="0315F80C" w14:textId="1FBEEBCC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32980E1" w14:textId="7BFFC3DC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3,271</w:t>
            </w:r>
          </w:p>
        </w:tc>
      </w:tr>
      <w:tr w:rsidR="00DC193B" w:rsidRPr="000E434C" w14:paraId="654C5441" w14:textId="77777777" w:rsidTr="00C602E4">
        <w:tc>
          <w:tcPr>
            <w:tcW w:w="2187" w:type="pct"/>
          </w:tcPr>
          <w:p w14:paraId="040813CF" w14:textId="77777777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124415BB" w14:textId="787B937B" w:rsidR="00DC193B" w:rsidRPr="000E434C" w:rsidDel="008D2C41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259</w:t>
            </w:r>
          </w:p>
        </w:tc>
        <w:tc>
          <w:tcPr>
            <w:tcW w:w="146" w:type="pct"/>
          </w:tcPr>
          <w:p w14:paraId="3ACD417D" w14:textId="52409294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4EC9483" w14:textId="565B393B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349</w:t>
            </w:r>
          </w:p>
        </w:tc>
        <w:tc>
          <w:tcPr>
            <w:tcW w:w="143" w:type="pct"/>
          </w:tcPr>
          <w:p w14:paraId="57B7D3C4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4F2F9031" w14:textId="3B256076" w:rsidR="00DC193B" w:rsidRPr="000E434C" w:rsidDel="008D2C41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249</w:t>
            </w:r>
          </w:p>
        </w:tc>
        <w:tc>
          <w:tcPr>
            <w:tcW w:w="129" w:type="pct"/>
          </w:tcPr>
          <w:p w14:paraId="7F5C64EE" w14:textId="1FA67051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243EC08" w14:textId="319F330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338</w:t>
            </w:r>
          </w:p>
        </w:tc>
      </w:tr>
      <w:tr w:rsidR="00DC193B" w:rsidRPr="000E434C" w14:paraId="63E09E01" w14:textId="77777777" w:rsidTr="00C602E4">
        <w:trPr>
          <w:trHeight w:val="280"/>
        </w:trPr>
        <w:tc>
          <w:tcPr>
            <w:tcW w:w="2187" w:type="pct"/>
          </w:tcPr>
          <w:p w14:paraId="144EE515" w14:textId="331DA8BB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B706CF" w14:textId="521A8349" w:rsidR="00DC193B" w:rsidRPr="000E434C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261</w:t>
            </w:r>
          </w:p>
        </w:tc>
        <w:tc>
          <w:tcPr>
            <w:tcW w:w="146" w:type="pct"/>
          </w:tcPr>
          <w:p w14:paraId="558D052B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E0C37E3" w14:textId="1128EFE0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438</w:t>
            </w:r>
          </w:p>
        </w:tc>
        <w:tc>
          <w:tcPr>
            <w:tcW w:w="143" w:type="pct"/>
          </w:tcPr>
          <w:p w14:paraId="55C8BD34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10F6782" w14:textId="018BC374" w:rsidR="00DC193B" w:rsidRPr="000E434C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261</w:t>
            </w:r>
          </w:p>
        </w:tc>
        <w:tc>
          <w:tcPr>
            <w:tcW w:w="129" w:type="pct"/>
          </w:tcPr>
          <w:p w14:paraId="1702A41F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B5EEE16" w14:textId="2137A293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0F7F4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DC193B" w:rsidRPr="000E434C" w14:paraId="1A2D1009" w14:textId="77777777" w:rsidTr="00E4548B">
        <w:trPr>
          <w:trHeight w:val="280"/>
        </w:trPr>
        <w:tc>
          <w:tcPr>
            <w:tcW w:w="2187" w:type="pct"/>
          </w:tcPr>
          <w:p w14:paraId="714909C8" w14:textId="77777777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0B8E8F" w14:textId="6A693006" w:rsidR="00DC193B" w:rsidRPr="000E434C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4,602</w:t>
            </w:r>
          </w:p>
        </w:tc>
        <w:tc>
          <w:tcPr>
            <w:tcW w:w="146" w:type="pct"/>
          </w:tcPr>
          <w:p w14:paraId="3A9BB1C3" w14:textId="590251DE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52AC8724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4,179</w:t>
            </w:r>
          </w:p>
        </w:tc>
        <w:tc>
          <w:tcPr>
            <w:tcW w:w="143" w:type="pct"/>
          </w:tcPr>
          <w:p w14:paraId="7D607060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324DB0" w14:textId="29D1AC37" w:rsidR="00DC193B" w:rsidRPr="000E434C" w:rsidRDefault="006C35F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4,473</w:t>
            </w:r>
          </w:p>
        </w:tc>
        <w:tc>
          <w:tcPr>
            <w:tcW w:w="129" w:type="pct"/>
          </w:tcPr>
          <w:p w14:paraId="574CEE0B" w14:textId="6EBB8D8D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3C5D099E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193B">
              <w:rPr>
                <w:rFonts w:ascii="Angsana New" w:hAnsi="Angsana New"/>
                <w:sz w:val="30"/>
                <w:szCs w:val="30"/>
                <w:lang w:val="en-US" w:eastAsia="en-US"/>
              </w:rPr>
              <w:t>4,047</w:t>
            </w:r>
          </w:p>
        </w:tc>
      </w:tr>
    </w:tbl>
    <w:p w14:paraId="7A3FB5FD" w14:textId="73EE8148" w:rsidR="006077F0" w:rsidRPr="0076083E" w:rsidRDefault="00876E0E" w:rsidP="006077F0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"/>
        <w:gridCol w:w="1159"/>
        <w:gridCol w:w="271"/>
        <w:gridCol w:w="1175"/>
        <w:gridCol w:w="274"/>
        <w:gridCol w:w="1196"/>
        <w:gridCol w:w="261"/>
        <w:gridCol w:w="1142"/>
      </w:tblGrid>
      <w:tr w:rsidR="003E5233" w:rsidRPr="000E434C" w14:paraId="2953045A" w14:textId="77777777" w:rsidTr="006077F0">
        <w:trPr>
          <w:trHeight w:val="427"/>
          <w:tblHeader/>
        </w:trPr>
        <w:tc>
          <w:tcPr>
            <w:tcW w:w="2039" w:type="pct"/>
          </w:tcPr>
          <w:p w14:paraId="26204697" w14:textId="65842B09" w:rsidR="003E5233" w:rsidRPr="000E434C" w:rsidRDefault="003E5233" w:rsidP="00084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4"/>
          </w:tcPr>
          <w:p w14:paraId="3F40CA20" w14:textId="77777777" w:rsidR="003E5233" w:rsidRPr="000E434C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0E434C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422BE73E" w14:textId="77777777" w:rsidR="003E5233" w:rsidRPr="000E434C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E43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193B" w:rsidRPr="000E434C" w14:paraId="55251CEC" w14:textId="77777777" w:rsidTr="00D06C72">
        <w:trPr>
          <w:trHeight w:val="427"/>
          <w:tblHeader/>
        </w:trPr>
        <w:tc>
          <w:tcPr>
            <w:tcW w:w="2039" w:type="pct"/>
          </w:tcPr>
          <w:p w14:paraId="0F5777F8" w14:textId="74D10818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43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E43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631" w:type="pct"/>
            <w:gridSpan w:val="2"/>
          </w:tcPr>
          <w:p w14:paraId="29A222C3" w14:textId="45CC7031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4C1C591F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693E2A2" w14:textId="070BF2E0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63F8613" w14:textId="48D1823E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</w:tcPr>
          <w:p w14:paraId="2E077772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7E2382" w14:textId="6ADE072F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193B" w:rsidRPr="000E434C" w14:paraId="72C62240" w14:textId="77777777" w:rsidTr="00D06C72">
        <w:trPr>
          <w:trHeight w:val="427"/>
          <w:tblHeader/>
        </w:trPr>
        <w:tc>
          <w:tcPr>
            <w:tcW w:w="2039" w:type="pct"/>
          </w:tcPr>
          <w:p w14:paraId="4B65A49F" w14:textId="4A608B69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5693D8F" w14:textId="3DE3C2FB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14:paraId="016B499B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BF36AB2" w14:textId="75510DE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1450E8AA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FA70FF" w14:textId="12085232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</w:tcPr>
          <w:p w14:paraId="68CDE7C6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418633" w14:textId="1370F000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F3CCF" w:rsidRPr="000E434C" w14:paraId="0A2D3085" w14:textId="77777777" w:rsidTr="003A20B0">
        <w:trPr>
          <w:trHeight w:val="427"/>
          <w:tblHeader/>
        </w:trPr>
        <w:tc>
          <w:tcPr>
            <w:tcW w:w="2039" w:type="pct"/>
          </w:tcPr>
          <w:p w14:paraId="0B2EF184" w14:textId="06FD9F98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8"/>
          </w:tcPr>
          <w:p w14:paraId="22F41DEF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CCF" w:rsidRPr="000E434C" w14:paraId="2BA3547C" w14:textId="77777777" w:rsidTr="00D06C72">
        <w:trPr>
          <w:trHeight w:val="258"/>
        </w:trPr>
        <w:tc>
          <w:tcPr>
            <w:tcW w:w="2039" w:type="pct"/>
          </w:tcPr>
          <w:p w14:paraId="1C610EBA" w14:textId="4CA86EAF" w:rsidR="00EF3CCF" w:rsidRPr="000E434C" w:rsidRDefault="008850DA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527EBB52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E50780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75D9F68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DB90D7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F460F9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DD084F2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890C22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3CCF" w:rsidRPr="000E434C" w14:paraId="670E125B" w14:textId="77777777" w:rsidTr="00D06C72">
        <w:trPr>
          <w:trHeight w:val="258"/>
        </w:trPr>
        <w:tc>
          <w:tcPr>
            <w:tcW w:w="2039" w:type="pct"/>
          </w:tcPr>
          <w:p w14:paraId="35079609" w14:textId="3DA12A64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366793"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31" w:type="pct"/>
            <w:gridSpan w:val="2"/>
          </w:tcPr>
          <w:p w14:paraId="7F13B54D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1F499A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55771E2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6B8DC3F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CE61B26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2AC7ED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8A9F4D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3CCF" w:rsidRPr="000E434C" w14:paraId="2165EF1A" w14:textId="77777777" w:rsidTr="00D06C72">
        <w:trPr>
          <w:trHeight w:val="258"/>
        </w:trPr>
        <w:tc>
          <w:tcPr>
            <w:tcW w:w="2039" w:type="pct"/>
          </w:tcPr>
          <w:p w14:paraId="3C2F6CA6" w14:textId="61EF9E6E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ซีลิค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คอร์พ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31" w:type="pct"/>
            <w:gridSpan w:val="2"/>
          </w:tcPr>
          <w:p w14:paraId="0267DE65" w14:textId="7137E467" w:rsidR="00EF3CCF" w:rsidRPr="000E434C" w:rsidRDefault="00DA2725" w:rsidP="006A3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65CB841C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B980196" w14:textId="36D26F3E" w:rsidR="00EF3CCF" w:rsidRPr="000E434C" w:rsidRDefault="00DC193B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193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2181B90D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8A4EE3C" w14:textId="08423ADB" w:rsidR="00EF3CCF" w:rsidRPr="000E434C" w:rsidRDefault="00DA2725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3A54245A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9035F25" w14:textId="0AC479FB" w:rsidR="00EF3CCF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DC193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3CCF" w:rsidRPr="000E434C" w14:paraId="77052F17" w14:textId="77777777" w:rsidTr="00D06C72">
        <w:trPr>
          <w:trHeight w:val="258"/>
        </w:trPr>
        <w:tc>
          <w:tcPr>
            <w:tcW w:w="2039" w:type="pct"/>
          </w:tcPr>
          <w:p w14:paraId="5E92780F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Hlk133242502"/>
          </w:p>
        </w:tc>
        <w:tc>
          <w:tcPr>
            <w:tcW w:w="631" w:type="pct"/>
            <w:gridSpan w:val="2"/>
          </w:tcPr>
          <w:p w14:paraId="3414B97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1B8776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D28780F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92A827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9498556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48CEB50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D2C4950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0"/>
      <w:tr w:rsidR="00EF3CCF" w:rsidRPr="000E434C" w14:paraId="4662CCF5" w14:textId="77777777" w:rsidTr="00D06C72">
        <w:trPr>
          <w:trHeight w:val="258"/>
        </w:trPr>
        <w:tc>
          <w:tcPr>
            <w:tcW w:w="2039" w:type="pct"/>
          </w:tcPr>
          <w:p w14:paraId="16DF2B89" w14:textId="6A71D41F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0A95D6F4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63FA40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3843826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6AEDE8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B35D0E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A9BC573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4F2819A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42" w:rsidRPr="000E434C" w14:paraId="12031778" w14:textId="77777777" w:rsidTr="00D06C72">
        <w:trPr>
          <w:trHeight w:val="258"/>
        </w:trPr>
        <w:tc>
          <w:tcPr>
            <w:tcW w:w="2039" w:type="pct"/>
          </w:tcPr>
          <w:p w14:paraId="542694F7" w14:textId="1FBD777E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PMC Label Materials (Malaysia) Sdn. Bhd.</w:t>
            </w:r>
          </w:p>
        </w:tc>
        <w:tc>
          <w:tcPr>
            <w:tcW w:w="631" w:type="pct"/>
            <w:gridSpan w:val="2"/>
          </w:tcPr>
          <w:p w14:paraId="672DB20D" w14:textId="6FD8ABB6" w:rsidR="00F12642" w:rsidRPr="000E434C" w:rsidRDefault="00DA2725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F149342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3623274" w14:textId="2D43276E" w:rsidR="00F12642" w:rsidRPr="000E434C" w:rsidRDefault="00DC193B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36600F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6100A13" w14:textId="5826798A" w:rsidR="00F12642" w:rsidRPr="000E434C" w:rsidRDefault="00DA2725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42,781</w:t>
            </w:r>
          </w:p>
        </w:tc>
        <w:tc>
          <w:tcPr>
            <w:tcW w:w="141" w:type="pct"/>
          </w:tcPr>
          <w:p w14:paraId="005F4097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13D917B" w14:textId="0E75FB39" w:rsidR="00F12642" w:rsidRPr="000E434C" w:rsidRDefault="00013FA9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DC19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C193B" w:rsidRPr="00DC193B">
              <w:rPr>
                <w:rFonts w:ascii="Angsana New" w:hAnsi="Angsana New"/>
                <w:sz w:val="30"/>
                <w:szCs w:val="30"/>
              </w:rPr>
              <w:t>36,719</w:t>
            </w:r>
          </w:p>
        </w:tc>
      </w:tr>
      <w:tr w:rsidR="00F12642" w:rsidRPr="000E434C" w14:paraId="0C27CA80" w14:textId="77777777" w:rsidTr="00D06C72">
        <w:trPr>
          <w:trHeight w:val="258"/>
        </w:trPr>
        <w:tc>
          <w:tcPr>
            <w:tcW w:w="2039" w:type="pct"/>
          </w:tcPr>
          <w:p w14:paraId="09E41DE2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31" w:type="pct"/>
            <w:gridSpan w:val="2"/>
          </w:tcPr>
          <w:p w14:paraId="0F5B1C74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" w:type="pct"/>
          </w:tcPr>
          <w:p w14:paraId="355F4E35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4" w:type="pct"/>
          </w:tcPr>
          <w:p w14:paraId="24480658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8" w:type="pct"/>
          </w:tcPr>
          <w:p w14:paraId="7A28358F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5" w:type="pct"/>
          </w:tcPr>
          <w:p w14:paraId="739B95BF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" w:type="pct"/>
          </w:tcPr>
          <w:p w14:paraId="32CCC8AF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16" w:type="pct"/>
          </w:tcPr>
          <w:p w14:paraId="753BA4A2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F76A2" w:rsidRPr="000E434C" w14:paraId="6CE5BDD6" w14:textId="77777777" w:rsidTr="00D06C72">
        <w:trPr>
          <w:trHeight w:val="258"/>
        </w:trPr>
        <w:tc>
          <w:tcPr>
            <w:tcW w:w="2039" w:type="pct"/>
          </w:tcPr>
          <w:p w14:paraId="793BA68D" w14:textId="77777777" w:rsidR="008F76A2" w:rsidRPr="00776215" w:rsidRDefault="008F76A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31" w:type="pct"/>
            <w:gridSpan w:val="2"/>
          </w:tcPr>
          <w:p w14:paraId="00717712" w14:textId="77777777" w:rsidR="008F76A2" w:rsidRPr="00776215" w:rsidRDefault="008F76A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" w:type="pct"/>
          </w:tcPr>
          <w:p w14:paraId="1BF1AD28" w14:textId="77777777" w:rsidR="008F76A2" w:rsidRPr="00776215" w:rsidRDefault="008F76A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4" w:type="pct"/>
          </w:tcPr>
          <w:p w14:paraId="218C932D" w14:textId="77777777" w:rsidR="008F76A2" w:rsidRPr="00776215" w:rsidRDefault="008F76A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8" w:type="pct"/>
          </w:tcPr>
          <w:p w14:paraId="28F6FACE" w14:textId="77777777" w:rsidR="008F76A2" w:rsidRPr="00776215" w:rsidRDefault="008F76A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5" w:type="pct"/>
          </w:tcPr>
          <w:p w14:paraId="26007DAD" w14:textId="77777777" w:rsidR="008F76A2" w:rsidRPr="00776215" w:rsidRDefault="008F76A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" w:type="pct"/>
          </w:tcPr>
          <w:p w14:paraId="7BE226F4" w14:textId="77777777" w:rsidR="008F76A2" w:rsidRPr="00776215" w:rsidRDefault="008F76A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16" w:type="pct"/>
          </w:tcPr>
          <w:p w14:paraId="2DFD63AD" w14:textId="77777777" w:rsidR="008F76A2" w:rsidRPr="00776215" w:rsidRDefault="008F76A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12642" w:rsidRPr="000E434C" w14:paraId="4AB26EE1" w14:textId="77777777" w:rsidTr="00F12642">
        <w:trPr>
          <w:trHeight w:val="258"/>
        </w:trPr>
        <w:tc>
          <w:tcPr>
            <w:tcW w:w="2039" w:type="pct"/>
          </w:tcPr>
          <w:p w14:paraId="78BF3FF0" w14:textId="4353D914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5C04E56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E1A41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55FFF7C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D913B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8D5000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6F1C7A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7A471E7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42" w:rsidRPr="000E434C" w14:paraId="79F10F0E" w14:textId="77777777" w:rsidTr="00F12642">
        <w:trPr>
          <w:trHeight w:val="258"/>
        </w:trPr>
        <w:tc>
          <w:tcPr>
            <w:tcW w:w="2039" w:type="pct"/>
          </w:tcPr>
          <w:p w14:paraId="16C39055" w14:textId="3DBA2D01" w:rsidR="00F12642" w:rsidRPr="000E434C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  <w:gridSpan w:val="2"/>
          </w:tcPr>
          <w:p w14:paraId="6784CA8B" w14:textId="3AFB0EBE" w:rsidR="00F12642" w:rsidRPr="000E434C" w:rsidRDefault="008F76A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10,863</w:t>
            </w:r>
          </w:p>
        </w:tc>
        <w:tc>
          <w:tcPr>
            <w:tcW w:w="146" w:type="pct"/>
          </w:tcPr>
          <w:p w14:paraId="6C5B2324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F600473" w14:textId="31A392D9" w:rsidR="00F12642" w:rsidRPr="000E434C" w:rsidRDefault="002F1F5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7,430</w:t>
            </w:r>
          </w:p>
        </w:tc>
        <w:tc>
          <w:tcPr>
            <w:tcW w:w="148" w:type="pct"/>
          </w:tcPr>
          <w:p w14:paraId="2197B10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36F401E" w14:textId="564A399B" w:rsidR="00F12642" w:rsidRPr="000E434C" w:rsidRDefault="008F76A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10,863</w:t>
            </w:r>
          </w:p>
        </w:tc>
        <w:tc>
          <w:tcPr>
            <w:tcW w:w="141" w:type="pct"/>
          </w:tcPr>
          <w:p w14:paraId="6DFBB249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BF3903B" w14:textId="3226DB03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</w:rPr>
              <w:t>7,430</w:t>
            </w:r>
          </w:p>
        </w:tc>
      </w:tr>
      <w:tr w:rsidR="00F12642" w:rsidRPr="000E434C" w14:paraId="7466442F" w14:textId="77777777" w:rsidTr="00F12642">
        <w:trPr>
          <w:trHeight w:val="258"/>
        </w:trPr>
        <w:tc>
          <w:tcPr>
            <w:tcW w:w="2039" w:type="pct"/>
          </w:tcPr>
          <w:p w14:paraId="422326A1" w14:textId="64A6E33A" w:rsidR="00F12642" w:rsidRPr="000E434C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598DB811" w14:textId="2C03706D" w:rsidR="00F12642" w:rsidRPr="000E434C" w:rsidRDefault="008F76A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2,596</w:t>
            </w:r>
          </w:p>
        </w:tc>
        <w:tc>
          <w:tcPr>
            <w:tcW w:w="146" w:type="pct"/>
          </w:tcPr>
          <w:p w14:paraId="2CDB4C4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409188D" w14:textId="6AEFDDC3" w:rsidR="00F12642" w:rsidRPr="000E434C" w:rsidRDefault="002F1F5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1BFFC93E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ED81847" w14:textId="3AA7EA96" w:rsidR="00F12642" w:rsidRPr="000E434C" w:rsidRDefault="008F76A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2,596</w:t>
            </w:r>
          </w:p>
        </w:tc>
        <w:tc>
          <w:tcPr>
            <w:tcW w:w="141" w:type="pct"/>
          </w:tcPr>
          <w:p w14:paraId="032843F3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AC360D3" w14:textId="62548D60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2642" w:rsidRPr="000E434C" w14:paraId="1621348F" w14:textId="77777777" w:rsidTr="00D06C72">
        <w:trPr>
          <w:trHeight w:val="258"/>
        </w:trPr>
        <w:tc>
          <w:tcPr>
            <w:tcW w:w="2039" w:type="pct"/>
          </w:tcPr>
          <w:p w14:paraId="01BD77F2" w14:textId="02B0C813" w:rsidR="00F12642" w:rsidRPr="000E434C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AF3E27" w14:textId="19614911" w:rsidR="00F12642" w:rsidRPr="000E434C" w:rsidRDefault="008F76A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13,462</w:t>
            </w:r>
          </w:p>
        </w:tc>
        <w:tc>
          <w:tcPr>
            <w:tcW w:w="146" w:type="pct"/>
          </w:tcPr>
          <w:p w14:paraId="49F043B3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161F93B" w14:textId="40E61FBD" w:rsidR="00F12642" w:rsidRPr="000E434C" w:rsidRDefault="002F1F5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7,433</w:t>
            </w:r>
          </w:p>
        </w:tc>
        <w:tc>
          <w:tcPr>
            <w:tcW w:w="148" w:type="pct"/>
          </w:tcPr>
          <w:p w14:paraId="46A2FFAF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637BFB4" w14:textId="42DD3D13" w:rsidR="00F12642" w:rsidRPr="000E434C" w:rsidRDefault="008F76A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56,243</w:t>
            </w:r>
          </w:p>
        </w:tc>
        <w:tc>
          <w:tcPr>
            <w:tcW w:w="141" w:type="pct"/>
          </w:tcPr>
          <w:p w14:paraId="53C24224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E7052B1" w14:textId="318A88D2" w:rsidR="00F12642" w:rsidRPr="000E434C" w:rsidRDefault="002F1F5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44,152</w:t>
            </w:r>
          </w:p>
        </w:tc>
      </w:tr>
      <w:tr w:rsidR="0076083E" w:rsidRPr="000E434C" w14:paraId="7694EC8B" w14:textId="77777777" w:rsidTr="007B15B3">
        <w:trPr>
          <w:trHeight w:val="62"/>
        </w:trPr>
        <w:tc>
          <w:tcPr>
            <w:tcW w:w="2039" w:type="pct"/>
          </w:tcPr>
          <w:p w14:paraId="2E02B191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1" w:type="pct"/>
            <w:gridSpan w:val="2"/>
          </w:tcPr>
          <w:p w14:paraId="3862E51D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" w:type="pct"/>
          </w:tcPr>
          <w:p w14:paraId="44FC506B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34" w:type="pct"/>
          </w:tcPr>
          <w:p w14:paraId="1EA5EC45" w14:textId="77777777" w:rsidR="0076083E" w:rsidRPr="0076083E" w:rsidRDefault="0076083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148" w:type="pct"/>
          </w:tcPr>
          <w:p w14:paraId="5E65CCE9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</w:tcPr>
          <w:p w14:paraId="0272E92E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" w:type="pct"/>
          </w:tcPr>
          <w:p w14:paraId="0D6837B8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6" w:type="pct"/>
          </w:tcPr>
          <w:p w14:paraId="722E558D" w14:textId="77777777" w:rsidR="0076083E" w:rsidRPr="0076083E" w:rsidRDefault="0076083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x-none" w:eastAsia="x-none"/>
              </w:rPr>
            </w:pPr>
          </w:p>
        </w:tc>
      </w:tr>
      <w:tr w:rsidR="00F12642" w:rsidRPr="000E434C" w14:paraId="3176FF00" w14:textId="77777777" w:rsidTr="007B15B3">
        <w:trPr>
          <w:trHeight w:val="62"/>
        </w:trPr>
        <w:tc>
          <w:tcPr>
            <w:tcW w:w="2039" w:type="pct"/>
          </w:tcPr>
          <w:p w14:paraId="61CD0808" w14:textId="47250C3A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  <w:gridSpan w:val="2"/>
          </w:tcPr>
          <w:p w14:paraId="11B9F8B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876E35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9BA60B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3DD614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94A8E3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3DA7DF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5DE715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42" w:rsidRPr="000E434C" w14:paraId="76CEEB87" w14:textId="77777777" w:rsidTr="007B15B3">
        <w:trPr>
          <w:trHeight w:val="209"/>
        </w:trPr>
        <w:tc>
          <w:tcPr>
            <w:tcW w:w="2039" w:type="pct"/>
          </w:tcPr>
          <w:p w14:paraId="3D216BD5" w14:textId="7352DB5E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46329322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43678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DE685C6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A6C276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B7F1849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5D3862E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ECF6E7F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42" w:rsidRPr="000E434C" w14:paraId="582D41A5" w14:textId="77777777" w:rsidTr="007B15B3">
        <w:trPr>
          <w:trHeight w:val="92"/>
        </w:trPr>
        <w:tc>
          <w:tcPr>
            <w:tcW w:w="2039" w:type="pct"/>
          </w:tcPr>
          <w:p w14:paraId="472C79AA" w14:textId="749B20C0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PMC Label Materials (Malaysia) Sdn. Bhd.</w:t>
            </w:r>
          </w:p>
        </w:tc>
        <w:tc>
          <w:tcPr>
            <w:tcW w:w="631" w:type="pct"/>
            <w:gridSpan w:val="2"/>
          </w:tcPr>
          <w:p w14:paraId="10444228" w14:textId="080CBB12" w:rsidR="00F12642" w:rsidRPr="000E434C" w:rsidRDefault="0038798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5AAB26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089EF68" w14:textId="67BC4443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B23D26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EE0C8DF" w14:textId="2C3DABA6" w:rsidR="00F12642" w:rsidRPr="000E434C" w:rsidRDefault="0038798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141" w:type="pct"/>
          </w:tcPr>
          <w:p w14:paraId="70870CB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7FEE1E8" w14:textId="6947F32A" w:rsidR="00F12642" w:rsidRPr="002F1F5E" w:rsidRDefault="002F1F5E" w:rsidP="002F1F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235</w:t>
            </w:r>
          </w:p>
        </w:tc>
      </w:tr>
      <w:tr w:rsidR="00F12642" w:rsidRPr="000E434C" w14:paraId="06DB0634" w14:textId="77777777" w:rsidTr="007C685A">
        <w:tc>
          <w:tcPr>
            <w:tcW w:w="2039" w:type="pct"/>
          </w:tcPr>
          <w:p w14:paraId="35E0ADDA" w14:textId="470DCDD5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A48E9" w14:textId="7015CE9A" w:rsidR="00F12642" w:rsidRPr="000E434C" w:rsidRDefault="0038798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94BB56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87B61C5" w14:textId="40FC7F9D" w:rsidR="00F12642" w:rsidRPr="002F1F5E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62C0AB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78654DC" w14:textId="0DF48A75" w:rsidR="00F12642" w:rsidRPr="000E434C" w:rsidRDefault="0038798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</w:t>
            </w:r>
          </w:p>
        </w:tc>
        <w:tc>
          <w:tcPr>
            <w:tcW w:w="141" w:type="pct"/>
          </w:tcPr>
          <w:p w14:paraId="0772559D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84B2BC5" w14:textId="59FC506E" w:rsidR="00F12642" w:rsidRPr="002F1F5E" w:rsidRDefault="00587D31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</w:tr>
      <w:tr w:rsidR="00F12642" w:rsidRPr="000E434C" w14:paraId="7F025E80" w14:textId="77777777" w:rsidTr="00962654">
        <w:tc>
          <w:tcPr>
            <w:tcW w:w="2039" w:type="pct"/>
          </w:tcPr>
          <w:p w14:paraId="3A9BD6D3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  <w:gridSpan w:val="2"/>
          </w:tcPr>
          <w:p w14:paraId="078D214A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4C42D60B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</w:tcPr>
          <w:p w14:paraId="3B1A4CBF" w14:textId="2D6404FF" w:rsidR="00F12642" w:rsidRPr="0076083E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7AFF12AD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267C6824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0DB3F922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pct"/>
          </w:tcPr>
          <w:p w14:paraId="4C694ED7" w14:textId="77777777" w:rsidR="00F12642" w:rsidRPr="0076083E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12642" w:rsidRPr="000E434C" w14:paraId="78771313" w14:textId="77777777" w:rsidTr="00D06C72">
        <w:trPr>
          <w:trHeight w:val="427"/>
          <w:tblHeader/>
        </w:trPr>
        <w:tc>
          <w:tcPr>
            <w:tcW w:w="2039" w:type="pct"/>
          </w:tcPr>
          <w:p w14:paraId="15D50909" w14:textId="77777777" w:rsidR="00F12642" w:rsidRPr="000E434C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0E43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28C8598A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91FD09C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492C37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1A16B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57A6302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3335151A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67743F7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2642" w:rsidRPr="000E434C" w14:paraId="213ED737" w14:textId="77777777" w:rsidTr="00D06C72">
        <w:trPr>
          <w:trHeight w:val="218"/>
        </w:trPr>
        <w:tc>
          <w:tcPr>
            <w:tcW w:w="2045" w:type="pct"/>
            <w:gridSpan w:val="2"/>
          </w:tcPr>
          <w:p w14:paraId="3E33A3CD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5E1FBAB3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4A4CF5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7770401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E192A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7C2E31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8D959B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04B14F60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2642" w:rsidRPr="000E434C" w14:paraId="222B15DA" w14:textId="77777777" w:rsidTr="00D06C72">
        <w:trPr>
          <w:trHeight w:val="164"/>
        </w:trPr>
        <w:tc>
          <w:tcPr>
            <w:tcW w:w="2045" w:type="pct"/>
            <w:gridSpan w:val="2"/>
          </w:tcPr>
          <w:p w14:paraId="02D31B72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</w:rPr>
              <w:t>PMC Label Materials Pte. Ltd.</w:t>
            </w:r>
          </w:p>
        </w:tc>
        <w:tc>
          <w:tcPr>
            <w:tcW w:w="625" w:type="pct"/>
          </w:tcPr>
          <w:p w14:paraId="77D09C4F" w14:textId="5D89EAB6" w:rsidR="00F12642" w:rsidRPr="000E434C" w:rsidRDefault="00205A56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096FE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A15A172" w14:textId="7D6063D6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DF475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2BFAB0A" w14:textId="71928C53" w:rsidR="00F12642" w:rsidRPr="000E434C" w:rsidRDefault="00587D31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8,432</w:t>
            </w:r>
          </w:p>
        </w:tc>
        <w:tc>
          <w:tcPr>
            <w:tcW w:w="141" w:type="pct"/>
          </w:tcPr>
          <w:p w14:paraId="3E119CD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4B9ACE8" w14:textId="6B36F590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</w:rPr>
              <w:t>4,724</w:t>
            </w:r>
          </w:p>
        </w:tc>
      </w:tr>
      <w:tr w:rsidR="00F12642" w:rsidRPr="000E434C" w14:paraId="66A97D24" w14:textId="77777777" w:rsidTr="00D06C72">
        <w:trPr>
          <w:trHeight w:val="258"/>
        </w:trPr>
        <w:tc>
          <w:tcPr>
            <w:tcW w:w="2039" w:type="pct"/>
          </w:tcPr>
          <w:p w14:paraId="776B7174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C6141" w14:textId="6579E6F9" w:rsidR="00F12642" w:rsidRPr="000E434C" w:rsidRDefault="008525FF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A5BED07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3A10D79" w14:textId="08A61C9C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48E8BF6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B9C2E44" w14:textId="04DE577F" w:rsidR="00F12642" w:rsidRPr="000E434C" w:rsidRDefault="00587D31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8,432</w:t>
            </w:r>
          </w:p>
        </w:tc>
        <w:tc>
          <w:tcPr>
            <w:tcW w:w="141" w:type="pct"/>
          </w:tcPr>
          <w:p w14:paraId="01A7AEA3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8E36514" w14:textId="68D87C0B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4,724</w:t>
            </w:r>
          </w:p>
        </w:tc>
      </w:tr>
    </w:tbl>
    <w:p w14:paraId="1070E7FA" w14:textId="77772723" w:rsidR="00367C9D" w:rsidRPr="00B300F4" w:rsidRDefault="00314FC2" w:rsidP="004B3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</w:p>
    <w:p w14:paraId="5FA14062" w14:textId="4E8D9103" w:rsidR="00B753BA" w:rsidRDefault="00B753BA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เงินกู้ยืมจากสถาบันการเงิน</w:t>
      </w:r>
    </w:p>
    <w:p w14:paraId="22D96A57" w14:textId="77777777" w:rsidR="00B753BA" w:rsidRPr="00E14181" w:rsidRDefault="00B753BA" w:rsidP="00B753BA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B59AB67" w14:textId="77777777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165989575"/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7A1170DF" w14:textId="77777777" w:rsidR="00B753BA" w:rsidRPr="00E14181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240EC8" w14:textId="5E969738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ของบริษัทเป็นตั๋วสัญญาใช้เงินและ</w:t>
      </w:r>
      <w:r w:rsidRPr="001F3ABF">
        <w:rPr>
          <w:rFonts w:ascii="Angsana New" w:hAnsi="Angsana New" w:hint="cs"/>
          <w:sz w:val="30"/>
          <w:szCs w:val="30"/>
          <w:cs/>
        </w:rPr>
        <w:t>เจ้าหนี้ทรัสรีซีทจำนวน</w:t>
      </w:r>
      <w:r w:rsidRPr="001F3ABF">
        <w:rPr>
          <w:rFonts w:ascii="Angsana New" w:hAnsi="Angsana New"/>
          <w:sz w:val="30"/>
          <w:szCs w:val="30"/>
        </w:rPr>
        <w:t xml:space="preserve"> </w:t>
      </w:r>
      <w:r w:rsidR="004E3045">
        <w:rPr>
          <w:rFonts w:asciiTheme="majorBidi" w:eastAsia="Calibri" w:hAnsiTheme="majorBidi" w:cstheme="majorBidi"/>
          <w:sz w:val="30"/>
          <w:szCs w:val="30"/>
        </w:rPr>
        <w:t>56.1</w:t>
      </w:r>
      <w:r w:rsidR="001C120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3AB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3AB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E3045">
        <w:rPr>
          <w:rFonts w:asciiTheme="majorBidi" w:eastAsia="Calibri" w:hAnsiTheme="majorBidi" w:cstheme="majorBidi"/>
          <w:sz w:val="30"/>
          <w:szCs w:val="30"/>
        </w:rPr>
        <w:t>80.3</w:t>
      </w:r>
      <w:r w:rsidR="001C1202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1F3AB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F12642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22BF0" w:rsidRPr="00F12642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43CE" w:rsidRPr="00F12642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F1F5E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2F1F5E">
        <w:rPr>
          <w:rFonts w:ascii="Angsana New" w:hAnsi="Angsana New"/>
          <w:i/>
          <w:iCs/>
          <w:spacing w:val="-2"/>
          <w:sz w:val="30"/>
          <w:szCs w:val="30"/>
        </w:rPr>
        <w:t>60.4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2F1F5E">
        <w:rPr>
          <w:rFonts w:ascii="Angsana New" w:hAnsi="Angsana New"/>
          <w:i/>
          <w:iCs/>
          <w:spacing w:val="-2"/>
          <w:sz w:val="30"/>
          <w:szCs w:val="30"/>
        </w:rPr>
        <w:t>77.9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 w:rsidRPr="006C3A54">
        <w:rPr>
          <w:rFonts w:ascii="Angsana New" w:hAnsi="Angsana New"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>โดยมีอัตราดอกเบี้ย</w:t>
      </w:r>
      <w:r w:rsidRPr="006C3A54">
        <w:rPr>
          <w:rFonts w:ascii="Angsana New" w:hAnsi="Angsana New" w:hint="cs"/>
          <w:sz w:val="30"/>
          <w:szCs w:val="30"/>
          <w:cs/>
        </w:rPr>
        <w:t>ต่อปีเป็นอัตราคงที่</w:t>
      </w:r>
      <w:r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Pr="006C3A54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6C3A54">
        <w:rPr>
          <w:rFonts w:ascii="Angsana New" w:hAnsi="Angsana New" w:hint="cs"/>
          <w:sz w:val="30"/>
          <w:szCs w:val="30"/>
          <w:cs/>
        </w:rPr>
        <w:t>กำหนดชำระ</w:t>
      </w:r>
      <w:r>
        <w:rPr>
          <w:rFonts w:ascii="Angsana New" w:hAnsi="Angsana New" w:hint="cs"/>
          <w:sz w:val="30"/>
          <w:szCs w:val="30"/>
          <w:cs/>
        </w:rPr>
        <w:t>คืน</w:t>
      </w:r>
      <w:r w:rsidRPr="006C3A54">
        <w:rPr>
          <w:rFonts w:ascii="Angsana New" w:hAnsi="Angsana New" w:hint="cs"/>
          <w:sz w:val="30"/>
          <w:szCs w:val="30"/>
          <w:cs/>
        </w:rPr>
        <w:t>ตั้งแต่เดือน</w:t>
      </w:r>
      <w:r w:rsidR="00111199">
        <w:rPr>
          <w:rFonts w:ascii="Angsana New" w:hAnsi="Angsana New" w:hint="cs"/>
          <w:sz w:val="30"/>
          <w:szCs w:val="30"/>
          <w:cs/>
        </w:rPr>
        <w:t>เมษายน</w:t>
      </w:r>
      <w:r w:rsidR="00FD356A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111199">
        <w:rPr>
          <w:rFonts w:ascii="Angsana New" w:hAnsi="Angsana New"/>
          <w:sz w:val="30"/>
          <w:szCs w:val="30"/>
        </w:rPr>
        <w:t>9</w:t>
      </w:r>
      <w:r w:rsidR="00FD356A">
        <w:rPr>
          <w:rFonts w:ascii="Angsana New" w:hAnsi="Angsana New"/>
          <w:sz w:val="30"/>
          <w:szCs w:val="30"/>
        </w:rPr>
        <w:t xml:space="preserve"> </w:t>
      </w:r>
      <w:r w:rsidRPr="00E77B5E">
        <w:rPr>
          <w:rFonts w:ascii="Angsana New" w:hAnsi="Angsana New" w:hint="cs"/>
          <w:sz w:val="30"/>
          <w:szCs w:val="30"/>
          <w:cs/>
        </w:rPr>
        <w:t>ถึง</w:t>
      </w:r>
      <w:r w:rsidR="00111199">
        <w:rPr>
          <w:rFonts w:ascii="Angsana New" w:hAnsi="Angsana New" w:hint="cs"/>
          <w:sz w:val="30"/>
          <w:szCs w:val="30"/>
          <w:cs/>
        </w:rPr>
        <w:t>กรกฎาคม</w:t>
      </w:r>
      <w:r w:rsidRPr="00E77B5E">
        <w:rPr>
          <w:rFonts w:ascii="Angsana New" w:hAnsi="Angsana New" w:hint="cs"/>
          <w:sz w:val="30"/>
          <w:szCs w:val="30"/>
          <w:cs/>
        </w:rPr>
        <w:t xml:space="preserve"> </w:t>
      </w:r>
      <w:r w:rsidR="00522BF0" w:rsidRPr="00E77B5E">
        <w:rPr>
          <w:rFonts w:ascii="Angsana New" w:hAnsi="Angsana New"/>
          <w:sz w:val="30"/>
          <w:szCs w:val="30"/>
        </w:rPr>
        <w:t>256</w:t>
      </w:r>
      <w:r w:rsidR="00804362">
        <w:rPr>
          <w:rFonts w:ascii="Angsana New" w:hAnsi="Angsana New"/>
          <w:sz w:val="30"/>
          <w:szCs w:val="30"/>
        </w:rPr>
        <w:t>9</w:t>
      </w:r>
    </w:p>
    <w:p w14:paraId="5D63AEF5" w14:textId="16B0C1A8" w:rsidR="00584A25" w:rsidRPr="006C3A54" w:rsidRDefault="00584A25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bookmarkEnd w:id="1"/>
    <w:p w14:paraId="53A8BC14" w14:textId="504D9240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3F571F6A" w14:textId="77777777" w:rsidR="00817340" w:rsidRDefault="00817340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22508D" w14:textId="1D2DCF5B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1C1202">
        <w:rPr>
          <w:rFonts w:ascii="Angsana New" w:hAnsi="Angsana New"/>
          <w:sz w:val="30"/>
          <w:szCs w:val="30"/>
        </w:rPr>
        <w:t>3</w:t>
      </w:r>
      <w:r w:rsidR="002F1F5E">
        <w:rPr>
          <w:rFonts w:ascii="Angsana New" w:hAnsi="Angsana New"/>
          <w:sz w:val="30"/>
          <w:szCs w:val="30"/>
        </w:rPr>
        <w:t>1</w:t>
      </w:r>
      <w:r w:rsidR="001C1202">
        <w:rPr>
          <w:rFonts w:ascii="Angsana New" w:hAnsi="Angsana New" w:hint="cs"/>
          <w:sz w:val="30"/>
          <w:szCs w:val="30"/>
          <w:cs/>
        </w:rPr>
        <w:t xml:space="preserve"> </w:t>
      </w:r>
      <w:r w:rsidR="002F1F5E">
        <w:rPr>
          <w:rFonts w:ascii="Angsana New" w:hAnsi="Angsana New" w:hint="cs"/>
          <w:sz w:val="30"/>
          <w:szCs w:val="30"/>
          <w:cs/>
        </w:rPr>
        <w:t>มีนาคม</w:t>
      </w:r>
      <w:r w:rsidR="001C1202" w:rsidRPr="009C2CEA">
        <w:rPr>
          <w:rFonts w:ascii="Angsana New" w:hAnsi="Angsana New" w:hint="cs"/>
          <w:sz w:val="30"/>
          <w:szCs w:val="30"/>
          <w:cs/>
        </w:rPr>
        <w:t xml:space="preserve"> </w:t>
      </w:r>
      <w:r w:rsidR="007E43CE" w:rsidRPr="007B15B3">
        <w:rPr>
          <w:rFonts w:ascii="Angsana New" w:hAnsi="Angsana New"/>
          <w:spacing w:val="-4"/>
          <w:sz w:val="30"/>
          <w:szCs w:val="30"/>
        </w:rPr>
        <w:t>256</w:t>
      </w:r>
      <w:r w:rsidR="002F1F5E">
        <w:rPr>
          <w:rFonts w:ascii="Angsana New" w:hAnsi="Angsana New"/>
          <w:spacing w:val="-4"/>
          <w:sz w:val="30"/>
          <w:szCs w:val="30"/>
        </w:rPr>
        <w:t>9</w:t>
      </w:r>
      <w:r w:rsidRPr="007B15B3">
        <w:rPr>
          <w:rFonts w:ascii="Angsana New" w:hAnsi="Angsana New"/>
          <w:spacing w:val="-4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>บริษัทมี</w:t>
      </w:r>
      <w:r w:rsidRPr="007B15B3">
        <w:rPr>
          <w:rFonts w:ascii="Angsana New" w:hAnsi="Angsana New"/>
          <w:spacing w:val="-4"/>
          <w:sz w:val="30"/>
          <w:szCs w:val="30"/>
          <w:cs/>
        </w:rPr>
        <w:t>เงินกู้ยืมระยะยาวจากสถาบันการเงิน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202017">
        <w:rPr>
          <w:rFonts w:asciiTheme="majorBidi" w:eastAsia="Calibri" w:hAnsiTheme="majorBidi" w:cstheme="majorBidi"/>
          <w:sz w:val="30"/>
          <w:szCs w:val="30"/>
        </w:rPr>
        <w:t>70.2</w:t>
      </w:r>
      <w:r w:rsidR="001C120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7B15B3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522BF0" w:rsidRPr="007B15B3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7B15B3">
        <w:rPr>
          <w:rFonts w:ascii="Angsana New" w:hAnsi="Angsana New" w:hint="cs"/>
          <w:i/>
          <w:iCs/>
          <w:spacing w:val="-4"/>
          <w:sz w:val="30"/>
          <w:szCs w:val="30"/>
          <w:cs/>
        </w:rPr>
        <w:t>ธันวาคม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7E43CE" w:rsidRPr="007B15B3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2F1F5E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2F1F5E">
        <w:rPr>
          <w:rFonts w:ascii="Angsana New" w:hAnsi="Angsana New"/>
          <w:i/>
          <w:iCs/>
          <w:spacing w:val="-6"/>
          <w:sz w:val="30"/>
          <w:szCs w:val="30"/>
        </w:rPr>
        <w:t>87.7</w:t>
      </w:r>
      <w:r w:rsidRPr="007B15B3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ล้านบาท)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 โดยมีวัตถุประสงค์เพื่อใช้เป็นเงินทุนสำหรับ</w:t>
      </w:r>
      <w:r w:rsidR="00E77B5E" w:rsidRPr="007B15B3">
        <w:rPr>
          <w:rFonts w:ascii="Angsana New" w:hAnsi="Angsana New" w:hint="cs"/>
          <w:spacing w:val="-6"/>
          <w:sz w:val="30"/>
          <w:szCs w:val="30"/>
          <w:cs/>
        </w:rPr>
        <w:t>การปรับปรุงอาคารโรงงาน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>และการซื้อเครื่องจักร</w:t>
      </w:r>
      <w:r w:rsidRPr="007B15B3">
        <w:rPr>
          <w:rFonts w:ascii="Angsana New" w:hAnsi="Angsana New"/>
          <w:spacing w:val="-6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ซึ่งมีอัตราดอกเบี้ยต่อปีเท่ากับ </w:t>
      </w:r>
      <w:r w:rsidRPr="007B15B3">
        <w:rPr>
          <w:rFonts w:ascii="Angsana New" w:hAnsi="Angsana New"/>
          <w:spacing w:val="-6"/>
          <w:sz w:val="30"/>
          <w:szCs w:val="30"/>
        </w:rPr>
        <w:t xml:space="preserve">MLR 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หักอัตราส่วนลด </w:t>
      </w:r>
      <w:r w:rsidRPr="007B15B3">
        <w:rPr>
          <w:rFonts w:asciiTheme="majorBidi" w:hAnsiTheme="majorBidi" w:cstheme="majorBidi" w:hint="cs"/>
          <w:spacing w:val="-6"/>
          <w:sz w:val="30"/>
          <w:szCs w:val="30"/>
          <w:cs/>
        </w:rPr>
        <w:t>นอกจากนี้ บริษัท</w:t>
      </w:r>
      <w:r w:rsidRPr="007B15B3">
        <w:rPr>
          <w:rFonts w:asciiTheme="majorBidi" w:hAnsiTheme="majorBidi" w:cstheme="majorBidi"/>
          <w:spacing w:val="-6"/>
          <w:sz w:val="30"/>
          <w:szCs w:val="30"/>
          <w:cs/>
        </w:rPr>
        <w:t>มีสินทรัพย์ที่ใช้เป็นหลักประกัน ได้แก่ ที่ดิน อาคาร และเครื่องจักร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7834">
        <w:rPr>
          <w:rFonts w:asciiTheme="majorBidi" w:hAnsiTheme="majorBidi" w:cstheme="majorBidi"/>
          <w:spacing w:val="-2"/>
          <w:sz w:val="30"/>
          <w:szCs w:val="30"/>
          <w:cs/>
        </w:rPr>
        <w:t>รวมถึงสินค้า</w:t>
      </w:r>
      <w:r w:rsidRPr="00797834">
        <w:rPr>
          <w:rFonts w:asciiTheme="majorBidi" w:hAnsiTheme="majorBidi" w:cstheme="majorBidi" w:hint="cs"/>
          <w:spacing w:val="-2"/>
          <w:sz w:val="30"/>
          <w:szCs w:val="30"/>
          <w:cs/>
        </w:rPr>
        <w:t>ของบริษัท</w:t>
      </w:r>
      <w:r w:rsidRPr="00797834">
        <w:rPr>
          <w:rFonts w:asciiTheme="majorBidi" w:hAnsiTheme="majorBidi" w:cstheme="majorBidi"/>
          <w:spacing w:val="-2"/>
          <w:sz w:val="30"/>
          <w:szCs w:val="30"/>
          <w:cs/>
        </w:rPr>
        <w:t>และสิทธิเรียกร้องที่จะได้รับชำระ</w:t>
      </w:r>
      <w:r w:rsidRPr="00797834">
        <w:rPr>
          <w:rFonts w:asciiTheme="majorBidi" w:hAnsiTheme="majorBidi" w:cstheme="majorBidi"/>
          <w:sz w:val="30"/>
          <w:szCs w:val="30"/>
          <w:cs/>
        </w:rPr>
        <w:t>จากลูกหนี้</w:t>
      </w:r>
      <w:r w:rsidRPr="00E77B5E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E77B5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C62A9">
        <w:rPr>
          <w:rFonts w:asciiTheme="majorBidi" w:hAnsiTheme="majorBidi" w:cstheme="majorBidi"/>
          <w:spacing w:val="-2"/>
          <w:sz w:val="30"/>
          <w:szCs w:val="30"/>
          <w:cs/>
        </w:rPr>
        <w:t>และหุ้นของบริษัทที่เป็นกรรมสิทธิ์ของบริษัทใหญ่</w:t>
      </w:r>
      <w:r w:rsidRPr="001C62A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ของกลุ่มบริษัท </w:t>
      </w:r>
      <w:r w:rsidRPr="001C62A9">
        <w:rPr>
          <w:rFonts w:ascii="Angsana New" w:hAnsi="Angsana New" w:hint="cs"/>
          <w:spacing w:val="-2"/>
          <w:sz w:val="30"/>
          <w:szCs w:val="30"/>
          <w:cs/>
        </w:rPr>
        <w:t>อีกทั้ง บริษัทมีภาระผูกพันบางประการตามที่ระบุ</w:t>
      </w:r>
      <w:r w:rsidRPr="001C62A9">
        <w:rPr>
          <w:rFonts w:ascii="Angsana New" w:hAnsi="Angsana New" w:hint="cs"/>
          <w:sz w:val="30"/>
          <w:szCs w:val="30"/>
          <w:cs/>
        </w:rPr>
        <w:t>ในสัญญา</w:t>
      </w:r>
      <w:r w:rsidRPr="00805FAE">
        <w:rPr>
          <w:rFonts w:ascii="Angsana New" w:hAnsi="Angsana New" w:hint="cs"/>
          <w:spacing w:val="-2"/>
          <w:sz w:val="30"/>
          <w:szCs w:val="30"/>
          <w:cs/>
        </w:rPr>
        <w:t xml:space="preserve"> ซึ่งรวมถึง</w:t>
      </w:r>
      <w:r w:rsidR="006A333B">
        <w:rPr>
          <w:rFonts w:ascii="Angsana New" w:hAnsi="Angsana New"/>
          <w:spacing w:val="-2"/>
          <w:sz w:val="30"/>
          <w:szCs w:val="30"/>
        </w:rPr>
        <w:br/>
      </w:r>
      <w:r w:rsidRPr="00805FAE">
        <w:rPr>
          <w:rFonts w:ascii="Angsana New" w:hAnsi="Angsana New" w:hint="cs"/>
          <w:spacing w:val="-2"/>
          <w:sz w:val="30"/>
          <w:szCs w:val="30"/>
          <w:cs/>
        </w:rPr>
        <w:t>การดำรงอัตราส่วนทางการเงิน</w:t>
      </w:r>
    </w:p>
    <w:p w14:paraId="0CB700D7" w14:textId="77777777" w:rsidR="00B753BA" w:rsidRPr="00D32726" w:rsidRDefault="00B753BA" w:rsidP="00FA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39"/>
        <w:gridCol w:w="272"/>
        <w:gridCol w:w="1439"/>
      </w:tblGrid>
      <w:tr w:rsidR="00B753BA" w:rsidRPr="00092909" w14:paraId="6BC628BD" w14:textId="77777777" w:rsidTr="00E4664C">
        <w:trPr>
          <w:tblHeader/>
        </w:trPr>
        <w:tc>
          <w:tcPr>
            <w:tcW w:w="3284" w:type="pct"/>
          </w:tcPr>
          <w:p w14:paraId="63A7F492" w14:textId="381FE724" w:rsidR="00B753BA" w:rsidRPr="000E434C" w:rsidRDefault="00B753BA" w:rsidP="00C4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6" w:type="pct"/>
            <w:gridSpan w:val="3"/>
          </w:tcPr>
          <w:p w14:paraId="3D5E7548" w14:textId="524EDD4C" w:rsidR="00B753BA" w:rsidRPr="000E434C" w:rsidRDefault="00B753BA" w:rsidP="009A7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0E434C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 w:eastAsia="en-US"/>
              </w:rPr>
              <w:t>และ</w:t>
            </w:r>
            <w:r w:rsidRPr="000E434C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5391F" w:rsidRPr="00092909" w14:paraId="2F428A67" w14:textId="77777777" w:rsidTr="00E4664C">
        <w:trPr>
          <w:tblHeader/>
        </w:trPr>
        <w:tc>
          <w:tcPr>
            <w:tcW w:w="3284" w:type="pct"/>
          </w:tcPr>
          <w:p w14:paraId="2C15D5D8" w14:textId="3BC2A508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5CB98A9F" w14:textId="262F3EDD" w:rsidR="0025391F" w:rsidRPr="000E434C" w:rsidRDefault="001C1202" w:rsidP="002539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1F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3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1F5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5507D6B8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28C52C55" w14:textId="2CF4D850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0E43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5391F" w:rsidRPr="00092909" w14:paraId="0E75E6BD" w14:textId="77777777" w:rsidTr="00E4664C">
        <w:trPr>
          <w:tblHeader/>
        </w:trPr>
        <w:tc>
          <w:tcPr>
            <w:tcW w:w="3284" w:type="pct"/>
          </w:tcPr>
          <w:p w14:paraId="26C45CDF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562BAD7A" w14:textId="23ACD80D" w:rsidR="0025391F" w:rsidRPr="000E434C" w:rsidRDefault="0025391F" w:rsidP="002539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1F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64AB12AF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11F8BCF6" w14:textId="2FA60522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2F1F5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25391F" w:rsidRPr="00092909" w14:paraId="0C64A696" w14:textId="77777777" w:rsidTr="00E4664C">
        <w:trPr>
          <w:tblHeader/>
        </w:trPr>
        <w:tc>
          <w:tcPr>
            <w:tcW w:w="3284" w:type="pct"/>
          </w:tcPr>
          <w:p w14:paraId="5C218B11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716" w:type="pct"/>
            <w:gridSpan w:val="3"/>
          </w:tcPr>
          <w:p w14:paraId="0DE1040A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F1F5E" w14:paraId="777F6594" w14:textId="77777777" w:rsidTr="00E4664C">
        <w:tc>
          <w:tcPr>
            <w:tcW w:w="3284" w:type="pct"/>
          </w:tcPr>
          <w:p w14:paraId="0C578FC1" w14:textId="4A257EE5" w:rsidR="002F1F5E" w:rsidRPr="000E434C" w:rsidRDefault="002F1F5E" w:rsidP="002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วงเงินกู้ยืมระยะสั้น</w:t>
            </w:r>
            <w:r w:rsidR="00E31835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จากสถาบันการเงินที่ยังไม่ได้เบิกใช้</w:t>
            </w:r>
          </w:p>
        </w:tc>
        <w:tc>
          <w:tcPr>
            <w:tcW w:w="784" w:type="pct"/>
          </w:tcPr>
          <w:p w14:paraId="163288A0" w14:textId="06748C68" w:rsidR="002F1F5E" w:rsidRPr="000E434C" w:rsidRDefault="00C84A99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223,347</w:t>
            </w:r>
          </w:p>
        </w:tc>
        <w:tc>
          <w:tcPr>
            <w:tcW w:w="148" w:type="pct"/>
          </w:tcPr>
          <w:p w14:paraId="2BB02DBB" w14:textId="77777777" w:rsidR="002F1F5E" w:rsidRPr="000E434C" w:rsidRDefault="002F1F5E" w:rsidP="002F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20D71CFA" w14:textId="35F3F61B" w:rsidR="002F1F5E" w:rsidRPr="000E434C" w:rsidRDefault="002F1F5E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146,631</w:t>
            </w:r>
          </w:p>
        </w:tc>
      </w:tr>
      <w:tr w:rsidR="002F1F5E" w:rsidRPr="00730C7C" w14:paraId="1BA304BA" w14:textId="77777777" w:rsidTr="00E4664C">
        <w:tc>
          <w:tcPr>
            <w:tcW w:w="3284" w:type="pct"/>
          </w:tcPr>
          <w:p w14:paraId="6D68D8E5" w14:textId="2B7BB40A" w:rsidR="002F1F5E" w:rsidRPr="000E434C" w:rsidRDefault="002F1F5E" w:rsidP="002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</w:t>
            </w:r>
            <w:r w:rsidR="00E31835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จากสถาบันการเงินที่ยังไม่ได้เบิกใช้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6A55CC63" w14:textId="1337EE6C" w:rsidR="002F1F5E" w:rsidRPr="000E434C" w:rsidRDefault="00C84A99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18,849</w:t>
            </w:r>
          </w:p>
        </w:tc>
        <w:tc>
          <w:tcPr>
            <w:tcW w:w="148" w:type="pct"/>
          </w:tcPr>
          <w:p w14:paraId="788EF443" w14:textId="77777777" w:rsidR="002F1F5E" w:rsidRPr="000E434C" w:rsidRDefault="002F1F5E" w:rsidP="002F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F3DA9AD" w14:textId="74F84E68" w:rsidR="002F1F5E" w:rsidRPr="000E434C" w:rsidRDefault="002F1F5E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18,849</w:t>
            </w:r>
          </w:p>
        </w:tc>
      </w:tr>
      <w:tr w:rsidR="002F1F5E" w:rsidRPr="00730C7C" w14:paraId="1968BF98" w14:textId="77777777" w:rsidTr="00E4664C">
        <w:tc>
          <w:tcPr>
            <w:tcW w:w="3284" w:type="pct"/>
          </w:tcPr>
          <w:p w14:paraId="57F913DC" w14:textId="77777777" w:rsidR="002F1F5E" w:rsidRPr="000E434C" w:rsidRDefault="002F1F5E" w:rsidP="002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97BB2EC" w14:textId="6D058A65" w:rsidR="002F1F5E" w:rsidRPr="000E434C" w:rsidRDefault="00C84A99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242,196</w:t>
            </w:r>
          </w:p>
        </w:tc>
        <w:tc>
          <w:tcPr>
            <w:tcW w:w="148" w:type="pct"/>
          </w:tcPr>
          <w:p w14:paraId="698BAC99" w14:textId="77777777" w:rsidR="002F1F5E" w:rsidRPr="000E434C" w:rsidRDefault="002F1F5E" w:rsidP="002F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E695182" w14:textId="0A5E1568" w:rsidR="002F1F5E" w:rsidRPr="000E434C" w:rsidRDefault="002F1F5E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165,480</w:t>
            </w:r>
          </w:p>
        </w:tc>
      </w:tr>
    </w:tbl>
    <w:p w14:paraId="70F4087C" w14:textId="5A1375E5" w:rsidR="00D32726" w:rsidRDefault="00E1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="00314FC2">
        <w:rPr>
          <w:rFonts w:asciiTheme="majorBidi" w:eastAsia="Calibri" w:hAnsiTheme="majorBidi" w:cstheme="majorBidi"/>
          <w:sz w:val="30"/>
          <w:szCs w:val="30"/>
        </w:rPr>
        <w:br/>
      </w:r>
      <w:r w:rsidR="00314FC2">
        <w:rPr>
          <w:rFonts w:asciiTheme="majorBidi" w:eastAsia="Calibri" w:hAnsiTheme="majorBidi" w:cstheme="majorBidi"/>
          <w:sz w:val="30"/>
          <w:szCs w:val="30"/>
        </w:rPr>
        <w:br/>
      </w:r>
      <w:r w:rsidR="00314FC2">
        <w:rPr>
          <w:rFonts w:asciiTheme="majorBidi" w:eastAsia="Calibri" w:hAnsiTheme="majorBidi" w:cstheme="majorBidi"/>
          <w:sz w:val="30"/>
          <w:szCs w:val="30"/>
        </w:rPr>
        <w:br/>
      </w:r>
    </w:p>
    <w:p w14:paraId="2EB2D2EA" w14:textId="4C37AF1A" w:rsidR="00826A95" w:rsidRDefault="002744A5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01916715" w14:textId="77777777" w:rsidR="002744A5" w:rsidRPr="00D32726" w:rsidRDefault="002744A5" w:rsidP="002744A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630"/>
        <w:gridCol w:w="1440"/>
        <w:gridCol w:w="270"/>
        <w:gridCol w:w="1440"/>
      </w:tblGrid>
      <w:tr w:rsidR="002744A5" w:rsidRPr="00A53885" w14:paraId="136592C3" w14:textId="77777777" w:rsidTr="00AA1ADC">
        <w:trPr>
          <w:cantSplit/>
          <w:trHeight w:val="99"/>
          <w:tblHeader/>
        </w:trPr>
        <w:tc>
          <w:tcPr>
            <w:tcW w:w="5400" w:type="dxa"/>
          </w:tcPr>
          <w:p w14:paraId="6D57F25F" w14:textId="77777777" w:rsidR="002744A5" w:rsidRPr="000E434C" w:rsidRDefault="002744A5" w:rsidP="001C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1FA0A64" w14:textId="77777777" w:rsidR="002744A5" w:rsidRPr="000E434C" w:rsidRDefault="002744A5" w:rsidP="001C230C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506D7D1D" w14:textId="15E975B0" w:rsidR="002744A5" w:rsidRPr="000E434C" w:rsidRDefault="00E4664C" w:rsidP="001C230C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E434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744A5" w:rsidRPr="00D1370C" w14:paraId="0D8AE2F0" w14:textId="77777777" w:rsidTr="00AA1ADC">
        <w:trPr>
          <w:cantSplit/>
          <w:trHeight w:val="302"/>
          <w:tblHeader/>
        </w:trPr>
        <w:tc>
          <w:tcPr>
            <w:tcW w:w="5400" w:type="dxa"/>
          </w:tcPr>
          <w:p w14:paraId="3ABBF26C" w14:textId="3DB37034" w:rsidR="00E96A95" w:rsidRPr="000E434C" w:rsidRDefault="001C1202" w:rsidP="00E96A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E43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77E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E43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C4972" w:rsidRPr="000E43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077E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0E43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77E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30" w:type="dxa"/>
          </w:tcPr>
          <w:p w14:paraId="574FD9D2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D643D29" w14:textId="7B7F9387" w:rsidR="002744A5" w:rsidRPr="000E434C" w:rsidRDefault="007E43CE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98B08A3" w14:textId="77777777" w:rsidR="002744A5" w:rsidRPr="000E434C" w:rsidRDefault="002744A5" w:rsidP="001C230C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D73EA3" w14:textId="37D005BE" w:rsidR="002744A5" w:rsidRPr="000E434C" w:rsidRDefault="007E43CE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2744A5" w:rsidRPr="00D1370C" w14:paraId="0F5C00E1" w14:textId="77777777" w:rsidTr="00AA1ADC">
        <w:trPr>
          <w:cantSplit/>
          <w:trHeight w:val="302"/>
          <w:tblHeader/>
        </w:trPr>
        <w:tc>
          <w:tcPr>
            <w:tcW w:w="5400" w:type="dxa"/>
          </w:tcPr>
          <w:p w14:paraId="2430BDFF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CF5AAF0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77ABA814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43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E43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E43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744A5" w:rsidRPr="00D1370C" w14:paraId="6C7D7847" w14:textId="77777777" w:rsidTr="00AA1ADC">
        <w:trPr>
          <w:cantSplit/>
          <w:trHeight w:val="302"/>
        </w:trPr>
        <w:tc>
          <w:tcPr>
            <w:tcW w:w="5400" w:type="dxa"/>
          </w:tcPr>
          <w:p w14:paraId="579A63B8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630" w:type="dxa"/>
          </w:tcPr>
          <w:p w14:paraId="58F07B95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CC1F8FE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79F766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A14D6B3" w14:textId="42868A62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1202" w:rsidRPr="00D1370C" w14:paraId="2E600AF2" w14:textId="77777777" w:rsidTr="00AA1ADC">
        <w:trPr>
          <w:cantSplit/>
          <w:trHeight w:val="302"/>
        </w:trPr>
        <w:tc>
          <w:tcPr>
            <w:tcW w:w="5400" w:type="dxa"/>
          </w:tcPr>
          <w:p w14:paraId="247C212C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เอเชีย</w:t>
            </w:r>
          </w:p>
        </w:tc>
        <w:tc>
          <w:tcPr>
            <w:tcW w:w="630" w:type="dxa"/>
          </w:tcPr>
          <w:p w14:paraId="491165AF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B76B61A" w14:textId="1F1B5919" w:rsidR="001C1202" w:rsidRPr="000E434C" w:rsidRDefault="007F7CEB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51,055</w:t>
            </w:r>
          </w:p>
        </w:tc>
        <w:tc>
          <w:tcPr>
            <w:tcW w:w="270" w:type="dxa"/>
          </w:tcPr>
          <w:p w14:paraId="5434E0E1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BA404FD" w14:textId="4396E474" w:rsidR="001C1202" w:rsidRPr="000E434C" w:rsidRDefault="00077E09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51,242</w:t>
            </w:r>
          </w:p>
        </w:tc>
      </w:tr>
      <w:tr w:rsidR="001C1202" w:rsidRPr="00D1370C" w14:paraId="54CB9DA1" w14:textId="77777777" w:rsidTr="00AA1ADC">
        <w:trPr>
          <w:cantSplit/>
          <w:trHeight w:val="302"/>
        </w:trPr>
        <w:tc>
          <w:tcPr>
            <w:tcW w:w="5400" w:type="dxa"/>
          </w:tcPr>
          <w:p w14:paraId="35909FC2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ออสเตรเลีย</w:t>
            </w:r>
          </w:p>
        </w:tc>
        <w:tc>
          <w:tcPr>
            <w:tcW w:w="630" w:type="dxa"/>
          </w:tcPr>
          <w:p w14:paraId="084DB803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898F919" w14:textId="49855B30" w:rsidR="001C1202" w:rsidRPr="000E434C" w:rsidRDefault="007F7CEB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8,130</w:t>
            </w:r>
          </w:p>
        </w:tc>
        <w:tc>
          <w:tcPr>
            <w:tcW w:w="270" w:type="dxa"/>
          </w:tcPr>
          <w:p w14:paraId="0F98FBCB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B0047B3" w14:textId="032B6FE2" w:rsidR="00077E09" w:rsidRPr="00077E09" w:rsidRDefault="00077E09" w:rsidP="00077E09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10,105</w:t>
            </w:r>
          </w:p>
        </w:tc>
      </w:tr>
      <w:tr w:rsidR="001C1202" w:rsidRPr="00D1370C" w14:paraId="0ED3DCE3" w14:textId="77777777" w:rsidTr="00AA1ADC">
        <w:trPr>
          <w:cantSplit/>
          <w:trHeight w:val="302"/>
        </w:trPr>
        <w:tc>
          <w:tcPr>
            <w:tcW w:w="5400" w:type="dxa"/>
          </w:tcPr>
          <w:p w14:paraId="226B1038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แอฟริกา</w:t>
            </w:r>
          </w:p>
        </w:tc>
        <w:tc>
          <w:tcPr>
            <w:tcW w:w="630" w:type="dxa"/>
          </w:tcPr>
          <w:p w14:paraId="0059E8F3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44A5306" w14:textId="1C0821FF" w:rsidR="001C1202" w:rsidRPr="000E434C" w:rsidRDefault="007F7CEB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5FCF1F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099941D" w14:textId="3F0CD0F7" w:rsidR="001C1202" w:rsidRPr="000E434C" w:rsidRDefault="00077E09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1,219</w:t>
            </w:r>
          </w:p>
        </w:tc>
      </w:tr>
      <w:tr w:rsidR="001C1202" w:rsidRPr="00D1370C" w14:paraId="05BAD6ED" w14:textId="77777777" w:rsidTr="00AA1ADC">
        <w:trPr>
          <w:cantSplit/>
          <w:trHeight w:val="302"/>
        </w:trPr>
        <w:tc>
          <w:tcPr>
            <w:tcW w:w="5400" w:type="dxa"/>
          </w:tcPr>
          <w:p w14:paraId="70CD9D88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1B216148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DD48E" w14:textId="3E339917" w:rsidR="001C1202" w:rsidRPr="000E434C" w:rsidRDefault="007F7CEB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59,185</w:t>
            </w:r>
          </w:p>
        </w:tc>
        <w:tc>
          <w:tcPr>
            <w:tcW w:w="270" w:type="dxa"/>
          </w:tcPr>
          <w:p w14:paraId="43F03DC7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7ECE3C" w14:textId="3595DD9D" w:rsidR="001C1202" w:rsidRPr="000E434C" w:rsidRDefault="00077E09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62,566</w:t>
            </w:r>
          </w:p>
        </w:tc>
      </w:tr>
      <w:tr w:rsidR="001C1202" w:rsidRPr="00D1370C" w14:paraId="02E033FE" w14:textId="77777777" w:rsidTr="00AA1ADC">
        <w:trPr>
          <w:cantSplit/>
          <w:trHeight w:val="302"/>
        </w:trPr>
        <w:tc>
          <w:tcPr>
            <w:tcW w:w="5400" w:type="dxa"/>
          </w:tcPr>
          <w:p w14:paraId="6BD3F0C7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ในประเทศ</w:t>
            </w:r>
          </w:p>
        </w:tc>
        <w:tc>
          <w:tcPr>
            <w:tcW w:w="630" w:type="dxa"/>
          </w:tcPr>
          <w:p w14:paraId="3CC8E25A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1A06B71" w14:textId="18DCD597" w:rsidR="001C1202" w:rsidRPr="000E434C" w:rsidRDefault="007F7CEB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151,138</w:t>
            </w:r>
          </w:p>
        </w:tc>
        <w:tc>
          <w:tcPr>
            <w:tcW w:w="270" w:type="dxa"/>
          </w:tcPr>
          <w:p w14:paraId="0246923D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864ECE0" w14:textId="563412FC" w:rsidR="001C1202" w:rsidRPr="000E434C" w:rsidRDefault="00077E09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158,211</w:t>
            </w:r>
          </w:p>
        </w:tc>
      </w:tr>
      <w:tr w:rsidR="001C1202" w:rsidRPr="00D1370C" w14:paraId="068D9A61" w14:textId="77777777" w:rsidTr="00AA1ADC">
        <w:trPr>
          <w:cantSplit/>
          <w:trHeight w:val="302"/>
        </w:trPr>
        <w:tc>
          <w:tcPr>
            <w:tcW w:w="5400" w:type="dxa"/>
          </w:tcPr>
          <w:p w14:paraId="6E373DA2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630" w:type="dxa"/>
          </w:tcPr>
          <w:p w14:paraId="5844700E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BB1C3" w14:textId="07E1536B" w:rsidR="001C1202" w:rsidRPr="000E434C" w:rsidRDefault="007F7CEB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210,323</w:t>
            </w:r>
          </w:p>
        </w:tc>
        <w:tc>
          <w:tcPr>
            <w:tcW w:w="270" w:type="dxa"/>
          </w:tcPr>
          <w:p w14:paraId="0E2F562B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9584F" w14:textId="62A1DB4E" w:rsidR="001C1202" w:rsidRPr="000E434C" w:rsidRDefault="00077E09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7E0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220,777</w:t>
            </w:r>
          </w:p>
        </w:tc>
      </w:tr>
      <w:tr w:rsidR="001C1202" w:rsidRPr="00BE4336" w14:paraId="31313EC9" w14:textId="77777777" w:rsidTr="00AA1ADC">
        <w:trPr>
          <w:cantSplit/>
          <w:trHeight w:val="287"/>
        </w:trPr>
        <w:tc>
          <w:tcPr>
            <w:tcW w:w="5400" w:type="dxa"/>
          </w:tcPr>
          <w:p w14:paraId="01684040" w14:textId="77777777" w:rsidR="001C1202" w:rsidRPr="000E434C" w:rsidRDefault="001C1202" w:rsidP="001C12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77595E5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15041FFA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A4B781F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1C4C2B99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1202" w:rsidRPr="00D1370C" w14:paraId="0D18B717" w14:textId="77777777" w:rsidTr="00AA1ADC">
        <w:trPr>
          <w:cantSplit/>
        </w:trPr>
        <w:tc>
          <w:tcPr>
            <w:tcW w:w="5400" w:type="dxa"/>
          </w:tcPr>
          <w:p w14:paraId="49427352" w14:textId="77777777" w:rsidR="001C1202" w:rsidRPr="000E434C" w:rsidRDefault="001C1202" w:rsidP="001C120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/>
                <w:sz w:val="30"/>
                <w:szCs w:val="30"/>
                <w:cs/>
              </w:rPr>
              <w:t>กำไรก่อน</w:t>
            </w:r>
            <w:r w:rsidRPr="000E434C">
              <w:rPr>
                <w:rFonts w:asciiTheme="majorBidi" w:hAnsiTheme="majorBidi" w:hint="cs"/>
                <w:sz w:val="30"/>
                <w:szCs w:val="30"/>
                <w:cs/>
              </w:rPr>
              <w:t>ดอกเบี้ย</w:t>
            </w:r>
            <w:r w:rsidRPr="000E434C">
              <w:rPr>
                <w:rFonts w:asciiTheme="majorBidi" w:hAnsiTheme="majorBidi"/>
                <w:sz w:val="30"/>
                <w:szCs w:val="30"/>
                <w:cs/>
              </w:rPr>
              <w:t xml:space="preserve"> ค่าใช้จ่ายภาษีเงินได้</w:t>
            </w:r>
          </w:p>
        </w:tc>
        <w:tc>
          <w:tcPr>
            <w:tcW w:w="630" w:type="dxa"/>
          </w:tcPr>
          <w:p w14:paraId="154EE383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E7AE073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1B0156AC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1D66D57C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1202" w:rsidRPr="00D1370C" w14:paraId="5D42525D" w14:textId="77777777" w:rsidTr="00AA1ADC">
        <w:trPr>
          <w:cantSplit/>
        </w:trPr>
        <w:tc>
          <w:tcPr>
            <w:tcW w:w="5400" w:type="dxa"/>
          </w:tcPr>
          <w:p w14:paraId="083493F3" w14:textId="77777777" w:rsidR="001C1202" w:rsidRPr="000E434C" w:rsidRDefault="001C1202" w:rsidP="001C1202">
            <w:pPr>
              <w:shd w:val="clear" w:color="auto" w:fill="FFFFFF"/>
              <w:spacing w:line="240" w:lineRule="auto"/>
              <w:ind w:right="-79" w:firstLine="195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 และค่าตัดจำหน่าย</w:t>
            </w:r>
            <w:r w:rsidRPr="000E434C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0E434C">
              <w:rPr>
                <w:rFonts w:asciiTheme="majorBidi" w:hAnsiTheme="majorBidi" w:cstheme="majorBidi"/>
                <w:sz w:val="30"/>
                <w:szCs w:val="30"/>
              </w:rPr>
              <w:t>EBITDA)</w:t>
            </w:r>
          </w:p>
        </w:tc>
        <w:tc>
          <w:tcPr>
            <w:tcW w:w="630" w:type="dxa"/>
          </w:tcPr>
          <w:p w14:paraId="641C734B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327FEFEB" w14:textId="166B2100" w:rsidR="001C1202" w:rsidRPr="000E434C" w:rsidRDefault="001915A5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32,778</w:t>
            </w:r>
          </w:p>
        </w:tc>
        <w:tc>
          <w:tcPr>
            <w:tcW w:w="270" w:type="dxa"/>
          </w:tcPr>
          <w:p w14:paraId="7123E4E2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9109C21" w14:textId="48C481CC" w:rsidR="001C1202" w:rsidRPr="000E434C" w:rsidRDefault="00077E09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29,516</w:t>
            </w:r>
          </w:p>
        </w:tc>
      </w:tr>
    </w:tbl>
    <w:p w14:paraId="24A689D2" w14:textId="77777777" w:rsidR="002054F5" w:rsidRDefault="002054F5" w:rsidP="00B3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1BA2629" w14:textId="7232DF1F" w:rsidR="00B3482D" w:rsidRDefault="00B3482D" w:rsidP="00B3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53885">
        <w:rPr>
          <w:rFonts w:asciiTheme="majorBidi" w:eastAsia="Calibri" w:hAnsiTheme="majorBidi" w:cstheme="majorBidi"/>
          <w:sz w:val="30"/>
          <w:szCs w:val="30"/>
          <w:cs/>
        </w:rPr>
        <w:t>รายได้</w:t>
      </w:r>
      <w:r w:rsidRPr="00F91312">
        <w:rPr>
          <w:rFonts w:ascii="Angsana New" w:hAnsi="Angsana New"/>
          <w:sz w:val="30"/>
          <w:szCs w:val="30"/>
          <w:cs/>
        </w:rPr>
        <w:t>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</w:t>
      </w:r>
      <w:r>
        <w:rPr>
          <w:rFonts w:ascii="Angsana New" w:hAnsi="Angsana New"/>
          <w:sz w:val="30"/>
          <w:szCs w:val="30"/>
          <w:cs/>
        </w:rPr>
        <w:br/>
      </w:r>
      <w:r w:rsidRPr="00F91312">
        <w:rPr>
          <w:rFonts w:ascii="Angsana New" w:hAnsi="Angsana New"/>
          <w:sz w:val="30"/>
          <w:szCs w:val="30"/>
          <w:cs/>
        </w:rPr>
        <w:t>การส่งมอบสินค้าให้กับลูกค้า</w:t>
      </w:r>
    </w:p>
    <w:p w14:paraId="72B7C577" w14:textId="639EDEFE" w:rsidR="00D32726" w:rsidRDefault="007B29C2" w:rsidP="00A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</w:p>
    <w:p w14:paraId="0BD0E384" w14:textId="2E6B2402" w:rsidR="007B29C2" w:rsidRDefault="007B29C2" w:rsidP="007B29C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กำไรต่อหุ้นขั้นพื้นฐาน</w:t>
      </w:r>
    </w:p>
    <w:p w14:paraId="7B48344A" w14:textId="77777777" w:rsidR="007B29C2" w:rsidRDefault="007B29C2" w:rsidP="00A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457A2DA" w14:textId="3CFBBAA8" w:rsidR="007B29C2" w:rsidRPr="002F7002" w:rsidRDefault="007B29C2" w:rsidP="007B2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7002">
        <w:rPr>
          <w:rFonts w:ascii="Angsana New" w:hAnsi="Angsana New"/>
          <w:sz w:val="30"/>
          <w:szCs w:val="30"/>
          <w:cs/>
        </w:rPr>
        <w:t xml:space="preserve"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กำไรต่อหุ้นปรับลดจึงมีจำนวนเท่ากันกับกำไรต่อหุ้นขั้นพื้นฐาน กำไรต่อหุ้นขั้นพื้นฐานสำหรับงวดสามเดือนสิ้นสุดวันที่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252DC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252DC0">
        <w:rPr>
          <w:rFonts w:ascii="Angsana New" w:hAnsi="Angsana New" w:hint="cs"/>
          <w:sz w:val="30"/>
          <w:szCs w:val="30"/>
          <w:cs/>
        </w:rPr>
        <w:t>มีนาคม</w:t>
      </w:r>
      <w:r w:rsidRPr="002F70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252DC0">
        <w:rPr>
          <w:rFonts w:ascii="Angsana New" w:hAnsi="Angsana New"/>
          <w:sz w:val="30"/>
          <w:szCs w:val="30"/>
        </w:rPr>
        <w:t>9</w:t>
      </w:r>
      <w:r w:rsidRPr="002F7002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252DC0">
        <w:rPr>
          <w:rFonts w:ascii="Angsana New" w:hAnsi="Angsana New"/>
          <w:sz w:val="30"/>
          <w:szCs w:val="30"/>
        </w:rPr>
        <w:t xml:space="preserve">8 </w:t>
      </w:r>
      <w:r w:rsidRPr="002F7002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โดยได้ปรับปรุงจำนวนหุ้นสามัญที่เปลี่ยนแปลงจาก</w:t>
      </w:r>
      <w:r w:rsidR="00331888">
        <w:rPr>
          <w:rFonts w:ascii="Angsana New" w:hAnsi="Angsana New" w:hint="cs"/>
          <w:sz w:val="30"/>
          <w:szCs w:val="30"/>
          <w:cs/>
        </w:rPr>
        <w:t>การอนุมัติ</w:t>
      </w:r>
      <w:r w:rsidRPr="002F7002">
        <w:rPr>
          <w:rFonts w:ascii="Angsana New" w:hAnsi="Angsana New"/>
          <w:sz w:val="30"/>
          <w:szCs w:val="30"/>
          <w:cs/>
        </w:rPr>
        <w:t>การเพิ่มทุนโดยการออกหุ้นปันผล</w:t>
      </w:r>
      <w:r w:rsidR="00331888">
        <w:rPr>
          <w:rFonts w:ascii="Angsana New" w:hAnsi="Angsana New" w:hint="cs"/>
          <w:sz w:val="30"/>
          <w:szCs w:val="30"/>
          <w:cs/>
        </w:rPr>
        <w:t xml:space="preserve">ภายหลังรอบระยะเวลารายงาน (ดูหมายเหตุข้อ </w:t>
      </w:r>
      <w:r w:rsidR="00331888">
        <w:rPr>
          <w:rFonts w:ascii="Angsana New" w:hAnsi="Angsana New"/>
          <w:sz w:val="30"/>
          <w:szCs w:val="30"/>
        </w:rPr>
        <w:t>8</w:t>
      </w:r>
      <w:r w:rsidR="00331888">
        <w:rPr>
          <w:rFonts w:ascii="Angsana New" w:hAnsi="Angsana New" w:hint="cs"/>
          <w:sz w:val="30"/>
          <w:szCs w:val="30"/>
          <w:cs/>
        </w:rPr>
        <w:t>)</w:t>
      </w:r>
      <w:r w:rsidRPr="002F7002">
        <w:rPr>
          <w:rFonts w:ascii="Angsana New" w:hAnsi="Angsana New"/>
          <w:sz w:val="30"/>
          <w:szCs w:val="30"/>
          <w:cs/>
        </w:rPr>
        <w:t xml:space="preserve"> ในการคำนวณกำไรต่อหุ้นของทุกงวดที่แสดงเปรียบเทียบ โดยถือเสมือนว่าได้มีการออกหุ้นปันผลดังกล่าวตั้งแต่วันเริ่มต้นของงวดแรกที่เสนอรายงาน โดยแสดงการคำนวณได้ดังนี้</w:t>
      </w:r>
    </w:p>
    <w:p w14:paraId="610F75BC" w14:textId="77777777" w:rsidR="007B29C2" w:rsidRPr="006212FB" w:rsidRDefault="007B29C2" w:rsidP="007B2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9"/>
        <w:gridCol w:w="256"/>
        <w:gridCol w:w="1174"/>
        <w:gridCol w:w="262"/>
        <w:gridCol w:w="1180"/>
        <w:gridCol w:w="260"/>
        <w:gridCol w:w="1178"/>
      </w:tblGrid>
      <w:tr w:rsidR="007B29C2" w:rsidRPr="00AA7991" w14:paraId="21CD4B99" w14:textId="77777777" w:rsidTr="000A6977">
        <w:trPr>
          <w:tblHeader/>
        </w:trPr>
        <w:tc>
          <w:tcPr>
            <w:tcW w:w="2036" w:type="pct"/>
          </w:tcPr>
          <w:p w14:paraId="2924A6E8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7E23E48D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203DFFF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29B50D55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B29C2" w:rsidRPr="00AA7991" w14:paraId="14AEE394" w14:textId="77777777" w:rsidTr="000A6977">
        <w:trPr>
          <w:tblHeader/>
        </w:trPr>
        <w:tc>
          <w:tcPr>
            <w:tcW w:w="2036" w:type="pct"/>
          </w:tcPr>
          <w:p w14:paraId="5BD9FEA1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550A3C5B" w14:textId="5555C93F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 w:rsidR="006D0F1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04BA4F0C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77269E" w14:textId="0F2856CC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D0F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4811827E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2C808CB" w14:textId="3D34AF52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 w:rsidR="006D0F1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F06389A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CB63228" w14:textId="33878A79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D0F1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B29C2" w:rsidRPr="00AA7991" w14:paraId="143ABC1F" w14:textId="77777777" w:rsidTr="000A6977">
        <w:trPr>
          <w:tblHeader/>
        </w:trPr>
        <w:tc>
          <w:tcPr>
            <w:tcW w:w="2036" w:type="pct"/>
          </w:tcPr>
          <w:p w14:paraId="145D5D57" w14:textId="77777777" w:rsidR="007B29C2" w:rsidRPr="00E41D1E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14:paraId="5CD28B66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B29C2" w:rsidRPr="00B36D11" w14:paraId="35C3A520" w14:textId="77777777" w:rsidTr="000A6977">
        <w:trPr>
          <w:trHeight w:val="362"/>
        </w:trPr>
        <w:tc>
          <w:tcPr>
            <w:tcW w:w="2036" w:type="pct"/>
          </w:tcPr>
          <w:p w14:paraId="3B87C0EA" w14:textId="0B3B67B8" w:rsidR="007B29C2" w:rsidRPr="001C6ACD" w:rsidRDefault="007B29C2" w:rsidP="000A6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vAlign w:val="bottom"/>
          </w:tcPr>
          <w:p w14:paraId="6200957E" w14:textId="068B3839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</w:t>
            </w:r>
            <w:r w:rsidR="007E1110">
              <w:rPr>
                <w:rFonts w:ascii="Angsana New" w:hAnsi="Angsana New"/>
                <w:sz w:val="30"/>
                <w:szCs w:val="30"/>
              </w:rPr>
              <w:t>9,001</w:t>
            </w:r>
          </w:p>
        </w:tc>
        <w:tc>
          <w:tcPr>
            <w:tcW w:w="138" w:type="pct"/>
            <w:vAlign w:val="bottom"/>
          </w:tcPr>
          <w:p w14:paraId="4B73DD5D" w14:textId="77777777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700036A" w14:textId="533A35EA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</w:t>
            </w:r>
            <w:r w:rsidR="00820FD5">
              <w:rPr>
                <w:rFonts w:ascii="Angsana New" w:hAnsi="Angsana New"/>
                <w:sz w:val="30"/>
                <w:szCs w:val="30"/>
              </w:rPr>
              <w:t>5,698</w:t>
            </w:r>
          </w:p>
        </w:tc>
        <w:tc>
          <w:tcPr>
            <w:tcW w:w="141" w:type="pct"/>
            <w:vAlign w:val="bottom"/>
          </w:tcPr>
          <w:p w14:paraId="168FD00E" w14:textId="77777777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62D54B2" w14:textId="2CD4D817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</w:t>
            </w:r>
            <w:r w:rsidR="00820FD5">
              <w:rPr>
                <w:rFonts w:ascii="Angsana New" w:hAnsi="Angsana New"/>
                <w:sz w:val="30"/>
                <w:szCs w:val="30"/>
              </w:rPr>
              <w:t>8,810</w:t>
            </w:r>
          </w:p>
        </w:tc>
        <w:tc>
          <w:tcPr>
            <w:tcW w:w="140" w:type="pct"/>
            <w:vAlign w:val="bottom"/>
          </w:tcPr>
          <w:p w14:paraId="3416FF91" w14:textId="77777777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1571B6A" w14:textId="71BBFE3E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</w:t>
            </w:r>
            <w:r w:rsidR="00820FD5">
              <w:rPr>
                <w:rFonts w:ascii="Angsana New" w:hAnsi="Angsana New"/>
                <w:sz w:val="30"/>
                <w:szCs w:val="30"/>
              </w:rPr>
              <w:t>5,876</w:t>
            </w:r>
          </w:p>
        </w:tc>
      </w:tr>
      <w:tr w:rsidR="007B29C2" w:rsidRPr="00B36D11" w14:paraId="21A0E079" w14:textId="77777777" w:rsidTr="000A6977">
        <w:trPr>
          <w:trHeight w:val="362"/>
        </w:trPr>
        <w:tc>
          <w:tcPr>
            <w:tcW w:w="2036" w:type="pct"/>
          </w:tcPr>
          <w:p w14:paraId="2DA27A98" w14:textId="77777777" w:rsidR="007B29C2" w:rsidRPr="001C6ACD" w:rsidRDefault="007B29C2" w:rsidP="000A6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vAlign w:val="bottom"/>
          </w:tcPr>
          <w:p w14:paraId="4D45D503" w14:textId="7393ED4C" w:rsidR="007B29C2" w:rsidRPr="005376EB" w:rsidRDefault="007E1110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</w:t>
            </w:r>
            <w:r w:rsidR="00585027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38" w:type="pct"/>
            <w:vAlign w:val="bottom"/>
          </w:tcPr>
          <w:p w14:paraId="0B09ABFC" w14:textId="77777777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D179880" w14:textId="738B509F" w:rsidR="007B29C2" w:rsidRPr="005376EB" w:rsidRDefault="00B06259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7B29C2" w:rsidRPr="005376EB">
              <w:rPr>
                <w:rFonts w:ascii="Angsana New" w:hAnsi="Angsana New"/>
                <w:sz w:val="30"/>
                <w:szCs w:val="30"/>
              </w:rPr>
              <w:t>,</w:t>
            </w:r>
            <w:r w:rsidR="00585027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41" w:type="pct"/>
            <w:vAlign w:val="bottom"/>
          </w:tcPr>
          <w:p w14:paraId="5D421195" w14:textId="77777777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AA96BFA" w14:textId="0B00FEC7" w:rsidR="007B29C2" w:rsidRPr="005376EB" w:rsidRDefault="00B06259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7B29C2" w:rsidRPr="005376EB">
              <w:rPr>
                <w:rFonts w:ascii="Angsana New" w:hAnsi="Angsana New"/>
                <w:sz w:val="30"/>
                <w:szCs w:val="30"/>
              </w:rPr>
              <w:t>,</w:t>
            </w:r>
            <w:r w:rsidR="00585027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40" w:type="pct"/>
            <w:vAlign w:val="bottom"/>
          </w:tcPr>
          <w:p w14:paraId="60A03068" w14:textId="77777777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C6DF6C5" w14:textId="1AB1D4BE" w:rsidR="007B29C2" w:rsidRPr="005376EB" w:rsidRDefault="00B06259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7B29C2" w:rsidRPr="005376EB">
              <w:rPr>
                <w:rFonts w:ascii="Angsana New" w:hAnsi="Angsana New"/>
                <w:sz w:val="30"/>
                <w:szCs w:val="30"/>
              </w:rPr>
              <w:t>,</w:t>
            </w:r>
            <w:r w:rsidR="00585027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7B29C2" w:rsidRPr="00AA7991" w14:paraId="4828412E" w14:textId="77777777" w:rsidTr="000A6977">
        <w:tc>
          <w:tcPr>
            <w:tcW w:w="2036" w:type="pct"/>
          </w:tcPr>
          <w:p w14:paraId="33D05401" w14:textId="77777777" w:rsidR="007B29C2" w:rsidRPr="00AA7991" w:rsidRDefault="007B29C2" w:rsidP="000A6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5A33803B" w14:textId="4E677696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E1110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38" w:type="pct"/>
            <w:vAlign w:val="bottom"/>
          </w:tcPr>
          <w:p w14:paraId="04CB376C" w14:textId="77777777" w:rsidR="007B29C2" w:rsidRPr="005376EB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0319D180" w14:textId="53815262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300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1086D5DF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1FC79299" w14:textId="44E47AAB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001C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0" w:type="pct"/>
            <w:vAlign w:val="bottom"/>
          </w:tcPr>
          <w:p w14:paraId="464FC61B" w14:textId="77777777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14:paraId="7D6FE16E" w14:textId="7ADF1F4B" w:rsidR="007B29C2" w:rsidRPr="00AA7991" w:rsidRDefault="007B29C2" w:rsidP="000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300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03CB77A" w14:textId="77777777" w:rsidR="007B29C2" w:rsidRDefault="007B29C2" w:rsidP="00A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AD06C2A" w14:textId="7F0D5F05" w:rsidR="00E41D1E" w:rsidRDefault="002E5881" w:rsidP="002E588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2E5881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</w:t>
      </w:r>
      <w:r w:rsidRPr="00302607">
        <w:rPr>
          <w:rFonts w:ascii="Angsana New" w:hAnsi="Angsana New"/>
          <w:sz w:val="30"/>
          <w:szCs w:val="30"/>
          <w:u w:val="none"/>
          <w:cs/>
          <w:lang w:val="th-TH"/>
        </w:rPr>
        <w:t>การเงิน</w:t>
      </w:r>
    </w:p>
    <w:p w14:paraId="65702C2D" w14:textId="77777777" w:rsidR="002E5881" w:rsidRPr="006212FB" w:rsidRDefault="002E5881" w:rsidP="0045239F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0101C19" w14:textId="77777777" w:rsidR="0045239F" w:rsidRPr="00171679" w:rsidRDefault="0045239F" w:rsidP="00452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7167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6321AF" w14:textId="77777777" w:rsidR="0045239F" w:rsidRPr="00F7149C" w:rsidRDefault="0045239F" w:rsidP="002E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DEDE4" w14:textId="52430D04" w:rsidR="00E41D1E" w:rsidRPr="002E5881" w:rsidRDefault="002E5881" w:rsidP="0062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E41D1E" w:rsidRPr="002E5881" w:rsidSect="0030027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  <w:r w:rsidRPr="002E588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AC5EFE">
        <w:rPr>
          <w:rFonts w:ascii="Angsana New" w:hAnsi="Angsana New"/>
          <w:sz w:val="30"/>
          <w:szCs w:val="30"/>
          <w:cs/>
        </w:rPr>
        <w:br/>
      </w:r>
      <w:r w:rsidRPr="002E5881">
        <w:rPr>
          <w:rFonts w:ascii="Angsana New" w:hAnsi="Angsana New"/>
          <w:sz w:val="30"/>
          <w:szCs w:val="30"/>
          <w:cs/>
        </w:rPr>
        <w:t>ทางกา</w:t>
      </w:r>
      <w:r w:rsidR="00AC5EFE">
        <w:rPr>
          <w:rFonts w:ascii="Angsana New" w:hAnsi="Angsana New" w:hint="cs"/>
          <w:sz w:val="30"/>
          <w:szCs w:val="30"/>
          <w:cs/>
        </w:rPr>
        <w:t>ร</w:t>
      </w:r>
      <w:r w:rsidRPr="002E5881">
        <w:rPr>
          <w:rFonts w:ascii="Angsana New" w:hAnsi="Angsana New"/>
          <w:sz w:val="30"/>
          <w:szCs w:val="30"/>
          <w:cs/>
        </w:rPr>
        <w:t>เงินที่วัดมูลค่าด้วยราคาทุนตัดจำหน่ายหากมูลค่าตามบัญชีใกล้เคียงกับมูลค่ายุติธรรมอย่างสมเหตุส</w:t>
      </w:r>
      <w:r w:rsidR="00D369B2">
        <w:rPr>
          <w:rFonts w:ascii="Angsana New" w:hAnsi="Angsana New" w:hint="cs"/>
          <w:sz w:val="30"/>
          <w:szCs w:val="30"/>
          <w:cs/>
        </w:rPr>
        <w:t>มผล</w:t>
      </w:r>
    </w:p>
    <w:tbl>
      <w:tblPr>
        <w:tblW w:w="144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70"/>
        <w:gridCol w:w="270"/>
        <w:gridCol w:w="1710"/>
        <w:gridCol w:w="270"/>
        <w:gridCol w:w="1710"/>
        <w:gridCol w:w="270"/>
        <w:gridCol w:w="1620"/>
        <w:gridCol w:w="270"/>
        <w:gridCol w:w="1620"/>
        <w:gridCol w:w="270"/>
        <w:gridCol w:w="1620"/>
      </w:tblGrid>
      <w:tr w:rsidR="00F1661F" w:rsidRPr="00950F1A" w14:paraId="3018FB4E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6897CA39" w14:textId="58306D09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2235D289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9"/>
          </w:tcPr>
          <w:p w14:paraId="5D038D70" w14:textId="1C22C6B6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1661F" w:rsidRPr="00950F1A" w14:paraId="061E6221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496D9CC7" w14:textId="77777777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24560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460565A5" w14:textId="15C22040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81944A1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5182EC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1661F" w:rsidRPr="00950F1A" w14:paraId="630BE25F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56A7331A" w14:textId="77777777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03F3D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7266FC58" w14:textId="017B112B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</w:t>
            </w:r>
          </w:p>
        </w:tc>
        <w:tc>
          <w:tcPr>
            <w:tcW w:w="270" w:type="dxa"/>
            <w:vAlign w:val="bottom"/>
          </w:tcPr>
          <w:p w14:paraId="73EBBF77" w14:textId="77777777" w:rsidR="00F1661F" w:rsidRPr="00F1661F" w:rsidRDefault="00F1661F" w:rsidP="008C523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1D300B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8C8DA8F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C755B24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D3660F2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A322145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1661F" w:rsidRPr="00950F1A" w14:paraId="27DF672C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59F8355F" w14:textId="77777777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455B4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6F8AC36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CF37AF1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ผ่าน</w:t>
            </w:r>
            <w:r w:rsidRPr="00F1661F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270" w:type="dxa"/>
          </w:tcPr>
          <w:p w14:paraId="53C05BE5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ADF006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081FE1E4" w14:textId="77777777" w:rsidR="00F1661F" w:rsidRPr="00F1661F" w:rsidRDefault="00F1661F" w:rsidP="008C523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299336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8015EF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7A566ED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</w:t>
            </w:r>
          </w:p>
        </w:tc>
        <w:tc>
          <w:tcPr>
            <w:tcW w:w="270" w:type="dxa"/>
          </w:tcPr>
          <w:p w14:paraId="0F6A5E3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EAD9F86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5CDCA51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2D78255" w14:textId="38306BE5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</w:t>
            </w:r>
            <w:r w:rsidRPr="00F1661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วม</w:t>
            </w:r>
          </w:p>
        </w:tc>
      </w:tr>
      <w:tr w:rsidR="00F1661F" w:rsidRPr="00950F1A" w14:paraId="0E7C2841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6D30B569" w14:textId="77777777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C5C15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0" w:type="dxa"/>
            <w:gridSpan w:val="9"/>
          </w:tcPr>
          <w:p w14:paraId="7A908937" w14:textId="5066492D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661F" w:rsidRPr="00950F1A" w14:paraId="059AAF57" w14:textId="77777777" w:rsidTr="00F1661F">
        <w:trPr>
          <w:trHeight w:val="261"/>
        </w:trPr>
        <w:tc>
          <w:tcPr>
            <w:tcW w:w="4770" w:type="dxa"/>
          </w:tcPr>
          <w:p w14:paraId="4D6D3023" w14:textId="7CC4F6F0" w:rsidR="00F1661F" w:rsidRPr="00F1661F" w:rsidRDefault="00F1661F" w:rsidP="00B63B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66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0DC9E81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5AB9BB5D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2255CC68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0CA98C42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5F7682BC" w14:textId="77777777" w:rsidR="00F1661F" w:rsidRPr="00F1661F" w:rsidRDefault="00F1661F" w:rsidP="00B63B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6082606E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04BA38A7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71C063A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0927DBAE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</w:tcPr>
          <w:p w14:paraId="59235862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3D5B734A" w14:textId="77777777" w:rsidTr="00F1661F">
        <w:trPr>
          <w:trHeight w:val="261"/>
        </w:trPr>
        <w:tc>
          <w:tcPr>
            <w:tcW w:w="4770" w:type="dxa"/>
          </w:tcPr>
          <w:p w14:paraId="53A31633" w14:textId="4CE17052" w:rsidR="00F1661F" w:rsidRPr="00F1661F" w:rsidRDefault="00F1661F" w:rsidP="00B63B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32978476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79C165DA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0B6D44E0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523DC3D0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268DEE50" w14:textId="77777777" w:rsidR="00F1661F" w:rsidRPr="00F1661F" w:rsidRDefault="00F1661F" w:rsidP="00B63B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2DFC2E2F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3E84809D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C46E212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465BC0FA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</w:tcPr>
          <w:p w14:paraId="49071B26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0121002A" w14:textId="77777777" w:rsidTr="00F1661F">
        <w:trPr>
          <w:trHeight w:val="261"/>
        </w:trPr>
        <w:tc>
          <w:tcPr>
            <w:tcW w:w="4770" w:type="dxa"/>
          </w:tcPr>
          <w:p w14:paraId="201B07C4" w14:textId="32C8A642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805B428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1DDD4716" w14:textId="0EF136CD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CFCE7B1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5C751F05" w14:textId="475CC4D2" w:rsidR="00F1661F" w:rsidRPr="00F1661F" w:rsidRDefault="00F1661F" w:rsidP="00EF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(70,191)</w:t>
            </w:r>
          </w:p>
        </w:tc>
        <w:tc>
          <w:tcPr>
            <w:tcW w:w="270" w:type="dxa"/>
          </w:tcPr>
          <w:p w14:paraId="1433FC94" w14:textId="77777777" w:rsidR="00F1661F" w:rsidRPr="00F1661F" w:rsidRDefault="00F1661F" w:rsidP="00F166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6D739D" w14:textId="4305883C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(70,191)</w:t>
            </w:r>
          </w:p>
        </w:tc>
        <w:tc>
          <w:tcPr>
            <w:tcW w:w="270" w:type="dxa"/>
          </w:tcPr>
          <w:p w14:paraId="66F90A33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B094142" w14:textId="17B58C3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(70,220)</w:t>
            </w:r>
          </w:p>
        </w:tc>
        <w:tc>
          <w:tcPr>
            <w:tcW w:w="270" w:type="dxa"/>
          </w:tcPr>
          <w:p w14:paraId="2D196F0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43C5F2C1" w14:textId="12A23BE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(70,220)</w:t>
            </w:r>
          </w:p>
        </w:tc>
      </w:tr>
      <w:tr w:rsidR="00F1661F" w:rsidRPr="00950F1A" w14:paraId="51D906F1" w14:textId="77777777" w:rsidTr="00F1661F">
        <w:trPr>
          <w:trHeight w:val="261"/>
        </w:trPr>
        <w:tc>
          <w:tcPr>
            <w:tcW w:w="4770" w:type="dxa"/>
          </w:tcPr>
          <w:p w14:paraId="48AE90E9" w14:textId="6411C550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*</w:t>
            </w:r>
          </w:p>
        </w:tc>
        <w:tc>
          <w:tcPr>
            <w:tcW w:w="270" w:type="dxa"/>
          </w:tcPr>
          <w:p w14:paraId="6BFA2065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75B9B627" w14:textId="578A633A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459</w:t>
            </w:r>
          </w:p>
        </w:tc>
        <w:tc>
          <w:tcPr>
            <w:tcW w:w="270" w:type="dxa"/>
          </w:tcPr>
          <w:p w14:paraId="708DF2E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4C4D23E4" w14:textId="6A0C647E" w:rsidR="00F1661F" w:rsidRPr="00F1661F" w:rsidRDefault="00F1661F" w:rsidP="00EF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66B260" w14:textId="77777777" w:rsidR="00F1661F" w:rsidRPr="00EF3F0C" w:rsidRDefault="00F1661F" w:rsidP="00EF3F0C">
            <w:pPr>
              <w:tabs>
                <w:tab w:val="decimal" w:pos="595"/>
                <w:tab w:val="decimal" w:pos="12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6CD5F0D4" w14:textId="20ADF95F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459</w:t>
            </w:r>
          </w:p>
        </w:tc>
        <w:tc>
          <w:tcPr>
            <w:tcW w:w="270" w:type="dxa"/>
          </w:tcPr>
          <w:p w14:paraId="6684DAB1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11C6A4E0" w14:textId="3E7D6073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459</w:t>
            </w:r>
          </w:p>
        </w:tc>
        <w:tc>
          <w:tcPr>
            <w:tcW w:w="270" w:type="dxa"/>
          </w:tcPr>
          <w:p w14:paraId="0CAFE06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24147CE" w14:textId="712CE73A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459</w:t>
            </w:r>
          </w:p>
        </w:tc>
      </w:tr>
      <w:tr w:rsidR="00F1661F" w:rsidRPr="00950F1A" w14:paraId="11B34942" w14:textId="77777777" w:rsidTr="00F1661F">
        <w:trPr>
          <w:trHeight w:val="261"/>
        </w:trPr>
        <w:tc>
          <w:tcPr>
            <w:tcW w:w="4770" w:type="dxa"/>
          </w:tcPr>
          <w:p w14:paraId="2DA67137" w14:textId="77777777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522784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1BC2D94F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D1763D3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048FAC0E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16C84651" w14:textId="77777777" w:rsidR="00F1661F" w:rsidRPr="00F1661F" w:rsidRDefault="00F1661F" w:rsidP="00F166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1C3E51DE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DD76D38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6C85C054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62303F30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</w:tcPr>
          <w:p w14:paraId="6FF50B32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1C4E65BF" w14:textId="77777777" w:rsidTr="00F1661F">
        <w:trPr>
          <w:trHeight w:val="261"/>
        </w:trPr>
        <w:tc>
          <w:tcPr>
            <w:tcW w:w="4770" w:type="dxa"/>
          </w:tcPr>
          <w:p w14:paraId="61ADD8EE" w14:textId="2F6BF988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5680D75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63D92A07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D2E374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68B8EDDD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198A1F23" w14:textId="77777777" w:rsidR="00F1661F" w:rsidRPr="00F1661F" w:rsidRDefault="00F1661F" w:rsidP="00F166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62D9521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462FF88E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395F2725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26D7BD4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</w:tcPr>
          <w:p w14:paraId="0D342F23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150AFA16" w14:textId="77777777" w:rsidTr="00F1661F">
        <w:trPr>
          <w:trHeight w:val="261"/>
        </w:trPr>
        <w:tc>
          <w:tcPr>
            <w:tcW w:w="4770" w:type="dxa"/>
          </w:tcPr>
          <w:p w14:paraId="06A20E35" w14:textId="60E29820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207B51D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CBBD34E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CA632E6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BC98E24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5EE8ED" w14:textId="77777777" w:rsidR="00F1661F" w:rsidRPr="00F1661F" w:rsidRDefault="00F1661F" w:rsidP="00F166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0A1A8AAB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668EF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2334761D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EA3EF7B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62271D52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32A3B473" w14:textId="77777777" w:rsidTr="00F1661F">
        <w:trPr>
          <w:trHeight w:val="261"/>
        </w:trPr>
        <w:tc>
          <w:tcPr>
            <w:tcW w:w="4770" w:type="dxa"/>
          </w:tcPr>
          <w:p w14:paraId="124BDEAA" w14:textId="77777777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3A9E12D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27301E6A" w14:textId="78000C85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BA2A5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1CEEFE4" w14:textId="55A2E9B5" w:rsidR="00F1661F" w:rsidRPr="00F1661F" w:rsidRDefault="00F1661F" w:rsidP="00EF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3F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(87,681)</w:t>
            </w:r>
          </w:p>
        </w:tc>
        <w:tc>
          <w:tcPr>
            <w:tcW w:w="270" w:type="dxa"/>
          </w:tcPr>
          <w:p w14:paraId="5AD5D99D" w14:textId="77777777" w:rsidR="00F1661F" w:rsidRPr="00EF3F0C" w:rsidRDefault="00F1661F" w:rsidP="00EF3F0C">
            <w:pPr>
              <w:tabs>
                <w:tab w:val="decimal" w:pos="595"/>
                <w:tab w:val="decimal" w:pos="12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590A496E" w14:textId="1F997339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(87,681)</w:t>
            </w:r>
          </w:p>
        </w:tc>
        <w:tc>
          <w:tcPr>
            <w:tcW w:w="270" w:type="dxa"/>
          </w:tcPr>
          <w:p w14:paraId="7AAFE24A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48892F36" w14:textId="0E4AD7E0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(87,636)</w:t>
            </w:r>
          </w:p>
        </w:tc>
        <w:tc>
          <w:tcPr>
            <w:tcW w:w="270" w:type="dxa"/>
          </w:tcPr>
          <w:p w14:paraId="51E50E0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B58BD9F" w14:textId="032B1C4A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(87,636)</w:t>
            </w:r>
          </w:p>
        </w:tc>
      </w:tr>
      <w:tr w:rsidR="00F1661F" w:rsidRPr="00950F1A" w14:paraId="3E4D8432" w14:textId="77777777" w:rsidTr="00F1661F">
        <w:trPr>
          <w:trHeight w:val="261"/>
        </w:trPr>
        <w:tc>
          <w:tcPr>
            <w:tcW w:w="4770" w:type="dxa"/>
          </w:tcPr>
          <w:p w14:paraId="4D4E7558" w14:textId="5CC97A11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*</w:t>
            </w:r>
          </w:p>
        </w:tc>
        <w:tc>
          <w:tcPr>
            <w:tcW w:w="270" w:type="dxa"/>
          </w:tcPr>
          <w:p w14:paraId="55F89B71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3D701C29" w14:textId="3BCC6CFE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270" w:type="dxa"/>
          </w:tcPr>
          <w:p w14:paraId="10F53022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2AC47FDF" w14:textId="6189E4E8" w:rsidR="00F1661F" w:rsidRPr="00EF3F0C" w:rsidRDefault="00F1661F" w:rsidP="00EF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3F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F6A68C0" w14:textId="77777777" w:rsidR="00F1661F" w:rsidRPr="00EF3F0C" w:rsidRDefault="00F1661F" w:rsidP="00EF3F0C">
            <w:pPr>
              <w:tabs>
                <w:tab w:val="decimal" w:pos="595"/>
                <w:tab w:val="decimal" w:pos="12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40416651" w14:textId="777D85C3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270" w:type="dxa"/>
          </w:tcPr>
          <w:p w14:paraId="27FEFFBA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CA5554A" w14:textId="1470C85B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270" w:type="dxa"/>
          </w:tcPr>
          <w:p w14:paraId="6DC5E61A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C1954C7" w14:textId="2D5A2EF4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</w:tr>
    </w:tbl>
    <w:p w14:paraId="4C76F6E3" w14:textId="77777777" w:rsidR="002B54E0" w:rsidRPr="006F7E1A" w:rsidRDefault="002B54E0" w:rsidP="002B54E0">
      <w:pPr>
        <w:ind w:right="2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881587" w14:textId="00BC15A8" w:rsidR="00325FF4" w:rsidRPr="00F1661F" w:rsidRDefault="00325FF4" w:rsidP="002E5881">
      <w:pPr>
        <w:tabs>
          <w:tab w:val="clear" w:pos="454"/>
        </w:tabs>
        <w:spacing w:line="240" w:lineRule="auto"/>
        <w:ind w:left="630" w:right="87"/>
        <w:jc w:val="thaiDistribute"/>
        <w:rPr>
          <w:rFonts w:asciiTheme="majorBidi" w:hAnsiTheme="majorBidi" w:cstheme="majorBidi"/>
          <w:sz w:val="30"/>
          <w:szCs w:val="30"/>
        </w:rPr>
      </w:pPr>
      <w:r w:rsidRPr="00F1661F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F1661F">
        <w:rPr>
          <w:rFonts w:asciiTheme="majorBidi" w:hAnsiTheme="majorBidi" w:cstheme="majorBidi"/>
          <w:sz w:val="30"/>
          <w:szCs w:val="30"/>
          <w:cs/>
        </w:rPr>
        <w:t>สัญญาซื้อขายเงินตราต่างประเทศล่วงหน้าวัดมูลค่าด้วยมูลค่ายุติธรรมในงบฐานะการเงินด้วยราคาตลาด</w:t>
      </w:r>
    </w:p>
    <w:p w14:paraId="4C282CCF" w14:textId="77777777" w:rsidR="002B54E0" w:rsidRPr="006F7E1A" w:rsidRDefault="002B54E0" w:rsidP="002B54E0">
      <w:pPr>
        <w:ind w:right="2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577F56" w14:textId="0D8D65C2" w:rsidR="00874E15" w:rsidRPr="006F7E1A" w:rsidRDefault="00874E15" w:rsidP="00BE1A02">
      <w:pPr>
        <w:tabs>
          <w:tab w:val="clear" w:pos="454"/>
        </w:tabs>
        <w:spacing w:line="240" w:lineRule="auto"/>
        <w:ind w:left="630" w:right="87"/>
        <w:jc w:val="thaiDistribute"/>
        <w:rPr>
          <w:rFonts w:asciiTheme="majorBidi" w:hAnsiTheme="majorBidi" w:cstheme="majorBidi"/>
          <w:sz w:val="24"/>
          <w:szCs w:val="24"/>
          <w:cs/>
        </w:rPr>
        <w:sectPr w:rsidR="00874E15" w:rsidRPr="006F7E1A" w:rsidSect="006E7E03">
          <w:headerReference w:type="default" r:id="rId13"/>
          <w:foot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pgNumType w:start="21"/>
          <w:cols w:space="720"/>
          <w:docGrid w:linePitch="360"/>
        </w:sectPr>
      </w:pPr>
    </w:p>
    <w:p w14:paraId="5789D425" w14:textId="44B397B3" w:rsidR="00277140" w:rsidRDefault="00277140" w:rsidP="00732D9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0E8A8B14" w14:textId="77777777" w:rsidR="00277140" w:rsidRPr="0063777C" w:rsidRDefault="00277140" w:rsidP="00277140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86"/>
        <w:gridCol w:w="272"/>
        <w:gridCol w:w="1153"/>
      </w:tblGrid>
      <w:tr w:rsidR="00277140" w:rsidRPr="006A35D3" w14:paraId="3A28695C" w14:textId="77777777" w:rsidTr="003C38DC">
        <w:trPr>
          <w:tblHeader/>
        </w:trPr>
        <w:tc>
          <w:tcPr>
            <w:tcW w:w="3578" w:type="pct"/>
          </w:tcPr>
          <w:p w14:paraId="341A06D6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6584FE9B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325F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br/>
              <w:t>งบการเงินเฉพาะกิจการ</w:t>
            </w:r>
          </w:p>
        </w:tc>
      </w:tr>
      <w:tr w:rsidR="00277140" w:rsidRPr="006A35D3" w14:paraId="2BD66031" w14:textId="77777777" w:rsidTr="003C38DC">
        <w:trPr>
          <w:tblHeader/>
        </w:trPr>
        <w:tc>
          <w:tcPr>
            <w:tcW w:w="3578" w:type="pct"/>
          </w:tcPr>
          <w:p w14:paraId="3B5EBB39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C415A84" w14:textId="7DD166A7" w:rsidR="00277140" w:rsidRPr="00325FF4" w:rsidRDefault="00F201F5" w:rsidP="003C38D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304E44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304E4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23A4781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0D5F9A2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325FF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77140" w:rsidRPr="006A35D3" w14:paraId="3C6F36BD" w14:textId="77777777" w:rsidTr="003C38DC">
        <w:trPr>
          <w:tblHeader/>
        </w:trPr>
        <w:tc>
          <w:tcPr>
            <w:tcW w:w="3578" w:type="pct"/>
          </w:tcPr>
          <w:p w14:paraId="5A351550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417F776A" w14:textId="5EDEAF4E" w:rsidR="00277140" w:rsidRPr="00325FF4" w:rsidRDefault="00277140" w:rsidP="003C38D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F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E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5214FB78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9FFFBE5" w14:textId="61498D76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304E4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277140" w:rsidRPr="006A35D3" w14:paraId="05E0AE42" w14:textId="77777777" w:rsidTr="00325FF4">
        <w:trPr>
          <w:trHeight w:val="281"/>
          <w:tblHeader/>
        </w:trPr>
        <w:tc>
          <w:tcPr>
            <w:tcW w:w="3578" w:type="pct"/>
          </w:tcPr>
          <w:p w14:paraId="1193D37E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22" w:type="pct"/>
            <w:gridSpan w:val="3"/>
          </w:tcPr>
          <w:p w14:paraId="6F2552A6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77140" w:rsidRPr="006A35D3" w14:paraId="5C87300C" w14:textId="77777777" w:rsidTr="00C16662">
        <w:tc>
          <w:tcPr>
            <w:tcW w:w="3578" w:type="pct"/>
          </w:tcPr>
          <w:p w14:paraId="1789C883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2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6" w:type="pct"/>
          </w:tcPr>
          <w:p w14:paraId="1BDDF55A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D1A342B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150317B" w14:textId="77777777" w:rsidR="00277140" w:rsidRPr="00325FF4" w:rsidRDefault="00277140" w:rsidP="003C38D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7140" w:rsidRPr="006A35D3" w14:paraId="7EB5CEF0" w14:textId="77777777" w:rsidTr="00C16662">
        <w:tc>
          <w:tcPr>
            <w:tcW w:w="3578" w:type="pct"/>
          </w:tcPr>
          <w:p w14:paraId="494B1992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25F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6" w:type="pct"/>
            <w:vAlign w:val="bottom"/>
          </w:tcPr>
          <w:p w14:paraId="6120CE61" w14:textId="3F35637B" w:rsidR="00277140" w:rsidRPr="00325FF4" w:rsidRDefault="005106B2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7,538</w:t>
            </w:r>
          </w:p>
        </w:tc>
        <w:tc>
          <w:tcPr>
            <w:tcW w:w="148" w:type="pct"/>
          </w:tcPr>
          <w:p w14:paraId="429A3EFF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bottom"/>
          </w:tcPr>
          <w:p w14:paraId="326F9BB9" w14:textId="7C21C3C3" w:rsidR="00277140" w:rsidRPr="00325FF4" w:rsidRDefault="00304E44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4E44"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</w:tr>
      <w:tr w:rsidR="00F0516F" w:rsidRPr="006A35D3" w14:paraId="212CBD45" w14:textId="77777777" w:rsidTr="00C16662">
        <w:trPr>
          <w:trHeight w:val="269"/>
        </w:trPr>
        <w:tc>
          <w:tcPr>
            <w:tcW w:w="3578" w:type="pct"/>
          </w:tcPr>
          <w:p w14:paraId="40742B59" w14:textId="77777777" w:rsidR="00F0516F" w:rsidRPr="0063777C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6" w:type="pct"/>
          </w:tcPr>
          <w:p w14:paraId="43AFB9AB" w14:textId="77777777" w:rsidR="00F0516F" w:rsidRPr="009561F2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48" w:type="pct"/>
          </w:tcPr>
          <w:p w14:paraId="4772A1C6" w14:textId="77777777" w:rsidR="00F0516F" w:rsidRPr="009561F2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28" w:type="pct"/>
          </w:tcPr>
          <w:p w14:paraId="13B4FBCE" w14:textId="77777777" w:rsidR="00F0516F" w:rsidRPr="009561F2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F0516F" w:rsidRPr="006A35D3" w14:paraId="60954EDC" w14:textId="77777777" w:rsidTr="003C38DC">
        <w:tc>
          <w:tcPr>
            <w:tcW w:w="3578" w:type="pct"/>
          </w:tcPr>
          <w:p w14:paraId="4C65B2B8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46" w:type="pct"/>
          </w:tcPr>
          <w:p w14:paraId="74860E96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5EA9736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3B7E33D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516F" w:rsidRPr="006A35D3" w14:paraId="1C523EA1" w14:textId="77777777" w:rsidTr="003C38DC">
        <w:tc>
          <w:tcPr>
            <w:tcW w:w="3578" w:type="pct"/>
          </w:tcPr>
          <w:p w14:paraId="5AFF347F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เลตเตอร์ออฟเครดิตที่ยังไม่ได้ใช้สำหรับซื้อสินค้าและวัตถุดิบ</w:t>
            </w:r>
          </w:p>
        </w:tc>
        <w:tc>
          <w:tcPr>
            <w:tcW w:w="646" w:type="pct"/>
          </w:tcPr>
          <w:p w14:paraId="0B8DDF88" w14:textId="06C71120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5,210</w:t>
            </w:r>
          </w:p>
        </w:tc>
        <w:tc>
          <w:tcPr>
            <w:tcW w:w="148" w:type="pct"/>
          </w:tcPr>
          <w:p w14:paraId="5CC50D64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E9F9CE2" w14:textId="5955442C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4E44">
              <w:rPr>
                <w:rFonts w:ascii="Angsana New" w:hAnsi="Angsana New"/>
                <w:sz w:val="30"/>
                <w:szCs w:val="30"/>
                <w:lang w:val="en-US"/>
              </w:rPr>
              <w:t>5,070</w:t>
            </w:r>
          </w:p>
        </w:tc>
      </w:tr>
      <w:tr w:rsidR="00F0516F" w:rsidRPr="006A35D3" w14:paraId="5EE74FB6" w14:textId="77777777" w:rsidTr="003C38DC">
        <w:tc>
          <w:tcPr>
            <w:tcW w:w="3578" w:type="pct"/>
          </w:tcPr>
          <w:p w14:paraId="1A3966A1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722F48C" w14:textId="51BACAF0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1,769</w:t>
            </w:r>
          </w:p>
        </w:tc>
        <w:tc>
          <w:tcPr>
            <w:tcW w:w="148" w:type="pct"/>
          </w:tcPr>
          <w:p w14:paraId="030C7255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F8AE7B2" w14:textId="3F68B105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4E44"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</w:tr>
      <w:tr w:rsidR="00F0516F" w:rsidRPr="006A35D3" w14:paraId="6CA996CC" w14:textId="77777777" w:rsidTr="003C38DC">
        <w:tc>
          <w:tcPr>
            <w:tcW w:w="3578" w:type="pct"/>
          </w:tcPr>
          <w:p w14:paraId="6AE9E4DD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FDD3C5" w14:textId="75B0469D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6,979</w:t>
            </w:r>
          </w:p>
        </w:tc>
        <w:tc>
          <w:tcPr>
            <w:tcW w:w="148" w:type="pct"/>
          </w:tcPr>
          <w:p w14:paraId="09B1EC2F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9BE82B9" w14:textId="1593CA94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04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6,839</w:t>
            </w:r>
          </w:p>
        </w:tc>
      </w:tr>
    </w:tbl>
    <w:p w14:paraId="2FA035D0" w14:textId="5C486B24" w:rsidR="00277140" w:rsidRPr="0063777C" w:rsidRDefault="0063777C" w:rsidP="00277140">
      <w:pPr>
        <w:rPr>
          <w:rFonts w:asciiTheme="majorBidi" w:hAnsiTheme="majorBidi" w:cstheme="majorBidi"/>
          <w:sz w:val="16"/>
          <w:szCs w:val="16"/>
          <w:lang w:eastAsia="x-none"/>
        </w:rPr>
      </w:pP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 w:rsidR="00C16662"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  <w:r>
        <w:rPr>
          <w:rFonts w:asciiTheme="majorBidi" w:hAnsiTheme="majorBidi" w:cstheme="majorBidi"/>
          <w:sz w:val="16"/>
          <w:szCs w:val="16"/>
          <w:lang w:eastAsia="x-none"/>
        </w:rPr>
        <w:br/>
      </w:r>
    </w:p>
    <w:p w14:paraId="5070E065" w14:textId="59D3D157" w:rsidR="00451E4E" w:rsidRDefault="00451E4E" w:rsidP="00F0086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4E708335" w14:textId="77777777" w:rsidR="003C3662" w:rsidRPr="0007756C" w:rsidRDefault="003C3662" w:rsidP="005C2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/>
          <w:sz w:val="30"/>
          <w:szCs w:val="30"/>
          <w:lang w:eastAsia="x-none"/>
        </w:rPr>
      </w:pPr>
    </w:p>
    <w:p w14:paraId="2F0E80D9" w14:textId="0540012B" w:rsidR="008E1AD4" w:rsidRDefault="008E1AD4" w:rsidP="00DF1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ที่ประชุม</w:t>
      </w:r>
      <w:r w:rsidRPr="00886C18">
        <w:rPr>
          <w:rFonts w:asciiTheme="majorBidi" w:hAnsiTheme="majorBidi"/>
          <w:sz w:val="30"/>
          <w:szCs w:val="30"/>
          <w:cs/>
          <w:lang w:eastAsia="x-none"/>
        </w:rPr>
        <w:t xml:space="preserve">สามัญผู้ถือหุ้นเมื่อวันที่ </w:t>
      </w:r>
      <w:r w:rsidRPr="00886C18">
        <w:rPr>
          <w:rFonts w:asciiTheme="majorBidi" w:hAnsiTheme="majorBidi"/>
          <w:sz w:val="30"/>
          <w:szCs w:val="30"/>
          <w:lang w:eastAsia="x-none"/>
        </w:rPr>
        <w:t>2</w:t>
      </w:r>
      <w:r>
        <w:rPr>
          <w:rFonts w:asciiTheme="majorBidi" w:hAnsiTheme="majorBidi"/>
          <w:sz w:val="30"/>
          <w:szCs w:val="30"/>
          <w:lang w:eastAsia="x-none"/>
        </w:rPr>
        <w:t>8</w:t>
      </w:r>
      <w:r w:rsidRPr="00886C18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เมษายน</w:t>
      </w:r>
      <w:r w:rsidRPr="00886C18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886C18">
        <w:rPr>
          <w:rFonts w:asciiTheme="majorBidi" w:hAnsiTheme="majorBidi"/>
          <w:sz w:val="30"/>
          <w:szCs w:val="30"/>
          <w:lang w:eastAsia="x-none"/>
        </w:rPr>
        <w:t>256</w:t>
      </w:r>
      <w:r w:rsidR="00B47999">
        <w:rPr>
          <w:rFonts w:asciiTheme="majorBidi" w:hAnsiTheme="majorBidi"/>
          <w:sz w:val="30"/>
          <w:szCs w:val="30"/>
          <w:lang w:eastAsia="x-none"/>
        </w:rPr>
        <w:t>9</w:t>
      </w:r>
      <w:r w:rsidRPr="00886C18">
        <w:rPr>
          <w:rFonts w:asciiTheme="majorBidi" w:hAnsiTheme="majorBidi"/>
          <w:sz w:val="30"/>
          <w:szCs w:val="30"/>
          <w:cs/>
          <w:lang w:eastAsia="x-none"/>
        </w:rPr>
        <w:t xml:space="preserve"> มีมติ</w:t>
      </w:r>
      <w:r w:rsidRPr="00B06D3D">
        <w:rPr>
          <w:rFonts w:asciiTheme="majorBidi" w:hAnsiTheme="majorBidi"/>
          <w:sz w:val="30"/>
          <w:szCs w:val="30"/>
          <w:cs/>
          <w:lang w:eastAsia="x-none"/>
        </w:rPr>
        <w:t>อนุม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ัติ</w:t>
      </w:r>
      <w:r w:rsidRPr="00B06D3D">
        <w:rPr>
          <w:rFonts w:asciiTheme="majorBidi" w:hAnsiTheme="majorBidi"/>
          <w:sz w:val="30"/>
          <w:szCs w:val="30"/>
          <w:cs/>
          <w:lang w:eastAsia="x-none"/>
        </w:rPr>
        <w:t>การจ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ัด</w:t>
      </w:r>
      <w:r w:rsidRPr="00B06D3D">
        <w:rPr>
          <w:rFonts w:asciiTheme="majorBidi" w:hAnsiTheme="majorBidi"/>
          <w:sz w:val="30"/>
          <w:szCs w:val="30"/>
          <w:cs/>
          <w:lang w:eastAsia="x-none"/>
        </w:rPr>
        <w:t>สรรเงินทุนส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B06D3D">
        <w:rPr>
          <w:rFonts w:asciiTheme="majorBidi" w:hAnsiTheme="majorBidi"/>
          <w:sz w:val="30"/>
          <w:szCs w:val="30"/>
          <w:cs/>
          <w:lang w:eastAsia="x-none"/>
        </w:rPr>
        <w:t>รองตามกฎหมาย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B06D3D">
        <w:rPr>
          <w:rFonts w:asciiTheme="majorBidi" w:hAnsiTheme="majorBidi"/>
          <w:sz w:val="30"/>
          <w:szCs w:val="30"/>
          <w:cs/>
          <w:lang w:eastAsia="x-none"/>
        </w:rPr>
        <w:t>การจ่ายปันผลเป็นหุ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้น</w:t>
      </w:r>
      <w:r w:rsidRPr="00B06D3D">
        <w:rPr>
          <w:rFonts w:asciiTheme="majorBidi" w:hAnsiTheme="majorBidi"/>
          <w:sz w:val="30"/>
          <w:szCs w:val="30"/>
          <w:cs/>
          <w:lang w:eastAsia="x-none"/>
        </w:rPr>
        <w:t>และเงินสด การเป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ลี่ย</w:t>
      </w:r>
      <w:r w:rsidRPr="00B06D3D">
        <w:rPr>
          <w:rFonts w:asciiTheme="majorBidi" w:hAnsiTheme="majorBidi"/>
          <w:sz w:val="30"/>
          <w:szCs w:val="30"/>
          <w:cs/>
          <w:lang w:eastAsia="x-none"/>
        </w:rPr>
        <w:t>นแปลงทุนจดทะเบียนของบริ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ษัท </w:t>
      </w:r>
      <w:r w:rsidR="00DF1427"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และโครงการร่วมลงทุนระหว่างบริษัทกับกรรมการและพนักงานของบริษัท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ดังนี้</w:t>
      </w:r>
    </w:p>
    <w:p w14:paraId="5A71CA24" w14:textId="77777777" w:rsidR="008E1AD4" w:rsidRPr="0007756C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sz w:val="30"/>
          <w:szCs w:val="30"/>
          <w:lang w:eastAsia="x-none"/>
        </w:rPr>
      </w:pPr>
    </w:p>
    <w:p w14:paraId="5A64A197" w14:textId="77777777" w:rsidR="008E1AD4" w:rsidRPr="00B06D3D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i/>
          <w:iCs/>
          <w:sz w:val="30"/>
          <w:szCs w:val="30"/>
          <w:cs/>
          <w:lang w:eastAsia="x-none"/>
        </w:rPr>
      </w:pPr>
      <w:r w:rsidRPr="00B06D3D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การจ่ายปันผลเป็นหุ้นและเงินสด</w:t>
      </w:r>
    </w:p>
    <w:p w14:paraId="619807E1" w14:textId="77777777" w:rsidR="008E1AD4" w:rsidRPr="0007756C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sz w:val="30"/>
          <w:szCs w:val="30"/>
          <w:lang w:eastAsia="x-none"/>
        </w:rPr>
      </w:pPr>
    </w:p>
    <w:p w14:paraId="20731D67" w14:textId="5E707DF3" w:rsidR="008E1AD4" w:rsidRDefault="008E1AD4" w:rsidP="008E1AD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จ่ายปันผลเป็นหุ้นสามัญของบริษัทจากกำไรสุทธิสำหรับปี </w:t>
      </w:r>
      <w:r>
        <w:rPr>
          <w:rFonts w:asciiTheme="majorBidi" w:hAnsiTheme="majorBidi"/>
          <w:sz w:val="30"/>
          <w:szCs w:val="30"/>
          <w:lang w:eastAsia="x-none"/>
        </w:rPr>
        <w:t>256</w:t>
      </w:r>
      <w:r w:rsidR="00B47999">
        <w:rPr>
          <w:rFonts w:asciiTheme="majorBidi" w:hAnsiTheme="majorBidi"/>
          <w:sz w:val="30"/>
          <w:szCs w:val="30"/>
          <w:lang w:eastAsia="x-none"/>
        </w:rPr>
        <w:t>8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เป็นจำนวนไม่เกิน </w:t>
      </w:r>
      <w:r w:rsidR="00B47999">
        <w:rPr>
          <w:rFonts w:asciiTheme="majorBidi" w:hAnsiTheme="majorBidi"/>
          <w:sz w:val="30"/>
          <w:szCs w:val="30"/>
          <w:lang w:eastAsia="x-none"/>
        </w:rPr>
        <w:t>2</w:t>
      </w:r>
      <w:r>
        <w:rPr>
          <w:rFonts w:asciiTheme="majorBidi" w:hAnsiTheme="majorBidi"/>
          <w:sz w:val="30"/>
          <w:szCs w:val="30"/>
          <w:lang w:eastAsia="x-none"/>
        </w:rPr>
        <w:t xml:space="preserve">0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ล้านหุ้น มูลค่าที่ตราไว้หุ้นละ </w:t>
      </w:r>
      <w:r>
        <w:rPr>
          <w:rFonts w:asciiTheme="majorBidi" w:hAnsiTheme="majorBidi"/>
          <w:sz w:val="30"/>
          <w:szCs w:val="30"/>
          <w:lang w:eastAsia="x-none"/>
        </w:rPr>
        <w:t xml:space="preserve">1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บาท ให้แก่ผู้ถือหุ้นในอัตรา </w:t>
      </w:r>
      <w:r w:rsidR="003F0B9C">
        <w:rPr>
          <w:rFonts w:asciiTheme="majorBidi" w:hAnsiTheme="majorBidi"/>
          <w:sz w:val="30"/>
          <w:szCs w:val="30"/>
          <w:lang w:eastAsia="x-none"/>
        </w:rPr>
        <w:t>20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หุ้นเดิมต่อ </w:t>
      </w:r>
      <w:r>
        <w:rPr>
          <w:rFonts w:asciiTheme="majorBidi" w:hAnsiTheme="majorBidi"/>
          <w:sz w:val="30"/>
          <w:szCs w:val="30"/>
          <w:lang w:eastAsia="x-none"/>
        </w:rPr>
        <w:t xml:space="preserve">1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หุ้นปันผล รวมมูลค่าหุ้นทั้งสิ้น</w:t>
      </w:r>
      <w:r w:rsidR="003A0606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3A0606">
        <w:rPr>
          <w:rFonts w:asciiTheme="majorBidi" w:hAnsiTheme="majorBidi"/>
          <w:sz w:val="30"/>
          <w:szCs w:val="30"/>
          <w:lang w:eastAsia="x-none"/>
        </w:rPr>
        <w:t>2</w:t>
      </w:r>
      <w:r>
        <w:rPr>
          <w:rFonts w:asciiTheme="majorBidi" w:hAnsiTheme="majorBidi"/>
          <w:sz w:val="30"/>
          <w:szCs w:val="30"/>
          <w:lang w:eastAsia="x-none"/>
        </w:rPr>
        <w:t xml:space="preserve">0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ล้านบาท หรือ คิดเป็นอัตราจ่ายปันผล</w:t>
      </w:r>
      <w:r w:rsidR="00482554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0.0</w:t>
      </w:r>
      <w:r w:rsidR="00031439">
        <w:rPr>
          <w:rFonts w:asciiTheme="majorBidi" w:hAnsiTheme="majorBidi"/>
          <w:sz w:val="30"/>
          <w:szCs w:val="30"/>
          <w:lang w:eastAsia="x-none"/>
        </w:rPr>
        <w:t>50523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บาทต่อหุ้น ทั้งนี้ในกรณีที่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ในอัตราหุ้นละ</w:t>
      </w:r>
      <w:r w:rsidR="00E31DD1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0.0</w:t>
      </w:r>
      <w:r w:rsidR="00E31DD1">
        <w:rPr>
          <w:rFonts w:asciiTheme="majorBidi" w:hAnsiTheme="majorBidi"/>
          <w:sz w:val="30"/>
          <w:szCs w:val="30"/>
          <w:lang w:eastAsia="x-none"/>
        </w:rPr>
        <w:t>50523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บาท </w:t>
      </w:r>
    </w:p>
    <w:p w14:paraId="7B3BCA03" w14:textId="77777777" w:rsidR="008E1AD4" w:rsidRPr="0007756C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3FC1CDE0" w14:textId="365C439C" w:rsidR="008E1AD4" w:rsidRDefault="008E1AD4" w:rsidP="008E1AD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386F01">
        <w:rPr>
          <w:rFonts w:asciiTheme="majorBidi" w:hAnsiTheme="majorBidi"/>
          <w:sz w:val="30"/>
          <w:szCs w:val="30"/>
          <w:cs/>
          <w:lang w:eastAsia="x-none"/>
        </w:rPr>
        <w:t>จ่ายปันผลเป็นเงินสด ในอัตราหุ้นละ</w:t>
      </w:r>
      <w:r w:rsidR="00482554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 w:rsidRPr="00386F0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386F01">
        <w:rPr>
          <w:rFonts w:asciiTheme="majorBidi" w:hAnsiTheme="majorBidi"/>
          <w:sz w:val="30"/>
          <w:szCs w:val="30"/>
          <w:lang w:eastAsia="x-none"/>
        </w:rPr>
        <w:t>0.0</w:t>
      </w:r>
      <w:r w:rsidR="00C91684">
        <w:rPr>
          <w:rFonts w:asciiTheme="majorBidi" w:hAnsiTheme="majorBidi"/>
          <w:sz w:val="30"/>
          <w:szCs w:val="30"/>
          <w:lang w:eastAsia="x-none"/>
        </w:rPr>
        <w:t>18314</w:t>
      </w:r>
      <w:r w:rsidRPr="00386F0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386F01">
        <w:rPr>
          <w:rFonts w:asciiTheme="majorBidi" w:hAnsi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="00B33FBE">
        <w:rPr>
          <w:rFonts w:asciiTheme="majorBidi" w:hAnsiTheme="majorBidi"/>
          <w:sz w:val="30"/>
          <w:szCs w:val="30"/>
          <w:lang w:eastAsia="x-none"/>
        </w:rPr>
        <w:t>7.25</w:t>
      </w:r>
      <w:r w:rsidRPr="00386F0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386F01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</w:p>
    <w:p w14:paraId="0903DCBA" w14:textId="77777777" w:rsidR="008E1AD4" w:rsidRPr="0007756C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</w:p>
    <w:p w14:paraId="74377095" w14:textId="1BB3B380" w:rsidR="008E1AD4" w:rsidRPr="009561F2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9561F2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รวมข้อ </w:t>
      </w:r>
      <w:r w:rsidRPr="009561F2">
        <w:rPr>
          <w:rFonts w:asciiTheme="majorBidi" w:hAnsiTheme="majorBidi"/>
          <w:spacing w:val="-4"/>
          <w:sz w:val="30"/>
          <w:szCs w:val="30"/>
          <w:lang w:eastAsia="x-none"/>
        </w:rPr>
        <w:t xml:space="preserve">1) </w:t>
      </w:r>
      <w:r w:rsidRPr="009561F2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และ </w:t>
      </w:r>
      <w:r w:rsidRPr="009561F2">
        <w:rPr>
          <w:rFonts w:asciiTheme="majorBidi" w:hAnsiTheme="majorBidi"/>
          <w:spacing w:val="-4"/>
          <w:sz w:val="30"/>
          <w:szCs w:val="30"/>
          <w:lang w:eastAsia="x-none"/>
        </w:rPr>
        <w:t xml:space="preserve">2) </w:t>
      </w:r>
      <w:r w:rsidRPr="009561F2">
        <w:rPr>
          <w:rFonts w:asciiTheme="majorBidi" w:hAnsiTheme="majorBidi"/>
          <w:spacing w:val="-4"/>
          <w:sz w:val="30"/>
          <w:szCs w:val="30"/>
          <w:cs/>
          <w:lang w:eastAsia="x-none"/>
        </w:rPr>
        <w:t>เป็นการจ่ายปันผลในอัตราหุ้นละ</w:t>
      </w:r>
      <w:r w:rsidR="00B21F4B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ไม่เกิน</w:t>
      </w:r>
      <w:r w:rsidRPr="009561F2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Pr="009561F2">
        <w:rPr>
          <w:rFonts w:asciiTheme="majorBidi" w:hAnsiTheme="majorBidi"/>
          <w:spacing w:val="-4"/>
          <w:sz w:val="30"/>
          <w:szCs w:val="30"/>
          <w:lang w:eastAsia="x-none"/>
        </w:rPr>
        <w:t>0.0</w:t>
      </w:r>
      <w:r w:rsidR="00B21F4B">
        <w:rPr>
          <w:rFonts w:asciiTheme="majorBidi" w:hAnsiTheme="majorBidi"/>
          <w:spacing w:val="-4"/>
          <w:sz w:val="30"/>
          <w:szCs w:val="30"/>
          <w:lang w:eastAsia="x-none"/>
        </w:rPr>
        <w:t>68837</w:t>
      </w:r>
      <w:r w:rsidRPr="009561F2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บาท หรือคิดเป็นจำนวนเงินไม่เกิน</w:t>
      </w:r>
      <w:r w:rsidR="00D204C6"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="00B21F4B">
        <w:rPr>
          <w:rFonts w:asciiTheme="majorBidi" w:hAnsiTheme="majorBidi"/>
          <w:spacing w:val="-4"/>
          <w:sz w:val="30"/>
          <w:szCs w:val="30"/>
          <w:lang w:eastAsia="x-none"/>
        </w:rPr>
        <w:t>27.25</w:t>
      </w:r>
      <w:r w:rsidRPr="009561F2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9561F2">
        <w:rPr>
          <w:rFonts w:asciiTheme="majorBidi" w:hAnsiTheme="majorBidi"/>
          <w:spacing w:val="-4"/>
          <w:sz w:val="30"/>
          <w:szCs w:val="30"/>
          <w:cs/>
          <w:lang w:eastAsia="x-none"/>
        </w:rPr>
        <w:t>ล้านบาท</w:t>
      </w:r>
    </w:p>
    <w:p w14:paraId="0DE6F9FF" w14:textId="77777777" w:rsidR="008E1AD4" w:rsidRPr="0007756C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40E27F92" w14:textId="2D7C8837" w:rsidR="008E1AD4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i/>
          <w:iCs/>
          <w:sz w:val="30"/>
          <w:szCs w:val="30"/>
          <w:lang w:eastAsia="x-none"/>
        </w:rPr>
      </w:pPr>
      <w:r w:rsidRPr="00B06D3D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การ</w:t>
      </w:r>
      <w:r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เพิ่มทุนจดทะเบียน</w:t>
      </w:r>
    </w:p>
    <w:p w14:paraId="6AE89484" w14:textId="77777777" w:rsidR="008E1AD4" w:rsidRPr="0007756C" w:rsidRDefault="008E1AD4" w:rsidP="008E1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4C44E72B" w14:textId="76A37900" w:rsidR="008E1AD4" w:rsidRDefault="008E1AD4" w:rsidP="008E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เพิ่มทุนจดทะเบียนจากทุนจดทะเบียนเดิม </w:t>
      </w:r>
      <w:r>
        <w:rPr>
          <w:rFonts w:asciiTheme="majorBidi" w:hAnsiTheme="majorBidi"/>
          <w:sz w:val="30"/>
          <w:szCs w:val="30"/>
          <w:lang w:eastAsia="x-none"/>
        </w:rPr>
        <w:t>3</w:t>
      </w:r>
      <w:r w:rsidR="00450897">
        <w:rPr>
          <w:rFonts w:asciiTheme="majorBidi" w:hAnsiTheme="majorBidi"/>
          <w:sz w:val="30"/>
          <w:szCs w:val="30"/>
          <w:lang w:eastAsia="x-none"/>
        </w:rPr>
        <w:t>95</w:t>
      </w:r>
      <w:r>
        <w:rPr>
          <w:rFonts w:asciiTheme="majorBidi" w:hAnsiTheme="majorBidi"/>
          <w:sz w:val="30"/>
          <w:szCs w:val="30"/>
          <w:lang w:eastAsia="x-none"/>
        </w:rPr>
        <w:t>,</w:t>
      </w:r>
      <w:r w:rsidR="00450897">
        <w:rPr>
          <w:rFonts w:asciiTheme="majorBidi" w:hAnsiTheme="majorBidi"/>
          <w:sz w:val="30"/>
          <w:szCs w:val="30"/>
          <w:lang w:eastAsia="x-none"/>
        </w:rPr>
        <w:t>863</w:t>
      </w:r>
      <w:r>
        <w:rPr>
          <w:rFonts w:asciiTheme="majorBidi" w:hAnsiTheme="majorBidi"/>
          <w:sz w:val="30"/>
          <w:szCs w:val="30"/>
          <w:lang w:eastAsia="x-none"/>
        </w:rPr>
        <w:t>,0</w:t>
      </w:r>
      <w:r w:rsidR="00450897">
        <w:rPr>
          <w:rFonts w:asciiTheme="majorBidi" w:hAnsiTheme="majorBidi"/>
          <w:sz w:val="30"/>
          <w:szCs w:val="30"/>
          <w:lang w:eastAsia="x-none"/>
        </w:rPr>
        <w:t>38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 บาท</w:t>
      </w:r>
      <w:r w:rsidRPr="001C5F8F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เป็น </w:t>
      </w:r>
      <w:r w:rsidR="00450897">
        <w:rPr>
          <w:rFonts w:asciiTheme="majorBidi" w:hAnsiTheme="majorBidi"/>
          <w:sz w:val="30"/>
          <w:szCs w:val="30"/>
          <w:lang w:eastAsia="x-none"/>
        </w:rPr>
        <w:t>415</w:t>
      </w:r>
      <w:r>
        <w:rPr>
          <w:rFonts w:asciiTheme="majorBidi" w:hAnsiTheme="majorBidi"/>
          <w:sz w:val="30"/>
          <w:szCs w:val="30"/>
          <w:lang w:eastAsia="x-none"/>
        </w:rPr>
        <w:t>,</w:t>
      </w:r>
      <w:r w:rsidR="00450897">
        <w:rPr>
          <w:rFonts w:asciiTheme="majorBidi" w:hAnsiTheme="majorBidi"/>
          <w:sz w:val="30"/>
          <w:szCs w:val="30"/>
          <w:lang w:eastAsia="x-none"/>
        </w:rPr>
        <w:t>656</w:t>
      </w:r>
      <w:r>
        <w:rPr>
          <w:rFonts w:asciiTheme="majorBidi" w:hAnsiTheme="majorBidi"/>
          <w:sz w:val="30"/>
          <w:szCs w:val="30"/>
          <w:lang w:eastAsia="x-none"/>
        </w:rPr>
        <w:t>,</w:t>
      </w:r>
      <w:r w:rsidR="00450897">
        <w:rPr>
          <w:rFonts w:asciiTheme="majorBidi" w:hAnsiTheme="majorBidi"/>
          <w:sz w:val="30"/>
          <w:szCs w:val="30"/>
          <w:lang w:eastAsia="x-none"/>
        </w:rPr>
        <w:t>190</w:t>
      </w:r>
      <w:r w:rsidRPr="001C5F8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บาท โดยการออกหุ้นสามัญเพิ่มทุนจำนวน </w:t>
      </w:r>
      <w:r>
        <w:rPr>
          <w:rFonts w:asciiTheme="majorBidi" w:hAnsiTheme="majorBidi"/>
          <w:sz w:val="30"/>
          <w:szCs w:val="30"/>
          <w:lang w:eastAsia="x-none"/>
        </w:rPr>
        <w:t>1</w:t>
      </w:r>
      <w:r w:rsidR="00450897">
        <w:rPr>
          <w:rFonts w:asciiTheme="majorBidi" w:hAnsiTheme="majorBidi"/>
          <w:sz w:val="30"/>
          <w:szCs w:val="30"/>
          <w:lang w:eastAsia="x-none"/>
        </w:rPr>
        <w:t>9.79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C5F8F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>
        <w:rPr>
          <w:rFonts w:asciiTheme="majorBidi" w:hAnsiTheme="majorBidi"/>
          <w:sz w:val="30"/>
          <w:szCs w:val="30"/>
          <w:lang w:eastAsia="x-none"/>
        </w:rPr>
        <w:t>1</w:t>
      </w:r>
      <w:r w:rsidRPr="001C5F8F">
        <w:rPr>
          <w:rFonts w:asciiTheme="majorBidi" w:hAnsiTheme="majorBidi"/>
          <w:sz w:val="30"/>
          <w:szCs w:val="30"/>
          <w:cs/>
          <w:lang w:eastAsia="x-none"/>
        </w:rPr>
        <w:t xml:space="preserve"> บาท </w:t>
      </w:r>
    </w:p>
    <w:p w14:paraId="568EBF55" w14:textId="77777777" w:rsidR="00A208C9" w:rsidRDefault="00A208C9" w:rsidP="008E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30E5E5FB" w14:textId="77777777" w:rsidR="00A208C9" w:rsidRDefault="00A208C9" w:rsidP="00A2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x-none"/>
        </w:rPr>
      </w:pPr>
      <w:r w:rsidRPr="009A57B5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โครงการร่วมลงทุนระหว่างบริษัทกับกรรมการและพนักงานของบริษัท</w:t>
      </w:r>
    </w:p>
    <w:p w14:paraId="7EB49836" w14:textId="77777777" w:rsidR="00A208C9" w:rsidRDefault="00A208C9" w:rsidP="00A2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71403B23" w14:textId="77777777" w:rsidR="00A208C9" w:rsidRPr="009A57B5" w:rsidRDefault="00A208C9" w:rsidP="00A2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โครงการมีระยะเวลาดำเนินการเริ่มตั้งแต่วันที่ </w:t>
      </w:r>
      <w:r>
        <w:rPr>
          <w:rFonts w:asciiTheme="majorBidi" w:hAnsiTheme="majorBidi"/>
          <w:sz w:val="30"/>
          <w:szCs w:val="30"/>
          <w:lang w:eastAsia="x-none"/>
        </w:rPr>
        <w:t xml:space="preserve">1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มกราคม </w:t>
      </w:r>
      <w:r>
        <w:rPr>
          <w:rFonts w:asciiTheme="majorBidi" w:hAnsiTheme="majorBidi"/>
          <w:sz w:val="30"/>
          <w:szCs w:val="30"/>
          <w:lang w:eastAsia="x-none"/>
        </w:rPr>
        <w:t xml:space="preserve">2570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ถึงวันที่ </w:t>
      </w:r>
      <w:r>
        <w:rPr>
          <w:rFonts w:asciiTheme="majorBidi" w:hAnsiTheme="majorBidi"/>
          <w:sz w:val="30"/>
          <w:szCs w:val="30"/>
          <w:lang w:eastAsia="x-none"/>
        </w:rPr>
        <w:t xml:space="preserve">31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ธันวาคม </w:t>
      </w:r>
      <w:r>
        <w:rPr>
          <w:rFonts w:asciiTheme="majorBidi" w:hAnsiTheme="majorBidi"/>
          <w:sz w:val="30"/>
          <w:szCs w:val="30"/>
          <w:lang w:eastAsia="x-none"/>
        </w:rPr>
        <w:t xml:space="preserve">2574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โดยให้สิทธิแก่กรรมการของบริษัท และมีเงื่อนไขการถือครองหลักทรัพย์ตามที่กำหนด</w:t>
      </w:r>
    </w:p>
    <w:p w14:paraId="1D21B33D" w14:textId="77777777" w:rsidR="00A208C9" w:rsidRPr="00386F01" w:rsidRDefault="00A208C9" w:rsidP="008E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sectPr w:rsidR="00A208C9" w:rsidRPr="00386F01" w:rsidSect="005C29D2">
      <w:head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F3FF5" w14:textId="77777777" w:rsidR="009E4304" w:rsidRDefault="009E4304">
      <w:r>
        <w:separator/>
      </w:r>
    </w:p>
  </w:endnote>
  <w:endnote w:type="continuationSeparator" w:id="0">
    <w:p w14:paraId="4AA7FA4F" w14:textId="77777777" w:rsidR="009E4304" w:rsidRDefault="009E4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589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0D8B66C" w14:textId="283E361E" w:rsidR="003A791E" w:rsidRPr="00C620EF" w:rsidRDefault="003A791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620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620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620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F6FC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620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21342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B5F75ED" w14:textId="35A319DE" w:rsidR="00E8695B" w:rsidRPr="00C620EF" w:rsidRDefault="00E869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620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620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620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F6FC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620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668E8" w14:textId="77777777" w:rsidR="009E4304" w:rsidRDefault="009E4304">
      <w:r>
        <w:separator/>
      </w:r>
    </w:p>
  </w:footnote>
  <w:footnote w:type="continuationSeparator" w:id="0">
    <w:p w14:paraId="00BED094" w14:textId="77777777" w:rsidR="009E4304" w:rsidRDefault="009E4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1376" w14:textId="36B1703B" w:rsidR="001875AA" w:rsidRDefault="001875AA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875AA">
      <w:rPr>
        <w:rFonts w:ascii="Angsana New" w:hAnsi="Angsana New"/>
        <w:b/>
        <w:bCs/>
        <w:sz w:val="32"/>
        <w:szCs w:val="32"/>
        <w:cs/>
      </w:rPr>
      <w:t>บริษัท พีเอ็มซี เลเบิล แมททีเรียลส์ จำกัด (มหาชน) และบริษัทย่อย</w:t>
    </w:r>
  </w:p>
  <w:p w14:paraId="56FACF04" w14:textId="77777777" w:rsidR="003A791E" w:rsidRPr="00A443A3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A6E12D" w14:textId="53A769FF" w:rsidR="00CA706A" w:rsidRDefault="00CA706A" w:rsidP="00CA706A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2" w:name="_Hlk97820638"/>
    <w:bookmarkStart w:id="3" w:name="_Hlk97820639"/>
    <w:bookmarkStart w:id="4" w:name="_Hlk97820640"/>
    <w:bookmarkStart w:id="5" w:name="_Hlk97820641"/>
    <w:bookmarkStart w:id="6" w:name="_Hlk97820642"/>
    <w:bookmarkStart w:id="7" w:name="_Hlk97820643"/>
    <w:bookmarkStart w:id="8" w:name="_Hlk97822277"/>
    <w:bookmarkStart w:id="9" w:name="_Hlk97822278"/>
    <w:bookmarkStart w:id="10" w:name="_Hlk97822279"/>
    <w:bookmarkStart w:id="11" w:name="_Hlk97822280"/>
    <w:bookmarkStart w:id="12" w:name="_Hlk97822281"/>
    <w:bookmarkStart w:id="13" w:name="_Hlk97822282"/>
    <w:r w:rsidRPr="00D32EDD">
      <w:rPr>
        <w:rFonts w:asciiTheme="majorBidi" w:hAnsiTheme="majorBidi" w:cstheme="majorBidi"/>
        <w:bCs/>
        <w:sz w:val="32"/>
        <w:szCs w:val="32"/>
        <w:cs/>
      </w:rPr>
      <w:t>สำหรับงวด</w:t>
    </w:r>
    <w:bookmarkStart w:id="14" w:name="_Hlk104556905"/>
    <w:r w:rsidR="0025391F" w:rsidRPr="00D32EDD">
      <w:rPr>
        <w:rFonts w:asciiTheme="majorBidi" w:hAnsiTheme="majorBidi" w:cstheme="majorBidi"/>
        <w:bCs/>
        <w:sz w:val="32"/>
        <w:szCs w:val="32"/>
        <w:cs/>
      </w:rPr>
      <w:t>สามเดือน</w:t>
    </w:r>
    <w:r w:rsidR="001C1202" w:rsidRPr="00D32EDD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="001C1202">
      <w:rPr>
        <w:rFonts w:asciiTheme="majorBidi" w:hAnsiTheme="majorBidi" w:cstheme="majorBidi"/>
        <w:bCs/>
        <w:sz w:val="32"/>
        <w:szCs w:val="32"/>
        <w:lang w:val="en-US"/>
      </w:rPr>
      <w:t>3</w:t>
    </w:r>
    <w:r w:rsidR="00DC193B">
      <w:rPr>
        <w:rFonts w:asciiTheme="majorBidi" w:hAnsiTheme="majorBidi" w:cstheme="majorBidi"/>
        <w:bCs/>
        <w:sz w:val="32"/>
        <w:szCs w:val="32"/>
        <w:lang w:val="en-US" w:bidi="th-TH"/>
      </w:rPr>
      <w:t>1</w:t>
    </w:r>
    <w:r w:rsidR="001C1202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DC193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มีนาคม</w:t>
    </w:r>
    <w:r w:rsidR="001C1202">
      <w:rPr>
        <w:lang w:val="en-US"/>
      </w:rPr>
      <w:t xml:space="preserve"> </w:t>
    </w:r>
    <w:r w:rsidR="00522BF0">
      <w:rPr>
        <w:rFonts w:asciiTheme="majorBidi" w:hAnsiTheme="majorBidi" w:cstheme="majorBidi"/>
        <w:bCs/>
        <w:sz w:val="32"/>
        <w:szCs w:val="32"/>
        <w:lang w:val="en-US"/>
      </w:rPr>
      <w:t>256</w:t>
    </w:r>
    <w:bookmarkEnd w:id="2"/>
    <w:bookmarkEnd w:id="3"/>
    <w:bookmarkEnd w:id="4"/>
    <w:bookmarkEnd w:id="5"/>
    <w:bookmarkEnd w:id="6"/>
    <w:bookmarkEnd w:id="7"/>
    <w:bookmarkEnd w:id="14"/>
    <w:r w:rsidR="00DC193B">
      <w:rPr>
        <w:rFonts w:asciiTheme="majorBidi" w:hAnsiTheme="majorBidi" w:cstheme="majorBidi"/>
        <w:bCs/>
        <w:sz w:val="32"/>
        <w:szCs w:val="32"/>
        <w:lang w:val="en-US"/>
      </w:rPr>
      <w:t>9</w:t>
    </w:r>
    <w:r w:rsidR="00FA1097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8"/>
    <w:bookmarkEnd w:id="9"/>
    <w:bookmarkEnd w:id="10"/>
    <w:bookmarkEnd w:id="11"/>
    <w:bookmarkEnd w:id="12"/>
    <w:bookmarkEnd w:id="13"/>
  </w:p>
  <w:p w14:paraId="5836359A" w14:textId="77777777" w:rsidR="003A791E" w:rsidRPr="00241A98" w:rsidRDefault="003A79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61DA3" w14:textId="5167B250" w:rsidR="00222943" w:rsidRDefault="003A791E" w:rsidP="007763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630"/>
      <w:rPr>
        <w:rFonts w:ascii="Angsana New" w:hAnsi="Angsana New"/>
        <w:b/>
        <w:bCs/>
        <w:sz w:val="32"/>
        <w:szCs w:val="32"/>
      </w:rPr>
    </w:pPr>
    <w:r w:rsidRPr="000622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62273">
      <w:rPr>
        <w:rFonts w:ascii="Angsana New" w:hAnsi="Angsana New"/>
        <w:b/>
        <w:bCs/>
        <w:sz w:val="32"/>
        <w:szCs w:val="32"/>
        <w:cs/>
      </w:rPr>
      <w:t>พีเอ็มซี เลเบิล แมททีเรียลส์ จำกัด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 w:rsidR="006F3E38">
      <w:rPr>
        <w:rFonts w:ascii="Angsana New" w:hAnsi="Angsana New"/>
        <w:b/>
        <w:bCs/>
        <w:sz w:val="32"/>
        <w:szCs w:val="32"/>
      </w:rPr>
      <w:t>(</w:t>
    </w:r>
    <w:r w:rsidR="006F3E38">
      <w:rPr>
        <w:rFonts w:ascii="Angsana New" w:hAnsi="Angsana New" w:hint="cs"/>
        <w:b/>
        <w:bCs/>
        <w:sz w:val="32"/>
        <w:szCs w:val="32"/>
        <w:cs/>
      </w:rPr>
      <w:t>มหาชน</w:t>
    </w:r>
    <w:r w:rsidR="006F3E38">
      <w:rPr>
        <w:rFonts w:ascii="Angsana New" w:hAnsi="Angsana New"/>
        <w:b/>
        <w:bCs/>
        <w:sz w:val="32"/>
        <w:szCs w:val="32"/>
      </w:rPr>
      <w:t xml:space="preserve">) </w:t>
    </w:r>
    <w:r w:rsidR="00222943" w:rsidRPr="0022294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12C8CA1" w14:textId="77777777" w:rsidR="003A791E" w:rsidRPr="00A443A3" w:rsidRDefault="003A791E" w:rsidP="005C26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63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1BE863" w14:textId="7E53DC97" w:rsidR="003A791E" w:rsidRPr="007D68D9" w:rsidRDefault="003A791E" w:rsidP="00BB13E4">
    <w:pPr>
      <w:pStyle w:val="acctmainheading"/>
      <w:spacing w:after="0" w:line="240" w:lineRule="auto"/>
      <w:ind w:firstLine="630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 w:rsidR="003E73A5">
      <w:rPr>
        <w:rFonts w:ascii="Angsana New" w:hAnsi="Angsana New" w:cs="Angsana New" w:hint="cs"/>
        <w:bCs/>
        <w:sz w:val="32"/>
        <w:szCs w:val="32"/>
        <w:cs/>
        <w:lang w:bidi="th-TH"/>
      </w:rPr>
      <w:t>งวด</w:t>
    </w:r>
    <w:r w:rsidR="00700DF9" w:rsidRPr="00D32EDD">
      <w:rPr>
        <w:rFonts w:asciiTheme="majorBidi" w:hAnsiTheme="majorBidi" w:cstheme="majorBidi"/>
        <w:bCs/>
        <w:sz w:val="32"/>
        <w:szCs w:val="32"/>
        <w:cs/>
      </w:rPr>
      <w:t>สามเดือน</w:t>
    </w:r>
    <w:r w:rsidR="00F201F5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สิ้นสุดวันที่ </w:t>
    </w:r>
    <w:r w:rsidR="00F201F5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BB13E4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="00F201F5" w:rsidRPr="00CA7714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BB13E4"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="00F201F5" w:rsidRPr="00CA771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522BF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AF5DD7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="006943B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3E73A5"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0AAEE706" w14:textId="77777777" w:rsidR="003A791E" w:rsidRPr="00241A98" w:rsidRDefault="003A79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C418" w14:textId="545E955E" w:rsidR="00606C0E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622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62273">
      <w:rPr>
        <w:rFonts w:ascii="Angsana New" w:hAnsi="Angsana New"/>
        <w:b/>
        <w:bCs/>
        <w:sz w:val="32"/>
        <w:szCs w:val="32"/>
        <w:cs/>
      </w:rPr>
      <w:t>พีเอ็มซี เลเบิล แมททีเรียลส์ จำกัด</w:t>
    </w:r>
    <w:r w:rsidR="006F3E38">
      <w:rPr>
        <w:rFonts w:ascii="Angsana New" w:hAnsi="Angsana New"/>
        <w:b/>
        <w:bCs/>
        <w:sz w:val="32"/>
        <w:szCs w:val="32"/>
      </w:rPr>
      <w:t xml:space="preserve"> (</w:t>
    </w:r>
    <w:r w:rsidR="006F3E38">
      <w:rPr>
        <w:rFonts w:ascii="Angsana New" w:hAnsi="Angsana New" w:hint="cs"/>
        <w:b/>
        <w:bCs/>
        <w:sz w:val="32"/>
        <w:szCs w:val="32"/>
        <w:cs/>
      </w:rPr>
      <w:t>มหาชน</w:t>
    </w:r>
    <w:r w:rsidR="006F3E38">
      <w:rPr>
        <w:rFonts w:ascii="Angsana New" w:hAnsi="Angsana New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 w:rsidR="00606C0E" w:rsidRPr="00606C0E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6AC9BE5" w14:textId="77777777" w:rsidR="003A791E" w:rsidRPr="00A443A3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1CB79ED" w14:textId="578CF662" w:rsidR="003A791E" w:rsidRDefault="006F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bidi="th-TH"/>
      </w:rPr>
    </w:pPr>
    <w:r w:rsidRPr="006F3E38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="00700DF9" w:rsidRPr="00D32EDD">
      <w:rPr>
        <w:rFonts w:asciiTheme="majorBidi" w:hAnsiTheme="majorBidi" w:cstheme="majorBidi"/>
        <w:bCs/>
        <w:sz w:val="32"/>
        <w:szCs w:val="32"/>
        <w:cs/>
      </w:rPr>
      <w:t>สามเดือน</w:t>
    </w:r>
    <w:r w:rsidR="00F201F5" w:rsidRPr="006F3E38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F201F5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304E44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="00F201F5" w:rsidRPr="006F3E38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304E44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 w:rsidR="00F201F5" w:rsidRPr="006F3E38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522BF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54E48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Pr="006F3E38">
      <w:rPr>
        <w:rFonts w:ascii="Angsana New" w:hAnsi="Angsana New" w:cs="Angsana New"/>
        <w:bCs/>
        <w:sz w:val="32"/>
        <w:szCs w:val="32"/>
        <w:cs/>
        <w:lang w:bidi="th-TH"/>
      </w:rPr>
      <w:t xml:space="preserve"> (ไม่ได้ตรวจสอบ)</w:t>
    </w:r>
  </w:p>
  <w:p w14:paraId="5D1CADE0" w14:textId="77777777" w:rsidR="006F3E38" w:rsidRPr="00241A98" w:rsidRDefault="006F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490217"/>
    <w:multiLevelType w:val="hybridMultilevel"/>
    <w:tmpl w:val="5ECA036E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9" w15:restartNumberingAfterBreak="0">
    <w:nsid w:val="4D15591D"/>
    <w:multiLevelType w:val="hybridMultilevel"/>
    <w:tmpl w:val="5ECA036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19386887">
    <w:abstractNumId w:val="6"/>
  </w:num>
  <w:num w:numId="2" w16cid:durableId="668406646">
    <w:abstractNumId w:val="3"/>
  </w:num>
  <w:num w:numId="3" w16cid:durableId="1414620518">
    <w:abstractNumId w:val="10"/>
  </w:num>
  <w:num w:numId="4" w16cid:durableId="307976867">
    <w:abstractNumId w:val="5"/>
  </w:num>
  <w:num w:numId="5" w16cid:durableId="72051061">
    <w:abstractNumId w:val="7"/>
  </w:num>
  <w:num w:numId="6" w16cid:durableId="1313481603">
    <w:abstractNumId w:val="4"/>
  </w:num>
  <w:num w:numId="7" w16cid:durableId="84419276">
    <w:abstractNumId w:val="11"/>
  </w:num>
  <w:num w:numId="8" w16cid:durableId="61525532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6105611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6278930">
    <w:abstractNumId w:val="1"/>
  </w:num>
  <w:num w:numId="11" w16cid:durableId="1308587219">
    <w:abstractNumId w:val="0"/>
  </w:num>
  <w:num w:numId="12" w16cid:durableId="1808814949">
    <w:abstractNumId w:val="9"/>
  </w:num>
  <w:num w:numId="13" w16cid:durableId="724914719">
    <w:abstractNumId w:val="5"/>
  </w:num>
  <w:num w:numId="14" w16cid:durableId="149043669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ACB"/>
    <w:rsid w:val="00005C53"/>
    <w:rsid w:val="000065D6"/>
    <w:rsid w:val="00006D22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055"/>
    <w:rsid w:val="000105C1"/>
    <w:rsid w:val="000107A4"/>
    <w:rsid w:val="00010EB4"/>
    <w:rsid w:val="00011341"/>
    <w:rsid w:val="00011502"/>
    <w:rsid w:val="00011638"/>
    <w:rsid w:val="00011B3F"/>
    <w:rsid w:val="00011B4D"/>
    <w:rsid w:val="00012655"/>
    <w:rsid w:val="0001266C"/>
    <w:rsid w:val="00012733"/>
    <w:rsid w:val="00012922"/>
    <w:rsid w:val="00013296"/>
    <w:rsid w:val="00013608"/>
    <w:rsid w:val="0001368B"/>
    <w:rsid w:val="000136A0"/>
    <w:rsid w:val="000138A2"/>
    <w:rsid w:val="00013ABF"/>
    <w:rsid w:val="00013E57"/>
    <w:rsid w:val="00013FA9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90"/>
    <w:rsid w:val="000157E9"/>
    <w:rsid w:val="00015B88"/>
    <w:rsid w:val="00015F94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1F71"/>
    <w:rsid w:val="0002244A"/>
    <w:rsid w:val="000229E6"/>
    <w:rsid w:val="00022B8B"/>
    <w:rsid w:val="00022CAB"/>
    <w:rsid w:val="00022D62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7FE"/>
    <w:rsid w:val="00026A21"/>
    <w:rsid w:val="00026BCA"/>
    <w:rsid w:val="00026C9B"/>
    <w:rsid w:val="00027713"/>
    <w:rsid w:val="00027BE0"/>
    <w:rsid w:val="00027D3A"/>
    <w:rsid w:val="00027FA1"/>
    <w:rsid w:val="0003013C"/>
    <w:rsid w:val="000304F9"/>
    <w:rsid w:val="0003062D"/>
    <w:rsid w:val="00030B4E"/>
    <w:rsid w:val="00030B84"/>
    <w:rsid w:val="00030C88"/>
    <w:rsid w:val="00031439"/>
    <w:rsid w:val="00031441"/>
    <w:rsid w:val="000316F9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16B"/>
    <w:rsid w:val="0003497B"/>
    <w:rsid w:val="000349F2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39B"/>
    <w:rsid w:val="0003772C"/>
    <w:rsid w:val="00037AB0"/>
    <w:rsid w:val="00037BE6"/>
    <w:rsid w:val="00037F97"/>
    <w:rsid w:val="000403FB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2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64E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48"/>
    <w:rsid w:val="000548FE"/>
    <w:rsid w:val="00054E48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5C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0F61"/>
    <w:rsid w:val="00061097"/>
    <w:rsid w:val="00061533"/>
    <w:rsid w:val="000615C5"/>
    <w:rsid w:val="0006187A"/>
    <w:rsid w:val="000619EA"/>
    <w:rsid w:val="00061D16"/>
    <w:rsid w:val="00062166"/>
    <w:rsid w:val="00062273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3EC3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550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56C"/>
    <w:rsid w:val="00077C2B"/>
    <w:rsid w:val="00077E09"/>
    <w:rsid w:val="0008027A"/>
    <w:rsid w:val="000809DA"/>
    <w:rsid w:val="00080AD9"/>
    <w:rsid w:val="00080C4B"/>
    <w:rsid w:val="00081589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54C"/>
    <w:rsid w:val="000837A8"/>
    <w:rsid w:val="00083927"/>
    <w:rsid w:val="0008398C"/>
    <w:rsid w:val="00083A5D"/>
    <w:rsid w:val="00083F15"/>
    <w:rsid w:val="00083FEC"/>
    <w:rsid w:val="000843FE"/>
    <w:rsid w:val="000844CE"/>
    <w:rsid w:val="0008491A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BE0"/>
    <w:rsid w:val="00090EBA"/>
    <w:rsid w:val="00090F48"/>
    <w:rsid w:val="000910FC"/>
    <w:rsid w:val="00091139"/>
    <w:rsid w:val="0009115C"/>
    <w:rsid w:val="0009140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AEE"/>
    <w:rsid w:val="00094CFA"/>
    <w:rsid w:val="00094FDF"/>
    <w:rsid w:val="000952B7"/>
    <w:rsid w:val="0009546C"/>
    <w:rsid w:val="000954AD"/>
    <w:rsid w:val="0009551E"/>
    <w:rsid w:val="00095789"/>
    <w:rsid w:val="00095793"/>
    <w:rsid w:val="00095AFB"/>
    <w:rsid w:val="00095B2E"/>
    <w:rsid w:val="00096847"/>
    <w:rsid w:val="00096A93"/>
    <w:rsid w:val="00096BA5"/>
    <w:rsid w:val="00096D54"/>
    <w:rsid w:val="00096E25"/>
    <w:rsid w:val="00097160"/>
    <w:rsid w:val="0009722D"/>
    <w:rsid w:val="00097457"/>
    <w:rsid w:val="0009764D"/>
    <w:rsid w:val="00097A8D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B16"/>
    <w:rsid w:val="000A1E09"/>
    <w:rsid w:val="000A1ED8"/>
    <w:rsid w:val="000A2033"/>
    <w:rsid w:val="000A2038"/>
    <w:rsid w:val="000A28AB"/>
    <w:rsid w:val="000A28DB"/>
    <w:rsid w:val="000A29B3"/>
    <w:rsid w:val="000A29E8"/>
    <w:rsid w:val="000A2ADE"/>
    <w:rsid w:val="000A2CA5"/>
    <w:rsid w:val="000A2F04"/>
    <w:rsid w:val="000A2FD8"/>
    <w:rsid w:val="000A310F"/>
    <w:rsid w:val="000A314C"/>
    <w:rsid w:val="000A3354"/>
    <w:rsid w:val="000A3DCC"/>
    <w:rsid w:val="000A41C2"/>
    <w:rsid w:val="000A467B"/>
    <w:rsid w:val="000A48C6"/>
    <w:rsid w:val="000A48D6"/>
    <w:rsid w:val="000A4BF4"/>
    <w:rsid w:val="000A4CE5"/>
    <w:rsid w:val="000A510F"/>
    <w:rsid w:val="000A5783"/>
    <w:rsid w:val="000A59A7"/>
    <w:rsid w:val="000A5C86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0BE"/>
    <w:rsid w:val="000B2123"/>
    <w:rsid w:val="000B2338"/>
    <w:rsid w:val="000B2484"/>
    <w:rsid w:val="000B24E7"/>
    <w:rsid w:val="000B269B"/>
    <w:rsid w:val="000B2816"/>
    <w:rsid w:val="000B287F"/>
    <w:rsid w:val="000B28DF"/>
    <w:rsid w:val="000B2B90"/>
    <w:rsid w:val="000B3127"/>
    <w:rsid w:val="000B31E2"/>
    <w:rsid w:val="000B31EA"/>
    <w:rsid w:val="000B37DC"/>
    <w:rsid w:val="000B3C65"/>
    <w:rsid w:val="000B45C8"/>
    <w:rsid w:val="000B4917"/>
    <w:rsid w:val="000B49D8"/>
    <w:rsid w:val="000B4B7F"/>
    <w:rsid w:val="000B4B90"/>
    <w:rsid w:val="000B4F88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509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6D9"/>
    <w:rsid w:val="000D4A42"/>
    <w:rsid w:val="000D4A4D"/>
    <w:rsid w:val="000D4C64"/>
    <w:rsid w:val="000D4EFE"/>
    <w:rsid w:val="000D4F7B"/>
    <w:rsid w:val="000D5170"/>
    <w:rsid w:val="000D5D4F"/>
    <w:rsid w:val="000D6503"/>
    <w:rsid w:val="000D680E"/>
    <w:rsid w:val="000D6979"/>
    <w:rsid w:val="000D6ABE"/>
    <w:rsid w:val="000D6B9A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34C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28E"/>
    <w:rsid w:val="000E73A3"/>
    <w:rsid w:val="000E7D8F"/>
    <w:rsid w:val="000F00D3"/>
    <w:rsid w:val="000F05BC"/>
    <w:rsid w:val="000F0745"/>
    <w:rsid w:val="000F0780"/>
    <w:rsid w:val="000F0B6D"/>
    <w:rsid w:val="000F0D5E"/>
    <w:rsid w:val="000F106D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86A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5B36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0F7F4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86A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EB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859"/>
    <w:rsid w:val="0011092B"/>
    <w:rsid w:val="00110AC5"/>
    <w:rsid w:val="00110BA5"/>
    <w:rsid w:val="00110C11"/>
    <w:rsid w:val="00111030"/>
    <w:rsid w:val="00111199"/>
    <w:rsid w:val="00111323"/>
    <w:rsid w:val="001115CB"/>
    <w:rsid w:val="0011165F"/>
    <w:rsid w:val="00111760"/>
    <w:rsid w:val="001117DC"/>
    <w:rsid w:val="00111B06"/>
    <w:rsid w:val="00111BB0"/>
    <w:rsid w:val="00111CDD"/>
    <w:rsid w:val="00111E0F"/>
    <w:rsid w:val="00111FB1"/>
    <w:rsid w:val="00112288"/>
    <w:rsid w:val="00112619"/>
    <w:rsid w:val="001129E4"/>
    <w:rsid w:val="00112BC1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A3C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04E"/>
    <w:rsid w:val="001221CA"/>
    <w:rsid w:val="001223E7"/>
    <w:rsid w:val="001227B6"/>
    <w:rsid w:val="001227DB"/>
    <w:rsid w:val="001228CE"/>
    <w:rsid w:val="00122BC7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25"/>
    <w:rsid w:val="00123DF2"/>
    <w:rsid w:val="00124504"/>
    <w:rsid w:val="00124BFF"/>
    <w:rsid w:val="00125098"/>
    <w:rsid w:val="00125196"/>
    <w:rsid w:val="00125241"/>
    <w:rsid w:val="001255FA"/>
    <w:rsid w:val="00125A38"/>
    <w:rsid w:val="00125BC3"/>
    <w:rsid w:val="00126295"/>
    <w:rsid w:val="0012659B"/>
    <w:rsid w:val="0012663F"/>
    <w:rsid w:val="0012674E"/>
    <w:rsid w:val="00126780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27FA2"/>
    <w:rsid w:val="001301A0"/>
    <w:rsid w:val="00130341"/>
    <w:rsid w:val="00130405"/>
    <w:rsid w:val="001304CD"/>
    <w:rsid w:val="0013068E"/>
    <w:rsid w:val="00130BEA"/>
    <w:rsid w:val="00130C12"/>
    <w:rsid w:val="00130FD6"/>
    <w:rsid w:val="00131123"/>
    <w:rsid w:val="001311E0"/>
    <w:rsid w:val="00131306"/>
    <w:rsid w:val="00131346"/>
    <w:rsid w:val="00131437"/>
    <w:rsid w:val="001314D8"/>
    <w:rsid w:val="00131DCD"/>
    <w:rsid w:val="0013226C"/>
    <w:rsid w:val="001322BD"/>
    <w:rsid w:val="00132671"/>
    <w:rsid w:val="001326B9"/>
    <w:rsid w:val="001326F3"/>
    <w:rsid w:val="0013286C"/>
    <w:rsid w:val="00132F50"/>
    <w:rsid w:val="00133010"/>
    <w:rsid w:val="0013307E"/>
    <w:rsid w:val="00133166"/>
    <w:rsid w:val="001338B4"/>
    <w:rsid w:val="00133F7C"/>
    <w:rsid w:val="00134289"/>
    <w:rsid w:val="001342A0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5"/>
    <w:rsid w:val="00136D59"/>
    <w:rsid w:val="00136F6E"/>
    <w:rsid w:val="00136FC2"/>
    <w:rsid w:val="0013700F"/>
    <w:rsid w:val="001374E7"/>
    <w:rsid w:val="001376AF"/>
    <w:rsid w:val="00137763"/>
    <w:rsid w:val="001378B1"/>
    <w:rsid w:val="00137BBC"/>
    <w:rsid w:val="00137BF9"/>
    <w:rsid w:val="00140157"/>
    <w:rsid w:val="00140205"/>
    <w:rsid w:val="00140292"/>
    <w:rsid w:val="001409E6"/>
    <w:rsid w:val="00140FED"/>
    <w:rsid w:val="00141737"/>
    <w:rsid w:val="00141823"/>
    <w:rsid w:val="00141AC2"/>
    <w:rsid w:val="00141C0B"/>
    <w:rsid w:val="00141C26"/>
    <w:rsid w:val="00141D23"/>
    <w:rsid w:val="00141D3D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9B"/>
    <w:rsid w:val="00143CAA"/>
    <w:rsid w:val="00143CCB"/>
    <w:rsid w:val="00143F19"/>
    <w:rsid w:val="00143F40"/>
    <w:rsid w:val="0014442E"/>
    <w:rsid w:val="001446BF"/>
    <w:rsid w:val="0014474B"/>
    <w:rsid w:val="00144A5F"/>
    <w:rsid w:val="00144CFB"/>
    <w:rsid w:val="00144FF1"/>
    <w:rsid w:val="00145014"/>
    <w:rsid w:val="001452B6"/>
    <w:rsid w:val="0014532A"/>
    <w:rsid w:val="00145355"/>
    <w:rsid w:val="00145674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DAA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2EB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3FFC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5CD"/>
    <w:rsid w:val="0015776A"/>
    <w:rsid w:val="00157802"/>
    <w:rsid w:val="0015788B"/>
    <w:rsid w:val="00157982"/>
    <w:rsid w:val="00157B68"/>
    <w:rsid w:val="00157F2C"/>
    <w:rsid w:val="001605BD"/>
    <w:rsid w:val="00160A01"/>
    <w:rsid w:val="001612F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5E2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94F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A99"/>
    <w:rsid w:val="00172D28"/>
    <w:rsid w:val="00172E21"/>
    <w:rsid w:val="00172FB8"/>
    <w:rsid w:val="001732D7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0F2F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245"/>
    <w:rsid w:val="00185379"/>
    <w:rsid w:val="001856C0"/>
    <w:rsid w:val="00185E2D"/>
    <w:rsid w:val="00185EE7"/>
    <w:rsid w:val="00186175"/>
    <w:rsid w:val="001861BB"/>
    <w:rsid w:val="001863CA"/>
    <w:rsid w:val="001866E7"/>
    <w:rsid w:val="00186A79"/>
    <w:rsid w:val="00186DBE"/>
    <w:rsid w:val="00187062"/>
    <w:rsid w:val="001871A3"/>
    <w:rsid w:val="00187323"/>
    <w:rsid w:val="001873B6"/>
    <w:rsid w:val="001875AA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5A5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5E4"/>
    <w:rsid w:val="001942FA"/>
    <w:rsid w:val="00194520"/>
    <w:rsid w:val="0019453F"/>
    <w:rsid w:val="0019461E"/>
    <w:rsid w:val="00194852"/>
    <w:rsid w:val="001949C9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79"/>
    <w:rsid w:val="00196BAC"/>
    <w:rsid w:val="00196C18"/>
    <w:rsid w:val="00196EC4"/>
    <w:rsid w:val="001974B5"/>
    <w:rsid w:val="0019754B"/>
    <w:rsid w:val="001976E3"/>
    <w:rsid w:val="00197746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787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5D92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8B3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59A"/>
    <w:rsid w:val="001B06CB"/>
    <w:rsid w:val="001B0849"/>
    <w:rsid w:val="001B0AC1"/>
    <w:rsid w:val="001B0BFB"/>
    <w:rsid w:val="001B0E56"/>
    <w:rsid w:val="001B141F"/>
    <w:rsid w:val="001B184C"/>
    <w:rsid w:val="001B1AC5"/>
    <w:rsid w:val="001B1FA1"/>
    <w:rsid w:val="001B2264"/>
    <w:rsid w:val="001B2316"/>
    <w:rsid w:val="001B27C7"/>
    <w:rsid w:val="001B28FF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005"/>
    <w:rsid w:val="001B502E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3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0F94"/>
    <w:rsid w:val="001C10D9"/>
    <w:rsid w:val="001C1202"/>
    <w:rsid w:val="001C13FC"/>
    <w:rsid w:val="001C169E"/>
    <w:rsid w:val="001C16BC"/>
    <w:rsid w:val="001C1941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BA0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2A9"/>
    <w:rsid w:val="001C6550"/>
    <w:rsid w:val="001C6ACD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E77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C00"/>
    <w:rsid w:val="001D4E17"/>
    <w:rsid w:val="001D5319"/>
    <w:rsid w:val="001D53E3"/>
    <w:rsid w:val="001D55D1"/>
    <w:rsid w:val="001D583D"/>
    <w:rsid w:val="001D5AFB"/>
    <w:rsid w:val="001D5DA3"/>
    <w:rsid w:val="001D6038"/>
    <w:rsid w:val="001D6340"/>
    <w:rsid w:val="001D6547"/>
    <w:rsid w:val="001D6729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4B1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BD2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ABF"/>
    <w:rsid w:val="001F3D2F"/>
    <w:rsid w:val="001F3DF6"/>
    <w:rsid w:val="001F40D7"/>
    <w:rsid w:val="001F415C"/>
    <w:rsid w:val="001F43F1"/>
    <w:rsid w:val="001F46E1"/>
    <w:rsid w:val="001F4B17"/>
    <w:rsid w:val="001F4DC3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6DB2"/>
    <w:rsid w:val="001F71E7"/>
    <w:rsid w:val="001F723D"/>
    <w:rsid w:val="001F72F3"/>
    <w:rsid w:val="001F7535"/>
    <w:rsid w:val="001F784D"/>
    <w:rsid w:val="001F7C7E"/>
    <w:rsid w:val="001F7CA1"/>
    <w:rsid w:val="002002BA"/>
    <w:rsid w:val="00200370"/>
    <w:rsid w:val="002011A9"/>
    <w:rsid w:val="00201269"/>
    <w:rsid w:val="002016C7"/>
    <w:rsid w:val="00201B9A"/>
    <w:rsid w:val="00202017"/>
    <w:rsid w:val="0020243A"/>
    <w:rsid w:val="0020246A"/>
    <w:rsid w:val="0020247A"/>
    <w:rsid w:val="0020264E"/>
    <w:rsid w:val="0020292F"/>
    <w:rsid w:val="00202E11"/>
    <w:rsid w:val="00202E40"/>
    <w:rsid w:val="00202F35"/>
    <w:rsid w:val="002032DA"/>
    <w:rsid w:val="002034FF"/>
    <w:rsid w:val="00203995"/>
    <w:rsid w:val="002039DB"/>
    <w:rsid w:val="00204628"/>
    <w:rsid w:val="0020465E"/>
    <w:rsid w:val="00204B41"/>
    <w:rsid w:val="00204CB4"/>
    <w:rsid w:val="00204EBD"/>
    <w:rsid w:val="002054F5"/>
    <w:rsid w:val="00205A52"/>
    <w:rsid w:val="00205A56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50A"/>
    <w:rsid w:val="00213B00"/>
    <w:rsid w:val="00213BDE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87C"/>
    <w:rsid w:val="00217E6E"/>
    <w:rsid w:val="00220524"/>
    <w:rsid w:val="00220DE1"/>
    <w:rsid w:val="0022134B"/>
    <w:rsid w:val="0022159F"/>
    <w:rsid w:val="00221EA0"/>
    <w:rsid w:val="00221FB4"/>
    <w:rsid w:val="00221FC3"/>
    <w:rsid w:val="002221F7"/>
    <w:rsid w:val="0022234A"/>
    <w:rsid w:val="0022258C"/>
    <w:rsid w:val="00222943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4D8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38"/>
    <w:rsid w:val="00230246"/>
    <w:rsid w:val="002303B1"/>
    <w:rsid w:val="0023082C"/>
    <w:rsid w:val="0023102E"/>
    <w:rsid w:val="0023122A"/>
    <w:rsid w:val="002312D2"/>
    <w:rsid w:val="00231C30"/>
    <w:rsid w:val="00231CE3"/>
    <w:rsid w:val="00232625"/>
    <w:rsid w:val="00232746"/>
    <w:rsid w:val="0023288B"/>
    <w:rsid w:val="00232942"/>
    <w:rsid w:val="00233225"/>
    <w:rsid w:val="002334FD"/>
    <w:rsid w:val="00233606"/>
    <w:rsid w:val="002336C7"/>
    <w:rsid w:val="002338BF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03B"/>
    <w:rsid w:val="0023514B"/>
    <w:rsid w:val="002353E4"/>
    <w:rsid w:val="00235CD5"/>
    <w:rsid w:val="00236048"/>
    <w:rsid w:val="00236327"/>
    <w:rsid w:val="00236722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14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5E5"/>
    <w:rsid w:val="002457C6"/>
    <w:rsid w:val="00245A3E"/>
    <w:rsid w:val="00245AC5"/>
    <w:rsid w:val="00245F71"/>
    <w:rsid w:val="00245F9F"/>
    <w:rsid w:val="00246175"/>
    <w:rsid w:val="0024661F"/>
    <w:rsid w:val="002467B0"/>
    <w:rsid w:val="002468C1"/>
    <w:rsid w:val="00246BAF"/>
    <w:rsid w:val="00246BDA"/>
    <w:rsid w:val="00246BDB"/>
    <w:rsid w:val="00246D6F"/>
    <w:rsid w:val="00246EDE"/>
    <w:rsid w:val="002475B1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673"/>
    <w:rsid w:val="0025171B"/>
    <w:rsid w:val="00251728"/>
    <w:rsid w:val="002519F4"/>
    <w:rsid w:val="00251A6E"/>
    <w:rsid w:val="00251BEC"/>
    <w:rsid w:val="002525F1"/>
    <w:rsid w:val="00252C60"/>
    <w:rsid w:val="00252DC0"/>
    <w:rsid w:val="00252DF0"/>
    <w:rsid w:val="00252F0C"/>
    <w:rsid w:val="00252F47"/>
    <w:rsid w:val="002531C6"/>
    <w:rsid w:val="00253459"/>
    <w:rsid w:val="00253592"/>
    <w:rsid w:val="002536B0"/>
    <w:rsid w:val="0025391F"/>
    <w:rsid w:val="0025392F"/>
    <w:rsid w:val="002539B4"/>
    <w:rsid w:val="002539C6"/>
    <w:rsid w:val="00253A6D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783"/>
    <w:rsid w:val="00255C2B"/>
    <w:rsid w:val="00255C56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6BC"/>
    <w:rsid w:val="00264D42"/>
    <w:rsid w:val="002650B8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267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4A5"/>
    <w:rsid w:val="0027450B"/>
    <w:rsid w:val="0027466F"/>
    <w:rsid w:val="002747CA"/>
    <w:rsid w:val="00274B36"/>
    <w:rsid w:val="00274C17"/>
    <w:rsid w:val="00274E0A"/>
    <w:rsid w:val="00274EF2"/>
    <w:rsid w:val="00274FBF"/>
    <w:rsid w:val="00274FEB"/>
    <w:rsid w:val="0027524B"/>
    <w:rsid w:val="0027585D"/>
    <w:rsid w:val="0027594E"/>
    <w:rsid w:val="002759A0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140"/>
    <w:rsid w:val="002777CE"/>
    <w:rsid w:val="002777F0"/>
    <w:rsid w:val="002778CB"/>
    <w:rsid w:val="00277E8F"/>
    <w:rsid w:val="00277F77"/>
    <w:rsid w:val="002802EB"/>
    <w:rsid w:val="00280489"/>
    <w:rsid w:val="002804C8"/>
    <w:rsid w:val="002809F5"/>
    <w:rsid w:val="00280AFE"/>
    <w:rsid w:val="00281036"/>
    <w:rsid w:val="00281073"/>
    <w:rsid w:val="0028116F"/>
    <w:rsid w:val="00281284"/>
    <w:rsid w:val="002819CB"/>
    <w:rsid w:val="00281B16"/>
    <w:rsid w:val="00281EAE"/>
    <w:rsid w:val="00282065"/>
    <w:rsid w:val="0028210B"/>
    <w:rsid w:val="00282166"/>
    <w:rsid w:val="002821F5"/>
    <w:rsid w:val="002822FC"/>
    <w:rsid w:val="00282468"/>
    <w:rsid w:val="002825FF"/>
    <w:rsid w:val="0028277A"/>
    <w:rsid w:val="00282F65"/>
    <w:rsid w:val="00283155"/>
    <w:rsid w:val="0028330E"/>
    <w:rsid w:val="00283483"/>
    <w:rsid w:val="00283518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0D0"/>
    <w:rsid w:val="00285350"/>
    <w:rsid w:val="00285772"/>
    <w:rsid w:val="00285896"/>
    <w:rsid w:val="00285956"/>
    <w:rsid w:val="00285B11"/>
    <w:rsid w:val="00285C37"/>
    <w:rsid w:val="00285E52"/>
    <w:rsid w:val="002860EC"/>
    <w:rsid w:val="002861C4"/>
    <w:rsid w:val="00286617"/>
    <w:rsid w:val="002866FB"/>
    <w:rsid w:val="0028677D"/>
    <w:rsid w:val="00286C31"/>
    <w:rsid w:val="00286D95"/>
    <w:rsid w:val="00287052"/>
    <w:rsid w:val="002873CD"/>
    <w:rsid w:val="0028772E"/>
    <w:rsid w:val="0028787D"/>
    <w:rsid w:val="00287CE6"/>
    <w:rsid w:val="00287F4B"/>
    <w:rsid w:val="00290537"/>
    <w:rsid w:val="0029091C"/>
    <w:rsid w:val="00290A8C"/>
    <w:rsid w:val="00290CE0"/>
    <w:rsid w:val="00290E9E"/>
    <w:rsid w:val="0029104D"/>
    <w:rsid w:val="002911EC"/>
    <w:rsid w:val="0029150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00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31F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880"/>
    <w:rsid w:val="002A39DF"/>
    <w:rsid w:val="002A3FF2"/>
    <w:rsid w:val="002A471E"/>
    <w:rsid w:val="002A4AC5"/>
    <w:rsid w:val="002A4BA1"/>
    <w:rsid w:val="002A50E0"/>
    <w:rsid w:val="002A51E2"/>
    <w:rsid w:val="002A5693"/>
    <w:rsid w:val="002A5915"/>
    <w:rsid w:val="002A5AFB"/>
    <w:rsid w:val="002A5D43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6F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A4"/>
    <w:rsid w:val="002B1BCF"/>
    <w:rsid w:val="002B1E1D"/>
    <w:rsid w:val="002B1EEC"/>
    <w:rsid w:val="002B220C"/>
    <w:rsid w:val="002B24FB"/>
    <w:rsid w:val="002B2508"/>
    <w:rsid w:val="002B25DA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4E0"/>
    <w:rsid w:val="002B560F"/>
    <w:rsid w:val="002B5815"/>
    <w:rsid w:val="002B58DD"/>
    <w:rsid w:val="002B5A87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691"/>
    <w:rsid w:val="002B7776"/>
    <w:rsid w:val="002B7DA2"/>
    <w:rsid w:val="002B7E0D"/>
    <w:rsid w:val="002C0122"/>
    <w:rsid w:val="002C0204"/>
    <w:rsid w:val="002C034B"/>
    <w:rsid w:val="002C0A5A"/>
    <w:rsid w:val="002C0D0F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0A"/>
    <w:rsid w:val="002C6E98"/>
    <w:rsid w:val="002C6F54"/>
    <w:rsid w:val="002C72DF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2BF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140"/>
    <w:rsid w:val="002D45A3"/>
    <w:rsid w:val="002D4C9C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657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1D46"/>
    <w:rsid w:val="002E2795"/>
    <w:rsid w:val="002E2DA4"/>
    <w:rsid w:val="002E3376"/>
    <w:rsid w:val="002E369D"/>
    <w:rsid w:val="002E3AC8"/>
    <w:rsid w:val="002E3AE6"/>
    <w:rsid w:val="002E4047"/>
    <w:rsid w:val="002E444F"/>
    <w:rsid w:val="002E472F"/>
    <w:rsid w:val="002E4C96"/>
    <w:rsid w:val="002E5338"/>
    <w:rsid w:val="002E555F"/>
    <w:rsid w:val="002E5881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434"/>
    <w:rsid w:val="002F15AE"/>
    <w:rsid w:val="002F176A"/>
    <w:rsid w:val="002F1B1C"/>
    <w:rsid w:val="002F1EFD"/>
    <w:rsid w:val="002F1F5E"/>
    <w:rsid w:val="002F1F6E"/>
    <w:rsid w:val="002F20FD"/>
    <w:rsid w:val="002F278B"/>
    <w:rsid w:val="002F2A77"/>
    <w:rsid w:val="002F2BD1"/>
    <w:rsid w:val="002F2CA8"/>
    <w:rsid w:val="002F2CFB"/>
    <w:rsid w:val="002F3178"/>
    <w:rsid w:val="002F3943"/>
    <w:rsid w:val="002F3975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5A0"/>
    <w:rsid w:val="002F58E6"/>
    <w:rsid w:val="002F5E77"/>
    <w:rsid w:val="002F5FD5"/>
    <w:rsid w:val="002F671B"/>
    <w:rsid w:val="002F67C0"/>
    <w:rsid w:val="002F68C9"/>
    <w:rsid w:val="002F6F1D"/>
    <w:rsid w:val="002F7002"/>
    <w:rsid w:val="002F72C5"/>
    <w:rsid w:val="002F74B5"/>
    <w:rsid w:val="002F78CD"/>
    <w:rsid w:val="002F799F"/>
    <w:rsid w:val="002F79D7"/>
    <w:rsid w:val="002F7EC0"/>
    <w:rsid w:val="00300270"/>
    <w:rsid w:val="003006D3"/>
    <w:rsid w:val="00300BE5"/>
    <w:rsid w:val="00300DFC"/>
    <w:rsid w:val="0030105F"/>
    <w:rsid w:val="0030149C"/>
    <w:rsid w:val="0030171F"/>
    <w:rsid w:val="00301CA6"/>
    <w:rsid w:val="00301E9B"/>
    <w:rsid w:val="0030221A"/>
    <w:rsid w:val="00302523"/>
    <w:rsid w:val="00302604"/>
    <w:rsid w:val="00302607"/>
    <w:rsid w:val="00302ACB"/>
    <w:rsid w:val="00302F1B"/>
    <w:rsid w:val="003030CD"/>
    <w:rsid w:val="00303224"/>
    <w:rsid w:val="003032AF"/>
    <w:rsid w:val="0030378D"/>
    <w:rsid w:val="003038DA"/>
    <w:rsid w:val="00303E58"/>
    <w:rsid w:val="003042F8"/>
    <w:rsid w:val="0030453A"/>
    <w:rsid w:val="00304739"/>
    <w:rsid w:val="00304850"/>
    <w:rsid w:val="00304A1D"/>
    <w:rsid w:val="00304C4D"/>
    <w:rsid w:val="00304E44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2AB"/>
    <w:rsid w:val="00311340"/>
    <w:rsid w:val="003113B8"/>
    <w:rsid w:val="0031144C"/>
    <w:rsid w:val="00311647"/>
    <w:rsid w:val="003117D6"/>
    <w:rsid w:val="0031187A"/>
    <w:rsid w:val="00311DD1"/>
    <w:rsid w:val="0031213C"/>
    <w:rsid w:val="00312982"/>
    <w:rsid w:val="00312A5D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FC2"/>
    <w:rsid w:val="003150A9"/>
    <w:rsid w:val="00315100"/>
    <w:rsid w:val="003152CE"/>
    <w:rsid w:val="0031547C"/>
    <w:rsid w:val="00315618"/>
    <w:rsid w:val="003158D9"/>
    <w:rsid w:val="00315B6B"/>
    <w:rsid w:val="00316438"/>
    <w:rsid w:val="003168FE"/>
    <w:rsid w:val="0031691D"/>
    <w:rsid w:val="00317461"/>
    <w:rsid w:val="00317675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1F70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8E"/>
    <w:rsid w:val="00325690"/>
    <w:rsid w:val="00325708"/>
    <w:rsid w:val="00325B37"/>
    <w:rsid w:val="00325C4A"/>
    <w:rsid w:val="00325C6F"/>
    <w:rsid w:val="00325DCB"/>
    <w:rsid w:val="00325DF9"/>
    <w:rsid w:val="00325FF4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E99"/>
    <w:rsid w:val="00327F90"/>
    <w:rsid w:val="003307BA"/>
    <w:rsid w:val="003307E3"/>
    <w:rsid w:val="00330B8C"/>
    <w:rsid w:val="0033113E"/>
    <w:rsid w:val="00331205"/>
    <w:rsid w:val="00331564"/>
    <w:rsid w:val="00331888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67E"/>
    <w:rsid w:val="00333C99"/>
    <w:rsid w:val="00333D0F"/>
    <w:rsid w:val="003340BB"/>
    <w:rsid w:val="003341BA"/>
    <w:rsid w:val="003341F5"/>
    <w:rsid w:val="00334310"/>
    <w:rsid w:val="00334593"/>
    <w:rsid w:val="00334B66"/>
    <w:rsid w:val="00334BAC"/>
    <w:rsid w:val="00334D7C"/>
    <w:rsid w:val="00334D95"/>
    <w:rsid w:val="003350EB"/>
    <w:rsid w:val="003356B3"/>
    <w:rsid w:val="00335761"/>
    <w:rsid w:val="00335A61"/>
    <w:rsid w:val="00335AA5"/>
    <w:rsid w:val="00335B80"/>
    <w:rsid w:val="00335D90"/>
    <w:rsid w:val="00335E72"/>
    <w:rsid w:val="00335E8C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112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5B9D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529"/>
    <w:rsid w:val="00357789"/>
    <w:rsid w:val="00357EBF"/>
    <w:rsid w:val="003601DC"/>
    <w:rsid w:val="0036080B"/>
    <w:rsid w:val="00360822"/>
    <w:rsid w:val="0036086B"/>
    <w:rsid w:val="00360B8D"/>
    <w:rsid w:val="00360E6F"/>
    <w:rsid w:val="00360F4E"/>
    <w:rsid w:val="0036100E"/>
    <w:rsid w:val="003611FE"/>
    <w:rsid w:val="00361297"/>
    <w:rsid w:val="00361358"/>
    <w:rsid w:val="0036154E"/>
    <w:rsid w:val="00361578"/>
    <w:rsid w:val="00361841"/>
    <w:rsid w:val="003619DF"/>
    <w:rsid w:val="00362060"/>
    <w:rsid w:val="003621FC"/>
    <w:rsid w:val="00362424"/>
    <w:rsid w:val="00362442"/>
    <w:rsid w:val="003624E6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C0"/>
    <w:rsid w:val="003663EB"/>
    <w:rsid w:val="0036668B"/>
    <w:rsid w:val="00366793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B1A"/>
    <w:rsid w:val="00367C9D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3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C3A"/>
    <w:rsid w:val="00381E3A"/>
    <w:rsid w:val="00381E62"/>
    <w:rsid w:val="00382939"/>
    <w:rsid w:val="00382AE9"/>
    <w:rsid w:val="00382AF5"/>
    <w:rsid w:val="00382DEA"/>
    <w:rsid w:val="00382FBC"/>
    <w:rsid w:val="003831FF"/>
    <w:rsid w:val="0038328E"/>
    <w:rsid w:val="0038352F"/>
    <w:rsid w:val="0038375B"/>
    <w:rsid w:val="0038389F"/>
    <w:rsid w:val="003838DF"/>
    <w:rsid w:val="00383BAD"/>
    <w:rsid w:val="00383E1C"/>
    <w:rsid w:val="00383F69"/>
    <w:rsid w:val="003840B0"/>
    <w:rsid w:val="003842B4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6F01"/>
    <w:rsid w:val="0038724C"/>
    <w:rsid w:val="003872DB"/>
    <w:rsid w:val="00387559"/>
    <w:rsid w:val="0038757B"/>
    <w:rsid w:val="00387859"/>
    <w:rsid w:val="00387983"/>
    <w:rsid w:val="0038798E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448"/>
    <w:rsid w:val="003915E0"/>
    <w:rsid w:val="0039168D"/>
    <w:rsid w:val="0039180C"/>
    <w:rsid w:val="00391A36"/>
    <w:rsid w:val="00391AD3"/>
    <w:rsid w:val="00391B4E"/>
    <w:rsid w:val="00392009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093"/>
    <w:rsid w:val="00393193"/>
    <w:rsid w:val="00393275"/>
    <w:rsid w:val="003932A0"/>
    <w:rsid w:val="00393824"/>
    <w:rsid w:val="003938C6"/>
    <w:rsid w:val="00393BEE"/>
    <w:rsid w:val="00393C57"/>
    <w:rsid w:val="00393EF7"/>
    <w:rsid w:val="0039406E"/>
    <w:rsid w:val="00394374"/>
    <w:rsid w:val="0039499A"/>
    <w:rsid w:val="003949A0"/>
    <w:rsid w:val="00394A21"/>
    <w:rsid w:val="00394B6E"/>
    <w:rsid w:val="00394B9F"/>
    <w:rsid w:val="00394F39"/>
    <w:rsid w:val="003952DB"/>
    <w:rsid w:val="0039532F"/>
    <w:rsid w:val="00395A15"/>
    <w:rsid w:val="00395A40"/>
    <w:rsid w:val="00395C1B"/>
    <w:rsid w:val="00395F00"/>
    <w:rsid w:val="00395FA4"/>
    <w:rsid w:val="00396188"/>
    <w:rsid w:val="00396522"/>
    <w:rsid w:val="00396704"/>
    <w:rsid w:val="003968D0"/>
    <w:rsid w:val="00396B42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533"/>
    <w:rsid w:val="003A0606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0B0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5E75"/>
    <w:rsid w:val="003A6296"/>
    <w:rsid w:val="003A68F0"/>
    <w:rsid w:val="003A6A6B"/>
    <w:rsid w:val="003A6C60"/>
    <w:rsid w:val="003A6D72"/>
    <w:rsid w:val="003A6E65"/>
    <w:rsid w:val="003A700F"/>
    <w:rsid w:val="003A765B"/>
    <w:rsid w:val="003A78C8"/>
    <w:rsid w:val="003A791E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4F4B"/>
    <w:rsid w:val="003B5048"/>
    <w:rsid w:val="003B507D"/>
    <w:rsid w:val="003B5838"/>
    <w:rsid w:val="003B5B40"/>
    <w:rsid w:val="003B5EAD"/>
    <w:rsid w:val="003B62AC"/>
    <w:rsid w:val="003B6455"/>
    <w:rsid w:val="003B646D"/>
    <w:rsid w:val="003B6570"/>
    <w:rsid w:val="003B69F1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43B"/>
    <w:rsid w:val="003C1644"/>
    <w:rsid w:val="003C175D"/>
    <w:rsid w:val="003C183F"/>
    <w:rsid w:val="003C19FD"/>
    <w:rsid w:val="003C1D76"/>
    <w:rsid w:val="003C2102"/>
    <w:rsid w:val="003C217C"/>
    <w:rsid w:val="003C2890"/>
    <w:rsid w:val="003C2B61"/>
    <w:rsid w:val="003C30CB"/>
    <w:rsid w:val="003C32EF"/>
    <w:rsid w:val="003C3662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4A7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CD2"/>
    <w:rsid w:val="003E1E53"/>
    <w:rsid w:val="003E278E"/>
    <w:rsid w:val="003E2C91"/>
    <w:rsid w:val="003E2E93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A31"/>
    <w:rsid w:val="003E5DBB"/>
    <w:rsid w:val="003E5F40"/>
    <w:rsid w:val="003E601F"/>
    <w:rsid w:val="003E60B1"/>
    <w:rsid w:val="003E632F"/>
    <w:rsid w:val="003E6522"/>
    <w:rsid w:val="003E66D7"/>
    <w:rsid w:val="003E68B8"/>
    <w:rsid w:val="003E6A6A"/>
    <w:rsid w:val="003E6B47"/>
    <w:rsid w:val="003E6B6F"/>
    <w:rsid w:val="003E6D58"/>
    <w:rsid w:val="003E6DAF"/>
    <w:rsid w:val="003E6EE4"/>
    <w:rsid w:val="003E73A5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B9C"/>
    <w:rsid w:val="003F0F16"/>
    <w:rsid w:val="003F1018"/>
    <w:rsid w:val="003F162F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B1"/>
    <w:rsid w:val="003F42E3"/>
    <w:rsid w:val="003F4466"/>
    <w:rsid w:val="003F47A5"/>
    <w:rsid w:val="003F4996"/>
    <w:rsid w:val="003F49D5"/>
    <w:rsid w:val="003F4B59"/>
    <w:rsid w:val="003F4E33"/>
    <w:rsid w:val="003F50D7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1B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46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085"/>
    <w:rsid w:val="00402156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11"/>
    <w:rsid w:val="00403489"/>
    <w:rsid w:val="0040350B"/>
    <w:rsid w:val="00403878"/>
    <w:rsid w:val="0040396C"/>
    <w:rsid w:val="00403994"/>
    <w:rsid w:val="0040399D"/>
    <w:rsid w:val="00403BF5"/>
    <w:rsid w:val="00404246"/>
    <w:rsid w:val="004043F0"/>
    <w:rsid w:val="004046B5"/>
    <w:rsid w:val="00404ACB"/>
    <w:rsid w:val="00404D0B"/>
    <w:rsid w:val="0040505B"/>
    <w:rsid w:val="0040506C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2F"/>
    <w:rsid w:val="00413778"/>
    <w:rsid w:val="004138F7"/>
    <w:rsid w:val="004139E1"/>
    <w:rsid w:val="004139EA"/>
    <w:rsid w:val="0041402E"/>
    <w:rsid w:val="00414258"/>
    <w:rsid w:val="00414414"/>
    <w:rsid w:val="00414479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188"/>
    <w:rsid w:val="004166B2"/>
    <w:rsid w:val="00416AF9"/>
    <w:rsid w:val="00416D70"/>
    <w:rsid w:val="00416DAF"/>
    <w:rsid w:val="00417068"/>
    <w:rsid w:val="004175C8"/>
    <w:rsid w:val="004176D5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7C3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493F"/>
    <w:rsid w:val="004255FB"/>
    <w:rsid w:val="004256C6"/>
    <w:rsid w:val="00425793"/>
    <w:rsid w:val="00425C5B"/>
    <w:rsid w:val="00425D2E"/>
    <w:rsid w:val="00425E7F"/>
    <w:rsid w:val="00425F32"/>
    <w:rsid w:val="00426151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A66"/>
    <w:rsid w:val="00427DAD"/>
    <w:rsid w:val="004301B6"/>
    <w:rsid w:val="0043042B"/>
    <w:rsid w:val="00430FC7"/>
    <w:rsid w:val="004311AC"/>
    <w:rsid w:val="0043165C"/>
    <w:rsid w:val="004317A4"/>
    <w:rsid w:val="00431910"/>
    <w:rsid w:val="004319EC"/>
    <w:rsid w:val="00431BF1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4"/>
    <w:rsid w:val="0043461E"/>
    <w:rsid w:val="00434697"/>
    <w:rsid w:val="004348BD"/>
    <w:rsid w:val="004348E2"/>
    <w:rsid w:val="00434A0E"/>
    <w:rsid w:val="00434D94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54E"/>
    <w:rsid w:val="0043690E"/>
    <w:rsid w:val="00436BBD"/>
    <w:rsid w:val="0043708D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1FA1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97"/>
    <w:rsid w:val="004508B1"/>
    <w:rsid w:val="00450A61"/>
    <w:rsid w:val="00450A9D"/>
    <w:rsid w:val="0045112A"/>
    <w:rsid w:val="00451E4E"/>
    <w:rsid w:val="004520E1"/>
    <w:rsid w:val="00452105"/>
    <w:rsid w:val="0045239F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3B4"/>
    <w:rsid w:val="00457797"/>
    <w:rsid w:val="004578F4"/>
    <w:rsid w:val="00457A3A"/>
    <w:rsid w:val="00457AFE"/>
    <w:rsid w:val="00457EB1"/>
    <w:rsid w:val="00460413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CC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622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9F"/>
    <w:rsid w:val="004812A2"/>
    <w:rsid w:val="004813E4"/>
    <w:rsid w:val="0048149C"/>
    <w:rsid w:val="004818EF"/>
    <w:rsid w:val="00481982"/>
    <w:rsid w:val="004824C4"/>
    <w:rsid w:val="0048255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B56"/>
    <w:rsid w:val="00484C0E"/>
    <w:rsid w:val="0048549B"/>
    <w:rsid w:val="004854DA"/>
    <w:rsid w:val="00485587"/>
    <w:rsid w:val="004855BC"/>
    <w:rsid w:val="004855E1"/>
    <w:rsid w:val="0048574A"/>
    <w:rsid w:val="00485FC2"/>
    <w:rsid w:val="00485FEE"/>
    <w:rsid w:val="0048605F"/>
    <w:rsid w:val="00486079"/>
    <w:rsid w:val="004861BB"/>
    <w:rsid w:val="0048633D"/>
    <w:rsid w:val="004864E9"/>
    <w:rsid w:val="00486A94"/>
    <w:rsid w:val="00486AED"/>
    <w:rsid w:val="00486B8F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3C4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6D64"/>
    <w:rsid w:val="004971C5"/>
    <w:rsid w:val="00497727"/>
    <w:rsid w:val="00497744"/>
    <w:rsid w:val="0049784D"/>
    <w:rsid w:val="004A05FA"/>
    <w:rsid w:val="004A0967"/>
    <w:rsid w:val="004A0EC1"/>
    <w:rsid w:val="004A0FCA"/>
    <w:rsid w:val="004A113F"/>
    <w:rsid w:val="004A13D8"/>
    <w:rsid w:val="004A16D2"/>
    <w:rsid w:val="004A18EF"/>
    <w:rsid w:val="004A1AA7"/>
    <w:rsid w:val="004A1DA9"/>
    <w:rsid w:val="004A1EF3"/>
    <w:rsid w:val="004A2142"/>
    <w:rsid w:val="004A2665"/>
    <w:rsid w:val="004A28B5"/>
    <w:rsid w:val="004A2A30"/>
    <w:rsid w:val="004A2B1E"/>
    <w:rsid w:val="004A2B85"/>
    <w:rsid w:val="004A2C4B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861"/>
    <w:rsid w:val="004A5919"/>
    <w:rsid w:val="004A5977"/>
    <w:rsid w:val="004A5CC5"/>
    <w:rsid w:val="004A632D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29F"/>
    <w:rsid w:val="004B0953"/>
    <w:rsid w:val="004B0978"/>
    <w:rsid w:val="004B0D70"/>
    <w:rsid w:val="004B1053"/>
    <w:rsid w:val="004B1798"/>
    <w:rsid w:val="004B1823"/>
    <w:rsid w:val="004B198E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523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DFF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780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A01"/>
    <w:rsid w:val="004C7DC6"/>
    <w:rsid w:val="004C7E84"/>
    <w:rsid w:val="004D00CF"/>
    <w:rsid w:val="004D06DA"/>
    <w:rsid w:val="004D07AC"/>
    <w:rsid w:val="004D0898"/>
    <w:rsid w:val="004D0DB4"/>
    <w:rsid w:val="004D0E93"/>
    <w:rsid w:val="004D1439"/>
    <w:rsid w:val="004D1BE3"/>
    <w:rsid w:val="004D1BF1"/>
    <w:rsid w:val="004D1E1C"/>
    <w:rsid w:val="004D1FD1"/>
    <w:rsid w:val="004D2417"/>
    <w:rsid w:val="004D2637"/>
    <w:rsid w:val="004D2760"/>
    <w:rsid w:val="004D27FF"/>
    <w:rsid w:val="004D2895"/>
    <w:rsid w:val="004D2AE9"/>
    <w:rsid w:val="004D311B"/>
    <w:rsid w:val="004D33AB"/>
    <w:rsid w:val="004D3A68"/>
    <w:rsid w:val="004D4334"/>
    <w:rsid w:val="004D45D4"/>
    <w:rsid w:val="004D4BF2"/>
    <w:rsid w:val="004D4C00"/>
    <w:rsid w:val="004D4D83"/>
    <w:rsid w:val="004D4EE8"/>
    <w:rsid w:val="004D4FA9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41F"/>
    <w:rsid w:val="004D7724"/>
    <w:rsid w:val="004D7A49"/>
    <w:rsid w:val="004D7BDD"/>
    <w:rsid w:val="004D7C02"/>
    <w:rsid w:val="004D7F4D"/>
    <w:rsid w:val="004E06A7"/>
    <w:rsid w:val="004E06B7"/>
    <w:rsid w:val="004E107C"/>
    <w:rsid w:val="004E11EE"/>
    <w:rsid w:val="004E13D5"/>
    <w:rsid w:val="004E1AE4"/>
    <w:rsid w:val="004E1B74"/>
    <w:rsid w:val="004E1B90"/>
    <w:rsid w:val="004E1DF9"/>
    <w:rsid w:val="004E2C5B"/>
    <w:rsid w:val="004E3045"/>
    <w:rsid w:val="004E31A9"/>
    <w:rsid w:val="004E3242"/>
    <w:rsid w:val="004E353E"/>
    <w:rsid w:val="004E386A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6E0F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C76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5F2A"/>
    <w:rsid w:val="004F63F5"/>
    <w:rsid w:val="004F64DA"/>
    <w:rsid w:val="004F6A0B"/>
    <w:rsid w:val="004F704E"/>
    <w:rsid w:val="004F704F"/>
    <w:rsid w:val="004F71AB"/>
    <w:rsid w:val="004F7214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23"/>
    <w:rsid w:val="00500D4B"/>
    <w:rsid w:val="00500FAC"/>
    <w:rsid w:val="00500FEA"/>
    <w:rsid w:val="005018F5"/>
    <w:rsid w:val="00501D38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1F7"/>
    <w:rsid w:val="0050623F"/>
    <w:rsid w:val="0050631E"/>
    <w:rsid w:val="005065D5"/>
    <w:rsid w:val="0050662E"/>
    <w:rsid w:val="005068F6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6B2"/>
    <w:rsid w:val="0051083B"/>
    <w:rsid w:val="00510B12"/>
    <w:rsid w:val="00510B4D"/>
    <w:rsid w:val="00510CD0"/>
    <w:rsid w:val="005110B2"/>
    <w:rsid w:val="005113DA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CC1"/>
    <w:rsid w:val="00512D2C"/>
    <w:rsid w:val="00513388"/>
    <w:rsid w:val="00513B6B"/>
    <w:rsid w:val="00513D21"/>
    <w:rsid w:val="00513F72"/>
    <w:rsid w:val="00513F97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908"/>
    <w:rsid w:val="00517D4F"/>
    <w:rsid w:val="00520054"/>
    <w:rsid w:val="00520115"/>
    <w:rsid w:val="00520281"/>
    <w:rsid w:val="00520523"/>
    <w:rsid w:val="00520572"/>
    <w:rsid w:val="005206BB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BF0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C9"/>
    <w:rsid w:val="005255F2"/>
    <w:rsid w:val="00525A85"/>
    <w:rsid w:val="00525B2A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27DC6"/>
    <w:rsid w:val="00527E3F"/>
    <w:rsid w:val="0053001C"/>
    <w:rsid w:val="00530132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B0A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07E"/>
    <w:rsid w:val="005351D9"/>
    <w:rsid w:val="005357CD"/>
    <w:rsid w:val="00535A55"/>
    <w:rsid w:val="00535BBA"/>
    <w:rsid w:val="00535CB6"/>
    <w:rsid w:val="00535F57"/>
    <w:rsid w:val="00536814"/>
    <w:rsid w:val="005369D0"/>
    <w:rsid w:val="005369D4"/>
    <w:rsid w:val="00536C0D"/>
    <w:rsid w:val="00536D89"/>
    <w:rsid w:val="0053727D"/>
    <w:rsid w:val="0053750F"/>
    <w:rsid w:val="005376EB"/>
    <w:rsid w:val="00537C7A"/>
    <w:rsid w:val="00537CE3"/>
    <w:rsid w:val="00537DEC"/>
    <w:rsid w:val="00537E59"/>
    <w:rsid w:val="005400C9"/>
    <w:rsid w:val="0054013B"/>
    <w:rsid w:val="00540194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79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4F22"/>
    <w:rsid w:val="00545211"/>
    <w:rsid w:val="0054541E"/>
    <w:rsid w:val="0054549C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DD5"/>
    <w:rsid w:val="00546E50"/>
    <w:rsid w:val="0054705F"/>
    <w:rsid w:val="00547084"/>
    <w:rsid w:val="005473C3"/>
    <w:rsid w:val="005475CF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3B02"/>
    <w:rsid w:val="005542DC"/>
    <w:rsid w:val="00554396"/>
    <w:rsid w:val="0055447A"/>
    <w:rsid w:val="0055468B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71"/>
    <w:rsid w:val="00556F8F"/>
    <w:rsid w:val="00557933"/>
    <w:rsid w:val="00557975"/>
    <w:rsid w:val="00557A1E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53C"/>
    <w:rsid w:val="00562F3C"/>
    <w:rsid w:val="0056334C"/>
    <w:rsid w:val="005633E1"/>
    <w:rsid w:val="00563AF9"/>
    <w:rsid w:val="005643E4"/>
    <w:rsid w:val="00564647"/>
    <w:rsid w:val="005646D4"/>
    <w:rsid w:val="00564B97"/>
    <w:rsid w:val="00564EF3"/>
    <w:rsid w:val="00565016"/>
    <w:rsid w:val="005651B2"/>
    <w:rsid w:val="005651D8"/>
    <w:rsid w:val="00565233"/>
    <w:rsid w:val="0056527D"/>
    <w:rsid w:val="00565334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D7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1DE"/>
    <w:rsid w:val="005704D7"/>
    <w:rsid w:val="00570532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21C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A25"/>
    <w:rsid w:val="00584C3A"/>
    <w:rsid w:val="00585027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6E7"/>
    <w:rsid w:val="00587791"/>
    <w:rsid w:val="00587957"/>
    <w:rsid w:val="00587A75"/>
    <w:rsid w:val="00587D31"/>
    <w:rsid w:val="00587D54"/>
    <w:rsid w:val="00587DBB"/>
    <w:rsid w:val="00590355"/>
    <w:rsid w:val="005904DA"/>
    <w:rsid w:val="00590504"/>
    <w:rsid w:val="00590755"/>
    <w:rsid w:val="00590795"/>
    <w:rsid w:val="00590827"/>
    <w:rsid w:val="0059093B"/>
    <w:rsid w:val="00590A7D"/>
    <w:rsid w:val="00590AC0"/>
    <w:rsid w:val="005915BA"/>
    <w:rsid w:val="005916D7"/>
    <w:rsid w:val="005917D0"/>
    <w:rsid w:val="00591A9A"/>
    <w:rsid w:val="00591C56"/>
    <w:rsid w:val="00591EE3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97992"/>
    <w:rsid w:val="005A011D"/>
    <w:rsid w:val="005A018D"/>
    <w:rsid w:val="005A0BFD"/>
    <w:rsid w:val="005A1832"/>
    <w:rsid w:val="005A1870"/>
    <w:rsid w:val="005A18AE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6D6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19F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3AC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AED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607"/>
    <w:rsid w:val="005C280C"/>
    <w:rsid w:val="005C2832"/>
    <w:rsid w:val="005C298B"/>
    <w:rsid w:val="005C29D2"/>
    <w:rsid w:val="005C29ED"/>
    <w:rsid w:val="005C2F8C"/>
    <w:rsid w:val="005C2FDE"/>
    <w:rsid w:val="005C3064"/>
    <w:rsid w:val="005C3357"/>
    <w:rsid w:val="005C35C5"/>
    <w:rsid w:val="005C3675"/>
    <w:rsid w:val="005C377B"/>
    <w:rsid w:val="005C39D9"/>
    <w:rsid w:val="005C39E7"/>
    <w:rsid w:val="005C3E83"/>
    <w:rsid w:val="005C409D"/>
    <w:rsid w:val="005C4254"/>
    <w:rsid w:val="005C4401"/>
    <w:rsid w:val="005C448F"/>
    <w:rsid w:val="005C44B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BD7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EAE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906"/>
    <w:rsid w:val="005D2D16"/>
    <w:rsid w:val="005D2F3F"/>
    <w:rsid w:val="005D470C"/>
    <w:rsid w:val="005D4930"/>
    <w:rsid w:val="005D4C5F"/>
    <w:rsid w:val="005D4EA1"/>
    <w:rsid w:val="005D5356"/>
    <w:rsid w:val="005D64F3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71A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C29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C5A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A0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0F"/>
    <w:rsid w:val="006013A0"/>
    <w:rsid w:val="006017F1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779"/>
    <w:rsid w:val="00603A65"/>
    <w:rsid w:val="00603AD2"/>
    <w:rsid w:val="00603E1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07"/>
    <w:rsid w:val="00605FA3"/>
    <w:rsid w:val="006060DB"/>
    <w:rsid w:val="006061AC"/>
    <w:rsid w:val="006064F3"/>
    <w:rsid w:val="0060660D"/>
    <w:rsid w:val="0060670E"/>
    <w:rsid w:val="0060686C"/>
    <w:rsid w:val="00606874"/>
    <w:rsid w:val="00606A75"/>
    <w:rsid w:val="00606BCD"/>
    <w:rsid w:val="00606C0E"/>
    <w:rsid w:val="00606FCA"/>
    <w:rsid w:val="00607067"/>
    <w:rsid w:val="0060717F"/>
    <w:rsid w:val="00607268"/>
    <w:rsid w:val="00607275"/>
    <w:rsid w:val="0060758C"/>
    <w:rsid w:val="006077F0"/>
    <w:rsid w:val="006077F3"/>
    <w:rsid w:val="00607EDD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5EB7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2FB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3C34"/>
    <w:rsid w:val="006240AC"/>
    <w:rsid w:val="00624602"/>
    <w:rsid w:val="0062470E"/>
    <w:rsid w:val="00624969"/>
    <w:rsid w:val="00624B40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92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87"/>
    <w:rsid w:val="006324F2"/>
    <w:rsid w:val="006328ED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7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5DD"/>
    <w:rsid w:val="006456DF"/>
    <w:rsid w:val="0064585C"/>
    <w:rsid w:val="00645B46"/>
    <w:rsid w:val="00645E38"/>
    <w:rsid w:val="00645F7A"/>
    <w:rsid w:val="006460C7"/>
    <w:rsid w:val="00646392"/>
    <w:rsid w:val="0064661F"/>
    <w:rsid w:val="006468E7"/>
    <w:rsid w:val="006469BD"/>
    <w:rsid w:val="00646A91"/>
    <w:rsid w:val="00646BCF"/>
    <w:rsid w:val="00646CC6"/>
    <w:rsid w:val="00646CD3"/>
    <w:rsid w:val="00646F53"/>
    <w:rsid w:val="006473DF"/>
    <w:rsid w:val="006474A7"/>
    <w:rsid w:val="0064751D"/>
    <w:rsid w:val="0064791C"/>
    <w:rsid w:val="00647A60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2A4"/>
    <w:rsid w:val="00653AAD"/>
    <w:rsid w:val="00653AB6"/>
    <w:rsid w:val="00653C06"/>
    <w:rsid w:val="00653E53"/>
    <w:rsid w:val="006544A6"/>
    <w:rsid w:val="0065488F"/>
    <w:rsid w:val="00654B17"/>
    <w:rsid w:val="00654C48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0CD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784"/>
    <w:rsid w:val="00664911"/>
    <w:rsid w:val="00664A30"/>
    <w:rsid w:val="00664BFB"/>
    <w:rsid w:val="00665451"/>
    <w:rsid w:val="00665C5A"/>
    <w:rsid w:val="00665DD9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D86"/>
    <w:rsid w:val="00670FBC"/>
    <w:rsid w:val="00671302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5BE"/>
    <w:rsid w:val="00673AF6"/>
    <w:rsid w:val="00673C50"/>
    <w:rsid w:val="00674192"/>
    <w:rsid w:val="006741FF"/>
    <w:rsid w:val="00674313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5FFF"/>
    <w:rsid w:val="006760A0"/>
    <w:rsid w:val="00676362"/>
    <w:rsid w:val="00676BCB"/>
    <w:rsid w:val="00676BDD"/>
    <w:rsid w:val="00676E34"/>
    <w:rsid w:val="00676FC6"/>
    <w:rsid w:val="006770A2"/>
    <w:rsid w:val="0067737D"/>
    <w:rsid w:val="00677712"/>
    <w:rsid w:val="00677730"/>
    <w:rsid w:val="0067774B"/>
    <w:rsid w:val="00677803"/>
    <w:rsid w:val="006779E5"/>
    <w:rsid w:val="00677AB1"/>
    <w:rsid w:val="00677C58"/>
    <w:rsid w:val="00677E7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19"/>
    <w:rsid w:val="00681B40"/>
    <w:rsid w:val="00681C44"/>
    <w:rsid w:val="00682107"/>
    <w:rsid w:val="006825D7"/>
    <w:rsid w:val="006829A7"/>
    <w:rsid w:val="00682CAB"/>
    <w:rsid w:val="00683302"/>
    <w:rsid w:val="0068373E"/>
    <w:rsid w:val="00683A0A"/>
    <w:rsid w:val="00683A8B"/>
    <w:rsid w:val="00683B31"/>
    <w:rsid w:val="00683D83"/>
    <w:rsid w:val="00683D9E"/>
    <w:rsid w:val="00683ED6"/>
    <w:rsid w:val="006840E8"/>
    <w:rsid w:val="006843EE"/>
    <w:rsid w:val="0068450B"/>
    <w:rsid w:val="006845BE"/>
    <w:rsid w:val="00684654"/>
    <w:rsid w:val="0068489F"/>
    <w:rsid w:val="006848F8"/>
    <w:rsid w:val="00684A1B"/>
    <w:rsid w:val="00684CF9"/>
    <w:rsid w:val="00684EAB"/>
    <w:rsid w:val="00684F47"/>
    <w:rsid w:val="0068509A"/>
    <w:rsid w:val="006850B0"/>
    <w:rsid w:val="0068561E"/>
    <w:rsid w:val="00685981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5D6"/>
    <w:rsid w:val="00691638"/>
    <w:rsid w:val="00691C9F"/>
    <w:rsid w:val="00691FC5"/>
    <w:rsid w:val="00692678"/>
    <w:rsid w:val="00692688"/>
    <w:rsid w:val="00692AE8"/>
    <w:rsid w:val="00692BA0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3BB"/>
    <w:rsid w:val="00694412"/>
    <w:rsid w:val="006946A6"/>
    <w:rsid w:val="00694885"/>
    <w:rsid w:val="00694A90"/>
    <w:rsid w:val="00694FC2"/>
    <w:rsid w:val="00695054"/>
    <w:rsid w:val="0069510B"/>
    <w:rsid w:val="0069530E"/>
    <w:rsid w:val="00695349"/>
    <w:rsid w:val="00695488"/>
    <w:rsid w:val="006959D0"/>
    <w:rsid w:val="00695C71"/>
    <w:rsid w:val="00695D2E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9785D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33B"/>
    <w:rsid w:val="006A34C4"/>
    <w:rsid w:val="006A34E1"/>
    <w:rsid w:val="006A35D3"/>
    <w:rsid w:val="006A3618"/>
    <w:rsid w:val="006A369B"/>
    <w:rsid w:val="006A370E"/>
    <w:rsid w:val="006A37ED"/>
    <w:rsid w:val="006A3ED8"/>
    <w:rsid w:val="006A3FAD"/>
    <w:rsid w:val="006A46EE"/>
    <w:rsid w:val="006A4806"/>
    <w:rsid w:val="006A488D"/>
    <w:rsid w:val="006A4FF0"/>
    <w:rsid w:val="006A4FF3"/>
    <w:rsid w:val="006A51CE"/>
    <w:rsid w:val="006A54D0"/>
    <w:rsid w:val="006A5BCE"/>
    <w:rsid w:val="006A5F30"/>
    <w:rsid w:val="006A5FC0"/>
    <w:rsid w:val="006A635A"/>
    <w:rsid w:val="006A676C"/>
    <w:rsid w:val="006A6DAD"/>
    <w:rsid w:val="006A732B"/>
    <w:rsid w:val="006A7510"/>
    <w:rsid w:val="006A7918"/>
    <w:rsid w:val="006A7D68"/>
    <w:rsid w:val="006A7D90"/>
    <w:rsid w:val="006A7FD2"/>
    <w:rsid w:val="006B02AF"/>
    <w:rsid w:val="006B02FB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42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E64"/>
    <w:rsid w:val="006B5F16"/>
    <w:rsid w:val="006B5FF3"/>
    <w:rsid w:val="006B604A"/>
    <w:rsid w:val="006B6147"/>
    <w:rsid w:val="006B61BF"/>
    <w:rsid w:val="006B6686"/>
    <w:rsid w:val="006B6C6F"/>
    <w:rsid w:val="006B6DE8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48"/>
    <w:rsid w:val="006C1AB8"/>
    <w:rsid w:val="006C1E89"/>
    <w:rsid w:val="006C1F34"/>
    <w:rsid w:val="006C1FE5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5F2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385"/>
    <w:rsid w:val="006C68B5"/>
    <w:rsid w:val="006C6E6C"/>
    <w:rsid w:val="006C6F4F"/>
    <w:rsid w:val="006C6FE5"/>
    <w:rsid w:val="006C7118"/>
    <w:rsid w:val="006C7271"/>
    <w:rsid w:val="006C741C"/>
    <w:rsid w:val="006C7B03"/>
    <w:rsid w:val="006D0076"/>
    <w:rsid w:val="006D061A"/>
    <w:rsid w:val="006D0706"/>
    <w:rsid w:val="006D0F1B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9C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8F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C81"/>
    <w:rsid w:val="006E1F3C"/>
    <w:rsid w:val="006E215B"/>
    <w:rsid w:val="006E2398"/>
    <w:rsid w:val="006E23AD"/>
    <w:rsid w:val="006E2414"/>
    <w:rsid w:val="006E2469"/>
    <w:rsid w:val="006E2537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4C6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E7E03"/>
    <w:rsid w:val="006F016C"/>
    <w:rsid w:val="006F0239"/>
    <w:rsid w:val="006F0297"/>
    <w:rsid w:val="006F03B2"/>
    <w:rsid w:val="006F0719"/>
    <w:rsid w:val="006F0B53"/>
    <w:rsid w:val="006F0C8C"/>
    <w:rsid w:val="006F0E37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3E38"/>
    <w:rsid w:val="006F4C36"/>
    <w:rsid w:val="006F4C9F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5F0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1A"/>
    <w:rsid w:val="006F7EA7"/>
    <w:rsid w:val="0070001E"/>
    <w:rsid w:val="00700576"/>
    <w:rsid w:val="007006F9"/>
    <w:rsid w:val="00700D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E8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359"/>
    <w:rsid w:val="007056CD"/>
    <w:rsid w:val="007056DA"/>
    <w:rsid w:val="00705ADE"/>
    <w:rsid w:val="00705BCB"/>
    <w:rsid w:val="00705DC0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055"/>
    <w:rsid w:val="0071041D"/>
    <w:rsid w:val="0071051A"/>
    <w:rsid w:val="0071062B"/>
    <w:rsid w:val="00710919"/>
    <w:rsid w:val="00710FC5"/>
    <w:rsid w:val="00711071"/>
    <w:rsid w:val="00711190"/>
    <w:rsid w:val="00711345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2D8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8E0"/>
    <w:rsid w:val="00720A39"/>
    <w:rsid w:val="00720CD8"/>
    <w:rsid w:val="00720EB8"/>
    <w:rsid w:val="0072120B"/>
    <w:rsid w:val="0072130D"/>
    <w:rsid w:val="00721324"/>
    <w:rsid w:val="00721773"/>
    <w:rsid w:val="00721777"/>
    <w:rsid w:val="00721858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3E87"/>
    <w:rsid w:val="00724489"/>
    <w:rsid w:val="007244D3"/>
    <w:rsid w:val="0072454F"/>
    <w:rsid w:val="00724795"/>
    <w:rsid w:val="00724C40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7C"/>
    <w:rsid w:val="00730CD8"/>
    <w:rsid w:val="00731204"/>
    <w:rsid w:val="007316D2"/>
    <w:rsid w:val="00731A48"/>
    <w:rsid w:val="00731DA8"/>
    <w:rsid w:val="00731E73"/>
    <w:rsid w:val="007322C6"/>
    <w:rsid w:val="00732BB2"/>
    <w:rsid w:val="00732D97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6DF7"/>
    <w:rsid w:val="007371AC"/>
    <w:rsid w:val="007372D7"/>
    <w:rsid w:val="00737AF0"/>
    <w:rsid w:val="00737DAA"/>
    <w:rsid w:val="00737FC7"/>
    <w:rsid w:val="0074002D"/>
    <w:rsid w:val="00740243"/>
    <w:rsid w:val="007402FA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6C"/>
    <w:rsid w:val="0074537F"/>
    <w:rsid w:val="007456F6"/>
    <w:rsid w:val="00745C27"/>
    <w:rsid w:val="00745DA5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089"/>
    <w:rsid w:val="00750405"/>
    <w:rsid w:val="00750650"/>
    <w:rsid w:val="007506CC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5B7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83E"/>
    <w:rsid w:val="0076119C"/>
    <w:rsid w:val="007613F9"/>
    <w:rsid w:val="007618F0"/>
    <w:rsid w:val="007619DD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B47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4E9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668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15"/>
    <w:rsid w:val="0077627C"/>
    <w:rsid w:val="007762D2"/>
    <w:rsid w:val="0077636A"/>
    <w:rsid w:val="0077688A"/>
    <w:rsid w:val="00776B1E"/>
    <w:rsid w:val="00776B28"/>
    <w:rsid w:val="0077710C"/>
    <w:rsid w:val="007777B8"/>
    <w:rsid w:val="00777957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2E5"/>
    <w:rsid w:val="0078330D"/>
    <w:rsid w:val="0078367D"/>
    <w:rsid w:val="007836FD"/>
    <w:rsid w:val="00783814"/>
    <w:rsid w:val="00783A19"/>
    <w:rsid w:val="00783D6C"/>
    <w:rsid w:val="007841FF"/>
    <w:rsid w:val="00784426"/>
    <w:rsid w:val="007845C5"/>
    <w:rsid w:val="007845F4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476"/>
    <w:rsid w:val="0079275A"/>
    <w:rsid w:val="007929F1"/>
    <w:rsid w:val="00792B36"/>
    <w:rsid w:val="00792D29"/>
    <w:rsid w:val="00793386"/>
    <w:rsid w:val="00793495"/>
    <w:rsid w:val="007936C1"/>
    <w:rsid w:val="00793738"/>
    <w:rsid w:val="007937EB"/>
    <w:rsid w:val="00793FCC"/>
    <w:rsid w:val="007941B0"/>
    <w:rsid w:val="00794350"/>
    <w:rsid w:val="00794388"/>
    <w:rsid w:val="007947A0"/>
    <w:rsid w:val="007947BA"/>
    <w:rsid w:val="00794A1B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C12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5B3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9C2"/>
    <w:rsid w:val="007B29EB"/>
    <w:rsid w:val="007B2E81"/>
    <w:rsid w:val="007B3094"/>
    <w:rsid w:val="007B3305"/>
    <w:rsid w:val="007B36E4"/>
    <w:rsid w:val="007B3D4F"/>
    <w:rsid w:val="007B3F98"/>
    <w:rsid w:val="007B3FEA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7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ADB"/>
    <w:rsid w:val="007C2F2F"/>
    <w:rsid w:val="007C3110"/>
    <w:rsid w:val="007C3234"/>
    <w:rsid w:val="007C34D0"/>
    <w:rsid w:val="007C36A9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6A7"/>
    <w:rsid w:val="007C4884"/>
    <w:rsid w:val="007C4A34"/>
    <w:rsid w:val="007C4B7B"/>
    <w:rsid w:val="007C54F1"/>
    <w:rsid w:val="007C56D6"/>
    <w:rsid w:val="007C5ACD"/>
    <w:rsid w:val="007C5B2B"/>
    <w:rsid w:val="007C5F07"/>
    <w:rsid w:val="007C6264"/>
    <w:rsid w:val="007C62D4"/>
    <w:rsid w:val="007C6324"/>
    <w:rsid w:val="007C642F"/>
    <w:rsid w:val="007C685A"/>
    <w:rsid w:val="007C69A3"/>
    <w:rsid w:val="007C6ACE"/>
    <w:rsid w:val="007C6F37"/>
    <w:rsid w:val="007C7182"/>
    <w:rsid w:val="007C7506"/>
    <w:rsid w:val="007C77FC"/>
    <w:rsid w:val="007C7EF2"/>
    <w:rsid w:val="007C7F21"/>
    <w:rsid w:val="007C7F3E"/>
    <w:rsid w:val="007C7F97"/>
    <w:rsid w:val="007D002B"/>
    <w:rsid w:val="007D00A4"/>
    <w:rsid w:val="007D05D0"/>
    <w:rsid w:val="007D0A79"/>
    <w:rsid w:val="007D0BD1"/>
    <w:rsid w:val="007D1377"/>
    <w:rsid w:val="007D186D"/>
    <w:rsid w:val="007D1891"/>
    <w:rsid w:val="007D1AA7"/>
    <w:rsid w:val="007D1C1B"/>
    <w:rsid w:val="007D38DC"/>
    <w:rsid w:val="007D38DE"/>
    <w:rsid w:val="007D3C44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0BB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AEB"/>
    <w:rsid w:val="007E0B8B"/>
    <w:rsid w:val="007E0CB5"/>
    <w:rsid w:val="007E0F05"/>
    <w:rsid w:val="007E0FB8"/>
    <w:rsid w:val="007E10CB"/>
    <w:rsid w:val="007E1110"/>
    <w:rsid w:val="007E1241"/>
    <w:rsid w:val="007E141A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10"/>
    <w:rsid w:val="007E3462"/>
    <w:rsid w:val="007E3589"/>
    <w:rsid w:val="007E38BD"/>
    <w:rsid w:val="007E3BB9"/>
    <w:rsid w:val="007E3C97"/>
    <w:rsid w:val="007E3FE7"/>
    <w:rsid w:val="007E430B"/>
    <w:rsid w:val="007E4398"/>
    <w:rsid w:val="007E43CE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F10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36"/>
    <w:rsid w:val="007F1396"/>
    <w:rsid w:val="007F1429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05C"/>
    <w:rsid w:val="007F54A6"/>
    <w:rsid w:val="007F5600"/>
    <w:rsid w:val="007F577A"/>
    <w:rsid w:val="007F5A8D"/>
    <w:rsid w:val="007F5D46"/>
    <w:rsid w:val="007F6430"/>
    <w:rsid w:val="007F6854"/>
    <w:rsid w:val="007F6E43"/>
    <w:rsid w:val="007F73B3"/>
    <w:rsid w:val="007F75C0"/>
    <w:rsid w:val="007F7682"/>
    <w:rsid w:val="007F77C2"/>
    <w:rsid w:val="007F7CEB"/>
    <w:rsid w:val="007F7D42"/>
    <w:rsid w:val="007F7F09"/>
    <w:rsid w:val="007F7F46"/>
    <w:rsid w:val="0080015D"/>
    <w:rsid w:val="00800A91"/>
    <w:rsid w:val="008012A1"/>
    <w:rsid w:val="00801340"/>
    <w:rsid w:val="00801502"/>
    <w:rsid w:val="008017A3"/>
    <w:rsid w:val="008018E4"/>
    <w:rsid w:val="00801BE2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362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A78"/>
    <w:rsid w:val="00806C63"/>
    <w:rsid w:val="00806F89"/>
    <w:rsid w:val="008074CE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AD1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BB8"/>
    <w:rsid w:val="00812CC8"/>
    <w:rsid w:val="00812DCC"/>
    <w:rsid w:val="00812EE3"/>
    <w:rsid w:val="00813108"/>
    <w:rsid w:val="0081327A"/>
    <w:rsid w:val="0081387C"/>
    <w:rsid w:val="008138B5"/>
    <w:rsid w:val="00813AC4"/>
    <w:rsid w:val="00813CF0"/>
    <w:rsid w:val="00813F1D"/>
    <w:rsid w:val="00813FEA"/>
    <w:rsid w:val="00814030"/>
    <w:rsid w:val="00814138"/>
    <w:rsid w:val="00814139"/>
    <w:rsid w:val="00814343"/>
    <w:rsid w:val="008145FA"/>
    <w:rsid w:val="00814F8E"/>
    <w:rsid w:val="00815C41"/>
    <w:rsid w:val="00815CA7"/>
    <w:rsid w:val="0081616A"/>
    <w:rsid w:val="0081640A"/>
    <w:rsid w:val="008165FB"/>
    <w:rsid w:val="00816C34"/>
    <w:rsid w:val="00816C87"/>
    <w:rsid w:val="00816CFB"/>
    <w:rsid w:val="00816D27"/>
    <w:rsid w:val="00817340"/>
    <w:rsid w:val="008173C8"/>
    <w:rsid w:val="00817506"/>
    <w:rsid w:val="00820056"/>
    <w:rsid w:val="0082014B"/>
    <w:rsid w:val="00820175"/>
    <w:rsid w:val="0082035B"/>
    <w:rsid w:val="008203DC"/>
    <w:rsid w:val="00820418"/>
    <w:rsid w:val="00820592"/>
    <w:rsid w:val="008207B9"/>
    <w:rsid w:val="008208AD"/>
    <w:rsid w:val="008208EB"/>
    <w:rsid w:val="008208F4"/>
    <w:rsid w:val="00820B22"/>
    <w:rsid w:val="00820F0F"/>
    <w:rsid w:val="00820FD5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5EE"/>
    <w:rsid w:val="0082373F"/>
    <w:rsid w:val="008238E1"/>
    <w:rsid w:val="00823A6D"/>
    <w:rsid w:val="00823BCD"/>
    <w:rsid w:val="00823CD5"/>
    <w:rsid w:val="00824266"/>
    <w:rsid w:val="00824845"/>
    <w:rsid w:val="0082494D"/>
    <w:rsid w:val="00824E47"/>
    <w:rsid w:val="00825160"/>
    <w:rsid w:val="00825205"/>
    <w:rsid w:val="0082536A"/>
    <w:rsid w:val="00825394"/>
    <w:rsid w:val="00825506"/>
    <w:rsid w:val="00825569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8F"/>
    <w:rsid w:val="008265D2"/>
    <w:rsid w:val="00826A95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93"/>
    <w:rsid w:val="008320B9"/>
    <w:rsid w:val="00832204"/>
    <w:rsid w:val="0083265F"/>
    <w:rsid w:val="00832A71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D8D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980"/>
    <w:rsid w:val="00841472"/>
    <w:rsid w:val="00841603"/>
    <w:rsid w:val="0084164E"/>
    <w:rsid w:val="00841D0B"/>
    <w:rsid w:val="00841DAD"/>
    <w:rsid w:val="00842033"/>
    <w:rsid w:val="00842465"/>
    <w:rsid w:val="0084284B"/>
    <w:rsid w:val="008428E5"/>
    <w:rsid w:val="00842A94"/>
    <w:rsid w:val="00842C22"/>
    <w:rsid w:val="00842C82"/>
    <w:rsid w:val="008430F5"/>
    <w:rsid w:val="008434E0"/>
    <w:rsid w:val="0084381B"/>
    <w:rsid w:val="00843B8F"/>
    <w:rsid w:val="00843C08"/>
    <w:rsid w:val="00843D84"/>
    <w:rsid w:val="00844066"/>
    <w:rsid w:val="00844431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CEB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25A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24D"/>
    <w:rsid w:val="008524F0"/>
    <w:rsid w:val="008525FF"/>
    <w:rsid w:val="0085294D"/>
    <w:rsid w:val="00852C35"/>
    <w:rsid w:val="00852DA2"/>
    <w:rsid w:val="00852E85"/>
    <w:rsid w:val="00852FA8"/>
    <w:rsid w:val="008535A9"/>
    <w:rsid w:val="008538A5"/>
    <w:rsid w:val="00853C76"/>
    <w:rsid w:val="00853DEC"/>
    <w:rsid w:val="0085441C"/>
    <w:rsid w:val="00854462"/>
    <w:rsid w:val="00854563"/>
    <w:rsid w:val="00854986"/>
    <w:rsid w:val="0085499D"/>
    <w:rsid w:val="00854DDF"/>
    <w:rsid w:val="00854E60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4E7"/>
    <w:rsid w:val="0086057E"/>
    <w:rsid w:val="00860B10"/>
    <w:rsid w:val="00860CAC"/>
    <w:rsid w:val="00861B92"/>
    <w:rsid w:val="00861DCA"/>
    <w:rsid w:val="00861DDB"/>
    <w:rsid w:val="00861E89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685"/>
    <w:rsid w:val="008657F6"/>
    <w:rsid w:val="00865962"/>
    <w:rsid w:val="008659B7"/>
    <w:rsid w:val="00865D87"/>
    <w:rsid w:val="00865F97"/>
    <w:rsid w:val="00865FE3"/>
    <w:rsid w:val="00866664"/>
    <w:rsid w:val="0086683F"/>
    <w:rsid w:val="00866A27"/>
    <w:rsid w:val="00866AE2"/>
    <w:rsid w:val="00866CF1"/>
    <w:rsid w:val="00866F35"/>
    <w:rsid w:val="0086719C"/>
    <w:rsid w:val="00867760"/>
    <w:rsid w:val="008678B9"/>
    <w:rsid w:val="0087035A"/>
    <w:rsid w:val="008706D0"/>
    <w:rsid w:val="0087070B"/>
    <w:rsid w:val="00870B25"/>
    <w:rsid w:val="00870EEC"/>
    <w:rsid w:val="0087103C"/>
    <w:rsid w:val="00871278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4D"/>
    <w:rsid w:val="00874CF7"/>
    <w:rsid w:val="00874E15"/>
    <w:rsid w:val="00875296"/>
    <w:rsid w:val="008754D8"/>
    <w:rsid w:val="008756E4"/>
    <w:rsid w:val="008757B7"/>
    <w:rsid w:val="00875842"/>
    <w:rsid w:val="00876121"/>
    <w:rsid w:val="00876234"/>
    <w:rsid w:val="008762A5"/>
    <w:rsid w:val="00876422"/>
    <w:rsid w:val="008764D1"/>
    <w:rsid w:val="00876E0E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ACE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2E6"/>
    <w:rsid w:val="00884540"/>
    <w:rsid w:val="008847DF"/>
    <w:rsid w:val="00884935"/>
    <w:rsid w:val="00884A45"/>
    <w:rsid w:val="00884A6E"/>
    <w:rsid w:val="00884B01"/>
    <w:rsid w:val="00884B9A"/>
    <w:rsid w:val="00884FBD"/>
    <w:rsid w:val="008850DA"/>
    <w:rsid w:val="00885165"/>
    <w:rsid w:val="00885172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CB4"/>
    <w:rsid w:val="00885D0A"/>
    <w:rsid w:val="00885D91"/>
    <w:rsid w:val="0088610A"/>
    <w:rsid w:val="0088650D"/>
    <w:rsid w:val="00886588"/>
    <w:rsid w:val="00886C18"/>
    <w:rsid w:val="00886ED0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9EE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259"/>
    <w:rsid w:val="00896572"/>
    <w:rsid w:val="00896799"/>
    <w:rsid w:val="008967EB"/>
    <w:rsid w:val="0089682B"/>
    <w:rsid w:val="00896AA1"/>
    <w:rsid w:val="00897097"/>
    <w:rsid w:val="008970FF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1EA7"/>
    <w:rsid w:val="008A21A1"/>
    <w:rsid w:val="008A21B7"/>
    <w:rsid w:val="008A258E"/>
    <w:rsid w:val="008A25C7"/>
    <w:rsid w:val="008A275A"/>
    <w:rsid w:val="008A282C"/>
    <w:rsid w:val="008A2E15"/>
    <w:rsid w:val="008A318F"/>
    <w:rsid w:val="008A3314"/>
    <w:rsid w:val="008A348E"/>
    <w:rsid w:val="008A3563"/>
    <w:rsid w:val="008A3626"/>
    <w:rsid w:val="008A3972"/>
    <w:rsid w:val="008A39C2"/>
    <w:rsid w:val="008A39C7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8D6"/>
    <w:rsid w:val="008A5A86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C9F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921"/>
    <w:rsid w:val="008B4F31"/>
    <w:rsid w:val="008B50C3"/>
    <w:rsid w:val="008B5381"/>
    <w:rsid w:val="008B5957"/>
    <w:rsid w:val="008B5AF0"/>
    <w:rsid w:val="008B5CA4"/>
    <w:rsid w:val="008B64C4"/>
    <w:rsid w:val="008B65EC"/>
    <w:rsid w:val="008B6719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74"/>
    <w:rsid w:val="008D332A"/>
    <w:rsid w:val="008D3478"/>
    <w:rsid w:val="008D363F"/>
    <w:rsid w:val="008D37FB"/>
    <w:rsid w:val="008D38E7"/>
    <w:rsid w:val="008D3A8C"/>
    <w:rsid w:val="008D3CFC"/>
    <w:rsid w:val="008D47EE"/>
    <w:rsid w:val="008D47F3"/>
    <w:rsid w:val="008D4D51"/>
    <w:rsid w:val="008D5149"/>
    <w:rsid w:val="008D536C"/>
    <w:rsid w:val="008D5495"/>
    <w:rsid w:val="008D6038"/>
    <w:rsid w:val="008D6824"/>
    <w:rsid w:val="008D6A54"/>
    <w:rsid w:val="008D6F9D"/>
    <w:rsid w:val="008D7294"/>
    <w:rsid w:val="008D72FA"/>
    <w:rsid w:val="008D75D2"/>
    <w:rsid w:val="008D77EC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1A8E"/>
    <w:rsid w:val="008E1AD4"/>
    <w:rsid w:val="008E238D"/>
    <w:rsid w:val="008E25A9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E7F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4A2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C63"/>
    <w:rsid w:val="008F2D0F"/>
    <w:rsid w:val="008F2E64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BF5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3CA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640"/>
    <w:rsid w:val="008F76A2"/>
    <w:rsid w:val="008F7BBE"/>
    <w:rsid w:val="008F7CF1"/>
    <w:rsid w:val="008F7D32"/>
    <w:rsid w:val="008F7D68"/>
    <w:rsid w:val="008F7F25"/>
    <w:rsid w:val="00900198"/>
    <w:rsid w:val="0090065E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EC9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518D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C5D"/>
    <w:rsid w:val="00920D70"/>
    <w:rsid w:val="00920DE9"/>
    <w:rsid w:val="009211AB"/>
    <w:rsid w:val="00921461"/>
    <w:rsid w:val="00921483"/>
    <w:rsid w:val="009216AE"/>
    <w:rsid w:val="00921726"/>
    <w:rsid w:val="009217D6"/>
    <w:rsid w:val="009218A3"/>
    <w:rsid w:val="00921BBC"/>
    <w:rsid w:val="00921CAA"/>
    <w:rsid w:val="00922A4E"/>
    <w:rsid w:val="00922B5A"/>
    <w:rsid w:val="00922E99"/>
    <w:rsid w:val="00922EB7"/>
    <w:rsid w:val="009232DE"/>
    <w:rsid w:val="00923610"/>
    <w:rsid w:val="00924293"/>
    <w:rsid w:val="0092437F"/>
    <w:rsid w:val="0092456C"/>
    <w:rsid w:val="00924820"/>
    <w:rsid w:val="00924B58"/>
    <w:rsid w:val="00924F81"/>
    <w:rsid w:val="009251A1"/>
    <w:rsid w:val="00926144"/>
    <w:rsid w:val="009261C8"/>
    <w:rsid w:val="009261CD"/>
    <w:rsid w:val="00926264"/>
    <w:rsid w:val="00926281"/>
    <w:rsid w:val="0092640E"/>
    <w:rsid w:val="0092646A"/>
    <w:rsid w:val="00926580"/>
    <w:rsid w:val="009265BA"/>
    <w:rsid w:val="00926743"/>
    <w:rsid w:val="009275FC"/>
    <w:rsid w:val="00927827"/>
    <w:rsid w:val="009278C9"/>
    <w:rsid w:val="00927CC9"/>
    <w:rsid w:val="00927EC4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6E7C"/>
    <w:rsid w:val="00936FA8"/>
    <w:rsid w:val="0093722D"/>
    <w:rsid w:val="0093723E"/>
    <w:rsid w:val="009377E2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12"/>
    <w:rsid w:val="009418A5"/>
    <w:rsid w:val="009418B1"/>
    <w:rsid w:val="009418FF"/>
    <w:rsid w:val="00941B71"/>
    <w:rsid w:val="00942155"/>
    <w:rsid w:val="009425D4"/>
    <w:rsid w:val="009425FA"/>
    <w:rsid w:val="00943047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1A"/>
    <w:rsid w:val="00950FC3"/>
    <w:rsid w:val="009512DD"/>
    <w:rsid w:val="00951459"/>
    <w:rsid w:val="00951711"/>
    <w:rsid w:val="00951F04"/>
    <w:rsid w:val="009525E8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497"/>
    <w:rsid w:val="00954574"/>
    <w:rsid w:val="00954818"/>
    <w:rsid w:val="00954A2F"/>
    <w:rsid w:val="00954E26"/>
    <w:rsid w:val="00955371"/>
    <w:rsid w:val="00955F7B"/>
    <w:rsid w:val="0095600B"/>
    <w:rsid w:val="009561F2"/>
    <w:rsid w:val="0095652B"/>
    <w:rsid w:val="00956750"/>
    <w:rsid w:val="009567BF"/>
    <w:rsid w:val="00956805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557"/>
    <w:rsid w:val="00962654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3C6B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974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4F"/>
    <w:rsid w:val="00980954"/>
    <w:rsid w:val="00980A03"/>
    <w:rsid w:val="00980AD9"/>
    <w:rsid w:val="00980CA5"/>
    <w:rsid w:val="00980EFC"/>
    <w:rsid w:val="00980F0B"/>
    <w:rsid w:val="00981461"/>
    <w:rsid w:val="0098162B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3AB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476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9B4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36"/>
    <w:rsid w:val="00996411"/>
    <w:rsid w:val="009967E2"/>
    <w:rsid w:val="00996942"/>
    <w:rsid w:val="00996C0F"/>
    <w:rsid w:val="00996E64"/>
    <w:rsid w:val="00996EB0"/>
    <w:rsid w:val="0099711B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790"/>
    <w:rsid w:val="009A2E0D"/>
    <w:rsid w:val="009A3159"/>
    <w:rsid w:val="009A31AB"/>
    <w:rsid w:val="009A321E"/>
    <w:rsid w:val="009A3298"/>
    <w:rsid w:val="009A3897"/>
    <w:rsid w:val="009A3A12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BD6"/>
    <w:rsid w:val="009A5D3E"/>
    <w:rsid w:val="009A5D82"/>
    <w:rsid w:val="009A5EC5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DA5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75B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232"/>
    <w:rsid w:val="009B54C5"/>
    <w:rsid w:val="009B5698"/>
    <w:rsid w:val="009B585C"/>
    <w:rsid w:val="009B5AB1"/>
    <w:rsid w:val="009B5BA7"/>
    <w:rsid w:val="009B5F7B"/>
    <w:rsid w:val="009B6166"/>
    <w:rsid w:val="009B625E"/>
    <w:rsid w:val="009B62B7"/>
    <w:rsid w:val="009B62EC"/>
    <w:rsid w:val="009B66B8"/>
    <w:rsid w:val="009B6742"/>
    <w:rsid w:val="009B678F"/>
    <w:rsid w:val="009B6AB1"/>
    <w:rsid w:val="009B6BB2"/>
    <w:rsid w:val="009B7656"/>
    <w:rsid w:val="009B7FF3"/>
    <w:rsid w:val="009C00B1"/>
    <w:rsid w:val="009C0335"/>
    <w:rsid w:val="009C0623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5927"/>
    <w:rsid w:val="009C59CF"/>
    <w:rsid w:val="009C59F2"/>
    <w:rsid w:val="009C6102"/>
    <w:rsid w:val="009C6BE9"/>
    <w:rsid w:val="009C6D13"/>
    <w:rsid w:val="009C6F66"/>
    <w:rsid w:val="009C6FA1"/>
    <w:rsid w:val="009C6FA3"/>
    <w:rsid w:val="009C73EF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00B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0CBD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AB9"/>
    <w:rsid w:val="009E3BAA"/>
    <w:rsid w:val="009E3E98"/>
    <w:rsid w:val="009E3F33"/>
    <w:rsid w:val="009E3FE3"/>
    <w:rsid w:val="009E400A"/>
    <w:rsid w:val="009E4172"/>
    <w:rsid w:val="009E4304"/>
    <w:rsid w:val="009E439F"/>
    <w:rsid w:val="009E4982"/>
    <w:rsid w:val="009E4B88"/>
    <w:rsid w:val="009E4C50"/>
    <w:rsid w:val="009E4CED"/>
    <w:rsid w:val="009E4F3A"/>
    <w:rsid w:val="009E58BA"/>
    <w:rsid w:val="009E5BD2"/>
    <w:rsid w:val="009E5D06"/>
    <w:rsid w:val="009E665E"/>
    <w:rsid w:val="009E68AC"/>
    <w:rsid w:val="009E69AD"/>
    <w:rsid w:val="009E7012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1C2C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3DC7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9F7C80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C2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18D"/>
    <w:rsid w:val="00A06416"/>
    <w:rsid w:val="00A06648"/>
    <w:rsid w:val="00A06AE5"/>
    <w:rsid w:val="00A06B34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D82"/>
    <w:rsid w:val="00A17FBD"/>
    <w:rsid w:val="00A17FC3"/>
    <w:rsid w:val="00A208C9"/>
    <w:rsid w:val="00A20CF1"/>
    <w:rsid w:val="00A20F14"/>
    <w:rsid w:val="00A2129C"/>
    <w:rsid w:val="00A2160E"/>
    <w:rsid w:val="00A216F1"/>
    <w:rsid w:val="00A21721"/>
    <w:rsid w:val="00A21B06"/>
    <w:rsid w:val="00A21CAE"/>
    <w:rsid w:val="00A21CC1"/>
    <w:rsid w:val="00A21EB9"/>
    <w:rsid w:val="00A221F5"/>
    <w:rsid w:val="00A2231E"/>
    <w:rsid w:val="00A2285F"/>
    <w:rsid w:val="00A229B6"/>
    <w:rsid w:val="00A22A13"/>
    <w:rsid w:val="00A23178"/>
    <w:rsid w:val="00A23238"/>
    <w:rsid w:val="00A232BD"/>
    <w:rsid w:val="00A2331C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1D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35F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F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04D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7BD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1E65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4FB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01C"/>
    <w:rsid w:val="00A51427"/>
    <w:rsid w:val="00A51537"/>
    <w:rsid w:val="00A519A3"/>
    <w:rsid w:val="00A51FFD"/>
    <w:rsid w:val="00A520A9"/>
    <w:rsid w:val="00A521BE"/>
    <w:rsid w:val="00A52203"/>
    <w:rsid w:val="00A525C5"/>
    <w:rsid w:val="00A52735"/>
    <w:rsid w:val="00A52777"/>
    <w:rsid w:val="00A5299A"/>
    <w:rsid w:val="00A529B5"/>
    <w:rsid w:val="00A52DF4"/>
    <w:rsid w:val="00A52EAE"/>
    <w:rsid w:val="00A53701"/>
    <w:rsid w:val="00A537BB"/>
    <w:rsid w:val="00A53885"/>
    <w:rsid w:val="00A53EC5"/>
    <w:rsid w:val="00A53FCF"/>
    <w:rsid w:val="00A5403B"/>
    <w:rsid w:val="00A540B8"/>
    <w:rsid w:val="00A54255"/>
    <w:rsid w:val="00A543F5"/>
    <w:rsid w:val="00A54431"/>
    <w:rsid w:val="00A54540"/>
    <w:rsid w:val="00A54644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2FD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0780"/>
    <w:rsid w:val="00A70A35"/>
    <w:rsid w:val="00A70C4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2F1B"/>
    <w:rsid w:val="00A73119"/>
    <w:rsid w:val="00A73413"/>
    <w:rsid w:val="00A73467"/>
    <w:rsid w:val="00A73535"/>
    <w:rsid w:val="00A73657"/>
    <w:rsid w:val="00A7382A"/>
    <w:rsid w:val="00A739B2"/>
    <w:rsid w:val="00A73B42"/>
    <w:rsid w:val="00A73FDA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A27"/>
    <w:rsid w:val="00A77BC6"/>
    <w:rsid w:val="00A77C3B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28F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B69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87C"/>
    <w:rsid w:val="00A96AB8"/>
    <w:rsid w:val="00A96CCB"/>
    <w:rsid w:val="00A971AB"/>
    <w:rsid w:val="00A973FB"/>
    <w:rsid w:val="00A977FB"/>
    <w:rsid w:val="00AA05E5"/>
    <w:rsid w:val="00AA0868"/>
    <w:rsid w:val="00AA0BFA"/>
    <w:rsid w:val="00AA11A3"/>
    <w:rsid w:val="00AA1433"/>
    <w:rsid w:val="00AA177E"/>
    <w:rsid w:val="00AA1869"/>
    <w:rsid w:val="00AA1ADC"/>
    <w:rsid w:val="00AA1C78"/>
    <w:rsid w:val="00AA1E5D"/>
    <w:rsid w:val="00AA2042"/>
    <w:rsid w:val="00AA2939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72"/>
    <w:rsid w:val="00AA4BD1"/>
    <w:rsid w:val="00AA4C6E"/>
    <w:rsid w:val="00AA4CEE"/>
    <w:rsid w:val="00AA4DCA"/>
    <w:rsid w:val="00AA502C"/>
    <w:rsid w:val="00AA59E3"/>
    <w:rsid w:val="00AA5A61"/>
    <w:rsid w:val="00AA5AE2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28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67B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AED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4"/>
    <w:rsid w:val="00AC534D"/>
    <w:rsid w:val="00AC549E"/>
    <w:rsid w:val="00AC54DE"/>
    <w:rsid w:val="00AC5706"/>
    <w:rsid w:val="00AC5BD5"/>
    <w:rsid w:val="00AC5C0A"/>
    <w:rsid w:val="00AC5EFE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AB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D7D68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0A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A68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28"/>
    <w:rsid w:val="00AF3239"/>
    <w:rsid w:val="00AF3271"/>
    <w:rsid w:val="00AF34E6"/>
    <w:rsid w:val="00AF35CF"/>
    <w:rsid w:val="00AF397B"/>
    <w:rsid w:val="00AF3DB3"/>
    <w:rsid w:val="00AF4058"/>
    <w:rsid w:val="00AF40E9"/>
    <w:rsid w:val="00AF44A3"/>
    <w:rsid w:val="00AF44CD"/>
    <w:rsid w:val="00AF54C7"/>
    <w:rsid w:val="00AF56A5"/>
    <w:rsid w:val="00AF580C"/>
    <w:rsid w:val="00AF5B12"/>
    <w:rsid w:val="00AF5C38"/>
    <w:rsid w:val="00AF5C3E"/>
    <w:rsid w:val="00AF5DD7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B86"/>
    <w:rsid w:val="00B01C9D"/>
    <w:rsid w:val="00B01D14"/>
    <w:rsid w:val="00B01E2B"/>
    <w:rsid w:val="00B01FC4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CF3"/>
    <w:rsid w:val="00B05E07"/>
    <w:rsid w:val="00B06259"/>
    <w:rsid w:val="00B06379"/>
    <w:rsid w:val="00B06851"/>
    <w:rsid w:val="00B06CA7"/>
    <w:rsid w:val="00B06D3D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324"/>
    <w:rsid w:val="00B13461"/>
    <w:rsid w:val="00B1376E"/>
    <w:rsid w:val="00B140D5"/>
    <w:rsid w:val="00B141CF"/>
    <w:rsid w:val="00B143C6"/>
    <w:rsid w:val="00B14A48"/>
    <w:rsid w:val="00B14A89"/>
    <w:rsid w:val="00B14B74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98E"/>
    <w:rsid w:val="00B21EB8"/>
    <w:rsid w:val="00B21F4B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768"/>
    <w:rsid w:val="00B23B32"/>
    <w:rsid w:val="00B23DD5"/>
    <w:rsid w:val="00B23F80"/>
    <w:rsid w:val="00B2441F"/>
    <w:rsid w:val="00B24785"/>
    <w:rsid w:val="00B247B4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5F7A"/>
    <w:rsid w:val="00B266D1"/>
    <w:rsid w:val="00B267A1"/>
    <w:rsid w:val="00B26A14"/>
    <w:rsid w:val="00B26AF8"/>
    <w:rsid w:val="00B27388"/>
    <w:rsid w:val="00B27884"/>
    <w:rsid w:val="00B300F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A16"/>
    <w:rsid w:val="00B31F80"/>
    <w:rsid w:val="00B31F86"/>
    <w:rsid w:val="00B32390"/>
    <w:rsid w:val="00B32692"/>
    <w:rsid w:val="00B32703"/>
    <w:rsid w:val="00B32E4A"/>
    <w:rsid w:val="00B33090"/>
    <w:rsid w:val="00B33294"/>
    <w:rsid w:val="00B33314"/>
    <w:rsid w:val="00B3355D"/>
    <w:rsid w:val="00B335C2"/>
    <w:rsid w:val="00B3389C"/>
    <w:rsid w:val="00B338D8"/>
    <w:rsid w:val="00B339F0"/>
    <w:rsid w:val="00B33DDA"/>
    <w:rsid w:val="00B33EFF"/>
    <w:rsid w:val="00B33F18"/>
    <w:rsid w:val="00B33FBE"/>
    <w:rsid w:val="00B34018"/>
    <w:rsid w:val="00B340D6"/>
    <w:rsid w:val="00B34367"/>
    <w:rsid w:val="00B344BC"/>
    <w:rsid w:val="00B347DF"/>
    <w:rsid w:val="00B3482D"/>
    <w:rsid w:val="00B34904"/>
    <w:rsid w:val="00B349B1"/>
    <w:rsid w:val="00B349C4"/>
    <w:rsid w:val="00B34B14"/>
    <w:rsid w:val="00B34B2B"/>
    <w:rsid w:val="00B34B55"/>
    <w:rsid w:val="00B34C49"/>
    <w:rsid w:val="00B34F84"/>
    <w:rsid w:val="00B350F7"/>
    <w:rsid w:val="00B3554E"/>
    <w:rsid w:val="00B35553"/>
    <w:rsid w:val="00B356CC"/>
    <w:rsid w:val="00B358A3"/>
    <w:rsid w:val="00B35C1F"/>
    <w:rsid w:val="00B35CB0"/>
    <w:rsid w:val="00B35FC1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832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3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999"/>
    <w:rsid w:val="00B47ECE"/>
    <w:rsid w:val="00B50388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488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A38"/>
    <w:rsid w:val="00B61B71"/>
    <w:rsid w:val="00B62242"/>
    <w:rsid w:val="00B624B7"/>
    <w:rsid w:val="00B625E0"/>
    <w:rsid w:val="00B628A8"/>
    <w:rsid w:val="00B62A2B"/>
    <w:rsid w:val="00B62FB2"/>
    <w:rsid w:val="00B6307F"/>
    <w:rsid w:val="00B63360"/>
    <w:rsid w:val="00B634AC"/>
    <w:rsid w:val="00B63737"/>
    <w:rsid w:val="00B63B6E"/>
    <w:rsid w:val="00B63C41"/>
    <w:rsid w:val="00B63FC6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67F5D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19"/>
    <w:rsid w:val="00B7472F"/>
    <w:rsid w:val="00B74762"/>
    <w:rsid w:val="00B749D9"/>
    <w:rsid w:val="00B753BA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B0"/>
    <w:rsid w:val="00B805C6"/>
    <w:rsid w:val="00B80604"/>
    <w:rsid w:val="00B8092A"/>
    <w:rsid w:val="00B80A8E"/>
    <w:rsid w:val="00B80DED"/>
    <w:rsid w:val="00B8104A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253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49"/>
    <w:rsid w:val="00B85EB2"/>
    <w:rsid w:val="00B8623A"/>
    <w:rsid w:val="00B86292"/>
    <w:rsid w:val="00B8630E"/>
    <w:rsid w:val="00B86438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17C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03C"/>
    <w:rsid w:val="00B94135"/>
    <w:rsid w:val="00B94265"/>
    <w:rsid w:val="00B946EC"/>
    <w:rsid w:val="00B94750"/>
    <w:rsid w:val="00B94825"/>
    <w:rsid w:val="00B94AA5"/>
    <w:rsid w:val="00B94BC3"/>
    <w:rsid w:val="00B950B5"/>
    <w:rsid w:val="00B953F7"/>
    <w:rsid w:val="00B956D5"/>
    <w:rsid w:val="00B957AA"/>
    <w:rsid w:val="00B9591B"/>
    <w:rsid w:val="00B95D00"/>
    <w:rsid w:val="00B962DC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6BB"/>
    <w:rsid w:val="00BA28F7"/>
    <w:rsid w:val="00BA2F3A"/>
    <w:rsid w:val="00BA302D"/>
    <w:rsid w:val="00BA31E5"/>
    <w:rsid w:val="00BA331D"/>
    <w:rsid w:val="00BA337B"/>
    <w:rsid w:val="00BA3447"/>
    <w:rsid w:val="00BA4103"/>
    <w:rsid w:val="00BA41F9"/>
    <w:rsid w:val="00BA421D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A7FC0"/>
    <w:rsid w:val="00BB016D"/>
    <w:rsid w:val="00BB0D6F"/>
    <w:rsid w:val="00BB134F"/>
    <w:rsid w:val="00BB139F"/>
    <w:rsid w:val="00BB13BF"/>
    <w:rsid w:val="00BB13E4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7B5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264"/>
    <w:rsid w:val="00BC145A"/>
    <w:rsid w:val="00BC1681"/>
    <w:rsid w:val="00BC1857"/>
    <w:rsid w:val="00BC1EA8"/>
    <w:rsid w:val="00BC1FF9"/>
    <w:rsid w:val="00BC20A4"/>
    <w:rsid w:val="00BC21B0"/>
    <w:rsid w:val="00BC2207"/>
    <w:rsid w:val="00BC2305"/>
    <w:rsid w:val="00BC24B0"/>
    <w:rsid w:val="00BC2509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364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1B6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2B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46E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A02"/>
    <w:rsid w:val="00BE1EC1"/>
    <w:rsid w:val="00BE2150"/>
    <w:rsid w:val="00BE22C0"/>
    <w:rsid w:val="00BE250F"/>
    <w:rsid w:val="00BE2836"/>
    <w:rsid w:val="00BE2A88"/>
    <w:rsid w:val="00BE2B6B"/>
    <w:rsid w:val="00BE2C1D"/>
    <w:rsid w:val="00BE33EF"/>
    <w:rsid w:val="00BE35AC"/>
    <w:rsid w:val="00BE3BBA"/>
    <w:rsid w:val="00BE3C30"/>
    <w:rsid w:val="00BE3E59"/>
    <w:rsid w:val="00BE424C"/>
    <w:rsid w:val="00BE4309"/>
    <w:rsid w:val="00BE4336"/>
    <w:rsid w:val="00BE443C"/>
    <w:rsid w:val="00BE4576"/>
    <w:rsid w:val="00BE482F"/>
    <w:rsid w:val="00BE4BAE"/>
    <w:rsid w:val="00BE4C7A"/>
    <w:rsid w:val="00BE4F00"/>
    <w:rsid w:val="00BE5427"/>
    <w:rsid w:val="00BE56B3"/>
    <w:rsid w:val="00BE5DC4"/>
    <w:rsid w:val="00BE5E3E"/>
    <w:rsid w:val="00BE5E78"/>
    <w:rsid w:val="00BE5F0B"/>
    <w:rsid w:val="00BE6370"/>
    <w:rsid w:val="00BE6D43"/>
    <w:rsid w:val="00BE6EFB"/>
    <w:rsid w:val="00BE706A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AAB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C7"/>
    <w:rsid w:val="00BF6FEF"/>
    <w:rsid w:val="00BF70A2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6EC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01"/>
    <w:rsid w:val="00C064DD"/>
    <w:rsid w:val="00C0684C"/>
    <w:rsid w:val="00C0693B"/>
    <w:rsid w:val="00C06D17"/>
    <w:rsid w:val="00C06DF9"/>
    <w:rsid w:val="00C06E1C"/>
    <w:rsid w:val="00C07358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C33"/>
    <w:rsid w:val="00C11EAA"/>
    <w:rsid w:val="00C12288"/>
    <w:rsid w:val="00C12315"/>
    <w:rsid w:val="00C123F9"/>
    <w:rsid w:val="00C128C1"/>
    <w:rsid w:val="00C1301C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18A"/>
    <w:rsid w:val="00C15476"/>
    <w:rsid w:val="00C15B30"/>
    <w:rsid w:val="00C15C08"/>
    <w:rsid w:val="00C15E7C"/>
    <w:rsid w:val="00C1622B"/>
    <w:rsid w:val="00C163EB"/>
    <w:rsid w:val="00C16662"/>
    <w:rsid w:val="00C166FD"/>
    <w:rsid w:val="00C16709"/>
    <w:rsid w:val="00C16A7C"/>
    <w:rsid w:val="00C16D60"/>
    <w:rsid w:val="00C16E46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1A1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6D"/>
    <w:rsid w:val="00C22C7D"/>
    <w:rsid w:val="00C22D50"/>
    <w:rsid w:val="00C22D87"/>
    <w:rsid w:val="00C22E39"/>
    <w:rsid w:val="00C23032"/>
    <w:rsid w:val="00C23097"/>
    <w:rsid w:val="00C23126"/>
    <w:rsid w:val="00C23208"/>
    <w:rsid w:val="00C23266"/>
    <w:rsid w:val="00C23B2E"/>
    <w:rsid w:val="00C23F99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A13"/>
    <w:rsid w:val="00C26C3B"/>
    <w:rsid w:val="00C26C97"/>
    <w:rsid w:val="00C26D3E"/>
    <w:rsid w:val="00C270B3"/>
    <w:rsid w:val="00C27224"/>
    <w:rsid w:val="00C27E58"/>
    <w:rsid w:val="00C27E9E"/>
    <w:rsid w:val="00C27FD8"/>
    <w:rsid w:val="00C303B4"/>
    <w:rsid w:val="00C304EE"/>
    <w:rsid w:val="00C305E6"/>
    <w:rsid w:val="00C30722"/>
    <w:rsid w:val="00C307BD"/>
    <w:rsid w:val="00C307F4"/>
    <w:rsid w:val="00C3085C"/>
    <w:rsid w:val="00C308C0"/>
    <w:rsid w:val="00C30C81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0E4"/>
    <w:rsid w:val="00C40228"/>
    <w:rsid w:val="00C402B9"/>
    <w:rsid w:val="00C403CD"/>
    <w:rsid w:val="00C405F0"/>
    <w:rsid w:val="00C40638"/>
    <w:rsid w:val="00C40925"/>
    <w:rsid w:val="00C40FF2"/>
    <w:rsid w:val="00C41127"/>
    <w:rsid w:val="00C412DB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306"/>
    <w:rsid w:val="00C4342B"/>
    <w:rsid w:val="00C437CA"/>
    <w:rsid w:val="00C437E1"/>
    <w:rsid w:val="00C43954"/>
    <w:rsid w:val="00C43B14"/>
    <w:rsid w:val="00C43B9C"/>
    <w:rsid w:val="00C43C03"/>
    <w:rsid w:val="00C43D13"/>
    <w:rsid w:val="00C43EA5"/>
    <w:rsid w:val="00C442E0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828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2E4"/>
    <w:rsid w:val="00C6098A"/>
    <w:rsid w:val="00C60AAE"/>
    <w:rsid w:val="00C61BA6"/>
    <w:rsid w:val="00C61D8A"/>
    <w:rsid w:val="00C620EF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3EA5"/>
    <w:rsid w:val="00C6422D"/>
    <w:rsid w:val="00C64AC2"/>
    <w:rsid w:val="00C64C10"/>
    <w:rsid w:val="00C64DEC"/>
    <w:rsid w:val="00C654C9"/>
    <w:rsid w:val="00C65543"/>
    <w:rsid w:val="00C65ED4"/>
    <w:rsid w:val="00C66018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0FE3"/>
    <w:rsid w:val="00C71042"/>
    <w:rsid w:val="00C71060"/>
    <w:rsid w:val="00C710A4"/>
    <w:rsid w:val="00C7163B"/>
    <w:rsid w:val="00C71743"/>
    <w:rsid w:val="00C71775"/>
    <w:rsid w:val="00C71E8D"/>
    <w:rsid w:val="00C7218E"/>
    <w:rsid w:val="00C725A0"/>
    <w:rsid w:val="00C726CD"/>
    <w:rsid w:val="00C7289F"/>
    <w:rsid w:val="00C72B8C"/>
    <w:rsid w:val="00C72D13"/>
    <w:rsid w:val="00C72D7C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A2D"/>
    <w:rsid w:val="00C73D15"/>
    <w:rsid w:val="00C73EDC"/>
    <w:rsid w:val="00C742DB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589B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77F10"/>
    <w:rsid w:val="00C80056"/>
    <w:rsid w:val="00C807E6"/>
    <w:rsid w:val="00C80801"/>
    <w:rsid w:val="00C80896"/>
    <w:rsid w:val="00C80BA5"/>
    <w:rsid w:val="00C80C76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A99"/>
    <w:rsid w:val="00C84C3E"/>
    <w:rsid w:val="00C84CFE"/>
    <w:rsid w:val="00C84D31"/>
    <w:rsid w:val="00C84F69"/>
    <w:rsid w:val="00C84F6A"/>
    <w:rsid w:val="00C851B2"/>
    <w:rsid w:val="00C852C2"/>
    <w:rsid w:val="00C85578"/>
    <w:rsid w:val="00C85B9E"/>
    <w:rsid w:val="00C8606B"/>
    <w:rsid w:val="00C861DC"/>
    <w:rsid w:val="00C861E7"/>
    <w:rsid w:val="00C86263"/>
    <w:rsid w:val="00C86707"/>
    <w:rsid w:val="00C86724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43B"/>
    <w:rsid w:val="00C91639"/>
    <w:rsid w:val="00C91684"/>
    <w:rsid w:val="00C918C0"/>
    <w:rsid w:val="00C91CE0"/>
    <w:rsid w:val="00C92103"/>
    <w:rsid w:val="00C92832"/>
    <w:rsid w:val="00C92898"/>
    <w:rsid w:val="00C92D21"/>
    <w:rsid w:val="00C92D8F"/>
    <w:rsid w:val="00C93035"/>
    <w:rsid w:val="00C930C8"/>
    <w:rsid w:val="00C9321A"/>
    <w:rsid w:val="00C93247"/>
    <w:rsid w:val="00C9339D"/>
    <w:rsid w:val="00C933ED"/>
    <w:rsid w:val="00C935AF"/>
    <w:rsid w:val="00C939E1"/>
    <w:rsid w:val="00C93AD0"/>
    <w:rsid w:val="00C93ADE"/>
    <w:rsid w:val="00C93CE1"/>
    <w:rsid w:val="00C94088"/>
    <w:rsid w:val="00C94259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37"/>
    <w:rsid w:val="00CA05BA"/>
    <w:rsid w:val="00CA0998"/>
    <w:rsid w:val="00CA0D3F"/>
    <w:rsid w:val="00CA0E23"/>
    <w:rsid w:val="00CA0F9F"/>
    <w:rsid w:val="00CA10C9"/>
    <w:rsid w:val="00CA1131"/>
    <w:rsid w:val="00CA1228"/>
    <w:rsid w:val="00CA150A"/>
    <w:rsid w:val="00CA156D"/>
    <w:rsid w:val="00CA17AF"/>
    <w:rsid w:val="00CA1A5C"/>
    <w:rsid w:val="00CA1C07"/>
    <w:rsid w:val="00CA1D59"/>
    <w:rsid w:val="00CA200F"/>
    <w:rsid w:val="00CA28E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B28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31E"/>
    <w:rsid w:val="00CA64BC"/>
    <w:rsid w:val="00CA6824"/>
    <w:rsid w:val="00CA68AE"/>
    <w:rsid w:val="00CA6A04"/>
    <w:rsid w:val="00CA6A31"/>
    <w:rsid w:val="00CA6DEB"/>
    <w:rsid w:val="00CA706A"/>
    <w:rsid w:val="00CA7221"/>
    <w:rsid w:val="00CA74F4"/>
    <w:rsid w:val="00CA771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177"/>
    <w:rsid w:val="00CB654D"/>
    <w:rsid w:val="00CB6981"/>
    <w:rsid w:val="00CB6AC6"/>
    <w:rsid w:val="00CB6C4C"/>
    <w:rsid w:val="00CB6C71"/>
    <w:rsid w:val="00CB6D9D"/>
    <w:rsid w:val="00CB6EB9"/>
    <w:rsid w:val="00CB6F67"/>
    <w:rsid w:val="00CB714E"/>
    <w:rsid w:val="00CB7755"/>
    <w:rsid w:val="00CB7A06"/>
    <w:rsid w:val="00CB7A0F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45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2E6"/>
    <w:rsid w:val="00CC53B4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5D5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3F2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9A4"/>
    <w:rsid w:val="00CD6C2D"/>
    <w:rsid w:val="00CD6D9E"/>
    <w:rsid w:val="00CD72B8"/>
    <w:rsid w:val="00CD75FB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70A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4CF9"/>
    <w:rsid w:val="00CE5020"/>
    <w:rsid w:val="00CE5171"/>
    <w:rsid w:val="00CE59CE"/>
    <w:rsid w:val="00CE60F2"/>
    <w:rsid w:val="00CE61C1"/>
    <w:rsid w:val="00CE6278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129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0BC"/>
    <w:rsid w:val="00CF75C7"/>
    <w:rsid w:val="00CF75FE"/>
    <w:rsid w:val="00CF7649"/>
    <w:rsid w:val="00D000AF"/>
    <w:rsid w:val="00D0016C"/>
    <w:rsid w:val="00D0050C"/>
    <w:rsid w:val="00D00600"/>
    <w:rsid w:val="00D0086C"/>
    <w:rsid w:val="00D00F01"/>
    <w:rsid w:val="00D010FC"/>
    <w:rsid w:val="00D0129B"/>
    <w:rsid w:val="00D016A0"/>
    <w:rsid w:val="00D0175A"/>
    <w:rsid w:val="00D018BA"/>
    <w:rsid w:val="00D01963"/>
    <w:rsid w:val="00D01B66"/>
    <w:rsid w:val="00D01D14"/>
    <w:rsid w:val="00D01E0B"/>
    <w:rsid w:val="00D01EBE"/>
    <w:rsid w:val="00D02028"/>
    <w:rsid w:val="00D020DB"/>
    <w:rsid w:val="00D022C8"/>
    <w:rsid w:val="00D02333"/>
    <w:rsid w:val="00D024DB"/>
    <w:rsid w:val="00D026E6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B6D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1D0"/>
    <w:rsid w:val="00D0620A"/>
    <w:rsid w:val="00D062C8"/>
    <w:rsid w:val="00D06C72"/>
    <w:rsid w:val="00D06D7E"/>
    <w:rsid w:val="00D07064"/>
    <w:rsid w:val="00D071D5"/>
    <w:rsid w:val="00D07320"/>
    <w:rsid w:val="00D0749E"/>
    <w:rsid w:val="00D07587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FF6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AC8"/>
    <w:rsid w:val="00D15FCC"/>
    <w:rsid w:val="00D1636D"/>
    <w:rsid w:val="00D164D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4C6"/>
    <w:rsid w:val="00D208E2"/>
    <w:rsid w:val="00D20F32"/>
    <w:rsid w:val="00D21181"/>
    <w:rsid w:val="00D21237"/>
    <w:rsid w:val="00D2123C"/>
    <w:rsid w:val="00D21306"/>
    <w:rsid w:val="00D21729"/>
    <w:rsid w:val="00D2198E"/>
    <w:rsid w:val="00D21B8D"/>
    <w:rsid w:val="00D21E82"/>
    <w:rsid w:val="00D21F1A"/>
    <w:rsid w:val="00D2210B"/>
    <w:rsid w:val="00D2210E"/>
    <w:rsid w:val="00D22239"/>
    <w:rsid w:val="00D2227B"/>
    <w:rsid w:val="00D22405"/>
    <w:rsid w:val="00D2264E"/>
    <w:rsid w:val="00D22B1B"/>
    <w:rsid w:val="00D22C65"/>
    <w:rsid w:val="00D232E0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A42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26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9B2"/>
    <w:rsid w:val="00D36CDA"/>
    <w:rsid w:val="00D36DDB"/>
    <w:rsid w:val="00D37648"/>
    <w:rsid w:val="00D376F4"/>
    <w:rsid w:val="00D3774C"/>
    <w:rsid w:val="00D37798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02C"/>
    <w:rsid w:val="00D4410E"/>
    <w:rsid w:val="00D44187"/>
    <w:rsid w:val="00D44DFB"/>
    <w:rsid w:val="00D44F43"/>
    <w:rsid w:val="00D45124"/>
    <w:rsid w:val="00D4539F"/>
    <w:rsid w:val="00D4593D"/>
    <w:rsid w:val="00D459ED"/>
    <w:rsid w:val="00D45AA4"/>
    <w:rsid w:val="00D45C47"/>
    <w:rsid w:val="00D46056"/>
    <w:rsid w:val="00D46072"/>
    <w:rsid w:val="00D462CC"/>
    <w:rsid w:val="00D467E9"/>
    <w:rsid w:val="00D467FA"/>
    <w:rsid w:val="00D46F51"/>
    <w:rsid w:val="00D4702D"/>
    <w:rsid w:val="00D470A5"/>
    <w:rsid w:val="00D4773A"/>
    <w:rsid w:val="00D477FC"/>
    <w:rsid w:val="00D4789B"/>
    <w:rsid w:val="00D47A16"/>
    <w:rsid w:val="00D47AA8"/>
    <w:rsid w:val="00D47C91"/>
    <w:rsid w:val="00D50213"/>
    <w:rsid w:val="00D50274"/>
    <w:rsid w:val="00D50817"/>
    <w:rsid w:val="00D50A33"/>
    <w:rsid w:val="00D50C8B"/>
    <w:rsid w:val="00D51214"/>
    <w:rsid w:val="00D51776"/>
    <w:rsid w:val="00D51B36"/>
    <w:rsid w:val="00D5208D"/>
    <w:rsid w:val="00D5226B"/>
    <w:rsid w:val="00D52516"/>
    <w:rsid w:val="00D5256E"/>
    <w:rsid w:val="00D52A1B"/>
    <w:rsid w:val="00D52F34"/>
    <w:rsid w:val="00D53383"/>
    <w:rsid w:val="00D537A9"/>
    <w:rsid w:val="00D53C6B"/>
    <w:rsid w:val="00D53E3A"/>
    <w:rsid w:val="00D53E66"/>
    <w:rsid w:val="00D54297"/>
    <w:rsid w:val="00D543E2"/>
    <w:rsid w:val="00D54448"/>
    <w:rsid w:val="00D545AE"/>
    <w:rsid w:val="00D54B31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37A"/>
    <w:rsid w:val="00D644BD"/>
    <w:rsid w:val="00D644E4"/>
    <w:rsid w:val="00D6463D"/>
    <w:rsid w:val="00D647E6"/>
    <w:rsid w:val="00D649EC"/>
    <w:rsid w:val="00D64ADD"/>
    <w:rsid w:val="00D64B10"/>
    <w:rsid w:val="00D64C78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239"/>
    <w:rsid w:val="00D6668D"/>
    <w:rsid w:val="00D66743"/>
    <w:rsid w:val="00D66764"/>
    <w:rsid w:val="00D66834"/>
    <w:rsid w:val="00D6691E"/>
    <w:rsid w:val="00D66A8C"/>
    <w:rsid w:val="00D66C41"/>
    <w:rsid w:val="00D66F27"/>
    <w:rsid w:val="00D67317"/>
    <w:rsid w:val="00D67382"/>
    <w:rsid w:val="00D6739F"/>
    <w:rsid w:val="00D6747A"/>
    <w:rsid w:val="00D678DC"/>
    <w:rsid w:val="00D67A01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B3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77FB2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950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35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664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28"/>
    <w:rsid w:val="00D92963"/>
    <w:rsid w:val="00D92978"/>
    <w:rsid w:val="00D92A3A"/>
    <w:rsid w:val="00D92BA6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CA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253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42E"/>
    <w:rsid w:val="00DA16BE"/>
    <w:rsid w:val="00DA172B"/>
    <w:rsid w:val="00DA1ADE"/>
    <w:rsid w:val="00DA1C2D"/>
    <w:rsid w:val="00DA1F26"/>
    <w:rsid w:val="00DA1FFD"/>
    <w:rsid w:val="00DA20E0"/>
    <w:rsid w:val="00DA23A5"/>
    <w:rsid w:val="00DA26E4"/>
    <w:rsid w:val="00DA2725"/>
    <w:rsid w:val="00DA2986"/>
    <w:rsid w:val="00DA2A1A"/>
    <w:rsid w:val="00DA2BC5"/>
    <w:rsid w:val="00DA326E"/>
    <w:rsid w:val="00DA32D7"/>
    <w:rsid w:val="00DA34B8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5E78"/>
    <w:rsid w:val="00DA60B1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32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193B"/>
    <w:rsid w:val="00DC2434"/>
    <w:rsid w:val="00DC2528"/>
    <w:rsid w:val="00DC2ABD"/>
    <w:rsid w:val="00DC2D53"/>
    <w:rsid w:val="00DC2E20"/>
    <w:rsid w:val="00DC316F"/>
    <w:rsid w:val="00DC3270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08E"/>
    <w:rsid w:val="00DD014D"/>
    <w:rsid w:val="00DD0847"/>
    <w:rsid w:val="00DD0B73"/>
    <w:rsid w:val="00DD0B98"/>
    <w:rsid w:val="00DD0C38"/>
    <w:rsid w:val="00DD0DDE"/>
    <w:rsid w:val="00DD0DFC"/>
    <w:rsid w:val="00DD0E87"/>
    <w:rsid w:val="00DD0FC4"/>
    <w:rsid w:val="00DD12FC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763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4F0A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DA4"/>
    <w:rsid w:val="00DD6F88"/>
    <w:rsid w:val="00DD7600"/>
    <w:rsid w:val="00DD7867"/>
    <w:rsid w:val="00DD7B09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7"/>
    <w:rsid w:val="00DE296F"/>
    <w:rsid w:val="00DE2C5A"/>
    <w:rsid w:val="00DE2EB7"/>
    <w:rsid w:val="00DE32C3"/>
    <w:rsid w:val="00DE33F2"/>
    <w:rsid w:val="00DE355C"/>
    <w:rsid w:val="00DE3754"/>
    <w:rsid w:val="00DE39E4"/>
    <w:rsid w:val="00DE3CDD"/>
    <w:rsid w:val="00DE437D"/>
    <w:rsid w:val="00DE44CE"/>
    <w:rsid w:val="00DE44D5"/>
    <w:rsid w:val="00DE4518"/>
    <w:rsid w:val="00DE4766"/>
    <w:rsid w:val="00DE4887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BA"/>
    <w:rsid w:val="00DE5BC4"/>
    <w:rsid w:val="00DE6328"/>
    <w:rsid w:val="00DE6558"/>
    <w:rsid w:val="00DE68AE"/>
    <w:rsid w:val="00DE68BB"/>
    <w:rsid w:val="00DE6F3C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427"/>
    <w:rsid w:val="00DF19D6"/>
    <w:rsid w:val="00DF1A9B"/>
    <w:rsid w:val="00DF1DA3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DF7"/>
    <w:rsid w:val="00DF3ECD"/>
    <w:rsid w:val="00DF41F2"/>
    <w:rsid w:val="00DF42FF"/>
    <w:rsid w:val="00DF43AE"/>
    <w:rsid w:val="00DF474B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C02"/>
    <w:rsid w:val="00DF6EB1"/>
    <w:rsid w:val="00DF7534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1DD6"/>
    <w:rsid w:val="00E01F19"/>
    <w:rsid w:val="00E02068"/>
    <w:rsid w:val="00E024D3"/>
    <w:rsid w:val="00E02619"/>
    <w:rsid w:val="00E02A32"/>
    <w:rsid w:val="00E02ABB"/>
    <w:rsid w:val="00E02B57"/>
    <w:rsid w:val="00E02D52"/>
    <w:rsid w:val="00E02D89"/>
    <w:rsid w:val="00E02FC5"/>
    <w:rsid w:val="00E031F8"/>
    <w:rsid w:val="00E03286"/>
    <w:rsid w:val="00E036C6"/>
    <w:rsid w:val="00E03D3C"/>
    <w:rsid w:val="00E03F27"/>
    <w:rsid w:val="00E03F3F"/>
    <w:rsid w:val="00E041CB"/>
    <w:rsid w:val="00E04263"/>
    <w:rsid w:val="00E049B1"/>
    <w:rsid w:val="00E049C2"/>
    <w:rsid w:val="00E04C9B"/>
    <w:rsid w:val="00E04EF8"/>
    <w:rsid w:val="00E050DE"/>
    <w:rsid w:val="00E0529D"/>
    <w:rsid w:val="00E055AB"/>
    <w:rsid w:val="00E05739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09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81"/>
    <w:rsid w:val="00E14198"/>
    <w:rsid w:val="00E14653"/>
    <w:rsid w:val="00E14853"/>
    <w:rsid w:val="00E14A75"/>
    <w:rsid w:val="00E14E64"/>
    <w:rsid w:val="00E14FF5"/>
    <w:rsid w:val="00E152D1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A33"/>
    <w:rsid w:val="00E20CD7"/>
    <w:rsid w:val="00E20D9C"/>
    <w:rsid w:val="00E2109A"/>
    <w:rsid w:val="00E2121C"/>
    <w:rsid w:val="00E21296"/>
    <w:rsid w:val="00E21653"/>
    <w:rsid w:val="00E216EC"/>
    <w:rsid w:val="00E2173C"/>
    <w:rsid w:val="00E21B70"/>
    <w:rsid w:val="00E21D72"/>
    <w:rsid w:val="00E21E1C"/>
    <w:rsid w:val="00E220AA"/>
    <w:rsid w:val="00E2210F"/>
    <w:rsid w:val="00E222F1"/>
    <w:rsid w:val="00E22572"/>
    <w:rsid w:val="00E2298D"/>
    <w:rsid w:val="00E22A6D"/>
    <w:rsid w:val="00E23095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EF8"/>
    <w:rsid w:val="00E25F58"/>
    <w:rsid w:val="00E264CA"/>
    <w:rsid w:val="00E269BB"/>
    <w:rsid w:val="00E26A7D"/>
    <w:rsid w:val="00E26B2C"/>
    <w:rsid w:val="00E26EFC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223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19C"/>
    <w:rsid w:val="00E314F3"/>
    <w:rsid w:val="00E31825"/>
    <w:rsid w:val="00E31835"/>
    <w:rsid w:val="00E31967"/>
    <w:rsid w:val="00E31AA3"/>
    <w:rsid w:val="00E31B5D"/>
    <w:rsid w:val="00E31B82"/>
    <w:rsid w:val="00E31C13"/>
    <w:rsid w:val="00E31DD1"/>
    <w:rsid w:val="00E31EDC"/>
    <w:rsid w:val="00E31F0A"/>
    <w:rsid w:val="00E3202F"/>
    <w:rsid w:val="00E32B6F"/>
    <w:rsid w:val="00E32C2F"/>
    <w:rsid w:val="00E32EB3"/>
    <w:rsid w:val="00E33283"/>
    <w:rsid w:val="00E33681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851"/>
    <w:rsid w:val="00E35F3F"/>
    <w:rsid w:val="00E3629E"/>
    <w:rsid w:val="00E364AB"/>
    <w:rsid w:val="00E36504"/>
    <w:rsid w:val="00E36689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0B2"/>
    <w:rsid w:val="00E41671"/>
    <w:rsid w:val="00E41741"/>
    <w:rsid w:val="00E41986"/>
    <w:rsid w:val="00E41D04"/>
    <w:rsid w:val="00E41D1E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34E"/>
    <w:rsid w:val="00E4545C"/>
    <w:rsid w:val="00E4548B"/>
    <w:rsid w:val="00E457BB"/>
    <w:rsid w:val="00E45BD5"/>
    <w:rsid w:val="00E4664C"/>
    <w:rsid w:val="00E4685D"/>
    <w:rsid w:val="00E468E9"/>
    <w:rsid w:val="00E469EF"/>
    <w:rsid w:val="00E46B1A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C48"/>
    <w:rsid w:val="00E51D0B"/>
    <w:rsid w:val="00E51EB4"/>
    <w:rsid w:val="00E5244A"/>
    <w:rsid w:val="00E52801"/>
    <w:rsid w:val="00E52821"/>
    <w:rsid w:val="00E52A26"/>
    <w:rsid w:val="00E52E0F"/>
    <w:rsid w:val="00E52F2C"/>
    <w:rsid w:val="00E53015"/>
    <w:rsid w:val="00E53370"/>
    <w:rsid w:val="00E537A8"/>
    <w:rsid w:val="00E53859"/>
    <w:rsid w:val="00E538E3"/>
    <w:rsid w:val="00E53F71"/>
    <w:rsid w:val="00E54460"/>
    <w:rsid w:val="00E54846"/>
    <w:rsid w:val="00E54936"/>
    <w:rsid w:val="00E54A1B"/>
    <w:rsid w:val="00E54AB3"/>
    <w:rsid w:val="00E54AD6"/>
    <w:rsid w:val="00E54B9F"/>
    <w:rsid w:val="00E54EB9"/>
    <w:rsid w:val="00E54EE4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01F"/>
    <w:rsid w:val="00E576B0"/>
    <w:rsid w:val="00E577EA"/>
    <w:rsid w:val="00E57D01"/>
    <w:rsid w:val="00E60242"/>
    <w:rsid w:val="00E60802"/>
    <w:rsid w:val="00E60900"/>
    <w:rsid w:val="00E6092B"/>
    <w:rsid w:val="00E60D30"/>
    <w:rsid w:val="00E60FED"/>
    <w:rsid w:val="00E61163"/>
    <w:rsid w:val="00E6132E"/>
    <w:rsid w:val="00E617C4"/>
    <w:rsid w:val="00E6197E"/>
    <w:rsid w:val="00E61A78"/>
    <w:rsid w:val="00E61AF1"/>
    <w:rsid w:val="00E61BBA"/>
    <w:rsid w:val="00E61C24"/>
    <w:rsid w:val="00E62193"/>
    <w:rsid w:val="00E62345"/>
    <w:rsid w:val="00E6239A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DB7"/>
    <w:rsid w:val="00E71E6F"/>
    <w:rsid w:val="00E71FEF"/>
    <w:rsid w:val="00E727F5"/>
    <w:rsid w:val="00E728E1"/>
    <w:rsid w:val="00E72901"/>
    <w:rsid w:val="00E72B8B"/>
    <w:rsid w:val="00E735CD"/>
    <w:rsid w:val="00E73635"/>
    <w:rsid w:val="00E7364F"/>
    <w:rsid w:val="00E7387A"/>
    <w:rsid w:val="00E74389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A35"/>
    <w:rsid w:val="00E75B88"/>
    <w:rsid w:val="00E75D69"/>
    <w:rsid w:val="00E7603E"/>
    <w:rsid w:val="00E76062"/>
    <w:rsid w:val="00E7638D"/>
    <w:rsid w:val="00E763D5"/>
    <w:rsid w:val="00E764FA"/>
    <w:rsid w:val="00E76804"/>
    <w:rsid w:val="00E76B45"/>
    <w:rsid w:val="00E77012"/>
    <w:rsid w:val="00E77152"/>
    <w:rsid w:val="00E772C9"/>
    <w:rsid w:val="00E7737D"/>
    <w:rsid w:val="00E778A3"/>
    <w:rsid w:val="00E77AD6"/>
    <w:rsid w:val="00E77B5E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1ED2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95B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619"/>
    <w:rsid w:val="00E90732"/>
    <w:rsid w:val="00E9074C"/>
    <w:rsid w:val="00E908F0"/>
    <w:rsid w:val="00E90928"/>
    <w:rsid w:val="00E90EB5"/>
    <w:rsid w:val="00E90F0C"/>
    <w:rsid w:val="00E910E4"/>
    <w:rsid w:val="00E91148"/>
    <w:rsid w:val="00E9123F"/>
    <w:rsid w:val="00E916D6"/>
    <w:rsid w:val="00E9198D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65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A95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540"/>
    <w:rsid w:val="00EA27CD"/>
    <w:rsid w:val="00EA27D7"/>
    <w:rsid w:val="00EA295B"/>
    <w:rsid w:val="00EA2A07"/>
    <w:rsid w:val="00EA2A20"/>
    <w:rsid w:val="00EA3508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424"/>
    <w:rsid w:val="00EB15BD"/>
    <w:rsid w:val="00EB15C0"/>
    <w:rsid w:val="00EB1707"/>
    <w:rsid w:val="00EB18E0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54C"/>
    <w:rsid w:val="00EB48CE"/>
    <w:rsid w:val="00EB4B1F"/>
    <w:rsid w:val="00EB4B2F"/>
    <w:rsid w:val="00EB5489"/>
    <w:rsid w:val="00EB560D"/>
    <w:rsid w:val="00EB5628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9C5"/>
    <w:rsid w:val="00EB7A44"/>
    <w:rsid w:val="00EB7B8E"/>
    <w:rsid w:val="00EB7FFA"/>
    <w:rsid w:val="00EC0125"/>
    <w:rsid w:val="00EC036D"/>
    <w:rsid w:val="00EC0432"/>
    <w:rsid w:val="00EC0950"/>
    <w:rsid w:val="00EC0A7B"/>
    <w:rsid w:val="00EC0E3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96B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2A"/>
    <w:rsid w:val="00EC5DFF"/>
    <w:rsid w:val="00EC62EE"/>
    <w:rsid w:val="00EC6327"/>
    <w:rsid w:val="00EC6756"/>
    <w:rsid w:val="00EC68A7"/>
    <w:rsid w:val="00EC6A64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798"/>
    <w:rsid w:val="00ED2AF7"/>
    <w:rsid w:val="00ED2BF1"/>
    <w:rsid w:val="00ED2F0D"/>
    <w:rsid w:val="00ED2F16"/>
    <w:rsid w:val="00ED2F5C"/>
    <w:rsid w:val="00ED3132"/>
    <w:rsid w:val="00ED31D2"/>
    <w:rsid w:val="00ED32BC"/>
    <w:rsid w:val="00ED3815"/>
    <w:rsid w:val="00ED3971"/>
    <w:rsid w:val="00ED39A7"/>
    <w:rsid w:val="00ED3AF8"/>
    <w:rsid w:val="00ED3CC6"/>
    <w:rsid w:val="00ED4097"/>
    <w:rsid w:val="00ED4217"/>
    <w:rsid w:val="00ED439C"/>
    <w:rsid w:val="00ED458A"/>
    <w:rsid w:val="00ED46D5"/>
    <w:rsid w:val="00ED4A28"/>
    <w:rsid w:val="00ED4C67"/>
    <w:rsid w:val="00ED4FB3"/>
    <w:rsid w:val="00ED50EE"/>
    <w:rsid w:val="00ED5979"/>
    <w:rsid w:val="00ED5B7C"/>
    <w:rsid w:val="00ED60D2"/>
    <w:rsid w:val="00ED6180"/>
    <w:rsid w:val="00ED6414"/>
    <w:rsid w:val="00ED685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7EB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917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956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313"/>
    <w:rsid w:val="00EF25D2"/>
    <w:rsid w:val="00EF2641"/>
    <w:rsid w:val="00EF2B64"/>
    <w:rsid w:val="00EF2DB3"/>
    <w:rsid w:val="00EF2E5B"/>
    <w:rsid w:val="00EF30B9"/>
    <w:rsid w:val="00EF332F"/>
    <w:rsid w:val="00EF3CCF"/>
    <w:rsid w:val="00EF3E2C"/>
    <w:rsid w:val="00EF3E7F"/>
    <w:rsid w:val="00EF3F0C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8E1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86C"/>
    <w:rsid w:val="00F009AB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6E1"/>
    <w:rsid w:val="00F029C4"/>
    <w:rsid w:val="00F02D71"/>
    <w:rsid w:val="00F02F50"/>
    <w:rsid w:val="00F0342B"/>
    <w:rsid w:val="00F0358D"/>
    <w:rsid w:val="00F035C3"/>
    <w:rsid w:val="00F037B9"/>
    <w:rsid w:val="00F03921"/>
    <w:rsid w:val="00F0394C"/>
    <w:rsid w:val="00F039F7"/>
    <w:rsid w:val="00F03DBC"/>
    <w:rsid w:val="00F040C1"/>
    <w:rsid w:val="00F04427"/>
    <w:rsid w:val="00F0461D"/>
    <w:rsid w:val="00F0478E"/>
    <w:rsid w:val="00F04B11"/>
    <w:rsid w:val="00F04CA2"/>
    <w:rsid w:val="00F04CE5"/>
    <w:rsid w:val="00F0516F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642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499"/>
    <w:rsid w:val="00F1661F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1F5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C28"/>
    <w:rsid w:val="00F22EFB"/>
    <w:rsid w:val="00F23334"/>
    <w:rsid w:val="00F233CC"/>
    <w:rsid w:val="00F233E0"/>
    <w:rsid w:val="00F2342C"/>
    <w:rsid w:val="00F23536"/>
    <w:rsid w:val="00F23833"/>
    <w:rsid w:val="00F23AA3"/>
    <w:rsid w:val="00F24150"/>
    <w:rsid w:val="00F2453D"/>
    <w:rsid w:val="00F24EAF"/>
    <w:rsid w:val="00F253BA"/>
    <w:rsid w:val="00F25726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1E7D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490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AA6"/>
    <w:rsid w:val="00F41C05"/>
    <w:rsid w:val="00F42049"/>
    <w:rsid w:val="00F42254"/>
    <w:rsid w:val="00F42472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123"/>
    <w:rsid w:val="00F45458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507"/>
    <w:rsid w:val="00F516EE"/>
    <w:rsid w:val="00F51D7D"/>
    <w:rsid w:val="00F52075"/>
    <w:rsid w:val="00F52630"/>
    <w:rsid w:val="00F52790"/>
    <w:rsid w:val="00F527B8"/>
    <w:rsid w:val="00F529B3"/>
    <w:rsid w:val="00F52D78"/>
    <w:rsid w:val="00F52FFE"/>
    <w:rsid w:val="00F53159"/>
    <w:rsid w:val="00F534FD"/>
    <w:rsid w:val="00F53D1A"/>
    <w:rsid w:val="00F53F46"/>
    <w:rsid w:val="00F542A6"/>
    <w:rsid w:val="00F54659"/>
    <w:rsid w:val="00F5487F"/>
    <w:rsid w:val="00F55380"/>
    <w:rsid w:val="00F553F8"/>
    <w:rsid w:val="00F554F6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7E8"/>
    <w:rsid w:val="00F60988"/>
    <w:rsid w:val="00F609A1"/>
    <w:rsid w:val="00F60AD6"/>
    <w:rsid w:val="00F60CC7"/>
    <w:rsid w:val="00F610F8"/>
    <w:rsid w:val="00F61510"/>
    <w:rsid w:val="00F6153E"/>
    <w:rsid w:val="00F61548"/>
    <w:rsid w:val="00F6160A"/>
    <w:rsid w:val="00F61620"/>
    <w:rsid w:val="00F6170B"/>
    <w:rsid w:val="00F61952"/>
    <w:rsid w:val="00F61A26"/>
    <w:rsid w:val="00F61ED5"/>
    <w:rsid w:val="00F61FAD"/>
    <w:rsid w:val="00F621CF"/>
    <w:rsid w:val="00F62A6E"/>
    <w:rsid w:val="00F62B8F"/>
    <w:rsid w:val="00F62D27"/>
    <w:rsid w:val="00F62E09"/>
    <w:rsid w:val="00F63142"/>
    <w:rsid w:val="00F63807"/>
    <w:rsid w:val="00F63BBE"/>
    <w:rsid w:val="00F6422E"/>
    <w:rsid w:val="00F64CED"/>
    <w:rsid w:val="00F654C2"/>
    <w:rsid w:val="00F6576D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D7D"/>
    <w:rsid w:val="00F70F10"/>
    <w:rsid w:val="00F70F35"/>
    <w:rsid w:val="00F711B9"/>
    <w:rsid w:val="00F711F3"/>
    <w:rsid w:val="00F7134D"/>
    <w:rsid w:val="00F71467"/>
    <w:rsid w:val="00F7149C"/>
    <w:rsid w:val="00F715E9"/>
    <w:rsid w:val="00F717D9"/>
    <w:rsid w:val="00F71ACF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B4A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2D1"/>
    <w:rsid w:val="00F843FC"/>
    <w:rsid w:val="00F844B5"/>
    <w:rsid w:val="00F844D4"/>
    <w:rsid w:val="00F84741"/>
    <w:rsid w:val="00F85101"/>
    <w:rsid w:val="00F855DB"/>
    <w:rsid w:val="00F85664"/>
    <w:rsid w:val="00F859A2"/>
    <w:rsid w:val="00F85AC0"/>
    <w:rsid w:val="00F85BE1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C62"/>
    <w:rsid w:val="00F97D28"/>
    <w:rsid w:val="00F97D4C"/>
    <w:rsid w:val="00F97E8B"/>
    <w:rsid w:val="00FA00E5"/>
    <w:rsid w:val="00FA04B8"/>
    <w:rsid w:val="00FA0550"/>
    <w:rsid w:val="00FA05AE"/>
    <w:rsid w:val="00FA094D"/>
    <w:rsid w:val="00FA0B59"/>
    <w:rsid w:val="00FA0C31"/>
    <w:rsid w:val="00FA0D7F"/>
    <w:rsid w:val="00FA0FF7"/>
    <w:rsid w:val="00FA1097"/>
    <w:rsid w:val="00FA15BA"/>
    <w:rsid w:val="00FA1741"/>
    <w:rsid w:val="00FA1911"/>
    <w:rsid w:val="00FA1B71"/>
    <w:rsid w:val="00FA1D9B"/>
    <w:rsid w:val="00FA2154"/>
    <w:rsid w:val="00FA2278"/>
    <w:rsid w:val="00FA2350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290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0"/>
    <w:rsid w:val="00FA781A"/>
    <w:rsid w:val="00FA78B9"/>
    <w:rsid w:val="00FA7E48"/>
    <w:rsid w:val="00FA7ED9"/>
    <w:rsid w:val="00FA7F23"/>
    <w:rsid w:val="00FB0264"/>
    <w:rsid w:val="00FB0738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1ED4"/>
    <w:rsid w:val="00FB200C"/>
    <w:rsid w:val="00FB21B0"/>
    <w:rsid w:val="00FB23FE"/>
    <w:rsid w:val="00FB2524"/>
    <w:rsid w:val="00FB2A8E"/>
    <w:rsid w:val="00FB2AF1"/>
    <w:rsid w:val="00FB2E6C"/>
    <w:rsid w:val="00FB2F92"/>
    <w:rsid w:val="00FB3063"/>
    <w:rsid w:val="00FB3382"/>
    <w:rsid w:val="00FB39BF"/>
    <w:rsid w:val="00FB3D3B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37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567"/>
    <w:rsid w:val="00FC07A9"/>
    <w:rsid w:val="00FC10A9"/>
    <w:rsid w:val="00FC148D"/>
    <w:rsid w:val="00FC1564"/>
    <w:rsid w:val="00FC1C8E"/>
    <w:rsid w:val="00FC1FD2"/>
    <w:rsid w:val="00FC2219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972"/>
    <w:rsid w:val="00FC4C45"/>
    <w:rsid w:val="00FC51CA"/>
    <w:rsid w:val="00FC5366"/>
    <w:rsid w:val="00FC59A0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15F7"/>
    <w:rsid w:val="00FD1D59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56A"/>
    <w:rsid w:val="00FD3682"/>
    <w:rsid w:val="00FD374A"/>
    <w:rsid w:val="00FD38A8"/>
    <w:rsid w:val="00FD3AE4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1EBB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3B1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6C81"/>
    <w:rsid w:val="00FF70AF"/>
    <w:rsid w:val="00FF7188"/>
    <w:rsid w:val="00FF727D"/>
    <w:rsid w:val="00FF731B"/>
    <w:rsid w:val="00FF74CD"/>
    <w:rsid w:val="00FF74EE"/>
    <w:rsid w:val="00FF754E"/>
    <w:rsid w:val="00FF7686"/>
    <w:rsid w:val="00FF77D3"/>
    <w:rsid w:val="00FF787D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1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8F3BF5"/>
    <w:rPr>
      <w:rFonts w:ascii="Arial" w:hAnsi="Arial" w:cs="Times New Roman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7E0A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3CFD157-3B9C-497E-8122-0521366BD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1F727-8E1C-417E-8E6A-A21E1C368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C04090-1625-4084-8C70-F83B7D5AA0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7025</TotalTime>
  <Pages>10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487</cp:revision>
  <cp:lastPrinted>2026-05-08T06:01:00Z</cp:lastPrinted>
  <dcterms:created xsi:type="dcterms:W3CDTF">2023-04-17T09:10:00Z</dcterms:created>
  <dcterms:modified xsi:type="dcterms:W3CDTF">2026-05-08T07:20:00Z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90aebfc9e5168d36fd8027d6eb06ef95f6d6dfd7c3bb0c4fcfae706da08c03d3</vt:lpwstr>
  </property>
  <property fmtid="{D5CDD505-2E9C-101B-9397-08002B2CF9AE}" pid="4" name="ContentTypeId">
    <vt:lpwstr>0x010100FC3C573FF70E394A86433F5E112C33AA</vt:lpwstr>
  </property>
</Properties>
</file>