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9E7BFA">
        <w:tc>
          <w:tcPr>
            <w:tcW w:w="1458" w:type="dxa"/>
          </w:tcPr>
          <w:p w14:paraId="28230BBB" w14:textId="0B98B5F7" w:rsidR="009F4C22" w:rsidRPr="005105C1" w:rsidRDefault="00013CEE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Angsana New" w:hint="cs"/>
                <w:sz w:val="22"/>
                <w:szCs w:val="28"/>
                <w:cs/>
              </w:rPr>
              <w:t>พ</w:t>
            </w:r>
            <w:r w:rsidR="009F4C22"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9E7BFA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9E7BFA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9E7BFA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9E7BFA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880DBE" w:rsidRPr="003702A2" w14:paraId="1C2C6D0A" w14:textId="77777777" w:rsidTr="009E7BFA">
        <w:tc>
          <w:tcPr>
            <w:tcW w:w="1458" w:type="dxa"/>
          </w:tcPr>
          <w:p w14:paraId="5AE650FC" w14:textId="705C9707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542D7014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880DBE" w:rsidRPr="003702A2" w14:paraId="56815DD3" w14:textId="77777777" w:rsidTr="009E7BFA">
        <w:tc>
          <w:tcPr>
            <w:tcW w:w="1458" w:type="dxa"/>
          </w:tcPr>
          <w:p w14:paraId="6F5FD0FA" w14:textId="428138D3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0098DDA0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Property, plant and equipment</w:t>
            </w:r>
          </w:p>
        </w:tc>
      </w:tr>
      <w:tr w:rsidR="00880DBE" w:rsidRPr="003702A2" w14:paraId="0F3BC80D" w14:textId="77777777" w:rsidTr="009E7BFA">
        <w:tc>
          <w:tcPr>
            <w:tcW w:w="1458" w:type="dxa"/>
          </w:tcPr>
          <w:p w14:paraId="3BF95533" w14:textId="7BA1CF65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217B2ACA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880DBE" w:rsidRPr="003702A2" w14:paraId="56BCE502" w14:textId="77777777" w:rsidTr="009E7BFA">
        <w:tc>
          <w:tcPr>
            <w:tcW w:w="1458" w:type="dxa"/>
          </w:tcPr>
          <w:p w14:paraId="6591E698" w14:textId="4DD23C2A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294853A0" w14:textId="6C1F91AE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880DBE" w:rsidRPr="003702A2" w14:paraId="0A6A4706" w14:textId="77777777" w:rsidTr="009E7BFA">
        <w:tc>
          <w:tcPr>
            <w:tcW w:w="1458" w:type="dxa"/>
          </w:tcPr>
          <w:p w14:paraId="255A0A41" w14:textId="5F7DDF9F" w:rsidR="00880DBE" w:rsidRPr="009714B7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714B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0A48156A" w14:textId="2409A5FC" w:rsidR="00880DBE" w:rsidRPr="009714B7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880DBE" w:rsidRPr="003702A2" w14:paraId="51E8DB0C" w14:textId="77777777" w:rsidTr="009E7BFA">
        <w:tc>
          <w:tcPr>
            <w:tcW w:w="1458" w:type="dxa"/>
          </w:tcPr>
          <w:p w14:paraId="03765865" w14:textId="36983829" w:rsidR="00880DBE" w:rsidRPr="003702A2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6E29BA9C" w14:textId="00D7CFB1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880DBE" w:rsidRPr="003702A2" w14:paraId="3C7D305D" w14:textId="77777777" w:rsidTr="009E7BFA">
        <w:tc>
          <w:tcPr>
            <w:tcW w:w="1458" w:type="dxa"/>
          </w:tcPr>
          <w:p w14:paraId="02BBDD4B" w14:textId="47BF3191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8075" w:type="dxa"/>
          </w:tcPr>
          <w:p w14:paraId="7C2542B6" w14:textId="369E1D11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3C613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Contingent liabilit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ies</w:t>
            </w:r>
          </w:p>
        </w:tc>
      </w:tr>
      <w:tr w:rsidR="00880DBE" w:rsidRPr="003702A2" w14:paraId="7193C362" w14:textId="77777777" w:rsidTr="009E7BFA">
        <w:tc>
          <w:tcPr>
            <w:tcW w:w="1458" w:type="dxa"/>
          </w:tcPr>
          <w:p w14:paraId="6D28363F" w14:textId="23887B69" w:rsidR="00880DBE" w:rsidRPr="003702A2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8075" w:type="dxa"/>
          </w:tcPr>
          <w:p w14:paraId="3AB5F564" w14:textId="352EEB04" w:rsidR="00880DBE" w:rsidRPr="003702A2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6736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</w:t>
            </w:r>
            <w:r w:rsidR="00892D0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26736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after the reporting period</w:t>
            </w:r>
          </w:p>
        </w:tc>
      </w:tr>
      <w:tr w:rsidR="00880DBE" w:rsidRPr="003702A2" w14:paraId="37AD83B8" w14:textId="77777777" w:rsidTr="009E7BFA">
        <w:tc>
          <w:tcPr>
            <w:tcW w:w="1458" w:type="dxa"/>
          </w:tcPr>
          <w:p w14:paraId="5AFDC626" w14:textId="5F6E0853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4A777D8" w14:textId="7197964D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503A2F3A" w14:textId="77777777" w:rsidTr="009E7BFA">
        <w:tc>
          <w:tcPr>
            <w:tcW w:w="1458" w:type="dxa"/>
          </w:tcPr>
          <w:p w14:paraId="76E696F3" w14:textId="1B338B9C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0739D201" w14:textId="6E9388D5" w:rsidR="00D95B6A" w:rsidRPr="005D3766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03EE11A8" w14:textId="77777777" w:rsidTr="009E7BFA">
        <w:tc>
          <w:tcPr>
            <w:tcW w:w="1458" w:type="dxa"/>
          </w:tcPr>
          <w:p w14:paraId="4CBB806F" w14:textId="5FEE2E01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03B09A6" w14:textId="3262C9A3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0F488169" w14:textId="77777777" w:rsidTr="009E7BFA">
        <w:tc>
          <w:tcPr>
            <w:tcW w:w="1458" w:type="dxa"/>
          </w:tcPr>
          <w:p w14:paraId="5F28002B" w14:textId="4F67D0BA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C9B5CEC" w14:textId="794EBDFE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389D6916" w14:textId="77777777" w:rsidTr="009E7BFA">
        <w:tc>
          <w:tcPr>
            <w:tcW w:w="1458" w:type="dxa"/>
          </w:tcPr>
          <w:p w14:paraId="6B994B0B" w14:textId="0CDCE042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5DE5126D" w14:textId="77777777" w:rsidR="00566AD8" w:rsidRDefault="00566AD8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F481C8E" w14:textId="777777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66AD8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69A65E93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>prepared in the</w:t>
      </w:r>
      <w:r w:rsidR="00880DBE">
        <w:rPr>
          <w:rFonts w:ascii="Times New Roman" w:hAnsi="Times New Roman"/>
          <w:sz w:val="22"/>
          <w:szCs w:val="22"/>
        </w:rPr>
        <w:br/>
      </w:r>
      <w:r w:rsidR="00A37134">
        <w:rPr>
          <w:rFonts w:ascii="Times New Roman" w:hAnsi="Times New Roman"/>
          <w:sz w:val="22"/>
          <w:szCs w:val="22"/>
        </w:rPr>
        <w:t xml:space="preserve">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statements, and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880DBE">
        <w:rPr>
          <w:rFonts w:ascii="Times New Roman" w:hAnsi="Times New Roman"/>
          <w:sz w:val="22"/>
          <w:szCs w:val="22"/>
        </w:rPr>
        <w:t>13</w:t>
      </w:r>
      <w:r w:rsidR="00D95B6A">
        <w:rPr>
          <w:rFonts w:ascii="Times New Roman" w:hAnsi="Times New Roman"/>
          <w:sz w:val="22"/>
          <w:szCs w:val="22"/>
        </w:rPr>
        <w:t xml:space="preserve"> May 2025</w:t>
      </w:r>
      <w:r w:rsidR="00740156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04F87516" w:rsidR="008C2965" w:rsidRPr="00D675DD" w:rsidRDefault="008C296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6856764C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interim financial statements focus on new activities, events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FF3515">
        <w:rPr>
          <w:rFonts w:cstheme="minorBidi"/>
          <w:szCs w:val="28"/>
          <w:cs/>
          <w:lang w:bidi="th-TH"/>
        </w:rPr>
        <w:br/>
      </w:r>
      <w:r w:rsidR="00AE3F7C" w:rsidRPr="00822B4B">
        <w:rPr>
          <w:szCs w:val="22"/>
        </w:rPr>
        <w:t xml:space="preserve">31 </w:t>
      </w:r>
      <w:r w:rsidR="00AE3F7C" w:rsidRPr="007144A7">
        <w:rPr>
          <w:szCs w:val="22"/>
        </w:rPr>
        <w:t>December 20</w:t>
      </w:r>
      <w:r w:rsidR="0084213B" w:rsidRPr="007144A7">
        <w:rPr>
          <w:szCs w:val="22"/>
        </w:rPr>
        <w:t>2</w:t>
      </w:r>
      <w:r w:rsidR="00D95B6A">
        <w:rPr>
          <w:szCs w:val="22"/>
        </w:rPr>
        <w:t>4</w:t>
      </w:r>
      <w:r w:rsidR="00AE3F7C" w:rsidRPr="007144A7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5BDA6452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</w:t>
      </w:r>
      <w:r w:rsidRPr="003A595F">
        <w:rPr>
          <w:rFonts w:ascii="Times New Roman" w:hAnsi="Times New Roman" w:cs="Times New Roman"/>
          <w:sz w:val="22"/>
          <w:szCs w:val="22"/>
        </w:rPr>
        <w:t>financial statements for the year ended 31 December 20</w:t>
      </w:r>
      <w:r w:rsidR="003147EA" w:rsidRPr="003A595F">
        <w:rPr>
          <w:rFonts w:ascii="Times New Roman" w:hAnsi="Times New Roman" w:cs="Times New Roman"/>
          <w:sz w:val="22"/>
          <w:szCs w:val="22"/>
        </w:rPr>
        <w:t>2</w:t>
      </w:r>
      <w:r w:rsidR="00D95B6A">
        <w:rPr>
          <w:rFonts w:ascii="Times New Roman" w:hAnsi="Times New Roman" w:cs="Times New Roman"/>
          <w:sz w:val="22"/>
          <w:szCs w:val="22"/>
        </w:rPr>
        <w:t>4</w:t>
      </w:r>
      <w:r w:rsidR="003147EA" w:rsidRPr="003A595F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Pr="00FF3515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DECA35C" w14:textId="21A3A38D" w:rsidR="007A1474" w:rsidRPr="00D675DD" w:rsidRDefault="007A1474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71F9E281" w14:textId="4273AFCF" w:rsidR="0090097F" w:rsidRPr="00FF3515" w:rsidRDefault="0090097F" w:rsidP="00FF3515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>subsidiaries</w:t>
      </w:r>
      <w:r w:rsidR="009E31BF" w:rsidRPr="009E31BF">
        <w:rPr>
          <w:szCs w:val="22"/>
          <w:lang w:val="en-US" w:bidi="th-TH"/>
        </w:rPr>
        <w:t xml:space="preserve">, </w:t>
      </w:r>
      <w:r w:rsidRPr="0090097F">
        <w:rPr>
          <w:szCs w:val="22"/>
          <w:lang w:val="en-US" w:bidi="th-TH"/>
        </w:rPr>
        <w:t xml:space="preserve">joint </w:t>
      </w:r>
      <w:r w:rsidRPr="003D4117">
        <w:rPr>
          <w:szCs w:val="22"/>
          <w:lang w:val="en-US" w:bidi="th-TH"/>
        </w:rPr>
        <w:t>ventures</w:t>
      </w:r>
      <w:r w:rsidR="009E31BF" w:rsidRPr="003D4117">
        <w:rPr>
          <w:szCs w:val="22"/>
          <w:lang w:val="en-US" w:bidi="th-TH"/>
        </w:rPr>
        <w:t>,</w:t>
      </w:r>
      <w:r w:rsidR="0049379B" w:rsidRPr="003D4117">
        <w:rPr>
          <w:szCs w:val="22"/>
          <w:lang w:val="en-US" w:bidi="th-TH"/>
        </w:rPr>
        <w:t xml:space="preserve"> key management</w:t>
      </w:r>
      <w:r w:rsidR="003B2BA8" w:rsidRPr="003D4117">
        <w:rPr>
          <w:szCs w:val="22"/>
          <w:lang w:val="en-US" w:bidi="th-TH"/>
        </w:rPr>
        <w:t xml:space="preserve"> personnel</w:t>
      </w:r>
      <w:r w:rsidR="0049379B"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an</w:t>
      </w:r>
      <w:r w:rsidR="002D52EF" w:rsidRPr="003D4117">
        <w:rPr>
          <w:szCs w:val="22"/>
          <w:lang w:val="en-US" w:bidi="th-TH"/>
        </w:rPr>
        <w:t>d</w:t>
      </w:r>
      <w:r w:rsidR="0049379B" w:rsidRPr="003D4117">
        <w:rPr>
          <w:szCs w:val="22"/>
          <w:lang w:val="en-US" w:bidi="th-TH"/>
        </w:rPr>
        <w:t xml:space="preserve"> </w:t>
      </w:r>
      <w:r w:rsidR="000033F0" w:rsidRPr="003D4117">
        <w:rPr>
          <w:szCs w:val="22"/>
          <w:lang w:val="en-US" w:bidi="th-TH"/>
        </w:rPr>
        <w:t>o</w:t>
      </w:r>
      <w:r w:rsidRPr="003D4117">
        <w:rPr>
          <w:szCs w:val="22"/>
          <w:lang w:val="en-US" w:bidi="th-TH"/>
        </w:rPr>
        <w:t xml:space="preserve">ther </w:t>
      </w:r>
      <w:r w:rsidR="000033F0" w:rsidRPr="003D4117">
        <w:rPr>
          <w:szCs w:val="22"/>
          <w:lang w:val="en-US" w:bidi="th-TH"/>
        </w:rPr>
        <w:t>r</w:t>
      </w:r>
      <w:r w:rsidRPr="003D4117">
        <w:rPr>
          <w:szCs w:val="22"/>
          <w:lang w:val="en-US" w:bidi="th-TH"/>
        </w:rPr>
        <w:t>elated parties</w:t>
      </w:r>
      <w:r w:rsidR="007A41BC" w:rsidRPr="003D4117">
        <w:rPr>
          <w:szCs w:val="22"/>
          <w:lang w:val="en-US" w:bidi="th-TH"/>
        </w:rPr>
        <w:t xml:space="preserve"> </w:t>
      </w:r>
      <w:r w:rsidR="006B326A" w:rsidRPr="003D4117">
        <w:rPr>
          <w:szCs w:val="22"/>
          <w:lang w:val="en-US" w:bidi="th-TH"/>
        </w:rPr>
        <w:t>have</w:t>
      </w:r>
      <w:r w:rsidR="00C50B59" w:rsidRPr="003D4117">
        <w:rPr>
          <w:szCs w:val="22"/>
          <w:lang w:val="en-US" w:bidi="th-TH"/>
        </w:rPr>
        <w:br/>
      </w:r>
      <w:r w:rsidR="009E31BF" w:rsidRPr="003D4117">
        <w:rPr>
          <w:szCs w:val="22"/>
          <w:lang w:val="en-US" w:bidi="th-TH"/>
        </w:rPr>
        <w:t>no</w:t>
      </w:r>
      <w:r w:rsidRPr="003D4117">
        <w:rPr>
          <w:szCs w:val="22"/>
          <w:lang w:val="en-US" w:bidi="th-TH"/>
        </w:rPr>
        <w:t xml:space="preserve"> </w:t>
      </w:r>
      <w:r w:rsidR="0094447E" w:rsidRPr="003D4117">
        <w:rPr>
          <w:szCs w:val="22"/>
          <w:lang w:val="en-US" w:bidi="th-TH"/>
        </w:rPr>
        <w:t>material</w:t>
      </w:r>
      <w:r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change</w:t>
      </w:r>
      <w:r w:rsidR="0094447E" w:rsidRPr="003D4117">
        <w:rPr>
          <w:szCs w:val="22"/>
          <w:lang w:val="en-US" w:bidi="th-TH"/>
        </w:rPr>
        <w:t>s</w:t>
      </w:r>
      <w:r w:rsidRPr="003D4117">
        <w:rPr>
          <w:szCs w:val="22"/>
          <w:lang w:val="en-US" w:bidi="th-TH"/>
        </w:rPr>
        <w:t xml:space="preserve"> during the </w:t>
      </w:r>
      <w:r w:rsidR="00D95B6A">
        <w:rPr>
          <w:szCs w:val="22"/>
          <w:lang w:val="en-US" w:bidi="th-TH"/>
        </w:rPr>
        <w:t>three</w:t>
      </w:r>
      <w:r w:rsidR="00E848E5" w:rsidRPr="009E31BF">
        <w:rPr>
          <w:szCs w:val="22"/>
          <w:lang w:val="en-US" w:bidi="th-TH"/>
        </w:rPr>
        <w:t xml:space="preserve">-month period ended </w:t>
      </w:r>
      <w:r w:rsidR="00D95B6A">
        <w:rPr>
          <w:szCs w:val="22"/>
          <w:lang w:val="en-US" w:bidi="th-TH"/>
        </w:rPr>
        <w:t>31 March 2025</w:t>
      </w:r>
      <w:r w:rsidR="009E31BF" w:rsidRPr="003D4117">
        <w:rPr>
          <w:szCs w:val="22"/>
          <w:lang w:val="en-US" w:bidi="th-TH"/>
        </w:rPr>
        <w:t>.</w:t>
      </w:r>
    </w:p>
    <w:p w14:paraId="454203FF" w14:textId="77777777" w:rsidR="00896B4B" w:rsidRPr="009E31BF" w:rsidRDefault="00896B4B" w:rsidP="00FF3515">
      <w:pPr>
        <w:pStyle w:val="block"/>
        <w:spacing w:after="0" w:line="240" w:lineRule="atLeast"/>
        <w:ind w:left="540"/>
        <w:jc w:val="thaiDistribute"/>
        <w:rPr>
          <w:szCs w:val="22"/>
        </w:rPr>
      </w:pPr>
    </w:p>
    <w:p w14:paraId="10A01CEA" w14:textId="1108F823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Significant transactions for the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D95B6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three</w:t>
      </w:r>
      <w:r w:rsidR="00E848E5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-month period</w:t>
      </w:r>
      <w:r w:rsidR="009C5035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</w:t>
      </w:r>
      <w:r w:rsidR="00E848E5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ended </w:t>
      </w:r>
      <w:r w:rsidR="00D95B6A" w:rsidRPr="00D95B6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31 March 2025</w:t>
      </w:r>
      <w:r w:rsidR="00D95B6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and 202</w:t>
      </w:r>
      <w:r w:rsidR="00D95B6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="00925203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85A669F" w14:textId="419B0951" w:rsidR="002B38CD" w:rsidRPr="00FF3515" w:rsidRDefault="002B38CD" w:rsidP="002B38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30"/>
        <w:gridCol w:w="237"/>
        <w:gridCol w:w="1233"/>
        <w:gridCol w:w="270"/>
        <w:gridCol w:w="1245"/>
        <w:gridCol w:w="236"/>
        <w:gridCol w:w="1218"/>
        <w:gridCol w:w="6"/>
      </w:tblGrid>
      <w:tr w:rsidR="0025509A" w:rsidRPr="002A1A98" w14:paraId="6A77A8D4" w14:textId="77777777" w:rsidTr="00B70EC8">
        <w:trPr>
          <w:trHeight w:val="80"/>
          <w:tblHeader/>
        </w:trPr>
        <w:tc>
          <w:tcPr>
            <w:tcW w:w="3600" w:type="dxa"/>
          </w:tcPr>
          <w:p w14:paraId="695D4755" w14:textId="77777777" w:rsidR="0025509A" w:rsidRPr="00AB5977" w:rsidRDefault="0025509A" w:rsidP="00CF3E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A8672F4" w14:textId="77777777" w:rsidR="0025509A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52F4C3C5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3074133" w14:textId="77777777" w:rsidR="0025509A" w:rsidRPr="002A1A98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05" w:type="dxa"/>
            <w:gridSpan w:val="4"/>
          </w:tcPr>
          <w:p w14:paraId="185CF2D5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40DC9CC9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8F7F56" w:rsidRPr="00D675DD" w14:paraId="5761C94B" w14:textId="77777777" w:rsidTr="00B70EC8">
        <w:trPr>
          <w:trHeight w:val="155"/>
          <w:tblHeader/>
        </w:trPr>
        <w:tc>
          <w:tcPr>
            <w:tcW w:w="3600" w:type="dxa"/>
          </w:tcPr>
          <w:p w14:paraId="0B94B6BE" w14:textId="770B0117" w:rsidR="00D95B6A" w:rsidRPr="00CF3CA4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1230" w:type="dxa"/>
          </w:tcPr>
          <w:p w14:paraId="633355D0" w14:textId="51F12F3E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237" w:type="dxa"/>
          </w:tcPr>
          <w:p w14:paraId="436FEEA5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</w:tcPr>
          <w:p w14:paraId="382300DD" w14:textId="520991D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31E4FEB8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45" w:type="dxa"/>
          </w:tcPr>
          <w:p w14:paraId="390CA9EB" w14:textId="664E457F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236" w:type="dxa"/>
          </w:tcPr>
          <w:p w14:paraId="35DF6461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61AA611" w14:textId="4E0453C5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</w:tr>
      <w:tr w:rsidR="00D95B6A" w:rsidRPr="00D675DD" w14:paraId="17ADD944" w14:textId="77777777" w:rsidTr="00B70EC8">
        <w:trPr>
          <w:gridAfter w:val="1"/>
          <w:wAfter w:w="6" w:type="dxa"/>
          <w:trHeight w:val="80"/>
          <w:tblHeader/>
        </w:trPr>
        <w:tc>
          <w:tcPr>
            <w:tcW w:w="3600" w:type="dxa"/>
          </w:tcPr>
          <w:p w14:paraId="5D742A65" w14:textId="29F40E41" w:rsidR="00D95B6A" w:rsidRPr="00905F9C" w:rsidRDefault="00D95B6A" w:rsidP="00D95B6A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69" w:type="dxa"/>
            <w:gridSpan w:val="7"/>
          </w:tcPr>
          <w:p w14:paraId="4C8B50F6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7F56" w14:paraId="4EBF63E9" w14:textId="77777777" w:rsidTr="00B70EC8">
        <w:trPr>
          <w:trHeight w:val="80"/>
        </w:trPr>
        <w:tc>
          <w:tcPr>
            <w:tcW w:w="3600" w:type="dxa"/>
          </w:tcPr>
          <w:p w14:paraId="0374CEC3" w14:textId="77777777" w:rsidR="00D95B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77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230" w:type="dxa"/>
          </w:tcPr>
          <w:p w14:paraId="332CC623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57BA0880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16E503E6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AD34985" w14:textId="77777777" w:rsidR="00D95B6A" w:rsidRPr="00010203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46B871A5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CECAA5F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0E50D9C7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8F7F56" w:rsidRPr="002E7D0A" w14:paraId="377C609C" w14:textId="77777777" w:rsidTr="00B70EC8">
        <w:trPr>
          <w:trHeight w:val="80"/>
        </w:trPr>
        <w:tc>
          <w:tcPr>
            <w:tcW w:w="3600" w:type="dxa"/>
          </w:tcPr>
          <w:p w14:paraId="1F68B976" w14:textId="1A27648A" w:rsidR="00D95B6A" w:rsidRPr="001F2E46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27B5C">
              <w:rPr>
                <w:rFonts w:ascii="Times New Roman" w:hAnsi="Times New Roman" w:cs="Times New Roman"/>
                <w:sz w:val="22"/>
                <w:szCs w:val="22"/>
              </w:rPr>
              <w:t>Revenue from sale of real estate</w:t>
            </w:r>
          </w:p>
        </w:tc>
        <w:tc>
          <w:tcPr>
            <w:tcW w:w="1230" w:type="dxa"/>
          </w:tcPr>
          <w:p w14:paraId="0F9FB937" w14:textId="696199A4" w:rsidR="00D95B6A" w:rsidRPr="001F2E46" w:rsidRDefault="00606F94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7" w:type="dxa"/>
          </w:tcPr>
          <w:p w14:paraId="7D91222F" w14:textId="77777777" w:rsidR="00D95B6A" w:rsidRPr="001F2E46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43D94F8C" w14:textId="67FBBFC8" w:rsidR="00D95B6A" w:rsidRPr="001F2E46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02CD8C0C" w14:textId="77777777" w:rsidR="00D95B6A" w:rsidRPr="001F2E46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22826833" w14:textId="7D0D224D" w:rsidR="00D95B6A" w:rsidRPr="001F2E46" w:rsidRDefault="00606F94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FE43D13" w14:textId="77777777" w:rsidR="00D95B6A" w:rsidRPr="001F2E46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7207FCDB" w14:textId="46942499" w:rsidR="00D95B6A" w:rsidRPr="001F2E46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8,832</w:t>
            </w:r>
          </w:p>
        </w:tc>
      </w:tr>
      <w:tr w:rsidR="008F7F56" w:rsidRPr="002E7D0A" w14:paraId="60197AEA" w14:textId="77777777" w:rsidTr="00B70EC8">
        <w:trPr>
          <w:trHeight w:val="80"/>
        </w:trPr>
        <w:tc>
          <w:tcPr>
            <w:tcW w:w="3600" w:type="dxa"/>
          </w:tcPr>
          <w:p w14:paraId="36689541" w14:textId="057F83FE" w:rsidR="00D95B6A" w:rsidRPr="00727B5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30" w:type="dxa"/>
          </w:tcPr>
          <w:p w14:paraId="6532A4F8" w14:textId="60501A64" w:rsidR="00D95B6A" w:rsidRDefault="00606F94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7" w:type="dxa"/>
          </w:tcPr>
          <w:p w14:paraId="62EFAD6F" w14:textId="77777777" w:rsidR="00D95B6A" w:rsidRPr="001F2E46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1FDD7862" w14:textId="3FF93DD0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0E600126" w14:textId="77777777" w:rsidR="00D95B6A" w:rsidRPr="001F2E46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1418D577" w14:textId="7BE9EC1D" w:rsidR="00D95B6A" w:rsidRDefault="00606F94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17C1F4B9" w14:textId="77777777" w:rsidR="00D95B6A" w:rsidRPr="001F2E46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06D6236B" w14:textId="3C4CD906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8F7F56" w:rsidRPr="002E7D0A" w14:paraId="169EE5C5" w14:textId="77777777" w:rsidTr="00B70EC8">
        <w:trPr>
          <w:trHeight w:val="80"/>
        </w:trPr>
        <w:tc>
          <w:tcPr>
            <w:tcW w:w="3600" w:type="dxa"/>
          </w:tcPr>
          <w:p w14:paraId="11EBD108" w14:textId="223F0128" w:rsidR="00D95B6A" w:rsidRPr="002E7D0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F2E46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230" w:type="dxa"/>
          </w:tcPr>
          <w:p w14:paraId="1EBED136" w14:textId="7C116B28" w:rsidR="00D95B6A" w:rsidRDefault="00606F94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7" w:type="dxa"/>
          </w:tcPr>
          <w:p w14:paraId="196CCC07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7DDBDFFD" w14:textId="57C52C74" w:rsidR="00D95B6A" w:rsidRPr="002E7D0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72CD6A2" w14:textId="77777777" w:rsidR="00D95B6A" w:rsidRPr="00010203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0E32EA15" w14:textId="74FB57BB" w:rsidR="00D95B6A" w:rsidRDefault="00606F94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616</w:t>
            </w:r>
          </w:p>
        </w:tc>
        <w:tc>
          <w:tcPr>
            <w:tcW w:w="236" w:type="dxa"/>
          </w:tcPr>
          <w:p w14:paraId="524AEA64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1F0ED21A" w14:textId="6B2E940B" w:rsidR="00D95B6A" w:rsidRPr="002E7D0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622</w:t>
            </w:r>
          </w:p>
        </w:tc>
      </w:tr>
      <w:tr w:rsidR="008F7F56" w:rsidRPr="00F03A1C" w14:paraId="5A63D37E" w14:textId="77777777" w:rsidTr="00B70EC8">
        <w:trPr>
          <w:trHeight w:val="80"/>
        </w:trPr>
        <w:tc>
          <w:tcPr>
            <w:tcW w:w="3600" w:type="dxa"/>
          </w:tcPr>
          <w:p w14:paraId="39930EAC" w14:textId="77777777" w:rsidR="00D95B6A" w:rsidRPr="00FF3515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0" w:type="dxa"/>
          </w:tcPr>
          <w:p w14:paraId="59A6B9B2" w14:textId="77777777" w:rsidR="00D95B6A" w:rsidRPr="00F03A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" w:type="dxa"/>
          </w:tcPr>
          <w:p w14:paraId="6C2EBA01" w14:textId="77777777" w:rsidR="00D95B6A" w:rsidRPr="00F03A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7A2981F" w14:textId="77777777" w:rsidR="00D95B6A" w:rsidRPr="00F03A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B2BC80" w14:textId="77777777" w:rsidR="00D95B6A" w:rsidRPr="00F03A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5" w:type="dxa"/>
          </w:tcPr>
          <w:p w14:paraId="4AF628CE" w14:textId="77777777" w:rsidR="00D95B6A" w:rsidRPr="00F03A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884A6A" w14:textId="77777777" w:rsidR="00D95B6A" w:rsidRPr="00F03A1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679BADB4" w14:textId="77777777" w:rsidR="00D95B6A" w:rsidRPr="00F03A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8F7F56" w14:paraId="7DE9A9BF" w14:textId="77777777" w:rsidTr="00B70EC8">
        <w:trPr>
          <w:trHeight w:val="80"/>
        </w:trPr>
        <w:tc>
          <w:tcPr>
            <w:tcW w:w="3600" w:type="dxa"/>
          </w:tcPr>
          <w:p w14:paraId="42B56157" w14:textId="77777777" w:rsidR="00D95B6A" w:rsidRPr="00E10BB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30" w:type="dxa"/>
          </w:tcPr>
          <w:p w14:paraId="436414E8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7182DB00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44187D38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A88AEAC" w14:textId="77777777" w:rsidR="00D95B6A" w:rsidRPr="00010203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68A1FAD0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91FE0FE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47074B89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8F7F56" w14:paraId="2139B244" w14:textId="77777777" w:rsidTr="00B70EC8">
        <w:trPr>
          <w:trHeight w:val="80"/>
        </w:trPr>
        <w:tc>
          <w:tcPr>
            <w:tcW w:w="3600" w:type="dxa"/>
            <w:shd w:val="clear" w:color="auto" w:fill="auto"/>
          </w:tcPr>
          <w:p w14:paraId="7A4DB0DC" w14:textId="30D7BF09" w:rsidR="00892D05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30" w:type="dxa"/>
            <w:shd w:val="clear" w:color="auto" w:fill="auto"/>
          </w:tcPr>
          <w:p w14:paraId="1186D47F" w14:textId="0014EEA7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2537F">
              <w:rPr>
                <w:rFonts w:cs="Times New Roman"/>
              </w:rPr>
              <w:t>13,046</w:t>
            </w:r>
          </w:p>
        </w:tc>
        <w:tc>
          <w:tcPr>
            <w:tcW w:w="237" w:type="dxa"/>
            <w:shd w:val="clear" w:color="auto" w:fill="auto"/>
          </w:tcPr>
          <w:p w14:paraId="7C92C740" w14:textId="77777777" w:rsidR="00892D05" w:rsidRPr="00D675DD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  <w:shd w:val="clear" w:color="auto" w:fill="auto"/>
          </w:tcPr>
          <w:p w14:paraId="25F2EE85" w14:textId="6DBA02F0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14,803</w:t>
            </w:r>
          </w:p>
        </w:tc>
        <w:tc>
          <w:tcPr>
            <w:tcW w:w="270" w:type="dxa"/>
            <w:shd w:val="clear" w:color="auto" w:fill="auto"/>
          </w:tcPr>
          <w:p w14:paraId="73B518FD" w14:textId="77777777" w:rsidR="00892D05" w:rsidRPr="00010203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  <w:shd w:val="clear" w:color="auto" w:fill="auto"/>
          </w:tcPr>
          <w:p w14:paraId="058C965A" w14:textId="7AB99F52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2537F">
              <w:rPr>
                <w:rFonts w:cs="Times New Roman"/>
              </w:rPr>
              <w:t>13,046</w:t>
            </w:r>
          </w:p>
        </w:tc>
        <w:tc>
          <w:tcPr>
            <w:tcW w:w="236" w:type="dxa"/>
            <w:shd w:val="clear" w:color="auto" w:fill="auto"/>
          </w:tcPr>
          <w:p w14:paraId="7D70B8A8" w14:textId="77777777" w:rsidR="00892D05" w:rsidRPr="00D675DD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8690D8C" w14:textId="07AF1082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14,803</w:t>
            </w:r>
          </w:p>
        </w:tc>
      </w:tr>
      <w:tr w:rsidR="008F7F56" w14:paraId="0F01D2DA" w14:textId="77777777" w:rsidTr="00B70EC8">
        <w:trPr>
          <w:trHeight w:val="80"/>
        </w:trPr>
        <w:tc>
          <w:tcPr>
            <w:tcW w:w="3600" w:type="dxa"/>
            <w:shd w:val="clear" w:color="auto" w:fill="auto"/>
          </w:tcPr>
          <w:p w14:paraId="08220292" w14:textId="51A2DF6A" w:rsidR="00892D05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Income from areas and infrastructure</w:t>
            </w:r>
          </w:p>
        </w:tc>
        <w:tc>
          <w:tcPr>
            <w:tcW w:w="1230" w:type="dxa"/>
          </w:tcPr>
          <w:p w14:paraId="1BC94A06" w14:textId="35B2F02E" w:rsidR="00892D05" w:rsidRPr="00DC392A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37" w:type="dxa"/>
          </w:tcPr>
          <w:p w14:paraId="14297763" w14:textId="77777777" w:rsidR="00892D05" w:rsidRPr="00D675DD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15D5D514" w14:textId="2CB4D992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75C1803" w14:textId="77777777" w:rsidR="00892D05" w:rsidRPr="00010203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33120A53" w14:textId="310B8D1B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622E6D2" w14:textId="77777777" w:rsidR="00892D05" w:rsidRPr="00D675DD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13FDE9DF" w14:textId="23312132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8F7F56" w14:paraId="1E2EBE2C" w14:textId="77777777" w:rsidTr="00B70EC8">
        <w:trPr>
          <w:trHeight w:val="80"/>
        </w:trPr>
        <w:tc>
          <w:tcPr>
            <w:tcW w:w="3600" w:type="dxa"/>
            <w:shd w:val="clear" w:color="auto" w:fill="auto"/>
          </w:tcPr>
          <w:p w14:paraId="5402A992" w14:textId="7C3A3B7D" w:rsidR="00892D05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30" w:type="dxa"/>
          </w:tcPr>
          <w:p w14:paraId="05301E9C" w14:textId="4AA070FD" w:rsidR="00892D05" w:rsidRPr="00E10BBD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 w:rsidRPr="006A770D">
              <w:rPr>
                <w:szCs w:val="28"/>
              </w:rPr>
              <w:t>14,738</w:t>
            </w:r>
          </w:p>
        </w:tc>
        <w:tc>
          <w:tcPr>
            <w:tcW w:w="237" w:type="dxa"/>
          </w:tcPr>
          <w:p w14:paraId="2212EE9C" w14:textId="77777777" w:rsidR="00892D05" w:rsidRPr="00D675DD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4B58A964" w14:textId="140FA016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12,090</w:t>
            </w:r>
          </w:p>
        </w:tc>
        <w:tc>
          <w:tcPr>
            <w:tcW w:w="270" w:type="dxa"/>
          </w:tcPr>
          <w:p w14:paraId="23674F8D" w14:textId="77777777" w:rsidR="00892D05" w:rsidRPr="00010203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4D638F1E" w14:textId="3E220832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A770D">
              <w:rPr>
                <w:szCs w:val="28"/>
              </w:rPr>
              <w:t>14,738</w:t>
            </w:r>
          </w:p>
        </w:tc>
        <w:tc>
          <w:tcPr>
            <w:tcW w:w="236" w:type="dxa"/>
          </w:tcPr>
          <w:p w14:paraId="7F7642E4" w14:textId="77777777" w:rsidR="00892D05" w:rsidRPr="00D675DD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76F13297" w14:textId="6219104F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12,090</w:t>
            </w:r>
          </w:p>
        </w:tc>
      </w:tr>
      <w:tr w:rsidR="008F7F56" w14:paraId="54E70C5A" w14:textId="77777777" w:rsidTr="00B70EC8">
        <w:trPr>
          <w:trHeight w:val="80"/>
        </w:trPr>
        <w:tc>
          <w:tcPr>
            <w:tcW w:w="3600" w:type="dxa"/>
          </w:tcPr>
          <w:p w14:paraId="41C07582" w14:textId="4C96CD00" w:rsidR="00892D05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30" w:type="dxa"/>
          </w:tcPr>
          <w:p w14:paraId="0F68C104" w14:textId="2EC81758" w:rsidR="00892D05" w:rsidRPr="00D5488F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1,754</w:t>
            </w:r>
          </w:p>
        </w:tc>
        <w:tc>
          <w:tcPr>
            <w:tcW w:w="237" w:type="dxa"/>
          </w:tcPr>
          <w:p w14:paraId="40C16030" w14:textId="77777777" w:rsidR="00892D05" w:rsidRPr="00D675DD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5593F1F2" w14:textId="6A87F497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1,655</w:t>
            </w:r>
          </w:p>
        </w:tc>
        <w:tc>
          <w:tcPr>
            <w:tcW w:w="270" w:type="dxa"/>
          </w:tcPr>
          <w:p w14:paraId="27B5A8F5" w14:textId="77777777" w:rsidR="00892D05" w:rsidRPr="00010203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7F1F82E3" w14:textId="3AA1464C" w:rsidR="00892D05" w:rsidRPr="00D5488F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1,754</w:t>
            </w:r>
          </w:p>
        </w:tc>
        <w:tc>
          <w:tcPr>
            <w:tcW w:w="236" w:type="dxa"/>
          </w:tcPr>
          <w:p w14:paraId="76ED2E08" w14:textId="77777777" w:rsidR="00892D05" w:rsidRPr="00D675DD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040BD495" w14:textId="6637C9B4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1,655</w:t>
            </w:r>
          </w:p>
        </w:tc>
      </w:tr>
      <w:tr w:rsidR="008F7F56" w14:paraId="09299CF2" w14:textId="77777777" w:rsidTr="00B70EC8">
        <w:trPr>
          <w:trHeight w:val="80"/>
        </w:trPr>
        <w:tc>
          <w:tcPr>
            <w:tcW w:w="3600" w:type="dxa"/>
          </w:tcPr>
          <w:p w14:paraId="7B01200C" w14:textId="398C4E8A" w:rsidR="00892D05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B87D0B">
              <w:rPr>
                <w:rFonts w:ascii="Times New Roman" w:hAnsi="Times New Roman"/>
                <w:sz w:val="22"/>
                <w:szCs w:val="28"/>
              </w:rPr>
              <w:t>Rental income</w:t>
            </w:r>
          </w:p>
        </w:tc>
        <w:tc>
          <w:tcPr>
            <w:tcW w:w="1230" w:type="dxa"/>
          </w:tcPr>
          <w:p w14:paraId="753769B6" w14:textId="4D3452C0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332</w:t>
            </w:r>
          </w:p>
        </w:tc>
        <w:tc>
          <w:tcPr>
            <w:tcW w:w="237" w:type="dxa"/>
          </w:tcPr>
          <w:p w14:paraId="69DF66F9" w14:textId="77777777" w:rsidR="00892D05" w:rsidRPr="00D675DD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3A7E420A" w14:textId="7CBF4342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332</w:t>
            </w:r>
          </w:p>
        </w:tc>
        <w:tc>
          <w:tcPr>
            <w:tcW w:w="270" w:type="dxa"/>
          </w:tcPr>
          <w:p w14:paraId="18B83C79" w14:textId="77777777" w:rsidR="00892D05" w:rsidRPr="00010203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6EF4A254" w14:textId="5812AD2C" w:rsidR="00892D05" w:rsidRPr="00FB5D32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szCs w:val="28"/>
              </w:rPr>
            </w:pPr>
            <w:r w:rsidRPr="00813F16">
              <w:t>332</w:t>
            </w:r>
          </w:p>
        </w:tc>
        <w:tc>
          <w:tcPr>
            <w:tcW w:w="236" w:type="dxa"/>
          </w:tcPr>
          <w:p w14:paraId="3A046F72" w14:textId="77777777" w:rsidR="00892D05" w:rsidRPr="00D675DD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73436DD" w14:textId="0541F5D5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332</w:t>
            </w:r>
          </w:p>
        </w:tc>
      </w:tr>
      <w:tr w:rsidR="008F7F56" w14:paraId="43115190" w14:textId="77777777" w:rsidTr="00B70EC8">
        <w:trPr>
          <w:trHeight w:val="80"/>
        </w:trPr>
        <w:tc>
          <w:tcPr>
            <w:tcW w:w="3600" w:type="dxa"/>
          </w:tcPr>
          <w:p w14:paraId="1C76AF88" w14:textId="68AF16C4" w:rsidR="00892D05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szCs w:val="28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30" w:type="dxa"/>
          </w:tcPr>
          <w:p w14:paraId="1038B00D" w14:textId="6B576A09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88</w:t>
            </w:r>
          </w:p>
        </w:tc>
        <w:tc>
          <w:tcPr>
            <w:tcW w:w="237" w:type="dxa"/>
          </w:tcPr>
          <w:p w14:paraId="69C6ACAD" w14:textId="77777777" w:rsidR="00892D05" w:rsidRPr="00D675DD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05DB4D68" w14:textId="50842539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270" w:type="dxa"/>
          </w:tcPr>
          <w:p w14:paraId="4935391E" w14:textId="77777777" w:rsidR="00892D05" w:rsidRPr="00010203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19DCFF6E" w14:textId="5F8A4979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88</w:t>
            </w:r>
          </w:p>
        </w:tc>
        <w:tc>
          <w:tcPr>
            <w:tcW w:w="236" w:type="dxa"/>
          </w:tcPr>
          <w:p w14:paraId="4E3FD608" w14:textId="77777777" w:rsidR="00892D05" w:rsidRPr="00D675DD" w:rsidRDefault="00892D05" w:rsidP="0089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0202DE28" w14:textId="4E808E05" w:rsidR="00892D05" w:rsidRDefault="00892D05" w:rsidP="00892D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</w:tr>
      <w:tr w:rsidR="008F7F56" w14:paraId="675A6D5E" w14:textId="77777777" w:rsidTr="00B70EC8">
        <w:trPr>
          <w:trHeight w:val="80"/>
        </w:trPr>
        <w:tc>
          <w:tcPr>
            <w:tcW w:w="3600" w:type="dxa"/>
          </w:tcPr>
          <w:p w14:paraId="65CD0283" w14:textId="0CF8B2C4" w:rsidR="00D95B6A" w:rsidRPr="0000692E" w:rsidRDefault="00892D05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Administrative expense</w:t>
            </w:r>
          </w:p>
        </w:tc>
        <w:tc>
          <w:tcPr>
            <w:tcW w:w="1230" w:type="dxa"/>
          </w:tcPr>
          <w:p w14:paraId="04E64FBC" w14:textId="521A5105" w:rsidR="00D95B6A" w:rsidRDefault="0096239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C17B5">
              <w:t>97</w:t>
            </w:r>
          </w:p>
        </w:tc>
        <w:tc>
          <w:tcPr>
            <w:tcW w:w="237" w:type="dxa"/>
          </w:tcPr>
          <w:p w14:paraId="128D813E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59A3E5DD" w14:textId="23CF93A1" w:rsidR="00D95B6A" w:rsidRPr="00E55DFD" w:rsidRDefault="0096239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FB62DEB" w14:textId="77777777" w:rsidR="00D95B6A" w:rsidRPr="00010203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0B0C7A06" w14:textId="51D77416" w:rsidR="00D95B6A" w:rsidRDefault="0096239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D0DE6">
              <w:t>97</w:t>
            </w:r>
          </w:p>
        </w:tc>
        <w:tc>
          <w:tcPr>
            <w:tcW w:w="236" w:type="dxa"/>
          </w:tcPr>
          <w:p w14:paraId="78B1F026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D56D5F1" w14:textId="07B440C9" w:rsidR="00D95B6A" w:rsidRPr="00E55DFD" w:rsidRDefault="0096239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8F7F56" w14:paraId="45F436AF" w14:textId="77777777" w:rsidTr="00B70EC8">
        <w:trPr>
          <w:trHeight w:val="80"/>
        </w:trPr>
        <w:tc>
          <w:tcPr>
            <w:tcW w:w="3600" w:type="dxa"/>
          </w:tcPr>
          <w:p w14:paraId="1A2273DF" w14:textId="39494412" w:rsidR="00D95B6A" w:rsidRPr="0000692E" w:rsidRDefault="00892D05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Cost of rendering of services</w:t>
            </w:r>
          </w:p>
        </w:tc>
        <w:tc>
          <w:tcPr>
            <w:tcW w:w="1230" w:type="dxa"/>
          </w:tcPr>
          <w:p w14:paraId="36C3ED35" w14:textId="56A31DF5" w:rsidR="00D95B6A" w:rsidRDefault="0096239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C17B5">
              <w:t>22</w:t>
            </w:r>
          </w:p>
        </w:tc>
        <w:tc>
          <w:tcPr>
            <w:tcW w:w="237" w:type="dxa"/>
          </w:tcPr>
          <w:p w14:paraId="156FD0C4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7DA89FC1" w14:textId="6D5F5137" w:rsidR="00D95B6A" w:rsidRPr="00E55DFD" w:rsidRDefault="0096239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905A3ED" w14:textId="77777777" w:rsidR="00D95B6A" w:rsidRPr="00010203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786E9BD4" w14:textId="518D49AE" w:rsidR="00D95B6A" w:rsidRDefault="0096239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D0DE6">
              <w:t>22</w:t>
            </w:r>
          </w:p>
        </w:tc>
        <w:tc>
          <w:tcPr>
            <w:tcW w:w="236" w:type="dxa"/>
          </w:tcPr>
          <w:p w14:paraId="465D00F6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78FABB66" w14:textId="29260B74" w:rsidR="00D95B6A" w:rsidRPr="00E55DFD" w:rsidRDefault="0096239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8F7F56" w14:paraId="4B817F55" w14:textId="77777777" w:rsidTr="00B70EC8">
        <w:trPr>
          <w:trHeight w:val="80"/>
        </w:trPr>
        <w:tc>
          <w:tcPr>
            <w:tcW w:w="3600" w:type="dxa"/>
          </w:tcPr>
          <w:p w14:paraId="1C6D4327" w14:textId="77777777" w:rsidR="00D95B6A" w:rsidRPr="0000692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30" w:type="dxa"/>
          </w:tcPr>
          <w:p w14:paraId="26B5F7B3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2DEC6146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605C8CB3" w14:textId="77777777" w:rsidR="00D95B6A" w:rsidRPr="00E55DF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98E99CD" w14:textId="77777777" w:rsidR="00D95B6A" w:rsidRPr="00010203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4EAF2118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F956478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113C25C4" w14:textId="77777777" w:rsidR="00D95B6A" w:rsidRPr="00E55DF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8F7F56" w14:paraId="35C96F11" w14:textId="77777777" w:rsidTr="00B70EC8">
        <w:trPr>
          <w:trHeight w:val="80"/>
        </w:trPr>
        <w:tc>
          <w:tcPr>
            <w:tcW w:w="3600" w:type="dxa"/>
          </w:tcPr>
          <w:p w14:paraId="1444C066" w14:textId="7777777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</w:p>
          <w:p w14:paraId="74E96268" w14:textId="77777777" w:rsidR="005643FD" w:rsidRDefault="005643FD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</w:p>
          <w:p w14:paraId="0A72E187" w14:textId="02150952" w:rsidR="00D95B6A" w:rsidRPr="00FF3515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</w:p>
        </w:tc>
        <w:tc>
          <w:tcPr>
            <w:tcW w:w="1230" w:type="dxa"/>
          </w:tcPr>
          <w:p w14:paraId="7442A4D9" w14:textId="7C134BDB" w:rsidR="00D95B6A" w:rsidRPr="00FF3515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3BBB0A80" w14:textId="77777777" w:rsidR="00D95B6A" w:rsidRPr="00FF3515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118E991C" w14:textId="0B5202D3" w:rsidR="00D95B6A" w:rsidRPr="00FF3515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6947B06" w14:textId="77777777" w:rsidR="00D95B6A" w:rsidRPr="00FF3515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29406355" w14:textId="644304A2" w:rsidR="00D95B6A" w:rsidRPr="00FF3515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62F78AA" w14:textId="77777777" w:rsidR="00D95B6A" w:rsidRPr="00FF3515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0634E1DC" w14:textId="7A15AC97" w:rsidR="00D95B6A" w:rsidRPr="00FF3515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8F7F56" w:rsidRPr="00AA0CBE" w14:paraId="462537B3" w14:textId="77777777" w:rsidTr="00B70EC8">
        <w:trPr>
          <w:trHeight w:val="80"/>
        </w:trPr>
        <w:tc>
          <w:tcPr>
            <w:tcW w:w="3600" w:type="dxa"/>
          </w:tcPr>
          <w:p w14:paraId="0BB6B738" w14:textId="2C8B12B8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Other related parties</w:t>
            </w:r>
          </w:p>
        </w:tc>
        <w:tc>
          <w:tcPr>
            <w:tcW w:w="1230" w:type="dxa"/>
          </w:tcPr>
          <w:p w14:paraId="7B9FA33A" w14:textId="43B36346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3645D7A4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306E73E3" w14:textId="31527731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860A5FB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4ECC51D8" w14:textId="30F13A33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F6CA623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62E37F3" w14:textId="716B0023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276"/>
              <w:rPr>
                <w:rFonts w:cs="Times New Roman"/>
              </w:rPr>
            </w:pPr>
          </w:p>
        </w:tc>
      </w:tr>
      <w:tr w:rsidR="008F7F56" w:rsidRPr="00AA0CBE" w14:paraId="3798FD89" w14:textId="77777777" w:rsidTr="00B70EC8">
        <w:trPr>
          <w:trHeight w:val="80"/>
        </w:trPr>
        <w:tc>
          <w:tcPr>
            <w:tcW w:w="3600" w:type="dxa"/>
          </w:tcPr>
          <w:p w14:paraId="1CD6A060" w14:textId="0AC13B9D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30" w:type="dxa"/>
          </w:tcPr>
          <w:p w14:paraId="70D34E40" w14:textId="1592BB24" w:rsidR="00D95B6A" w:rsidRPr="00AA0CBE" w:rsidRDefault="00DB73B8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0D8D">
              <w:t>307</w:t>
            </w:r>
          </w:p>
        </w:tc>
        <w:tc>
          <w:tcPr>
            <w:tcW w:w="237" w:type="dxa"/>
          </w:tcPr>
          <w:p w14:paraId="756DE31C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13AE9EBD" w14:textId="53849B14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316</w:t>
            </w:r>
          </w:p>
        </w:tc>
        <w:tc>
          <w:tcPr>
            <w:tcW w:w="270" w:type="dxa"/>
          </w:tcPr>
          <w:p w14:paraId="2D0C6BFD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50978CA5" w14:textId="5CBF0156" w:rsidR="00D95B6A" w:rsidRPr="00AA0CBE" w:rsidRDefault="00DB73B8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B528D">
              <w:t>307</w:t>
            </w:r>
          </w:p>
        </w:tc>
        <w:tc>
          <w:tcPr>
            <w:tcW w:w="236" w:type="dxa"/>
          </w:tcPr>
          <w:p w14:paraId="60FB779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2A270FE1" w14:textId="4831CC2F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  <w:r>
              <w:rPr>
                <w:rFonts w:cs="Times New Roman"/>
              </w:rPr>
              <w:t>316</w:t>
            </w:r>
          </w:p>
        </w:tc>
      </w:tr>
      <w:tr w:rsidR="008F7F56" w:rsidRPr="00AA0CBE" w14:paraId="03ED0916" w14:textId="77777777" w:rsidTr="00B70EC8">
        <w:trPr>
          <w:trHeight w:val="80"/>
        </w:trPr>
        <w:tc>
          <w:tcPr>
            <w:tcW w:w="3600" w:type="dxa"/>
          </w:tcPr>
          <w:p w14:paraId="09278681" w14:textId="346CB47C" w:rsidR="00DC0D91" w:rsidRPr="00AA0CBE" w:rsidRDefault="00812B64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Other income</w:t>
            </w:r>
          </w:p>
        </w:tc>
        <w:tc>
          <w:tcPr>
            <w:tcW w:w="1230" w:type="dxa"/>
          </w:tcPr>
          <w:p w14:paraId="4C5FB6CA" w14:textId="3922095A" w:rsidR="00DC0D91" w:rsidRPr="00AA0CBE" w:rsidRDefault="00DB73B8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0D8D">
              <w:t>9</w:t>
            </w:r>
          </w:p>
        </w:tc>
        <w:tc>
          <w:tcPr>
            <w:tcW w:w="237" w:type="dxa"/>
          </w:tcPr>
          <w:p w14:paraId="0EF43881" w14:textId="77777777" w:rsidR="00DC0D91" w:rsidRPr="00AA0CBE" w:rsidRDefault="00DC0D91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4A286D87" w14:textId="0CDFB92C" w:rsidR="00DC0D91" w:rsidRDefault="00DB73B8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0BFEA485" w14:textId="77777777" w:rsidR="00DC0D91" w:rsidRPr="00AA0CBE" w:rsidRDefault="00DC0D91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42FA38F0" w14:textId="26A323D3" w:rsidR="00DC0D91" w:rsidRPr="00AA0CBE" w:rsidRDefault="00DB73B8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B528D">
              <w:t>9</w:t>
            </w:r>
          </w:p>
        </w:tc>
        <w:tc>
          <w:tcPr>
            <w:tcW w:w="236" w:type="dxa"/>
          </w:tcPr>
          <w:p w14:paraId="146738FD" w14:textId="77777777" w:rsidR="00DC0D91" w:rsidRPr="00AA0CBE" w:rsidRDefault="00DC0D91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70207AB" w14:textId="4A5DD5CB" w:rsidR="00DC0D91" w:rsidRDefault="00DB73B8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8F7F56" w:rsidRPr="00AA0CBE" w14:paraId="255E9835" w14:textId="77777777" w:rsidTr="00B70EC8">
        <w:trPr>
          <w:trHeight w:val="80"/>
        </w:trPr>
        <w:tc>
          <w:tcPr>
            <w:tcW w:w="3600" w:type="dxa"/>
          </w:tcPr>
          <w:p w14:paraId="22A66862" w14:textId="2499E941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0" w:type="dxa"/>
          </w:tcPr>
          <w:p w14:paraId="64FF3C75" w14:textId="3F962DEB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2EBF51EF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7CB71A35" w14:textId="7F6C58E6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7756209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0D3EB3A3" w14:textId="7A9B6929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97E28D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37F0A109" w14:textId="371E429B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</w:p>
        </w:tc>
      </w:tr>
      <w:tr w:rsidR="008F7F56" w:rsidRPr="00AA0CBE" w14:paraId="0DC7F8E9" w14:textId="77777777" w:rsidTr="00B70EC8">
        <w:trPr>
          <w:trHeight w:val="80"/>
        </w:trPr>
        <w:tc>
          <w:tcPr>
            <w:tcW w:w="3600" w:type="dxa"/>
          </w:tcPr>
          <w:p w14:paraId="3FA21646" w14:textId="50BD7DCD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Key management personnel</w:t>
            </w:r>
          </w:p>
        </w:tc>
        <w:tc>
          <w:tcPr>
            <w:tcW w:w="1230" w:type="dxa"/>
          </w:tcPr>
          <w:p w14:paraId="483D42E9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713CC96C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440819D6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5D40C46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32E791A1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8CA89CD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24" w:type="dxa"/>
            <w:gridSpan w:val="2"/>
          </w:tcPr>
          <w:p w14:paraId="0D158625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</w:p>
        </w:tc>
      </w:tr>
      <w:tr w:rsidR="008F7F56" w:rsidRPr="00AA0CBE" w14:paraId="593B26B1" w14:textId="77777777" w:rsidTr="00B70EC8">
        <w:trPr>
          <w:trHeight w:val="80"/>
        </w:trPr>
        <w:tc>
          <w:tcPr>
            <w:tcW w:w="3600" w:type="dxa"/>
          </w:tcPr>
          <w:p w14:paraId="3901FD19" w14:textId="0BEBEB90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Key management personnel</w:t>
            </w:r>
            <w:r w:rsidR="00CD62E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230" w:type="dxa"/>
          </w:tcPr>
          <w:p w14:paraId="1C578BBD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65989B76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2A90FAD9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6F42FC6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</w:tcPr>
          <w:p w14:paraId="30D989B6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484C93C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1528CC87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</w:p>
        </w:tc>
      </w:tr>
      <w:tr w:rsidR="008F7F56" w:rsidRPr="00AA0CBE" w14:paraId="41B1AC14" w14:textId="77777777" w:rsidTr="00B70EC8">
        <w:trPr>
          <w:trHeight w:val="80"/>
        </w:trPr>
        <w:tc>
          <w:tcPr>
            <w:tcW w:w="3600" w:type="dxa"/>
          </w:tcPr>
          <w:p w14:paraId="6A95E179" w14:textId="0D9BD4D5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Short-term employee benefits</w:t>
            </w:r>
          </w:p>
        </w:tc>
        <w:tc>
          <w:tcPr>
            <w:tcW w:w="1230" w:type="dxa"/>
            <w:shd w:val="clear" w:color="auto" w:fill="auto"/>
          </w:tcPr>
          <w:p w14:paraId="12F7BD85" w14:textId="0F108D17" w:rsidR="00D95B6A" w:rsidRPr="00AA0CBE" w:rsidRDefault="00F90FCD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17E20">
              <w:t>15,510</w:t>
            </w:r>
          </w:p>
        </w:tc>
        <w:tc>
          <w:tcPr>
            <w:tcW w:w="237" w:type="dxa"/>
            <w:shd w:val="clear" w:color="auto" w:fill="auto"/>
          </w:tcPr>
          <w:p w14:paraId="452E53A2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1D4B5029" w14:textId="15469B8E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17E20">
              <w:t>19,086</w:t>
            </w:r>
          </w:p>
        </w:tc>
        <w:tc>
          <w:tcPr>
            <w:tcW w:w="270" w:type="dxa"/>
            <w:shd w:val="clear" w:color="auto" w:fill="auto"/>
          </w:tcPr>
          <w:p w14:paraId="6D4EF45B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  <w:shd w:val="clear" w:color="auto" w:fill="auto"/>
          </w:tcPr>
          <w:p w14:paraId="0901417F" w14:textId="50CA40C5" w:rsidR="00D95B6A" w:rsidRPr="00AA0CBE" w:rsidRDefault="00F90FCD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17E20">
              <w:t>15,510</w:t>
            </w:r>
          </w:p>
        </w:tc>
        <w:tc>
          <w:tcPr>
            <w:tcW w:w="236" w:type="dxa"/>
          </w:tcPr>
          <w:p w14:paraId="103A511F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2846DDA4" w14:textId="452B38FE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  <w:r w:rsidRPr="00B17E20">
              <w:t>19,086</w:t>
            </w:r>
          </w:p>
        </w:tc>
      </w:tr>
      <w:tr w:rsidR="008F7F56" w:rsidRPr="00AA0CBE" w14:paraId="328E962D" w14:textId="77777777" w:rsidTr="00B70EC8">
        <w:trPr>
          <w:trHeight w:val="80"/>
        </w:trPr>
        <w:tc>
          <w:tcPr>
            <w:tcW w:w="3600" w:type="dxa"/>
          </w:tcPr>
          <w:p w14:paraId="4D48315C" w14:textId="6697236D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Post-employment benefits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59A8730" w14:textId="263654D9" w:rsidR="00D95B6A" w:rsidRPr="00AA0CBE" w:rsidRDefault="00F90FCD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17E20">
              <w:t>407</w:t>
            </w:r>
          </w:p>
        </w:tc>
        <w:tc>
          <w:tcPr>
            <w:tcW w:w="237" w:type="dxa"/>
            <w:shd w:val="clear" w:color="auto" w:fill="auto"/>
          </w:tcPr>
          <w:p w14:paraId="7441246F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21FBB07" w14:textId="7AA4474E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17E20">
              <w:t>209</w:t>
            </w:r>
          </w:p>
        </w:tc>
        <w:tc>
          <w:tcPr>
            <w:tcW w:w="270" w:type="dxa"/>
            <w:shd w:val="clear" w:color="auto" w:fill="auto"/>
          </w:tcPr>
          <w:p w14:paraId="1656A308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14B93930" w14:textId="0B5080DD" w:rsidR="00D95B6A" w:rsidRPr="00AA0CBE" w:rsidRDefault="00F90FCD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17E20">
              <w:t>407</w:t>
            </w:r>
          </w:p>
        </w:tc>
        <w:tc>
          <w:tcPr>
            <w:tcW w:w="236" w:type="dxa"/>
          </w:tcPr>
          <w:p w14:paraId="20D3914C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6F79E68D" w14:textId="16BD8C35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  <w:r w:rsidRPr="00B17E20">
              <w:t>209</w:t>
            </w:r>
          </w:p>
        </w:tc>
      </w:tr>
      <w:tr w:rsidR="008F7F56" w:rsidRPr="00AA0CBE" w14:paraId="760FA47B" w14:textId="77777777" w:rsidTr="00B70EC8">
        <w:trPr>
          <w:trHeight w:val="80"/>
        </w:trPr>
        <w:tc>
          <w:tcPr>
            <w:tcW w:w="3600" w:type="dxa"/>
          </w:tcPr>
          <w:p w14:paraId="23240601" w14:textId="1091B2E1" w:rsidR="00D95B6A" w:rsidRPr="00AA0CBE" w:rsidRDefault="00D95B6A" w:rsidP="00D95B6A">
            <w:pPr>
              <w:pStyle w:val="StandaardOpinion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 xml:space="preserve">   Total key management personnel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38071D0B" w14:textId="408822DA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  <w:shd w:val="clear" w:color="auto" w:fill="auto"/>
          </w:tcPr>
          <w:p w14:paraId="03F2102F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78637EBD" w14:textId="41ADD91D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</w:tcPr>
          <w:p w14:paraId="1C02042F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14674BBB" w14:textId="456F1828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9D0F17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3FCB51D8" w14:textId="51FEA294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</w:p>
        </w:tc>
      </w:tr>
      <w:tr w:rsidR="008F7F56" w:rsidRPr="00AA0CBE" w14:paraId="797521B4" w14:textId="77777777" w:rsidTr="00B70EC8">
        <w:trPr>
          <w:trHeight w:val="80"/>
        </w:trPr>
        <w:tc>
          <w:tcPr>
            <w:tcW w:w="3600" w:type="dxa"/>
          </w:tcPr>
          <w:p w14:paraId="5125FACB" w14:textId="66018DE5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2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31E2E" w14:textId="01A6B50E" w:rsidR="00D95B6A" w:rsidRPr="0074012C" w:rsidRDefault="0074012C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4012C">
              <w:rPr>
                <w:rFonts w:cs="Times New Roman"/>
                <w:b/>
                <w:bCs/>
              </w:rPr>
              <w:t>15,917</w:t>
            </w:r>
          </w:p>
        </w:tc>
        <w:tc>
          <w:tcPr>
            <w:tcW w:w="237" w:type="dxa"/>
            <w:shd w:val="clear" w:color="auto" w:fill="auto"/>
          </w:tcPr>
          <w:p w14:paraId="2D799BC9" w14:textId="77777777" w:rsidR="00D95B6A" w:rsidRPr="0074012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5A3607" w14:textId="219DB84F" w:rsidR="00D95B6A" w:rsidRPr="0074012C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19,295</w:t>
            </w:r>
          </w:p>
        </w:tc>
        <w:tc>
          <w:tcPr>
            <w:tcW w:w="270" w:type="dxa"/>
            <w:shd w:val="clear" w:color="auto" w:fill="auto"/>
          </w:tcPr>
          <w:p w14:paraId="78D7735F" w14:textId="77777777" w:rsidR="00D95B6A" w:rsidRPr="0074012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71F2A1" w14:textId="21A72E55" w:rsidR="00D95B6A" w:rsidRPr="0074012C" w:rsidRDefault="0074012C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4012C">
              <w:rPr>
                <w:rFonts w:cs="Times New Roman"/>
                <w:b/>
                <w:bCs/>
              </w:rPr>
              <w:t>15,917</w:t>
            </w:r>
          </w:p>
        </w:tc>
        <w:tc>
          <w:tcPr>
            <w:tcW w:w="236" w:type="dxa"/>
          </w:tcPr>
          <w:p w14:paraId="3A75F2B7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14:paraId="59ED236E" w14:textId="2D24EA8D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tLeast"/>
              <w:ind w:left="-18" w:right="-49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19,295</w:t>
            </w:r>
          </w:p>
        </w:tc>
      </w:tr>
    </w:tbl>
    <w:p w14:paraId="07C69C0D" w14:textId="77777777" w:rsidR="0025509A" w:rsidRPr="00AA0CBE" w:rsidRDefault="0025509A" w:rsidP="00FF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D32531D" w14:textId="5B06055F" w:rsidR="00DE51F2" w:rsidRPr="00AA0CBE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at </w:t>
      </w:r>
      <w:r w:rsidR="00E848E5" w:rsidRPr="00AA0CBE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D95B6A">
        <w:rPr>
          <w:rFonts w:ascii="Times New Roman" w:hAnsi="Times New Roman" w:cs="Times New Roman"/>
          <w:sz w:val="22"/>
          <w:szCs w:val="22"/>
          <w:lang w:val="en-GB" w:bidi="ar-SA"/>
        </w:rPr>
        <w:t>1 Marc</w:t>
      </w:r>
      <w:r w:rsidR="009C5035">
        <w:rPr>
          <w:rFonts w:ascii="Times New Roman" w:hAnsi="Times New Roman" w:cs="Times New Roman"/>
          <w:sz w:val="22"/>
          <w:szCs w:val="22"/>
          <w:lang w:val="en-GB" w:bidi="ar-SA"/>
        </w:rPr>
        <w:t>h</w:t>
      </w:r>
      <w:r w:rsidR="00D95B6A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2025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 w:rsidRPr="00AA0CBE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D95B6A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AA0CBE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AA0CBE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27DF4F5A" w14:textId="3CF3E68B" w:rsidR="0025509A" w:rsidRPr="00AA0CBE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30"/>
        <w:gridCol w:w="237"/>
        <w:gridCol w:w="1233"/>
        <w:gridCol w:w="270"/>
        <w:gridCol w:w="1260"/>
        <w:gridCol w:w="236"/>
        <w:gridCol w:w="1222"/>
      </w:tblGrid>
      <w:tr w:rsidR="0025509A" w:rsidRPr="00AA0CBE" w14:paraId="3C73D575" w14:textId="77777777" w:rsidTr="00B70EC8">
        <w:trPr>
          <w:trHeight w:val="80"/>
        </w:trPr>
        <w:tc>
          <w:tcPr>
            <w:tcW w:w="3600" w:type="dxa"/>
          </w:tcPr>
          <w:p w14:paraId="49A3150A" w14:textId="77777777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06B0B42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59BA8A8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18" w:type="dxa"/>
            <w:gridSpan w:val="3"/>
          </w:tcPr>
          <w:p w14:paraId="6FA23262" w14:textId="77777777" w:rsidR="0025509A" w:rsidRPr="00AA0CBE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:rsidRPr="00AA0CBE" w14:paraId="60098F82" w14:textId="77777777" w:rsidTr="00B70EC8">
        <w:trPr>
          <w:trHeight w:val="80"/>
        </w:trPr>
        <w:tc>
          <w:tcPr>
            <w:tcW w:w="3600" w:type="dxa"/>
          </w:tcPr>
          <w:p w14:paraId="42D0CD15" w14:textId="34E20865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F5887D4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25FAAC1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18" w:type="dxa"/>
            <w:gridSpan w:val="3"/>
          </w:tcPr>
          <w:p w14:paraId="0B2686AF" w14:textId="77777777" w:rsidR="0025509A" w:rsidRPr="00AA0CBE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D95B6A" w:rsidRPr="00AA0CBE" w14:paraId="0C07B084" w14:textId="77777777" w:rsidTr="00B70EC8">
        <w:trPr>
          <w:trHeight w:val="80"/>
        </w:trPr>
        <w:tc>
          <w:tcPr>
            <w:tcW w:w="3600" w:type="dxa"/>
          </w:tcPr>
          <w:p w14:paraId="69D3674F" w14:textId="77777777" w:rsidR="00D95B6A" w:rsidRPr="00AA0CBE" w:rsidRDefault="00D95B6A" w:rsidP="00D95B6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30" w:type="dxa"/>
          </w:tcPr>
          <w:p w14:paraId="6E2F2FEB" w14:textId="4F01586A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37" w:type="dxa"/>
          </w:tcPr>
          <w:p w14:paraId="234E2BA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</w:tcPr>
          <w:p w14:paraId="08EC90A4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6758C3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68FF883" w14:textId="2D7FFFD3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36" w:type="dxa"/>
          </w:tcPr>
          <w:p w14:paraId="2C3D82CC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dxa"/>
          </w:tcPr>
          <w:p w14:paraId="4ECF9158" w14:textId="0B1D91F1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31 December</w:t>
            </w:r>
          </w:p>
        </w:tc>
      </w:tr>
      <w:tr w:rsidR="00D95B6A" w:rsidRPr="00AA0CBE" w14:paraId="6B7367D0" w14:textId="77777777" w:rsidTr="00B70EC8">
        <w:trPr>
          <w:trHeight w:val="80"/>
        </w:trPr>
        <w:tc>
          <w:tcPr>
            <w:tcW w:w="3600" w:type="dxa"/>
          </w:tcPr>
          <w:p w14:paraId="1E0B7FBD" w14:textId="77777777" w:rsidR="00D95B6A" w:rsidRPr="00AA0CBE" w:rsidRDefault="00D95B6A" w:rsidP="00D95B6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30" w:type="dxa"/>
          </w:tcPr>
          <w:p w14:paraId="3A302996" w14:textId="65EE9236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237" w:type="dxa"/>
          </w:tcPr>
          <w:p w14:paraId="64B8349C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</w:tcPr>
          <w:p w14:paraId="09C72BB4" w14:textId="266F4B12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  <w:tc>
          <w:tcPr>
            <w:tcW w:w="270" w:type="dxa"/>
          </w:tcPr>
          <w:p w14:paraId="38E4428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7D8057D" w14:textId="7609EBAF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236" w:type="dxa"/>
          </w:tcPr>
          <w:p w14:paraId="25574FD9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dxa"/>
          </w:tcPr>
          <w:p w14:paraId="219EFD98" w14:textId="20134CF9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</w:tr>
      <w:tr w:rsidR="00D95B6A" w:rsidRPr="00AA0CBE" w14:paraId="4E6F5919" w14:textId="77777777" w:rsidTr="00B70EC8">
        <w:trPr>
          <w:trHeight w:val="80"/>
        </w:trPr>
        <w:tc>
          <w:tcPr>
            <w:tcW w:w="3600" w:type="dxa"/>
          </w:tcPr>
          <w:p w14:paraId="45628E39" w14:textId="77777777" w:rsidR="00D95B6A" w:rsidRPr="00AA0CBE" w:rsidRDefault="00D95B6A" w:rsidP="00D95B6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688" w:type="dxa"/>
            <w:gridSpan w:val="7"/>
          </w:tcPr>
          <w:p w14:paraId="70F6FDB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95B6A" w:rsidRPr="00AA0CBE" w14:paraId="674F8C84" w14:textId="77777777" w:rsidTr="00B70EC8">
        <w:trPr>
          <w:trHeight w:val="80"/>
        </w:trPr>
        <w:tc>
          <w:tcPr>
            <w:tcW w:w="3600" w:type="dxa"/>
          </w:tcPr>
          <w:p w14:paraId="20BA0035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AA0CBE">
              <w:rPr>
                <w:rFonts w:cs="Times New Roman"/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30" w:type="dxa"/>
          </w:tcPr>
          <w:p w14:paraId="1AA6A8DA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06A8847F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09EFB2B0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BA6C667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8164DA9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AAE29FA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dxa"/>
          </w:tcPr>
          <w:p w14:paraId="368D5701" w14:textId="77777777" w:rsidR="00D95B6A" w:rsidRPr="00AA0CBE" w:rsidRDefault="00D95B6A" w:rsidP="00B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5B6A" w:rsidRPr="00AA0CBE" w14:paraId="112C300B" w14:textId="77777777" w:rsidTr="00B70EC8">
        <w:trPr>
          <w:trHeight w:val="80"/>
        </w:trPr>
        <w:tc>
          <w:tcPr>
            <w:tcW w:w="3600" w:type="dxa"/>
          </w:tcPr>
          <w:p w14:paraId="71CE84E8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30" w:type="dxa"/>
          </w:tcPr>
          <w:p w14:paraId="1ACDBA22" w14:textId="48F273BA" w:rsidR="00D95B6A" w:rsidRPr="00AA0CBE" w:rsidRDefault="008B288F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4,639</w:t>
            </w:r>
          </w:p>
        </w:tc>
        <w:tc>
          <w:tcPr>
            <w:tcW w:w="237" w:type="dxa"/>
          </w:tcPr>
          <w:p w14:paraId="616A7BF2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4D21EBB3" w14:textId="17A9053D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4,973</w:t>
            </w:r>
          </w:p>
        </w:tc>
        <w:tc>
          <w:tcPr>
            <w:tcW w:w="270" w:type="dxa"/>
          </w:tcPr>
          <w:p w14:paraId="295C046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A20A241" w14:textId="40983FFA" w:rsidR="00D95B6A" w:rsidRPr="00AA0CBE" w:rsidRDefault="008B288F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4,639</w:t>
            </w:r>
          </w:p>
        </w:tc>
        <w:tc>
          <w:tcPr>
            <w:tcW w:w="236" w:type="dxa"/>
          </w:tcPr>
          <w:p w14:paraId="60FD671C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746992A8" w14:textId="75A67315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4,973</w:t>
            </w:r>
          </w:p>
        </w:tc>
      </w:tr>
      <w:tr w:rsidR="00D95B6A" w:rsidRPr="00AA0CBE" w14:paraId="686B681C" w14:textId="77777777" w:rsidTr="00B70EC8">
        <w:trPr>
          <w:trHeight w:val="80"/>
        </w:trPr>
        <w:tc>
          <w:tcPr>
            <w:tcW w:w="3600" w:type="dxa"/>
          </w:tcPr>
          <w:p w14:paraId="673BD6F5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Other related parties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DB26159" w14:textId="184E7AA5" w:rsidR="00D95B6A" w:rsidRPr="00AA0CBE" w:rsidRDefault="008B288F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106</w:t>
            </w:r>
          </w:p>
        </w:tc>
        <w:tc>
          <w:tcPr>
            <w:tcW w:w="237" w:type="dxa"/>
          </w:tcPr>
          <w:p w14:paraId="3F4D8633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1C22178A" w14:textId="4A3AB0A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126</w:t>
            </w:r>
          </w:p>
        </w:tc>
        <w:tc>
          <w:tcPr>
            <w:tcW w:w="270" w:type="dxa"/>
          </w:tcPr>
          <w:p w14:paraId="62EDC7C5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715CB13" w14:textId="2BDB2A4B" w:rsidR="00D95B6A" w:rsidRPr="00AA0CBE" w:rsidRDefault="008B288F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106</w:t>
            </w:r>
          </w:p>
        </w:tc>
        <w:tc>
          <w:tcPr>
            <w:tcW w:w="236" w:type="dxa"/>
          </w:tcPr>
          <w:p w14:paraId="7A1C711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302A78DC" w14:textId="0D99D6E1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126</w:t>
            </w:r>
          </w:p>
        </w:tc>
      </w:tr>
      <w:tr w:rsidR="00D95B6A" w:rsidRPr="00AA0CBE" w14:paraId="202EEE97" w14:textId="77777777" w:rsidTr="00B70EC8">
        <w:trPr>
          <w:trHeight w:val="80"/>
        </w:trPr>
        <w:tc>
          <w:tcPr>
            <w:tcW w:w="3600" w:type="dxa"/>
          </w:tcPr>
          <w:p w14:paraId="7B85F25B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CAF7462" w14:textId="05921329" w:rsidR="00D95B6A" w:rsidRPr="00B70EC8" w:rsidRDefault="00104A61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4,745</w:t>
            </w:r>
          </w:p>
        </w:tc>
        <w:tc>
          <w:tcPr>
            <w:tcW w:w="237" w:type="dxa"/>
          </w:tcPr>
          <w:p w14:paraId="5210C006" w14:textId="77777777" w:rsidR="00D95B6A" w:rsidRPr="00B70EC8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7A379A6" w14:textId="4897D90C" w:rsidR="00D95B6A" w:rsidRPr="00B70EC8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5,099</w:t>
            </w:r>
          </w:p>
        </w:tc>
        <w:tc>
          <w:tcPr>
            <w:tcW w:w="270" w:type="dxa"/>
          </w:tcPr>
          <w:p w14:paraId="057EBC7C" w14:textId="77777777" w:rsidR="00D95B6A" w:rsidRPr="00B70EC8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119917" w14:textId="37D106BD" w:rsidR="00D95B6A" w:rsidRPr="00B70EC8" w:rsidRDefault="00104A61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4,745</w:t>
            </w:r>
          </w:p>
        </w:tc>
        <w:tc>
          <w:tcPr>
            <w:tcW w:w="236" w:type="dxa"/>
          </w:tcPr>
          <w:p w14:paraId="402B0277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D0A536A" w14:textId="61D53F1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CF5417">
              <w:rPr>
                <w:rFonts w:cs="Times New Roman"/>
                <w:b/>
                <w:bCs/>
              </w:rPr>
              <w:t>5,099</w:t>
            </w:r>
          </w:p>
        </w:tc>
      </w:tr>
      <w:tr w:rsidR="00D95B6A" w:rsidRPr="00AA0CBE" w14:paraId="24267C1B" w14:textId="77777777" w:rsidTr="00B70EC8">
        <w:trPr>
          <w:trHeight w:val="80"/>
        </w:trPr>
        <w:tc>
          <w:tcPr>
            <w:tcW w:w="3600" w:type="dxa"/>
          </w:tcPr>
          <w:p w14:paraId="5428B843" w14:textId="39858666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i/>
                <w:iCs/>
              </w:rPr>
              <w:t>Less</w:t>
            </w:r>
            <w:r w:rsidRPr="00AA0CBE">
              <w:rPr>
                <w:rFonts w:cs="Times New Roman"/>
              </w:rPr>
              <w:t xml:space="preserve"> allowance for expected</w:t>
            </w:r>
          </w:p>
        </w:tc>
        <w:tc>
          <w:tcPr>
            <w:tcW w:w="1230" w:type="dxa"/>
          </w:tcPr>
          <w:p w14:paraId="3931BC41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440FE241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3067ACE2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46028B4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806499F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443368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118E88E5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95B6A" w:rsidRPr="00AA0CBE" w14:paraId="39B1FD7E" w14:textId="77777777" w:rsidTr="00B70EC8">
        <w:trPr>
          <w:trHeight w:val="80"/>
        </w:trPr>
        <w:tc>
          <w:tcPr>
            <w:tcW w:w="3600" w:type="dxa"/>
          </w:tcPr>
          <w:p w14:paraId="677130A9" w14:textId="6EEFCCBB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430"/>
              <w:rPr>
                <w:rFonts w:cs="Times New Roman"/>
              </w:rPr>
            </w:pPr>
            <w:r w:rsidRPr="00AA0CBE">
              <w:rPr>
                <w:rFonts w:cs="Times New Roman"/>
              </w:rPr>
              <w:t xml:space="preserve">   credit loss</w:t>
            </w:r>
          </w:p>
        </w:tc>
        <w:tc>
          <w:tcPr>
            <w:tcW w:w="1230" w:type="dxa"/>
          </w:tcPr>
          <w:p w14:paraId="7C64B475" w14:textId="68FC5554" w:rsidR="00D95B6A" w:rsidRPr="00AA0CBE" w:rsidRDefault="00104A61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7" w:type="dxa"/>
          </w:tcPr>
          <w:p w14:paraId="3E6BF061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4DF18717" w14:textId="046E8E29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5D84CA1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6009D13" w14:textId="33625B19" w:rsidR="00D95B6A" w:rsidRPr="00AA0CBE" w:rsidRDefault="00104A61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0969A8D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1CB3D2FD" w14:textId="4CE24EE4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D95B6A" w:rsidRPr="00AA0CBE" w14:paraId="6DF3107C" w14:textId="77777777" w:rsidTr="00B70EC8">
        <w:trPr>
          <w:trHeight w:val="80"/>
        </w:trPr>
        <w:tc>
          <w:tcPr>
            <w:tcW w:w="3600" w:type="dxa"/>
          </w:tcPr>
          <w:p w14:paraId="3D07FD50" w14:textId="7E259390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68DB3FC" w14:textId="7D68967E" w:rsidR="00D95B6A" w:rsidRPr="00B70EC8" w:rsidRDefault="00756212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4,745</w:t>
            </w:r>
          </w:p>
        </w:tc>
        <w:tc>
          <w:tcPr>
            <w:tcW w:w="237" w:type="dxa"/>
          </w:tcPr>
          <w:p w14:paraId="353EC727" w14:textId="77777777" w:rsidR="00D95B6A" w:rsidRPr="00B70EC8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46AFFB4" w14:textId="2050647B" w:rsidR="00D95B6A" w:rsidRPr="00B70EC8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5,099</w:t>
            </w:r>
          </w:p>
        </w:tc>
        <w:tc>
          <w:tcPr>
            <w:tcW w:w="270" w:type="dxa"/>
          </w:tcPr>
          <w:p w14:paraId="57E082BE" w14:textId="77777777" w:rsidR="00D95B6A" w:rsidRPr="00B70EC8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049182" w14:textId="1570F026" w:rsidR="00D95B6A" w:rsidRPr="00B70EC8" w:rsidRDefault="00756212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4,745</w:t>
            </w:r>
          </w:p>
        </w:tc>
        <w:tc>
          <w:tcPr>
            <w:tcW w:w="236" w:type="dxa"/>
          </w:tcPr>
          <w:p w14:paraId="594F03F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756F49D" w14:textId="20F94C22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CF5417">
              <w:rPr>
                <w:rFonts w:cs="Times New Roman"/>
                <w:b/>
                <w:bCs/>
              </w:rPr>
              <w:t>5,099</w:t>
            </w:r>
          </w:p>
        </w:tc>
      </w:tr>
      <w:tr w:rsidR="00D95B6A" w:rsidRPr="00AA0CBE" w14:paraId="065F0FEF" w14:textId="77777777" w:rsidTr="00B70EC8">
        <w:trPr>
          <w:trHeight w:val="80"/>
        </w:trPr>
        <w:tc>
          <w:tcPr>
            <w:tcW w:w="3600" w:type="dxa"/>
          </w:tcPr>
          <w:p w14:paraId="1DCEEAD4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</w:tcPr>
          <w:p w14:paraId="26139A56" w14:textId="77777777" w:rsidR="00D95B6A" w:rsidRPr="00B70EC8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5914AE7B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9768B57" w14:textId="77777777" w:rsidR="00D95B6A" w:rsidRPr="00B70EC8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3CC363D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498D63" w14:textId="77777777" w:rsidR="00D95B6A" w:rsidRPr="00B70EC8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CC1F6E4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18296046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</w:tr>
      <w:tr w:rsidR="00D95B6A" w:rsidRPr="00AA0CBE" w14:paraId="7A64D3A6" w14:textId="77777777" w:rsidTr="00B70EC8">
        <w:trPr>
          <w:trHeight w:val="80"/>
        </w:trPr>
        <w:tc>
          <w:tcPr>
            <w:tcW w:w="3600" w:type="dxa"/>
          </w:tcPr>
          <w:p w14:paraId="07F307A3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  <w:i/>
                <w:iCs/>
                <w:lang w:val="en-GB" w:bidi="ar-SA"/>
              </w:rPr>
              <w:t>Accrued service income</w:t>
            </w:r>
          </w:p>
        </w:tc>
        <w:tc>
          <w:tcPr>
            <w:tcW w:w="1230" w:type="dxa"/>
          </w:tcPr>
          <w:p w14:paraId="1178BA74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7" w:type="dxa"/>
          </w:tcPr>
          <w:p w14:paraId="5F95BD7E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</w:tcPr>
          <w:p w14:paraId="0E93844F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C479600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1526CE4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2286071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62087B08" w14:textId="77777777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95B6A" w:rsidRPr="00AA0CBE" w14:paraId="15289FE6" w14:textId="77777777" w:rsidTr="00B70EC8">
        <w:trPr>
          <w:trHeight w:val="80"/>
        </w:trPr>
        <w:tc>
          <w:tcPr>
            <w:tcW w:w="3600" w:type="dxa"/>
          </w:tcPr>
          <w:p w14:paraId="09186DCF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9396443" w14:textId="20EF5C63" w:rsidR="00D95B6A" w:rsidRPr="00AA0CBE" w:rsidRDefault="00756212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585</w:t>
            </w:r>
          </w:p>
        </w:tc>
        <w:tc>
          <w:tcPr>
            <w:tcW w:w="237" w:type="dxa"/>
          </w:tcPr>
          <w:p w14:paraId="79C80B72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A6BFB98" w14:textId="780C1716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559</w:t>
            </w:r>
          </w:p>
        </w:tc>
        <w:tc>
          <w:tcPr>
            <w:tcW w:w="270" w:type="dxa"/>
          </w:tcPr>
          <w:p w14:paraId="6B9FAE56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7F01B51" w14:textId="2D824D7F" w:rsidR="00D95B6A" w:rsidRPr="00AA0CBE" w:rsidRDefault="00756212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585</w:t>
            </w:r>
          </w:p>
        </w:tc>
        <w:tc>
          <w:tcPr>
            <w:tcW w:w="236" w:type="dxa"/>
          </w:tcPr>
          <w:p w14:paraId="0154D8DB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22" w:type="dxa"/>
          </w:tcPr>
          <w:p w14:paraId="2F1008A6" w14:textId="16EA7CE3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559</w:t>
            </w:r>
          </w:p>
        </w:tc>
      </w:tr>
      <w:tr w:rsidR="00D95B6A" w:rsidRPr="00AA0CBE" w14:paraId="577FA8F5" w14:textId="77777777" w:rsidTr="00B70EC8">
        <w:trPr>
          <w:trHeight w:val="80"/>
        </w:trPr>
        <w:tc>
          <w:tcPr>
            <w:tcW w:w="3600" w:type="dxa"/>
          </w:tcPr>
          <w:p w14:paraId="528B067E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3A85005B" w14:textId="5714A649" w:rsidR="00D95B6A" w:rsidRPr="00B70EC8" w:rsidRDefault="00756212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585</w:t>
            </w:r>
          </w:p>
        </w:tc>
        <w:tc>
          <w:tcPr>
            <w:tcW w:w="237" w:type="dxa"/>
          </w:tcPr>
          <w:p w14:paraId="1B6B667F" w14:textId="77777777" w:rsidR="00D95B6A" w:rsidRPr="00B70EC8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247DBE6" w14:textId="02DEA639" w:rsidR="00D95B6A" w:rsidRPr="00B70EC8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559</w:t>
            </w:r>
          </w:p>
        </w:tc>
        <w:tc>
          <w:tcPr>
            <w:tcW w:w="270" w:type="dxa"/>
          </w:tcPr>
          <w:p w14:paraId="19CBBE27" w14:textId="77777777" w:rsidR="00D95B6A" w:rsidRPr="00B70EC8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4AAF78" w14:textId="560411FF" w:rsidR="00D95B6A" w:rsidRPr="00B70EC8" w:rsidRDefault="00756212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70EC8">
              <w:rPr>
                <w:rFonts w:cs="Times New Roman"/>
                <w:b/>
                <w:bCs/>
              </w:rPr>
              <w:t>585</w:t>
            </w:r>
          </w:p>
        </w:tc>
        <w:tc>
          <w:tcPr>
            <w:tcW w:w="236" w:type="dxa"/>
          </w:tcPr>
          <w:p w14:paraId="243A5C26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DEDD134" w14:textId="3CC5BD59" w:rsidR="00D95B6A" w:rsidRPr="00AA0CBE" w:rsidRDefault="00D95B6A" w:rsidP="00B70E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CF5417">
              <w:rPr>
                <w:b/>
                <w:bCs/>
                <w:szCs w:val="28"/>
              </w:rPr>
              <w:t>559</w:t>
            </w:r>
          </w:p>
        </w:tc>
      </w:tr>
    </w:tbl>
    <w:p w14:paraId="73E03AD5" w14:textId="7C3E037F" w:rsidR="0025509A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leGrid"/>
        <w:tblW w:w="9290" w:type="dxa"/>
        <w:tblInd w:w="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5"/>
        <w:gridCol w:w="944"/>
        <w:gridCol w:w="236"/>
        <w:gridCol w:w="944"/>
        <w:gridCol w:w="236"/>
        <w:gridCol w:w="945"/>
        <w:gridCol w:w="236"/>
        <w:gridCol w:w="931"/>
        <w:gridCol w:w="239"/>
        <w:gridCol w:w="936"/>
        <w:gridCol w:w="270"/>
        <w:gridCol w:w="918"/>
      </w:tblGrid>
      <w:tr w:rsidR="00313C76" w:rsidRPr="00AA0CBE" w14:paraId="12B4F1B7" w14:textId="77777777" w:rsidTr="008F7F56">
        <w:trPr>
          <w:tblHeader/>
        </w:trPr>
        <w:tc>
          <w:tcPr>
            <w:tcW w:w="2455" w:type="dxa"/>
            <w:shd w:val="clear" w:color="auto" w:fill="auto"/>
            <w:vAlign w:val="bottom"/>
          </w:tcPr>
          <w:p w14:paraId="2AD4824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124" w:type="dxa"/>
            <w:gridSpan w:val="3"/>
            <w:vAlign w:val="bottom"/>
          </w:tcPr>
          <w:p w14:paraId="359768FD" w14:textId="637C05E0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36" w:type="dxa"/>
            <w:vAlign w:val="bottom"/>
          </w:tcPr>
          <w:p w14:paraId="0CA3816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75" w:type="dxa"/>
            <w:gridSpan w:val="7"/>
            <w:vAlign w:val="bottom"/>
          </w:tcPr>
          <w:p w14:paraId="77A86844" w14:textId="5F026C0A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313C76" w:rsidRPr="00AA0CBE" w14:paraId="2B3CEC87" w14:textId="77777777" w:rsidTr="008F7F56">
        <w:trPr>
          <w:tblHeader/>
        </w:trPr>
        <w:tc>
          <w:tcPr>
            <w:tcW w:w="2455" w:type="dxa"/>
            <w:shd w:val="clear" w:color="auto" w:fill="auto"/>
            <w:vAlign w:val="bottom"/>
          </w:tcPr>
          <w:p w14:paraId="7998C1B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944" w:type="dxa"/>
            <w:vAlign w:val="bottom"/>
          </w:tcPr>
          <w:p w14:paraId="744BCE82" w14:textId="77777777" w:rsidR="00D95B6A" w:rsidRPr="00AA0CBE" w:rsidRDefault="00D95B6A" w:rsidP="008F7F56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 December</w:t>
            </w:r>
          </w:p>
        </w:tc>
        <w:tc>
          <w:tcPr>
            <w:tcW w:w="236" w:type="dxa"/>
          </w:tcPr>
          <w:p w14:paraId="1B3E536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44" w:type="dxa"/>
          </w:tcPr>
          <w:p w14:paraId="561C5345" w14:textId="07C53676" w:rsidR="00D95B6A" w:rsidRPr="00AA0CBE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36" w:type="dxa"/>
            <w:vAlign w:val="bottom"/>
          </w:tcPr>
          <w:p w14:paraId="17B351EA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55A3B4C" w14:textId="77777777" w:rsidR="00D95B6A" w:rsidRPr="00AA0CBE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 December</w:t>
            </w:r>
          </w:p>
        </w:tc>
        <w:tc>
          <w:tcPr>
            <w:tcW w:w="236" w:type="dxa"/>
            <w:vAlign w:val="bottom"/>
          </w:tcPr>
          <w:p w14:paraId="01A1C2C8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31" w:type="dxa"/>
            <w:vAlign w:val="bottom"/>
          </w:tcPr>
          <w:p w14:paraId="35BA22E9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39" w:type="dxa"/>
            <w:vAlign w:val="bottom"/>
          </w:tcPr>
          <w:p w14:paraId="40DA1D96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AADD9BD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A86DDC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2F63ADD" w14:textId="0472DBAE" w:rsidR="00D95B6A" w:rsidRPr="00AA0CBE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</w:tr>
      <w:tr w:rsidR="00313C76" w:rsidRPr="00AA0CBE" w14:paraId="22D32E7A" w14:textId="77777777" w:rsidTr="008F7F56">
        <w:trPr>
          <w:tblHeader/>
        </w:trPr>
        <w:tc>
          <w:tcPr>
            <w:tcW w:w="2455" w:type="dxa"/>
            <w:shd w:val="clear" w:color="auto" w:fill="auto"/>
            <w:vAlign w:val="bottom"/>
          </w:tcPr>
          <w:p w14:paraId="5B4AD261" w14:textId="77777777" w:rsidR="00D95B6A" w:rsidRPr="00AA0CBE" w:rsidRDefault="00D95B6A" w:rsidP="003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 w:rsidRPr="00AA0CB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 to</w:t>
            </w:r>
          </w:p>
        </w:tc>
        <w:tc>
          <w:tcPr>
            <w:tcW w:w="944" w:type="dxa"/>
            <w:vAlign w:val="bottom"/>
          </w:tcPr>
          <w:p w14:paraId="6075BD2F" w14:textId="45025DE5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1FE7AE2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6102413" w14:textId="754DD72A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04449897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69E885C" w14:textId="4397ABE4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1AE21168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1" w:type="dxa"/>
            <w:vAlign w:val="bottom"/>
          </w:tcPr>
          <w:p w14:paraId="6DC29068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39" w:type="dxa"/>
            <w:vAlign w:val="bottom"/>
          </w:tcPr>
          <w:p w14:paraId="5C2AC683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700E7C9C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vAlign w:val="bottom"/>
          </w:tcPr>
          <w:p w14:paraId="76CF5186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A776E67" w14:textId="68C02FA2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313C76" w:rsidRPr="00AA0CBE" w14:paraId="24C37211" w14:textId="77777777" w:rsidTr="008F7F56">
        <w:trPr>
          <w:tblHeader/>
        </w:trPr>
        <w:tc>
          <w:tcPr>
            <w:tcW w:w="2455" w:type="dxa"/>
            <w:vAlign w:val="bottom"/>
          </w:tcPr>
          <w:p w14:paraId="1AAAB59F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4" w:type="dxa"/>
            <w:gridSpan w:val="3"/>
            <w:vAlign w:val="bottom"/>
          </w:tcPr>
          <w:p w14:paraId="22064A30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36" w:type="dxa"/>
            <w:vAlign w:val="bottom"/>
          </w:tcPr>
          <w:p w14:paraId="6658DA78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75" w:type="dxa"/>
            <w:gridSpan w:val="7"/>
            <w:vAlign w:val="bottom"/>
          </w:tcPr>
          <w:p w14:paraId="79C20EEC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313C76" w:rsidRPr="00AA0CBE" w14:paraId="046763ED" w14:textId="77777777" w:rsidTr="008F7F56">
        <w:trPr>
          <w:tblHeader/>
        </w:trPr>
        <w:tc>
          <w:tcPr>
            <w:tcW w:w="2455" w:type="dxa"/>
            <w:vAlign w:val="bottom"/>
          </w:tcPr>
          <w:p w14:paraId="78FBB33D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4" w:type="dxa"/>
            <w:gridSpan w:val="3"/>
            <w:vAlign w:val="bottom"/>
          </w:tcPr>
          <w:p w14:paraId="6B182CC9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97AFE27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75" w:type="dxa"/>
            <w:gridSpan w:val="7"/>
            <w:vAlign w:val="bottom"/>
          </w:tcPr>
          <w:p w14:paraId="1E74DDA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313C76" w:rsidRPr="00AA0CBE" w14:paraId="49BECB99" w14:textId="77777777" w:rsidTr="008F7F56">
        <w:tc>
          <w:tcPr>
            <w:tcW w:w="2455" w:type="dxa"/>
          </w:tcPr>
          <w:p w14:paraId="0D7126EF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944" w:type="dxa"/>
          </w:tcPr>
          <w:p w14:paraId="48EF5C44" w14:textId="63929B43" w:rsidR="00D95B6A" w:rsidRPr="00AA0CBE" w:rsidRDefault="009C5035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36" w:type="dxa"/>
          </w:tcPr>
          <w:p w14:paraId="21B3747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C8707C9" w14:textId="0D5E53D7" w:rsidR="00D95B6A" w:rsidRPr="00AA0CBE" w:rsidRDefault="00842743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6.98</w:t>
            </w:r>
          </w:p>
        </w:tc>
        <w:tc>
          <w:tcPr>
            <w:tcW w:w="236" w:type="dxa"/>
          </w:tcPr>
          <w:p w14:paraId="6342AA1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F835EB7" w14:textId="35FB20F4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36" w:type="dxa"/>
          </w:tcPr>
          <w:p w14:paraId="3DD554B8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</w:tcPr>
          <w:p w14:paraId="3C1FE033" w14:textId="76C311FB" w:rsidR="00D95B6A" w:rsidRPr="00AA0CBE" w:rsidRDefault="00842743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DE8D7B3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</w:tcPr>
          <w:p w14:paraId="58A7B954" w14:textId="3495B0D6" w:rsidR="00D95B6A" w:rsidRPr="00AA0CBE" w:rsidRDefault="00842743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7DBA69" w14:textId="1CE7D586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3652164" w14:textId="6B563809" w:rsidR="00D95B6A" w:rsidRPr="00AA0CBE" w:rsidRDefault="00B6177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</w:tr>
      <w:tr w:rsidR="00313C76" w:rsidRPr="00AA0CBE" w14:paraId="315C87FA" w14:textId="77777777" w:rsidTr="008F7F56">
        <w:tc>
          <w:tcPr>
            <w:tcW w:w="2455" w:type="dxa"/>
          </w:tcPr>
          <w:p w14:paraId="3795975B" w14:textId="77777777" w:rsidR="00D95B6A" w:rsidRPr="00AA0CBE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944" w:type="dxa"/>
          </w:tcPr>
          <w:p w14:paraId="00DC51AF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F364EF7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</w:tcPr>
          <w:p w14:paraId="0180098A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7FAADC4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6E903FE" w14:textId="7E2BFCFD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36" w:type="dxa"/>
          </w:tcPr>
          <w:p w14:paraId="444B156B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</w:tcPr>
          <w:p w14:paraId="0F81842A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76B7EE03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</w:tcPr>
          <w:p w14:paraId="0932D01F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66DF7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E96FC5E" w14:textId="6782760C" w:rsidR="00D95B6A" w:rsidRPr="00AA0CBE" w:rsidRDefault="00B6177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</w:tr>
      <w:tr w:rsidR="00313C76" w:rsidRPr="00AA0CBE" w14:paraId="31278FF9" w14:textId="77777777" w:rsidTr="008F7F56">
        <w:tc>
          <w:tcPr>
            <w:tcW w:w="2455" w:type="dxa"/>
          </w:tcPr>
          <w:p w14:paraId="45D955F7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allowance for </w:t>
            </w:r>
          </w:p>
        </w:tc>
        <w:tc>
          <w:tcPr>
            <w:tcW w:w="944" w:type="dxa"/>
          </w:tcPr>
          <w:p w14:paraId="3DC3BDE5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958D9E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</w:tcPr>
          <w:p w14:paraId="00AB3E7F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48932A0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5E680F9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92A4B79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</w:tcPr>
          <w:p w14:paraId="469E4F54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42561259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</w:tcPr>
          <w:p w14:paraId="7B0AA916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3059924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68D0E67F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13C76" w:rsidRPr="00AA0CBE" w14:paraId="23F45184" w14:textId="77777777" w:rsidTr="008F7F56">
        <w:tc>
          <w:tcPr>
            <w:tcW w:w="2455" w:type="dxa"/>
          </w:tcPr>
          <w:p w14:paraId="55CB0445" w14:textId="7B59AFE4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        expected</w:t>
            </w:r>
          </w:p>
        </w:tc>
        <w:tc>
          <w:tcPr>
            <w:tcW w:w="944" w:type="dxa"/>
          </w:tcPr>
          <w:p w14:paraId="686FA979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EC58211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</w:tcPr>
          <w:p w14:paraId="1A1B8A5D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D97D080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3426999D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7DFF114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</w:tcPr>
          <w:p w14:paraId="75306C5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5DB880BF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</w:tcPr>
          <w:p w14:paraId="0A2FFC14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DE632D3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3338C542" w14:textId="77777777" w:rsidR="00D95B6A" w:rsidRPr="00AA0CBE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13C76" w:rsidRPr="00AA0CBE" w14:paraId="6E3B253A" w14:textId="77777777" w:rsidTr="008F7F56">
        <w:trPr>
          <w:trHeight w:val="299"/>
        </w:trPr>
        <w:tc>
          <w:tcPr>
            <w:tcW w:w="2455" w:type="dxa"/>
          </w:tcPr>
          <w:p w14:paraId="5DDCB9F4" w14:textId="7777777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944" w:type="dxa"/>
          </w:tcPr>
          <w:p w14:paraId="6EE7F4F0" w14:textId="5A99EB1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ACA009" w14:textId="7777777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084550F" w14:textId="7777777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BFE77C" w14:textId="7777777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0203B04" w14:textId="6C217803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F84E06A" w14:textId="70CDF738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dxa"/>
          </w:tcPr>
          <w:p w14:paraId="27A24C27" w14:textId="7777777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dxa"/>
          </w:tcPr>
          <w:p w14:paraId="18504192" w14:textId="7777777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</w:tcPr>
          <w:p w14:paraId="59F049DE" w14:textId="7777777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4E9C97" w14:textId="77777777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CDA4FFB" w14:textId="104DEEE3" w:rsidR="00313C76" w:rsidRPr="00AA0CBE" w:rsidRDefault="00313C76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3C76" w:rsidRPr="00AA0CBE" w14:paraId="0722641E" w14:textId="77777777" w:rsidTr="008F7F56">
        <w:tc>
          <w:tcPr>
            <w:tcW w:w="2455" w:type="dxa"/>
          </w:tcPr>
          <w:p w14:paraId="6E100220" w14:textId="77777777" w:rsidR="009C5035" w:rsidRPr="00AA0CBE" w:rsidRDefault="009C5035" w:rsidP="009C50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944" w:type="dxa"/>
          </w:tcPr>
          <w:p w14:paraId="772E80BB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E0D708E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</w:tcPr>
          <w:p w14:paraId="74A3E3B4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E6374B7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88161ED" w14:textId="19682248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36" w:type="dxa"/>
          </w:tcPr>
          <w:p w14:paraId="7696ABF1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1" w:type="dxa"/>
          </w:tcPr>
          <w:p w14:paraId="0D4F3D81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33F74891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</w:tcPr>
          <w:p w14:paraId="30A7C030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E84BF4A" w14:textId="77777777" w:rsidR="009C5035" w:rsidRPr="00AA0CBE" w:rsidRDefault="009C5035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5AB4928" w14:textId="4BCF3FB6" w:rsidR="009C5035" w:rsidRPr="00AA0CBE" w:rsidRDefault="00B6177A" w:rsidP="009C5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</w:tr>
    </w:tbl>
    <w:p w14:paraId="7C1A6214" w14:textId="77777777" w:rsidR="00C26873" w:rsidRDefault="00C26873">
      <w:bookmarkStart w:id="0" w:name="_Hlk127656206"/>
      <w:r>
        <w:br w:type="page"/>
      </w:r>
    </w:p>
    <w:bookmarkEnd w:id="0"/>
    <w:tbl>
      <w:tblPr>
        <w:tblStyle w:val="TableGrid"/>
        <w:tblW w:w="917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990"/>
        <w:gridCol w:w="267"/>
        <w:gridCol w:w="990"/>
        <w:gridCol w:w="270"/>
        <w:gridCol w:w="873"/>
        <w:gridCol w:w="296"/>
        <w:gridCol w:w="901"/>
        <w:gridCol w:w="270"/>
        <w:gridCol w:w="1080"/>
      </w:tblGrid>
      <w:tr w:rsidR="007E7262" w:rsidRPr="00180F47" w14:paraId="5CE856C1" w14:textId="77777777" w:rsidTr="00AF108C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1363AD46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1FB136B" w14:textId="285A3C62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67" w:type="dxa"/>
            <w:vAlign w:val="bottom"/>
          </w:tcPr>
          <w:p w14:paraId="4824EA87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B462438" w14:textId="0FD7BE17" w:rsidR="007E7262" w:rsidRPr="009C3760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D95B6A" w:rsidRPr="00180F47" w14:paraId="123B727D" w14:textId="77777777" w:rsidTr="00610D81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0BEA2D81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31E05AE5" w14:textId="77777777" w:rsidR="00D95B6A" w:rsidRPr="00180F47" w:rsidRDefault="00D95B6A" w:rsidP="00D95B6A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t 31</w:t>
            </w:r>
          </w:p>
        </w:tc>
        <w:tc>
          <w:tcPr>
            <w:tcW w:w="270" w:type="dxa"/>
          </w:tcPr>
          <w:p w14:paraId="070BE367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1FA295" w14:textId="7197C183" w:rsidR="00D95B6A" w:rsidRPr="00180F47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1</w:t>
            </w:r>
          </w:p>
        </w:tc>
        <w:tc>
          <w:tcPr>
            <w:tcW w:w="267" w:type="dxa"/>
            <w:vAlign w:val="bottom"/>
          </w:tcPr>
          <w:p w14:paraId="4EAD28DC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56E24" w14:textId="77777777" w:rsidR="00D95B6A" w:rsidRPr="00180F47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At 31 </w:t>
            </w:r>
          </w:p>
        </w:tc>
        <w:tc>
          <w:tcPr>
            <w:tcW w:w="270" w:type="dxa"/>
            <w:vAlign w:val="bottom"/>
          </w:tcPr>
          <w:p w14:paraId="3F5F3C56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439A803D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vAlign w:val="bottom"/>
          </w:tcPr>
          <w:p w14:paraId="19368B90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C94E043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66C5915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A2664E" w14:textId="0323FED2" w:rsidR="00D95B6A" w:rsidRPr="00180F47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1</w:t>
            </w:r>
          </w:p>
        </w:tc>
      </w:tr>
      <w:tr w:rsidR="00D95B6A" w:rsidRPr="00180F47" w14:paraId="4F889AC4" w14:textId="77777777" w:rsidTr="00AF108C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0DA3E913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13233" w14:textId="77777777" w:rsidR="00D95B6A" w:rsidRPr="00E76F6A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</w:tcPr>
          <w:p w14:paraId="4E5FC67D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4E7BD5" w14:textId="7CF40C16" w:rsidR="00D95B6A" w:rsidRPr="00213C9B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/>
                <w:spacing w:val="-2"/>
                <w:sz w:val="22"/>
                <w:szCs w:val="25"/>
              </w:rPr>
            </w:pP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March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F16CBA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4E6F2" w14:textId="77777777" w:rsidR="00D95B6A" w:rsidRPr="00E76F6A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7CC7C8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A08EC7E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3657764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6A1F418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E2279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1D4910" w14:textId="163A888B" w:rsidR="00D95B6A" w:rsidRPr="00E76F6A" w:rsidRDefault="00D95B6A" w:rsidP="00D95B6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March</w:t>
            </w:r>
          </w:p>
        </w:tc>
      </w:tr>
      <w:tr w:rsidR="00D95B6A" w:rsidRPr="00180F47" w14:paraId="49A25224" w14:textId="77777777" w:rsidTr="00610D81">
        <w:trPr>
          <w:tblHeader/>
          <w:jc w:val="right"/>
        </w:trPr>
        <w:tc>
          <w:tcPr>
            <w:tcW w:w="1890" w:type="dxa"/>
            <w:shd w:val="clear" w:color="auto" w:fill="auto"/>
            <w:vAlign w:val="bottom"/>
          </w:tcPr>
          <w:p w14:paraId="46A634A2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hort-term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 to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3E061D" w14:textId="086926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37D6983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45C4D8" w14:textId="0763F9ED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9D6EDA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29FF9" w14:textId="0C0F7EC2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FFA2F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71DB81D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A2CFE9C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B308ADB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BA16A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7C3FA4" w14:textId="11FDBE2F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95B6A" w:rsidRPr="00180F47" w14:paraId="109BDEC9" w14:textId="77777777" w:rsidTr="00AF108C">
        <w:trPr>
          <w:tblHeader/>
          <w:jc w:val="right"/>
        </w:trPr>
        <w:tc>
          <w:tcPr>
            <w:tcW w:w="1890" w:type="dxa"/>
            <w:vAlign w:val="bottom"/>
          </w:tcPr>
          <w:p w14:paraId="73360791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ACD335E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389A5B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6F865C9D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95B6A" w:rsidRPr="00921E01" w14:paraId="6D0745C1" w14:textId="77777777" w:rsidTr="00AF108C">
        <w:trPr>
          <w:tblHeader/>
          <w:jc w:val="right"/>
        </w:trPr>
        <w:tc>
          <w:tcPr>
            <w:tcW w:w="1890" w:type="dxa"/>
            <w:vAlign w:val="bottom"/>
          </w:tcPr>
          <w:p w14:paraId="46BE804A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54C645D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EB2F038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21B6632C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D95B6A" w:rsidRPr="00180F47" w14:paraId="3E345D10" w14:textId="77777777" w:rsidTr="00AF108C">
        <w:trPr>
          <w:jc w:val="right"/>
        </w:trPr>
        <w:tc>
          <w:tcPr>
            <w:tcW w:w="1890" w:type="dxa"/>
          </w:tcPr>
          <w:p w14:paraId="4B0BF4D9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C3760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080" w:type="dxa"/>
            <w:shd w:val="clear" w:color="auto" w:fill="auto"/>
          </w:tcPr>
          <w:p w14:paraId="24BD0CDD" w14:textId="43C40B53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03A34092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F0E30D" w14:textId="2F14A8E9" w:rsidR="00D95B6A" w:rsidRPr="00E76F6A" w:rsidRDefault="0047578F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67" w:type="dxa"/>
            <w:shd w:val="clear" w:color="auto" w:fill="auto"/>
          </w:tcPr>
          <w:p w14:paraId="3C434489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A91B4D" w14:textId="1DE28205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1894984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AD62033" w14:textId="78B2D6A8" w:rsidR="00D95B6A" w:rsidRPr="00E76F6A" w:rsidRDefault="0047578F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739E16CC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12DD7AE3" w14:textId="7FE1E28A" w:rsidR="00D95B6A" w:rsidRPr="00E76F6A" w:rsidRDefault="0047578F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003CC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5E7ED4" w14:textId="4F8085C2" w:rsidR="00D95B6A" w:rsidRPr="00E76F6A" w:rsidRDefault="00DB1FEE" w:rsidP="0077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</w:tr>
      <w:tr w:rsidR="00D95B6A" w:rsidRPr="00180F47" w14:paraId="45D4E640" w14:textId="77777777" w:rsidTr="00AF108C">
        <w:trPr>
          <w:jc w:val="right"/>
        </w:trPr>
        <w:tc>
          <w:tcPr>
            <w:tcW w:w="1890" w:type="dxa"/>
          </w:tcPr>
          <w:p w14:paraId="79E304AD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1080" w:type="dxa"/>
            <w:shd w:val="clear" w:color="auto" w:fill="auto"/>
          </w:tcPr>
          <w:p w14:paraId="15376732" w14:textId="52F33788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14:paraId="097EB6DE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D3A23FC" w14:textId="7934C692" w:rsidR="00D95B6A" w:rsidRPr="00E76F6A" w:rsidRDefault="0047578F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6.98</w:t>
            </w:r>
          </w:p>
        </w:tc>
        <w:tc>
          <w:tcPr>
            <w:tcW w:w="267" w:type="dxa"/>
            <w:shd w:val="clear" w:color="auto" w:fill="auto"/>
          </w:tcPr>
          <w:p w14:paraId="1A836360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8811C6" w14:textId="15A2BB4F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  <w:shd w:val="clear" w:color="auto" w:fill="auto"/>
          </w:tcPr>
          <w:p w14:paraId="281E9FBD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9E2E216" w14:textId="3EC06F9D" w:rsidR="00D95B6A" w:rsidRPr="00E76F6A" w:rsidRDefault="0047578F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50084A52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69180DF1" w14:textId="17BCBD8C" w:rsidR="00D95B6A" w:rsidRPr="00E76F6A" w:rsidRDefault="0047578F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BD4CE" w14:textId="77777777" w:rsidR="00D95B6A" w:rsidRPr="00E76F6A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7FBF26" w14:textId="6B7E4754" w:rsidR="00D95B6A" w:rsidRPr="00E76F6A" w:rsidRDefault="00DB1FEE" w:rsidP="0077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</w:tr>
      <w:tr w:rsidR="00D95B6A" w:rsidRPr="00180F47" w14:paraId="374AD886" w14:textId="77777777" w:rsidTr="00AF108C">
        <w:trPr>
          <w:jc w:val="right"/>
        </w:trPr>
        <w:tc>
          <w:tcPr>
            <w:tcW w:w="1890" w:type="dxa"/>
          </w:tcPr>
          <w:p w14:paraId="1392101A" w14:textId="77777777" w:rsidR="00D95B6A" w:rsidRPr="00180F47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C616A8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</w:tcPr>
          <w:p w14:paraId="658069AB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A62B61E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14D15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4F26CA3D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95510" w14:textId="1EF86FBD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32B1048E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C0888D6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7E765DFE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1E00DAD4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ACBE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AB190" w14:textId="64241BCD" w:rsidR="00D95B6A" w:rsidRPr="00180F47" w:rsidRDefault="00DB1FEE" w:rsidP="0077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</w:tr>
      <w:tr w:rsidR="00D95B6A" w:rsidRPr="00180F47" w14:paraId="2DA108E3" w14:textId="77777777" w:rsidTr="00AF108C">
        <w:trPr>
          <w:jc w:val="right"/>
        </w:trPr>
        <w:tc>
          <w:tcPr>
            <w:tcW w:w="1890" w:type="dxa"/>
          </w:tcPr>
          <w:p w14:paraId="4D616625" w14:textId="77777777" w:rsidR="00D95B6A" w:rsidRPr="00C616A8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467D13">
              <w:rPr>
                <w:rFonts w:cs="Times New Roman"/>
                <w:i/>
                <w:iCs/>
              </w:rPr>
              <w:t xml:space="preserve">Less </w:t>
            </w:r>
            <w:r w:rsidRPr="00467D13">
              <w:rPr>
                <w:rFonts w:cs="Times New Roman"/>
              </w:rPr>
              <w:t xml:space="preserve">allowance for </w:t>
            </w:r>
          </w:p>
        </w:tc>
        <w:tc>
          <w:tcPr>
            <w:tcW w:w="1080" w:type="dxa"/>
          </w:tcPr>
          <w:p w14:paraId="2C986EA3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92AD8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C4D9330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67144F82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13B1B7A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399C45B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5D0E90E7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12D9D074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491EA025" w14:textId="422852EC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F29983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F809EA" w14:textId="77777777" w:rsidR="00D95B6A" w:rsidRDefault="00D95B6A" w:rsidP="0077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95B6A" w:rsidRPr="00180F47" w14:paraId="621DF0DE" w14:textId="77777777" w:rsidTr="00AF108C">
        <w:trPr>
          <w:jc w:val="right"/>
        </w:trPr>
        <w:tc>
          <w:tcPr>
            <w:tcW w:w="1890" w:type="dxa"/>
          </w:tcPr>
          <w:p w14:paraId="15DEACC2" w14:textId="49E5BCFC" w:rsidR="00D95B6A" w:rsidRPr="00C616A8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 xml:space="preserve">           expected</w:t>
            </w:r>
          </w:p>
        </w:tc>
        <w:tc>
          <w:tcPr>
            <w:tcW w:w="1080" w:type="dxa"/>
          </w:tcPr>
          <w:p w14:paraId="1A963C1C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CC967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41735FC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097EB58E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D07B41E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95D132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D872D08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15D7326C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7BB61AA5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4291BBD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19D570" w14:textId="77777777" w:rsidR="00D95B6A" w:rsidRDefault="00D95B6A" w:rsidP="0077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95B6A" w:rsidRPr="00180F47" w14:paraId="5909FB28" w14:textId="77777777" w:rsidTr="00AF108C">
        <w:trPr>
          <w:trHeight w:val="263"/>
          <w:jc w:val="right"/>
        </w:trPr>
        <w:tc>
          <w:tcPr>
            <w:tcW w:w="2970" w:type="dxa"/>
            <w:gridSpan w:val="2"/>
          </w:tcPr>
          <w:p w14:paraId="31AE63EB" w14:textId="5CD695D2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270" w:type="dxa"/>
          </w:tcPr>
          <w:p w14:paraId="0A3BFE19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8FC2C0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382F0609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74947" w14:textId="58211808" w:rsidR="00D95B6A" w:rsidRPr="00E52AF0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9329F8" w14:textId="50B8BA0C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09BDEEA2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96" w:type="dxa"/>
          </w:tcPr>
          <w:p w14:paraId="567860AB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3215337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24FAE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3792DC" w14:textId="7786A602" w:rsidR="00D95B6A" w:rsidRPr="00180F47" w:rsidRDefault="0047578F" w:rsidP="0077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95B6A" w:rsidRPr="00180F47" w14:paraId="22103A5A" w14:textId="77777777" w:rsidTr="00AF108C">
        <w:trPr>
          <w:jc w:val="right"/>
        </w:trPr>
        <w:tc>
          <w:tcPr>
            <w:tcW w:w="1890" w:type="dxa"/>
          </w:tcPr>
          <w:p w14:paraId="6EF50379" w14:textId="77777777" w:rsidR="00D95B6A" w:rsidRPr="00180F47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467D13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080" w:type="dxa"/>
          </w:tcPr>
          <w:p w14:paraId="48931FE9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3BF74C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B0DA7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5397A0D9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029539" w14:textId="1B4CCBFC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2D23973B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96D7F16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08B141DE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13389115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228547" w14:textId="77777777" w:rsidR="00D95B6A" w:rsidRPr="00180F47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5FECE7" w14:textId="3D82E5AF" w:rsidR="00D95B6A" w:rsidRPr="00180F47" w:rsidRDefault="00DB1FEE" w:rsidP="00776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1F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</w:tr>
    </w:tbl>
    <w:p w14:paraId="65170AA6" w14:textId="3189A843" w:rsidR="0025509A" w:rsidRPr="006C0776" w:rsidRDefault="0025509A" w:rsidP="006C0776">
      <w:pPr>
        <w:pStyle w:val="acctfourfigures"/>
        <w:tabs>
          <w:tab w:val="clear" w:pos="765"/>
        </w:tabs>
        <w:spacing w:line="240" w:lineRule="auto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260"/>
        <w:gridCol w:w="270"/>
        <w:gridCol w:w="1170"/>
        <w:gridCol w:w="270"/>
        <w:gridCol w:w="1260"/>
      </w:tblGrid>
      <w:tr w:rsidR="0025509A" w14:paraId="1D494C1C" w14:textId="77777777" w:rsidTr="00592F23">
        <w:trPr>
          <w:trHeight w:val="80"/>
        </w:trPr>
        <w:tc>
          <w:tcPr>
            <w:tcW w:w="3510" w:type="dxa"/>
          </w:tcPr>
          <w:p w14:paraId="373F680A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6870A3F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5A0D8B8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6A6EFC6" w14:textId="77777777" w:rsidR="0025509A" w:rsidRPr="000F3207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14:paraId="66D7A458" w14:textId="77777777" w:rsidTr="00592F23">
        <w:trPr>
          <w:trHeight w:val="80"/>
        </w:trPr>
        <w:tc>
          <w:tcPr>
            <w:tcW w:w="3510" w:type="dxa"/>
          </w:tcPr>
          <w:p w14:paraId="1FF98519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2B6FF3">
              <w:rPr>
                <w:rFonts w:cs="Times New Roman"/>
                <w:b/>
                <w:bCs/>
                <w:i/>
                <w:iCs/>
              </w:rPr>
              <w:t xml:space="preserve">Other </w:t>
            </w:r>
            <w:r>
              <w:rPr>
                <w:rFonts w:cs="Times New Roman"/>
                <w:b/>
                <w:bCs/>
                <w:i/>
                <w:iCs/>
              </w:rPr>
              <w:t>current pay</w:t>
            </w:r>
            <w:r w:rsidRPr="002B6FF3">
              <w:rPr>
                <w:rFonts w:cs="Times New Roman"/>
                <w:b/>
                <w:bCs/>
                <w:i/>
                <w:iCs/>
              </w:rPr>
              <w:t>ables</w:t>
            </w:r>
          </w:p>
        </w:tc>
        <w:tc>
          <w:tcPr>
            <w:tcW w:w="2700" w:type="dxa"/>
            <w:gridSpan w:val="3"/>
          </w:tcPr>
          <w:p w14:paraId="4273C907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EF3ED2D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EDEDD2C" w14:textId="77777777" w:rsidR="0025509A" w:rsidRPr="003363BF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D95B6A" w14:paraId="1236D71C" w14:textId="77777777" w:rsidTr="00592F23">
        <w:trPr>
          <w:trHeight w:val="80"/>
        </w:trPr>
        <w:tc>
          <w:tcPr>
            <w:tcW w:w="3510" w:type="dxa"/>
          </w:tcPr>
          <w:p w14:paraId="79C8A91E" w14:textId="77777777" w:rsidR="00D95B6A" w:rsidRPr="00643B39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170" w:type="dxa"/>
          </w:tcPr>
          <w:p w14:paraId="220CEC58" w14:textId="00723529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64D3BCF7" w14:textId="77777777" w:rsidR="00D95B6A" w:rsidRPr="000A529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A053722" w14:textId="74B24917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2520E04E" w14:textId="77777777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49D8B7" w14:textId="748B31FA" w:rsidR="00D95B6A" w:rsidRPr="00482DF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20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210BD028" w14:textId="77777777" w:rsidR="00D95B6A" w:rsidRPr="000A529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3D42C1" w14:textId="4D3E6F08" w:rsidR="00D95B6A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D95B6A" w14:paraId="679CBDB7" w14:textId="77777777" w:rsidTr="00592F23">
        <w:trPr>
          <w:trHeight w:val="80"/>
        </w:trPr>
        <w:tc>
          <w:tcPr>
            <w:tcW w:w="3510" w:type="dxa"/>
          </w:tcPr>
          <w:p w14:paraId="5CE6FD59" w14:textId="77777777" w:rsidR="00D95B6A" w:rsidRPr="00643B39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170" w:type="dxa"/>
          </w:tcPr>
          <w:p w14:paraId="249237AB" w14:textId="74BBAD11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270" w:type="dxa"/>
          </w:tcPr>
          <w:p w14:paraId="186E6A06" w14:textId="77777777" w:rsidR="00D95B6A" w:rsidRPr="000A529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E625EB" w14:textId="0724516C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3E499BFC" w14:textId="77777777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8F1F6CD" w14:textId="129124BF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270" w:type="dxa"/>
          </w:tcPr>
          <w:p w14:paraId="6595F1A9" w14:textId="77777777" w:rsidR="00D95B6A" w:rsidRPr="000A529C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464BC68" w14:textId="3205C80C" w:rsidR="00D95B6A" w:rsidRPr="000A529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</w:tr>
      <w:tr w:rsidR="00D95B6A" w14:paraId="4336E363" w14:textId="77777777" w:rsidTr="00592F23">
        <w:trPr>
          <w:trHeight w:val="80"/>
        </w:trPr>
        <w:tc>
          <w:tcPr>
            <w:tcW w:w="3510" w:type="dxa"/>
          </w:tcPr>
          <w:p w14:paraId="032710D1" w14:textId="77777777" w:rsidR="00D95B6A" w:rsidRPr="00C46E2B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5670" w:type="dxa"/>
            <w:gridSpan w:val="7"/>
          </w:tcPr>
          <w:p w14:paraId="0CBCD4A8" w14:textId="77777777" w:rsidR="00D95B6A" w:rsidRPr="00D675DD" w:rsidRDefault="00D95B6A" w:rsidP="00D9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95B6A" w:rsidRPr="00921E01" w14:paraId="51A7EA9F" w14:textId="77777777" w:rsidTr="00592F23">
        <w:trPr>
          <w:trHeight w:val="80"/>
        </w:trPr>
        <w:tc>
          <w:tcPr>
            <w:tcW w:w="3510" w:type="dxa"/>
          </w:tcPr>
          <w:p w14:paraId="2BBE19D5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F1D8DF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719AA57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2EA8C8D0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C2C9B1F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47B9A4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A9D06D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ADA536" w14:textId="77777777" w:rsidR="00D95B6A" w:rsidRPr="006C0776" w:rsidRDefault="00D95B6A" w:rsidP="00D95B6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D95B6A" w14:paraId="1FEA6FA0" w14:textId="77777777" w:rsidTr="00592F23">
        <w:trPr>
          <w:trHeight w:val="80"/>
        </w:trPr>
        <w:tc>
          <w:tcPr>
            <w:tcW w:w="3510" w:type="dxa"/>
          </w:tcPr>
          <w:p w14:paraId="31E0C615" w14:textId="77777777" w:rsidR="00D95B6A" w:rsidRPr="00C17981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Joint venture</w:t>
            </w:r>
          </w:p>
        </w:tc>
        <w:tc>
          <w:tcPr>
            <w:tcW w:w="1170" w:type="dxa"/>
          </w:tcPr>
          <w:p w14:paraId="171BD1D2" w14:textId="552DE14C" w:rsidR="00D95B6A" w:rsidRPr="00494BCF" w:rsidRDefault="00575B07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 w:rsidRPr="002727F1">
              <w:t>425</w:t>
            </w:r>
          </w:p>
        </w:tc>
        <w:tc>
          <w:tcPr>
            <w:tcW w:w="270" w:type="dxa"/>
          </w:tcPr>
          <w:p w14:paraId="214D35FD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A1CF671" w14:textId="1F2C3245" w:rsidR="00D95B6A" w:rsidRPr="00494BCF" w:rsidRDefault="00D95B6A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CF5417">
              <w:rPr>
                <w:szCs w:val="28"/>
              </w:rPr>
              <w:t>636</w:t>
            </w:r>
          </w:p>
        </w:tc>
        <w:tc>
          <w:tcPr>
            <w:tcW w:w="270" w:type="dxa"/>
          </w:tcPr>
          <w:p w14:paraId="34270420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7D60682" w14:textId="617BC061" w:rsidR="00D95B6A" w:rsidRPr="00D675DD" w:rsidRDefault="00575B07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cs/>
              </w:rPr>
            </w:pPr>
            <w:r w:rsidRPr="00946AA2">
              <w:t>425</w:t>
            </w:r>
          </w:p>
        </w:tc>
        <w:tc>
          <w:tcPr>
            <w:tcW w:w="270" w:type="dxa"/>
          </w:tcPr>
          <w:p w14:paraId="48C47C9F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EDBFF8" w14:textId="435C1634" w:rsidR="00D95B6A" w:rsidRPr="00494BCF" w:rsidRDefault="00D95B6A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8"/>
              <w:rPr>
                <w:szCs w:val="28"/>
              </w:rPr>
            </w:pPr>
            <w:r w:rsidRPr="00CF5417">
              <w:rPr>
                <w:rFonts w:cs="Times New Roman"/>
              </w:rPr>
              <w:t>636</w:t>
            </w:r>
          </w:p>
        </w:tc>
      </w:tr>
      <w:tr w:rsidR="00D95B6A" w14:paraId="5E729A54" w14:textId="77777777" w:rsidTr="00592F23">
        <w:trPr>
          <w:trHeight w:val="80"/>
        </w:trPr>
        <w:tc>
          <w:tcPr>
            <w:tcW w:w="3510" w:type="dxa"/>
          </w:tcPr>
          <w:p w14:paraId="7FC9217E" w14:textId="77777777" w:rsidR="00D95B6A" w:rsidRPr="00C17981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65F78">
              <w:t>Key management personnel</w:t>
            </w:r>
          </w:p>
        </w:tc>
        <w:tc>
          <w:tcPr>
            <w:tcW w:w="1170" w:type="dxa"/>
          </w:tcPr>
          <w:p w14:paraId="6216CCD7" w14:textId="5C2911AD" w:rsidR="00D95B6A" w:rsidRPr="00494BCF" w:rsidRDefault="00575B07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 w:rsidRPr="002727F1">
              <w:t>1,515</w:t>
            </w:r>
          </w:p>
        </w:tc>
        <w:tc>
          <w:tcPr>
            <w:tcW w:w="270" w:type="dxa"/>
          </w:tcPr>
          <w:p w14:paraId="1FBD4DDE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C60F77E" w14:textId="7D9144B9" w:rsidR="00D95B6A" w:rsidRPr="00494BCF" w:rsidRDefault="00D95B6A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CF5417">
              <w:rPr>
                <w:szCs w:val="28"/>
              </w:rPr>
              <w:t>11,490</w:t>
            </w:r>
          </w:p>
        </w:tc>
        <w:tc>
          <w:tcPr>
            <w:tcW w:w="270" w:type="dxa"/>
          </w:tcPr>
          <w:p w14:paraId="6F037F4D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437A7B4" w14:textId="6390367B" w:rsidR="00D95B6A" w:rsidRPr="00D675DD" w:rsidRDefault="00575B07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46AA2">
              <w:t>1,515</w:t>
            </w:r>
          </w:p>
        </w:tc>
        <w:tc>
          <w:tcPr>
            <w:tcW w:w="270" w:type="dxa"/>
          </w:tcPr>
          <w:p w14:paraId="1629929D" w14:textId="77777777" w:rsidR="00D95B6A" w:rsidRPr="00D675DD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3EA4C01" w14:textId="3ECCA979" w:rsidR="00D95B6A" w:rsidRPr="00494BCF" w:rsidRDefault="00D95B6A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8"/>
              <w:rPr>
                <w:szCs w:val="28"/>
              </w:rPr>
            </w:pPr>
            <w:r w:rsidRPr="00CF5417">
              <w:rPr>
                <w:rFonts w:cs="Times New Roman"/>
              </w:rPr>
              <w:t>11,490</w:t>
            </w:r>
          </w:p>
        </w:tc>
      </w:tr>
      <w:tr w:rsidR="00D95B6A" w14:paraId="4998822E" w14:textId="77777777" w:rsidTr="00592F23">
        <w:trPr>
          <w:trHeight w:val="80"/>
        </w:trPr>
        <w:tc>
          <w:tcPr>
            <w:tcW w:w="3510" w:type="dxa"/>
          </w:tcPr>
          <w:p w14:paraId="6D976BCB" w14:textId="77777777" w:rsidR="00D95B6A" w:rsidRPr="00C46E2B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0F3E6F" w14:textId="2E97F75C" w:rsidR="00D95B6A" w:rsidRPr="00494BCF" w:rsidRDefault="00575B07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 w:rsidRPr="00575B07">
              <w:rPr>
                <w:b/>
                <w:bCs/>
              </w:rPr>
              <w:t>1,940</w:t>
            </w:r>
          </w:p>
        </w:tc>
        <w:tc>
          <w:tcPr>
            <w:tcW w:w="270" w:type="dxa"/>
          </w:tcPr>
          <w:p w14:paraId="14DB138D" w14:textId="77777777" w:rsidR="00D95B6A" w:rsidRPr="009266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89B8ED" w14:textId="49066E3C" w:rsidR="00D95B6A" w:rsidRPr="00494BCF" w:rsidRDefault="00D95B6A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CF5417">
              <w:rPr>
                <w:b/>
                <w:bCs/>
                <w:szCs w:val="28"/>
              </w:rPr>
              <w:t>12,126</w:t>
            </w:r>
          </w:p>
        </w:tc>
        <w:tc>
          <w:tcPr>
            <w:tcW w:w="270" w:type="dxa"/>
          </w:tcPr>
          <w:p w14:paraId="4588387C" w14:textId="77777777" w:rsidR="00D95B6A" w:rsidRPr="009266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EBC577" w14:textId="2E870672" w:rsidR="00D95B6A" w:rsidRPr="00494BCF" w:rsidRDefault="00575B07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575B07">
              <w:rPr>
                <w:b/>
                <w:bCs/>
              </w:rPr>
              <w:t>1,940</w:t>
            </w:r>
          </w:p>
        </w:tc>
        <w:tc>
          <w:tcPr>
            <w:tcW w:w="270" w:type="dxa"/>
          </w:tcPr>
          <w:p w14:paraId="11032699" w14:textId="77777777" w:rsidR="00D95B6A" w:rsidRPr="0092661C" w:rsidRDefault="00D95B6A" w:rsidP="00D95B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EC702F" w14:textId="4C8E65F7" w:rsidR="00D95B6A" w:rsidRPr="00494BCF" w:rsidRDefault="00D95B6A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CF5417">
              <w:rPr>
                <w:rFonts w:cs="Times New Roman"/>
                <w:b/>
                <w:bCs/>
              </w:rPr>
              <w:t>12,126</w:t>
            </w:r>
          </w:p>
        </w:tc>
      </w:tr>
    </w:tbl>
    <w:p w14:paraId="056ECDC1" w14:textId="0566EDBC" w:rsidR="0050584D" w:rsidRPr="006C0776" w:rsidRDefault="0050584D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16"/>
          <w:szCs w:val="16"/>
        </w:rPr>
      </w:pPr>
    </w:p>
    <w:p w14:paraId="7D6AFB24" w14:textId="65F05B85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28525065" w14:textId="77777777" w:rsidR="0025509A" w:rsidRPr="00732D43" w:rsidRDefault="0025509A" w:rsidP="0050584D">
      <w:pPr>
        <w:spacing w:line="240" w:lineRule="auto"/>
        <w:ind w:left="360" w:firstLine="180"/>
        <w:jc w:val="both"/>
        <w:rPr>
          <w:rFonts w:ascii="Times New Roman" w:hAnsi="Times New Roman"/>
          <w:sz w:val="16"/>
          <w:szCs w:val="16"/>
        </w:rPr>
      </w:pPr>
    </w:p>
    <w:p w14:paraId="62AE1B86" w14:textId="4E68DF7B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536B19">
        <w:rPr>
          <w:rFonts w:ascii="Times New Roman" w:hAnsi="Times New Roman"/>
          <w:sz w:val="22"/>
          <w:szCs w:val="22"/>
        </w:rPr>
        <w:t>utilisation</w:t>
      </w:r>
      <w:proofErr w:type="spellEnd"/>
      <w:r w:rsidRPr="00536B19">
        <w:rPr>
          <w:rFonts w:ascii="Times New Roman" w:hAnsi="Times New Roman"/>
          <w:sz w:val="22"/>
          <w:szCs w:val="22"/>
        </w:rPr>
        <w:t xml:space="preserve"> were as follows:</w:t>
      </w:r>
    </w:p>
    <w:p w14:paraId="4C62C66F" w14:textId="78D9DCE7" w:rsidR="005909EA" w:rsidRPr="00732D43" w:rsidRDefault="005909EA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9"/>
        <w:gridCol w:w="1261"/>
        <w:gridCol w:w="179"/>
        <w:gridCol w:w="1351"/>
        <w:gridCol w:w="181"/>
        <w:gridCol w:w="1259"/>
      </w:tblGrid>
      <w:tr w:rsidR="00612E1B" w:rsidRPr="000F3207" w14:paraId="1A62DDDC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28CCF41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6EF7916E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9" w:type="dxa"/>
          </w:tcPr>
          <w:p w14:paraId="2A93183C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8157628" w14:textId="7CC9A9DF" w:rsidR="00612E1B" w:rsidRPr="000F3207" w:rsidRDefault="00776AAC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612E1B" w:rsidRPr="003363BF" w14:paraId="66C24AA5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DE60807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5CCEDCD7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9" w:type="dxa"/>
          </w:tcPr>
          <w:p w14:paraId="06FB1E51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AC6C6B7" w14:textId="00F506CF" w:rsidR="00612E1B" w:rsidRPr="003363BF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C365E" w:rsidRPr="000A529C" w14:paraId="66C8DF76" w14:textId="77777777" w:rsidTr="00AF108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E45FEC6" w14:textId="77777777" w:rsidR="00EC365E" w:rsidRPr="00E111CA" w:rsidRDefault="00EC365E" w:rsidP="00EC365E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E4BDAC0" w14:textId="0F4148E3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179" w:type="dxa"/>
          </w:tcPr>
          <w:p w14:paraId="6F13FC5F" w14:textId="77777777" w:rsidR="00EC365E" w:rsidRPr="000A529C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CC5B5D4" w14:textId="4D89600F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79" w:type="dxa"/>
          </w:tcPr>
          <w:p w14:paraId="77DD86D0" w14:textId="77777777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0889E30F" w14:textId="6B36F266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181" w:type="dxa"/>
          </w:tcPr>
          <w:p w14:paraId="2CD875EA" w14:textId="77777777" w:rsidR="00EC365E" w:rsidRPr="000A529C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7306615" w14:textId="7420DB5F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</w:tr>
      <w:tr w:rsidR="00EC365E" w:rsidRPr="00D675DD" w14:paraId="3B7FE272" w14:textId="77777777" w:rsidTr="00AF108C">
        <w:trPr>
          <w:cantSplit/>
        </w:trPr>
        <w:tc>
          <w:tcPr>
            <w:tcW w:w="3510" w:type="dxa"/>
          </w:tcPr>
          <w:p w14:paraId="433195AC" w14:textId="77777777" w:rsidR="00EC365E" w:rsidRPr="000D1F45" w:rsidRDefault="00EC365E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6047BF39" w14:textId="77777777" w:rsidR="00EC365E" w:rsidRPr="00D675DD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C365E" w:rsidRPr="000D1F45" w14:paraId="350C2561" w14:textId="77777777" w:rsidTr="00AF108C">
        <w:trPr>
          <w:cantSplit/>
        </w:trPr>
        <w:tc>
          <w:tcPr>
            <w:tcW w:w="3510" w:type="dxa"/>
          </w:tcPr>
          <w:p w14:paraId="341F091B" w14:textId="77777777" w:rsidR="00EC365E" w:rsidRPr="000D1F45" w:rsidRDefault="00EC365E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</w:t>
            </w:r>
          </w:p>
        </w:tc>
        <w:tc>
          <w:tcPr>
            <w:tcW w:w="1260" w:type="dxa"/>
          </w:tcPr>
          <w:p w14:paraId="25AD148C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79" w:type="dxa"/>
          </w:tcPr>
          <w:p w14:paraId="7BF9FA20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</w:tcPr>
          <w:p w14:paraId="3FFD9177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79" w:type="dxa"/>
          </w:tcPr>
          <w:p w14:paraId="7DC2552C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234A7C1C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7B881336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</w:tcPr>
          <w:p w14:paraId="2E56050A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EC365E" w:rsidRPr="00D226DA" w14:paraId="6D7039D5" w14:textId="77777777" w:rsidTr="00AF108C">
        <w:trPr>
          <w:cantSplit/>
        </w:trPr>
        <w:tc>
          <w:tcPr>
            <w:tcW w:w="3510" w:type="dxa"/>
          </w:tcPr>
          <w:p w14:paraId="2E02BE6D" w14:textId="77777777" w:rsidR="00EC365E" w:rsidRPr="000D1F45" w:rsidRDefault="00EC365E" w:rsidP="00EC365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 1 January</w:t>
            </w:r>
          </w:p>
        </w:tc>
        <w:tc>
          <w:tcPr>
            <w:tcW w:w="1260" w:type="dxa"/>
          </w:tcPr>
          <w:p w14:paraId="3A501A50" w14:textId="4788272A" w:rsidR="00EC365E" w:rsidRPr="00275484" w:rsidRDefault="00275484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275484">
              <w:rPr>
                <w:szCs w:val="28"/>
              </w:rPr>
              <w:t>344,308</w:t>
            </w:r>
          </w:p>
        </w:tc>
        <w:tc>
          <w:tcPr>
            <w:tcW w:w="179" w:type="dxa"/>
          </w:tcPr>
          <w:p w14:paraId="2E0E4A2D" w14:textId="77777777" w:rsidR="00EC365E" w:rsidRPr="00377CA1" w:rsidRDefault="00EC365E" w:rsidP="00EC365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</w:tcPr>
          <w:p w14:paraId="75407563" w14:textId="4A0AF557" w:rsidR="00EC365E" w:rsidRPr="00377CA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300,353</w:t>
            </w:r>
          </w:p>
        </w:tc>
        <w:tc>
          <w:tcPr>
            <w:tcW w:w="179" w:type="dxa"/>
          </w:tcPr>
          <w:p w14:paraId="44E45D63" w14:textId="77777777" w:rsidR="00EC365E" w:rsidRPr="00377CA1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07DF73B6" w14:textId="12C91FAA" w:rsidR="00EC365E" w:rsidRPr="00377CA1" w:rsidRDefault="00275484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275484">
              <w:rPr>
                <w:szCs w:val="28"/>
              </w:rPr>
              <w:t>344,308</w:t>
            </w:r>
          </w:p>
        </w:tc>
        <w:tc>
          <w:tcPr>
            <w:tcW w:w="181" w:type="dxa"/>
          </w:tcPr>
          <w:p w14:paraId="2266D14E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</w:tcPr>
          <w:p w14:paraId="5D785C0D" w14:textId="3EB66326" w:rsidR="00EC365E" w:rsidRPr="00D226DA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300,353</w:t>
            </w:r>
          </w:p>
        </w:tc>
      </w:tr>
      <w:tr w:rsidR="00EC365E" w:rsidRPr="00D226DA" w14:paraId="7EADED5B" w14:textId="77777777" w:rsidTr="00EF6015">
        <w:trPr>
          <w:cantSplit/>
        </w:trPr>
        <w:tc>
          <w:tcPr>
            <w:tcW w:w="3510" w:type="dxa"/>
          </w:tcPr>
          <w:p w14:paraId="39F4DCEB" w14:textId="5A71B88D" w:rsidR="00EC365E" w:rsidRDefault="00EC365E" w:rsidP="00EC365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6D">
              <w:rPr>
                <w:rFonts w:ascii="Times New Roman" w:hAnsi="Times New Roman" w:cs="Times New Roman"/>
                <w:sz w:val="22"/>
                <w:szCs w:val="22"/>
              </w:rPr>
              <w:t>Proceed from compensation for area</w:t>
            </w:r>
          </w:p>
        </w:tc>
        <w:tc>
          <w:tcPr>
            <w:tcW w:w="1260" w:type="dxa"/>
          </w:tcPr>
          <w:p w14:paraId="01CBEC95" w14:textId="77777777" w:rsidR="00EC365E" w:rsidRPr="00C145C8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79" w:type="dxa"/>
          </w:tcPr>
          <w:p w14:paraId="073FAF01" w14:textId="77777777" w:rsidR="00EC365E" w:rsidRPr="00377CA1" w:rsidRDefault="00EC365E" w:rsidP="00EC365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3129668C" w14:textId="77777777" w:rsidR="00EC365E" w:rsidRPr="00377CA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79" w:type="dxa"/>
          </w:tcPr>
          <w:p w14:paraId="1C4FE7A3" w14:textId="77777777" w:rsidR="00EC365E" w:rsidRPr="00377CA1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40761A31" w14:textId="77777777" w:rsidR="00EC365E" w:rsidRPr="000F4258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1" w:type="dxa"/>
          </w:tcPr>
          <w:p w14:paraId="0DD78DF4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vAlign w:val="bottom"/>
          </w:tcPr>
          <w:p w14:paraId="216D71A8" w14:textId="77777777" w:rsidR="00EC365E" w:rsidRPr="00377CA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C365E" w:rsidRPr="00D226DA" w14:paraId="771B381F" w14:textId="77777777" w:rsidTr="00EF6015">
        <w:trPr>
          <w:cantSplit/>
        </w:trPr>
        <w:tc>
          <w:tcPr>
            <w:tcW w:w="3510" w:type="dxa"/>
          </w:tcPr>
          <w:p w14:paraId="61383ACF" w14:textId="1E9DA3A4" w:rsidR="00EC365E" w:rsidRPr="00114E6D" w:rsidRDefault="00EC365E" w:rsidP="00EC365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and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 xml:space="preserve">infrastructure </w:t>
            </w:r>
            <w:proofErr w:type="spellStart"/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60" w:type="dxa"/>
          </w:tcPr>
          <w:p w14:paraId="4534F862" w14:textId="48603504" w:rsidR="00EC365E" w:rsidRPr="00C145C8" w:rsidRDefault="00F3133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F31330">
              <w:rPr>
                <w:szCs w:val="28"/>
              </w:rPr>
              <w:t>60,000</w:t>
            </w:r>
          </w:p>
        </w:tc>
        <w:tc>
          <w:tcPr>
            <w:tcW w:w="179" w:type="dxa"/>
          </w:tcPr>
          <w:p w14:paraId="1C2991A2" w14:textId="77777777" w:rsidR="00EC365E" w:rsidRPr="00377CA1" w:rsidRDefault="00EC365E" w:rsidP="00EC365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01C4B904" w14:textId="2172D4C9" w:rsidR="00EC365E" w:rsidRPr="00377CA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CF5417">
              <w:rPr>
                <w:szCs w:val="28"/>
              </w:rPr>
              <w:t>62,400</w:t>
            </w:r>
          </w:p>
        </w:tc>
        <w:tc>
          <w:tcPr>
            <w:tcW w:w="179" w:type="dxa"/>
          </w:tcPr>
          <w:p w14:paraId="72FA74AA" w14:textId="77777777" w:rsidR="00EC365E" w:rsidRPr="00377CA1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0D5A9007" w14:textId="384520EF" w:rsidR="00EC365E" w:rsidRPr="000F4258" w:rsidRDefault="00F3133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95C23">
              <w:t>60,000</w:t>
            </w:r>
          </w:p>
        </w:tc>
        <w:tc>
          <w:tcPr>
            <w:tcW w:w="181" w:type="dxa"/>
          </w:tcPr>
          <w:p w14:paraId="66542718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vAlign w:val="bottom"/>
          </w:tcPr>
          <w:p w14:paraId="456CB9A8" w14:textId="76067E12" w:rsidR="00EC365E" w:rsidRPr="00377CA1" w:rsidRDefault="00EC365E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62,400</w:t>
            </w:r>
          </w:p>
        </w:tc>
      </w:tr>
      <w:tr w:rsidR="00EC365E" w:rsidRPr="00E52AF0" w14:paraId="556AA3B2" w14:textId="77777777" w:rsidTr="00AF108C">
        <w:trPr>
          <w:cantSplit/>
        </w:trPr>
        <w:tc>
          <w:tcPr>
            <w:tcW w:w="3510" w:type="dxa"/>
          </w:tcPr>
          <w:p w14:paraId="05679BCA" w14:textId="5D4D9D0D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proofErr w:type="spellStart"/>
            <w:r w:rsidRPr="00433E49">
              <w:rPr>
                <w:rFonts w:cs="Times New Roman"/>
              </w:rPr>
              <w:t>Recognised</w:t>
            </w:r>
            <w:proofErr w:type="spellEnd"/>
            <w:r w:rsidRPr="00433E49">
              <w:rPr>
                <w:rFonts w:cs="Times New Roman"/>
              </w:rPr>
              <w:t xml:space="preserve"> as income during</w:t>
            </w:r>
          </w:p>
        </w:tc>
        <w:tc>
          <w:tcPr>
            <w:tcW w:w="1260" w:type="dxa"/>
          </w:tcPr>
          <w:p w14:paraId="72D04E26" w14:textId="0A3E2706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179" w:type="dxa"/>
          </w:tcPr>
          <w:p w14:paraId="3C5309BB" w14:textId="77777777" w:rsidR="00EC365E" w:rsidRPr="000D1F45" w:rsidRDefault="00EC365E" w:rsidP="00EC365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</w:tcPr>
          <w:p w14:paraId="58A92393" w14:textId="0728E980" w:rsidR="00EC365E" w:rsidRPr="003277D9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179" w:type="dxa"/>
          </w:tcPr>
          <w:p w14:paraId="6BC693AB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</w:tcPr>
          <w:p w14:paraId="3C1BFC16" w14:textId="43B32DA3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81" w:type="dxa"/>
          </w:tcPr>
          <w:p w14:paraId="18A2A04D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</w:tcPr>
          <w:p w14:paraId="31EC6850" w14:textId="07495FD8" w:rsidR="00EC365E" w:rsidRPr="00E52AF0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</w:p>
        </w:tc>
      </w:tr>
      <w:tr w:rsidR="00EC365E" w:rsidRPr="00E52AF0" w14:paraId="50B367AB" w14:textId="77777777" w:rsidTr="00AF108C">
        <w:trPr>
          <w:cantSplit/>
        </w:trPr>
        <w:tc>
          <w:tcPr>
            <w:tcW w:w="3510" w:type="dxa"/>
          </w:tcPr>
          <w:p w14:paraId="3E338DBD" w14:textId="54131985" w:rsidR="00EC365E" w:rsidRPr="00BB2654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 xml:space="preserve">   the period/</w:t>
            </w:r>
            <w:r w:rsidRPr="0025545C">
              <w:t>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D1523E" w14:textId="3191F6E4" w:rsidR="00EC365E" w:rsidRDefault="00F3133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FC403F">
              <w:t>(5,718)</w:t>
            </w:r>
          </w:p>
        </w:tc>
        <w:tc>
          <w:tcPr>
            <w:tcW w:w="179" w:type="dxa"/>
          </w:tcPr>
          <w:p w14:paraId="2B4CF269" w14:textId="77777777" w:rsidR="00EC365E" w:rsidRPr="000D1F45" w:rsidRDefault="00EC365E" w:rsidP="00EC365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1FC7079" w14:textId="04F4A636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CF5417">
              <w:rPr>
                <w:szCs w:val="28"/>
              </w:rPr>
              <w:t>(18,445)</w:t>
            </w:r>
          </w:p>
        </w:tc>
        <w:tc>
          <w:tcPr>
            <w:tcW w:w="179" w:type="dxa"/>
          </w:tcPr>
          <w:p w14:paraId="0C73B2FE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DA6765E" w14:textId="4F0D4199" w:rsidR="00EC365E" w:rsidRDefault="00F3133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95C23">
              <w:t>(5,718)</w:t>
            </w:r>
          </w:p>
        </w:tc>
        <w:tc>
          <w:tcPr>
            <w:tcW w:w="181" w:type="dxa"/>
          </w:tcPr>
          <w:p w14:paraId="0617C18E" w14:textId="77777777" w:rsidR="00EC365E" w:rsidRPr="000D1F45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8690A0D" w14:textId="167CE478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(18,445)</w:t>
            </w:r>
          </w:p>
        </w:tc>
      </w:tr>
      <w:tr w:rsidR="00EC365E" w:rsidRPr="00D226DA" w:rsidDel="004C3E0C" w14:paraId="7048C5FA" w14:textId="77777777" w:rsidTr="00AF108C">
        <w:trPr>
          <w:cantSplit/>
        </w:trPr>
        <w:tc>
          <w:tcPr>
            <w:tcW w:w="3510" w:type="dxa"/>
          </w:tcPr>
          <w:p w14:paraId="7716CD4F" w14:textId="11326A6F" w:rsidR="00EC365E" w:rsidRPr="0025545C" w:rsidRDefault="00EC365E" w:rsidP="00EC365E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 w:rsidRPr="00E111CA">
              <w:rPr>
                <w:b/>
                <w:bCs/>
                <w:szCs w:val="22"/>
              </w:rPr>
              <w:t xml:space="preserve">At </w:t>
            </w:r>
            <w:r>
              <w:rPr>
                <w:b/>
                <w:bCs/>
                <w:szCs w:val="22"/>
              </w:rPr>
              <w:t>31 March/31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CF543F" w14:textId="47B95E8C" w:rsidR="00EC365E" w:rsidRPr="007419D6" w:rsidDel="004C3E0C" w:rsidRDefault="00F3133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 w:rsidRPr="00F31330">
              <w:rPr>
                <w:b/>
                <w:bCs/>
              </w:rPr>
              <w:t>398,590</w:t>
            </w:r>
          </w:p>
        </w:tc>
        <w:tc>
          <w:tcPr>
            <w:tcW w:w="179" w:type="dxa"/>
          </w:tcPr>
          <w:p w14:paraId="6CDFDB29" w14:textId="77777777" w:rsidR="00EC365E" w:rsidRPr="000D1F45" w:rsidDel="004C3E0C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62E7B1C6" w14:textId="389918A5" w:rsidR="00EC365E" w:rsidRPr="00D226DA" w:rsidDel="004C3E0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A17E38">
              <w:rPr>
                <w:b/>
                <w:bCs/>
                <w:szCs w:val="28"/>
              </w:rPr>
              <w:t>344,308</w:t>
            </w:r>
          </w:p>
        </w:tc>
        <w:tc>
          <w:tcPr>
            <w:tcW w:w="179" w:type="dxa"/>
          </w:tcPr>
          <w:p w14:paraId="6D9BD8C3" w14:textId="77777777" w:rsidR="00EC365E" w:rsidRPr="000D1F45" w:rsidDel="004C3E0C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ED796E5" w14:textId="4A9A5D14" w:rsidR="00EC365E" w:rsidRPr="00AD6757" w:rsidDel="004C3E0C" w:rsidRDefault="00F3133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CC290D">
              <w:rPr>
                <w:b/>
                <w:bCs/>
              </w:rPr>
              <w:t>398,590</w:t>
            </w:r>
          </w:p>
        </w:tc>
        <w:tc>
          <w:tcPr>
            <w:tcW w:w="181" w:type="dxa"/>
          </w:tcPr>
          <w:p w14:paraId="7FC491F3" w14:textId="77777777" w:rsidR="00EC365E" w:rsidRPr="000D1F45" w:rsidDel="004C3E0C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3201169" w14:textId="505587CA" w:rsidR="00EC365E" w:rsidRPr="00D226DA" w:rsidDel="004C3E0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A17E38">
              <w:rPr>
                <w:rFonts w:cs="Times New Roman"/>
                <w:b/>
                <w:bCs/>
              </w:rPr>
              <w:t>344,308</w:t>
            </w:r>
          </w:p>
        </w:tc>
      </w:tr>
      <w:tr w:rsidR="00EC365E" w:rsidRPr="0050584D" w14:paraId="1FB67696" w14:textId="77777777" w:rsidTr="00AF108C">
        <w:trPr>
          <w:cantSplit/>
        </w:trPr>
        <w:tc>
          <w:tcPr>
            <w:tcW w:w="3510" w:type="dxa"/>
          </w:tcPr>
          <w:p w14:paraId="32E00A0C" w14:textId="7C999C4B" w:rsidR="00EC365E" w:rsidRPr="006C0776" w:rsidRDefault="00EC365E" w:rsidP="00EC365E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E3C82" w14:textId="77777777" w:rsidR="00EC365E" w:rsidRPr="006C0776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6994325F" w14:textId="77777777" w:rsidR="00EC365E" w:rsidRPr="006C0776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55D5CF8" w14:textId="2C0DD119" w:rsidR="00EC365E" w:rsidRPr="006C0776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19C49CF8" w14:textId="77777777" w:rsidR="00EC365E" w:rsidRPr="006C0776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6C687C6" w14:textId="77777777" w:rsidR="00EC365E" w:rsidRPr="006C0776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29537AD1" w14:textId="77777777" w:rsidR="00EC365E" w:rsidRPr="006C0776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29B6D23" w14:textId="291B7CA2" w:rsidR="00EC365E" w:rsidRPr="006C0776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b/>
                <w:bCs/>
                <w:sz w:val="16"/>
                <w:szCs w:val="16"/>
              </w:rPr>
            </w:pPr>
          </w:p>
        </w:tc>
      </w:tr>
      <w:tr w:rsidR="00EC365E" w:rsidRPr="00E52AF0" w14:paraId="57E294B4" w14:textId="77777777" w:rsidTr="00AF108C">
        <w:trPr>
          <w:cantSplit/>
        </w:trPr>
        <w:tc>
          <w:tcPr>
            <w:tcW w:w="3510" w:type="dxa"/>
          </w:tcPr>
          <w:p w14:paraId="35F02C0A" w14:textId="755FA440" w:rsidR="00EC365E" w:rsidRPr="00921E01" w:rsidRDefault="00EC365E" w:rsidP="00EC365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8"/>
                <w:szCs w:val="18"/>
              </w:rPr>
            </w:pPr>
            <w:r w:rsidRPr="00BC7DE9">
              <w:t>-</w:t>
            </w:r>
            <w:r>
              <w:t xml:space="preserve"> </w:t>
            </w:r>
            <w:r w:rsidRPr="00380C8F">
              <w:t xml:space="preserve">current </w:t>
            </w:r>
          </w:p>
        </w:tc>
        <w:tc>
          <w:tcPr>
            <w:tcW w:w="1260" w:type="dxa"/>
          </w:tcPr>
          <w:p w14:paraId="59D65A6A" w14:textId="6F5143C1" w:rsidR="00EC365E" w:rsidRPr="004410F5" w:rsidRDefault="00A02578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2D2193">
              <w:t>24,557</w:t>
            </w:r>
          </w:p>
        </w:tc>
        <w:tc>
          <w:tcPr>
            <w:tcW w:w="179" w:type="dxa"/>
          </w:tcPr>
          <w:p w14:paraId="0F578C19" w14:textId="77777777" w:rsidR="00EC365E" w:rsidRPr="00921E01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61" w:type="dxa"/>
          </w:tcPr>
          <w:p w14:paraId="2CA64AAA" w14:textId="6453402A" w:rsidR="00EC365E" w:rsidRPr="00921E0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 w:val="18"/>
                <w:szCs w:val="18"/>
              </w:rPr>
            </w:pPr>
            <w:r w:rsidRPr="00946926">
              <w:rPr>
                <w:szCs w:val="28"/>
              </w:rPr>
              <w:t>19,506</w:t>
            </w:r>
          </w:p>
        </w:tc>
        <w:tc>
          <w:tcPr>
            <w:tcW w:w="179" w:type="dxa"/>
          </w:tcPr>
          <w:p w14:paraId="028B1C5A" w14:textId="77777777" w:rsidR="00EC365E" w:rsidRPr="00921E01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1" w:type="dxa"/>
          </w:tcPr>
          <w:p w14:paraId="2DCB4BD7" w14:textId="6C38BF51" w:rsidR="00EC365E" w:rsidRPr="00921E01" w:rsidRDefault="00A02578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  <w:r w:rsidRPr="00936799">
              <w:t>24,557</w:t>
            </w:r>
          </w:p>
        </w:tc>
        <w:tc>
          <w:tcPr>
            <w:tcW w:w="181" w:type="dxa"/>
          </w:tcPr>
          <w:p w14:paraId="6B2931D9" w14:textId="77777777" w:rsidR="00EC365E" w:rsidRPr="00921E01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9" w:type="dxa"/>
          </w:tcPr>
          <w:p w14:paraId="266A5243" w14:textId="7C47330F" w:rsidR="00EC365E" w:rsidRPr="00E52AF0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946926">
              <w:rPr>
                <w:rFonts w:cs="Times New Roman"/>
              </w:rPr>
              <w:t>19,506</w:t>
            </w:r>
          </w:p>
        </w:tc>
      </w:tr>
      <w:tr w:rsidR="00EC365E" w:rsidRPr="009C5281" w14:paraId="75B44711" w14:textId="77777777" w:rsidTr="00AF108C">
        <w:trPr>
          <w:cantSplit/>
        </w:trPr>
        <w:tc>
          <w:tcPr>
            <w:tcW w:w="3510" w:type="dxa"/>
          </w:tcPr>
          <w:p w14:paraId="2A6F985B" w14:textId="4AD3789B" w:rsidR="00EC365E" w:rsidRPr="00380C8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BC7DE9">
              <w:t>-</w:t>
            </w:r>
            <w:r>
              <w:t xml:space="preserve"> non-</w:t>
            </w:r>
            <w:r w:rsidRPr="00380C8F">
              <w:t>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4A22B" w14:textId="1BA12E90" w:rsidR="00EC365E" w:rsidRPr="00622E1B" w:rsidRDefault="00A02578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2D2193">
              <w:t>374,033</w:t>
            </w:r>
          </w:p>
        </w:tc>
        <w:tc>
          <w:tcPr>
            <w:tcW w:w="179" w:type="dxa"/>
          </w:tcPr>
          <w:p w14:paraId="7C3E0D8E" w14:textId="77777777" w:rsidR="00EC365E" w:rsidRPr="00380C8F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39AFACB" w14:textId="68D17D5F" w:rsidR="00EC365E" w:rsidRPr="009C528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946926">
              <w:rPr>
                <w:szCs w:val="28"/>
              </w:rPr>
              <w:t>324,802</w:t>
            </w:r>
          </w:p>
        </w:tc>
        <w:tc>
          <w:tcPr>
            <w:tcW w:w="179" w:type="dxa"/>
          </w:tcPr>
          <w:p w14:paraId="1B94217A" w14:textId="77777777" w:rsidR="00EC365E" w:rsidRPr="00380C8F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CD5162C" w14:textId="58108880" w:rsidR="00EC365E" w:rsidRPr="007A2A83" w:rsidRDefault="00A02578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36799">
              <w:t>374,033</w:t>
            </w:r>
          </w:p>
        </w:tc>
        <w:tc>
          <w:tcPr>
            <w:tcW w:w="181" w:type="dxa"/>
          </w:tcPr>
          <w:p w14:paraId="35C04916" w14:textId="77777777" w:rsidR="00EC365E" w:rsidRPr="00380C8F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CC0A630" w14:textId="527ECF1E" w:rsidR="00EC365E" w:rsidRPr="009C528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946926">
              <w:rPr>
                <w:rFonts w:cs="Times New Roman"/>
              </w:rPr>
              <w:t>324,802</w:t>
            </w:r>
          </w:p>
        </w:tc>
      </w:tr>
      <w:tr w:rsidR="00EC365E" w:rsidRPr="009C5281" w14:paraId="17E9A9BF" w14:textId="77777777" w:rsidTr="00AF108C">
        <w:trPr>
          <w:cantSplit/>
        </w:trPr>
        <w:tc>
          <w:tcPr>
            <w:tcW w:w="3510" w:type="dxa"/>
          </w:tcPr>
          <w:p w14:paraId="201749E5" w14:textId="5D657D86" w:rsidR="00EC365E" w:rsidRPr="00380C8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380C8F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7A8D44" w14:textId="11841013" w:rsidR="00EC365E" w:rsidRPr="000C4989" w:rsidRDefault="00A02578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 w:rsidRPr="00A02578">
              <w:rPr>
                <w:b/>
                <w:bCs/>
              </w:rPr>
              <w:t>398,590</w:t>
            </w:r>
          </w:p>
        </w:tc>
        <w:tc>
          <w:tcPr>
            <w:tcW w:w="179" w:type="dxa"/>
          </w:tcPr>
          <w:p w14:paraId="508A3096" w14:textId="77777777" w:rsidR="00EC365E" w:rsidRPr="00380C8F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076BDE3" w14:textId="47C397DA" w:rsidR="00EC365E" w:rsidRPr="009C528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 w:rsidRPr="00A17E38">
              <w:rPr>
                <w:b/>
                <w:bCs/>
                <w:szCs w:val="28"/>
              </w:rPr>
              <w:t>344,308</w:t>
            </w:r>
          </w:p>
        </w:tc>
        <w:tc>
          <w:tcPr>
            <w:tcW w:w="179" w:type="dxa"/>
          </w:tcPr>
          <w:p w14:paraId="465F8DAC" w14:textId="77777777" w:rsidR="00EC365E" w:rsidRPr="00380C8F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5ACAE204" w14:textId="0D517CEE" w:rsidR="00EC365E" w:rsidRPr="000B06BE" w:rsidRDefault="00A02578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02578">
              <w:rPr>
                <w:b/>
                <w:bCs/>
              </w:rPr>
              <w:t>398,590</w:t>
            </w:r>
          </w:p>
        </w:tc>
        <w:tc>
          <w:tcPr>
            <w:tcW w:w="181" w:type="dxa"/>
          </w:tcPr>
          <w:p w14:paraId="344D87D3" w14:textId="77777777" w:rsidR="00EC365E" w:rsidRPr="00380C8F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D60715C" w14:textId="65DC97B9" w:rsidR="00EC365E" w:rsidRPr="00AD675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A17E38">
              <w:rPr>
                <w:rFonts w:cs="Times New Roman"/>
                <w:b/>
                <w:bCs/>
              </w:rPr>
              <w:t>344,308</w:t>
            </w:r>
          </w:p>
        </w:tc>
      </w:tr>
      <w:tr w:rsidR="00EC365E" w:rsidRPr="000F3207" w14:paraId="68114A07" w14:textId="77777777" w:rsidTr="00AF108C">
        <w:trPr>
          <w:cantSplit/>
        </w:trPr>
        <w:tc>
          <w:tcPr>
            <w:tcW w:w="3510" w:type="dxa"/>
          </w:tcPr>
          <w:p w14:paraId="74E239E0" w14:textId="77777777" w:rsidR="00EC365E" w:rsidRPr="006C0776" w:rsidRDefault="00EC365E" w:rsidP="00EC365E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3"/>
          </w:tcPr>
          <w:p w14:paraId="25D347EE" w14:textId="672DBDB4" w:rsidR="00EC365E" w:rsidRPr="006C0776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357B2B2F" w14:textId="77777777" w:rsidR="00EC365E" w:rsidRPr="006C0776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91" w:type="dxa"/>
            <w:gridSpan w:val="3"/>
          </w:tcPr>
          <w:p w14:paraId="51348CFB" w14:textId="5772B8F0" w:rsidR="00EC365E" w:rsidRPr="006C0776" w:rsidRDefault="00EC365E" w:rsidP="00EC365E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EC365E" w:rsidRPr="000F3207" w14:paraId="0233907C" w14:textId="77777777" w:rsidTr="00AF108C">
        <w:trPr>
          <w:cantSplit/>
        </w:trPr>
        <w:tc>
          <w:tcPr>
            <w:tcW w:w="3510" w:type="dxa"/>
          </w:tcPr>
          <w:p w14:paraId="7270F4EC" w14:textId="77777777" w:rsidR="00EC365E" w:rsidRPr="00380C8F" w:rsidRDefault="00EC365E" w:rsidP="00EC365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7270F8DE" w14:textId="475E1235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9" w:type="dxa"/>
          </w:tcPr>
          <w:p w14:paraId="730855A8" w14:textId="77777777" w:rsidR="00EC365E" w:rsidRPr="003363B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21CAF55C" w14:textId="7EED66B3" w:rsidR="00EC365E" w:rsidRPr="000F3207" w:rsidRDefault="00EC365E" w:rsidP="00EC365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EC365E" w:rsidRPr="003363BF" w14:paraId="60C946AD" w14:textId="77777777" w:rsidTr="00AF108C">
        <w:trPr>
          <w:cantSplit/>
        </w:trPr>
        <w:tc>
          <w:tcPr>
            <w:tcW w:w="3510" w:type="dxa"/>
          </w:tcPr>
          <w:p w14:paraId="7A51EE5E" w14:textId="77777777" w:rsidR="00EC365E" w:rsidRPr="00380C8F" w:rsidRDefault="00EC365E" w:rsidP="00EC365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202004">
              <w:rPr>
                <w:b/>
                <w:bCs/>
                <w:i/>
                <w:iCs/>
              </w:rPr>
              <w:t>Deposits from customers for utilitie</w:t>
            </w:r>
            <w:r>
              <w:rPr>
                <w:b/>
                <w:bCs/>
                <w:i/>
                <w:iCs/>
              </w:rPr>
              <w:t>s</w:t>
            </w:r>
          </w:p>
        </w:tc>
        <w:tc>
          <w:tcPr>
            <w:tcW w:w="2700" w:type="dxa"/>
            <w:gridSpan w:val="3"/>
          </w:tcPr>
          <w:p w14:paraId="343287B5" w14:textId="77777777" w:rsidR="00EC365E" w:rsidRPr="003363B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9" w:type="dxa"/>
          </w:tcPr>
          <w:p w14:paraId="118CF277" w14:textId="77777777" w:rsidR="00EC365E" w:rsidRPr="003363B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673E6C2F" w14:textId="77777777" w:rsidR="00EC365E" w:rsidRPr="003363BF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C365E" w14:paraId="0B5771A4" w14:textId="77777777" w:rsidTr="00AF108C">
        <w:trPr>
          <w:cantSplit/>
        </w:trPr>
        <w:tc>
          <w:tcPr>
            <w:tcW w:w="3510" w:type="dxa"/>
          </w:tcPr>
          <w:p w14:paraId="24A94180" w14:textId="77777777" w:rsidR="00EC365E" w:rsidRPr="00380C8F" w:rsidRDefault="00EC365E" w:rsidP="00EC365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C429F80" w14:textId="4D97BE08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179" w:type="dxa"/>
          </w:tcPr>
          <w:p w14:paraId="72ED965D" w14:textId="77777777" w:rsidR="00EC365E" w:rsidRPr="000A529C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FAE55B7" w14:textId="3B72EFAE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179" w:type="dxa"/>
          </w:tcPr>
          <w:p w14:paraId="7E1AFE8E" w14:textId="77777777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6CA48CD0" w14:textId="7FD4A57C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181" w:type="dxa"/>
          </w:tcPr>
          <w:p w14:paraId="7FBAF1E2" w14:textId="77777777" w:rsidR="00EC365E" w:rsidRPr="000A529C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1DE61B7" w14:textId="1B409BD7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EC365E" w:rsidRPr="000A529C" w14:paraId="66682E89" w14:textId="77777777" w:rsidTr="00AF108C">
        <w:trPr>
          <w:cantSplit/>
        </w:trPr>
        <w:tc>
          <w:tcPr>
            <w:tcW w:w="3510" w:type="dxa"/>
          </w:tcPr>
          <w:p w14:paraId="34AF50FC" w14:textId="77777777" w:rsidR="00EC365E" w:rsidRPr="00380C8F" w:rsidRDefault="00EC365E" w:rsidP="00EC365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44C2940F" w14:textId="1565632D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179" w:type="dxa"/>
          </w:tcPr>
          <w:p w14:paraId="77B6EC59" w14:textId="77777777" w:rsidR="00EC365E" w:rsidRPr="000A529C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F95F78F" w14:textId="5AE49398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79" w:type="dxa"/>
          </w:tcPr>
          <w:p w14:paraId="77471212" w14:textId="77777777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7C8D36AB" w14:textId="64F4BB7A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181" w:type="dxa"/>
          </w:tcPr>
          <w:p w14:paraId="50774152" w14:textId="77777777" w:rsidR="00EC365E" w:rsidRPr="000A529C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A11C2BB" w14:textId="0E4D64EB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</w:tr>
      <w:tr w:rsidR="00EC365E" w:rsidRPr="00D675DD" w14:paraId="338AE779" w14:textId="77777777" w:rsidTr="00AF108C">
        <w:trPr>
          <w:cantSplit/>
        </w:trPr>
        <w:tc>
          <w:tcPr>
            <w:tcW w:w="3510" w:type="dxa"/>
          </w:tcPr>
          <w:p w14:paraId="45CE3D39" w14:textId="77777777" w:rsidR="00EC365E" w:rsidRPr="00380C8F" w:rsidRDefault="00EC365E" w:rsidP="00EC365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140F8C6D" w14:textId="77777777" w:rsidR="00EC365E" w:rsidRPr="00D675DD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C365E" w:rsidRPr="0050584D" w14:paraId="770D9388" w14:textId="77777777" w:rsidTr="00AF108C">
        <w:trPr>
          <w:cantSplit/>
        </w:trPr>
        <w:tc>
          <w:tcPr>
            <w:tcW w:w="3510" w:type="dxa"/>
          </w:tcPr>
          <w:p w14:paraId="72DED76F" w14:textId="77777777" w:rsidR="00EC365E" w:rsidRPr="006C0776" w:rsidRDefault="00EC365E" w:rsidP="00EC365E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0" w:type="dxa"/>
            <w:gridSpan w:val="7"/>
          </w:tcPr>
          <w:p w14:paraId="69FBAC4A" w14:textId="77777777" w:rsidR="00EC365E" w:rsidRPr="006C0776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EC365E" w:rsidRPr="00494BCF" w14:paraId="51B647A7" w14:textId="77777777" w:rsidTr="00AF108C">
        <w:trPr>
          <w:cantSplit/>
        </w:trPr>
        <w:tc>
          <w:tcPr>
            <w:tcW w:w="3510" w:type="dxa"/>
          </w:tcPr>
          <w:p w14:paraId="384C14BE" w14:textId="0DA59027" w:rsidR="00EC365E" w:rsidRPr="009C5281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C5281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59C483FB" w14:textId="4084564D" w:rsidR="00EC365E" w:rsidRPr="00494BCF" w:rsidRDefault="001A7135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274</w:t>
            </w:r>
          </w:p>
        </w:tc>
        <w:tc>
          <w:tcPr>
            <w:tcW w:w="179" w:type="dxa"/>
          </w:tcPr>
          <w:p w14:paraId="63080E8C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4722ECF2" w14:textId="32F9AC38" w:rsidR="00EC365E" w:rsidRDefault="00EC365E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C32A29">
              <w:rPr>
                <w:szCs w:val="28"/>
              </w:rPr>
              <w:t>27</w:t>
            </w:r>
            <w:r>
              <w:rPr>
                <w:szCs w:val="28"/>
              </w:rPr>
              <w:t>4</w:t>
            </w:r>
          </w:p>
        </w:tc>
        <w:tc>
          <w:tcPr>
            <w:tcW w:w="179" w:type="dxa"/>
          </w:tcPr>
          <w:p w14:paraId="21E8E2D2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1" w:type="dxa"/>
          </w:tcPr>
          <w:p w14:paraId="7E526322" w14:textId="03EE4E55" w:rsidR="00EC365E" w:rsidRPr="008D68A4" w:rsidRDefault="001A7135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theme="minorBidi"/>
              </w:rPr>
            </w:pPr>
            <w:r w:rsidRPr="00EE2395">
              <w:t>274</w:t>
            </w:r>
          </w:p>
        </w:tc>
        <w:tc>
          <w:tcPr>
            <w:tcW w:w="181" w:type="dxa"/>
          </w:tcPr>
          <w:p w14:paraId="39B20F2E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9" w:type="dxa"/>
          </w:tcPr>
          <w:p w14:paraId="7EFD2D0D" w14:textId="5ED2AEA3" w:rsidR="00EC365E" w:rsidRDefault="00EC365E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32A29">
              <w:rPr>
                <w:rFonts w:cs="Times New Roman"/>
              </w:rPr>
              <w:t>274</w:t>
            </w:r>
          </w:p>
        </w:tc>
      </w:tr>
      <w:tr w:rsidR="00EC365E" w:rsidRPr="00494BCF" w14:paraId="2B297B12" w14:textId="77777777" w:rsidTr="00AF108C">
        <w:trPr>
          <w:cantSplit/>
        </w:trPr>
        <w:tc>
          <w:tcPr>
            <w:tcW w:w="3510" w:type="dxa"/>
          </w:tcPr>
          <w:p w14:paraId="0E1696E6" w14:textId="77777777" w:rsidR="00EC365E" w:rsidRPr="00643B39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9C5281"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7BF70" w14:textId="58CF02C4" w:rsidR="00EC365E" w:rsidRPr="00494BCF" w:rsidRDefault="001A7135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79" w:type="dxa"/>
          </w:tcPr>
          <w:p w14:paraId="2567E2E9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D78D977" w14:textId="2F50A49B" w:rsidR="00EC365E" w:rsidRPr="00494BCF" w:rsidRDefault="00EC365E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C32A29">
              <w:rPr>
                <w:szCs w:val="28"/>
              </w:rPr>
              <w:t>9</w:t>
            </w:r>
          </w:p>
        </w:tc>
        <w:tc>
          <w:tcPr>
            <w:tcW w:w="179" w:type="dxa"/>
          </w:tcPr>
          <w:p w14:paraId="403B7562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413118F" w14:textId="683FCC46" w:rsidR="00EC365E" w:rsidRPr="00D675DD" w:rsidRDefault="001A7135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E2395">
              <w:t>9</w:t>
            </w:r>
          </w:p>
        </w:tc>
        <w:tc>
          <w:tcPr>
            <w:tcW w:w="181" w:type="dxa"/>
          </w:tcPr>
          <w:p w14:paraId="2A957670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2ED7836" w14:textId="53829F25" w:rsidR="00EC365E" w:rsidRPr="00494BCF" w:rsidRDefault="00EC365E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tLeast"/>
              <w:ind w:left="-18" w:right="-108"/>
              <w:rPr>
                <w:szCs w:val="28"/>
              </w:rPr>
            </w:pPr>
            <w:r w:rsidRPr="00C32A29">
              <w:rPr>
                <w:rFonts w:cs="Times New Roman"/>
              </w:rPr>
              <w:t>9</w:t>
            </w:r>
          </w:p>
        </w:tc>
      </w:tr>
      <w:tr w:rsidR="00EC365E" w:rsidRPr="00190E67" w14:paraId="11585FA1" w14:textId="77777777" w:rsidTr="00AF108C">
        <w:trPr>
          <w:cantSplit/>
        </w:trPr>
        <w:tc>
          <w:tcPr>
            <w:tcW w:w="3510" w:type="dxa"/>
          </w:tcPr>
          <w:p w14:paraId="71633801" w14:textId="77777777" w:rsidR="00EC365E" w:rsidRPr="006F3EFB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6F3EFB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686FBC" w14:textId="4B2BA25D" w:rsidR="00EC365E" w:rsidRPr="006F3EFB" w:rsidRDefault="001A7135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cs/>
              </w:rPr>
            </w:pPr>
            <w:r>
              <w:rPr>
                <w:b/>
                <w:bCs/>
              </w:rPr>
              <w:t>283</w:t>
            </w:r>
          </w:p>
        </w:tc>
        <w:tc>
          <w:tcPr>
            <w:tcW w:w="179" w:type="dxa"/>
          </w:tcPr>
          <w:p w14:paraId="6F932C07" w14:textId="77777777" w:rsidR="00EC365E" w:rsidRPr="006F3EFB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C0CF33D" w14:textId="43C793FE" w:rsidR="00EC365E" w:rsidRPr="006F3EFB" w:rsidRDefault="00EC365E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</w:rPr>
            </w:pPr>
            <w:r w:rsidRPr="00C32A29">
              <w:rPr>
                <w:b/>
                <w:bCs/>
                <w:szCs w:val="28"/>
              </w:rPr>
              <w:t>283</w:t>
            </w:r>
          </w:p>
        </w:tc>
        <w:tc>
          <w:tcPr>
            <w:tcW w:w="179" w:type="dxa"/>
          </w:tcPr>
          <w:p w14:paraId="17DC5E2E" w14:textId="77777777" w:rsidR="00EC365E" w:rsidRPr="006F3EFB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C15B74A" w14:textId="728C7883" w:rsidR="00EC365E" w:rsidRPr="006F3EFB" w:rsidRDefault="001A7135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b/>
                <w:bCs/>
                <w:cs/>
              </w:rPr>
            </w:pPr>
            <w:r w:rsidRPr="001A7135">
              <w:rPr>
                <w:b/>
                <w:bCs/>
              </w:rPr>
              <w:t>283</w:t>
            </w:r>
          </w:p>
        </w:tc>
        <w:tc>
          <w:tcPr>
            <w:tcW w:w="181" w:type="dxa"/>
          </w:tcPr>
          <w:p w14:paraId="68259501" w14:textId="77777777" w:rsidR="00EC365E" w:rsidRPr="006F3EFB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4D242C6" w14:textId="552038EA" w:rsidR="00EC365E" w:rsidRPr="006F3EFB" w:rsidRDefault="00EC365E" w:rsidP="00776A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tLeast"/>
              <w:ind w:left="-18" w:right="-108"/>
              <w:rPr>
                <w:b/>
                <w:bCs/>
              </w:rPr>
            </w:pPr>
            <w:r w:rsidRPr="00C32A29">
              <w:rPr>
                <w:rFonts w:cs="Times New Roman"/>
                <w:b/>
                <w:bCs/>
              </w:rPr>
              <w:t>283</w:t>
            </w:r>
          </w:p>
        </w:tc>
      </w:tr>
    </w:tbl>
    <w:p w14:paraId="68EF4C68" w14:textId="592F32E6" w:rsidR="00592F23" w:rsidRDefault="00592F23" w:rsidP="007542AF">
      <w:bookmarkStart w:id="1" w:name="_Hlk8153707"/>
    </w:p>
    <w:p w14:paraId="4105094D" w14:textId="02C07807" w:rsidR="007542AF" w:rsidRPr="002F488D" w:rsidRDefault="00592F23" w:rsidP="00342FCE">
      <w:pPr>
        <w:ind w:left="540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br w:type="column"/>
      </w:r>
      <w:r w:rsidR="002F488D" w:rsidRPr="002F488D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Significant agreements with related parties</w:t>
      </w:r>
    </w:p>
    <w:p w14:paraId="0CBAAC18" w14:textId="77777777" w:rsidR="007542AF" w:rsidRDefault="007542AF" w:rsidP="002F488D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0081589A" w14:textId="1CFD7410" w:rsidR="007542AF" w:rsidRDefault="00274999" w:rsidP="002F488D">
      <w:pPr>
        <w:ind w:left="360" w:firstLine="180"/>
        <w:jc w:val="both"/>
        <w:rPr>
          <w:rFonts w:ascii="Times New Roman" w:hAnsi="Times New Roman"/>
          <w:i/>
          <w:iCs/>
          <w:sz w:val="22"/>
          <w:szCs w:val="22"/>
        </w:rPr>
      </w:pPr>
      <w:r w:rsidRPr="00274999">
        <w:rPr>
          <w:rFonts w:ascii="Times New Roman" w:hAnsi="Times New Roman"/>
          <w:i/>
          <w:iCs/>
          <w:sz w:val="22"/>
          <w:szCs w:val="22"/>
        </w:rPr>
        <w:t>Infrastructure</w:t>
      </w:r>
      <w:r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="00E972CA">
        <w:rPr>
          <w:rFonts w:ascii="Times New Roman" w:hAnsi="Times New Roman"/>
          <w:i/>
          <w:iCs/>
          <w:sz w:val="22"/>
          <w:szCs w:val="22"/>
        </w:rPr>
        <w:t>utilisation</w:t>
      </w:r>
      <w:proofErr w:type="spellEnd"/>
      <w:r w:rsidR="00E972CA">
        <w:rPr>
          <w:rFonts w:ascii="Times New Roman" w:hAnsi="Times New Roman"/>
          <w:i/>
          <w:iCs/>
          <w:sz w:val="22"/>
          <w:szCs w:val="22"/>
        </w:rPr>
        <w:t xml:space="preserve"> agreement</w:t>
      </w:r>
    </w:p>
    <w:p w14:paraId="15189FF2" w14:textId="77777777" w:rsidR="00F45170" w:rsidRDefault="00F45170" w:rsidP="002F488D">
      <w:pPr>
        <w:ind w:left="360" w:firstLine="18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1DAA76C7" w14:textId="50795ECA" w:rsidR="00B6324E" w:rsidRPr="00C32CF2" w:rsidRDefault="00B6324E" w:rsidP="00B6324E">
      <w:pPr>
        <w:tabs>
          <w:tab w:val="clear" w:pos="680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  <w:highlight w:val="yellow"/>
        </w:rPr>
      </w:pPr>
      <w:r w:rsidRPr="00EB35E5">
        <w:rPr>
          <w:rFonts w:ascii="Times New Roman" w:hAnsi="Times New Roman"/>
          <w:sz w:val="22"/>
          <w:szCs w:val="22"/>
        </w:rPr>
        <w:t xml:space="preserve">The </w:t>
      </w:r>
      <w:r w:rsidR="0030078F">
        <w:rPr>
          <w:rFonts w:ascii="Times New Roman" w:hAnsi="Times New Roman"/>
          <w:sz w:val="22"/>
          <w:szCs w:val="22"/>
        </w:rPr>
        <w:t>C</w:t>
      </w:r>
      <w:r w:rsidRPr="00EB35E5">
        <w:rPr>
          <w:rFonts w:ascii="Times New Roman" w:hAnsi="Times New Roman"/>
          <w:sz w:val="22"/>
          <w:szCs w:val="22"/>
        </w:rPr>
        <w:t xml:space="preserve">ompany entered into an infrastructure </w:t>
      </w:r>
      <w:proofErr w:type="spellStart"/>
      <w:r w:rsidR="0091258B" w:rsidRPr="00EB35E5">
        <w:rPr>
          <w:rFonts w:ascii="Times New Roman" w:hAnsi="Times New Roman"/>
          <w:sz w:val="22"/>
          <w:szCs w:val="22"/>
        </w:rPr>
        <w:t>utili</w:t>
      </w:r>
      <w:r w:rsidR="00342FCE">
        <w:rPr>
          <w:rFonts w:ascii="Times New Roman" w:hAnsi="Times New Roman"/>
          <w:sz w:val="22"/>
          <w:szCs w:val="22"/>
        </w:rPr>
        <w:t>s</w:t>
      </w:r>
      <w:r w:rsidR="0091258B" w:rsidRPr="00EB35E5">
        <w:rPr>
          <w:rFonts w:ascii="Times New Roman" w:hAnsi="Times New Roman"/>
          <w:sz w:val="22"/>
          <w:szCs w:val="22"/>
        </w:rPr>
        <w:t>ation</w:t>
      </w:r>
      <w:proofErr w:type="spellEnd"/>
      <w:r w:rsidR="0091258B" w:rsidRPr="00EB35E5">
        <w:rPr>
          <w:rFonts w:ascii="Times New Roman" w:hAnsi="Times New Roman"/>
          <w:sz w:val="22"/>
          <w:szCs w:val="22"/>
        </w:rPr>
        <w:t xml:space="preserve"> agreement</w:t>
      </w:r>
      <w:r w:rsidRPr="00EB35E5">
        <w:rPr>
          <w:rFonts w:ascii="Times New Roman" w:hAnsi="Times New Roman"/>
          <w:sz w:val="22"/>
          <w:szCs w:val="22"/>
        </w:rPr>
        <w:t xml:space="preserve"> </w:t>
      </w:r>
      <w:r w:rsidR="00D02AEB">
        <w:rPr>
          <w:rFonts w:ascii="Times New Roman" w:hAnsi="Times New Roman"/>
          <w:sz w:val="22"/>
          <w:szCs w:val="22"/>
        </w:rPr>
        <w:t>(</w:t>
      </w:r>
      <w:r w:rsidR="00957811">
        <w:rPr>
          <w:rFonts w:ascii="Times New Roman" w:hAnsi="Times New Roman"/>
          <w:sz w:val="22"/>
          <w:szCs w:val="22"/>
        </w:rPr>
        <w:t>ex</w:t>
      </w:r>
      <w:r w:rsidR="009D4591">
        <w:rPr>
          <w:rFonts w:ascii="Times New Roman" w:hAnsi="Times New Roman"/>
          <w:sz w:val="22"/>
          <w:szCs w:val="22"/>
        </w:rPr>
        <w:t>tend</w:t>
      </w:r>
      <w:r w:rsidR="00E04E14">
        <w:rPr>
          <w:rFonts w:ascii="Times New Roman" w:hAnsi="Times New Roman"/>
          <w:sz w:val="22"/>
          <w:szCs w:val="22"/>
        </w:rPr>
        <w:t>ed phas</w:t>
      </w:r>
      <w:r w:rsidR="00E33E48">
        <w:rPr>
          <w:rFonts w:ascii="Times New Roman" w:hAnsi="Times New Roman"/>
          <w:sz w:val="22"/>
          <w:szCs w:val="22"/>
        </w:rPr>
        <w:t>e)</w:t>
      </w:r>
      <w:r w:rsidRPr="00EB35E5">
        <w:rPr>
          <w:rFonts w:ascii="Times New Roman" w:hAnsi="Times New Roman"/>
          <w:sz w:val="22"/>
          <w:szCs w:val="22"/>
        </w:rPr>
        <w:t xml:space="preserve"> with a joint venture </w:t>
      </w:r>
      <w:r w:rsidRPr="00154EED">
        <w:rPr>
          <w:rFonts w:ascii="Times New Roman" w:hAnsi="Times New Roman"/>
          <w:spacing w:val="-2"/>
          <w:sz w:val="22"/>
          <w:szCs w:val="22"/>
        </w:rPr>
        <w:t xml:space="preserve">(Nava </w:t>
      </w:r>
      <w:proofErr w:type="spellStart"/>
      <w:r w:rsidRPr="00154EED">
        <w:rPr>
          <w:rFonts w:ascii="Times New Roman" w:hAnsi="Times New Roman"/>
          <w:spacing w:val="-2"/>
          <w:sz w:val="22"/>
          <w:szCs w:val="22"/>
        </w:rPr>
        <w:t>Nakorn</w:t>
      </w:r>
      <w:proofErr w:type="spellEnd"/>
      <w:r w:rsidRPr="00154EED">
        <w:rPr>
          <w:rFonts w:ascii="Times New Roman" w:hAnsi="Times New Roman"/>
          <w:spacing w:val="-2"/>
          <w:sz w:val="22"/>
          <w:szCs w:val="22"/>
        </w:rPr>
        <w:t xml:space="preserve"> Electricity Generating Company Limited)</w:t>
      </w:r>
      <w:r w:rsidR="00D02AEB" w:rsidRPr="00154EED">
        <w:rPr>
          <w:rFonts w:ascii="Times New Roman" w:hAnsi="Times New Roman"/>
          <w:spacing w:val="-2"/>
          <w:sz w:val="22"/>
          <w:szCs w:val="22"/>
        </w:rPr>
        <w:t>,</w:t>
      </w:r>
      <w:r w:rsidRPr="00154EED">
        <w:rPr>
          <w:rFonts w:ascii="Times New Roman" w:hAnsi="Times New Roman"/>
          <w:spacing w:val="-2"/>
          <w:sz w:val="22"/>
          <w:szCs w:val="22"/>
        </w:rPr>
        <w:t xml:space="preserve"> for a period of 16 years effective </w:t>
      </w:r>
      <w:r w:rsidR="00FA2C9A" w:rsidRPr="00154EED">
        <w:rPr>
          <w:rFonts w:ascii="Times New Roman" w:hAnsi="Times New Roman"/>
          <w:spacing w:val="-2"/>
          <w:sz w:val="22"/>
          <w:szCs w:val="22"/>
        </w:rPr>
        <w:t>on 1</w:t>
      </w:r>
      <w:r w:rsidRPr="00154EED">
        <w:rPr>
          <w:rFonts w:ascii="Times New Roman" w:hAnsi="Times New Roman"/>
          <w:spacing w:val="-2"/>
          <w:sz w:val="22"/>
          <w:szCs w:val="22"/>
        </w:rPr>
        <w:t xml:space="preserve"> February</w:t>
      </w:r>
      <w:r w:rsidRPr="00EB35E5">
        <w:rPr>
          <w:rFonts w:ascii="Times New Roman" w:hAnsi="Times New Roman"/>
          <w:sz w:val="22"/>
          <w:szCs w:val="22"/>
        </w:rPr>
        <w:t xml:space="preserve"> 2025</w:t>
      </w:r>
      <w:r w:rsidR="007B65B2">
        <w:rPr>
          <w:rFonts w:ascii="Times New Roman" w:hAnsi="Times New Roman"/>
          <w:sz w:val="22"/>
          <w:szCs w:val="22"/>
        </w:rPr>
        <w:t>,</w:t>
      </w:r>
      <w:r w:rsidRPr="00EB35E5">
        <w:rPr>
          <w:rFonts w:ascii="Times New Roman" w:hAnsi="Times New Roman"/>
          <w:sz w:val="22"/>
          <w:szCs w:val="22"/>
        </w:rPr>
        <w:t xml:space="preserve"> </w:t>
      </w:r>
      <w:r w:rsidR="00D8445A">
        <w:rPr>
          <w:rFonts w:ascii="Times New Roman" w:hAnsi="Times New Roman"/>
          <w:sz w:val="22"/>
          <w:szCs w:val="22"/>
        </w:rPr>
        <w:t>i</w:t>
      </w:r>
      <w:r w:rsidR="007816FE">
        <w:rPr>
          <w:rFonts w:ascii="Times New Roman" w:hAnsi="Times New Roman"/>
          <w:sz w:val="22"/>
          <w:szCs w:val="22"/>
        </w:rPr>
        <w:t>n which</w:t>
      </w:r>
      <w:r w:rsidRPr="00100A8E">
        <w:rPr>
          <w:rFonts w:ascii="Times New Roman" w:hAnsi="Times New Roman"/>
          <w:sz w:val="22"/>
          <w:szCs w:val="22"/>
        </w:rPr>
        <w:t xml:space="preserve"> the </w:t>
      </w:r>
      <w:r w:rsidR="00342FCE">
        <w:rPr>
          <w:rFonts w:ascii="Times New Roman" w:hAnsi="Times New Roman"/>
          <w:sz w:val="22"/>
          <w:szCs w:val="22"/>
        </w:rPr>
        <w:t>C</w:t>
      </w:r>
      <w:r w:rsidRPr="00100A8E">
        <w:rPr>
          <w:rFonts w:ascii="Times New Roman" w:hAnsi="Times New Roman"/>
          <w:sz w:val="22"/>
          <w:szCs w:val="22"/>
        </w:rPr>
        <w:t xml:space="preserve">ompany </w:t>
      </w:r>
      <w:r w:rsidR="00A1444B" w:rsidRPr="00100A8E">
        <w:rPr>
          <w:rFonts w:ascii="Times New Roman" w:hAnsi="Times New Roman"/>
          <w:sz w:val="22"/>
          <w:szCs w:val="22"/>
        </w:rPr>
        <w:t xml:space="preserve">provided </w:t>
      </w:r>
      <w:proofErr w:type="spellStart"/>
      <w:r w:rsidR="00A1444B" w:rsidRPr="00100A8E">
        <w:rPr>
          <w:rFonts w:ascii="Times New Roman" w:hAnsi="Times New Roman"/>
          <w:sz w:val="22"/>
          <w:szCs w:val="22"/>
        </w:rPr>
        <w:t>ares</w:t>
      </w:r>
      <w:proofErr w:type="spellEnd"/>
      <w:r w:rsidRPr="00100A8E">
        <w:rPr>
          <w:rFonts w:ascii="Times New Roman" w:hAnsi="Times New Roman"/>
          <w:sz w:val="22"/>
          <w:szCs w:val="22"/>
        </w:rPr>
        <w:t xml:space="preserve"> and infrastructure </w:t>
      </w:r>
      <w:proofErr w:type="spellStart"/>
      <w:r w:rsidR="00342FCE" w:rsidRPr="00EB35E5">
        <w:rPr>
          <w:rFonts w:ascii="Times New Roman" w:hAnsi="Times New Roman"/>
          <w:sz w:val="22"/>
          <w:szCs w:val="22"/>
        </w:rPr>
        <w:t>utili</w:t>
      </w:r>
      <w:r w:rsidR="00342FCE">
        <w:rPr>
          <w:rFonts w:ascii="Times New Roman" w:hAnsi="Times New Roman"/>
          <w:sz w:val="22"/>
          <w:szCs w:val="22"/>
        </w:rPr>
        <w:t>s</w:t>
      </w:r>
      <w:r w:rsidR="00342FCE" w:rsidRPr="00EB35E5">
        <w:rPr>
          <w:rFonts w:ascii="Times New Roman" w:hAnsi="Times New Roman"/>
          <w:sz w:val="22"/>
          <w:szCs w:val="22"/>
        </w:rPr>
        <w:t>ation</w:t>
      </w:r>
      <w:proofErr w:type="spellEnd"/>
      <w:r w:rsidR="00342FCE" w:rsidRPr="00100A8E">
        <w:rPr>
          <w:rFonts w:ascii="Times New Roman" w:hAnsi="Times New Roman"/>
          <w:sz w:val="22"/>
          <w:szCs w:val="22"/>
        </w:rPr>
        <w:t xml:space="preserve"> </w:t>
      </w:r>
      <w:r w:rsidR="00342FCE">
        <w:rPr>
          <w:rFonts w:ascii="Times New Roman" w:hAnsi="Times New Roman"/>
          <w:sz w:val="22"/>
          <w:szCs w:val="22"/>
        </w:rPr>
        <w:t xml:space="preserve">in </w:t>
      </w:r>
      <w:r w:rsidRPr="00100A8E">
        <w:rPr>
          <w:rFonts w:ascii="Times New Roman" w:hAnsi="Times New Roman"/>
          <w:sz w:val="22"/>
          <w:szCs w:val="22"/>
        </w:rPr>
        <w:t xml:space="preserve">the Nava </w:t>
      </w:r>
      <w:proofErr w:type="spellStart"/>
      <w:r w:rsidRPr="00100A8E">
        <w:rPr>
          <w:rFonts w:ascii="Times New Roman" w:hAnsi="Times New Roman"/>
          <w:sz w:val="22"/>
          <w:szCs w:val="22"/>
        </w:rPr>
        <w:t>Nakorn</w:t>
      </w:r>
      <w:proofErr w:type="spellEnd"/>
      <w:r w:rsidRPr="00100A8E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100A8E">
        <w:rPr>
          <w:rFonts w:ascii="Times New Roman" w:hAnsi="Times New Roman"/>
          <w:sz w:val="22"/>
          <w:szCs w:val="22"/>
        </w:rPr>
        <w:t>P</w:t>
      </w:r>
      <w:r w:rsidR="00795DE3" w:rsidRPr="00100A8E">
        <w:rPr>
          <w:rFonts w:ascii="Times New Roman" w:hAnsi="Times New Roman"/>
          <w:sz w:val="22"/>
          <w:szCs w:val="22"/>
        </w:rPr>
        <w:t>h</w:t>
      </w:r>
      <w:r w:rsidRPr="00100A8E">
        <w:rPr>
          <w:rFonts w:ascii="Times New Roman" w:hAnsi="Times New Roman"/>
          <w:sz w:val="22"/>
          <w:szCs w:val="22"/>
        </w:rPr>
        <w:t>athum</w:t>
      </w:r>
      <w:r w:rsidR="00053A28" w:rsidRPr="00100A8E">
        <w:rPr>
          <w:rFonts w:ascii="Times New Roman" w:hAnsi="Times New Roman"/>
          <w:sz w:val="22"/>
          <w:szCs w:val="22"/>
        </w:rPr>
        <w:t>t</w:t>
      </w:r>
      <w:r w:rsidRPr="00100A8E">
        <w:rPr>
          <w:rFonts w:ascii="Times New Roman" w:hAnsi="Times New Roman"/>
          <w:sz w:val="22"/>
          <w:szCs w:val="22"/>
        </w:rPr>
        <w:t>hani</w:t>
      </w:r>
      <w:proofErr w:type="spellEnd"/>
      <w:r w:rsidRPr="00100A8E">
        <w:rPr>
          <w:rFonts w:ascii="Times New Roman" w:hAnsi="Times New Roman"/>
          <w:sz w:val="22"/>
          <w:szCs w:val="22"/>
        </w:rPr>
        <w:t xml:space="preserve"> </w:t>
      </w:r>
      <w:r w:rsidR="00795DE3" w:rsidRPr="00100A8E">
        <w:rPr>
          <w:rFonts w:ascii="Times New Roman" w:hAnsi="Times New Roman"/>
          <w:sz w:val="22"/>
          <w:szCs w:val="22"/>
        </w:rPr>
        <w:t>p</w:t>
      </w:r>
      <w:r w:rsidRPr="00100A8E">
        <w:rPr>
          <w:rFonts w:ascii="Times New Roman" w:hAnsi="Times New Roman"/>
          <w:sz w:val="22"/>
          <w:szCs w:val="22"/>
        </w:rPr>
        <w:t>rovince</w:t>
      </w:r>
      <w:r w:rsidR="00795DE3" w:rsidRPr="00100A8E">
        <w:rPr>
          <w:rFonts w:ascii="Times New Roman" w:hAnsi="Times New Roman"/>
          <w:sz w:val="22"/>
          <w:szCs w:val="22"/>
        </w:rPr>
        <w:t>,</w:t>
      </w:r>
      <w:r w:rsidRPr="00100A8E">
        <w:rPr>
          <w:rFonts w:ascii="Times New Roman" w:hAnsi="Times New Roman"/>
          <w:sz w:val="22"/>
          <w:szCs w:val="22"/>
        </w:rPr>
        <w:t xml:space="preserve"> </w:t>
      </w:r>
      <w:r w:rsidR="00830E1A" w:rsidRPr="00100A8E">
        <w:rPr>
          <w:rFonts w:ascii="Times New Roman" w:hAnsi="Times New Roman"/>
          <w:sz w:val="22"/>
          <w:szCs w:val="22"/>
        </w:rPr>
        <w:t>as</w:t>
      </w:r>
      <w:r w:rsidR="0002014E" w:rsidRPr="00100A8E">
        <w:rPr>
          <w:rFonts w:ascii="Times New Roman" w:hAnsi="Times New Roman"/>
          <w:sz w:val="22"/>
          <w:szCs w:val="22"/>
        </w:rPr>
        <w:t xml:space="preserve"> sta</w:t>
      </w:r>
      <w:r w:rsidR="001F5E07" w:rsidRPr="00100A8E">
        <w:rPr>
          <w:rFonts w:ascii="Times New Roman" w:hAnsi="Times New Roman"/>
          <w:sz w:val="22"/>
          <w:szCs w:val="22"/>
        </w:rPr>
        <w:t>te</w:t>
      </w:r>
      <w:r w:rsidR="00A77A44" w:rsidRPr="00100A8E">
        <w:rPr>
          <w:rFonts w:ascii="Times New Roman" w:hAnsi="Times New Roman"/>
          <w:sz w:val="22"/>
          <w:szCs w:val="22"/>
        </w:rPr>
        <w:t xml:space="preserve">d </w:t>
      </w:r>
      <w:r w:rsidR="00705CCF" w:rsidRPr="00100A8E">
        <w:rPr>
          <w:rFonts w:ascii="Times New Roman" w:hAnsi="Times New Roman"/>
          <w:sz w:val="22"/>
          <w:szCs w:val="22"/>
        </w:rPr>
        <w:t>condition in the a</w:t>
      </w:r>
      <w:r w:rsidR="00AE206A" w:rsidRPr="00100A8E">
        <w:rPr>
          <w:rFonts w:ascii="Times New Roman" w:hAnsi="Times New Roman"/>
          <w:sz w:val="22"/>
          <w:szCs w:val="22"/>
        </w:rPr>
        <w:t>greement</w:t>
      </w:r>
      <w:r w:rsidR="00342FCE">
        <w:rPr>
          <w:rFonts w:ascii="Times New Roman" w:hAnsi="Times New Roman"/>
          <w:sz w:val="22"/>
          <w:szCs w:val="22"/>
        </w:rPr>
        <w:t>.</w:t>
      </w:r>
      <w:r w:rsidR="006A6AD2">
        <w:rPr>
          <w:rFonts w:ascii="Times New Roman" w:hAnsi="Times New Roman"/>
          <w:sz w:val="22"/>
          <w:szCs w:val="22"/>
        </w:rPr>
        <w:t xml:space="preserve"> </w:t>
      </w:r>
      <w:r w:rsidR="00C90AB8" w:rsidRPr="00100A8E">
        <w:rPr>
          <w:rFonts w:ascii="Times New Roman" w:hAnsi="Times New Roman"/>
          <w:sz w:val="22"/>
          <w:szCs w:val="22"/>
        </w:rPr>
        <w:t xml:space="preserve">The </w:t>
      </w:r>
      <w:r w:rsidR="00342FCE">
        <w:rPr>
          <w:rFonts w:ascii="Times New Roman" w:hAnsi="Times New Roman"/>
          <w:sz w:val="22"/>
          <w:szCs w:val="22"/>
        </w:rPr>
        <w:t>C</w:t>
      </w:r>
      <w:r w:rsidR="00C90AB8" w:rsidRPr="00100A8E">
        <w:rPr>
          <w:rFonts w:ascii="Times New Roman" w:hAnsi="Times New Roman"/>
          <w:sz w:val="22"/>
          <w:szCs w:val="22"/>
        </w:rPr>
        <w:t>ompany received compensation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="00322CA9" w:rsidRPr="00100A8E">
        <w:rPr>
          <w:rFonts w:ascii="Times New Roman" w:hAnsi="Times New Roman"/>
          <w:sz w:val="22"/>
          <w:szCs w:val="22"/>
        </w:rPr>
        <w:t>in advance</w:t>
      </w:r>
      <w:r w:rsidR="00FC33A3" w:rsidRPr="00100A8E">
        <w:rPr>
          <w:rFonts w:ascii="Times New Roman" w:hAnsi="Times New Roman"/>
          <w:sz w:val="22"/>
          <w:szCs w:val="22"/>
        </w:rPr>
        <w:t xml:space="preserve"> of </w:t>
      </w:r>
      <w:r w:rsidR="00342FCE">
        <w:rPr>
          <w:rFonts w:ascii="Times New Roman" w:hAnsi="Times New Roman"/>
          <w:sz w:val="22"/>
          <w:szCs w:val="22"/>
        </w:rPr>
        <w:t>B</w:t>
      </w:r>
      <w:r w:rsidR="00FC33A3" w:rsidRPr="00100A8E">
        <w:rPr>
          <w:rFonts w:ascii="Times New Roman" w:hAnsi="Times New Roman"/>
          <w:sz w:val="22"/>
          <w:szCs w:val="22"/>
        </w:rPr>
        <w:t>aht</w:t>
      </w:r>
      <w:r w:rsidR="005A21EE" w:rsidRPr="00100A8E">
        <w:rPr>
          <w:rFonts w:ascii="Times New Roman" w:hAnsi="Times New Roman"/>
          <w:sz w:val="22"/>
          <w:szCs w:val="22"/>
        </w:rPr>
        <w:t xml:space="preserve"> 60 </w:t>
      </w:r>
      <w:r w:rsidR="00167B71" w:rsidRPr="00100A8E">
        <w:rPr>
          <w:rFonts w:ascii="Times New Roman" w:hAnsi="Times New Roman"/>
          <w:sz w:val="22"/>
          <w:szCs w:val="22"/>
        </w:rPr>
        <w:t>m</w:t>
      </w:r>
      <w:r w:rsidR="00053A28" w:rsidRPr="00100A8E">
        <w:rPr>
          <w:rFonts w:ascii="Times New Roman" w:hAnsi="Times New Roman"/>
          <w:sz w:val="22"/>
          <w:szCs w:val="22"/>
        </w:rPr>
        <w:t xml:space="preserve">illion </w:t>
      </w:r>
      <w:r w:rsidR="00A77DF3" w:rsidRPr="00100A8E">
        <w:rPr>
          <w:rFonts w:ascii="Times New Roman" w:hAnsi="Times New Roman"/>
          <w:sz w:val="22"/>
          <w:szCs w:val="22"/>
        </w:rPr>
        <w:t>w</w:t>
      </w:r>
      <w:r w:rsidR="00E26B69" w:rsidRPr="00100A8E">
        <w:rPr>
          <w:rFonts w:ascii="Times New Roman" w:hAnsi="Times New Roman"/>
          <w:sz w:val="22"/>
          <w:szCs w:val="22"/>
        </w:rPr>
        <w:t>hich reco</w:t>
      </w:r>
      <w:r w:rsidR="002119C2" w:rsidRPr="00100A8E">
        <w:rPr>
          <w:rFonts w:ascii="Times New Roman" w:hAnsi="Times New Roman"/>
          <w:sz w:val="22"/>
          <w:szCs w:val="22"/>
        </w:rPr>
        <w:t xml:space="preserve">rded </w:t>
      </w:r>
      <w:r w:rsidR="006A1EB5" w:rsidRPr="00100A8E">
        <w:rPr>
          <w:rFonts w:ascii="Times New Roman" w:hAnsi="Times New Roman"/>
          <w:sz w:val="22"/>
          <w:szCs w:val="22"/>
        </w:rPr>
        <w:t xml:space="preserve">as </w:t>
      </w:r>
      <w:r w:rsidR="00E435F9" w:rsidRPr="00100A8E">
        <w:rPr>
          <w:rFonts w:ascii="Times New Roman" w:hAnsi="Times New Roman"/>
          <w:sz w:val="22"/>
          <w:szCs w:val="22"/>
        </w:rPr>
        <w:t>de</w:t>
      </w:r>
      <w:r w:rsidR="00C0198B" w:rsidRPr="00100A8E">
        <w:rPr>
          <w:rFonts w:ascii="Times New Roman" w:hAnsi="Times New Roman"/>
          <w:sz w:val="22"/>
          <w:szCs w:val="22"/>
        </w:rPr>
        <w:t>ferre</w:t>
      </w:r>
      <w:r w:rsidR="00852AAD" w:rsidRPr="00100A8E">
        <w:rPr>
          <w:rFonts w:ascii="Times New Roman" w:hAnsi="Times New Roman"/>
          <w:sz w:val="22"/>
          <w:szCs w:val="22"/>
        </w:rPr>
        <w:t>d income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2D5B28" w:rsidRPr="00100A8E">
        <w:rPr>
          <w:rFonts w:ascii="Times New Roman" w:hAnsi="Times New Roman"/>
          <w:sz w:val="22"/>
          <w:szCs w:val="22"/>
        </w:rPr>
        <w:t>in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Pr="00100A8E">
        <w:rPr>
          <w:rFonts w:ascii="Times New Roman" w:hAnsi="Times New Roman"/>
          <w:sz w:val="22"/>
          <w:szCs w:val="22"/>
        </w:rPr>
        <w:t xml:space="preserve">the </w:t>
      </w:r>
      <w:r w:rsidR="002D5B28" w:rsidRPr="00100A8E">
        <w:rPr>
          <w:rFonts w:ascii="Times New Roman" w:hAnsi="Times New Roman"/>
          <w:sz w:val="22"/>
          <w:szCs w:val="22"/>
        </w:rPr>
        <w:t>statement of fin</w:t>
      </w:r>
      <w:r w:rsidR="00201637" w:rsidRPr="00100A8E">
        <w:rPr>
          <w:rFonts w:ascii="Times New Roman" w:hAnsi="Times New Roman"/>
          <w:sz w:val="22"/>
          <w:szCs w:val="22"/>
        </w:rPr>
        <w:t>ancial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E6757A" w:rsidRPr="00100A8E">
        <w:rPr>
          <w:rFonts w:ascii="Times New Roman" w:hAnsi="Times New Roman"/>
          <w:sz w:val="22"/>
          <w:szCs w:val="22"/>
        </w:rPr>
        <w:t>position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2D26B2" w:rsidRPr="00100A8E">
        <w:rPr>
          <w:rFonts w:ascii="Times New Roman" w:hAnsi="Times New Roman"/>
          <w:sz w:val="22"/>
          <w:szCs w:val="22"/>
        </w:rPr>
        <w:t xml:space="preserve">and </w:t>
      </w:r>
      <w:proofErr w:type="spellStart"/>
      <w:r w:rsidR="007252CC" w:rsidRPr="00100A8E">
        <w:rPr>
          <w:rFonts w:ascii="Times New Roman" w:hAnsi="Times New Roman"/>
          <w:sz w:val="22"/>
          <w:szCs w:val="22"/>
        </w:rPr>
        <w:t>recogni</w:t>
      </w:r>
      <w:r w:rsidR="00342FCE">
        <w:rPr>
          <w:rFonts w:ascii="Times New Roman" w:hAnsi="Times New Roman"/>
          <w:sz w:val="22"/>
          <w:szCs w:val="22"/>
        </w:rPr>
        <w:t>s</w:t>
      </w:r>
      <w:r w:rsidR="007252CC" w:rsidRPr="00100A8E">
        <w:rPr>
          <w:rFonts w:ascii="Times New Roman" w:hAnsi="Times New Roman"/>
          <w:sz w:val="22"/>
          <w:szCs w:val="22"/>
        </w:rPr>
        <w:t>ed</w:t>
      </w:r>
      <w:proofErr w:type="spellEnd"/>
      <w:r w:rsidR="007252CC" w:rsidRPr="00100A8E">
        <w:rPr>
          <w:rFonts w:ascii="Times New Roman" w:hAnsi="Times New Roman"/>
          <w:sz w:val="22"/>
          <w:szCs w:val="22"/>
        </w:rPr>
        <w:t xml:space="preserve"> as income </w:t>
      </w:r>
      <w:r w:rsidR="00A852B8" w:rsidRPr="00100A8E">
        <w:rPr>
          <w:rFonts w:ascii="Times New Roman" w:hAnsi="Times New Roman"/>
          <w:sz w:val="22"/>
          <w:szCs w:val="22"/>
        </w:rPr>
        <w:t>by a st</w:t>
      </w:r>
      <w:r w:rsidR="00685AAC" w:rsidRPr="00100A8E">
        <w:rPr>
          <w:rFonts w:ascii="Times New Roman" w:hAnsi="Times New Roman"/>
          <w:sz w:val="22"/>
          <w:szCs w:val="22"/>
        </w:rPr>
        <w:t>raight</w:t>
      </w:r>
      <w:r w:rsidR="001E740F" w:rsidRPr="00100A8E">
        <w:rPr>
          <w:rFonts w:ascii="Times New Roman" w:hAnsi="Times New Roman"/>
          <w:sz w:val="22"/>
          <w:szCs w:val="22"/>
        </w:rPr>
        <w:t xml:space="preserve"> line basis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41131D" w:rsidRPr="00100A8E">
        <w:rPr>
          <w:rFonts w:ascii="Times New Roman" w:hAnsi="Times New Roman"/>
          <w:sz w:val="22"/>
          <w:szCs w:val="22"/>
        </w:rPr>
        <w:t>according to the t</w:t>
      </w:r>
      <w:r w:rsidR="00F159DE" w:rsidRPr="00100A8E">
        <w:rPr>
          <w:rFonts w:ascii="Times New Roman" w:hAnsi="Times New Roman"/>
          <w:sz w:val="22"/>
          <w:szCs w:val="22"/>
        </w:rPr>
        <w:t>erm</w:t>
      </w:r>
      <w:r w:rsidR="009776CD" w:rsidRPr="00100A8E">
        <w:rPr>
          <w:rFonts w:ascii="Times New Roman" w:hAnsi="Times New Roman"/>
          <w:sz w:val="22"/>
          <w:szCs w:val="22"/>
        </w:rPr>
        <w:t xml:space="preserve"> of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Pr="00100A8E">
        <w:rPr>
          <w:rFonts w:ascii="Times New Roman" w:hAnsi="Times New Roman"/>
          <w:sz w:val="22"/>
          <w:szCs w:val="22"/>
        </w:rPr>
        <w:t xml:space="preserve">the </w:t>
      </w:r>
      <w:r w:rsidR="00634950" w:rsidRPr="00100A8E">
        <w:rPr>
          <w:rFonts w:ascii="Times New Roman" w:hAnsi="Times New Roman"/>
          <w:sz w:val="22"/>
          <w:szCs w:val="22"/>
        </w:rPr>
        <w:t>agreement.</w:t>
      </w:r>
    </w:p>
    <w:p w14:paraId="2F9B82B7" w14:textId="77777777" w:rsidR="00B6324E" w:rsidRPr="00C32CF2" w:rsidRDefault="00B6324E" w:rsidP="00B6324E">
      <w:pPr>
        <w:ind w:left="360" w:firstLine="180"/>
        <w:jc w:val="thaiDistribute"/>
        <w:rPr>
          <w:rFonts w:ascii="Times New Roman" w:hAnsi="Times New Roman"/>
          <w:sz w:val="22"/>
          <w:szCs w:val="22"/>
          <w:highlight w:val="yellow"/>
        </w:rPr>
      </w:pPr>
      <w:r w:rsidRPr="00C32CF2">
        <w:rPr>
          <w:rFonts w:ascii="Times New Roman" w:hAnsi="Times New Roman"/>
          <w:sz w:val="22"/>
          <w:szCs w:val="22"/>
          <w:highlight w:val="yellow"/>
        </w:rPr>
        <w:t xml:space="preserve"> </w:t>
      </w:r>
    </w:p>
    <w:p w14:paraId="1AA354EB" w14:textId="0FAF201D" w:rsidR="00E972CA" w:rsidRPr="00C32CF2" w:rsidRDefault="00B6324E" w:rsidP="006A6AD2">
      <w:pPr>
        <w:tabs>
          <w:tab w:val="clear" w:pos="454"/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F11FF6">
        <w:rPr>
          <w:rFonts w:ascii="Times New Roman" w:hAnsi="Times New Roman"/>
          <w:sz w:val="22"/>
          <w:szCs w:val="22"/>
        </w:rPr>
        <w:t>The</w:t>
      </w:r>
      <w:r w:rsidR="00FA3C70" w:rsidRPr="00F11FF6">
        <w:rPr>
          <w:rFonts w:ascii="Times New Roman" w:hAnsi="Times New Roman"/>
          <w:sz w:val="22"/>
          <w:szCs w:val="22"/>
        </w:rPr>
        <w:t xml:space="preserve"> </w:t>
      </w:r>
      <w:r w:rsidR="006C5637" w:rsidRPr="00F11FF6">
        <w:rPr>
          <w:rFonts w:ascii="Times New Roman" w:hAnsi="Times New Roman"/>
          <w:sz w:val="22"/>
          <w:szCs w:val="22"/>
        </w:rPr>
        <w:t>Company</w:t>
      </w:r>
      <w:r w:rsidRPr="00F11FF6">
        <w:rPr>
          <w:rFonts w:ascii="Times New Roman" w:hAnsi="Times New Roman"/>
          <w:sz w:val="22"/>
          <w:szCs w:val="22"/>
        </w:rPr>
        <w:t xml:space="preserve"> </w:t>
      </w:r>
      <w:r w:rsidR="007F7B94" w:rsidRPr="00F11FF6">
        <w:rPr>
          <w:rFonts w:ascii="Times New Roman" w:hAnsi="Times New Roman"/>
          <w:sz w:val="22"/>
          <w:szCs w:val="22"/>
        </w:rPr>
        <w:t>enter</w:t>
      </w:r>
      <w:r w:rsidR="00795CB4" w:rsidRPr="00F11FF6">
        <w:rPr>
          <w:rFonts w:ascii="Times New Roman" w:hAnsi="Times New Roman"/>
          <w:sz w:val="22"/>
          <w:szCs w:val="22"/>
        </w:rPr>
        <w:t>ed</w:t>
      </w:r>
      <w:r w:rsidR="007F7B94" w:rsidRPr="00F11FF6">
        <w:rPr>
          <w:rFonts w:ascii="Times New Roman" w:hAnsi="Times New Roman"/>
          <w:sz w:val="22"/>
          <w:szCs w:val="22"/>
        </w:rPr>
        <w:t xml:space="preserve"> </w:t>
      </w:r>
      <w:r w:rsidR="00774E8F" w:rsidRPr="00F11FF6">
        <w:rPr>
          <w:rFonts w:ascii="Times New Roman" w:hAnsi="Times New Roman"/>
          <w:sz w:val="22"/>
          <w:szCs w:val="22"/>
        </w:rPr>
        <w:t xml:space="preserve">into </w:t>
      </w:r>
      <w:r w:rsidR="00607434" w:rsidRPr="00F11FF6">
        <w:rPr>
          <w:rFonts w:ascii="Times New Roman" w:hAnsi="Times New Roman"/>
          <w:sz w:val="22"/>
          <w:szCs w:val="22"/>
        </w:rPr>
        <w:t xml:space="preserve">a transmission </w:t>
      </w:r>
      <w:r w:rsidR="00BA6E6C" w:rsidRPr="00F11FF6">
        <w:rPr>
          <w:rFonts w:ascii="Times New Roman" w:hAnsi="Times New Roman"/>
          <w:sz w:val="22"/>
          <w:szCs w:val="22"/>
        </w:rPr>
        <w:t>line</w:t>
      </w:r>
      <w:r w:rsidR="00996EF3" w:rsidRPr="00F11FF6">
        <w:rPr>
          <w:rFonts w:ascii="Times New Roman" w:hAnsi="Times New Roman"/>
          <w:sz w:val="22"/>
          <w:szCs w:val="22"/>
        </w:rPr>
        <w:t xml:space="preserve">, pipeline and </w:t>
      </w:r>
      <w:r w:rsidR="00050E4E" w:rsidRPr="00F11FF6">
        <w:rPr>
          <w:rFonts w:ascii="Times New Roman" w:hAnsi="Times New Roman"/>
          <w:sz w:val="22"/>
          <w:szCs w:val="22"/>
        </w:rPr>
        <w:t>infra</w:t>
      </w:r>
      <w:r w:rsidR="00061FEB" w:rsidRPr="00F11FF6">
        <w:rPr>
          <w:rFonts w:ascii="Times New Roman" w:hAnsi="Times New Roman"/>
          <w:sz w:val="22"/>
          <w:szCs w:val="22"/>
        </w:rPr>
        <w:t>stru</w:t>
      </w:r>
      <w:r w:rsidR="00575603" w:rsidRPr="00F11FF6">
        <w:rPr>
          <w:rFonts w:ascii="Times New Roman" w:hAnsi="Times New Roman"/>
          <w:sz w:val="22"/>
          <w:szCs w:val="22"/>
        </w:rPr>
        <w:t>cture</w:t>
      </w:r>
      <w:r w:rsidR="006C6784" w:rsidRPr="00F11FF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C6784" w:rsidRPr="00F11FF6">
        <w:rPr>
          <w:rFonts w:ascii="Times New Roman" w:hAnsi="Times New Roman"/>
          <w:sz w:val="22"/>
          <w:szCs w:val="22"/>
        </w:rPr>
        <w:t>utili</w:t>
      </w:r>
      <w:r w:rsidR="00847692" w:rsidRPr="00F11FF6">
        <w:rPr>
          <w:rFonts w:ascii="Times New Roman" w:hAnsi="Times New Roman"/>
          <w:sz w:val="22"/>
          <w:szCs w:val="22"/>
        </w:rPr>
        <w:t>s</w:t>
      </w:r>
      <w:r w:rsidR="006C6784" w:rsidRPr="00F11FF6">
        <w:rPr>
          <w:rFonts w:ascii="Times New Roman" w:hAnsi="Times New Roman"/>
          <w:sz w:val="22"/>
          <w:szCs w:val="22"/>
        </w:rPr>
        <w:t>ation</w:t>
      </w:r>
      <w:proofErr w:type="spellEnd"/>
      <w:r w:rsidR="006C6784" w:rsidRPr="00F11FF6">
        <w:rPr>
          <w:rFonts w:ascii="Times New Roman" w:hAnsi="Times New Roman"/>
          <w:sz w:val="22"/>
          <w:szCs w:val="22"/>
        </w:rPr>
        <w:t xml:space="preserve"> agreement</w:t>
      </w:r>
      <w:r w:rsidR="006B3D9E" w:rsidRPr="00F11FF6">
        <w:rPr>
          <w:rFonts w:ascii="Times New Roman" w:hAnsi="Times New Roman"/>
          <w:sz w:val="22"/>
          <w:szCs w:val="22"/>
        </w:rPr>
        <w:t xml:space="preserve"> (extended phase)</w:t>
      </w:r>
      <w:r w:rsidR="006B3D9E" w:rsidRPr="002462DD">
        <w:rPr>
          <w:rFonts w:ascii="Times New Roman" w:hAnsi="Times New Roman"/>
          <w:sz w:val="22"/>
          <w:szCs w:val="22"/>
        </w:rPr>
        <w:t xml:space="preserve"> </w:t>
      </w:r>
      <w:r w:rsidR="006C6784" w:rsidRPr="002462DD">
        <w:rPr>
          <w:rFonts w:ascii="Times New Roman" w:hAnsi="Times New Roman"/>
          <w:sz w:val="22"/>
          <w:szCs w:val="22"/>
        </w:rPr>
        <w:t xml:space="preserve">with </w:t>
      </w:r>
      <w:r w:rsidR="00342FCE">
        <w:rPr>
          <w:rFonts w:ascii="Times New Roman" w:hAnsi="Times New Roman"/>
          <w:sz w:val="22"/>
          <w:szCs w:val="22"/>
        </w:rPr>
        <w:t xml:space="preserve">a </w:t>
      </w:r>
      <w:r w:rsidR="006C6784" w:rsidRPr="002462DD">
        <w:rPr>
          <w:rFonts w:ascii="Times New Roman" w:hAnsi="Times New Roman"/>
          <w:sz w:val="22"/>
          <w:szCs w:val="22"/>
        </w:rPr>
        <w:t xml:space="preserve">joint </w:t>
      </w:r>
      <w:r w:rsidR="00C204F5" w:rsidRPr="002462DD">
        <w:rPr>
          <w:rFonts w:ascii="Times New Roman" w:hAnsi="Times New Roman"/>
          <w:sz w:val="22"/>
          <w:szCs w:val="22"/>
        </w:rPr>
        <w:t>venture</w:t>
      </w:r>
      <w:r w:rsidR="000F672D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 xml:space="preserve">(Nava </w:t>
      </w:r>
      <w:proofErr w:type="spellStart"/>
      <w:r w:rsidRPr="002462DD">
        <w:rPr>
          <w:rFonts w:ascii="Times New Roman" w:hAnsi="Times New Roman"/>
          <w:sz w:val="22"/>
          <w:szCs w:val="22"/>
        </w:rPr>
        <w:t>Nakorn</w:t>
      </w:r>
      <w:proofErr w:type="spellEnd"/>
      <w:r w:rsidRPr="002462DD">
        <w:rPr>
          <w:rFonts w:ascii="Times New Roman" w:hAnsi="Times New Roman"/>
          <w:sz w:val="22"/>
          <w:szCs w:val="22"/>
        </w:rPr>
        <w:t xml:space="preserve"> Electricity Generating Company Limited)</w:t>
      </w:r>
      <w:r w:rsidR="006B3AA6" w:rsidRPr="002462DD">
        <w:rPr>
          <w:rFonts w:ascii="Times New Roman" w:hAnsi="Times New Roman"/>
          <w:sz w:val="22"/>
          <w:szCs w:val="22"/>
        </w:rPr>
        <w:t>,</w:t>
      </w:r>
      <w:r w:rsidRPr="002462DD">
        <w:rPr>
          <w:rFonts w:ascii="Times New Roman" w:hAnsi="Times New Roman"/>
          <w:sz w:val="22"/>
          <w:szCs w:val="22"/>
        </w:rPr>
        <w:t xml:space="preserve"> for a period of 16 years</w:t>
      </w:r>
      <w:r w:rsidR="00BC404B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 xml:space="preserve">effective </w:t>
      </w:r>
      <w:r w:rsidR="00B42F0F" w:rsidRPr="002462DD">
        <w:rPr>
          <w:rFonts w:ascii="Times New Roman" w:hAnsi="Times New Roman"/>
          <w:sz w:val="22"/>
          <w:szCs w:val="22"/>
        </w:rPr>
        <w:t xml:space="preserve">on </w:t>
      </w:r>
      <w:r w:rsidR="00DA039B" w:rsidRPr="002462DD">
        <w:rPr>
          <w:rFonts w:ascii="Times New Roman" w:hAnsi="Times New Roman"/>
          <w:sz w:val="22"/>
          <w:szCs w:val="22"/>
        </w:rPr>
        <w:t xml:space="preserve">1 </w:t>
      </w:r>
      <w:r w:rsidRPr="002462DD">
        <w:rPr>
          <w:rFonts w:ascii="Times New Roman" w:hAnsi="Times New Roman"/>
          <w:sz w:val="22"/>
          <w:szCs w:val="22"/>
        </w:rPr>
        <w:t>February 2025</w:t>
      </w:r>
      <w:r w:rsidR="00C83F16" w:rsidRPr="002462DD">
        <w:rPr>
          <w:rFonts w:ascii="Times New Roman" w:hAnsi="Times New Roman"/>
          <w:sz w:val="22"/>
          <w:szCs w:val="22"/>
        </w:rPr>
        <w:t xml:space="preserve">, in which </w:t>
      </w:r>
      <w:r w:rsidR="006E6179" w:rsidRPr="002462DD">
        <w:rPr>
          <w:rFonts w:ascii="Times New Roman" w:hAnsi="Times New Roman"/>
          <w:sz w:val="22"/>
          <w:szCs w:val="22"/>
        </w:rPr>
        <w:t>the Company provided area</w:t>
      </w:r>
      <w:r w:rsidR="004952DA" w:rsidRPr="002462DD">
        <w:rPr>
          <w:rFonts w:ascii="Times New Roman" w:hAnsi="Times New Roman"/>
          <w:sz w:val="22"/>
          <w:szCs w:val="22"/>
        </w:rPr>
        <w:t xml:space="preserve">s and </w:t>
      </w:r>
      <w:r w:rsidR="00FF7063" w:rsidRPr="002462DD">
        <w:rPr>
          <w:rFonts w:ascii="Times New Roman" w:hAnsi="Times New Roman"/>
          <w:sz w:val="22"/>
          <w:szCs w:val="22"/>
        </w:rPr>
        <w:t xml:space="preserve">infrastructure </w:t>
      </w:r>
      <w:proofErr w:type="spellStart"/>
      <w:r w:rsidR="00E044CA" w:rsidRPr="002462DD">
        <w:rPr>
          <w:rFonts w:ascii="Times New Roman" w:hAnsi="Times New Roman"/>
          <w:sz w:val="22"/>
          <w:szCs w:val="22"/>
        </w:rPr>
        <w:t>utili</w:t>
      </w:r>
      <w:r w:rsidR="006322CD">
        <w:rPr>
          <w:rFonts w:ascii="Times New Roman" w:hAnsi="Times New Roman"/>
          <w:sz w:val="22"/>
          <w:szCs w:val="22"/>
        </w:rPr>
        <w:t>s</w:t>
      </w:r>
      <w:r w:rsidR="00E044CA" w:rsidRPr="002462DD">
        <w:rPr>
          <w:rFonts w:ascii="Times New Roman" w:hAnsi="Times New Roman"/>
          <w:sz w:val="22"/>
          <w:szCs w:val="22"/>
        </w:rPr>
        <w:t>ation</w:t>
      </w:r>
      <w:proofErr w:type="spellEnd"/>
      <w:r w:rsidR="00E044CA" w:rsidRPr="002462DD">
        <w:rPr>
          <w:rFonts w:ascii="Times New Roman" w:hAnsi="Times New Roman"/>
          <w:sz w:val="22"/>
          <w:szCs w:val="22"/>
        </w:rPr>
        <w:t xml:space="preserve"> </w:t>
      </w:r>
      <w:r w:rsidR="001819A4" w:rsidRPr="002462DD">
        <w:rPr>
          <w:rFonts w:ascii="Times New Roman" w:hAnsi="Times New Roman"/>
          <w:sz w:val="22"/>
          <w:szCs w:val="22"/>
        </w:rPr>
        <w:t xml:space="preserve">in </w:t>
      </w:r>
      <w:r w:rsidR="0030078F" w:rsidRPr="002462DD">
        <w:rPr>
          <w:rFonts w:ascii="Times New Roman" w:hAnsi="Times New Roman"/>
          <w:sz w:val="22"/>
          <w:szCs w:val="22"/>
        </w:rPr>
        <w:t xml:space="preserve">Nava </w:t>
      </w:r>
      <w:proofErr w:type="spellStart"/>
      <w:r w:rsidR="0030078F" w:rsidRPr="002462DD">
        <w:rPr>
          <w:rFonts w:ascii="Times New Roman" w:hAnsi="Times New Roman"/>
          <w:sz w:val="22"/>
          <w:szCs w:val="22"/>
        </w:rPr>
        <w:t>Nakorn</w:t>
      </w:r>
      <w:proofErr w:type="spellEnd"/>
      <w:r w:rsidR="0030078F" w:rsidRPr="002462DD">
        <w:rPr>
          <w:rFonts w:ascii="Times New Roman" w:hAnsi="Times New Roman"/>
          <w:sz w:val="22"/>
          <w:szCs w:val="22"/>
        </w:rPr>
        <w:t xml:space="preserve"> Industrial</w:t>
      </w:r>
      <w:r w:rsidR="0052768B" w:rsidRPr="002462DD">
        <w:rPr>
          <w:rFonts w:ascii="Times New Roman" w:hAnsi="Times New Roman"/>
          <w:sz w:val="22"/>
          <w:szCs w:val="22"/>
        </w:rPr>
        <w:t xml:space="preserve"> Promotion Zone in </w:t>
      </w:r>
      <w:proofErr w:type="spellStart"/>
      <w:r w:rsidR="001E7F66" w:rsidRPr="002462DD">
        <w:rPr>
          <w:rFonts w:ascii="Times New Roman" w:hAnsi="Times New Roman"/>
          <w:sz w:val="22"/>
          <w:szCs w:val="22"/>
        </w:rPr>
        <w:t>P</w:t>
      </w:r>
      <w:r w:rsidRPr="002462DD">
        <w:rPr>
          <w:rFonts w:ascii="Times New Roman" w:hAnsi="Times New Roman"/>
          <w:sz w:val="22"/>
          <w:szCs w:val="22"/>
        </w:rPr>
        <w:t>athum</w:t>
      </w:r>
      <w:r w:rsidR="001E7F66" w:rsidRPr="002462DD">
        <w:rPr>
          <w:rFonts w:ascii="Times New Roman" w:hAnsi="Times New Roman"/>
          <w:sz w:val="22"/>
          <w:szCs w:val="22"/>
        </w:rPr>
        <w:t>t</w:t>
      </w:r>
      <w:r w:rsidRPr="002462DD">
        <w:rPr>
          <w:rFonts w:ascii="Times New Roman" w:hAnsi="Times New Roman"/>
          <w:sz w:val="22"/>
          <w:szCs w:val="22"/>
        </w:rPr>
        <w:t>hani</w:t>
      </w:r>
      <w:proofErr w:type="spellEnd"/>
      <w:r w:rsidRPr="002462DD">
        <w:rPr>
          <w:rFonts w:ascii="Times New Roman" w:hAnsi="Times New Roman"/>
          <w:sz w:val="22"/>
          <w:szCs w:val="22"/>
        </w:rPr>
        <w:t xml:space="preserve"> </w:t>
      </w:r>
      <w:r w:rsidR="000E5BF7" w:rsidRPr="002462DD">
        <w:rPr>
          <w:rFonts w:ascii="Times New Roman" w:hAnsi="Times New Roman"/>
          <w:sz w:val="22"/>
          <w:szCs w:val="22"/>
        </w:rPr>
        <w:t>p</w:t>
      </w:r>
      <w:r w:rsidRPr="002462DD">
        <w:rPr>
          <w:rFonts w:ascii="Times New Roman" w:hAnsi="Times New Roman"/>
          <w:sz w:val="22"/>
          <w:szCs w:val="22"/>
        </w:rPr>
        <w:t>rovince</w:t>
      </w:r>
      <w:r w:rsidR="0062538E" w:rsidRPr="002462DD">
        <w:rPr>
          <w:rFonts w:ascii="Times New Roman" w:hAnsi="Times New Roman"/>
          <w:sz w:val="22"/>
          <w:szCs w:val="22"/>
        </w:rPr>
        <w:t>,</w:t>
      </w:r>
      <w:r w:rsidR="00175F3F" w:rsidRPr="002462DD">
        <w:rPr>
          <w:rFonts w:ascii="Times New Roman" w:hAnsi="Times New Roman"/>
          <w:sz w:val="22"/>
          <w:szCs w:val="22"/>
        </w:rPr>
        <w:t xml:space="preserve"> </w:t>
      </w:r>
      <w:r w:rsidR="0062538E" w:rsidRPr="002462DD">
        <w:rPr>
          <w:rFonts w:ascii="Times New Roman" w:hAnsi="Times New Roman"/>
          <w:sz w:val="22"/>
          <w:szCs w:val="22"/>
        </w:rPr>
        <w:t>as stated con</w:t>
      </w:r>
      <w:r w:rsidR="00175F3F" w:rsidRPr="002462DD">
        <w:rPr>
          <w:rFonts w:ascii="Times New Roman" w:hAnsi="Times New Roman"/>
          <w:sz w:val="22"/>
          <w:szCs w:val="22"/>
        </w:rPr>
        <w:t>d</w:t>
      </w:r>
      <w:r w:rsidR="0062538E" w:rsidRPr="002462DD">
        <w:rPr>
          <w:rFonts w:ascii="Times New Roman" w:hAnsi="Times New Roman"/>
          <w:sz w:val="22"/>
          <w:szCs w:val="22"/>
        </w:rPr>
        <w:t xml:space="preserve">ition in the agreement. The Company shall receive compensation </w:t>
      </w:r>
      <w:r w:rsidR="00244F1A" w:rsidRPr="002462DD">
        <w:rPr>
          <w:rFonts w:ascii="Times New Roman" w:hAnsi="Times New Roman"/>
          <w:sz w:val="22"/>
          <w:szCs w:val="22"/>
        </w:rPr>
        <w:t xml:space="preserve">of </w:t>
      </w:r>
      <w:r w:rsidR="00CA479C" w:rsidRPr="002462DD">
        <w:rPr>
          <w:rFonts w:ascii="Times New Roman" w:hAnsi="Times New Roman"/>
          <w:sz w:val="22"/>
          <w:szCs w:val="22"/>
        </w:rPr>
        <w:t xml:space="preserve">Baht </w:t>
      </w:r>
      <w:r w:rsidRPr="002462DD">
        <w:rPr>
          <w:rFonts w:ascii="Times New Roman" w:hAnsi="Times New Roman"/>
          <w:sz w:val="22"/>
          <w:szCs w:val="22"/>
        </w:rPr>
        <w:t>0.35 million</w:t>
      </w:r>
      <w:r w:rsidR="00175F3F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 xml:space="preserve">per month throughout the </w:t>
      </w:r>
      <w:r w:rsidR="0018054A" w:rsidRPr="002462DD">
        <w:rPr>
          <w:rFonts w:ascii="Times New Roman" w:hAnsi="Times New Roman"/>
          <w:sz w:val="22"/>
          <w:szCs w:val="22"/>
        </w:rPr>
        <w:t>agreement</w:t>
      </w:r>
      <w:r w:rsidRPr="002462DD">
        <w:rPr>
          <w:rFonts w:ascii="Times New Roman" w:hAnsi="Times New Roman"/>
          <w:sz w:val="22"/>
          <w:szCs w:val="22"/>
        </w:rPr>
        <w:t xml:space="preserve"> period.</w:t>
      </w:r>
    </w:p>
    <w:p w14:paraId="481018C6" w14:textId="77777777" w:rsidR="00E972CA" w:rsidRPr="00C32CF2" w:rsidRDefault="00E972CA" w:rsidP="00B6324E">
      <w:pPr>
        <w:ind w:left="360" w:firstLine="180"/>
        <w:jc w:val="thaiDistribute"/>
        <w:rPr>
          <w:rFonts w:ascii="Times New Roman" w:hAnsi="Times New Roman"/>
          <w:sz w:val="22"/>
          <w:szCs w:val="22"/>
        </w:rPr>
      </w:pPr>
    </w:p>
    <w:p w14:paraId="6CFFC853" w14:textId="24D6381B" w:rsidR="008A2155" w:rsidRDefault="008A215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Trade accounts receivable</w:t>
      </w:r>
    </w:p>
    <w:p w14:paraId="514A606E" w14:textId="6D9863BC" w:rsidR="008A2155" w:rsidRPr="00DA4E07" w:rsidRDefault="008A215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2070"/>
        <w:gridCol w:w="1710"/>
        <w:gridCol w:w="360"/>
        <w:gridCol w:w="1620"/>
      </w:tblGrid>
      <w:tr w:rsidR="00FF6075" w:rsidRPr="000F3207" w14:paraId="228E4B03" w14:textId="77777777" w:rsidTr="00334D0B">
        <w:trPr>
          <w:cantSplit/>
        </w:trPr>
        <w:tc>
          <w:tcPr>
            <w:tcW w:w="3420" w:type="dxa"/>
          </w:tcPr>
          <w:p w14:paraId="51AFDF1A" w14:textId="77777777" w:rsidR="00FF6075" w:rsidRPr="00380C8F" w:rsidRDefault="00FF6075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49CCEA58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547121A" w14:textId="01136628" w:rsidR="00FF6075" w:rsidRPr="000F3207" w:rsidRDefault="008F1E27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 w:rsidR="007B48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7B4878"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 w:rsidR="007B48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FF6075" w:rsidRPr="003363BF" w14:paraId="32B56C70" w14:textId="77777777" w:rsidTr="00334D0B">
        <w:trPr>
          <w:cantSplit/>
        </w:trPr>
        <w:tc>
          <w:tcPr>
            <w:tcW w:w="3420" w:type="dxa"/>
          </w:tcPr>
          <w:p w14:paraId="47E06437" w14:textId="77777777" w:rsidR="00FF6075" w:rsidRPr="00380C8F" w:rsidRDefault="00FF6075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4B3BE6B0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40DDBC8" w14:textId="7BA4A035" w:rsidR="00FF6075" w:rsidRPr="003363BF" w:rsidRDefault="008F1E2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 w:rsidR="007B4878"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F6075"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C365E" w14:paraId="27B6B541" w14:textId="77777777" w:rsidTr="005910DE">
        <w:trPr>
          <w:cantSplit/>
        </w:trPr>
        <w:tc>
          <w:tcPr>
            <w:tcW w:w="3420" w:type="dxa"/>
          </w:tcPr>
          <w:p w14:paraId="750DC3ED" w14:textId="77777777" w:rsidR="00EC365E" w:rsidRDefault="00EC365E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070" w:type="dxa"/>
          </w:tcPr>
          <w:p w14:paraId="3ECB0DCF" w14:textId="77777777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0EDDA468" w14:textId="75098898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360" w:type="dxa"/>
          </w:tcPr>
          <w:p w14:paraId="67F8D3F7" w14:textId="77777777" w:rsidR="00EC365E" w:rsidRPr="000A529C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FE88EAF" w14:textId="284B84DE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EC365E" w:rsidRPr="000A529C" w14:paraId="23895832" w14:textId="77777777" w:rsidTr="005910DE">
        <w:trPr>
          <w:cantSplit/>
        </w:trPr>
        <w:tc>
          <w:tcPr>
            <w:tcW w:w="3420" w:type="dxa"/>
          </w:tcPr>
          <w:p w14:paraId="275444BF" w14:textId="77777777" w:rsidR="00EC365E" w:rsidRPr="00380C8F" w:rsidRDefault="00EC365E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0509EF6F" w14:textId="77777777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9332BF2" w14:textId="31C885F5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5</w:t>
            </w:r>
          </w:p>
        </w:tc>
        <w:tc>
          <w:tcPr>
            <w:tcW w:w="360" w:type="dxa"/>
          </w:tcPr>
          <w:p w14:paraId="6B29CCB6" w14:textId="77777777" w:rsidR="00EC365E" w:rsidRPr="000A529C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D9F4E3D" w14:textId="2F6A1898" w:rsidR="00EC365E" w:rsidRPr="000A529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</w:tr>
      <w:tr w:rsidR="00334D0B" w:rsidRPr="000A529C" w14:paraId="7E1339A3" w14:textId="77777777">
        <w:trPr>
          <w:cantSplit/>
        </w:trPr>
        <w:tc>
          <w:tcPr>
            <w:tcW w:w="3420" w:type="dxa"/>
          </w:tcPr>
          <w:p w14:paraId="2ADA423C" w14:textId="77777777" w:rsidR="00334D0B" w:rsidRPr="00380C8F" w:rsidRDefault="00334D0B" w:rsidP="006A6AD2">
            <w:pPr>
              <w:pStyle w:val="acctfourfigures"/>
              <w:tabs>
                <w:tab w:val="clear" w:pos="765"/>
              </w:tabs>
              <w:spacing w:line="240" w:lineRule="atLeast"/>
              <w:ind w:firstLine="28"/>
              <w:rPr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122BC08E" w14:textId="77777777" w:rsidR="00334D0B" w:rsidRPr="000A529C" w:rsidRDefault="00334D0B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6A313D8D" w14:textId="279C7AAB" w:rsidR="00334D0B" w:rsidRPr="00334D0B" w:rsidRDefault="00334D0B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i/>
                <w:iCs/>
              </w:rPr>
            </w:pPr>
            <w:r w:rsidRPr="00334D0B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851600" w:rsidRPr="000A529C" w14:paraId="7458257E" w14:textId="77777777">
        <w:trPr>
          <w:cantSplit/>
        </w:trPr>
        <w:tc>
          <w:tcPr>
            <w:tcW w:w="3420" w:type="dxa"/>
          </w:tcPr>
          <w:p w14:paraId="0F4F83C3" w14:textId="77777777" w:rsidR="00851600" w:rsidRPr="00380C8F" w:rsidRDefault="00851600" w:rsidP="006A6AD2">
            <w:pPr>
              <w:pStyle w:val="acctfourfigures"/>
              <w:tabs>
                <w:tab w:val="clear" w:pos="765"/>
              </w:tabs>
              <w:spacing w:line="240" w:lineRule="atLeast"/>
              <w:ind w:firstLine="28"/>
              <w:rPr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787E82B7" w14:textId="77777777" w:rsidR="00851600" w:rsidRPr="000A529C" w:rsidRDefault="0085160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28698D22" w14:textId="77777777" w:rsidR="00851600" w:rsidRPr="00334D0B" w:rsidRDefault="0085160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EC365E" w:rsidRPr="00494BCF" w14:paraId="30E5E7F9" w14:textId="77777777" w:rsidTr="005910DE">
        <w:trPr>
          <w:cantSplit/>
        </w:trPr>
        <w:tc>
          <w:tcPr>
            <w:tcW w:w="3420" w:type="dxa"/>
          </w:tcPr>
          <w:p w14:paraId="108DE51A" w14:textId="77777777" w:rsidR="00EC365E" w:rsidRPr="00C17981" w:rsidRDefault="00EC365E" w:rsidP="006A6AD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firstLine="28"/>
            </w:pPr>
            <w:r>
              <w:t>Within credit term</w:t>
            </w:r>
          </w:p>
        </w:tc>
        <w:tc>
          <w:tcPr>
            <w:tcW w:w="2070" w:type="dxa"/>
          </w:tcPr>
          <w:p w14:paraId="76C7C11D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8487AD5" w14:textId="29F03F03" w:rsidR="00EC365E" w:rsidRPr="00593BB4" w:rsidRDefault="005910DE" w:rsidP="005910D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  <w:rPr>
                <w:szCs w:val="28"/>
              </w:rPr>
            </w:pPr>
            <w:r w:rsidRPr="00D51809">
              <w:t>53,710</w:t>
            </w:r>
          </w:p>
        </w:tc>
        <w:tc>
          <w:tcPr>
            <w:tcW w:w="360" w:type="dxa"/>
          </w:tcPr>
          <w:p w14:paraId="3F9D1C9D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95F87B5" w14:textId="49EE1012" w:rsidR="00EC365E" w:rsidRPr="00EC365E" w:rsidRDefault="00EC365E" w:rsidP="005910D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064D8C">
              <w:t>55,502</w:t>
            </w:r>
          </w:p>
        </w:tc>
      </w:tr>
      <w:tr w:rsidR="00EC365E" w:rsidRPr="00705070" w14:paraId="240C242F" w14:textId="77777777" w:rsidTr="005910DE">
        <w:trPr>
          <w:cantSplit/>
        </w:trPr>
        <w:tc>
          <w:tcPr>
            <w:tcW w:w="3420" w:type="dxa"/>
          </w:tcPr>
          <w:p w14:paraId="7F00FE4A" w14:textId="77777777" w:rsidR="00EC365E" w:rsidRPr="00E9578E" w:rsidRDefault="00EC365E" w:rsidP="006A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2070" w:type="dxa"/>
          </w:tcPr>
          <w:p w14:paraId="2AAC6981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33585008" w14:textId="77777777" w:rsidR="00EC365E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360" w:type="dxa"/>
          </w:tcPr>
          <w:p w14:paraId="5E031866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37CBE48F" w14:textId="77777777" w:rsidR="00EC365E" w:rsidRPr="00EC365E" w:rsidRDefault="00EC365E" w:rsidP="00EC365E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0" w:right="-80"/>
            </w:pPr>
          </w:p>
        </w:tc>
      </w:tr>
      <w:tr w:rsidR="00EC365E" w:rsidRPr="00705070" w14:paraId="217E871F" w14:textId="77777777" w:rsidTr="005910DE">
        <w:trPr>
          <w:cantSplit/>
        </w:trPr>
        <w:tc>
          <w:tcPr>
            <w:tcW w:w="3420" w:type="dxa"/>
          </w:tcPr>
          <w:p w14:paraId="00D4D793" w14:textId="77777777" w:rsidR="00EC365E" w:rsidRPr="00E9578E" w:rsidRDefault="00EC365E" w:rsidP="006A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2070" w:type="dxa"/>
          </w:tcPr>
          <w:p w14:paraId="7CBC7490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4D0A136" w14:textId="00AE2D50" w:rsidR="00EC365E" w:rsidRDefault="005910DE" w:rsidP="005910D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1809">
              <w:t>3,592</w:t>
            </w:r>
          </w:p>
        </w:tc>
        <w:tc>
          <w:tcPr>
            <w:tcW w:w="360" w:type="dxa"/>
          </w:tcPr>
          <w:p w14:paraId="32C579D9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CE03C84" w14:textId="4CEB678B" w:rsidR="00EC365E" w:rsidRPr="00EC365E" w:rsidRDefault="00EC365E" w:rsidP="005910D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064D8C">
              <w:t>3,782</w:t>
            </w:r>
          </w:p>
        </w:tc>
      </w:tr>
      <w:tr w:rsidR="00EC365E" w:rsidRPr="00705070" w14:paraId="344A6131" w14:textId="77777777" w:rsidTr="005910DE">
        <w:trPr>
          <w:cantSplit/>
        </w:trPr>
        <w:tc>
          <w:tcPr>
            <w:tcW w:w="3420" w:type="dxa"/>
          </w:tcPr>
          <w:p w14:paraId="0E126AB6" w14:textId="77777777" w:rsidR="00EC365E" w:rsidRPr="00E9578E" w:rsidRDefault="00EC365E" w:rsidP="006A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2070" w:type="dxa"/>
          </w:tcPr>
          <w:p w14:paraId="7A0CC40E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56CA390E" w14:textId="350CF3A9" w:rsidR="00EC365E" w:rsidRDefault="005910DE" w:rsidP="005910D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1809">
              <w:t>140</w:t>
            </w:r>
          </w:p>
        </w:tc>
        <w:tc>
          <w:tcPr>
            <w:tcW w:w="360" w:type="dxa"/>
          </w:tcPr>
          <w:p w14:paraId="26FBC48D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23B00F5E" w14:textId="7DF013A3" w:rsidR="00EC365E" w:rsidRPr="00EC365E" w:rsidRDefault="00EC365E" w:rsidP="005910D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064D8C">
              <w:t>471</w:t>
            </w:r>
          </w:p>
        </w:tc>
      </w:tr>
      <w:tr w:rsidR="00EC365E" w:rsidRPr="00705070" w14:paraId="583AB6CD" w14:textId="77777777" w:rsidTr="005910DE">
        <w:trPr>
          <w:cantSplit/>
        </w:trPr>
        <w:tc>
          <w:tcPr>
            <w:tcW w:w="3420" w:type="dxa"/>
          </w:tcPr>
          <w:p w14:paraId="247F58B0" w14:textId="77777777" w:rsidR="00EC365E" w:rsidRPr="00E9578E" w:rsidRDefault="00EC365E" w:rsidP="006A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2070" w:type="dxa"/>
          </w:tcPr>
          <w:p w14:paraId="224B1F7A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37033F3F" w14:textId="3DE567CA" w:rsidR="00EC365E" w:rsidRDefault="005910DE" w:rsidP="005910D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1809">
              <w:t>85</w:t>
            </w:r>
            <w:r w:rsidR="00A77FD0">
              <w:t>4</w:t>
            </w:r>
          </w:p>
        </w:tc>
        <w:tc>
          <w:tcPr>
            <w:tcW w:w="360" w:type="dxa"/>
          </w:tcPr>
          <w:p w14:paraId="129E2902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897F263" w14:textId="7E2E53BD" w:rsidR="00EC365E" w:rsidRPr="00EC365E" w:rsidRDefault="00EC365E" w:rsidP="005910D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064D8C">
              <w:t>1,149</w:t>
            </w:r>
          </w:p>
        </w:tc>
      </w:tr>
      <w:tr w:rsidR="00EC365E" w:rsidRPr="00705070" w14:paraId="17ADDA40" w14:textId="77777777" w:rsidTr="005910DE">
        <w:trPr>
          <w:cantSplit/>
        </w:trPr>
        <w:tc>
          <w:tcPr>
            <w:tcW w:w="3420" w:type="dxa"/>
          </w:tcPr>
          <w:p w14:paraId="5F83B375" w14:textId="77777777" w:rsidR="00EC365E" w:rsidRPr="00E9578E" w:rsidRDefault="00EC365E" w:rsidP="006A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2070" w:type="dxa"/>
          </w:tcPr>
          <w:p w14:paraId="5F2AC582" w14:textId="77777777" w:rsidR="00EC365E" w:rsidRPr="00CB006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6E7E924" w14:textId="24C12FA8" w:rsidR="00EC365E" w:rsidRPr="00CB0067" w:rsidRDefault="005910DE" w:rsidP="005910D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  <w:rPr>
                <w:szCs w:val="28"/>
              </w:rPr>
            </w:pPr>
            <w:r w:rsidRPr="00D51809">
              <w:t>2,125</w:t>
            </w:r>
          </w:p>
        </w:tc>
        <w:tc>
          <w:tcPr>
            <w:tcW w:w="360" w:type="dxa"/>
          </w:tcPr>
          <w:p w14:paraId="09E7C68D" w14:textId="77777777" w:rsidR="00EC365E" w:rsidRPr="00CB006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B8B2BE" w14:textId="524F7FDB" w:rsidR="00EC365E" w:rsidRPr="00EC365E" w:rsidRDefault="00EC365E" w:rsidP="005910D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064D8C">
              <w:t>1,372</w:t>
            </w:r>
          </w:p>
        </w:tc>
      </w:tr>
      <w:tr w:rsidR="00EC365E" w:rsidRPr="00334D0B" w14:paraId="0DCA00F3" w14:textId="77777777" w:rsidTr="005910DE">
        <w:trPr>
          <w:cantSplit/>
        </w:trPr>
        <w:tc>
          <w:tcPr>
            <w:tcW w:w="3420" w:type="dxa"/>
          </w:tcPr>
          <w:p w14:paraId="039A77B6" w14:textId="77777777" w:rsidR="00EC365E" w:rsidRPr="0000542F" w:rsidRDefault="00EC365E" w:rsidP="006A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54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2070" w:type="dxa"/>
          </w:tcPr>
          <w:p w14:paraId="61CA9AD3" w14:textId="77777777" w:rsidR="00EC365E" w:rsidRPr="00EF0BB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A28278" w14:textId="3176A7E1" w:rsidR="00EC365E" w:rsidRPr="003B6721" w:rsidRDefault="00AB5C36" w:rsidP="003B67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  <w:rPr>
                <w:b/>
                <w:bCs/>
              </w:rPr>
            </w:pPr>
            <w:r w:rsidRPr="003B6721">
              <w:rPr>
                <w:b/>
                <w:bCs/>
              </w:rPr>
              <w:t>60,42</w:t>
            </w:r>
            <w:r w:rsidR="00A77FD0">
              <w:rPr>
                <w:b/>
                <w:bCs/>
              </w:rPr>
              <w:t>1</w:t>
            </w:r>
          </w:p>
        </w:tc>
        <w:tc>
          <w:tcPr>
            <w:tcW w:w="360" w:type="dxa"/>
          </w:tcPr>
          <w:p w14:paraId="59740C0F" w14:textId="77777777" w:rsidR="00EC365E" w:rsidRPr="0000542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3FF8CD1" w14:textId="4EE8DAAF" w:rsidR="00EC365E" w:rsidRPr="0000542F" w:rsidRDefault="00EC365E" w:rsidP="005910D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 w:rsidRPr="00064D8C">
              <w:rPr>
                <w:b/>
                <w:bCs/>
              </w:rPr>
              <w:t>62,276</w:t>
            </w:r>
          </w:p>
        </w:tc>
      </w:tr>
      <w:tr w:rsidR="00EC365E" w:rsidRPr="009C5281" w14:paraId="12FEE2AC" w14:textId="77777777">
        <w:trPr>
          <w:cantSplit/>
        </w:trPr>
        <w:tc>
          <w:tcPr>
            <w:tcW w:w="3420" w:type="dxa"/>
          </w:tcPr>
          <w:p w14:paraId="199327A5" w14:textId="77777777" w:rsidR="00EC365E" w:rsidRDefault="00EC365E" w:rsidP="006A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A56E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00542F">
              <w:rPr>
                <w:rFonts w:ascii="Times New Roman" w:hAnsi="Times New Roman" w:cs="Times New Roman"/>
                <w:sz w:val="22"/>
                <w:szCs w:val="22"/>
              </w:rPr>
              <w:t xml:space="preserve"> allowance for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</w:p>
          <w:p w14:paraId="3D64B5B7" w14:textId="77777777" w:rsidR="00EC365E" w:rsidRPr="00A76EE1" w:rsidRDefault="00EC365E" w:rsidP="0085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2070" w:type="dxa"/>
            <w:vAlign w:val="bottom"/>
          </w:tcPr>
          <w:p w14:paraId="2350BC55" w14:textId="77777777" w:rsidR="00EC365E" w:rsidRPr="00EF0BB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87EDDA" w14:textId="77777777" w:rsidR="003B6721" w:rsidRDefault="003B6721" w:rsidP="003B67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</w:pPr>
          </w:p>
          <w:p w14:paraId="6B55D47B" w14:textId="1D40F872" w:rsidR="00EC365E" w:rsidRPr="003B6721" w:rsidRDefault="003B6721" w:rsidP="003B67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</w:pPr>
            <w:r w:rsidRPr="00960B1E">
              <w:t>(3,194)</w:t>
            </w:r>
          </w:p>
        </w:tc>
        <w:tc>
          <w:tcPr>
            <w:tcW w:w="360" w:type="dxa"/>
            <w:vAlign w:val="bottom"/>
          </w:tcPr>
          <w:p w14:paraId="56C55716" w14:textId="77777777" w:rsidR="00EC365E" w:rsidRPr="00D675DD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AAD01D" w14:textId="54A9F097" w:rsidR="00EC365E" w:rsidRPr="009C5281" w:rsidRDefault="00EC365E" w:rsidP="005910D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8"/>
              </w:rPr>
            </w:pPr>
            <w:r w:rsidRPr="00064D8C">
              <w:t>(2,847)</w:t>
            </w:r>
          </w:p>
        </w:tc>
      </w:tr>
      <w:tr w:rsidR="00EC365E" w:rsidRPr="00447CF3" w14:paraId="26601DFB" w14:textId="77777777" w:rsidTr="005910DE">
        <w:trPr>
          <w:cantSplit/>
        </w:trPr>
        <w:tc>
          <w:tcPr>
            <w:tcW w:w="3420" w:type="dxa"/>
          </w:tcPr>
          <w:p w14:paraId="574A96F5" w14:textId="77777777" w:rsidR="00EC365E" w:rsidRPr="00C46E2B" w:rsidRDefault="00EC365E" w:rsidP="006A6AD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firstLine="28"/>
              <w:rPr>
                <w:szCs w:val="28"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2070" w:type="dxa"/>
          </w:tcPr>
          <w:p w14:paraId="78A0BB4A" w14:textId="77777777" w:rsidR="00EC365E" w:rsidRPr="00EF0BBF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3E0C01" w14:textId="68FCF9FE" w:rsidR="00EC365E" w:rsidRPr="003B6721" w:rsidRDefault="003B6721" w:rsidP="003B67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  <w:rPr>
                <w:b/>
                <w:bCs/>
                <w:cs/>
              </w:rPr>
            </w:pPr>
            <w:r w:rsidRPr="003B6721">
              <w:rPr>
                <w:b/>
                <w:bCs/>
              </w:rPr>
              <w:t>57,22</w:t>
            </w:r>
            <w:r w:rsidR="00A77FD0">
              <w:rPr>
                <w:b/>
                <w:bCs/>
              </w:rPr>
              <w:t>7</w:t>
            </w:r>
          </w:p>
        </w:tc>
        <w:tc>
          <w:tcPr>
            <w:tcW w:w="360" w:type="dxa"/>
          </w:tcPr>
          <w:p w14:paraId="6C5F6198" w14:textId="77777777" w:rsidR="00EC365E" w:rsidRPr="0092661C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2FFF41" w14:textId="167FB2B7" w:rsidR="00EC365E" w:rsidRPr="00447CF3" w:rsidRDefault="00EC365E" w:rsidP="005910D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 w:rsidRPr="00064D8C">
              <w:rPr>
                <w:b/>
                <w:bCs/>
              </w:rPr>
              <w:t>59,429</w:t>
            </w:r>
          </w:p>
        </w:tc>
      </w:tr>
    </w:tbl>
    <w:p w14:paraId="0A372680" w14:textId="00CCB214" w:rsidR="00FF6075" w:rsidRPr="00DA4E07" w:rsidRDefault="00FF607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360"/>
        <w:gridCol w:w="1620"/>
      </w:tblGrid>
      <w:tr w:rsidR="00FF6075" w:rsidRPr="000E284B" w14:paraId="6A83F84A" w14:textId="77777777" w:rsidTr="008F1E27">
        <w:trPr>
          <w:cantSplit/>
        </w:trPr>
        <w:tc>
          <w:tcPr>
            <w:tcW w:w="3780" w:type="dxa"/>
          </w:tcPr>
          <w:p w14:paraId="2964A2DD" w14:textId="63855F15" w:rsidR="00FF6075" w:rsidRPr="000E284B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10" w:type="dxa"/>
          </w:tcPr>
          <w:p w14:paraId="75887A6F" w14:textId="77777777" w:rsidR="00FF6075" w:rsidRPr="000E284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0FCDF02F" w14:textId="09412ACC" w:rsidR="00FF6075" w:rsidRPr="000E284B" w:rsidRDefault="008F1E2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FF6075" w:rsidRPr="003363BF" w14:paraId="11735361" w14:textId="77777777" w:rsidTr="008F1E27">
        <w:trPr>
          <w:cantSplit/>
        </w:trPr>
        <w:tc>
          <w:tcPr>
            <w:tcW w:w="3780" w:type="dxa"/>
          </w:tcPr>
          <w:p w14:paraId="63D91815" w14:textId="77777777" w:rsidR="00FF6075" w:rsidRPr="009528A3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1710" w:type="dxa"/>
          </w:tcPr>
          <w:p w14:paraId="6416C6B6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8D228C8" w14:textId="068C5510" w:rsidR="00FF6075" w:rsidRPr="003363BF" w:rsidRDefault="008F1E2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F6075"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B87083" w14:paraId="6C510B85" w14:textId="77777777" w:rsidTr="008F1E27">
        <w:trPr>
          <w:cantSplit/>
        </w:trPr>
        <w:tc>
          <w:tcPr>
            <w:tcW w:w="3780" w:type="dxa"/>
          </w:tcPr>
          <w:p w14:paraId="10527819" w14:textId="5F434F00" w:rsidR="00B87083" w:rsidRDefault="00B87083" w:rsidP="00B8708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C30265">
              <w:rPr>
                <w:b/>
                <w:bCs/>
                <w:i/>
                <w:iCs/>
                <w:szCs w:val="22"/>
              </w:rPr>
              <w:t>three</w:t>
            </w:r>
            <w:r w:rsidRPr="009528A3">
              <w:rPr>
                <w:b/>
                <w:bCs/>
                <w:i/>
                <w:iCs/>
                <w:szCs w:val="22"/>
              </w:rPr>
              <w:t>-month period ended</w:t>
            </w:r>
          </w:p>
        </w:tc>
        <w:tc>
          <w:tcPr>
            <w:tcW w:w="1710" w:type="dxa"/>
          </w:tcPr>
          <w:p w14:paraId="1EFB2C78" w14:textId="77777777" w:rsidR="00B87083" w:rsidRPr="000A529C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24E5BFFA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14:paraId="1D029F22" w14:textId="77777777" w:rsidR="00B87083" w:rsidRPr="000A529C" w:rsidRDefault="00B87083" w:rsidP="00B8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9F8F81" w14:textId="77777777" w:rsidR="00B87083" w:rsidRDefault="00B87083" w:rsidP="00B870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</w:tr>
      <w:tr w:rsidR="00C30265" w14:paraId="6EF099C0" w14:textId="77777777" w:rsidTr="008F1E27">
        <w:trPr>
          <w:cantSplit/>
        </w:trPr>
        <w:tc>
          <w:tcPr>
            <w:tcW w:w="3780" w:type="dxa"/>
          </w:tcPr>
          <w:p w14:paraId="7C33EE57" w14:textId="62F39458" w:rsidR="00C30265" w:rsidRDefault="00C30265" w:rsidP="00C30265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31 March</w:t>
            </w:r>
          </w:p>
        </w:tc>
        <w:tc>
          <w:tcPr>
            <w:tcW w:w="1710" w:type="dxa"/>
          </w:tcPr>
          <w:p w14:paraId="1434E682" w14:textId="77777777" w:rsidR="00C30265" w:rsidRPr="000A529C" w:rsidRDefault="00C30265" w:rsidP="00C302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4C7BCDEF" w14:textId="3CEA98EF" w:rsidR="00C30265" w:rsidRDefault="00C30265" w:rsidP="008F1E2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360" w:type="dxa"/>
          </w:tcPr>
          <w:p w14:paraId="44983951" w14:textId="77777777" w:rsidR="00C30265" w:rsidRPr="000A529C" w:rsidRDefault="00C30265" w:rsidP="00C3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EDBBD0F" w14:textId="257BEE48" w:rsidR="00C30265" w:rsidRPr="008F1E27" w:rsidRDefault="00C30265" w:rsidP="006342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8F1E27">
              <w:rPr>
                <w:rFonts w:cs="Times New Roman"/>
              </w:rPr>
              <w:t>2024</w:t>
            </w:r>
          </w:p>
        </w:tc>
      </w:tr>
      <w:tr w:rsidR="008F1E27" w14:paraId="12365305" w14:textId="77777777" w:rsidTr="008F1E27">
        <w:trPr>
          <w:cantSplit/>
        </w:trPr>
        <w:tc>
          <w:tcPr>
            <w:tcW w:w="3780" w:type="dxa"/>
          </w:tcPr>
          <w:p w14:paraId="6AEEB840" w14:textId="77777777" w:rsidR="008F1E27" w:rsidRDefault="008F1E27" w:rsidP="00C30265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631F61E3" w14:textId="77777777" w:rsidR="008F1E27" w:rsidRPr="000A529C" w:rsidRDefault="008F1E27" w:rsidP="00C302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291127F3" w14:textId="6E871B64" w:rsidR="008F1E27" w:rsidRPr="008F1E27" w:rsidRDefault="00A5353B" w:rsidP="008F1E27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02" w:right="-80"/>
              <w:jc w:val="center"/>
              <w:rPr>
                <w:i/>
                <w:iCs/>
                <w:szCs w:val="22"/>
                <w:lang w:val="en-US" w:bidi="th-TH"/>
              </w:rPr>
            </w:pPr>
            <w:r w:rsidRPr="00334D0B">
              <w:rPr>
                <w:i/>
                <w:iCs/>
              </w:rPr>
              <w:t>(in thousand Baht)</w:t>
            </w:r>
          </w:p>
        </w:tc>
      </w:tr>
      <w:tr w:rsidR="00851600" w14:paraId="5AC5DE73" w14:textId="77777777" w:rsidTr="008F1E27">
        <w:trPr>
          <w:cantSplit/>
        </w:trPr>
        <w:tc>
          <w:tcPr>
            <w:tcW w:w="3780" w:type="dxa"/>
          </w:tcPr>
          <w:p w14:paraId="11200C50" w14:textId="77777777" w:rsidR="00851600" w:rsidRDefault="00851600" w:rsidP="00C30265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15851AC7" w14:textId="77777777" w:rsidR="00851600" w:rsidRPr="000A529C" w:rsidRDefault="00851600" w:rsidP="00C302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2E61033C" w14:textId="77777777" w:rsidR="00851600" w:rsidRPr="00334D0B" w:rsidRDefault="00851600" w:rsidP="008F1E27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02" w:right="-80"/>
              <w:jc w:val="center"/>
              <w:rPr>
                <w:i/>
                <w:iCs/>
              </w:rPr>
            </w:pPr>
          </w:p>
        </w:tc>
      </w:tr>
      <w:tr w:rsidR="008F1E27" w14:paraId="0B8B8D53" w14:textId="77777777" w:rsidTr="008F1E27">
        <w:trPr>
          <w:cantSplit/>
        </w:trPr>
        <w:tc>
          <w:tcPr>
            <w:tcW w:w="3780" w:type="dxa"/>
          </w:tcPr>
          <w:p w14:paraId="1A5314BE" w14:textId="35637271" w:rsidR="008F1E27" w:rsidRPr="00096CE0" w:rsidRDefault="00096CE0" w:rsidP="00096C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</w:t>
            </w:r>
            <w:r w:rsidRPr="00096CE0">
              <w:rPr>
                <w:rFonts w:cs="Times New Roman"/>
              </w:rPr>
              <w:t xml:space="preserve">   </w:t>
            </w:r>
            <w:r>
              <w:rPr>
                <w:rFonts w:cs="Times New Roman"/>
              </w:rPr>
              <w:t>Addition</w:t>
            </w:r>
          </w:p>
        </w:tc>
        <w:tc>
          <w:tcPr>
            <w:tcW w:w="1710" w:type="dxa"/>
          </w:tcPr>
          <w:p w14:paraId="004F8E8D" w14:textId="77777777" w:rsidR="008F1E27" w:rsidRPr="000A529C" w:rsidRDefault="008F1E27" w:rsidP="00C302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071C5C51" w14:textId="7D90385A" w:rsidR="008F1E27" w:rsidRPr="008F1E27" w:rsidRDefault="006342FA" w:rsidP="008F1E2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</w:pPr>
            <w:r w:rsidRPr="006342FA">
              <w:t>347</w:t>
            </w:r>
          </w:p>
        </w:tc>
        <w:tc>
          <w:tcPr>
            <w:tcW w:w="360" w:type="dxa"/>
          </w:tcPr>
          <w:p w14:paraId="660E3F87" w14:textId="77777777" w:rsidR="008F1E27" w:rsidRPr="000A529C" w:rsidRDefault="008F1E27" w:rsidP="00C3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A81DC9" w14:textId="38D5F85F" w:rsidR="008F1E27" w:rsidRDefault="006342FA" w:rsidP="008F1E27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C30265" w:rsidRPr="00494BCF" w14:paraId="1C77D8F4" w14:textId="77777777" w:rsidTr="008F1E27">
        <w:trPr>
          <w:cantSplit/>
        </w:trPr>
        <w:tc>
          <w:tcPr>
            <w:tcW w:w="3780" w:type="dxa"/>
          </w:tcPr>
          <w:p w14:paraId="70507E98" w14:textId="48FDC8FB" w:rsidR="00C30265" w:rsidRPr="00123404" w:rsidRDefault="00C30265" w:rsidP="00C302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   Reversal</w:t>
            </w:r>
          </w:p>
        </w:tc>
        <w:tc>
          <w:tcPr>
            <w:tcW w:w="1710" w:type="dxa"/>
          </w:tcPr>
          <w:p w14:paraId="12685A5F" w14:textId="77777777" w:rsidR="00C30265" w:rsidRPr="00D675DD" w:rsidRDefault="00C30265" w:rsidP="00C302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485FB7F1" w14:textId="20CECE88" w:rsidR="00C30265" w:rsidRPr="00E76F6A" w:rsidRDefault="006342FA" w:rsidP="008F1E2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tLeast"/>
              <w:ind w:left="-18" w:right="-108"/>
            </w:pPr>
            <w:r>
              <w:t>-</w:t>
            </w:r>
          </w:p>
        </w:tc>
        <w:tc>
          <w:tcPr>
            <w:tcW w:w="360" w:type="dxa"/>
          </w:tcPr>
          <w:p w14:paraId="1B2072B1" w14:textId="77777777" w:rsidR="00C30265" w:rsidRPr="00D675DD" w:rsidRDefault="00C30265" w:rsidP="00C302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46DCB77C" w14:textId="0874EA52" w:rsidR="00C30265" w:rsidRPr="008523D9" w:rsidRDefault="00C30265" w:rsidP="00342FC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E76F6A">
              <w:t>(1,038)</w:t>
            </w:r>
          </w:p>
        </w:tc>
      </w:tr>
    </w:tbl>
    <w:p w14:paraId="6F501275" w14:textId="77777777" w:rsidR="00556F43" w:rsidRDefault="00556F43" w:rsidP="003036E0">
      <w:pPr>
        <w:rPr>
          <w:rFonts w:ascii="Times New Roman" w:hAnsi="Times New Roman" w:cs="Times New Roman"/>
          <w:sz w:val="22"/>
          <w:szCs w:val="22"/>
        </w:rPr>
      </w:pPr>
    </w:p>
    <w:bookmarkEnd w:id="1"/>
    <w:p w14:paraId="01CC06ED" w14:textId="77777777" w:rsidR="00AF72BE" w:rsidRPr="00AF72BE" w:rsidRDefault="00AF72BE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AF72BE" w:rsidRPr="00AF72BE" w:rsidSect="00C105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245F619A" w14:textId="074DD910" w:rsidR="002B325F" w:rsidRDefault="00FA3BE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67473176" w:rsidR="009115D3" w:rsidRPr="001D0986" w:rsidRDefault="009115D3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360"/>
        <w:gridCol w:w="1170"/>
        <w:gridCol w:w="270"/>
        <w:gridCol w:w="1170"/>
        <w:gridCol w:w="270"/>
        <w:gridCol w:w="1170"/>
        <w:gridCol w:w="270"/>
        <w:gridCol w:w="1260"/>
      </w:tblGrid>
      <w:tr w:rsidR="009273FA" w:rsidRPr="009115D3" w14:paraId="6D8E4236" w14:textId="77777777" w:rsidTr="008C63EE">
        <w:trPr>
          <w:trHeight w:val="80"/>
        </w:trPr>
        <w:tc>
          <w:tcPr>
            <w:tcW w:w="3330" w:type="dxa"/>
          </w:tcPr>
          <w:p w14:paraId="26AEB17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360" w:type="dxa"/>
          </w:tcPr>
          <w:p w14:paraId="16DAEB9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78CACA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9115D3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1AC8C110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2A34B58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9273FA" w:rsidRPr="009115D3" w14:paraId="7F8AF59A" w14:textId="77777777" w:rsidTr="008C63EE">
        <w:trPr>
          <w:trHeight w:val="80"/>
        </w:trPr>
        <w:tc>
          <w:tcPr>
            <w:tcW w:w="3330" w:type="dxa"/>
          </w:tcPr>
          <w:p w14:paraId="058F0A41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60" w:type="dxa"/>
          </w:tcPr>
          <w:p w14:paraId="5B89242C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73D8D8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4F6BD401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76B1014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892780" w:rsidRPr="009115D3" w14:paraId="7808EA0A" w14:textId="77777777" w:rsidTr="008C63EE">
        <w:trPr>
          <w:trHeight w:val="80"/>
        </w:trPr>
        <w:tc>
          <w:tcPr>
            <w:tcW w:w="3330" w:type="dxa"/>
          </w:tcPr>
          <w:p w14:paraId="10FD1C0B" w14:textId="613F6F69" w:rsidR="00892780" w:rsidRPr="00A67020" w:rsidRDefault="00275484" w:rsidP="0089278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0"/>
              <w:rPr>
                <w:rFonts w:cs="Times New Roman"/>
                <w:b/>
                <w:bCs/>
                <w:i/>
                <w:iCs/>
              </w:rPr>
            </w:pPr>
            <w:r w:rsidRPr="00A67020">
              <w:rPr>
                <w:rFonts w:cs="Times New Roman"/>
                <w:b/>
                <w:bCs/>
                <w:i/>
                <w:iCs/>
              </w:rPr>
              <w:t>For the three-month period ended</w:t>
            </w:r>
          </w:p>
        </w:tc>
        <w:tc>
          <w:tcPr>
            <w:tcW w:w="360" w:type="dxa"/>
          </w:tcPr>
          <w:p w14:paraId="592998A7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D22386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A991E3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4E92DE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6553F3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524A26" w14:textId="77777777" w:rsidR="00892780" w:rsidRPr="009115D3" w:rsidRDefault="00892780" w:rsidP="0089278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75F36878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5FBCD8A" w14:textId="77777777" w:rsidR="00892780" w:rsidRPr="009115D3" w:rsidRDefault="00892780" w:rsidP="0089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75484" w:rsidRPr="009115D3" w14:paraId="20D6A4C6" w14:textId="77777777" w:rsidTr="008C63EE">
        <w:trPr>
          <w:trHeight w:val="80"/>
        </w:trPr>
        <w:tc>
          <w:tcPr>
            <w:tcW w:w="3330" w:type="dxa"/>
          </w:tcPr>
          <w:p w14:paraId="090789B5" w14:textId="655D5929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  31 March</w:t>
            </w:r>
          </w:p>
        </w:tc>
        <w:tc>
          <w:tcPr>
            <w:tcW w:w="360" w:type="dxa"/>
          </w:tcPr>
          <w:p w14:paraId="013A92D7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3F1FEA6B" w14:textId="467B432A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4670DA12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6AC99D" w14:textId="5ABF9C51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05C58D84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D2AFA3" w14:textId="349AF262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  <w:r w:rsidRPr="009115D3">
              <w:rPr>
                <w:rFonts w:cs="Times New Roman"/>
                <w:spacing w:val="-4"/>
              </w:rPr>
              <w:t>202</w:t>
            </w:r>
            <w:r>
              <w:rPr>
                <w:rFonts w:cs="Times New Roman"/>
                <w:spacing w:val="-4"/>
              </w:rPr>
              <w:t>5</w:t>
            </w:r>
          </w:p>
        </w:tc>
        <w:tc>
          <w:tcPr>
            <w:tcW w:w="270" w:type="dxa"/>
          </w:tcPr>
          <w:p w14:paraId="5BA8B9E9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F0F43C" w14:textId="477F2D7C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</w:t>
            </w:r>
          </w:p>
        </w:tc>
      </w:tr>
      <w:tr w:rsidR="00275484" w:rsidRPr="009115D3" w14:paraId="7FFBB159" w14:textId="77777777" w:rsidTr="008C63EE">
        <w:trPr>
          <w:trHeight w:val="80"/>
        </w:trPr>
        <w:tc>
          <w:tcPr>
            <w:tcW w:w="3330" w:type="dxa"/>
          </w:tcPr>
          <w:p w14:paraId="657C06E3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62210CD4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28F5FD1B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6395A" w:rsidRPr="009115D3" w14:paraId="3E80A0D1" w14:textId="77777777" w:rsidTr="008C63EE">
        <w:trPr>
          <w:trHeight w:val="80"/>
        </w:trPr>
        <w:tc>
          <w:tcPr>
            <w:tcW w:w="3330" w:type="dxa"/>
          </w:tcPr>
          <w:p w14:paraId="63D8AEAC" w14:textId="77777777" w:rsidR="0076395A" w:rsidRPr="009115D3" w:rsidRDefault="0076395A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0AB1E430" w14:textId="77777777" w:rsidR="0076395A" w:rsidRPr="009115D3" w:rsidRDefault="0076395A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658BC7E6" w14:textId="77777777" w:rsidR="0076395A" w:rsidRPr="009115D3" w:rsidRDefault="0076395A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75484" w:rsidRPr="009115D3" w14:paraId="541A1A4B" w14:textId="77777777" w:rsidTr="008C63EE">
        <w:trPr>
          <w:trHeight w:val="80"/>
        </w:trPr>
        <w:tc>
          <w:tcPr>
            <w:tcW w:w="3330" w:type="dxa"/>
          </w:tcPr>
          <w:p w14:paraId="3D72B65C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9115D3">
              <w:rPr>
                <w:rFonts w:cs="Times New Roman"/>
              </w:rPr>
              <w:t>At 1 January</w:t>
            </w:r>
          </w:p>
        </w:tc>
        <w:tc>
          <w:tcPr>
            <w:tcW w:w="360" w:type="dxa"/>
          </w:tcPr>
          <w:p w14:paraId="74CAC1B5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76383D" w14:textId="6EC37E19" w:rsidR="00275484" w:rsidRPr="00275484" w:rsidRDefault="00275484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275484">
              <w:t>1,102,891</w:t>
            </w:r>
          </w:p>
        </w:tc>
        <w:tc>
          <w:tcPr>
            <w:tcW w:w="270" w:type="dxa"/>
          </w:tcPr>
          <w:p w14:paraId="4F583CD3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7223B21" w14:textId="10821CD3" w:rsidR="00275484" w:rsidRPr="0086457B" w:rsidRDefault="00275484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341570">
              <w:t>994,324</w:t>
            </w:r>
          </w:p>
        </w:tc>
        <w:tc>
          <w:tcPr>
            <w:tcW w:w="270" w:type="dxa"/>
          </w:tcPr>
          <w:p w14:paraId="4743179C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3EDA578" w14:textId="224073F5" w:rsidR="00275484" w:rsidRPr="00275484" w:rsidRDefault="00275484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275484">
              <w:t>936,630</w:t>
            </w:r>
          </w:p>
        </w:tc>
        <w:tc>
          <w:tcPr>
            <w:tcW w:w="270" w:type="dxa"/>
          </w:tcPr>
          <w:p w14:paraId="7EF1D8B6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F13C285" w14:textId="023F0277" w:rsidR="00275484" w:rsidRPr="0086457B" w:rsidRDefault="00275484" w:rsidP="00342FC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80" w:right="-80"/>
            </w:pPr>
            <w:r w:rsidRPr="00126822">
              <w:t>903,630</w:t>
            </w:r>
          </w:p>
        </w:tc>
      </w:tr>
      <w:tr w:rsidR="00275484" w:rsidRPr="009115D3" w14:paraId="313F6DFA" w14:textId="77777777" w:rsidTr="008C63EE">
        <w:trPr>
          <w:trHeight w:val="80"/>
        </w:trPr>
        <w:tc>
          <w:tcPr>
            <w:tcW w:w="3330" w:type="dxa"/>
          </w:tcPr>
          <w:p w14:paraId="086F8F02" w14:textId="688312D5" w:rsidR="00275484" w:rsidRPr="009115D3" w:rsidRDefault="00275484" w:rsidP="00275484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Pr="007D7734">
              <w:rPr>
                <w:szCs w:val="22"/>
              </w:rPr>
              <w:t xml:space="preserve">of </w:t>
            </w:r>
            <w:r>
              <w:rPr>
                <w:szCs w:val="22"/>
              </w:rPr>
              <w:t>joint ventures</w:t>
            </w:r>
          </w:p>
        </w:tc>
        <w:tc>
          <w:tcPr>
            <w:tcW w:w="360" w:type="dxa"/>
          </w:tcPr>
          <w:p w14:paraId="3ACDF873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AC11A83" w14:textId="77777777" w:rsidR="00275484" w:rsidRPr="00420E72" w:rsidRDefault="00275484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D22D90D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CED89D0" w14:textId="77777777" w:rsidR="00275484" w:rsidRPr="0086457B" w:rsidRDefault="00275484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FCCABFB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9EE9798" w14:textId="77777777" w:rsidR="00275484" w:rsidRPr="0086457B" w:rsidRDefault="00275484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313A9323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F2B754A" w14:textId="77777777" w:rsidR="00275484" w:rsidRPr="0086457B" w:rsidRDefault="00275484" w:rsidP="00342FC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80" w:right="-80"/>
            </w:pPr>
          </w:p>
        </w:tc>
      </w:tr>
      <w:tr w:rsidR="00275484" w:rsidRPr="009115D3" w14:paraId="5C3CEC79" w14:textId="77777777" w:rsidTr="008C63EE">
        <w:trPr>
          <w:trHeight w:val="80"/>
        </w:trPr>
        <w:tc>
          <w:tcPr>
            <w:tcW w:w="3330" w:type="dxa"/>
          </w:tcPr>
          <w:p w14:paraId="2DFC0753" w14:textId="50253F5B" w:rsidR="00275484" w:rsidRDefault="00275484" w:rsidP="00275484">
            <w:pPr>
              <w:pStyle w:val="acctfourfigures"/>
              <w:tabs>
                <w:tab w:val="clear" w:pos="765"/>
              </w:tabs>
              <w:spacing w:line="240" w:lineRule="atLeast"/>
              <w:ind w:left="340" w:right="-290" w:hanging="340"/>
              <w:rPr>
                <w:szCs w:val="22"/>
              </w:rPr>
            </w:pPr>
            <w:r>
              <w:rPr>
                <w:szCs w:val="22"/>
              </w:rPr>
              <w:t xml:space="preserve">   accounted for</w:t>
            </w:r>
            <w:r w:rsidRPr="00CC5F6B">
              <w:rPr>
                <w:szCs w:val="22"/>
              </w:rPr>
              <w:t xml:space="preserve"> using equity method</w:t>
            </w:r>
          </w:p>
        </w:tc>
        <w:tc>
          <w:tcPr>
            <w:tcW w:w="360" w:type="dxa"/>
          </w:tcPr>
          <w:p w14:paraId="38B1B5D2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4991BBF" w14:textId="194038E6" w:rsidR="00275484" w:rsidRPr="0014789B" w:rsidRDefault="002462D0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3,799</w:t>
            </w:r>
          </w:p>
        </w:tc>
        <w:tc>
          <w:tcPr>
            <w:tcW w:w="270" w:type="dxa"/>
          </w:tcPr>
          <w:p w14:paraId="50CA3BC9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648035" w14:textId="6A9885FE" w:rsidR="00275484" w:rsidRPr="00420E72" w:rsidRDefault="00275484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14789B">
              <w:t>18,507</w:t>
            </w:r>
          </w:p>
        </w:tc>
        <w:tc>
          <w:tcPr>
            <w:tcW w:w="270" w:type="dxa"/>
          </w:tcPr>
          <w:p w14:paraId="1F976A91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EDFF327" w14:textId="2C581A5A" w:rsidR="00275484" w:rsidRPr="00F20B38" w:rsidRDefault="002462D0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7FD4AB" w14:textId="7777777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30E7220" w14:textId="464E378B" w:rsidR="00275484" w:rsidRPr="0086457B" w:rsidRDefault="00275484" w:rsidP="00342FC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275484" w:rsidRPr="009115D3" w14:paraId="34199842" w14:textId="77777777" w:rsidTr="008C63EE">
        <w:trPr>
          <w:trHeight w:val="80"/>
        </w:trPr>
        <w:tc>
          <w:tcPr>
            <w:tcW w:w="3330" w:type="dxa"/>
          </w:tcPr>
          <w:p w14:paraId="1E533638" w14:textId="6433D3C7" w:rsidR="00275484" w:rsidRPr="009115D3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cs/>
              </w:rPr>
            </w:pPr>
            <w:r w:rsidRPr="009115D3">
              <w:rPr>
                <w:rFonts w:cs="Times New Roman"/>
                <w:b/>
                <w:bCs/>
              </w:rPr>
              <w:t xml:space="preserve">At </w:t>
            </w:r>
            <w:r>
              <w:rPr>
                <w:rFonts w:cs="Times New Roman"/>
                <w:b/>
                <w:bCs/>
              </w:rPr>
              <w:t>31 March</w:t>
            </w:r>
          </w:p>
        </w:tc>
        <w:tc>
          <w:tcPr>
            <w:tcW w:w="360" w:type="dxa"/>
          </w:tcPr>
          <w:p w14:paraId="7953CF97" w14:textId="77777777" w:rsidR="00275484" w:rsidRPr="009115D3" w:rsidRDefault="00275484" w:rsidP="00275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FDE7A" w14:textId="55859687" w:rsidR="00275484" w:rsidRPr="00420E72" w:rsidRDefault="002462D0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1,106,</w:t>
            </w:r>
            <w:r w:rsidR="008064B2">
              <w:rPr>
                <w:b/>
                <w:bCs/>
              </w:rPr>
              <w:t>690</w:t>
            </w:r>
          </w:p>
        </w:tc>
        <w:tc>
          <w:tcPr>
            <w:tcW w:w="270" w:type="dxa"/>
          </w:tcPr>
          <w:p w14:paraId="5616A34B" w14:textId="77777777" w:rsidR="00275484" w:rsidRPr="00420E72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35E32" w14:textId="172E604E" w:rsidR="00275484" w:rsidRPr="0086457B" w:rsidRDefault="00275484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447EB">
              <w:rPr>
                <w:b/>
                <w:bCs/>
              </w:rPr>
              <w:t>1,012,831</w:t>
            </w:r>
          </w:p>
        </w:tc>
        <w:tc>
          <w:tcPr>
            <w:tcW w:w="270" w:type="dxa"/>
          </w:tcPr>
          <w:p w14:paraId="73C177DB" w14:textId="77777777" w:rsidR="00275484" w:rsidRPr="00420E72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008A3" w14:textId="5E429AC1" w:rsidR="00275484" w:rsidRPr="00F20B38" w:rsidRDefault="002462D0" w:rsidP="002754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theme="minorBidi"/>
                <w:b/>
                <w:bCs/>
                <w:lang w:bidi="th-TH"/>
              </w:rPr>
            </w:pPr>
            <w:r w:rsidRPr="002462D0">
              <w:rPr>
                <w:rFonts w:cstheme="minorBidi"/>
                <w:b/>
                <w:bCs/>
                <w:lang w:bidi="th-TH"/>
              </w:rPr>
              <w:t>903,630</w:t>
            </w:r>
          </w:p>
        </w:tc>
        <w:tc>
          <w:tcPr>
            <w:tcW w:w="270" w:type="dxa"/>
          </w:tcPr>
          <w:p w14:paraId="47F84DA0" w14:textId="77777777" w:rsidR="00275484" w:rsidRPr="00420E72" w:rsidRDefault="00275484" w:rsidP="0027548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C6C8FF" w14:textId="6F960347" w:rsidR="00275484" w:rsidRPr="0086457B" w:rsidRDefault="00275484" w:rsidP="00342FC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126822">
              <w:rPr>
                <w:b/>
                <w:bCs/>
              </w:rPr>
              <w:t>903,630</w:t>
            </w:r>
          </w:p>
        </w:tc>
      </w:tr>
    </w:tbl>
    <w:p w14:paraId="2202DC24" w14:textId="77777777" w:rsidR="00CE3640" w:rsidRDefault="00CE3640" w:rsidP="00EC7B78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</w:p>
    <w:p w14:paraId="22E20907" w14:textId="721922E5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0F4C3BD" w:rsidR="004E63B8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80"/>
        <w:gridCol w:w="3420"/>
      </w:tblGrid>
      <w:tr w:rsidR="00EF662C" w:rsidRPr="00ED65E2" w14:paraId="37667DA9" w14:textId="77777777" w:rsidTr="008C63EE">
        <w:trPr>
          <w:cantSplit/>
        </w:trPr>
        <w:tc>
          <w:tcPr>
            <w:tcW w:w="5670" w:type="dxa"/>
          </w:tcPr>
          <w:p w14:paraId="08228A1D" w14:textId="77777777" w:rsidR="00EF662C" w:rsidRPr="00ED65E2" w:rsidRDefault="00EF662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4E9736D3" w14:textId="77777777" w:rsidR="00EF662C" w:rsidRPr="00ED65E2" w:rsidRDefault="00EF662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</w:tcPr>
          <w:p w14:paraId="1A1F21F5" w14:textId="7AAC3A8C" w:rsidR="00EF662C" w:rsidRPr="00ED65E2" w:rsidRDefault="00376F9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69632A" w:rsidRPr="00ED65E2" w14:paraId="3C3961EC" w14:textId="77777777" w:rsidTr="008C63EE">
        <w:trPr>
          <w:cantSplit/>
        </w:trPr>
        <w:tc>
          <w:tcPr>
            <w:tcW w:w="5670" w:type="dxa"/>
          </w:tcPr>
          <w:p w14:paraId="435296DA" w14:textId="4E8135EF" w:rsidR="0069632A" w:rsidRPr="00ED65E2" w:rsidRDefault="0076395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three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2025</w:t>
            </w:r>
          </w:p>
        </w:tc>
        <w:tc>
          <w:tcPr>
            <w:tcW w:w="180" w:type="dxa"/>
          </w:tcPr>
          <w:p w14:paraId="5271FD90" w14:textId="77777777" w:rsidR="0069632A" w:rsidRPr="00ED65E2" w:rsidRDefault="0069632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</w:tcPr>
          <w:p w14:paraId="7A196B61" w14:textId="229BEE8A" w:rsidR="0069632A" w:rsidRDefault="0069632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 w:rsidR="00376F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76F95"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  <w:r w:rsidR="00376F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76F95"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EF662C" w:rsidRPr="009F0702" w14:paraId="4CF4EB65" w14:textId="77777777" w:rsidTr="008C63EE">
        <w:trPr>
          <w:cantSplit/>
        </w:trPr>
        <w:tc>
          <w:tcPr>
            <w:tcW w:w="5670" w:type="dxa"/>
          </w:tcPr>
          <w:p w14:paraId="63189141" w14:textId="24724301" w:rsidR="00EF662C" w:rsidRPr="00ED65E2" w:rsidRDefault="00EF662C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D9B01BB" w14:textId="77777777" w:rsidR="00EF662C" w:rsidRPr="009F0702" w:rsidRDefault="00EF662C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6E9E60D0" w14:textId="238CE452" w:rsidR="00EF662C" w:rsidRPr="009F0702" w:rsidRDefault="0076395A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9632A" w:rsidRPr="009F0702" w14:paraId="78A52B2D" w14:textId="77777777" w:rsidTr="008C63EE">
        <w:trPr>
          <w:cantSplit/>
        </w:trPr>
        <w:tc>
          <w:tcPr>
            <w:tcW w:w="5670" w:type="dxa"/>
          </w:tcPr>
          <w:p w14:paraId="4FD8740E" w14:textId="77777777" w:rsidR="0069632A" w:rsidRPr="00ED65E2" w:rsidRDefault="0069632A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DE91B92" w14:textId="77777777" w:rsidR="0069632A" w:rsidRPr="009F0702" w:rsidRDefault="0069632A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32D38BC1" w14:textId="02557597" w:rsidR="0069632A" w:rsidRPr="00ED65E2" w:rsidRDefault="0069632A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F662C" w:rsidRPr="00ED65E2" w14:paraId="4B05BF06" w14:textId="77777777" w:rsidTr="008C63EE">
        <w:trPr>
          <w:cantSplit/>
        </w:trPr>
        <w:tc>
          <w:tcPr>
            <w:tcW w:w="5670" w:type="dxa"/>
          </w:tcPr>
          <w:p w14:paraId="44CACC42" w14:textId="77777777" w:rsidR="00EF662C" w:rsidRPr="00ED65E2" w:rsidRDefault="00EF662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E59201" w14:textId="77777777" w:rsidR="00EF662C" w:rsidRPr="00ED65E2" w:rsidRDefault="00EF662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1EF764" w14:textId="5C6B8FBC" w:rsidR="00EF662C" w:rsidRPr="005C4048" w:rsidRDefault="00737E4B" w:rsidP="00342FC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32,</w:t>
            </w:r>
            <w:r w:rsidR="0082367B">
              <w:rPr>
                <w:szCs w:val="28"/>
              </w:rPr>
              <w:t>583</w:t>
            </w:r>
          </w:p>
        </w:tc>
      </w:tr>
      <w:tr w:rsidR="00EF662C" w14:paraId="1971B7ED" w14:textId="77777777" w:rsidTr="008C63EE">
        <w:trPr>
          <w:cantSplit/>
        </w:trPr>
        <w:tc>
          <w:tcPr>
            <w:tcW w:w="5670" w:type="dxa"/>
          </w:tcPr>
          <w:p w14:paraId="367E2139" w14:textId="77777777" w:rsidR="00EF662C" w:rsidRDefault="00EF662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9CF6D" w14:textId="77777777" w:rsidR="00EF662C" w:rsidRPr="00ED65E2" w:rsidRDefault="00EF662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3BF74DD5" w14:textId="5BDB90E5" w:rsidR="00EF662C" w:rsidRPr="00DC1B6F" w:rsidRDefault="00A8013E" w:rsidP="00342FC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0"/>
              </w:tabs>
              <w:spacing w:line="240" w:lineRule="atLeast"/>
              <w:ind w:left="-18" w:right="-108"/>
              <w:rPr>
                <w:rFonts w:cstheme="minorBidi"/>
                <w:cs/>
              </w:rPr>
            </w:pPr>
            <w:r>
              <w:rPr>
                <w:rFonts w:cstheme="minorBidi"/>
              </w:rPr>
              <w:t>(</w:t>
            </w:r>
            <w:r w:rsidR="0082367B">
              <w:rPr>
                <w:rFonts w:cstheme="minorBidi"/>
              </w:rPr>
              <w:t>14</w:t>
            </w:r>
            <w:r>
              <w:rPr>
                <w:rFonts w:cstheme="minorBidi"/>
              </w:rPr>
              <w:t>)</w:t>
            </w:r>
          </w:p>
        </w:tc>
      </w:tr>
    </w:tbl>
    <w:p w14:paraId="14E09E38" w14:textId="77777777" w:rsidR="007E5102" w:rsidRDefault="007E5102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AD7C950" w14:textId="168EEE78" w:rsidR="009E4A4A" w:rsidRPr="00C0297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  <w:cs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5DCBF66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417855D9" w14:textId="085EBB09" w:rsidR="008F5F4B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80"/>
        <w:gridCol w:w="1530"/>
        <w:gridCol w:w="184"/>
        <w:gridCol w:w="1616"/>
      </w:tblGrid>
      <w:tr w:rsidR="00B63283" w:rsidRPr="00E6214D" w14:paraId="1B7ED201" w14:textId="77777777" w:rsidTr="008C63EE">
        <w:trPr>
          <w:cantSplit/>
        </w:trPr>
        <w:tc>
          <w:tcPr>
            <w:tcW w:w="5760" w:type="dxa"/>
          </w:tcPr>
          <w:p w14:paraId="25368E2B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3A735124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14:paraId="74FCA625" w14:textId="4BB2C343" w:rsidR="00B63283" w:rsidRPr="00E6214D" w:rsidRDefault="00B63283" w:rsidP="00B6328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B63283" w:rsidRPr="00E6214D" w14:paraId="7AA8CDAB" w14:textId="77777777" w:rsidTr="008C63EE">
        <w:trPr>
          <w:cantSplit/>
        </w:trPr>
        <w:tc>
          <w:tcPr>
            <w:tcW w:w="5760" w:type="dxa"/>
          </w:tcPr>
          <w:p w14:paraId="6B4B2DE1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368DD908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14:paraId="7ACBE1F7" w14:textId="41A241F3" w:rsidR="00B63283" w:rsidRPr="00E6214D" w:rsidRDefault="00B63283" w:rsidP="00B6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B63283" w:rsidRPr="00E6214D" w14:paraId="3A803E9F" w14:textId="77777777" w:rsidTr="008C63EE">
        <w:trPr>
          <w:cantSplit/>
        </w:trPr>
        <w:tc>
          <w:tcPr>
            <w:tcW w:w="5760" w:type="dxa"/>
          </w:tcPr>
          <w:p w14:paraId="700599B3" w14:textId="77777777" w:rsidR="006B2AF7" w:rsidRPr="00E6214D" w:rsidRDefault="006B2AF7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427CE734" w14:textId="77777777" w:rsidR="006B2AF7" w:rsidRPr="00E6214D" w:rsidRDefault="006B2AF7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CBE944D" w14:textId="0191130C" w:rsidR="006B2AF7" w:rsidRPr="00E6214D" w:rsidRDefault="006B2AF7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184" w:type="dxa"/>
          </w:tcPr>
          <w:p w14:paraId="464C22B7" w14:textId="77777777" w:rsidR="006B2AF7" w:rsidRPr="00E6214D" w:rsidRDefault="006B2AF7" w:rsidP="00C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1DCB107" w14:textId="198A6DCC" w:rsidR="006B2AF7" w:rsidRPr="00E6214D" w:rsidRDefault="006B2AF7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</w:tr>
      <w:tr w:rsidR="00B63283" w:rsidRPr="00E6214D" w14:paraId="6471A1DC" w14:textId="77777777" w:rsidTr="008C63EE">
        <w:trPr>
          <w:cantSplit/>
        </w:trPr>
        <w:tc>
          <w:tcPr>
            <w:tcW w:w="5760" w:type="dxa"/>
          </w:tcPr>
          <w:p w14:paraId="3A86FB23" w14:textId="77777777" w:rsidR="00B63283" w:rsidRPr="00E6214D" w:rsidRDefault="00B63283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675D5125" w14:textId="77777777" w:rsidR="00B63283" w:rsidRPr="00E6214D" w:rsidRDefault="00B63283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3330" w:type="dxa"/>
            <w:gridSpan w:val="3"/>
          </w:tcPr>
          <w:p w14:paraId="0318AB56" w14:textId="7DDF3DD1" w:rsidR="00B63283" w:rsidRPr="00E6214D" w:rsidRDefault="00B63283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622903">
              <w:rPr>
                <w:bCs/>
                <w:i/>
                <w:iCs/>
              </w:rPr>
              <w:t>(</w:t>
            </w:r>
            <w:r>
              <w:rPr>
                <w:bCs/>
                <w:i/>
                <w:iCs/>
              </w:rPr>
              <w:t>in thousand B</w:t>
            </w:r>
            <w:r w:rsidRPr="00622903">
              <w:rPr>
                <w:bCs/>
                <w:i/>
                <w:iCs/>
              </w:rPr>
              <w:t>aht)</w:t>
            </w:r>
          </w:p>
        </w:tc>
      </w:tr>
      <w:tr w:rsidR="0076395A" w:rsidRPr="00E6214D" w14:paraId="5541110F" w14:textId="77777777" w:rsidTr="008C63EE">
        <w:trPr>
          <w:cantSplit/>
        </w:trPr>
        <w:tc>
          <w:tcPr>
            <w:tcW w:w="5760" w:type="dxa"/>
          </w:tcPr>
          <w:p w14:paraId="095CEA54" w14:textId="77777777" w:rsidR="0076395A" w:rsidRPr="00E6214D" w:rsidRDefault="0076395A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4C965462" w14:textId="77777777" w:rsidR="0076395A" w:rsidRPr="00E6214D" w:rsidRDefault="0076395A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3330" w:type="dxa"/>
            <w:gridSpan w:val="3"/>
          </w:tcPr>
          <w:p w14:paraId="3E301276" w14:textId="77777777" w:rsidR="0076395A" w:rsidRPr="00622903" w:rsidRDefault="0076395A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bCs/>
                <w:i/>
                <w:iCs/>
              </w:rPr>
            </w:pPr>
          </w:p>
        </w:tc>
      </w:tr>
      <w:tr w:rsidR="00B63283" w:rsidRPr="00E6214D" w14:paraId="3949D027" w14:textId="77777777" w:rsidTr="008C63EE">
        <w:trPr>
          <w:cantSplit/>
        </w:trPr>
        <w:tc>
          <w:tcPr>
            <w:tcW w:w="5760" w:type="dxa"/>
          </w:tcPr>
          <w:p w14:paraId="6C2088FE" w14:textId="77777777" w:rsidR="006B2AF7" w:rsidRPr="00E6214D" w:rsidRDefault="006B2AF7" w:rsidP="00394ECD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At 1 January</w:t>
            </w:r>
          </w:p>
        </w:tc>
        <w:tc>
          <w:tcPr>
            <w:tcW w:w="180" w:type="dxa"/>
          </w:tcPr>
          <w:p w14:paraId="2BBEE817" w14:textId="77777777" w:rsidR="006B2AF7" w:rsidRPr="00CC2BEF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5DA8E20" w14:textId="4E9598A0" w:rsidR="006B2AF7" w:rsidRPr="00CC2BEF" w:rsidRDefault="006B2AF7" w:rsidP="00C826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C2BEF">
              <w:rPr>
                <w:rFonts w:cs="Times New Roman"/>
              </w:rPr>
              <w:t>183,0</w:t>
            </w:r>
            <w:r w:rsidR="00DF6B02">
              <w:rPr>
                <w:rFonts w:cs="Times New Roman"/>
              </w:rPr>
              <w:t>8</w:t>
            </w:r>
            <w:r w:rsidRPr="00CC2BEF">
              <w:rPr>
                <w:rFonts w:cs="Times New Roman"/>
              </w:rPr>
              <w:t>9</w:t>
            </w:r>
          </w:p>
        </w:tc>
        <w:tc>
          <w:tcPr>
            <w:tcW w:w="184" w:type="dxa"/>
          </w:tcPr>
          <w:p w14:paraId="3C8B3E50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</w:tcPr>
          <w:p w14:paraId="44E250FD" w14:textId="48C5F445" w:rsidR="006B2AF7" w:rsidRPr="00E6214D" w:rsidRDefault="006B2AF7" w:rsidP="00DF6B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206,279</w:t>
            </w:r>
          </w:p>
        </w:tc>
      </w:tr>
      <w:tr w:rsidR="00B63283" w:rsidRPr="00E6214D" w14:paraId="38A232CF" w14:textId="77777777" w:rsidTr="008C63EE">
        <w:trPr>
          <w:cantSplit/>
        </w:trPr>
        <w:tc>
          <w:tcPr>
            <w:tcW w:w="5760" w:type="dxa"/>
          </w:tcPr>
          <w:p w14:paraId="218DBB22" w14:textId="51A4C323" w:rsidR="006B2AF7" w:rsidRPr="00E6214D" w:rsidRDefault="006B2AF7" w:rsidP="00394ECD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Recognised as income during</w:t>
            </w:r>
          </w:p>
        </w:tc>
        <w:tc>
          <w:tcPr>
            <w:tcW w:w="180" w:type="dxa"/>
          </w:tcPr>
          <w:p w14:paraId="4B89BE3B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E53B279" w14:textId="77777777" w:rsidR="006B2AF7" w:rsidRPr="00F731BF" w:rsidRDefault="006B2AF7" w:rsidP="00C826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4" w:type="dxa"/>
          </w:tcPr>
          <w:p w14:paraId="6BF2D260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</w:tcPr>
          <w:p w14:paraId="5D7DA7FB" w14:textId="238BE466" w:rsidR="006B2AF7" w:rsidRPr="00E6214D" w:rsidRDefault="006B2AF7" w:rsidP="00DF6B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B63283" w:rsidRPr="00E6214D" w14:paraId="6CEE629B" w14:textId="77777777" w:rsidTr="008C63EE">
        <w:trPr>
          <w:cantSplit/>
        </w:trPr>
        <w:tc>
          <w:tcPr>
            <w:tcW w:w="5760" w:type="dxa"/>
          </w:tcPr>
          <w:p w14:paraId="5FC344A1" w14:textId="38DEF241" w:rsidR="006B2AF7" w:rsidRPr="00E6214D" w:rsidRDefault="006B2AF7" w:rsidP="00394ECD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Pr="00E6214D">
              <w:rPr>
                <w:szCs w:val="22"/>
              </w:rPr>
              <w:t xml:space="preserve">the </w:t>
            </w:r>
            <w:r>
              <w:rPr>
                <w:szCs w:val="22"/>
              </w:rPr>
              <w:t>period/</w:t>
            </w:r>
            <w:r w:rsidRPr="00E6214D">
              <w:rPr>
                <w:szCs w:val="22"/>
              </w:rPr>
              <w:t>year</w:t>
            </w:r>
          </w:p>
        </w:tc>
        <w:tc>
          <w:tcPr>
            <w:tcW w:w="180" w:type="dxa"/>
          </w:tcPr>
          <w:p w14:paraId="3789723F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F0AE95" w14:textId="023C6C6E" w:rsidR="006B2AF7" w:rsidRPr="00DF6B02" w:rsidRDefault="006B2AF7" w:rsidP="00C826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F6B02">
              <w:rPr>
                <w:rFonts w:cs="Times New Roman"/>
              </w:rPr>
              <w:t>(5,849)</w:t>
            </w:r>
          </w:p>
        </w:tc>
        <w:tc>
          <w:tcPr>
            <w:tcW w:w="184" w:type="dxa"/>
          </w:tcPr>
          <w:p w14:paraId="62665FD8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C77D9E2" w14:textId="7D9BFCDD" w:rsidR="006B2AF7" w:rsidRPr="00E6214D" w:rsidRDefault="006B2AF7" w:rsidP="00DF6B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96DF6">
              <w:rPr>
                <w:szCs w:val="28"/>
              </w:rPr>
              <w:t>(23,19</w:t>
            </w:r>
            <w:r w:rsidR="00DF6B02">
              <w:rPr>
                <w:szCs w:val="28"/>
              </w:rPr>
              <w:t>0</w:t>
            </w:r>
            <w:r w:rsidRPr="00C96DF6">
              <w:rPr>
                <w:szCs w:val="28"/>
              </w:rPr>
              <w:t>)</w:t>
            </w:r>
          </w:p>
        </w:tc>
      </w:tr>
      <w:tr w:rsidR="00B63283" w:rsidRPr="00E6214D" w14:paraId="1558A2AC" w14:textId="77777777" w:rsidTr="008C63EE">
        <w:trPr>
          <w:cantSplit/>
        </w:trPr>
        <w:tc>
          <w:tcPr>
            <w:tcW w:w="5760" w:type="dxa"/>
            <w:vAlign w:val="bottom"/>
          </w:tcPr>
          <w:p w14:paraId="1049B44C" w14:textId="452F044D" w:rsidR="006B2AF7" w:rsidRPr="00E6214D" w:rsidRDefault="006B2AF7" w:rsidP="00394EC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March/</w:t>
            </w: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180" w:type="dxa"/>
          </w:tcPr>
          <w:p w14:paraId="1C1E122F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AC5BE2" w14:textId="63186165" w:rsidR="006B2AF7" w:rsidRPr="00DF6B02" w:rsidRDefault="006B2AF7" w:rsidP="00C826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DF6B02">
              <w:rPr>
                <w:rFonts w:cs="Times New Roman"/>
                <w:b/>
                <w:bCs/>
              </w:rPr>
              <w:t>177,240</w:t>
            </w:r>
          </w:p>
        </w:tc>
        <w:tc>
          <w:tcPr>
            <w:tcW w:w="184" w:type="dxa"/>
          </w:tcPr>
          <w:p w14:paraId="174DB988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BD35460" w14:textId="6A156789" w:rsidR="006B2AF7" w:rsidRPr="00E6214D" w:rsidRDefault="006B2AF7" w:rsidP="00DF6B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C96DF6">
              <w:rPr>
                <w:rFonts w:cs="Times New Roman"/>
                <w:b/>
                <w:bCs/>
              </w:rPr>
              <w:t>183,</w:t>
            </w:r>
            <w:r w:rsidR="00DF6B02">
              <w:rPr>
                <w:rFonts w:cs="Times New Roman"/>
                <w:b/>
                <w:bCs/>
              </w:rPr>
              <w:t>08</w:t>
            </w:r>
            <w:r w:rsidRPr="00C96DF6">
              <w:rPr>
                <w:rFonts w:cs="Times New Roman"/>
                <w:b/>
                <w:bCs/>
              </w:rPr>
              <w:t>9</w:t>
            </w:r>
          </w:p>
        </w:tc>
      </w:tr>
      <w:tr w:rsidR="00B63283" w:rsidRPr="00E6214D" w14:paraId="34FF1B98" w14:textId="77777777" w:rsidTr="008C63EE">
        <w:trPr>
          <w:cantSplit/>
        </w:trPr>
        <w:tc>
          <w:tcPr>
            <w:tcW w:w="5760" w:type="dxa"/>
          </w:tcPr>
          <w:p w14:paraId="04655204" w14:textId="77777777" w:rsidR="006B2AF7" w:rsidRPr="00E6214D" w:rsidRDefault="006B2AF7" w:rsidP="0039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593FF4F0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5A48C42" w14:textId="77777777" w:rsidR="006B2AF7" w:rsidRPr="00E6214D" w:rsidRDefault="006B2AF7" w:rsidP="00C826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4" w:type="dxa"/>
          </w:tcPr>
          <w:p w14:paraId="14A57720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2AD7D47A" w14:textId="77777777" w:rsidR="006B2AF7" w:rsidRPr="00E6214D" w:rsidRDefault="006B2AF7" w:rsidP="00DF6B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B63283" w:rsidRPr="00E6214D" w14:paraId="30CFAFAA" w14:textId="77777777" w:rsidTr="008C63EE">
        <w:trPr>
          <w:cantSplit/>
        </w:trPr>
        <w:tc>
          <w:tcPr>
            <w:tcW w:w="5760" w:type="dxa"/>
          </w:tcPr>
          <w:p w14:paraId="39D276CD" w14:textId="77777777" w:rsidR="006B2AF7" w:rsidRPr="00E6214D" w:rsidRDefault="006B2AF7" w:rsidP="0039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 xml:space="preserve">- current </w:t>
            </w:r>
          </w:p>
        </w:tc>
        <w:tc>
          <w:tcPr>
            <w:tcW w:w="180" w:type="dxa"/>
          </w:tcPr>
          <w:p w14:paraId="46238B27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C9E3C78" w14:textId="395D4AB1" w:rsidR="006B2AF7" w:rsidRPr="00E6214D" w:rsidRDefault="006B2AF7" w:rsidP="00C826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20,939</w:t>
            </w:r>
          </w:p>
        </w:tc>
        <w:tc>
          <w:tcPr>
            <w:tcW w:w="184" w:type="dxa"/>
          </w:tcPr>
          <w:p w14:paraId="3D82B79D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</w:tcPr>
          <w:p w14:paraId="5ACACAB7" w14:textId="4D304FF3" w:rsidR="006B2AF7" w:rsidRPr="00E6214D" w:rsidRDefault="006B2AF7" w:rsidP="00DF6B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7970">
              <w:t>21,045</w:t>
            </w:r>
          </w:p>
        </w:tc>
      </w:tr>
      <w:tr w:rsidR="00B63283" w:rsidRPr="00E6214D" w14:paraId="32E4E559" w14:textId="77777777" w:rsidTr="008C63EE">
        <w:trPr>
          <w:cantSplit/>
        </w:trPr>
        <w:tc>
          <w:tcPr>
            <w:tcW w:w="5760" w:type="dxa"/>
          </w:tcPr>
          <w:p w14:paraId="2A92D6CA" w14:textId="77777777" w:rsidR="006B2AF7" w:rsidRPr="00E6214D" w:rsidRDefault="006B2AF7" w:rsidP="00394E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80" w:type="dxa"/>
          </w:tcPr>
          <w:p w14:paraId="7E189DBF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68A765" w14:textId="4B074177" w:rsidR="006B2AF7" w:rsidRPr="00E6214D" w:rsidRDefault="006B2AF7" w:rsidP="00C826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156,301</w:t>
            </w:r>
          </w:p>
        </w:tc>
        <w:tc>
          <w:tcPr>
            <w:tcW w:w="184" w:type="dxa"/>
          </w:tcPr>
          <w:p w14:paraId="76EA7CAB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CBDA80E" w14:textId="5BF9290A" w:rsidR="006B2AF7" w:rsidRPr="00E6214D" w:rsidRDefault="006B2AF7" w:rsidP="00DF6B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B7970">
              <w:t>162,04</w:t>
            </w:r>
            <w:r w:rsidR="00DF6B02">
              <w:t>4</w:t>
            </w:r>
          </w:p>
        </w:tc>
      </w:tr>
      <w:tr w:rsidR="00B63283" w:rsidRPr="00E6214D" w14:paraId="6B3640B8" w14:textId="77777777" w:rsidTr="008C63EE">
        <w:trPr>
          <w:cantSplit/>
        </w:trPr>
        <w:tc>
          <w:tcPr>
            <w:tcW w:w="5760" w:type="dxa"/>
          </w:tcPr>
          <w:p w14:paraId="123F4D05" w14:textId="77777777" w:rsidR="006B2AF7" w:rsidRPr="00E6214D" w:rsidRDefault="006B2AF7" w:rsidP="00394EC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" w:type="dxa"/>
          </w:tcPr>
          <w:p w14:paraId="6AA9096F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1DBCCC6" w14:textId="706751E9" w:rsidR="006B2AF7" w:rsidRPr="00DF6B02" w:rsidRDefault="006B2AF7" w:rsidP="00C826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DF6B02">
              <w:rPr>
                <w:rFonts w:cs="Times New Roman"/>
                <w:b/>
                <w:bCs/>
              </w:rPr>
              <w:t>177,240</w:t>
            </w:r>
          </w:p>
        </w:tc>
        <w:tc>
          <w:tcPr>
            <w:tcW w:w="184" w:type="dxa"/>
          </w:tcPr>
          <w:p w14:paraId="184BC5E3" w14:textId="77777777" w:rsidR="006B2AF7" w:rsidRPr="00E6214D" w:rsidRDefault="006B2AF7" w:rsidP="00394E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2DF355FB" w14:textId="4E21B40E" w:rsidR="006B2AF7" w:rsidRPr="00E6214D" w:rsidRDefault="006B2AF7" w:rsidP="00DF6B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C96DF6">
              <w:rPr>
                <w:rFonts w:cs="Times New Roman"/>
                <w:b/>
                <w:bCs/>
              </w:rPr>
              <w:t>183,0</w:t>
            </w:r>
            <w:r w:rsidR="00DF6B02">
              <w:rPr>
                <w:rFonts w:cs="Times New Roman"/>
                <w:b/>
                <w:bCs/>
              </w:rPr>
              <w:t>89</w:t>
            </w:r>
          </w:p>
        </w:tc>
      </w:tr>
    </w:tbl>
    <w:p w14:paraId="079449F6" w14:textId="77777777" w:rsidR="00FA7B4A" w:rsidRPr="00CF1320" w:rsidRDefault="00FA7B4A" w:rsidP="00FA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74630099" w14:textId="77777777" w:rsidR="00315D0B" w:rsidRPr="0047393B" w:rsidRDefault="00315D0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9B6B36">
          <w:foot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614E722E" w:rsidR="005450D5" w:rsidRPr="00050EBA" w:rsidRDefault="001F0EBE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S</w:t>
      </w:r>
      <w:r w:rsidR="005450D5"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B22CD5" w:rsidRDefault="005450D5" w:rsidP="00B2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34FCC932" w14:textId="02C5FEB8" w:rsidR="00162790" w:rsidRPr="0023125F" w:rsidRDefault="00162790" w:rsidP="00CA3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results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A156DC">
        <w:rPr>
          <w:rFonts w:ascii="Times New Roman" w:hAnsi="Times New Roman"/>
          <w:spacing w:val="2"/>
          <w:sz w:val="22"/>
          <w:szCs w:val="22"/>
        </w:rPr>
        <w:t>three</w:t>
      </w:r>
      <w:r w:rsidR="0056156A" w:rsidRPr="00E76D2A">
        <w:rPr>
          <w:rFonts w:ascii="Times New Roman" w:hAnsi="Times New Roman"/>
          <w:spacing w:val="2"/>
          <w:sz w:val="22"/>
          <w:szCs w:val="22"/>
        </w:rPr>
        <w:t>-month</w:t>
      </w:r>
      <w:r w:rsidR="0056156A" w:rsidRPr="0023125F">
        <w:rPr>
          <w:rFonts w:ascii="Times New Roman" w:hAnsi="Times New Roman"/>
          <w:spacing w:val="2"/>
          <w:sz w:val="22"/>
          <w:szCs w:val="22"/>
        </w:rPr>
        <w:t xml:space="preserve"> periods ended </w:t>
      </w:r>
      <w:r w:rsidR="00A156DC">
        <w:rPr>
          <w:rFonts w:ascii="Times New Roman" w:hAnsi="Times New Roman"/>
          <w:spacing w:val="2"/>
          <w:sz w:val="22"/>
          <w:szCs w:val="22"/>
        </w:rPr>
        <w:t>31 March 2025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A156DC">
        <w:rPr>
          <w:rFonts w:ascii="Times New Roman" w:hAnsi="Times New Roman"/>
          <w:spacing w:val="2"/>
          <w:sz w:val="22"/>
          <w:szCs w:val="22"/>
        </w:rPr>
        <w:t>4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0DBBBF4D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7F47D9" w:rsidRPr="00A27B59" w14:paraId="60FB37A5" w14:textId="77777777" w:rsidTr="00CF3E11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7CB48F74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bookmarkStart w:id="2" w:name="_Hlk160736661"/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35F05BB6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7F47D9" w:rsidRPr="00A27B59" w14:paraId="26323863" w14:textId="77777777" w:rsidTr="00CF3E11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2092AFAD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366A478E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7F34F49E" w14:textId="6E4489B0" w:rsidR="00F63F0E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A156DC">
              <w:rPr>
                <w:b/>
                <w:bCs/>
                <w:i/>
                <w:iCs/>
                <w:szCs w:val="22"/>
              </w:rPr>
              <w:t>three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2F4BCE86" w14:textId="3BA7DF9C" w:rsidR="007F47D9" w:rsidRPr="00A27B59" w:rsidRDefault="00F63F0E" w:rsidP="00F63F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</w:t>
            </w:r>
            <w:r w:rsidR="00A156DC">
              <w:rPr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0A3EAAF9" w14:textId="77777777" w:rsidR="007F47D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2131C017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0CA2FD96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63E7250D" w14:textId="77777777" w:rsidR="007F47D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35856174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58F87109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4E155490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35A008A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4ED37B02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222E381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F7E954B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A156DC" w:rsidRPr="00A27B59" w14:paraId="01CD7D4E" w14:textId="77777777" w:rsidTr="00CF3E11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6FA9F525" w14:textId="77777777" w:rsidR="00A156DC" w:rsidRPr="00A27B59" w:rsidRDefault="00A156DC" w:rsidP="00A156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662E7BB5" w14:textId="77777777" w:rsidR="00A156DC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04CC4EB" w14:textId="393B36C6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258" w:type="dxa"/>
            <w:tcBorders>
              <w:top w:val="nil"/>
            </w:tcBorders>
          </w:tcPr>
          <w:p w14:paraId="3C2B3002" w14:textId="77777777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5FDD7EE3" w14:textId="77777777" w:rsidR="00A156DC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F59B337" w14:textId="51573225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1" w:type="dxa"/>
            <w:tcBorders>
              <w:top w:val="nil"/>
            </w:tcBorders>
          </w:tcPr>
          <w:p w14:paraId="3F3D1C46" w14:textId="77777777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1961E4F7" w14:textId="77777777" w:rsidR="00A156DC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FE6B97A" w14:textId="5B999146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184" w:type="dxa"/>
            <w:tcBorders>
              <w:top w:val="nil"/>
            </w:tcBorders>
          </w:tcPr>
          <w:p w14:paraId="21663ECF" w14:textId="77777777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66FB7BA1" w14:textId="77777777" w:rsidR="00A156DC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2BAD299" w14:textId="58C2BC0F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7" w:type="dxa"/>
            <w:tcBorders>
              <w:top w:val="nil"/>
            </w:tcBorders>
          </w:tcPr>
          <w:p w14:paraId="042E2581" w14:textId="77777777" w:rsidR="00A156DC" w:rsidRPr="00A27B59" w:rsidRDefault="00A156DC" w:rsidP="00A156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485E812F" w14:textId="77777777" w:rsidR="00A156DC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E2AB13E" w14:textId="6C8EBB78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204" w:type="dxa"/>
            <w:tcBorders>
              <w:top w:val="nil"/>
            </w:tcBorders>
          </w:tcPr>
          <w:p w14:paraId="36DE5318" w14:textId="77777777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2B02FD01" w14:textId="77777777" w:rsidR="00A156DC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2711C12" w14:textId="2CB0E3BC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92" w:type="dxa"/>
            <w:tcBorders>
              <w:top w:val="nil"/>
            </w:tcBorders>
          </w:tcPr>
          <w:p w14:paraId="484E8880" w14:textId="77777777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31780D58" w14:textId="77777777" w:rsidR="00A156DC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D5FB4E7" w14:textId="65A4BFA9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243" w:type="dxa"/>
            <w:tcBorders>
              <w:top w:val="nil"/>
            </w:tcBorders>
          </w:tcPr>
          <w:p w14:paraId="0BABE43A" w14:textId="77777777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13E7F4FF" w14:textId="77777777" w:rsidR="00A156DC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DD50FD7" w14:textId="44AE9934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</w:tr>
      <w:tr w:rsidR="00A156DC" w:rsidRPr="00A27B59" w14:paraId="0A1C06A7" w14:textId="77777777" w:rsidTr="00CF3E11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434CD6C7" w14:textId="77777777" w:rsidR="00A156DC" w:rsidRPr="00A27B59" w:rsidRDefault="00A156DC" w:rsidP="00A156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75D86809" w14:textId="77777777" w:rsidR="00A156DC" w:rsidRPr="00A27B59" w:rsidRDefault="00A156DC" w:rsidP="00A156DC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A156DC" w:rsidRPr="00A27B59" w14:paraId="1729AC44" w14:textId="77777777" w:rsidTr="00CF3E11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7037DF00" w14:textId="77777777" w:rsidR="00A156DC" w:rsidRPr="00A27B59" w:rsidRDefault="00A156DC" w:rsidP="00A156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2A72F4E5" w14:textId="77777777" w:rsidR="00A156DC" w:rsidRPr="00622903" w:rsidRDefault="00A156DC" w:rsidP="00A156DC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C13228" w:rsidRPr="00A27B59" w14:paraId="69445A66" w14:textId="77777777" w:rsidTr="00CF3E11">
        <w:trPr>
          <w:cantSplit/>
        </w:trPr>
        <w:tc>
          <w:tcPr>
            <w:tcW w:w="3510" w:type="dxa"/>
          </w:tcPr>
          <w:p w14:paraId="34C27396" w14:textId="77777777" w:rsidR="00C13228" w:rsidRPr="00EA5D65" w:rsidRDefault="00C13228" w:rsidP="00C13228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2D914E4" w14:textId="434BCEA3" w:rsidR="00C13228" w:rsidRPr="00EA5D65" w:rsidRDefault="00CF77A6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44,000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7D0328AB" w14:textId="77777777" w:rsidR="00C13228" w:rsidRPr="00EA5D65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7D3C3103" w14:textId="007A66AF" w:rsidR="00C13228" w:rsidRPr="00EA5D6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C1FFD">
              <w:rPr>
                <w:b/>
                <w:bCs/>
                <w:szCs w:val="22"/>
              </w:rPr>
              <w:t>99,000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9313AE7" w14:textId="77777777" w:rsidR="00C13228" w:rsidRPr="00EA5D6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0AD584E" w14:textId="09CE73E4" w:rsidR="00C13228" w:rsidRPr="00EA5D65" w:rsidRDefault="00655194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162,</w:t>
            </w:r>
            <w:r w:rsidR="00182DB2">
              <w:rPr>
                <w:b/>
                <w:bCs/>
                <w:szCs w:val="22"/>
              </w:rPr>
              <w:t>497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5217E81" w14:textId="77777777" w:rsidR="00C13228" w:rsidRPr="00EA5D65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FEF05C" w14:textId="3130FAFD" w:rsidR="00C13228" w:rsidRPr="00EA5D6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AD0A60">
              <w:rPr>
                <w:b/>
                <w:bCs/>
                <w:szCs w:val="22"/>
              </w:rPr>
              <w:t>170,132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4F57B690" w14:textId="77777777" w:rsidR="00C13228" w:rsidRPr="00EA5D6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7303948B" w14:textId="6EF3C410" w:rsidR="00C13228" w:rsidRPr="00EA5D65" w:rsidRDefault="00E1610B" w:rsidP="00EE60E1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10,050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6B6682D1" w14:textId="77777777" w:rsidR="00C13228" w:rsidRPr="00EA5D65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56B58289" w14:textId="6434523A" w:rsidR="00C13228" w:rsidRPr="00EA5D65" w:rsidRDefault="00C13228" w:rsidP="00882CBA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2F3F00">
              <w:rPr>
                <w:b/>
                <w:bCs/>
                <w:szCs w:val="22"/>
              </w:rPr>
              <w:t>9,374</w:t>
            </w:r>
          </w:p>
        </w:tc>
        <w:tc>
          <w:tcPr>
            <w:tcW w:w="192" w:type="dxa"/>
            <w:tcBorders>
              <w:bottom w:val="nil"/>
            </w:tcBorders>
          </w:tcPr>
          <w:p w14:paraId="0C5DB04B" w14:textId="77777777" w:rsidR="00C13228" w:rsidRPr="00EA5D6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140DDA7" w14:textId="0AC6486D" w:rsidR="00C13228" w:rsidRPr="00EA5D65" w:rsidRDefault="007F4562" w:rsidP="00EE60E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216,547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084102F" w14:textId="77777777" w:rsidR="00C13228" w:rsidRPr="00EA5D65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556D9D9C" w14:textId="16E17FC7" w:rsidR="00C13228" w:rsidRPr="00EA5D65" w:rsidRDefault="00C13228" w:rsidP="00EE60E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12297">
              <w:rPr>
                <w:b/>
                <w:bCs/>
                <w:szCs w:val="22"/>
              </w:rPr>
              <w:t>278,506</w:t>
            </w:r>
          </w:p>
        </w:tc>
      </w:tr>
      <w:tr w:rsidR="00C13228" w:rsidRPr="00A27B59" w14:paraId="0AAD90A3" w14:textId="77777777" w:rsidTr="00CF3E11">
        <w:trPr>
          <w:cantSplit/>
        </w:trPr>
        <w:tc>
          <w:tcPr>
            <w:tcW w:w="3510" w:type="dxa"/>
          </w:tcPr>
          <w:p w14:paraId="7E4CF2C9" w14:textId="77777777" w:rsidR="00C13228" w:rsidRPr="00A27B59" w:rsidRDefault="00C13228" w:rsidP="00C13228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B1343" w14:textId="189BD17E" w:rsidR="00C13228" w:rsidRPr="00A27B59" w:rsidRDefault="00CF77A6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44,000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68EED01F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B32CD9" w14:textId="72C1F9D9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 w:rsidRPr="00D67CD9">
              <w:rPr>
                <w:b/>
                <w:bCs/>
                <w:szCs w:val="22"/>
              </w:rPr>
              <w:t>99,000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70CC56C6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29D0E1" w14:textId="5B37D153" w:rsidR="00C13228" w:rsidRPr="00A27B59" w:rsidRDefault="00182DB2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162,497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613F37C1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4AD628" w14:textId="3F1983EB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AD0A60">
              <w:rPr>
                <w:b/>
                <w:bCs/>
                <w:szCs w:val="22"/>
              </w:rPr>
              <w:t>170,132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F069DB7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DD3F82" w14:textId="29BE7031" w:rsidR="00C13228" w:rsidRPr="00BE3085" w:rsidRDefault="00E1610B" w:rsidP="00842BA4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43,991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71DA49BF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4C1766" w14:textId="46435B0E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39545A">
              <w:rPr>
                <w:b/>
                <w:bCs/>
                <w:szCs w:val="22"/>
                <w:lang w:val="en-US" w:bidi="th-TH"/>
              </w:rPr>
              <w:t>4</w:t>
            </w:r>
            <w:r>
              <w:rPr>
                <w:b/>
                <w:bCs/>
                <w:szCs w:val="22"/>
                <w:lang w:val="en-US" w:bidi="th-TH"/>
              </w:rPr>
              <w:t>2,850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282A9D5E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3D58D" w14:textId="023B33FD" w:rsidR="00C13228" w:rsidRPr="007F65DE" w:rsidRDefault="00A56DE1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>250,</w:t>
            </w:r>
            <w:r w:rsidR="00C505E2">
              <w:rPr>
                <w:b/>
                <w:bCs/>
                <w:szCs w:val="22"/>
                <w:lang w:val="en-US" w:bidi="th-TH"/>
              </w:rPr>
              <w:t>488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108430C2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4F2E3C" w14:textId="63EFBC8C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9F052C">
              <w:rPr>
                <w:b/>
                <w:bCs/>
                <w:szCs w:val="22"/>
                <w:lang w:val="en-US" w:bidi="th-TH"/>
              </w:rPr>
              <w:t>3</w:t>
            </w:r>
            <w:r>
              <w:rPr>
                <w:b/>
                <w:bCs/>
                <w:szCs w:val="22"/>
                <w:lang w:val="en-US" w:bidi="th-TH"/>
              </w:rPr>
              <w:t>11,982</w:t>
            </w:r>
          </w:p>
        </w:tc>
      </w:tr>
      <w:tr w:rsidR="00C13228" w:rsidRPr="008342D5" w14:paraId="44C91FD2" w14:textId="77777777" w:rsidTr="00CF3E11">
        <w:trPr>
          <w:cantSplit/>
        </w:trPr>
        <w:tc>
          <w:tcPr>
            <w:tcW w:w="3510" w:type="dxa"/>
          </w:tcPr>
          <w:p w14:paraId="3F9272B7" w14:textId="77777777" w:rsidR="00C13228" w:rsidRPr="00A27B59" w:rsidRDefault="00C13228" w:rsidP="00C13228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47A47A" w14:textId="77777777" w:rsidR="00C13228" w:rsidRPr="00A27B59" w:rsidRDefault="00C13228" w:rsidP="00C13228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7DDFE6" w14:textId="62E909CE" w:rsidR="00C13228" w:rsidRPr="008342D5" w:rsidRDefault="00CF77A6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43,068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3032C89" w14:textId="77777777" w:rsidR="00C13228" w:rsidRPr="008342D5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D03D2B" w14:textId="169AF578" w:rsidR="00C13228" w:rsidRPr="008342D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A27069">
              <w:rPr>
                <w:b/>
                <w:bCs/>
                <w:szCs w:val="22"/>
              </w:rPr>
              <w:t>96,404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6EC75357" w14:textId="77777777" w:rsidR="00C13228" w:rsidRPr="008342D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D534B4" w14:textId="26065C05" w:rsidR="00C13228" w:rsidRPr="008342D5" w:rsidRDefault="00AA091B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83,559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6153C038" w14:textId="77777777" w:rsidR="00C13228" w:rsidRPr="008342D5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0214A9" w14:textId="50E69733" w:rsidR="00C13228" w:rsidRPr="008342D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EF59E6">
              <w:rPr>
                <w:b/>
                <w:bCs/>
                <w:szCs w:val="22"/>
              </w:rPr>
              <w:t>93,938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1BDF7BF3" w14:textId="77777777" w:rsidR="00C13228" w:rsidRPr="008342D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A2E9F9" w14:textId="5B3E4006" w:rsidR="00C13228" w:rsidRPr="0039545A" w:rsidRDefault="00842BA4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6FF6E758" w14:textId="77777777" w:rsidR="00C13228" w:rsidRPr="0039545A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161EC4" w14:textId="2108F5B7" w:rsidR="00C13228" w:rsidRPr="0039545A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39545A"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61A73286" w14:textId="77777777" w:rsidR="00C13228" w:rsidRPr="008342D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64A191E" w14:textId="360D3060" w:rsidR="00C13228" w:rsidRPr="008342D5" w:rsidRDefault="00C505E2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126,627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43B276F4" w14:textId="77777777" w:rsidR="00C13228" w:rsidRPr="008342D5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308A4D6D" w14:textId="7F213D18" w:rsidR="00C13228" w:rsidRPr="008342D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8A3044">
              <w:rPr>
                <w:b/>
                <w:bCs/>
                <w:szCs w:val="22"/>
              </w:rPr>
              <w:t>190,342</w:t>
            </w:r>
          </w:p>
        </w:tc>
      </w:tr>
      <w:tr w:rsidR="00C13228" w:rsidRPr="00A005EE" w14:paraId="50CAACB2" w14:textId="77777777" w:rsidTr="00CF3E11">
        <w:trPr>
          <w:cantSplit/>
        </w:trPr>
        <w:tc>
          <w:tcPr>
            <w:tcW w:w="3510" w:type="dxa"/>
          </w:tcPr>
          <w:p w14:paraId="72D6913B" w14:textId="77777777" w:rsidR="00C13228" w:rsidRPr="00A27B59" w:rsidRDefault="00C13228" w:rsidP="00C13228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2C8E6B63" w14:textId="77777777" w:rsidR="00C13228" w:rsidRPr="007D41B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EBA7E9E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3986272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8056A63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2CF0991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BAEE2F4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F459E55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CD7E7BE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1E214BB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941FFF4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405326B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066C199A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C1EDD9E" w14:textId="224F7F3C" w:rsidR="00C13228" w:rsidRPr="00A005EE" w:rsidRDefault="00882CBA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(17,</w:t>
            </w:r>
            <w:r w:rsidR="00611AC7">
              <w:rPr>
                <w:szCs w:val="22"/>
              </w:rPr>
              <w:t>368)</w:t>
            </w:r>
          </w:p>
        </w:tc>
        <w:tc>
          <w:tcPr>
            <w:tcW w:w="243" w:type="dxa"/>
            <w:vAlign w:val="bottom"/>
          </w:tcPr>
          <w:p w14:paraId="4728EAD6" w14:textId="77777777" w:rsidR="00C13228" w:rsidRPr="00A005EE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7C5F813" w14:textId="3931B3AF" w:rsidR="00C13228" w:rsidRPr="00A005EE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3F1B52">
              <w:rPr>
                <w:szCs w:val="22"/>
              </w:rPr>
              <w:t>(13,146)</w:t>
            </w:r>
          </w:p>
        </w:tc>
      </w:tr>
      <w:tr w:rsidR="00C13228" w:rsidRPr="00A005EE" w14:paraId="65AAF1B0" w14:textId="77777777" w:rsidTr="00CF3E11">
        <w:trPr>
          <w:cantSplit/>
        </w:trPr>
        <w:tc>
          <w:tcPr>
            <w:tcW w:w="3510" w:type="dxa"/>
          </w:tcPr>
          <w:p w14:paraId="0A50008F" w14:textId="16A09189" w:rsidR="00C13228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FA7AF9">
              <w:rPr>
                <w:rFonts w:ascii="Times New Roman" w:hAnsi="Times New Roman" w:cs="Times New Roman"/>
                <w:sz w:val="22"/>
                <w:szCs w:val="22"/>
              </w:rPr>
              <w:t>Share of profit of joint ventures</w:t>
            </w:r>
          </w:p>
        </w:tc>
        <w:tc>
          <w:tcPr>
            <w:tcW w:w="1350" w:type="dxa"/>
            <w:vAlign w:val="bottom"/>
          </w:tcPr>
          <w:p w14:paraId="3A3223E6" w14:textId="77777777" w:rsidR="00C13228" w:rsidRPr="007D41B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0980001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244EAD9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8F2616C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59036DD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89592D4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D2EA0FD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0E2D8CF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9A4614E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4235BA96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243F0C0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377AA94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0D7A56A" w14:textId="77777777" w:rsidR="00C13228" w:rsidRPr="00A005EE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BF1AF72" w14:textId="77777777" w:rsidR="00C13228" w:rsidRPr="00A005EE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1E47D61" w14:textId="77777777" w:rsidR="00C13228" w:rsidRPr="00A005EE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C13228" w:rsidRPr="00503FC6" w14:paraId="6C6F12F9" w14:textId="77777777" w:rsidTr="00CF3E11">
        <w:trPr>
          <w:cantSplit/>
        </w:trPr>
        <w:tc>
          <w:tcPr>
            <w:tcW w:w="3510" w:type="dxa"/>
          </w:tcPr>
          <w:p w14:paraId="6A06EC17" w14:textId="77777777" w:rsidR="00C13228" w:rsidRPr="00A27B59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269C1190" w14:textId="77777777" w:rsidR="00C13228" w:rsidRPr="007D41B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4C5A87AB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8139A77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3199DEC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8CC46A4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FBEEE99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AD44882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CEE96C3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81ABAA4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476EC89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15D1E21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C59DA71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E1DDDAB" w14:textId="52EBFFCB" w:rsidR="00C13228" w:rsidRDefault="00FC586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3,799</w:t>
            </w:r>
          </w:p>
        </w:tc>
        <w:tc>
          <w:tcPr>
            <w:tcW w:w="243" w:type="dxa"/>
            <w:vAlign w:val="bottom"/>
          </w:tcPr>
          <w:p w14:paraId="1ACDC0F1" w14:textId="77777777" w:rsidR="00C13228" w:rsidRPr="00503FC6" w:rsidRDefault="00C13228" w:rsidP="00C13228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26F8C87" w14:textId="42C7250E" w:rsidR="00C13228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CD3FC7">
              <w:rPr>
                <w:szCs w:val="22"/>
              </w:rPr>
              <w:t>18,507</w:t>
            </w:r>
          </w:p>
        </w:tc>
      </w:tr>
      <w:tr w:rsidR="00C13228" w:rsidRPr="00503FC6" w14:paraId="206D5B3C" w14:textId="77777777" w:rsidTr="00CF3E11">
        <w:trPr>
          <w:cantSplit/>
        </w:trPr>
        <w:tc>
          <w:tcPr>
            <w:tcW w:w="3510" w:type="dxa"/>
          </w:tcPr>
          <w:p w14:paraId="7C37C4ED" w14:textId="77777777" w:rsidR="00C13228" w:rsidRPr="00A27B59" w:rsidRDefault="00C13228" w:rsidP="00C13228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028ABCA6" w14:textId="77777777" w:rsidR="00C13228" w:rsidRPr="007D41B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F73EC39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D39F7DD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3E6A9C1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30B5476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4B41CBE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CBF71D3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77E8C76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CDF586C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F4FDAA2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58369EB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D8339F4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E5340D3" w14:textId="7027F444" w:rsidR="00C13228" w:rsidRPr="00503FC6" w:rsidRDefault="00FC586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(21,</w:t>
            </w:r>
            <w:r w:rsidR="00D02A6B">
              <w:rPr>
                <w:szCs w:val="22"/>
              </w:rPr>
              <w:t>527)</w:t>
            </w:r>
          </w:p>
        </w:tc>
        <w:tc>
          <w:tcPr>
            <w:tcW w:w="243" w:type="dxa"/>
            <w:vAlign w:val="bottom"/>
          </w:tcPr>
          <w:p w14:paraId="4AEAA9CE" w14:textId="77777777" w:rsidR="00C13228" w:rsidRPr="00503FC6" w:rsidRDefault="00C13228" w:rsidP="00C13228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78124CC" w14:textId="6CE553D0" w:rsidR="00C13228" w:rsidRPr="00503FC6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2B0EF8">
              <w:rPr>
                <w:szCs w:val="22"/>
              </w:rPr>
              <w:t>(36,040)</w:t>
            </w:r>
          </w:p>
        </w:tc>
      </w:tr>
      <w:tr w:rsidR="00C13228" w:rsidRPr="00503FC6" w14:paraId="0A96794C" w14:textId="77777777" w:rsidTr="00CF3E11">
        <w:trPr>
          <w:cantSplit/>
        </w:trPr>
        <w:tc>
          <w:tcPr>
            <w:tcW w:w="3510" w:type="dxa"/>
          </w:tcPr>
          <w:p w14:paraId="1E51DE52" w14:textId="77777777" w:rsidR="00C13228" w:rsidRPr="00503FC6" w:rsidRDefault="00C13228" w:rsidP="00C13228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45CABB3E" w14:textId="77777777" w:rsidR="00C13228" w:rsidRPr="007D41B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0D7E0FFE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8384E47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31FCCD0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6012B4B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5E6AD06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D886B4F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589B560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3F00117F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0AC0517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24BEF90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6324799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872F" w14:textId="1BA215AB" w:rsidR="00C13228" w:rsidRPr="00503FC6" w:rsidRDefault="00185E0A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91,531</w:t>
            </w:r>
          </w:p>
        </w:tc>
        <w:tc>
          <w:tcPr>
            <w:tcW w:w="243" w:type="dxa"/>
            <w:vAlign w:val="bottom"/>
          </w:tcPr>
          <w:p w14:paraId="49DBDE4E" w14:textId="77777777" w:rsidR="00C13228" w:rsidRPr="00503FC6" w:rsidRDefault="00C13228" w:rsidP="00C13228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3413" w14:textId="34CD4893" w:rsidR="00C13228" w:rsidRPr="00503FC6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B3274">
              <w:rPr>
                <w:b/>
                <w:bCs/>
                <w:szCs w:val="22"/>
              </w:rPr>
              <w:t>159,663</w:t>
            </w:r>
          </w:p>
        </w:tc>
      </w:tr>
      <w:tr w:rsidR="00C13228" w:rsidRPr="00503FC6" w14:paraId="477FFF5E" w14:textId="77777777" w:rsidTr="00F63F0E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60B505F3" w14:textId="607D5688" w:rsidR="00C13228" w:rsidRPr="00BE3085" w:rsidRDefault="00C13228" w:rsidP="00C13228">
            <w:pPr>
              <w:shd w:val="clear" w:color="auto" w:fill="FFFFFF"/>
              <w:ind w:right="-79"/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B227ED" w14:textId="77777777" w:rsidR="00C13228" w:rsidRPr="007D41B5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1CB2711D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04AA19FD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CB3B815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5A9C7CE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3D63234C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14:paraId="1F4DDEF2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096EB692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14:paraId="775EAB8B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05E7EFA8" w14:textId="77777777" w:rsidR="00C13228" w:rsidRPr="00A27B59" w:rsidRDefault="00C13228" w:rsidP="00C1322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2DE1B2C2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bottom w:val="nil"/>
            </w:tcBorders>
          </w:tcPr>
          <w:p w14:paraId="46939531" w14:textId="77777777" w:rsidR="00C13228" w:rsidRPr="00A27B59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26CF550A" w14:textId="77777777" w:rsidR="00C13228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7AFE2B1C" w14:textId="77777777" w:rsidR="00C13228" w:rsidRPr="00503FC6" w:rsidRDefault="00C13228" w:rsidP="00C13228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03C8C025" w14:textId="77777777" w:rsidR="00C13228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bookmarkEnd w:id="2"/>
    </w:tbl>
    <w:p w14:paraId="57D970BD" w14:textId="77777777" w:rsidR="00F63F0E" w:rsidRDefault="00F63F0E" w:rsidP="00F63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0"/>
        <w:jc w:val="thaiDistribute"/>
        <w:rPr>
          <w:rFonts w:ascii="Times New Roman" w:hAnsi="Times New Roman"/>
          <w:spacing w:val="-2"/>
          <w:sz w:val="22"/>
          <w:szCs w:val="22"/>
        </w:rPr>
      </w:pPr>
    </w:p>
    <w:p w14:paraId="76A6967B" w14:textId="1EF27E06" w:rsidR="007F47D9" w:rsidRDefault="008357DB" w:rsidP="00E6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40"/>
        <w:jc w:val="thaiDistribute"/>
        <w:rPr>
          <w:rFonts w:ascii="Times New Roman" w:hAnsi="Times New Roman"/>
          <w:sz w:val="22"/>
          <w:szCs w:val="22"/>
        </w:rPr>
      </w:pPr>
      <w:r w:rsidRPr="00783253">
        <w:rPr>
          <w:rFonts w:ascii="Times New Roman" w:hAnsi="Times New Roman"/>
          <w:spacing w:val="-2"/>
          <w:sz w:val="22"/>
          <w:szCs w:val="22"/>
        </w:rPr>
        <w:t xml:space="preserve">The timing of revenue </w:t>
      </w:r>
      <w:r w:rsidR="006951DB" w:rsidRPr="00783253">
        <w:rPr>
          <w:rFonts w:ascii="Times New Roman" w:hAnsi="Times New Roman"/>
          <w:spacing w:val="-2"/>
          <w:sz w:val="22"/>
          <w:szCs w:val="22"/>
        </w:rPr>
        <w:t>recognition for the real estate</w:t>
      </w:r>
      <w:r w:rsidR="00B83A48" w:rsidRPr="00783253">
        <w:rPr>
          <w:rFonts w:ascii="Times New Roman" w:hAnsi="Times New Roman"/>
          <w:spacing w:val="-2"/>
          <w:sz w:val="22"/>
          <w:szCs w:val="22"/>
        </w:rPr>
        <w:t xml:space="preserve"> business segment is at a point in time. The timing of revenue</w:t>
      </w:r>
      <w:r w:rsidR="005E2F3D" w:rsidRPr="00783253">
        <w:rPr>
          <w:rFonts w:ascii="Times New Roman" w:hAnsi="Times New Roman"/>
          <w:spacing w:val="-2"/>
          <w:sz w:val="22"/>
          <w:szCs w:val="22"/>
        </w:rPr>
        <w:t xml:space="preserve"> recognition for utilities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service</w:t>
      </w:r>
      <w:r w:rsidR="00783253" w:rsidRPr="00783253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business segment is</w:t>
      </w:r>
      <w:r w:rsidR="004854F2">
        <w:rPr>
          <w:rFonts w:ascii="Times New Roman" w:hAnsi="Times New Roman"/>
          <w:sz w:val="22"/>
          <w:szCs w:val="22"/>
        </w:rPr>
        <w:t xml:space="preserve"> overtime</w:t>
      </w:r>
      <w:r w:rsidR="00C77B39">
        <w:rPr>
          <w:rFonts w:ascii="Times New Roman" w:hAnsi="Times New Roman"/>
          <w:sz w:val="22"/>
          <w:szCs w:val="22"/>
        </w:rPr>
        <w:t>.</w:t>
      </w:r>
    </w:p>
    <w:p w14:paraId="0D396563" w14:textId="77777777" w:rsidR="00771F06" w:rsidRDefault="00771F06" w:rsidP="00A7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3F8586A2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C13228">
        <w:rPr>
          <w:rFonts w:ascii="Times New Roman" w:hAnsi="Times New Roman"/>
          <w:sz w:val="22"/>
          <w:szCs w:val="22"/>
        </w:rPr>
        <w:t>31 March 2025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C13228">
        <w:rPr>
          <w:rFonts w:ascii="Times New Roman" w:hAnsi="Times New Roman" w:cs="Times New Roman"/>
          <w:sz w:val="22"/>
          <w:szCs w:val="22"/>
        </w:rPr>
        <w:t>4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69B7AC88" w:rsidR="004E5529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40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1260"/>
        <w:gridCol w:w="180"/>
        <w:gridCol w:w="1260"/>
        <w:gridCol w:w="180"/>
        <w:gridCol w:w="1271"/>
        <w:gridCol w:w="178"/>
        <w:gridCol w:w="1212"/>
        <w:gridCol w:w="187"/>
        <w:gridCol w:w="1242"/>
        <w:gridCol w:w="204"/>
        <w:gridCol w:w="1211"/>
        <w:gridCol w:w="178"/>
        <w:gridCol w:w="1223"/>
        <w:gridCol w:w="204"/>
        <w:gridCol w:w="1248"/>
      </w:tblGrid>
      <w:tr w:rsidR="00955168" w:rsidRPr="00516BBF" w14:paraId="4CB94AF7" w14:textId="77777777" w:rsidTr="00394C1F">
        <w:trPr>
          <w:cantSplit/>
        </w:trPr>
        <w:tc>
          <w:tcPr>
            <w:tcW w:w="2801" w:type="dxa"/>
          </w:tcPr>
          <w:p w14:paraId="0DC1E4BC" w14:textId="77777777" w:rsidR="00955168" w:rsidRDefault="00955168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8" w:type="dxa"/>
            <w:gridSpan w:val="15"/>
          </w:tcPr>
          <w:p w14:paraId="5DACE425" w14:textId="2241B68B" w:rsidR="00955168" w:rsidRPr="001779E4" w:rsidRDefault="00955168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>
              <w:rPr>
                <w:szCs w:val="22"/>
              </w:rPr>
              <w:t xml:space="preserve">Consolidated </w:t>
            </w:r>
            <w:r w:rsidR="00A53775">
              <w:rPr>
                <w:szCs w:val="22"/>
              </w:rPr>
              <w:t>financial statements</w:t>
            </w:r>
          </w:p>
        </w:tc>
      </w:tr>
      <w:tr w:rsidR="007F05EB" w:rsidRPr="00516BBF" w14:paraId="53DFD62C" w14:textId="77777777" w:rsidTr="00394C1F">
        <w:trPr>
          <w:cantSplit/>
        </w:trPr>
        <w:tc>
          <w:tcPr>
            <w:tcW w:w="2801" w:type="dxa"/>
          </w:tcPr>
          <w:p w14:paraId="208D1C21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07CD92E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30A4A695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0" w:type="dxa"/>
          </w:tcPr>
          <w:p w14:paraId="3797790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61" w:type="dxa"/>
            <w:gridSpan w:val="3"/>
          </w:tcPr>
          <w:p w14:paraId="490B8FCF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B98D8D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 w:val="0"/>
                <w:bCs/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7" w:type="dxa"/>
          </w:tcPr>
          <w:p w14:paraId="11C42F8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2E607CC7" w14:textId="77777777" w:rsidR="007F05EB" w:rsidRPr="00A27B59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469FA83F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178" w:type="dxa"/>
          </w:tcPr>
          <w:p w14:paraId="76065D7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75" w:type="dxa"/>
            <w:gridSpan w:val="3"/>
          </w:tcPr>
          <w:p w14:paraId="6D3B88BF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  <w:p w14:paraId="1FF9F95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C13228" w:rsidRPr="00516BBF" w14:paraId="6FC4A884" w14:textId="77777777" w:rsidTr="00394C1F">
        <w:trPr>
          <w:cantSplit/>
        </w:trPr>
        <w:tc>
          <w:tcPr>
            <w:tcW w:w="2801" w:type="dxa"/>
          </w:tcPr>
          <w:p w14:paraId="4C151B77" w14:textId="77777777" w:rsidR="00C13228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CB875C" w14:textId="3695ED18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0" w:type="dxa"/>
          </w:tcPr>
          <w:p w14:paraId="7B14BA2C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5371D72" w14:textId="22119C0B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0" w:type="dxa"/>
          </w:tcPr>
          <w:p w14:paraId="0E719B2C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1" w:type="dxa"/>
          </w:tcPr>
          <w:p w14:paraId="375AAB05" w14:textId="0BE6F5DC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78" w:type="dxa"/>
          </w:tcPr>
          <w:p w14:paraId="2C5FB5F6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</w:tcPr>
          <w:p w14:paraId="6ED45B5B" w14:textId="69608A4F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7" w:type="dxa"/>
          </w:tcPr>
          <w:p w14:paraId="63C1ACB7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0BCFA9" w14:textId="3F4B3705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04" w:type="dxa"/>
          </w:tcPr>
          <w:p w14:paraId="182A3E72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27AA49CC" w14:textId="33EC1FEF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78" w:type="dxa"/>
          </w:tcPr>
          <w:p w14:paraId="4ADDDB4B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</w:tcPr>
          <w:p w14:paraId="3C32B153" w14:textId="5B3B30D2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04" w:type="dxa"/>
          </w:tcPr>
          <w:p w14:paraId="7FC99843" w14:textId="77777777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3E33DBE" w14:textId="33B8CCB8" w:rsidR="00C13228" w:rsidRPr="001779E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C13228" w:rsidRPr="00516BBF" w14:paraId="14E35188" w14:textId="77777777" w:rsidTr="00394C1F">
        <w:trPr>
          <w:cantSplit/>
        </w:trPr>
        <w:tc>
          <w:tcPr>
            <w:tcW w:w="2801" w:type="dxa"/>
          </w:tcPr>
          <w:p w14:paraId="6681D1F4" w14:textId="77777777" w:rsidR="00C13228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8" w:type="dxa"/>
            <w:gridSpan w:val="15"/>
          </w:tcPr>
          <w:p w14:paraId="1D605D2D" w14:textId="77777777" w:rsidR="00C13228" w:rsidRPr="009607FC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C13228" w:rsidRPr="00516BBF" w14:paraId="158A0DB4" w14:textId="77777777" w:rsidTr="00394C1F">
        <w:trPr>
          <w:cantSplit/>
        </w:trPr>
        <w:tc>
          <w:tcPr>
            <w:tcW w:w="2801" w:type="dxa"/>
          </w:tcPr>
          <w:p w14:paraId="6FBB7B23" w14:textId="77777777" w:rsidR="00C13228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6FD86B" w14:textId="77777777" w:rsidR="00C13228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CE272A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C122C3" w14:textId="77777777" w:rsidR="00C13228" w:rsidRPr="009607FC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25F8EFF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vAlign w:val="bottom"/>
          </w:tcPr>
          <w:p w14:paraId="36FDA5BA" w14:textId="77777777" w:rsidR="00C13228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3BCBA949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vAlign w:val="bottom"/>
          </w:tcPr>
          <w:p w14:paraId="0F2A31C2" w14:textId="77777777" w:rsidR="00C13228" w:rsidRPr="009607FC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0C3A9F4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4D5BE49C" w14:textId="77777777" w:rsidR="00C13228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95E0EE2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86DE89E" w14:textId="77777777" w:rsidR="00C13228" w:rsidRPr="009607FC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78" w:type="dxa"/>
          </w:tcPr>
          <w:p w14:paraId="7B81BA2E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vAlign w:val="bottom"/>
          </w:tcPr>
          <w:p w14:paraId="3AD06D2C" w14:textId="77777777" w:rsidR="00C13228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8F91191" w14:textId="77777777" w:rsidR="00C13228" w:rsidRPr="001779E4" w:rsidRDefault="00C13228" w:rsidP="00C13228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b/>
                <w:bCs/>
                <w:szCs w:val="22"/>
              </w:rPr>
            </w:pPr>
          </w:p>
        </w:tc>
        <w:tc>
          <w:tcPr>
            <w:tcW w:w="1248" w:type="dxa"/>
            <w:vAlign w:val="bottom"/>
          </w:tcPr>
          <w:p w14:paraId="3623C6B0" w14:textId="77777777" w:rsidR="00C13228" w:rsidRPr="009607FC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C13228" w:rsidRPr="00516BBF" w14:paraId="4E1F1723" w14:textId="77777777" w:rsidTr="00603DF9">
        <w:trPr>
          <w:cantSplit/>
        </w:trPr>
        <w:tc>
          <w:tcPr>
            <w:tcW w:w="2801" w:type="dxa"/>
          </w:tcPr>
          <w:p w14:paraId="6C3C7BF8" w14:textId="77777777" w:rsidR="00C13228" w:rsidRPr="00A27B59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CC12B" w14:textId="7C39EDCC" w:rsidR="00C13228" w:rsidRPr="00516BBF" w:rsidRDefault="00AB1227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903,752</w:t>
            </w:r>
          </w:p>
        </w:tc>
        <w:tc>
          <w:tcPr>
            <w:tcW w:w="180" w:type="dxa"/>
            <w:vAlign w:val="bottom"/>
          </w:tcPr>
          <w:p w14:paraId="523B7400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DDF49F" w14:textId="3D7899A1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9E7731">
              <w:t>911,517</w:t>
            </w:r>
          </w:p>
        </w:tc>
        <w:tc>
          <w:tcPr>
            <w:tcW w:w="180" w:type="dxa"/>
            <w:vAlign w:val="bottom"/>
          </w:tcPr>
          <w:p w14:paraId="56FE62AF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1CB521" w14:textId="3B4F557E" w:rsidR="00C13228" w:rsidRPr="00516BBF" w:rsidRDefault="003209DC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651,977</w:t>
            </w:r>
          </w:p>
        </w:tc>
        <w:tc>
          <w:tcPr>
            <w:tcW w:w="178" w:type="dxa"/>
            <w:vAlign w:val="bottom"/>
          </w:tcPr>
          <w:p w14:paraId="005D9FDD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22CA91EA" w14:textId="6ADFCF1A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EE15EF">
              <w:t>519,375</w:t>
            </w:r>
          </w:p>
        </w:tc>
        <w:tc>
          <w:tcPr>
            <w:tcW w:w="187" w:type="dxa"/>
            <w:vAlign w:val="bottom"/>
          </w:tcPr>
          <w:p w14:paraId="504C936D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0A786" w14:textId="17627409" w:rsidR="00C13228" w:rsidRPr="00516BBF" w:rsidRDefault="00BD3B0A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3,370,</w:t>
            </w:r>
            <w:r w:rsidR="009D553F">
              <w:rPr>
                <w:szCs w:val="22"/>
              </w:rPr>
              <w:t>218</w:t>
            </w:r>
          </w:p>
        </w:tc>
        <w:tc>
          <w:tcPr>
            <w:tcW w:w="204" w:type="dxa"/>
            <w:vAlign w:val="bottom"/>
          </w:tcPr>
          <w:p w14:paraId="0DE77AE0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0461A9E3" w14:textId="1B5169CE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EE15EF">
              <w:t>3,236,114</w:t>
            </w:r>
          </w:p>
        </w:tc>
        <w:tc>
          <w:tcPr>
            <w:tcW w:w="178" w:type="dxa"/>
            <w:vAlign w:val="bottom"/>
          </w:tcPr>
          <w:p w14:paraId="31BF1A05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560045" w14:textId="4C5E1142" w:rsidR="00C13228" w:rsidRPr="00516BBF" w:rsidRDefault="009D553F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4,925,</w:t>
            </w:r>
            <w:r w:rsidR="00695393">
              <w:rPr>
                <w:szCs w:val="22"/>
              </w:rPr>
              <w:t>947</w:t>
            </w:r>
          </w:p>
        </w:tc>
        <w:tc>
          <w:tcPr>
            <w:tcW w:w="204" w:type="dxa"/>
          </w:tcPr>
          <w:p w14:paraId="7D55115B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4387DC66" w14:textId="2749770D" w:rsidR="00C13228" w:rsidRPr="00516BBF" w:rsidRDefault="00C13228" w:rsidP="008C63EE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szCs w:val="22"/>
              </w:rPr>
            </w:pPr>
            <w:r w:rsidRPr="006903A5">
              <w:t>4,667,006</w:t>
            </w:r>
          </w:p>
        </w:tc>
      </w:tr>
      <w:tr w:rsidR="00C13228" w:rsidRPr="00516BBF" w14:paraId="53D7F376" w14:textId="77777777" w:rsidTr="00603DF9">
        <w:trPr>
          <w:cantSplit/>
        </w:trPr>
        <w:tc>
          <w:tcPr>
            <w:tcW w:w="2801" w:type="dxa"/>
          </w:tcPr>
          <w:p w14:paraId="19C76AA4" w14:textId="77777777" w:rsidR="00C13228" w:rsidRPr="00A27B59" w:rsidRDefault="00C13228" w:rsidP="00C1322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2CFA7" w14:textId="1DE43526" w:rsidR="00C13228" w:rsidRPr="00516BBF" w:rsidRDefault="00AB1227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131,</w:t>
            </w:r>
            <w:r w:rsidR="00806587">
              <w:rPr>
                <w:szCs w:val="22"/>
              </w:rPr>
              <w:t>447</w:t>
            </w:r>
          </w:p>
        </w:tc>
        <w:tc>
          <w:tcPr>
            <w:tcW w:w="180" w:type="dxa"/>
            <w:vAlign w:val="bottom"/>
          </w:tcPr>
          <w:p w14:paraId="0DF4E461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6EA2540" w14:textId="56AA8CC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9E7731">
              <w:t>7,841</w:t>
            </w:r>
          </w:p>
        </w:tc>
        <w:tc>
          <w:tcPr>
            <w:tcW w:w="180" w:type="dxa"/>
            <w:vAlign w:val="bottom"/>
          </w:tcPr>
          <w:p w14:paraId="5FA3AAB7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91D9A" w14:textId="42B35247" w:rsidR="00C13228" w:rsidRPr="00516BBF" w:rsidRDefault="003209DC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48,168</w:t>
            </w:r>
          </w:p>
        </w:tc>
        <w:tc>
          <w:tcPr>
            <w:tcW w:w="178" w:type="dxa"/>
            <w:vAlign w:val="bottom"/>
          </w:tcPr>
          <w:p w14:paraId="38515EBC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</w:tcPr>
          <w:p w14:paraId="24AC1835" w14:textId="271909AA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877999">
              <w:t>46,254</w:t>
            </w:r>
          </w:p>
        </w:tc>
        <w:tc>
          <w:tcPr>
            <w:tcW w:w="187" w:type="dxa"/>
            <w:vAlign w:val="bottom"/>
          </w:tcPr>
          <w:p w14:paraId="79296EC9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8C0470" w14:textId="0C620D70" w:rsidR="00C13228" w:rsidRPr="00516BBF" w:rsidRDefault="009D553F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885,187</w:t>
            </w:r>
          </w:p>
        </w:tc>
        <w:tc>
          <w:tcPr>
            <w:tcW w:w="204" w:type="dxa"/>
            <w:vAlign w:val="bottom"/>
          </w:tcPr>
          <w:p w14:paraId="27931A6D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516983FD" w14:textId="1D54C10E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2D5F2D">
              <w:t>843,297</w:t>
            </w:r>
          </w:p>
        </w:tc>
        <w:tc>
          <w:tcPr>
            <w:tcW w:w="178" w:type="dxa"/>
            <w:vAlign w:val="bottom"/>
          </w:tcPr>
          <w:p w14:paraId="57F96A2F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2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6B6EC9" w14:textId="2CDF1F90" w:rsidR="00C13228" w:rsidRPr="00516BBF" w:rsidRDefault="00695393" w:rsidP="00C1322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1,064,802</w:t>
            </w:r>
          </w:p>
        </w:tc>
        <w:tc>
          <w:tcPr>
            <w:tcW w:w="204" w:type="dxa"/>
          </w:tcPr>
          <w:p w14:paraId="3285C31A" w14:textId="77777777" w:rsidR="00C13228" w:rsidRPr="00516BBF" w:rsidRDefault="00C13228" w:rsidP="00C13228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double" w:sz="4" w:space="0" w:color="auto"/>
            </w:tcBorders>
          </w:tcPr>
          <w:p w14:paraId="509A8B1F" w14:textId="4868F368" w:rsidR="00C13228" w:rsidRPr="00516BBF" w:rsidRDefault="00C13228" w:rsidP="008C63EE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szCs w:val="22"/>
              </w:rPr>
            </w:pPr>
            <w:r w:rsidRPr="006903A5">
              <w:t>897,392</w:t>
            </w:r>
          </w:p>
        </w:tc>
      </w:tr>
    </w:tbl>
    <w:p w14:paraId="08DCFAC5" w14:textId="77777777" w:rsidR="007F05EB" w:rsidRPr="00453D97" w:rsidRDefault="007F05EB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439E9570" w14:textId="0FA283DC" w:rsidR="00C769A2" w:rsidRDefault="00C66CB7" w:rsidP="008C6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EA1434">
        <w:rPr>
          <w:rFonts w:ascii="Times New Roman" w:hAnsi="Times New Roman" w:cs="Times New Roman"/>
          <w:bCs/>
          <w:sz w:val="22"/>
          <w:szCs w:val="22"/>
        </w:rPr>
        <w:t xml:space="preserve">During the </w:t>
      </w:r>
      <w:r w:rsidR="00C13228">
        <w:rPr>
          <w:rFonts w:ascii="Times New Roman" w:hAnsi="Times New Roman"/>
          <w:bCs/>
          <w:sz w:val="22"/>
          <w:szCs w:val="28"/>
        </w:rPr>
        <w:t>three</w:t>
      </w:r>
      <w:r w:rsidR="00CB5731" w:rsidRPr="00E76D2A">
        <w:rPr>
          <w:rFonts w:ascii="Times New Roman" w:hAnsi="Times New Roman" w:cs="Times New Roman"/>
          <w:bCs/>
          <w:sz w:val="22"/>
          <w:szCs w:val="22"/>
        </w:rPr>
        <w:t>-month</w:t>
      </w:r>
      <w:r w:rsidR="00CB5731">
        <w:rPr>
          <w:rFonts w:ascii="Times New Roman" w:hAnsi="Times New Roman" w:cs="Times New Roman"/>
          <w:bCs/>
          <w:sz w:val="22"/>
          <w:szCs w:val="22"/>
        </w:rPr>
        <w:t xml:space="preserve"> period ended </w:t>
      </w:r>
      <w:r w:rsidR="00C13228">
        <w:rPr>
          <w:rFonts w:ascii="Times New Roman" w:hAnsi="Times New Roman" w:cs="Times New Roman"/>
          <w:bCs/>
          <w:sz w:val="22"/>
          <w:szCs w:val="22"/>
        </w:rPr>
        <w:t>31 March 2025</w:t>
      </w:r>
      <w:r w:rsidRPr="00EA1434">
        <w:rPr>
          <w:rFonts w:ascii="Times New Roman" w:hAnsi="Times New Roman" w:cs="Times New Roman"/>
          <w:bCs/>
          <w:sz w:val="22"/>
          <w:szCs w:val="22"/>
        </w:rPr>
        <w:t>, r</w:t>
      </w:r>
      <w:r w:rsidR="003550C4" w:rsidRPr="00EA1434">
        <w:rPr>
          <w:rFonts w:ascii="Times New Roman" w:hAnsi="Times New Roman" w:cs="Times New Roman"/>
          <w:bCs/>
          <w:sz w:val="22"/>
          <w:szCs w:val="22"/>
        </w:rPr>
        <w:t xml:space="preserve">evenue from one customer from real estate business 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>represents</w:t>
      </w:r>
      <w:r w:rsidR="00921FA5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>Baht</w:t>
      </w:r>
      <w:r w:rsidR="00925266" w:rsidRPr="00EA1434">
        <w:rPr>
          <w:rFonts w:ascii="Times New Roman" w:hAnsi="Times New Roman" w:cstheme="minorBidi" w:hint="cs"/>
          <w:bCs/>
          <w:spacing w:val="4"/>
          <w:sz w:val="22"/>
          <w:szCs w:val="22"/>
          <w:cs/>
        </w:rPr>
        <w:t xml:space="preserve"> </w:t>
      </w:r>
      <w:r w:rsidR="005F08E8">
        <w:rPr>
          <w:rFonts w:ascii="Times New Roman" w:hAnsi="Times New Roman" w:cstheme="minorBidi"/>
          <w:bCs/>
          <w:spacing w:val="4"/>
          <w:sz w:val="22"/>
          <w:szCs w:val="22"/>
        </w:rPr>
        <w:t>44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million</w:t>
      </w:r>
      <w:r w:rsidR="008C63EE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</w:t>
      </w:r>
      <w:r w:rsidR="003550C4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(20</w:t>
      </w:r>
      <w:r w:rsidR="00B166BD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2</w:t>
      </w:r>
      <w:r w:rsidR="00C13228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4</w:t>
      </w:r>
      <w:r w:rsidR="003550C4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:</w:t>
      </w:r>
      <w:r w:rsidR="003550C4" w:rsidRPr="006D4876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Baht </w:t>
      </w:r>
      <w:r w:rsidR="00CB5731">
        <w:rPr>
          <w:rFonts w:ascii="Times New Roman" w:hAnsi="Times New Roman" w:cs="Times New Roman"/>
          <w:bCs/>
          <w:i/>
          <w:iCs/>
          <w:sz w:val="22"/>
          <w:szCs w:val="22"/>
        </w:rPr>
        <w:t>9</w:t>
      </w:r>
      <w:r w:rsidR="00C13228">
        <w:rPr>
          <w:rFonts w:ascii="Times New Roman" w:hAnsi="Times New Roman" w:cs="Times New Roman"/>
          <w:bCs/>
          <w:i/>
          <w:iCs/>
          <w:sz w:val="22"/>
          <w:szCs w:val="22"/>
        </w:rPr>
        <w:t>9</w:t>
      </w:r>
      <w:r w:rsidR="00753AC7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>million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="003550C4"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B24560C" w14:textId="77777777" w:rsidR="008A09F6" w:rsidRDefault="008A09F6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Cs/>
          <w:sz w:val="22"/>
          <w:szCs w:val="22"/>
          <w:cs/>
        </w:rPr>
        <w:sectPr w:rsidR="008A09F6" w:rsidSect="009B6B36">
          <w:footerReference w:type="defaul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AABA86D" w14:textId="167598BC" w:rsidR="001F6E6C" w:rsidRPr="00C13228" w:rsidRDefault="001F6E6C" w:rsidP="00C13228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C13228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66A11DE7" w:rsidR="001F6E6C" w:rsidRDefault="001F6E6C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FC4C21">
        <w:rPr>
          <w:rFonts w:ascii="Times New Roman" w:hAnsi="Times New Roman" w:cs="Times New Roman"/>
          <w:sz w:val="22"/>
          <w:szCs w:val="22"/>
        </w:rPr>
        <w:t>,</w:t>
      </w:r>
      <w:r w:rsidR="00605FCB">
        <w:rPr>
          <w:rFonts w:ascii="Times New Roman" w:hAnsi="Times New Roman" w:cs="Times New Roman"/>
          <w:sz w:val="22"/>
          <w:szCs w:val="22"/>
        </w:rPr>
        <w:t xml:space="preserve"> </w:t>
      </w:r>
      <w:r w:rsidR="00FC4C21">
        <w:rPr>
          <w:rFonts w:ascii="Times New Roman" w:hAnsi="Times New Roman" w:cs="Times New Roman"/>
          <w:sz w:val="22"/>
          <w:szCs w:val="22"/>
        </w:rPr>
        <w:t>b</w:t>
      </w:r>
      <w:r w:rsidR="008C63EE">
        <w:rPr>
          <w:rFonts w:ascii="Times New Roman" w:hAnsi="Times New Roman" w:cs="Times New Roman"/>
          <w:sz w:val="22"/>
          <w:szCs w:val="22"/>
        </w:rPr>
        <w:t xml:space="preserve">ut </w:t>
      </w:r>
      <w:r w:rsidRPr="00BD20ED">
        <w:rPr>
          <w:rFonts w:ascii="Times New Roman" w:hAnsi="Times New Roman" w:cs="Times New Roman"/>
          <w:sz w:val="22"/>
          <w:szCs w:val="22"/>
        </w:rPr>
        <w:t xml:space="preserve">does not include fair value information for financial assets and financial liabilities measured at </w:t>
      </w:r>
      <w:proofErr w:type="spellStart"/>
      <w:r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BD20ED">
        <w:rPr>
          <w:rFonts w:ascii="Times New Roman" w:hAnsi="Times New Roman" w:cs="Times New Roman"/>
          <w:sz w:val="22"/>
          <w:szCs w:val="22"/>
        </w:rPr>
        <w:t xml:space="preserve">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171C92ED" w:rsidR="001F6E6C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350"/>
        <w:gridCol w:w="270"/>
        <w:gridCol w:w="1170"/>
        <w:gridCol w:w="270"/>
        <w:gridCol w:w="990"/>
        <w:gridCol w:w="270"/>
        <w:gridCol w:w="990"/>
        <w:gridCol w:w="270"/>
        <w:gridCol w:w="990"/>
      </w:tblGrid>
      <w:tr w:rsidR="008F58F8" w:rsidRPr="007E2D44" w14:paraId="511CE36A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01978DB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370" w:type="dxa"/>
            <w:gridSpan w:val="11"/>
          </w:tcPr>
          <w:p w14:paraId="2E24B412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8F58F8" w:rsidRPr="007E2D44" w14:paraId="0697CF3D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5C4D4C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1C87932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82470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5"/>
          </w:tcPr>
          <w:p w14:paraId="48FF561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5AFF9001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08F600D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08A51D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5720E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396BE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0C5D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6945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8F2E0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6E4BCB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28CF5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A5FC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2C8A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852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566D256D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194460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F40EFF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94353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E8A994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76BE617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ACFB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2F9F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17A4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0671A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42EF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FF781E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3ED4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6AA4CFB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344198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7B687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40631E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59EB7B0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4F9A6E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853F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F0E25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62845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1152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A61B8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87B831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6173F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ACA45C7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3E57FE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0B9C31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017D193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3C91F2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29B7B14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18D7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564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F8BDB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9262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E640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566D4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AA8C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FDAF44E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5CE3B25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63DA5A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2608965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7B6011" w14:textId="38079F28" w:rsidR="008F58F8" w:rsidRPr="00AE6951" w:rsidRDefault="00FE4FF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proofErr w:type="spellStart"/>
            <w:r w:rsidRPr="00AE6951">
              <w:rPr>
                <w:rFonts w:ascii="Times New Roman" w:hAnsi="Times New Roman"/>
                <w:sz w:val="22"/>
                <w:szCs w:val="28"/>
              </w:rPr>
              <w:t>a</w:t>
            </w:r>
            <w:r w:rsidR="008F58F8" w:rsidRPr="00AE6951">
              <w:rPr>
                <w:rFonts w:ascii="Times New Roman" w:hAnsi="Times New Roman" w:cs="Times New Roman"/>
                <w:sz w:val="22"/>
                <w:szCs w:val="22"/>
              </w:rPr>
              <w:t>mortised</w:t>
            </w:r>
            <w:proofErr w:type="spellEnd"/>
            <w:r w:rsidRPr="00AE6951">
              <w:rPr>
                <w:rFonts w:ascii="Times New Roman" w:hAnsi="Times New Roman" w:cstheme="min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</w:tcPr>
          <w:p w14:paraId="422140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AD62F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A0A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A2AEA4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6A23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F0D9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FE112E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9ED1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7CAFA21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7DDB307F" w14:textId="6524D789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CE062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71CD9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8DFE0A3" w14:textId="233DFCDA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</w:p>
        </w:tc>
        <w:tc>
          <w:tcPr>
            <w:tcW w:w="270" w:type="dxa"/>
          </w:tcPr>
          <w:p w14:paraId="5FB99A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732A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534436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AF70DB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72D53A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31723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8F6EF8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5123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8F58F8" w:rsidRPr="007E2D44" w14:paraId="2AC05A9F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30EA92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370" w:type="dxa"/>
            <w:gridSpan w:val="11"/>
          </w:tcPr>
          <w:p w14:paraId="320952F5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237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2E1E61C5" w14:textId="77777777" w:rsidTr="000D5526">
        <w:trPr>
          <w:tblHeader/>
        </w:trPr>
        <w:tc>
          <w:tcPr>
            <w:tcW w:w="5760" w:type="dxa"/>
            <w:shd w:val="clear" w:color="auto" w:fill="auto"/>
          </w:tcPr>
          <w:p w14:paraId="30614288" w14:textId="53D59960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CB573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3</w:t>
            </w:r>
            <w:r w:rsidR="00C1322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1 March 2025</w:t>
            </w:r>
          </w:p>
        </w:tc>
        <w:tc>
          <w:tcPr>
            <w:tcW w:w="1530" w:type="dxa"/>
          </w:tcPr>
          <w:p w14:paraId="1E421ACC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0AD13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F08DAEF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C3E6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6526E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1428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B1349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3C5E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022AD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177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BCB95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757FF00" w14:textId="77777777" w:rsidTr="000D5526">
        <w:tc>
          <w:tcPr>
            <w:tcW w:w="5760" w:type="dxa"/>
          </w:tcPr>
          <w:p w14:paraId="5E999A6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45C476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3F77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0A14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B420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5512D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F8A4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29BCE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400F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9332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147D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21FF9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5BEFF2F" w14:textId="77777777" w:rsidTr="000D5526">
        <w:tc>
          <w:tcPr>
            <w:tcW w:w="5760" w:type="dxa"/>
          </w:tcPr>
          <w:p w14:paraId="05DEA275" w14:textId="77777777" w:rsidR="008F58F8" w:rsidRPr="00BC474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490B14EE" w14:textId="022FF611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2ED1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42E537B" w14:textId="78A23749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455E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4D7674" w14:textId="5A292CA2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C5F9A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89B99" w14:textId="2B042C6D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45F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BDCE1C" w14:textId="2D4E2C3F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8E99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45B1B4" w14:textId="4469E39F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3927" w:rsidRPr="007E2D44" w14:paraId="58993E4E" w14:textId="77777777" w:rsidTr="000D5526">
        <w:tc>
          <w:tcPr>
            <w:tcW w:w="5760" w:type="dxa"/>
          </w:tcPr>
          <w:p w14:paraId="6B50A223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0F69006B" w14:textId="303D7168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123,861</w:t>
            </w:r>
          </w:p>
        </w:tc>
        <w:tc>
          <w:tcPr>
            <w:tcW w:w="270" w:type="dxa"/>
          </w:tcPr>
          <w:p w14:paraId="4A41CB55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225A23" w14:textId="5CB90154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E8DDE3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9519E5" w14:textId="5BF34658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123,861</w:t>
            </w:r>
          </w:p>
        </w:tc>
        <w:tc>
          <w:tcPr>
            <w:tcW w:w="270" w:type="dxa"/>
          </w:tcPr>
          <w:p w14:paraId="700F2428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EAF4B1" w14:textId="591CE43E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123,861</w:t>
            </w:r>
          </w:p>
        </w:tc>
        <w:tc>
          <w:tcPr>
            <w:tcW w:w="270" w:type="dxa"/>
            <w:vAlign w:val="bottom"/>
          </w:tcPr>
          <w:p w14:paraId="43B9DBFA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38F011" w14:textId="7035C7BA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5EABBF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EF839F" w14:textId="64CAC7E2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123,861</w:t>
            </w:r>
          </w:p>
        </w:tc>
      </w:tr>
      <w:tr w:rsidR="00B93927" w:rsidRPr="007E2D44" w14:paraId="1836225E" w14:textId="77777777" w:rsidTr="000D5526">
        <w:tc>
          <w:tcPr>
            <w:tcW w:w="5760" w:type="dxa"/>
          </w:tcPr>
          <w:p w14:paraId="09F8247C" w14:textId="77777777" w:rsidR="00B93927" w:rsidRPr="00FA2F4C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30" w:type="dxa"/>
            <w:vAlign w:val="bottom"/>
          </w:tcPr>
          <w:p w14:paraId="0F9C5CFA" w14:textId="77777777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A79192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889B6E" w14:textId="77777777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BF9B82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3BDAE2E" w14:textId="77777777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D00064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ABC275" w14:textId="77777777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50034E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9BAA77" w14:textId="77777777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E77CFC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B29CCD" w14:textId="77777777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3927" w:rsidRPr="007E2D44" w14:paraId="7664D1D6" w14:textId="77777777" w:rsidTr="000D5526">
        <w:tc>
          <w:tcPr>
            <w:tcW w:w="5760" w:type="dxa"/>
          </w:tcPr>
          <w:p w14:paraId="6FD124F8" w14:textId="77777777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30" w:type="dxa"/>
            <w:vAlign w:val="bottom"/>
          </w:tcPr>
          <w:p w14:paraId="45844078" w14:textId="18E54980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49,508</w:t>
            </w:r>
          </w:p>
        </w:tc>
        <w:tc>
          <w:tcPr>
            <w:tcW w:w="270" w:type="dxa"/>
          </w:tcPr>
          <w:p w14:paraId="7DAA1787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559161" w14:textId="4074E8B4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B6E91D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19E430" w14:textId="58EA31CC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49,508</w:t>
            </w:r>
          </w:p>
        </w:tc>
        <w:tc>
          <w:tcPr>
            <w:tcW w:w="270" w:type="dxa"/>
          </w:tcPr>
          <w:p w14:paraId="0A53E4E6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810EC4" w14:textId="446CF3DF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49,508</w:t>
            </w:r>
          </w:p>
        </w:tc>
        <w:tc>
          <w:tcPr>
            <w:tcW w:w="270" w:type="dxa"/>
            <w:vAlign w:val="bottom"/>
          </w:tcPr>
          <w:p w14:paraId="25204C6C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208F31" w14:textId="5A3C2FF1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224156" w14:textId="77777777" w:rsidR="00B93927" w:rsidRPr="007E2D44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3167B9" w14:textId="52630C88" w:rsidR="00B93927" w:rsidRDefault="00B93927" w:rsidP="00B9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49,508</w:t>
            </w:r>
          </w:p>
        </w:tc>
      </w:tr>
      <w:tr w:rsidR="008F58F8" w:rsidRPr="007E2D44" w14:paraId="31ED987B" w14:textId="77777777" w:rsidTr="000D5526">
        <w:tc>
          <w:tcPr>
            <w:tcW w:w="5760" w:type="dxa"/>
          </w:tcPr>
          <w:p w14:paraId="14D2F056" w14:textId="77777777" w:rsidR="008F58F8" w:rsidRPr="00300A51" w:rsidRDefault="008F58F8" w:rsidP="00CF3E11">
            <w:pPr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B5AD4CD" w14:textId="77777777" w:rsidR="008F58F8" w:rsidRPr="00300A51" w:rsidRDefault="008F58F8" w:rsidP="00CF3E1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A2BA33" w14:textId="77777777" w:rsidR="008F58F8" w:rsidRPr="00300A51" w:rsidRDefault="008F58F8" w:rsidP="00CF3E1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BCE2EF1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EB830D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0F9013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16D03E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3F9BDC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4B2FBE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7390A5" w14:textId="77777777" w:rsidR="008F58F8" w:rsidRPr="00300A51" w:rsidRDefault="008F58F8" w:rsidP="00CF3E11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80F743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9A9FB4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27A77CDA" w14:textId="77777777" w:rsidTr="000D5526">
        <w:tc>
          <w:tcPr>
            <w:tcW w:w="5760" w:type="dxa"/>
          </w:tcPr>
          <w:p w14:paraId="02FF63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1A8E78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C1A8D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7705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2BAD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9D251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A427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03BB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80EA0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9EC7B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6081A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5B03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5FCD0E4B" w14:textId="77777777" w:rsidTr="000D5526">
        <w:tc>
          <w:tcPr>
            <w:tcW w:w="5760" w:type="dxa"/>
          </w:tcPr>
          <w:p w14:paraId="5F6D7BC1" w14:textId="77777777" w:rsidR="008F58F8" w:rsidRPr="006203E9" w:rsidRDefault="008F58F8" w:rsidP="00CF3E11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06317CAC" w14:textId="4F5DCE1D" w:rsidR="008F58F8" w:rsidRPr="007E2D44" w:rsidRDefault="00B3211E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38898F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21F31" w14:textId="74BDA7CD" w:rsidR="008F58F8" w:rsidRPr="007E2D44" w:rsidRDefault="00B3211E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116,108</w:t>
            </w:r>
          </w:p>
        </w:tc>
        <w:tc>
          <w:tcPr>
            <w:tcW w:w="270" w:type="dxa"/>
          </w:tcPr>
          <w:p w14:paraId="415369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F99CE9" w14:textId="131C43F1" w:rsidR="008F58F8" w:rsidRPr="007E2D44" w:rsidRDefault="00B21D89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116,108</w:t>
            </w:r>
          </w:p>
        </w:tc>
        <w:tc>
          <w:tcPr>
            <w:tcW w:w="270" w:type="dxa"/>
          </w:tcPr>
          <w:p w14:paraId="7E0556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CB03FC" w14:textId="14380E86" w:rsidR="008F58F8" w:rsidRPr="007E2D44" w:rsidRDefault="00013E35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4A4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07A70F" w14:textId="46AE1D2E" w:rsidR="008F58F8" w:rsidRPr="007E2D44" w:rsidRDefault="00B93927" w:rsidP="000D5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A71CFC">
              <w:rPr>
                <w:rFonts w:ascii="Times New Roman" w:hAnsi="Times New Roman" w:cs="Times New Roman"/>
                <w:sz w:val="22"/>
                <w:szCs w:val="22"/>
              </w:rPr>
              <w:t>3,243</w:t>
            </w:r>
          </w:p>
        </w:tc>
        <w:tc>
          <w:tcPr>
            <w:tcW w:w="270" w:type="dxa"/>
            <w:vAlign w:val="bottom"/>
          </w:tcPr>
          <w:p w14:paraId="10A094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78AE8B" w14:textId="4E98DF3D" w:rsidR="008F58F8" w:rsidRPr="007E2D44" w:rsidRDefault="00B93927" w:rsidP="0039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A71CFC">
              <w:rPr>
                <w:rFonts w:ascii="Times New Roman" w:hAnsi="Times New Roman" w:cs="Times New Roman"/>
                <w:sz w:val="22"/>
                <w:szCs w:val="22"/>
              </w:rPr>
              <w:t>3,243</w:t>
            </w:r>
          </w:p>
        </w:tc>
      </w:tr>
    </w:tbl>
    <w:p w14:paraId="7DC4CA73" w14:textId="77777777" w:rsidR="008F58F8" w:rsidRPr="008F05DE" w:rsidRDefault="008F58F8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p w14:paraId="4B201942" w14:textId="77777777" w:rsidR="008F58F8" w:rsidRDefault="008F58F8">
      <w:r>
        <w:br w:type="page"/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350"/>
        <w:gridCol w:w="270"/>
        <w:gridCol w:w="1170"/>
        <w:gridCol w:w="270"/>
        <w:gridCol w:w="990"/>
        <w:gridCol w:w="270"/>
        <w:gridCol w:w="900"/>
        <w:gridCol w:w="270"/>
        <w:gridCol w:w="990"/>
      </w:tblGrid>
      <w:tr w:rsidR="008F58F8" w:rsidRPr="007E2D44" w14:paraId="3DC27B67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25070F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lastRenderedPageBreak/>
              <w:t xml:space="preserve">   </w:t>
            </w:r>
          </w:p>
        </w:tc>
        <w:tc>
          <w:tcPr>
            <w:tcW w:w="8280" w:type="dxa"/>
            <w:gridSpan w:val="11"/>
          </w:tcPr>
          <w:p w14:paraId="630B2620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8F58F8" w:rsidRPr="007E2D44" w14:paraId="1DA165B2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6904F23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7DCBF81F" w14:textId="77777777" w:rsidR="008F58F8" w:rsidRPr="009526A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26A8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4FAB18E" w14:textId="77777777" w:rsidR="008F58F8" w:rsidRPr="009526A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</w:tcPr>
          <w:p w14:paraId="707A4476" w14:textId="77777777" w:rsidR="008F58F8" w:rsidRPr="009526A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526A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313EB194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3C716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7C3D9ED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F8C05D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9C880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FEB9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1120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E00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636078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CB24B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4BC7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2CE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2DDA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BFA6389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4D2F47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C5476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10508B5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CFF45EC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682A787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5BCE9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11F2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E583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FEE8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39C9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E2B7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97A0A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5802692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1FC93BD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6095C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301B75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87188C9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6995C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79315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7342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A4933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526C2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0C82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EF34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C23BE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0ECB05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70545E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FA7BB6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0CC89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1B93BD5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A3911F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7375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0DCC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103D40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EA00C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2CFC9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EE3A6A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7C48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7E421D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334F1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10ED4E9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510AB9C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86BF12" w14:textId="7777777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035CE7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3B9A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29D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471AC6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7F07A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95CD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0A53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2B302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698EEF5B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5F20A6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184EF5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3DE4F7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29C76C8" w14:textId="7123D987" w:rsidR="008F58F8" w:rsidRPr="00AE6951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E6951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</w:p>
        </w:tc>
        <w:tc>
          <w:tcPr>
            <w:tcW w:w="270" w:type="dxa"/>
          </w:tcPr>
          <w:p w14:paraId="6785A0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6F65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288B32C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277B1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8AA252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60367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601733C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2A0F0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8F58F8" w:rsidRPr="007E2D44" w14:paraId="6CC53B99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2B816D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80" w:type="dxa"/>
            <w:gridSpan w:val="11"/>
          </w:tcPr>
          <w:p w14:paraId="1F49C988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237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025E3AA6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658C4A93" w14:textId="3352869A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December 202</w:t>
            </w:r>
            <w:r w:rsidR="00C13228"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 w14:paraId="5215DC1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A484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EA2F24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47F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FDF4D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602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4B4AC9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D95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57EE34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E2A7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BA74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49B26059" w14:textId="77777777" w:rsidTr="00CF3E11">
        <w:tc>
          <w:tcPr>
            <w:tcW w:w="5760" w:type="dxa"/>
          </w:tcPr>
          <w:p w14:paraId="73FCA7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3EB5B8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963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1595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6B6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5713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8EDA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5334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0761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3FA8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143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D89AA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42AA" w:rsidRPr="00E0376E" w14:paraId="10213C61" w14:textId="77777777" w:rsidTr="00CF3E11">
        <w:tc>
          <w:tcPr>
            <w:tcW w:w="5760" w:type="dxa"/>
          </w:tcPr>
          <w:p w14:paraId="5B270215" w14:textId="77777777" w:rsidR="007042AA" w:rsidRPr="00BC4748" w:rsidRDefault="007042AA" w:rsidP="0070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0287D1F9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8EF7FA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CC0658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C2441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A7939F" w14:textId="77777777" w:rsidR="007042AA" w:rsidRPr="007E2D44" w:rsidRDefault="007042A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3BF1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345B8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369463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E76D0F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FC326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FE5575" w14:textId="77777777" w:rsidR="007042AA" w:rsidRPr="007E2D44" w:rsidRDefault="007042AA" w:rsidP="00BE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63BB7F42" w14:textId="77777777" w:rsidTr="00CF3E11">
        <w:tc>
          <w:tcPr>
            <w:tcW w:w="5760" w:type="dxa"/>
          </w:tcPr>
          <w:p w14:paraId="661604AA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75BDED22" w14:textId="4C2D2049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53,595</w:t>
            </w:r>
          </w:p>
        </w:tc>
        <w:tc>
          <w:tcPr>
            <w:tcW w:w="270" w:type="dxa"/>
          </w:tcPr>
          <w:p w14:paraId="123F2977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26744D" w14:textId="7A3C5F44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A487F0C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3EB75E" w14:textId="791FB03B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53,595</w:t>
            </w:r>
          </w:p>
        </w:tc>
        <w:tc>
          <w:tcPr>
            <w:tcW w:w="270" w:type="dxa"/>
          </w:tcPr>
          <w:p w14:paraId="730D59FA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41BAF0" w14:textId="4FB8C370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53,595</w:t>
            </w:r>
          </w:p>
        </w:tc>
        <w:tc>
          <w:tcPr>
            <w:tcW w:w="270" w:type="dxa"/>
            <w:vAlign w:val="bottom"/>
          </w:tcPr>
          <w:p w14:paraId="0EAD716B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E4BC63" w14:textId="7E2E9133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81BE361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EEC9AC" w14:textId="5B8558D9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53,595</w:t>
            </w:r>
          </w:p>
        </w:tc>
      </w:tr>
      <w:tr w:rsidR="00C13228" w:rsidRPr="007E2D44" w14:paraId="66E51F69" w14:textId="77777777" w:rsidTr="00CF3E11">
        <w:tc>
          <w:tcPr>
            <w:tcW w:w="5760" w:type="dxa"/>
          </w:tcPr>
          <w:p w14:paraId="2B0DF486" w14:textId="77777777" w:rsidR="00C13228" w:rsidRPr="00FA2F4C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30" w:type="dxa"/>
            <w:vAlign w:val="bottom"/>
          </w:tcPr>
          <w:p w14:paraId="516A8D0C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B1F36D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8D49647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962165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8C0658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C31F7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759BF6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ECEDEF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709AD4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F088E9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C140F0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619EF2BF" w14:textId="77777777" w:rsidTr="00CF3E11">
        <w:tc>
          <w:tcPr>
            <w:tcW w:w="5760" w:type="dxa"/>
          </w:tcPr>
          <w:p w14:paraId="7EF2F261" w14:textId="77777777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30" w:type="dxa"/>
            <w:vAlign w:val="bottom"/>
          </w:tcPr>
          <w:p w14:paraId="49498161" w14:textId="25AE5879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49,138</w:t>
            </w:r>
          </w:p>
        </w:tc>
        <w:tc>
          <w:tcPr>
            <w:tcW w:w="270" w:type="dxa"/>
          </w:tcPr>
          <w:p w14:paraId="23F52FBF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0356D22" w14:textId="2C84D30E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CA87469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86CFCA" w14:textId="7EA1834B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49,138</w:t>
            </w:r>
          </w:p>
        </w:tc>
        <w:tc>
          <w:tcPr>
            <w:tcW w:w="270" w:type="dxa"/>
          </w:tcPr>
          <w:p w14:paraId="6FDE44BB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FFBDA8" w14:textId="1536D1D4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49,138</w:t>
            </w:r>
          </w:p>
        </w:tc>
        <w:tc>
          <w:tcPr>
            <w:tcW w:w="270" w:type="dxa"/>
            <w:vAlign w:val="bottom"/>
          </w:tcPr>
          <w:p w14:paraId="3A1BBC75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19B9F5" w14:textId="731C75F9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6FFC398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FF8506" w14:textId="25E6C7FF" w:rsidR="00C13228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49,138</w:t>
            </w:r>
          </w:p>
        </w:tc>
      </w:tr>
      <w:tr w:rsidR="00C13228" w:rsidRPr="007E2D44" w14:paraId="6FC83012" w14:textId="77777777" w:rsidTr="00CF3E11">
        <w:tc>
          <w:tcPr>
            <w:tcW w:w="5760" w:type="dxa"/>
          </w:tcPr>
          <w:p w14:paraId="29D372BD" w14:textId="77777777" w:rsidR="00C13228" w:rsidRPr="0021038A" w:rsidRDefault="00C13228" w:rsidP="00C13228">
            <w:pPr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530" w:type="dxa"/>
            <w:vAlign w:val="bottom"/>
          </w:tcPr>
          <w:p w14:paraId="2FE57EF9" w14:textId="77777777" w:rsidR="00C13228" w:rsidRPr="0021038A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244E6C9" w14:textId="77777777" w:rsidR="00C13228" w:rsidRPr="0021038A" w:rsidRDefault="00C13228" w:rsidP="00C1322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785655B4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322CC6F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bottom"/>
          </w:tcPr>
          <w:p w14:paraId="0909837D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D05F8A0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791FDE06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6958C75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23A3D25" w14:textId="77777777" w:rsidR="00C13228" w:rsidRPr="0021038A" w:rsidRDefault="00C13228" w:rsidP="00C13228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4F4889B6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2CD7D9B8" w14:textId="77777777" w:rsidR="00C13228" w:rsidRPr="0021038A" w:rsidRDefault="00C13228" w:rsidP="00C13228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</w:tr>
      <w:tr w:rsidR="00C13228" w:rsidRPr="007E2D44" w14:paraId="68DAC25B" w14:textId="77777777" w:rsidTr="00CF3E11">
        <w:tc>
          <w:tcPr>
            <w:tcW w:w="5760" w:type="dxa"/>
          </w:tcPr>
          <w:p w14:paraId="6DE926A3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247C1E0C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97C50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42ED9E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A29718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8B659B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C5EF1C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72CC22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0DE85B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97A0C8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FFFB8F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629429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4C36BBE9" w14:textId="77777777" w:rsidTr="00CF3E11">
        <w:tc>
          <w:tcPr>
            <w:tcW w:w="5760" w:type="dxa"/>
          </w:tcPr>
          <w:p w14:paraId="2B5F189E" w14:textId="77777777" w:rsidR="00C13228" w:rsidRPr="006203E9" w:rsidRDefault="00C13228" w:rsidP="00C13228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7A402D07" w14:textId="219342E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B0C5843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A2B969" w14:textId="4BC8FD7D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128,10</w:t>
            </w:r>
            <w:r w:rsidR="000441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0" w:type="dxa"/>
          </w:tcPr>
          <w:p w14:paraId="44AFDE64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F375E0" w14:textId="3A14F984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128,10</w:t>
            </w:r>
            <w:r w:rsidR="005B01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0" w:type="dxa"/>
          </w:tcPr>
          <w:p w14:paraId="7BFDDA27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A70AD2" w14:textId="014C927B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35A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756EF7C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2E2FAE" w14:textId="719C2244" w:rsidR="00C13228" w:rsidRPr="007E2D44" w:rsidRDefault="00C13228" w:rsidP="00E9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715C2">
              <w:rPr>
                <w:rFonts w:ascii="Times New Roman" w:hAnsi="Times New Roman" w:cs="Times New Roman"/>
                <w:sz w:val="20"/>
                <w:szCs w:val="20"/>
              </w:rPr>
              <w:t>112,123</w:t>
            </w:r>
          </w:p>
        </w:tc>
        <w:tc>
          <w:tcPr>
            <w:tcW w:w="270" w:type="dxa"/>
            <w:vAlign w:val="bottom"/>
          </w:tcPr>
          <w:p w14:paraId="7FE7F28F" w14:textId="77777777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515BAD" w14:textId="0DDB83A4" w:rsidR="00C13228" w:rsidRPr="007E2D44" w:rsidRDefault="00C13228" w:rsidP="00C1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715C2">
              <w:rPr>
                <w:rFonts w:ascii="Times New Roman" w:hAnsi="Times New Roman" w:cs="Times New Roman"/>
                <w:sz w:val="20"/>
                <w:szCs w:val="20"/>
              </w:rPr>
              <w:t>112,123</w:t>
            </w:r>
          </w:p>
        </w:tc>
      </w:tr>
    </w:tbl>
    <w:p w14:paraId="02B20402" w14:textId="77777777" w:rsidR="008F58F8" w:rsidRDefault="008F58F8"/>
    <w:p w14:paraId="3769B003" w14:textId="77777777" w:rsidR="007E2D44" w:rsidRDefault="007E2D44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9B6B36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F7CA266" w14:textId="07BFA7FA" w:rsidR="00B85087" w:rsidRPr="005C5F96" w:rsidRDefault="00B85087" w:rsidP="008A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>The following table present</w:t>
      </w:r>
      <w:r w:rsidR="00A75631">
        <w:rPr>
          <w:rFonts w:ascii="Times New Roman" w:hAnsi="Times New Roman" w:cs="Times New Roman"/>
          <w:sz w:val="22"/>
          <w:szCs w:val="22"/>
          <w:lang w:val="en-GB" w:bidi="ar-SA"/>
        </w:rPr>
        <w:t>s</w:t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 xml:space="preserve">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  <w:shd w:val="clear" w:color="auto" w:fill="auto"/>
          </w:tcPr>
          <w:p w14:paraId="23071CF3" w14:textId="77777777" w:rsidR="00B85087" w:rsidRPr="00907278" w:rsidRDefault="00B85087" w:rsidP="00907278">
            <w:pPr>
              <w:pStyle w:val="block"/>
              <w:spacing w:after="0" w:line="240" w:lineRule="auto"/>
              <w:ind w:left="162" w:right="-7" w:hanging="162"/>
              <w:rPr>
                <w:b/>
                <w:bCs/>
                <w:szCs w:val="22"/>
                <w:cs/>
                <w:lang w:bidi="th-TH"/>
              </w:rPr>
            </w:pPr>
            <w:r w:rsidRPr="00907278">
              <w:rPr>
                <w:b/>
                <w:bCs/>
                <w:szCs w:val="22"/>
              </w:rPr>
              <w:t>Type</w:t>
            </w:r>
          </w:p>
        </w:tc>
        <w:tc>
          <w:tcPr>
            <w:tcW w:w="360" w:type="dxa"/>
            <w:shd w:val="clear" w:color="auto" w:fill="auto"/>
          </w:tcPr>
          <w:p w14:paraId="62EE4C4D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6AF1FE63" w14:textId="77777777" w:rsidR="00B85087" w:rsidRPr="00907278" w:rsidRDefault="00B85087" w:rsidP="00907278">
            <w:pPr>
              <w:pStyle w:val="block"/>
              <w:spacing w:after="0" w:line="240" w:lineRule="atLeast"/>
              <w:ind w:left="0"/>
              <w:jc w:val="thaiDistribute"/>
              <w:rPr>
                <w:b/>
                <w:bCs/>
                <w:szCs w:val="22"/>
                <w:cs/>
                <w:lang w:bidi="th-TH"/>
              </w:rPr>
            </w:pPr>
            <w:r w:rsidRPr="00907278">
              <w:rPr>
                <w:b/>
                <w:bCs/>
                <w:szCs w:val="22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  <w:shd w:val="clear" w:color="auto" w:fill="auto"/>
          </w:tcPr>
          <w:p w14:paraId="34A91B57" w14:textId="421A19DF" w:rsidR="00B85087" w:rsidRPr="00EC658E" w:rsidRDefault="00B85087">
            <w:pPr>
              <w:pStyle w:val="block"/>
              <w:spacing w:after="0" w:line="240" w:lineRule="auto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measured at FVTPL</w:t>
            </w:r>
          </w:p>
        </w:tc>
        <w:tc>
          <w:tcPr>
            <w:tcW w:w="360" w:type="dxa"/>
            <w:shd w:val="clear" w:color="auto" w:fill="auto"/>
          </w:tcPr>
          <w:p w14:paraId="568AA6AE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20294564" w14:textId="34506029" w:rsidR="00B85087" w:rsidRPr="00EE076D" w:rsidRDefault="0076395A" w:rsidP="0076395A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5F25">
              <w:rPr>
                <w:spacing w:val="4"/>
                <w:szCs w:val="22"/>
              </w:rPr>
              <w:t>The net asset value as at the reporting date and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</w:rPr>
              <w:br/>
              <w:t>market comparison technique.</w:t>
            </w:r>
          </w:p>
        </w:tc>
      </w:tr>
    </w:tbl>
    <w:p w14:paraId="487497FE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BF7C6D6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</w:t>
      </w:r>
      <w:proofErr w:type="spellStart"/>
      <w:r w:rsidRPr="005C5F96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5C5F96">
        <w:rPr>
          <w:rFonts w:ascii="Times New Roman" w:hAnsi="Times New Roman" w:cs="Times New Roman"/>
          <w:sz w:val="22"/>
          <w:szCs w:val="22"/>
        </w:rPr>
        <w:t xml:space="preserve">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Pr="00D66A96" w:rsidRDefault="00B51FA2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90E1076" w14:textId="5E5FAFE6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D66A96" w:rsidRDefault="005450D5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31"/>
        <w:gridCol w:w="1629"/>
        <w:gridCol w:w="180"/>
        <w:gridCol w:w="1620"/>
      </w:tblGrid>
      <w:tr w:rsidR="007519FC" w:rsidRPr="00C66277" w14:paraId="0DFEECBC" w14:textId="77777777" w:rsidTr="008C63EE">
        <w:trPr>
          <w:cantSplit/>
          <w:tblHeader/>
        </w:trPr>
        <w:tc>
          <w:tcPr>
            <w:tcW w:w="5931" w:type="dxa"/>
            <w:vAlign w:val="bottom"/>
          </w:tcPr>
          <w:p w14:paraId="7E2AA5E4" w14:textId="37C25734" w:rsidR="007519FC" w:rsidRPr="00C66277" w:rsidRDefault="00091C7D" w:rsidP="00091C7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rPr>
                <w:i/>
                <w:iCs/>
                <w:color w:val="0000FF"/>
                <w:szCs w:val="22"/>
                <w:shd w:val="clear" w:color="auto" w:fill="D9D9D9" w:themeFill="background1" w:themeFillShade="D9"/>
              </w:rPr>
            </w:pPr>
            <w:r w:rsidRPr="002F1846">
              <w:rPr>
                <w:b/>
                <w:bCs/>
                <w:i/>
                <w:iCs/>
                <w:sz w:val="20"/>
              </w:rPr>
              <w:t xml:space="preserve">At </w:t>
            </w:r>
            <w:r w:rsidR="00AE2496">
              <w:rPr>
                <w:b/>
                <w:bCs/>
                <w:i/>
                <w:iCs/>
                <w:szCs w:val="22"/>
              </w:rPr>
              <w:t>31 March 2025</w:t>
            </w:r>
          </w:p>
        </w:tc>
        <w:tc>
          <w:tcPr>
            <w:tcW w:w="1629" w:type="dxa"/>
            <w:shd w:val="clear" w:color="auto" w:fill="auto"/>
          </w:tcPr>
          <w:p w14:paraId="7AC3A07A" w14:textId="77777777" w:rsidR="007519FC" w:rsidRPr="00C66277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C66277">
              <w:rPr>
                <w:szCs w:val="22"/>
              </w:rPr>
              <w:t xml:space="preserve">Consolidated </w:t>
            </w:r>
          </w:p>
          <w:p w14:paraId="452B2A31" w14:textId="3DF06F6B" w:rsidR="007519FC" w:rsidRPr="00C66277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  <w:tc>
          <w:tcPr>
            <w:tcW w:w="180" w:type="dxa"/>
            <w:shd w:val="clear" w:color="auto" w:fill="auto"/>
          </w:tcPr>
          <w:p w14:paraId="47DA3E14" w14:textId="77777777" w:rsidR="007519FC" w:rsidRPr="00C66277" w:rsidRDefault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7D0CFAE" w14:textId="77777777" w:rsidR="007519FC" w:rsidRPr="00C66277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C66277">
              <w:rPr>
                <w:szCs w:val="22"/>
              </w:rPr>
              <w:t xml:space="preserve">Separate </w:t>
            </w:r>
          </w:p>
          <w:p w14:paraId="1A8C6A0C" w14:textId="10BC212D" w:rsidR="007519FC" w:rsidRPr="00C66277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</w:tr>
      <w:tr w:rsidR="00091C7D" w:rsidRPr="00C66277" w14:paraId="63CFF635" w14:textId="77777777" w:rsidTr="008C63EE">
        <w:trPr>
          <w:cantSplit/>
          <w:tblHeader/>
        </w:trPr>
        <w:tc>
          <w:tcPr>
            <w:tcW w:w="5931" w:type="dxa"/>
          </w:tcPr>
          <w:p w14:paraId="194C9168" w14:textId="7A317993" w:rsidR="00091C7D" w:rsidRPr="00C66277" w:rsidRDefault="00091C7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3429" w:type="dxa"/>
            <w:gridSpan w:val="3"/>
            <w:shd w:val="clear" w:color="auto" w:fill="auto"/>
          </w:tcPr>
          <w:p w14:paraId="64380180" w14:textId="44104FCC" w:rsidR="00091C7D" w:rsidRPr="00091C7D" w:rsidRDefault="00091C7D">
            <w:pPr>
              <w:pStyle w:val="acctmergecolhdg"/>
              <w:spacing w:line="240" w:lineRule="auto"/>
              <w:rPr>
                <w:b w:val="0"/>
                <w:bCs/>
                <w:i/>
                <w:iCs/>
                <w:szCs w:val="22"/>
              </w:rPr>
            </w:pPr>
            <w:r w:rsidRPr="00091C7D">
              <w:rPr>
                <w:b w:val="0"/>
                <w:bCs/>
                <w:i/>
                <w:iCs/>
                <w:szCs w:val="22"/>
              </w:rPr>
              <w:t xml:space="preserve">(in </w:t>
            </w:r>
            <w:r w:rsidR="008C63EE" w:rsidRPr="008C63EE">
              <w:rPr>
                <w:b w:val="0"/>
                <w:bCs/>
                <w:i/>
                <w:iCs/>
                <w:szCs w:val="22"/>
              </w:rPr>
              <w:t xml:space="preserve">thousand </w:t>
            </w:r>
            <w:r w:rsidRPr="00091C7D">
              <w:rPr>
                <w:b w:val="0"/>
                <w:bCs/>
                <w:i/>
                <w:iCs/>
                <w:szCs w:val="22"/>
              </w:rPr>
              <w:t>Baht)</w:t>
            </w:r>
          </w:p>
        </w:tc>
      </w:tr>
      <w:tr w:rsidR="007519FC" w:rsidRPr="00C66277" w14:paraId="2A849661" w14:textId="77777777" w:rsidTr="008C63EE">
        <w:trPr>
          <w:cantSplit/>
        </w:trPr>
        <w:tc>
          <w:tcPr>
            <w:tcW w:w="5931" w:type="dxa"/>
            <w:shd w:val="clear" w:color="auto" w:fill="auto"/>
          </w:tcPr>
          <w:p w14:paraId="5364CFF2" w14:textId="30920B59" w:rsidR="007519FC" w:rsidRPr="00C66277" w:rsidRDefault="007519F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  <w:r w:rsidRPr="00C66277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</w:tcPr>
          <w:p w14:paraId="5D8A4630" w14:textId="77777777" w:rsidR="007519FC" w:rsidRPr="00C66277" w:rsidRDefault="007519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3026AC9" w14:textId="77777777" w:rsidR="007519FC" w:rsidRPr="00C66277" w:rsidRDefault="007519FC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0EC7443D" w14:textId="77777777" w:rsidR="007519FC" w:rsidRPr="00C66277" w:rsidRDefault="007519FC" w:rsidP="008C63EE">
            <w:pPr>
              <w:pStyle w:val="acctfourfigures"/>
              <w:tabs>
                <w:tab w:val="clear" w:pos="765"/>
                <w:tab w:val="decimal" w:pos="180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5B5452" w:rsidRPr="00C66277" w14:paraId="65A82505" w14:textId="77777777" w:rsidTr="008C63EE">
        <w:trPr>
          <w:cantSplit/>
        </w:trPr>
        <w:tc>
          <w:tcPr>
            <w:tcW w:w="5931" w:type="dxa"/>
          </w:tcPr>
          <w:p w14:paraId="03C4FBCE" w14:textId="34E7A607" w:rsidR="005B5452" w:rsidRPr="00C66277" w:rsidRDefault="005B5452" w:rsidP="005B545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9755DB">
              <w:rPr>
                <w:rFonts w:ascii="Times New Roman" w:hAnsi="Times New Roman" w:cs="Times New Roman"/>
                <w:sz w:val="22"/>
                <w:szCs w:val="22"/>
              </w:rPr>
              <w:t>lant and equipment</w:t>
            </w:r>
          </w:p>
        </w:tc>
        <w:tc>
          <w:tcPr>
            <w:tcW w:w="1629" w:type="dxa"/>
            <w:shd w:val="clear" w:color="auto" w:fill="auto"/>
          </w:tcPr>
          <w:p w14:paraId="36FCCCB4" w14:textId="2E6C4FDA" w:rsidR="005B5452" w:rsidRPr="00C66277" w:rsidRDefault="00A66757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szCs w:val="22"/>
              </w:rPr>
            </w:pPr>
            <w:r>
              <w:rPr>
                <w:szCs w:val="22"/>
              </w:rPr>
              <w:t>17,</w:t>
            </w:r>
            <w:r w:rsidR="0010047B">
              <w:rPr>
                <w:szCs w:val="22"/>
              </w:rPr>
              <w:t>496</w:t>
            </w:r>
          </w:p>
        </w:tc>
        <w:tc>
          <w:tcPr>
            <w:tcW w:w="180" w:type="dxa"/>
          </w:tcPr>
          <w:p w14:paraId="6A6320FB" w14:textId="77777777" w:rsidR="005B5452" w:rsidRPr="00C66277" w:rsidRDefault="005B5452" w:rsidP="005B545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77F53118" w14:textId="6205258C" w:rsidR="005B5452" w:rsidRPr="00C66277" w:rsidRDefault="00DA0592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17,496</w:t>
            </w:r>
          </w:p>
        </w:tc>
      </w:tr>
      <w:tr w:rsidR="0010047B" w:rsidRPr="00C66277" w14:paraId="5EBD98D7" w14:textId="77777777" w:rsidTr="008C63EE">
        <w:trPr>
          <w:cantSplit/>
        </w:trPr>
        <w:tc>
          <w:tcPr>
            <w:tcW w:w="5931" w:type="dxa"/>
          </w:tcPr>
          <w:p w14:paraId="6EDC4A2C" w14:textId="2D0FB891" w:rsidR="0010047B" w:rsidRDefault="00FF5314" w:rsidP="005B545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629" w:type="dxa"/>
            <w:shd w:val="clear" w:color="auto" w:fill="auto"/>
          </w:tcPr>
          <w:p w14:paraId="1416722C" w14:textId="4962DB07" w:rsidR="0010047B" w:rsidRDefault="0010047B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szCs w:val="22"/>
              </w:rPr>
            </w:pPr>
            <w:r>
              <w:rPr>
                <w:szCs w:val="22"/>
              </w:rPr>
              <w:t>44,762</w:t>
            </w:r>
          </w:p>
        </w:tc>
        <w:tc>
          <w:tcPr>
            <w:tcW w:w="180" w:type="dxa"/>
          </w:tcPr>
          <w:p w14:paraId="3C26C2F3" w14:textId="77777777" w:rsidR="0010047B" w:rsidRPr="00C66277" w:rsidRDefault="0010047B" w:rsidP="005B545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3611AA43" w14:textId="6F70099A" w:rsidR="0010047B" w:rsidRPr="00C66277" w:rsidRDefault="000B411A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44,762</w:t>
            </w:r>
          </w:p>
        </w:tc>
      </w:tr>
      <w:tr w:rsidR="008C7664" w:rsidRPr="00C66277" w14:paraId="06897329" w14:textId="77777777" w:rsidTr="008C63EE">
        <w:trPr>
          <w:cantSplit/>
        </w:trPr>
        <w:tc>
          <w:tcPr>
            <w:tcW w:w="5931" w:type="dxa"/>
          </w:tcPr>
          <w:p w14:paraId="7EA11CC9" w14:textId="77777777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A4169" w14:textId="7E4E2216" w:rsidR="008C7664" w:rsidRPr="00C66277" w:rsidRDefault="0010047B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62,258</w:t>
            </w:r>
          </w:p>
        </w:tc>
        <w:tc>
          <w:tcPr>
            <w:tcW w:w="180" w:type="dxa"/>
          </w:tcPr>
          <w:p w14:paraId="7A233126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171E5" w14:textId="6F07A24B" w:rsidR="008C7664" w:rsidRPr="00C66277" w:rsidRDefault="006458A4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62,258</w:t>
            </w:r>
          </w:p>
        </w:tc>
      </w:tr>
      <w:tr w:rsidR="008C7664" w:rsidRPr="00C243D1" w14:paraId="53A20482" w14:textId="77777777" w:rsidTr="008C63EE">
        <w:trPr>
          <w:cantSplit/>
        </w:trPr>
        <w:tc>
          <w:tcPr>
            <w:tcW w:w="5931" w:type="dxa"/>
          </w:tcPr>
          <w:p w14:paraId="621393C1" w14:textId="77777777" w:rsidR="008C7664" w:rsidRPr="00D66A96" w:rsidRDefault="008C7664" w:rsidP="00D6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2418453B" w14:textId="77777777" w:rsidR="008C7664" w:rsidRPr="00D66A96" w:rsidRDefault="008C7664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szCs w:val="22"/>
              </w:rPr>
            </w:pPr>
          </w:p>
        </w:tc>
        <w:tc>
          <w:tcPr>
            <w:tcW w:w="180" w:type="dxa"/>
          </w:tcPr>
          <w:p w14:paraId="17763E11" w14:textId="77777777" w:rsidR="008C7664" w:rsidRPr="00D66A96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E37C175" w14:textId="77777777" w:rsidR="008C7664" w:rsidRPr="00D66A96" w:rsidRDefault="008C7664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8C7664" w:rsidRPr="00C66277" w14:paraId="30B03DAB" w14:textId="77777777" w:rsidTr="008C63EE">
        <w:trPr>
          <w:cantSplit/>
        </w:trPr>
        <w:tc>
          <w:tcPr>
            <w:tcW w:w="5931" w:type="dxa"/>
            <w:shd w:val="clear" w:color="auto" w:fill="auto"/>
          </w:tcPr>
          <w:p w14:paraId="0993C061" w14:textId="77777777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1629" w:type="dxa"/>
          </w:tcPr>
          <w:p w14:paraId="0447F1DA" w14:textId="77777777" w:rsidR="008C7664" w:rsidRPr="00C66277" w:rsidRDefault="008C7664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99FB5C6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6F0D4498" w14:textId="77777777" w:rsidR="008C7664" w:rsidRPr="00C66277" w:rsidRDefault="008C7664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</w:p>
        </w:tc>
      </w:tr>
      <w:tr w:rsidR="00A2160A" w:rsidRPr="00C66277" w14:paraId="09D0FCD0" w14:textId="77777777" w:rsidTr="008C63EE">
        <w:trPr>
          <w:cantSplit/>
        </w:trPr>
        <w:tc>
          <w:tcPr>
            <w:tcW w:w="5931" w:type="dxa"/>
          </w:tcPr>
          <w:p w14:paraId="743A88BB" w14:textId="2B34909B" w:rsidR="00A2160A" w:rsidRPr="008E2545" w:rsidRDefault="00A2160A" w:rsidP="00A21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E2545">
              <w:rPr>
                <w:rFonts w:ascii="Times New Roman" w:hAnsi="Times New Roman" w:cs="Times New Roman"/>
                <w:sz w:val="22"/>
                <w:szCs w:val="22"/>
              </w:rPr>
              <w:t>Lease commitments of low-value assets</w:t>
            </w:r>
            <w:r w:rsidR="00FC4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  <w:shd w:val="clear" w:color="auto" w:fill="auto"/>
          </w:tcPr>
          <w:p w14:paraId="049C764F" w14:textId="568F4054" w:rsidR="00A2160A" w:rsidRPr="004D07DB" w:rsidRDefault="00A2160A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szCs w:val="22"/>
              </w:rPr>
            </w:pPr>
          </w:p>
        </w:tc>
        <w:tc>
          <w:tcPr>
            <w:tcW w:w="180" w:type="dxa"/>
          </w:tcPr>
          <w:p w14:paraId="759DE062" w14:textId="77777777" w:rsidR="00A2160A" w:rsidRPr="004D07DB" w:rsidRDefault="00A2160A" w:rsidP="00A2160A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44B60CF5" w14:textId="0A5AC048" w:rsidR="00A2160A" w:rsidRPr="004D07DB" w:rsidRDefault="00A2160A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FC4C21" w:rsidRPr="00C66277" w14:paraId="6C58E1A9" w14:textId="77777777" w:rsidTr="008C63EE">
        <w:trPr>
          <w:cantSplit/>
        </w:trPr>
        <w:tc>
          <w:tcPr>
            <w:tcW w:w="5931" w:type="dxa"/>
          </w:tcPr>
          <w:p w14:paraId="51039448" w14:textId="7B6D667A" w:rsidR="00FC4C21" w:rsidRPr="008E2545" w:rsidRDefault="00FC4C21" w:rsidP="00FC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and short-term lease</w:t>
            </w:r>
          </w:p>
        </w:tc>
        <w:tc>
          <w:tcPr>
            <w:tcW w:w="1629" w:type="dxa"/>
            <w:shd w:val="clear" w:color="auto" w:fill="auto"/>
          </w:tcPr>
          <w:p w14:paraId="115C6A3F" w14:textId="068DCAE7" w:rsidR="00FC4C21" w:rsidRDefault="00FC4C21" w:rsidP="00FC4C21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szCs w:val="22"/>
              </w:rPr>
            </w:pPr>
            <w:r>
              <w:rPr>
                <w:szCs w:val="22"/>
              </w:rPr>
              <w:t>3,871</w:t>
            </w:r>
          </w:p>
        </w:tc>
        <w:tc>
          <w:tcPr>
            <w:tcW w:w="180" w:type="dxa"/>
          </w:tcPr>
          <w:p w14:paraId="2164AF6E" w14:textId="77777777" w:rsidR="00FC4C21" w:rsidRPr="004D07DB" w:rsidRDefault="00FC4C21" w:rsidP="00FC4C2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2EAADFCF" w14:textId="08ADB08D" w:rsidR="00FC4C21" w:rsidRDefault="00FC4C21" w:rsidP="00FC4C21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3,871</w:t>
            </w:r>
          </w:p>
        </w:tc>
      </w:tr>
      <w:tr w:rsidR="00A2160A" w:rsidRPr="00C66277" w14:paraId="79B6C11F" w14:textId="77777777" w:rsidTr="008C63EE">
        <w:trPr>
          <w:cantSplit/>
        </w:trPr>
        <w:tc>
          <w:tcPr>
            <w:tcW w:w="5931" w:type="dxa"/>
          </w:tcPr>
          <w:p w14:paraId="7A885E68" w14:textId="0D015CEC" w:rsidR="00A2160A" w:rsidRPr="00C66277" w:rsidRDefault="00A2160A" w:rsidP="00A2160A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629" w:type="dxa"/>
            <w:shd w:val="clear" w:color="auto" w:fill="auto"/>
          </w:tcPr>
          <w:p w14:paraId="5C9AB098" w14:textId="4ACB61B3" w:rsidR="00A2160A" w:rsidRPr="00C66277" w:rsidRDefault="00A2160A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szCs w:val="22"/>
              </w:rPr>
            </w:pPr>
            <w:r>
              <w:rPr>
                <w:szCs w:val="22"/>
              </w:rPr>
              <w:t>87,306</w:t>
            </w:r>
          </w:p>
        </w:tc>
        <w:tc>
          <w:tcPr>
            <w:tcW w:w="180" w:type="dxa"/>
          </w:tcPr>
          <w:p w14:paraId="41BA9298" w14:textId="77777777" w:rsidR="00A2160A" w:rsidRPr="00C66277" w:rsidRDefault="00A2160A" w:rsidP="00A2160A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2D969BA0" w14:textId="52E0DCC3" w:rsidR="00A2160A" w:rsidRPr="00C66277" w:rsidRDefault="00A2160A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87,306</w:t>
            </w:r>
          </w:p>
        </w:tc>
      </w:tr>
      <w:tr w:rsidR="00A2160A" w:rsidRPr="00C66277" w14:paraId="442DD9A6" w14:textId="77777777" w:rsidTr="008C63EE">
        <w:trPr>
          <w:cantSplit/>
          <w:trHeight w:val="60"/>
        </w:trPr>
        <w:tc>
          <w:tcPr>
            <w:tcW w:w="5931" w:type="dxa"/>
          </w:tcPr>
          <w:p w14:paraId="731BB0EE" w14:textId="713DDAD8" w:rsidR="00A2160A" w:rsidRPr="00C66277" w:rsidRDefault="00A2160A" w:rsidP="00A2160A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services</w:t>
            </w: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 agreements 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085F7F3E" w14:textId="675C0B8D" w:rsidR="00A2160A" w:rsidRPr="00C66277" w:rsidRDefault="00A2160A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szCs w:val="22"/>
              </w:rPr>
            </w:pPr>
            <w:r>
              <w:rPr>
                <w:szCs w:val="22"/>
              </w:rPr>
              <w:t>61,505</w:t>
            </w:r>
          </w:p>
        </w:tc>
        <w:tc>
          <w:tcPr>
            <w:tcW w:w="180" w:type="dxa"/>
          </w:tcPr>
          <w:p w14:paraId="5A29D099" w14:textId="77777777" w:rsidR="00A2160A" w:rsidRPr="00C66277" w:rsidRDefault="00A2160A" w:rsidP="00A2160A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3460A4" w14:textId="6D480680" w:rsidR="00A2160A" w:rsidRPr="00C66277" w:rsidRDefault="00A2160A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59,481</w:t>
            </w:r>
          </w:p>
        </w:tc>
      </w:tr>
      <w:tr w:rsidR="00A2160A" w:rsidRPr="00C66277" w14:paraId="4F5A40F6" w14:textId="77777777" w:rsidTr="008C63EE">
        <w:trPr>
          <w:cantSplit/>
        </w:trPr>
        <w:tc>
          <w:tcPr>
            <w:tcW w:w="5931" w:type="dxa"/>
          </w:tcPr>
          <w:p w14:paraId="2E039C42" w14:textId="77777777" w:rsidR="00A2160A" w:rsidRPr="00C66277" w:rsidRDefault="00A2160A" w:rsidP="00A2160A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E597B" w14:textId="7259F499" w:rsidR="00A2160A" w:rsidRPr="00D37733" w:rsidRDefault="00A2160A" w:rsidP="008C63EE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152,682</w:t>
            </w:r>
          </w:p>
        </w:tc>
        <w:tc>
          <w:tcPr>
            <w:tcW w:w="180" w:type="dxa"/>
          </w:tcPr>
          <w:p w14:paraId="16E7488F" w14:textId="77777777" w:rsidR="00A2160A" w:rsidRPr="00C66277" w:rsidRDefault="00A2160A" w:rsidP="00A2160A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1D742D5" w14:textId="2D1B44DE" w:rsidR="00A2160A" w:rsidRPr="00C66277" w:rsidRDefault="00A2160A" w:rsidP="008C63EE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150,</w:t>
            </w:r>
            <w:r w:rsidR="00AC5C71">
              <w:rPr>
                <w:b/>
                <w:bCs/>
                <w:szCs w:val="22"/>
              </w:rPr>
              <w:t>658</w:t>
            </w:r>
          </w:p>
        </w:tc>
      </w:tr>
    </w:tbl>
    <w:p w14:paraId="0CC8254B" w14:textId="2178D6A7" w:rsidR="00C66277" w:rsidRPr="00D66A96" w:rsidRDefault="00C66277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4616A63E" w14:textId="3F680248" w:rsidR="00EC5BED" w:rsidRPr="00AE13FE" w:rsidRDefault="00EC5BED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D66A96" w:rsidRDefault="00EC5BED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3FCC0AA" w14:textId="31F65F20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</w:t>
      </w:r>
      <w:proofErr w:type="spellStart"/>
      <w:r w:rsidRPr="00255C4B">
        <w:rPr>
          <w:rFonts w:ascii="Times New Roman" w:hAnsi="Times New Roman"/>
          <w:sz w:val="22"/>
          <w:szCs w:val="22"/>
        </w:rPr>
        <w:t>Nakorn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14579F">
        <w:rPr>
          <w:rFonts w:ascii="Times New Roman" w:hAnsi="Times New Roman"/>
          <w:sz w:val="22"/>
          <w:lang w:val="en-GB"/>
        </w:rPr>
        <w:t>31 March 2025</w:t>
      </w:r>
      <w:r w:rsidRPr="00DA1D9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="00A82831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A66757">
        <w:rPr>
          <w:rFonts w:ascii="Times New Roman" w:hAnsi="Times New Roman" w:cs="Times New Roman"/>
          <w:sz w:val="22"/>
          <w:szCs w:val="22"/>
        </w:rPr>
        <w:t>7.9</w:t>
      </w:r>
      <w:r w:rsidR="00231AF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57FE7A13" w:rsidR="00751932" w:rsidRPr="00D66A96" w:rsidRDefault="00751932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77157DE7" w14:textId="6762ECCC" w:rsidR="00AC4C1D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 </w:t>
      </w:r>
      <w:r w:rsidR="00824EEA">
        <w:rPr>
          <w:rFonts w:ascii="Times New Roman" w:hAnsi="Times New Roman" w:cs="Cordia New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="00907278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 xml:space="preserve">Nava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907278">
        <w:rPr>
          <w:rFonts w:ascii="Times New Roman" w:hAnsi="Times New Roman" w:cs="Times New Roman"/>
          <w:sz w:val="22"/>
          <w:szCs w:val="22"/>
        </w:rPr>
        <w:t xml:space="preserve"> I</w:t>
      </w:r>
      <w:r w:rsidRPr="00502386">
        <w:rPr>
          <w:rFonts w:ascii="Times New Roman" w:hAnsi="Times New Roman" w:cs="Times New Roman"/>
          <w:sz w:val="22"/>
          <w:szCs w:val="22"/>
        </w:rPr>
        <w:t xml:space="preserve">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79429C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>according to the term of the agreement</w:t>
      </w:r>
      <w:r w:rsidRPr="00DA1D92">
        <w:rPr>
          <w:rFonts w:ascii="Times New Roman" w:hAnsi="Times New Roman" w:cs="Times New Roman"/>
          <w:sz w:val="22"/>
          <w:szCs w:val="22"/>
        </w:rPr>
        <w:t xml:space="preserve">.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14579F">
        <w:rPr>
          <w:rFonts w:ascii="Times New Roman" w:hAnsi="Times New Roman"/>
          <w:sz w:val="22"/>
          <w:lang w:val="en-GB"/>
        </w:rPr>
        <w:t>31 March 2025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C24C70" w:rsidRPr="00A66757">
        <w:rPr>
          <w:rFonts w:ascii="Times New Roman" w:hAnsi="Times New Roman" w:cs="Times New Roman"/>
          <w:sz w:val="22"/>
          <w:szCs w:val="22"/>
        </w:rPr>
        <w:t>3</w:t>
      </w:r>
      <w:r w:rsidR="00A66757">
        <w:rPr>
          <w:rFonts w:ascii="Times New Roman" w:hAnsi="Times New Roman" w:cs="Times New Roman"/>
          <w:sz w:val="22"/>
          <w:szCs w:val="22"/>
        </w:rPr>
        <w:t>5.7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2402B4BD" w14:textId="77777777" w:rsidR="00AC4C1D" w:rsidRDefault="00AC4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3BED4258" w14:textId="0D02C933" w:rsidR="006603CD" w:rsidRDefault="003E2BF6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9321FC" w:rsidRPr="00D667C6">
        <w:rPr>
          <w:rFonts w:ascii="Times New Roman" w:hAnsi="Times New Roman"/>
          <w:i w:val="0"/>
          <w:iCs w:val="0"/>
          <w:sz w:val="24"/>
          <w:szCs w:val="24"/>
          <w:u w:val="none"/>
        </w:rPr>
        <w:t>Contingent liabilit</w:t>
      </w:r>
      <w:r w:rsidR="00851A78" w:rsidRPr="00D667C6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10FB0882" w14:textId="77777777" w:rsidR="007A2F25" w:rsidRPr="007A2F25" w:rsidRDefault="007A2F25" w:rsidP="007A2F25"/>
    <w:p w14:paraId="3C6209DF" w14:textId="067F8B3E" w:rsidR="00160984" w:rsidRDefault="007A2F25" w:rsidP="007A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7A2F25">
        <w:rPr>
          <w:rFonts w:ascii="Times New Roman" w:hAnsi="Times New Roman" w:cs="Times New Roman"/>
          <w:sz w:val="22"/>
          <w:szCs w:val="22"/>
        </w:rPr>
        <w:t xml:space="preserve">The Company is a defendant in a lawsuit involving the unfair termination of a former employee of </w:t>
      </w:r>
      <w:r>
        <w:rPr>
          <w:rFonts w:ascii="Times New Roman" w:hAnsi="Times New Roman" w:cs="Times New Roman"/>
          <w:sz w:val="22"/>
          <w:szCs w:val="22"/>
        </w:rPr>
        <w:br/>
      </w:r>
      <w:r w:rsidRPr="007A2F25">
        <w:rPr>
          <w:rFonts w:ascii="Times New Roman" w:hAnsi="Times New Roman" w:cs="Times New Roman"/>
          <w:sz w:val="22"/>
          <w:szCs w:val="22"/>
        </w:rPr>
        <w:t>Baht 38.5 million. As at the report date, the case was dismissed from the court of first instance.</w:t>
      </w:r>
      <w:r>
        <w:rPr>
          <w:rFonts w:ascii="Times New Roman" w:hAnsi="Times New Roman" w:cs="Times New Roman"/>
          <w:sz w:val="22"/>
          <w:szCs w:val="22"/>
        </w:rPr>
        <w:br/>
      </w:r>
      <w:r w:rsidRPr="007A2F25">
        <w:rPr>
          <w:rFonts w:ascii="Times New Roman" w:hAnsi="Times New Roman" w:cs="Times New Roman"/>
          <w:sz w:val="22"/>
          <w:szCs w:val="22"/>
        </w:rPr>
        <w:t xml:space="preserve">Currently, the case was in the process of consideration by the Appeal </w:t>
      </w:r>
      <w:r w:rsidR="00EF65B7">
        <w:rPr>
          <w:rFonts w:ascii="Times New Roman" w:hAnsi="Times New Roman" w:cs="Times New Roman"/>
          <w:sz w:val="22"/>
          <w:szCs w:val="22"/>
        </w:rPr>
        <w:t>c</w:t>
      </w:r>
      <w:r w:rsidRPr="007A2F25">
        <w:rPr>
          <w:rFonts w:ascii="Times New Roman" w:hAnsi="Times New Roman" w:cs="Times New Roman"/>
          <w:sz w:val="22"/>
          <w:szCs w:val="22"/>
        </w:rPr>
        <w:t>ourt. The management believes that the Company will not incur significant loss from such case, therefore no provision has been made in the financial statements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FF57A51" w14:textId="77777777" w:rsidR="007A2F25" w:rsidRPr="00D667C6" w:rsidRDefault="007A2F25" w:rsidP="007A2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23B82855" w14:textId="660D7AAD" w:rsidR="00A43309" w:rsidRPr="00E642F8" w:rsidRDefault="00A43309" w:rsidP="00A43309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642F8">
        <w:rPr>
          <w:rFonts w:ascii="Times New Roman" w:hAnsi="Times New Roman"/>
          <w:i w:val="0"/>
          <w:iCs w:val="0"/>
          <w:sz w:val="24"/>
          <w:szCs w:val="24"/>
          <w:u w:val="none"/>
        </w:rPr>
        <w:t>Event</w:t>
      </w:r>
      <w:r w:rsidR="00EF65B7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642F8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after the reporting period</w:t>
      </w:r>
    </w:p>
    <w:p w14:paraId="6AEFFF65" w14:textId="77777777" w:rsidR="00A43309" w:rsidRPr="00E642F8" w:rsidRDefault="00A43309" w:rsidP="00A43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430D4A3B" w14:textId="27D955AA" w:rsidR="0076395A" w:rsidRDefault="00850019" w:rsidP="0076395A">
      <w:pPr>
        <w:pStyle w:val="ListParagraph"/>
        <w:numPr>
          <w:ilvl w:val="2"/>
          <w:numId w:val="23"/>
        </w:numPr>
        <w:spacing w:line="240" w:lineRule="auto"/>
        <w:ind w:hanging="500"/>
        <w:jc w:val="thaiDistribute"/>
        <w:rPr>
          <w:szCs w:val="22"/>
        </w:rPr>
      </w:pPr>
      <w:r w:rsidRPr="0076395A">
        <w:rPr>
          <w:szCs w:val="22"/>
        </w:rPr>
        <w:t xml:space="preserve">At </w:t>
      </w:r>
      <w:r w:rsidR="00E3689C" w:rsidRPr="0076395A">
        <w:rPr>
          <w:szCs w:val="22"/>
        </w:rPr>
        <w:t>the Annual General Share</w:t>
      </w:r>
      <w:r w:rsidR="00211670" w:rsidRPr="0076395A">
        <w:rPr>
          <w:szCs w:val="22"/>
        </w:rPr>
        <w:t xml:space="preserve">holders’ meeting of </w:t>
      </w:r>
      <w:r w:rsidR="00472B31" w:rsidRPr="0076395A">
        <w:rPr>
          <w:szCs w:val="22"/>
        </w:rPr>
        <w:t>the Company held on</w:t>
      </w:r>
      <w:r w:rsidR="004B18B7" w:rsidRPr="0076395A">
        <w:rPr>
          <w:szCs w:val="22"/>
        </w:rPr>
        <w:t xml:space="preserve"> </w:t>
      </w:r>
      <w:r w:rsidR="00CA40DB" w:rsidRPr="0076395A">
        <w:rPr>
          <w:szCs w:val="22"/>
        </w:rPr>
        <w:t>29</w:t>
      </w:r>
      <w:r w:rsidR="00084B55" w:rsidRPr="0076395A">
        <w:rPr>
          <w:szCs w:val="22"/>
        </w:rPr>
        <w:t xml:space="preserve"> April </w:t>
      </w:r>
      <w:r w:rsidR="00DF6CE0" w:rsidRPr="0076395A">
        <w:rPr>
          <w:szCs w:val="22"/>
        </w:rPr>
        <w:t>202</w:t>
      </w:r>
      <w:r w:rsidR="00362AC2" w:rsidRPr="0076395A">
        <w:rPr>
          <w:szCs w:val="22"/>
        </w:rPr>
        <w:t>5</w:t>
      </w:r>
      <w:r w:rsidR="005F4258" w:rsidRPr="0076395A">
        <w:rPr>
          <w:szCs w:val="22"/>
        </w:rPr>
        <w:t>,</w:t>
      </w:r>
      <w:r w:rsidR="00013CEE">
        <w:rPr>
          <w:szCs w:val="22"/>
        </w:rPr>
        <w:br/>
      </w:r>
      <w:r w:rsidR="00084B55" w:rsidRPr="0076395A">
        <w:rPr>
          <w:szCs w:val="22"/>
        </w:rPr>
        <w:t>T</w:t>
      </w:r>
      <w:r w:rsidR="005F4258" w:rsidRPr="0076395A">
        <w:rPr>
          <w:szCs w:val="22"/>
        </w:rPr>
        <w:t xml:space="preserve">he </w:t>
      </w:r>
      <w:r w:rsidR="00EB701F" w:rsidRPr="0076395A">
        <w:rPr>
          <w:szCs w:val="22"/>
        </w:rPr>
        <w:t>Company’s share</w:t>
      </w:r>
      <w:r w:rsidR="00A5304C" w:rsidRPr="0076395A">
        <w:rPr>
          <w:szCs w:val="22"/>
        </w:rPr>
        <w:t xml:space="preserve">holder approved the appropriation </w:t>
      </w:r>
      <w:r w:rsidR="00013CEE">
        <w:rPr>
          <w:rFonts w:cs="Angsana New"/>
          <w:szCs w:val="28"/>
          <w:lang w:val="en-US" w:bidi="th-TH"/>
        </w:rPr>
        <w:t>from the profit to dividend</w:t>
      </w:r>
      <w:r w:rsidR="00A5304C" w:rsidRPr="0076395A">
        <w:rPr>
          <w:szCs w:val="22"/>
        </w:rPr>
        <w:t xml:space="preserve"> of Baht</w:t>
      </w:r>
      <w:r w:rsidR="00013CEE">
        <w:rPr>
          <w:szCs w:val="22"/>
        </w:rPr>
        <w:br/>
      </w:r>
      <w:r w:rsidR="00660758" w:rsidRPr="0076395A">
        <w:rPr>
          <w:szCs w:val="22"/>
        </w:rPr>
        <w:t>0.06 per share,</w:t>
      </w:r>
      <w:r w:rsidR="00013CEE">
        <w:rPr>
          <w:szCs w:val="22"/>
        </w:rPr>
        <w:t xml:space="preserve"> </w:t>
      </w:r>
      <w:proofErr w:type="spellStart"/>
      <w:r w:rsidR="0076395A" w:rsidRPr="00E642F8">
        <w:rPr>
          <w:szCs w:val="22"/>
        </w:rPr>
        <w:t>totaling</w:t>
      </w:r>
      <w:proofErr w:type="spellEnd"/>
      <w:r w:rsidR="0076395A" w:rsidRPr="00E642F8">
        <w:rPr>
          <w:szCs w:val="22"/>
        </w:rPr>
        <w:t xml:space="preserve"> Baht 122.9 million. The dividends will be</w:t>
      </w:r>
      <w:r w:rsidR="00013CEE">
        <w:rPr>
          <w:szCs w:val="22"/>
        </w:rPr>
        <w:t xml:space="preserve"> </w:t>
      </w:r>
      <w:r w:rsidR="0076395A" w:rsidRPr="00E642F8">
        <w:rPr>
          <w:szCs w:val="22"/>
        </w:rPr>
        <w:t>paid to shareholders in</w:t>
      </w:r>
      <w:r w:rsidR="00013CEE">
        <w:rPr>
          <w:szCs w:val="22"/>
        </w:rPr>
        <w:br/>
      </w:r>
      <w:r w:rsidR="0076395A" w:rsidRPr="00E642F8">
        <w:rPr>
          <w:szCs w:val="22"/>
        </w:rPr>
        <w:t>May 2025.</w:t>
      </w:r>
    </w:p>
    <w:p w14:paraId="141BDEDA" w14:textId="56CE04E6" w:rsidR="00962538" w:rsidRPr="0076395A" w:rsidRDefault="00962538" w:rsidP="0076395A">
      <w:pPr>
        <w:spacing w:line="240" w:lineRule="auto"/>
        <w:jc w:val="thaiDistribute"/>
        <w:rPr>
          <w:szCs w:val="22"/>
        </w:rPr>
      </w:pPr>
    </w:p>
    <w:p w14:paraId="44003270" w14:textId="3CA9A486" w:rsidR="007C246C" w:rsidRPr="00962538" w:rsidRDefault="00EE56E1" w:rsidP="00970AD6">
      <w:pPr>
        <w:pStyle w:val="ListParagraph"/>
        <w:spacing w:line="240" w:lineRule="auto"/>
        <w:ind w:left="1035" w:hanging="495"/>
        <w:jc w:val="thaiDistribute"/>
        <w:rPr>
          <w:szCs w:val="22"/>
        </w:rPr>
      </w:pPr>
      <w:r w:rsidRPr="00970AD6">
        <w:rPr>
          <w:szCs w:val="22"/>
        </w:rPr>
        <w:t>11.2</w:t>
      </w:r>
      <w:r w:rsidR="00970AD6" w:rsidRPr="00970AD6">
        <w:rPr>
          <w:szCs w:val="22"/>
        </w:rPr>
        <w:tab/>
      </w:r>
      <w:r w:rsidR="0076395A" w:rsidRPr="00970AD6">
        <w:rPr>
          <w:szCs w:val="22"/>
        </w:rPr>
        <w:tab/>
      </w:r>
      <w:r w:rsidR="0076395A">
        <w:rPr>
          <w:szCs w:val="22"/>
        </w:rPr>
        <w:t>At the B</w:t>
      </w:r>
      <w:r w:rsidR="0076395A" w:rsidRPr="00962538">
        <w:rPr>
          <w:szCs w:val="22"/>
        </w:rPr>
        <w:t xml:space="preserve">oard of </w:t>
      </w:r>
      <w:r w:rsidR="0076395A">
        <w:rPr>
          <w:szCs w:val="22"/>
        </w:rPr>
        <w:t>D</w:t>
      </w:r>
      <w:r w:rsidR="0076395A" w:rsidRPr="00962538">
        <w:rPr>
          <w:szCs w:val="22"/>
        </w:rPr>
        <w:t>irectors</w:t>
      </w:r>
      <w:r w:rsidR="0076395A">
        <w:rPr>
          <w:szCs w:val="22"/>
        </w:rPr>
        <w:t>’ meeting of the Company held on</w:t>
      </w:r>
      <w:r w:rsidR="0076395A" w:rsidRPr="00962538">
        <w:rPr>
          <w:szCs w:val="22"/>
        </w:rPr>
        <w:t xml:space="preserve"> 13</w:t>
      </w:r>
      <w:r w:rsidR="0076395A">
        <w:rPr>
          <w:szCs w:val="22"/>
        </w:rPr>
        <w:t xml:space="preserve"> </w:t>
      </w:r>
      <w:r w:rsidR="0076395A" w:rsidRPr="00962538">
        <w:rPr>
          <w:szCs w:val="22"/>
        </w:rPr>
        <w:t>May 2025</w:t>
      </w:r>
      <w:r w:rsidR="0076395A">
        <w:rPr>
          <w:szCs w:val="22"/>
        </w:rPr>
        <w:t>, t</w:t>
      </w:r>
      <w:r w:rsidR="0076395A" w:rsidRPr="00970AD6">
        <w:rPr>
          <w:szCs w:val="22"/>
        </w:rPr>
        <w:t>he</w:t>
      </w:r>
      <w:r w:rsidR="0076395A" w:rsidRPr="00962538">
        <w:rPr>
          <w:szCs w:val="22"/>
        </w:rPr>
        <w:t xml:space="preserve"> </w:t>
      </w:r>
      <w:r w:rsidR="0076395A">
        <w:rPr>
          <w:szCs w:val="22"/>
        </w:rPr>
        <w:t>C</w:t>
      </w:r>
      <w:r w:rsidR="0076395A" w:rsidRPr="00962538">
        <w:rPr>
          <w:szCs w:val="22"/>
        </w:rPr>
        <w:t>ompany's</w:t>
      </w:r>
      <w:r w:rsidR="0076395A">
        <w:rPr>
          <w:szCs w:val="22"/>
        </w:rPr>
        <w:br/>
        <w:t>B</w:t>
      </w:r>
      <w:r w:rsidR="0076395A" w:rsidRPr="00962538">
        <w:rPr>
          <w:szCs w:val="22"/>
        </w:rPr>
        <w:t xml:space="preserve">oard of </w:t>
      </w:r>
      <w:r w:rsidR="0076395A">
        <w:rPr>
          <w:szCs w:val="22"/>
        </w:rPr>
        <w:t>D</w:t>
      </w:r>
      <w:r w:rsidR="0076395A" w:rsidRPr="00962538">
        <w:rPr>
          <w:szCs w:val="22"/>
        </w:rPr>
        <w:t>irectors approved</w:t>
      </w:r>
      <w:r w:rsidR="0076395A">
        <w:rPr>
          <w:szCs w:val="22"/>
        </w:rPr>
        <w:t xml:space="preserve"> to</w:t>
      </w:r>
      <w:r w:rsidR="0076395A" w:rsidRPr="00962538">
        <w:rPr>
          <w:szCs w:val="22"/>
        </w:rPr>
        <w:t xml:space="preserve"> purchase five plots of land from directors and related parties.</w:t>
      </w:r>
      <w:r w:rsidR="0076395A">
        <w:rPr>
          <w:szCs w:val="22"/>
        </w:rPr>
        <w:br/>
      </w:r>
      <w:r w:rsidR="0076395A" w:rsidRPr="00962538">
        <w:rPr>
          <w:szCs w:val="22"/>
        </w:rPr>
        <w:t>The purpose of th</w:t>
      </w:r>
      <w:r w:rsidR="0076395A">
        <w:rPr>
          <w:szCs w:val="22"/>
        </w:rPr>
        <w:t>e</w:t>
      </w:r>
      <w:r w:rsidR="0076395A" w:rsidRPr="00962538">
        <w:rPr>
          <w:szCs w:val="22"/>
        </w:rPr>
        <w:t xml:space="preserve"> acquisition is to sell the land to other parties, and the purchase price would not be lower than the appraisal value determined by an independent appraiser.</w:t>
      </w:r>
    </w:p>
    <w:sectPr w:rsidR="007C246C" w:rsidRPr="00962538" w:rsidSect="009B6B36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76AB" w14:textId="77777777" w:rsidR="00005BBD" w:rsidRDefault="00005BBD">
      <w:r>
        <w:separator/>
      </w:r>
    </w:p>
  </w:endnote>
  <w:endnote w:type="continuationSeparator" w:id="0">
    <w:p w14:paraId="417B3DAE" w14:textId="77777777" w:rsidR="00005BBD" w:rsidRDefault="00005BBD">
      <w:r>
        <w:continuationSeparator/>
      </w:r>
    </w:p>
  </w:endnote>
  <w:endnote w:type="continuationNotice" w:id="1">
    <w:p w14:paraId="28FE98F5" w14:textId="77777777" w:rsidR="00005BBD" w:rsidRDefault="00005B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3EB62" w14:textId="77777777" w:rsidR="000F0412" w:rsidRDefault="000F04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4DF7" w14:textId="77777777" w:rsidR="00566AD8" w:rsidRPr="00786600" w:rsidRDefault="00566AD8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581B03DA" w14:textId="27B63DA0" w:rsidR="00566AD8" w:rsidRPr="009A4A9E" w:rsidRDefault="00566AD8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3E8F" w14:textId="5B64A273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412230">
      <w:rPr>
        <w:rFonts w:ascii="Times New Roman" w:hAnsi="Times New Roman"/>
        <w:i/>
        <w:iCs/>
        <w:noProof/>
        <w:sz w:val="22"/>
        <w:szCs w:val="22"/>
      </w:rPr>
      <w:t>0000000_2025Mar_FSA_Nava Nakorn Public Company Limited_03e_Q1_2 V3.docx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1953" w14:textId="5C763C66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412230">
      <w:rPr>
        <w:rFonts w:ascii="Times New Roman" w:hAnsi="Times New Roman"/>
        <w:noProof/>
        <w:sz w:val="22"/>
        <w:szCs w:val="22"/>
      </w:rPr>
      <w:t>0000000_2025Mar_FSA_Nava Nakorn Public Company Limited_03e_Q1_2 V3.docx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1B22" w14:textId="4AED5DD5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412230">
      <w:rPr>
        <w:rFonts w:ascii="Times New Roman" w:hAnsi="Times New Roman"/>
        <w:noProof/>
        <w:sz w:val="22"/>
        <w:szCs w:val="22"/>
      </w:rPr>
      <w:t>0000000_2025Mar_FSA_Nava Nakorn Public Company Limited_03e_Q1_2 V3.docx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10CA1" w14:textId="77777777" w:rsidR="00005BBD" w:rsidRDefault="00005BBD">
      <w:r>
        <w:separator/>
      </w:r>
    </w:p>
  </w:footnote>
  <w:footnote w:type="continuationSeparator" w:id="0">
    <w:p w14:paraId="1C598A33" w14:textId="77777777" w:rsidR="00005BBD" w:rsidRDefault="00005BBD">
      <w:r>
        <w:continuationSeparator/>
      </w:r>
    </w:p>
  </w:footnote>
  <w:footnote w:type="continuationNotice" w:id="1">
    <w:p w14:paraId="4B84D4F4" w14:textId="77777777" w:rsidR="00005BBD" w:rsidRDefault="00005B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FCD3" w14:textId="77777777" w:rsidR="000F0412" w:rsidRDefault="000F04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27BA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378800B3" w:rsidR="004449F3" w:rsidRDefault="000F0412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="00892D05">
      <w:rPr>
        <w:rFonts w:ascii="Times New Roman" w:hAnsi="Times New Roman"/>
        <w:b/>
        <w:bCs/>
        <w:sz w:val="24"/>
        <w:szCs w:val="24"/>
      </w:rPr>
      <w:t xml:space="preserve">otes to the </w:t>
    </w:r>
    <w:r w:rsidR="004449F3">
      <w:rPr>
        <w:rFonts w:ascii="Times New Roman" w:hAnsi="Times New Roman"/>
        <w:b/>
        <w:bCs/>
        <w:sz w:val="24"/>
        <w:szCs w:val="24"/>
      </w:rPr>
      <w:t>interim financial statements</w:t>
    </w:r>
  </w:p>
  <w:p w14:paraId="6E636F9E" w14:textId="56E85486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="008034BF">
      <w:rPr>
        <w:rFonts w:ascii="Times New Roman" w:hAnsi="Times New Roman"/>
        <w:b/>
        <w:bCs/>
        <w:sz w:val="24"/>
        <w:szCs w:val="24"/>
      </w:rPr>
      <w:t xml:space="preserve">ended </w:t>
    </w:r>
    <w:r w:rsidR="00D95B6A">
      <w:rPr>
        <w:rFonts w:ascii="Times New Roman" w:hAnsi="Times New Roman"/>
        <w:b/>
        <w:bCs/>
        <w:sz w:val="24"/>
        <w:szCs w:val="24"/>
      </w:rPr>
      <w:t>31 March 2025</w:t>
    </w:r>
    <w:r w:rsidR="001C7712" w:rsidRPr="001C7712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747CEB10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8E07" w14:textId="77777777" w:rsidR="004449F3" w:rsidRPr="0017103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</w:p>
  <w:p w14:paraId="2C3B78A3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4449F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Year" w:val="2007"/>
        <w:attr w:name="Day" w:val="31"/>
        <w:attr w:name="Month" w:val="3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E85187B"/>
    <w:multiLevelType w:val="multilevel"/>
    <w:tmpl w:val="017673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1%3.1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F956F2B"/>
    <w:multiLevelType w:val="multilevel"/>
    <w:tmpl w:val="685C09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11"/>
      <w:numFmt w:val="decimal"/>
      <w:lvlText w:val="1%3.1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93B15A6"/>
    <w:multiLevelType w:val="multilevel"/>
    <w:tmpl w:val="C444E5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70" w:hanging="63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17"/>
  </w:num>
  <w:num w:numId="12" w16cid:durableId="1334188978">
    <w:abstractNumId w:val="13"/>
  </w:num>
  <w:num w:numId="13" w16cid:durableId="779758309">
    <w:abstractNumId w:val="19"/>
  </w:num>
  <w:num w:numId="14" w16cid:durableId="1958095340">
    <w:abstractNumId w:val="14"/>
  </w:num>
  <w:num w:numId="15" w16cid:durableId="1053654022">
    <w:abstractNumId w:val="18"/>
  </w:num>
  <w:num w:numId="16" w16cid:durableId="809633537">
    <w:abstractNumId w:val="10"/>
  </w:num>
  <w:num w:numId="17" w16cid:durableId="1465999997">
    <w:abstractNumId w:val="15"/>
  </w:num>
  <w:num w:numId="18" w16cid:durableId="893783144">
    <w:abstractNumId w:val="11"/>
  </w:num>
  <w:num w:numId="19" w16cid:durableId="2030065791">
    <w:abstractNumId w:val="22"/>
  </w:num>
  <w:num w:numId="20" w16cid:durableId="668794971">
    <w:abstractNumId w:val="21"/>
  </w:num>
  <w:num w:numId="21" w16cid:durableId="1883708474">
    <w:abstractNumId w:val="23"/>
  </w:num>
  <w:num w:numId="22" w16cid:durableId="1895388686">
    <w:abstractNumId w:val="16"/>
  </w:num>
  <w:num w:numId="23" w16cid:durableId="1474327473">
    <w:abstractNumId w:val="12"/>
  </w:num>
  <w:num w:numId="24" w16cid:durableId="153815475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12A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A68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BBD"/>
    <w:rsid w:val="00005C4C"/>
    <w:rsid w:val="00005DC2"/>
    <w:rsid w:val="000066C4"/>
    <w:rsid w:val="0000692E"/>
    <w:rsid w:val="00006AC8"/>
    <w:rsid w:val="00006C11"/>
    <w:rsid w:val="00006C68"/>
    <w:rsid w:val="00006CF5"/>
    <w:rsid w:val="000071B8"/>
    <w:rsid w:val="00007297"/>
    <w:rsid w:val="000072D9"/>
    <w:rsid w:val="0000743A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0CEB"/>
    <w:rsid w:val="00010E1B"/>
    <w:rsid w:val="00011058"/>
    <w:rsid w:val="000110F1"/>
    <w:rsid w:val="00011293"/>
    <w:rsid w:val="000112BC"/>
    <w:rsid w:val="0001138A"/>
    <w:rsid w:val="000113B0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696"/>
    <w:rsid w:val="000127B6"/>
    <w:rsid w:val="00012E60"/>
    <w:rsid w:val="000133B2"/>
    <w:rsid w:val="00013BEE"/>
    <w:rsid w:val="00013CEE"/>
    <w:rsid w:val="00013E35"/>
    <w:rsid w:val="00013F1B"/>
    <w:rsid w:val="00014052"/>
    <w:rsid w:val="000142C1"/>
    <w:rsid w:val="000142F1"/>
    <w:rsid w:val="0001445B"/>
    <w:rsid w:val="000146F5"/>
    <w:rsid w:val="00014779"/>
    <w:rsid w:val="00014804"/>
    <w:rsid w:val="000149DC"/>
    <w:rsid w:val="00014A4F"/>
    <w:rsid w:val="00014C56"/>
    <w:rsid w:val="000150A2"/>
    <w:rsid w:val="000156CD"/>
    <w:rsid w:val="00015A3F"/>
    <w:rsid w:val="00015BA4"/>
    <w:rsid w:val="00015D44"/>
    <w:rsid w:val="000162F4"/>
    <w:rsid w:val="00016714"/>
    <w:rsid w:val="000168FF"/>
    <w:rsid w:val="00016ED7"/>
    <w:rsid w:val="00016FDC"/>
    <w:rsid w:val="00017099"/>
    <w:rsid w:val="000170D3"/>
    <w:rsid w:val="00017146"/>
    <w:rsid w:val="0001780A"/>
    <w:rsid w:val="00017912"/>
    <w:rsid w:val="000200DB"/>
    <w:rsid w:val="0002014E"/>
    <w:rsid w:val="000204E5"/>
    <w:rsid w:val="00020794"/>
    <w:rsid w:val="00020BAD"/>
    <w:rsid w:val="00020CBA"/>
    <w:rsid w:val="00020F1E"/>
    <w:rsid w:val="0002102E"/>
    <w:rsid w:val="00021227"/>
    <w:rsid w:val="00021460"/>
    <w:rsid w:val="0002157D"/>
    <w:rsid w:val="000227D8"/>
    <w:rsid w:val="00022913"/>
    <w:rsid w:val="0002291C"/>
    <w:rsid w:val="000230C4"/>
    <w:rsid w:val="00023404"/>
    <w:rsid w:val="00023784"/>
    <w:rsid w:val="00023807"/>
    <w:rsid w:val="000239F3"/>
    <w:rsid w:val="00023E65"/>
    <w:rsid w:val="000243A0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1"/>
    <w:rsid w:val="00025C27"/>
    <w:rsid w:val="00025E10"/>
    <w:rsid w:val="0002612E"/>
    <w:rsid w:val="00026568"/>
    <w:rsid w:val="00026976"/>
    <w:rsid w:val="00026A72"/>
    <w:rsid w:val="00026BDC"/>
    <w:rsid w:val="00026E19"/>
    <w:rsid w:val="0002709D"/>
    <w:rsid w:val="00027550"/>
    <w:rsid w:val="00027650"/>
    <w:rsid w:val="00027657"/>
    <w:rsid w:val="00027A79"/>
    <w:rsid w:val="0003012B"/>
    <w:rsid w:val="0003017B"/>
    <w:rsid w:val="0003042C"/>
    <w:rsid w:val="00030691"/>
    <w:rsid w:val="00030AAB"/>
    <w:rsid w:val="00030B7A"/>
    <w:rsid w:val="00030CBA"/>
    <w:rsid w:val="000310D1"/>
    <w:rsid w:val="0003113C"/>
    <w:rsid w:val="0003123F"/>
    <w:rsid w:val="00031434"/>
    <w:rsid w:val="000318DA"/>
    <w:rsid w:val="0003195D"/>
    <w:rsid w:val="000319A3"/>
    <w:rsid w:val="00031BA9"/>
    <w:rsid w:val="00031ECA"/>
    <w:rsid w:val="00031FB7"/>
    <w:rsid w:val="00032209"/>
    <w:rsid w:val="0003252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EF7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D3E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9BE"/>
    <w:rsid w:val="00041B3E"/>
    <w:rsid w:val="00041C3B"/>
    <w:rsid w:val="00041D19"/>
    <w:rsid w:val="00041E74"/>
    <w:rsid w:val="00041F32"/>
    <w:rsid w:val="00042081"/>
    <w:rsid w:val="000420C0"/>
    <w:rsid w:val="00042381"/>
    <w:rsid w:val="00042395"/>
    <w:rsid w:val="0004242B"/>
    <w:rsid w:val="00042499"/>
    <w:rsid w:val="0004261B"/>
    <w:rsid w:val="000426D5"/>
    <w:rsid w:val="000431A0"/>
    <w:rsid w:val="00043240"/>
    <w:rsid w:val="00043321"/>
    <w:rsid w:val="000435EB"/>
    <w:rsid w:val="0004374F"/>
    <w:rsid w:val="00043969"/>
    <w:rsid w:val="00043B99"/>
    <w:rsid w:val="00043F69"/>
    <w:rsid w:val="00044174"/>
    <w:rsid w:val="0004423D"/>
    <w:rsid w:val="000449AF"/>
    <w:rsid w:val="00044AB3"/>
    <w:rsid w:val="00044BA0"/>
    <w:rsid w:val="00044E8F"/>
    <w:rsid w:val="00045414"/>
    <w:rsid w:val="000454D6"/>
    <w:rsid w:val="00045A93"/>
    <w:rsid w:val="00045AE7"/>
    <w:rsid w:val="00046036"/>
    <w:rsid w:val="000460CE"/>
    <w:rsid w:val="000460E2"/>
    <w:rsid w:val="0004618A"/>
    <w:rsid w:val="00046472"/>
    <w:rsid w:val="000467D7"/>
    <w:rsid w:val="00046938"/>
    <w:rsid w:val="00046B04"/>
    <w:rsid w:val="00046B96"/>
    <w:rsid w:val="00046BDE"/>
    <w:rsid w:val="00046F93"/>
    <w:rsid w:val="00047001"/>
    <w:rsid w:val="00047002"/>
    <w:rsid w:val="000470AD"/>
    <w:rsid w:val="00047206"/>
    <w:rsid w:val="00047360"/>
    <w:rsid w:val="00047A5F"/>
    <w:rsid w:val="00047B38"/>
    <w:rsid w:val="00047FF0"/>
    <w:rsid w:val="00050095"/>
    <w:rsid w:val="000502F7"/>
    <w:rsid w:val="00050565"/>
    <w:rsid w:val="0005084D"/>
    <w:rsid w:val="00050940"/>
    <w:rsid w:val="00050A69"/>
    <w:rsid w:val="00050B9F"/>
    <w:rsid w:val="00050BFC"/>
    <w:rsid w:val="00050D8D"/>
    <w:rsid w:val="00050E4E"/>
    <w:rsid w:val="00050EBA"/>
    <w:rsid w:val="000511CF"/>
    <w:rsid w:val="000513AB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01C"/>
    <w:rsid w:val="00053A28"/>
    <w:rsid w:val="00053F94"/>
    <w:rsid w:val="0005404E"/>
    <w:rsid w:val="000544F1"/>
    <w:rsid w:val="00054539"/>
    <w:rsid w:val="00054856"/>
    <w:rsid w:val="00054D0B"/>
    <w:rsid w:val="00054ECC"/>
    <w:rsid w:val="00054EF5"/>
    <w:rsid w:val="00054FEA"/>
    <w:rsid w:val="0005543B"/>
    <w:rsid w:val="00055A83"/>
    <w:rsid w:val="00055B24"/>
    <w:rsid w:val="00055BBE"/>
    <w:rsid w:val="00055E40"/>
    <w:rsid w:val="00055F88"/>
    <w:rsid w:val="000560DE"/>
    <w:rsid w:val="000561AB"/>
    <w:rsid w:val="0005695C"/>
    <w:rsid w:val="00056A53"/>
    <w:rsid w:val="00056CF5"/>
    <w:rsid w:val="00056DF1"/>
    <w:rsid w:val="00056F71"/>
    <w:rsid w:val="00057157"/>
    <w:rsid w:val="00057172"/>
    <w:rsid w:val="000571F2"/>
    <w:rsid w:val="000572B5"/>
    <w:rsid w:val="00057795"/>
    <w:rsid w:val="000578C3"/>
    <w:rsid w:val="00057901"/>
    <w:rsid w:val="00057AFE"/>
    <w:rsid w:val="00060722"/>
    <w:rsid w:val="00060949"/>
    <w:rsid w:val="00060983"/>
    <w:rsid w:val="00060A13"/>
    <w:rsid w:val="00060AD4"/>
    <w:rsid w:val="0006192D"/>
    <w:rsid w:val="00061954"/>
    <w:rsid w:val="00061D3A"/>
    <w:rsid w:val="00061E3E"/>
    <w:rsid w:val="00061FEB"/>
    <w:rsid w:val="00062016"/>
    <w:rsid w:val="000621D4"/>
    <w:rsid w:val="00062604"/>
    <w:rsid w:val="0006273F"/>
    <w:rsid w:val="00062823"/>
    <w:rsid w:val="00062A46"/>
    <w:rsid w:val="00062BC2"/>
    <w:rsid w:val="00062C46"/>
    <w:rsid w:val="00062F7A"/>
    <w:rsid w:val="00063068"/>
    <w:rsid w:val="0006325B"/>
    <w:rsid w:val="0006361A"/>
    <w:rsid w:val="000639F1"/>
    <w:rsid w:val="000640AA"/>
    <w:rsid w:val="00064682"/>
    <w:rsid w:val="00064756"/>
    <w:rsid w:val="000648AA"/>
    <w:rsid w:val="00064AB3"/>
    <w:rsid w:val="0006525A"/>
    <w:rsid w:val="00065914"/>
    <w:rsid w:val="00065E8C"/>
    <w:rsid w:val="00066060"/>
    <w:rsid w:val="000660DC"/>
    <w:rsid w:val="000661A0"/>
    <w:rsid w:val="000662BA"/>
    <w:rsid w:val="000665F0"/>
    <w:rsid w:val="0006661F"/>
    <w:rsid w:val="000666E0"/>
    <w:rsid w:val="0006681B"/>
    <w:rsid w:val="00066BAC"/>
    <w:rsid w:val="0006720A"/>
    <w:rsid w:val="00067425"/>
    <w:rsid w:val="00067931"/>
    <w:rsid w:val="00070007"/>
    <w:rsid w:val="0007027D"/>
    <w:rsid w:val="0007053A"/>
    <w:rsid w:val="00070692"/>
    <w:rsid w:val="0007074B"/>
    <w:rsid w:val="000708F4"/>
    <w:rsid w:val="00070A4D"/>
    <w:rsid w:val="00070A6D"/>
    <w:rsid w:val="000710F3"/>
    <w:rsid w:val="00071231"/>
    <w:rsid w:val="000714FE"/>
    <w:rsid w:val="00071A70"/>
    <w:rsid w:val="00071F82"/>
    <w:rsid w:val="00072227"/>
    <w:rsid w:val="00072568"/>
    <w:rsid w:val="0007282B"/>
    <w:rsid w:val="00072E0E"/>
    <w:rsid w:val="0007306A"/>
    <w:rsid w:val="0007308A"/>
    <w:rsid w:val="00073346"/>
    <w:rsid w:val="00073486"/>
    <w:rsid w:val="000734B3"/>
    <w:rsid w:val="0007363F"/>
    <w:rsid w:val="0007395B"/>
    <w:rsid w:val="000739B3"/>
    <w:rsid w:val="000739F3"/>
    <w:rsid w:val="00073BC7"/>
    <w:rsid w:val="00073CEE"/>
    <w:rsid w:val="00073D4B"/>
    <w:rsid w:val="00073FDC"/>
    <w:rsid w:val="00073FE3"/>
    <w:rsid w:val="000740B7"/>
    <w:rsid w:val="000743DC"/>
    <w:rsid w:val="00074437"/>
    <w:rsid w:val="000744C4"/>
    <w:rsid w:val="00074631"/>
    <w:rsid w:val="0007473F"/>
    <w:rsid w:val="000748B1"/>
    <w:rsid w:val="00074CA2"/>
    <w:rsid w:val="00075763"/>
    <w:rsid w:val="00075B19"/>
    <w:rsid w:val="0007645A"/>
    <w:rsid w:val="00076C16"/>
    <w:rsid w:val="00076D86"/>
    <w:rsid w:val="0007730A"/>
    <w:rsid w:val="0007769A"/>
    <w:rsid w:val="00077B66"/>
    <w:rsid w:val="00077DF6"/>
    <w:rsid w:val="000811BF"/>
    <w:rsid w:val="000811C1"/>
    <w:rsid w:val="0008129E"/>
    <w:rsid w:val="00081D30"/>
    <w:rsid w:val="00081DDA"/>
    <w:rsid w:val="0008241B"/>
    <w:rsid w:val="00082583"/>
    <w:rsid w:val="000826EE"/>
    <w:rsid w:val="00082BAF"/>
    <w:rsid w:val="00082C47"/>
    <w:rsid w:val="00082FD1"/>
    <w:rsid w:val="0008300D"/>
    <w:rsid w:val="00083B5E"/>
    <w:rsid w:val="00083C13"/>
    <w:rsid w:val="0008460B"/>
    <w:rsid w:val="00084B14"/>
    <w:rsid w:val="00084B55"/>
    <w:rsid w:val="00084B89"/>
    <w:rsid w:val="00084E68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C92"/>
    <w:rsid w:val="00086FC6"/>
    <w:rsid w:val="00087057"/>
    <w:rsid w:val="0008705C"/>
    <w:rsid w:val="000871B8"/>
    <w:rsid w:val="000874B6"/>
    <w:rsid w:val="000874DE"/>
    <w:rsid w:val="00087643"/>
    <w:rsid w:val="0008764B"/>
    <w:rsid w:val="00087A95"/>
    <w:rsid w:val="00087CD0"/>
    <w:rsid w:val="00087FDD"/>
    <w:rsid w:val="0009020F"/>
    <w:rsid w:val="00090301"/>
    <w:rsid w:val="000903B7"/>
    <w:rsid w:val="00090CD8"/>
    <w:rsid w:val="00090E5C"/>
    <w:rsid w:val="00090F7F"/>
    <w:rsid w:val="00091184"/>
    <w:rsid w:val="000912B9"/>
    <w:rsid w:val="00091430"/>
    <w:rsid w:val="000915E0"/>
    <w:rsid w:val="00091C7D"/>
    <w:rsid w:val="00091EC2"/>
    <w:rsid w:val="00091FEE"/>
    <w:rsid w:val="0009267A"/>
    <w:rsid w:val="00092873"/>
    <w:rsid w:val="000928A9"/>
    <w:rsid w:val="0009291B"/>
    <w:rsid w:val="00092A27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3E53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5C1E"/>
    <w:rsid w:val="00095C9B"/>
    <w:rsid w:val="00096005"/>
    <w:rsid w:val="00096049"/>
    <w:rsid w:val="000962EC"/>
    <w:rsid w:val="0009638D"/>
    <w:rsid w:val="000963E4"/>
    <w:rsid w:val="000964D9"/>
    <w:rsid w:val="000966A5"/>
    <w:rsid w:val="000967FE"/>
    <w:rsid w:val="00096A8C"/>
    <w:rsid w:val="00096C30"/>
    <w:rsid w:val="00096CE0"/>
    <w:rsid w:val="00096FB5"/>
    <w:rsid w:val="00097082"/>
    <w:rsid w:val="000970D2"/>
    <w:rsid w:val="000974B1"/>
    <w:rsid w:val="0009775C"/>
    <w:rsid w:val="000978CB"/>
    <w:rsid w:val="00097BED"/>
    <w:rsid w:val="00097FB3"/>
    <w:rsid w:val="000A016F"/>
    <w:rsid w:val="000A049B"/>
    <w:rsid w:val="000A086D"/>
    <w:rsid w:val="000A0E66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C62"/>
    <w:rsid w:val="000A3EF1"/>
    <w:rsid w:val="000A3FC8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1DD"/>
    <w:rsid w:val="000A6962"/>
    <w:rsid w:val="000A6AEB"/>
    <w:rsid w:val="000A6CCD"/>
    <w:rsid w:val="000A6F04"/>
    <w:rsid w:val="000A6FD8"/>
    <w:rsid w:val="000A7201"/>
    <w:rsid w:val="000A72B5"/>
    <w:rsid w:val="000A72CC"/>
    <w:rsid w:val="000B0087"/>
    <w:rsid w:val="000B0095"/>
    <w:rsid w:val="000B06BE"/>
    <w:rsid w:val="000B0770"/>
    <w:rsid w:val="000B0CEE"/>
    <w:rsid w:val="000B0EFF"/>
    <w:rsid w:val="000B1461"/>
    <w:rsid w:val="000B17D1"/>
    <w:rsid w:val="000B1CE2"/>
    <w:rsid w:val="000B1EA0"/>
    <w:rsid w:val="000B259F"/>
    <w:rsid w:val="000B2E1C"/>
    <w:rsid w:val="000B2EC9"/>
    <w:rsid w:val="000B2F92"/>
    <w:rsid w:val="000B3004"/>
    <w:rsid w:val="000B32B9"/>
    <w:rsid w:val="000B3314"/>
    <w:rsid w:val="000B340C"/>
    <w:rsid w:val="000B34DC"/>
    <w:rsid w:val="000B378D"/>
    <w:rsid w:val="000B3AB4"/>
    <w:rsid w:val="000B411A"/>
    <w:rsid w:val="000B44C5"/>
    <w:rsid w:val="000B45F2"/>
    <w:rsid w:val="000B46E8"/>
    <w:rsid w:val="000B4A84"/>
    <w:rsid w:val="000B5459"/>
    <w:rsid w:val="000B5786"/>
    <w:rsid w:val="000B5B78"/>
    <w:rsid w:val="000B5BAE"/>
    <w:rsid w:val="000B5C05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8F5"/>
    <w:rsid w:val="000B7B76"/>
    <w:rsid w:val="000B7BB9"/>
    <w:rsid w:val="000B7D8A"/>
    <w:rsid w:val="000B7DB2"/>
    <w:rsid w:val="000C011E"/>
    <w:rsid w:val="000C0286"/>
    <w:rsid w:val="000C033F"/>
    <w:rsid w:val="000C0469"/>
    <w:rsid w:val="000C0732"/>
    <w:rsid w:val="000C17B2"/>
    <w:rsid w:val="000C1873"/>
    <w:rsid w:val="000C19AA"/>
    <w:rsid w:val="000C1A88"/>
    <w:rsid w:val="000C1AC0"/>
    <w:rsid w:val="000C1B52"/>
    <w:rsid w:val="000C1C93"/>
    <w:rsid w:val="000C1CE8"/>
    <w:rsid w:val="000C1E0F"/>
    <w:rsid w:val="000C1E54"/>
    <w:rsid w:val="000C1EC0"/>
    <w:rsid w:val="000C24AB"/>
    <w:rsid w:val="000C2639"/>
    <w:rsid w:val="000C2867"/>
    <w:rsid w:val="000C2990"/>
    <w:rsid w:val="000C2A1B"/>
    <w:rsid w:val="000C3333"/>
    <w:rsid w:val="000C3334"/>
    <w:rsid w:val="000C421B"/>
    <w:rsid w:val="000C46F4"/>
    <w:rsid w:val="000C494B"/>
    <w:rsid w:val="000C4989"/>
    <w:rsid w:val="000C4B0C"/>
    <w:rsid w:val="000C4FE4"/>
    <w:rsid w:val="000C5127"/>
    <w:rsid w:val="000C53CA"/>
    <w:rsid w:val="000C5595"/>
    <w:rsid w:val="000C5962"/>
    <w:rsid w:val="000C5BF7"/>
    <w:rsid w:val="000C5C64"/>
    <w:rsid w:val="000C5EE3"/>
    <w:rsid w:val="000C5EEC"/>
    <w:rsid w:val="000C616F"/>
    <w:rsid w:val="000C6600"/>
    <w:rsid w:val="000C6601"/>
    <w:rsid w:val="000C68C3"/>
    <w:rsid w:val="000C6BE4"/>
    <w:rsid w:val="000C6C36"/>
    <w:rsid w:val="000C7251"/>
    <w:rsid w:val="000C739C"/>
    <w:rsid w:val="000C73B0"/>
    <w:rsid w:val="000C7614"/>
    <w:rsid w:val="000C7722"/>
    <w:rsid w:val="000C7A8D"/>
    <w:rsid w:val="000C7B59"/>
    <w:rsid w:val="000C7FD1"/>
    <w:rsid w:val="000D032A"/>
    <w:rsid w:val="000D03B9"/>
    <w:rsid w:val="000D058A"/>
    <w:rsid w:val="000D0C55"/>
    <w:rsid w:val="000D0E52"/>
    <w:rsid w:val="000D1047"/>
    <w:rsid w:val="000D11D0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55D"/>
    <w:rsid w:val="000D36CE"/>
    <w:rsid w:val="000D38F5"/>
    <w:rsid w:val="000D3CF4"/>
    <w:rsid w:val="000D3D44"/>
    <w:rsid w:val="000D3E00"/>
    <w:rsid w:val="000D3EC6"/>
    <w:rsid w:val="000D3FCF"/>
    <w:rsid w:val="000D4980"/>
    <w:rsid w:val="000D4B28"/>
    <w:rsid w:val="000D4B78"/>
    <w:rsid w:val="000D4FD8"/>
    <w:rsid w:val="000D52BA"/>
    <w:rsid w:val="000D5312"/>
    <w:rsid w:val="000D53AC"/>
    <w:rsid w:val="000D5526"/>
    <w:rsid w:val="000D55FE"/>
    <w:rsid w:val="000D5688"/>
    <w:rsid w:val="000D568D"/>
    <w:rsid w:val="000D5A47"/>
    <w:rsid w:val="000D5FEB"/>
    <w:rsid w:val="000D60F3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44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150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D6E"/>
    <w:rsid w:val="000E4ED7"/>
    <w:rsid w:val="000E4F0F"/>
    <w:rsid w:val="000E53E7"/>
    <w:rsid w:val="000E5473"/>
    <w:rsid w:val="000E54DB"/>
    <w:rsid w:val="000E581D"/>
    <w:rsid w:val="000E5B80"/>
    <w:rsid w:val="000E5BF7"/>
    <w:rsid w:val="000E5C7E"/>
    <w:rsid w:val="000E60DD"/>
    <w:rsid w:val="000E6213"/>
    <w:rsid w:val="000E6552"/>
    <w:rsid w:val="000E6564"/>
    <w:rsid w:val="000E6805"/>
    <w:rsid w:val="000E6C80"/>
    <w:rsid w:val="000E75E1"/>
    <w:rsid w:val="000F00B9"/>
    <w:rsid w:val="000F018F"/>
    <w:rsid w:val="000F01E1"/>
    <w:rsid w:val="000F02E9"/>
    <w:rsid w:val="000F02F6"/>
    <w:rsid w:val="000F0412"/>
    <w:rsid w:val="000F04ED"/>
    <w:rsid w:val="000F0776"/>
    <w:rsid w:val="000F09C9"/>
    <w:rsid w:val="000F0F12"/>
    <w:rsid w:val="000F1121"/>
    <w:rsid w:val="000F122D"/>
    <w:rsid w:val="000F13FA"/>
    <w:rsid w:val="000F1987"/>
    <w:rsid w:val="000F20DD"/>
    <w:rsid w:val="000F26A6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258"/>
    <w:rsid w:val="000F43E9"/>
    <w:rsid w:val="000F4595"/>
    <w:rsid w:val="000F45F6"/>
    <w:rsid w:val="000F48E2"/>
    <w:rsid w:val="000F4987"/>
    <w:rsid w:val="000F4BAA"/>
    <w:rsid w:val="000F500E"/>
    <w:rsid w:val="000F5178"/>
    <w:rsid w:val="000F51DA"/>
    <w:rsid w:val="000F53E1"/>
    <w:rsid w:val="000F54E0"/>
    <w:rsid w:val="000F55B7"/>
    <w:rsid w:val="000F5CA9"/>
    <w:rsid w:val="000F6165"/>
    <w:rsid w:val="000F62C5"/>
    <w:rsid w:val="000F6407"/>
    <w:rsid w:val="000F65C7"/>
    <w:rsid w:val="000F668E"/>
    <w:rsid w:val="000F672D"/>
    <w:rsid w:val="000F70F0"/>
    <w:rsid w:val="000F7139"/>
    <w:rsid w:val="000F7296"/>
    <w:rsid w:val="000F7428"/>
    <w:rsid w:val="000F79F0"/>
    <w:rsid w:val="000F7AC5"/>
    <w:rsid w:val="000F7B0C"/>
    <w:rsid w:val="000F7D31"/>
    <w:rsid w:val="000F7E6C"/>
    <w:rsid w:val="001001E6"/>
    <w:rsid w:val="0010028F"/>
    <w:rsid w:val="0010047B"/>
    <w:rsid w:val="00100A8E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219"/>
    <w:rsid w:val="00103781"/>
    <w:rsid w:val="001037E7"/>
    <w:rsid w:val="00103B0F"/>
    <w:rsid w:val="00103D91"/>
    <w:rsid w:val="00103DDE"/>
    <w:rsid w:val="00103E9C"/>
    <w:rsid w:val="00103FDA"/>
    <w:rsid w:val="001041C3"/>
    <w:rsid w:val="001045B8"/>
    <w:rsid w:val="00104690"/>
    <w:rsid w:val="00104A61"/>
    <w:rsid w:val="00104B40"/>
    <w:rsid w:val="00104B7C"/>
    <w:rsid w:val="00104D76"/>
    <w:rsid w:val="001052C7"/>
    <w:rsid w:val="0010545E"/>
    <w:rsid w:val="0010577D"/>
    <w:rsid w:val="00105B7B"/>
    <w:rsid w:val="00105E9E"/>
    <w:rsid w:val="00105EA7"/>
    <w:rsid w:val="00106411"/>
    <w:rsid w:val="00106487"/>
    <w:rsid w:val="00106571"/>
    <w:rsid w:val="00106996"/>
    <w:rsid w:val="00106A7A"/>
    <w:rsid w:val="00106BDB"/>
    <w:rsid w:val="00106FE6"/>
    <w:rsid w:val="001076F2"/>
    <w:rsid w:val="0010784E"/>
    <w:rsid w:val="00107891"/>
    <w:rsid w:val="00107B6B"/>
    <w:rsid w:val="00107DB5"/>
    <w:rsid w:val="00110417"/>
    <w:rsid w:val="0011065F"/>
    <w:rsid w:val="001106DE"/>
    <w:rsid w:val="00110A85"/>
    <w:rsid w:val="00110DD5"/>
    <w:rsid w:val="001111C7"/>
    <w:rsid w:val="00111464"/>
    <w:rsid w:val="00111669"/>
    <w:rsid w:val="0011176F"/>
    <w:rsid w:val="0011180B"/>
    <w:rsid w:val="00111890"/>
    <w:rsid w:val="00111A25"/>
    <w:rsid w:val="00111B8E"/>
    <w:rsid w:val="00112228"/>
    <w:rsid w:val="00112391"/>
    <w:rsid w:val="001123D8"/>
    <w:rsid w:val="001123EB"/>
    <w:rsid w:val="0011253F"/>
    <w:rsid w:val="0011259F"/>
    <w:rsid w:val="00112B77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AA0"/>
    <w:rsid w:val="00114BC2"/>
    <w:rsid w:val="00114D56"/>
    <w:rsid w:val="00114E6D"/>
    <w:rsid w:val="001150C1"/>
    <w:rsid w:val="00115121"/>
    <w:rsid w:val="001152C9"/>
    <w:rsid w:val="00115532"/>
    <w:rsid w:val="00115D56"/>
    <w:rsid w:val="001164CB"/>
    <w:rsid w:val="00116515"/>
    <w:rsid w:val="00116638"/>
    <w:rsid w:val="00116AAE"/>
    <w:rsid w:val="00116B1F"/>
    <w:rsid w:val="00116C6E"/>
    <w:rsid w:val="00116C78"/>
    <w:rsid w:val="00116D3D"/>
    <w:rsid w:val="00116E42"/>
    <w:rsid w:val="001170B1"/>
    <w:rsid w:val="001172B4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8F5"/>
    <w:rsid w:val="00121B75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5C6"/>
    <w:rsid w:val="001237A5"/>
    <w:rsid w:val="0012381E"/>
    <w:rsid w:val="00123A4A"/>
    <w:rsid w:val="00123BEB"/>
    <w:rsid w:val="00124111"/>
    <w:rsid w:val="00124426"/>
    <w:rsid w:val="001245EA"/>
    <w:rsid w:val="001245F9"/>
    <w:rsid w:val="00124781"/>
    <w:rsid w:val="00124AF0"/>
    <w:rsid w:val="00124EAC"/>
    <w:rsid w:val="001250D2"/>
    <w:rsid w:val="001251EC"/>
    <w:rsid w:val="0012552A"/>
    <w:rsid w:val="0012588B"/>
    <w:rsid w:val="001258E4"/>
    <w:rsid w:val="001258EC"/>
    <w:rsid w:val="00125977"/>
    <w:rsid w:val="00125D70"/>
    <w:rsid w:val="00125E3F"/>
    <w:rsid w:val="0012643F"/>
    <w:rsid w:val="0012667F"/>
    <w:rsid w:val="00126822"/>
    <w:rsid w:val="00126BF3"/>
    <w:rsid w:val="00126C22"/>
    <w:rsid w:val="00127302"/>
    <w:rsid w:val="0012734F"/>
    <w:rsid w:val="00127C8E"/>
    <w:rsid w:val="00127D1C"/>
    <w:rsid w:val="00127ED0"/>
    <w:rsid w:val="001301C0"/>
    <w:rsid w:val="00130232"/>
    <w:rsid w:val="00130244"/>
    <w:rsid w:val="00130497"/>
    <w:rsid w:val="001306C2"/>
    <w:rsid w:val="00130A08"/>
    <w:rsid w:val="00130AB5"/>
    <w:rsid w:val="00130B76"/>
    <w:rsid w:val="00130BC2"/>
    <w:rsid w:val="00130D48"/>
    <w:rsid w:val="00130EAF"/>
    <w:rsid w:val="00130F18"/>
    <w:rsid w:val="00130FA3"/>
    <w:rsid w:val="001312DB"/>
    <w:rsid w:val="00131D79"/>
    <w:rsid w:val="0013237D"/>
    <w:rsid w:val="00132DB4"/>
    <w:rsid w:val="001335FA"/>
    <w:rsid w:val="00133617"/>
    <w:rsid w:val="001336C8"/>
    <w:rsid w:val="00133D23"/>
    <w:rsid w:val="00133DC8"/>
    <w:rsid w:val="0013472D"/>
    <w:rsid w:val="00134AC5"/>
    <w:rsid w:val="00134B74"/>
    <w:rsid w:val="00134C52"/>
    <w:rsid w:val="00134D5D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314"/>
    <w:rsid w:val="00137718"/>
    <w:rsid w:val="0013777C"/>
    <w:rsid w:val="001377B5"/>
    <w:rsid w:val="001378E2"/>
    <w:rsid w:val="00137998"/>
    <w:rsid w:val="00137BBF"/>
    <w:rsid w:val="00137DC4"/>
    <w:rsid w:val="00140029"/>
    <w:rsid w:val="001401A9"/>
    <w:rsid w:val="001402A1"/>
    <w:rsid w:val="001403C9"/>
    <w:rsid w:val="001404F6"/>
    <w:rsid w:val="001406F7"/>
    <w:rsid w:val="00140B48"/>
    <w:rsid w:val="00140CD4"/>
    <w:rsid w:val="00140F1C"/>
    <w:rsid w:val="0014149C"/>
    <w:rsid w:val="001414E1"/>
    <w:rsid w:val="0014193E"/>
    <w:rsid w:val="00141AA3"/>
    <w:rsid w:val="00141DDA"/>
    <w:rsid w:val="001421B2"/>
    <w:rsid w:val="001426FE"/>
    <w:rsid w:val="00142800"/>
    <w:rsid w:val="001428D0"/>
    <w:rsid w:val="00142DB2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4D11"/>
    <w:rsid w:val="0014513A"/>
    <w:rsid w:val="0014579F"/>
    <w:rsid w:val="00145B1A"/>
    <w:rsid w:val="00145D02"/>
    <w:rsid w:val="00145D74"/>
    <w:rsid w:val="00146747"/>
    <w:rsid w:val="00146803"/>
    <w:rsid w:val="00146DDD"/>
    <w:rsid w:val="00147290"/>
    <w:rsid w:val="001472A7"/>
    <w:rsid w:val="001472C5"/>
    <w:rsid w:val="0014789B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000"/>
    <w:rsid w:val="001511FB"/>
    <w:rsid w:val="001513A1"/>
    <w:rsid w:val="001515D7"/>
    <w:rsid w:val="00151656"/>
    <w:rsid w:val="001517D7"/>
    <w:rsid w:val="00151BE0"/>
    <w:rsid w:val="00151F14"/>
    <w:rsid w:val="00151F66"/>
    <w:rsid w:val="00152687"/>
    <w:rsid w:val="00152778"/>
    <w:rsid w:val="00152908"/>
    <w:rsid w:val="00152F4D"/>
    <w:rsid w:val="001531F8"/>
    <w:rsid w:val="001532AD"/>
    <w:rsid w:val="001532EE"/>
    <w:rsid w:val="001534BE"/>
    <w:rsid w:val="0015365D"/>
    <w:rsid w:val="00153B66"/>
    <w:rsid w:val="00153D31"/>
    <w:rsid w:val="00154268"/>
    <w:rsid w:val="001544BF"/>
    <w:rsid w:val="00154534"/>
    <w:rsid w:val="00154642"/>
    <w:rsid w:val="00154802"/>
    <w:rsid w:val="00154AA2"/>
    <w:rsid w:val="00154C7B"/>
    <w:rsid w:val="00154EED"/>
    <w:rsid w:val="00155415"/>
    <w:rsid w:val="0015549D"/>
    <w:rsid w:val="00155536"/>
    <w:rsid w:val="00155884"/>
    <w:rsid w:val="0015596F"/>
    <w:rsid w:val="00155C0B"/>
    <w:rsid w:val="001560CC"/>
    <w:rsid w:val="001567A0"/>
    <w:rsid w:val="00156B95"/>
    <w:rsid w:val="00156EE6"/>
    <w:rsid w:val="00156F58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984"/>
    <w:rsid w:val="00160B02"/>
    <w:rsid w:val="00160E33"/>
    <w:rsid w:val="00160F0A"/>
    <w:rsid w:val="001610F0"/>
    <w:rsid w:val="00161175"/>
    <w:rsid w:val="001612FE"/>
    <w:rsid w:val="00161404"/>
    <w:rsid w:val="00161F76"/>
    <w:rsid w:val="00162007"/>
    <w:rsid w:val="00162398"/>
    <w:rsid w:val="001625E2"/>
    <w:rsid w:val="00162790"/>
    <w:rsid w:val="00162EB4"/>
    <w:rsid w:val="0016353E"/>
    <w:rsid w:val="001637F1"/>
    <w:rsid w:val="00163933"/>
    <w:rsid w:val="00163983"/>
    <w:rsid w:val="00163A10"/>
    <w:rsid w:val="00163BAB"/>
    <w:rsid w:val="00164175"/>
    <w:rsid w:val="00164189"/>
    <w:rsid w:val="00164369"/>
    <w:rsid w:val="001647A7"/>
    <w:rsid w:val="00164952"/>
    <w:rsid w:val="00164AB7"/>
    <w:rsid w:val="00164C82"/>
    <w:rsid w:val="00164E45"/>
    <w:rsid w:val="0016513F"/>
    <w:rsid w:val="0016521B"/>
    <w:rsid w:val="0016576F"/>
    <w:rsid w:val="00165B69"/>
    <w:rsid w:val="00165C80"/>
    <w:rsid w:val="00166254"/>
    <w:rsid w:val="001664F5"/>
    <w:rsid w:val="0016657C"/>
    <w:rsid w:val="001666CF"/>
    <w:rsid w:val="00166882"/>
    <w:rsid w:val="00166B22"/>
    <w:rsid w:val="00166D3D"/>
    <w:rsid w:val="001670E4"/>
    <w:rsid w:val="0016728D"/>
    <w:rsid w:val="001673BD"/>
    <w:rsid w:val="00167ADA"/>
    <w:rsid w:val="00167B71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87B"/>
    <w:rsid w:val="001719D7"/>
    <w:rsid w:val="00171AA9"/>
    <w:rsid w:val="00171BD6"/>
    <w:rsid w:val="00171F6F"/>
    <w:rsid w:val="00172296"/>
    <w:rsid w:val="00172300"/>
    <w:rsid w:val="00172358"/>
    <w:rsid w:val="00172407"/>
    <w:rsid w:val="0017247F"/>
    <w:rsid w:val="0017278B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4FD3"/>
    <w:rsid w:val="001750A7"/>
    <w:rsid w:val="00175144"/>
    <w:rsid w:val="0017548C"/>
    <w:rsid w:val="0017549F"/>
    <w:rsid w:val="001758AB"/>
    <w:rsid w:val="00175A4C"/>
    <w:rsid w:val="00175C87"/>
    <w:rsid w:val="00175F3F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77F79"/>
    <w:rsid w:val="0018026B"/>
    <w:rsid w:val="0018048B"/>
    <w:rsid w:val="0018054A"/>
    <w:rsid w:val="00180868"/>
    <w:rsid w:val="001810D3"/>
    <w:rsid w:val="0018168A"/>
    <w:rsid w:val="001816E2"/>
    <w:rsid w:val="001817E6"/>
    <w:rsid w:val="001819A4"/>
    <w:rsid w:val="001819B4"/>
    <w:rsid w:val="00181A48"/>
    <w:rsid w:val="00181CF9"/>
    <w:rsid w:val="00181D35"/>
    <w:rsid w:val="00181EA6"/>
    <w:rsid w:val="001823E4"/>
    <w:rsid w:val="001825F5"/>
    <w:rsid w:val="0018289A"/>
    <w:rsid w:val="00182C7A"/>
    <w:rsid w:val="00182DB2"/>
    <w:rsid w:val="00183173"/>
    <w:rsid w:val="001834CC"/>
    <w:rsid w:val="0018375B"/>
    <w:rsid w:val="00183825"/>
    <w:rsid w:val="00183868"/>
    <w:rsid w:val="00183962"/>
    <w:rsid w:val="00183F9E"/>
    <w:rsid w:val="001845DA"/>
    <w:rsid w:val="00184663"/>
    <w:rsid w:val="00184876"/>
    <w:rsid w:val="00184D97"/>
    <w:rsid w:val="001850CE"/>
    <w:rsid w:val="0018572E"/>
    <w:rsid w:val="00185C64"/>
    <w:rsid w:val="00185D4F"/>
    <w:rsid w:val="00185E0A"/>
    <w:rsid w:val="00185FF6"/>
    <w:rsid w:val="00186009"/>
    <w:rsid w:val="00186187"/>
    <w:rsid w:val="001864EB"/>
    <w:rsid w:val="001868AA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906"/>
    <w:rsid w:val="00187A2D"/>
    <w:rsid w:val="001900FA"/>
    <w:rsid w:val="00190225"/>
    <w:rsid w:val="001903FA"/>
    <w:rsid w:val="001904F9"/>
    <w:rsid w:val="00190750"/>
    <w:rsid w:val="00190B6C"/>
    <w:rsid w:val="0019158D"/>
    <w:rsid w:val="0019198D"/>
    <w:rsid w:val="001919A4"/>
    <w:rsid w:val="00191DAE"/>
    <w:rsid w:val="00191DC6"/>
    <w:rsid w:val="00191DC7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2B0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5A5"/>
    <w:rsid w:val="00197636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9AE"/>
    <w:rsid w:val="001A0D7E"/>
    <w:rsid w:val="001A0E73"/>
    <w:rsid w:val="001A0FDD"/>
    <w:rsid w:val="001A1096"/>
    <w:rsid w:val="001A1306"/>
    <w:rsid w:val="001A1552"/>
    <w:rsid w:val="001A17BB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2F02"/>
    <w:rsid w:val="001A31F1"/>
    <w:rsid w:val="001A3215"/>
    <w:rsid w:val="001A394F"/>
    <w:rsid w:val="001A39E3"/>
    <w:rsid w:val="001A3D44"/>
    <w:rsid w:val="001A3E85"/>
    <w:rsid w:val="001A4061"/>
    <w:rsid w:val="001A4151"/>
    <w:rsid w:val="001A43C4"/>
    <w:rsid w:val="001A4631"/>
    <w:rsid w:val="001A4730"/>
    <w:rsid w:val="001A486D"/>
    <w:rsid w:val="001A4E3F"/>
    <w:rsid w:val="001A4F63"/>
    <w:rsid w:val="001A5007"/>
    <w:rsid w:val="001A5577"/>
    <w:rsid w:val="001A5668"/>
    <w:rsid w:val="001A5856"/>
    <w:rsid w:val="001A5A80"/>
    <w:rsid w:val="001A5B86"/>
    <w:rsid w:val="001A5E61"/>
    <w:rsid w:val="001A5E86"/>
    <w:rsid w:val="001A60EA"/>
    <w:rsid w:val="001A68C1"/>
    <w:rsid w:val="001A6D5B"/>
    <w:rsid w:val="001A708E"/>
    <w:rsid w:val="001A7135"/>
    <w:rsid w:val="001A72B8"/>
    <w:rsid w:val="001A739A"/>
    <w:rsid w:val="001A7539"/>
    <w:rsid w:val="001A7781"/>
    <w:rsid w:val="001A793F"/>
    <w:rsid w:val="001A7C48"/>
    <w:rsid w:val="001A7C75"/>
    <w:rsid w:val="001A7D4D"/>
    <w:rsid w:val="001A7D9F"/>
    <w:rsid w:val="001B0111"/>
    <w:rsid w:val="001B01AA"/>
    <w:rsid w:val="001B025D"/>
    <w:rsid w:val="001B03B8"/>
    <w:rsid w:val="001B058C"/>
    <w:rsid w:val="001B05CA"/>
    <w:rsid w:val="001B09BF"/>
    <w:rsid w:val="001B0E7C"/>
    <w:rsid w:val="001B1129"/>
    <w:rsid w:val="001B1685"/>
    <w:rsid w:val="001B1962"/>
    <w:rsid w:val="001B1B11"/>
    <w:rsid w:val="001B1C18"/>
    <w:rsid w:val="001B1CC0"/>
    <w:rsid w:val="001B1DB8"/>
    <w:rsid w:val="001B1E59"/>
    <w:rsid w:val="001B1E83"/>
    <w:rsid w:val="001B26B2"/>
    <w:rsid w:val="001B29E0"/>
    <w:rsid w:val="001B2AD7"/>
    <w:rsid w:val="001B2EC2"/>
    <w:rsid w:val="001B3672"/>
    <w:rsid w:val="001B3C47"/>
    <w:rsid w:val="001B3CC3"/>
    <w:rsid w:val="001B3DE7"/>
    <w:rsid w:val="001B3F03"/>
    <w:rsid w:val="001B3F5C"/>
    <w:rsid w:val="001B405A"/>
    <w:rsid w:val="001B4272"/>
    <w:rsid w:val="001B4477"/>
    <w:rsid w:val="001B457F"/>
    <w:rsid w:val="001B4B86"/>
    <w:rsid w:val="001B4B90"/>
    <w:rsid w:val="001B4BE3"/>
    <w:rsid w:val="001B4E43"/>
    <w:rsid w:val="001B4EE5"/>
    <w:rsid w:val="001B4FF3"/>
    <w:rsid w:val="001B5003"/>
    <w:rsid w:val="001B50D2"/>
    <w:rsid w:val="001B56D2"/>
    <w:rsid w:val="001B5793"/>
    <w:rsid w:val="001B5AC2"/>
    <w:rsid w:val="001B5EE8"/>
    <w:rsid w:val="001B5EFD"/>
    <w:rsid w:val="001B601A"/>
    <w:rsid w:val="001B624B"/>
    <w:rsid w:val="001B629C"/>
    <w:rsid w:val="001B663C"/>
    <w:rsid w:val="001B6649"/>
    <w:rsid w:val="001B6880"/>
    <w:rsid w:val="001B6943"/>
    <w:rsid w:val="001B6EFD"/>
    <w:rsid w:val="001B7411"/>
    <w:rsid w:val="001B759D"/>
    <w:rsid w:val="001B7C86"/>
    <w:rsid w:val="001C03C7"/>
    <w:rsid w:val="001C0830"/>
    <w:rsid w:val="001C0BFE"/>
    <w:rsid w:val="001C0C2B"/>
    <w:rsid w:val="001C0D9F"/>
    <w:rsid w:val="001C0F8A"/>
    <w:rsid w:val="001C1740"/>
    <w:rsid w:val="001C1D09"/>
    <w:rsid w:val="001C20A9"/>
    <w:rsid w:val="001C214E"/>
    <w:rsid w:val="001C21FE"/>
    <w:rsid w:val="001C22DD"/>
    <w:rsid w:val="001C2692"/>
    <w:rsid w:val="001C26A0"/>
    <w:rsid w:val="001C2D72"/>
    <w:rsid w:val="001C2DD4"/>
    <w:rsid w:val="001C2F9E"/>
    <w:rsid w:val="001C313C"/>
    <w:rsid w:val="001C3174"/>
    <w:rsid w:val="001C33DE"/>
    <w:rsid w:val="001C3639"/>
    <w:rsid w:val="001C36E4"/>
    <w:rsid w:val="001C3BAB"/>
    <w:rsid w:val="001C3D4C"/>
    <w:rsid w:val="001C3DE8"/>
    <w:rsid w:val="001C410D"/>
    <w:rsid w:val="001C4527"/>
    <w:rsid w:val="001C45C6"/>
    <w:rsid w:val="001C4811"/>
    <w:rsid w:val="001C4A18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712"/>
    <w:rsid w:val="001C7AF1"/>
    <w:rsid w:val="001C7B8E"/>
    <w:rsid w:val="001C7CD8"/>
    <w:rsid w:val="001C7E41"/>
    <w:rsid w:val="001C7E96"/>
    <w:rsid w:val="001D01BA"/>
    <w:rsid w:val="001D04D9"/>
    <w:rsid w:val="001D0986"/>
    <w:rsid w:val="001D0F2C"/>
    <w:rsid w:val="001D11A2"/>
    <w:rsid w:val="001D13FB"/>
    <w:rsid w:val="001D14A5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2C"/>
    <w:rsid w:val="001D305B"/>
    <w:rsid w:val="001D305E"/>
    <w:rsid w:val="001D30C1"/>
    <w:rsid w:val="001D31B3"/>
    <w:rsid w:val="001D31C5"/>
    <w:rsid w:val="001D3286"/>
    <w:rsid w:val="001D3328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3DE5"/>
    <w:rsid w:val="001D4229"/>
    <w:rsid w:val="001D4338"/>
    <w:rsid w:val="001D450F"/>
    <w:rsid w:val="001D4834"/>
    <w:rsid w:val="001D4D89"/>
    <w:rsid w:val="001D4DAC"/>
    <w:rsid w:val="001D4E0B"/>
    <w:rsid w:val="001D4EEC"/>
    <w:rsid w:val="001D4F9A"/>
    <w:rsid w:val="001D5156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98D"/>
    <w:rsid w:val="001D6A62"/>
    <w:rsid w:val="001D6A86"/>
    <w:rsid w:val="001D6C5C"/>
    <w:rsid w:val="001D6E7B"/>
    <w:rsid w:val="001D6E9F"/>
    <w:rsid w:val="001D6F35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2CE2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4FFE"/>
    <w:rsid w:val="001E51CE"/>
    <w:rsid w:val="001E5421"/>
    <w:rsid w:val="001E5615"/>
    <w:rsid w:val="001E62A5"/>
    <w:rsid w:val="001E62B5"/>
    <w:rsid w:val="001E6375"/>
    <w:rsid w:val="001E63E8"/>
    <w:rsid w:val="001E6535"/>
    <w:rsid w:val="001E668B"/>
    <w:rsid w:val="001E6902"/>
    <w:rsid w:val="001E6A2E"/>
    <w:rsid w:val="001E6A3B"/>
    <w:rsid w:val="001E6AF1"/>
    <w:rsid w:val="001E6C4A"/>
    <w:rsid w:val="001E6E30"/>
    <w:rsid w:val="001E6F13"/>
    <w:rsid w:val="001E740F"/>
    <w:rsid w:val="001E7754"/>
    <w:rsid w:val="001E788B"/>
    <w:rsid w:val="001E79F9"/>
    <w:rsid w:val="001E7B46"/>
    <w:rsid w:val="001E7F31"/>
    <w:rsid w:val="001E7F66"/>
    <w:rsid w:val="001F03EA"/>
    <w:rsid w:val="001F0402"/>
    <w:rsid w:val="001F0420"/>
    <w:rsid w:val="001F067D"/>
    <w:rsid w:val="001F07B9"/>
    <w:rsid w:val="001F08F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1F3C"/>
    <w:rsid w:val="001F1F41"/>
    <w:rsid w:val="001F25C0"/>
    <w:rsid w:val="001F2642"/>
    <w:rsid w:val="001F2A74"/>
    <w:rsid w:val="001F2DD6"/>
    <w:rsid w:val="001F2E46"/>
    <w:rsid w:val="001F3043"/>
    <w:rsid w:val="001F3166"/>
    <w:rsid w:val="001F38C7"/>
    <w:rsid w:val="001F3B54"/>
    <w:rsid w:val="001F3EA5"/>
    <w:rsid w:val="001F3FA0"/>
    <w:rsid w:val="001F416C"/>
    <w:rsid w:val="001F435F"/>
    <w:rsid w:val="001F441D"/>
    <w:rsid w:val="001F444B"/>
    <w:rsid w:val="001F4989"/>
    <w:rsid w:val="001F4BF1"/>
    <w:rsid w:val="001F537C"/>
    <w:rsid w:val="001F53A2"/>
    <w:rsid w:val="001F563A"/>
    <w:rsid w:val="001F5792"/>
    <w:rsid w:val="001F5BE8"/>
    <w:rsid w:val="001F5D8F"/>
    <w:rsid w:val="001F5E07"/>
    <w:rsid w:val="001F6463"/>
    <w:rsid w:val="001F662F"/>
    <w:rsid w:val="001F6A48"/>
    <w:rsid w:val="001F6D8A"/>
    <w:rsid w:val="001F6E6C"/>
    <w:rsid w:val="001F7278"/>
    <w:rsid w:val="001F7335"/>
    <w:rsid w:val="001F7451"/>
    <w:rsid w:val="001F753B"/>
    <w:rsid w:val="001F7849"/>
    <w:rsid w:val="001F7AE8"/>
    <w:rsid w:val="001F7BEB"/>
    <w:rsid w:val="002000AD"/>
    <w:rsid w:val="00200452"/>
    <w:rsid w:val="002005F0"/>
    <w:rsid w:val="00200968"/>
    <w:rsid w:val="00200D87"/>
    <w:rsid w:val="00200DAA"/>
    <w:rsid w:val="00201138"/>
    <w:rsid w:val="00201538"/>
    <w:rsid w:val="00201637"/>
    <w:rsid w:val="002018F3"/>
    <w:rsid w:val="00201A5B"/>
    <w:rsid w:val="00201BED"/>
    <w:rsid w:val="00201D97"/>
    <w:rsid w:val="002023F6"/>
    <w:rsid w:val="002024D0"/>
    <w:rsid w:val="0020254A"/>
    <w:rsid w:val="00202756"/>
    <w:rsid w:val="00202871"/>
    <w:rsid w:val="002034BA"/>
    <w:rsid w:val="002035D9"/>
    <w:rsid w:val="00203A25"/>
    <w:rsid w:val="00203B70"/>
    <w:rsid w:val="0020438B"/>
    <w:rsid w:val="0020449C"/>
    <w:rsid w:val="0020463F"/>
    <w:rsid w:val="00204BC5"/>
    <w:rsid w:val="00204EE6"/>
    <w:rsid w:val="00204EFA"/>
    <w:rsid w:val="00204F67"/>
    <w:rsid w:val="00205235"/>
    <w:rsid w:val="002055DE"/>
    <w:rsid w:val="002058B7"/>
    <w:rsid w:val="00205B3B"/>
    <w:rsid w:val="00205D24"/>
    <w:rsid w:val="00205EA7"/>
    <w:rsid w:val="002065A6"/>
    <w:rsid w:val="002066CA"/>
    <w:rsid w:val="00206775"/>
    <w:rsid w:val="00206CA8"/>
    <w:rsid w:val="002102D3"/>
    <w:rsid w:val="002108A3"/>
    <w:rsid w:val="0021092B"/>
    <w:rsid w:val="00210A85"/>
    <w:rsid w:val="00210B22"/>
    <w:rsid w:val="00210EC9"/>
    <w:rsid w:val="00211087"/>
    <w:rsid w:val="0021130D"/>
    <w:rsid w:val="002114FE"/>
    <w:rsid w:val="00211670"/>
    <w:rsid w:val="002116E1"/>
    <w:rsid w:val="002119C2"/>
    <w:rsid w:val="00211DFA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083"/>
    <w:rsid w:val="002137AC"/>
    <w:rsid w:val="002138F9"/>
    <w:rsid w:val="00213928"/>
    <w:rsid w:val="00213C9B"/>
    <w:rsid w:val="00213E73"/>
    <w:rsid w:val="00213ECD"/>
    <w:rsid w:val="00213FD9"/>
    <w:rsid w:val="00214175"/>
    <w:rsid w:val="00214455"/>
    <w:rsid w:val="002146E0"/>
    <w:rsid w:val="00214AC2"/>
    <w:rsid w:val="00214BC7"/>
    <w:rsid w:val="00214D58"/>
    <w:rsid w:val="00214DAB"/>
    <w:rsid w:val="00214E08"/>
    <w:rsid w:val="00215E83"/>
    <w:rsid w:val="00216045"/>
    <w:rsid w:val="002161F0"/>
    <w:rsid w:val="00216504"/>
    <w:rsid w:val="00216863"/>
    <w:rsid w:val="00216A9B"/>
    <w:rsid w:val="00216AA8"/>
    <w:rsid w:val="00216E22"/>
    <w:rsid w:val="00216EC3"/>
    <w:rsid w:val="00216EC5"/>
    <w:rsid w:val="00217493"/>
    <w:rsid w:val="00217877"/>
    <w:rsid w:val="002178DE"/>
    <w:rsid w:val="00217AA0"/>
    <w:rsid w:val="00217B31"/>
    <w:rsid w:val="00217C53"/>
    <w:rsid w:val="00217F89"/>
    <w:rsid w:val="00217FAF"/>
    <w:rsid w:val="002207E9"/>
    <w:rsid w:val="0022092E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49E"/>
    <w:rsid w:val="0022289A"/>
    <w:rsid w:val="00222B01"/>
    <w:rsid w:val="00222C5D"/>
    <w:rsid w:val="00222DEA"/>
    <w:rsid w:val="002230C0"/>
    <w:rsid w:val="00223200"/>
    <w:rsid w:val="0022325A"/>
    <w:rsid w:val="00223479"/>
    <w:rsid w:val="0022370B"/>
    <w:rsid w:val="002243DE"/>
    <w:rsid w:val="00224694"/>
    <w:rsid w:val="002248AF"/>
    <w:rsid w:val="00224AB8"/>
    <w:rsid w:val="00224C38"/>
    <w:rsid w:val="00224DCC"/>
    <w:rsid w:val="00224DD4"/>
    <w:rsid w:val="00224ECA"/>
    <w:rsid w:val="00224F55"/>
    <w:rsid w:val="00224F6E"/>
    <w:rsid w:val="0022501E"/>
    <w:rsid w:val="00225178"/>
    <w:rsid w:val="00225506"/>
    <w:rsid w:val="0022552D"/>
    <w:rsid w:val="00225B9F"/>
    <w:rsid w:val="00225C29"/>
    <w:rsid w:val="002260BC"/>
    <w:rsid w:val="00226146"/>
    <w:rsid w:val="00226552"/>
    <w:rsid w:val="0022674D"/>
    <w:rsid w:val="0022675B"/>
    <w:rsid w:val="00226A09"/>
    <w:rsid w:val="00226A52"/>
    <w:rsid w:val="00226F84"/>
    <w:rsid w:val="002272C8"/>
    <w:rsid w:val="002272EC"/>
    <w:rsid w:val="00227555"/>
    <w:rsid w:val="00227650"/>
    <w:rsid w:val="00227857"/>
    <w:rsid w:val="0022785A"/>
    <w:rsid w:val="00227B88"/>
    <w:rsid w:val="00227C52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2C7"/>
    <w:rsid w:val="0023139B"/>
    <w:rsid w:val="0023170D"/>
    <w:rsid w:val="00231AFD"/>
    <w:rsid w:val="00231F5B"/>
    <w:rsid w:val="002322E4"/>
    <w:rsid w:val="0023237A"/>
    <w:rsid w:val="002324CA"/>
    <w:rsid w:val="002328DB"/>
    <w:rsid w:val="00232F32"/>
    <w:rsid w:val="0023303F"/>
    <w:rsid w:val="0023325A"/>
    <w:rsid w:val="002332D5"/>
    <w:rsid w:val="002332F8"/>
    <w:rsid w:val="00233474"/>
    <w:rsid w:val="002339F8"/>
    <w:rsid w:val="00233D6C"/>
    <w:rsid w:val="00233F7C"/>
    <w:rsid w:val="00233FE5"/>
    <w:rsid w:val="00234068"/>
    <w:rsid w:val="0023438D"/>
    <w:rsid w:val="002343C5"/>
    <w:rsid w:val="0023442B"/>
    <w:rsid w:val="00234491"/>
    <w:rsid w:val="0023452D"/>
    <w:rsid w:val="002346A2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BE"/>
    <w:rsid w:val="002374EA"/>
    <w:rsid w:val="002376FD"/>
    <w:rsid w:val="002377A2"/>
    <w:rsid w:val="00237924"/>
    <w:rsid w:val="00237BF5"/>
    <w:rsid w:val="00237C02"/>
    <w:rsid w:val="00237C9A"/>
    <w:rsid w:val="00237D4C"/>
    <w:rsid w:val="00237D65"/>
    <w:rsid w:val="0024008A"/>
    <w:rsid w:val="002400CA"/>
    <w:rsid w:val="002401D5"/>
    <w:rsid w:val="002406AB"/>
    <w:rsid w:val="00240AB6"/>
    <w:rsid w:val="00241265"/>
    <w:rsid w:val="00241364"/>
    <w:rsid w:val="00241A74"/>
    <w:rsid w:val="00241AEE"/>
    <w:rsid w:val="00241EE5"/>
    <w:rsid w:val="0024212E"/>
    <w:rsid w:val="0024235C"/>
    <w:rsid w:val="0024264C"/>
    <w:rsid w:val="0024287C"/>
    <w:rsid w:val="00242B4F"/>
    <w:rsid w:val="00242C17"/>
    <w:rsid w:val="00242D0E"/>
    <w:rsid w:val="00242DAF"/>
    <w:rsid w:val="00242DF3"/>
    <w:rsid w:val="00243130"/>
    <w:rsid w:val="0024332E"/>
    <w:rsid w:val="00243436"/>
    <w:rsid w:val="00243955"/>
    <w:rsid w:val="00243F09"/>
    <w:rsid w:val="002441C4"/>
    <w:rsid w:val="00244801"/>
    <w:rsid w:val="00244871"/>
    <w:rsid w:val="00244F1A"/>
    <w:rsid w:val="00245017"/>
    <w:rsid w:val="00245203"/>
    <w:rsid w:val="00245571"/>
    <w:rsid w:val="00245751"/>
    <w:rsid w:val="00245AF9"/>
    <w:rsid w:val="00245B3F"/>
    <w:rsid w:val="0024609A"/>
    <w:rsid w:val="002462D0"/>
    <w:rsid w:val="002462DD"/>
    <w:rsid w:val="00246378"/>
    <w:rsid w:val="00246510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2AF"/>
    <w:rsid w:val="00247E58"/>
    <w:rsid w:val="00247F9C"/>
    <w:rsid w:val="002500C2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0DA"/>
    <w:rsid w:val="002521E8"/>
    <w:rsid w:val="002521FB"/>
    <w:rsid w:val="0025260D"/>
    <w:rsid w:val="00252621"/>
    <w:rsid w:val="0025264B"/>
    <w:rsid w:val="00252681"/>
    <w:rsid w:val="00252AB5"/>
    <w:rsid w:val="00252C75"/>
    <w:rsid w:val="0025313D"/>
    <w:rsid w:val="00253406"/>
    <w:rsid w:val="002535C3"/>
    <w:rsid w:val="002535DB"/>
    <w:rsid w:val="0025380B"/>
    <w:rsid w:val="00253CB0"/>
    <w:rsid w:val="00253DE7"/>
    <w:rsid w:val="00253EC0"/>
    <w:rsid w:val="00253FDA"/>
    <w:rsid w:val="0025404F"/>
    <w:rsid w:val="00254270"/>
    <w:rsid w:val="0025475C"/>
    <w:rsid w:val="0025486E"/>
    <w:rsid w:val="00254873"/>
    <w:rsid w:val="00254B19"/>
    <w:rsid w:val="00254B97"/>
    <w:rsid w:val="00254EC6"/>
    <w:rsid w:val="0025509A"/>
    <w:rsid w:val="002551CB"/>
    <w:rsid w:val="002553BF"/>
    <w:rsid w:val="002554CC"/>
    <w:rsid w:val="0025590A"/>
    <w:rsid w:val="002559D2"/>
    <w:rsid w:val="00255A31"/>
    <w:rsid w:val="00255ADF"/>
    <w:rsid w:val="00255E1D"/>
    <w:rsid w:val="002560E1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579CB"/>
    <w:rsid w:val="002601A3"/>
    <w:rsid w:val="00260203"/>
    <w:rsid w:val="00260406"/>
    <w:rsid w:val="002604E5"/>
    <w:rsid w:val="00260662"/>
    <w:rsid w:val="002606C3"/>
    <w:rsid w:val="002609DD"/>
    <w:rsid w:val="00260AF0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08C"/>
    <w:rsid w:val="0026226D"/>
    <w:rsid w:val="002623BD"/>
    <w:rsid w:val="00262C3B"/>
    <w:rsid w:val="00262C9A"/>
    <w:rsid w:val="00262EDB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3E9"/>
    <w:rsid w:val="0026559C"/>
    <w:rsid w:val="002658DC"/>
    <w:rsid w:val="00265A91"/>
    <w:rsid w:val="0026614B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7"/>
    <w:rsid w:val="0026736C"/>
    <w:rsid w:val="0026745D"/>
    <w:rsid w:val="00267666"/>
    <w:rsid w:val="00267AB6"/>
    <w:rsid w:val="002709CD"/>
    <w:rsid w:val="00270C94"/>
    <w:rsid w:val="00270DA6"/>
    <w:rsid w:val="00270DCF"/>
    <w:rsid w:val="00270E54"/>
    <w:rsid w:val="00270EBF"/>
    <w:rsid w:val="00270EDD"/>
    <w:rsid w:val="00271173"/>
    <w:rsid w:val="00271259"/>
    <w:rsid w:val="00271309"/>
    <w:rsid w:val="0027144C"/>
    <w:rsid w:val="00271943"/>
    <w:rsid w:val="002719C1"/>
    <w:rsid w:val="00271E6A"/>
    <w:rsid w:val="00272116"/>
    <w:rsid w:val="00272141"/>
    <w:rsid w:val="002721D5"/>
    <w:rsid w:val="00272475"/>
    <w:rsid w:val="00272CD5"/>
    <w:rsid w:val="00272DA1"/>
    <w:rsid w:val="00273344"/>
    <w:rsid w:val="0027341D"/>
    <w:rsid w:val="00273A2A"/>
    <w:rsid w:val="00273BE5"/>
    <w:rsid w:val="00273C71"/>
    <w:rsid w:val="00273F6A"/>
    <w:rsid w:val="0027440C"/>
    <w:rsid w:val="0027447E"/>
    <w:rsid w:val="00274539"/>
    <w:rsid w:val="00274624"/>
    <w:rsid w:val="002746BD"/>
    <w:rsid w:val="00274889"/>
    <w:rsid w:val="00274999"/>
    <w:rsid w:val="00274AD6"/>
    <w:rsid w:val="00274DB3"/>
    <w:rsid w:val="00274E35"/>
    <w:rsid w:val="002753F6"/>
    <w:rsid w:val="00275484"/>
    <w:rsid w:val="002754EC"/>
    <w:rsid w:val="002755F1"/>
    <w:rsid w:val="0027586E"/>
    <w:rsid w:val="002758D3"/>
    <w:rsid w:val="00275AD9"/>
    <w:rsid w:val="00275C8B"/>
    <w:rsid w:val="00275D80"/>
    <w:rsid w:val="00275E88"/>
    <w:rsid w:val="002763A0"/>
    <w:rsid w:val="002764AE"/>
    <w:rsid w:val="00276773"/>
    <w:rsid w:val="0027699D"/>
    <w:rsid w:val="00276B2A"/>
    <w:rsid w:val="00276D71"/>
    <w:rsid w:val="00276F6F"/>
    <w:rsid w:val="0027704D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774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2D"/>
    <w:rsid w:val="002846E1"/>
    <w:rsid w:val="00284CC9"/>
    <w:rsid w:val="00284D7B"/>
    <w:rsid w:val="00285139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CCA"/>
    <w:rsid w:val="00287D56"/>
    <w:rsid w:val="00287E4C"/>
    <w:rsid w:val="00290097"/>
    <w:rsid w:val="002905DB"/>
    <w:rsid w:val="00290D56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3E29"/>
    <w:rsid w:val="00294108"/>
    <w:rsid w:val="002944A2"/>
    <w:rsid w:val="00294A11"/>
    <w:rsid w:val="00294B6A"/>
    <w:rsid w:val="00294E25"/>
    <w:rsid w:val="00294EBD"/>
    <w:rsid w:val="00294F1F"/>
    <w:rsid w:val="0029518C"/>
    <w:rsid w:val="002951A3"/>
    <w:rsid w:val="00295213"/>
    <w:rsid w:val="00295431"/>
    <w:rsid w:val="0029545A"/>
    <w:rsid w:val="00295B35"/>
    <w:rsid w:val="00295EFB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972"/>
    <w:rsid w:val="00297E09"/>
    <w:rsid w:val="00297F8C"/>
    <w:rsid w:val="002A00B9"/>
    <w:rsid w:val="002A016A"/>
    <w:rsid w:val="002A0266"/>
    <w:rsid w:val="002A0365"/>
    <w:rsid w:val="002A03C4"/>
    <w:rsid w:val="002A0751"/>
    <w:rsid w:val="002A0A93"/>
    <w:rsid w:val="002A0B31"/>
    <w:rsid w:val="002A0B6E"/>
    <w:rsid w:val="002A0C78"/>
    <w:rsid w:val="002A0DE7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2A5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5D3"/>
    <w:rsid w:val="002A47C6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5C61"/>
    <w:rsid w:val="002A5F90"/>
    <w:rsid w:val="002A6019"/>
    <w:rsid w:val="002A6861"/>
    <w:rsid w:val="002A6906"/>
    <w:rsid w:val="002A6985"/>
    <w:rsid w:val="002A6CF0"/>
    <w:rsid w:val="002A6E81"/>
    <w:rsid w:val="002A6F1E"/>
    <w:rsid w:val="002A6F3B"/>
    <w:rsid w:val="002A7307"/>
    <w:rsid w:val="002A798C"/>
    <w:rsid w:val="002A7AA1"/>
    <w:rsid w:val="002A7B52"/>
    <w:rsid w:val="002A7F2A"/>
    <w:rsid w:val="002B0013"/>
    <w:rsid w:val="002B013F"/>
    <w:rsid w:val="002B0147"/>
    <w:rsid w:val="002B0819"/>
    <w:rsid w:val="002B0952"/>
    <w:rsid w:val="002B09E4"/>
    <w:rsid w:val="002B0A80"/>
    <w:rsid w:val="002B0B0C"/>
    <w:rsid w:val="002B0EF8"/>
    <w:rsid w:val="002B1198"/>
    <w:rsid w:val="002B1209"/>
    <w:rsid w:val="002B1266"/>
    <w:rsid w:val="002B1650"/>
    <w:rsid w:val="002B1709"/>
    <w:rsid w:val="002B1713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011"/>
    <w:rsid w:val="002B64A0"/>
    <w:rsid w:val="002B665D"/>
    <w:rsid w:val="002B6DB9"/>
    <w:rsid w:val="002B6F36"/>
    <w:rsid w:val="002B71B4"/>
    <w:rsid w:val="002B7784"/>
    <w:rsid w:val="002B7D60"/>
    <w:rsid w:val="002C02F5"/>
    <w:rsid w:val="002C042A"/>
    <w:rsid w:val="002C04B8"/>
    <w:rsid w:val="002C04BF"/>
    <w:rsid w:val="002C071F"/>
    <w:rsid w:val="002C0787"/>
    <w:rsid w:val="002C08A5"/>
    <w:rsid w:val="002C08D2"/>
    <w:rsid w:val="002C1112"/>
    <w:rsid w:val="002C12FF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7"/>
    <w:rsid w:val="002C285D"/>
    <w:rsid w:val="002C2A62"/>
    <w:rsid w:val="002C2A7D"/>
    <w:rsid w:val="002C2D6C"/>
    <w:rsid w:val="002C2E84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57C"/>
    <w:rsid w:val="002C463E"/>
    <w:rsid w:val="002C46C3"/>
    <w:rsid w:val="002C4959"/>
    <w:rsid w:val="002C4BF8"/>
    <w:rsid w:val="002C4F2C"/>
    <w:rsid w:val="002C4FB6"/>
    <w:rsid w:val="002C518C"/>
    <w:rsid w:val="002C5310"/>
    <w:rsid w:val="002C5457"/>
    <w:rsid w:val="002C55D4"/>
    <w:rsid w:val="002C5600"/>
    <w:rsid w:val="002C5851"/>
    <w:rsid w:val="002C5C66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66F"/>
    <w:rsid w:val="002C78B8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3B4"/>
    <w:rsid w:val="002D261B"/>
    <w:rsid w:val="002D2636"/>
    <w:rsid w:val="002D2691"/>
    <w:rsid w:val="002D26B2"/>
    <w:rsid w:val="002D2926"/>
    <w:rsid w:val="002D29FB"/>
    <w:rsid w:val="002D2A63"/>
    <w:rsid w:val="002D2FFE"/>
    <w:rsid w:val="002D3015"/>
    <w:rsid w:val="002D3657"/>
    <w:rsid w:val="002D3729"/>
    <w:rsid w:val="002D38D1"/>
    <w:rsid w:val="002D3AFC"/>
    <w:rsid w:val="002D3D0E"/>
    <w:rsid w:val="002D41A1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F"/>
    <w:rsid w:val="002D56FE"/>
    <w:rsid w:val="002D5AD7"/>
    <w:rsid w:val="002D5B28"/>
    <w:rsid w:val="002D5B29"/>
    <w:rsid w:val="002D5CAA"/>
    <w:rsid w:val="002D6033"/>
    <w:rsid w:val="002D618D"/>
    <w:rsid w:val="002D64F1"/>
    <w:rsid w:val="002D68FC"/>
    <w:rsid w:val="002D6926"/>
    <w:rsid w:val="002D6A38"/>
    <w:rsid w:val="002D6A7E"/>
    <w:rsid w:val="002D6BE6"/>
    <w:rsid w:val="002D6D1B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1C"/>
    <w:rsid w:val="002E10B2"/>
    <w:rsid w:val="002E11FA"/>
    <w:rsid w:val="002E1214"/>
    <w:rsid w:val="002E1256"/>
    <w:rsid w:val="002E1322"/>
    <w:rsid w:val="002E1807"/>
    <w:rsid w:val="002E1822"/>
    <w:rsid w:val="002E19E1"/>
    <w:rsid w:val="002E1A19"/>
    <w:rsid w:val="002E1B8F"/>
    <w:rsid w:val="002E1C23"/>
    <w:rsid w:val="002E1D9C"/>
    <w:rsid w:val="002E23F8"/>
    <w:rsid w:val="002E2537"/>
    <w:rsid w:val="002E2597"/>
    <w:rsid w:val="002E2932"/>
    <w:rsid w:val="002E2BEF"/>
    <w:rsid w:val="002E2C46"/>
    <w:rsid w:val="002E2CC3"/>
    <w:rsid w:val="002E2E1A"/>
    <w:rsid w:val="002E321F"/>
    <w:rsid w:val="002E3B49"/>
    <w:rsid w:val="002E3B52"/>
    <w:rsid w:val="002E3E60"/>
    <w:rsid w:val="002E40D8"/>
    <w:rsid w:val="002E40DC"/>
    <w:rsid w:val="002E424D"/>
    <w:rsid w:val="002E44C0"/>
    <w:rsid w:val="002E466F"/>
    <w:rsid w:val="002E48E7"/>
    <w:rsid w:val="002E4A51"/>
    <w:rsid w:val="002E4AF0"/>
    <w:rsid w:val="002E4B7C"/>
    <w:rsid w:val="002E4BE9"/>
    <w:rsid w:val="002E4C21"/>
    <w:rsid w:val="002E5170"/>
    <w:rsid w:val="002E517E"/>
    <w:rsid w:val="002E575A"/>
    <w:rsid w:val="002E5797"/>
    <w:rsid w:val="002E5825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72"/>
    <w:rsid w:val="002E7BCB"/>
    <w:rsid w:val="002E7D0A"/>
    <w:rsid w:val="002E7D3D"/>
    <w:rsid w:val="002E7DD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F38"/>
    <w:rsid w:val="002F1139"/>
    <w:rsid w:val="002F11D4"/>
    <w:rsid w:val="002F11D7"/>
    <w:rsid w:val="002F12D0"/>
    <w:rsid w:val="002F1421"/>
    <w:rsid w:val="002F176A"/>
    <w:rsid w:val="002F1808"/>
    <w:rsid w:val="002F19E1"/>
    <w:rsid w:val="002F1AB7"/>
    <w:rsid w:val="002F1B3E"/>
    <w:rsid w:val="002F1BF3"/>
    <w:rsid w:val="002F1E10"/>
    <w:rsid w:val="002F237C"/>
    <w:rsid w:val="002F2481"/>
    <w:rsid w:val="002F2AFD"/>
    <w:rsid w:val="002F2C5E"/>
    <w:rsid w:val="002F2EEB"/>
    <w:rsid w:val="002F3157"/>
    <w:rsid w:val="002F31F1"/>
    <w:rsid w:val="002F34E5"/>
    <w:rsid w:val="002F3711"/>
    <w:rsid w:val="002F3965"/>
    <w:rsid w:val="002F3A78"/>
    <w:rsid w:val="002F3BD0"/>
    <w:rsid w:val="002F3CBE"/>
    <w:rsid w:val="002F3F00"/>
    <w:rsid w:val="002F3F35"/>
    <w:rsid w:val="002F3F46"/>
    <w:rsid w:val="002F4039"/>
    <w:rsid w:val="002F40F7"/>
    <w:rsid w:val="002F412A"/>
    <w:rsid w:val="002F43BC"/>
    <w:rsid w:val="002F453F"/>
    <w:rsid w:val="002F488D"/>
    <w:rsid w:val="002F49E3"/>
    <w:rsid w:val="002F49F5"/>
    <w:rsid w:val="002F4BF0"/>
    <w:rsid w:val="002F4D3B"/>
    <w:rsid w:val="002F50B7"/>
    <w:rsid w:val="002F512B"/>
    <w:rsid w:val="002F53B7"/>
    <w:rsid w:val="002F5536"/>
    <w:rsid w:val="002F5626"/>
    <w:rsid w:val="002F5672"/>
    <w:rsid w:val="002F581C"/>
    <w:rsid w:val="002F5BED"/>
    <w:rsid w:val="002F63B9"/>
    <w:rsid w:val="002F6419"/>
    <w:rsid w:val="002F6422"/>
    <w:rsid w:val="002F6659"/>
    <w:rsid w:val="002F684A"/>
    <w:rsid w:val="002F6AE4"/>
    <w:rsid w:val="002F7074"/>
    <w:rsid w:val="002F720B"/>
    <w:rsid w:val="002F7401"/>
    <w:rsid w:val="002F75AF"/>
    <w:rsid w:val="002F7945"/>
    <w:rsid w:val="002F797C"/>
    <w:rsid w:val="00300201"/>
    <w:rsid w:val="0030078F"/>
    <w:rsid w:val="00300A51"/>
    <w:rsid w:val="00300A72"/>
    <w:rsid w:val="00300BDB"/>
    <w:rsid w:val="00300C90"/>
    <w:rsid w:val="00300E96"/>
    <w:rsid w:val="00300FAA"/>
    <w:rsid w:val="00301116"/>
    <w:rsid w:val="00301A1D"/>
    <w:rsid w:val="0030213F"/>
    <w:rsid w:val="0030255C"/>
    <w:rsid w:val="003028FE"/>
    <w:rsid w:val="003029B0"/>
    <w:rsid w:val="00302CF0"/>
    <w:rsid w:val="00302D92"/>
    <w:rsid w:val="00302F35"/>
    <w:rsid w:val="00303117"/>
    <w:rsid w:val="0030324D"/>
    <w:rsid w:val="00303275"/>
    <w:rsid w:val="0030343A"/>
    <w:rsid w:val="00303685"/>
    <w:rsid w:val="003036E0"/>
    <w:rsid w:val="0030370D"/>
    <w:rsid w:val="00303D12"/>
    <w:rsid w:val="00303E9C"/>
    <w:rsid w:val="003040A8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0C8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6C"/>
    <w:rsid w:val="0031039E"/>
    <w:rsid w:val="00310A70"/>
    <w:rsid w:val="00310DC9"/>
    <w:rsid w:val="00311042"/>
    <w:rsid w:val="00311291"/>
    <w:rsid w:val="0031129A"/>
    <w:rsid w:val="0031163D"/>
    <w:rsid w:val="00311A2E"/>
    <w:rsid w:val="00311B1A"/>
    <w:rsid w:val="00311C08"/>
    <w:rsid w:val="00311DD9"/>
    <w:rsid w:val="003127E4"/>
    <w:rsid w:val="00312AF9"/>
    <w:rsid w:val="00312EAC"/>
    <w:rsid w:val="00312F91"/>
    <w:rsid w:val="0031311F"/>
    <w:rsid w:val="0031350D"/>
    <w:rsid w:val="003137D0"/>
    <w:rsid w:val="00313C76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D0B"/>
    <w:rsid w:val="00315E0A"/>
    <w:rsid w:val="00315F88"/>
    <w:rsid w:val="003161A8"/>
    <w:rsid w:val="0031636F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B3E"/>
    <w:rsid w:val="00317D65"/>
    <w:rsid w:val="003200E7"/>
    <w:rsid w:val="00320553"/>
    <w:rsid w:val="00320700"/>
    <w:rsid w:val="003209DC"/>
    <w:rsid w:val="00321217"/>
    <w:rsid w:val="003212ED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24B"/>
    <w:rsid w:val="00322442"/>
    <w:rsid w:val="0032274B"/>
    <w:rsid w:val="003227F4"/>
    <w:rsid w:val="0032297C"/>
    <w:rsid w:val="00322AAB"/>
    <w:rsid w:val="00322B74"/>
    <w:rsid w:val="00322BDF"/>
    <w:rsid w:val="00322CA9"/>
    <w:rsid w:val="00322D42"/>
    <w:rsid w:val="00322D96"/>
    <w:rsid w:val="00322F6D"/>
    <w:rsid w:val="00322F88"/>
    <w:rsid w:val="0032337F"/>
    <w:rsid w:val="0032354D"/>
    <w:rsid w:val="003235BD"/>
    <w:rsid w:val="003236BF"/>
    <w:rsid w:val="0032374A"/>
    <w:rsid w:val="0032378D"/>
    <w:rsid w:val="003239F3"/>
    <w:rsid w:val="00323B6E"/>
    <w:rsid w:val="00323F41"/>
    <w:rsid w:val="0032427D"/>
    <w:rsid w:val="0032451A"/>
    <w:rsid w:val="0032471B"/>
    <w:rsid w:val="00324CB4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5D8"/>
    <w:rsid w:val="00326624"/>
    <w:rsid w:val="0032688C"/>
    <w:rsid w:val="00326AA4"/>
    <w:rsid w:val="00326E2A"/>
    <w:rsid w:val="00326F3F"/>
    <w:rsid w:val="00326F67"/>
    <w:rsid w:val="00327122"/>
    <w:rsid w:val="00327473"/>
    <w:rsid w:val="00327869"/>
    <w:rsid w:val="0032791F"/>
    <w:rsid w:val="00327C36"/>
    <w:rsid w:val="00327E5B"/>
    <w:rsid w:val="00330056"/>
    <w:rsid w:val="0033019F"/>
    <w:rsid w:val="003304AE"/>
    <w:rsid w:val="00330BEF"/>
    <w:rsid w:val="00330CC0"/>
    <w:rsid w:val="0033109E"/>
    <w:rsid w:val="00331644"/>
    <w:rsid w:val="0033176E"/>
    <w:rsid w:val="00331894"/>
    <w:rsid w:val="003318B0"/>
    <w:rsid w:val="00331A82"/>
    <w:rsid w:val="00331D28"/>
    <w:rsid w:val="00331E41"/>
    <w:rsid w:val="003321E1"/>
    <w:rsid w:val="0033235A"/>
    <w:rsid w:val="0033236A"/>
    <w:rsid w:val="003324BF"/>
    <w:rsid w:val="003324F5"/>
    <w:rsid w:val="00332703"/>
    <w:rsid w:val="00332BDF"/>
    <w:rsid w:val="00332BF0"/>
    <w:rsid w:val="00332C45"/>
    <w:rsid w:val="00332E4C"/>
    <w:rsid w:val="00332EC8"/>
    <w:rsid w:val="00333409"/>
    <w:rsid w:val="003334E8"/>
    <w:rsid w:val="003337CA"/>
    <w:rsid w:val="00333A39"/>
    <w:rsid w:val="00333AAD"/>
    <w:rsid w:val="00333BFF"/>
    <w:rsid w:val="00333F2F"/>
    <w:rsid w:val="00334099"/>
    <w:rsid w:val="003349F7"/>
    <w:rsid w:val="00334D0B"/>
    <w:rsid w:val="00335231"/>
    <w:rsid w:val="003353C0"/>
    <w:rsid w:val="003356C6"/>
    <w:rsid w:val="00335CEA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37C54"/>
    <w:rsid w:val="00337E72"/>
    <w:rsid w:val="0034013F"/>
    <w:rsid w:val="003403DB"/>
    <w:rsid w:val="003403DC"/>
    <w:rsid w:val="00340400"/>
    <w:rsid w:val="00340757"/>
    <w:rsid w:val="003408B3"/>
    <w:rsid w:val="003409AD"/>
    <w:rsid w:val="00340E11"/>
    <w:rsid w:val="003413D4"/>
    <w:rsid w:val="00341570"/>
    <w:rsid w:val="003418CF"/>
    <w:rsid w:val="0034197E"/>
    <w:rsid w:val="00341A5C"/>
    <w:rsid w:val="003424E6"/>
    <w:rsid w:val="003425BE"/>
    <w:rsid w:val="00342757"/>
    <w:rsid w:val="00342F1F"/>
    <w:rsid w:val="00342FCE"/>
    <w:rsid w:val="00343006"/>
    <w:rsid w:val="00343035"/>
    <w:rsid w:val="00343483"/>
    <w:rsid w:val="003434DC"/>
    <w:rsid w:val="003435B8"/>
    <w:rsid w:val="00343650"/>
    <w:rsid w:val="003439CD"/>
    <w:rsid w:val="00343C6E"/>
    <w:rsid w:val="00343DB3"/>
    <w:rsid w:val="003443E3"/>
    <w:rsid w:val="00344657"/>
    <w:rsid w:val="003447ED"/>
    <w:rsid w:val="00344918"/>
    <w:rsid w:val="00344BF5"/>
    <w:rsid w:val="00344DCA"/>
    <w:rsid w:val="00345020"/>
    <w:rsid w:val="00345092"/>
    <w:rsid w:val="00345167"/>
    <w:rsid w:val="0034521C"/>
    <w:rsid w:val="0034565B"/>
    <w:rsid w:val="00345A97"/>
    <w:rsid w:val="003463FA"/>
    <w:rsid w:val="0034656E"/>
    <w:rsid w:val="00346A03"/>
    <w:rsid w:val="0034708F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9FC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261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5D"/>
    <w:rsid w:val="003550C4"/>
    <w:rsid w:val="003553AA"/>
    <w:rsid w:val="00355855"/>
    <w:rsid w:val="00355B64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361"/>
    <w:rsid w:val="0036036A"/>
    <w:rsid w:val="003604CD"/>
    <w:rsid w:val="003608B0"/>
    <w:rsid w:val="00360BDD"/>
    <w:rsid w:val="00360C71"/>
    <w:rsid w:val="00360D93"/>
    <w:rsid w:val="003611BF"/>
    <w:rsid w:val="00361332"/>
    <w:rsid w:val="00361385"/>
    <w:rsid w:val="00361488"/>
    <w:rsid w:val="00361772"/>
    <w:rsid w:val="00361779"/>
    <w:rsid w:val="00362118"/>
    <w:rsid w:val="0036227F"/>
    <w:rsid w:val="00362647"/>
    <w:rsid w:val="00362AC2"/>
    <w:rsid w:val="00362BE5"/>
    <w:rsid w:val="00362EF4"/>
    <w:rsid w:val="003630E1"/>
    <w:rsid w:val="0036326B"/>
    <w:rsid w:val="003632F6"/>
    <w:rsid w:val="003632FD"/>
    <w:rsid w:val="0036337A"/>
    <w:rsid w:val="0036357A"/>
    <w:rsid w:val="0036364C"/>
    <w:rsid w:val="003636A5"/>
    <w:rsid w:val="00363C1A"/>
    <w:rsid w:val="00364017"/>
    <w:rsid w:val="0036430A"/>
    <w:rsid w:val="00364321"/>
    <w:rsid w:val="003646A0"/>
    <w:rsid w:val="003647C5"/>
    <w:rsid w:val="00364C97"/>
    <w:rsid w:val="00364F40"/>
    <w:rsid w:val="00364F71"/>
    <w:rsid w:val="00365101"/>
    <w:rsid w:val="003655A9"/>
    <w:rsid w:val="00365730"/>
    <w:rsid w:val="00365C74"/>
    <w:rsid w:val="00365C95"/>
    <w:rsid w:val="00365F89"/>
    <w:rsid w:val="00365FED"/>
    <w:rsid w:val="003662AE"/>
    <w:rsid w:val="003662D1"/>
    <w:rsid w:val="0036649F"/>
    <w:rsid w:val="003664C0"/>
    <w:rsid w:val="00366567"/>
    <w:rsid w:val="0036672C"/>
    <w:rsid w:val="00366BBF"/>
    <w:rsid w:val="00366DA7"/>
    <w:rsid w:val="0036727D"/>
    <w:rsid w:val="0036736F"/>
    <w:rsid w:val="00367475"/>
    <w:rsid w:val="003677B3"/>
    <w:rsid w:val="003677D7"/>
    <w:rsid w:val="00367C88"/>
    <w:rsid w:val="00367F63"/>
    <w:rsid w:val="00370047"/>
    <w:rsid w:val="003702E0"/>
    <w:rsid w:val="00370D78"/>
    <w:rsid w:val="003714CE"/>
    <w:rsid w:val="003714DF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E8"/>
    <w:rsid w:val="003733FA"/>
    <w:rsid w:val="00373458"/>
    <w:rsid w:val="00373738"/>
    <w:rsid w:val="00373B04"/>
    <w:rsid w:val="00373EB8"/>
    <w:rsid w:val="003741E5"/>
    <w:rsid w:val="0037474E"/>
    <w:rsid w:val="00374887"/>
    <w:rsid w:val="00374C96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8B"/>
    <w:rsid w:val="003768E7"/>
    <w:rsid w:val="00376B3C"/>
    <w:rsid w:val="00376B6E"/>
    <w:rsid w:val="00376F95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0FB8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3BE6"/>
    <w:rsid w:val="00383F59"/>
    <w:rsid w:val="0038479C"/>
    <w:rsid w:val="003848B7"/>
    <w:rsid w:val="00384C49"/>
    <w:rsid w:val="00384D75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7B9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87D11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0F5A"/>
    <w:rsid w:val="0039119C"/>
    <w:rsid w:val="0039123C"/>
    <w:rsid w:val="0039148D"/>
    <w:rsid w:val="003917B1"/>
    <w:rsid w:val="0039181B"/>
    <w:rsid w:val="003919C4"/>
    <w:rsid w:val="00391AF8"/>
    <w:rsid w:val="00391EA2"/>
    <w:rsid w:val="00392268"/>
    <w:rsid w:val="00392297"/>
    <w:rsid w:val="0039291D"/>
    <w:rsid w:val="0039293D"/>
    <w:rsid w:val="003929CC"/>
    <w:rsid w:val="00392B9D"/>
    <w:rsid w:val="0039305A"/>
    <w:rsid w:val="00393160"/>
    <w:rsid w:val="0039352B"/>
    <w:rsid w:val="0039356D"/>
    <w:rsid w:val="00393D3E"/>
    <w:rsid w:val="003941E8"/>
    <w:rsid w:val="00394379"/>
    <w:rsid w:val="003949B6"/>
    <w:rsid w:val="00394BAE"/>
    <w:rsid w:val="00394C1F"/>
    <w:rsid w:val="00394ECD"/>
    <w:rsid w:val="00394F87"/>
    <w:rsid w:val="00394F9D"/>
    <w:rsid w:val="003951FC"/>
    <w:rsid w:val="0039533D"/>
    <w:rsid w:val="00395412"/>
    <w:rsid w:val="0039545A"/>
    <w:rsid w:val="00395B02"/>
    <w:rsid w:val="00395BC3"/>
    <w:rsid w:val="00395C46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AF8"/>
    <w:rsid w:val="00397DAA"/>
    <w:rsid w:val="00397FDB"/>
    <w:rsid w:val="003A0223"/>
    <w:rsid w:val="003A0741"/>
    <w:rsid w:val="003A0B8D"/>
    <w:rsid w:val="003A0BC5"/>
    <w:rsid w:val="003A0D6A"/>
    <w:rsid w:val="003A12E3"/>
    <w:rsid w:val="003A166F"/>
    <w:rsid w:val="003A16EA"/>
    <w:rsid w:val="003A1941"/>
    <w:rsid w:val="003A1964"/>
    <w:rsid w:val="003A1B0F"/>
    <w:rsid w:val="003A1D36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95F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A2E"/>
    <w:rsid w:val="003B0C19"/>
    <w:rsid w:val="003B1172"/>
    <w:rsid w:val="003B1216"/>
    <w:rsid w:val="003B18C0"/>
    <w:rsid w:val="003B1CA1"/>
    <w:rsid w:val="003B1DB7"/>
    <w:rsid w:val="003B22E3"/>
    <w:rsid w:val="003B2368"/>
    <w:rsid w:val="003B2A82"/>
    <w:rsid w:val="003B2BA8"/>
    <w:rsid w:val="003B2E6D"/>
    <w:rsid w:val="003B3EA3"/>
    <w:rsid w:val="003B3F22"/>
    <w:rsid w:val="003B42E6"/>
    <w:rsid w:val="003B483E"/>
    <w:rsid w:val="003B48F5"/>
    <w:rsid w:val="003B49EA"/>
    <w:rsid w:val="003B4EB7"/>
    <w:rsid w:val="003B621A"/>
    <w:rsid w:val="003B6697"/>
    <w:rsid w:val="003B66FF"/>
    <w:rsid w:val="003B6721"/>
    <w:rsid w:val="003B6D06"/>
    <w:rsid w:val="003B6F66"/>
    <w:rsid w:val="003B759C"/>
    <w:rsid w:val="003B7909"/>
    <w:rsid w:val="003B792A"/>
    <w:rsid w:val="003B7977"/>
    <w:rsid w:val="003B7F13"/>
    <w:rsid w:val="003B7F30"/>
    <w:rsid w:val="003C02B9"/>
    <w:rsid w:val="003C0718"/>
    <w:rsid w:val="003C0A48"/>
    <w:rsid w:val="003C0A69"/>
    <w:rsid w:val="003C0F42"/>
    <w:rsid w:val="003C10E2"/>
    <w:rsid w:val="003C1127"/>
    <w:rsid w:val="003C1229"/>
    <w:rsid w:val="003C12FE"/>
    <w:rsid w:val="003C154C"/>
    <w:rsid w:val="003C1AF2"/>
    <w:rsid w:val="003C1C7B"/>
    <w:rsid w:val="003C1D98"/>
    <w:rsid w:val="003C1E5E"/>
    <w:rsid w:val="003C211E"/>
    <w:rsid w:val="003C27D0"/>
    <w:rsid w:val="003C2A93"/>
    <w:rsid w:val="003C2D68"/>
    <w:rsid w:val="003C2FF0"/>
    <w:rsid w:val="003C3052"/>
    <w:rsid w:val="003C30FE"/>
    <w:rsid w:val="003C3108"/>
    <w:rsid w:val="003C3149"/>
    <w:rsid w:val="003C319B"/>
    <w:rsid w:val="003C32E8"/>
    <w:rsid w:val="003C3398"/>
    <w:rsid w:val="003C3E04"/>
    <w:rsid w:val="003C3E79"/>
    <w:rsid w:val="003C3F1D"/>
    <w:rsid w:val="003C3FAD"/>
    <w:rsid w:val="003C41AA"/>
    <w:rsid w:val="003C44BF"/>
    <w:rsid w:val="003C4648"/>
    <w:rsid w:val="003C4660"/>
    <w:rsid w:val="003C4C32"/>
    <w:rsid w:val="003C4E86"/>
    <w:rsid w:val="003C512B"/>
    <w:rsid w:val="003C55DF"/>
    <w:rsid w:val="003C57EF"/>
    <w:rsid w:val="003C5876"/>
    <w:rsid w:val="003C5E5E"/>
    <w:rsid w:val="003C5F29"/>
    <w:rsid w:val="003C6067"/>
    <w:rsid w:val="003C613D"/>
    <w:rsid w:val="003C61C6"/>
    <w:rsid w:val="003C6E28"/>
    <w:rsid w:val="003C7098"/>
    <w:rsid w:val="003C70BA"/>
    <w:rsid w:val="003C7172"/>
    <w:rsid w:val="003C7458"/>
    <w:rsid w:val="003C761E"/>
    <w:rsid w:val="003C770F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4EC"/>
    <w:rsid w:val="003D16C2"/>
    <w:rsid w:val="003D1DB2"/>
    <w:rsid w:val="003D1E40"/>
    <w:rsid w:val="003D20C6"/>
    <w:rsid w:val="003D229B"/>
    <w:rsid w:val="003D22D5"/>
    <w:rsid w:val="003D2422"/>
    <w:rsid w:val="003D252A"/>
    <w:rsid w:val="003D2DC6"/>
    <w:rsid w:val="003D2F9F"/>
    <w:rsid w:val="003D3084"/>
    <w:rsid w:val="003D3969"/>
    <w:rsid w:val="003D3972"/>
    <w:rsid w:val="003D3C67"/>
    <w:rsid w:val="003D3CCF"/>
    <w:rsid w:val="003D3EEF"/>
    <w:rsid w:val="003D3FE7"/>
    <w:rsid w:val="003D4117"/>
    <w:rsid w:val="003D4379"/>
    <w:rsid w:val="003D4538"/>
    <w:rsid w:val="003D4961"/>
    <w:rsid w:val="003D4AED"/>
    <w:rsid w:val="003D4CBA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5B8"/>
    <w:rsid w:val="003D6740"/>
    <w:rsid w:val="003D68E9"/>
    <w:rsid w:val="003D6935"/>
    <w:rsid w:val="003D6CE3"/>
    <w:rsid w:val="003D6E5D"/>
    <w:rsid w:val="003D7200"/>
    <w:rsid w:val="003D7382"/>
    <w:rsid w:val="003D798D"/>
    <w:rsid w:val="003D7D01"/>
    <w:rsid w:val="003E0043"/>
    <w:rsid w:val="003E023B"/>
    <w:rsid w:val="003E02A6"/>
    <w:rsid w:val="003E07A0"/>
    <w:rsid w:val="003E0A48"/>
    <w:rsid w:val="003E0BA4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AED"/>
    <w:rsid w:val="003E2BF6"/>
    <w:rsid w:val="003E2DB8"/>
    <w:rsid w:val="003E308F"/>
    <w:rsid w:val="003E3372"/>
    <w:rsid w:val="003E37BD"/>
    <w:rsid w:val="003E384B"/>
    <w:rsid w:val="003E395D"/>
    <w:rsid w:val="003E438A"/>
    <w:rsid w:val="003E4465"/>
    <w:rsid w:val="003E45C8"/>
    <w:rsid w:val="003E49C1"/>
    <w:rsid w:val="003E4CFC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B71"/>
    <w:rsid w:val="003E5CBB"/>
    <w:rsid w:val="003E5D95"/>
    <w:rsid w:val="003E5E63"/>
    <w:rsid w:val="003E608D"/>
    <w:rsid w:val="003E6093"/>
    <w:rsid w:val="003E615A"/>
    <w:rsid w:val="003E673A"/>
    <w:rsid w:val="003E683D"/>
    <w:rsid w:val="003E6EDC"/>
    <w:rsid w:val="003E6F52"/>
    <w:rsid w:val="003E710C"/>
    <w:rsid w:val="003E7257"/>
    <w:rsid w:val="003E75E8"/>
    <w:rsid w:val="003E786A"/>
    <w:rsid w:val="003E78A1"/>
    <w:rsid w:val="003E792B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52"/>
    <w:rsid w:val="003F1BC4"/>
    <w:rsid w:val="003F1EF8"/>
    <w:rsid w:val="003F24C6"/>
    <w:rsid w:val="003F25CA"/>
    <w:rsid w:val="003F29DE"/>
    <w:rsid w:val="003F2AA2"/>
    <w:rsid w:val="003F2C4F"/>
    <w:rsid w:val="003F309F"/>
    <w:rsid w:val="003F3165"/>
    <w:rsid w:val="003F31CE"/>
    <w:rsid w:val="003F3263"/>
    <w:rsid w:val="003F331E"/>
    <w:rsid w:val="003F333C"/>
    <w:rsid w:val="003F33AB"/>
    <w:rsid w:val="003F3A34"/>
    <w:rsid w:val="003F3B58"/>
    <w:rsid w:val="003F40C4"/>
    <w:rsid w:val="003F41FD"/>
    <w:rsid w:val="003F4412"/>
    <w:rsid w:val="003F449F"/>
    <w:rsid w:val="003F4974"/>
    <w:rsid w:val="003F4AC3"/>
    <w:rsid w:val="003F4ACE"/>
    <w:rsid w:val="003F4B77"/>
    <w:rsid w:val="003F4CB5"/>
    <w:rsid w:val="003F4DB4"/>
    <w:rsid w:val="003F4DEF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BBD"/>
    <w:rsid w:val="003F6C9C"/>
    <w:rsid w:val="003F6CFA"/>
    <w:rsid w:val="003F7011"/>
    <w:rsid w:val="003F702E"/>
    <w:rsid w:val="003F71DF"/>
    <w:rsid w:val="003F74BA"/>
    <w:rsid w:val="003F75B8"/>
    <w:rsid w:val="003F7702"/>
    <w:rsid w:val="003F7765"/>
    <w:rsid w:val="003F778B"/>
    <w:rsid w:val="003F7827"/>
    <w:rsid w:val="003F78B9"/>
    <w:rsid w:val="003F7B52"/>
    <w:rsid w:val="003F7F1D"/>
    <w:rsid w:val="004000AC"/>
    <w:rsid w:val="00400541"/>
    <w:rsid w:val="00400922"/>
    <w:rsid w:val="00400A42"/>
    <w:rsid w:val="00400C06"/>
    <w:rsid w:val="00400C75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5C"/>
    <w:rsid w:val="00402A71"/>
    <w:rsid w:val="00402B65"/>
    <w:rsid w:val="00403076"/>
    <w:rsid w:val="00403354"/>
    <w:rsid w:val="00403865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B97"/>
    <w:rsid w:val="00405EBC"/>
    <w:rsid w:val="00405EFB"/>
    <w:rsid w:val="0040618E"/>
    <w:rsid w:val="00406334"/>
    <w:rsid w:val="0040635E"/>
    <w:rsid w:val="0040670A"/>
    <w:rsid w:val="00406728"/>
    <w:rsid w:val="00406E19"/>
    <w:rsid w:val="00407125"/>
    <w:rsid w:val="004073D4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31D"/>
    <w:rsid w:val="0041156F"/>
    <w:rsid w:val="00411859"/>
    <w:rsid w:val="00411AC5"/>
    <w:rsid w:val="00411AD4"/>
    <w:rsid w:val="00411D74"/>
    <w:rsid w:val="00412063"/>
    <w:rsid w:val="004120B2"/>
    <w:rsid w:val="00412230"/>
    <w:rsid w:val="004129C3"/>
    <w:rsid w:val="00412B3C"/>
    <w:rsid w:val="00412E66"/>
    <w:rsid w:val="00412EC5"/>
    <w:rsid w:val="00413558"/>
    <w:rsid w:val="0041380F"/>
    <w:rsid w:val="00413DDC"/>
    <w:rsid w:val="00413EB3"/>
    <w:rsid w:val="004140DF"/>
    <w:rsid w:val="004142AA"/>
    <w:rsid w:val="00414821"/>
    <w:rsid w:val="00414E5D"/>
    <w:rsid w:val="00415053"/>
    <w:rsid w:val="00415344"/>
    <w:rsid w:val="004153A3"/>
    <w:rsid w:val="00415618"/>
    <w:rsid w:val="00415780"/>
    <w:rsid w:val="004159DC"/>
    <w:rsid w:val="00415B18"/>
    <w:rsid w:val="00415B77"/>
    <w:rsid w:val="00415D5F"/>
    <w:rsid w:val="00415ECD"/>
    <w:rsid w:val="00416064"/>
    <w:rsid w:val="004164CD"/>
    <w:rsid w:val="004164DF"/>
    <w:rsid w:val="0041655A"/>
    <w:rsid w:val="004167B6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17FEB"/>
    <w:rsid w:val="004200FE"/>
    <w:rsid w:val="004203FF"/>
    <w:rsid w:val="004206C2"/>
    <w:rsid w:val="0042077B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50F"/>
    <w:rsid w:val="00422AF1"/>
    <w:rsid w:val="00422BB5"/>
    <w:rsid w:val="00422BD0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7D6"/>
    <w:rsid w:val="00424D43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04B"/>
    <w:rsid w:val="00426542"/>
    <w:rsid w:val="00426E2A"/>
    <w:rsid w:val="004270CD"/>
    <w:rsid w:val="0042719F"/>
    <w:rsid w:val="00427EDA"/>
    <w:rsid w:val="00430145"/>
    <w:rsid w:val="0043077D"/>
    <w:rsid w:val="00430843"/>
    <w:rsid w:val="00430858"/>
    <w:rsid w:val="00430F0D"/>
    <w:rsid w:val="004311F0"/>
    <w:rsid w:val="0043124E"/>
    <w:rsid w:val="004312D6"/>
    <w:rsid w:val="0043131A"/>
    <w:rsid w:val="00431377"/>
    <w:rsid w:val="004314A4"/>
    <w:rsid w:val="00431701"/>
    <w:rsid w:val="0043193E"/>
    <w:rsid w:val="00431AB7"/>
    <w:rsid w:val="00431C98"/>
    <w:rsid w:val="0043206A"/>
    <w:rsid w:val="00432337"/>
    <w:rsid w:val="00432568"/>
    <w:rsid w:val="004325B1"/>
    <w:rsid w:val="0043267E"/>
    <w:rsid w:val="00432862"/>
    <w:rsid w:val="004328A9"/>
    <w:rsid w:val="00432B6D"/>
    <w:rsid w:val="00432DF9"/>
    <w:rsid w:val="00432F11"/>
    <w:rsid w:val="00433472"/>
    <w:rsid w:val="004334DC"/>
    <w:rsid w:val="00433733"/>
    <w:rsid w:val="00433BE1"/>
    <w:rsid w:val="00433E49"/>
    <w:rsid w:val="00433EAB"/>
    <w:rsid w:val="00433F85"/>
    <w:rsid w:val="0043401C"/>
    <w:rsid w:val="00434114"/>
    <w:rsid w:val="004341C0"/>
    <w:rsid w:val="00434324"/>
    <w:rsid w:val="004343A6"/>
    <w:rsid w:val="004348C5"/>
    <w:rsid w:val="00434BF8"/>
    <w:rsid w:val="0043500C"/>
    <w:rsid w:val="00435069"/>
    <w:rsid w:val="004353EF"/>
    <w:rsid w:val="00435569"/>
    <w:rsid w:val="004358FC"/>
    <w:rsid w:val="00435C69"/>
    <w:rsid w:val="00435CA2"/>
    <w:rsid w:val="00435CBC"/>
    <w:rsid w:val="00435E98"/>
    <w:rsid w:val="00436189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610"/>
    <w:rsid w:val="004377CF"/>
    <w:rsid w:val="00437BA1"/>
    <w:rsid w:val="00437DA2"/>
    <w:rsid w:val="00437DE6"/>
    <w:rsid w:val="00437E98"/>
    <w:rsid w:val="0044017B"/>
    <w:rsid w:val="004401A6"/>
    <w:rsid w:val="00440C63"/>
    <w:rsid w:val="004410AD"/>
    <w:rsid w:val="004410F5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64D"/>
    <w:rsid w:val="004429E8"/>
    <w:rsid w:val="0044307A"/>
    <w:rsid w:val="00443152"/>
    <w:rsid w:val="00443318"/>
    <w:rsid w:val="004434FA"/>
    <w:rsid w:val="00443641"/>
    <w:rsid w:val="00443963"/>
    <w:rsid w:val="00443C2B"/>
    <w:rsid w:val="0044420C"/>
    <w:rsid w:val="004443E2"/>
    <w:rsid w:val="004446C4"/>
    <w:rsid w:val="00444706"/>
    <w:rsid w:val="004449F3"/>
    <w:rsid w:val="00444C0D"/>
    <w:rsid w:val="00444C1F"/>
    <w:rsid w:val="00444C88"/>
    <w:rsid w:val="00444CA7"/>
    <w:rsid w:val="00444D83"/>
    <w:rsid w:val="00444D8F"/>
    <w:rsid w:val="00444F7B"/>
    <w:rsid w:val="004451A5"/>
    <w:rsid w:val="00445B68"/>
    <w:rsid w:val="00445B83"/>
    <w:rsid w:val="00445EAA"/>
    <w:rsid w:val="00445F7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47"/>
    <w:rsid w:val="00446DCF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D5B"/>
    <w:rsid w:val="00450F4C"/>
    <w:rsid w:val="004516CA"/>
    <w:rsid w:val="004517AF"/>
    <w:rsid w:val="004517E0"/>
    <w:rsid w:val="004519CC"/>
    <w:rsid w:val="00451CC9"/>
    <w:rsid w:val="004525B2"/>
    <w:rsid w:val="00452C44"/>
    <w:rsid w:val="00452FD6"/>
    <w:rsid w:val="00453051"/>
    <w:rsid w:val="00453132"/>
    <w:rsid w:val="0045339F"/>
    <w:rsid w:val="004534F1"/>
    <w:rsid w:val="00453675"/>
    <w:rsid w:val="00453894"/>
    <w:rsid w:val="00453AD5"/>
    <w:rsid w:val="00453D97"/>
    <w:rsid w:val="00453F15"/>
    <w:rsid w:val="00453FDF"/>
    <w:rsid w:val="00454158"/>
    <w:rsid w:val="00454255"/>
    <w:rsid w:val="004543D7"/>
    <w:rsid w:val="0045454C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01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A81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94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B18"/>
    <w:rsid w:val="00466BE4"/>
    <w:rsid w:val="00466D3A"/>
    <w:rsid w:val="00466FB2"/>
    <w:rsid w:val="004670BD"/>
    <w:rsid w:val="004670C8"/>
    <w:rsid w:val="00467346"/>
    <w:rsid w:val="004675EE"/>
    <w:rsid w:val="00467BBE"/>
    <w:rsid w:val="00467F51"/>
    <w:rsid w:val="004702A0"/>
    <w:rsid w:val="0047037C"/>
    <w:rsid w:val="0047098F"/>
    <w:rsid w:val="004709C1"/>
    <w:rsid w:val="004709CD"/>
    <w:rsid w:val="00470ABD"/>
    <w:rsid w:val="00470BCD"/>
    <w:rsid w:val="00470EC4"/>
    <w:rsid w:val="00470EDE"/>
    <w:rsid w:val="00470FDD"/>
    <w:rsid w:val="004711A8"/>
    <w:rsid w:val="0047173C"/>
    <w:rsid w:val="00471814"/>
    <w:rsid w:val="0047194A"/>
    <w:rsid w:val="00471F3B"/>
    <w:rsid w:val="004720D3"/>
    <w:rsid w:val="00472322"/>
    <w:rsid w:val="0047269D"/>
    <w:rsid w:val="0047286B"/>
    <w:rsid w:val="00472A27"/>
    <w:rsid w:val="00472AAC"/>
    <w:rsid w:val="00472B31"/>
    <w:rsid w:val="00472BE6"/>
    <w:rsid w:val="0047303A"/>
    <w:rsid w:val="00473300"/>
    <w:rsid w:val="00473699"/>
    <w:rsid w:val="004736CC"/>
    <w:rsid w:val="0047393B"/>
    <w:rsid w:val="00473DF0"/>
    <w:rsid w:val="00474200"/>
    <w:rsid w:val="004744EC"/>
    <w:rsid w:val="00474828"/>
    <w:rsid w:val="00474B14"/>
    <w:rsid w:val="00474E02"/>
    <w:rsid w:val="00474F92"/>
    <w:rsid w:val="00475135"/>
    <w:rsid w:val="00475359"/>
    <w:rsid w:val="004755E9"/>
    <w:rsid w:val="0047578F"/>
    <w:rsid w:val="00475C08"/>
    <w:rsid w:val="00475D1F"/>
    <w:rsid w:val="0047645C"/>
    <w:rsid w:val="004764D9"/>
    <w:rsid w:val="0047654A"/>
    <w:rsid w:val="00476960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877"/>
    <w:rsid w:val="00480991"/>
    <w:rsid w:val="00480B19"/>
    <w:rsid w:val="00480D40"/>
    <w:rsid w:val="00480E65"/>
    <w:rsid w:val="00480E70"/>
    <w:rsid w:val="00480E99"/>
    <w:rsid w:val="00481105"/>
    <w:rsid w:val="00481656"/>
    <w:rsid w:val="00481870"/>
    <w:rsid w:val="00481BD4"/>
    <w:rsid w:val="00481CB7"/>
    <w:rsid w:val="00481E44"/>
    <w:rsid w:val="00481FA7"/>
    <w:rsid w:val="0048244F"/>
    <w:rsid w:val="004825B5"/>
    <w:rsid w:val="00482C57"/>
    <w:rsid w:val="00482D80"/>
    <w:rsid w:val="00482DE2"/>
    <w:rsid w:val="00482DFA"/>
    <w:rsid w:val="00482E40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4F6B"/>
    <w:rsid w:val="00485205"/>
    <w:rsid w:val="00485316"/>
    <w:rsid w:val="004854F2"/>
    <w:rsid w:val="00485755"/>
    <w:rsid w:val="00485767"/>
    <w:rsid w:val="00485B38"/>
    <w:rsid w:val="00485C9B"/>
    <w:rsid w:val="00486321"/>
    <w:rsid w:val="0048656C"/>
    <w:rsid w:val="004869E6"/>
    <w:rsid w:val="00486AB1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D2"/>
    <w:rsid w:val="004902F9"/>
    <w:rsid w:val="00490D79"/>
    <w:rsid w:val="0049150C"/>
    <w:rsid w:val="00491B59"/>
    <w:rsid w:val="00491C9A"/>
    <w:rsid w:val="00492123"/>
    <w:rsid w:val="004922CB"/>
    <w:rsid w:val="00492498"/>
    <w:rsid w:val="00492BB6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20B"/>
    <w:rsid w:val="004952DA"/>
    <w:rsid w:val="0049544D"/>
    <w:rsid w:val="004956F5"/>
    <w:rsid w:val="004957D7"/>
    <w:rsid w:val="0049593F"/>
    <w:rsid w:val="00495A62"/>
    <w:rsid w:val="00495B61"/>
    <w:rsid w:val="00495C73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2AE"/>
    <w:rsid w:val="004A0794"/>
    <w:rsid w:val="004A0940"/>
    <w:rsid w:val="004A0AE7"/>
    <w:rsid w:val="004A11C7"/>
    <w:rsid w:val="004A1740"/>
    <w:rsid w:val="004A17A0"/>
    <w:rsid w:val="004A1868"/>
    <w:rsid w:val="004A1A8D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24"/>
    <w:rsid w:val="004A34F4"/>
    <w:rsid w:val="004A4866"/>
    <w:rsid w:val="004A4AA3"/>
    <w:rsid w:val="004A4E62"/>
    <w:rsid w:val="004A4EBA"/>
    <w:rsid w:val="004A5371"/>
    <w:rsid w:val="004A5913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04"/>
    <w:rsid w:val="004B0336"/>
    <w:rsid w:val="004B0340"/>
    <w:rsid w:val="004B0714"/>
    <w:rsid w:val="004B07E8"/>
    <w:rsid w:val="004B0D71"/>
    <w:rsid w:val="004B0DDA"/>
    <w:rsid w:val="004B1004"/>
    <w:rsid w:val="004B118C"/>
    <w:rsid w:val="004B18B7"/>
    <w:rsid w:val="004B1AE7"/>
    <w:rsid w:val="004B2002"/>
    <w:rsid w:val="004B20A4"/>
    <w:rsid w:val="004B22B0"/>
    <w:rsid w:val="004B2656"/>
    <w:rsid w:val="004B2833"/>
    <w:rsid w:val="004B2A99"/>
    <w:rsid w:val="004B2B8C"/>
    <w:rsid w:val="004B2CA7"/>
    <w:rsid w:val="004B2DB4"/>
    <w:rsid w:val="004B2F54"/>
    <w:rsid w:val="004B2FFD"/>
    <w:rsid w:val="004B3289"/>
    <w:rsid w:val="004B39F7"/>
    <w:rsid w:val="004B3B77"/>
    <w:rsid w:val="004B3D05"/>
    <w:rsid w:val="004B3D58"/>
    <w:rsid w:val="004B3F1B"/>
    <w:rsid w:val="004B402A"/>
    <w:rsid w:val="004B45AD"/>
    <w:rsid w:val="004B4748"/>
    <w:rsid w:val="004B47B8"/>
    <w:rsid w:val="004B4966"/>
    <w:rsid w:val="004B4B84"/>
    <w:rsid w:val="004B4D07"/>
    <w:rsid w:val="004B51FF"/>
    <w:rsid w:val="004B5349"/>
    <w:rsid w:val="004B5921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C5C"/>
    <w:rsid w:val="004B6EC6"/>
    <w:rsid w:val="004B7203"/>
    <w:rsid w:val="004B727A"/>
    <w:rsid w:val="004B74BA"/>
    <w:rsid w:val="004B7513"/>
    <w:rsid w:val="004B77E0"/>
    <w:rsid w:val="004B7CA7"/>
    <w:rsid w:val="004B7D75"/>
    <w:rsid w:val="004C0030"/>
    <w:rsid w:val="004C0300"/>
    <w:rsid w:val="004C06AE"/>
    <w:rsid w:val="004C0B9E"/>
    <w:rsid w:val="004C0D37"/>
    <w:rsid w:val="004C0D52"/>
    <w:rsid w:val="004C0DA1"/>
    <w:rsid w:val="004C0F24"/>
    <w:rsid w:val="004C10B1"/>
    <w:rsid w:val="004C1384"/>
    <w:rsid w:val="004C1464"/>
    <w:rsid w:val="004C1713"/>
    <w:rsid w:val="004C18A8"/>
    <w:rsid w:val="004C19FE"/>
    <w:rsid w:val="004C1A9D"/>
    <w:rsid w:val="004C2749"/>
    <w:rsid w:val="004C2944"/>
    <w:rsid w:val="004C2AE2"/>
    <w:rsid w:val="004C2B0F"/>
    <w:rsid w:val="004C2E5C"/>
    <w:rsid w:val="004C3373"/>
    <w:rsid w:val="004C36F7"/>
    <w:rsid w:val="004C3753"/>
    <w:rsid w:val="004C37C1"/>
    <w:rsid w:val="004C38C5"/>
    <w:rsid w:val="004C3BE8"/>
    <w:rsid w:val="004C3BE9"/>
    <w:rsid w:val="004C3D43"/>
    <w:rsid w:val="004C40C4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11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BBB"/>
    <w:rsid w:val="004C6E1D"/>
    <w:rsid w:val="004C7111"/>
    <w:rsid w:val="004C7392"/>
    <w:rsid w:val="004C73C3"/>
    <w:rsid w:val="004C73D7"/>
    <w:rsid w:val="004C75D4"/>
    <w:rsid w:val="004C7DB8"/>
    <w:rsid w:val="004C7DD6"/>
    <w:rsid w:val="004C7F0F"/>
    <w:rsid w:val="004C7FF0"/>
    <w:rsid w:val="004D0080"/>
    <w:rsid w:val="004D00AE"/>
    <w:rsid w:val="004D015B"/>
    <w:rsid w:val="004D029C"/>
    <w:rsid w:val="004D07DB"/>
    <w:rsid w:val="004D07EA"/>
    <w:rsid w:val="004D08D0"/>
    <w:rsid w:val="004D098D"/>
    <w:rsid w:val="004D0A49"/>
    <w:rsid w:val="004D0A98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0E4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2BC"/>
    <w:rsid w:val="004D3911"/>
    <w:rsid w:val="004D392B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BE"/>
    <w:rsid w:val="004D4CF1"/>
    <w:rsid w:val="004D4E2E"/>
    <w:rsid w:val="004D4F13"/>
    <w:rsid w:val="004D50DA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08A"/>
    <w:rsid w:val="004E0269"/>
    <w:rsid w:val="004E087F"/>
    <w:rsid w:val="004E08FC"/>
    <w:rsid w:val="004E0EC2"/>
    <w:rsid w:val="004E1010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637"/>
    <w:rsid w:val="004E3B52"/>
    <w:rsid w:val="004E3B99"/>
    <w:rsid w:val="004E3DE1"/>
    <w:rsid w:val="004E4B1F"/>
    <w:rsid w:val="004E4BF6"/>
    <w:rsid w:val="004E4C4E"/>
    <w:rsid w:val="004E4FD4"/>
    <w:rsid w:val="004E5466"/>
    <w:rsid w:val="004E5471"/>
    <w:rsid w:val="004E54DE"/>
    <w:rsid w:val="004E5529"/>
    <w:rsid w:val="004E5696"/>
    <w:rsid w:val="004E57FF"/>
    <w:rsid w:val="004E5EC9"/>
    <w:rsid w:val="004E5F58"/>
    <w:rsid w:val="004E61C3"/>
    <w:rsid w:val="004E63B8"/>
    <w:rsid w:val="004E64CA"/>
    <w:rsid w:val="004E669D"/>
    <w:rsid w:val="004E6767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17D6"/>
    <w:rsid w:val="004F24EC"/>
    <w:rsid w:val="004F2650"/>
    <w:rsid w:val="004F2B60"/>
    <w:rsid w:val="004F2FEF"/>
    <w:rsid w:val="004F3434"/>
    <w:rsid w:val="004F3730"/>
    <w:rsid w:val="004F3901"/>
    <w:rsid w:val="004F3AAD"/>
    <w:rsid w:val="004F3D21"/>
    <w:rsid w:val="004F43CB"/>
    <w:rsid w:val="004F4701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584"/>
    <w:rsid w:val="004F662F"/>
    <w:rsid w:val="004F67C2"/>
    <w:rsid w:val="004F6B20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A52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6E4"/>
    <w:rsid w:val="005039CE"/>
    <w:rsid w:val="00503A70"/>
    <w:rsid w:val="00503B44"/>
    <w:rsid w:val="00503D90"/>
    <w:rsid w:val="00503F00"/>
    <w:rsid w:val="005040DC"/>
    <w:rsid w:val="005040F9"/>
    <w:rsid w:val="00504130"/>
    <w:rsid w:val="00504331"/>
    <w:rsid w:val="00504BE7"/>
    <w:rsid w:val="00504C40"/>
    <w:rsid w:val="00504E33"/>
    <w:rsid w:val="00504F44"/>
    <w:rsid w:val="00504FCF"/>
    <w:rsid w:val="005050AD"/>
    <w:rsid w:val="0050556D"/>
    <w:rsid w:val="00505752"/>
    <w:rsid w:val="0050584D"/>
    <w:rsid w:val="00505B91"/>
    <w:rsid w:val="00505BA0"/>
    <w:rsid w:val="00505D3F"/>
    <w:rsid w:val="00505DF0"/>
    <w:rsid w:val="00505F6C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015"/>
    <w:rsid w:val="005113DD"/>
    <w:rsid w:val="00511477"/>
    <w:rsid w:val="00511819"/>
    <w:rsid w:val="00511CB3"/>
    <w:rsid w:val="00511D88"/>
    <w:rsid w:val="00511E40"/>
    <w:rsid w:val="005125F7"/>
    <w:rsid w:val="005126CE"/>
    <w:rsid w:val="00512B85"/>
    <w:rsid w:val="00512C1F"/>
    <w:rsid w:val="00512E17"/>
    <w:rsid w:val="00512E7D"/>
    <w:rsid w:val="00512ED7"/>
    <w:rsid w:val="00513034"/>
    <w:rsid w:val="00513089"/>
    <w:rsid w:val="005130E0"/>
    <w:rsid w:val="005131B8"/>
    <w:rsid w:val="00513550"/>
    <w:rsid w:val="00513A28"/>
    <w:rsid w:val="00513E80"/>
    <w:rsid w:val="00513F4F"/>
    <w:rsid w:val="00514759"/>
    <w:rsid w:val="00514B00"/>
    <w:rsid w:val="00514C36"/>
    <w:rsid w:val="00514CDE"/>
    <w:rsid w:val="00514D32"/>
    <w:rsid w:val="00514ED1"/>
    <w:rsid w:val="00515295"/>
    <w:rsid w:val="0051580F"/>
    <w:rsid w:val="00515B52"/>
    <w:rsid w:val="00515B9C"/>
    <w:rsid w:val="00515C3E"/>
    <w:rsid w:val="00515C61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975"/>
    <w:rsid w:val="00520B15"/>
    <w:rsid w:val="00520BFE"/>
    <w:rsid w:val="00520D79"/>
    <w:rsid w:val="00521119"/>
    <w:rsid w:val="005215AF"/>
    <w:rsid w:val="00522041"/>
    <w:rsid w:val="00522425"/>
    <w:rsid w:val="00522935"/>
    <w:rsid w:val="00522E02"/>
    <w:rsid w:val="00522F28"/>
    <w:rsid w:val="00522F68"/>
    <w:rsid w:val="00523783"/>
    <w:rsid w:val="00523924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4F9"/>
    <w:rsid w:val="005259A8"/>
    <w:rsid w:val="00525A88"/>
    <w:rsid w:val="00525AE6"/>
    <w:rsid w:val="00525FA4"/>
    <w:rsid w:val="005260C3"/>
    <w:rsid w:val="0052616D"/>
    <w:rsid w:val="00526271"/>
    <w:rsid w:val="00526345"/>
    <w:rsid w:val="00526399"/>
    <w:rsid w:val="00526827"/>
    <w:rsid w:val="00527272"/>
    <w:rsid w:val="0052750D"/>
    <w:rsid w:val="0052768B"/>
    <w:rsid w:val="005277D7"/>
    <w:rsid w:val="00527D4C"/>
    <w:rsid w:val="005300AA"/>
    <w:rsid w:val="00530199"/>
    <w:rsid w:val="0053022D"/>
    <w:rsid w:val="00530813"/>
    <w:rsid w:val="00530A1E"/>
    <w:rsid w:val="00530AC2"/>
    <w:rsid w:val="00531125"/>
    <w:rsid w:val="00531151"/>
    <w:rsid w:val="00531379"/>
    <w:rsid w:val="005313D5"/>
    <w:rsid w:val="005315E7"/>
    <w:rsid w:val="00531820"/>
    <w:rsid w:val="00531926"/>
    <w:rsid w:val="00531C42"/>
    <w:rsid w:val="00531C5B"/>
    <w:rsid w:val="00531DED"/>
    <w:rsid w:val="00532189"/>
    <w:rsid w:val="005323DC"/>
    <w:rsid w:val="005326DA"/>
    <w:rsid w:val="00532CAD"/>
    <w:rsid w:val="00532E7A"/>
    <w:rsid w:val="00532E83"/>
    <w:rsid w:val="0053322D"/>
    <w:rsid w:val="00533742"/>
    <w:rsid w:val="00533AA4"/>
    <w:rsid w:val="0053450F"/>
    <w:rsid w:val="0053461F"/>
    <w:rsid w:val="00535030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48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305"/>
    <w:rsid w:val="00537440"/>
    <w:rsid w:val="00537980"/>
    <w:rsid w:val="00537C24"/>
    <w:rsid w:val="00537CA9"/>
    <w:rsid w:val="00537EC2"/>
    <w:rsid w:val="00540113"/>
    <w:rsid w:val="0054058F"/>
    <w:rsid w:val="00540669"/>
    <w:rsid w:val="00540AC0"/>
    <w:rsid w:val="005413C1"/>
    <w:rsid w:val="00541D93"/>
    <w:rsid w:val="00541EDE"/>
    <w:rsid w:val="0054206F"/>
    <w:rsid w:val="00542155"/>
    <w:rsid w:val="005423D4"/>
    <w:rsid w:val="005426A0"/>
    <w:rsid w:val="005426C8"/>
    <w:rsid w:val="005427A1"/>
    <w:rsid w:val="005427EB"/>
    <w:rsid w:val="00542A3F"/>
    <w:rsid w:val="00543503"/>
    <w:rsid w:val="005448DC"/>
    <w:rsid w:val="00544AD9"/>
    <w:rsid w:val="005450D5"/>
    <w:rsid w:val="0054525B"/>
    <w:rsid w:val="00545633"/>
    <w:rsid w:val="005458D1"/>
    <w:rsid w:val="00545CF8"/>
    <w:rsid w:val="00546871"/>
    <w:rsid w:val="00546961"/>
    <w:rsid w:val="00546B04"/>
    <w:rsid w:val="00546DD6"/>
    <w:rsid w:val="00546F1C"/>
    <w:rsid w:val="00546FE7"/>
    <w:rsid w:val="0054718B"/>
    <w:rsid w:val="005475CE"/>
    <w:rsid w:val="005476F0"/>
    <w:rsid w:val="005477E7"/>
    <w:rsid w:val="00547DDB"/>
    <w:rsid w:val="005500FC"/>
    <w:rsid w:val="005501AC"/>
    <w:rsid w:val="0055057B"/>
    <w:rsid w:val="0055061B"/>
    <w:rsid w:val="00550826"/>
    <w:rsid w:val="005508B0"/>
    <w:rsid w:val="00550C5F"/>
    <w:rsid w:val="005510F0"/>
    <w:rsid w:val="00551321"/>
    <w:rsid w:val="0055134F"/>
    <w:rsid w:val="00551B8B"/>
    <w:rsid w:val="00551B95"/>
    <w:rsid w:val="00551CBB"/>
    <w:rsid w:val="00551F5B"/>
    <w:rsid w:val="00551FAC"/>
    <w:rsid w:val="00552046"/>
    <w:rsid w:val="00552139"/>
    <w:rsid w:val="005525CC"/>
    <w:rsid w:val="00552FB9"/>
    <w:rsid w:val="005532EF"/>
    <w:rsid w:val="0055330E"/>
    <w:rsid w:val="005533E8"/>
    <w:rsid w:val="00553AF3"/>
    <w:rsid w:val="00553B6C"/>
    <w:rsid w:val="00553DD2"/>
    <w:rsid w:val="00553E96"/>
    <w:rsid w:val="005541D3"/>
    <w:rsid w:val="005549A4"/>
    <w:rsid w:val="005550ED"/>
    <w:rsid w:val="005555F0"/>
    <w:rsid w:val="00555A5C"/>
    <w:rsid w:val="00555DE6"/>
    <w:rsid w:val="00556429"/>
    <w:rsid w:val="00556617"/>
    <w:rsid w:val="00556A05"/>
    <w:rsid w:val="00556B5D"/>
    <w:rsid w:val="00556E2F"/>
    <w:rsid w:val="00556F36"/>
    <w:rsid w:val="00556F43"/>
    <w:rsid w:val="00557451"/>
    <w:rsid w:val="005575DE"/>
    <w:rsid w:val="005576B8"/>
    <w:rsid w:val="0055771B"/>
    <w:rsid w:val="00557B1D"/>
    <w:rsid w:val="00557E37"/>
    <w:rsid w:val="00557F24"/>
    <w:rsid w:val="00557F57"/>
    <w:rsid w:val="0056007E"/>
    <w:rsid w:val="005600BC"/>
    <w:rsid w:val="005605BF"/>
    <w:rsid w:val="00560795"/>
    <w:rsid w:val="0056096D"/>
    <w:rsid w:val="00560BE2"/>
    <w:rsid w:val="00561252"/>
    <w:rsid w:val="0056156A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8D8"/>
    <w:rsid w:val="00562EB9"/>
    <w:rsid w:val="005630D5"/>
    <w:rsid w:val="005639B7"/>
    <w:rsid w:val="005643FD"/>
    <w:rsid w:val="0056463D"/>
    <w:rsid w:val="0056480C"/>
    <w:rsid w:val="0056481E"/>
    <w:rsid w:val="00564BD9"/>
    <w:rsid w:val="00564D3E"/>
    <w:rsid w:val="0056510B"/>
    <w:rsid w:val="00565360"/>
    <w:rsid w:val="005653CA"/>
    <w:rsid w:val="00565845"/>
    <w:rsid w:val="0056592F"/>
    <w:rsid w:val="00565974"/>
    <w:rsid w:val="00565C6A"/>
    <w:rsid w:val="00565CE6"/>
    <w:rsid w:val="00565E0B"/>
    <w:rsid w:val="00566321"/>
    <w:rsid w:val="00566567"/>
    <w:rsid w:val="00566763"/>
    <w:rsid w:val="00566930"/>
    <w:rsid w:val="00566AB1"/>
    <w:rsid w:val="00566AD8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17B"/>
    <w:rsid w:val="0057031E"/>
    <w:rsid w:val="005703DF"/>
    <w:rsid w:val="005709B5"/>
    <w:rsid w:val="00570B4A"/>
    <w:rsid w:val="00570FBF"/>
    <w:rsid w:val="005710EA"/>
    <w:rsid w:val="00571106"/>
    <w:rsid w:val="0057176A"/>
    <w:rsid w:val="00571D57"/>
    <w:rsid w:val="00571EDC"/>
    <w:rsid w:val="00571EF5"/>
    <w:rsid w:val="00572030"/>
    <w:rsid w:val="00572302"/>
    <w:rsid w:val="005724CA"/>
    <w:rsid w:val="005726E6"/>
    <w:rsid w:val="005728B4"/>
    <w:rsid w:val="005729B8"/>
    <w:rsid w:val="00572A53"/>
    <w:rsid w:val="00572C26"/>
    <w:rsid w:val="00572FAD"/>
    <w:rsid w:val="005737A8"/>
    <w:rsid w:val="005737AB"/>
    <w:rsid w:val="00573962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03"/>
    <w:rsid w:val="00575672"/>
    <w:rsid w:val="005757CD"/>
    <w:rsid w:val="00575B07"/>
    <w:rsid w:val="00575B6E"/>
    <w:rsid w:val="00575DDF"/>
    <w:rsid w:val="00575E84"/>
    <w:rsid w:val="00576398"/>
    <w:rsid w:val="0057671B"/>
    <w:rsid w:val="00576F64"/>
    <w:rsid w:val="00577361"/>
    <w:rsid w:val="0057774A"/>
    <w:rsid w:val="00577C15"/>
    <w:rsid w:val="00577E12"/>
    <w:rsid w:val="005804B8"/>
    <w:rsid w:val="0058085F"/>
    <w:rsid w:val="0058111D"/>
    <w:rsid w:val="005812EF"/>
    <w:rsid w:val="00581525"/>
    <w:rsid w:val="005815DF"/>
    <w:rsid w:val="00581921"/>
    <w:rsid w:val="00581AD1"/>
    <w:rsid w:val="00581EC3"/>
    <w:rsid w:val="005820B0"/>
    <w:rsid w:val="00582296"/>
    <w:rsid w:val="005822D3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0F6"/>
    <w:rsid w:val="0058523B"/>
    <w:rsid w:val="005854E8"/>
    <w:rsid w:val="0058550B"/>
    <w:rsid w:val="00585591"/>
    <w:rsid w:val="00585766"/>
    <w:rsid w:val="005857AB"/>
    <w:rsid w:val="005859C5"/>
    <w:rsid w:val="00585CD8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6FA"/>
    <w:rsid w:val="005907C4"/>
    <w:rsid w:val="005909EA"/>
    <w:rsid w:val="00590BFC"/>
    <w:rsid w:val="00590D60"/>
    <w:rsid w:val="00590F5D"/>
    <w:rsid w:val="005910DE"/>
    <w:rsid w:val="00591154"/>
    <w:rsid w:val="0059131F"/>
    <w:rsid w:val="005913B4"/>
    <w:rsid w:val="0059147A"/>
    <w:rsid w:val="00591481"/>
    <w:rsid w:val="00591682"/>
    <w:rsid w:val="00591965"/>
    <w:rsid w:val="00591BD1"/>
    <w:rsid w:val="00591D35"/>
    <w:rsid w:val="00591F9A"/>
    <w:rsid w:val="005921AF"/>
    <w:rsid w:val="00592241"/>
    <w:rsid w:val="00592245"/>
    <w:rsid w:val="00592C2A"/>
    <w:rsid w:val="00592C8B"/>
    <w:rsid w:val="00592D51"/>
    <w:rsid w:val="00592F23"/>
    <w:rsid w:val="00592FB2"/>
    <w:rsid w:val="00593095"/>
    <w:rsid w:val="00593099"/>
    <w:rsid w:val="005930BD"/>
    <w:rsid w:val="00593468"/>
    <w:rsid w:val="0059352B"/>
    <w:rsid w:val="00593CD9"/>
    <w:rsid w:val="005942BB"/>
    <w:rsid w:val="005943DC"/>
    <w:rsid w:val="00594439"/>
    <w:rsid w:val="00594B78"/>
    <w:rsid w:val="00594D4D"/>
    <w:rsid w:val="00594D56"/>
    <w:rsid w:val="005952D0"/>
    <w:rsid w:val="00595305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845"/>
    <w:rsid w:val="005A0B32"/>
    <w:rsid w:val="005A0BFB"/>
    <w:rsid w:val="005A0ECC"/>
    <w:rsid w:val="005A1055"/>
    <w:rsid w:val="005A113E"/>
    <w:rsid w:val="005A149F"/>
    <w:rsid w:val="005A14F1"/>
    <w:rsid w:val="005A1538"/>
    <w:rsid w:val="005A16EC"/>
    <w:rsid w:val="005A1A28"/>
    <w:rsid w:val="005A1BE3"/>
    <w:rsid w:val="005A1C9F"/>
    <w:rsid w:val="005A1D13"/>
    <w:rsid w:val="005A1FC4"/>
    <w:rsid w:val="005A20CD"/>
    <w:rsid w:val="005A21EE"/>
    <w:rsid w:val="005A25B5"/>
    <w:rsid w:val="005A284E"/>
    <w:rsid w:val="005A2A1F"/>
    <w:rsid w:val="005A2A24"/>
    <w:rsid w:val="005A2D21"/>
    <w:rsid w:val="005A2E9C"/>
    <w:rsid w:val="005A2F64"/>
    <w:rsid w:val="005A333C"/>
    <w:rsid w:val="005A386C"/>
    <w:rsid w:val="005A3D32"/>
    <w:rsid w:val="005A4029"/>
    <w:rsid w:val="005A41FC"/>
    <w:rsid w:val="005A42D4"/>
    <w:rsid w:val="005A4472"/>
    <w:rsid w:val="005A46DD"/>
    <w:rsid w:val="005A4766"/>
    <w:rsid w:val="005A4824"/>
    <w:rsid w:val="005A50F9"/>
    <w:rsid w:val="005A5130"/>
    <w:rsid w:val="005A51A5"/>
    <w:rsid w:val="005A5301"/>
    <w:rsid w:val="005A5892"/>
    <w:rsid w:val="005A5A09"/>
    <w:rsid w:val="005A5C9E"/>
    <w:rsid w:val="005A62AF"/>
    <w:rsid w:val="005A64EC"/>
    <w:rsid w:val="005A6819"/>
    <w:rsid w:val="005A6984"/>
    <w:rsid w:val="005A69FC"/>
    <w:rsid w:val="005A6A57"/>
    <w:rsid w:val="005A7108"/>
    <w:rsid w:val="005A7199"/>
    <w:rsid w:val="005A769C"/>
    <w:rsid w:val="005A770B"/>
    <w:rsid w:val="005B0118"/>
    <w:rsid w:val="005B01B8"/>
    <w:rsid w:val="005B01F5"/>
    <w:rsid w:val="005B0528"/>
    <w:rsid w:val="005B0C66"/>
    <w:rsid w:val="005B0CBA"/>
    <w:rsid w:val="005B1127"/>
    <w:rsid w:val="005B14A3"/>
    <w:rsid w:val="005B1540"/>
    <w:rsid w:val="005B17DB"/>
    <w:rsid w:val="005B17DF"/>
    <w:rsid w:val="005B1BB2"/>
    <w:rsid w:val="005B1FDE"/>
    <w:rsid w:val="005B2171"/>
    <w:rsid w:val="005B2178"/>
    <w:rsid w:val="005B274F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D7D"/>
    <w:rsid w:val="005B3E94"/>
    <w:rsid w:val="005B42FF"/>
    <w:rsid w:val="005B516A"/>
    <w:rsid w:val="005B5226"/>
    <w:rsid w:val="005B52CB"/>
    <w:rsid w:val="005B5440"/>
    <w:rsid w:val="005B5452"/>
    <w:rsid w:val="005B5529"/>
    <w:rsid w:val="005B5534"/>
    <w:rsid w:val="005B5B14"/>
    <w:rsid w:val="005B5CDC"/>
    <w:rsid w:val="005B5CDD"/>
    <w:rsid w:val="005B5E75"/>
    <w:rsid w:val="005B5F13"/>
    <w:rsid w:val="005B66EF"/>
    <w:rsid w:val="005B6A01"/>
    <w:rsid w:val="005B6A28"/>
    <w:rsid w:val="005B6E41"/>
    <w:rsid w:val="005B716B"/>
    <w:rsid w:val="005B766E"/>
    <w:rsid w:val="005B76E0"/>
    <w:rsid w:val="005B7A80"/>
    <w:rsid w:val="005B7E52"/>
    <w:rsid w:val="005B7FB9"/>
    <w:rsid w:val="005C00AC"/>
    <w:rsid w:val="005C00E2"/>
    <w:rsid w:val="005C0240"/>
    <w:rsid w:val="005C0456"/>
    <w:rsid w:val="005C0552"/>
    <w:rsid w:val="005C0698"/>
    <w:rsid w:val="005C0945"/>
    <w:rsid w:val="005C0C52"/>
    <w:rsid w:val="005C0FFD"/>
    <w:rsid w:val="005C11CF"/>
    <w:rsid w:val="005C125C"/>
    <w:rsid w:val="005C1438"/>
    <w:rsid w:val="005C1595"/>
    <w:rsid w:val="005C17B0"/>
    <w:rsid w:val="005C198D"/>
    <w:rsid w:val="005C1D6F"/>
    <w:rsid w:val="005C1D96"/>
    <w:rsid w:val="005C1EB8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3DEF"/>
    <w:rsid w:val="005C3F9A"/>
    <w:rsid w:val="005C4045"/>
    <w:rsid w:val="005C4048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4BD3"/>
    <w:rsid w:val="005C5179"/>
    <w:rsid w:val="005C52BF"/>
    <w:rsid w:val="005C52EA"/>
    <w:rsid w:val="005C5BED"/>
    <w:rsid w:val="005C5CB0"/>
    <w:rsid w:val="005C5DDB"/>
    <w:rsid w:val="005C5EA0"/>
    <w:rsid w:val="005C5EA7"/>
    <w:rsid w:val="005C5F31"/>
    <w:rsid w:val="005C5F50"/>
    <w:rsid w:val="005C5F6D"/>
    <w:rsid w:val="005C602D"/>
    <w:rsid w:val="005C61F6"/>
    <w:rsid w:val="005C63B8"/>
    <w:rsid w:val="005C657A"/>
    <w:rsid w:val="005C659C"/>
    <w:rsid w:val="005C6784"/>
    <w:rsid w:val="005C67E3"/>
    <w:rsid w:val="005C69E0"/>
    <w:rsid w:val="005C6D67"/>
    <w:rsid w:val="005C6DC4"/>
    <w:rsid w:val="005C7230"/>
    <w:rsid w:val="005C72FB"/>
    <w:rsid w:val="005C73E5"/>
    <w:rsid w:val="005C749B"/>
    <w:rsid w:val="005C7A63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928"/>
    <w:rsid w:val="005D1A76"/>
    <w:rsid w:val="005D1B20"/>
    <w:rsid w:val="005D1D26"/>
    <w:rsid w:val="005D201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53E"/>
    <w:rsid w:val="005D3707"/>
    <w:rsid w:val="005D3766"/>
    <w:rsid w:val="005D38C5"/>
    <w:rsid w:val="005D39FA"/>
    <w:rsid w:val="005D3C51"/>
    <w:rsid w:val="005D3DD1"/>
    <w:rsid w:val="005D405C"/>
    <w:rsid w:val="005D41AD"/>
    <w:rsid w:val="005D4232"/>
    <w:rsid w:val="005D424D"/>
    <w:rsid w:val="005D483D"/>
    <w:rsid w:val="005D4A6B"/>
    <w:rsid w:val="005D4AFA"/>
    <w:rsid w:val="005D4DC3"/>
    <w:rsid w:val="005D4FD6"/>
    <w:rsid w:val="005D4FDC"/>
    <w:rsid w:val="005D5274"/>
    <w:rsid w:val="005D5AE1"/>
    <w:rsid w:val="005D5AEB"/>
    <w:rsid w:val="005D6284"/>
    <w:rsid w:val="005D6658"/>
    <w:rsid w:val="005D68E8"/>
    <w:rsid w:val="005D6AC7"/>
    <w:rsid w:val="005D6C32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8F7"/>
    <w:rsid w:val="005D7AAD"/>
    <w:rsid w:val="005D7D30"/>
    <w:rsid w:val="005E0467"/>
    <w:rsid w:val="005E059F"/>
    <w:rsid w:val="005E06AE"/>
    <w:rsid w:val="005E0729"/>
    <w:rsid w:val="005E08C8"/>
    <w:rsid w:val="005E0971"/>
    <w:rsid w:val="005E0CF0"/>
    <w:rsid w:val="005E0E99"/>
    <w:rsid w:val="005E0EF4"/>
    <w:rsid w:val="005E1031"/>
    <w:rsid w:val="005E10A7"/>
    <w:rsid w:val="005E10FD"/>
    <w:rsid w:val="005E1532"/>
    <w:rsid w:val="005E15F6"/>
    <w:rsid w:val="005E1738"/>
    <w:rsid w:val="005E17E3"/>
    <w:rsid w:val="005E197C"/>
    <w:rsid w:val="005E1C97"/>
    <w:rsid w:val="005E2015"/>
    <w:rsid w:val="005E251A"/>
    <w:rsid w:val="005E28FB"/>
    <w:rsid w:val="005E2D23"/>
    <w:rsid w:val="005E2EE2"/>
    <w:rsid w:val="005E2F3D"/>
    <w:rsid w:val="005E2FA0"/>
    <w:rsid w:val="005E30F4"/>
    <w:rsid w:val="005E3101"/>
    <w:rsid w:val="005E360D"/>
    <w:rsid w:val="005E3969"/>
    <w:rsid w:val="005E3A54"/>
    <w:rsid w:val="005E3AD4"/>
    <w:rsid w:val="005E3ADF"/>
    <w:rsid w:val="005E3B2A"/>
    <w:rsid w:val="005E3CD8"/>
    <w:rsid w:val="005E437C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ABD"/>
    <w:rsid w:val="005E7B58"/>
    <w:rsid w:val="005E7C0E"/>
    <w:rsid w:val="005E7D44"/>
    <w:rsid w:val="005E7D96"/>
    <w:rsid w:val="005F0003"/>
    <w:rsid w:val="005F0005"/>
    <w:rsid w:val="005F04F1"/>
    <w:rsid w:val="005F0504"/>
    <w:rsid w:val="005F066A"/>
    <w:rsid w:val="005F08E8"/>
    <w:rsid w:val="005F0DA7"/>
    <w:rsid w:val="005F0EB3"/>
    <w:rsid w:val="005F1B2F"/>
    <w:rsid w:val="005F1C5E"/>
    <w:rsid w:val="005F1E7B"/>
    <w:rsid w:val="005F1EAE"/>
    <w:rsid w:val="005F2155"/>
    <w:rsid w:val="005F21AA"/>
    <w:rsid w:val="005F24FF"/>
    <w:rsid w:val="005F2600"/>
    <w:rsid w:val="005F2B85"/>
    <w:rsid w:val="005F30FF"/>
    <w:rsid w:val="005F337F"/>
    <w:rsid w:val="005F41F3"/>
    <w:rsid w:val="005F4258"/>
    <w:rsid w:val="005F4351"/>
    <w:rsid w:val="005F4376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39"/>
    <w:rsid w:val="005F60E3"/>
    <w:rsid w:val="005F645B"/>
    <w:rsid w:val="005F6525"/>
    <w:rsid w:val="005F687B"/>
    <w:rsid w:val="005F6986"/>
    <w:rsid w:val="005F700F"/>
    <w:rsid w:val="005F7055"/>
    <w:rsid w:val="005F70B1"/>
    <w:rsid w:val="005F7128"/>
    <w:rsid w:val="005F7649"/>
    <w:rsid w:val="005F7824"/>
    <w:rsid w:val="00600091"/>
    <w:rsid w:val="006001F7"/>
    <w:rsid w:val="0060031F"/>
    <w:rsid w:val="00600A78"/>
    <w:rsid w:val="00600ADB"/>
    <w:rsid w:val="00601491"/>
    <w:rsid w:val="00601657"/>
    <w:rsid w:val="006016D7"/>
    <w:rsid w:val="00601B28"/>
    <w:rsid w:val="00601D26"/>
    <w:rsid w:val="00601D74"/>
    <w:rsid w:val="00601DD1"/>
    <w:rsid w:val="00601F5F"/>
    <w:rsid w:val="006020AC"/>
    <w:rsid w:val="006021B7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5FCB"/>
    <w:rsid w:val="006062F5"/>
    <w:rsid w:val="006064C0"/>
    <w:rsid w:val="00606CAB"/>
    <w:rsid w:val="00606F5A"/>
    <w:rsid w:val="00606F94"/>
    <w:rsid w:val="00607197"/>
    <w:rsid w:val="0060732E"/>
    <w:rsid w:val="006073CC"/>
    <w:rsid w:val="00607434"/>
    <w:rsid w:val="006074BE"/>
    <w:rsid w:val="00607610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AC7"/>
    <w:rsid w:val="00611B25"/>
    <w:rsid w:val="00611DD7"/>
    <w:rsid w:val="00611EDA"/>
    <w:rsid w:val="006123F1"/>
    <w:rsid w:val="00612B7F"/>
    <w:rsid w:val="00612DC3"/>
    <w:rsid w:val="00612E1B"/>
    <w:rsid w:val="00613110"/>
    <w:rsid w:val="006131BA"/>
    <w:rsid w:val="00613617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D4A"/>
    <w:rsid w:val="00615EE6"/>
    <w:rsid w:val="00615F54"/>
    <w:rsid w:val="00616222"/>
    <w:rsid w:val="00616263"/>
    <w:rsid w:val="0061628F"/>
    <w:rsid w:val="00616738"/>
    <w:rsid w:val="00616765"/>
    <w:rsid w:val="006169FC"/>
    <w:rsid w:val="00616A21"/>
    <w:rsid w:val="00616CFA"/>
    <w:rsid w:val="00616FCC"/>
    <w:rsid w:val="00617063"/>
    <w:rsid w:val="006170AB"/>
    <w:rsid w:val="0061715F"/>
    <w:rsid w:val="006171C2"/>
    <w:rsid w:val="006178AA"/>
    <w:rsid w:val="00617B90"/>
    <w:rsid w:val="00617BA5"/>
    <w:rsid w:val="00617CAD"/>
    <w:rsid w:val="00620019"/>
    <w:rsid w:val="006203E9"/>
    <w:rsid w:val="00620472"/>
    <w:rsid w:val="006205C7"/>
    <w:rsid w:val="00620640"/>
    <w:rsid w:val="0062081F"/>
    <w:rsid w:val="0062091F"/>
    <w:rsid w:val="00620925"/>
    <w:rsid w:val="0062104F"/>
    <w:rsid w:val="006218E1"/>
    <w:rsid w:val="0062196D"/>
    <w:rsid w:val="00621DA1"/>
    <w:rsid w:val="00621DAE"/>
    <w:rsid w:val="00621E53"/>
    <w:rsid w:val="00621E8B"/>
    <w:rsid w:val="00622085"/>
    <w:rsid w:val="0062225D"/>
    <w:rsid w:val="0062264B"/>
    <w:rsid w:val="006226B4"/>
    <w:rsid w:val="0062281B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38E"/>
    <w:rsid w:val="00625F9C"/>
    <w:rsid w:val="0062613E"/>
    <w:rsid w:val="006264C9"/>
    <w:rsid w:val="00626548"/>
    <w:rsid w:val="00626E35"/>
    <w:rsid w:val="0062701D"/>
    <w:rsid w:val="006278EA"/>
    <w:rsid w:val="00627BD4"/>
    <w:rsid w:val="00627FB6"/>
    <w:rsid w:val="00627FF2"/>
    <w:rsid w:val="00630357"/>
    <w:rsid w:val="0063052D"/>
    <w:rsid w:val="00630932"/>
    <w:rsid w:val="00631014"/>
    <w:rsid w:val="00631114"/>
    <w:rsid w:val="006312F9"/>
    <w:rsid w:val="00631775"/>
    <w:rsid w:val="00631CA6"/>
    <w:rsid w:val="00631D87"/>
    <w:rsid w:val="006320EC"/>
    <w:rsid w:val="006321B2"/>
    <w:rsid w:val="006322CD"/>
    <w:rsid w:val="00632A0E"/>
    <w:rsid w:val="00632BA9"/>
    <w:rsid w:val="00632C1C"/>
    <w:rsid w:val="00632C71"/>
    <w:rsid w:val="00632CDB"/>
    <w:rsid w:val="00632DE7"/>
    <w:rsid w:val="00633062"/>
    <w:rsid w:val="00633183"/>
    <w:rsid w:val="006331ED"/>
    <w:rsid w:val="006336CF"/>
    <w:rsid w:val="00633728"/>
    <w:rsid w:val="006337E2"/>
    <w:rsid w:val="00633B57"/>
    <w:rsid w:val="00633DD5"/>
    <w:rsid w:val="00633E56"/>
    <w:rsid w:val="00634203"/>
    <w:rsid w:val="006342FA"/>
    <w:rsid w:val="0063432A"/>
    <w:rsid w:val="0063445D"/>
    <w:rsid w:val="00634509"/>
    <w:rsid w:val="00634650"/>
    <w:rsid w:val="00634950"/>
    <w:rsid w:val="0063497E"/>
    <w:rsid w:val="00634AF7"/>
    <w:rsid w:val="0063526E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B8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385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1F"/>
    <w:rsid w:val="0064255A"/>
    <w:rsid w:val="006425FD"/>
    <w:rsid w:val="00642804"/>
    <w:rsid w:val="00642827"/>
    <w:rsid w:val="00642D59"/>
    <w:rsid w:val="00642E6F"/>
    <w:rsid w:val="0064319E"/>
    <w:rsid w:val="00643994"/>
    <w:rsid w:val="00643B64"/>
    <w:rsid w:val="00643C0C"/>
    <w:rsid w:val="00643E6B"/>
    <w:rsid w:val="00644CD9"/>
    <w:rsid w:val="006450CC"/>
    <w:rsid w:val="00645126"/>
    <w:rsid w:val="006451D8"/>
    <w:rsid w:val="0064545A"/>
    <w:rsid w:val="006458A4"/>
    <w:rsid w:val="006458C0"/>
    <w:rsid w:val="00645917"/>
    <w:rsid w:val="006459AD"/>
    <w:rsid w:val="00645A0C"/>
    <w:rsid w:val="00645EE2"/>
    <w:rsid w:val="006465A5"/>
    <w:rsid w:val="00646A15"/>
    <w:rsid w:val="00646B3E"/>
    <w:rsid w:val="00646CA5"/>
    <w:rsid w:val="00646FED"/>
    <w:rsid w:val="00647187"/>
    <w:rsid w:val="006472CA"/>
    <w:rsid w:val="00647605"/>
    <w:rsid w:val="00647B61"/>
    <w:rsid w:val="0065007F"/>
    <w:rsid w:val="0065017C"/>
    <w:rsid w:val="0065026D"/>
    <w:rsid w:val="006504CD"/>
    <w:rsid w:val="00650763"/>
    <w:rsid w:val="00650781"/>
    <w:rsid w:val="00650973"/>
    <w:rsid w:val="00650DDE"/>
    <w:rsid w:val="00651475"/>
    <w:rsid w:val="00651610"/>
    <w:rsid w:val="00651E10"/>
    <w:rsid w:val="00652041"/>
    <w:rsid w:val="006526AA"/>
    <w:rsid w:val="0065272B"/>
    <w:rsid w:val="0065282B"/>
    <w:rsid w:val="00652AC5"/>
    <w:rsid w:val="00652C06"/>
    <w:rsid w:val="00652C78"/>
    <w:rsid w:val="00652D6A"/>
    <w:rsid w:val="006530CD"/>
    <w:rsid w:val="006531F4"/>
    <w:rsid w:val="006533BE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8FF"/>
    <w:rsid w:val="00654B5C"/>
    <w:rsid w:val="00654ED1"/>
    <w:rsid w:val="006550B9"/>
    <w:rsid w:val="00655194"/>
    <w:rsid w:val="006551E3"/>
    <w:rsid w:val="00655505"/>
    <w:rsid w:val="006555F5"/>
    <w:rsid w:val="006556FB"/>
    <w:rsid w:val="0065584C"/>
    <w:rsid w:val="00655BC5"/>
    <w:rsid w:val="00655C5D"/>
    <w:rsid w:val="006562FA"/>
    <w:rsid w:val="00656569"/>
    <w:rsid w:val="006565BD"/>
    <w:rsid w:val="00656665"/>
    <w:rsid w:val="00656BB9"/>
    <w:rsid w:val="00656C6F"/>
    <w:rsid w:val="00657181"/>
    <w:rsid w:val="006572A9"/>
    <w:rsid w:val="0065733A"/>
    <w:rsid w:val="00657460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0295"/>
    <w:rsid w:val="006603CD"/>
    <w:rsid w:val="00660758"/>
    <w:rsid w:val="006612D7"/>
    <w:rsid w:val="0066148D"/>
    <w:rsid w:val="006618C7"/>
    <w:rsid w:val="006618D1"/>
    <w:rsid w:val="006619A6"/>
    <w:rsid w:val="00661BAB"/>
    <w:rsid w:val="00661C88"/>
    <w:rsid w:val="00661DB5"/>
    <w:rsid w:val="00661E26"/>
    <w:rsid w:val="00661F16"/>
    <w:rsid w:val="00661F86"/>
    <w:rsid w:val="00661FF5"/>
    <w:rsid w:val="0066231C"/>
    <w:rsid w:val="0066237E"/>
    <w:rsid w:val="006626C9"/>
    <w:rsid w:val="0066281B"/>
    <w:rsid w:val="006628AE"/>
    <w:rsid w:val="00662945"/>
    <w:rsid w:val="00662E85"/>
    <w:rsid w:val="006632BF"/>
    <w:rsid w:val="0066348C"/>
    <w:rsid w:val="006634DA"/>
    <w:rsid w:val="00663BD5"/>
    <w:rsid w:val="00663BE6"/>
    <w:rsid w:val="00663C5A"/>
    <w:rsid w:val="00663CC0"/>
    <w:rsid w:val="00663DB6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BF4"/>
    <w:rsid w:val="00667FC8"/>
    <w:rsid w:val="00670133"/>
    <w:rsid w:val="0067025C"/>
    <w:rsid w:val="00670290"/>
    <w:rsid w:val="00670817"/>
    <w:rsid w:val="00670C9F"/>
    <w:rsid w:val="00670D77"/>
    <w:rsid w:val="00670D9B"/>
    <w:rsid w:val="0067121B"/>
    <w:rsid w:val="0067121E"/>
    <w:rsid w:val="00671366"/>
    <w:rsid w:val="0067148B"/>
    <w:rsid w:val="0067188D"/>
    <w:rsid w:val="00671BA2"/>
    <w:rsid w:val="00671E5D"/>
    <w:rsid w:val="006725C4"/>
    <w:rsid w:val="006727C0"/>
    <w:rsid w:val="006729B6"/>
    <w:rsid w:val="00672E41"/>
    <w:rsid w:val="0067308B"/>
    <w:rsid w:val="00673169"/>
    <w:rsid w:val="006733ED"/>
    <w:rsid w:val="006734D9"/>
    <w:rsid w:val="0067378C"/>
    <w:rsid w:val="00673B4F"/>
    <w:rsid w:val="006746BB"/>
    <w:rsid w:val="00674C8A"/>
    <w:rsid w:val="00674E9F"/>
    <w:rsid w:val="0067502A"/>
    <w:rsid w:val="006750E6"/>
    <w:rsid w:val="0067518C"/>
    <w:rsid w:val="006751CF"/>
    <w:rsid w:val="0067525D"/>
    <w:rsid w:val="006755E1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12"/>
    <w:rsid w:val="00677EC4"/>
    <w:rsid w:val="00677F1B"/>
    <w:rsid w:val="00680086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2985"/>
    <w:rsid w:val="0068300A"/>
    <w:rsid w:val="0068333A"/>
    <w:rsid w:val="006837D3"/>
    <w:rsid w:val="0068383E"/>
    <w:rsid w:val="0068388B"/>
    <w:rsid w:val="00683A12"/>
    <w:rsid w:val="00683B61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AAC"/>
    <w:rsid w:val="00685CE8"/>
    <w:rsid w:val="00685FD4"/>
    <w:rsid w:val="0068622C"/>
    <w:rsid w:val="00686790"/>
    <w:rsid w:val="0068698A"/>
    <w:rsid w:val="00686A09"/>
    <w:rsid w:val="00686B5C"/>
    <w:rsid w:val="00687014"/>
    <w:rsid w:val="0068704D"/>
    <w:rsid w:val="00687143"/>
    <w:rsid w:val="006872D1"/>
    <w:rsid w:val="0068750A"/>
    <w:rsid w:val="00687524"/>
    <w:rsid w:val="00687ED7"/>
    <w:rsid w:val="00690019"/>
    <w:rsid w:val="006904AB"/>
    <w:rsid w:val="00690A81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0F"/>
    <w:rsid w:val="00692941"/>
    <w:rsid w:val="00692AA6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1DB"/>
    <w:rsid w:val="00695378"/>
    <w:rsid w:val="00695387"/>
    <w:rsid w:val="00695393"/>
    <w:rsid w:val="0069565A"/>
    <w:rsid w:val="0069590F"/>
    <w:rsid w:val="00695B27"/>
    <w:rsid w:val="00695C39"/>
    <w:rsid w:val="00695CE9"/>
    <w:rsid w:val="00695F65"/>
    <w:rsid w:val="0069632A"/>
    <w:rsid w:val="006965BD"/>
    <w:rsid w:val="00696670"/>
    <w:rsid w:val="006968CD"/>
    <w:rsid w:val="0069698F"/>
    <w:rsid w:val="00696C49"/>
    <w:rsid w:val="00696D78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6CA"/>
    <w:rsid w:val="006A19D4"/>
    <w:rsid w:val="006A1B68"/>
    <w:rsid w:val="006A1EB5"/>
    <w:rsid w:val="006A20D3"/>
    <w:rsid w:val="006A230D"/>
    <w:rsid w:val="006A2393"/>
    <w:rsid w:val="006A24AF"/>
    <w:rsid w:val="006A2609"/>
    <w:rsid w:val="006A27E4"/>
    <w:rsid w:val="006A2810"/>
    <w:rsid w:val="006A3017"/>
    <w:rsid w:val="006A31F0"/>
    <w:rsid w:val="006A3275"/>
    <w:rsid w:val="006A33F0"/>
    <w:rsid w:val="006A3822"/>
    <w:rsid w:val="006A39DA"/>
    <w:rsid w:val="006A3B6A"/>
    <w:rsid w:val="006A3FB4"/>
    <w:rsid w:val="006A42EF"/>
    <w:rsid w:val="006A4398"/>
    <w:rsid w:val="006A4483"/>
    <w:rsid w:val="006A4572"/>
    <w:rsid w:val="006A4726"/>
    <w:rsid w:val="006A47BF"/>
    <w:rsid w:val="006A488B"/>
    <w:rsid w:val="006A49BD"/>
    <w:rsid w:val="006A4E12"/>
    <w:rsid w:val="006A5030"/>
    <w:rsid w:val="006A519F"/>
    <w:rsid w:val="006A5555"/>
    <w:rsid w:val="006A5672"/>
    <w:rsid w:val="006A5A2D"/>
    <w:rsid w:val="006A5B55"/>
    <w:rsid w:val="006A5B5E"/>
    <w:rsid w:val="006A5BB9"/>
    <w:rsid w:val="006A5C4B"/>
    <w:rsid w:val="006A5F53"/>
    <w:rsid w:val="006A685D"/>
    <w:rsid w:val="006A688F"/>
    <w:rsid w:val="006A6AD2"/>
    <w:rsid w:val="006A6BB4"/>
    <w:rsid w:val="006A6BC1"/>
    <w:rsid w:val="006A6CA4"/>
    <w:rsid w:val="006A6CFD"/>
    <w:rsid w:val="006A6DA5"/>
    <w:rsid w:val="006A72C4"/>
    <w:rsid w:val="006A73BE"/>
    <w:rsid w:val="006A770D"/>
    <w:rsid w:val="006A77A1"/>
    <w:rsid w:val="006A780A"/>
    <w:rsid w:val="006A7AB5"/>
    <w:rsid w:val="006A7C8B"/>
    <w:rsid w:val="006B02AD"/>
    <w:rsid w:val="006B02D0"/>
    <w:rsid w:val="006B03B5"/>
    <w:rsid w:val="006B0464"/>
    <w:rsid w:val="006B0478"/>
    <w:rsid w:val="006B05E4"/>
    <w:rsid w:val="006B099E"/>
    <w:rsid w:val="006B0CAB"/>
    <w:rsid w:val="006B0FC3"/>
    <w:rsid w:val="006B10AC"/>
    <w:rsid w:val="006B14DE"/>
    <w:rsid w:val="006B1551"/>
    <w:rsid w:val="006B1645"/>
    <w:rsid w:val="006B17B7"/>
    <w:rsid w:val="006B182B"/>
    <w:rsid w:val="006B1936"/>
    <w:rsid w:val="006B1B27"/>
    <w:rsid w:val="006B1C24"/>
    <w:rsid w:val="006B206D"/>
    <w:rsid w:val="006B2218"/>
    <w:rsid w:val="006B2A3B"/>
    <w:rsid w:val="006B2AEB"/>
    <w:rsid w:val="006B2AF7"/>
    <w:rsid w:val="006B2CA9"/>
    <w:rsid w:val="006B2F02"/>
    <w:rsid w:val="006B3047"/>
    <w:rsid w:val="006B326A"/>
    <w:rsid w:val="006B34CF"/>
    <w:rsid w:val="006B3641"/>
    <w:rsid w:val="006B369B"/>
    <w:rsid w:val="006B3AA6"/>
    <w:rsid w:val="006B3D9E"/>
    <w:rsid w:val="006B3EA1"/>
    <w:rsid w:val="006B3FE9"/>
    <w:rsid w:val="006B40D3"/>
    <w:rsid w:val="006B4162"/>
    <w:rsid w:val="006B41B6"/>
    <w:rsid w:val="006B4530"/>
    <w:rsid w:val="006B4592"/>
    <w:rsid w:val="006B45E8"/>
    <w:rsid w:val="006B4607"/>
    <w:rsid w:val="006B47D1"/>
    <w:rsid w:val="006B483D"/>
    <w:rsid w:val="006B4CCD"/>
    <w:rsid w:val="006B4FB7"/>
    <w:rsid w:val="006B53AD"/>
    <w:rsid w:val="006B5708"/>
    <w:rsid w:val="006B5AA8"/>
    <w:rsid w:val="006B5AB5"/>
    <w:rsid w:val="006B5AD7"/>
    <w:rsid w:val="006B5AEF"/>
    <w:rsid w:val="006B5C37"/>
    <w:rsid w:val="006B5C80"/>
    <w:rsid w:val="006B5FC8"/>
    <w:rsid w:val="006B5FCB"/>
    <w:rsid w:val="006B655C"/>
    <w:rsid w:val="006B69FE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776"/>
    <w:rsid w:val="006C0E1E"/>
    <w:rsid w:val="006C0FD0"/>
    <w:rsid w:val="006C0FE6"/>
    <w:rsid w:val="006C1344"/>
    <w:rsid w:val="006C1AF6"/>
    <w:rsid w:val="006C1D7A"/>
    <w:rsid w:val="006C2358"/>
    <w:rsid w:val="006C2782"/>
    <w:rsid w:val="006C284D"/>
    <w:rsid w:val="006C29B4"/>
    <w:rsid w:val="006C2BB4"/>
    <w:rsid w:val="006C2C1C"/>
    <w:rsid w:val="006C2D05"/>
    <w:rsid w:val="006C3284"/>
    <w:rsid w:val="006C32B8"/>
    <w:rsid w:val="006C331C"/>
    <w:rsid w:val="006C35BA"/>
    <w:rsid w:val="006C3645"/>
    <w:rsid w:val="006C375A"/>
    <w:rsid w:val="006C39E3"/>
    <w:rsid w:val="006C3B45"/>
    <w:rsid w:val="006C3DA1"/>
    <w:rsid w:val="006C3F68"/>
    <w:rsid w:val="006C422D"/>
    <w:rsid w:val="006C42B4"/>
    <w:rsid w:val="006C43E3"/>
    <w:rsid w:val="006C47B0"/>
    <w:rsid w:val="006C4C06"/>
    <w:rsid w:val="006C4D4B"/>
    <w:rsid w:val="006C54A6"/>
    <w:rsid w:val="006C5637"/>
    <w:rsid w:val="006C5857"/>
    <w:rsid w:val="006C59B3"/>
    <w:rsid w:val="006C5ACD"/>
    <w:rsid w:val="006C632D"/>
    <w:rsid w:val="006C63ED"/>
    <w:rsid w:val="006C6504"/>
    <w:rsid w:val="006C6604"/>
    <w:rsid w:val="006C6784"/>
    <w:rsid w:val="006C6828"/>
    <w:rsid w:val="006C6983"/>
    <w:rsid w:val="006C6B61"/>
    <w:rsid w:val="006C74E5"/>
    <w:rsid w:val="006C7A69"/>
    <w:rsid w:val="006C7A83"/>
    <w:rsid w:val="006C7DC2"/>
    <w:rsid w:val="006D0128"/>
    <w:rsid w:val="006D0135"/>
    <w:rsid w:val="006D01C2"/>
    <w:rsid w:val="006D04A8"/>
    <w:rsid w:val="006D0A8F"/>
    <w:rsid w:val="006D0EFA"/>
    <w:rsid w:val="006D105D"/>
    <w:rsid w:val="006D1802"/>
    <w:rsid w:val="006D20A5"/>
    <w:rsid w:val="006D2260"/>
    <w:rsid w:val="006D22C2"/>
    <w:rsid w:val="006D2316"/>
    <w:rsid w:val="006D2393"/>
    <w:rsid w:val="006D25DE"/>
    <w:rsid w:val="006D2704"/>
    <w:rsid w:val="006D27F9"/>
    <w:rsid w:val="006D2874"/>
    <w:rsid w:val="006D2B07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876"/>
    <w:rsid w:val="006D4B7E"/>
    <w:rsid w:val="006D4C97"/>
    <w:rsid w:val="006D4D28"/>
    <w:rsid w:val="006D4E9E"/>
    <w:rsid w:val="006D4EDE"/>
    <w:rsid w:val="006D504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5E8"/>
    <w:rsid w:val="006D764D"/>
    <w:rsid w:val="006D7994"/>
    <w:rsid w:val="006D7DE2"/>
    <w:rsid w:val="006D7F79"/>
    <w:rsid w:val="006E0153"/>
    <w:rsid w:val="006E02C5"/>
    <w:rsid w:val="006E0CA3"/>
    <w:rsid w:val="006E0DB5"/>
    <w:rsid w:val="006E0FBD"/>
    <w:rsid w:val="006E1276"/>
    <w:rsid w:val="006E13E5"/>
    <w:rsid w:val="006E1522"/>
    <w:rsid w:val="006E1739"/>
    <w:rsid w:val="006E1C0F"/>
    <w:rsid w:val="006E1E6F"/>
    <w:rsid w:val="006E1F06"/>
    <w:rsid w:val="006E2138"/>
    <w:rsid w:val="006E24D8"/>
    <w:rsid w:val="006E2B12"/>
    <w:rsid w:val="006E2D87"/>
    <w:rsid w:val="006E2E39"/>
    <w:rsid w:val="006E3367"/>
    <w:rsid w:val="006E4414"/>
    <w:rsid w:val="006E499E"/>
    <w:rsid w:val="006E5073"/>
    <w:rsid w:val="006E514E"/>
    <w:rsid w:val="006E58DB"/>
    <w:rsid w:val="006E5C9C"/>
    <w:rsid w:val="006E5EC1"/>
    <w:rsid w:val="006E6179"/>
    <w:rsid w:val="006E6597"/>
    <w:rsid w:val="006E683C"/>
    <w:rsid w:val="006E69C2"/>
    <w:rsid w:val="006E73BB"/>
    <w:rsid w:val="006E742B"/>
    <w:rsid w:val="006E7535"/>
    <w:rsid w:val="006E7859"/>
    <w:rsid w:val="006E7868"/>
    <w:rsid w:val="006E7984"/>
    <w:rsid w:val="006E7B63"/>
    <w:rsid w:val="006E7E35"/>
    <w:rsid w:val="006F02D9"/>
    <w:rsid w:val="006F0526"/>
    <w:rsid w:val="006F09EC"/>
    <w:rsid w:val="006F0D39"/>
    <w:rsid w:val="006F111A"/>
    <w:rsid w:val="006F113B"/>
    <w:rsid w:val="006F13B3"/>
    <w:rsid w:val="006F13B7"/>
    <w:rsid w:val="006F157F"/>
    <w:rsid w:val="006F15AC"/>
    <w:rsid w:val="006F26FF"/>
    <w:rsid w:val="006F33F8"/>
    <w:rsid w:val="006F345C"/>
    <w:rsid w:val="006F3503"/>
    <w:rsid w:val="006F3DBD"/>
    <w:rsid w:val="006F3EA4"/>
    <w:rsid w:val="006F3EFB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26B"/>
    <w:rsid w:val="006F54A3"/>
    <w:rsid w:val="006F5740"/>
    <w:rsid w:val="006F5976"/>
    <w:rsid w:val="006F5F7C"/>
    <w:rsid w:val="006F6604"/>
    <w:rsid w:val="006F678B"/>
    <w:rsid w:val="006F6B5B"/>
    <w:rsid w:val="006F6D0A"/>
    <w:rsid w:val="006F6D91"/>
    <w:rsid w:val="006F6F0E"/>
    <w:rsid w:val="006F7445"/>
    <w:rsid w:val="006F74AB"/>
    <w:rsid w:val="006F773A"/>
    <w:rsid w:val="006F7797"/>
    <w:rsid w:val="006F7C66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3EC"/>
    <w:rsid w:val="00701514"/>
    <w:rsid w:val="007015B4"/>
    <w:rsid w:val="0070164F"/>
    <w:rsid w:val="00701789"/>
    <w:rsid w:val="00701860"/>
    <w:rsid w:val="00701873"/>
    <w:rsid w:val="007018DF"/>
    <w:rsid w:val="00701AC7"/>
    <w:rsid w:val="00701BB1"/>
    <w:rsid w:val="00702250"/>
    <w:rsid w:val="00702423"/>
    <w:rsid w:val="00702529"/>
    <w:rsid w:val="00702880"/>
    <w:rsid w:val="00702956"/>
    <w:rsid w:val="007029F4"/>
    <w:rsid w:val="00702BC9"/>
    <w:rsid w:val="0070304C"/>
    <w:rsid w:val="00703414"/>
    <w:rsid w:val="007035A9"/>
    <w:rsid w:val="00703678"/>
    <w:rsid w:val="00703922"/>
    <w:rsid w:val="007039E1"/>
    <w:rsid w:val="007039F8"/>
    <w:rsid w:val="007042AA"/>
    <w:rsid w:val="00704330"/>
    <w:rsid w:val="00704512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C5B"/>
    <w:rsid w:val="00705CCF"/>
    <w:rsid w:val="00705F53"/>
    <w:rsid w:val="007062F5"/>
    <w:rsid w:val="007068F3"/>
    <w:rsid w:val="00706DDA"/>
    <w:rsid w:val="00706E52"/>
    <w:rsid w:val="00706FA8"/>
    <w:rsid w:val="007072A7"/>
    <w:rsid w:val="007072FB"/>
    <w:rsid w:val="00707327"/>
    <w:rsid w:val="00707412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176D"/>
    <w:rsid w:val="00712297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A1B"/>
    <w:rsid w:val="00713CC3"/>
    <w:rsid w:val="00713E53"/>
    <w:rsid w:val="00713E5F"/>
    <w:rsid w:val="00713F53"/>
    <w:rsid w:val="00714020"/>
    <w:rsid w:val="0071408A"/>
    <w:rsid w:val="0071411F"/>
    <w:rsid w:val="007144A7"/>
    <w:rsid w:val="00715B91"/>
    <w:rsid w:val="00715CB0"/>
    <w:rsid w:val="00715CBA"/>
    <w:rsid w:val="00715F18"/>
    <w:rsid w:val="00715FE6"/>
    <w:rsid w:val="00715FEB"/>
    <w:rsid w:val="00716612"/>
    <w:rsid w:val="00716625"/>
    <w:rsid w:val="0071671C"/>
    <w:rsid w:val="0071685F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23"/>
    <w:rsid w:val="00717C46"/>
    <w:rsid w:val="00717CB1"/>
    <w:rsid w:val="0072009C"/>
    <w:rsid w:val="0072010A"/>
    <w:rsid w:val="007205C8"/>
    <w:rsid w:val="00720ADB"/>
    <w:rsid w:val="00720C46"/>
    <w:rsid w:val="0072118A"/>
    <w:rsid w:val="00721496"/>
    <w:rsid w:val="0072198E"/>
    <w:rsid w:val="00721B8F"/>
    <w:rsid w:val="00721D4C"/>
    <w:rsid w:val="00721DD0"/>
    <w:rsid w:val="00721EBA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855"/>
    <w:rsid w:val="00724A03"/>
    <w:rsid w:val="00724A1A"/>
    <w:rsid w:val="00724EC6"/>
    <w:rsid w:val="007252CC"/>
    <w:rsid w:val="007259A9"/>
    <w:rsid w:val="00725FB2"/>
    <w:rsid w:val="0072623F"/>
    <w:rsid w:val="007265EB"/>
    <w:rsid w:val="00726736"/>
    <w:rsid w:val="00726952"/>
    <w:rsid w:val="00726A6F"/>
    <w:rsid w:val="00726B49"/>
    <w:rsid w:val="00726F31"/>
    <w:rsid w:val="00727104"/>
    <w:rsid w:val="00727208"/>
    <w:rsid w:val="007279D5"/>
    <w:rsid w:val="00727B5C"/>
    <w:rsid w:val="00727E1B"/>
    <w:rsid w:val="007301D7"/>
    <w:rsid w:val="00730AB1"/>
    <w:rsid w:val="00730D53"/>
    <w:rsid w:val="007311C0"/>
    <w:rsid w:val="00731383"/>
    <w:rsid w:val="00731416"/>
    <w:rsid w:val="00731664"/>
    <w:rsid w:val="00731E5A"/>
    <w:rsid w:val="00732074"/>
    <w:rsid w:val="007323DF"/>
    <w:rsid w:val="007325F6"/>
    <w:rsid w:val="0073277E"/>
    <w:rsid w:val="00732D35"/>
    <w:rsid w:val="00732D43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7AB"/>
    <w:rsid w:val="007348AB"/>
    <w:rsid w:val="007349F3"/>
    <w:rsid w:val="00734C02"/>
    <w:rsid w:val="00735129"/>
    <w:rsid w:val="00735161"/>
    <w:rsid w:val="00735717"/>
    <w:rsid w:val="00735981"/>
    <w:rsid w:val="00735AFD"/>
    <w:rsid w:val="00735BE2"/>
    <w:rsid w:val="00736235"/>
    <w:rsid w:val="007363EA"/>
    <w:rsid w:val="00736773"/>
    <w:rsid w:val="00736789"/>
    <w:rsid w:val="007367AA"/>
    <w:rsid w:val="007369DE"/>
    <w:rsid w:val="00736D1E"/>
    <w:rsid w:val="00736DE7"/>
    <w:rsid w:val="00736E8F"/>
    <w:rsid w:val="00736FE2"/>
    <w:rsid w:val="0073705D"/>
    <w:rsid w:val="007370B6"/>
    <w:rsid w:val="00737210"/>
    <w:rsid w:val="007373B0"/>
    <w:rsid w:val="00737575"/>
    <w:rsid w:val="00737E0E"/>
    <w:rsid w:val="00737E4B"/>
    <w:rsid w:val="00737E5E"/>
    <w:rsid w:val="00737EF3"/>
    <w:rsid w:val="00737FD5"/>
    <w:rsid w:val="0074012C"/>
    <w:rsid w:val="00740156"/>
    <w:rsid w:val="007402BF"/>
    <w:rsid w:val="00740323"/>
    <w:rsid w:val="007403FF"/>
    <w:rsid w:val="0074095D"/>
    <w:rsid w:val="00740C91"/>
    <w:rsid w:val="00740DBA"/>
    <w:rsid w:val="00741495"/>
    <w:rsid w:val="007419AD"/>
    <w:rsid w:val="007419D6"/>
    <w:rsid w:val="00741C61"/>
    <w:rsid w:val="00741FDD"/>
    <w:rsid w:val="0074220C"/>
    <w:rsid w:val="007423B6"/>
    <w:rsid w:val="00742648"/>
    <w:rsid w:val="00742705"/>
    <w:rsid w:val="00742AE4"/>
    <w:rsid w:val="00742B6E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032"/>
    <w:rsid w:val="0074624A"/>
    <w:rsid w:val="007464F1"/>
    <w:rsid w:val="0074675C"/>
    <w:rsid w:val="0074678B"/>
    <w:rsid w:val="007469AA"/>
    <w:rsid w:val="00746BFA"/>
    <w:rsid w:val="00747426"/>
    <w:rsid w:val="0074746A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686"/>
    <w:rsid w:val="00751932"/>
    <w:rsid w:val="007519D2"/>
    <w:rsid w:val="007519FC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3AC7"/>
    <w:rsid w:val="007542AF"/>
    <w:rsid w:val="007542F3"/>
    <w:rsid w:val="00754451"/>
    <w:rsid w:val="007544DE"/>
    <w:rsid w:val="007546FE"/>
    <w:rsid w:val="00754703"/>
    <w:rsid w:val="00754756"/>
    <w:rsid w:val="00754C61"/>
    <w:rsid w:val="00754CFA"/>
    <w:rsid w:val="00754D73"/>
    <w:rsid w:val="00755052"/>
    <w:rsid w:val="0075529D"/>
    <w:rsid w:val="0075564C"/>
    <w:rsid w:val="007557FF"/>
    <w:rsid w:val="0075585A"/>
    <w:rsid w:val="00755894"/>
    <w:rsid w:val="007559FD"/>
    <w:rsid w:val="00755C1F"/>
    <w:rsid w:val="00755CA4"/>
    <w:rsid w:val="00755DAC"/>
    <w:rsid w:val="00755EB6"/>
    <w:rsid w:val="0075606A"/>
    <w:rsid w:val="00756212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624"/>
    <w:rsid w:val="007607BB"/>
    <w:rsid w:val="00760C1F"/>
    <w:rsid w:val="00760DE7"/>
    <w:rsid w:val="007612CC"/>
    <w:rsid w:val="00761458"/>
    <w:rsid w:val="00761C58"/>
    <w:rsid w:val="00761C74"/>
    <w:rsid w:val="00761DD0"/>
    <w:rsid w:val="00761F77"/>
    <w:rsid w:val="00762381"/>
    <w:rsid w:val="007626C9"/>
    <w:rsid w:val="00762789"/>
    <w:rsid w:val="00762EAF"/>
    <w:rsid w:val="00762FA6"/>
    <w:rsid w:val="00763036"/>
    <w:rsid w:val="00763087"/>
    <w:rsid w:val="0076315D"/>
    <w:rsid w:val="007634DC"/>
    <w:rsid w:val="007635E0"/>
    <w:rsid w:val="00763865"/>
    <w:rsid w:val="0076395A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462"/>
    <w:rsid w:val="007655D7"/>
    <w:rsid w:val="00765A2E"/>
    <w:rsid w:val="00765CB8"/>
    <w:rsid w:val="00765D08"/>
    <w:rsid w:val="00765F20"/>
    <w:rsid w:val="00766775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05D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9AC"/>
    <w:rsid w:val="00772D09"/>
    <w:rsid w:val="00772D80"/>
    <w:rsid w:val="00772E1A"/>
    <w:rsid w:val="007730CE"/>
    <w:rsid w:val="00773779"/>
    <w:rsid w:val="00773ACC"/>
    <w:rsid w:val="00773D81"/>
    <w:rsid w:val="007741D2"/>
    <w:rsid w:val="00774275"/>
    <w:rsid w:val="00774382"/>
    <w:rsid w:val="00774404"/>
    <w:rsid w:val="00774BDE"/>
    <w:rsid w:val="00774E8F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0A3"/>
    <w:rsid w:val="00776370"/>
    <w:rsid w:val="00776412"/>
    <w:rsid w:val="00776431"/>
    <w:rsid w:val="007765B4"/>
    <w:rsid w:val="0077686D"/>
    <w:rsid w:val="00776A80"/>
    <w:rsid w:val="00776AAC"/>
    <w:rsid w:val="00776BC0"/>
    <w:rsid w:val="00776CC2"/>
    <w:rsid w:val="00776E51"/>
    <w:rsid w:val="00776EB4"/>
    <w:rsid w:val="007773EC"/>
    <w:rsid w:val="007775DE"/>
    <w:rsid w:val="00780341"/>
    <w:rsid w:val="007804C7"/>
    <w:rsid w:val="0078064F"/>
    <w:rsid w:val="00780729"/>
    <w:rsid w:val="007809A9"/>
    <w:rsid w:val="00780C55"/>
    <w:rsid w:val="00780C6D"/>
    <w:rsid w:val="00780C79"/>
    <w:rsid w:val="00780CD4"/>
    <w:rsid w:val="00781130"/>
    <w:rsid w:val="00781319"/>
    <w:rsid w:val="00781550"/>
    <w:rsid w:val="007815B3"/>
    <w:rsid w:val="00781656"/>
    <w:rsid w:val="007816EB"/>
    <w:rsid w:val="007816FE"/>
    <w:rsid w:val="00781CD9"/>
    <w:rsid w:val="00781EBC"/>
    <w:rsid w:val="00781FAE"/>
    <w:rsid w:val="0078226C"/>
    <w:rsid w:val="007829B9"/>
    <w:rsid w:val="00782BAD"/>
    <w:rsid w:val="007831E0"/>
    <w:rsid w:val="00783253"/>
    <w:rsid w:val="0078328D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BA8"/>
    <w:rsid w:val="00784D7E"/>
    <w:rsid w:val="00784F48"/>
    <w:rsid w:val="00784F7C"/>
    <w:rsid w:val="0078512D"/>
    <w:rsid w:val="00785286"/>
    <w:rsid w:val="00785478"/>
    <w:rsid w:val="007854EB"/>
    <w:rsid w:val="00785657"/>
    <w:rsid w:val="007856ED"/>
    <w:rsid w:val="00785947"/>
    <w:rsid w:val="00785C7B"/>
    <w:rsid w:val="00785D50"/>
    <w:rsid w:val="00785DDF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2B3"/>
    <w:rsid w:val="0079234A"/>
    <w:rsid w:val="007923E9"/>
    <w:rsid w:val="007926E3"/>
    <w:rsid w:val="00792D6D"/>
    <w:rsid w:val="007930E7"/>
    <w:rsid w:val="0079317C"/>
    <w:rsid w:val="00793461"/>
    <w:rsid w:val="00793547"/>
    <w:rsid w:val="00793B61"/>
    <w:rsid w:val="00793C58"/>
    <w:rsid w:val="00793C7C"/>
    <w:rsid w:val="00793E8C"/>
    <w:rsid w:val="00793FB7"/>
    <w:rsid w:val="0079407B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CB4"/>
    <w:rsid w:val="00795DE3"/>
    <w:rsid w:val="00795F43"/>
    <w:rsid w:val="00795F71"/>
    <w:rsid w:val="007968F9"/>
    <w:rsid w:val="00796975"/>
    <w:rsid w:val="00796BA8"/>
    <w:rsid w:val="007971D5"/>
    <w:rsid w:val="0079724F"/>
    <w:rsid w:val="0079730D"/>
    <w:rsid w:val="0079763E"/>
    <w:rsid w:val="00797686"/>
    <w:rsid w:val="0079778B"/>
    <w:rsid w:val="007978DE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0E5F"/>
    <w:rsid w:val="007A0E76"/>
    <w:rsid w:val="007A1474"/>
    <w:rsid w:val="007A1822"/>
    <w:rsid w:val="007A1873"/>
    <w:rsid w:val="007A1CCC"/>
    <w:rsid w:val="007A1D92"/>
    <w:rsid w:val="007A2052"/>
    <w:rsid w:val="007A2415"/>
    <w:rsid w:val="007A26D1"/>
    <w:rsid w:val="007A2799"/>
    <w:rsid w:val="007A2915"/>
    <w:rsid w:val="007A2B14"/>
    <w:rsid w:val="007A2D63"/>
    <w:rsid w:val="007A2EA5"/>
    <w:rsid w:val="007A2F25"/>
    <w:rsid w:val="007A2F49"/>
    <w:rsid w:val="007A2F83"/>
    <w:rsid w:val="007A3053"/>
    <w:rsid w:val="007A347D"/>
    <w:rsid w:val="007A36BD"/>
    <w:rsid w:val="007A3718"/>
    <w:rsid w:val="007A393E"/>
    <w:rsid w:val="007A3CB8"/>
    <w:rsid w:val="007A4119"/>
    <w:rsid w:val="007A41BC"/>
    <w:rsid w:val="007A42EF"/>
    <w:rsid w:val="007A4400"/>
    <w:rsid w:val="007A44F0"/>
    <w:rsid w:val="007A493D"/>
    <w:rsid w:val="007A4C53"/>
    <w:rsid w:val="007A4F46"/>
    <w:rsid w:val="007A542E"/>
    <w:rsid w:val="007A5487"/>
    <w:rsid w:val="007A56F9"/>
    <w:rsid w:val="007A56FB"/>
    <w:rsid w:val="007A5ADF"/>
    <w:rsid w:val="007A5D7F"/>
    <w:rsid w:val="007A61EA"/>
    <w:rsid w:val="007A638E"/>
    <w:rsid w:val="007A6420"/>
    <w:rsid w:val="007A66B9"/>
    <w:rsid w:val="007A66E5"/>
    <w:rsid w:val="007A6A19"/>
    <w:rsid w:val="007A6B5F"/>
    <w:rsid w:val="007A6E77"/>
    <w:rsid w:val="007A715F"/>
    <w:rsid w:val="007A7530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00D"/>
    <w:rsid w:val="007B1411"/>
    <w:rsid w:val="007B153D"/>
    <w:rsid w:val="007B16B2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274"/>
    <w:rsid w:val="007B3C27"/>
    <w:rsid w:val="007B3E5C"/>
    <w:rsid w:val="007B461A"/>
    <w:rsid w:val="007B4878"/>
    <w:rsid w:val="007B5174"/>
    <w:rsid w:val="007B545E"/>
    <w:rsid w:val="007B54D3"/>
    <w:rsid w:val="007B5601"/>
    <w:rsid w:val="007B5752"/>
    <w:rsid w:val="007B5DE5"/>
    <w:rsid w:val="007B5FAB"/>
    <w:rsid w:val="007B6106"/>
    <w:rsid w:val="007B65B2"/>
    <w:rsid w:val="007B66D1"/>
    <w:rsid w:val="007B6873"/>
    <w:rsid w:val="007B68E9"/>
    <w:rsid w:val="007B69E2"/>
    <w:rsid w:val="007B6C0F"/>
    <w:rsid w:val="007B6D15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BB8"/>
    <w:rsid w:val="007C0C17"/>
    <w:rsid w:val="007C0DCB"/>
    <w:rsid w:val="007C0FD1"/>
    <w:rsid w:val="007C122E"/>
    <w:rsid w:val="007C13BE"/>
    <w:rsid w:val="007C1518"/>
    <w:rsid w:val="007C17C8"/>
    <w:rsid w:val="007C1C4E"/>
    <w:rsid w:val="007C1EB8"/>
    <w:rsid w:val="007C211A"/>
    <w:rsid w:val="007C21BF"/>
    <w:rsid w:val="007C246C"/>
    <w:rsid w:val="007C2652"/>
    <w:rsid w:val="007C2766"/>
    <w:rsid w:val="007C2BC4"/>
    <w:rsid w:val="007C2C24"/>
    <w:rsid w:val="007C2CE7"/>
    <w:rsid w:val="007C2F3C"/>
    <w:rsid w:val="007C2FB4"/>
    <w:rsid w:val="007C34FE"/>
    <w:rsid w:val="007C3C17"/>
    <w:rsid w:val="007C3CBB"/>
    <w:rsid w:val="007C3EC7"/>
    <w:rsid w:val="007C4119"/>
    <w:rsid w:val="007C415E"/>
    <w:rsid w:val="007C4167"/>
    <w:rsid w:val="007C416E"/>
    <w:rsid w:val="007C4473"/>
    <w:rsid w:val="007C45DF"/>
    <w:rsid w:val="007C4634"/>
    <w:rsid w:val="007C48AF"/>
    <w:rsid w:val="007C48E9"/>
    <w:rsid w:val="007C4924"/>
    <w:rsid w:val="007C5123"/>
    <w:rsid w:val="007C5290"/>
    <w:rsid w:val="007C5332"/>
    <w:rsid w:val="007C56F3"/>
    <w:rsid w:val="007C57B4"/>
    <w:rsid w:val="007C58A7"/>
    <w:rsid w:val="007C5BA1"/>
    <w:rsid w:val="007C5DFE"/>
    <w:rsid w:val="007C5E4A"/>
    <w:rsid w:val="007C5F59"/>
    <w:rsid w:val="007C5F6B"/>
    <w:rsid w:val="007C6220"/>
    <w:rsid w:val="007C6342"/>
    <w:rsid w:val="007C649C"/>
    <w:rsid w:val="007C6ED3"/>
    <w:rsid w:val="007C754A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38"/>
    <w:rsid w:val="007D2AFC"/>
    <w:rsid w:val="007D2BED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AE5"/>
    <w:rsid w:val="007D3C99"/>
    <w:rsid w:val="007D3D36"/>
    <w:rsid w:val="007D4027"/>
    <w:rsid w:val="007D41B5"/>
    <w:rsid w:val="007D451E"/>
    <w:rsid w:val="007D46A8"/>
    <w:rsid w:val="007D4772"/>
    <w:rsid w:val="007D4905"/>
    <w:rsid w:val="007D4AF8"/>
    <w:rsid w:val="007D4B2D"/>
    <w:rsid w:val="007D4C20"/>
    <w:rsid w:val="007D4D16"/>
    <w:rsid w:val="007D50C9"/>
    <w:rsid w:val="007D5172"/>
    <w:rsid w:val="007D52BC"/>
    <w:rsid w:val="007D5778"/>
    <w:rsid w:val="007D5868"/>
    <w:rsid w:val="007D5874"/>
    <w:rsid w:val="007D595A"/>
    <w:rsid w:val="007D5A83"/>
    <w:rsid w:val="007D5AB4"/>
    <w:rsid w:val="007D5DB3"/>
    <w:rsid w:val="007D6128"/>
    <w:rsid w:val="007D64CD"/>
    <w:rsid w:val="007D6ACE"/>
    <w:rsid w:val="007D6D8A"/>
    <w:rsid w:val="007D6DBF"/>
    <w:rsid w:val="007D73CA"/>
    <w:rsid w:val="007D7475"/>
    <w:rsid w:val="007D7734"/>
    <w:rsid w:val="007D7A65"/>
    <w:rsid w:val="007D7ADF"/>
    <w:rsid w:val="007D7C50"/>
    <w:rsid w:val="007D7C52"/>
    <w:rsid w:val="007D7F5B"/>
    <w:rsid w:val="007D7F6D"/>
    <w:rsid w:val="007E0271"/>
    <w:rsid w:val="007E0333"/>
    <w:rsid w:val="007E047F"/>
    <w:rsid w:val="007E05D4"/>
    <w:rsid w:val="007E070E"/>
    <w:rsid w:val="007E0BF2"/>
    <w:rsid w:val="007E0D79"/>
    <w:rsid w:val="007E0F62"/>
    <w:rsid w:val="007E1592"/>
    <w:rsid w:val="007E1680"/>
    <w:rsid w:val="007E18E2"/>
    <w:rsid w:val="007E1A3B"/>
    <w:rsid w:val="007E1DC6"/>
    <w:rsid w:val="007E207A"/>
    <w:rsid w:val="007E254A"/>
    <w:rsid w:val="007E27DF"/>
    <w:rsid w:val="007E2D44"/>
    <w:rsid w:val="007E31DF"/>
    <w:rsid w:val="007E3529"/>
    <w:rsid w:val="007E373F"/>
    <w:rsid w:val="007E3D64"/>
    <w:rsid w:val="007E3ECB"/>
    <w:rsid w:val="007E4099"/>
    <w:rsid w:val="007E42F2"/>
    <w:rsid w:val="007E439A"/>
    <w:rsid w:val="007E448B"/>
    <w:rsid w:val="007E4564"/>
    <w:rsid w:val="007E4619"/>
    <w:rsid w:val="007E4950"/>
    <w:rsid w:val="007E4AF0"/>
    <w:rsid w:val="007E4BAB"/>
    <w:rsid w:val="007E4D19"/>
    <w:rsid w:val="007E4D40"/>
    <w:rsid w:val="007E4D4B"/>
    <w:rsid w:val="007E5102"/>
    <w:rsid w:val="007E519E"/>
    <w:rsid w:val="007E536A"/>
    <w:rsid w:val="007E54E2"/>
    <w:rsid w:val="007E573A"/>
    <w:rsid w:val="007E5A7C"/>
    <w:rsid w:val="007E5CE8"/>
    <w:rsid w:val="007E5E7B"/>
    <w:rsid w:val="007E5F40"/>
    <w:rsid w:val="007E5FDC"/>
    <w:rsid w:val="007E6043"/>
    <w:rsid w:val="007E62CD"/>
    <w:rsid w:val="007E6439"/>
    <w:rsid w:val="007E6A5C"/>
    <w:rsid w:val="007E6B8E"/>
    <w:rsid w:val="007E6C47"/>
    <w:rsid w:val="007E6C5F"/>
    <w:rsid w:val="007E6DCB"/>
    <w:rsid w:val="007E7262"/>
    <w:rsid w:val="007E73C9"/>
    <w:rsid w:val="007E7700"/>
    <w:rsid w:val="007E7BD5"/>
    <w:rsid w:val="007F018D"/>
    <w:rsid w:val="007F01B7"/>
    <w:rsid w:val="007F01D4"/>
    <w:rsid w:val="007F055E"/>
    <w:rsid w:val="007F05EB"/>
    <w:rsid w:val="007F0636"/>
    <w:rsid w:val="007F071A"/>
    <w:rsid w:val="007F09E5"/>
    <w:rsid w:val="007F0A55"/>
    <w:rsid w:val="007F0AF6"/>
    <w:rsid w:val="007F0C00"/>
    <w:rsid w:val="007F0CC4"/>
    <w:rsid w:val="007F103A"/>
    <w:rsid w:val="007F1272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6FA"/>
    <w:rsid w:val="007F2714"/>
    <w:rsid w:val="007F2855"/>
    <w:rsid w:val="007F2911"/>
    <w:rsid w:val="007F2C82"/>
    <w:rsid w:val="007F2FC0"/>
    <w:rsid w:val="007F316E"/>
    <w:rsid w:val="007F325A"/>
    <w:rsid w:val="007F34FE"/>
    <w:rsid w:val="007F3543"/>
    <w:rsid w:val="007F3B51"/>
    <w:rsid w:val="007F3DBD"/>
    <w:rsid w:val="007F3EB8"/>
    <w:rsid w:val="007F4332"/>
    <w:rsid w:val="007F4562"/>
    <w:rsid w:val="007F47D9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403"/>
    <w:rsid w:val="007F657D"/>
    <w:rsid w:val="007F65DE"/>
    <w:rsid w:val="007F68EF"/>
    <w:rsid w:val="007F6BE7"/>
    <w:rsid w:val="007F6C97"/>
    <w:rsid w:val="007F6D24"/>
    <w:rsid w:val="007F6D4E"/>
    <w:rsid w:val="007F7352"/>
    <w:rsid w:val="007F760D"/>
    <w:rsid w:val="007F7A0C"/>
    <w:rsid w:val="007F7B94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2E80"/>
    <w:rsid w:val="008030F6"/>
    <w:rsid w:val="00803155"/>
    <w:rsid w:val="008031C7"/>
    <w:rsid w:val="008031CB"/>
    <w:rsid w:val="00803338"/>
    <w:rsid w:val="008034BF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3B6"/>
    <w:rsid w:val="008045B3"/>
    <w:rsid w:val="00804F9C"/>
    <w:rsid w:val="00805251"/>
    <w:rsid w:val="00805974"/>
    <w:rsid w:val="00805A92"/>
    <w:rsid w:val="00805C22"/>
    <w:rsid w:val="00805E33"/>
    <w:rsid w:val="00805F3C"/>
    <w:rsid w:val="00806283"/>
    <w:rsid w:val="0080628F"/>
    <w:rsid w:val="008063A5"/>
    <w:rsid w:val="008064B2"/>
    <w:rsid w:val="00806534"/>
    <w:rsid w:val="00806582"/>
    <w:rsid w:val="00806587"/>
    <w:rsid w:val="00806794"/>
    <w:rsid w:val="008067AF"/>
    <w:rsid w:val="00806979"/>
    <w:rsid w:val="00806A3B"/>
    <w:rsid w:val="00806BA0"/>
    <w:rsid w:val="00806FED"/>
    <w:rsid w:val="008073CA"/>
    <w:rsid w:val="00807C46"/>
    <w:rsid w:val="00807CE8"/>
    <w:rsid w:val="00807E5B"/>
    <w:rsid w:val="0081027E"/>
    <w:rsid w:val="008104FD"/>
    <w:rsid w:val="0081089E"/>
    <w:rsid w:val="008108D0"/>
    <w:rsid w:val="00810C65"/>
    <w:rsid w:val="008111A8"/>
    <w:rsid w:val="008111D7"/>
    <w:rsid w:val="008113A3"/>
    <w:rsid w:val="008118EF"/>
    <w:rsid w:val="00811F3C"/>
    <w:rsid w:val="00812386"/>
    <w:rsid w:val="008125CB"/>
    <w:rsid w:val="008125FD"/>
    <w:rsid w:val="00812628"/>
    <w:rsid w:val="00812B04"/>
    <w:rsid w:val="00812B64"/>
    <w:rsid w:val="00812C29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96F"/>
    <w:rsid w:val="00814984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3A1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3E"/>
    <w:rsid w:val="008224F4"/>
    <w:rsid w:val="00822631"/>
    <w:rsid w:val="00822900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7B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CF4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041"/>
    <w:rsid w:val="00826149"/>
    <w:rsid w:val="0082630D"/>
    <w:rsid w:val="00826682"/>
    <w:rsid w:val="0082683E"/>
    <w:rsid w:val="0082689D"/>
    <w:rsid w:val="00826ADA"/>
    <w:rsid w:val="00826CC8"/>
    <w:rsid w:val="00826E70"/>
    <w:rsid w:val="008270CA"/>
    <w:rsid w:val="008277DB"/>
    <w:rsid w:val="0082787F"/>
    <w:rsid w:val="00827AC5"/>
    <w:rsid w:val="00827BA8"/>
    <w:rsid w:val="00830009"/>
    <w:rsid w:val="008304F7"/>
    <w:rsid w:val="0083062D"/>
    <w:rsid w:val="00830741"/>
    <w:rsid w:val="008307B3"/>
    <w:rsid w:val="008307CF"/>
    <w:rsid w:val="00830878"/>
    <w:rsid w:val="008308BE"/>
    <w:rsid w:val="00830996"/>
    <w:rsid w:val="00830AAC"/>
    <w:rsid w:val="00830DE5"/>
    <w:rsid w:val="00830E1A"/>
    <w:rsid w:val="00830F3A"/>
    <w:rsid w:val="0083103D"/>
    <w:rsid w:val="00831085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1C"/>
    <w:rsid w:val="00833FD4"/>
    <w:rsid w:val="008340B1"/>
    <w:rsid w:val="00834308"/>
    <w:rsid w:val="00834545"/>
    <w:rsid w:val="008345D9"/>
    <w:rsid w:val="00834A05"/>
    <w:rsid w:val="00834C5F"/>
    <w:rsid w:val="00835560"/>
    <w:rsid w:val="00835647"/>
    <w:rsid w:val="008357DB"/>
    <w:rsid w:val="008358E8"/>
    <w:rsid w:val="00835B17"/>
    <w:rsid w:val="00835D7B"/>
    <w:rsid w:val="00835E38"/>
    <w:rsid w:val="008371FD"/>
    <w:rsid w:val="00837A04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EFA"/>
    <w:rsid w:val="00841F4E"/>
    <w:rsid w:val="008420AD"/>
    <w:rsid w:val="0084213B"/>
    <w:rsid w:val="008422AB"/>
    <w:rsid w:val="00842743"/>
    <w:rsid w:val="00842773"/>
    <w:rsid w:val="008427C9"/>
    <w:rsid w:val="0084282F"/>
    <w:rsid w:val="00842BA4"/>
    <w:rsid w:val="00842D52"/>
    <w:rsid w:val="00842ED7"/>
    <w:rsid w:val="0084381B"/>
    <w:rsid w:val="0084384D"/>
    <w:rsid w:val="00843ED5"/>
    <w:rsid w:val="008441D2"/>
    <w:rsid w:val="00844263"/>
    <w:rsid w:val="00844366"/>
    <w:rsid w:val="008443A0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307"/>
    <w:rsid w:val="0084673A"/>
    <w:rsid w:val="008469F8"/>
    <w:rsid w:val="00846B8C"/>
    <w:rsid w:val="00846D2C"/>
    <w:rsid w:val="00846D75"/>
    <w:rsid w:val="0084702A"/>
    <w:rsid w:val="00847370"/>
    <w:rsid w:val="008475DB"/>
    <w:rsid w:val="00847692"/>
    <w:rsid w:val="008477CC"/>
    <w:rsid w:val="00847842"/>
    <w:rsid w:val="00847BEF"/>
    <w:rsid w:val="00847EB2"/>
    <w:rsid w:val="00847F19"/>
    <w:rsid w:val="00850019"/>
    <w:rsid w:val="008502C3"/>
    <w:rsid w:val="00850325"/>
    <w:rsid w:val="00850ECC"/>
    <w:rsid w:val="008514E0"/>
    <w:rsid w:val="00851600"/>
    <w:rsid w:val="008519CF"/>
    <w:rsid w:val="00851A78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93C"/>
    <w:rsid w:val="00852A05"/>
    <w:rsid w:val="00852AAD"/>
    <w:rsid w:val="00852D49"/>
    <w:rsid w:val="00852E87"/>
    <w:rsid w:val="0085357E"/>
    <w:rsid w:val="00853745"/>
    <w:rsid w:val="0085382A"/>
    <w:rsid w:val="00853ACD"/>
    <w:rsid w:val="008542E9"/>
    <w:rsid w:val="008545DC"/>
    <w:rsid w:val="00854675"/>
    <w:rsid w:val="0085479F"/>
    <w:rsid w:val="008548B7"/>
    <w:rsid w:val="008548F7"/>
    <w:rsid w:val="00854D40"/>
    <w:rsid w:val="00854D77"/>
    <w:rsid w:val="00855156"/>
    <w:rsid w:val="00855224"/>
    <w:rsid w:val="008552E2"/>
    <w:rsid w:val="00855398"/>
    <w:rsid w:val="008554A9"/>
    <w:rsid w:val="0085573C"/>
    <w:rsid w:val="008559AE"/>
    <w:rsid w:val="008559FB"/>
    <w:rsid w:val="00855D5C"/>
    <w:rsid w:val="00855E40"/>
    <w:rsid w:val="00855EF7"/>
    <w:rsid w:val="00855FB6"/>
    <w:rsid w:val="0085623E"/>
    <w:rsid w:val="0085639F"/>
    <w:rsid w:val="008563DB"/>
    <w:rsid w:val="0085646A"/>
    <w:rsid w:val="0085690E"/>
    <w:rsid w:val="00856B47"/>
    <w:rsid w:val="00857077"/>
    <w:rsid w:val="00857415"/>
    <w:rsid w:val="00857671"/>
    <w:rsid w:val="00857BBF"/>
    <w:rsid w:val="00857E98"/>
    <w:rsid w:val="00860556"/>
    <w:rsid w:val="00860C68"/>
    <w:rsid w:val="00860D0A"/>
    <w:rsid w:val="00860EBE"/>
    <w:rsid w:val="0086132A"/>
    <w:rsid w:val="008613D1"/>
    <w:rsid w:val="0086165C"/>
    <w:rsid w:val="0086168F"/>
    <w:rsid w:val="00861B67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34"/>
    <w:rsid w:val="008637AC"/>
    <w:rsid w:val="00863BB2"/>
    <w:rsid w:val="00863F0F"/>
    <w:rsid w:val="008644F4"/>
    <w:rsid w:val="0086457B"/>
    <w:rsid w:val="00864838"/>
    <w:rsid w:val="00864CE7"/>
    <w:rsid w:val="00865442"/>
    <w:rsid w:val="0086548B"/>
    <w:rsid w:val="00865D3E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953"/>
    <w:rsid w:val="00867D83"/>
    <w:rsid w:val="00870255"/>
    <w:rsid w:val="008706F8"/>
    <w:rsid w:val="00870D6D"/>
    <w:rsid w:val="00871036"/>
    <w:rsid w:val="00871117"/>
    <w:rsid w:val="00871176"/>
    <w:rsid w:val="008714B5"/>
    <w:rsid w:val="00871561"/>
    <w:rsid w:val="00871953"/>
    <w:rsid w:val="00871AA9"/>
    <w:rsid w:val="00871E68"/>
    <w:rsid w:val="00871F38"/>
    <w:rsid w:val="008722A9"/>
    <w:rsid w:val="0087233C"/>
    <w:rsid w:val="008723BB"/>
    <w:rsid w:val="00872524"/>
    <w:rsid w:val="0087268D"/>
    <w:rsid w:val="00872973"/>
    <w:rsid w:val="00872CD1"/>
    <w:rsid w:val="00872DC1"/>
    <w:rsid w:val="00872FBC"/>
    <w:rsid w:val="008730CC"/>
    <w:rsid w:val="008732F0"/>
    <w:rsid w:val="008733CE"/>
    <w:rsid w:val="0087356C"/>
    <w:rsid w:val="00873B8C"/>
    <w:rsid w:val="00873C5B"/>
    <w:rsid w:val="00873E0A"/>
    <w:rsid w:val="00874153"/>
    <w:rsid w:val="008741DE"/>
    <w:rsid w:val="008742D6"/>
    <w:rsid w:val="0087491C"/>
    <w:rsid w:val="00874B6D"/>
    <w:rsid w:val="008751EA"/>
    <w:rsid w:val="008753A2"/>
    <w:rsid w:val="00875696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3A9"/>
    <w:rsid w:val="008805AE"/>
    <w:rsid w:val="00880DBE"/>
    <w:rsid w:val="0088107F"/>
    <w:rsid w:val="0088162A"/>
    <w:rsid w:val="00881749"/>
    <w:rsid w:val="00881A30"/>
    <w:rsid w:val="00881DFA"/>
    <w:rsid w:val="00882115"/>
    <w:rsid w:val="00882157"/>
    <w:rsid w:val="00882332"/>
    <w:rsid w:val="00882698"/>
    <w:rsid w:val="008829C1"/>
    <w:rsid w:val="00882C4C"/>
    <w:rsid w:val="00882CBA"/>
    <w:rsid w:val="008831C7"/>
    <w:rsid w:val="00883349"/>
    <w:rsid w:val="008833ED"/>
    <w:rsid w:val="0088345D"/>
    <w:rsid w:val="00883475"/>
    <w:rsid w:val="00883688"/>
    <w:rsid w:val="00883BA7"/>
    <w:rsid w:val="00884024"/>
    <w:rsid w:val="00884826"/>
    <w:rsid w:val="00884939"/>
    <w:rsid w:val="00884A68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5DF8"/>
    <w:rsid w:val="008860D5"/>
    <w:rsid w:val="00886349"/>
    <w:rsid w:val="0088688A"/>
    <w:rsid w:val="00886BC9"/>
    <w:rsid w:val="00886C4A"/>
    <w:rsid w:val="00886D55"/>
    <w:rsid w:val="008872FB"/>
    <w:rsid w:val="00887981"/>
    <w:rsid w:val="008879B5"/>
    <w:rsid w:val="00887AF2"/>
    <w:rsid w:val="0089000F"/>
    <w:rsid w:val="0089034B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1D8"/>
    <w:rsid w:val="00892447"/>
    <w:rsid w:val="00892452"/>
    <w:rsid w:val="00892780"/>
    <w:rsid w:val="0089288B"/>
    <w:rsid w:val="0089288C"/>
    <w:rsid w:val="008929A6"/>
    <w:rsid w:val="00892D05"/>
    <w:rsid w:val="00892D84"/>
    <w:rsid w:val="00892DCC"/>
    <w:rsid w:val="00892EF2"/>
    <w:rsid w:val="00892FBC"/>
    <w:rsid w:val="00893A42"/>
    <w:rsid w:val="00893AE2"/>
    <w:rsid w:val="00893B80"/>
    <w:rsid w:val="00893DD6"/>
    <w:rsid w:val="00893E55"/>
    <w:rsid w:val="00893FB0"/>
    <w:rsid w:val="008947CA"/>
    <w:rsid w:val="00894A2E"/>
    <w:rsid w:val="00894B27"/>
    <w:rsid w:val="00894E0E"/>
    <w:rsid w:val="00894FFE"/>
    <w:rsid w:val="00895042"/>
    <w:rsid w:val="00895179"/>
    <w:rsid w:val="00895628"/>
    <w:rsid w:val="00895A55"/>
    <w:rsid w:val="00895C80"/>
    <w:rsid w:val="00895D99"/>
    <w:rsid w:val="0089613D"/>
    <w:rsid w:val="00896754"/>
    <w:rsid w:val="0089682E"/>
    <w:rsid w:val="00896B4B"/>
    <w:rsid w:val="00896C44"/>
    <w:rsid w:val="00896D3E"/>
    <w:rsid w:val="00896D7C"/>
    <w:rsid w:val="00896F75"/>
    <w:rsid w:val="00897146"/>
    <w:rsid w:val="00897384"/>
    <w:rsid w:val="0089795A"/>
    <w:rsid w:val="0089799A"/>
    <w:rsid w:val="00897A02"/>
    <w:rsid w:val="00897DCA"/>
    <w:rsid w:val="008A0135"/>
    <w:rsid w:val="008A040D"/>
    <w:rsid w:val="008A045A"/>
    <w:rsid w:val="008A04A4"/>
    <w:rsid w:val="008A071E"/>
    <w:rsid w:val="008A08DB"/>
    <w:rsid w:val="008A09F6"/>
    <w:rsid w:val="008A0BFE"/>
    <w:rsid w:val="008A0D0A"/>
    <w:rsid w:val="008A0ED9"/>
    <w:rsid w:val="008A0FAF"/>
    <w:rsid w:val="008A101C"/>
    <w:rsid w:val="008A1087"/>
    <w:rsid w:val="008A1236"/>
    <w:rsid w:val="008A1245"/>
    <w:rsid w:val="008A14E7"/>
    <w:rsid w:val="008A15CA"/>
    <w:rsid w:val="008A19F3"/>
    <w:rsid w:val="008A1A82"/>
    <w:rsid w:val="008A1AB3"/>
    <w:rsid w:val="008A1C6F"/>
    <w:rsid w:val="008A1F83"/>
    <w:rsid w:val="008A20AC"/>
    <w:rsid w:val="008A2155"/>
    <w:rsid w:val="008A2905"/>
    <w:rsid w:val="008A2A5D"/>
    <w:rsid w:val="008A2AC1"/>
    <w:rsid w:val="008A2B8C"/>
    <w:rsid w:val="008A2BE9"/>
    <w:rsid w:val="008A2ED2"/>
    <w:rsid w:val="008A2F15"/>
    <w:rsid w:val="008A3044"/>
    <w:rsid w:val="008A3403"/>
    <w:rsid w:val="008A3469"/>
    <w:rsid w:val="008A3699"/>
    <w:rsid w:val="008A3998"/>
    <w:rsid w:val="008A3F17"/>
    <w:rsid w:val="008A3FDB"/>
    <w:rsid w:val="008A42C0"/>
    <w:rsid w:val="008A469B"/>
    <w:rsid w:val="008A4860"/>
    <w:rsid w:val="008A4D6F"/>
    <w:rsid w:val="008A4FBC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A4C"/>
    <w:rsid w:val="008A6C1D"/>
    <w:rsid w:val="008A70D8"/>
    <w:rsid w:val="008A739E"/>
    <w:rsid w:val="008A7528"/>
    <w:rsid w:val="008A761B"/>
    <w:rsid w:val="008A7748"/>
    <w:rsid w:val="008A7F1D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8F"/>
    <w:rsid w:val="008B28F7"/>
    <w:rsid w:val="008B2940"/>
    <w:rsid w:val="008B29BE"/>
    <w:rsid w:val="008B2A51"/>
    <w:rsid w:val="008B2DEB"/>
    <w:rsid w:val="008B3325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4EA7"/>
    <w:rsid w:val="008B566F"/>
    <w:rsid w:val="008B568C"/>
    <w:rsid w:val="008B56B4"/>
    <w:rsid w:val="008B59A2"/>
    <w:rsid w:val="008B5EA2"/>
    <w:rsid w:val="008B5FB5"/>
    <w:rsid w:val="008B60E6"/>
    <w:rsid w:val="008B644D"/>
    <w:rsid w:val="008B68C6"/>
    <w:rsid w:val="008B72BC"/>
    <w:rsid w:val="008B72C4"/>
    <w:rsid w:val="008B7389"/>
    <w:rsid w:val="008B73B7"/>
    <w:rsid w:val="008B797F"/>
    <w:rsid w:val="008B7A58"/>
    <w:rsid w:val="008B7AFD"/>
    <w:rsid w:val="008B7CFF"/>
    <w:rsid w:val="008C006F"/>
    <w:rsid w:val="008C00BB"/>
    <w:rsid w:val="008C03AB"/>
    <w:rsid w:val="008C03F9"/>
    <w:rsid w:val="008C05DD"/>
    <w:rsid w:val="008C0BDC"/>
    <w:rsid w:val="008C0D2A"/>
    <w:rsid w:val="008C0E46"/>
    <w:rsid w:val="008C12FB"/>
    <w:rsid w:val="008C17E9"/>
    <w:rsid w:val="008C1813"/>
    <w:rsid w:val="008C2040"/>
    <w:rsid w:val="008C205A"/>
    <w:rsid w:val="008C2246"/>
    <w:rsid w:val="008C2268"/>
    <w:rsid w:val="008C243E"/>
    <w:rsid w:val="008C253C"/>
    <w:rsid w:val="008C2634"/>
    <w:rsid w:val="008C2965"/>
    <w:rsid w:val="008C2B81"/>
    <w:rsid w:val="008C2CFA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311"/>
    <w:rsid w:val="008C538D"/>
    <w:rsid w:val="008C5ABE"/>
    <w:rsid w:val="008C5D13"/>
    <w:rsid w:val="008C6088"/>
    <w:rsid w:val="008C63EE"/>
    <w:rsid w:val="008C673C"/>
    <w:rsid w:val="008C6817"/>
    <w:rsid w:val="008C69DF"/>
    <w:rsid w:val="008C6AE0"/>
    <w:rsid w:val="008C6E58"/>
    <w:rsid w:val="008C713E"/>
    <w:rsid w:val="008C716C"/>
    <w:rsid w:val="008C71B9"/>
    <w:rsid w:val="008C72A2"/>
    <w:rsid w:val="008C7607"/>
    <w:rsid w:val="008C7664"/>
    <w:rsid w:val="008C78F0"/>
    <w:rsid w:val="008C7AE0"/>
    <w:rsid w:val="008C7BB1"/>
    <w:rsid w:val="008C7DA1"/>
    <w:rsid w:val="008D02A2"/>
    <w:rsid w:val="008D02F0"/>
    <w:rsid w:val="008D0420"/>
    <w:rsid w:val="008D0682"/>
    <w:rsid w:val="008D06A2"/>
    <w:rsid w:val="008D0788"/>
    <w:rsid w:val="008D0A73"/>
    <w:rsid w:val="008D0BB6"/>
    <w:rsid w:val="008D0BDC"/>
    <w:rsid w:val="008D118B"/>
    <w:rsid w:val="008D16A6"/>
    <w:rsid w:val="008D16A9"/>
    <w:rsid w:val="008D18EE"/>
    <w:rsid w:val="008D1BCD"/>
    <w:rsid w:val="008D1D42"/>
    <w:rsid w:val="008D1E42"/>
    <w:rsid w:val="008D1E7A"/>
    <w:rsid w:val="008D2904"/>
    <w:rsid w:val="008D298E"/>
    <w:rsid w:val="008D29FB"/>
    <w:rsid w:val="008D3401"/>
    <w:rsid w:val="008D36AF"/>
    <w:rsid w:val="008D380E"/>
    <w:rsid w:val="008D42CD"/>
    <w:rsid w:val="008D4610"/>
    <w:rsid w:val="008D4639"/>
    <w:rsid w:val="008D46F5"/>
    <w:rsid w:val="008D4A0F"/>
    <w:rsid w:val="008D4C53"/>
    <w:rsid w:val="008D4DC3"/>
    <w:rsid w:val="008D4E59"/>
    <w:rsid w:val="008D4FCC"/>
    <w:rsid w:val="008D5060"/>
    <w:rsid w:val="008D5166"/>
    <w:rsid w:val="008D545A"/>
    <w:rsid w:val="008D55DB"/>
    <w:rsid w:val="008D5701"/>
    <w:rsid w:val="008D5751"/>
    <w:rsid w:val="008D58C1"/>
    <w:rsid w:val="008D5DF7"/>
    <w:rsid w:val="008D5EEB"/>
    <w:rsid w:val="008D63CE"/>
    <w:rsid w:val="008D67C8"/>
    <w:rsid w:val="008D68A4"/>
    <w:rsid w:val="008D6B1A"/>
    <w:rsid w:val="008D6B93"/>
    <w:rsid w:val="008D71D5"/>
    <w:rsid w:val="008D7249"/>
    <w:rsid w:val="008D7292"/>
    <w:rsid w:val="008D7523"/>
    <w:rsid w:val="008D7580"/>
    <w:rsid w:val="008D758D"/>
    <w:rsid w:val="008D77E8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2D3"/>
    <w:rsid w:val="008E2440"/>
    <w:rsid w:val="008E2545"/>
    <w:rsid w:val="008E2AAD"/>
    <w:rsid w:val="008E2E4F"/>
    <w:rsid w:val="008E2E71"/>
    <w:rsid w:val="008E2F5F"/>
    <w:rsid w:val="008E3694"/>
    <w:rsid w:val="008E38A3"/>
    <w:rsid w:val="008E38DB"/>
    <w:rsid w:val="008E3920"/>
    <w:rsid w:val="008E39B2"/>
    <w:rsid w:val="008E3C25"/>
    <w:rsid w:val="008E3C7F"/>
    <w:rsid w:val="008E3F57"/>
    <w:rsid w:val="008E3F78"/>
    <w:rsid w:val="008E4577"/>
    <w:rsid w:val="008E4AC3"/>
    <w:rsid w:val="008E4FAA"/>
    <w:rsid w:val="008E52E5"/>
    <w:rsid w:val="008E53B3"/>
    <w:rsid w:val="008E5682"/>
    <w:rsid w:val="008E5A67"/>
    <w:rsid w:val="008E5B24"/>
    <w:rsid w:val="008E5C19"/>
    <w:rsid w:val="008E5C29"/>
    <w:rsid w:val="008E5DC6"/>
    <w:rsid w:val="008E5E66"/>
    <w:rsid w:val="008E5EBF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E7E29"/>
    <w:rsid w:val="008F002C"/>
    <w:rsid w:val="008F00DE"/>
    <w:rsid w:val="008F01F3"/>
    <w:rsid w:val="008F09F9"/>
    <w:rsid w:val="008F0C36"/>
    <w:rsid w:val="008F0D18"/>
    <w:rsid w:val="008F1056"/>
    <w:rsid w:val="008F108D"/>
    <w:rsid w:val="008F113B"/>
    <w:rsid w:val="008F14F3"/>
    <w:rsid w:val="008F158B"/>
    <w:rsid w:val="008F1A66"/>
    <w:rsid w:val="008F1E27"/>
    <w:rsid w:val="008F1EB0"/>
    <w:rsid w:val="008F20E6"/>
    <w:rsid w:val="008F226F"/>
    <w:rsid w:val="008F2449"/>
    <w:rsid w:val="008F25DA"/>
    <w:rsid w:val="008F25F9"/>
    <w:rsid w:val="008F2D2B"/>
    <w:rsid w:val="008F2F47"/>
    <w:rsid w:val="008F34B2"/>
    <w:rsid w:val="008F38AE"/>
    <w:rsid w:val="008F3920"/>
    <w:rsid w:val="008F3974"/>
    <w:rsid w:val="008F3BE8"/>
    <w:rsid w:val="008F3DAE"/>
    <w:rsid w:val="008F3EED"/>
    <w:rsid w:val="008F4625"/>
    <w:rsid w:val="008F4787"/>
    <w:rsid w:val="008F47FB"/>
    <w:rsid w:val="008F4AAB"/>
    <w:rsid w:val="008F4AE7"/>
    <w:rsid w:val="008F4CD5"/>
    <w:rsid w:val="008F5811"/>
    <w:rsid w:val="008F58F8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3BD"/>
    <w:rsid w:val="008F757D"/>
    <w:rsid w:val="008F75B8"/>
    <w:rsid w:val="008F761E"/>
    <w:rsid w:val="008F770E"/>
    <w:rsid w:val="008F7759"/>
    <w:rsid w:val="008F77A5"/>
    <w:rsid w:val="008F7938"/>
    <w:rsid w:val="008F795B"/>
    <w:rsid w:val="008F7F56"/>
    <w:rsid w:val="0090023C"/>
    <w:rsid w:val="00900252"/>
    <w:rsid w:val="00900365"/>
    <w:rsid w:val="0090097F"/>
    <w:rsid w:val="00900AF8"/>
    <w:rsid w:val="0090198E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4AB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78"/>
    <w:rsid w:val="009072A1"/>
    <w:rsid w:val="00907628"/>
    <w:rsid w:val="00907768"/>
    <w:rsid w:val="009077A1"/>
    <w:rsid w:val="00907CA8"/>
    <w:rsid w:val="00910042"/>
    <w:rsid w:val="009100C8"/>
    <w:rsid w:val="00910E25"/>
    <w:rsid w:val="00910FAF"/>
    <w:rsid w:val="00911004"/>
    <w:rsid w:val="0091118C"/>
    <w:rsid w:val="00911223"/>
    <w:rsid w:val="0091128F"/>
    <w:rsid w:val="009114B6"/>
    <w:rsid w:val="009115D3"/>
    <w:rsid w:val="0091171C"/>
    <w:rsid w:val="00911A00"/>
    <w:rsid w:val="00911BE9"/>
    <w:rsid w:val="00911CFC"/>
    <w:rsid w:val="00911D10"/>
    <w:rsid w:val="00911F38"/>
    <w:rsid w:val="009120F9"/>
    <w:rsid w:val="0091258B"/>
    <w:rsid w:val="009126D9"/>
    <w:rsid w:val="0091275B"/>
    <w:rsid w:val="0091351C"/>
    <w:rsid w:val="00913739"/>
    <w:rsid w:val="00913853"/>
    <w:rsid w:val="00913BE5"/>
    <w:rsid w:val="00913ED8"/>
    <w:rsid w:val="00913F7C"/>
    <w:rsid w:val="00914040"/>
    <w:rsid w:val="0091430A"/>
    <w:rsid w:val="0091439E"/>
    <w:rsid w:val="009143B7"/>
    <w:rsid w:val="009144D7"/>
    <w:rsid w:val="00914A5A"/>
    <w:rsid w:val="00914B06"/>
    <w:rsid w:val="00914B52"/>
    <w:rsid w:val="00914BDE"/>
    <w:rsid w:val="00914C3B"/>
    <w:rsid w:val="00914E06"/>
    <w:rsid w:val="0091510E"/>
    <w:rsid w:val="009153AE"/>
    <w:rsid w:val="0091579F"/>
    <w:rsid w:val="00915930"/>
    <w:rsid w:val="00915BA9"/>
    <w:rsid w:val="00915FC9"/>
    <w:rsid w:val="009161FE"/>
    <w:rsid w:val="009162FA"/>
    <w:rsid w:val="009167AF"/>
    <w:rsid w:val="0091695A"/>
    <w:rsid w:val="00916A4A"/>
    <w:rsid w:val="00916CE4"/>
    <w:rsid w:val="00916DA4"/>
    <w:rsid w:val="00916E36"/>
    <w:rsid w:val="00916F9D"/>
    <w:rsid w:val="00917230"/>
    <w:rsid w:val="009177FE"/>
    <w:rsid w:val="00920298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2E0"/>
    <w:rsid w:val="0092432B"/>
    <w:rsid w:val="009245B2"/>
    <w:rsid w:val="00924637"/>
    <w:rsid w:val="0092489B"/>
    <w:rsid w:val="00924AF3"/>
    <w:rsid w:val="009250F8"/>
    <w:rsid w:val="00925160"/>
    <w:rsid w:val="009251BF"/>
    <w:rsid w:val="00925203"/>
    <w:rsid w:val="00925266"/>
    <w:rsid w:val="0092537F"/>
    <w:rsid w:val="00925958"/>
    <w:rsid w:val="00925AD2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3FA"/>
    <w:rsid w:val="0092748C"/>
    <w:rsid w:val="009275FC"/>
    <w:rsid w:val="009277D3"/>
    <w:rsid w:val="009278A4"/>
    <w:rsid w:val="00927979"/>
    <w:rsid w:val="00927C4C"/>
    <w:rsid w:val="00927DBC"/>
    <w:rsid w:val="00930362"/>
    <w:rsid w:val="00930644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845"/>
    <w:rsid w:val="00931B66"/>
    <w:rsid w:val="00931D78"/>
    <w:rsid w:val="00931F78"/>
    <w:rsid w:val="00931FE4"/>
    <w:rsid w:val="00931FFD"/>
    <w:rsid w:val="009321FC"/>
    <w:rsid w:val="00932576"/>
    <w:rsid w:val="00932601"/>
    <w:rsid w:val="0093265A"/>
    <w:rsid w:val="009328B8"/>
    <w:rsid w:val="009329F7"/>
    <w:rsid w:val="00932AA6"/>
    <w:rsid w:val="00932B08"/>
    <w:rsid w:val="009334D0"/>
    <w:rsid w:val="009335B4"/>
    <w:rsid w:val="009339F5"/>
    <w:rsid w:val="00933E7B"/>
    <w:rsid w:val="00934A57"/>
    <w:rsid w:val="00934C2A"/>
    <w:rsid w:val="0093513D"/>
    <w:rsid w:val="0093523D"/>
    <w:rsid w:val="00935419"/>
    <w:rsid w:val="009354E8"/>
    <w:rsid w:val="00935518"/>
    <w:rsid w:val="0093585F"/>
    <w:rsid w:val="00935AF9"/>
    <w:rsid w:val="00935C2C"/>
    <w:rsid w:val="00935D29"/>
    <w:rsid w:val="00935D50"/>
    <w:rsid w:val="00935F8A"/>
    <w:rsid w:val="00936314"/>
    <w:rsid w:val="0093660A"/>
    <w:rsid w:val="0093668C"/>
    <w:rsid w:val="009366FB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6C"/>
    <w:rsid w:val="00940029"/>
    <w:rsid w:val="009402E3"/>
    <w:rsid w:val="009405DC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5EA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4A2"/>
    <w:rsid w:val="009435DB"/>
    <w:rsid w:val="00943655"/>
    <w:rsid w:val="00943752"/>
    <w:rsid w:val="00943D93"/>
    <w:rsid w:val="00944094"/>
    <w:rsid w:val="009443A2"/>
    <w:rsid w:val="0094447E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DD5"/>
    <w:rsid w:val="00945F6D"/>
    <w:rsid w:val="00945F76"/>
    <w:rsid w:val="00946132"/>
    <w:rsid w:val="0094630F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4B7"/>
    <w:rsid w:val="00950547"/>
    <w:rsid w:val="0095059C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1A8B"/>
    <w:rsid w:val="00951CC1"/>
    <w:rsid w:val="00952028"/>
    <w:rsid w:val="009521EC"/>
    <w:rsid w:val="009526A8"/>
    <w:rsid w:val="00952885"/>
    <w:rsid w:val="009528A3"/>
    <w:rsid w:val="00952B61"/>
    <w:rsid w:val="00952D53"/>
    <w:rsid w:val="00952FA9"/>
    <w:rsid w:val="00953025"/>
    <w:rsid w:val="0095305E"/>
    <w:rsid w:val="00953074"/>
    <w:rsid w:val="00953293"/>
    <w:rsid w:val="009534A8"/>
    <w:rsid w:val="00953983"/>
    <w:rsid w:val="009539FB"/>
    <w:rsid w:val="00953A00"/>
    <w:rsid w:val="00953B2A"/>
    <w:rsid w:val="00953B9B"/>
    <w:rsid w:val="009548AE"/>
    <w:rsid w:val="009548E1"/>
    <w:rsid w:val="0095490A"/>
    <w:rsid w:val="00954A70"/>
    <w:rsid w:val="00954A8E"/>
    <w:rsid w:val="00954B03"/>
    <w:rsid w:val="00954EEC"/>
    <w:rsid w:val="00954FEA"/>
    <w:rsid w:val="00955168"/>
    <w:rsid w:val="00955228"/>
    <w:rsid w:val="009553C2"/>
    <w:rsid w:val="009556DF"/>
    <w:rsid w:val="009559C8"/>
    <w:rsid w:val="00955AB0"/>
    <w:rsid w:val="00955C97"/>
    <w:rsid w:val="00956116"/>
    <w:rsid w:val="00956371"/>
    <w:rsid w:val="0095692B"/>
    <w:rsid w:val="00956D51"/>
    <w:rsid w:val="00956E81"/>
    <w:rsid w:val="00957060"/>
    <w:rsid w:val="00957234"/>
    <w:rsid w:val="00957601"/>
    <w:rsid w:val="00957614"/>
    <w:rsid w:val="0095769F"/>
    <w:rsid w:val="009576F8"/>
    <w:rsid w:val="00957811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11"/>
    <w:rsid w:val="00961635"/>
    <w:rsid w:val="0096166B"/>
    <w:rsid w:val="009619DE"/>
    <w:rsid w:val="00961AAB"/>
    <w:rsid w:val="00961C39"/>
    <w:rsid w:val="00961EE8"/>
    <w:rsid w:val="00961EFE"/>
    <w:rsid w:val="009620FC"/>
    <w:rsid w:val="0096223B"/>
    <w:rsid w:val="0096239D"/>
    <w:rsid w:val="00962538"/>
    <w:rsid w:val="00962554"/>
    <w:rsid w:val="00962758"/>
    <w:rsid w:val="00962BFF"/>
    <w:rsid w:val="00962EF6"/>
    <w:rsid w:val="00963020"/>
    <w:rsid w:val="009636BF"/>
    <w:rsid w:val="009636DE"/>
    <w:rsid w:val="009638AA"/>
    <w:rsid w:val="00963D06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59D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AD6"/>
    <w:rsid w:val="00970B1A"/>
    <w:rsid w:val="00970D42"/>
    <w:rsid w:val="00970FC7"/>
    <w:rsid w:val="00970FEF"/>
    <w:rsid w:val="009712B9"/>
    <w:rsid w:val="009714B7"/>
    <w:rsid w:val="009718EE"/>
    <w:rsid w:val="0097191D"/>
    <w:rsid w:val="00971947"/>
    <w:rsid w:val="00971B18"/>
    <w:rsid w:val="00971B3A"/>
    <w:rsid w:val="00971DE3"/>
    <w:rsid w:val="00971F6F"/>
    <w:rsid w:val="00972537"/>
    <w:rsid w:val="00972702"/>
    <w:rsid w:val="00972A9B"/>
    <w:rsid w:val="00972AEB"/>
    <w:rsid w:val="00972BA0"/>
    <w:rsid w:val="00972C25"/>
    <w:rsid w:val="00972E29"/>
    <w:rsid w:val="00972EFB"/>
    <w:rsid w:val="009731A6"/>
    <w:rsid w:val="009734CC"/>
    <w:rsid w:val="00973BF3"/>
    <w:rsid w:val="00973CE3"/>
    <w:rsid w:val="00973EE4"/>
    <w:rsid w:val="0097409A"/>
    <w:rsid w:val="00974193"/>
    <w:rsid w:val="0097441E"/>
    <w:rsid w:val="0097488F"/>
    <w:rsid w:val="009748DF"/>
    <w:rsid w:val="00975196"/>
    <w:rsid w:val="009753CA"/>
    <w:rsid w:val="009754C2"/>
    <w:rsid w:val="009755E7"/>
    <w:rsid w:val="0097574A"/>
    <w:rsid w:val="00975963"/>
    <w:rsid w:val="00975A11"/>
    <w:rsid w:val="00975C21"/>
    <w:rsid w:val="0097602F"/>
    <w:rsid w:val="0097620B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6CD"/>
    <w:rsid w:val="0097771E"/>
    <w:rsid w:val="00980194"/>
    <w:rsid w:val="009802E6"/>
    <w:rsid w:val="00980694"/>
    <w:rsid w:val="0098080F"/>
    <w:rsid w:val="009808BE"/>
    <w:rsid w:val="00980BCB"/>
    <w:rsid w:val="00980D62"/>
    <w:rsid w:val="00980DFE"/>
    <w:rsid w:val="00980F19"/>
    <w:rsid w:val="0098125D"/>
    <w:rsid w:val="00981376"/>
    <w:rsid w:val="00981D23"/>
    <w:rsid w:val="00981E5F"/>
    <w:rsid w:val="009820A6"/>
    <w:rsid w:val="009821F7"/>
    <w:rsid w:val="009824A7"/>
    <w:rsid w:val="009827F8"/>
    <w:rsid w:val="00982A3D"/>
    <w:rsid w:val="00982A57"/>
    <w:rsid w:val="0098309B"/>
    <w:rsid w:val="00983526"/>
    <w:rsid w:val="00983670"/>
    <w:rsid w:val="00983B19"/>
    <w:rsid w:val="00983B37"/>
    <w:rsid w:val="00983F1F"/>
    <w:rsid w:val="00983F27"/>
    <w:rsid w:val="009841CF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C28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E41"/>
    <w:rsid w:val="00990FBB"/>
    <w:rsid w:val="00991591"/>
    <w:rsid w:val="00991798"/>
    <w:rsid w:val="00991EA3"/>
    <w:rsid w:val="0099205D"/>
    <w:rsid w:val="00992131"/>
    <w:rsid w:val="009921CD"/>
    <w:rsid w:val="009921D1"/>
    <w:rsid w:val="009922E2"/>
    <w:rsid w:val="009922FB"/>
    <w:rsid w:val="00992545"/>
    <w:rsid w:val="0099299F"/>
    <w:rsid w:val="00992BAC"/>
    <w:rsid w:val="00992C41"/>
    <w:rsid w:val="00992CCA"/>
    <w:rsid w:val="00992DB4"/>
    <w:rsid w:val="0099305B"/>
    <w:rsid w:val="00993DDF"/>
    <w:rsid w:val="00993F35"/>
    <w:rsid w:val="0099452F"/>
    <w:rsid w:val="0099453C"/>
    <w:rsid w:val="00994646"/>
    <w:rsid w:val="0099467A"/>
    <w:rsid w:val="0099499B"/>
    <w:rsid w:val="009949A8"/>
    <w:rsid w:val="00994CAB"/>
    <w:rsid w:val="00994FCC"/>
    <w:rsid w:val="0099535B"/>
    <w:rsid w:val="0099544A"/>
    <w:rsid w:val="009955EE"/>
    <w:rsid w:val="0099596E"/>
    <w:rsid w:val="009960AA"/>
    <w:rsid w:val="00996872"/>
    <w:rsid w:val="00996A9E"/>
    <w:rsid w:val="00996E1F"/>
    <w:rsid w:val="00996EF3"/>
    <w:rsid w:val="00996F45"/>
    <w:rsid w:val="00997035"/>
    <w:rsid w:val="0099745D"/>
    <w:rsid w:val="009974AE"/>
    <w:rsid w:val="0099783A"/>
    <w:rsid w:val="00997AE5"/>
    <w:rsid w:val="00997B7F"/>
    <w:rsid w:val="00997D34"/>
    <w:rsid w:val="00997F93"/>
    <w:rsid w:val="00997FD7"/>
    <w:rsid w:val="009A00E3"/>
    <w:rsid w:val="009A0104"/>
    <w:rsid w:val="009A03BF"/>
    <w:rsid w:val="009A08EB"/>
    <w:rsid w:val="009A09B8"/>
    <w:rsid w:val="009A09C5"/>
    <w:rsid w:val="009A0EEB"/>
    <w:rsid w:val="009A1231"/>
    <w:rsid w:val="009A1657"/>
    <w:rsid w:val="009A17C0"/>
    <w:rsid w:val="009A1880"/>
    <w:rsid w:val="009A18ED"/>
    <w:rsid w:val="009A19FB"/>
    <w:rsid w:val="009A1A57"/>
    <w:rsid w:val="009A1B6A"/>
    <w:rsid w:val="009A1CD7"/>
    <w:rsid w:val="009A1E1C"/>
    <w:rsid w:val="009A26FE"/>
    <w:rsid w:val="009A2F75"/>
    <w:rsid w:val="009A317E"/>
    <w:rsid w:val="009A3C59"/>
    <w:rsid w:val="009A3D68"/>
    <w:rsid w:val="009A3DC8"/>
    <w:rsid w:val="009A43BB"/>
    <w:rsid w:val="009A43DD"/>
    <w:rsid w:val="009A4836"/>
    <w:rsid w:val="009A4874"/>
    <w:rsid w:val="009A4A9E"/>
    <w:rsid w:val="009A4AC8"/>
    <w:rsid w:val="009A4B46"/>
    <w:rsid w:val="009A4EA4"/>
    <w:rsid w:val="009A4F27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5"/>
    <w:rsid w:val="009A63EA"/>
    <w:rsid w:val="009A64AD"/>
    <w:rsid w:val="009A67D7"/>
    <w:rsid w:val="009A6A80"/>
    <w:rsid w:val="009A6B8E"/>
    <w:rsid w:val="009A7236"/>
    <w:rsid w:val="009A72BA"/>
    <w:rsid w:val="009A747A"/>
    <w:rsid w:val="009A758E"/>
    <w:rsid w:val="009A763A"/>
    <w:rsid w:val="009A7735"/>
    <w:rsid w:val="009A7798"/>
    <w:rsid w:val="009A77F0"/>
    <w:rsid w:val="009A7869"/>
    <w:rsid w:val="009A7B58"/>
    <w:rsid w:val="009B07D8"/>
    <w:rsid w:val="009B0C43"/>
    <w:rsid w:val="009B0DD2"/>
    <w:rsid w:val="009B0EBC"/>
    <w:rsid w:val="009B12C0"/>
    <w:rsid w:val="009B15B5"/>
    <w:rsid w:val="009B1A3D"/>
    <w:rsid w:val="009B1B6B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2E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D4A"/>
    <w:rsid w:val="009B5FEB"/>
    <w:rsid w:val="009B6462"/>
    <w:rsid w:val="009B6859"/>
    <w:rsid w:val="009B6B1D"/>
    <w:rsid w:val="009B6B36"/>
    <w:rsid w:val="009B6C1E"/>
    <w:rsid w:val="009B6E17"/>
    <w:rsid w:val="009B6E18"/>
    <w:rsid w:val="009B6EFD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0A6"/>
    <w:rsid w:val="009C3116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A52"/>
    <w:rsid w:val="009C4B9A"/>
    <w:rsid w:val="009C4D7E"/>
    <w:rsid w:val="009C4EAD"/>
    <w:rsid w:val="009C5035"/>
    <w:rsid w:val="009C5040"/>
    <w:rsid w:val="009C5047"/>
    <w:rsid w:val="009C52DB"/>
    <w:rsid w:val="009C53A8"/>
    <w:rsid w:val="009C5541"/>
    <w:rsid w:val="009C586E"/>
    <w:rsid w:val="009C594C"/>
    <w:rsid w:val="009C5A3B"/>
    <w:rsid w:val="009C5E35"/>
    <w:rsid w:val="009C62DA"/>
    <w:rsid w:val="009C65B5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5C2"/>
    <w:rsid w:val="009D0C00"/>
    <w:rsid w:val="009D0C63"/>
    <w:rsid w:val="009D0FDA"/>
    <w:rsid w:val="009D10CF"/>
    <w:rsid w:val="009D11BC"/>
    <w:rsid w:val="009D1849"/>
    <w:rsid w:val="009D1CC7"/>
    <w:rsid w:val="009D2351"/>
    <w:rsid w:val="009D23FE"/>
    <w:rsid w:val="009D271F"/>
    <w:rsid w:val="009D299F"/>
    <w:rsid w:val="009D2A86"/>
    <w:rsid w:val="009D3180"/>
    <w:rsid w:val="009D352D"/>
    <w:rsid w:val="009D37BC"/>
    <w:rsid w:val="009D38F0"/>
    <w:rsid w:val="009D39DF"/>
    <w:rsid w:val="009D3B87"/>
    <w:rsid w:val="009D3C0A"/>
    <w:rsid w:val="009D3E90"/>
    <w:rsid w:val="009D42C1"/>
    <w:rsid w:val="009D4591"/>
    <w:rsid w:val="009D4829"/>
    <w:rsid w:val="009D4854"/>
    <w:rsid w:val="009D4978"/>
    <w:rsid w:val="009D4F79"/>
    <w:rsid w:val="009D4FDA"/>
    <w:rsid w:val="009D5179"/>
    <w:rsid w:val="009D51D7"/>
    <w:rsid w:val="009D553F"/>
    <w:rsid w:val="009D5799"/>
    <w:rsid w:val="009D5B8D"/>
    <w:rsid w:val="009D5F91"/>
    <w:rsid w:val="009D606C"/>
    <w:rsid w:val="009D6232"/>
    <w:rsid w:val="009D640C"/>
    <w:rsid w:val="009D6851"/>
    <w:rsid w:val="009D68BE"/>
    <w:rsid w:val="009D6939"/>
    <w:rsid w:val="009D69A9"/>
    <w:rsid w:val="009D6BD1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0F97"/>
    <w:rsid w:val="009E104B"/>
    <w:rsid w:val="009E1377"/>
    <w:rsid w:val="009E1CA0"/>
    <w:rsid w:val="009E2B2E"/>
    <w:rsid w:val="009E2DDF"/>
    <w:rsid w:val="009E2F82"/>
    <w:rsid w:val="009E3149"/>
    <w:rsid w:val="009E31BF"/>
    <w:rsid w:val="009E3235"/>
    <w:rsid w:val="009E36D5"/>
    <w:rsid w:val="009E38A5"/>
    <w:rsid w:val="009E3D5E"/>
    <w:rsid w:val="009E425A"/>
    <w:rsid w:val="009E43F3"/>
    <w:rsid w:val="009E4511"/>
    <w:rsid w:val="009E4763"/>
    <w:rsid w:val="009E48A4"/>
    <w:rsid w:val="009E4A4A"/>
    <w:rsid w:val="009E4BD2"/>
    <w:rsid w:val="009E4D94"/>
    <w:rsid w:val="009E4DA2"/>
    <w:rsid w:val="009E4FC3"/>
    <w:rsid w:val="009E4FCF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E7BFA"/>
    <w:rsid w:val="009F0210"/>
    <w:rsid w:val="009F023C"/>
    <w:rsid w:val="009F0475"/>
    <w:rsid w:val="009F052C"/>
    <w:rsid w:val="009F05CB"/>
    <w:rsid w:val="009F0702"/>
    <w:rsid w:val="009F0B79"/>
    <w:rsid w:val="009F0FCC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89E"/>
    <w:rsid w:val="009F39D8"/>
    <w:rsid w:val="009F3DB6"/>
    <w:rsid w:val="009F3FF2"/>
    <w:rsid w:val="009F4108"/>
    <w:rsid w:val="009F4480"/>
    <w:rsid w:val="009F45ED"/>
    <w:rsid w:val="009F488D"/>
    <w:rsid w:val="009F4C22"/>
    <w:rsid w:val="009F4CE6"/>
    <w:rsid w:val="009F4D8D"/>
    <w:rsid w:val="009F53EB"/>
    <w:rsid w:val="009F5EF5"/>
    <w:rsid w:val="009F60FD"/>
    <w:rsid w:val="009F6E33"/>
    <w:rsid w:val="009F757A"/>
    <w:rsid w:val="009F760B"/>
    <w:rsid w:val="009F7624"/>
    <w:rsid w:val="009F7638"/>
    <w:rsid w:val="009F773D"/>
    <w:rsid w:val="009F7BB6"/>
    <w:rsid w:val="009F7D21"/>
    <w:rsid w:val="009F7E40"/>
    <w:rsid w:val="00A00573"/>
    <w:rsid w:val="00A00A4B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578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193"/>
    <w:rsid w:val="00A04349"/>
    <w:rsid w:val="00A04955"/>
    <w:rsid w:val="00A04A9E"/>
    <w:rsid w:val="00A04B9B"/>
    <w:rsid w:val="00A04EB0"/>
    <w:rsid w:val="00A04F48"/>
    <w:rsid w:val="00A05079"/>
    <w:rsid w:val="00A052BA"/>
    <w:rsid w:val="00A052F8"/>
    <w:rsid w:val="00A05689"/>
    <w:rsid w:val="00A05896"/>
    <w:rsid w:val="00A05A94"/>
    <w:rsid w:val="00A05EC5"/>
    <w:rsid w:val="00A05F20"/>
    <w:rsid w:val="00A0610A"/>
    <w:rsid w:val="00A068FA"/>
    <w:rsid w:val="00A06D5A"/>
    <w:rsid w:val="00A06E2B"/>
    <w:rsid w:val="00A06EEE"/>
    <w:rsid w:val="00A06F9F"/>
    <w:rsid w:val="00A06FAD"/>
    <w:rsid w:val="00A06FC3"/>
    <w:rsid w:val="00A074CA"/>
    <w:rsid w:val="00A0793B"/>
    <w:rsid w:val="00A07BEA"/>
    <w:rsid w:val="00A07DD7"/>
    <w:rsid w:val="00A07F8E"/>
    <w:rsid w:val="00A10012"/>
    <w:rsid w:val="00A10239"/>
    <w:rsid w:val="00A10568"/>
    <w:rsid w:val="00A10AF1"/>
    <w:rsid w:val="00A10B36"/>
    <w:rsid w:val="00A10BAD"/>
    <w:rsid w:val="00A10C14"/>
    <w:rsid w:val="00A11390"/>
    <w:rsid w:val="00A116BA"/>
    <w:rsid w:val="00A117B6"/>
    <w:rsid w:val="00A11933"/>
    <w:rsid w:val="00A11B41"/>
    <w:rsid w:val="00A11FD0"/>
    <w:rsid w:val="00A12228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66A"/>
    <w:rsid w:val="00A139E9"/>
    <w:rsid w:val="00A13C6F"/>
    <w:rsid w:val="00A13D68"/>
    <w:rsid w:val="00A141D9"/>
    <w:rsid w:val="00A1444B"/>
    <w:rsid w:val="00A146E8"/>
    <w:rsid w:val="00A1470A"/>
    <w:rsid w:val="00A14CFB"/>
    <w:rsid w:val="00A14E32"/>
    <w:rsid w:val="00A14F9B"/>
    <w:rsid w:val="00A15218"/>
    <w:rsid w:val="00A1564E"/>
    <w:rsid w:val="00A156DC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48E"/>
    <w:rsid w:val="00A2056C"/>
    <w:rsid w:val="00A20670"/>
    <w:rsid w:val="00A20E15"/>
    <w:rsid w:val="00A20FC9"/>
    <w:rsid w:val="00A210F9"/>
    <w:rsid w:val="00A2114D"/>
    <w:rsid w:val="00A21382"/>
    <w:rsid w:val="00A2160A"/>
    <w:rsid w:val="00A21813"/>
    <w:rsid w:val="00A21A2F"/>
    <w:rsid w:val="00A21A42"/>
    <w:rsid w:val="00A21AA4"/>
    <w:rsid w:val="00A22385"/>
    <w:rsid w:val="00A2270C"/>
    <w:rsid w:val="00A22B1E"/>
    <w:rsid w:val="00A22C45"/>
    <w:rsid w:val="00A22EB9"/>
    <w:rsid w:val="00A22F20"/>
    <w:rsid w:val="00A22F64"/>
    <w:rsid w:val="00A232C1"/>
    <w:rsid w:val="00A23434"/>
    <w:rsid w:val="00A23641"/>
    <w:rsid w:val="00A23662"/>
    <w:rsid w:val="00A237F0"/>
    <w:rsid w:val="00A23A6D"/>
    <w:rsid w:val="00A23BF7"/>
    <w:rsid w:val="00A23D83"/>
    <w:rsid w:val="00A23FB4"/>
    <w:rsid w:val="00A24020"/>
    <w:rsid w:val="00A240CE"/>
    <w:rsid w:val="00A24275"/>
    <w:rsid w:val="00A242FD"/>
    <w:rsid w:val="00A2441E"/>
    <w:rsid w:val="00A24496"/>
    <w:rsid w:val="00A24CB9"/>
    <w:rsid w:val="00A24CEE"/>
    <w:rsid w:val="00A24D8E"/>
    <w:rsid w:val="00A24E40"/>
    <w:rsid w:val="00A24EBE"/>
    <w:rsid w:val="00A25155"/>
    <w:rsid w:val="00A251E0"/>
    <w:rsid w:val="00A25343"/>
    <w:rsid w:val="00A25556"/>
    <w:rsid w:val="00A25785"/>
    <w:rsid w:val="00A257AA"/>
    <w:rsid w:val="00A25808"/>
    <w:rsid w:val="00A25CAD"/>
    <w:rsid w:val="00A25D22"/>
    <w:rsid w:val="00A25DE4"/>
    <w:rsid w:val="00A25EA0"/>
    <w:rsid w:val="00A25FAD"/>
    <w:rsid w:val="00A25FE7"/>
    <w:rsid w:val="00A265E9"/>
    <w:rsid w:val="00A268C7"/>
    <w:rsid w:val="00A26951"/>
    <w:rsid w:val="00A27039"/>
    <w:rsid w:val="00A2706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0FA"/>
    <w:rsid w:val="00A3226F"/>
    <w:rsid w:val="00A32640"/>
    <w:rsid w:val="00A329CC"/>
    <w:rsid w:val="00A32CFA"/>
    <w:rsid w:val="00A33381"/>
    <w:rsid w:val="00A33692"/>
    <w:rsid w:val="00A3450A"/>
    <w:rsid w:val="00A345A2"/>
    <w:rsid w:val="00A34A37"/>
    <w:rsid w:val="00A34FBD"/>
    <w:rsid w:val="00A35142"/>
    <w:rsid w:val="00A3529E"/>
    <w:rsid w:val="00A3577F"/>
    <w:rsid w:val="00A357D2"/>
    <w:rsid w:val="00A3584C"/>
    <w:rsid w:val="00A35AEE"/>
    <w:rsid w:val="00A35AF6"/>
    <w:rsid w:val="00A35F28"/>
    <w:rsid w:val="00A363C1"/>
    <w:rsid w:val="00A364EE"/>
    <w:rsid w:val="00A368C5"/>
    <w:rsid w:val="00A37091"/>
    <w:rsid w:val="00A370F8"/>
    <w:rsid w:val="00A37134"/>
    <w:rsid w:val="00A374AF"/>
    <w:rsid w:val="00A37687"/>
    <w:rsid w:val="00A376A0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9B8"/>
    <w:rsid w:val="00A40BA4"/>
    <w:rsid w:val="00A40DD0"/>
    <w:rsid w:val="00A40EEB"/>
    <w:rsid w:val="00A411F1"/>
    <w:rsid w:val="00A412BE"/>
    <w:rsid w:val="00A417B4"/>
    <w:rsid w:val="00A41A2B"/>
    <w:rsid w:val="00A42114"/>
    <w:rsid w:val="00A423A7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3E"/>
    <w:rsid w:val="00A4316D"/>
    <w:rsid w:val="00A43296"/>
    <w:rsid w:val="00A43309"/>
    <w:rsid w:val="00A434CC"/>
    <w:rsid w:val="00A4370A"/>
    <w:rsid w:val="00A43DD0"/>
    <w:rsid w:val="00A43DE4"/>
    <w:rsid w:val="00A4422E"/>
    <w:rsid w:val="00A44647"/>
    <w:rsid w:val="00A44AC4"/>
    <w:rsid w:val="00A44BFB"/>
    <w:rsid w:val="00A44C73"/>
    <w:rsid w:val="00A44F08"/>
    <w:rsid w:val="00A44F7B"/>
    <w:rsid w:val="00A45779"/>
    <w:rsid w:val="00A45943"/>
    <w:rsid w:val="00A46438"/>
    <w:rsid w:val="00A4697B"/>
    <w:rsid w:val="00A46F28"/>
    <w:rsid w:val="00A46FFB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4FC"/>
    <w:rsid w:val="00A51E64"/>
    <w:rsid w:val="00A52089"/>
    <w:rsid w:val="00A520D1"/>
    <w:rsid w:val="00A5231A"/>
    <w:rsid w:val="00A52E7E"/>
    <w:rsid w:val="00A5303F"/>
    <w:rsid w:val="00A5304C"/>
    <w:rsid w:val="00A5315D"/>
    <w:rsid w:val="00A53281"/>
    <w:rsid w:val="00A532C1"/>
    <w:rsid w:val="00A53511"/>
    <w:rsid w:val="00A5352F"/>
    <w:rsid w:val="00A5353B"/>
    <w:rsid w:val="00A5369D"/>
    <w:rsid w:val="00A53775"/>
    <w:rsid w:val="00A5397E"/>
    <w:rsid w:val="00A53C70"/>
    <w:rsid w:val="00A54319"/>
    <w:rsid w:val="00A5475D"/>
    <w:rsid w:val="00A54A81"/>
    <w:rsid w:val="00A54BEF"/>
    <w:rsid w:val="00A54C05"/>
    <w:rsid w:val="00A54E6C"/>
    <w:rsid w:val="00A5571E"/>
    <w:rsid w:val="00A5587F"/>
    <w:rsid w:val="00A55910"/>
    <w:rsid w:val="00A56317"/>
    <w:rsid w:val="00A56CD3"/>
    <w:rsid w:val="00A56DE1"/>
    <w:rsid w:val="00A5750C"/>
    <w:rsid w:val="00A57623"/>
    <w:rsid w:val="00A57A48"/>
    <w:rsid w:val="00A57A7A"/>
    <w:rsid w:val="00A57B98"/>
    <w:rsid w:val="00A6011E"/>
    <w:rsid w:val="00A60751"/>
    <w:rsid w:val="00A60B3D"/>
    <w:rsid w:val="00A60C06"/>
    <w:rsid w:val="00A60C15"/>
    <w:rsid w:val="00A60DA0"/>
    <w:rsid w:val="00A612EE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E2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5F"/>
    <w:rsid w:val="00A645F9"/>
    <w:rsid w:val="00A64795"/>
    <w:rsid w:val="00A647E1"/>
    <w:rsid w:val="00A64871"/>
    <w:rsid w:val="00A649C9"/>
    <w:rsid w:val="00A64D83"/>
    <w:rsid w:val="00A65156"/>
    <w:rsid w:val="00A65277"/>
    <w:rsid w:val="00A6534D"/>
    <w:rsid w:val="00A65A33"/>
    <w:rsid w:val="00A65BB8"/>
    <w:rsid w:val="00A65C57"/>
    <w:rsid w:val="00A65D82"/>
    <w:rsid w:val="00A66319"/>
    <w:rsid w:val="00A666AC"/>
    <w:rsid w:val="00A66757"/>
    <w:rsid w:val="00A668AD"/>
    <w:rsid w:val="00A668D5"/>
    <w:rsid w:val="00A66904"/>
    <w:rsid w:val="00A66969"/>
    <w:rsid w:val="00A66A60"/>
    <w:rsid w:val="00A66D7A"/>
    <w:rsid w:val="00A67020"/>
    <w:rsid w:val="00A675C1"/>
    <w:rsid w:val="00A67D95"/>
    <w:rsid w:val="00A67FB4"/>
    <w:rsid w:val="00A70080"/>
    <w:rsid w:val="00A7015D"/>
    <w:rsid w:val="00A7020D"/>
    <w:rsid w:val="00A7053E"/>
    <w:rsid w:val="00A7061D"/>
    <w:rsid w:val="00A707EB"/>
    <w:rsid w:val="00A7099D"/>
    <w:rsid w:val="00A7139B"/>
    <w:rsid w:val="00A716C6"/>
    <w:rsid w:val="00A71B22"/>
    <w:rsid w:val="00A71C11"/>
    <w:rsid w:val="00A71CC7"/>
    <w:rsid w:val="00A71CFC"/>
    <w:rsid w:val="00A72203"/>
    <w:rsid w:val="00A722E8"/>
    <w:rsid w:val="00A724A6"/>
    <w:rsid w:val="00A729D1"/>
    <w:rsid w:val="00A72C9D"/>
    <w:rsid w:val="00A731E1"/>
    <w:rsid w:val="00A732F7"/>
    <w:rsid w:val="00A733DE"/>
    <w:rsid w:val="00A734A6"/>
    <w:rsid w:val="00A736B1"/>
    <w:rsid w:val="00A7372F"/>
    <w:rsid w:val="00A73C7E"/>
    <w:rsid w:val="00A73D10"/>
    <w:rsid w:val="00A746F8"/>
    <w:rsid w:val="00A74875"/>
    <w:rsid w:val="00A74953"/>
    <w:rsid w:val="00A74DE6"/>
    <w:rsid w:val="00A74E5E"/>
    <w:rsid w:val="00A75073"/>
    <w:rsid w:val="00A754A4"/>
    <w:rsid w:val="00A75631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6F34"/>
    <w:rsid w:val="00A7735F"/>
    <w:rsid w:val="00A7736E"/>
    <w:rsid w:val="00A779B4"/>
    <w:rsid w:val="00A77A44"/>
    <w:rsid w:val="00A77DB3"/>
    <w:rsid w:val="00A77DF3"/>
    <w:rsid w:val="00A77FD0"/>
    <w:rsid w:val="00A8013E"/>
    <w:rsid w:val="00A801AF"/>
    <w:rsid w:val="00A80325"/>
    <w:rsid w:val="00A8033B"/>
    <w:rsid w:val="00A80420"/>
    <w:rsid w:val="00A80640"/>
    <w:rsid w:val="00A806B5"/>
    <w:rsid w:val="00A807E5"/>
    <w:rsid w:val="00A80876"/>
    <w:rsid w:val="00A8095E"/>
    <w:rsid w:val="00A809D5"/>
    <w:rsid w:val="00A80A5F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9D2"/>
    <w:rsid w:val="00A82C19"/>
    <w:rsid w:val="00A82F7B"/>
    <w:rsid w:val="00A83210"/>
    <w:rsid w:val="00A832BE"/>
    <w:rsid w:val="00A8331A"/>
    <w:rsid w:val="00A83444"/>
    <w:rsid w:val="00A83793"/>
    <w:rsid w:val="00A837F7"/>
    <w:rsid w:val="00A83B83"/>
    <w:rsid w:val="00A8400D"/>
    <w:rsid w:val="00A844F7"/>
    <w:rsid w:val="00A84535"/>
    <w:rsid w:val="00A8469D"/>
    <w:rsid w:val="00A84858"/>
    <w:rsid w:val="00A8492F"/>
    <w:rsid w:val="00A84AFB"/>
    <w:rsid w:val="00A84F6B"/>
    <w:rsid w:val="00A852B8"/>
    <w:rsid w:val="00A8553E"/>
    <w:rsid w:val="00A85A9F"/>
    <w:rsid w:val="00A85B82"/>
    <w:rsid w:val="00A85C59"/>
    <w:rsid w:val="00A85D49"/>
    <w:rsid w:val="00A85DC7"/>
    <w:rsid w:val="00A86629"/>
    <w:rsid w:val="00A86A59"/>
    <w:rsid w:val="00A86ACC"/>
    <w:rsid w:val="00A86C28"/>
    <w:rsid w:val="00A870D3"/>
    <w:rsid w:val="00A873CD"/>
    <w:rsid w:val="00A8782F"/>
    <w:rsid w:val="00A87CBB"/>
    <w:rsid w:val="00A901CE"/>
    <w:rsid w:val="00A9021C"/>
    <w:rsid w:val="00A9033F"/>
    <w:rsid w:val="00A90605"/>
    <w:rsid w:val="00A907E9"/>
    <w:rsid w:val="00A90891"/>
    <w:rsid w:val="00A909E3"/>
    <w:rsid w:val="00A90B0C"/>
    <w:rsid w:val="00A91434"/>
    <w:rsid w:val="00A91DD6"/>
    <w:rsid w:val="00A91DFB"/>
    <w:rsid w:val="00A91E83"/>
    <w:rsid w:val="00A925E9"/>
    <w:rsid w:val="00A92665"/>
    <w:rsid w:val="00A926BF"/>
    <w:rsid w:val="00A92707"/>
    <w:rsid w:val="00A928CD"/>
    <w:rsid w:val="00A92AD4"/>
    <w:rsid w:val="00A92C00"/>
    <w:rsid w:val="00A92C0A"/>
    <w:rsid w:val="00A93161"/>
    <w:rsid w:val="00A93213"/>
    <w:rsid w:val="00A93585"/>
    <w:rsid w:val="00A93922"/>
    <w:rsid w:val="00A93BD8"/>
    <w:rsid w:val="00A93C19"/>
    <w:rsid w:val="00A93CF1"/>
    <w:rsid w:val="00A93EA8"/>
    <w:rsid w:val="00A941D4"/>
    <w:rsid w:val="00A94642"/>
    <w:rsid w:val="00A949FF"/>
    <w:rsid w:val="00A94C27"/>
    <w:rsid w:val="00A94C9E"/>
    <w:rsid w:val="00A94E2B"/>
    <w:rsid w:val="00A95045"/>
    <w:rsid w:val="00A9540C"/>
    <w:rsid w:val="00A95864"/>
    <w:rsid w:val="00A9586C"/>
    <w:rsid w:val="00A95BE0"/>
    <w:rsid w:val="00A960D7"/>
    <w:rsid w:val="00A96254"/>
    <w:rsid w:val="00A9634F"/>
    <w:rsid w:val="00A963E8"/>
    <w:rsid w:val="00A96435"/>
    <w:rsid w:val="00A967F7"/>
    <w:rsid w:val="00A969CC"/>
    <w:rsid w:val="00A96D96"/>
    <w:rsid w:val="00A96DC5"/>
    <w:rsid w:val="00A9713A"/>
    <w:rsid w:val="00A97250"/>
    <w:rsid w:val="00A972A6"/>
    <w:rsid w:val="00A97A9C"/>
    <w:rsid w:val="00A97AB1"/>
    <w:rsid w:val="00A97C79"/>
    <w:rsid w:val="00A97E5A"/>
    <w:rsid w:val="00A97EE9"/>
    <w:rsid w:val="00A97F5F"/>
    <w:rsid w:val="00AA0057"/>
    <w:rsid w:val="00AA0642"/>
    <w:rsid w:val="00AA068C"/>
    <w:rsid w:val="00AA06E8"/>
    <w:rsid w:val="00AA0710"/>
    <w:rsid w:val="00AA091B"/>
    <w:rsid w:val="00AA0CBE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6CF"/>
    <w:rsid w:val="00AA3B74"/>
    <w:rsid w:val="00AA3BBA"/>
    <w:rsid w:val="00AA3D84"/>
    <w:rsid w:val="00AA3FC6"/>
    <w:rsid w:val="00AA4015"/>
    <w:rsid w:val="00AA409F"/>
    <w:rsid w:val="00AA43C3"/>
    <w:rsid w:val="00AA44ED"/>
    <w:rsid w:val="00AA452A"/>
    <w:rsid w:val="00AA4831"/>
    <w:rsid w:val="00AA49C1"/>
    <w:rsid w:val="00AA4ECD"/>
    <w:rsid w:val="00AA4FC1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68BF"/>
    <w:rsid w:val="00AA6FBA"/>
    <w:rsid w:val="00AA704E"/>
    <w:rsid w:val="00AA74A5"/>
    <w:rsid w:val="00AA7876"/>
    <w:rsid w:val="00AA7997"/>
    <w:rsid w:val="00AA7C3D"/>
    <w:rsid w:val="00AA7F2C"/>
    <w:rsid w:val="00AA7F37"/>
    <w:rsid w:val="00AB0003"/>
    <w:rsid w:val="00AB03BD"/>
    <w:rsid w:val="00AB05B4"/>
    <w:rsid w:val="00AB05E5"/>
    <w:rsid w:val="00AB085B"/>
    <w:rsid w:val="00AB0CCA"/>
    <w:rsid w:val="00AB0D09"/>
    <w:rsid w:val="00AB1186"/>
    <w:rsid w:val="00AB1202"/>
    <w:rsid w:val="00AB1227"/>
    <w:rsid w:val="00AB1466"/>
    <w:rsid w:val="00AB150A"/>
    <w:rsid w:val="00AB17A3"/>
    <w:rsid w:val="00AB1DD9"/>
    <w:rsid w:val="00AB1E03"/>
    <w:rsid w:val="00AB1FC4"/>
    <w:rsid w:val="00AB21BF"/>
    <w:rsid w:val="00AB269C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A2F"/>
    <w:rsid w:val="00AB3A66"/>
    <w:rsid w:val="00AB3B87"/>
    <w:rsid w:val="00AB3B89"/>
    <w:rsid w:val="00AB401D"/>
    <w:rsid w:val="00AB45D2"/>
    <w:rsid w:val="00AB4656"/>
    <w:rsid w:val="00AB4865"/>
    <w:rsid w:val="00AB48A3"/>
    <w:rsid w:val="00AB4AC4"/>
    <w:rsid w:val="00AB4CC4"/>
    <w:rsid w:val="00AB52CD"/>
    <w:rsid w:val="00AB539E"/>
    <w:rsid w:val="00AB579F"/>
    <w:rsid w:val="00AB5976"/>
    <w:rsid w:val="00AB5977"/>
    <w:rsid w:val="00AB5C36"/>
    <w:rsid w:val="00AB618B"/>
    <w:rsid w:val="00AB67A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62D"/>
    <w:rsid w:val="00AC17B5"/>
    <w:rsid w:val="00AC1C02"/>
    <w:rsid w:val="00AC1FBA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A3"/>
    <w:rsid w:val="00AC47EA"/>
    <w:rsid w:val="00AC487D"/>
    <w:rsid w:val="00AC4C1D"/>
    <w:rsid w:val="00AC5073"/>
    <w:rsid w:val="00AC52E8"/>
    <w:rsid w:val="00AC5409"/>
    <w:rsid w:val="00AC5674"/>
    <w:rsid w:val="00AC57CE"/>
    <w:rsid w:val="00AC5AB6"/>
    <w:rsid w:val="00AC5C71"/>
    <w:rsid w:val="00AC5E1A"/>
    <w:rsid w:val="00AC5E78"/>
    <w:rsid w:val="00AC6760"/>
    <w:rsid w:val="00AC6CC1"/>
    <w:rsid w:val="00AC6D5D"/>
    <w:rsid w:val="00AC75FC"/>
    <w:rsid w:val="00AC7659"/>
    <w:rsid w:val="00AC7959"/>
    <w:rsid w:val="00AC7D22"/>
    <w:rsid w:val="00AC7E2A"/>
    <w:rsid w:val="00AD0816"/>
    <w:rsid w:val="00AD0A60"/>
    <w:rsid w:val="00AD0E34"/>
    <w:rsid w:val="00AD11B8"/>
    <w:rsid w:val="00AD1BD6"/>
    <w:rsid w:val="00AD209C"/>
    <w:rsid w:val="00AD2426"/>
    <w:rsid w:val="00AD268C"/>
    <w:rsid w:val="00AD2737"/>
    <w:rsid w:val="00AD27B5"/>
    <w:rsid w:val="00AD2800"/>
    <w:rsid w:val="00AD2860"/>
    <w:rsid w:val="00AD2909"/>
    <w:rsid w:val="00AD294C"/>
    <w:rsid w:val="00AD2AAE"/>
    <w:rsid w:val="00AD2B27"/>
    <w:rsid w:val="00AD2C60"/>
    <w:rsid w:val="00AD381D"/>
    <w:rsid w:val="00AD39C3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731"/>
    <w:rsid w:val="00AD6757"/>
    <w:rsid w:val="00AD6758"/>
    <w:rsid w:val="00AD680B"/>
    <w:rsid w:val="00AD68BC"/>
    <w:rsid w:val="00AD6A03"/>
    <w:rsid w:val="00AD6DF2"/>
    <w:rsid w:val="00AD6EAC"/>
    <w:rsid w:val="00AD6EBF"/>
    <w:rsid w:val="00AD707B"/>
    <w:rsid w:val="00AD7264"/>
    <w:rsid w:val="00AD72DC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06A"/>
    <w:rsid w:val="00AE235A"/>
    <w:rsid w:val="00AE2496"/>
    <w:rsid w:val="00AE24A1"/>
    <w:rsid w:val="00AE2C26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414"/>
    <w:rsid w:val="00AE5594"/>
    <w:rsid w:val="00AE5692"/>
    <w:rsid w:val="00AE5AAB"/>
    <w:rsid w:val="00AE5C98"/>
    <w:rsid w:val="00AE602A"/>
    <w:rsid w:val="00AE6079"/>
    <w:rsid w:val="00AE62FE"/>
    <w:rsid w:val="00AE64C9"/>
    <w:rsid w:val="00AE6579"/>
    <w:rsid w:val="00AE66AE"/>
    <w:rsid w:val="00AE6951"/>
    <w:rsid w:val="00AE727C"/>
    <w:rsid w:val="00AE79F6"/>
    <w:rsid w:val="00AE7B1E"/>
    <w:rsid w:val="00AE7C21"/>
    <w:rsid w:val="00AE7DB3"/>
    <w:rsid w:val="00AF0246"/>
    <w:rsid w:val="00AF0430"/>
    <w:rsid w:val="00AF06E1"/>
    <w:rsid w:val="00AF0A19"/>
    <w:rsid w:val="00AF0DCC"/>
    <w:rsid w:val="00AF108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8ED"/>
    <w:rsid w:val="00AF5A8A"/>
    <w:rsid w:val="00AF5BCB"/>
    <w:rsid w:val="00AF5C3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BE8"/>
    <w:rsid w:val="00AF7F48"/>
    <w:rsid w:val="00B001AF"/>
    <w:rsid w:val="00B00727"/>
    <w:rsid w:val="00B00737"/>
    <w:rsid w:val="00B00A0A"/>
    <w:rsid w:val="00B00A2D"/>
    <w:rsid w:val="00B00C05"/>
    <w:rsid w:val="00B00E39"/>
    <w:rsid w:val="00B01302"/>
    <w:rsid w:val="00B01413"/>
    <w:rsid w:val="00B01504"/>
    <w:rsid w:val="00B016F6"/>
    <w:rsid w:val="00B01857"/>
    <w:rsid w:val="00B01A8A"/>
    <w:rsid w:val="00B01A8D"/>
    <w:rsid w:val="00B01BA3"/>
    <w:rsid w:val="00B01CDE"/>
    <w:rsid w:val="00B02042"/>
    <w:rsid w:val="00B021A5"/>
    <w:rsid w:val="00B0226B"/>
    <w:rsid w:val="00B02322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67B"/>
    <w:rsid w:val="00B03692"/>
    <w:rsid w:val="00B0369A"/>
    <w:rsid w:val="00B03D3A"/>
    <w:rsid w:val="00B04A01"/>
    <w:rsid w:val="00B0517F"/>
    <w:rsid w:val="00B05492"/>
    <w:rsid w:val="00B054C4"/>
    <w:rsid w:val="00B0558E"/>
    <w:rsid w:val="00B0567B"/>
    <w:rsid w:val="00B056AE"/>
    <w:rsid w:val="00B0570E"/>
    <w:rsid w:val="00B0588E"/>
    <w:rsid w:val="00B05A14"/>
    <w:rsid w:val="00B05CAD"/>
    <w:rsid w:val="00B064C3"/>
    <w:rsid w:val="00B06784"/>
    <w:rsid w:val="00B0685C"/>
    <w:rsid w:val="00B069B8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6AF"/>
    <w:rsid w:val="00B10766"/>
    <w:rsid w:val="00B1076D"/>
    <w:rsid w:val="00B107A9"/>
    <w:rsid w:val="00B1096F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9A8"/>
    <w:rsid w:val="00B12D36"/>
    <w:rsid w:val="00B134D7"/>
    <w:rsid w:val="00B135C0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4A5"/>
    <w:rsid w:val="00B14712"/>
    <w:rsid w:val="00B14C12"/>
    <w:rsid w:val="00B14FE5"/>
    <w:rsid w:val="00B150C8"/>
    <w:rsid w:val="00B15259"/>
    <w:rsid w:val="00B152C7"/>
    <w:rsid w:val="00B155F9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86A"/>
    <w:rsid w:val="00B168F7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9B5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D89"/>
    <w:rsid w:val="00B21E51"/>
    <w:rsid w:val="00B224A5"/>
    <w:rsid w:val="00B2290E"/>
    <w:rsid w:val="00B22AC3"/>
    <w:rsid w:val="00B22B16"/>
    <w:rsid w:val="00B22B33"/>
    <w:rsid w:val="00B22C8C"/>
    <w:rsid w:val="00B22CD5"/>
    <w:rsid w:val="00B22EDF"/>
    <w:rsid w:val="00B230CF"/>
    <w:rsid w:val="00B2335A"/>
    <w:rsid w:val="00B23387"/>
    <w:rsid w:val="00B2353E"/>
    <w:rsid w:val="00B236A1"/>
    <w:rsid w:val="00B2372B"/>
    <w:rsid w:val="00B23BBA"/>
    <w:rsid w:val="00B23C96"/>
    <w:rsid w:val="00B24296"/>
    <w:rsid w:val="00B2444A"/>
    <w:rsid w:val="00B244BA"/>
    <w:rsid w:val="00B24524"/>
    <w:rsid w:val="00B2455C"/>
    <w:rsid w:val="00B247B1"/>
    <w:rsid w:val="00B24EB9"/>
    <w:rsid w:val="00B25100"/>
    <w:rsid w:val="00B254CC"/>
    <w:rsid w:val="00B2553F"/>
    <w:rsid w:val="00B25B70"/>
    <w:rsid w:val="00B25CE0"/>
    <w:rsid w:val="00B25FE7"/>
    <w:rsid w:val="00B26118"/>
    <w:rsid w:val="00B26196"/>
    <w:rsid w:val="00B264B4"/>
    <w:rsid w:val="00B268BA"/>
    <w:rsid w:val="00B26A21"/>
    <w:rsid w:val="00B26B26"/>
    <w:rsid w:val="00B26F3C"/>
    <w:rsid w:val="00B272EC"/>
    <w:rsid w:val="00B27478"/>
    <w:rsid w:val="00B2783D"/>
    <w:rsid w:val="00B279AB"/>
    <w:rsid w:val="00B27D10"/>
    <w:rsid w:val="00B30130"/>
    <w:rsid w:val="00B306E0"/>
    <w:rsid w:val="00B3089D"/>
    <w:rsid w:val="00B30A22"/>
    <w:rsid w:val="00B30D8E"/>
    <w:rsid w:val="00B31013"/>
    <w:rsid w:val="00B3131D"/>
    <w:rsid w:val="00B31700"/>
    <w:rsid w:val="00B31999"/>
    <w:rsid w:val="00B31A3C"/>
    <w:rsid w:val="00B3211E"/>
    <w:rsid w:val="00B321CD"/>
    <w:rsid w:val="00B321E5"/>
    <w:rsid w:val="00B3295F"/>
    <w:rsid w:val="00B33245"/>
    <w:rsid w:val="00B335B1"/>
    <w:rsid w:val="00B3375A"/>
    <w:rsid w:val="00B33C85"/>
    <w:rsid w:val="00B33EC1"/>
    <w:rsid w:val="00B33F97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1A0"/>
    <w:rsid w:val="00B355A0"/>
    <w:rsid w:val="00B35796"/>
    <w:rsid w:val="00B357DD"/>
    <w:rsid w:val="00B35953"/>
    <w:rsid w:val="00B35B27"/>
    <w:rsid w:val="00B3605F"/>
    <w:rsid w:val="00B365EB"/>
    <w:rsid w:val="00B36794"/>
    <w:rsid w:val="00B36940"/>
    <w:rsid w:val="00B37508"/>
    <w:rsid w:val="00B3756F"/>
    <w:rsid w:val="00B37696"/>
    <w:rsid w:val="00B378D0"/>
    <w:rsid w:val="00B37A60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926"/>
    <w:rsid w:val="00B41F50"/>
    <w:rsid w:val="00B4206C"/>
    <w:rsid w:val="00B423AA"/>
    <w:rsid w:val="00B4246C"/>
    <w:rsid w:val="00B42685"/>
    <w:rsid w:val="00B42DF4"/>
    <w:rsid w:val="00B42F0F"/>
    <w:rsid w:val="00B43241"/>
    <w:rsid w:val="00B432C4"/>
    <w:rsid w:val="00B432D2"/>
    <w:rsid w:val="00B4375F"/>
    <w:rsid w:val="00B4386B"/>
    <w:rsid w:val="00B43C3C"/>
    <w:rsid w:val="00B43C5F"/>
    <w:rsid w:val="00B43F63"/>
    <w:rsid w:val="00B4415B"/>
    <w:rsid w:val="00B44367"/>
    <w:rsid w:val="00B443DE"/>
    <w:rsid w:val="00B445AA"/>
    <w:rsid w:val="00B447F3"/>
    <w:rsid w:val="00B44943"/>
    <w:rsid w:val="00B44B59"/>
    <w:rsid w:val="00B44C51"/>
    <w:rsid w:val="00B44F5E"/>
    <w:rsid w:val="00B4588A"/>
    <w:rsid w:val="00B458B2"/>
    <w:rsid w:val="00B45A44"/>
    <w:rsid w:val="00B45F10"/>
    <w:rsid w:val="00B465AB"/>
    <w:rsid w:val="00B46B72"/>
    <w:rsid w:val="00B46F56"/>
    <w:rsid w:val="00B471A3"/>
    <w:rsid w:val="00B471D6"/>
    <w:rsid w:val="00B47386"/>
    <w:rsid w:val="00B473C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98"/>
    <w:rsid w:val="00B516A7"/>
    <w:rsid w:val="00B51825"/>
    <w:rsid w:val="00B51863"/>
    <w:rsid w:val="00B51BFA"/>
    <w:rsid w:val="00B51C3B"/>
    <w:rsid w:val="00B51E3F"/>
    <w:rsid w:val="00B51E41"/>
    <w:rsid w:val="00B51F96"/>
    <w:rsid w:val="00B51FA2"/>
    <w:rsid w:val="00B52085"/>
    <w:rsid w:val="00B522F0"/>
    <w:rsid w:val="00B52484"/>
    <w:rsid w:val="00B52616"/>
    <w:rsid w:val="00B5295C"/>
    <w:rsid w:val="00B52A22"/>
    <w:rsid w:val="00B52FD4"/>
    <w:rsid w:val="00B531C6"/>
    <w:rsid w:val="00B53209"/>
    <w:rsid w:val="00B53348"/>
    <w:rsid w:val="00B5354E"/>
    <w:rsid w:val="00B53703"/>
    <w:rsid w:val="00B537FF"/>
    <w:rsid w:val="00B53E7B"/>
    <w:rsid w:val="00B53F8D"/>
    <w:rsid w:val="00B5407D"/>
    <w:rsid w:val="00B54142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ED4"/>
    <w:rsid w:val="00B55F5E"/>
    <w:rsid w:val="00B55F60"/>
    <w:rsid w:val="00B56319"/>
    <w:rsid w:val="00B5637B"/>
    <w:rsid w:val="00B5644D"/>
    <w:rsid w:val="00B567B9"/>
    <w:rsid w:val="00B56893"/>
    <w:rsid w:val="00B56A38"/>
    <w:rsid w:val="00B56CE4"/>
    <w:rsid w:val="00B57490"/>
    <w:rsid w:val="00B57545"/>
    <w:rsid w:val="00B579E4"/>
    <w:rsid w:val="00B57BC6"/>
    <w:rsid w:val="00B57BCA"/>
    <w:rsid w:val="00B602AF"/>
    <w:rsid w:val="00B603FC"/>
    <w:rsid w:val="00B604D9"/>
    <w:rsid w:val="00B60776"/>
    <w:rsid w:val="00B60912"/>
    <w:rsid w:val="00B60A5D"/>
    <w:rsid w:val="00B60EC5"/>
    <w:rsid w:val="00B6111E"/>
    <w:rsid w:val="00B611B5"/>
    <w:rsid w:val="00B61234"/>
    <w:rsid w:val="00B61263"/>
    <w:rsid w:val="00B612F6"/>
    <w:rsid w:val="00B615BC"/>
    <w:rsid w:val="00B6177A"/>
    <w:rsid w:val="00B61A9B"/>
    <w:rsid w:val="00B61B9E"/>
    <w:rsid w:val="00B61E53"/>
    <w:rsid w:val="00B62415"/>
    <w:rsid w:val="00B62B07"/>
    <w:rsid w:val="00B62E68"/>
    <w:rsid w:val="00B62FE8"/>
    <w:rsid w:val="00B6303B"/>
    <w:rsid w:val="00B6319C"/>
    <w:rsid w:val="00B6324E"/>
    <w:rsid w:val="00B63283"/>
    <w:rsid w:val="00B632DF"/>
    <w:rsid w:val="00B634F5"/>
    <w:rsid w:val="00B635D3"/>
    <w:rsid w:val="00B63792"/>
    <w:rsid w:val="00B63A62"/>
    <w:rsid w:val="00B63B18"/>
    <w:rsid w:val="00B63C63"/>
    <w:rsid w:val="00B63CFE"/>
    <w:rsid w:val="00B63F95"/>
    <w:rsid w:val="00B64097"/>
    <w:rsid w:val="00B640EB"/>
    <w:rsid w:val="00B64331"/>
    <w:rsid w:val="00B64776"/>
    <w:rsid w:val="00B647FB"/>
    <w:rsid w:val="00B64A06"/>
    <w:rsid w:val="00B64C8D"/>
    <w:rsid w:val="00B64FF8"/>
    <w:rsid w:val="00B652AE"/>
    <w:rsid w:val="00B65E82"/>
    <w:rsid w:val="00B66104"/>
    <w:rsid w:val="00B66247"/>
    <w:rsid w:val="00B663E8"/>
    <w:rsid w:val="00B667A2"/>
    <w:rsid w:val="00B668F2"/>
    <w:rsid w:val="00B66AEB"/>
    <w:rsid w:val="00B66FA2"/>
    <w:rsid w:val="00B670B7"/>
    <w:rsid w:val="00B67189"/>
    <w:rsid w:val="00B67384"/>
    <w:rsid w:val="00B67C37"/>
    <w:rsid w:val="00B67E0D"/>
    <w:rsid w:val="00B67E9A"/>
    <w:rsid w:val="00B67F90"/>
    <w:rsid w:val="00B701E2"/>
    <w:rsid w:val="00B702CC"/>
    <w:rsid w:val="00B7055A"/>
    <w:rsid w:val="00B70C87"/>
    <w:rsid w:val="00B70EC8"/>
    <w:rsid w:val="00B7119F"/>
    <w:rsid w:val="00B7141C"/>
    <w:rsid w:val="00B71A1D"/>
    <w:rsid w:val="00B71C67"/>
    <w:rsid w:val="00B71CB4"/>
    <w:rsid w:val="00B7205E"/>
    <w:rsid w:val="00B72099"/>
    <w:rsid w:val="00B72477"/>
    <w:rsid w:val="00B725CF"/>
    <w:rsid w:val="00B72784"/>
    <w:rsid w:val="00B7290B"/>
    <w:rsid w:val="00B729E4"/>
    <w:rsid w:val="00B72C47"/>
    <w:rsid w:val="00B72E58"/>
    <w:rsid w:val="00B72ECC"/>
    <w:rsid w:val="00B72F68"/>
    <w:rsid w:val="00B72FF7"/>
    <w:rsid w:val="00B7388C"/>
    <w:rsid w:val="00B73AB8"/>
    <w:rsid w:val="00B7453B"/>
    <w:rsid w:val="00B7453C"/>
    <w:rsid w:val="00B74BF5"/>
    <w:rsid w:val="00B74C41"/>
    <w:rsid w:val="00B74D97"/>
    <w:rsid w:val="00B75002"/>
    <w:rsid w:val="00B754EB"/>
    <w:rsid w:val="00B75D11"/>
    <w:rsid w:val="00B75DD0"/>
    <w:rsid w:val="00B76181"/>
    <w:rsid w:val="00B7633B"/>
    <w:rsid w:val="00B7651D"/>
    <w:rsid w:val="00B766AA"/>
    <w:rsid w:val="00B76E56"/>
    <w:rsid w:val="00B76EDF"/>
    <w:rsid w:val="00B7702C"/>
    <w:rsid w:val="00B770D1"/>
    <w:rsid w:val="00B7721E"/>
    <w:rsid w:val="00B7769B"/>
    <w:rsid w:val="00B77774"/>
    <w:rsid w:val="00B77DA4"/>
    <w:rsid w:val="00B77E56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B57"/>
    <w:rsid w:val="00B81FE8"/>
    <w:rsid w:val="00B8208D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A48"/>
    <w:rsid w:val="00B83B3A"/>
    <w:rsid w:val="00B83BA0"/>
    <w:rsid w:val="00B83C59"/>
    <w:rsid w:val="00B83F02"/>
    <w:rsid w:val="00B84011"/>
    <w:rsid w:val="00B841C6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083"/>
    <w:rsid w:val="00B87273"/>
    <w:rsid w:val="00B8786E"/>
    <w:rsid w:val="00B87A57"/>
    <w:rsid w:val="00B87CDC"/>
    <w:rsid w:val="00B87D0B"/>
    <w:rsid w:val="00B87E80"/>
    <w:rsid w:val="00B87FB0"/>
    <w:rsid w:val="00B90257"/>
    <w:rsid w:val="00B902C5"/>
    <w:rsid w:val="00B902F1"/>
    <w:rsid w:val="00B9032E"/>
    <w:rsid w:val="00B904EA"/>
    <w:rsid w:val="00B90535"/>
    <w:rsid w:val="00B9084E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2DC"/>
    <w:rsid w:val="00B9244E"/>
    <w:rsid w:val="00B92898"/>
    <w:rsid w:val="00B92B30"/>
    <w:rsid w:val="00B9323D"/>
    <w:rsid w:val="00B9366A"/>
    <w:rsid w:val="00B93927"/>
    <w:rsid w:val="00B93CD7"/>
    <w:rsid w:val="00B93D2B"/>
    <w:rsid w:val="00B94092"/>
    <w:rsid w:val="00B941D7"/>
    <w:rsid w:val="00B94683"/>
    <w:rsid w:val="00B9472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B9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113"/>
    <w:rsid w:val="00BA21B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016"/>
    <w:rsid w:val="00BA41BD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6E6C"/>
    <w:rsid w:val="00BA719E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863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D3D"/>
    <w:rsid w:val="00BB2E6B"/>
    <w:rsid w:val="00BB2EA0"/>
    <w:rsid w:val="00BB2F5B"/>
    <w:rsid w:val="00BB33D4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70D6"/>
    <w:rsid w:val="00BB7630"/>
    <w:rsid w:val="00BB775F"/>
    <w:rsid w:val="00BB78CC"/>
    <w:rsid w:val="00BB79F5"/>
    <w:rsid w:val="00BB7A4F"/>
    <w:rsid w:val="00BB7ABA"/>
    <w:rsid w:val="00BB7DD3"/>
    <w:rsid w:val="00BC05D0"/>
    <w:rsid w:val="00BC0798"/>
    <w:rsid w:val="00BC0D3A"/>
    <w:rsid w:val="00BC0D3E"/>
    <w:rsid w:val="00BC0D6F"/>
    <w:rsid w:val="00BC1003"/>
    <w:rsid w:val="00BC121B"/>
    <w:rsid w:val="00BC1288"/>
    <w:rsid w:val="00BC1316"/>
    <w:rsid w:val="00BC1ACA"/>
    <w:rsid w:val="00BC1B9E"/>
    <w:rsid w:val="00BC1C77"/>
    <w:rsid w:val="00BC23A8"/>
    <w:rsid w:val="00BC2500"/>
    <w:rsid w:val="00BC28C2"/>
    <w:rsid w:val="00BC28FA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04B"/>
    <w:rsid w:val="00BC4147"/>
    <w:rsid w:val="00BC4250"/>
    <w:rsid w:val="00BC438A"/>
    <w:rsid w:val="00BC4503"/>
    <w:rsid w:val="00BC4748"/>
    <w:rsid w:val="00BC47F3"/>
    <w:rsid w:val="00BC484D"/>
    <w:rsid w:val="00BC4D46"/>
    <w:rsid w:val="00BC4E34"/>
    <w:rsid w:val="00BC5168"/>
    <w:rsid w:val="00BC5674"/>
    <w:rsid w:val="00BC56F7"/>
    <w:rsid w:val="00BC5725"/>
    <w:rsid w:val="00BC572B"/>
    <w:rsid w:val="00BC59F1"/>
    <w:rsid w:val="00BC59F4"/>
    <w:rsid w:val="00BC5F3B"/>
    <w:rsid w:val="00BC5F5E"/>
    <w:rsid w:val="00BC65EA"/>
    <w:rsid w:val="00BC671D"/>
    <w:rsid w:val="00BC6B37"/>
    <w:rsid w:val="00BC6D13"/>
    <w:rsid w:val="00BC6F4A"/>
    <w:rsid w:val="00BC768E"/>
    <w:rsid w:val="00BC7C9E"/>
    <w:rsid w:val="00BC7DE9"/>
    <w:rsid w:val="00BD0457"/>
    <w:rsid w:val="00BD071A"/>
    <w:rsid w:val="00BD07FE"/>
    <w:rsid w:val="00BD0B88"/>
    <w:rsid w:val="00BD0D32"/>
    <w:rsid w:val="00BD0E5D"/>
    <w:rsid w:val="00BD0F84"/>
    <w:rsid w:val="00BD12D4"/>
    <w:rsid w:val="00BD13AF"/>
    <w:rsid w:val="00BD1765"/>
    <w:rsid w:val="00BD19B0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B0A"/>
    <w:rsid w:val="00BD3C5E"/>
    <w:rsid w:val="00BD3E18"/>
    <w:rsid w:val="00BD417F"/>
    <w:rsid w:val="00BD4614"/>
    <w:rsid w:val="00BD476E"/>
    <w:rsid w:val="00BD4A35"/>
    <w:rsid w:val="00BD4B03"/>
    <w:rsid w:val="00BD4D55"/>
    <w:rsid w:val="00BD4DF7"/>
    <w:rsid w:val="00BD51BB"/>
    <w:rsid w:val="00BD52B3"/>
    <w:rsid w:val="00BD5483"/>
    <w:rsid w:val="00BD55F8"/>
    <w:rsid w:val="00BD5848"/>
    <w:rsid w:val="00BD5D8B"/>
    <w:rsid w:val="00BD63F8"/>
    <w:rsid w:val="00BD6899"/>
    <w:rsid w:val="00BD6C94"/>
    <w:rsid w:val="00BD6D53"/>
    <w:rsid w:val="00BD77A4"/>
    <w:rsid w:val="00BD77C9"/>
    <w:rsid w:val="00BD7A4D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872"/>
    <w:rsid w:val="00BE1A54"/>
    <w:rsid w:val="00BE1BA4"/>
    <w:rsid w:val="00BE1D26"/>
    <w:rsid w:val="00BE1D4D"/>
    <w:rsid w:val="00BE1DB5"/>
    <w:rsid w:val="00BE1DDF"/>
    <w:rsid w:val="00BE223A"/>
    <w:rsid w:val="00BE27A7"/>
    <w:rsid w:val="00BE29A6"/>
    <w:rsid w:val="00BE2BA1"/>
    <w:rsid w:val="00BE2C70"/>
    <w:rsid w:val="00BE2D13"/>
    <w:rsid w:val="00BE2DF1"/>
    <w:rsid w:val="00BE2FD7"/>
    <w:rsid w:val="00BE3085"/>
    <w:rsid w:val="00BE3145"/>
    <w:rsid w:val="00BE31D9"/>
    <w:rsid w:val="00BE3309"/>
    <w:rsid w:val="00BE365F"/>
    <w:rsid w:val="00BE3930"/>
    <w:rsid w:val="00BE3B16"/>
    <w:rsid w:val="00BE400B"/>
    <w:rsid w:val="00BE48C3"/>
    <w:rsid w:val="00BE4F1E"/>
    <w:rsid w:val="00BE515F"/>
    <w:rsid w:val="00BE548B"/>
    <w:rsid w:val="00BE57F2"/>
    <w:rsid w:val="00BE588E"/>
    <w:rsid w:val="00BE6049"/>
    <w:rsid w:val="00BE6289"/>
    <w:rsid w:val="00BE6779"/>
    <w:rsid w:val="00BE6AEB"/>
    <w:rsid w:val="00BE6E9D"/>
    <w:rsid w:val="00BE74B1"/>
    <w:rsid w:val="00BE771F"/>
    <w:rsid w:val="00BE7C5A"/>
    <w:rsid w:val="00BF002E"/>
    <w:rsid w:val="00BF003C"/>
    <w:rsid w:val="00BF0253"/>
    <w:rsid w:val="00BF05E9"/>
    <w:rsid w:val="00BF08CD"/>
    <w:rsid w:val="00BF0B01"/>
    <w:rsid w:val="00BF1456"/>
    <w:rsid w:val="00BF1948"/>
    <w:rsid w:val="00BF1C4E"/>
    <w:rsid w:val="00BF1DAB"/>
    <w:rsid w:val="00BF1F25"/>
    <w:rsid w:val="00BF220C"/>
    <w:rsid w:val="00BF2335"/>
    <w:rsid w:val="00BF26F7"/>
    <w:rsid w:val="00BF31CD"/>
    <w:rsid w:val="00BF3350"/>
    <w:rsid w:val="00BF3486"/>
    <w:rsid w:val="00BF35D4"/>
    <w:rsid w:val="00BF36F1"/>
    <w:rsid w:val="00BF3704"/>
    <w:rsid w:val="00BF380F"/>
    <w:rsid w:val="00BF3964"/>
    <w:rsid w:val="00BF4140"/>
    <w:rsid w:val="00BF492D"/>
    <w:rsid w:val="00BF4ABA"/>
    <w:rsid w:val="00BF4BA1"/>
    <w:rsid w:val="00BF4BF9"/>
    <w:rsid w:val="00BF4C63"/>
    <w:rsid w:val="00BF4F50"/>
    <w:rsid w:val="00BF5274"/>
    <w:rsid w:val="00BF5418"/>
    <w:rsid w:val="00BF5570"/>
    <w:rsid w:val="00BF5A28"/>
    <w:rsid w:val="00BF5A41"/>
    <w:rsid w:val="00BF5E92"/>
    <w:rsid w:val="00BF5F35"/>
    <w:rsid w:val="00BF5FB3"/>
    <w:rsid w:val="00BF613C"/>
    <w:rsid w:val="00BF620E"/>
    <w:rsid w:val="00BF62BD"/>
    <w:rsid w:val="00BF6ADE"/>
    <w:rsid w:val="00BF70DB"/>
    <w:rsid w:val="00BF776A"/>
    <w:rsid w:val="00BF79B6"/>
    <w:rsid w:val="00BF79ED"/>
    <w:rsid w:val="00BF7C58"/>
    <w:rsid w:val="00BF7F0B"/>
    <w:rsid w:val="00C0023B"/>
    <w:rsid w:val="00C003B3"/>
    <w:rsid w:val="00C00429"/>
    <w:rsid w:val="00C005CE"/>
    <w:rsid w:val="00C00F71"/>
    <w:rsid w:val="00C010C2"/>
    <w:rsid w:val="00C014A0"/>
    <w:rsid w:val="00C014B0"/>
    <w:rsid w:val="00C0198B"/>
    <w:rsid w:val="00C01A1D"/>
    <w:rsid w:val="00C01C76"/>
    <w:rsid w:val="00C01D1C"/>
    <w:rsid w:val="00C01E45"/>
    <w:rsid w:val="00C01FF6"/>
    <w:rsid w:val="00C022D9"/>
    <w:rsid w:val="00C02611"/>
    <w:rsid w:val="00C02886"/>
    <w:rsid w:val="00C0297A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968"/>
    <w:rsid w:val="00C04B73"/>
    <w:rsid w:val="00C04BB7"/>
    <w:rsid w:val="00C04C2F"/>
    <w:rsid w:val="00C05020"/>
    <w:rsid w:val="00C0505C"/>
    <w:rsid w:val="00C05151"/>
    <w:rsid w:val="00C057AB"/>
    <w:rsid w:val="00C058D3"/>
    <w:rsid w:val="00C05FAE"/>
    <w:rsid w:val="00C062CC"/>
    <w:rsid w:val="00C063B6"/>
    <w:rsid w:val="00C06683"/>
    <w:rsid w:val="00C068C0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46C"/>
    <w:rsid w:val="00C07AB0"/>
    <w:rsid w:val="00C07BBE"/>
    <w:rsid w:val="00C07C99"/>
    <w:rsid w:val="00C100DD"/>
    <w:rsid w:val="00C101AB"/>
    <w:rsid w:val="00C10315"/>
    <w:rsid w:val="00C10382"/>
    <w:rsid w:val="00C10511"/>
    <w:rsid w:val="00C10746"/>
    <w:rsid w:val="00C108D9"/>
    <w:rsid w:val="00C10B26"/>
    <w:rsid w:val="00C10CBC"/>
    <w:rsid w:val="00C10DE2"/>
    <w:rsid w:val="00C11005"/>
    <w:rsid w:val="00C112DF"/>
    <w:rsid w:val="00C114F6"/>
    <w:rsid w:val="00C11658"/>
    <w:rsid w:val="00C116BF"/>
    <w:rsid w:val="00C118AE"/>
    <w:rsid w:val="00C11D26"/>
    <w:rsid w:val="00C11DE9"/>
    <w:rsid w:val="00C11E28"/>
    <w:rsid w:val="00C11FE8"/>
    <w:rsid w:val="00C122A7"/>
    <w:rsid w:val="00C128D9"/>
    <w:rsid w:val="00C12BEC"/>
    <w:rsid w:val="00C13228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1C"/>
    <w:rsid w:val="00C14554"/>
    <w:rsid w:val="00C145C8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969"/>
    <w:rsid w:val="00C16AD2"/>
    <w:rsid w:val="00C16E98"/>
    <w:rsid w:val="00C16F19"/>
    <w:rsid w:val="00C17309"/>
    <w:rsid w:val="00C174BA"/>
    <w:rsid w:val="00C17526"/>
    <w:rsid w:val="00C1755B"/>
    <w:rsid w:val="00C17B3B"/>
    <w:rsid w:val="00C203A6"/>
    <w:rsid w:val="00C204F5"/>
    <w:rsid w:val="00C20714"/>
    <w:rsid w:val="00C2074C"/>
    <w:rsid w:val="00C208A4"/>
    <w:rsid w:val="00C20EFE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945"/>
    <w:rsid w:val="00C22AD5"/>
    <w:rsid w:val="00C22B86"/>
    <w:rsid w:val="00C22D09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3D1"/>
    <w:rsid w:val="00C24C11"/>
    <w:rsid w:val="00C24C70"/>
    <w:rsid w:val="00C24FBE"/>
    <w:rsid w:val="00C250A8"/>
    <w:rsid w:val="00C2527E"/>
    <w:rsid w:val="00C256C9"/>
    <w:rsid w:val="00C259B7"/>
    <w:rsid w:val="00C25B9F"/>
    <w:rsid w:val="00C25BCD"/>
    <w:rsid w:val="00C25BE1"/>
    <w:rsid w:val="00C25E33"/>
    <w:rsid w:val="00C25F67"/>
    <w:rsid w:val="00C26125"/>
    <w:rsid w:val="00C2627A"/>
    <w:rsid w:val="00C267A0"/>
    <w:rsid w:val="00C267AF"/>
    <w:rsid w:val="00C26873"/>
    <w:rsid w:val="00C26A76"/>
    <w:rsid w:val="00C26B13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265"/>
    <w:rsid w:val="00C307A1"/>
    <w:rsid w:val="00C30868"/>
    <w:rsid w:val="00C30A3A"/>
    <w:rsid w:val="00C31196"/>
    <w:rsid w:val="00C31266"/>
    <w:rsid w:val="00C3158D"/>
    <w:rsid w:val="00C3180A"/>
    <w:rsid w:val="00C31920"/>
    <w:rsid w:val="00C31A8B"/>
    <w:rsid w:val="00C31FFB"/>
    <w:rsid w:val="00C321E0"/>
    <w:rsid w:val="00C32364"/>
    <w:rsid w:val="00C32624"/>
    <w:rsid w:val="00C32635"/>
    <w:rsid w:val="00C326D3"/>
    <w:rsid w:val="00C32AE1"/>
    <w:rsid w:val="00C32B6C"/>
    <w:rsid w:val="00C32C50"/>
    <w:rsid w:val="00C32CF2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52E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A06"/>
    <w:rsid w:val="00C36BF8"/>
    <w:rsid w:val="00C376DE"/>
    <w:rsid w:val="00C37719"/>
    <w:rsid w:val="00C37799"/>
    <w:rsid w:val="00C37801"/>
    <w:rsid w:val="00C3798A"/>
    <w:rsid w:val="00C37AC0"/>
    <w:rsid w:val="00C37B5F"/>
    <w:rsid w:val="00C37B6F"/>
    <w:rsid w:val="00C37DAB"/>
    <w:rsid w:val="00C37EDD"/>
    <w:rsid w:val="00C37F5B"/>
    <w:rsid w:val="00C40024"/>
    <w:rsid w:val="00C4022B"/>
    <w:rsid w:val="00C40249"/>
    <w:rsid w:val="00C4042D"/>
    <w:rsid w:val="00C4061B"/>
    <w:rsid w:val="00C40634"/>
    <w:rsid w:val="00C4063A"/>
    <w:rsid w:val="00C409E6"/>
    <w:rsid w:val="00C40A4D"/>
    <w:rsid w:val="00C40BD4"/>
    <w:rsid w:val="00C4120E"/>
    <w:rsid w:val="00C414B6"/>
    <w:rsid w:val="00C41744"/>
    <w:rsid w:val="00C4184D"/>
    <w:rsid w:val="00C41CCF"/>
    <w:rsid w:val="00C41D1A"/>
    <w:rsid w:val="00C42528"/>
    <w:rsid w:val="00C427CC"/>
    <w:rsid w:val="00C42CC2"/>
    <w:rsid w:val="00C42DB9"/>
    <w:rsid w:val="00C42ED9"/>
    <w:rsid w:val="00C43252"/>
    <w:rsid w:val="00C435E3"/>
    <w:rsid w:val="00C4370D"/>
    <w:rsid w:val="00C43845"/>
    <w:rsid w:val="00C43847"/>
    <w:rsid w:val="00C43C7A"/>
    <w:rsid w:val="00C43D83"/>
    <w:rsid w:val="00C43E05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B90"/>
    <w:rsid w:val="00C44CD1"/>
    <w:rsid w:val="00C44D25"/>
    <w:rsid w:val="00C44D94"/>
    <w:rsid w:val="00C44F35"/>
    <w:rsid w:val="00C45431"/>
    <w:rsid w:val="00C4555C"/>
    <w:rsid w:val="00C45A0E"/>
    <w:rsid w:val="00C45EF7"/>
    <w:rsid w:val="00C45F2F"/>
    <w:rsid w:val="00C460F0"/>
    <w:rsid w:val="00C4613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4AC"/>
    <w:rsid w:val="00C47506"/>
    <w:rsid w:val="00C476DB"/>
    <w:rsid w:val="00C47CC5"/>
    <w:rsid w:val="00C47D41"/>
    <w:rsid w:val="00C47F98"/>
    <w:rsid w:val="00C505B7"/>
    <w:rsid w:val="00C505E2"/>
    <w:rsid w:val="00C50749"/>
    <w:rsid w:val="00C509DA"/>
    <w:rsid w:val="00C50B59"/>
    <w:rsid w:val="00C50E56"/>
    <w:rsid w:val="00C51249"/>
    <w:rsid w:val="00C516A8"/>
    <w:rsid w:val="00C5181E"/>
    <w:rsid w:val="00C51842"/>
    <w:rsid w:val="00C51B26"/>
    <w:rsid w:val="00C51ED1"/>
    <w:rsid w:val="00C51FC5"/>
    <w:rsid w:val="00C52233"/>
    <w:rsid w:val="00C5227A"/>
    <w:rsid w:val="00C523EE"/>
    <w:rsid w:val="00C52586"/>
    <w:rsid w:val="00C5278A"/>
    <w:rsid w:val="00C52938"/>
    <w:rsid w:val="00C5294E"/>
    <w:rsid w:val="00C52BAE"/>
    <w:rsid w:val="00C52CFA"/>
    <w:rsid w:val="00C52DFB"/>
    <w:rsid w:val="00C5356F"/>
    <w:rsid w:val="00C5362D"/>
    <w:rsid w:val="00C536C6"/>
    <w:rsid w:val="00C53B8E"/>
    <w:rsid w:val="00C54052"/>
    <w:rsid w:val="00C540E5"/>
    <w:rsid w:val="00C54256"/>
    <w:rsid w:val="00C544C8"/>
    <w:rsid w:val="00C545F5"/>
    <w:rsid w:val="00C547BB"/>
    <w:rsid w:val="00C54E80"/>
    <w:rsid w:val="00C55610"/>
    <w:rsid w:val="00C55683"/>
    <w:rsid w:val="00C557E0"/>
    <w:rsid w:val="00C55AF4"/>
    <w:rsid w:val="00C55E27"/>
    <w:rsid w:val="00C5606E"/>
    <w:rsid w:val="00C5663E"/>
    <w:rsid w:val="00C5697B"/>
    <w:rsid w:val="00C56A82"/>
    <w:rsid w:val="00C570C0"/>
    <w:rsid w:val="00C57125"/>
    <w:rsid w:val="00C572C6"/>
    <w:rsid w:val="00C57818"/>
    <w:rsid w:val="00C5788E"/>
    <w:rsid w:val="00C578AB"/>
    <w:rsid w:val="00C57DC3"/>
    <w:rsid w:val="00C57EA2"/>
    <w:rsid w:val="00C60001"/>
    <w:rsid w:val="00C600A3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543"/>
    <w:rsid w:val="00C63708"/>
    <w:rsid w:val="00C63841"/>
    <w:rsid w:val="00C63905"/>
    <w:rsid w:val="00C63A26"/>
    <w:rsid w:val="00C63CE6"/>
    <w:rsid w:val="00C64033"/>
    <w:rsid w:val="00C6419A"/>
    <w:rsid w:val="00C64316"/>
    <w:rsid w:val="00C64558"/>
    <w:rsid w:val="00C64633"/>
    <w:rsid w:val="00C64753"/>
    <w:rsid w:val="00C647D4"/>
    <w:rsid w:val="00C64957"/>
    <w:rsid w:val="00C6510B"/>
    <w:rsid w:val="00C65360"/>
    <w:rsid w:val="00C65A53"/>
    <w:rsid w:val="00C65B10"/>
    <w:rsid w:val="00C65BB2"/>
    <w:rsid w:val="00C66048"/>
    <w:rsid w:val="00C66262"/>
    <w:rsid w:val="00C66277"/>
    <w:rsid w:val="00C662EA"/>
    <w:rsid w:val="00C663F5"/>
    <w:rsid w:val="00C66C2E"/>
    <w:rsid w:val="00C66CB7"/>
    <w:rsid w:val="00C66D18"/>
    <w:rsid w:val="00C67583"/>
    <w:rsid w:val="00C675D9"/>
    <w:rsid w:val="00C67659"/>
    <w:rsid w:val="00C67C59"/>
    <w:rsid w:val="00C67CF9"/>
    <w:rsid w:val="00C67D84"/>
    <w:rsid w:val="00C70643"/>
    <w:rsid w:val="00C708D7"/>
    <w:rsid w:val="00C70FD3"/>
    <w:rsid w:val="00C71198"/>
    <w:rsid w:val="00C711E3"/>
    <w:rsid w:val="00C71A2D"/>
    <w:rsid w:val="00C71AD1"/>
    <w:rsid w:val="00C71C66"/>
    <w:rsid w:val="00C71F69"/>
    <w:rsid w:val="00C723D6"/>
    <w:rsid w:val="00C72882"/>
    <w:rsid w:val="00C728F9"/>
    <w:rsid w:val="00C72A55"/>
    <w:rsid w:val="00C72EAD"/>
    <w:rsid w:val="00C73047"/>
    <w:rsid w:val="00C73480"/>
    <w:rsid w:val="00C734DD"/>
    <w:rsid w:val="00C7393A"/>
    <w:rsid w:val="00C73B54"/>
    <w:rsid w:val="00C73D00"/>
    <w:rsid w:val="00C741F0"/>
    <w:rsid w:val="00C742A8"/>
    <w:rsid w:val="00C743D5"/>
    <w:rsid w:val="00C744E8"/>
    <w:rsid w:val="00C74595"/>
    <w:rsid w:val="00C74774"/>
    <w:rsid w:val="00C74DE9"/>
    <w:rsid w:val="00C74E47"/>
    <w:rsid w:val="00C75004"/>
    <w:rsid w:val="00C750AE"/>
    <w:rsid w:val="00C7567A"/>
    <w:rsid w:val="00C756F2"/>
    <w:rsid w:val="00C7574F"/>
    <w:rsid w:val="00C75977"/>
    <w:rsid w:val="00C75A7F"/>
    <w:rsid w:val="00C75B96"/>
    <w:rsid w:val="00C762B6"/>
    <w:rsid w:val="00C76365"/>
    <w:rsid w:val="00C763A1"/>
    <w:rsid w:val="00C763CF"/>
    <w:rsid w:val="00C769A2"/>
    <w:rsid w:val="00C76B7D"/>
    <w:rsid w:val="00C76CDB"/>
    <w:rsid w:val="00C76D25"/>
    <w:rsid w:val="00C76F24"/>
    <w:rsid w:val="00C76FCA"/>
    <w:rsid w:val="00C77826"/>
    <w:rsid w:val="00C77B39"/>
    <w:rsid w:val="00C77CEE"/>
    <w:rsid w:val="00C77DA3"/>
    <w:rsid w:val="00C80169"/>
    <w:rsid w:val="00C80647"/>
    <w:rsid w:val="00C80C0D"/>
    <w:rsid w:val="00C8132B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66A"/>
    <w:rsid w:val="00C82712"/>
    <w:rsid w:val="00C827A4"/>
    <w:rsid w:val="00C827B6"/>
    <w:rsid w:val="00C82918"/>
    <w:rsid w:val="00C82D4D"/>
    <w:rsid w:val="00C82D64"/>
    <w:rsid w:val="00C82E43"/>
    <w:rsid w:val="00C82EE6"/>
    <w:rsid w:val="00C830FE"/>
    <w:rsid w:val="00C8315B"/>
    <w:rsid w:val="00C833A0"/>
    <w:rsid w:val="00C83981"/>
    <w:rsid w:val="00C83B3D"/>
    <w:rsid w:val="00C83DED"/>
    <w:rsid w:val="00C83F16"/>
    <w:rsid w:val="00C83F58"/>
    <w:rsid w:val="00C83FDF"/>
    <w:rsid w:val="00C840E2"/>
    <w:rsid w:val="00C84244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A7C"/>
    <w:rsid w:val="00C87CF0"/>
    <w:rsid w:val="00C87E6C"/>
    <w:rsid w:val="00C900AB"/>
    <w:rsid w:val="00C904DD"/>
    <w:rsid w:val="00C9069F"/>
    <w:rsid w:val="00C90794"/>
    <w:rsid w:val="00C90AB8"/>
    <w:rsid w:val="00C90B65"/>
    <w:rsid w:val="00C9139C"/>
    <w:rsid w:val="00C91610"/>
    <w:rsid w:val="00C91664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2F8C"/>
    <w:rsid w:val="00C9314A"/>
    <w:rsid w:val="00C932FD"/>
    <w:rsid w:val="00C93441"/>
    <w:rsid w:val="00C93634"/>
    <w:rsid w:val="00C93A94"/>
    <w:rsid w:val="00C93AC9"/>
    <w:rsid w:val="00C93CC7"/>
    <w:rsid w:val="00C940A1"/>
    <w:rsid w:val="00C942BC"/>
    <w:rsid w:val="00C94580"/>
    <w:rsid w:val="00C9466E"/>
    <w:rsid w:val="00C94BE6"/>
    <w:rsid w:val="00C94D17"/>
    <w:rsid w:val="00C94DE6"/>
    <w:rsid w:val="00C9572D"/>
    <w:rsid w:val="00C95B73"/>
    <w:rsid w:val="00C95BD9"/>
    <w:rsid w:val="00C95F22"/>
    <w:rsid w:val="00C960B9"/>
    <w:rsid w:val="00C960EE"/>
    <w:rsid w:val="00C9634C"/>
    <w:rsid w:val="00C96352"/>
    <w:rsid w:val="00C9638C"/>
    <w:rsid w:val="00C96414"/>
    <w:rsid w:val="00C96563"/>
    <w:rsid w:val="00C966E3"/>
    <w:rsid w:val="00C96788"/>
    <w:rsid w:val="00C96882"/>
    <w:rsid w:val="00C969F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A87"/>
    <w:rsid w:val="00CA0CC5"/>
    <w:rsid w:val="00CA0D8F"/>
    <w:rsid w:val="00CA0E0D"/>
    <w:rsid w:val="00CA0E0F"/>
    <w:rsid w:val="00CA15A7"/>
    <w:rsid w:val="00CA15E4"/>
    <w:rsid w:val="00CA1606"/>
    <w:rsid w:val="00CA1648"/>
    <w:rsid w:val="00CA1A91"/>
    <w:rsid w:val="00CA1BD6"/>
    <w:rsid w:val="00CA2053"/>
    <w:rsid w:val="00CA2398"/>
    <w:rsid w:val="00CA264E"/>
    <w:rsid w:val="00CA275B"/>
    <w:rsid w:val="00CA29C8"/>
    <w:rsid w:val="00CA31AA"/>
    <w:rsid w:val="00CA32B7"/>
    <w:rsid w:val="00CA32E2"/>
    <w:rsid w:val="00CA3459"/>
    <w:rsid w:val="00CA3B1C"/>
    <w:rsid w:val="00CA3C45"/>
    <w:rsid w:val="00CA3D9F"/>
    <w:rsid w:val="00CA40BA"/>
    <w:rsid w:val="00CA40DB"/>
    <w:rsid w:val="00CA4578"/>
    <w:rsid w:val="00CA479C"/>
    <w:rsid w:val="00CA498C"/>
    <w:rsid w:val="00CA4A26"/>
    <w:rsid w:val="00CA4C27"/>
    <w:rsid w:val="00CA4D81"/>
    <w:rsid w:val="00CA4F29"/>
    <w:rsid w:val="00CA5167"/>
    <w:rsid w:val="00CA534C"/>
    <w:rsid w:val="00CA560A"/>
    <w:rsid w:val="00CA59FA"/>
    <w:rsid w:val="00CA5AF6"/>
    <w:rsid w:val="00CA5D16"/>
    <w:rsid w:val="00CA5DC2"/>
    <w:rsid w:val="00CA5F7F"/>
    <w:rsid w:val="00CA6122"/>
    <w:rsid w:val="00CA6179"/>
    <w:rsid w:val="00CA63E6"/>
    <w:rsid w:val="00CA646B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9CB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627"/>
    <w:rsid w:val="00CB375F"/>
    <w:rsid w:val="00CB3C74"/>
    <w:rsid w:val="00CB3D71"/>
    <w:rsid w:val="00CB3DA5"/>
    <w:rsid w:val="00CB4316"/>
    <w:rsid w:val="00CB4517"/>
    <w:rsid w:val="00CB4683"/>
    <w:rsid w:val="00CB4818"/>
    <w:rsid w:val="00CB48CE"/>
    <w:rsid w:val="00CB4DD1"/>
    <w:rsid w:val="00CB4E23"/>
    <w:rsid w:val="00CB4F81"/>
    <w:rsid w:val="00CB56EF"/>
    <w:rsid w:val="00CB5731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B7EDE"/>
    <w:rsid w:val="00CC0558"/>
    <w:rsid w:val="00CC0877"/>
    <w:rsid w:val="00CC0B21"/>
    <w:rsid w:val="00CC10F0"/>
    <w:rsid w:val="00CC1366"/>
    <w:rsid w:val="00CC18FB"/>
    <w:rsid w:val="00CC1A79"/>
    <w:rsid w:val="00CC1B4E"/>
    <w:rsid w:val="00CC1CD1"/>
    <w:rsid w:val="00CC1E84"/>
    <w:rsid w:val="00CC1EC2"/>
    <w:rsid w:val="00CC20F2"/>
    <w:rsid w:val="00CC21F0"/>
    <w:rsid w:val="00CC22FE"/>
    <w:rsid w:val="00CC276F"/>
    <w:rsid w:val="00CC290D"/>
    <w:rsid w:val="00CC2A44"/>
    <w:rsid w:val="00CC2AE5"/>
    <w:rsid w:val="00CC2BEF"/>
    <w:rsid w:val="00CC2C90"/>
    <w:rsid w:val="00CC2E44"/>
    <w:rsid w:val="00CC332A"/>
    <w:rsid w:val="00CC336B"/>
    <w:rsid w:val="00CC33D2"/>
    <w:rsid w:val="00CC353A"/>
    <w:rsid w:val="00CC3966"/>
    <w:rsid w:val="00CC3B0F"/>
    <w:rsid w:val="00CC3CDE"/>
    <w:rsid w:val="00CC3DE4"/>
    <w:rsid w:val="00CC3EAD"/>
    <w:rsid w:val="00CC41CB"/>
    <w:rsid w:val="00CC41CF"/>
    <w:rsid w:val="00CC43B7"/>
    <w:rsid w:val="00CC441A"/>
    <w:rsid w:val="00CC4643"/>
    <w:rsid w:val="00CC46C1"/>
    <w:rsid w:val="00CC49FF"/>
    <w:rsid w:val="00CC4B1E"/>
    <w:rsid w:val="00CC4BB8"/>
    <w:rsid w:val="00CC4CAC"/>
    <w:rsid w:val="00CC4CBF"/>
    <w:rsid w:val="00CC4D57"/>
    <w:rsid w:val="00CC510D"/>
    <w:rsid w:val="00CC5149"/>
    <w:rsid w:val="00CC51AC"/>
    <w:rsid w:val="00CC51D1"/>
    <w:rsid w:val="00CC54EF"/>
    <w:rsid w:val="00CC5EF8"/>
    <w:rsid w:val="00CC5F6B"/>
    <w:rsid w:val="00CC65D9"/>
    <w:rsid w:val="00CC6698"/>
    <w:rsid w:val="00CC695F"/>
    <w:rsid w:val="00CC6965"/>
    <w:rsid w:val="00CC6A9A"/>
    <w:rsid w:val="00CC6C8B"/>
    <w:rsid w:val="00CC6CE9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833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89"/>
    <w:rsid w:val="00CD2BE7"/>
    <w:rsid w:val="00CD2C42"/>
    <w:rsid w:val="00CD3059"/>
    <w:rsid w:val="00CD32FF"/>
    <w:rsid w:val="00CD3327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3FC7"/>
    <w:rsid w:val="00CD40FB"/>
    <w:rsid w:val="00CD4279"/>
    <w:rsid w:val="00CD440E"/>
    <w:rsid w:val="00CD4A28"/>
    <w:rsid w:val="00CD4A49"/>
    <w:rsid w:val="00CD4F6A"/>
    <w:rsid w:val="00CD54F1"/>
    <w:rsid w:val="00CD56F9"/>
    <w:rsid w:val="00CD5719"/>
    <w:rsid w:val="00CD5DEE"/>
    <w:rsid w:val="00CD5DF7"/>
    <w:rsid w:val="00CD5FF4"/>
    <w:rsid w:val="00CD62E6"/>
    <w:rsid w:val="00CD63C9"/>
    <w:rsid w:val="00CD6462"/>
    <w:rsid w:val="00CD64C1"/>
    <w:rsid w:val="00CD66AD"/>
    <w:rsid w:val="00CD67B6"/>
    <w:rsid w:val="00CD6A8E"/>
    <w:rsid w:val="00CD6B0B"/>
    <w:rsid w:val="00CD6D34"/>
    <w:rsid w:val="00CD6D91"/>
    <w:rsid w:val="00CD6DBE"/>
    <w:rsid w:val="00CD6F13"/>
    <w:rsid w:val="00CD6FAE"/>
    <w:rsid w:val="00CD711F"/>
    <w:rsid w:val="00CD728C"/>
    <w:rsid w:val="00CD72C4"/>
    <w:rsid w:val="00CD756B"/>
    <w:rsid w:val="00CE0060"/>
    <w:rsid w:val="00CE00D6"/>
    <w:rsid w:val="00CE0190"/>
    <w:rsid w:val="00CE03A8"/>
    <w:rsid w:val="00CE0904"/>
    <w:rsid w:val="00CE0DB7"/>
    <w:rsid w:val="00CE0DF4"/>
    <w:rsid w:val="00CE0F76"/>
    <w:rsid w:val="00CE152D"/>
    <w:rsid w:val="00CE1AF9"/>
    <w:rsid w:val="00CE1DDA"/>
    <w:rsid w:val="00CE21DE"/>
    <w:rsid w:val="00CE2288"/>
    <w:rsid w:val="00CE2305"/>
    <w:rsid w:val="00CE2571"/>
    <w:rsid w:val="00CE271E"/>
    <w:rsid w:val="00CE2859"/>
    <w:rsid w:val="00CE29CC"/>
    <w:rsid w:val="00CE2C9A"/>
    <w:rsid w:val="00CE32F2"/>
    <w:rsid w:val="00CE33D0"/>
    <w:rsid w:val="00CE3640"/>
    <w:rsid w:val="00CE39E1"/>
    <w:rsid w:val="00CE3F0B"/>
    <w:rsid w:val="00CE42DC"/>
    <w:rsid w:val="00CE431F"/>
    <w:rsid w:val="00CE4533"/>
    <w:rsid w:val="00CE4E57"/>
    <w:rsid w:val="00CE4E91"/>
    <w:rsid w:val="00CE548A"/>
    <w:rsid w:val="00CE572A"/>
    <w:rsid w:val="00CE572D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737"/>
    <w:rsid w:val="00CE7A09"/>
    <w:rsid w:val="00CE7AB2"/>
    <w:rsid w:val="00CE7B26"/>
    <w:rsid w:val="00CE7BED"/>
    <w:rsid w:val="00CE7C6C"/>
    <w:rsid w:val="00CE7C73"/>
    <w:rsid w:val="00CF0705"/>
    <w:rsid w:val="00CF0725"/>
    <w:rsid w:val="00CF07BA"/>
    <w:rsid w:val="00CF07BB"/>
    <w:rsid w:val="00CF0A03"/>
    <w:rsid w:val="00CF0B03"/>
    <w:rsid w:val="00CF0C4A"/>
    <w:rsid w:val="00CF0C7E"/>
    <w:rsid w:val="00CF11D3"/>
    <w:rsid w:val="00CF1320"/>
    <w:rsid w:val="00CF133B"/>
    <w:rsid w:val="00CF1577"/>
    <w:rsid w:val="00CF1675"/>
    <w:rsid w:val="00CF17F6"/>
    <w:rsid w:val="00CF1B33"/>
    <w:rsid w:val="00CF1CB1"/>
    <w:rsid w:val="00CF1D8C"/>
    <w:rsid w:val="00CF1E53"/>
    <w:rsid w:val="00CF1F0A"/>
    <w:rsid w:val="00CF224C"/>
    <w:rsid w:val="00CF2421"/>
    <w:rsid w:val="00CF2C87"/>
    <w:rsid w:val="00CF2D30"/>
    <w:rsid w:val="00CF3206"/>
    <w:rsid w:val="00CF3791"/>
    <w:rsid w:val="00CF3984"/>
    <w:rsid w:val="00CF3A66"/>
    <w:rsid w:val="00CF3CA4"/>
    <w:rsid w:val="00CF3E11"/>
    <w:rsid w:val="00CF3FD1"/>
    <w:rsid w:val="00CF3FE3"/>
    <w:rsid w:val="00CF4168"/>
    <w:rsid w:val="00CF43E4"/>
    <w:rsid w:val="00CF4666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836"/>
    <w:rsid w:val="00CF6B77"/>
    <w:rsid w:val="00CF6C25"/>
    <w:rsid w:val="00CF6E95"/>
    <w:rsid w:val="00CF7541"/>
    <w:rsid w:val="00CF7717"/>
    <w:rsid w:val="00CF77A6"/>
    <w:rsid w:val="00CF77B1"/>
    <w:rsid w:val="00CF7B90"/>
    <w:rsid w:val="00CF7C2B"/>
    <w:rsid w:val="00CF7C62"/>
    <w:rsid w:val="00CF7C65"/>
    <w:rsid w:val="00CF7D50"/>
    <w:rsid w:val="00D000D0"/>
    <w:rsid w:val="00D001F2"/>
    <w:rsid w:val="00D00224"/>
    <w:rsid w:val="00D002CA"/>
    <w:rsid w:val="00D00450"/>
    <w:rsid w:val="00D008F5"/>
    <w:rsid w:val="00D00964"/>
    <w:rsid w:val="00D00CCD"/>
    <w:rsid w:val="00D00D6A"/>
    <w:rsid w:val="00D00D7F"/>
    <w:rsid w:val="00D00ECD"/>
    <w:rsid w:val="00D00EF5"/>
    <w:rsid w:val="00D010A2"/>
    <w:rsid w:val="00D01137"/>
    <w:rsid w:val="00D013A9"/>
    <w:rsid w:val="00D01421"/>
    <w:rsid w:val="00D01644"/>
    <w:rsid w:val="00D01808"/>
    <w:rsid w:val="00D01A13"/>
    <w:rsid w:val="00D01A78"/>
    <w:rsid w:val="00D01C6B"/>
    <w:rsid w:val="00D01DAF"/>
    <w:rsid w:val="00D02393"/>
    <w:rsid w:val="00D02478"/>
    <w:rsid w:val="00D02628"/>
    <w:rsid w:val="00D02A6B"/>
    <w:rsid w:val="00D02AC9"/>
    <w:rsid w:val="00D02AEB"/>
    <w:rsid w:val="00D02C62"/>
    <w:rsid w:val="00D03212"/>
    <w:rsid w:val="00D032E1"/>
    <w:rsid w:val="00D03676"/>
    <w:rsid w:val="00D0382F"/>
    <w:rsid w:val="00D03A9C"/>
    <w:rsid w:val="00D03BFA"/>
    <w:rsid w:val="00D04360"/>
    <w:rsid w:val="00D0442C"/>
    <w:rsid w:val="00D0443C"/>
    <w:rsid w:val="00D0472C"/>
    <w:rsid w:val="00D0497B"/>
    <w:rsid w:val="00D04B27"/>
    <w:rsid w:val="00D04C87"/>
    <w:rsid w:val="00D054C6"/>
    <w:rsid w:val="00D05592"/>
    <w:rsid w:val="00D0574A"/>
    <w:rsid w:val="00D05889"/>
    <w:rsid w:val="00D05E04"/>
    <w:rsid w:val="00D06234"/>
    <w:rsid w:val="00D06248"/>
    <w:rsid w:val="00D06253"/>
    <w:rsid w:val="00D06415"/>
    <w:rsid w:val="00D066A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07D8D"/>
    <w:rsid w:val="00D10209"/>
    <w:rsid w:val="00D1049E"/>
    <w:rsid w:val="00D1065D"/>
    <w:rsid w:val="00D1080D"/>
    <w:rsid w:val="00D10914"/>
    <w:rsid w:val="00D10CF5"/>
    <w:rsid w:val="00D10D79"/>
    <w:rsid w:val="00D10F6F"/>
    <w:rsid w:val="00D10F95"/>
    <w:rsid w:val="00D110A4"/>
    <w:rsid w:val="00D11382"/>
    <w:rsid w:val="00D11825"/>
    <w:rsid w:val="00D11A24"/>
    <w:rsid w:val="00D11DE8"/>
    <w:rsid w:val="00D11E50"/>
    <w:rsid w:val="00D124FB"/>
    <w:rsid w:val="00D13963"/>
    <w:rsid w:val="00D13D74"/>
    <w:rsid w:val="00D13E74"/>
    <w:rsid w:val="00D1430C"/>
    <w:rsid w:val="00D1462D"/>
    <w:rsid w:val="00D148DA"/>
    <w:rsid w:val="00D14DAA"/>
    <w:rsid w:val="00D151E2"/>
    <w:rsid w:val="00D15342"/>
    <w:rsid w:val="00D15720"/>
    <w:rsid w:val="00D157D3"/>
    <w:rsid w:val="00D15F8A"/>
    <w:rsid w:val="00D162A0"/>
    <w:rsid w:val="00D16EF5"/>
    <w:rsid w:val="00D170C1"/>
    <w:rsid w:val="00D17340"/>
    <w:rsid w:val="00D177C5"/>
    <w:rsid w:val="00D17947"/>
    <w:rsid w:val="00D17972"/>
    <w:rsid w:val="00D1798C"/>
    <w:rsid w:val="00D17B7B"/>
    <w:rsid w:val="00D17D56"/>
    <w:rsid w:val="00D17FAD"/>
    <w:rsid w:val="00D17FC0"/>
    <w:rsid w:val="00D202C0"/>
    <w:rsid w:val="00D20479"/>
    <w:rsid w:val="00D20487"/>
    <w:rsid w:val="00D207F2"/>
    <w:rsid w:val="00D20E2B"/>
    <w:rsid w:val="00D20E4E"/>
    <w:rsid w:val="00D20F7B"/>
    <w:rsid w:val="00D211F3"/>
    <w:rsid w:val="00D21320"/>
    <w:rsid w:val="00D21F37"/>
    <w:rsid w:val="00D22030"/>
    <w:rsid w:val="00D22DC3"/>
    <w:rsid w:val="00D22F93"/>
    <w:rsid w:val="00D238B2"/>
    <w:rsid w:val="00D238FC"/>
    <w:rsid w:val="00D23B6B"/>
    <w:rsid w:val="00D23DE6"/>
    <w:rsid w:val="00D244D1"/>
    <w:rsid w:val="00D24590"/>
    <w:rsid w:val="00D246DF"/>
    <w:rsid w:val="00D24D4C"/>
    <w:rsid w:val="00D24DB6"/>
    <w:rsid w:val="00D25311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5FD"/>
    <w:rsid w:val="00D276CE"/>
    <w:rsid w:val="00D27814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B51"/>
    <w:rsid w:val="00D32DB9"/>
    <w:rsid w:val="00D32E84"/>
    <w:rsid w:val="00D3303B"/>
    <w:rsid w:val="00D331C4"/>
    <w:rsid w:val="00D332AE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8A8"/>
    <w:rsid w:val="00D3499E"/>
    <w:rsid w:val="00D34A44"/>
    <w:rsid w:val="00D34D40"/>
    <w:rsid w:val="00D34D6B"/>
    <w:rsid w:val="00D3529A"/>
    <w:rsid w:val="00D35413"/>
    <w:rsid w:val="00D35545"/>
    <w:rsid w:val="00D35B07"/>
    <w:rsid w:val="00D35C77"/>
    <w:rsid w:val="00D35F9D"/>
    <w:rsid w:val="00D36148"/>
    <w:rsid w:val="00D361F1"/>
    <w:rsid w:val="00D36256"/>
    <w:rsid w:val="00D363E6"/>
    <w:rsid w:val="00D36533"/>
    <w:rsid w:val="00D365E1"/>
    <w:rsid w:val="00D369BB"/>
    <w:rsid w:val="00D36C27"/>
    <w:rsid w:val="00D36CBA"/>
    <w:rsid w:val="00D36CFF"/>
    <w:rsid w:val="00D37733"/>
    <w:rsid w:val="00D377D6"/>
    <w:rsid w:val="00D37D90"/>
    <w:rsid w:val="00D37E3E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20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985"/>
    <w:rsid w:val="00D42A08"/>
    <w:rsid w:val="00D42B84"/>
    <w:rsid w:val="00D42BE9"/>
    <w:rsid w:val="00D42C16"/>
    <w:rsid w:val="00D42C40"/>
    <w:rsid w:val="00D42C44"/>
    <w:rsid w:val="00D42E87"/>
    <w:rsid w:val="00D42FEC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7EB"/>
    <w:rsid w:val="00D44800"/>
    <w:rsid w:val="00D44821"/>
    <w:rsid w:val="00D44B09"/>
    <w:rsid w:val="00D44CCE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66"/>
    <w:rsid w:val="00D50580"/>
    <w:rsid w:val="00D507A1"/>
    <w:rsid w:val="00D508AD"/>
    <w:rsid w:val="00D508E8"/>
    <w:rsid w:val="00D50E7A"/>
    <w:rsid w:val="00D50E8A"/>
    <w:rsid w:val="00D50EA5"/>
    <w:rsid w:val="00D51149"/>
    <w:rsid w:val="00D51257"/>
    <w:rsid w:val="00D51377"/>
    <w:rsid w:val="00D516B8"/>
    <w:rsid w:val="00D51875"/>
    <w:rsid w:val="00D51AD1"/>
    <w:rsid w:val="00D52242"/>
    <w:rsid w:val="00D52479"/>
    <w:rsid w:val="00D524B8"/>
    <w:rsid w:val="00D525D9"/>
    <w:rsid w:val="00D52878"/>
    <w:rsid w:val="00D5287E"/>
    <w:rsid w:val="00D52DC2"/>
    <w:rsid w:val="00D52F29"/>
    <w:rsid w:val="00D530C6"/>
    <w:rsid w:val="00D53185"/>
    <w:rsid w:val="00D533C3"/>
    <w:rsid w:val="00D53419"/>
    <w:rsid w:val="00D535D9"/>
    <w:rsid w:val="00D53641"/>
    <w:rsid w:val="00D536A2"/>
    <w:rsid w:val="00D53962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E90"/>
    <w:rsid w:val="00D55F6F"/>
    <w:rsid w:val="00D5629F"/>
    <w:rsid w:val="00D564B9"/>
    <w:rsid w:val="00D56524"/>
    <w:rsid w:val="00D5657B"/>
    <w:rsid w:val="00D5671C"/>
    <w:rsid w:val="00D5679E"/>
    <w:rsid w:val="00D56828"/>
    <w:rsid w:val="00D56AFE"/>
    <w:rsid w:val="00D56DD0"/>
    <w:rsid w:val="00D56E29"/>
    <w:rsid w:val="00D56EFB"/>
    <w:rsid w:val="00D56F03"/>
    <w:rsid w:val="00D5708C"/>
    <w:rsid w:val="00D57208"/>
    <w:rsid w:val="00D574E3"/>
    <w:rsid w:val="00D5751D"/>
    <w:rsid w:val="00D57A82"/>
    <w:rsid w:val="00D57B7B"/>
    <w:rsid w:val="00D57F9B"/>
    <w:rsid w:val="00D60206"/>
    <w:rsid w:val="00D60407"/>
    <w:rsid w:val="00D604BA"/>
    <w:rsid w:val="00D605ED"/>
    <w:rsid w:val="00D60827"/>
    <w:rsid w:val="00D6082F"/>
    <w:rsid w:val="00D60977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1D85"/>
    <w:rsid w:val="00D625AE"/>
    <w:rsid w:val="00D62A6B"/>
    <w:rsid w:val="00D62FE0"/>
    <w:rsid w:val="00D6303D"/>
    <w:rsid w:val="00D63985"/>
    <w:rsid w:val="00D63A20"/>
    <w:rsid w:val="00D63BA9"/>
    <w:rsid w:val="00D63F32"/>
    <w:rsid w:val="00D64047"/>
    <w:rsid w:val="00D640EF"/>
    <w:rsid w:val="00D64259"/>
    <w:rsid w:val="00D6443D"/>
    <w:rsid w:val="00D647DD"/>
    <w:rsid w:val="00D64810"/>
    <w:rsid w:val="00D64849"/>
    <w:rsid w:val="00D64DD9"/>
    <w:rsid w:val="00D64EC3"/>
    <w:rsid w:val="00D65187"/>
    <w:rsid w:val="00D657A3"/>
    <w:rsid w:val="00D65B86"/>
    <w:rsid w:val="00D65CCB"/>
    <w:rsid w:val="00D65E6B"/>
    <w:rsid w:val="00D6607B"/>
    <w:rsid w:val="00D6608A"/>
    <w:rsid w:val="00D66752"/>
    <w:rsid w:val="00D667C6"/>
    <w:rsid w:val="00D66911"/>
    <w:rsid w:val="00D66A96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D9"/>
    <w:rsid w:val="00D67CE1"/>
    <w:rsid w:val="00D67D34"/>
    <w:rsid w:val="00D67E0B"/>
    <w:rsid w:val="00D67E9D"/>
    <w:rsid w:val="00D7057F"/>
    <w:rsid w:val="00D705B3"/>
    <w:rsid w:val="00D707C5"/>
    <w:rsid w:val="00D71181"/>
    <w:rsid w:val="00D7131B"/>
    <w:rsid w:val="00D715AD"/>
    <w:rsid w:val="00D717D8"/>
    <w:rsid w:val="00D719EB"/>
    <w:rsid w:val="00D71C7D"/>
    <w:rsid w:val="00D71DE5"/>
    <w:rsid w:val="00D72204"/>
    <w:rsid w:val="00D7242C"/>
    <w:rsid w:val="00D72435"/>
    <w:rsid w:val="00D72799"/>
    <w:rsid w:val="00D72BDA"/>
    <w:rsid w:val="00D72EAC"/>
    <w:rsid w:val="00D7331A"/>
    <w:rsid w:val="00D73362"/>
    <w:rsid w:val="00D7341C"/>
    <w:rsid w:val="00D7342F"/>
    <w:rsid w:val="00D73851"/>
    <w:rsid w:val="00D73A66"/>
    <w:rsid w:val="00D73BBC"/>
    <w:rsid w:val="00D73C00"/>
    <w:rsid w:val="00D73D94"/>
    <w:rsid w:val="00D74123"/>
    <w:rsid w:val="00D74537"/>
    <w:rsid w:val="00D74DBB"/>
    <w:rsid w:val="00D74F52"/>
    <w:rsid w:val="00D75019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77E8F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814"/>
    <w:rsid w:val="00D819F3"/>
    <w:rsid w:val="00D81A67"/>
    <w:rsid w:val="00D81BAA"/>
    <w:rsid w:val="00D81E53"/>
    <w:rsid w:val="00D81FC6"/>
    <w:rsid w:val="00D822D2"/>
    <w:rsid w:val="00D826ED"/>
    <w:rsid w:val="00D829E2"/>
    <w:rsid w:val="00D82A5A"/>
    <w:rsid w:val="00D82C97"/>
    <w:rsid w:val="00D82F72"/>
    <w:rsid w:val="00D83270"/>
    <w:rsid w:val="00D8369F"/>
    <w:rsid w:val="00D8393D"/>
    <w:rsid w:val="00D839C5"/>
    <w:rsid w:val="00D83C36"/>
    <w:rsid w:val="00D83F4D"/>
    <w:rsid w:val="00D84126"/>
    <w:rsid w:val="00D841DB"/>
    <w:rsid w:val="00D8445A"/>
    <w:rsid w:val="00D84CA8"/>
    <w:rsid w:val="00D84EB5"/>
    <w:rsid w:val="00D85111"/>
    <w:rsid w:val="00D851F0"/>
    <w:rsid w:val="00D85777"/>
    <w:rsid w:val="00D85B41"/>
    <w:rsid w:val="00D85BC1"/>
    <w:rsid w:val="00D85F91"/>
    <w:rsid w:val="00D8654A"/>
    <w:rsid w:val="00D8673F"/>
    <w:rsid w:val="00D8698C"/>
    <w:rsid w:val="00D86BB0"/>
    <w:rsid w:val="00D86C66"/>
    <w:rsid w:val="00D877C7"/>
    <w:rsid w:val="00D8794A"/>
    <w:rsid w:val="00D87A8B"/>
    <w:rsid w:val="00D9053D"/>
    <w:rsid w:val="00D90AA0"/>
    <w:rsid w:val="00D90E2D"/>
    <w:rsid w:val="00D91084"/>
    <w:rsid w:val="00D91649"/>
    <w:rsid w:val="00D916C8"/>
    <w:rsid w:val="00D9174A"/>
    <w:rsid w:val="00D91A9D"/>
    <w:rsid w:val="00D91CB6"/>
    <w:rsid w:val="00D91F7B"/>
    <w:rsid w:val="00D91FC0"/>
    <w:rsid w:val="00D92037"/>
    <w:rsid w:val="00D922BD"/>
    <w:rsid w:val="00D9238C"/>
    <w:rsid w:val="00D923A8"/>
    <w:rsid w:val="00D923E7"/>
    <w:rsid w:val="00D929B5"/>
    <w:rsid w:val="00D92D06"/>
    <w:rsid w:val="00D92ECC"/>
    <w:rsid w:val="00D93408"/>
    <w:rsid w:val="00D93E5A"/>
    <w:rsid w:val="00D93F6D"/>
    <w:rsid w:val="00D94362"/>
    <w:rsid w:val="00D94476"/>
    <w:rsid w:val="00D947FB"/>
    <w:rsid w:val="00D94882"/>
    <w:rsid w:val="00D94B53"/>
    <w:rsid w:val="00D94C7A"/>
    <w:rsid w:val="00D94E04"/>
    <w:rsid w:val="00D951F5"/>
    <w:rsid w:val="00D953FD"/>
    <w:rsid w:val="00D95646"/>
    <w:rsid w:val="00D957AB"/>
    <w:rsid w:val="00D95817"/>
    <w:rsid w:val="00D95B6A"/>
    <w:rsid w:val="00D95E01"/>
    <w:rsid w:val="00D95E95"/>
    <w:rsid w:val="00D960B9"/>
    <w:rsid w:val="00D96122"/>
    <w:rsid w:val="00D963FE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8D2"/>
    <w:rsid w:val="00D97C6C"/>
    <w:rsid w:val="00D97F40"/>
    <w:rsid w:val="00DA007E"/>
    <w:rsid w:val="00DA02E4"/>
    <w:rsid w:val="00DA02FA"/>
    <w:rsid w:val="00DA039B"/>
    <w:rsid w:val="00DA0461"/>
    <w:rsid w:val="00DA04C9"/>
    <w:rsid w:val="00DA0592"/>
    <w:rsid w:val="00DA06A4"/>
    <w:rsid w:val="00DA0B63"/>
    <w:rsid w:val="00DA0D91"/>
    <w:rsid w:val="00DA0F1F"/>
    <w:rsid w:val="00DA0FB0"/>
    <w:rsid w:val="00DA13DC"/>
    <w:rsid w:val="00DA1841"/>
    <w:rsid w:val="00DA1D92"/>
    <w:rsid w:val="00DA1EBE"/>
    <w:rsid w:val="00DA1FA4"/>
    <w:rsid w:val="00DA2109"/>
    <w:rsid w:val="00DA21A1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382"/>
    <w:rsid w:val="00DA458E"/>
    <w:rsid w:val="00DA46FF"/>
    <w:rsid w:val="00DA4A93"/>
    <w:rsid w:val="00DA4E07"/>
    <w:rsid w:val="00DA51DB"/>
    <w:rsid w:val="00DA5208"/>
    <w:rsid w:val="00DA5363"/>
    <w:rsid w:val="00DA53BA"/>
    <w:rsid w:val="00DA5521"/>
    <w:rsid w:val="00DA5C07"/>
    <w:rsid w:val="00DA5CB7"/>
    <w:rsid w:val="00DA61DC"/>
    <w:rsid w:val="00DA68A2"/>
    <w:rsid w:val="00DA6A17"/>
    <w:rsid w:val="00DA6B9B"/>
    <w:rsid w:val="00DA706C"/>
    <w:rsid w:val="00DA7114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B5D"/>
    <w:rsid w:val="00DB0DB1"/>
    <w:rsid w:val="00DB0DF4"/>
    <w:rsid w:val="00DB1023"/>
    <w:rsid w:val="00DB1A47"/>
    <w:rsid w:val="00DB1D14"/>
    <w:rsid w:val="00DB1D81"/>
    <w:rsid w:val="00DB1D9F"/>
    <w:rsid w:val="00DB1EBE"/>
    <w:rsid w:val="00DB1F84"/>
    <w:rsid w:val="00DB1FEE"/>
    <w:rsid w:val="00DB2A9D"/>
    <w:rsid w:val="00DB2DEB"/>
    <w:rsid w:val="00DB3397"/>
    <w:rsid w:val="00DB393E"/>
    <w:rsid w:val="00DB3DF1"/>
    <w:rsid w:val="00DB47B4"/>
    <w:rsid w:val="00DB5302"/>
    <w:rsid w:val="00DB534E"/>
    <w:rsid w:val="00DB5587"/>
    <w:rsid w:val="00DB578F"/>
    <w:rsid w:val="00DB5975"/>
    <w:rsid w:val="00DB6125"/>
    <w:rsid w:val="00DB65D4"/>
    <w:rsid w:val="00DB6C1E"/>
    <w:rsid w:val="00DB73B8"/>
    <w:rsid w:val="00DB749E"/>
    <w:rsid w:val="00DB754A"/>
    <w:rsid w:val="00DB7631"/>
    <w:rsid w:val="00DB7CAD"/>
    <w:rsid w:val="00DC02DC"/>
    <w:rsid w:val="00DC030E"/>
    <w:rsid w:val="00DC07F0"/>
    <w:rsid w:val="00DC093C"/>
    <w:rsid w:val="00DC0B82"/>
    <w:rsid w:val="00DC0D52"/>
    <w:rsid w:val="00DC0D91"/>
    <w:rsid w:val="00DC0F35"/>
    <w:rsid w:val="00DC11EB"/>
    <w:rsid w:val="00DC1890"/>
    <w:rsid w:val="00DC18D2"/>
    <w:rsid w:val="00DC1AA4"/>
    <w:rsid w:val="00DC1B6F"/>
    <w:rsid w:val="00DC1FFD"/>
    <w:rsid w:val="00DC2245"/>
    <w:rsid w:val="00DC25BC"/>
    <w:rsid w:val="00DC2CB2"/>
    <w:rsid w:val="00DC2D22"/>
    <w:rsid w:val="00DC2F57"/>
    <w:rsid w:val="00DC309C"/>
    <w:rsid w:val="00DC3210"/>
    <w:rsid w:val="00DC338C"/>
    <w:rsid w:val="00DC3838"/>
    <w:rsid w:val="00DC392A"/>
    <w:rsid w:val="00DC3B58"/>
    <w:rsid w:val="00DC3C11"/>
    <w:rsid w:val="00DC3DF1"/>
    <w:rsid w:val="00DC3E3F"/>
    <w:rsid w:val="00DC40B6"/>
    <w:rsid w:val="00DC4264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E64"/>
    <w:rsid w:val="00DC6F88"/>
    <w:rsid w:val="00DC6FA1"/>
    <w:rsid w:val="00DC71C5"/>
    <w:rsid w:val="00DC7559"/>
    <w:rsid w:val="00DC77C4"/>
    <w:rsid w:val="00DC79A3"/>
    <w:rsid w:val="00DC7A99"/>
    <w:rsid w:val="00DC7EB3"/>
    <w:rsid w:val="00DD02E9"/>
    <w:rsid w:val="00DD03E9"/>
    <w:rsid w:val="00DD04D0"/>
    <w:rsid w:val="00DD075D"/>
    <w:rsid w:val="00DD07DF"/>
    <w:rsid w:val="00DD0924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2E4"/>
    <w:rsid w:val="00DD2319"/>
    <w:rsid w:val="00DD2731"/>
    <w:rsid w:val="00DD2BCD"/>
    <w:rsid w:val="00DD2F50"/>
    <w:rsid w:val="00DD313F"/>
    <w:rsid w:val="00DD3435"/>
    <w:rsid w:val="00DD38D6"/>
    <w:rsid w:val="00DD38EC"/>
    <w:rsid w:val="00DD42C0"/>
    <w:rsid w:val="00DD42C6"/>
    <w:rsid w:val="00DD4453"/>
    <w:rsid w:val="00DD4579"/>
    <w:rsid w:val="00DD45BC"/>
    <w:rsid w:val="00DD469E"/>
    <w:rsid w:val="00DD49F2"/>
    <w:rsid w:val="00DD4A93"/>
    <w:rsid w:val="00DD4ACE"/>
    <w:rsid w:val="00DD4C78"/>
    <w:rsid w:val="00DD4F2C"/>
    <w:rsid w:val="00DD5280"/>
    <w:rsid w:val="00DD53C0"/>
    <w:rsid w:val="00DD55B4"/>
    <w:rsid w:val="00DD55F7"/>
    <w:rsid w:val="00DD5884"/>
    <w:rsid w:val="00DD58C6"/>
    <w:rsid w:val="00DD5D6C"/>
    <w:rsid w:val="00DD6580"/>
    <w:rsid w:val="00DD67C3"/>
    <w:rsid w:val="00DD6971"/>
    <w:rsid w:val="00DD6C13"/>
    <w:rsid w:val="00DD6C14"/>
    <w:rsid w:val="00DD6D1F"/>
    <w:rsid w:val="00DD7064"/>
    <w:rsid w:val="00DD7383"/>
    <w:rsid w:val="00DD75E2"/>
    <w:rsid w:val="00DD76A8"/>
    <w:rsid w:val="00DD788E"/>
    <w:rsid w:val="00DD792B"/>
    <w:rsid w:val="00DD7BFC"/>
    <w:rsid w:val="00DD7E38"/>
    <w:rsid w:val="00DE0323"/>
    <w:rsid w:val="00DE057C"/>
    <w:rsid w:val="00DE09D5"/>
    <w:rsid w:val="00DE0DCF"/>
    <w:rsid w:val="00DE0F50"/>
    <w:rsid w:val="00DE11C8"/>
    <w:rsid w:val="00DE1404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27D"/>
    <w:rsid w:val="00DE34D7"/>
    <w:rsid w:val="00DE34FA"/>
    <w:rsid w:val="00DE35CF"/>
    <w:rsid w:val="00DE382C"/>
    <w:rsid w:val="00DE38E2"/>
    <w:rsid w:val="00DE38E5"/>
    <w:rsid w:val="00DE3B30"/>
    <w:rsid w:val="00DE3B44"/>
    <w:rsid w:val="00DE44FB"/>
    <w:rsid w:val="00DE4525"/>
    <w:rsid w:val="00DE4604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D66"/>
    <w:rsid w:val="00DE5E9B"/>
    <w:rsid w:val="00DE5EB3"/>
    <w:rsid w:val="00DE5FB7"/>
    <w:rsid w:val="00DE658B"/>
    <w:rsid w:val="00DE66CA"/>
    <w:rsid w:val="00DE6A27"/>
    <w:rsid w:val="00DE6E32"/>
    <w:rsid w:val="00DE7379"/>
    <w:rsid w:val="00DE75A5"/>
    <w:rsid w:val="00DE75E7"/>
    <w:rsid w:val="00DE7788"/>
    <w:rsid w:val="00DE77D6"/>
    <w:rsid w:val="00DE7A9F"/>
    <w:rsid w:val="00DE7BF6"/>
    <w:rsid w:val="00DE7D38"/>
    <w:rsid w:val="00DF0302"/>
    <w:rsid w:val="00DF05C6"/>
    <w:rsid w:val="00DF0743"/>
    <w:rsid w:val="00DF09A7"/>
    <w:rsid w:val="00DF0B7B"/>
    <w:rsid w:val="00DF0C8B"/>
    <w:rsid w:val="00DF0D7B"/>
    <w:rsid w:val="00DF1103"/>
    <w:rsid w:val="00DF1364"/>
    <w:rsid w:val="00DF15E6"/>
    <w:rsid w:val="00DF15F2"/>
    <w:rsid w:val="00DF198B"/>
    <w:rsid w:val="00DF1E2B"/>
    <w:rsid w:val="00DF1FEE"/>
    <w:rsid w:val="00DF2224"/>
    <w:rsid w:val="00DF255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663"/>
    <w:rsid w:val="00DF57AF"/>
    <w:rsid w:val="00DF593B"/>
    <w:rsid w:val="00DF59A8"/>
    <w:rsid w:val="00DF59DC"/>
    <w:rsid w:val="00DF5AD7"/>
    <w:rsid w:val="00DF5C7F"/>
    <w:rsid w:val="00DF5D4A"/>
    <w:rsid w:val="00DF5D54"/>
    <w:rsid w:val="00DF5E57"/>
    <w:rsid w:val="00DF5E9E"/>
    <w:rsid w:val="00DF6586"/>
    <w:rsid w:val="00DF6671"/>
    <w:rsid w:val="00DF66FA"/>
    <w:rsid w:val="00DF6798"/>
    <w:rsid w:val="00DF69E0"/>
    <w:rsid w:val="00DF6A39"/>
    <w:rsid w:val="00DF6AB2"/>
    <w:rsid w:val="00DF6B02"/>
    <w:rsid w:val="00DF6B04"/>
    <w:rsid w:val="00DF6C49"/>
    <w:rsid w:val="00DF6CE0"/>
    <w:rsid w:val="00DF6EC8"/>
    <w:rsid w:val="00DF7123"/>
    <w:rsid w:val="00DF7328"/>
    <w:rsid w:val="00DF73AF"/>
    <w:rsid w:val="00DF740A"/>
    <w:rsid w:val="00DF7527"/>
    <w:rsid w:val="00DF7697"/>
    <w:rsid w:val="00DF7893"/>
    <w:rsid w:val="00DF78FC"/>
    <w:rsid w:val="00DF7F0E"/>
    <w:rsid w:val="00DF7F7F"/>
    <w:rsid w:val="00E00027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63"/>
    <w:rsid w:val="00E02480"/>
    <w:rsid w:val="00E02581"/>
    <w:rsid w:val="00E0260A"/>
    <w:rsid w:val="00E02928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376E"/>
    <w:rsid w:val="00E04276"/>
    <w:rsid w:val="00E0430E"/>
    <w:rsid w:val="00E044CA"/>
    <w:rsid w:val="00E04611"/>
    <w:rsid w:val="00E04D07"/>
    <w:rsid w:val="00E04E14"/>
    <w:rsid w:val="00E04E39"/>
    <w:rsid w:val="00E053D5"/>
    <w:rsid w:val="00E0557F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2E6"/>
    <w:rsid w:val="00E0784C"/>
    <w:rsid w:val="00E0788D"/>
    <w:rsid w:val="00E07C48"/>
    <w:rsid w:val="00E10242"/>
    <w:rsid w:val="00E102C6"/>
    <w:rsid w:val="00E10546"/>
    <w:rsid w:val="00E108BA"/>
    <w:rsid w:val="00E10BBD"/>
    <w:rsid w:val="00E10D54"/>
    <w:rsid w:val="00E11A95"/>
    <w:rsid w:val="00E11CF3"/>
    <w:rsid w:val="00E11DCC"/>
    <w:rsid w:val="00E11E76"/>
    <w:rsid w:val="00E1280E"/>
    <w:rsid w:val="00E128CB"/>
    <w:rsid w:val="00E12CD9"/>
    <w:rsid w:val="00E12EA0"/>
    <w:rsid w:val="00E12FCE"/>
    <w:rsid w:val="00E12FD4"/>
    <w:rsid w:val="00E13247"/>
    <w:rsid w:val="00E13C68"/>
    <w:rsid w:val="00E14066"/>
    <w:rsid w:val="00E14538"/>
    <w:rsid w:val="00E14566"/>
    <w:rsid w:val="00E14683"/>
    <w:rsid w:val="00E14745"/>
    <w:rsid w:val="00E14799"/>
    <w:rsid w:val="00E147B5"/>
    <w:rsid w:val="00E1483B"/>
    <w:rsid w:val="00E14847"/>
    <w:rsid w:val="00E14BDB"/>
    <w:rsid w:val="00E14C78"/>
    <w:rsid w:val="00E1561D"/>
    <w:rsid w:val="00E15B6A"/>
    <w:rsid w:val="00E15D03"/>
    <w:rsid w:val="00E15D07"/>
    <w:rsid w:val="00E15E4C"/>
    <w:rsid w:val="00E1610B"/>
    <w:rsid w:val="00E1625C"/>
    <w:rsid w:val="00E162AB"/>
    <w:rsid w:val="00E165D7"/>
    <w:rsid w:val="00E16687"/>
    <w:rsid w:val="00E16C1B"/>
    <w:rsid w:val="00E16F80"/>
    <w:rsid w:val="00E17033"/>
    <w:rsid w:val="00E1730F"/>
    <w:rsid w:val="00E176CC"/>
    <w:rsid w:val="00E179A9"/>
    <w:rsid w:val="00E17BAD"/>
    <w:rsid w:val="00E17BC6"/>
    <w:rsid w:val="00E2002A"/>
    <w:rsid w:val="00E20220"/>
    <w:rsid w:val="00E203F0"/>
    <w:rsid w:val="00E2078C"/>
    <w:rsid w:val="00E2089E"/>
    <w:rsid w:val="00E20A16"/>
    <w:rsid w:val="00E20C32"/>
    <w:rsid w:val="00E20C33"/>
    <w:rsid w:val="00E2106A"/>
    <w:rsid w:val="00E21296"/>
    <w:rsid w:val="00E2155A"/>
    <w:rsid w:val="00E21B7A"/>
    <w:rsid w:val="00E21E0F"/>
    <w:rsid w:val="00E22166"/>
    <w:rsid w:val="00E22428"/>
    <w:rsid w:val="00E22452"/>
    <w:rsid w:val="00E22684"/>
    <w:rsid w:val="00E22EAA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BBC"/>
    <w:rsid w:val="00E25CA4"/>
    <w:rsid w:val="00E26269"/>
    <w:rsid w:val="00E263D4"/>
    <w:rsid w:val="00E2640A"/>
    <w:rsid w:val="00E26478"/>
    <w:rsid w:val="00E26620"/>
    <w:rsid w:val="00E26661"/>
    <w:rsid w:val="00E2690B"/>
    <w:rsid w:val="00E26B53"/>
    <w:rsid w:val="00E26B69"/>
    <w:rsid w:val="00E26CB6"/>
    <w:rsid w:val="00E26E54"/>
    <w:rsid w:val="00E26FC8"/>
    <w:rsid w:val="00E27228"/>
    <w:rsid w:val="00E274E4"/>
    <w:rsid w:val="00E278F2"/>
    <w:rsid w:val="00E27980"/>
    <w:rsid w:val="00E2798F"/>
    <w:rsid w:val="00E27A90"/>
    <w:rsid w:val="00E27ABE"/>
    <w:rsid w:val="00E27BA9"/>
    <w:rsid w:val="00E30149"/>
    <w:rsid w:val="00E3017F"/>
    <w:rsid w:val="00E30239"/>
    <w:rsid w:val="00E30696"/>
    <w:rsid w:val="00E30935"/>
    <w:rsid w:val="00E30F13"/>
    <w:rsid w:val="00E310AE"/>
    <w:rsid w:val="00E31E4A"/>
    <w:rsid w:val="00E323C3"/>
    <w:rsid w:val="00E326CA"/>
    <w:rsid w:val="00E3284F"/>
    <w:rsid w:val="00E32A24"/>
    <w:rsid w:val="00E32E63"/>
    <w:rsid w:val="00E32F53"/>
    <w:rsid w:val="00E33038"/>
    <w:rsid w:val="00E3335C"/>
    <w:rsid w:val="00E3336B"/>
    <w:rsid w:val="00E33434"/>
    <w:rsid w:val="00E334CF"/>
    <w:rsid w:val="00E33589"/>
    <w:rsid w:val="00E33DAF"/>
    <w:rsid w:val="00E33E48"/>
    <w:rsid w:val="00E341CB"/>
    <w:rsid w:val="00E3442A"/>
    <w:rsid w:val="00E34719"/>
    <w:rsid w:val="00E3474E"/>
    <w:rsid w:val="00E34793"/>
    <w:rsid w:val="00E34973"/>
    <w:rsid w:val="00E34C29"/>
    <w:rsid w:val="00E34C5D"/>
    <w:rsid w:val="00E34CC9"/>
    <w:rsid w:val="00E34D8D"/>
    <w:rsid w:val="00E3521E"/>
    <w:rsid w:val="00E35A33"/>
    <w:rsid w:val="00E35FBD"/>
    <w:rsid w:val="00E360DB"/>
    <w:rsid w:val="00E36224"/>
    <w:rsid w:val="00E36571"/>
    <w:rsid w:val="00E36803"/>
    <w:rsid w:val="00E3689C"/>
    <w:rsid w:val="00E36905"/>
    <w:rsid w:val="00E36F1B"/>
    <w:rsid w:val="00E36F1D"/>
    <w:rsid w:val="00E37073"/>
    <w:rsid w:val="00E37570"/>
    <w:rsid w:val="00E3761F"/>
    <w:rsid w:val="00E37A20"/>
    <w:rsid w:val="00E37B89"/>
    <w:rsid w:val="00E400B2"/>
    <w:rsid w:val="00E401B6"/>
    <w:rsid w:val="00E401BC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5F9"/>
    <w:rsid w:val="00E43751"/>
    <w:rsid w:val="00E43808"/>
    <w:rsid w:val="00E438E4"/>
    <w:rsid w:val="00E43AFC"/>
    <w:rsid w:val="00E43BBA"/>
    <w:rsid w:val="00E443A3"/>
    <w:rsid w:val="00E445AD"/>
    <w:rsid w:val="00E44614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6D72"/>
    <w:rsid w:val="00E46D8B"/>
    <w:rsid w:val="00E470AD"/>
    <w:rsid w:val="00E471EB"/>
    <w:rsid w:val="00E4736B"/>
    <w:rsid w:val="00E476A2"/>
    <w:rsid w:val="00E479EF"/>
    <w:rsid w:val="00E47CF0"/>
    <w:rsid w:val="00E504BB"/>
    <w:rsid w:val="00E50AA4"/>
    <w:rsid w:val="00E50BFC"/>
    <w:rsid w:val="00E50F39"/>
    <w:rsid w:val="00E50FB0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1AF"/>
    <w:rsid w:val="00E531D9"/>
    <w:rsid w:val="00E532DD"/>
    <w:rsid w:val="00E533F1"/>
    <w:rsid w:val="00E53713"/>
    <w:rsid w:val="00E53728"/>
    <w:rsid w:val="00E539B6"/>
    <w:rsid w:val="00E5419B"/>
    <w:rsid w:val="00E541F4"/>
    <w:rsid w:val="00E544FF"/>
    <w:rsid w:val="00E5452A"/>
    <w:rsid w:val="00E54670"/>
    <w:rsid w:val="00E5471E"/>
    <w:rsid w:val="00E5479D"/>
    <w:rsid w:val="00E54837"/>
    <w:rsid w:val="00E548C9"/>
    <w:rsid w:val="00E5491B"/>
    <w:rsid w:val="00E54B2C"/>
    <w:rsid w:val="00E54F36"/>
    <w:rsid w:val="00E551C1"/>
    <w:rsid w:val="00E5520D"/>
    <w:rsid w:val="00E553B1"/>
    <w:rsid w:val="00E553CC"/>
    <w:rsid w:val="00E55742"/>
    <w:rsid w:val="00E55DFD"/>
    <w:rsid w:val="00E562C8"/>
    <w:rsid w:val="00E568BB"/>
    <w:rsid w:val="00E56B2D"/>
    <w:rsid w:val="00E56C38"/>
    <w:rsid w:val="00E56C5D"/>
    <w:rsid w:val="00E56E73"/>
    <w:rsid w:val="00E5742F"/>
    <w:rsid w:val="00E5765C"/>
    <w:rsid w:val="00E57874"/>
    <w:rsid w:val="00E5787E"/>
    <w:rsid w:val="00E578E6"/>
    <w:rsid w:val="00E57916"/>
    <w:rsid w:val="00E57F28"/>
    <w:rsid w:val="00E60257"/>
    <w:rsid w:val="00E60377"/>
    <w:rsid w:val="00E60463"/>
    <w:rsid w:val="00E6089E"/>
    <w:rsid w:val="00E60933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1E"/>
    <w:rsid w:val="00E63C31"/>
    <w:rsid w:val="00E63DF0"/>
    <w:rsid w:val="00E63E4C"/>
    <w:rsid w:val="00E63FC3"/>
    <w:rsid w:val="00E6407D"/>
    <w:rsid w:val="00E642F8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CC9"/>
    <w:rsid w:val="00E65EEF"/>
    <w:rsid w:val="00E65FDD"/>
    <w:rsid w:val="00E66287"/>
    <w:rsid w:val="00E66399"/>
    <w:rsid w:val="00E66445"/>
    <w:rsid w:val="00E66987"/>
    <w:rsid w:val="00E66E55"/>
    <w:rsid w:val="00E6757A"/>
    <w:rsid w:val="00E676BD"/>
    <w:rsid w:val="00E6771F"/>
    <w:rsid w:val="00E677D4"/>
    <w:rsid w:val="00E67A07"/>
    <w:rsid w:val="00E67BC6"/>
    <w:rsid w:val="00E67C31"/>
    <w:rsid w:val="00E67D17"/>
    <w:rsid w:val="00E67EC6"/>
    <w:rsid w:val="00E70303"/>
    <w:rsid w:val="00E70331"/>
    <w:rsid w:val="00E70410"/>
    <w:rsid w:val="00E706BC"/>
    <w:rsid w:val="00E708C6"/>
    <w:rsid w:val="00E71076"/>
    <w:rsid w:val="00E710EE"/>
    <w:rsid w:val="00E711F0"/>
    <w:rsid w:val="00E712E0"/>
    <w:rsid w:val="00E71B11"/>
    <w:rsid w:val="00E71C22"/>
    <w:rsid w:val="00E71E98"/>
    <w:rsid w:val="00E71EAE"/>
    <w:rsid w:val="00E721FF"/>
    <w:rsid w:val="00E72207"/>
    <w:rsid w:val="00E7231A"/>
    <w:rsid w:val="00E72394"/>
    <w:rsid w:val="00E725E4"/>
    <w:rsid w:val="00E728AA"/>
    <w:rsid w:val="00E72E78"/>
    <w:rsid w:val="00E72FFC"/>
    <w:rsid w:val="00E7331C"/>
    <w:rsid w:val="00E734AC"/>
    <w:rsid w:val="00E73A03"/>
    <w:rsid w:val="00E73A53"/>
    <w:rsid w:val="00E73BDC"/>
    <w:rsid w:val="00E74399"/>
    <w:rsid w:val="00E7450C"/>
    <w:rsid w:val="00E7465A"/>
    <w:rsid w:val="00E747F0"/>
    <w:rsid w:val="00E74C53"/>
    <w:rsid w:val="00E74FEF"/>
    <w:rsid w:val="00E75956"/>
    <w:rsid w:val="00E75E1C"/>
    <w:rsid w:val="00E75FBA"/>
    <w:rsid w:val="00E7602B"/>
    <w:rsid w:val="00E7684D"/>
    <w:rsid w:val="00E76A52"/>
    <w:rsid w:val="00E76ACC"/>
    <w:rsid w:val="00E76C86"/>
    <w:rsid w:val="00E76D2A"/>
    <w:rsid w:val="00E76F6A"/>
    <w:rsid w:val="00E77079"/>
    <w:rsid w:val="00E770AC"/>
    <w:rsid w:val="00E770F6"/>
    <w:rsid w:val="00E77131"/>
    <w:rsid w:val="00E77341"/>
    <w:rsid w:val="00E77437"/>
    <w:rsid w:val="00E77B31"/>
    <w:rsid w:val="00E77E64"/>
    <w:rsid w:val="00E77FAB"/>
    <w:rsid w:val="00E80361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B27"/>
    <w:rsid w:val="00E81CC2"/>
    <w:rsid w:val="00E81FB9"/>
    <w:rsid w:val="00E820A3"/>
    <w:rsid w:val="00E8285C"/>
    <w:rsid w:val="00E828F7"/>
    <w:rsid w:val="00E82B37"/>
    <w:rsid w:val="00E82C14"/>
    <w:rsid w:val="00E82D64"/>
    <w:rsid w:val="00E82F18"/>
    <w:rsid w:val="00E82F76"/>
    <w:rsid w:val="00E838F2"/>
    <w:rsid w:val="00E83C71"/>
    <w:rsid w:val="00E83E75"/>
    <w:rsid w:val="00E8407A"/>
    <w:rsid w:val="00E840F1"/>
    <w:rsid w:val="00E840F6"/>
    <w:rsid w:val="00E84115"/>
    <w:rsid w:val="00E84116"/>
    <w:rsid w:val="00E841A9"/>
    <w:rsid w:val="00E843A2"/>
    <w:rsid w:val="00E84522"/>
    <w:rsid w:val="00E847F3"/>
    <w:rsid w:val="00E848E5"/>
    <w:rsid w:val="00E84979"/>
    <w:rsid w:val="00E84E0D"/>
    <w:rsid w:val="00E85344"/>
    <w:rsid w:val="00E853A2"/>
    <w:rsid w:val="00E856D7"/>
    <w:rsid w:val="00E8573F"/>
    <w:rsid w:val="00E85749"/>
    <w:rsid w:val="00E85B65"/>
    <w:rsid w:val="00E85CAF"/>
    <w:rsid w:val="00E86151"/>
    <w:rsid w:val="00E86178"/>
    <w:rsid w:val="00E86199"/>
    <w:rsid w:val="00E8677D"/>
    <w:rsid w:val="00E86E55"/>
    <w:rsid w:val="00E86F28"/>
    <w:rsid w:val="00E870FB"/>
    <w:rsid w:val="00E872DB"/>
    <w:rsid w:val="00E87483"/>
    <w:rsid w:val="00E902E6"/>
    <w:rsid w:val="00E90352"/>
    <w:rsid w:val="00E90605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41D"/>
    <w:rsid w:val="00E94C05"/>
    <w:rsid w:val="00E94E95"/>
    <w:rsid w:val="00E94F72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CE3"/>
    <w:rsid w:val="00E95D80"/>
    <w:rsid w:val="00E964B7"/>
    <w:rsid w:val="00E965C1"/>
    <w:rsid w:val="00E965E6"/>
    <w:rsid w:val="00E96873"/>
    <w:rsid w:val="00E96927"/>
    <w:rsid w:val="00E96A83"/>
    <w:rsid w:val="00E96DF0"/>
    <w:rsid w:val="00E970BA"/>
    <w:rsid w:val="00E9718B"/>
    <w:rsid w:val="00E972CA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1AB"/>
    <w:rsid w:val="00EA12CF"/>
    <w:rsid w:val="00EA1434"/>
    <w:rsid w:val="00EA1589"/>
    <w:rsid w:val="00EA18D2"/>
    <w:rsid w:val="00EA1903"/>
    <w:rsid w:val="00EA1997"/>
    <w:rsid w:val="00EA1A37"/>
    <w:rsid w:val="00EA1E56"/>
    <w:rsid w:val="00EA2139"/>
    <w:rsid w:val="00EA2256"/>
    <w:rsid w:val="00EA2323"/>
    <w:rsid w:val="00EA242C"/>
    <w:rsid w:val="00EA25B2"/>
    <w:rsid w:val="00EA2B11"/>
    <w:rsid w:val="00EA2B6C"/>
    <w:rsid w:val="00EA2B88"/>
    <w:rsid w:val="00EA2E34"/>
    <w:rsid w:val="00EA2F42"/>
    <w:rsid w:val="00EA2FE9"/>
    <w:rsid w:val="00EA3097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152"/>
    <w:rsid w:val="00EA420D"/>
    <w:rsid w:val="00EA425D"/>
    <w:rsid w:val="00EA4592"/>
    <w:rsid w:val="00EA47EC"/>
    <w:rsid w:val="00EA4870"/>
    <w:rsid w:val="00EA4AB4"/>
    <w:rsid w:val="00EA4B21"/>
    <w:rsid w:val="00EA4DB3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3C1"/>
    <w:rsid w:val="00EA6529"/>
    <w:rsid w:val="00EA673B"/>
    <w:rsid w:val="00EA6815"/>
    <w:rsid w:val="00EA6999"/>
    <w:rsid w:val="00EA6DA7"/>
    <w:rsid w:val="00EA6EDE"/>
    <w:rsid w:val="00EA70C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1E7A"/>
    <w:rsid w:val="00EB2163"/>
    <w:rsid w:val="00EB27C9"/>
    <w:rsid w:val="00EB2932"/>
    <w:rsid w:val="00EB29D1"/>
    <w:rsid w:val="00EB2A13"/>
    <w:rsid w:val="00EB2F3F"/>
    <w:rsid w:val="00EB35E5"/>
    <w:rsid w:val="00EB3CFB"/>
    <w:rsid w:val="00EB3D1F"/>
    <w:rsid w:val="00EB40B1"/>
    <w:rsid w:val="00EB410D"/>
    <w:rsid w:val="00EB42FF"/>
    <w:rsid w:val="00EB4458"/>
    <w:rsid w:val="00EB45DF"/>
    <w:rsid w:val="00EB4865"/>
    <w:rsid w:val="00EB4A52"/>
    <w:rsid w:val="00EB4DF8"/>
    <w:rsid w:val="00EB50BC"/>
    <w:rsid w:val="00EB50C6"/>
    <w:rsid w:val="00EB576E"/>
    <w:rsid w:val="00EB59B0"/>
    <w:rsid w:val="00EB601F"/>
    <w:rsid w:val="00EB63CD"/>
    <w:rsid w:val="00EB6649"/>
    <w:rsid w:val="00EB68FA"/>
    <w:rsid w:val="00EB6B37"/>
    <w:rsid w:val="00EB6DE1"/>
    <w:rsid w:val="00EB701F"/>
    <w:rsid w:val="00EB72F6"/>
    <w:rsid w:val="00EB72F9"/>
    <w:rsid w:val="00EB7496"/>
    <w:rsid w:val="00EB776C"/>
    <w:rsid w:val="00EB79AA"/>
    <w:rsid w:val="00EB79D6"/>
    <w:rsid w:val="00EB7B91"/>
    <w:rsid w:val="00EB7F0F"/>
    <w:rsid w:val="00EB7FAA"/>
    <w:rsid w:val="00EC0093"/>
    <w:rsid w:val="00EC024D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B95"/>
    <w:rsid w:val="00EC2D08"/>
    <w:rsid w:val="00EC2ECF"/>
    <w:rsid w:val="00EC2F20"/>
    <w:rsid w:val="00EC34C7"/>
    <w:rsid w:val="00EC350E"/>
    <w:rsid w:val="00EC3629"/>
    <w:rsid w:val="00EC3641"/>
    <w:rsid w:val="00EC365E"/>
    <w:rsid w:val="00EC36A9"/>
    <w:rsid w:val="00EC3945"/>
    <w:rsid w:val="00EC3967"/>
    <w:rsid w:val="00EC427D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4EF7"/>
    <w:rsid w:val="00EC5074"/>
    <w:rsid w:val="00EC579E"/>
    <w:rsid w:val="00EC5AEC"/>
    <w:rsid w:val="00EC5BED"/>
    <w:rsid w:val="00EC5D1F"/>
    <w:rsid w:val="00EC5E8D"/>
    <w:rsid w:val="00EC5FA6"/>
    <w:rsid w:val="00EC6063"/>
    <w:rsid w:val="00EC625E"/>
    <w:rsid w:val="00EC646D"/>
    <w:rsid w:val="00EC659B"/>
    <w:rsid w:val="00EC6631"/>
    <w:rsid w:val="00EC680A"/>
    <w:rsid w:val="00EC6AE8"/>
    <w:rsid w:val="00EC6AF5"/>
    <w:rsid w:val="00EC6CD3"/>
    <w:rsid w:val="00EC6EB8"/>
    <w:rsid w:val="00EC7045"/>
    <w:rsid w:val="00EC72BB"/>
    <w:rsid w:val="00EC72F8"/>
    <w:rsid w:val="00EC74BB"/>
    <w:rsid w:val="00EC795A"/>
    <w:rsid w:val="00EC79B0"/>
    <w:rsid w:val="00EC7B78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11"/>
    <w:rsid w:val="00ED125A"/>
    <w:rsid w:val="00ED175C"/>
    <w:rsid w:val="00ED191F"/>
    <w:rsid w:val="00ED1A4E"/>
    <w:rsid w:val="00ED1DC7"/>
    <w:rsid w:val="00ED1EC4"/>
    <w:rsid w:val="00ED2037"/>
    <w:rsid w:val="00ED25F2"/>
    <w:rsid w:val="00ED2629"/>
    <w:rsid w:val="00ED30EE"/>
    <w:rsid w:val="00ED36E3"/>
    <w:rsid w:val="00ED3861"/>
    <w:rsid w:val="00ED3A58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CC1"/>
    <w:rsid w:val="00ED6DE8"/>
    <w:rsid w:val="00ED7146"/>
    <w:rsid w:val="00ED71D9"/>
    <w:rsid w:val="00ED75F1"/>
    <w:rsid w:val="00ED7779"/>
    <w:rsid w:val="00ED7816"/>
    <w:rsid w:val="00ED7922"/>
    <w:rsid w:val="00ED7B04"/>
    <w:rsid w:val="00ED7F62"/>
    <w:rsid w:val="00EE023F"/>
    <w:rsid w:val="00EE05E7"/>
    <w:rsid w:val="00EE0A6A"/>
    <w:rsid w:val="00EE0F66"/>
    <w:rsid w:val="00EE108D"/>
    <w:rsid w:val="00EE1301"/>
    <w:rsid w:val="00EE1AC0"/>
    <w:rsid w:val="00EE1DE0"/>
    <w:rsid w:val="00EE1ED8"/>
    <w:rsid w:val="00EE2139"/>
    <w:rsid w:val="00EE227A"/>
    <w:rsid w:val="00EE2298"/>
    <w:rsid w:val="00EE2439"/>
    <w:rsid w:val="00EE25FE"/>
    <w:rsid w:val="00EE2616"/>
    <w:rsid w:val="00EE2787"/>
    <w:rsid w:val="00EE2AE5"/>
    <w:rsid w:val="00EE2B3C"/>
    <w:rsid w:val="00EE2C54"/>
    <w:rsid w:val="00EE2D0B"/>
    <w:rsid w:val="00EE3125"/>
    <w:rsid w:val="00EE339E"/>
    <w:rsid w:val="00EE341C"/>
    <w:rsid w:val="00EE3E62"/>
    <w:rsid w:val="00EE4364"/>
    <w:rsid w:val="00EE4764"/>
    <w:rsid w:val="00EE47EE"/>
    <w:rsid w:val="00EE4947"/>
    <w:rsid w:val="00EE4CBB"/>
    <w:rsid w:val="00EE4DAD"/>
    <w:rsid w:val="00EE5034"/>
    <w:rsid w:val="00EE53AD"/>
    <w:rsid w:val="00EE558D"/>
    <w:rsid w:val="00EE55EB"/>
    <w:rsid w:val="00EE56E1"/>
    <w:rsid w:val="00EE58E0"/>
    <w:rsid w:val="00EE5E2E"/>
    <w:rsid w:val="00EE60E1"/>
    <w:rsid w:val="00EE62E8"/>
    <w:rsid w:val="00EE636A"/>
    <w:rsid w:val="00EE6898"/>
    <w:rsid w:val="00EE6AC1"/>
    <w:rsid w:val="00EE6D95"/>
    <w:rsid w:val="00EE6F2A"/>
    <w:rsid w:val="00EE6F54"/>
    <w:rsid w:val="00EE7022"/>
    <w:rsid w:val="00EE729F"/>
    <w:rsid w:val="00EE7497"/>
    <w:rsid w:val="00EE7635"/>
    <w:rsid w:val="00EE7AF0"/>
    <w:rsid w:val="00EF00D0"/>
    <w:rsid w:val="00EF012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5B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4D4"/>
    <w:rsid w:val="00EF4584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9E6"/>
    <w:rsid w:val="00EF5A4F"/>
    <w:rsid w:val="00EF5D71"/>
    <w:rsid w:val="00EF5F0C"/>
    <w:rsid w:val="00EF6112"/>
    <w:rsid w:val="00EF621A"/>
    <w:rsid w:val="00EF6289"/>
    <w:rsid w:val="00EF62C8"/>
    <w:rsid w:val="00EF644E"/>
    <w:rsid w:val="00EF65B7"/>
    <w:rsid w:val="00EF662C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553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4E2"/>
    <w:rsid w:val="00F02612"/>
    <w:rsid w:val="00F02768"/>
    <w:rsid w:val="00F02885"/>
    <w:rsid w:val="00F02CD7"/>
    <w:rsid w:val="00F02DF6"/>
    <w:rsid w:val="00F02FD9"/>
    <w:rsid w:val="00F03080"/>
    <w:rsid w:val="00F0312F"/>
    <w:rsid w:val="00F03795"/>
    <w:rsid w:val="00F03866"/>
    <w:rsid w:val="00F03892"/>
    <w:rsid w:val="00F038FB"/>
    <w:rsid w:val="00F03A1C"/>
    <w:rsid w:val="00F04279"/>
    <w:rsid w:val="00F04384"/>
    <w:rsid w:val="00F043F8"/>
    <w:rsid w:val="00F04462"/>
    <w:rsid w:val="00F04496"/>
    <w:rsid w:val="00F044AF"/>
    <w:rsid w:val="00F045C7"/>
    <w:rsid w:val="00F046B1"/>
    <w:rsid w:val="00F04A4F"/>
    <w:rsid w:val="00F04DF2"/>
    <w:rsid w:val="00F04EBD"/>
    <w:rsid w:val="00F05480"/>
    <w:rsid w:val="00F05633"/>
    <w:rsid w:val="00F05A64"/>
    <w:rsid w:val="00F05F67"/>
    <w:rsid w:val="00F06557"/>
    <w:rsid w:val="00F06B25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92"/>
    <w:rsid w:val="00F11FA4"/>
    <w:rsid w:val="00F11FF6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8CE"/>
    <w:rsid w:val="00F14935"/>
    <w:rsid w:val="00F14B71"/>
    <w:rsid w:val="00F14F56"/>
    <w:rsid w:val="00F15071"/>
    <w:rsid w:val="00F1518F"/>
    <w:rsid w:val="00F15240"/>
    <w:rsid w:val="00F155CA"/>
    <w:rsid w:val="00F159DE"/>
    <w:rsid w:val="00F15ABD"/>
    <w:rsid w:val="00F15B37"/>
    <w:rsid w:val="00F15CB5"/>
    <w:rsid w:val="00F15E06"/>
    <w:rsid w:val="00F15E9A"/>
    <w:rsid w:val="00F163CF"/>
    <w:rsid w:val="00F1650E"/>
    <w:rsid w:val="00F16598"/>
    <w:rsid w:val="00F165C5"/>
    <w:rsid w:val="00F16783"/>
    <w:rsid w:val="00F16A6D"/>
    <w:rsid w:val="00F16B5B"/>
    <w:rsid w:val="00F170D8"/>
    <w:rsid w:val="00F170DD"/>
    <w:rsid w:val="00F173A4"/>
    <w:rsid w:val="00F1743E"/>
    <w:rsid w:val="00F17508"/>
    <w:rsid w:val="00F1751D"/>
    <w:rsid w:val="00F17760"/>
    <w:rsid w:val="00F1777B"/>
    <w:rsid w:val="00F177C6"/>
    <w:rsid w:val="00F17875"/>
    <w:rsid w:val="00F1797E"/>
    <w:rsid w:val="00F17CC2"/>
    <w:rsid w:val="00F20146"/>
    <w:rsid w:val="00F20544"/>
    <w:rsid w:val="00F205A2"/>
    <w:rsid w:val="00F208A0"/>
    <w:rsid w:val="00F20B38"/>
    <w:rsid w:val="00F20EC2"/>
    <w:rsid w:val="00F20F7F"/>
    <w:rsid w:val="00F2116E"/>
    <w:rsid w:val="00F21266"/>
    <w:rsid w:val="00F21365"/>
    <w:rsid w:val="00F21939"/>
    <w:rsid w:val="00F21F0E"/>
    <w:rsid w:val="00F21FA0"/>
    <w:rsid w:val="00F21FE1"/>
    <w:rsid w:val="00F221DC"/>
    <w:rsid w:val="00F22320"/>
    <w:rsid w:val="00F22430"/>
    <w:rsid w:val="00F2268C"/>
    <w:rsid w:val="00F229A6"/>
    <w:rsid w:val="00F22A85"/>
    <w:rsid w:val="00F22E91"/>
    <w:rsid w:val="00F22F46"/>
    <w:rsid w:val="00F23127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10E"/>
    <w:rsid w:val="00F254A4"/>
    <w:rsid w:val="00F25865"/>
    <w:rsid w:val="00F25A16"/>
    <w:rsid w:val="00F25CC9"/>
    <w:rsid w:val="00F25D5F"/>
    <w:rsid w:val="00F25D81"/>
    <w:rsid w:val="00F25DB0"/>
    <w:rsid w:val="00F25DB4"/>
    <w:rsid w:val="00F26068"/>
    <w:rsid w:val="00F268B1"/>
    <w:rsid w:val="00F26A5F"/>
    <w:rsid w:val="00F26C3E"/>
    <w:rsid w:val="00F27532"/>
    <w:rsid w:val="00F2765F"/>
    <w:rsid w:val="00F2772D"/>
    <w:rsid w:val="00F277A7"/>
    <w:rsid w:val="00F27AED"/>
    <w:rsid w:val="00F3022B"/>
    <w:rsid w:val="00F3063D"/>
    <w:rsid w:val="00F30A3C"/>
    <w:rsid w:val="00F31070"/>
    <w:rsid w:val="00F310C0"/>
    <w:rsid w:val="00F311D1"/>
    <w:rsid w:val="00F31219"/>
    <w:rsid w:val="00F312AF"/>
    <w:rsid w:val="00F31330"/>
    <w:rsid w:val="00F31382"/>
    <w:rsid w:val="00F313AB"/>
    <w:rsid w:val="00F3146E"/>
    <w:rsid w:val="00F3154A"/>
    <w:rsid w:val="00F3188D"/>
    <w:rsid w:val="00F3199B"/>
    <w:rsid w:val="00F31A01"/>
    <w:rsid w:val="00F31C61"/>
    <w:rsid w:val="00F31FA1"/>
    <w:rsid w:val="00F320B5"/>
    <w:rsid w:val="00F32184"/>
    <w:rsid w:val="00F323D2"/>
    <w:rsid w:val="00F32451"/>
    <w:rsid w:val="00F324F2"/>
    <w:rsid w:val="00F32628"/>
    <w:rsid w:val="00F3298D"/>
    <w:rsid w:val="00F329FB"/>
    <w:rsid w:val="00F32D45"/>
    <w:rsid w:val="00F32FDA"/>
    <w:rsid w:val="00F33661"/>
    <w:rsid w:val="00F33679"/>
    <w:rsid w:val="00F33804"/>
    <w:rsid w:val="00F3389D"/>
    <w:rsid w:val="00F3397E"/>
    <w:rsid w:val="00F339FF"/>
    <w:rsid w:val="00F33A71"/>
    <w:rsid w:val="00F33C0F"/>
    <w:rsid w:val="00F33EB3"/>
    <w:rsid w:val="00F34173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2B5"/>
    <w:rsid w:val="00F373CD"/>
    <w:rsid w:val="00F3776C"/>
    <w:rsid w:val="00F37B96"/>
    <w:rsid w:val="00F37C83"/>
    <w:rsid w:val="00F37D7A"/>
    <w:rsid w:val="00F37E94"/>
    <w:rsid w:val="00F40259"/>
    <w:rsid w:val="00F403B6"/>
    <w:rsid w:val="00F40683"/>
    <w:rsid w:val="00F406BB"/>
    <w:rsid w:val="00F4085D"/>
    <w:rsid w:val="00F40B1F"/>
    <w:rsid w:val="00F40BA3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1A8"/>
    <w:rsid w:val="00F4338D"/>
    <w:rsid w:val="00F43498"/>
    <w:rsid w:val="00F43678"/>
    <w:rsid w:val="00F438D1"/>
    <w:rsid w:val="00F439AA"/>
    <w:rsid w:val="00F43A75"/>
    <w:rsid w:val="00F43B4A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70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47F2C"/>
    <w:rsid w:val="00F5008A"/>
    <w:rsid w:val="00F5017B"/>
    <w:rsid w:val="00F502B1"/>
    <w:rsid w:val="00F503B6"/>
    <w:rsid w:val="00F5051D"/>
    <w:rsid w:val="00F50A2B"/>
    <w:rsid w:val="00F50BF5"/>
    <w:rsid w:val="00F50F06"/>
    <w:rsid w:val="00F50FC2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96F"/>
    <w:rsid w:val="00F52CAB"/>
    <w:rsid w:val="00F52E51"/>
    <w:rsid w:val="00F532EF"/>
    <w:rsid w:val="00F533BE"/>
    <w:rsid w:val="00F5368E"/>
    <w:rsid w:val="00F537B8"/>
    <w:rsid w:val="00F53E9F"/>
    <w:rsid w:val="00F541C9"/>
    <w:rsid w:val="00F54D50"/>
    <w:rsid w:val="00F54E97"/>
    <w:rsid w:val="00F5513D"/>
    <w:rsid w:val="00F5529C"/>
    <w:rsid w:val="00F5577B"/>
    <w:rsid w:val="00F55AB1"/>
    <w:rsid w:val="00F55C86"/>
    <w:rsid w:val="00F55CEC"/>
    <w:rsid w:val="00F55E0B"/>
    <w:rsid w:val="00F55EBA"/>
    <w:rsid w:val="00F55FDF"/>
    <w:rsid w:val="00F56151"/>
    <w:rsid w:val="00F563E5"/>
    <w:rsid w:val="00F56731"/>
    <w:rsid w:val="00F56784"/>
    <w:rsid w:val="00F569BC"/>
    <w:rsid w:val="00F56BE9"/>
    <w:rsid w:val="00F56D6A"/>
    <w:rsid w:val="00F575B9"/>
    <w:rsid w:val="00F57600"/>
    <w:rsid w:val="00F5762F"/>
    <w:rsid w:val="00F57696"/>
    <w:rsid w:val="00F577FD"/>
    <w:rsid w:val="00F604C5"/>
    <w:rsid w:val="00F60562"/>
    <w:rsid w:val="00F60B1E"/>
    <w:rsid w:val="00F60ED9"/>
    <w:rsid w:val="00F60FF8"/>
    <w:rsid w:val="00F61119"/>
    <w:rsid w:val="00F61362"/>
    <w:rsid w:val="00F61498"/>
    <w:rsid w:val="00F61567"/>
    <w:rsid w:val="00F616D0"/>
    <w:rsid w:val="00F61869"/>
    <w:rsid w:val="00F6199D"/>
    <w:rsid w:val="00F61C7B"/>
    <w:rsid w:val="00F61DA3"/>
    <w:rsid w:val="00F620C7"/>
    <w:rsid w:val="00F622A1"/>
    <w:rsid w:val="00F626A3"/>
    <w:rsid w:val="00F6284A"/>
    <w:rsid w:val="00F628F0"/>
    <w:rsid w:val="00F62A07"/>
    <w:rsid w:val="00F62C4F"/>
    <w:rsid w:val="00F630CA"/>
    <w:rsid w:val="00F633EB"/>
    <w:rsid w:val="00F635E0"/>
    <w:rsid w:val="00F63911"/>
    <w:rsid w:val="00F63D18"/>
    <w:rsid w:val="00F63F0E"/>
    <w:rsid w:val="00F64216"/>
    <w:rsid w:val="00F642C4"/>
    <w:rsid w:val="00F6450C"/>
    <w:rsid w:val="00F64B30"/>
    <w:rsid w:val="00F64BCF"/>
    <w:rsid w:val="00F64DF3"/>
    <w:rsid w:val="00F65096"/>
    <w:rsid w:val="00F651AB"/>
    <w:rsid w:val="00F65386"/>
    <w:rsid w:val="00F653BA"/>
    <w:rsid w:val="00F654E3"/>
    <w:rsid w:val="00F65719"/>
    <w:rsid w:val="00F658BC"/>
    <w:rsid w:val="00F65AFC"/>
    <w:rsid w:val="00F65B22"/>
    <w:rsid w:val="00F65EA5"/>
    <w:rsid w:val="00F6601A"/>
    <w:rsid w:val="00F6625D"/>
    <w:rsid w:val="00F662FA"/>
    <w:rsid w:val="00F6643A"/>
    <w:rsid w:val="00F664DF"/>
    <w:rsid w:val="00F66A38"/>
    <w:rsid w:val="00F66AFF"/>
    <w:rsid w:val="00F66E4B"/>
    <w:rsid w:val="00F674A6"/>
    <w:rsid w:val="00F674FF"/>
    <w:rsid w:val="00F6760A"/>
    <w:rsid w:val="00F67C61"/>
    <w:rsid w:val="00F67D4C"/>
    <w:rsid w:val="00F703FB"/>
    <w:rsid w:val="00F704E3"/>
    <w:rsid w:val="00F705D4"/>
    <w:rsid w:val="00F707D6"/>
    <w:rsid w:val="00F70DEA"/>
    <w:rsid w:val="00F70DEE"/>
    <w:rsid w:val="00F70F48"/>
    <w:rsid w:val="00F70FBE"/>
    <w:rsid w:val="00F70FDA"/>
    <w:rsid w:val="00F710C1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1BF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2D"/>
    <w:rsid w:val="00F763BC"/>
    <w:rsid w:val="00F766FC"/>
    <w:rsid w:val="00F768C7"/>
    <w:rsid w:val="00F7696D"/>
    <w:rsid w:val="00F76B02"/>
    <w:rsid w:val="00F76FAD"/>
    <w:rsid w:val="00F7706A"/>
    <w:rsid w:val="00F77B75"/>
    <w:rsid w:val="00F77BDA"/>
    <w:rsid w:val="00F80508"/>
    <w:rsid w:val="00F80553"/>
    <w:rsid w:val="00F80A37"/>
    <w:rsid w:val="00F80A4F"/>
    <w:rsid w:val="00F80C0A"/>
    <w:rsid w:val="00F80ED8"/>
    <w:rsid w:val="00F80FB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4EBC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7210"/>
    <w:rsid w:val="00F873C5"/>
    <w:rsid w:val="00F8751E"/>
    <w:rsid w:val="00F878B8"/>
    <w:rsid w:val="00F8798E"/>
    <w:rsid w:val="00F87D9A"/>
    <w:rsid w:val="00F87EB3"/>
    <w:rsid w:val="00F90284"/>
    <w:rsid w:val="00F90AB5"/>
    <w:rsid w:val="00F90B71"/>
    <w:rsid w:val="00F90C6C"/>
    <w:rsid w:val="00F90D06"/>
    <w:rsid w:val="00F90FCD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2E61"/>
    <w:rsid w:val="00F92F53"/>
    <w:rsid w:val="00F93775"/>
    <w:rsid w:val="00F9377E"/>
    <w:rsid w:val="00F93F6F"/>
    <w:rsid w:val="00F942CC"/>
    <w:rsid w:val="00F946DA"/>
    <w:rsid w:val="00F947C3"/>
    <w:rsid w:val="00F947FD"/>
    <w:rsid w:val="00F94959"/>
    <w:rsid w:val="00F94BEC"/>
    <w:rsid w:val="00F94C2B"/>
    <w:rsid w:val="00F94EEF"/>
    <w:rsid w:val="00F95098"/>
    <w:rsid w:val="00F95121"/>
    <w:rsid w:val="00F95248"/>
    <w:rsid w:val="00F952EA"/>
    <w:rsid w:val="00F956D5"/>
    <w:rsid w:val="00F95B7B"/>
    <w:rsid w:val="00F95BED"/>
    <w:rsid w:val="00F95C0C"/>
    <w:rsid w:val="00F95D3E"/>
    <w:rsid w:val="00F96752"/>
    <w:rsid w:val="00F96A42"/>
    <w:rsid w:val="00F96C96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0E31"/>
    <w:rsid w:val="00FA1284"/>
    <w:rsid w:val="00FA14C3"/>
    <w:rsid w:val="00FA14C7"/>
    <w:rsid w:val="00FA15F0"/>
    <w:rsid w:val="00FA184F"/>
    <w:rsid w:val="00FA2162"/>
    <w:rsid w:val="00FA221C"/>
    <w:rsid w:val="00FA240B"/>
    <w:rsid w:val="00FA251F"/>
    <w:rsid w:val="00FA259E"/>
    <w:rsid w:val="00FA271A"/>
    <w:rsid w:val="00FA27EA"/>
    <w:rsid w:val="00FA298E"/>
    <w:rsid w:val="00FA2C9A"/>
    <w:rsid w:val="00FA3272"/>
    <w:rsid w:val="00FA33F5"/>
    <w:rsid w:val="00FA347B"/>
    <w:rsid w:val="00FA366A"/>
    <w:rsid w:val="00FA36A3"/>
    <w:rsid w:val="00FA3BE5"/>
    <w:rsid w:val="00FA3C70"/>
    <w:rsid w:val="00FA3D92"/>
    <w:rsid w:val="00FA3FE4"/>
    <w:rsid w:val="00FA441B"/>
    <w:rsid w:val="00FA4612"/>
    <w:rsid w:val="00FA4705"/>
    <w:rsid w:val="00FA4B45"/>
    <w:rsid w:val="00FA4D52"/>
    <w:rsid w:val="00FA5114"/>
    <w:rsid w:val="00FA544A"/>
    <w:rsid w:val="00FA54F4"/>
    <w:rsid w:val="00FA553A"/>
    <w:rsid w:val="00FA561E"/>
    <w:rsid w:val="00FA5BE5"/>
    <w:rsid w:val="00FA5E3F"/>
    <w:rsid w:val="00FA656B"/>
    <w:rsid w:val="00FA676B"/>
    <w:rsid w:val="00FA6845"/>
    <w:rsid w:val="00FA6961"/>
    <w:rsid w:val="00FA6A58"/>
    <w:rsid w:val="00FA6FD1"/>
    <w:rsid w:val="00FA709C"/>
    <w:rsid w:val="00FA72E9"/>
    <w:rsid w:val="00FA767B"/>
    <w:rsid w:val="00FA78BA"/>
    <w:rsid w:val="00FA7988"/>
    <w:rsid w:val="00FA7AF9"/>
    <w:rsid w:val="00FA7B4A"/>
    <w:rsid w:val="00FA7B57"/>
    <w:rsid w:val="00FA7BF2"/>
    <w:rsid w:val="00FB0545"/>
    <w:rsid w:val="00FB05FF"/>
    <w:rsid w:val="00FB076D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A90"/>
    <w:rsid w:val="00FB2FFE"/>
    <w:rsid w:val="00FB324A"/>
    <w:rsid w:val="00FB3544"/>
    <w:rsid w:val="00FB383A"/>
    <w:rsid w:val="00FB3BD8"/>
    <w:rsid w:val="00FB3D05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15"/>
    <w:rsid w:val="00FB5CC4"/>
    <w:rsid w:val="00FB5D32"/>
    <w:rsid w:val="00FB5F98"/>
    <w:rsid w:val="00FB6122"/>
    <w:rsid w:val="00FB63F2"/>
    <w:rsid w:val="00FB67FA"/>
    <w:rsid w:val="00FB68B0"/>
    <w:rsid w:val="00FB6A19"/>
    <w:rsid w:val="00FB6B4A"/>
    <w:rsid w:val="00FB6C1C"/>
    <w:rsid w:val="00FB6E60"/>
    <w:rsid w:val="00FB7114"/>
    <w:rsid w:val="00FB75C2"/>
    <w:rsid w:val="00FB785E"/>
    <w:rsid w:val="00FB7903"/>
    <w:rsid w:val="00FB7D76"/>
    <w:rsid w:val="00FB7FA3"/>
    <w:rsid w:val="00FC0185"/>
    <w:rsid w:val="00FC0343"/>
    <w:rsid w:val="00FC0542"/>
    <w:rsid w:val="00FC054E"/>
    <w:rsid w:val="00FC0627"/>
    <w:rsid w:val="00FC0AD9"/>
    <w:rsid w:val="00FC0D3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D7"/>
    <w:rsid w:val="00FC29E1"/>
    <w:rsid w:val="00FC2EF8"/>
    <w:rsid w:val="00FC3053"/>
    <w:rsid w:val="00FC30D3"/>
    <w:rsid w:val="00FC3166"/>
    <w:rsid w:val="00FC3250"/>
    <w:rsid w:val="00FC32A4"/>
    <w:rsid w:val="00FC33A3"/>
    <w:rsid w:val="00FC3468"/>
    <w:rsid w:val="00FC3D3C"/>
    <w:rsid w:val="00FC3EAB"/>
    <w:rsid w:val="00FC4B35"/>
    <w:rsid w:val="00FC4C21"/>
    <w:rsid w:val="00FC50CB"/>
    <w:rsid w:val="00FC545B"/>
    <w:rsid w:val="00FC5868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B8F"/>
    <w:rsid w:val="00FC6D66"/>
    <w:rsid w:val="00FC6FCC"/>
    <w:rsid w:val="00FC76FF"/>
    <w:rsid w:val="00FC781B"/>
    <w:rsid w:val="00FC788A"/>
    <w:rsid w:val="00FC7A58"/>
    <w:rsid w:val="00FC7A87"/>
    <w:rsid w:val="00FC7B50"/>
    <w:rsid w:val="00FC7BB1"/>
    <w:rsid w:val="00FC7C1C"/>
    <w:rsid w:val="00FC7C2E"/>
    <w:rsid w:val="00FC7CB6"/>
    <w:rsid w:val="00FC7DCB"/>
    <w:rsid w:val="00FD0035"/>
    <w:rsid w:val="00FD0173"/>
    <w:rsid w:val="00FD01EA"/>
    <w:rsid w:val="00FD03C4"/>
    <w:rsid w:val="00FD04A5"/>
    <w:rsid w:val="00FD04C3"/>
    <w:rsid w:val="00FD0509"/>
    <w:rsid w:val="00FD0877"/>
    <w:rsid w:val="00FD08AF"/>
    <w:rsid w:val="00FD0A5A"/>
    <w:rsid w:val="00FD0EB0"/>
    <w:rsid w:val="00FD107A"/>
    <w:rsid w:val="00FD13B1"/>
    <w:rsid w:val="00FD14E4"/>
    <w:rsid w:val="00FD169D"/>
    <w:rsid w:val="00FD1862"/>
    <w:rsid w:val="00FD1C8B"/>
    <w:rsid w:val="00FD1DB6"/>
    <w:rsid w:val="00FD1E06"/>
    <w:rsid w:val="00FD1E77"/>
    <w:rsid w:val="00FD1E78"/>
    <w:rsid w:val="00FD24AA"/>
    <w:rsid w:val="00FD2769"/>
    <w:rsid w:val="00FD28DE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5F7"/>
    <w:rsid w:val="00FD4804"/>
    <w:rsid w:val="00FD4AEA"/>
    <w:rsid w:val="00FD50C0"/>
    <w:rsid w:val="00FD52D2"/>
    <w:rsid w:val="00FD55B1"/>
    <w:rsid w:val="00FD55CB"/>
    <w:rsid w:val="00FD5700"/>
    <w:rsid w:val="00FD588A"/>
    <w:rsid w:val="00FD5959"/>
    <w:rsid w:val="00FD59BF"/>
    <w:rsid w:val="00FD5A48"/>
    <w:rsid w:val="00FD5AE1"/>
    <w:rsid w:val="00FD5CF2"/>
    <w:rsid w:val="00FD6048"/>
    <w:rsid w:val="00FD6B76"/>
    <w:rsid w:val="00FD6C2B"/>
    <w:rsid w:val="00FD6CFC"/>
    <w:rsid w:val="00FD747B"/>
    <w:rsid w:val="00FD76A6"/>
    <w:rsid w:val="00FD77BB"/>
    <w:rsid w:val="00FD7B57"/>
    <w:rsid w:val="00FD7F38"/>
    <w:rsid w:val="00FE0025"/>
    <w:rsid w:val="00FE053B"/>
    <w:rsid w:val="00FE085B"/>
    <w:rsid w:val="00FE0B84"/>
    <w:rsid w:val="00FE0D98"/>
    <w:rsid w:val="00FE1814"/>
    <w:rsid w:val="00FE1933"/>
    <w:rsid w:val="00FE1B56"/>
    <w:rsid w:val="00FE1C29"/>
    <w:rsid w:val="00FE1C7D"/>
    <w:rsid w:val="00FE1E04"/>
    <w:rsid w:val="00FE1FAD"/>
    <w:rsid w:val="00FE2251"/>
    <w:rsid w:val="00FE2715"/>
    <w:rsid w:val="00FE280E"/>
    <w:rsid w:val="00FE2932"/>
    <w:rsid w:val="00FE2DB1"/>
    <w:rsid w:val="00FE2DBA"/>
    <w:rsid w:val="00FE2E19"/>
    <w:rsid w:val="00FE2EA6"/>
    <w:rsid w:val="00FE35B7"/>
    <w:rsid w:val="00FE35F7"/>
    <w:rsid w:val="00FE36B0"/>
    <w:rsid w:val="00FE3AAA"/>
    <w:rsid w:val="00FE3B1A"/>
    <w:rsid w:val="00FE4478"/>
    <w:rsid w:val="00FE455D"/>
    <w:rsid w:val="00FE49B3"/>
    <w:rsid w:val="00FE4C88"/>
    <w:rsid w:val="00FE4CE4"/>
    <w:rsid w:val="00FE4FF1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859"/>
    <w:rsid w:val="00FE69FE"/>
    <w:rsid w:val="00FE6C6C"/>
    <w:rsid w:val="00FE6DED"/>
    <w:rsid w:val="00FE6E21"/>
    <w:rsid w:val="00FE6EFB"/>
    <w:rsid w:val="00FE6FFB"/>
    <w:rsid w:val="00FE712E"/>
    <w:rsid w:val="00FE7237"/>
    <w:rsid w:val="00FE72B9"/>
    <w:rsid w:val="00FE74B9"/>
    <w:rsid w:val="00FE74EB"/>
    <w:rsid w:val="00FE7599"/>
    <w:rsid w:val="00FE77A0"/>
    <w:rsid w:val="00FE78A9"/>
    <w:rsid w:val="00FE7B2B"/>
    <w:rsid w:val="00FE7DE2"/>
    <w:rsid w:val="00FE7E97"/>
    <w:rsid w:val="00FF06A7"/>
    <w:rsid w:val="00FF0997"/>
    <w:rsid w:val="00FF09C5"/>
    <w:rsid w:val="00FF0EA8"/>
    <w:rsid w:val="00FF12F4"/>
    <w:rsid w:val="00FF1303"/>
    <w:rsid w:val="00FF15AF"/>
    <w:rsid w:val="00FF1637"/>
    <w:rsid w:val="00FF1677"/>
    <w:rsid w:val="00FF168E"/>
    <w:rsid w:val="00FF190A"/>
    <w:rsid w:val="00FF1D52"/>
    <w:rsid w:val="00FF229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515"/>
    <w:rsid w:val="00FF3997"/>
    <w:rsid w:val="00FF3A08"/>
    <w:rsid w:val="00FF3B81"/>
    <w:rsid w:val="00FF44B3"/>
    <w:rsid w:val="00FF4671"/>
    <w:rsid w:val="00FF494B"/>
    <w:rsid w:val="00FF4C8C"/>
    <w:rsid w:val="00FF4CB0"/>
    <w:rsid w:val="00FF4D7F"/>
    <w:rsid w:val="00FF4F0B"/>
    <w:rsid w:val="00FF51DB"/>
    <w:rsid w:val="00FF5314"/>
    <w:rsid w:val="00FF5482"/>
    <w:rsid w:val="00FF5491"/>
    <w:rsid w:val="00FF5681"/>
    <w:rsid w:val="00FF5682"/>
    <w:rsid w:val="00FF576F"/>
    <w:rsid w:val="00FF5928"/>
    <w:rsid w:val="00FF5D5E"/>
    <w:rsid w:val="00FF5D7E"/>
    <w:rsid w:val="00FF5E55"/>
    <w:rsid w:val="00FF5F1C"/>
    <w:rsid w:val="00FF6075"/>
    <w:rsid w:val="00FF60DC"/>
    <w:rsid w:val="00FF6206"/>
    <w:rsid w:val="00FF660B"/>
    <w:rsid w:val="00FF66A6"/>
    <w:rsid w:val="00FF6792"/>
    <w:rsid w:val="00FF684F"/>
    <w:rsid w:val="00FF6905"/>
    <w:rsid w:val="00FF6D4A"/>
    <w:rsid w:val="00FF6FFB"/>
    <w:rsid w:val="00FF7063"/>
    <w:rsid w:val="00FF709C"/>
    <w:rsid w:val="00FF720A"/>
    <w:rsid w:val="00FF7831"/>
    <w:rsid w:val="00FF7833"/>
    <w:rsid w:val="00FF7A4A"/>
    <w:rsid w:val="00FF7C31"/>
    <w:rsid w:val="046EDDD0"/>
    <w:rsid w:val="06C12F99"/>
    <w:rsid w:val="06FB64EE"/>
    <w:rsid w:val="0799E183"/>
    <w:rsid w:val="0A71A243"/>
    <w:rsid w:val="1B87E7F1"/>
    <w:rsid w:val="1E857A3D"/>
    <w:rsid w:val="1ECC12AA"/>
    <w:rsid w:val="2DDF8953"/>
    <w:rsid w:val="3AFD4ABB"/>
    <w:rsid w:val="480B2510"/>
    <w:rsid w:val="578A9EE6"/>
    <w:rsid w:val="5D7EDEE8"/>
    <w:rsid w:val="64721C6D"/>
    <w:rsid w:val="664514C3"/>
    <w:rsid w:val="6FA7F211"/>
    <w:rsid w:val="78ADD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2458C2A-25DF-41EF-BAF3-3F91BAA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A3DC8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8D380E"/>
  </w:style>
  <w:style w:type="character" w:customStyle="1" w:styleId="ListParagraphChar">
    <w:name w:val="List Paragraph Char"/>
    <w:link w:val="ListParagraph"/>
    <w:uiPriority w:val="34"/>
    <w:locked/>
    <w:rsid w:val="00830996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FC010F-3D9B-404D-B238-FCB0C671A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10E228-BEC7-4035-A9A9-9959509248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8430E3-9294-4192-A129-840C0332C2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138</TotalTime>
  <Pages>12</Pages>
  <Words>2365</Words>
  <Characters>14954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17285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Poradol, Noenrimnong</cp:lastModifiedBy>
  <cp:revision>23</cp:revision>
  <cp:lastPrinted>2025-05-08T21:15:00Z</cp:lastPrinted>
  <dcterms:created xsi:type="dcterms:W3CDTF">2025-05-08T19:09:00Z</dcterms:created>
  <dcterms:modified xsi:type="dcterms:W3CDTF">2025-05-09T16:38:00Z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63d5adf42a0940264a180cb4c9492c4eca580abaaa96de14f62023b2e29a3a81</vt:lpwstr>
  </property>
  <property fmtid="{D5CDD505-2E9C-101B-9397-08002B2CF9AE}" pid="10" name="ContentTypeId">
    <vt:lpwstr>0x010100FC3C573FF70E394A86433F5E112C33AA</vt:lpwstr>
  </property>
</Properties>
</file>