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A1529" w:rsidRPr="008C010D" w14:paraId="4EF0EDC5" w14:textId="77777777" w:rsidTr="00BB52DD">
        <w:tc>
          <w:tcPr>
            <w:tcW w:w="1458" w:type="dxa"/>
          </w:tcPr>
          <w:p w14:paraId="0B7EC606" w14:textId="0BDE702B" w:rsidR="000A1529" w:rsidRPr="00FC11E5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7F97D8" w14:textId="7B4CC8E2" w:rsidR="000A1529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79A99644" w:rsidR="00FF6735" w:rsidRPr="008C010D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930A4" w:rsidRPr="008C010D" w14:paraId="43717EBF" w14:textId="77777777" w:rsidTr="00726483">
        <w:tc>
          <w:tcPr>
            <w:tcW w:w="1458" w:type="dxa"/>
            <w:shd w:val="clear" w:color="auto" w:fill="auto"/>
          </w:tcPr>
          <w:p w14:paraId="582240D0" w14:textId="05D4E0B9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  <w:shd w:val="clear" w:color="auto" w:fill="auto"/>
          </w:tcPr>
          <w:p w14:paraId="351D6326" w14:textId="62D30BC1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C930A4" w:rsidRPr="008C010D" w14:paraId="498E4AE0" w14:textId="77777777" w:rsidTr="00BB52DD">
        <w:tc>
          <w:tcPr>
            <w:tcW w:w="1458" w:type="dxa"/>
          </w:tcPr>
          <w:p w14:paraId="1B566926" w14:textId="58730F73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5D0CA7CD" w14:textId="4A518096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30A4" w:rsidRPr="008C010D" w14:paraId="43807595" w14:textId="77777777" w:rsidTr="00BB52DD">
        <w:tc>
          <w:tcPr>
            <w:tcW w:w="1458" w:type="dxa"/>
          </w:tcPr>
          <w:p w14:paraId="7FF1CCD3" w14:textId="02E19855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3A8E566E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30A4" w:rsidRPr="008C010D" w14:paraId="5D393E9B" w14:textId="77777777" w:rsidTr="00BB52DD">
        <w:tc>
          <w:tcPr>
            <w:tcW w:w="1458" w:type="dxa"/>
          </w:tcPr>
          <w:p w14:paraId="0BDCD871" w14:textId="70D50DCD" w:rsidR="00C930A4" w:rsidRPr="00472DAE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2680FF7" w14:textId="09E7632E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930A4" w:rsidRPr="008C010D" w14:paraId="3DCA812D" w14:textId="77777777" w:rsidTr="00BB52DD">
        <w:tc>
          <w:tcPr>
            <w:tcW w:w="1458" w:type="dxa"/>
          </w:tcPr>
          <w:p w14:paraId="661F02C1" w14:textId="37294DB8" w:rsidR="00C930A4" w:rsidRPr="00472DAE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4EB98259" w14:textId="53BF2801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522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930A4" w:rsidRPr="008C010D" w14:paraId="0D5148D5" w14:textId="77777777" w:rsidTr="00BB52DD">
        <w:tc>
          <w:tcPr>
            <w:tcW w:w="1458" w:type="dxa"/>
          </w:tcPr>
          <w:p w14:paraId="5CE4D1C4" w14:textId="36789B07" w:rsidR="00C930A4" w:rsidRPr="009C6BF5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  <w:r w:rsidR="000A15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515036C0" w14:textId="21DFE8E8" w:rsidR="00C930A4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0550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1EE71AA5" w14:textId="637651BD" w:rsidR="005E6569" w:rsidRPr="00472DAE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F659A8">
        <w:rPr>
          <w:rFonts w:ascii="Angsana New" w:hAnsi="Angsana New"/>
          <w:sz w:val="30"/>
          <w:szCs w:val="30"/>
        </w:rPr>
        <w:t xml:space="preserve"> 13</w:t>
      </w:r>
      <w:r w:rsidR="00EE600C">
        <w:rPr>
          <w:rFonts w:ascii="Angsana New" w:hAnsi="Angsana New"/>
          <w:sz w:val="30"/>
          <w:szCs w:val="30"/>
        </w:rPr>
        <w:t xml:space="preserve"> </w:t>
      </w:r>
      <w:r w:rsidR="00EE600C">
        <w:rPr>
          <w:rFonts w:ascii="Angsana New" w:hAnsi="Angsana New" w:hint="cs"/>
          <w:sz w:val="30"/>
          <w:szCs w:val="30"/>
          <w:cs/>
        </w:rPr>
        <w:t>พฤษภาคม</w:t>
      </w:r>
      <w:r w:rsidR="003227A0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256</w:t>
      </w:r>
      <w:r w:rsidR="00EE600C">
        <w:rPr>
          <w:rFonts w:ascii="Angsana New" w:hAnsi="Angsana New"/>
          <w:sz w:val="30"/>
          <w:szCs w:val="30"/>
        </w:rPr>
        <w:t>8</w:t>
      </w:r>
    </w:p>
    <w:p w14:paraId="22F5F0F4" w14:textId="77777777" w:rsidR="00022D80" w:rsidRPr="00472DAE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72DAE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32AB749F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52279576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36953CA9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EE600C">
        <w:rPr>
          <w:rFonts w:hint="cs"/>
          <w:cs/>
        </w:rPr>
        <w:t>สาม</w:t>
      </w:r>
      <w:r w:rsidR="00C240A1" w:rsidRPr="00472DAE">
        <w:rPr>
          <w:rFonts w:hint="cs"/>
          <w:cs/>
        </w:rPr>
        <w:t xml:space="preserve">เดือนสิ้นสุดวันที่ </w:t>
      </w:r>
      <w:r w:rsidR="00EE600C">
        <w:t xml:space="preserve">31 </w:t>
      </w:r>
      <w:r w:rsidR="00EE600C">
        <w:rPr>
          <w:rFonts w:hint="cs"/>
          <w:cs/>
        </w:rPr>
        <w:t>มีนาคม</w:t>
      </w:r>
      <w:r w:rsidR="00C240A1" w:rsidRPr="00472DAE">
        <w:rPr>
          <w:rFonts w:hint="cs"/>
          <w:cs/>
        </w:rPr>
        <w:t xml:space="preserve"> </w:t>
      </w:r>
      <w:r w:rsidR="00FC11E5" w:rsidRPr="00472DAE">
        <w:t>256</w:t>
      </w:r>
      <w:r w:rsidR="00EE600C">
        <w:t>8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6B20E418" w:rsidR="009C147C" w:rsidRPr="00472DAE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472DAE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472DAE">
        <w:rPr>
          <w:rFonts w:ascii="Angsana New" w:hAnsi="Angsana New" w:cs="Angsana New" w:hint="cs"/>
          <w:cs/>
          <w:lang w:val="en-US"/>
        </w:rPr>
        <w:t>งวด</w:t>
      </w:r>
      <w:r w:rsidR="00EE600C">
        <w:rPr>
          <w:rFonts w:ascii="Angsana New" w:hAnsi="Angsana New" w:cs="Angsana New" w:hint="cs"/>
          <w:cs/>
          <w:lang w:val="en-US"/>
        </w:rPr>
        <w:t>สาม</w:t>
      </w:r>
      <w:r w:rsidR="00C240A1" w:rsidRPr="00472DAE">
        <w:rPr>
          <w:rFonts w:ascii="Angsana New" w:hAnsi="Angsana New" w:cs="Angsana New" w:hint="cs"/>
          <w:cs/>
          <w:lang w:val="en-US"/>
        </w:rPr>
        <w:t>เดือน</w:t>
      </w:r>
      <w:r w:rsidR="00C240A1" w:rsidRPr="00472DAE">
        <w:rPr>
          <w:rFonts w:ascii="Angsana New" w:hAnsi="Angsana New" w:cs="Angsana New"/>
          <w:cs/>
          <w:lang w:val="en-US"/>
        </w:rPr>
        <w:t>สิ้นสุดวันที่</w:t>
      </w:r>
      <w:r w:rsidR="00C240A1" w:rsidRPr="00472DAE">
        <w:rPr>
          <w:rFonts w:ascii="Angsana New" w:hAnsi="Angsana New" w:cs="Angsana New"/>
          <w:color w:val="FFFFFF"/>
          <w:lang w:val="en-US"/>
        </w:rPr>
        <w:t>/</w:t>
      </w:r>
      <w:r w:rsidR="00EE600C">
        <w:rPr>
          <w:rFonts w:ascii="Angsana New" w:hAnsi="Angsana New" w:cs="Angsana New"/>
          <w:lang w:val="en-US"/>
        </w:rPr>
        <w:t xml:space="preserve">31 </w:t>
      </w:r>
      <w:r w:rsidR="00EE600C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EE600C">
        <w:rPr>
          <w:rFonts w:ascii="Angsana New" w:hAnsi="Angsana New" w:cs="Angsana New"/>
          <w:lang w:val="en-US"/>
        </w:rPr>
        <w:t>2568</w:t>
      </w:r>
      <w:r w:rsidRPr="00472DAE">
        <w:rPr>
          <w:rFonts w:ascii="Angsana New" w:eastAsia="Cordia New" w:hAnsi="Angsana New" w:cs="Angsana New"/>
          <w:color w:val="FFFFFF"/>
          <w:lang w:val="en-US"/>
        </w:rPr>
        <w:t>/</w:t>
      </w:r>
      <w:r w:rsidRPr="00472DAE">
        <w:rPr>
          <w:rFonts w:ascii="Angsana New" w:hAnsi="Angsana New" w:cs="Angsana New"/>
          <w:cs/>
          <w:lang w:val="en-US"/>
        </w:rPr>
        <w:t>และ</w:t>
      </w:r>
      <w:r w:rsidRPr="00472DAE">
        <w:rPr>
          <w:rFonts w:ascii="Angsana New" w:eastAsia="Cordia New" w:hAnsi="Angsana New" w:cs="Angsana New"/>
          <w:color w:val="FFFFFF"/>
          <w:lang w:val="en-US"/>
        </w:rPr>
        <w:t>/</w:t>
      </w:r>
      <w:r w:rsidR="00FC11E5" w:rsidRPr="00472DAE">
        <w:rPr>
          <w:rFonts w:ascii="Angsana New" w:hAnsi="Angsana New" w:cs="Angsana New"/>
          <w:lang w:val="en-US"/>
        </w:rPr>
        <w:t>25</w:t>
      </w:r>
      <w:r w:rsidR="00FC11E5" w:rsidRPr="00472DAE">
        <w:rPr>
          <w:rFonts w:ascii="Angsana New" w:hAnsi="Angsana New" w:cs="Angsana New" w:hint="cs"/>
          <w:lang w:val="en-US"/>
        </w:rPr>
        <w:t>6</w:t>
      </w:r>
      <w:r w:rsidR="00EE600C">
        <w:rPr>
          <w:rFonts w:ascii="Angsana New" w:hAnsi="Angsana New" w:cs="Angsana New"/>
          <w:lang w:val="en-US"/>
        </w:rPr>
        <w:t>7</w:t>
      </w:r>
      <w:r w:rsidR="0047797E">
        <w:rPr>
          <w:rFonts w:ascii="Angsana New" w:hAnsi="Angsana New" w:cs="Angsana New"/>
          <w:lang w:val="en-US"/>
        </w:rPr>
        <w:t xml:space="preserve"> </w:t>
      </w:r>
      <w:r w:rsidRPr="00472DAE">
        <w:rPr>
          <w:rFonts w:ascii="Angsana New" w:hAnsi="Angsana New" w:cs="Angsana New" w:hint="cs"/>
          <w:cs/>
          <w:lang w:val="en-US"/>
        </w:rPr>
        <w:t>สรุปได้</w:t>
      </w:r>
      <w:r w:rsidRPr="00472DAE">
        <w:rPr>
          <w:rFonts w:ascii="Angsana New" w:hAnsi="Angsana New" w:cs="Angsana New"/>
          <w:cs/>
          <w:lang w:val="en-US"/>
        </w:rPr>
        <w:t>ดังนี้</w:t>
      </w:r>
    </w:p>
    <w:p w14:paraId="32417DEB" w14:textId="7F300C7A" w:rsidR="003C140D" w:rsidRPr="00472DAE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30B2E" w:rsidRPr="00134A81" w14:paraId="636172D8" w14:textId="77777777">
        <w:trPr>
          <w:trHeight w:val="70"/>
        </w:trPr>
        <w:tc>
          <w:tcPr>
            <w:tcW w:w="2229" w:type="pct"/>
          </w:tcPr>
          <w:p w14:paraId="5BDD5513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515AD11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9D45FC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B92A21A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00C" w:rsidRPr="00134A81" w14:paraId="1A37C570" w14:textId="77777777">
        <w:tc>
          <w:tcPr>
            <w:tcW w:w="2229" w:type="pct"/>
            <w:vAlign w:val="bottom"/>
          </w:tcPr>
          <w:p w14:paraId="2C7FB989" w14:textId="22076699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3AFD9A48" w14:textId="59B9CE02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2E148A02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4FF3E00" w14:textId="2A2FDB4A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2EFA6695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73E4123" w14:textId="71115EB3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vAlign w:val="bottom"/>
          </w:tcPr>
          <w:p w14:paraId="0A55C1D9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6FA450D" w14:textId="19D1A1AC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72D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600C" w:rsidRPr="00134A81" w14:paraId="36102E1F" w14:textId="77777777">
        <w:tc>
          <w:tcPr>
            <w:tcW w:w="2229" w:type="pct"/>
          </w:tcPr>
          <w:p w14:paraId="689E18A0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423A225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C3A" w:rsidRPr="00134A81" w14:paraId="5C1A11F6" w14:textId="77777777" w:rsidTr="00403C3A">
        <w:tc>
          <w:tcPr>
            <w:tcW w:w="2229" w:type="pct"/>
          </w:tcPr>
          <w:p w14:paraId="25C63C7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109AB7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B02F993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C2D48FB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0559116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DABD2E8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3C6E6EC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095C10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3C3A" w:rsidRPr="00134A81" w14:paraId="48D6197C" w14:textId="77777777" w:rsidTr="00403C3A">
        <w:tc>
          <w:tcPr>
            <w:tcW w:w="2229" w:type="pct"/>
          </w:tcPr>
          <w:p w14:paraId="5554A5BA" w14:textId="4C0C6B6C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2B66B4AD" w14:textId="4DD4AD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E2E1E1A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A458955" w14:textId="0E4C55CC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B2836F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368EEF9" w14:textId="626C8C70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A4A265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F6D1A8" w14:textId="6A25F491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8,832</w:t>
            </w:r>
          </w:p>
        </w:tc>
      </w:tr>
      <w:tr w:rsidR="00403C3A" w:rsidRPr="00134A81" w14:paraId="22081C7D" w14:textId="77777777" w:rsidTr="00403C3A">
        <w:tc>
          <w:tcPr>
            <w:tcW w:w="2229" w:type="pct"/>
          </w:tcPr>
          <w:p w14:paraId="09182AB9" w14:textId="1E98F3CF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7F2BB68C" w14:textId="730F9D45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B0713AB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98A55DE" w14:textId="21843559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0D222D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1E51434" w14:textId="7954A064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44F279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C16CECB" w14:textId="4D245822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3C3A" w:rsidRPr="00134A81" w14:paraId="4B0BC679" w14:textId="77777777" w:rsidTr="00403C3A">
        <w:tc>
          <w:tcPr>
            <w:tcW w:w="2229" w:type="pct"/>
          </w:tcPr>
          <w:p w14:paraId="3F6F4009" w14:textId="7010114C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 w:rsidRPr="00472DA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29F87D27" w14:textId="3911679D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E5F984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DA20735" w14:textId="67FF60AF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FB565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42B4800" w14:textId="3E9A1843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8" w:type="pct"/>
          </w:tcPr>
          <w:p w14:paraId="6B761B63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D059AAE" w14:textId="0655FB0E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403C3A" w:rsidRPr="00134A81" w14:paraId="3828D748" w14:textId="77777777" w:rsidTr="00403C3A">
        <w:tc>
          <w:tcPr>
            <w:tcW w:w="2229" w:type="pct"/>
          </w:tcPr>
          <w:p w14:paraId="42F0E6E8" w14:textId="19E2B3C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2ED73BDB" w14:textId="2C1AC41F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2017C7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743CF140" w14:textId="4C2E6D0F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001AC9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5C1078A5" w14:textId="374AD086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7EF133CB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065CFB7E" w14:textId="09C074B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416108AE" w14:textId="77777777" w:rsidTr="00403C3A">
        <w:tc>
          <w:tcPr>
            <w:tcW w:w="2229" w:type="pct"/>
          </w:tcPr>
          <w:p w14:paraId="11D7BC14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shd w:val="clear" w:color="auto" w:fill="auto"/>
          </w:tcPr>
          <w:p w14:paraId="1C56F35B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EC2A45A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27F6AD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2F067E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18D9BA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65991F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B03153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6CE9FCAE" w14:textId="77777777" w:rsidTr="00403C3A">
        <w:tc>
          <w:tcPr>
            <w:tcW w:w="2229" w:type="pct"/>
          </w:tcPr>
          <w:p w14:paraId="28FF533C" w14:textId="7EA6C0CE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628DEB7" w14:textId="6BC0BC23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13,046</w:t>
            </w:r>
          </w:p>
        </w:tc>
        <w:tc>
          <w:tcPr>
            <w:tcW w:w="143" w:type="pct"/>
            <w:shd w:val="clear" w:color="auto" w:fill="auto"/>
          </w:tcPr>
          <w:p w14:paraId="48F4FBFB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739C6E" w14:textId="6EBD6BA0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  <w:tc>
          <w:tcPr>
            <w:tcW w:w="145" w:type="pct"/>
            <w:shd w:val="clear" w:color="auto" w:fill="auto"/>
          </w:tcPr>
          <w:p w14:paraId="63451667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7963BA" w14:textId="38A1869A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13,046</w:t>
            </w:r>
          </w:p>
        </w:tc>
        <w:tc>
          <w:tcPr>
            <w:tcW w:w="148" w:type="pct"/>
          </w:tcPr>
          <w:p w14:paraId="07F3CF82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F6C684C" w14:textId="3E4CC3FC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</w:tr>
      <w:tr w:rsidR="00403C3A" w:rsidRPr="00134A81" w14:paraId="246B7F21" w14:textId="77777777" w:rsidTr="00403C3A">
        <w:tc>
          <w:tcPr>
            <w:tcW w:w="2229" w:type="pct"/>
          </w:tcPr>
          <w:p w14:paraId="678F8D94" w14:textId="7BF1CCA2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83" w:type="pct"/>
            <w:shd w:val="clear" w:color="auto" w:fill="auto"/>
          </w:tcPr>
          <w:p w14:paraId="0937560A" w14:textId="06445545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EC66FF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A38024D" w14:textId="0687F9A2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BD309E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FF05C6" w14:textId="29806CD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8D57BF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F38F" w14:textId="3EDCDF75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1A4DC1E5" w14:textId="77777777" w:rsidTr="00403C3A">
        <w:tc>
          <w:tcPr>
            <w:tcW w:w="2229" w:type="pct"/>
          </w:tcPr>
          <w:p w14:paraId="671B826C" w14:textId="3A755370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83" w:type="pct"/>
            <w:shd w:val="clear" w:color="auto" w:fill="auto"/>
          </w:tcPr>
          <w:p w14:paraId="256758BB" w14:textId="5BFE7D34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14,738</w:t>
            </w:r>
          </w:p>
        </w:tc>
        <w:tc>
          <w:tcPr>
            <w:tcW w:w="143" w:type="pct"/>
            <w:shd w:val="clear" w:color="auto" w:fill="auto"/>
          </w:tcPr>
          <w:p w14:paraId="08C3BC34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817C831" w14:textId="0D670195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  <w:tc>
          <w:tcPr>
            <w:tcW w:w="145" w:type="pct"/>
            <w:shd w:val="clear" w:color="auto" w:fill="auto"/>
          </w:tcPr>
          <w:p w14:paraId="2367ED93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11D7D9" w14:textId="27B587A1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14,738</w:t>
            </w:r>
          </w:p>
        </w:tc>
        <w:tc>
          <w:tcPr>
            <w:tcW w:w="148" w:type="pct"/>
          </w:tcPr>
          <w:p w14:paraId="7892898D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B3F1BE" w14:textId="2C9775E0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</w:tr>
      <w:tr w:rsidR="00403C3A" w:rsidRPr="00134A81" w14:paraId="41270E19" w14:textId="77777777" w:rsidTr="00403C3A">
        <w:tc>
          <w:tcPr>
            <w:tcW w:w="2229" w:type="pct"/>
          </w:tcPr>
          <w:p w14:paraId="4AF8E815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  <w:shd w:val="clear" w:color="auto" w:fill="auto"/>
          </w:tcPr>
          <w:p w14:paraId="49EC5854" w14:textId="653E6C64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143" w:type="pct"/>
            <w:shd w:val="clear" w:color="auto" w:fill="auto"/>
          </w:tcPr>
          <w:p w14:paraId="0B055B2C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787537D" w14:textId="13F3CC51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145" w:type="pct"/>
            <w:shd w:val="clear" w:color="auto" w:fill="auto"/>
          </w:tcPr>
          <w:p w14:paraId="4D9ADE91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95939B1" w14:textId="5F68FE1A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148" w:type="pct"/>
          </w:tcPr>
          <w:p w14:paraId="7F070D0B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8C65B7" w14:textId="23564C69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</w:tr>
      <w:tr w:rsidR="00403C3A" w:rsidRPr="00134A81" w14:paraId="1606983E" w14:textId="77777777" w:rsidTr="00403C3A">
        <w:tc>
          <w:tcPr>
            <w:tcW w:w="2229" w:type="pct"/>
          </w:tcPr>
          <w:p w14:paraId="1254AF26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  <w:shd w:val="clear" w:color="auto" w:fill="auto"/>
          </w:tcPr>
          <w:p w14:paraId="55D00504" w14:textId="26D13516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3" w:type="pct"/>
            <w:shd w:val="clear" w:color="auto" w:fill="auto"/>
          </w:tcPr>
          <w:p w14:paraId="285D5DD8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E5F6D2" w14:textId="0AF1F800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5" w:type="pct"/>
            <w:shd w:val="clear" w:color="auto" w:fill="auto"/>
          </w:tcPr>
          <w:p w14:paraId="313A977A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FD1FE36" w14:textId="59E907F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8" w:type="pct"/>
          </w:tcPr>
          <w:p w14:paraId="26121DC2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C6189" w14:textId="40BE2060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403C3A" w:rsidRPr="00134A81" w14:paraId="6B4BBB6A" w14:textId="77777777" w:rsidTr="00403C3A">
        <w:tc>
          <w:tcPr>
            <w:tcW w:w="2229" w:type="pct"/>
          </w:tcPr>
          <w:p w14:paraId="5A7BDF4C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  <w:shd w:val="clear" w:color="auto" w:fill="auto"/>
          </w:tcPr>
          <w:p w14:paraId="5D3253EE" w14:textId="42EE510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3" w:type="pct"/>
            <w:shd w:val="clear" w:color="auto" w:fill="auto"/>
          </w:tcPr>
          <w:p w14:paraId="6ECAABD2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2E99BD" w14:textId="7FC3D0C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46CCCAA4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986CD78" w14:textId="5BE40E89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8" w:type="pct"/>
          </w:tcPr>
          <w:p w14:paraId="038550E9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7DA5BB" w14:textId="58ECE09C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393437" w:rsidRPr="00134A81" w14:paraId="609F8FEC" w14:textId="77777777" w:rsidTr="00403C3A">
        <w:tc>
          <w:tcPr>
            <w:tcW w:w="2229" w:type="pct"/>
          </w:tcPr>
          <w:p w14:paraId="6777C0C0" w14:textId="34894321" w:rsidR="00393437" w:rsidRPr="00472DAE" w:rsidRDefault="00393437" w:rsidP="0039343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</w:t>
            </w:r>
            <w:r w:rsidR="00144B08">
              <w:rPr>
                <w:rFonts w:ascii="Angsana New" w:hAnsi="Angsana New" w:cs="Angsana New" w:hint="cs"/>
                <w:cs/>
                <w:lang w:val="en-US"/>
              </w:rPr>
              <w:t>ในการบริหาร</w:t>
            </w:r>
          </w:p>
        </w:tc>
        <w:tc>
          <w:tcPr>
            <w:tcW w:w="583" w:type="pct"/>
            <w:shd w:val="clear" w:color="auto" w:fill="auto"/>
          </w:tcPr>
          <w:p w14:paraId="782A825A" w14:textId="79543E51" w:rsidR="00393437" w:rsidRDefault="00393437" w:rsidP="00393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3" w:type="pct"/>
            <w:shd w:val="clear" w:color="auto" w:fill="auto"/>
          </w:tcPr>
          <w:p w14:paraId="11D7B986" w14:textId="77777777" w:rsidR="00393437" w:rsidRPr="00472DAE" w:rsidRDefault="00393437" w:rsidP="003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BF502DA" w14:textId="2FE79300" w:rsidR="00393437" w:rsidRDefault="00393437" w:rsidP="00393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7B2F60" w14:textId="77777777" w:rsidR="00393437" w:rsidRPr="00472DAE" w:rsidRDefault="00393437" w:rsidP="003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DD548F9" w14:textId="61FF3E4A" w:rsidR="00393437" w:rsidRDefault="00393437" w:rsidP="00393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8" w:type="pct"/>
          </w:tcPr>
          <w:p w14:paraId="4A5D3CCB" w14:textId="77777777" w:rsidR="00393437" w:rsidRPr="00472DAE" w:rsidRDefault="00393437" w:rsidP="0039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F20465" w14:textId="18058E2D" w:rsidR="00393437" w:rsidRDefault="00393437" w:rsidP="00393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32C" w:rsidRPr="00134A81" w14:paraId="58536E31" w14:textId="77777777" w:rsidTr="00403C3A">
        <w:tc>
          <w:tcPr>
            <w:tcW w:w="2229" w:type="pct"/>
          </w:tcPr>
          <w:p w14:paraId="36F1891E" w14:textId="0BE74D17" w:rsidR="0072632C" w:rsidRPr="00472DAE" w:rsidRDefault="00144B08" w:rsidP="0072632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B26200F" w14:textId="5833DB7C" w:rsidR="0072632C" w:rsidRDefault="0072632C" w:rsidP="00726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30A8C953" w14:textId="77777777" w:rsidR="0072632C" w:rsidRPr="00472DAE" w:rsidRDefault="0072632C" w:rsidP="007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64041F4" w14:textId="58781A5C" w:rsidR="0072632C" w:rsidRDefault="0072632C" w:rsidP="00726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A2F0E72" w14:textId="77777777" w:rsidR="0072632C" w:rsidRPr="00472DAE" w:rsidRDefault="0072632C" w:rsidP="007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A4A1F53" w14:textId="12980DFF" w:rsidR="0072632C" w:rsidRDefault="0072632C" w:rsidP="00726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08A0B35C" w14:textId="77777777" w:rsidR="0072632C" w:rsidRPr="00472DAE" w:rsidRDefault="0072632C" w:rsidP="007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0D7BCF" w14:textId="6E5DA98E" w:rsidR="0072632C" w:rsidRDefault="0072632C" w:rsidP="00726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C3A" w:rsidRPr="00134A81" w14:paraId="06C1288D" w14:textId="77777777" w:rsidTr="00403C3A">
        <w:tc>
          <w:tcPr>
            <w:tcW w:w="2229" w:type="pct"/>
          </w:tcPr>
          <w:p w14:paraId="5361D275" w14:textId="73F20681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6AD3C392" w14:textId="4DD15D38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902958C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53301013" w14:textId="631F962E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5E5782C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7F4036ED" w14:textId="40464706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D88278B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4B61ECAB" w14:textId="56CAE1D3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403C3A" w:rsidRPr="00134A81" w14:paraId="2FE1C4B2" w14:textId="77777777" w:rsidTr="00403C3A">
        <w:tc>
          <w:tcPr>
            <w:tcW w:w="2229" w:type="pct"/>
          </w:tcPr>
          <w:p w14:paraId="3B3D6730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3DAC7E98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D81651D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10BF7D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58EC97F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1D4D19F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7A9B59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69653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6B60E30E" w14:textId="77777777" w:rsidTr="00403C3A">
        <w:tc>
          <w:tcPr>
            <w:tcW w:w="2229" w:type="pct"/>
          </w:tcPr>
          <w:p w14:paraId="0343B2A4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72DA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728E61D" w14:textId="4BA750AF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3" w:type="pct"/>
            <w:shd w:val="clear" w:color="auto" w:fill="auto"/>
          </w:tcPr>
          <w:p w14:paraId="5710CAA4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3AD9D5" w14:textId="79BE6BB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7EC39B90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33E5B0" w14:textId="570E7C41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8" w:type="pct"/>
          </w:tcPr>
          <w:p w14:paraId="2EFF6CE0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00A259" w14:textId="266920DB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A60CFB" w:rsidRPr="00134A81" w14:paraId="0143AC54" w14:textId="77777777" w:rsidTr="00403C3A">
        <w:tc>
          <w:tcPr>
            <w:tcW w:w="2229" w:type="pct"/>
          </w:tcPr>
          <w:p w14:paraId="775781AA" w14:textId="4CDC714B" w:rsidR="00A60CFB" w:rsidRPr="00472DAE" w:rsidRDefault="00A60CFB" w:rsidP="00403C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shd w:val="clear" w:color="auto" w:fill="auto"/>
          </w:tcPr>
          <w:p w14:paraId="73165289" w14:textId="4405A635" w:rsidR="00A60CFB" w:rsidRDefault="00A60CFB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3A6954AC" w14:textId="77777777" w:rsidR="00A60CFB" w:rsidRPr="00472DAE" w:rsidRDefault="00A60CFB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5E20A8C" w14:textId="27C6204A" w:rsidR="00A60CFB" w:rsidRDefault="00A60CFB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BB824F" w14:textId="77777777" w:rsidR="00A60CFB" w:rsidRPr="00472DAE" w:rsidRDefault="00A60CFB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830ECD" w14:textId="6C0C8C9B" w:rsidR="00A60CFB" w:rsidRDefault="00A60CFB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35DBC349" w14:textId="77777777" w:rsidR="00A60CFB" w:rsidRPr="00472DAE" w:rsidRDefault="00A60CFB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ADFA82D" w14:textId="387B1696" w:rsidR="00A60CFB" w:rsidRDefault="00A60CFB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C3A" w:rsidRPr="00134A81" w14:paraId="189563B9" w14:textId="77777777" w:rsidTr="00403C3A">
        <w:tc>
          <w:tcPr>
            <w:tcW w:w="2229" w:type="pct"/>
          </w:tcPr>
          <w:p w14:paraId="4718D5C8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ECE34C5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CB3E9C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2DC6BA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2DC888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572BFBB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3236DC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6F6C2A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420ECD15" w14:textId="77777777" w:rsidTr="00403C3A">
        <w:tc>
          <w:tcPr>
            <w:tcW w:w="2229" w:type="pct"/>
          </w:tcPr>
          <w:p w14:paraId="75F990D1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23594F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C9FB47F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5DC48E6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E58B74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23AA32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451DD3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960371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699B8BAC" w14:textId="77777777" w:rsidTr="00403C3A">
        <w:tc>
          <w:tcPr>
            <w:tcW w:w="2229" w:type="pct"/>
          </w:tcPr>
          <w:p w14:paraId="4CDE7FF6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EDFD856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7B1829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5AAA38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411192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4BBEBF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E15B69" w14:textId="77777777" w:rsidR="00403C3A" w:rsidRPr="00472DAE" w:rsidRDefault="00403C3A" w:rsidP="00403C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7CA390" w14:textId="77777777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C3A" w:rsidRPr="00134A81" w14:paraId="1C74F8F9" w14:textId="77777777" w:rsidTr="00403C3A">
        <w:tc>
          <w:tcPr>
            <w:tcW w:w="2229" w:type="pct"/>
          </w:tcPr>
          <w:p w14:paraId="0F4A46D0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2F8B60AC" w14:textId="6CCF2CED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15,510</w:t>
            </w:r>
          </w:p>
        </w:tc>
        <w:tc>
          <w:tcPr>
            <w:tcW w:w="143" w:type="pct"/>
            <w:shd w:val="clear" w:color="auto" w:fill="auto"/>
          </w:tcPr>
          <w:p w14:paraId="1108686D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9ACB15" w14:textId="7E7F1B7E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19,086</w:t>
            </w:r>
          </w:p>
        </w:tc>
        <w:tc>
          <w:tcPr>
            <w:tcW w:w="145" w:type="pct"/>
            <w:shd w:val="clear" w:color="auto" w:fill="auto"/>
          </w:tcPr>
          <w:p w14:paraId="6F6DA1EB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E9A48A" w14:textId="61C1A553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15,510</w:t>
            </w:r>
          </w:p>
        </w:tc>
        <w:tc>
          <w:tcPr>
            <w:tcW w:w="148" w:type="pct"/>
          </w:tcPr>
          <w:p w14:paraId="2D5A18D4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477368F" w14:textId="2AA4A0B1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19,086</w:t>
            </w:r>
          </w:p>
        </w:tc>
      </w:tr>
      <w:tr w:rsidR="00403C3A" w:rsidRPr="00134A81" w14:paraId="7D86AB97" w14:textId="77777777" w:rsidTr="00403C3A">
        <w:tc>
          <w:tcPr>
            <w:tcW w:w="2229" w:type="pct"/>
          </w:tcPr>
          <w:p w14:paraId="4E802706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565DE5C" w14:textId="20D42F24" w:rsidR="00403C3A" w:rsidRPr="00472DAE" w:rsidRDefault="00711F31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3" w:type="pct"/>
            <w:shd w:val="clear" w:color="auto" w:fill="auto"/>
          </w:tcPr>
          <w:p w14:paraId="50102658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69BDD48" w14:textId="6D4EB4F2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5" w:type="pct"/>
            <w:shd w:val="clear" w:color="auto" w:fill="auto"/>
          </w:tcPr>
          <w:p w14:paraId="7484C86D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50A036C" w14:textId="545037EC" w:rsidR="00403C3A" w:rsidRPr="00472DAE" w:rsidRDefault="00711F31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8" w:type="pct"/>
          </w:tcPr>
          <w:p w14:paraId="0C320999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6A6F15E" w14:textId="08B573B5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403C3A" w:rsidRPr="00134A81" w14:paraId="365C6087" w14:textId="77777777" w:rsidTr="00403C3A">
        <w:tc>
          <w:tcPr>
            <w:tcW w:w="2229" w:type="pct"/>
          </w:tcPr>
          <w:p w14:paraId="3271B738" w14:textId="77777777" w:rsidR="00403C3A" w:rsidRPr="00472DAE" w:rsidRDefault="00403C3A" w:rsidP="00403C3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EA075" w14:textId="47CCAF3C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711F31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43" w:type="pct"/>
            <w:shd w:val="clear" w:color="auto" w:fill="auto"/>
          </w:tcPr>
          <w:p w14:paraId="2DAE7C6D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25DC" w14:textId="7F8091A2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19,295</w:t>
            </w:r>
          </w:p>
        </w:tc>
        <w:tc>
          <w:tcPr>
            <w:tcW w:w="145" w:type="pct"/>
            <w:shd w:val="clear" w:color="auto" w:fill="auto"/>
          </w:tcPr>
          <w:p w14:paraId="7A012E9A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5C74E" w14:textId="75398A3F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711F31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48" w:type="pct"/>
          </w:tcPr>
          <w:p w14:paraId="4D9BAA77" w14:textId="77777777" w:rsidR="00403C3A" w:rsidRPr="00472DAE" w:rsidRDefault="00403C3A" w:rsidP="0040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77ABC" w14:textId="34248C38" w:rsidR="00403C3A" w:rsidRPr="00472DAE" w:rsidRDefault="00403C3A" w:rsidP="0040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19,295</w:t>
            </w:r>
          </w:p>
        </w:tc>
      </w:tr>
    </w:tbl>
    <w:p w14:paraId="298F685D" w14:textId="77777777" w:rsidR="005C2915" w:rsidRPr="00472DAE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 w:rsidRPr="00472DAE">
        <w:rPr>
          <w:rFonts w:ascii="Angsana New" w:hAnsi="Angsana New"/>
          <w:sz w:val="30"/>
          <w:szCs w:val="30"/>
        </w:rPr>
        <w:br w:type="page"/>
      </w:r>
    </w:p>
    <w:p w14:paraId="2757B98F" w14:textId="6D7EF702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EE600C">
        <w:rPr>
          <w:rFonts w:ascii="Angsana New" w:hAnsi="Angsana New"/>
          <w:sz w:val="30"/>
          <w:szCs w:val="30"/>
        </w:rPr>
        <w:t>31</w:t>
      </w:r>
      <w:r w:rsidR="00804CA4">
        <w:rPr>
          <w:rFonts w:ascii="Angsana New" w:hAnsi="Angsana New"/>
          <w:sz w:val="30"/>
          <w:szCs w:val="30"/>
        </w:rPr>
        <w:t xml:space="preserve"> </w:t>
      </w:r>
      <w:r w:rsidR="00EE600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E600C">
        <w:rPr>
          <w:rFonts w:ascii="Angsana New" w:hAnsi="Angsana New"/>
          <w:sz w:val="30"/>
          <w:szCs w:val="30"/>
        </w:rPr>
        <w:t>2568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EE600C">
        <w:rPr>
          <w:rFonts w:ascii="Angsana New" w:hAnsi="Angsana New"/>
          <w:sz w:val="30"/>
          <w:szCs w:val="30"/>
        </w:rPr>
        <w:t>7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114"/>
        <w:gridCol w:w="236"/>
        <w:gridCol w:w="1128"/>
        <w:gridCol w:w="236"/>
        <w:gridCol w:w="1111"/>
        <w:gridCol w:w="238"/>
        <w:gridCol w:w="1103"/>
      </w:tblGrid>
      <w:tr w:rsidR="00930B2E" w:rsidRPr="00134A81" w14:paraId="2E15D8BA" w14:textId="77777777" w:rsidTr="002D7D17">
        <w:trPr>
          <w:tblHeader/>
        </w:trPr>
        <w:tc>
          <w:tcPr>
            <w:tcW w:w="2238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D17" w:rsidRPr="00134A81" w14:paraId="33748249" w14:textId="77777777" w:rsidTr="002D7D17">
        <w:trPr>
          <w:tblHeader/>
        </w:trPr>
        <w:tc>
          <w:tcPr>
            <w:tcW w:w="2238" w:type="pct"/>
          </w:tcPr>
          <w:p w14:paraId="1728366F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CBCF226" w14:textId="16E504D1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77A293FD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14383D" w14:textId="2771E3A1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9BE4238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FF31D1" w14:textId="69F2C4AC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1326DFBE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623412" w14:textId="5D9B1E82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D7D17" w:rsidRPr="00134A81" w14:paraId="55A11CAB" w14:textId="77777777" w:rsidTr="002D7D17">
        <w:trPr>
          <w:tblHeader/>
        </w:trPr>
        <w:tc>
          <w:tcPr>
            <w:tcW w:w="2238" w:type="pct"/>
          </w:tcPr>
          <w:p w14:paraId="17B70C01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5441E7" w14:textId="43FF3102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0F7115F6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642615" w14:textId="091ADF5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1D15B172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44536A2" w14:textId="2A4576DD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E4DD35F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B2BA48" w14:textId="4EA9ED6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E600C" w:rsidRPr="00134A81" w14:paraId="0EED9D0D" w14:textId="77777777" w:rsidTr="002D7D17">
        <w:trPr>
          <w:tblHeader/>
        </w:trPr>
        <w:tc>
          <w:tcPr>
            <w:tcW w:w="2238" w:type="pct"/>
          </w:tcPr>
          <w:p w14:paraId="20D5B506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18E660B" w14:textId="77777777" w:rsidR="00EE600C" w:rsidRPr="00472DAE" w:rsidRDefault="00EE600C" w:rsidP="00E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D17" w:rsidRPr="00134A81" w14:paraId="1253AA8D" w14:textId="77777777" w:rsidTr="002D7D17">
        <w:tc>
          <w:tcPr>
            <w:tcW w:w="2238" w:type="pct"/>
          </w:tcPr>
          <w:p w14:paraId="4CAEA22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  <w:shd w:val="clear" w:color="auto" w:fill="auto"/>
          </w:tcPr>
          <w:p w14:paraId="628FDFB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485C9F1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0FC5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FC7A21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6217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9FF95A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DC10B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7D17" w:rsidRPr="00134A81" w14:paraId="228ED0F8" w14:textId="77777777" w:rsidTr="002D7D17">
        <w:tc>
          <w:tcPr>
            <w:tcW w:w="2238" w:type="pct"/>
          </w:tcPr>
          <w:p w14:paraId="2EC297C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7A4460E3" w14:textId="4E0CCEE8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6669"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  <w:tc>
          <w:tcPr>
            <w:tcW w:w="126" w:type="pct"/>
          </w:tcPr>
          <w:p w14:paraId="2C45D0E3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D6B6803" w14:textId="28BA845E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6" w:type="pct"/>
          </w:tcPr>
          <w:p w14:paraId="6C8202DE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2B4FF4D" w14:textId="4B86B7D1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6669"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  <w:tc>
          <w:tcPr>
            <w:tcW w:w="127" w:type="pct"/>
          </w:tcPr>
          <w:p w14:paraId="04B3022C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6F340" w14:textId="24A5B19F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2D7D17" w:rsidRPr="00134A81" w14:paraId="65660DBE" w14:textId="77777777" w:rsidTr="002D7D17">
        <w:tc>
          <w:tcPr>
            <w:tcW w:w="2238" w:type="pct"/>
          </w:tcPr>
          <w:p w14:paraId="5BF3711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54665A2" w14:textId="5C6A6D86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6" w:type="pct"/>
          </w:tcPr>
          <w:p w14:paraId="18B5CF5F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1E128FC" w14:textId="1674E49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26" w:type="pct"/>
          </w:tcPr>
          <w:p w14:paraId="05EE0B3D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831E5C6" w14:textId="0A46BA40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7" w:type="pct"/>
          </w:tcPr>
          <w:p w14:paraId="4D48A2C3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F7C4" w14:textId="039BD5AA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2D7D17" w:rsidRPr="00134A81" w14:paraId="5A0CF1CF" w14:textId="77777777" w:rsidTr="002D7D17">
        <w:tc>
          <w:tcPr>
            <w:tcW w:w="2238" w:type="pct"/>
          </w:tcPr>
          <w:p w14:paraId="6BD7A0AA" w14:textId="520A34A4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shd w:val="clear" w:color="auto" w:fill="auto"/>
          </w:tcPr>
          <w:p w14:paraId="4A3B825B" w14:textId="79F8A650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669">
              <w:rPr>
                <w:rFonts w:ascii="Angsana New" w:hAnsi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26" w:type="pct"/>
            <w:shd w:val="clear" w:color="auto" w:fill="auto"/>
          </w:tcPr>
          <w:p w14:paraId="6804CCC6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B30C177" w14:textId="1D72318D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  <w:shd w:val="clear" w:color="auto" w:fill="auto"/>
          </w:tcPr>
          <w:p w14:paraId="387ABD89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C5F94D" w14:textId="5663DD40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669">
              <w:rPr>
                <w:rFonts w:ascii="Angsana New" w:hAnsi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27" w:type="pct"/>
            <w:shd w:val="clear" w:color="auto" w:fill="auto"/>
          </w:tcPr>
          <w:p w14:paraId="60F9D237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B02809D" w14:textId="0C609761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2D7D17" w:rsidRPr="00134A81" w14:paraId="1E0477FE" w14:textId="77777777" w:rsidTr="002D7D17">
        <w:tc>
          <w:tcPr>
            <w:tcW w:w="2238" w:type="pct"/>
          </w:tcPr>
          <w:p w14:paraId="6650676D" w14:textId="26154B0B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6" w:type="pct"/>
            <w:shd w:val="clear" w:color="auto" w:fill="auto"/>
          </w:tcPr>
          <w:p w14:paraId="359CB749" w14:textId="6E7316C9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303A91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D43BEB7" w14:textId="4A6A4689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AF85DDA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5355932" w14:textId="193CBEA4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ABCDAC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FE18A6" w14:textId="5D40C7C5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D17" w:rsidRPr="00134A81" w14:paraId="08998F50" w14:textId="77777777" w:rsidTr="002D7D17">
        <w:tc>
          <w:tcPr>
            <w:tcW w:w="2238" w:type="pct"/>
          </w:tcPr>
          <w:p w14:paraId="0A58A982" w14:textId="289EA5F2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66B8492" w14:textId="531135D6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C98C2F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0013DB4B" w14:textId="12C63C88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D07529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C2B601E" w14:textId="502BBC56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132533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486F609" w14:textId="0E0483D1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D17" w:rsidRPr="00134A81" w14:paraId="6DC1A8A7" w14:textId="77777777" w:rsidTr="002D7D17">
        <w:tc>
          <w:tcPr>
            <w:tcW w:w="2238" w:type="pct"/>
          </w:tcPr>
          <w:p w14:paraId="172A0F76" w14:textId="2CDB2A6A" w:rsidR="00074A2D" w:rsidRPr="00472DAE" w:rsidRDefault="00074A2D" w:rsidP="00074A2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39FE8C0" w14:textId="564B2670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669">
              <w:rPr>
                <w:rFonts w:ascii="Angsana New" w:hAnsi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26" w:type="pct"/>
          </w:tcPr>
          <w:p w14:paraId="68B0E125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4BA28A6" w14:textId="5A0CDEB5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</w:tcPr>
          <w:p w14:paraId="54B64AD6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061C81C" w14:textId="38E51226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669">
              <w:rPr>
                <w:rFonts w:ascii="Angsana New" w:hAnsi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27" w:type="pct"/>
          </w:tcPr>
          <w:p w14:paraId="7246C83D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7CC5EC" w14:textId="5E41AAB6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2D7D17" w:rsidRPr="00134A81" w14:paraId="0C32AE65" w14:textId="77777777" w:rsidTr="002D7D17">
        <w:tc>
          <w:tcPr>
            <w:tcW w:w="2238" w:type="pct"/>
          </w:tcPr>
          <w:p w14:paraId="178A4948" w14:textId="77777777" w:rsidR="00074A2D" w:rsidRPr="00472DAE" w:rsidRDefault="00074A2D" w:rsidP="00074A2D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2F2A0DA6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5A5F82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50F05FF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65E692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2C4B4E33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03C83A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C2540C6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D17" w:rsidRPr="00134A81" w14:paraId="09BD7D58" w14:textId="77777777" w:rsidTr="002D7D17">
        <w:tc>
          <w:tcPr>
            <w:tcW w:w="2238" w:type="pct"/>
          </w:tcPr>
          <w:p w14:paraId="0F59109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96" w:type="pct"/>
            <w:shd w:val="clear" w:color="auto" w:fill="auto"/>
          </w:tcPr>
          <w:p w14:paraId="66DE37A9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A412F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738C68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DE2DA7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82A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CDF273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DB14E5" w14:textId="7777777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D17" w:rsidRPr="00FB5422" w14:paraId="015252B0" w14:textId="77777777" w:rsidTr="002D7D17">
        <w:tc>
          <w:tcPr>
            <w:tcW w:w="2238" w:type="pct"/>
          </w:tcPr>
          <w:p w14:paraId="457E5EE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1C0AA346" w14:textId="1C0E6C68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6669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6" w:type="pct"/>
          </w:tcPr>
          <w:p w14:paraId="5F267D7C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8DBB5" w14:textId="76B90ED5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26" w:type="pct"/>
          </w:tcPr>
          <w:p w14:paraId="03018A8C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D2CBD87" w14:textId="46F60CA7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6669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686FC560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3E2D9" w14:textId="4A85E5E6" w:rsidR="00074A2D" w:rsidRPr="00472DAE" w:rsidRDefault="00074A2D" w:rsidP="002D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2D7D17" w:rsidRPr="00FB5422" w14:paraId="52864342" w14:textId="77777777" w:rsidTr="002D7D17">
        <w:tc>
          <w:tcPr>
            <w:tcW w:w="2238" w:type="pct"/>
          </w:tcPr>
          <w:p w14:paraId="4E3AD1B9" w14:textId="77777777" w:rsidR="00074A2D" w:rsidRPr="00472DAE" w:rsidRDefault="00074A2D" w:rsidP="00074A2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C915B" w14:textId="7061A3D3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6" w:type="pct"/>
          </w:tcPr>
          <w:p w14:paraId="48B12B9F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347AFECF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26" w:type="pct"/>
          </w:tcPr>
          <w:p w14:paraId="5DCAC3F2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BF1C2" w14:textId="68503C21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190666F6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0DD183F8" w:rsidR="00074A2D" w:rsidRPr="00472DAE" w:rsidRDefault="00074A2D" w:rsidP="0007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FB5422" w14:paraId="4AEDEEB8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1324" w:rsidRPr="00FB5422" w14:paraId="4ADD2EA2" w14:textId="77777777" w:rsidTr="00BF5C6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4EBEE39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3E5765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7C06A20F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  <w:vAlign w:val="bottom"/>
          </w:tcPr>
          <w:p w14:paraId="3270F31F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E546F71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6844270D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DE1ED57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F5AEC90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320E81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71633B8F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06F0CED8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34C8F520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1C7090E3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D1324" w:rsidRPr="00FB5422" w14:paraId="290ABB27" w14:textId="77777777" w:rsidTr="00BF5C6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52DD10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2ABA2EE1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31CFF38E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1BF564C" w14:textId="1A596505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vAlign w:val="bottom"/>
          </w:tcPr>
          <w:p w14:paraId="745E4E90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F8E9EA" w14:textId="6DFD6899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8329CBC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58B3B342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0D873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32AC75B7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1D2CC154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59017C4F" w14:textId="4BBEFACC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1324" w:rsidRPr="00FB5422" w14:paraId="367A6EAE" w14:textId="77777777" w:rsidTr="00574218">
        <w:trPr>
          <w:tblHeader/>
        </w:trPr>
        <w:tc>
          <w:tcPr>
            <w:tcW w:w="2700" w:type="dxa"/>
            <w:vAlign w:val="bottom"/>
          </w:tcPr>
          <w:p w14:paraId="1BBA9E3D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155402F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1E8C237E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13A5924" w14:textId="77777777" w:rsidR="007D1324" w:rsidRPr="00472DAE" w:rsidRDefault="007D1324" w:rsidP="007D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74A2D" w:rsidRPr="00FB5422" w14:paraId="73B18BF4" w14:textId="77777777" w:rsidTr="00074A2D">
        <w:tc>
          <w:tcPr>
            <w:tcW w:w="2700" w:type="dxa"/>
          </w:tcPr>
          <w:p w14:paraId="11F4D052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6C78FC25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3362CEA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09DC96E" w14:textId="46330D4D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6.98</w:t>
            </w:r>
          </w:p>
        </w:tc>
        <w:tc>
          <w:tcPr>
            <w:tcW w:w="251" w:type="dxa"/>
            <w:shd w:val="clear" w:color="auto" w:fill="auto"/>
          </w:tcPr>
          <w:p w14:paraId="70458415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5E91509" w14:textId="506DA074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49D8DA6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3F7CFC" w14:textId="25FAE36F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A81AC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653D912D" w14:textId="24F3DB6A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5F7688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F72D710" w14:textId="60DCB634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</w:tr>
      <w:tr w:rsidR="00074A2D" w:rsidRPr="00FB5422" w14:paraId="3C6E6DFA" w14:textId="77777777" w:rsidTr="00074A2D">
        <w:tc>
          <w:tcPr>
            <w:tcW w:w="2700" w:type="dxa"/>
          </w:tcPr>
          <w:p w14:paraId="7D52F55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F7ACE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4AAFEF62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7F4C8E" w14:textId="3D249365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60A8C82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612DDC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D2E6D2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1EDE3B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E461D74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22E4BE8A" w14:textId="0E46DC64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  <w:tr w:rsidR="00074A2D" w:rsidRPr="00FB5422" w14:paraId="4F1EC5AF" w14:textId="77777777" w:rsidTr="00074A2D">
        <w:tc>
          <w:tcPr>
            <w:tcW w:w="3677" w:type="dxa"/>
            <w:gridSpan w:val="2"/>
          </w:tcPr>
          <w:p w14:paraId="737DF259" w14:textId="2FE3371F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1331C30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7713EB2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2317B41" w14:textId="7777777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52541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470CA4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0CCA0E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3B040C6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BB19C9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7CFEF5F" w14:textId="7777777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A2D" w:rsidRPr="00FB5422" w14:paraId="50CA33AF" w14:textId="77777777" w:rsidTr="00074A2D">
        <w:tc>
          <w:tcPr>
            <w:tcW w:w="3677" w:type="dxa"/>
            <w:gridSpan w:val="2"/>
          </w:tcPr>
          <w:p w14:paraId="0208FAF2" w14:textId="52CF8B9A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E7326E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2A8E43C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4883C6" w14:textId="7777777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422B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CE39906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7241E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6457737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9F584A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2AEFE8FE" w14:textId="22DD98E2" w:rsidR="00074A2D" w:rsidRPr="00472DAE" w:rsidRDefault="00AE0950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4A2D" w:rsidRPr="00F7632D" w14:paraId="5F6ED696" w14:textId="77777777" w:rsidTr="00074A2D">
        <w:tc>
          <w:tcPr>
            <w:tcW w:w="2700" w:type="dxa"/>
          </w:tcPr>
          <w:p w14:paraId="782DB17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4E84DDE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5EFFF6AB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6E0BB" w14:textId="35820D9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49081AE8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6FD203B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CA4B2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36B106B5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05B1FC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FD158" w14:textId="4F81A758" w:rsidR="00074A2D" w:rsidRPr="00D9588F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878"/>
      </w:tblGrid>
      <w:tr w:rsidR="00D9588F" w:rsidRPr="00D97076" w14:paraId="48549A83" w14:textId="77777777" w:rsidTr="002D7D1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A05F5A4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1AD79CF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6726BCE2" w14:textId="77777777" w:rsidR="00D9588F" w:rsidRPr="00472DA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9" w:type="dxa"/>
            <w:gridSpan w:val="7"/>
            <w:vAlign w:val="bottom"/>
          </w:tcPr>
          <w:p w14:paraId="54291D44" w14:textId="59F464F9" w:rsidR="00D9588F" w:rsidRPr="00472DAE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168B71D5" w14:textId="77777777" w:rsidTr="002D7D1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0B86123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9E4ED0E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6E6704BB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4F62D9A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33404B82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  <w:vAlign w:val="bottom"/>
          </w:tcPr>
          <w:p w14:paraId="4027FD99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880EAB9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64B9AF58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25C0A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D34D6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55B0D46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7BD0508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2FE2CC98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2ACFA48F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A324E" w:rsidRPr="00D97076" w14:paraId="0AA31604" w14:textId="77777777" w:rsidTr="002D7D1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E9AC8D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69916103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1434CD4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8B4A07F" w14:textId="0419E712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vAlign w:val="bottom"/>
          </w:tcPr>
          <w:p w14:paraId="547DF15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A08233" w14:textId="11139EEC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EAFD86F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6B0F08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C79DD4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16FEA60F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42355156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127E1973" w14:textId="4EC3CE6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A324E" w:rsidRPr="00D97076" w14:paraId="59409202" w14:textId="77777777" w:rsidTr="002D7D17">
        <w:trPr>
          <w:tblHeader/>
        </w:trPr>
        <w:tc>
          <w:tcPr>
            <w:tcW w:w="2700" w:type="dxa"/>
            <w:vAlign w:val="bottom"/>
          </w:tcPr>
          <w:p w14:paraId="2D9044A3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2A5E90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01E858EE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9" w:type="dxa"/>
            <w:gridSpan w:val="7"/>
            <w:vAlign w:val="bottom"/>
          </w:tcPr>
          <w:p w14:paraId="49A8513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74A2D" w:rsidRPr="00D97076" w14:paraId="6BB05950" w14:textId="77777777" w:rsidTr="002D7D17">
        <w:tc>
          <w:tcPr>
            <w:tcW w:w="2700" w:type="dxa"/>
          </w:tcPr>
          <w:p w14:paraId="1D2E3E34" w14:textId="26B487D9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09192B24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F9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gridSpan w:val="2"/>
          </w:tcPr>
          <w:p w14:paraId="503203D2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29C97B56" w14:textId="36D596E0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1" w:type="dxa"/>
          </w:tcPr>
          <w:p w14:paraId="318D693C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0AF838" w14:textId="5C3B2D5D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E13284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E5BD84E" w14:textId="2D0A5BF4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606D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4C08201" w14:textId="01765C09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848206E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</w:tcPr>
          <w:p w14:paraId="5210DB0D" w14:textId="34B5882E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74A2D" w:rsidRPr="00D97076" w14:paraId="552BC7FF" w14:textId="77777777" w:rsidTr="002D7D17">
        <w:tc>
          <w:tcPr>
            <w:tcW w:w="2700" w:type="dxa"/>
          </w:tcPr>
          <w:p w14:paraId="027724EF" w14:textId="6D076DA4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2598ACEA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F95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72555DC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FFBF8DB" w14:textId="3B09E073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6.98</w:t>
            </w:r>
          </w:p>
        </w:tc>
        <w:tc>
          <w:tcPr>
            <w:tcW w:w="251" w:type="dxa"/>
          </w:tcPr>
          <w:p w14:paraId="1086C7B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A9AA3A" w14:textId="65483C8C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10F4439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5D2E85B" w14:textId="33362E6B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28AA6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3E1CEB02" w14:textId="409F9ED1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670862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</w:tcPr>
          <w:p w14:paraId="55D7DC50" w14:textId="469C9540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074A2D" w:rsidRPr="00D97076" w14:paraId="2B7F8022" w14:textId="77777777" w:rsidTr="002D7D17">
        <w:tc>
          <w:tcPr>
            <w:tcW w:w="2700" w:type="dxa"/>
          </w:tcPr>
          <w:p w14:paraId="675F38DD" w14:textId="375AE816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4CC23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C2A21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D274AC" w14:textId="1F47B90D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27D2DC8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F62EC0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693B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45E1AB8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933B7B8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601BF47E" w14:textId="001687D4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074A2D" w:rsidRPr="00D97076" w14:paraId="7B8CE37C" w14:textId="77777777" w:rsidTr="002D7D17">
        <w:tc>
          <w:tcPr>
            <w:tcW w:w="3677" w:type="dxa"/>
            <w:gridSpan w:val="2"/>
          </w:tcPr>
          <w:p w14:paraId="55636394" w14:textId="2A30B5BD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0F00CB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423B9A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96A705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232D3" w14:textId="7777777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B4917B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C3E0AC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31429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3D5BA0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94EB0C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</w:tcPr>
          <w:p w14:paraId="3AE197E4" w14:textId="77777777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A2D" w:rsidRPr="00D97076" w14:paraId="7CD573DA" w14:textId="77777777" w:rsidTr="002D7D17">
        <w:tc>
          <w:tcPr>
            <w:tcW w:w="3677" w:type="dxa"/>
            <w:gridSpan w:val="2"/>
          </w:tcPr>
          <w:p w14:paraId="67000E32" w14:textId="35A762BE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4D30C2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F860803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EE3EBF" w14:textId="72F75CB6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E9EF31" w14:textId="444C5919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8A016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653ED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6277C58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3D9FA16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4C5BE7B9" w14:textId="3AD6F07A" w:rsidR="00074A2D" w:rsidRPr="00472DAE" w:rsidRDefault="00804CA4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4A2D" w:rsidRPr="00D97076" w14:paraId="59D1681E" w14:textId="77777777" w:rsidTr="002D7D17">
        <w:tc>
          <w:tcPr>
            <w:tcW w:w="2700" w:type="dxa"/>
          </w:tcPr>
          <w:p w14:paraId="23CA759F" w14:textId="59BD36E4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F17418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FFF8B3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2AA74EE2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1BD1E0B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DA775A5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59239D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2B834B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FCB6C41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4EBA7" w14:textId="7B657FBE" w:rsidR="00074A2D" w:rsidRPr="00472DAE" w:rsidRDefault="00074A2D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73"/>
        <w:gridCol w:w="1173"/>
        <w:gridCol w:w="237"/>
        <w:gridCol w:w="1199"/>
        <w:gridCol w:w="261"/>
        <w:gridCol w:w="1172"/>
      </w:tblGrid>
      <w:tr w:rsidR="0022487F" w:rsidRPr="00D97076" w14:paraId="50EE1E0A" w14:textId="77777777" w:rsidTr="008A324E">
        <w:tc>
          <w:tcPr>
            <w:tcW w:w="2041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11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2452AB56" w14:textId="77777777" w:rsidTr="008A324E">
        <w:tc>
          <w:tcPr>
            <w:tcW w:w="2041" w:type="pct"/>
          </w:tcPr>
          <w:p w14:paraId="5A034CF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AC3F5A" w14:textId="20B485F2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A072C3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0376575" w14:textId="3A474DE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83C3DE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A1F9F42" w14:textId="20A7F025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0A2D86BD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96B962" w14:textId="5ABBC93E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324E" w:rsidRPr="00D97076" w14:paraId="0042BCA0" w14:textId="77777777" w:rsidTr="008A324E">
        <w:tc>
          <w:tcPr>
            <w:tcW w:w="2041" w:type="pct"/>
          </w:tcPr>
          <w:p w14:paraId="1283C7B4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91067A" w14:textId="79FFA86F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AB2581A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EAB8DC" w14:textId="389792B0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5C29A7A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5AD09E5" w14:textId="150E528B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A616C4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683FB0C" w14:textId="3BC1F1A5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24E" w:rsidRPr="00D97076" w14:paraId="714D8979" w14:textId="77777777" w:rsidTr="008A324E">
        <w:tc>
          <w:tcPr>
            <w:tcW w:w="2041" w:type="pct"/>
          </w:tcPr>
          <w:p w14:paraId="1B4B019F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9" w:type="pct"/>
            <w:gridSpan w:val="7"/>
          </w:tcPr>
          <w:p w14:paraId="2789ECC8" w14:textId="77777777" w:rsidR="008A324E" w:rsidRPr="00804CA4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4C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A2D" w:rsidRPr="00D97076" w14:paraId="533B9FFA" w14:textId="77777777" w:rsidTr="00074A2D">
        <w:tc>
          <w:tcPr>
            <w:tcW w:w="2041" w:type="pct"/>
          </w:tcPr>
          <w:p w14:paraId="469FD879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  <w:shd w:val="clear" w:color="auto" w:fill="auto"/>
          </w:tcPr>
          <w:p w14:paraId="7D407AFC" w14:textId="25CE441A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7" w:type="pct"/>
            <w:shd w:val="clear" w:color="auto" w:fill="auto"/>
          </w:tcPr>
          <w:p w14:paraId="2DBB1E5E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88C9B2" w14:textId="7CFE7C69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28" w:type="pct"/>
            <w:shd w:val="clear" w:color="auto" w:fill="auto"/>
          </w:tcPr>
          <w:p w14:paraId="60AEB1CA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28E7839A" w14:textId="59870828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1" w:type="pct"/>
          </w:tcPr>
          <w:p w14:paraId="54B0700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C6A885" w14:textId="04D7144F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C930A4" w:rsidRPr="00ED6057" w14:paraId="04F6656E" w14:textId="77777777" w:rsidTr="00C930A4">
        <w:tc>
          <w:tcPr>
            <w:tcW w:w="2041" w:type="pct"/>
          </w:tcPr>
          <w:p w14:paraId="3175135C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3748C95" w14:textId="4756104C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47" w:type="pct"/>
            <w:shd w:val="clear" w:color="auto" w:fill="auto"/>
          </w:tcPr>
          <w:p w14:paraId="59421A00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7EC652A" w14:textId="49F7BB9C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28" w:type="pct"/>
            <w:shd w:val="clear" w:color="auto" w:fill="auto"/>
          </w:tcPr>
          <w:p w14:paraId="22F1DD11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3BAA2BA" w14:textId="50595F0D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41" w:type="pct"/>
          </w:tcPr>
          <w:p w14:paraId="1A019356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7E14F2" w14:textId="4A32C45C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C930A4" w:rsidRPr="00A74DEE" w14:paraId="7D238E6C" w14:textId="77777777" w:rsidTr="00C930A4">
        <w:tc>
          <w:tcPr>
            <w:tcW w:w="2041" w:type="pct"/>
          </w:tcPr>
          <w:p w14:paraId="7B9DD472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C0F0D" w14:textId="710BF109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1,940</w:t>
            </w:r>
          </w:p>
        </w:tc>
        <w:tc>
          <w:tcPr>
            <w:tcW w:w="147" w:type="pct"/>
            <w:shd w:val="clear" w:color="auto" w:fill="auto"/>
          </w:tcPr>
          <w:p w14:paraId="2B0A4675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BD29" w14:textId="3FE5319A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28" w:type="pct"/>
            <w:shd w:val="clear" w:color="auto" w:fill="auto"/>
          </w:tcPr>
          <w:p w14:paraId="0F8EB2C0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C35F5" w14:textId="0FA05C61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1,940</w:t>
            </w:r>
          </w:p>
        </w:tc>
        <w:tc>
          <w:tcPr>
            <w:tcW w:w="141" w:type="pct"/>
          </w:tcPr>
          <w:p w14:paraId="025ED96A" w14:textId="77777777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18A3D6F7" w:rsidR="00C930A4" w:rsidRPr="00007A9B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1A80AB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DABE0AB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4FABD51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702B9C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436B96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0C5F6F9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36E7BDB9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24E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24E" w:rsidRPr="00D97076" w14:paraId="124156D0" w14:textId="77777777" w:rsidTr="00CA07A2">
        <w:tc>
          <w:tcPr>
            <w:tcW w:w="2038" w:type="pct"/>
          </w:tcPr>
          <w:p w14:paraId="5DF0EF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24E" w:rsidRPr="00D97076" w14:paraId="4579238A" w14:textId="77777777" w:rsidTr="00CA07A2">
        <w:tc>
          <w:tcPr>
            <w:tcW w:w="2038" w:type="pct"/>
          </w:tcPr>
          <w:p w14:paraId="6FAC37DC" w14:textId="50C0A956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2D78D1E1" w:rsidR="008A324E" w:rsidRPr="00472DAE" w:rsidRDefault="00A71466" w:rsidP="008A32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1466">
              <w:rPr>
                <w:rFonts w:asciiTheme="majorBidi" w:hAnsiTheme="majorBidi"/>
                <w:sz w:val="30"/>
                <w:szCs w:val="30"/>
                <w:cs/>
              </w:rPr>
              <w:t>344</w:t>
            </w:r>
            <w:r w:rsidRPr="00A714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466">
              <w:rPr>
                <w:rFonts w:asciiTheme="majorBidi" w:hAnsiTheme="majorBidi"/>
                <w:sz w:val="30"/>
                <w:szCs w:val="30"/>
                <w:cs/>
              </w:rPr>
              <w:t>308</w:t>
            </w:r>
          </w:p>
        </w:tc>
        <w:tc>
          <w:tcPr>
            <w:tcW w:w="148" w:type="pct"/>
          </w:tcPr>
          <w:p w14:paraId="2855D096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499B4DE5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300</w:t>
            </w:r>
            <w:r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66B437F6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32374121" w:rsidR="008A324E" w:rsidRPr="00472DAE" w:rsidRDefault="00A71466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71466">
              <w:rPr>
                <w:rFonts w:asciiTheme="majorBidi" w:hAnsiTheme="majorBidi"/>
                <w:sz w:val="30"/>
                <w:szCs w:val="30"/>
                <w:cs/>
              </w:rPr>
              <w:t>344</w:t>
            </w:r>
            <w:r w:rsidRPr="00A714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466">
              <w:rPr>
                <w:rFonts w:asciiTheme="majorBidi" w:hAnsiTheme="majorBidi"/>
                <w:sz w:val="30"/>
                <w:szCs w:val="30"/>
                <w:cs/>
              </w:rPr>
              <w:t>308</w:t>
            </w:r>
          </w:p>
        </w:tc>
        <w:tc>
          <w:tcPr>
            <w:tcW w:w="147" w:type="pct"/>
          </w:tcPr>
          <w:p w14:paraId="18739564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6012DD1C" w:rsidR="008A324E" w:rsidRPr="00472DAE" w:rsidRDefault="008A324E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300</w:t>
            </w:r>
            <w:r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4E20AC" w:rsidRPr="00D97076" w14:paraId="6C18629D" w14:textId="77777777" w:rsidTr="00E23259">
        <w:tc>
          <w:tcPr>
            <w:tcW w:w="2038" w:type="pct"/>
          </w:tcPr>
          <w:p w14:paraId="33B1E534" w14:textId="4DCFD388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2" w:type="pct"/>
            <w:shd w:val="clear" w:color="auto" w:fill="auto"/>
          </w:tcPr>
          <w:p w14:paraId="4AB2D0DC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9036103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1AD88CF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9662313" w14:textId="77777777" w:rsidR="004E20AC" w:rsidRPr="00472DAE" w:rsidRDefault="004E20AC" w:rsidP="004E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E5C5A61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0AC" w:rsidRPr="00D97076" w14:paraId="567EDF50" w14:textId="77777777" w:rsidTr="00C930A4">
        <w:tc>
          <w:tcPr>
            <w:tcW w:w="2038" w:type="pct"/>
          </w:tcPr>
          <w:p w14:paraId="7DA2F4CB" w14:textId="2197356B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2" w:type="pct"/>
            <w:shd w:val="clear" w:color="auto" w:fill="auto"/>
          </w:tcPr>
          <w:p w14:paraId="6F95FA71" w14:textId="0F6FEC3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8" w:type="pct"/>
            <w:shd w:val="clear" w:color="auto" w:fill="auto"/>
          </w:tcPr>
          <w:p w14:paraId="67B5B410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C9C31F" w14:textId="66083423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7" w:type="pct"/>
            <w:shd w:val="clear" w:color="auto" w:fill="auto"/>
          </w:tcPr>
          <w:p w14:paraId="174F5907" w14:textId="77777777" w:rsidR="004E20AC" w:rsidRPr="00472DAE" w:rsidRDefault="004E20AC" w:rsidP="004E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A171012" w14:textId="3A19F2E1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7" w:type="pct"/>
          </w:tcPr>
          <w:p w14:paraId="41D07B06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4EB961C0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4E20AC" w:rsidRPr="00D97076" w14:paraId="1010C771" w14:textId="77777777" w:rsidTr="00C930A4">
        <w:tc>
          <w:tcPr>
            <w:tcW w:w="2038" w:type="pct"/>
          </w:tcPr>
          <w:p w14:paraId="1CE549C3" w14:textId="07227C7C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34B76CA" w14:textId="53C5AA9C" w:rsidR="004E20AC" w:rsidRPr="00472DAE" w:rsidRDefault="004E20AC" w:rsidP="002D7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(5,718)</w:t>
            </w:r>
          </w:p>
        </w:tc>
        <w:tc>
          <w:tcPr>
            <w:tcW w:w="148" w:type="pct"/>
            <w:shd w:val="clear" w:color="auto" w:fill="auto"/>
          </w:tcPr>
          <w:p w14:paraId="2118D8A9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13C847D" w14:textId="63C51CC5" w:rsidR="004E20AC" w:rsidRPr="00472DAE" w:rsidRDefault="004E20AC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9B398FD" w14:textId="77777777" w:rsidR="004E20AC" w:rsidRPr="00472DAE" w:rsidRDefault="004E20AC" w:rsidP="004E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A00D2C4" w14:textId="10877AD5" w:rsidR="004E20AC" w:rsidRPr="00472DAE" w:rsidRDefault="004E20AC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(5,718)</w:t>
            </w:r>
          </w:p>
        </w:tc>
        <w:tc>
          <w:tcPr>
            <w:tcW w:w="147" w:type="pct"/>
          </w:tcPr>
          <w:p w14:paraId="2CA26D2A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38E7CFC7" w:rsidR="004E20AC" w:rsidRPr="00472DAE" w:rsidRDefault="004E20AC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0AC" w:rsidRPr="00D97076" w14:paraId="05CA1590" w14:textId="77777777" w:rsidTr="00C930A4">
        <w:tc>
          <w:tcPr>
            <w:tcW w:w="2038" w:type="pct"/>
          </w:tcPr>
          <w:p w14:paraId="6EBFE7AE" w14:textId="66324AB5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5327EFCD" w14:textId="612EF81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398,590</w:t>
            </w:r>
          </w:p>
        </w:tc>
        <w:tc>
          <w:tcPr>
            <w:tcW w:w="148" w:type="pct"/>
            <w:shd w:val="clear" w:color="auto" w:fill="auto"/>
          </w:tcPr>
          <w:p w14:paraId="3E277366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0A82E76D" w14:textId="1BEDADA6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5AF4EC21" w14:textId="77777777" w:rsidR="004E20AC" w:rsidRPr="00472DAE" w:rsidRDefault="004E20AC" w:rsidP="004E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01139C49" w14:textId="387FEFBB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398,590</w:t>
            </w:r>
          </w:p>
        </w:tc>
        <w:tc>
          <w:tcPr>
            <w:tcW w:w="147" w:type="pct"/>
          </w:tcPr>
          <w:p w14:paraId="685F5E61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301AD4A5" w:rsidR="004E20AC" w:rsidRPr="00472DAE" w:rsidRDefault="004E20AC" w:rsidP="002D7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  <w:tr w:rsidR="004E20AC" w:rsidRPr="00D97076" w14:paraId="274D90F4" w14:textId="77777777" w:rsidTr="00E23259">
        <w:tc>
          <w:tcPr>
            <w:tcW w:w="2038" w:type="pct"/>
          </w:tcPr>
          <w:p w14:paraId="1A7831F7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021A0D5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523C585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85D7DB8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CE62B" w14:textId="77777777" w:rsidR="004E20AC" w:rsidRPr="00472DAE" w:rsidRDefault="004E20AC" w:rsidP="004E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4506CFDF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616618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0967686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20AC" w:rsidRPr="00D97076" w14:paraId="3F87DEE0" w14:textId="77777777" w:rsidTr="00C930A4">
        <w:tc>
          <w:tcPr>
            <w:tcW w:w="2038" w:type="pct"/>
          </w:tcPr>
          <w:p w14:paraId="7A751BC6" w14:textId="73CD73B0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  <w:shd w:val="clear" w:color="auto" w:fill="auto"/>
          </w:tcPr>
          <w:p w14:paraId="79B78518" w14:textId="61F066E4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8" w:type="pct"/>
            <w:shd w:val="clear" w:color="auto" w:fill="auto"/>
          </w:tcPr>
          <w:p w14:paraId="1079E7D4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FBF581B" w14:textId="7867FD84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5AA3BE1A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6C0D16C" w14:textId="1F1CB52C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3E2EFE3E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105C7F22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E20AC" w:rsidRPr="00D97076" w14:paraId="64ED0904" w14:textId="77777777" w:rsidTr="00C930A4">
        <w:tc>
          <w:tcPr>
            <w:tcW w:w="2038" w:type="pct"/>
          </w:tcPr>
          <w:p w14:paraId="2BC5D154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EFC44DA" w14:textId="7E3EA0F9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374,</w:t>
            </w:r>
            <w:r w:rsidR="00C930A4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48" w:type="pct"/>
            <w:shd w:val="clear" w:color="auto" w:fill="auto"/>
          </w:tcPr>
          <w:p w14:paraId="0EEA4806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CD9C613" w14:textId="4875A5B1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7" w:type="pct"/>
            <w:shd w:val="clear" w:color="auto" w:fill="auto"/>
          </w:tcPr>
          <w:p w14:paraId="5990B412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F590955" w14:textId="760224C5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sz w:val="30"/>
                <w:szCs w:val="30"/>
              </w:rPr>
              <w:t>374,</w:t>
            </w:r>
            <w:r w:rsidR="00C930A4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47" w:type="pct"/>
          </w:tcPr>
          <w:p w14:paraId="35C7BFD8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4785EFE0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4E20AC" w:rsidRPr="00A74DEE" w14:paraId="3BFE5313" w14:textId="77777777" w:rsidTr="00C930A4">
        <w:tc>
          <w:tcPr>
            <w:tcW w:w="2038" w:type="pct"/>
          </w:tcPr>
          <w:p w14:paraId="747FBAC3" w14:textId="77777777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CC2A6" w14:textId="48620824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C93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3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8" w:type="pct"/>
            <w:shd w:val="clear" w:color="auto" w:fill="auto"/>
          </w:tcPr>
          <w:p w14:paraId="4734453A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0A3A1" w14:textId="64625123" w:rsidR="004E20AC" w:rsidRPr="00472DAE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1FA21E00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5968E" w14:textId="2DB7420C" w:rsidR="004E20AC" w:rsidRPr="00472DAE" w:rsidRDefault="00C930A4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D42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7" w:type="pct"/>
          </w:tcPr>
          <w:p w14:paraId="394D9409" w14:textId="77777777" w:rsidR="004E20AC" w:rsidRPr="00472DAE" w:rsidRDefault="004E20AC" w:rsidP="004E20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78504AE0" w:rsidR="004E20AC" w:rsidRPr="008739F2" w:rsidRDefault="004E20AC" w:rsidP="004E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</w:tbl>
    <w:p w14:paraId="26C5E1FC" w14:textId="77777777" w:rsidR="00120C92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80B8D" w14:paraId="6C8D0870" w14:textId="77777777" w:rsidTr="00A02D75">
        <w:tc>
          <w:tcPr>
            <w:tcW w:w="2039" w:type="pct"/>
          </w:tcPr>
          <w:p w14:paraId="20B31CAA" w14:textId="77777777" w:rsidR="008A324E" w:rsidRPr="00472DAE" w:rsidRDefault="008A324E" w:rsidP="008A324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5B46F6DD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07612E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6A61E7D3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6EA0D8AD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C8E7697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039E0FFD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324E" w:rsidRPr="00D80B8D" w14:paraId="721A2DA8" w14:textId="77777777" w:rsidTr="00A02D75">
        <w:tc>
          <w:tcPr>
            <w:tcW w:w="2039" w:type="pct"/>
          </w:tcPr>
          <w:p w14:paraId="7989B216" w14:textId="77777777" w:rsidR="008A324E" w:rsidRPr="00472DAE" w:rsidRDefault="008A324E" w:rsidP="008A324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3CD99AED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D0E4216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7DAC356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A09A4D7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76FA95B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0C5AB4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6DF4F9C1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24E" w:rsidRPr="00D80B8D" w14:paraId="04FC7415" w14:textId="77777777" w:rsidTr="0022487F">
        <w:tc>
          <w:tcPr>
            <w:tcW w:w="2039" w:type="pct"/>
          </w:tcPr>
          <w:p w14:paraId="715679CB" w14:textId="77777777" w:rsidR="008A324E" w:rsidRPr="00472DAE" w:rsidRDefault="008A324E" w:rsidP="008A324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A2D" w:rsidRPr="00D80B8D" w14:paraId="35A9D8D7" w14:textId="77777777" w:rsidTr="00074A2D">
        <w:tc>
          <w:tcPr>
            <w:tcW w:w="2039" w:type="pct"/>
          </w:tcPr>
          <w:p w14:paraId="63FE02DF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  <w:shd w:val="clear" w:color="auto" w:fill="auto"/>
          </w:tcPr>
          <w:p w14:paraId="22C11C86" w14:textId="17B07DDC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  <w:shd w:val="clear" w:color="auto" w:fill="auto"/>
          </w:tcPr>
          <w:p w14:paraId="65700FA7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71564BE" w14:textId="6BE16ACF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  <w:shd w:val="clear" w:color="auto" w:fill="auto"/>
          </w:tcPr>
          <w:p w14:paraId="2AC69628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F7B3ACD" w14:textId="006B7C30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558B7BC6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E8693A8" w:rsidR="00074A2D" w:rsidRPr="00472DAE" w:rsidRDefault="00074A2D" w:rsidP="0051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074A2D" w:rsidRPr="00D80B8D" w14:paraId="6246BA79" w14:textId="77777777" w:rsidTr="00074A2D">
        <w:tc>
          <w:tcPr>
            <w:tcW w:w="2039" w:type="pct"/>
          </w:tcPr>
          <w:p w14:paraId="4FF07377" w14:textId="77777777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  <w:shd w:val="clear" w:color="auto" w:fill="auto"/>
          </w:tcPr>
          <w:p w14:paraId="568A8162" w14:textId="68D91718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1A926EAF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EAD007E" w14:textId="41CB7545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DF8E892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0FEFA2F" w14:textId="3687E513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5BDB4F26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74A2D" w:rsidRPr="00B362BD" w14:paraId="0F6DA4E4" w14:textId="77777777" w:rsidTr="00074A2D">
        <w:tc>
          <w:tcPr>
            <w:tcW w:w="2039" w:type="pct"/>
          </w:tcPr>
          <w:p w14:paraId="4E6C9896" w14:textId="77777777" w:rsidR="00074A2D" w:rsidRPr="00472DAE" w:rsidRDefault="00074A2D" w:rsidP="00074A2D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68A29" w14:textId="6B57DA12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5C8F0E4D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47DC8" w14:textId="355EAB76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4DFA4B61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AAD78" w14:textId="166BE71E" w:rsidR="00074A2D" w:rsidRPr="00472DAE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7E4D9747" w14:textId="77777777" w:rsidR="00074A2D" w:rsidRPr="00472DAE" w:rsidRDefault="00074A2D" w:rsidP="00074A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07784AB6" w:rsidR="00074A2D" w:rsidRPr="008739F2" w:rsidRDefault="00074A2D" w:rsidP="0007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5209EBD8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61A98F37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p w14:paraId="40E81157" w14:textId="77777777" w:rsidR="005119C5" w:rsidRPr="00D7140E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7140E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21EE00B6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29E123F" w14:textId="77777777" w:rsidR="005119C5" w:rsidRPr="00A85727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ส่วนขยาย</w:t>
      </w:r>
      <w:r>
        <w:rPr>
          <w:rFonts w:ascii="Angsana New" w:hAnsi="Angsana New"/>
          <w:sz w:val="30"/>
          <w:szCs w:val="30"/>
        </w:rPr>
        <w:t xml:space="preserve">) </w:t>
      </w:r>
      <w:r w:rsidRPr="00A85727">
        <w:rPr>
          <w:rFonts w:ascii="Angsana New" w:hAnsi="Angsana New" w:hint="cs"/>
          <w:sz w:val="30"/>
          <w:szCs w:val="30"/>
          <w:cs/>
        </w:rPr>
        <w:t xml:space="preserve">กับการร่วมค้า (บริษัท ผลิตไฟฟ้า นวนคร จำกัด) เป็นระยะเวลา </w:t>
      </w:r>
      <w:r>
        <w:rPr>
          <w:rFonts w:ascii="Angsana New" w:hAnsi="Angsana New"/>
          <w:sz w:val="30"/>
          <w:szCs w:val="30"/>
        </w:rPr>
        <w:t>16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A85727">
        <w:rPr>
          <w:rFonts w:ascii="Angsana New" w:hAnsi="Angsana New" w:hint="cs"/>
          <w:sz w:val="30"/>
          <w:szCs w:val="30"/>
          <w:cs/>
        </w:rPr>
        <w:t xml:space="preserve"> </w:t>
      </w:r>
      <w:r w:rsidRPr="004B5E68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>
        <w:rPr>
          <w:rFonts w:ascii="Angsana New" w:hAnsi="Angsana New"/>
          <w:sz w:val="30"/>
          <w:szCs w:val="30"/>
        </w:rPr>
        <w:t>60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452EC358" w14:textId="77777777" w:rsidR="005119C5" w:rsidRPr="00FC6A74" w:rsidRDefault="005119C5" w:rsidP="00511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E08D33F" w14:textId="77777777" w:rsidR="005119C5" w:rsidRPr="008A6B67" w:rsidRDefault="005119C5" w:rsidP="005119C5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</w:t>
      </w:r>
      <w:r>
        <w:rPr>
          <w:rFonts w:eastAsia="Times New Roman"/>
        </w:rPr>
        <w:t>(</w:t>
      </w:r>
      <w:r>
        <w:rPr>
          <w:rFonts w:eastAsia="Times New Roman" w:hint="cs"/>
          <w:cs/>
        </w:rPr>
        <w:t>ส่วนขยาย</w:t>
      </w:r>
      <w:r>
        <w:rPr>
          <w:rFonts w:eastAsia="Times New Roman"/>
        </w:rPr>
        <w:t>)</w:t>
      </w:r>
      <w:r>
        <w:rPr>
          <w:rFonts w:eastAsia="Times New Roman" w:hint="cs"/>
          <w:cs/>
        </w:rPr>
        <w:t xml:space="preserve"> </w:t>
      </w:r>
      <w:r w:rsidRPr="008A6B67">
        <w:rPr>
          <w:rFonts w:eastAsia="Times New Roman"/>
          <w:cs/>
        </w:rPr>
        <w:t>กับการร่วมค้า</w:t>
      </w:r>
      <w:r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>
        <w:rPr>
          <w:rFonts w:eastAsia="Times New Roman"/>
        </w:rPr>
        <w:t>16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>กุมภาพันธ์</w:t>
      </w:r>
      <w:r w:rsidRPr="008A6B67">
        <w:rPr>
          <w:rFonts w:eastAsia="Times New Roman"/>
          <w:cs/>
        </w:rPr>
        <w:t xml:space="preserve"> </w:t>
      </w:r>
      <w:r>
        <w:rPr>
          <w:rFonts w:eastAsia="Times New Roman"/>
        </w:rPr>
        <w:t>2568</w:t>
      </w:r>
      <w:r w:rsidRPr="008A6B67">
        <w:rPr>
          <w:rFonts w:eastAsia="Times New Roman"/>
          <w:cs/>
        </w:rPr>
        <w:t xml:space="preserve"> โดยบริษัทให้</w:t>
      </w:r>
      <w:r>
        <w:rPr>
          <w:rFonts w:eastAsia="Times New Roman"/>
          <w:cs/>
        </w:rPr>
        <w:br/>
      </w:r>
      <w:r>
        <w:rPr>
          <w:rFonts w:eastAsia="Times New Roman" w:hint="cs"/>
          <w:cs/>
        </w:rPr>
        <w:t>การร่วมค้าดัง</w:t>
      </w:r>
      <w:r w:rsidRPr="008A6B67">
        <w:rPr>
          <w:rFonts w:eastAsia="Times New Roman"/>
          <w:cs/>
        </w:rPr>
        <w:t xml:space="preserve">กล่าวใช้พื้นที่และโครงสร้างพื้นฐานในเขตส่งเสริมอุตสาหกรรมนวนคร จังหวัดปทุมธานี </w:t>
      </w:r>
      <w:r>
        <w:rPr>
          <w:rFonts w:eastAsia="Times New Roman"/>
          <w:cs/>
        </w:rPr>
        <w:br/>
      </w:r>
      <w:r w:rsidRPr="008A6B67">
        <w:rPr>
          <w:rFonts w:eastAsia="Times New Roman"/>
          <w:cs/>
        </w:rPr>
        <w:t>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>
        <w:rPr>
          <w:rFonts w:eastAsia="Times New Roman"/>
        </w:rPr>
        <w:t>0.35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1A3D18BD" w14:textId="77777777" w:rsidR="005119C5" w:rsidRDefault="005119C5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848EBCA" w14:textId="4C548142" w:rsidR="008A2845" w:rsidRPr="004E3095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3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1"/>
        <w:gridCol w:w="28"/>
        <w:gridCol w:w="234"/>
        <w:gridCol w:w="9"/>
        <w:gridCol w:w="1675"/>
        <w:gridCol w:w="236"/>
        <w:gridCol w:w="7"/>
        <w:gridCol w:w="1631"/>
        <w:gridCol w:w="16"/>
        <w:gridCol w:w="11"/>
      </w:tblGrid>
      <w:tr w:rsidR="008258C1" w:rsidRPr="00071DD1" w14:paraId="3F20AC20" w14:textId="77777777" w:rsidTr="00A1147F">
        <w:trPr>
          <w:gridAfter w:val="2"/>
          <w:wAfter w:w="27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7F093B97" w14:textId="77777777" w:rsidR="008258C1" w:rsidRPr="00071DD1" w:rsidRDefault="00825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52D7B6AA" w14:textId="77777777" w:rsidR="008258C1" w:rsidRPr="00071DD1" w:rsidRDefault="0082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  <w:vAlign w:val="bottom"/>
          </w:tcPr>
          <w:p w14:paraId="388771AC" w14:textId="42128FEC" w:rsidR="008258C1" w:rsidRPr="00D67BB3" w:rsidRDefault="008258C1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B5206" w:rsidRPr="00071DD1" w14:paraId="4C4DB826" w14:textId="77777777" w:rsidTr="00A1147F">
        <w:trPr>
          <w:gridAfter w:val="2"/>
          <w:wAfter w:w="27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1DD158BA" w14:textId="77777777" w:rsidR="001B5206" w:rsidRPr="00071DD1" w:rsidRDefault="001B5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03459C49" w14:textId="77777777" w:rsidR="001B5206" w:rsidRPr="00071DD1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  <w:vAlign w:val="bottom"/>
          </w:tcPr>
          <w:p w14:paraId="20893F4A" w14:textId="54FC2E31" w:rsidR="001B5206" w:rsidRPr="00D67BB3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8C1" w:rsidRPr="00071DD1" w14:paraId="354784E1" w14:textId="77777777" w:rsidTr="00A1147F">
        <w:trPr>
          <w:gridAfter w:val="1"/>
          <w:wAfter w:w="11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63781CE4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28EB3058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</w:tcPr>
          <w:p w14:paraId="61AA62E1" w14:textId="163E1D34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0A03EF2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gridSpan w:val="3"/>
          </w:tcPr>
          <w:p w14:paraId="7E9BACF7" w14:textId="727CA6A9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58C1" w:rsidRPr="00071DD1" w14:paraId="64EDED11" w14:textId="77777777" w:rsidTr="00A1147F">
        <w:trPr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13C17D0A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06F10BF7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</w:tcPr>
          <w:p w14:paraId="6864BFF2" w14:textId="6C2D4392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C24901C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1B98347" w14:textId="7679CA45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30D0" w:rsidRPr="00071DD1" w14:paraId="654AD6CB" w14:textId="77777777" w:rsidTr="00A1147F">
        <w:trPr>
          <w:gridAfter w:val="2"/>
          <w:wAfter w:w="27" w:type="dxa"/>
          <w:trHeight w:val="20"/>
          <w:tblHeader/>
        </w:trPr>
        <w:tc>
          <w:tcPr>
            <w:tcW w:w="5461" w:type="dxa"/>
            <w:shd w:val="clear" w:color="auto" w:fill="auto"/>
            <w:vAlign w:val="bottom"/>
          </w:tcPr>
          <w:p w14:paraId="24A8D009" w14:textId="77777777" w:rsidR="00C430D0" w:rsidRPr="00071DD1" w:rsidRDefault="00C430D0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7B419E04" w14:textId="77777777" w:rsidR="00C430D0" w:rsidRPr="00071DD1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</w:tcPr>
          <w:p w14:paraId="5E6BB6A6" w14:textId="24B3099E" w:rsidR="00C430D0" w:rsidRPr="00472DAE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58C1" w:rsidRPr="00A96F02" w14:paraId="1E0C574B" w14:textId="77777777" w:rsidTr="00A1147F">
        <w:trPr>
          <w:trHeight w:val="20"/>
        </w:trPr>
        <w:tc>
          <w:tcPr>
            <w:tcW w:w="5461" w:type="dxa"/>
          </w:tcPr>
          <w:p w14:paraId="3A8422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62" w:type="dxa"/>
            <w:gridSpan w:val="2"/>
          </w:tcPr>
          <w:p w14:paraId="53E9590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3A082686" w14:textId="12D0CEC2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sz w:val="30"/>
                <w:szCs w:val="30"/>
              </w:rPr>
              <w:t>53,710</w:t>
            </w:r>
          </w:p>
        </w:tc>
        <w:tc>
          <w:tcPr>
            <w:tcW w:w="236" w:type="dxa"/>
          </w:tcPr>
          <w:p w14:paraId="65BAAE21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45B724D2" w14:textId="6C11E8FC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258C1" w:rsidRPr="00A96F02" w14:paraId="4FFAA4BB" w14:textId="77777777" w:rsidTr="00A1147F">
        <w:trPr>
          <w:trHeight w:val="20"/>
        </w:trPr>
        <w:tc>
          <w:tcPr>
            <w:tcW w:w="5461" w:type="dxa"/>
          </w:tcPr>
          <w:p w14:paraId="5A7DAB4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2" w:type="dxa"/>
            <w:gridSpan w:val="2"/>
          </w:tcPr>
          <w:p w14:paraId="162CFE15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571C32E2" w14:textId="77777777" w:rsidR="008258C1" w:rsidRPr="00C430D0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8FE56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72A21B35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7DDCDDCA" w14:textId="77777777" w:rsidTr="00A1147F">
        <w:trPr>
          <w:trHeight w:val="20"/>
        </w:trPr>
        <w:tc>
          <w:tcPr>
            <w:tcW w:w="5461" w:type="dxa"/>
          </w:tcPr>
          <w:p w14:paraId="5D8E8A1A" w14:textId="3B1FAF91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7530314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4E06D81" w14:textId="5751DE4A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sz w:val="30"/>
                <w:szCs w:val="30"/>
              </w:rPr>
              <w:t>3,592</w:t>
            </w:r>
          </w:p>
        </w:tc>
        <w:tc>
          <w:tcPr>
            <w:tcW w:w="236" w:type="dxa"/>
          </w:tcPr>
          <w:p w14:paraId="40D5C48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vAlign w:val="bottom"/>
          </w:tcPr>
          <w:p w14:paraId="63E25B7E" w14:textId="0623F5B9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258C1" w:rsidRPr="00A96F02" w14:paraId="53462641" w14:textId="77777777" w:rsidTr="00A1147F">
        <w:trPr>
          <w:trHeight w:val="20"/>
        </w:trPr>
        <w:tc>
          <w:tcPr>
            <w:tcW w:w="5461" w:type="dxa"/>
          </w:tcPr>
          <w:p w14:paraId="1D35999A" w14:textId="0BE4B89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08205CE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5C9817BA" w14:textId="150136CC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51D31B4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ACB45EC" w14:textId="2C967C85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8258C1" w:rsidRPr="00A96F02" w14:paraId="32DC3AB7" w14:textId="77777777" w:rsidTr="00A1147F">
        <w:trPr>
          <w:trHeight w:val="20"/>
        </w:trPr>
        <w:tc>
          <w:tcPr>
            <w:tcW w:w="5461" w:type="dxa"/>
          </w:tcPr>
          <w:p w14:paraId="45367C4E" w14:textId="5942823F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32AF65F2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0DE6C7DD" w14:textId="48CB7B26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6356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98E1F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0C625179" w14:textId="2433CAA4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8258C1" w:rsidRPr="00A96F02" w14:paraId="42B267E8" w14:textId="77777777" w:rsidTr="00A1147F">
        <w:trPr>
          <w:trHeight w:val="20"/>
        </w:trPr>
        <w:tc>
          <w:tcPr>
            <w:tcW w:w="5461" w:type="dxa"/>
          </w:tcPr>
          <w:p w14:paraId="45C55B51" w14:textId="05D758B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62" w:type="dxa"/>
            <w:gridSpan w:val="2"/>
          </w:tcPr>
          <w:p w14:paraId="695C0E6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1652E" w14:textId="6663648E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sz w:val="30"/>
                <w:szCs w:val="30"/>
              </w:rPr>
              <w:t>2,125</w:t>
            </w:r>
          </w:p>
        </w:tc>
        <w:tc>
          <w:tcPr>
            <w:tcW w:w="236" w:type="dxa"/>
          </w:tcPr>
          <w:p w14:paraId="49B34E6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</w:tcPr>
          <w:p w14:paraId="7ED4BF0E" w14:textId="71F1C4A0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8258C1" w:rsidRPr="00A96F02" w14:paraId="12E603C7" w14:textId="77777777" w:rsidTr="00A1147F">
        <w:trPr>
          <w:trHeight w:val="20"/>
        </w:trPr>
        <w:tc>
          <w:tcPr>
            <w:tcW w:w="5461" w:type="dxa"/>
          </w:tcPr>
          <w:p w14:paraId="514917C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gridSpan w:val="2"/>
          </w:tcPr>
          <w:p w14:paraId="0E27FE4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52AE34" w14:textId="5A6F6295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60,42</w:t>
            </w:r>
            <w:r w:rsidR="0063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F1D48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</w:tcBorders>
          </w:tcPr>
          <w:p w14:paraId="05727458" w14:textId="6311202A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8258C1" w:rsidRPr="00A96F02" w14:paraId="692F840B" w14:textId="77777777" w:rsidTr="00A1147F">
        <w:trPr>
          <w:trHeight w:val="20"/>
        </w:trPr>
        <w:tc>
          <w:tcPr>
            <w:tcW w:w="5461" w:type="dxa"/>
          </w:tcPr>
          <w:p w14:paraId="1D2B986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62" w:type="dxa"/>
            <w:gridSpan w:val="2"/>
          </w:tcPr>
          <w:p w14:paraId="6FB1C3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11979AD0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1ADE88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1D7A707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3BF35A2C" w14:textId="77777777" w:rsidTr="00A1147F">
        <w:trPr>
          <w:trHeight w:val="20"/>
        </w:trPr>
        <w:tc>
          <w:tcPr>
            <w:tcW w:w="5461" w:type="dxa"/>
          </w:tcPr>
          <w:p w14:paraId="5EE993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62" w:type="dxa"/>
            <w:gridSpan w:val="2"/>
          </w:tcPr>
          <w:p w14:paraId="014C863C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6D5B" w14:textId="37F10E92" w:rsidR="008258C1" w:rsidRPr="00472DAE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(3,194)</w:t>
            </w:r>
          </w:p>
        </w:tc>
        <w:tc>
          <w:tcPr>
            <w:tcW w:w="236" w:type="dxa"/>
          </w:tcPr>
          <w:p w14:paraId="2A5E39CB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  <w:vAlign w:val="bottom"/>
          </w:tcPr>
          <w:p w14:paraId="7BDBD7D1" w14:textId="230BD6C8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BC4108">
              <w:rPr>
                <w:rFonts w:asciiTheme="majorBidi" w:hAnsiTheme="majorBidi" w:cstheme="majorBidi"/>
                <w:sz w:val="30"/>
                <w:szCs w:val="30"/>
              </w:rPr>
              <w:t>(2,847)</w:t>
            </w:r>
          </w:p>
        </w:tc>
      </w:tr>
      <w:tr w:rsidR="008258C1" w:rsidRPr="00071DD1" w14:paraId="72142975" w14:textId="77777777" w:rsidTr="00A1147F">
        <w:trPr>
          <w:trHeight w:val="20"/>
        </w:trPr>
        <w:tc>
          <w:tcPr>
            <w:tcW w:w="5461" w:type="dxa"/>
          </w:tcPr>
          <w:p w14:paraId="01D71D89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2" w:type="dxa"/>
            <w:gridSpan w:val="2"/>
          </w:tcPr>
          <w:p w14:paraId="32EE404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1BA2" w14:textId="0D8BC334" w:rsidR="008258C1" w:rsidRPr="00C430D0" w:rsidRDefault="00C430D0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57,22</w:t>
            </w:r>
            <w:r w:rsidR="0063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945191F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AE1C374" w14:textId="183B833C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</w:tr>
      <w:tr w:rsidR="00E92A55" w:rsidRPr="00536BAE" w14:paraId="0AF6FB52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0466BA19" w14:textId="485B0068" w:rsidR="00E92A55" w:rsidRPr="00472DAE" w:rsidRDefault="00B74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 w:rsidR="00E92A55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" w:type="dxa"/>
            <w:gridSpan w:val="2"/>
            <w:vAlign w:val="bottom"/>
          </w:tcPr>
          <w:p w14:paraId="7149E768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  <w:vAlign w:val="bottom"/>
          </w:tcPr>
          <w:p w14:paraId="3B3F6AF5" w14:textId="334CF839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E92A55" w:rsidRPr="00536BAE" w14:paraId="4F50F65A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401422C0" w14:textId="731E8A53" w:rsidR="00E92A55" w:rsidRPr="00472DAE" w:rsidRDefault="00E9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43" w:type="dxa"/>
            <w:gridSpan w:val="2"/>
            <w:vAlign w:val="bottom"/>
          </w:tcPr>
          <w:p w14:paraId="3026FA27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  <w:vAlign w:val="bottom"/>
          </w:tcPr>
          <w:p w14:paraId="62576F2D" w14:textId="2ACEDBF7" w:rsidR="00E92A55" w:rsidRPr="00472DAE" w:rsidRDefault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A55" w:rsidRPr="00536BAE" w14:paraId="40D3712A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7007AED6" w14:textId="60862D3F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gridSpan w:val="2"/>
            <w:vAlign w:val="bottom"/>
          </w:tcPr>
          <w:p w14:paraId="42B19527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31B3E13F" w14:textId="48027438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5CD4ECD3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</w:tcPr>
          <w:p w14:paraId="6F8E4AAB" w14:textId="7F6DCCC9" w:rsidR="00E92A55" w:rsidRPr="00472DAE" w:rsidRDefault="00E92A55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2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92A55" w:rsidRPr="00536BAE" w14:paraId="4EE25907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519DEA13" w14:textId="77777777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229C97F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</w:tcPr>
          <w:p w14:paraId="585EFB7A" w14:textId="0A9BA6D1" w:rsidR="00E92A55" w:rsidRPr="00AE0CD9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92A55" w:rsidRPr="00536BAE" w14:paraId="2574F92C" w14:textId="77777777" w:rsidTr="00A1147F">
        <w:trPr>
          <w:gridAfter w:val="1"/>
          <w:wAfter w:w="11" w:type="dxa"/>
          <w:trHeight w:val="20"/>
        </w:trPr>
        <w:tc>
          <w:tcPr>
            <w:tcW w:w="5489" w:type="dxa"/>
            <w:gridSpan w:val="2"/>
          </w:tcPr>
          <w:p w14:paraId="28004A12" w14:textId="253FD1AA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gridSpan w:val="2"/>
          </w:tcPr>
          <w:p w14:paraId="73873EE2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5" w:type="dxa"/>
            <w:shd w:val="clear" w:color="auto" w:fill="auto"/>
          </w:tcPr>
          <w:p w14:paraId="26845DB6" w14:textId="77A6539E" w:rsidR="00E92A55" w:rsidRPr="00472DAE" w:rsidRDefault="00E92A55" w:rsidP="00A1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F0BE177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45D55D9C" w14:textId="0E6724F0" w:rsidR="00E92A55" w:rsidRPr="00472DAE" w:rsidRDefault="00E92A55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A55" w:rsidRPr="00536BAE" w14:paraId="2EFA7386" w14:textId="77777777" w:rsidTr="00A1147F">
        <w:trPr>
          <w:gridAfter w:val="1"/>
          <w:wAfter w:w="11" w:type="dxa"/>
          <w:trHeight w:val="20"/>
        </w:trPr>
        <w:tc>
          <w:tcPr>
            <w:tcW w:w="5489" w:type="dxa"/>
            <w:gridSpan w:val="2"/>
          </w:tcPr>
          <w:p w14:paraId="13CC7F63" w14:textId="107C02E1" w:rsidR="00E92A55" w:rsidRPr="00472DAE" w:rsidRDefault="00E92A55" w:rsidP="00C4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3" w:type="dxa"/>
            <w:gridSpan w:val="2"/>
          </w:tcPr>
          <w:p w14:paraId="233FDF65" w14:textId="77777777" w:rsidR="00E92A55" w:rsidRPr="00472DAE" w:rsidRDefault="00E92A55" w:rsidP="00C4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5" w:type="dxa"/>
            <w:shd w:val="clear" w:color="auto" w:fill="auto"/>
          </w:tcPr>
          <w:p w14:paraId="6469EBAC" w14:textId="0F683349" w:rsidR="00E92A55" w:rsidRPr="00472DAE" w:rsidRDefault="00E92A55" w:rsidP="00A1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E831859" w14:textId="77777777" w:rsidR="00E92A55" w:rsidRPr="00472DAE" w:rsidRDefault="00E92A55" w:rsidP="00C4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1649F9A2" w14:textId="5EE47B89" w:rsidR="00E92A55" w:rsidRPr="0022487F" w:rsidRDefault="00E92A55" w:rsidP="00A1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(1,038)</w:t>
            </w:r>
          </w:p>
        </w:tc>
      </w:tr>
    </w:tbl>
    <w:p w14:paraId="4DFB70F9" w14:textId="4C705C00" w:rsidR="00FE0F43" w:rsidRDefault="00FE0F43" w:rsidP="00D7140E">
      <w:pPr>
        <w:pStyle w:val="FSBlank"/>
        <w:rPr>
          <w:sz w:val="30"/>
          <w:szCs w:val="30"/>
          <w:cs/>
        </w:rPr>
      </w:pPr>
    </w:p>
    <w:p w14:paraId="7EBAD393" w14:textId="4C7BBE59" w:rsidR="000A1529" w:rsidRDefault="000A1529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เงินลงทุนในการร่วมค้า</w:t>
      </w:r>
    </w:p>
    <w:p w14:paraId="01AF0174" w14:textId="77777777" w:rsidR="000A1529" w:rsidRPr="000A1529" w:rsidRDefault="000A1529" w:rsidP="000A1529">
      <w:pPr>
        <w:pStyle w:val="FSBlank"/>
        <w:rPr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0"/>
        <w:gridCol w:w="1160"/>
        <w:gridCol w:w="242"/>
        <w:gridCol w:w="1164"/>
        <w:gridCol w:w="240"/>
        <w:gridCol w:w="1173"/>
        <w:gridCol w:w="236"/>
        <w:gridCol w:w="1132"/>
      </w:tblGrid>
      <w:tr w:rsidR="000A1529" w:rsidRPr="002648E1" w14:paraId="0F67B6D4" w14:textId="77777777" w:rsidTr="001F5A62">
        <w:trPr>
          <w:tblHeader/>
        </w:trPr>
        <w:tc>
          <w:tcPr>
            <w:tcW w:w="2124" w:type="pct"/>
          </w:tcPr>
          <w:p w14:paraId="544520C5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7B07167B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9F6629F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  <w:vAlign w:val="center"/>
          </w:tcPr>
          <w:p w14:paraId="5C324401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529" w:rsidRPr="002648E1" w14:paraId="270926B5" w14:textId="77777777" w:rsidTr="00257995">
        <w:trPr>
          <w:tblHeader/>
        </w:trPr>
        <w:tc>
          <w:tcPr>
            <w:tcW w:w="2124" w:type="pct"/>
          </w:tcPr>
          <w:p w14:paraId="18DD9C0A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24" w:type="pct"/>
          </w:tcPr>
          <w:p w14:paraId="08B7E7E1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24757B7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FCCB11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071EDF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23826BB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F32A5FB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516640D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529" w:rsidRPr="002648E1" w14:paraId="0785F9B8" w14:textId="77777777" w:rsidTr="00257995">
        <w:trPr>
          <w:tblHeader/>
        </w:trPr>
        <w:tc>
          <w:tcPr>
            <w:tcW w:w="2124" w:type="pct"/>
          </w:tcPr>
          <w:p w14:paraId="251EBB62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270758F9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FED0F0A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66D085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75A48A6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A1C2F8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1C1ACEA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E135A8F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A1529" w:rsidRPr="002648E1" w14:paraId="7D229C57" w14:textId="77777777" w:rsidTr="001F5A62">
        <w:trPr>
          <w:tblHeader/>
        </w:trPr>
        <w:tc>
          <w:tcPr>
            <w:tcW w:w="2124" w:type="pct"/>
          </w:tcPr>
          <w:p w14:paraId="39C9AC2F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7"/>
          </w:tcPr>
          <w:p w14:paraId="08DF6497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529" w:rsidRPr="002648E1" w14:paraId="26F5F171" w14:textId="77777777" w:rsidTr="00257995">
        <w:tc>
          <w:tcPr>
            <w:tcW w:w="2124" w:type="pct"/>
          </w:tcPr>
          <w:p w14:paraId="33D4AB3E" w14:textId="77777777" w:rsidR="000A1529" w:rsidRPr="00472DAE" w:rsidRDefault="000A1529" w:rsidP="008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</w:tcPr>
          <w:p w14:paraId="00BA4A43" w14:textId="77777777" w:rsidR="000A1529" w:rsidRPr="001F5A62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943F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943FA">
              <w:rPr>
                <w:rFonts w:ascii="Angsana New" w:hAnsi="Angsana New"/>
                <w:sz w:val="30"/>
                <w:szCs w:val="30"/>
              </w:rPr>
              <w:t>,</w:t>
            </w:r>
            <w:r w:rsidRPr="003943FA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3943FA">
              <w:rPr>
                <w:rFonts w:ascii="Angsana New" w:hAnsi="Angsana New"/>
                <w:sz w:val="30"/>
                <w:szCs w:val="30"/>
              </w:rPr>
              <w:t>,</w:t>
            </w:r>
            <w:r w:rsidRPr="003943FA">
              <w:rPr>
                <w:rFonts w:ascii="Angsana New" w:hAnsi="Angsana New"/>
                <w:sz w:val="30"/>
                <w:szCs w:val="30"/>
                <w:cs/>
              </w:rPr>
              <w:t>891</w:t>
            </w:r>
          </w:p>
        </w:tc>
        <w:tc>
          <w:tcPr>
            <w:tcW w:w="130" w:type="pct"/>
          </w:tcPr>
          <w:p w14:paraId="05BF8C90" w14:textId="77777777" w:rsidR="000A1529" w:rsidRPr="00472DAE" w:rsidRDefault="000A1529" w:rsidP="008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6" w:type="pct"/>
          </w:tcPr>
          <w:p w14:paraId="208027D6" w14:textId="77777777" w:rsidR="000A1529" w:rsidRPr="001F5A62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994,324</w:t>
            </w:r>
          </w:p>
        </w:tc>
        <w:tc>
          <w:tcPr>
            <w:tcW w:w="129" w:type="pct"/>
          </w:tcPr>
          <w:p w14:paraId="6F851291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262CB6" w14:textId="77777777" w:rsidR="000A1529" w:rsidRPr="00472DAE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943FA">
              <w:rPr>
                <w:rFonts w:ascii="Angsana New" w:hAnsi="Angsana New"/>
                <w:sz w:val="30"/>
                <w:szCs w:val="30"/>
                <w:cs/>
              </w:rPr>
              <w:t>936</w:t>
            </w:r>
            <w:r w:rsidRPr="003943FA">
              <w:rPr>
                <w:rFonts w:ascii="Angsana New" w:hAnsi="Angsana New"/>
                <w:sz w:val="30"/>
                <w:szCs w:val="30"/>
              </w:rPr>
              <w:t>,</w:t>
            </w:r>
            <w:r w:rsidRPr="003943FA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  <w:tc>
          <w:tcPr>
            <w:tcW w:w="127" w:type="pct"/>
          </w:tcPr>
          <w:p w14:paraId="568E373B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E9A89A" w14:textId="77777777" w:rsidR="000A1529" w:rsidRPr="00472DAE" w:rsidRDefault="000A1529" w:rsidP="0074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903,630</w:t>
            </w:r>
          </w:p>
        </w:tc>
      </w:tr>
      <w:tr w:rsidR="000A1529" w:rsidRPr="002648E1" w14:paraId="3A418A7F" w14:textId="77777777" w:rsidTr="002566E3">
        <w:tc>
          <w:tcPr>
            <w:tcW w:w="2124" w:type="pct"/>
          </w:tcPr>
          <w:p w14:paraId="443C3931" w14:textId="77777777" w:rsidR="000A1529" w:rsidRPr="00472DAE" w:rsidRDefault="000A1529" w:rsidP="008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624" w:type="pct"/>
            <w:shd w:val="clear" w:color="auto" w:fill="auto"/>
          </w:tcPr>
          <w:p w14:paraId="556AEF08" w14:textId="77777777" w:rsidR="000A1529" w:rsidRPr="001F5A62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60E4C5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6" w:type="pct"/>
          </w:tcPr>
          <w:p w14:paraId="5A350B64" w14:textId="77777777" w:rsidR="000A1529" w:rsidRPr="001F5A62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02F384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C44E6EB" w14:textId="77777777" w:rsidR="000A1529" w:rsidRPr="00472DAE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5BA8A8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09" w:type="pct"/>
          </w:tcPr>
          <w:p w14:paraId="7961DBFE" w14:textId="77777777" w:rsidR="000A1529" w:rsidRPr="00472DAE" w:rsidRDefault="000A1529" w:rsidP="001F5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529" w:rsidRPr="002648E1" w14:paraId="1002B472" w14:textId="77777777" w:rsidTr="002566E3">
        <w:tc>
          <w:tcPr>
            <w:tcW w:w="2124" w:type="pct"/>
          </w:tcPr>
          <w:p w14:paraId="7F6B0146" w14:textId="77777777" w:rsidR="000A1529" w:rsidRPr="00472DAE" w:rsidRDefault="000A1529" w:rsidP="008061BB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472DAE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24" w:type="pct"/>
            <w:shd w:val="clear" w:color="auto" w:fill="auto"/>
          </w:tcPr>
          <w:p w14:paraId="471CE426" w14:textId="4D5317D4" w:rsidR="000A1529" w:rsidRPr="001F5A62" w:rsidRDefault="005119C5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3,799</w:t>
            </w:r>
          </w:p>
        </w:tc>
        <w:tc>
          <w:tcPr>
            <w:tcW w:w="130" w:type="pct"/>
          </w:tcPr>
          <w:p w14:paraId="3A695A40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6" w:type="pct"/>
          </w:tcPr>
          <w:p w14:paraId="76B817EC" w14:textId="77777777" w:rsidR="000A1529" w:rsidRPr="001F5A62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18,507</w:t>
            </w:r>
          </w:p>
        </w:tc>
        <w:tc>
          <w:tcPr>
            <w:tcW w:w="129" w:type="pct"/>
          </w:tcPr>
          <w:p w14:paraId="0F7AAE4D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07D734C" w14:textId="064E88CD" w:rsidR="000A1529" w:rsidRPr="00472DAE" w:rsidRDefault="002566E3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BD14B6" w14:textId="77777777" w:rsidR="000A1529" w:rsidRPr="00472DAE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09" w:type="pct"/>
          </w:tcPr>
          <w:p w14:paraId="4BD04563" w14:textId="77777777" w:rsidR="000A1529" w:rsidRPr="00472DAE" w:rsidRDefault="000A1529" w:rsidP="0074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1529" w:rsidRPr="002648E1" w14:paraId="3CC422C2" w14:textId="77777777" w:rsidTr="002566E3">
        <w:tc>
          <w:tcPr>
            <w:tcW w:w="2124" w:type="pct"/>
          </w:tcPr>
          <w:p w14:paraId="7145F534" w14:textId="77777777" w:rsidR="000A1529" w:rsidRPr="00472DAE" w:rsidRDefault="000A1529" w:rsidP="008061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CC1FB" w14:textId="42B2EE41" w:rsidR="000A1529" w:rsidRPr="005119C5" w:rsidRDefault="002566E3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1,10</w:t>
            </w:r>
            <w:r w:rsidR="005119C5" w:rsidRPr="005119C5">
              <w:rPr>
                <w:rFonts w:ascii="Angsana New" w:hAnsi="Angsana New"/>
                <w:b/>
                <w:bCs/>
                <w:sz w:val="30"/>
                <w:szCs w:val="30"/>
              </w:rPr>
              <w:t>6,690</w:t>
            </w:r>
          </w:p>
        </w:tc>
        <w:tc>
          <w:tcPr>
            <w:tcW w:w="130" w:type="pct"/>
          </w:tcPr>
          <w:p w14:paraId="670A77D9" w14:textId="77777777" w:rsidR="000A1529" w:rsidRPr="005119C5" w:rsidRDefault="000A1529" w:rsidP="008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7A4AC7B" w14:textId="77777777" w:rsidR="000A1529" w:rsidRPr="005119C5" w:rsidRDefault="000A1529" w:rsidP="001F5A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1,012,831</w:t>
            </w:r>
          </w:p>
        </w:tc>
        <w:tc>
          <w:tcPr>
            <w:tcW w:w="129" w:type="pct"/>
          </w:tcPr>
          <w:p w14:paraId="2379ACB3" w14:textId="77777777" w:rsidR="000A1529" w:rsidRPr="005119C5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3037B" w14:textId="35A47698" w:rsidR="000A1529" w:rsidRPr="005119C5" w:rsidRDefault="005119C5" w:rsidP="001F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  <w:tc>
          <w:tcPr>
            <w:tcW w:w="127" w:type="pct"/>
          </w:tcPr>
          <w:p w14:paraId="59093EDA" w14:textId="77777777" w:rsidR="000A1529" w:rsidRPr="005119C5" w:rsidRDefault="000A1529" w:rsidP="00806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2BD21BD" w14:textId="77777777" w:rsidR="000A1529" w:rsidRPr="005119C5" w:rsidRDefault="000A1529" w:rsidP="0074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</w:tr>
    </w:tbl>
    <w:p w14:paraId="4B7630D0" w14:textId="66C82711" w:rsidR="0074707C" w:rsidRDefault="0074707C" w:rsidP="000A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61922FF" w14:textId="278FA672" w:rsidR="00EA5EC7" w:rsidRPr="0012538E" w:rsidRDefault="0074707C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column"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2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457"/>
      </w:tblGrid>
      <w:tr w:rsidR="00C261BF" w:rsidRPr="005B3016" w14:paraId="3F54A131" w14:textId="77777777" w:rsidTr="004E4B90">
        <w:trPr>
          <w:cantSplit/>
          <w:trHeight w:val="389"/>
          <w:tblHeader/>
        </w:trPr>
        <w:tc>
          <w:tcPr>
            <w:tcW w:w="6840" w:type="dxa"/>
            <w:vAlign w:val="bottom"/>
          </w:tcPr>
          <w:p w14:paraId="4000B5AD" w14:textId="4DFBDA47" w:rsidR="00C261BF" w:rsidRPr="00EF18DB" w:rsidRDefault="00C261BF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7" w:type="dxa"/>
            <w:vAlign w:val="bottom"/>
          </w:tcPr>
          <w:p w14:paraId="292303C7" w14:textId="487ED1B1" w:rsidR="00C261BF" w:rsidRPr="005B3016" w:rsidRDefault="00C261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261BF" w:rsidRPr="005B3016" w14:paraId="6F09F56B" w14:textId="77777777" w:rsidTr="004E4B90">
        <w:trPr>
          <w:cantSplit/>
          <w:trHeight w:val="389"/>
          <w:tblHeader/>
        </w:trPr>
        <w:tc>
          <w:tcPr>
            <w:tcW w:w="6840" w:type="dxa"/>
            <w:vAlign w:val="bottom"/>
          </w:tcPr>
          <w:p w14:paraId="5156DCC7" w14:textId="66174187" w:rsidR="00C261BF" w:rsidRPr="006747B6" w:rsidRDefault="00C261BF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57" w:type="dxa"/>
            <w:vAlign w:val="bottom"/>
          </w:tcPr>
          <w:p w14:paraId="0C608CE5" w14:textId="6C190DF8" w:rsidR="00C261BF" w:rsidRPr="00D67BB3" w:rsidRDefault="00C261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B35" w:rsidRPr="005B3016" w14:paraId="1257AF4F" w14:textId="77777777" w:rsidTr="004E4B90">
        <w:trPr>
          <w:cantSplit/>
          <w:trHeight w:val="389"/>
          <w:tblHeader/>
        </w:trPr>
        <w:tc>
          <w:tcPr>
            <w:tcW w:w="6840" w:type="dxa"/>
            <w:vAlign w:val="bottom"/>
          </w:tcPr>
          <w:p w14:paraId="7A3AC8E9" w14:textId="77777777" w:rsidR="00C03B35" w:rsidRPr="006747B6" w:rsidRDefault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7" w:type="dxa"/>
            <w:vAlign w:val="bottom"/>
          </w:tcPr>
          <w:p w14:paraId="4D2EAAB5" w14:textId="68E49703" w:rsidR="00C03B35" w:rsidRPr="005B3016" w:rsidRDefault="00C03B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61BF" w:rsidRPr="005B3016" w14:paraId="13990698" w14:textId="77777777" w:rsidTr="004E4B90">
        <w:trPr>
          <w:cantSplit/>
          <w:trHeight w:val="389"/>
          <w:tblHeader/>
        </w:trPr>
        <w:tc>
          <w:tcPr>
            <w:tcW w:w="6840" w:type="dxa"/>
            <w:shd w:val="clear" w:color="auto" w:fill="auto"/>
          </w:tcPr>
          <w:p w14:paraId="7FE3D16E" w14:textId="7F3C2CAE" w:rsidR="00C261BF" w:rsidRPr="00ED3E5B" w:rsidRDefault="00C261BF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457" w:type="dxa"/>
            <w:shd w:val="clear" w:color="auto" w:fill="auto"/>
            <w:vAlign w:val="bottom"/>
          </w:tcPr>
          <w:p w14:paraId="0B95F9B3" w14:textId="63106D7E" w:rsidR="00C261BF" w:rsidRPr="00C261BF" w:rsidRDefault="00E843FD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261BF">
              <w:rPr>
                <w:rFonts w:ascii="Angsana New" w:hAnsi="Angsana New"/>
                <w:sz w:val="30"/>
                <w:szCs w:val="30"/>
                <w:lang w:val="en-US" w:bidi="th-TH"/>
              </w:rPr>
              <w:t>2,5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6C2E0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C2E08" w:rsidRPr="005B3016" w14:paraId="54A3829A" w14:textId="77777777" w:rsidTr="004E4B90">
        <w:trPr>
          <w:cantSplit/>
          <w:trHeight w:val="389"/>
          <w:tblHeader/>
        </w:trPr>
        <w:tc>
          <w:tcPr>
            <w:tcW w:w="6840" w:type="dxa"/>
            <w:shd w:val="clear" w:color="auto" w:fill="auto"/>
          </w:tcPr>
          <w:p w14:paraId="7EE73A69" w14:textId="0B6E62E1" w:rsidR="006C2E08" w:rsidRPr="00ED3E5B" w:rsidRDefault="006C2E08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2457" w:type="dxa"/>
            <w:shd w:val="clear" w:color="auto" w:fill="auto"/>
            <w:vAlign w:val="bottom"/>
          </w:tcPr>
          <w:p w14:paraId="07B8B925" w14:textId="0F7CF39F" w:rsidR="006C2E08" w:rsidRDefault="006C2E08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45A37DB" w14:textId="5C43A9BE" w:rsidR="005F56E7" w:rsidRDefault="00EA5EC7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8261F5D" w14:textId="77777777" w:rsidR="0074707C" w:rsidRDefault="0074707C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eastAsia="MS Mincho" w:hAnsi="Angsana New"/>
          <w:sz w:val="30"/>
          <w:szCs w:val="30"/>
        </w:rPr>
      </w:pPr>
    </w:p>
    <w:p w14:paraId="1E3B8113" w14:textId="174D1774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104667C" w14:textId="71EBE09F" w:rsidR="007E7D45" w:rsidRPr="00B7467E" w:rsidRDefault="007E7D45" w:rsidP="00FE0F43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C616E7">
      <w:pPr>
        <w:pStyle w:val="FSContent"/>
        <w:rPr>
          <w:b/>
        </w:rPr>
      </w:pPr>
      <w:r w:rsidRPr="00472DAE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Default="007C52FE" w:rsidP="00A834C1">
      <w:pPr>
        <w:pStyle w:val="FSBlank"/>
        <w:rPr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1"/>
        <w:gridCol w:w="250"/>
        <w:gridCol w:w="1626"/>
        <w:gridCol w:w="252"/>
        <w:gridCol w:w="1611"/>
      </w:tblGrid>
      <w:tr w:rsidR="00EC450D" w:rsidRPr="008F198B" w14:paraId="4EE66DC0" w14:textId="77777777" w:rsidTr="00C97435">
        <w:trPr>
          <w:cantSplit/>
        </w:trPr>
        <w:tc>
          <w:tcPr>
            <w:tcW w:w="2979" w:type="pct"/>
          </w:tcPr>
          <w:p w14:paraId="745174AF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4B730451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pct"/>
            <w:gridSpan w:val="3"/>
          </w:tcPr>
          <w:p w14:paraId="167984C0" w14:textId="772C7CF5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C450D" w:rsidRPr="008F198B" w14:paraId="123CDF69" w14:textId="77777777" w:rsidTr="00C97435">
        <w:trPr>
          <w:cantSplit/>
        </w:trPr>
        <w:tc>
          <w:tcPr>
            <w:tcW w:w="2979" w:type="pct"/>
          </w:tcPr>
          <w:p w14:paraId="2A662AFB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07A4C896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pct"/>
            <w:gridSpan w:val="3"/>
          </w:tcPr>
          <w:p w14:paraId="57AFE6FA" w14:textId="00E50461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0D" w:rsidRPr="008F198B" w14:paraId="0A9C8F98" w14:textId="77777777" w:rsidTr="00C97435">
        <w:trPr>
          <w:cantSplit/>
        </w:trPr>
        <w:tc>
          <w:tcPr>
            <w:tcW w:w="2979" w:type="pct"/>
          </w:tcPr>
          <w:p w14:paraId="43F1FE8F" w14:textId="77777777" w:rsidR="005F0538" w:rsidRPr="00472DAE" w:rsidRDefault="005F0538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778571C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</w:tcPr>
          <w:p w14:paraId="556AD8FA" w14:textId="699C5FEA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F12C80E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</w:tcPr>
          <w:p w14:paraId="0E91CE1B" w14:textId="5BAA5C6B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97435" w:rsidRPr="008F198B" w14:paraId="42BB83F3" w14:textId="77777777" w:rsidTr="00C97435">
        <w:trPr>
          <w:cantSplit/>
        </w:trPr>
        <w:tc>
          <w:tcPr>
            <w:tcW w:w="2979" w:type="pct"/>
          </w:tcPr>
          <w:p w14:paraId="10C43C63" w14:textId="77777777" w:rsidR="00C97435" w:rsidRPr="00472DAE" w:rsidRDefault="00C97435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534D69BF" w14:textId="77777777" w:rsidR="00C97435" w:rsidRPr="00472DAE" w:rsidRDefault="00C97435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pct"/>
            <w:gridSpan w:val="3"/>
          </w:tcPr>
          <w:p w14:paraId="175C15C2" w14:textId="70E8D1D9" w:rsidR="00C97435" w:rsidRPr="00472DAE" w:rsidRDefault="00C9743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C450D" w:rsidRPr="008F198B" w14:paraId="03C82889" w14:textId="77777777" w:rsidTr="00C97435">
        <w:trPr>
          <w:cantSplit/>
        </w:trPr>
        <w:tc>
          <w:tcPr>
            <w:tcW w:w="2979" w:type="pct"/>
          </w:tcPr>
          <w:p w14:paraId="781A9E40" w14:textId="29B3C21E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</w:tcPr>
          <w:p w14:paraId="16D3DA7C" w14:textId="77777777" w:rsidR="005F0538" w:rsidRPr="00FB6F95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</w:tcPr>
          <w:p w14:paraId="58717D98" w14:textId="22193040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183,0</w:t>
            </w:r>
            <w:r w:rsidR="005D7A7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6" w:type="pct"/>
          </w:tcPr>
          <w:p w14:paraId="14EC130D" w14:textId="77777777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</w:tcPr>
          <w:p w14:paraId="3FA3A39A" w14:textId="7D38AE67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206,279</w:t>
            </w:r>
          </w:p>
        </w:tc>
      </w:tr>
      <w:tr w:rsidR="00EC450D" w:rsidRPr="008F198B" w14:paraId="5ACD1867" w14:textId="77777777" w:rsidTr="00C97435">
        <w:trPr>
          <w:cantSplit/>
        </w:trPr>
        <w:tc>
          <w:tcPr>
            <w:tcW w:w="2979" w:type="pct"/>
          </w:tcPr>
          <w:p w14:paraId="30C7BE3A" w14:textId="4743D220" w:rsidR="005F0538" w:rsidRPr="00472DAE" w:rsidRDefault="005F0538" w:rsidP="00D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" w:type="pct"/>
            <w:shd w:val="clear" w:color="auto" w:fill="auto"/>
          </w:tcPr>
          <w:p w14:paraId="06467027" w14:textId="77777777" w:rsidR="005F0538" w:rsidRPr="00472DAE" w:rsidRDefault="005F0538" w:rsidP="00D87A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57494B61" w14:textId="29790898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(5,8</w:t>
            </w:r>
            <w:r w:rsidR="005D7A7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C45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31DD9F75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1E3B0F77" w14:textId="5B75817D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(23,1</w:t>
            </w:r>
            <w:r w:rsidR="001C6F7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45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450D" w:rsidRPr="008F198B" w14:paraId="4852EE57" w14:textId="77777777" w:rsidTr="00C97435">
        <w:trPr>
          <w:cantSplit/>
        </w:trPr>
        <w:tc>
          <w:tcPr>
            <w:tcW w:w="2979" w:type="pct"/>
          </w:tcPr>
          <w:p w14:paraId="092E0EE6" w14:textId="31FFA945" w:rsidR="005F0538" w:rsidRPr="00472DAE" w:rsidRDefault="005F0538" w:rsidP="00D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  <w:shd w:val="clear" w:color="auto" w:fill="auto"/>
          </w:tcPr>
          <w:p w14:paraId="50FE00BD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F2827" w14:textId="7F7337E5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177,240</w:t>
            </w:r>
          </w:p>
        </w:tc>
        <w:tc>
          <w:tcPr>
            <w:tcW w:w="136" w:type="pct"/>
          </w:tcPr>
          <w:p w14:paraId="326443AD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7665F950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</w:t>
            </w:r>
            <w:r w:rsidR="001C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EC450D" w:rsidRPr="008F198B" w14:paraId="61AF7591" w14:textId="77777777" w:rsidTr="00C97435">
        <w:trPr>
          <w:cantSplit/>
        </w:trPr>
        <w:tc>
          <w:tcPr>
            <w:tcW w:w="2979" w:type="pct"/>
          </w:tcPr>
          <w:p w14:paraId="308E57CC" w14:textId="77777777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0FF5B0A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5F86BB9A" w14:textId="77777777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D7E0FB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4ADED573" w14:textId="77777777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50D" w:rsidRPr="008F198B" w14:paraId="44C44B0F" w14:textId="77777777" w:rsidTr="00C97435">
        <w:trPr>
          <w:cantSplit/>
        </w:trPr>
        <w:tc>
          <w:tcPr>
            <w:tcW w:w="2979" w:type="pct"/>
          </w:tcPr>
          <w:p w14:paraId="233E1EE2" w14:textId="77777777" w:rsidR="005F0538" w:rsidRPr="00472DAE" w:rsidRDefault="005F0538" w:rsidP="00D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" w:type="pct"/>
            <w:shd w:val="clear" w:color="auto" w:fill="auto"/>
          </w:tcPr>
          <w:p w14:paraId="6FB52496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13497B84" w14:textId="4F760A0A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20,939</w:t>
            </w:r>
          </w:p>
        </w:tc>
        <w:tc>
          <w:tcPr>
            <w:tcW w:w="136" w:type="pct"/>
          </w:tcPr>
          <w:p w14:paraId="05143586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</w:tcPr>
          <w:p w14:paraId="7355FC7D" w14:textId="3F7EC3E3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21,045</w:t>
            </w:r>
          </w:p>
        </w:tc>
      </w:tr>
      <w:tr w:rsidR="00EC450D" w:rsidRPr="008F198B" w14:paraId="256326F2" w14:textId="77777777" w:rsidTr="00C97435">
        <w:trPr>
          <w:cantSplit/>
        </w:trPr>
        <w:tc>
          <w:tcPr>
            <w:tcW w:w="2979" w:type="pct"/>
          </w:tcPr>
          <w:p w14:paraId="39805DD5" w14:textId="77777777" w:rsidR="005F0538" w:rsidRPr="00472DAE" w:rsidRDefault="005F0538" w:rsidP="00D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5" w:type="pct"/>
            <w:shd w:val="clear" w:color="auto" w:fill="auto"/>
          </w:tcPr>
          <w:p w14:paraId="3E606A91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13E52069" w14:textId="7E6C10AC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156,301</w:t>
            </w:r>
          </w:p>
        </w:tc>
        <w:tc>
          <w:tcPr>
            <w:tcW w:w="136" w:type="pct"/>
          </w:tcPr>
          <w:p w14:paraId="5819068E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531D4815" w14:textId="21B7EFDF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162,04</w:t>
            </w:r>
            <w:r w:rsidR="005D7A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C450D" w:rsidRPr="00DE5684" w14:paraId="581D42F1" w14:textId="77777777" w:rsidTr="00C97435">
        <w:trPr>
          <w:cantSplit/>
        </w:trPr>
        <w:tc>
          <w:tcPr>
            <w:tcW w:w="2979" w:type="pct"/>
          </w:tcPr>
          <w:p w14:paraId="67D9D92B" w14:textId="77777777" w:rsidR="005F0538" w:rsidRPr="00472DAE" w:rsidRDefault="005F0538" w:rsidP="00D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" w:type="pct"/>
            <w:shd w:val="clear" w:color="auto" w:fill="auto"/>
          </w:tcPr>
          <w:p w14:paraId="1BE7CAC1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A21E3" w14:textId="12C89E08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177,240</w:t>
            </w:r>
          </w:p>
        </w:tc>
        <w:tc>
          <w:tcPr>
            <w:tcW w:w="136" w:type="pct"/>
          </w:tcPr>
          <w:p w14:paraId="6AD2B7C9" w14:textId="77777777" w:rsidR="005F0538" w:rsidRPr="00472DAE" w:rsidRDefault="005F0538" w:rsidP="00D87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4A14E2CD" w:rsidR="005F0538" w:rsidRPr="00EC450D" w:rsidRDefault="005F0538" w:rsidP="00EC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</w:t>
            </w:r>
            <w:r w:rsidR="001C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B0428F0" w14:textId="4B3B2C04" w:rsidR="00EF1871" w:rsidRDefault="00EF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E8CA7A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BC05BA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9A272BB" w14:textId="04A88478" w:rsidR="006756B1" w:rsidRPr="003637EC" w:rsidRDefault="007C5D0D" w:rsidP="000A1529">
      <w:pPr>
        <w:pStyle w:val="Heading8"/>
        <w:numPr>
          <w:ilvl w:val="0"/>
          <w:numId w:val="41"/>
        </w:numPr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637EC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3637E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3637EC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157515" w:rsidRDefault="00157515" w:rsidP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3208DDA6" w:rsidR="007C5D0D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55559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4A7617"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55559D">
        <w:rPr>
          <w:rFonts w:ascii="Angsana New" w:hAnsi="Angsana New"/>
          <w:spacing w:val="-4"/>
          <w:sz w:val="30"/>
          <w:szCs w:val="30"/>
        </w:rPr>
        <w:t xml:space="preserve">31 </w:t>
      </w:r>
      <w:r w:rsidR="0055559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4A761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</w:t>
      </w:r>
      <w:r w:rsidR="0055559D">
        <w:rPr>
          <w:rFonts w:ascii="Angsana New" w:hAnsi="Angsana New"/>
          <w:spacing w:val="-4"/>
          <w:sz w:val="30"/>
          <w:szCs w:val="30"/>
        </w:rPr>
        <w:t>8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</w:t>
      </w:r>
      <w:r w:rsidR="0055559D">
        <w:rPr>
          <w:rFonts w:ascii="Angsana New" w:hAnsi="Angsana New"/>
          <w:spacing w:val="-4"/>
          <w:sz w:val="30"/>
          <w:szCs w:val="30"/>
        </w:rPr>
        <w:t>7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8832B28" w14:textId="77777777" w:rsidR="004A7617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67"/>
        <w:gridCol w:w="239"/>
        <w:gridCol w:w="954"/>
        <w:gridCol w:w="270"/>
        <w:gridCol w:w="959"/>
        <w:gridCol w:w="238"/>
        <w:gridCol w:w="957"/>
        <w:gridCol w:w="6"/>
      </w:tblGrid>
      <w:tr w:rsidR="004A7617" w:rsidRPr="00433545" w14:paraId="1DAB998F" w14:textId="77777777" w:rsidTr="0062757E">
        <w:trPr>
          <w:gridAfter w:val="1"/>
          <w:wAfter w:w="6" w:type="dxa"/>
          <w:trHeight w:val="317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35244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84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CD7CBA1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7617" w:rsidRPr="00433545" w14:paraId="6693091E" w14:textId="77777777" w:rsidTr="00016334">
        <w:trPr>
          <w:trHeight w:val="56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2ED405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B230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A444" w14:textId="77777777" w:rsidR="004A7617" w:rsidRPr="004A7617" w:rsidRDefault="004A7617" w:rsidP="0007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3D3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6770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1FF5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5E7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3BC097F9" w14:textId="77777777" w:rsidR="004A7617" w:rsidRPr="004A7617" w:rsidRDefault="004A7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2757E" w:rsidRPr="00433545" w14:paraId="7AF74802" w14:textId="77777777" w:rsidTr="00016334">
        <w:trPr>
          <w:trHeight w:val="36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19FB0" w14:textId="2FCBD25E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bidi="ar-SA"/>
              </w:rPr>
            </w:pP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E9F8" w14:textId="3E33FA71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B06D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1D90" w14:textId="357D7DDE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0098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948B" w14:textId="11002C31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3B7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00FC" w14:textId="39271A63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A6E7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037" w14:textId="2EAF4E7D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BEB9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704A" w14:textId="6963E4E3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7962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6608EC7" w14:textId="68F4AA9F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11522A88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18366CC4" w14:textId="4A1EE8D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11E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5559D" w:rsidRPr="00433545" w14:paraId="4E5EB2E6" w14:textId="77777777" w:rsidTr="0062757E">
        <w:trPr>
          <w:gridAfter w:val="1"/>
          <w:wAfter w:w="6" w:type="dxa"/>
          <w:trHeight w:val="119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26664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84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3A6EF94C" w14:textId="77777777" w:rsidR="0055559D" w:rsidRPr="004A7617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2757E" w:rsidRPr="00433545" w14:paraId="1D8FB93E" w14:textId="77777777" w:rsidTr="00016334">
        <w:trPr>
          <w:trHeight w:val="24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F6AD" w14:textId="77777777" w:rsidR="00635875" w:rsidRPr="006B44A5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610B83" w14:textId="5A847FBB" w:rsidR="00635875" w:rsidRPr="004A7617" w:rsidRDefault="00C349DC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37110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154FCD" w14:textId="0F336F6C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32EE9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4B6668" w14:textId="435AA4A1" w:rsidR="00635875" w:rsidRPr="004A7617" w:rsidRDefault="00C349DC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45B60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52698A" w14:textId="6106694B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79812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1A235" w14:textId="542A554F" w:rsidR="00635875" w:rsidRPr="004A7617" w:rsidRDefault="00C349DC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10,050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8C9E2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5BC0B" w14:textId="478E190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BBCC7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5DC69" w14:textId="644FC24C" w:rsidR="00635875" w:rsidRPr="004A7617" w:rsidRDefault="00C349DC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216,547</w:t>
            </w:r>
          </w:p>
        </w:tc>
        <w:tc>
          <w:tcPr>
            <w:tcW w:w="238" w:type="dxa"/>
            <w:vAlign w:val="bottom"/>
          </w:tcPr>
          <w:p w14:paraId="2C1571E0" w14:textId="77777777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tcBorders>
              <w:bottom w:val="double" w:sz="4" w:space="0" w:color="auto"/>
            </w:tcBorders>
            <w:vAlign w:val="bottom"/>
          </w:tcPr>
          <w:p w14:paraId="4DBE6E06" w14:textId="7A891B7A" w:rsidR="00635875" w:rsidRPr="004A7617" w:rsidRDefault="00635875" w:rsidP="0063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278,506</w:t>
            </w:r>
          </w:p>
        </w:tc>
      </w:tr>
      <w:tr w:rsidR="0062757E" w:rsidRPr="00433545" w14:paraId="60805848" w14:textId="77777777" w:rsidTr="00016334">
        <w:trPr>
          <w:trHeight w:val="11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49EE" w14:textId="77777777" w:rsidR="00C349DC" w:rsidRPr="006B44A5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AF11A" w14:textId="0D1C28D0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2A6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818A5" w14:textId="68F5653A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609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533D7" w14:textId="29394B45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798E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6DE3C6" w14:textId="03396768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FCB1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6035F" w14:textId="695DD647" w:rsidR="008476BB" w:rsidRPr="004A7617" w:rsidRDefault="005C016F" w:rsidP="0084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43,9</w:t>
            </w:r>
            <w:r w:rsidR="008476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0AA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A1C33F" w14:textId="735BA69B" w:rsidR="00C349DC" w:rsidRPr="004A7617" w:rsidRDefault="0066013E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C172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1607A" w14:textId="1B7EE0AC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5C01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5C01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A701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8476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05FF076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BE797" w14:textId="2EAEF6D3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311,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982</w:t>
            </w:r>
          </w:p>
        </w:tc>
      </w:tr>
      <w:tr w:rsidR="0062757E" w:rsidRPr="007F79AC" w14:paraId="6801AA5B" w14:textId="77777777" w:rsidTr="00016334">
        <w:trPr>
          <w:trHeight w:val="11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A67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AC534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C33C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B5BF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0A8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53AF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89C6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863B8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B37E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DBAC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2004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1D4A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6CB61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50621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418FB2E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vAlign w:val="bottom"/>
          </w:tcPr>
          <w:p w14:paraId="6D68C95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2757E" w:rsidRPr="00433545" w14:paraId="35EABCCC" w14:textId="77777777" w:rsidTr="00016334">
        <w:trPr>
          <w:trHeight w:val="3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1607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E954A" w14:textId="304C0DCA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0C7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580EE" w14:textId="13674466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017C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2D2E05" w14:textId="269008DB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B51E7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1EDD3" w14:textId="0759CCC5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888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A6FF7" w14:textId="7558959D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2BED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FEABB" w14:textId="472A7AF2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CD44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F88D1E0" w14:textId="6FD26423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sz w:val="30"/>
                <w:szCs w:val="30"/>
              </w:rPr>
              <w:t>126,627</w:t>
            </w:r>
          </w:p>
        </w:tc>
        <w:tc>
          <w:tcPr>
            <w:tcW w:w="238" w:type="dxa"/>
            <w:vAlign w:val="bottom"/>
          </w:tcPr>
          <w:p w14:paraId="3EE88B04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A29F00B" w14:textId="6D6B5B9A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190,342</w:t>
            </w:r>
          </w:p>
        </w:tc>
      </w:tr>
      <w:tr w:rsidR="0062757E" w:rsidRPr="00BB2FEF" w14:paraId="3A5EEE5C" w14:textId="77777777" w:rsidTr="00016334">
        <w:trPr>
          <w:trHeight w:val="3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9C00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928F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60DD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1E814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11CE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FEEDE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B96A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FAD54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96AD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DFED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F3973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BCD04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4DCE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2FC856F" w14:textId="6C8E6FE6" w:rsidR="00C349DC" w:rsidRPr="00BE2989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49DC">
              <w:rPr>
                <w:rFonts w:asciiTheme="majorBidi" w:hAnsiTheme="majorBidi" w:cstheme="majorBidi"/>
                <w:sz w:val="30"/>
                <w:szCs w:val="30"/>
              </w:rPr>
              <w:t>(17,36</w:t>
            </w:r>
            <w:r w:rsidR="00CD1D5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349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7C97A72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60F5377F" w14:textId="62AABA08" w:rsidR="00C349DC" w:rsidRPr="00BB2FEF" w:rsidRDefault="00C349DC" w:rsidP="0007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(13,146)</w:t>
            </w:r>
          </w:p>
        </w:tc>
      </w:tr>
      <w:tr w:rsidR="0062757E" w:rsidRPr="00433545" w14:paraId="5CF2D41F" w14:textId="77777777" w:rsidTr="00016334">
        <w:trPr>
          <w:trHeight w:val="3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B167D" w14:textId="589E8BCA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  <w:p w14:paraId="63CA95C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18B86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27A6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C2D1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4C05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49F6D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50B2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A30A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A8F0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DD723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1A26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F2C1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BA482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A82D883" w14:textId="1B735705" w:rsidR="00C349DC" w:rsidRPr="004A7617" w:rsidRDefault="00CD1D50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3,799</w:t>
            </w:r>
          </w:p>
        </w:tc>
        <w:tc>
          <w:tcPr>
            <w:tcW w:w="238" w:type="dxa"/>
            <w:vAlign w:val="bottom"/>
          </w:tcPr>
          <w:p w14:paraId="58B8BF6D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4294AE63" w14:textId="306F7D0E" w:rsidR="00C349DC" w:rsidRPr="00BB2FEF" w:rsidRDefault="00C349DC" w:rsidP="0007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2FEF">
              <w:rPr>
                <w:rFonts w:ascii="Angsana New" w:hAnsi="Angsana New"/>
                <w:color w:val="000000"/>
                <w:sz w:val="30"/>
                <w:szCs w:val="30"/>
              </w:rPr>
              <w:t>18,507</w:t>
            </w:r>
          </w:p>
        </w:tc>
      </w:tr>
      <w:tr w:rsidR="0062757E" w:rsidRPr="00433545" w14:paraId="52799C17" w14:textId="77777777" w:rsidTr="00016334">
        <w:trPr>
          <w:trHeight w:val="4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08007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C736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4B8C5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142CC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4EE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A94C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A995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92E5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5316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4BC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63D6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E7B07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27084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361E8" w14:textId="705C00BF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C349DC">
              <w:rPr>
                <w:rFonts w:ascii="Angsana New" w:hAnsi="Angsana New"/>
                <w:sz w:val="30"/>
                <w:szCs w:val="30"/>
              </w:rPr>
              <w:t>(21,527)</w:t>
            </w:r>
          </w:p>
        </w:tc>
        <w:tc>
          <w:tcPr>
            <w:tcW w:w="238" w:type="dxa"/>
            <w:vAlign w:val="bottom"/>
          </w:tcPr>
          <w:p w14:paraId="7E2FAEC2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vAlign w:val="bottom"/>
          </w:tcPr>
          <w:p w14:paraId="06505280" w14:textId="42311B33" w:rsidR="00C349DC" w:rsidRPr="004A7617" w:rsidRDefault="00C349DC" w:rsidP="0007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(36,040)</w:t>
            </w:r>
          </w:p>
        </w:tc>
      </w:tr>
      <w:tr w:rsidR="0062757E" w:rsidRPr="00433545" w14:paraId="5EF659AD" w14:textId="77777777" w:rsidTr="00016334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02E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A755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7C7F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F192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85B4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2D2EA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23B4B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96F61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2D2D9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FBD4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D1CBE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47798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E28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A3200" w14:textId="6F49DB26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D1D50">
              <w:rPr>
                <w:rFonts w:ascii="Angsana New" w:hAnsi="Angsana New"/>
                <w:b/>
                <w:bCs/>
                <w:sz w:val="30"/>
                <w:szCs w:val="30"/>
              </w:rPr>
              <w:t>1,531</w:t>
            </w:r>
          </w:p>
        </w:tc>
        <w:tc>
          <w:tcPr>
            <w:tcW w:w="238" w:type="dxa"/>
            <w:vAlign w:val="bottom"/>
          </w:tcPr>
          <w:p w14:paraId="36ECFA40" w14:textId="77777777" w:rsidR="00C349DC" w:rsidRPr="004A7617" w:rsidRDefault="00C349DC" w:rsidP="00C3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93155" w14:textId="5AF75E3C" w:rsidR="00C349DC" w:rsidRPr="000D031E" w:rsidRDefault="00C349DC" w:rsidP="0007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159,663</w:t>
            </w:r>
          </w:p>
        </w:tc>
      </w:tr>
    </w:tbl>
    <w:p w14:paraId="1748EB43" w14:textId="00839135" w:rsidR="001742E7" w:rsidRPr="00157515" w:rsidRDefault="001742E7" w:rsidP="001742E7">
      <w:pPr>
        <w:rPr>
          <w:rFonts w:asciiTheme="majorBidi" w:hAnsiTheme="majorBidi" w:cstheme="majorBidi"/>
          <w:sz w:val="30"/>
          <w:szCs w:val="30"/>
        </w:rPr>
      </w:pPr>
    </w:p>
    <w:p w14:paraId="25F0ED80" w14:textId="3CF1814B" w:rsidR="00F36F8E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  <w:r w:rsidR="00F36F8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2DD2CC6F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C97E91">
        <w:rPr>
          <w:rFonts w:ascii="Angsana New" w:hAnsi="Angsana New"/>
          <w:spacing w:val="-4"/>
          <w:sz w:val="30"/>
          <w:szCs w:val="30"/>
        </w:rPr>
        <w:t xml:space="preserve">31 </w:t>
      </w:r>
      <w:r w:rsidR="00C97E9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C97E91" w:rsidRPr="00FC11E5">
        <w:rPr>
          <w:rFonts w:ascii="Angsana New" w:hAnsi="Angsana New"/>
          <w:spacing w:val="-4"/>
          <w:sz w:val="30"/>
          <w:szCs w:val="30"/>
        </w:rPr>
        <w:t>256</w:t>
      </w:r>
      <w:r w:rsidR="00C97E91">
        <w:rPr>
          <w:rFonts w:ascii="Angsana New" w:hAnsi="Angsana New"/>
          <w:spacing w:val="-4"/>
          <w:sz w:val="30"/>
          <w:szCs w:val="30"/>
        </w:rPr>
        <w:t>8</w:t>
      </w:r>
      <w:r w:rsidR="00C97E91"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</w:t>
      </w:r>
      <w:r w:rsidR="00C97E91">
        <w:rPr>
          <w:rFonts w:ascii="Angsana New" w:hAnsi="Angsana New"/>
          <w:color w:val="000000"/>
          <w:sz w:val="30"/>
          <w:szCs w:val="30"/>
        </w:rPr>
        <w:t>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990"/>
        <w:gridCol w:w="270"/>
        <w:gridCol w:w="990"/>
        <w:gridCol w:w="270"/>
        <w:gridCol w:w="1080"/>
        <w:gridCol w:w="270"/>
        <w:gridCol w:w="1080"/>
        <w:gridCol w:w="252"/>
        <w:gridCol w:w="1008"/>
        <w:gridCol w:w="270"/>
        <w:gridCol w:w="990"/>
        <w:gridCol w:w="270"/>
        <w:gridCol w:w="990"/>
        <w:gridCol w:w="270"/>
        <w:gridCol w:w="990"/>
      </w:tblGrid>
      <w:tr w:rsidR="00F0668A" w:rsidRPr="009114A3" w14:paraId="408ADD25" w14:textId="77777777" w:rsidTr="00993517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993517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16334" w:rsidRPr="009114A3" w14:paraId="19DD3A60" w14:textId="77777777" w:rsidTr="00993517">
        <w:trPr>
          <w:trHeight w:val="24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1F5610B9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3CDB9A42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0C2F0939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184DCDDF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45B505E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20DB980C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D9254" w14:textId="61129582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45390C2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E54035" w14:textId="6211C1A6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C97E91" w:rsidRPr="009114A3" w14:paraId="4A97B6CC" w14:textId="77777777" w:rsidTr="00993517">
        <w:trPr>
          <w:trHeight w:val="13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16334" w:rsidRPr="002F282A" w14:paraId="1A0EBD54" w14:textId="77777777" w:rsidTr="00993517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C572ED" w14:textId="20F0B8D1" w:rsidR="00E8484C" w:rsidRPr="009114A3" w:rsidRDefault="00BB2FEF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2FEF">
              <w:rPr>
                <w:rFonts w:ascii="Angsana New" w:hAnsi="Angsana New"/>
                <w:color w:val="000000"/>
                <w:sz w:val="28"/>
                <w:szCs w:val="28"/>
              </w:rPr>
              <w:t>903,752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4DE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B392A" w14:textId="000A5478" w:rsidR="00E8484C" w:rsidRPr="00E97B4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C2CC" w14:textId="77777777" w:rsidR="00E8484C" w:rsidRPr="00E97B4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9CAF9" w14:textId="2563DC44" w:rsidR="00E8484C" w:rsidRPr="00E97B41" w:rsidRDefault="00BB2FEF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2FEF">
              <w:rPr>
                <w:rFonts w:ascii="Angsana New" w:hAnsi="Angsana New"/>
                <w:color w:val="000000"/>
                <w:sz w:val="28"/>
                <w:szCs w:val="28"/>
              </w:rPr>
              <w:t>651,977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9B81" w14:textId="77777777" w:rsidR="00E8484C" w:rsidRPr="00E97B4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9707" w14:textId="2D4A3F2C" w:rsidR="00E8484C" w:rsidRPr="00E97B41" w:rsidRDefault="00E8484C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519,375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C86D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C1D21E" w14:textId="5D69462A" w:rsidR="00E8484C" w:rsidRPr="005C2C6B" w:rsidRDefault="00BB2FEF" w:rsidP="0099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CD1D50" w:rsidRPr="005C2C6B">
              <w:rPr>
                <w:rFonts w:ascii="Angsana New" w:hAnsi="Angsana New"/>
                <w:color w:val="000000"/>
                <w:sz w:val="28"/>
                <w:szCs w:val="28"/>
              </w:rPr>
              <w:t>370,21</w:t>
            </w:r>
            <w:r w:rsidR="005D7A7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9E8B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1D0594" w14:textId="2506DA72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3,236,114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BB264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785F0" w14:textId="664B4AAC" w:rsidR="00E8484C" w:rsidRPr="005C2C6B" w:rsidRDefault="00BB2FEF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CD1D50" w:rsidRPr="005C2C6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74AE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D1D50" w:rsidRPr="005C2C6B">
              <w:rPr>
                <w:rFonts w:ascii="Angsana New" w:hAnsi="Angsana New"/>
                <w:color w:val="000000"/>
                <w:sz w:val="28"/>
                <w:szCs w:val="28"/>
              </w:rPr>
              <w:t>5,94</w:t>
            </w:r>
            <w:r w:rsidR="005D7A7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24CC" w14:textId="77777777" w:rsidR="00E8484C" w:rsidRPr="00E97B4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2936D" w14:textId="20BB40A2" w:rsidR="00E8484C" w:rsidRPr="008168D2" w:rsidRDefault="00E8484C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  <w:tr w:rsidR="00016334" w:rsidRPr="002F282A" w14:paraId="70CBEE62" w14:textId="77777777" w:rsidTr="00993517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A0812" w14:textId="2DD2BF3B" w:rsidR="00E8484C" w:rsidRPr="001731B1" w:rsidRDefault="00BB2FEF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2FEF">
              <w:rPr>
                <w:rFonts w:ascii="Angsana New" w:hAnsi="Angsana New"/>
                <w:color w:val="000000"/>
                <w:sz w:val="28"/>
                <w:szCs w:val="28"/>
              </w:rPr>
              <w:t>131,447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44506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8D0A5" w14:textId="27571DF1" w:rsidR="00E8484C" w:rsidRPr="001731B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1F23" w14:textId="77777777" w:rsidR="00E8484C" w:rsidRPr="001731B1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BC495A" w14:textId="017802F7" w:rsidR="00E8484C" w:rsidRPr="001731B1" w:rsidRDefault="00BB2FEF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2FEF">
              <w:rPr>
                <w:rFonts w:ascii="Angsana New" w:hAnsi="Angsana New"/>
                <w:color w:val="000000"/>
                <w:sz w:val="28"/>
                <w:szCs w:val="28"/>
              </w:rPr>
              <w:t>48,168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A7AF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BC1EF" w14:textId="146649A9" w:rsidR="00E8484C" w:rsidRPr="001731B1" w:rsidRDefault="00E8484C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DF90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C8D2D" w14:textId="51CB6E60" w:rsidR="00E8484C" w:rsidRPr="005C2C6B" w:rsidRDefault="00BB2FEF" w:rsidP="0099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CD1D50" w:rsidRPr="005C2C6B">
              <w:rPr>
                <w:rFonts w:ascii="Angsana New" w:hAnsi="Angsana New"/>
                <w:color w:val="000000"/>
                <w:sz w:val="28"/>
                <w:szCs w:val="28"/>
              </w:rPr>
              <w:t>85,</w:t>
            </w:r>
            <w:r w:rsidR="0099351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D74AE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C68C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C27A" w14:textId="12F718DD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843,297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7F17" w14:textId="77777777" w:rsidR="00E8484C" w:rsidRPr="005C2C6B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A54C0" w14:textId="788DB28D" w:rsidR="00E8484C" w:rsidRPr="005C2C6B" w:rsidRDefault="00BB2FEF" w:rsidP="00862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CD1D50" w:rsidRPr="005C2C6B">
              <w:rPr>
                <w:rFonts w:ascii="Angsana New" w:hAnsi="Angsana New"/>
                <w:color w:val="000000"/>
                <w:sz w:val="28"/>
                <w:szCs w:val="28"/>
              </w:rPr>
              <w:t>064,80</w:t>
            </w:r>
            <w:r w:rsidR="005D7A7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F07D" w14:textId="77777777" w:rsidR="00E8484C" w:rsidRPr="009114A3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3C1BB" w14:textId="4AAB3FF2" w:rsidR="00E8484C" w:rsidRPr="008168D2" w:rsidRDefault="00E8484C" w:rsidP="0001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897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6F07C7AD" w:rsidR="00A54C53" w:rsidRDefault="001D18A6" w:rsidP="00BB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E8484C">
        <w:rPr>
          <w:rFonts w:ascii="Angsana New" w:hAnsi="Angsana New" w:hint="cs"/>
          <w:spacing w:val="-8"/>
          <w:sz w:val="30"/>
          <w:szCs w:val="30"/>
          <w:cs/>
        </w:rPr>
        <w:t>สาม</w:t>
      </w:r>
      <w:r w:rsidR="004A7617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E8484C">
        <w:rPr>
          <w:rFonts w:ascii="Angsana New" w:hAnsi="Angsana New"/>
          <w:spacing w:val="-8"/>
          <w:sz w:val="30"/>
          <w:szCs w:val="30"/>
        </w:rPr>
        <w:t xml:space="preserve">31 </w:t>
      </w:r>
      <w:r w:rsidR="00E8484C"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 w:rsidR="00E8484C">
        <w:rPr>
          <w:rFonts w:ascii="Angsana New" w:hAnsi="Angsana New"/>
          <w:spacing w:val="-8"/>
          <w:sz w:val="30"/>
          <w:szCs w:val="30"/>
        </w:rPr>
        <w:t>2568</w:t>
      </w:r>
      <w:r w:rsidR="008B6850">
        <w:rPr>
          <w:rFonts w:ascii="Angsana New" w:hAnsi="Angsana New"/>
          <w:spacing w:val="-8"/>
          <w:sz w:val="30"/>
          <w:szCs w:val="30"/>
        </w:rPr>
        <w:t xml:space="preserve">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 </w:t>
      </w:r>
      <w:r w:rsidR="008A1484">
        <w:rPr>
          <w:rFonts w:ascii="Angsana New" w:hAnsi="Angsana New"/>
          <w:spacing w:val="-8"/>
          <w:sz w:val="30"/>
          <w:szCs w:val="30"/>
        </w:rPr>
        <w:t>44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2B2E38">
        <w:rPr>
          <w:rFonts w:ascii="Angsana New" w:hAnsi="Angsana New"/>
          <w:spacing w:val="-2"/>
          <w:sz w:val="30"/>
          <w:szCs w:val="30"/>
        </w:rPr>
        <w:br/>
      </w:r>
      <w:r w:rsidR="008549C4" w:rsidRPr="00BB2FEF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="008549C4">
        <w:rPr>
          <w:rFonts w:ascii="Angsana New" w:hAnsi="Angsana New" w:hint="cs"/>
          <w:sz w:val="30"/>
          <w:szCs w:val="30"/>
          <w:cs/>
        </w:rPr>
        <w:t>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Pr="00AC584B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RPr="00AC584B" w:rsidSect="00773A73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6E532BED" w:rsidR="002941A2" w:rsidRPr="00472DAE" w:rsidRDefault="002941A2" w:rsidP="000A1529">
      <w:pPr>
        <w:pStyle w:val="Heading8"/>
        <w:numPr>
          <w:ilvl w:val="0"/>
          <w:numId w:val="41"/>
        </w:numPr>
        <w:tabs>
          <w:tab w:val="left" w:pos="9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641A5A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77777777" w:rsidR="002941A2" w:rsidRPr="00472DAE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Pr="00472DAE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641A5A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890"/>
        <w:gridCol w:w="270"/>
        <w:gridCol w:w="1890"/>
        <w:gridCol w:w="270"/>
        <w:gridCol w:w="1890"/>
        <w:gridCol w:w="270"/>
        <w:gridCol w:w="1359"/>
        <w:gridCol w:w="236"/>
        <w:gridCol w:w="1377"/>
        <w:gridCol w:w="243"/>
        <w:gridCol w:w="1368"/>
      </w:tblGrid>
      <w:tr w:rsidR="00104CA5" w:rsidRPr="00CF2BB1" w14:paraId="60CB5AA2" w14:textId="77777777" w:rsidTr="001052C0">
        <w:tc>
          <w:tcPr>
            <w:tcW w:w="3087" w:type="dxa"/>
            <w:shd w:val="clear" w:color="auto" w:fill="auto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52C0">
        <w:tc>
          <w:tcPr>
            <w:tcW w:w="3087" w:type="dxa"/>
            <w:shd w:val="clear" w:color="auto" w:fill="auto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CF2BB1" w14:paraId="5725CA12" w14:textId="77777777" w:rsidTr="001052C0">
        <w:tc>
          <w:tcPr>
            <w:tcW w:w="3087" w:type="dxa"/>
            <w:shd w:val="clear" w:color="auto" w:fill="auto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CF56F11" w14:textId="77777777" w:rsidR="00CC55F1" w:rsidRDefault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  <w:p w14:paraId="73B7FA62" w14:textId="0647D650" w:rsidR="00104CA5" w:rsidRPr="00A7477C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47ED6B38" w14:textId="2C46DDAB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52C0">
        <w:tc>
          <w:tcPr>
            <w:tcW w:w="3087" w:type="dxa"/>
            <w:shd w:val="clear" w:color="auto" w:fill="auto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A5A" w:rsidRPr="00CF2BB1" w14:paraId="06C1EA58" w14:textId="77777777" w:rsidTr="001052C0">
        <w:trPr>
          <w:tblHeader/>
        </w:trPr>
        <w:tc>
          <w:tcPr>
            <w:tcW w:w="3087" w:type="dxa"/>
            <w:shd w:val="clear" w:color="auto" w:fill="auto"/>
          </w:tcPr>
          <w:p w14:paraId="3E4A69DB" w14:textId="48997513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8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CBC1D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D903D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6743C2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5365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872264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32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29DF4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B78C0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2C8502B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5C572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2C2D06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CF2BB1" w14:paraId="15E3F51F" w14:textId="77777777" w:rsidTr="001052C0">
        <w:tc>
          <w:tcPr>
            <w:tcW w:w="3087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54C3F25" w14:textId="77777777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1B4C1201" w14:textId="77777777" w:rsidTr="001052C0">
        <w:tc>
          <w:tcPr>
            <w:tcW w:w="3087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4B98EB5D" w14:textId="79264CA6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57E7A32" w14:textId="48C643DD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830EE0" w14:textId="64B32CB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2F0D09C" w14:textId="091423EF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EEA14F" w14:textId="5B0FD2BB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08A91A" w14:textId="422D3324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31E99219" w14:textId="77777777" w:rsidTr="001052C0">
        <w:tc>
          <w:tcPr>
            <w:tcW w:w="3087" w:type="dxa"/>
          </w:tcPr>
          <w:p w14:paraId="505B75B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C101DE" w14:textId="03E50934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123,861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1878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06A0743" w14:textId="559C3C03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5636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9E3BDAF" w14:textId="2551F206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123,861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0DD2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36127AB" w14:textId="492505C1" w:rsidR="00104CA5" w:rsidRPr="00567497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67497">
              <w:rPr>
                <w:rFonts w:ascii="Angsana New" w:hAnsi="Angsana New"/>
                <w:sz w:val="30"/>
                <w:szCs w:val="30"/>
              </w:rPr>
              <w:t>123,861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3B80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32B6A248" w14:textId="2C5A9169" w:rsidR="00104CA5" w:rsidRPr="00567497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674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7C6B7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7347140" w14:textId="4D6BDF1C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123,861</w:t>
            </w:r>
          </w:p>
        </w:tc>
      </w:tr>
      <w:tr w:rsidR="00641A5A" w:rsidRPr="00CF2BB1" w14:paraId="53074BF0" w14:textId="77777777" w:rsidTr="001052C0">
        <w:tc>
          <w:tcPr>
            <w:tcW w:w="3087" w:type="dxa"/>
          </w:tcPr>
          <w:p w14:paraId="689687A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DEB87A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85823F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868C07A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ACEA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5BD616F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4FC94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8E95645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9F9F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48A9B8BE" w14:textId="77777777" w:rsidR="00104CA5" w:rsidRPr="00711F31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2212A7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67D29B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35E17982" w14:textId="77777777" w:rsidTr="001052C0">
        <w:tc>
          <w:tcPr>
            <w:tcW w:w="3087" w:type="dxa"/>
          </w:tcPr>
          <w:p w14:paraId="59F928E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A30347" w14:textId="7BA071ED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49,508</w:t>
            </w:r>
          </w:p>
        </w:tc>
        <w:tc>
          <w:tcPr>
            <w:tcW w:w="270" w:type="dxa"/>
            <w:shd w:val="clear" w:color="auto" w:fill="auto"/>
          </w:tcPr>
          <w:p w14:paraId="76C1A11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D4D070D" w14:textId="65B72969" w:rsidR="00104CA5" w:rsidRPr="00641A5A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641A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483E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115B480" w14:textId="35F60B09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BA5C1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06B5358" w14:textId="5CC02B07" w:rsidR="00104CA5" w:rsidRPr="00641A5A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641A5A">
              <w:rPr>
                <w:rFonts w:ascii="Angsana New" w:hAnsi="Angsana New"/>
                <w:sz w:val="30"/>
                <w:szCs w:val="30"/>
              </w:rPr>
              <w:t>49,508</w:t>
            </w:r>
          </w:p>
        </w:tc>
        <w:tc>
          <w:tcPr>
            <w:tcW w:w="236" w:type="dxa"/>
            <w:shd w:val="clear" w:color="auto" w:fill="auto"/>
          </w:tcPr>
          <w:p w14:paraId="306915E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4A7A554D" w14:textId="533FA0A8" w:rsidR="00104CA5" w:rsidRPr="00567497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674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273F2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AEAAF6" w14:textId="4ED1E70A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49,508</w:t>
            </w:r>
          </w:p>
        </w:tc>
      </w:tr>
      <w:tr w:rsidR="00641A5A" w:rsidRPr="00CF2BB1" w14:paraId="613F544D" w14:textId="77777777" w:rsidTr="001052C0">
        <w:tc>
          <w:tcPr>
            <w:tcW w:w="3087" w:type="dxa"/>
          </w:tcPr>
          <w:p w14:paraId="25FF3769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AFD800D" w14:textId="77777777" w:rsidR="00104CA5" w:rsidRPr="00641A5A" w:rsidRDefault="00104CA5" w:rsidP="0064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264271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8CFF372" w14:textId="77777777" w:rsidR="00104CA5" w:rsidRPr="00641A5A" w:rsidRDefault="00104CA5" w:rsidP="0064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BB22C5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231CEE9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26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DB9757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02499E28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4504D3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3BD6F782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  <w:tab w:val="decimal" w:pos="119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0E21370" w14:textId="77777777" w:rsidR="00104CA5" w:rsidRPr="00641A5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C108807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83"/>
                <w:tab w:val="decimal" w:pos="12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41A5A" w:rsidRPr="00CF2BB1" w14:paraId="3E193625" w14:textId="77777777" w:rsidTr="001052C0">
        <w:tc>
          <w:tcPr>
            <w:tcW w:w="3087" w:type="dxa"/>
          </w:tcPr>
          <w:p w14:paraId="5591ED0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401F2E" w14:textId="77777777" w:rsidR="00104CA5" w:rsidRPr="00472DAE" w:rsidRDefault="00104CA5" w:rsidP="0064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F9138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66F30DB" w14:textId="77777777" w:rsidR="00104CA5" w:rsidRPr="00472DAE" w:rsidRDefault="00104CA5" w:rsidP="0064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B2235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7029C04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A28365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3BAAA16" w14:textId="77777777" w:rsidR="00104CA5" w:rsidRPr="00641A5A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1BE41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0809EE85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010259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7E80A0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  <w:tab w:val="decimal" w:pos="12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A7632D" w14:paraId="76AD1B06" w14:textId="77777777" w:rsidTr="001052C0">
        <w:tc>
          <w:tcPr>
            <w:tcW w:w="3087" w:type="dxa"/>
          </w:tcPr>
          <w:p w14:paraId="683EFD87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9114BC" w14:textId="6D49267E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55153" w14:textId="77777777" w:rsidR="00104CA5" w:rsidRPr="00472DAE" w:rsidRDefault="00104CA5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59DE5F9" w14:textId="53E05786" w:rsidR="00104CA5" w:rsidRPr="00711F31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</w:t>
            </w:r>
            <w:r w:rsidR="00567497" w:rsidRPr="00711F31">
              <w:rPr>
                <w:rFonts w:ascii="Angsana New" w:hAnsi="Angsana New"/>
                <w:sz w:val="30"/>
                <w:szCs w:val="30"/>
              </w:rPr>
              <w:t>16</w:t>
            </w:r>
            <w:r w:rsidRPr="00711F31">
              <w:rPr>
                <w:rFonts w:ascii="Angsana New" w:hAnsi="Angsana New"/>
                <w:sz w:val="30"/>
                <w:szCs w:val="30"/>
              </w:rPr>
              <w:t>,10</w:t>
            </w:r>
            <w:r w:rsidR="00567497" w:rsidRPr="00711F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8C4F0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BFD97D" w14:textId="2CDCB73D" w:rsidR="00104CA5" w:rsidRPr="00711F31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</w:t>
            </w:r>
            <w:r w:rsidR="00567497" w:rsidRPr="00711F31">
              <w:rPr>
                <w:rFonts w:ascii="Angsana New" w:hAnsi="Angsana New"/>
                <w:sz w:val="30"/>
                <w:szCs w:val="30"/>
              </w:rPr>
              <w:t>16</w:t>
            </w:r>
            <w:r w:rsidRPr="00711F31">
              <w:rPr>
                <w:rFonts w:ascii="Angsana New" w:hAnsi="Angsana New"/>
                <w:sz w:val="30"/>
                <w:szCs w:val="30"/>
              </w:rPr>
              <w:t>,10</w:t>
            </w:r>
            <w:r w:rsidR="00567497" w:rsidRPr="00711F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07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BFF02E8" w14:textId="2A569FDE" w:rsidR="00104CA5" w:rsidRPr="00472DAE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1F531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9C3D798" w14:textId="71CFEC06" w:rsidR="00104CA5" w:rsidRPr="00711F31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10</w:t>
            </w:r>
            <w:r w:rsidR="00706BBB">
              <w:rPr>
                <w:rFonts w:ascii="Angsana New" w:hAnsi="Angsana New"/>
                <w:sz w:val="30"/>
                <w:szCs w:val="30"/>
              </w:rPr>
              <w:t>3,243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32E9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62EC5" w14:textId="68015C3B" w:rsidR="00104CA5" w:rsidRPr="007C0388" w:rsidRDefault="00A01D4A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06BBB">
              <w:rPr>
                <w:rFonts w:asciiTheme="majorBidi" w:hAnsiTheme="majorBidi" w:cstheme="majorBidi"/>
                <w:sz w:val="30"/>
                <w:szCs w:val="30"/>
              </w:rPr>
              <w:t>3,243</w:t>
            </w:r>
          </w:p>
        </w:tc>
      </w:tr>
      <w:tr w:rsidR="00A053F6" w:rsidRPr="00455175" w14:paraId="12D58C04" w14:textId="77777777" w:rsidTr="001052C0">
        <w:tc>
          <w:tcPr>
            <w:tcW w:w="3087" w:type="dxa"/>
            <w:shd w:val="clear" w:color="auto" w:fill="auto"/>
          </w:tcPr>
          <w:p w14:paraId="180F738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1063" w:type="dxa"/>
            <w:gridSpan w:val="11"/>
          </w:tcPr>
          <w:p w14:paraId="23D08D9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A053F6" w:rsidRPr="00455175" w14:paraId="4E758FB0" w14:textId="77777777" w:rsidTr="001052C0">
        <w:tc>
          <w:tcPr>
            <w:tcW w:w="3087" w:type="dxa"/>
            <w:shd w:val="clear" w:color="auto" w:fill="auto"/>
          </w:tcPr>
          <w:p w14:paraId="25692FF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F6237F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0A477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53646B4F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455175" w14:paraId="78A4C906" w14:textId="77777777" w:rsidTr="001052C0">
        <w:tc>
          <w:tcPr>
            <w:tcW w:w="3087" w:type="dxa"/>
            <w:shd w:val="clear" w:color="auto" w:fill="auto"/>
          </w:tcPr>
          <w:p w14:paraId="0F16328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9DF60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033B59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6CFCD0C" w14:textId="0CFA1610" w:rsidR="00557DC1" w:rsidRPr="00A7477C" w:rsidRDefault="0055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AC9AD08" w14:textId="34FB469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210CDB2E" w14:textId="0A928A3C" w:rsidR="00A053F6" w:rsidRPr="00A7477C" w:rsidRDefault="00A053F6" w:rsidP="0055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05414576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279D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7612A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77B61A55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E17640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264617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6194B5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CABC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3F6" w:rsidRPr="00455175" w14:paraId="555CE379" w14:textId="77777777" w:rsidTr="001052C0">
        <w:tc>
          <w:tcPr>
            <w:tcW w:w="3087" w:type="dxa"/>
            <w:shd w:val="clear" w:color="auto" w:fill="auto"/>
          </w:tcPr>
          <w:p w14:paraId="64C0F05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58D097D0" w14:textId="77777777" w:rsidR="00A053F6" w:rsidRPr="00A7477C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A5A" w:rsidRPr="00455175" w14:paraId="6D876402" w14:textId="77777777" w:rsidTr="001052C0">
        <w:trPr>
          <w:tblHeader/>
        </w:trPr>
        <w:tc>
          <w:tcPr>
            <w:tcW w:w="3087" w:type="dxa"/>
            <w:shd w:val="clear" w:color="auto" w:fill="auto"/>
          </w:tcPr>
          <w:p w14:paraId="678F7BC9" w14:textId="60D3FCEC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11E5"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center"/>
          </w:tcPr>
          <w:p w14:paraId="068CBE4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06BEDE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79371EB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E860F8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80E68A3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BD110B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5E7A9AE9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95CE7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E1E5B5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5DA2BD3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2ECE8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455175" w14:paraId="7BD28591" w14:textId="77777777" w:rsidTr="001052C0">
        <w:tc>
          <w:tcPr>
            <w:tcW w:w="3087" w:type="dxa"/>
          </w:tcPr>
          <w:p w14:paraId="7E1497D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7712CBE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2650CA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3F61B72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879186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2E6827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28FA2E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F12B1D1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3C898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1C75ABFC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9539A24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D4EBD" w14:textId="77777777" w:rsidR="00A053F6" w:rsidRPr="00472DAE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455175" w14:paraId="12C3C466" w14:textId="77777777" w:rsidTr="001052C0">
        <w:tc>
          <w:tcPr>
            <w:tcW w:w="3087" w:type="dxa"/>
          </w:tcPr>
          <w:p w14:paraId="565B14DE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7F3C78F6" w14:textId="7DCE908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4DF98049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B415D" w14:textId="788B81F3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C78C9C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6A3861" w14:textId="1B0551AC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0D01B6CF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5CEE750" w14:textId="361AF9D8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36" w:type="dxa"/>
            <w:vAlign w:val="bottom"/>
          </w:tcPr>
          <w:p w14:paraId="3D8C9FCF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6DBA76F" w14:textId="43EF9C73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3B321FE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A2BF0DA" w14:textId="5A51BE78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</w:tr>
      <w:tr w:rsidR="00641A5A" w:rsidRPr="00455175" w14:paraId="7C4CFA85" w14:textId="77777777" w:rsidTr="001052C0">
        <w:tc>
          <w:tcPr>
            <w:tcW w:w="3087" w:type="dxa"/>
          </w:tcPr>
          <w:p w14:paraId="7B52316D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1B3F2187" w14:textId="7777777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F6067E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63F06D" w14:textId="7777777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B91F1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EA8645" w14:textId="7777777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2DD5FD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772B57" w14:textId="7777777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C6A00A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F68E01" w14:textId="77777777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DB28531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AC97EB" w14:textId="77777777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455175" w14:paraId="600DB74E" w14:textId="77777777" w:rsidTr="001052C0">
        <w:tc>
          <w:tcPr>
            <w:tcW w:w="3087" w:type="dxa"/>
          </w:tcPr>
          <w:p w14:paraId="3033AC97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4970E277" w14:textId="0D04E181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0AACBF42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31FA28" w14:textId="0F4BD886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568655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6C2E63" w14:textId="6BBE4B2B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533C7F0E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52E315ED" w14:textId="7E569D30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36" w:type="dxa"/>
            <w:vAlign w:val="bottom"/>
          </w:tcPr>
          <w:p w14:paraId="6CCCF6C4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3BCF6" w14:textId="5BD94248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C14D14F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5AE700F" w14:textId="38D0AA22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</w:tr>
      <w:tr w:rsidR="00641A5A" w:rsidRPr="00455175" w14:paraId="6ECCAF15" w14:textId="77777777" w:rsidTr="001052C0">
        <w:tc>
          <w:tcPr>
            <w:tcW w:w="3087" w:type="dxa"/>
          </w:tcPr>
          <w:p w14:paraId="093E0C99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2C75F438" w14:textId="4771E4CE" w:rsidR="00E8484C" w:rsidRPr="00472DAE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26C962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08818E" w14:textId="6805F416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EECF8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5AB66" w14:textId="2043E71D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7D68EF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22F5C7D" w14:textId="2A412562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FBDBB6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28A6B8" w14:textId="31050FF0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908CE6" w14:textId="77777777" w:rsidR="00E8484C" w:rsidRPr="00472DAE" w:rsidRDefault="00E8484C" w:rsidP="00E8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07A4C45" w14:textId="3F1202E0" w:rsidR="00E8484C" w:rsidRPr="00711F31" w:rsidRDefault="00E8484C" w:rsidP="00711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FD8" w:rsidRPr="00455175" w14:paraId="2A8AF08B" w14:textId="77777777" w:rsidTr="001052C0">
        <w:tc>
          <w:tcPr>
            <w:tcW w:w="3087" w:type="dxa"/>
          </w:tcPr>
          <w:p w14:paraId="3D65A56D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vAlign w:val="bottom"/>
          </w:tcPr>
          <w:p w14:paraId="7F882215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4907784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545CE68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20C423F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B565C40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B1DFCB6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vAlign w:val="bottom"/>
          </w:tcPr>
          <w:p w14:paraId="68749673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BBCACCA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77" w:type="dxa"/>
            <w:vAlign w:val="bottom"/>
          </w:tcPr>
          <w:p w14:paraId="703DBA9D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0B2D1532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B92D1E4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20FD8" w:rsidRPr="00455175" w14:paraId="3146CFF5" w14:textId="77777777" w:rsidTr="001052C0">
        <w:tc>
          <w:tcPr>
            <w:tcW w:w="3087" w:type="dxa"/>
          </w:tcPr>
          <w:p w14:paraId="2F3AE0BC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0CC56C8" w14:textId="7093C7C0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9D8E6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2C9C4" w14:textId="12F76D9A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B3642E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171BD7" w14:textId="1C44B599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3ECDB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FF28106" w14:textId="3AE27239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C9993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6AC606F" w14:textId="4B669EAF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FC7FD3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AC0CB5F" w14:textId="74A725EB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FD8" w:rsidRPr="00455175" w14:paraId="13F583AA" w14:textId="77777777" w:rsidTr="005A2DA3">
        <w:tc>
          <w:tcPr>
            <w:tcW w:w="3087" w:type="dxa"/>
          </w:tcPr>
          <w:p w14:paraId="04A4B8AF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E4DBA69" w14:textId="6F16942E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F527C2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03209B" w14:textId="1ACB2162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 w:rsidR="00A701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106C011" w14:textId="77777777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02F2E9" w14:textId="23FEF768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 w:rsidR="00A701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2DD154" w14:textId="77777777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7C44C1E" w14:textId="23448FA1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A91B79" w14:textId="77777777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28FE579" w14:textId="1846E756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  <w:tc>
          <w:tcPr>
            <w:tcW w:w="243" w:type="dxa"/>
            <w:vAlign w:val="bottom"/>
          </w:tcPr>
          <w:p w14:paraId="056317D2" w14:textId="77777777" w:rsidR="00C20FD8" w:rsidRPr="00472DAE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59583FE" w14:textId="73258B88" w:rsidR="00C20FD8" w:rsidRPr="00711F31" w:rsidRDefault="00C20FD8" w:rsidP="00C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</w:tr>
    </w:tbl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F53BD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72101E" w14:textId="21A59269" w:rsidR="00DF1E03" w:rsidRPr="000445A3" w:rsidRDefault="00DF1E03" w:rsidP="0004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45A3">
        <w:rPr>
          <w:rFonts w:ascii="Angsana New" w:hAnsi="Angsana New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445A3">
        <w:rPr>
          <w:rFonts w:ascii="Angsana New" w:hAnsi="Angsana New"/>
          <w:sz w:val="30"/>
          <w:szCs w:val="30"/>
          <w:lang w:val="en-GB"/>
        </w:rPr>
        <w:br/>
      </w:r>
      <w:r w:rsidRPr="000445A3">
        <w:rPr>
          <w:rFonts w:ascii="Angsana New" w:hAnsi="Angsana New"/>
          <w:sz w:val="30"/>
          <w:szCs w:val="30"/>
          <w:cs/>
          <w:lang w:val="en-GB"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  <w:shd w:val="clear" w:color="auto" w:fill="auto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  <w:shd w:val="clear" w:color="auto" w:fill="auto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  <w:shd w:val="clear" w:color="auto" w:fill="auto"/>
          </w:tcPr>
          <w:p w14:paraId="7E65D275" w14:textId="328DBFD5" w:rsidR="00A053F6" w:rsidRPr="00472DAE" w:rsidRDefault="000445A3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445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มูลค่าสินทรัพย์สุทธิ ณ วันที่รายงาน </w:t>
            </w:r>
            <w:r w:rsidRPr="000445A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และเทคนิคเปรียบเทียบตลาด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472DAE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2DAE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E583E57" w:rsidR="00147585" w:rsidRPr="00472DAE" w:rsidRDefault="00147585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1"/>
        <w:gridCol w:w="270"/>
        <w:gridCol w:w="1799"/>
      </w:tblGrid>
      <w:tr w:rsidR="00902C0E" w:rsidRPr="00433F02" w14:paraId="58E7D7E6" w14:textId="77777777" w:rsidTr="00902C0E">
        <w:trPr>
          <w:trHeight w:val="659"/>
          <w:tblHeader/>
        </w:trPr>
        <w:tc>
          <w:tcPr>
            <w:tcW w:w="2941" w:type="pct"/>
          </w:tcPr>
          <w:p w14:paraId="437C4855" w14:textId="7777777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4A16A4F4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4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84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84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32" w:type="pct"/>
          </w:tcPr>
          <w:p w14:paraId="4BE2E7F5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2B71C3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58F23379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902C0E">
        <w:trPr>
          <w:tblHeader/>
        </w:trPr>
        <w:tc>
          <w:tcPr>
            <w:tcW w:w="2941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9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C35BEC">
        <w:tc>
          <w:tcPr>
            <w:tcW w:w="2941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  <w:shd w:val="clear" w:color="auto" w:fill="auto"/>
          </w:tcPr>
          <w:p w14:paraId="204560B2" w14:textId="7D00F310" w:rsidR="001E24E9" w:rsidRPr="00C35BEC" w:rsidRDefault="001E24E9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7FCD2D2D" w14:textId="655B28DB" w:rsidR="001E24E9" w:rsidRPr="006174B2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8F" w:rsidRPr="00433F02" w14:paraId="40EEA07C" w14:textId="77777777" w:rsidTr="00C35BEC">
        <w:tc>
          <w:tcPr>
            <w:tcW w:w="2941" w:type="pct"/>
          </w:tcPr>
          <w:p w14:paraId="448EB0F7" w14:textId="176D79EF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32" w:type="pct"/>
            <w:shd w:val="clear" w:color="auto" w:fill="auto"/>
          </w:tcPr>
          <w:p w14:paraId="3127D3DD" w14:textId="15B6CE37" w:rsidR="006A588F" w:rsidRPr="00C35BEC" w:rsidRDefault="00D524B1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17,496</w:t>
            </w:r>
          </w:p>
        </w:tc>
        <w:tc>
          <w:tcPr>
            <w:tcW w:w="147" w:type="pct"/>
            <w:shd w:val="clear" w:color="auto" w:fill="auto"/>
          </w:tcPr>
          <w:p w14:paraId="5FF7A0D9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9E27D53" w14:textId="6C9A6E73" w:rsidR="006A588F" w:rsidRPr="006174B2" w:rsidRDefault="00D524B1" w:rsidP="006174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17,496</w:t>
            </w:r>
          </w:p>
        </w:tc>
      </w:tr>
      <w:tr w:rsidR="006A588F" w:rsidRPr="00433F02" w14:paraId="6C9C41D8" w14:textId="77777777" w:rsidTr="00C35BEC">
        <w:tc>
          <w:tcPr>
            <w:tcW w:w="2941" w:type="pct"/>
          </w:tcPr>
          <w:p w14:paraId="2ACBFD0C" w14:textId="34477B32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32" w:type="pct"/>
            <w:shd w:val="clear" w:color="auto" w:fill="auto"/>
          </w:tcPr>
          <w:p w14:paraId="6EB77E56" w14:textId="464FC54A" w:rsidR="006A588F" w:rsidRPr="00C35BEC" w:rsidRDefault="00C35BEC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EC">
              <w:rPr>
                <w:rFonts w:asciiTheme="majorBidi" w:hAnsiTheme="majorBidi" w:cstheme="majorBidi"/>
                <w:sz w:val="30"/>
                <w:szCs w:val="30"/>
              </w:rPr>
              <w:t>44,762</w:t>
            </w:r>
          </w:p>
        </w:tc>
        <w:tc>
          <w:tcPr>
            <w:tcW w:w="147" w:type="pct"/>
            <w:shd w:val="clear" w:color="auto" w:fill="auto"/>
          </w:tcPr>
          <w:p w14:paraId="1076A64D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2D69198" w14:textId="06A61B48" w:rsidR="006A588F" w:rsidRPr="006174B2" w:rsidRDefault="006174B2" w:rsidP="006174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74B2">
              <w:rPr>
                <w:rFonts w:asciiTheme="majorBidi" w:hAnsiTheme="majorBidi" w:cstheme="majorBidi"/>
                <w:sz w:val="30"/>
                <w:szCs w:val="30"/>
              </w:rPr>
              <w:t>44,762</w:t>
            </w:r>
          </w:p>
        </w:tc>
      </w:tr>
      <w:tr w:rsidR="00C16276" w:rsidRPr="00433F02" w14:paraId="3E34D84E" w14:textId="77777777" w:rsidTr="00C35BEC">
        <w:tc>
          <w:tcPr>
            <w:tcW w:w="2941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A28DE9" w14:textId="6D5430BF" w:rsidR="00C16276" w:rsidRPr="00C35BEC" w:rsidRDefault="00C35BEC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62,258</w:t>
            </w:r>
          </w:p>
        </w:tc>
        <w:tc>
          <w:tcPr>
            <w:tcW w:w="147" w:type="pct"/>
            <w:shd w:val="clear" w:color="auto" w:fill="auto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CCB01" w14:textId="22F3684E" w:rsidR="00C16276" w:rsidRPr="006174B2" w:rsidRDefault="006174B2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7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62,258</w:t>
            </w:r>
          </w:p>
        </w:tc>
      </w:tr>
      <w:tr w:rsidR="001E24E9" w:rsidRPr="00433F02" w14:paraId="17C4B5CE" w14:textId="77777777" w:rsidTr="00C35BEC">
        <w:tc>
          <w:tcPr>
            <w:tcW w:w="2941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  <w:shd w:val="clear" w:color="auto" w:fill="auto"/>
          </w:tcPr>
          <w:p w14:paraId="2F4C28C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C35BEC">
        <w:tc>
          <w:tcPr>
            <w:tcW w:w="2941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32" w:type="pct"/>
            <w:shd w:val="clear" w:color="auto" w:fill="auto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7E460432" w14:textId="77777777" w:rsidR="001E24E9" w:rsidRPr="006174B2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34B646B8" w14:textId="77777777" w:rsidTr="00C35BEC">
        <w:tc>
          <w:tcPr>
            <w:tcW w:w="2941" w:type="pct"/>
          </w:tcPr>
          <w:p w14:paraId="4EBD8B6E" w14:textId="4B0F2E70" w:rsidR="001E24E9" w:rsidRPr="00472DAE" w:rsidRDefault="00A05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="000445A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32" w:type="pct"/>
            <w:shd w:val="clear" w:color="auto" w:fill="auto"/>
          </w:tcPr>
          <w:p w14:paraId="589ACD15" w14:textId="145A5999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BA7B77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1E1F6018" w14:textId="2E552ADE" w:rsidR="001E24E9" w:rsidRPr="006174B2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5A3" w:rsidRPr="00433F02" w14:paraId="7B51CDA8" w14:textId="77777777" w:rsidTr="00C35BEC">
        <w:tc>
          <w:tcPr>
            <w:tcW w:w="2941" w:type="pct"/>
          </w:tcPr>
          <w:p w14:paraId="4A23FD70" w14:textId="6302694E" w:rsidR="000445A3" w:rsidRPr="00472DAE" w:rsidRDefault="00044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50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32" w:type="pct"/>
            <w:shd w:val="clear" w:color="auto" w:fill="auto"/>
          </w:tcPr>
          <w:p w14:paraId="61BE9198" w14:textId="77777777" w:rsidR="000445A3" w:rsidRDefault="000445A3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6E4613D" w14:textId="77777777" w:rsidR="000445A3" w:rsidRPr="00472DAE" w:rsidRDefault="0004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62734603" w14:textId="77777777" w:rsidR="000445A3" w:rsidRPr="006174B2" w:rsidRDefault="000445A3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5A3" w:rsidRPr="00433F02" w14:paraId="296399BE" w14:textId="77777777" w:rsidTr="00C35BEC">
        <w:tc>
          <w:tcPr>
            <w:tcW w:w="2941" w:type="pct"/>
          </w:tcPr>
          <w:p w14:paraId="3CEE21F4" w14:textId="42F319CA" w:rsidR="000445A3" w:rsidRPr="00472DAE" w:rsidRDefault="000445A3" w:rsidP="00044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932" w:type="pct"/>
            <w:shd w:val="clear" w:color="auto" w:fill="auto"/>
          </w:tcPr>
          <w:p w14:paraId="1699501B" w14:textId="64BCA526" w:rsidR="000445A3" w:rsidRDefault="000445A3" w:rsidP="000445A3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147" w:type="pct"/>
            <w:shd w:val="clear" w:color="auto" w:fill="auto"/>
          </w:tcPr>
          <w:p w14:paraId="12A2D3B5" w14:textId="77777777" w:rsidR="000445A3" w:rsidRPr="00472DAE" w:rsidRDefault="000445A3" w:rsidP="0004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BA08D91" w14:textId="34189692" w:rsidR="000445A3" w:rsidRPr="006174B2" w:rsidRDefault="000445A3" w:rsidP="000445A3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74B2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</w:tr>
      <w:tr w:rsidR="009437EA" w:rsidRPr="00433F02" w14:paraId="61033124" w14:textId="77777777" w:rsidTr="00C35BEC">
        <w:tc>
          <w:tcPr>
            <w:tcW w:w="2941" w:type="pct"/>
          </w:tcPr>
          <w:p w14:paraId="17FBDBC4" w14:textId="1486A3A2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  <w:shd w:val="clear" w:color="auto" w:fill="auto"/>
          </w:tcPr>
          <w:p w14:paraId="342A9AB6" w14:textId="1C45A4A2" w:rsidR="009437EA" w:rsidRPr="00472DAE" w:rsidRDefault="00C35BEC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87,306</w:t>
            </w:r>
          </w:p>
        </w:tc>
        <w:tc>
          <w:tcPr>
            <w:tcW w:w="147" w:type="pct"/>
            <w:shd w:val="clear" w:color="auto" w:fill="auto"/>
          </w:tcPr>
          <w:p w14:paraId="617E0DE9" w14:textId="77777777" w:rsidR="009437EA" w:rsidRPr="00472DA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BE87CA9" w14:textId="5F9EC4E7" w:rsidR="009437EA" w:rsidRPr="00472DAE" w:rsidRDefault="006174B2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87,306</w:t>
            </w:r>
          </w:p>
        </w:tc>
      </w:tr>
      <w:tr w:rsidR="009437EA" w:rsidRPr="00433F02" w14:paraId="2AFB0829" w14:textId="77777777" w:rsidTr="00C35BEC">
        <w:tc>
          <w:tcPr>
            <w:tcW w:w="2941" w:type="pct"/>
          </w:tcPr>
          <w:p w14:paraId="27039A2A" w14:textId="4173ED20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D49B4"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2" w:type="pct"/>
            <w:shd w:val="clear" w:color="auto" w:fill="auto"/>
          </w:tcPr>
          <w:p w14:paraId="503E118D" w14:textId="6F0F5577" w:rsidR="009437EA" w:rsidRPr="00472DAE" w:rsidRDefault="00C35BEC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61,505</w:t>
            </w:r>
          </w:p>
        </w:tc>
        <w:tc>
          <w:tcPr>
            <w:tcW w:w="147" w:type="pct"/>
            <w:shd w:val="clear" w:color="auto" w:fill="auto"/>
          </w:tcPr>
          <w:p w14:paraId="78343552" w14:textId="77777777" w:rsidR="009437EA" w:rsidRPr="00472DA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5EE8899" w14:textId="5C24B862" w:rsidR="009437EA" w:rsidRPr="00472DAE" w:rsidRDefault="006174B2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59,481</w:t>
            </w:r>
          </w:p>
        </w:tc>
      </w:tr>
      <w:tr w:rsidR="00D626B2" w:rsidRPr="00902C0E" w14:paraId="284951C3" w14:textId="77777777" w:rsidTr="00C35BEC">
        <w:tc>
          <w:tcPr>
            <w:tcW w:w="2941" w:type="pct"/>
          </w:tcPr>
          <w:p w14:paraId="4627CB08" w14:textId="5E687515" w:rsidR="00D626B2" w:rsidRPr="00472DAE" w:rsidRDefault="009437EA" w:rsidP="00D6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4C140" w14:textId="0F469C10" w:rsidR="00D626B2" w:rsidRPr="00472DAE" w:rsidRDefault="00C35BEC" w:rsidP="00D626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152,682</w:t>
            </w:r>
          </w:p>
        </w:tc>
        <w:tc>
          <w:tcPr>
            <w:tcW w:w="147" w:type="pct"/>
            <w:shd w:val="clear" w:color="auto" w:fill="auto"/>
          </w:tcPr>
          <w:p w14:paraId="6E96C229" w14:textId="77777777" w:rsidR="00D626B2" w:rsidRPr="00472DAE" w:rsidRDefault="00D626B2" w:rsidP="00D6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A3A04C" w14:textId="64AD1391" w:rsidR="00D626B2" w:rsidRPr="009437EA" w:rsidRDefault="006174B2" w:rsidP="00D626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150,658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72DAE" w:rsidRDefault="006A47AF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472DA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72DA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66C6D325" w:rsidR="00943CCB" w:rsidRPr="00472DAE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1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472DAE">
        <w:rPr>
          <w:rFonts w:ascii="Angsana New" w:hAnsi="Angsana New"/>
          <w:sz w:val="30"/>
          <w:szCs w:val="30"/>
        </w:rPr>
        <w:t>2560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z w:val="30"/>
          <w:szCs w:val="30"/>
        </w:rPr>
        <w:t>15</w:t>
      </w:r>
      <w:r w:rsidRPr="00472DAE">
        <w:rPr>
          <w:rFonts w:ascii="Angsana New" w:hAnsi="Angsana New"/>
          <w:b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pacing w:val="-2"/>
          <w:sz w:val="30"/>
          <w:szCs w:val="30"/>
        </w:rPr>
        <w:t>16</w:t>
      </w:r>
      <w:r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472DAE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472DAE">
        <w:rPr>
          <w:rFonts w:ascii="Angsana New" w:hAnsi="Angsana New"/>
          <w:b/>
          <w:spacing w:val="-2"/>
          <w:sz w:val="30"/>
          <w:szCs w:val="30"/>
        </w:rPr>
        <w:br/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>ณ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760937" w:rsidRPr="00472DAE">
        <w:rPr>
          <w:rFonts w:ascii="Angsana New" w:hAnsi="Angsana New"/>
          <w:sz w:val="30"/>
          <w:szCs w:val="30"/>
          <w:cs/>
        </w:rPr>
        <w:t>วันที่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8075CC">
        <w:rPr>
          <w:rFonts w:asciiTheme="majorBidi" w:hAnsiTheme="majorBidi" w:cstheme="majorBidi"/>
          <w:sz w:val="30"/>
          <w:szCs w:val="30"/>
        </w:rPr>
        <w:t xml:space="preserve">31 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FF0057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B00D81">
        <w:rPr>
          <w:rFonts w:ascii="Angsana New" w:hAnsi="Angsana New"/>
          <w:sz w:val="30"/>
          <w:szCs w:val="30"/>
        </w:rPr>
        <w:t>7.9</w:t>
      </w:r>
      <w:r w:rsidR="009A056E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472DAE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29EB94E1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21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472DAE">
        <w:rPr>
          <w:rFonts w:ascii="Angsana New" w:hAnsi="Angsana New"/>
          <w:sz w:val="30"/>
          <w:szCs w:val="30"/>
        </w:rPr>
        <w:t>2562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pacing w:val="-4"/>
          <w:sz w:val="30"/>
          <w:szCs w:val="30"/>
        </w:rPr>
        <w:t>50</w:t>
      </w:r>
      <w:r w:rsidR="00490CCE"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z w:val="30"/>
          <w:szCs w:val="30"/>
        </w:rPr>
        <w:t>19</w:t>
      </w:r>
      <w:r w:rsidRPr="00472DAE">
        <w:rPr>
          <w:rFonts w:ascii="Angsana New" w:hAnsi="Angsana New"/>
          <w:bCs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ปี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75CC">
        <w:rPr>
          <w:rFonts w:asciiTheme="majorBidi" w:hAnsiTheme="majorBidi" w:cstheme="majorBidi"/>
          <w:sz w:val="30"/>
          <w:szCs w:val="30"/>
        </w:rPr>
        <w:t xml:space="preserve">31 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8075CC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472DAE">
        <w:rPr>
          <w:rFonts w:ascii="Angsana New" w:hAnsi="Angsana New"/>
          <w:sz w:val="30"/>
          <w:szCs w:val="30"/>
          <w:cs/>
        </w:rPr>
        <w:t xml:space="preserve"> </w:t>
      </w:r>
      <w:r w:rsidR="006E144D" w:rsidRPr="00472DAE">
        <w:rPr>
          <w:rFonts w:ascii="Angsana New" w:hAnsi="Angsana New"/>
          <w:sz w:val="30"/>
          <w:szCs w:val="30"/>
        </w:rPr>
        <w:br/>
      </w:r>
      <w:r w:rsidR="00FC11E5" w:rsidRPr="00B00D81">
        <w:rPr>
          <w:rFonts w:ascii="Angsana New" w:hAnsi="Angsana New"/>
          <w:sz w:val="30"/>
          <w:szCs w:val="30"/>
        </w:rPr>
        <w:t>3</w:t>
      </w:r>
      <w:r w:rsidR="00B00D81" w:rsidRPr="00B00D81">
        <w:rPr>
          <w:rFonts w:ascii="Angsana New" w:hAnsi="Angsana New"/>
          <w:sz w:val="30"/>
          <w:szCs w:val="30"/>
        </w:rPr>
        <w:t>5</w:t>
      </w:r>
      <w:r w:rsidR="00925C66" w:rsidRPr="00B00D81">
        <w:rPr>
          <w:rFonts w:ascii="Angsana New" w:hAnsi="Angsana New"/>
          <w:sz w:val="30"/>
          <w:szCs w:val="30"/>
          <w:cs/>
        </w:rPr>
        <w:t>.</w:t>
      </w:r>
      <w:r w:rsidR="00B00D81" w:rsidRPr="00B00D81">
        <w:rPr>
          <w:rFonts w:ascii="Angsana New" w:hAnsi="Angsana New"/>
          <w:sz w:val="30"/>
          <w:szCs w:val="30"/>
        </w:rPr>
        <w:t>7</w:t>
      </w:r>
      <w:r w:rsidR="003525C5" w:rsidRPr="00B00D81">
        <w:rPr>
          <w:rFonts w:ascii="Angsana New" w:hAnsi="Angsana New" w:hint="cs"/>
          <w:sz w:val="30"/>
          <w:szCs w:val="30"/>
          <w:cs/>
        </w:rPr>
        <w:t xml:space="preserve"> </w:t>
      </w:r>
      <w:r w:rsidRPr="00B00D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1D38C4E" w14:textId="77777777" w:rsidR="006174B2" w:rsidRDefault="006174B2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951502" w14:textId="3B75CB61" w:rsidR="00AB103C" w:rsidRPr="00472DAE" w:rsidRDefault="00AB103C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/>
          <w:sz w:val="30"/>
          <w:szCs w:val="30"/>
          <w:cs/>
          <w:lang w:val="en-US"/>
        </w:rPr>
        <w:t>หนี้สินที่อาจเกิดขึ้น</w:t>
      </w:r>
    </w:p>
    <w:p w14:paraId="3083C037" w14:textId="77777777" w:rsidR="00B856BF" w:rsidRPr="00472DAE" w:rsidRDefault="00B856BF" w:rsidP="00B8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BA1A54" w14:textId="7BA261D7" w:rsidR="003B212C" w:rsidRDefault="00AB103C" w:rsidP="003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/>
          <w:b/>
          <w:sz w:val="30"/>
          <w:szCs w:val="30"/>
          <w:cs/>
        </w:rPr>
        <w:t>บริษัทเป็นจำเลยจากการถูกฟ้องเกี่ยวกับการเลิกจ้างที่ไม่เป็นธรรมกับอดีตพนักงาน</w:t>
      </w:r>
      <w:r w:rsidR="000A7EEA" w:rsidRPr="00472DAE">
        <w:rPr>
          <w:rFonts w:ascii="Angsana New" w:hAnsi="Angsana New" w:hint="cs"/>
          <w:b/>
          <w:sz w:val="30"/>
          <w:szCs w:val="30"/>
          <w:cs/>
        </w:rPr>
        <w:t>ราย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หนึ่ง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โดยพนักงานดังกล่าวเรียกค่าเสียหายเป็นจำนวนเงิน </w:t>
      </w:r>
      <w:r w:rsidR="00FC11E5" w:rsidRPr="00472DAE">
        <w:rPr>
          <w:rFonts w:ascii="Angsana New" w:hAnsi="Angsana New"/>
          <w:bCs/>
          <w:sz w:val="30"/>
          <w:szCs w:val="30"/>
        </w:rPr>
        <w:t>38</w:t>
      </w:r>
      <w:r w:rsidR="00035A28" w:rsidRPr="00472DAE">
        <w:rPr>
          <w:rFonts w:ascii="Angsana New" w:hAnsi="Angsana New"/>
          <w:bCs/>
          <w:sz w:val="30"/>
          <w:szCs w:val="30"/>
        </w:rPr>
        <w:t>.</w:t>
      </w:r>
      <w:r w:rsidR="00FC11E5" w:rsidRPr="00472DAE">
        <w:rPr>
          <w:rFonts w:ascii="Angsana New" w:hAnsi="Angsana New"/>
          <w:bCs/>
          <w:sz w:val="30"/>
          <w:szCs w:val="30"/>
        </w:rPr>
        <w:t>5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D41BBF" w:rsidRPr="00472DAE">
        <w:rPr>
          <w:rFonts w:ascii="Angsana New" w:hAnsi="Angsana New" w:hint="cs"/>
          <w:b/>
          <w:sz w:val="30"/>
          <w:szCs w:val="30"/>
          <w:cs/>
        </w:rPr>
        <w:t xml:space="preserve">ณ </w:t>
      </w:r>
      <w:r w:rsidR="00CA4AFA" w:rsidRPr="00472DAE">
        <w:rPr>
          <w:rFonts w:ascii="Angsana New" w:hAnsi="Angsana New" w:hint="cs"/>
          <w:b/>
          <w:sz w:val="30"/>
          <w:szCs w:val="30"/>
          <w:cs/>
        </w:rPr>
        <w:t>วันที่ในรายงานนี้</w:t>
      </w:r>
      <w:r w:rsidR="00FC3C2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ศาลชั้นต้นพิพากษายกฟ้องคดีดังกล่าวและ</w:t>
      </w:r>
      <w:r w:rsidR="007404F1">
        <w:rPr>
          <w:rFonts w:ascii="Angsana New" w:hAnsi="Angsana New"/>
          <w:b/>
          <w:sz w:val="30"/>
          <w:szCs w:val="30"/>
        </w:rPr>
        <w:br/>
      </w:r>
      <w:r w:rsidR="00D73E60" w:rsidRPr="00414BEA">
        <w:rPr>
          <w:rFonts w:ascii="Angsana New" w:hAnsi="Angsana New"/>
          <w:b/>
          <w:sz w:val="30"/>
          <w:szCs w:val="30"/>
          <w:cs/>
        </w:rPr>
        <w:t>อยู่ระหว่าง</w:t>
      </w:r>
      <w:r w:rsidR="00EC3F41">
        <w:rPr>
          <w:rFonts w:ascii="Angsana New" w:hAnsi="Angsana New" w:hint="cs"/>
          <w:b/>
          <w:sz w:val="30"/>
          <w:szCs w:val="30"/>
          <w:cs/>
        </w:rPr>
        <w:t>การพิจารณาของศาลอุทธรณ์</w:t>
      </w:r>
      <w:r w:rsidR="006E40FB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C5583" w:rsidRPr="00472DAE">
        <w:rPr>
          <w:rFonts w:ascii="Angsana New" w:hAnsi="Angsana New"/>
          <w:b/>
          <w:sz w:val="30"/>
          <w:szCs w:val="30"/>
          <w:cs/>
        </w:rPr>
        <w:t>ผู้บริหารเชื่อว่าบริษัทจะไม่ได้รับผลเสียหายอย่างมีสาระสำคัญจากคดีความดังกล่าวจึงไม่ได้บันทึกประมาณการหนี้สินในงบการเงิน</w:t>
      </w:r>
    </w:p>
    <w:p w14:paraId="62EC42AE" w14:textId="77777777" w:rsidR="00E569EB" w:rsidRDefault="00E569EB" w:rsidP="001B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8F01C7F" w14:textId="375AFC6F" w:rsidR="00EF42E1" w:rsidRPr="00BA2E11" w:rsidRDefault="00816B30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A2E11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A9B6EAE" w14:textId="77777777" w:rsidR="00C526B6" w:rsidRPr="00BA2E11" w:rsidRDefault="00C526B6" w:rsidP="001B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802B9" w14:textId="7DBE7647" w:rsidR="001C6F79" w:rsidRDefault="007404F1" w:rsidP="007B2DC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1C6F79">
        <w:rPr>
          <w:rFonts w:ascii="Angsana New" w:hAnsi="Angsana New"/>
          <w:sz w:val="30"/>
          <w:szCs w:val="30"/>
          <w:cs/>
        </w:rPr>
        <w:t>ใน</w:t>
      </w:r>
      <w:r w:rsidR="00C54278" w:rsidRPr="001C6F79">
        <w:rPr>
          <w:rFonts w:ascii="Angsana New" w:hAnsi="Angsana New" w:hint="cs"/>
          <w:sz w:val="30"/>
          <w:szCs w:val="30"/>
          <w:cs/>
        </w:rPr>
        <w:t>การประชุมสามัญประจำปีของผู้ถือหุ้นของ</w:t>
      </w:r>
      <w:r w:rsidRPr="001C6F79">
        <w:rPr>
          <w:rFonts w:ascii="Angsana New" w:hAnsi="Angsana New"/>
          <w:sz w:val="30"/>
          <w:szCs w:val="30"/>
          <w:cs/>
        </w:rPr>
        <w:t>บริษัท</w:t>
      </w:r>
      <w:r w:rsidR="00C54278" w:rsidRPr="001C6F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54278" w:rsidRPr="001C6F79">
        <w:rPr>
          <w:rFonts w:ascii="Angsana New" w:hAnsi="Angsana New"/>
          <w:sz w:val="30"/>
          <w:szCs w:val="30"/>
        </w:rPr>
        <w:t>29</w:t>
      </w:r>
      <w:r w:rsidR="00C54278" w:rsidRPr="001C6F79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54278" w:rsidRPr="001C6F79">
        <w:rPr>
          <w:rFonts w:ascii="Angsana New" w:hAnsi="Angsana New"/>
          <w:sz w:val="30"/>
          <w:szCs w:val="30"/>
        </w:rPr>
        <w:t xml:space="preserve">2568 </w:t>
      </w:r>
      <w:r w:rsidR="00C54278" w:rsidRPr="001C6F79">
        <w:rPr>
          <w:rFonts w:ascii="Angsana New" w:hAnsi="Angsana New" w:hint="cs"/>
          <w:sz w:val="30"/>
          <w:szCs w:val="30"/>
          <w:cs/>
        </w:rPr>
        <w:t>ผู้ถือหุ้นของบริษัทมีมติ</w:t>
      </w:r>
      <w:r w:rsidRPr="001C6F79">
        <w:rPr>
          <w:rFonts w:ascii="Angsana New" w:hAnsi="Angsana New"/>
          <w:sz w:val="30"/>
          <w:szCs w:val="30"/>
          <w:cs/>
        </w:rPr>
        <w:t>อนุมัติการ</w:t>
      </w:r>
      <w:r w:rsidR="00C54278" w:rsidRPr="001C6F79">
        <w:rPr>
          <w:rFonts w:ascii="Angsana New" w:hAnsi="Angsana New" w:hint="cs"/>
          <w:sz w:val="30"/>
          <w:szCs w:val="30"/>
          <w:cs/>
        </w:rPr>
        <w:t>จัดสรร</w:t>
      </w:r>
      <w:r w:rsidR="00C05B66" w:rsidRPr="001C6F79">
        <w:rPr>
          <w:rFonts w:ascii="Angsana New" w:hAnsi="Angsana New" w:hint="cs"/>
          <w:sz w:val="30"/>
          <w:szCs w:val="30"/>
          <w:cs/>
        </w:rPr>
        <w:t xml:space="preserve">กำไรเป็นเงินปันผลในอัตราส่วนหุ้นละ </w:t>
      </w:r>
      <w:r w:rsidR="00C05B66" w:rsidRPr="001C6F79">
        <w:rPr>
          <w:rFonts w:ascii="Angsana New" w:hAnsi="Angsana New"/>
          <w:sz w:val="30"/>
          <w:szCs w:val="30"/>
        </w:rPr>
        <w:t xml:space="preserve">0.06 </w:t>
      </w:r>
      <w:r w:rsidR="00C05B66" w:rsidRPr="001C6F79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 w:rsidRPr="001C6F79">
        <w:rPr>
          <w:rFonts w:ascii="Angsana New" w:hAnsi="Angsana New"/>
          <w:sz w:val="30"/>
          <w:szCs w:val="30"/>
        </w:rPr>
        <w:t xml:space="preserve"> </w:t>
      </w:r>
      <w:r w:rsidR="00C05B66" w:rsidRPr="001C6F79">
        <w:rPr>
          <w:rFonts w:ascii="Angsana New" w:hAnsi="Angsana New"/>
          <w:sz w:val="30"/>
          <w:szCs w:val="30"/>
        </w:rPr>
        <w:t>122.9</w:t>
      </w:r>
      <w:r w:rsidRPr="001C6F79">
        <w:rPr>
          <w:rFonts w:ascii="Angsana New" w:hAnsi="Angsana New"/>
          <w:sz w:val="30"/>
          <w:szCs w:val="30"/>
        </w:rPr>
        <w:t xml:space="preserve"> </w:t>
      </w:r>
      <w:r w:rsidRPr="001C6F79">
        <w:rPr>
          <w:rFonts w:ascii="Angsana New" w:hAnsi="Angsana New"/>
          <w:sz w:val="30"/>
          <w:szCs w:val="30"/>
          <w:cs/>
        </w:rPr>
        <w:t xml:space="preserve">ล้านบาท </w:t>
      </w:r>
      <w:r w:rsidR="00C05B66" w:rsidRPr="001C6F79">
        <w:rPr>
          <w:rFonts w:ascii="Angsana New" w:hAnsi="Angsana New" w:hint="cs"/>
          <w:sz w:val="30"/>
          <w:szCs w:val="30"/>
          <w:cs/>
        </w:rPr>
        <w:t>เงินปันผลดังกล่าวจะจ่ายให้แก่</w:t>
      </w:r>
      <w:r w:rsidR="00BA2E11" w:rsidRPr="001C6F79">
        <w:rPr>
          <w:rFonts w:ascii="Angsana New" w:hAnsi="Angsana New" w:hint="cs"/>
          <w:sz w:val="30"/>
          <w:szCs w:val="30"/>
          <w:cs/>
        </w:rPr>
        <w:t xml:space="preserve">ผู้ถือหุ้นในเดือนพฤษภาคม </w:t>
      </w:r>
      <w:r w:rsidR="00BA2E11" w:rsidRPr="001C6F79">
        <w:rPr>
          <w:rFonts w:ascii="Angsana New" w:hAnsi="Angsana New"/>
          <w:sz w:val="30"/>
          <w:szCs w:val="30"/>
        </w:rPr>
        <w:t>2568</w:t>
      </w:r>
    </w:p>
    <w:p w14:paraId="0ABEEE0D" w14:textId="77777777" w:rsidR="007B2DCD" w:rsidRDefault="007B2DCD" w:rsidP="007B2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B647AA1" w14:textId="4F6D9043" w:rsidR="000D059D" w:rsidRPr="001C6F79" w:rsidRDefault="001C6F79" w:rsidP="007B2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11.2</w:t>
      </w:r>
      <w:r>
        <w:rPr>
          <w:rFonts w:ascii="Angsana New" w:hAnsi="Angsana New"/>
          <w:sz w:val="30"/>
          <w:szCs w:val="30"/>
        </w:rPr>
        <w:tab/>
      </w:r>
      <w:r w:rsidR="000D059D" w:rsidRPr="001C6F79">
        <w:rPr>
          <w:rFonts w:ascii="Angsana New" w:hAnsi="Angsana New"/>
          <w:sz w:val="30"/>
          <w:szCs w:val="30"/>
          <w:cs/>
        </w:rPr>
        <w:t>ใน</w:t>
      </w:r>
      <w:r w:rsidR="000D059D" w:rsidRPr="001C6F79">
        <w:rPr>
          <w:rFonts w:ascii="Angsana New" w:hAnsi="Angsana New" w:hint="cs"/>
          <w:sz w:val="30"/>
          <w:szCs w:val="30"/>
          <w:cs/>
        </w:rPr>
        <w:t>การประชุมคณะกรรมการของ</w:t>
      </w:r>
      <w:r w:rsidR="000D059D" w:rsidRPr="001C6F79">
        <w:rPr>
          <w:rFonts w:ascii="Angsana New" w:hAnsi="Angsana New"/>
          <w:sz w:val="30"/>
          <w:szCs w:val="30"/>
          <w:cs/>
        </w:rPr>
        <w:t>บริษัท</w:t>
      </w:r>
      <w:r w:rsidR="000D059D" w:rsidRPr="001C6F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059D" w:rsidRPr="001C6F79">
        <w:rPr>
          <w:rFonts w:ascii="Angsana New" w:hAnsi="Angsana New"/>
          <w:sz w:val="30"/>
          <w:szCs w:val="30"/>
        </w:rPr>
        <w:t>13</w:t>
      </w:r>
      <w:r w:rsidR="000D059D" w:rsidRPr="001C6F79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0D059D" w:rsidRPr="001C6F79">
        <w:rPr>
          <w:rFonts w:ascii="Angsana New" w:hAnsi="Angsana New"/>
          <w:sz w:val="30"/>
          <w:szCs w:val="30"/>
        </w:rPr>
        <w:t xml:space="preserve">2568 </w:t>
      </w:r>
      <w:r w:rsidR="003752B5" w:rsidRPr="001C6F79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0D059D" w:rsidRPr="001C6F79">
        <w:rPr>
          <w:rFonts w:ascii="Angsana New" w:hAnsi="Angsana New" w:hint="cs"/>
          <w:sz w:val="30"/>
          <w:szCs w:val="30"/>
          <w:cs/>
        </w:rPr>
        <w:t>มีมติ</w:t>
      </w:r>
      <w:r w:rsidR="007B2DCD">
        <w:rPr>
          <w:rFonts w:ascii="Angsana New" w:hAnsi="Angsana New"/>
          <w:sz w:val="30"/>
          <w:szCs w:val="30"/>
        </w:rPr>
        <w:br/>
      </w:r>
      <w:r w:rsidR="000D059D" w:rsidRPr="001C6F79">
        <w:rPr>
          <w:rFonts w:ascii="Angsana New" w:hAnsi="Angsana New"/>
          <w:sz w:val="30"/>
          <w:szCs w:val="30"/>
          <w:cs/>
        </w:rPr>
        <w:t>อนุมัติกา</w:t>
      </w:r>
      <w:r w:rsidR="000D059D" w:rsidRPr="001C6F79">
        <w:rPr>
          <w:rFonts w:ascii="Angsana New" w:hAnsi="Angsana New" w:hint="cs"/>
          <w:sz w:val="30"/>
          <w:szCs w:val="30"/>
          <w:cs/>
        </w:rPr>
        <w:t>ร</w:t>
      </w:r>
      <w:r w:rsidR="000D059D" w:rsidRPr="001C6F79">
        <w:rPr>
          <w:rFonts w:ascii="Angsana New" w:hAnsi="Angsana New"/>
          <w:sz w:val="30"/>
          <w:szCs w:val="30"/>
          <w:cs/>
        </w:rPr>
        <w:t xml:space="preserve">ซื้อที่ดินจำนวน </w:t>
      </w:r>
      <w:r w:rsidR="000D059D" w:rsidRPr="001C6F79">
        <w:rPr>
          <w:rFonts w:ascii="Angsana New" w:hAnsi="Angsana New"/>
          <w:sz w:val="30"/>
          <w:szCs w:val="30"/>
        </w:rPr>
        <w:t xml:space="preserve">5 </w:t>
      </w:r>
      <w:r w:rsidR="000D059D" w:rsidRPr="001C6F79">
        <w:rPr>
          <w:rFonts w:ascii="Angsana New" w:hAnsi="Angsana New"/>
          <w:sz w:val="30"/>
          <w:szCs w:val="30"/>
          <w:cs/>
        </w:rPr>
        <w:t>แปลงจาก</w:t>
      </w:r>
      <w:r w:rsidR="00CA40F5" w:rsidRPr="001C6F79">
        <w:rPr>
          <w:rFonts w:ascii="Angsana New" w:hAnsi="Angsana New" w:hint="cs"/>
          <w:sz w:val="30"/>
          <w:szCs w:val="30"/>
          <w:cs/>
        </w:rPr>
        <w:t>กรรมการและบุคคลที่เกี่ยว</w:t>
      </w:r>
      <w:r w:rsidR="00A70163" w:rsidRPr="001C6F79">
        <w:rPr>
          <w:rFonts w:ascii="Angsana New" w:hAnsi="Angsana New" w:hint="cs"/>
          <w:sz w:val="30"/>
          <w:szCs w:val="30"/>
          <w:cs/>
        </w:rPr>
        <w:t>ข้อง</w:t>
      </w:r>
      <w:r w:rsidR="00CA40F5" w:rsidRPr="001C6F79">
        <w:rPr>
          <w:rFonts w:ascii="Angsana New" w:hAnsi="Angsana New" w:hint="cs"/>
          <w:sz w:val="30"/>
          <w:szCs w:val="30"/>
          <w:cs/>
        </w:rPr>
        <w:t>กัน</w:t>
      </w:r>
      <w:r w:rsidR="000D059D" w:rsidRPr="001C6F79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โดยมีวัตถุประสงค์เพื่อขายให้</w:t>
      </w:r>
      <w:r w:rsidR="00CA40F5" w:rsidRPr="001C6F79">
        <w:rPr>
          <w:rFonts w:ascii="Angsana New" w:hAnsi="Angsana New" w:hint="cs"/>
          <w:sz w:val="30"/>
          <w:szCs w:val="30"/>
          <w:cs/>
        </w:rPr>
        <w:t>แก่</w:t>
      </w:r>
      <w:r w:rsidR="000D059D" w:rsidRPr="001C6F79">
        <w:rPr>
          <w:rFonts w:ascii="Angsana New" w:hAnsi="Angsana New"/>
          <w:sz w:val="30"/>
          <w:szCs w:val="30"/>
          <w:cs/>
        </w:rPr>
        <w:t>บุคคลภายนอก</w:t>
      </w:r>
      <w:r w:rsidR="00CA40F5" w:rsidRPr="001C6F79">
        <w:rPr>
          <w:rFonts w:ascii="Angsana New" w:hAnsi="Angsana New" w:hint="cs"/>
          <w:sz w:val="30"/>
          <w:szCs w:val="30"/>
          <w:cs/>
        </w:rPr>
        <w:t xml:space="preserve"> และ</w:t>
      </w:r>
      <w:r w:rsidR="00403EA7" w:rsidRPr="001C6F79">
        <w:rPr>
          <w:rFonts w:ascii="Angsana New" w:hAnsi="Angsana New" w:hint="cs"/>
          <w:sz w:val="30"/>
          <w:szCs w:val="30"/>
          <w:cs/>
        </w:rPr>
        <w:t>มีการ</w:t>
      </w:r>
      <w:r w:rsidR="000D059D" w:rsidRPr="001C6F79">
        <w:rPr>
          <w:rFonts w:ascii="Angsana New" w:hAnsi="Angsana New"/>
          <w:sz w:val="30"/>
          <w:szCs w:val="30"/>
          <w:cs/>
        </w:rPr>
        <w:t>กำหนดให้ราคาซื้อไม่ต่ำกว่าราคา</w:t>
      </w:r>
      <w:r w:rsidR="00403EA7" w:rsidRPr="001C6F79">
        <w:rPr>
          <w:rFonts w:ascii="Angsana New" w:hAnsi="Angsana New" w:hint="cs"/>
          <w:sz w:val="30"/>
          <w:szCs w:val="30"/>
          <w:cs/>
        </w:rPr>
        <w:t>ประเมิน</w:t>
      </w:r>
      <w:r w:rsidR="000D059D" w:rsidRPr="001C6F79">
        <w:rPr>
          <w:rFonts w:ascii="Angsana New" w:hAnsi="Angsana New"/>
          <w:sz w:val="30"/>
          <w:szCs w:val="30"/>
          <w:cs/>
        </w:rPr>
        <w:t>จากผู้ประเมินอิสระ</w:t>
      </w:r>
      <w:r w:rsidR="000D059D" w:rsidRPr="001C6F79">
        <w:rPr>
          <w:rFonts w:ascii="Angsana New" w:hAnsi="Angsana New"/>
          <w:sz w:val="30"/>
          <w:szCs w:val="30"/>
        </w:rPr>
        <w:t> </w:t>
      </w:r>
    </w:p>
    <w:sectPr w:rsidR="000D059D" w:rsidRPr="001C6F79" w:rsidSect="00773A7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33524" w14:textId="77777777" w:rsidR="00904ADA" w:rsidRDefault="00904ADA" w:rsidP="004956B4">
      <w:r>
        <w:separator/>
      </w:r>
    </w:p>
  </w:endnote>
  <w:endnote w:type="continuationSeparator" w:id="0">
    <w:p w14:paraId="207B1A66" w14:textId="77777777" w:rsidR="00904ADA" w:rsidRDefault="00904ADA" w:rsidP="004956B4">
      <w:r>
        <w:continuationSeparator/>
      </w:r>
    </w:p>
  </w:endnote>
  <w:endnote w:type="continuationNotice" w:id="1">
    <w:p w14:paraId="69CB8CAE" w14:textId="77777777" w:rsidR="00904ADA" w:rsidRDefault="00904A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noProof/>
        <w:sz w:val="30"/>
        <w:szCs w:val="30"/>
      </w:rPr>
      <w:id w:val="-655840223"/>
      <w:docPartObj>
        <w:docPartGallery w:val="Page Numbers (Bottom of Page)"/>
        <w:docPartUnique/>
      </w:docPartObj>
    </w:sdtPr>
    <w:sdtEndPr/>
    <w:sdtContent>
      <w:p w14:paraId="7A301F7D" w14:textId="6F89BB0D" w:rsidR="00706D29" w:rsidRPr="00706D29" w:rsidRDefault="00706D29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06D29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06D29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06D29">
          <w:rPr>
            <w:rFonts w:ascii="Angsana New" w:hAnsi="Angsana New"/>
            <w:noProof/>
            <w:sz w:val="30"/>
            <w:szCs w:val="30"/>
          </w:rPr>
          <w:t>2</w: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66BBCB87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97435">
      <w:rPr>
        <w:rFonts w:ascii="Angsana New" w:hAnsi="Angsana New"/>
        <w:noProof/>
        <w:sz w:val="30"/>
        <w:szCs w:val="30"/>
        <w:lang w:val="fr-FR"/>
      </w:rPr>
      <w:t>0000000_2025Mar_FSA_Nava Nakorn Public Company Limited_03t_Q1_2.docx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245B15" w:rsidRDefault="00773A73" w:rsidP="00745469">
    <w:pPr>
      <w:pStyle w:val="Footer"/>
      <w:rPr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91B9" w14:textId="77777777" w:rsidR="00904ADA" w:rsidRDefault="00904ADA" w:rsidP="004956B4">
      <w:r>
        <w:separator/>
      </w:r>
    </w:p>
  </w:footnote>
  <w:footnote w:type="continuationSeparator" w:id="0">
    <w:p w14:paraId="7B6C575C" w14:textId="77777777" w:rsidR="00904ADA" w:rsidRDefault="00904ADA" w:rsidP="004956B4">
      <w:r>
        <w:continuationSeparator/>
      </w:r>
    </w:p>
  </w:footnote>
  <w:footnote w:type="continuationNotice" w:id="1">
    <w:p w14:paraId="3A408876" w14:textId="77777777" w:rsidR="00904ADA" w:rsidRDefault="00904A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EFA76" w14:textId="77777777" w:rsidR="00BA5B3A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0B352C" w14:textId="53416663" w:rsidR="00BA5B3A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AC44C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55559D">
      <w:rPr>
        <w:rFonts w:ascii="Angsana New" w:hAnsi="Angsana New"/>
        <w:b/>
        <w:bCs/>
        <w:sz w:val="32"/>
        <w:szCs w:val="32"/>
      </w:rPr>
      <w:t xml:space="preserve">31 </w:t>
    </w:r>
    <w:r w:rsidR="0055559D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5559D">
      <w:rPr>
        <w:rFonts w:ascii="Angsana New" w:hAnsi="Angsana New"/>
        <w:b/>
        <w:bCs/>
        <w:sz w:val="32"/>
        <w:szCs w:val="32"/>
      </w:rPr>
      <w:t>2568</w:t>
    </w:r>
    <w:r w:rsidR="001E405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88A8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67A7D69" w14:textId="77777777" w:rsidR="00D61CF7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29D9AC" w14:textId="6F2FA889" w:rsidR="00D61CF7" w:rsidRDefault="0055559D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 w:rsidR="00773A73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multilevel"/>
    <w:tmpl w:val="C84C9D26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F1E5F11"/>
    <w:multiLevelType w:val="hybridMultilevel"/>
    <w:tmpl w:val="04B4B8E8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7" w15:restartNumberingAfterBreak="0">
    <w:nsid w:val="68280752"/>
    <w:multiLevelType w:val="hybridMultilevel"/>
    <w:tmpl w:val="8BD6F612"/>
    <w:lvl w:ilvl="0" w:tplc="93F6EC2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72715"/>
    <w:multiLevelType w:val="hybridMultilevel"/>
    <w:tmpl w:val="47D66EF4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1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800E6"/>
    <w:multiLevelType w:val="hybridMultilevel"/>
    <w:tmpl w:val="66C63836"/>
    <w:lvl w:ilvl="0" w:tplc="D34808EC">
      <w:start w:val="1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5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3"/>
  </w:num>
  <w:num w:numId="10" w16cid:durableId="977764087">
    <w:abstractNumId w:val="17"/>
  </w:num>
  <w:num w:numId="11" w16cid:durableId="1028486551">
    <w:abstractNumId w:val="35"/>
  </w:num>
  <w:num w:numId="12" w16cid:durableId="927543020">
    <w:abstractNumId w:val="24"/>
  </w:num>
  <w:num w:numId="13" w16cid:durableId="1482383295">
    <w:abstractNumId w:val="42"/>
  </w:num>
  <w:num w:numId="14" w16cid:durableId="1701008546">
    <w:abstractNumId w:val="8"/>
  </w:num>
  <w:num w:numId="15" w16cid:durableId="76752130">
    <w:abstractNumId w:val="29"/>
  </w:num>
  <w:num w:numId="16" w16cid:durableId="544217954">
    <w:abstractNumId w:val="13"/>
  </w:num>
  <w:num w:numId="17" w16cid:durableId="1606156782">
    <w:abstractNumId w:val="38"/>
  </w:num>
  <w:num w:numId="18" w16cid:durableId="1740789213">
    <w:abstractNumId w:val="28"/>
  </w:num>
  <w:num w:numId="19" w16cid:durableId="266159673">
    <w:abstractNumId w:val="25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6"/>
  </w:num>
  <w:num w:numId="23" w16cid:durableId="472868516">
    <w:abstractNumId w:val="32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1"/>
  </w:num>
  <w:num w:numId="27" w16cid:durableId="1748111501">
    <w:abstractNumId w:val="41"/>
  </w:num>
  <w:num w:numId="28" w16cid:durableId="211158054">
    <w:abstractNumId w:val="36"/>
  </w:num>
  <w:num w:numId="29" w16cid:durableId="793058373">
    <w:abstractNumId w:val="14"/>
  </w:num>
  <w:num w:numId="30" w16cid:durableId="1075979869">
    <w:abstractNumId w:val="43"/>
  </w:num>
  <w:num w:numId="31" w16cid:durableId="916744535">
    <w:abstractNumId w:val="45"/>
  </w:num>
  <w:num w:numId="32" w16cid:durableId="379137201">
    <w:abstractNumId w:val="40"/>
  </w:num>
  <w:num w:numId="33" w16cid:durableId="448162600">
    <w:abstractNumId w:val="22"/>
  </w:num>
  <w:num w:numId="34" w16cid:durableId="121925373">
    <w:abstractNumId w:val="34"/>
  </w:num>
  <w:num w:numId="35" w16cid:durableId="1781802350">
    <w:abstractNumId w:val="31"/>
  </w:num>
  <w:num w:numId="36" w16cid:durableId="653142249">
    <w:abstractNumId w:val="27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30"/>
  </w:num>
  <w:num w:numId="40" w16cid:durableId="173611524">
    <w:abstractNumId w:val="20"/>
  </w:num>
  <w:num w:numId="41" w16cid:durableId="1165969741">
    <w:abstractNumId w:val="9"/>
  </w:num>
  <w:num w:numId="42" w16cid:durableId="1569414042">
    <w:abstractNumId w:val="33"/>
  </w:num>
  <w:num w:numId="43" w16cid:durableId="2075350572">
    <w:abstractNumId w:val="37"/>
  </w:num>
  <w:num w:numId="44" w16cid:durableId="1412266102">
    <w:abstractNumId w:val="19"/>
  </w:num>
  <w:num w:numId="45" w16cid:durableId="41515700">
    <w:abstractNumId w:val="39"/>
  </w:num>
  <w:num w:numId="46" w16cid:durableId="1651323656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334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B8E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5A3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C63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5CB1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F7"/>
    <w:rsid w:val="0007371B"/>
    <w:rsid w:val="000738C6"/>
    <w:rsid w:val="0007390B"/>
    <w:rsid w:val="00073A03"/>
    <w:rsid w:val="00073A1F"/>
    <w:rsid w:val="00073E7D"/>
    <w:rsid w:val="00074143"/>
    <w:rsid w:val="00074495"/>
    <w:rsid w:val="000744FA"/>
    <w:rsid w:val="00074605"/>
    <w:rsid w:val="00074720"/>
    <w:rsid w:val="000747A9"/>
    <w:rsid w:val="00074A2D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89B"/>
    <w:rsid w:val="000A0BD9"/>
    <w:rsid w:val="000A0F01"/>
    <w:rsid w:val="000A10B0"/>
    <w:rsid w:val="000A10B9"/>
    <w:rsid w:val="000A149B"/>
    <w:rsid w:val="000A1529"/>
    <w:rsid w:val="000A1559"/>
    <w:rsid w:val="000A1725"/>
    <w:rsid w:val="000A1762"/>
    <w:rsid w:val="000A1836"/>
    <w:rsid w:val="000A1EEF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EEA"/>
    <w:rsid w:val="000A7F04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59D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5E4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2C0"/>
    <w:rsid w:val="00105617"/>
    <w:rsid w:val="0010568C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95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B08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23E"/>
    <w:rsid w:val="00150483"/>
    <w:rsid w:val="001508EE"/>
    <w:rsid w:val="00150A2B"/>
    <w:rsid w:val="00150BAC"/>
    <w:rsid w:val="00150CDA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2F50"/>
    <w:rsid w:val="001530F5"/>
    <w:rsid w:val="001530FC"/>
    <w:rsid w:val="00153137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215F"/>
    <w:rsid w:val="0017252C"/>
    <w:rsid w:val="0017257A"/>
    <w:rsid w:val="001726B2"/>
    <w:rsid w:val="00172D71"/>
    <w:rsid w:val="00172DFE"/>
    <w:rsid w:val="00172E04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7AC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5206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963"/>
    <w:rsid w:val="001C3DA1"/>
    <w:rsid w:val="001C3EC5"/>
    <w:rsid w:val="001C4458"/>
    <w:rsid w:val="001C4576"/>
    <w:rsid w:val="001C46B1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79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A62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6E3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995"/>
    <w:rsid w:val="00257AE9"/>
    <w:rsid w:val="00257C61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36B4"/>
    <w:rsid w:val="00263A86"/>
    <w:rsid w:val="00263BC8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5"/>
    <w:rsid w:val="00275F65"/>
    <w:rsid w:val="0027620B"/>
    <w:rsid w:val="00276211"/>
    <w:rsid w:val="00276295"/>
    <w:rsid w:val="002768D9"/>
    <w:rsid w:val="00276AE2"/>
    <w:rsid w:val="00276B80"/>
    <w:rsid w:val="00276BF1"/>
    <w:rsid w:val="00276C8B"/>
    <w:rsid w:val="00276CD1"/>
    <w:rsid w:val="002776E7"/>
    <w:rsid w:val="00277C07"/>
    <w:rsid w:val="00277E44"/>
    <w:rsid w:val="00277EDE"/>
    <w:rsid w:val="00280007"/>
    <w:rsid w:val="0028039B"/>
    <w:rsid w:val="0028069C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27D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A79"/>
    <w:rsid w:val="002A6B34"/>
    <w:rsid w:val="002A6C3C"/>
    <w:rsid w:val="002A6DB3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38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4F"/>
    <w:rsid w:val="002C7EF9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5FC0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D7D17"/>
    <w:rsid w:val="002E0285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730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8B1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2B5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37"/>
    <w:rsid w:val="00393498"/>
    <w:rsid w:val="003935B1"/>
    <w:rsid w:val="00393F03"/>
    <w:rsid w:val="00393F66"/>
    <w:rsid w:val="00393FCC"/>
    <w:rsid w:val="0039407B"/>
    <w:rsid w:val="003943FA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EA5"/>
    <w:rsid w:val="003A0FA0"/>
    <w:rsid w:val="003A1344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93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86F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3A"/>
    <w:rsid w:val="00403CB7"/>
    <w:rsid w:val="00403EA7"/>
    <w:rsid w:val="00404182"/>
    <w:rsid w:val="00404449"/>
    <w:rsid w:val="004044C4"/>
    <w:rsid w:val="00404652"/>
    <w:rsid w:val="0040473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86A"/>
    <w:rsid w:val="00414946"/>
    <w:rsid w:val="00414AA8"/>
    <w:rsid w:val="00414BEA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36C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262"/>
    <w:rsid w:val="004763CA"/>
    <w:rsid w:val="00476497"/>
    <w:rsid w:val="00476913"/>
    <w:rsid w:val="00476B0D"/>
    <w:rsid w:val="00476E2C"/>
    <w:rsid w:val="00476E34"/>
    <w:rsid w:val="00476FA8"/>
    <w:rsid w:val="0047721B"/>
    <w:rsid w:val="00477760"/>
    <w:rsid w:val="0047777A"/>
    <w:rsid w:val="00477898"/>
    <w:rsid w:val="0047797E"/>
    <w:rsid w:val="004779A4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E7"/>
    <w:rsid w:val="004B5537"/>
    <w:rsid w:val="004B56C6"/>
    <w:rsid w:val="004B576F"/>
    <w:rsid w:val="004B5835"/>
    <w:rsid w:val="004B591B"/>
    <w:rsid w:val="004B5F24"/>
    <w:rsid w:val="004B61AB"/>
    <w:rsid w:val="004B6418"/>
    <w:rsid w:val="004B646B"/>
    <w:rsid w:val="004B64CF"/>
    <w:rsid w:val="004B6804"/>
    <w:rsid w:val="004B692B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716"/>
    <w:rsid w:val="004D0C61"/>
    <w:rsid w:val="004D0E3F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E7"/>
    <w:rsid w:val="004E20AC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4B90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457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D3E"/>
    <w:rsid w:val="004F6DAB"/>
    <w:rsid w:val="004F75E4"/>
    <w:rsid w:val="004F786B"/>
    <w:rsid w:val="0050006D"/>
    <w:rsid w:val="0050019D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C5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59D"/>
    <w:rsid w:val="00555C4B"/>
    <w:rsid w:val="00555DEA"/>
    <w:rsid w:val="005561F0"/>
    <w:rsid w:val="00556201"/>
    <w:rsid w:val="00556A10"/>
    <w:rsid w:val="00556B3F"/>
    <w:rsid w:val="00556D3D"/>
    <w:rsid w:val="00556DAC"/>
    <w:rsid w:val="00556DE6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497"/>
    <w:rsid w:val="005675F9"/>
    <w:rsid w:val="005676E6"/>
    <w:rsid w:val="0056770C"/>
    <w:rsid w:val="005678FC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AEF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9A5"/>
    <w:rsid w:val="00586A94"/>
    <w:rsid w:val="00586B38"/>
    <w:rsid w:val="00586C33"/>
    <w:rsid w:val="00586DC8"/>
    <w:rsid w:val="005870FC"/>
    <w:rsid w:val="005872DD"/>
    <w:rsid w:val="005876D9"/>
    <w:rsid w:val="0058773B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34AA"/>
    <w:rsid w:val="005936F5"/>
    <w:rsid w:val="00593869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5CB"/>
    <w:rsid w:val="005A267D"/>
    <w:rsid w:val="005A28AE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F8F"/>
    <w:rsid w:val="005C016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C6B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9F2"/>
    <w:rsid w:val="005D7A73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3C2"/>
    <w:rsid w:val="005E7414"/>
    <w:rsid w:val="005E7669"/>
    <w:rsid w:val="005E78E4"/>
    <w:rsid w:val="005E7A79"/>
    <w:rsid w:val="005E7AEC"/>
    <w:rsid w:val="005E7C1D"/>
    <w:rsid w:val="005E7E18"/>
    <w:rsid w:val="005F014A"/>
    <w:rsid w:val="005F0230"/>
    <w:rsid w:val="005F025E"/>
    <w:rsid w:val="005F0538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6E7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C4B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4B2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57E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39B"/>
    <w:rsid w:val="00635432"/>
    <w:rsid w:val="0063565D"/>
    <w:rsid w:val="006356AC"/>
    <w:rsid w:val="006357DE"/>
    <w:rsid w:val="00635875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CA"/>
    <w:rsid w:val="00640D7E"/>
    <w:rsid w:val="00641232"/>
    <w:rsid w:val="006413AA"/>
    <w:rsid w:val="0064149B"/>
    <w:rsid w:val="0064154E"/>
    <w:rsid w:val="0064163D"/>
    <w:rsid w:val="006417D6"/>
    <w:rsid w:val="00641A5A"/>
    <w:rsid w:val="00641AE3"/>
    <w:rsid w:val="00641D33"/>
    <w:rsid w:val="00641F61"/>
    <w:rsid w:val="0064207E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A52"/>
    <w:rsid w:val="00644A87"/>
    <w:rsid w:val="00644B04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47EA0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13E"/>
    <w:rsid w:val="006605BF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343"/>
    <w:rsid w:val="006933E1"/>
    <w:rsid w:val="00693603"/>
    <w:rsid w:val="0069362D"/>
    <w:rsid w:val="0069368F"/>
    <w:rsid w:val="006936B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48A"/>
    <w:rsid w:val="006A57F4"/>
    <w:rsid w:val="006A588F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CDA"/>
    <w:rsid w:val="006C2D40"/>
    <w:rsid w:val="006C2DA9"/>
    <w:rsid w:val="006C2E08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2FD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BBB"/>
    <w:rsid w:val="00706C32"/>
    <w:rsid w:val="00706C83"/>
    <w:rsid w:val="00706CF3"/>
    <w:rsid w:val="00706D29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1F31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2C"/>
    <w:rsid w:val="00726335"/>
    <w:rsid w:val="00726483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4E6D"/>
    <w:rsid w:val="00744EEA"/>
    <w:rsid w:val="00745092"/>
    <w:rsid w:val="007450B6"/>
    <w:rsid w:val="00745213"/>
    <w:rsid w:val="00745469"/>
    <w:rsid w:val="0074552C"/>
    <w:rsid w:val="0074562B"/>
    <w:rsid w:val="00745655"/>
    <w:rsid w:val="007458E5"/>
    <w:rsid w:val="00745A46"/>
    <w:rsid w:val="00745D39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07C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5F48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50A"/>
    <w:rsid w:val="00766739"/>
    <w:rsid w:val="007667A8"/>
    <w:rsid w:val="00766858"/>
    <w:rsid w:val="00766959"/>
    <w:rsid w:val="00767238"/>
    <w:rsid w:val="007675A5"/>
    <w:rsid w:val="00767C05"/>
    <w:rsid w:val="00767CA1"/>
    <w:rsid w:val="00770502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A73"/>
    <w:rsid w:val="00773CFF"/>
    <w:rsid w:val="00773D01"/>
    <w:rsid w:val="007746F5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8E1"/>
    <w:rsid w:val="00777BAE"/>
    <w:rsid w:val="0078017C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64A"/>
    <w:rsid w:val="00797675"/>
    <w:rsid w:val="00797840"/>
    <w:rsid w:val="00797AD6"/>
    <w:rsid w:val="00797AE6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2DCD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324"/>
    <w:rsid w:val="007D15E6"/>
    <w:rsid w:val="007D17E1"/>
    <w:rsid w:val="007D1B20"/>
    <w:rsid w:val="007D1C0C"/>
    <w:rsid w:val="007D1CC4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A4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70F4"/>
    <w:rsid w:val="008073CB"/>
    <w:rsid w:val="008075CC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0BA3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671"/>
    <w:rsid w:val="008258C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2A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6BB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0E"/>
    <w:rsid w:val="00862737"/>
    <w:rsid w:val="00862772"/>
    <w:rsid w:val="00862840"/>
    <w:rsid w:val="00863032"/>
    <w:rsid w:val="0086307D"/>
    <w:rsid w:val="008637CE"/>
    <w:rsid w:val="008637D4"/>
    <w:rsid w:val="00863A4D"/>
    <w:rsid w:val="00863B82"/>
    <w:rsid w:val="00863E62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6C9F"/>
    <w:rsid w:val="00877164"/>
    <w:rsid w:val="00877646"/>
    <w:rsid w:val="00877819"/>
    <w:rsid w:val="00877A6F"/>
    <w:rsid w:val="00877B96"/>
    <w:rsid w:val="00877DFB"/>
    <w:rsid w:val="00877F8C"/>
    <w:rsid w:val="0088002B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484"/>
    <w:rsid w:val="008A15A5"/>
    <w:rsid w:val="008A18EE"/>
    <w:rsid w:val="008A1B30"/>
    <w:rsid w:val="008A1BEB"/>
    <w:rsid w:val="008A2845"/>
    <w:rsid w:val="008A28C9"/>
    <w:rsid w:val="008A3117"/>
    <w:rsid w:val="008A324E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29F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6A7"/>
    <w:rsid w:val="008E46DE"/>
    <w:rsid w:val="008E493A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4ADA"/>
    <w:rsid w:val="00905330"/>
    <w:rsid w:val="00905357"/>
    <w:rsid w:val="0090538C"/>
    <w:rsid w:val="009054F4"/>
    <w:rsid w:val="009057B4"/>
    <w:rsid w:val="00905892"/>
    <w:rsid w:val="00905B3F"/>
    <w:rsid w:val="00905BE8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1A2"/>
    <w:rsid w:val="00915553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30340"/>
    <w:rsid w:val="0093063E"/>
    <w:rsid w:val="009306E0"/>
    <w:rsid w:val="009306E7"/>
    <w:rsid w:val="009307C9"/>
    <w:rsid w:val="00930956"/>
    <w:rsid w:val="00930B2E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FC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517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94B"/>
    <w:rsid w:val="00994987"/>
    <w:rsid w:val="00994FF2"/>
    <w:rsid w:val="00995373"/>
    <w:rsid w:val="00995635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2E68"/>
    <w:rsid w:val="009B3007"/>
    <w:rsid w:val="009B304B"/>
    <w:rsid w:val="009B3488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6FC"/>
    <w:rsid w:val="009E0780"/>
    <w:rsid w:val="009E07D7"/>
    <w:rsid w:val="009E09E0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1D4A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47F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A4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854"/>
    <w:rsid w:val="00A60AF5"/>
    <w:rsid w:val="00A60CFB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649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163"/>
    <w:rsid w:val="00A70391"/>
    <w:rsid w:val="00A707DB"/>
    <w:rsid w:val="00A70B3C"/>
    <w:rsid w:val="00A713DB"/>
    <w:rsid w:val="00A71466"/>
    <w:rsid w:val="00A71498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D7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D2"/>
    <w:rsid w:val="00A86EFE"/>
    <w:rsid w:val="00A86F80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732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950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056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D81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67E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81C"/>
    <w:rsid w:val="00BA1F95"/>
    <w:rsid w:val="00BA25BF"/>
    <w:rsid w:val="00BA2719"/>
    <w:rsid w:val="00BA2E11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375"/>
    <w:rsid w:val="00BB2994"/>
    <w:rsid w:val="00BB2A0E"/>
    <w:rsid w:val="00BB2A53"/>
    <w:rsid w:val="00BB2C7E"/>
    <w:rsid w:val="00BB2DB7"/>
    <w:rsid w:val="00BB2FCF"/>
    <w:rsid w:val="00BB2FE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39F"/>
    <w:rsid w:val="00BB65F8"/>
    <w:rsid w:val="00BB6799"/>
    <w:rsid w:val="00BB6EB4"/>
    <w:rsid w:val="00BB6FF8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5BA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C30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108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0F78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66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CB3"/>
    <w:rsid w:val="00C20D0D"/>
    <w:rsid w:val="00C20F0E"/>
    <w:rsid w:val="00C20FD8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1BF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9F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9DC"/>
    <w:rsid w:val="00C34BD0"/>
    <w:rsid w:val="00C357B2"/>
    <w:rsid w:val="00C35992"/>
    <w:rsid w:val="00C35BEC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0D0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278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70E9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0A4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435"/>
    <w:rsid w:val="00C975AA"/>
    <w:rsid w:val="00C9777E"/>
    <w:rsid w:val="00C977EC"/>
    <w:rsid w:val="00C97B75"/>
    <w:rsid w:val="00C97C56"/>
    <w:rsid w:val="00C97C99"/>
    <w:rsid w:val="00C97E91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0F5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908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BC2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D50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8B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9A0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D72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4B1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40E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AEC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AE9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88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2CF"/>
    <w:rsid w:val="00DA63FD"/>
    <w:rsid w:val="00DA680C"/>
    <w:rsid w:val="00DA6926"/>
    <w:rsid w:val="00DA6991"/>
    <w:rsid w:val="00DA6A31"/>
    <w:rsid w:val="00DA6DBD"/>
    <w:rsid w:val="00DA71FB"/>
    <w:rsid w:val="00DA740C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AD7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1D"/>
    <w:rsid w:val="00E11DF3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EB7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259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285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355"/>
    <w:rsid w:val="00E35358"/>
    <w:rsid w:val="00E356A8"/>
    <w:rsid w:val="00E3596C"/>
    <w:rsid w:val="00E35C0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BAE"/>
    <w:rsid w:val="00E83CE4"/>
    <w:rsid w:val="00E83F01"/>
    <w:rsid w:val="00E83F68"/>
    <w:rsid w:val="00E8432F"/>
    <w:rsid w:val="00E843DB"/>
    <w:rsid w:val="00E843FD"/>
    <w:rsid w:val="00E8484C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257C"/>
    <w:rsid w:val="00E92A55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41"/>
    <w:rsid w:val="00EC3F61"/>
    <w:rsid w:val="00EC434F"/>
    <w:rsid w:val="00EC43EE"/>
    <w:rsid w:val="00EC450D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E9B"/>
    <w:rsid w:val="00EE413C"/>
    <w:rsid w:val="00EE438C"/>
    <w:rsid w:val="00EE43BE"/>
    <w:rsid w:val="00EE4ACC"/>
    <w:rsid w:val="00EE4D4A"/>
    <w:rsid w:val="00EE50B8"/>
    <w:rsid w:val="00EE50D4"/>
    <w:rsid w:val="00EE54A2"/>
    <w:rsid w:val="00EE580E"/>
    <w:rsid w:val="00EE59A5"/>
    <w:rsid w:val="00EE5D31"/>
    <w:rsid w:val="00EE6006"/>
    <w:rsid w:val="00EE600C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871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6CE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55D"/>
    <w:rsid w:val="00F1679E"/>
    <w:rsid w:val="00F16A3D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4E7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B91"/>
    <w:rsid w:val="00F64E0F"/>
    <w:rsid w:val="00F651B6"/>
    <w:rsid w:val="00F65482"/>
    <w:rsid w:val="00F65933"/>
    <w:rsid w:val="00F6595F"/>
    <w:rsid w:val="00F659A8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6F95"/>
    <w:rsid w:val="00FB710F"/>
    <w:rsid w:val="00FB73EC"/>
    <w:rsid w:val="00FB74D5"/>
    <w:rsid w:val="00FB77D8"/>
    <w:rsid w:val="00FB799A"/>
    <w:rsid w:val="00FB7BD2"/>
    <w:rsid w:val="00FB7CD7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448"/>
    <w:rsid w:val="00FC2455"/>
    <w:rsid w:val="00FC250D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43"/>
    <w:rsid w:val="00FE0FA5"/>
    <w:rsid w:val="00FE0FC2"/>
    <w:rsid w:val="00FE12CD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4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72538-BCCB-4924-AFDB-E54CFA738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DBA5D-E939-438C-A093-AD1CDA4201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324</TotalTime>
  <Pages>15</Pages>
  <Words>2677</Words>
  <Characters>11953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Wachirawit, Wongbut</cp:lastModifiedBy>
  <cp:revision>32</cp:revision>
  <cp:lastPrinted>2025-05-08T17:46:00Z</cp:lastPrinted>
  <dcterms:created xsi:type="dcterms:W3CDTF">2025-05-06T19:00:00Z</dcterms:created>
  <dcterms:modified xsi:type="dcterms:W3CDTF">2025-05-09T11:40:00Z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  <property fmtid="{D5CDD505-2E9C-101B-9397-08002B2CF9AE}" pid="11" name="ContentTypeId">
    <vt:lpwstr>0x010100FC3C573FF70E394A86433F5E112C33AA</vt:lpwstr>
  </property>
</Properties>
</file>