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38828613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25E483E" w14:textId="4AFD1E0F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147C45"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90812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59081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590812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760634FB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85CF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BB93416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E603F6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663045" w:rsidRDefault="002B43F5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B836D11" w14:textId="2CF92735" w:rsidR="00460F03" w:rsidRPr="004B25A4" w:rsidRDefault="00460F03" w:rsidP="004B25A4">
      <w:pPr>
        <w:pStyle w:val="a"/>
        <w:ind w:right="-43"/>
        <w:jc w:val="thaiDistribute"/>
        <w:rPr>
          <w:rFonts w:ascii="Angsana New" w:hAnsi="Angsana New" w:cs="Angsana New"/>
          <w:lang w:val="en-US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590812">
        <w:rPr>
          <w:rFonts w:ascii="Angsana New" w:hAnsi="Angsana New" w:cs="Angsana New"/>
          <w:lang w:val="en-US"/>
        </w:rPr>
        <w:t xml:space="preserve">31 </w:t>
      </w:r>
      <w:r w:rsidR="00590812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590812">
        <w:rPr>
          <w:rFonts w:ascii="Angsana New" w:hAnsi="Angsana New" w:cs="Angsana New"/>
          <w:lang w:val="en-US"/>
        </w:rPr>
        <w:t>2568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</w:t>
      </w:r>
      <w:r w:rsidRPr="007A670D">
        <w:rPr>
          <w:rFonts w:ascii="Angsana New" w:hAnsi="Angsana New" w:cs="Angsana New" w:hint="cs"/>
          <w:cs/>
        </w:rPr>
        <w:t>และ</w:t>
      </w:r>
      <w:r w:rsidRPr="007A670D">
        <w:rPr>
          <w:rFonts w:ascii="Angsana New" w:hAnsi="Angsana New" w:cs="Angsana New"/>
          <w:cs/>
        </w:rPr>
        <w:t>งบกระแสเงินสด</w:t>
      </w:r>
      <w:r w:rsidRPr="007A670D">
        <w:rPr>
          <w:rFonts w:ascii="Angsana New" w:hAnsi="Angsana New" w:cs="Angsana New" w:hint="cs"/>
          <w:cs/>
        </w:rPr>
        <w:t>เฉพาะกิจการ</w:t>
      </w:r>
      <w:r w:rsidR="009329E6" w:rsidRPr="007A670D">
        <w:rPr>
          <w:rFonts w:ascii="Angsana New" w:hAnsi="Angsana New" w:cs="Angsana New" w:hint="cs"/>
          <w:cs/>
        </w:rPr>
        <w:t xml:space="preserve"> </w:t>
      </w:r>
      <w:r w:rsidRPr="007A670D">
        <w:rPr>
          <w:rFonts w:ascii="Angsana New" w:hAnsi="Angsana New" w:cs="Angsana New"/>
          <w:cs/>
        </w:rPr>
        <w:t>สำหรับงวด</w:t>
      </w:r>
      <w:r w:rsidR="00590812">
        <w:rPr>
          <w:rFonts w:ascii="Angsana New" w:hAnsi="Angsana New" w:cs="Angsana New" w:hint="cs"/>
          <w:cs/>
        </w:rPr>
        <w:t>สาม</w:t>
      </w:r>
      <w:r w:rsidR="00147C45" w:rsidRPr="007A670D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590812">
        <w:rPr>
          <w:rFonts w:ascii="Angsana New" w:hAnsi="Angsana New" w:cs="Angsana New"/>
          <w:lang w:val="en-US"/>
        </w:rPr>
        <w:t xml:space="preserve">31 </w:t>
      </w:r>
      <w:r w:rsidR="00590812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590812">
        <w:rPr>
          <w:rFonts w:ascii="Angsana New" w:hAnsi="Angsana New" w:cs="Angsana New"/>
          <w:lang w:val="en-US"/>
        </w:rPr>
        <w:t>2568</w:t>
      </w:r>
      <w:r w:rsidR="00590812" w:rsidRPr="002439E3">
        <w:rPr>
          <w:rFonts w:ascii="Angsana New" w:hAnsi="Angsana New" w:cs="Angsana New"/>
        </w:rPr>
        <w:t xml:space="preserve"> </w:t>
      </w:r>
      <w:r w:rsidRPr="007A670D">
        <w:rPr>
          <w:rFonts w:ascii="Angsana New" w:hAnsi="Angsana New" w:cs="Angsana New"/>
          <w:cs/>
          <w:lang w:val="en-US"/>
        </w:rPr>
        <w:t>และหมายเหตุประกอบงบการเงินแบบย่อ</w:t>
      </w:r>
      <w:r w:rsidR="007A670D">
        <w:rPr>
          <w:rFonts w:ascii="Angsana New" w:hAnsi="Angsana New" w:cs="Angsana New"/>
          <w:lang w:val="en-US"/>
        </w:rPr>
        <w:t xml:space="preserve"> </w:t>
      </w:r>
      <w:r w:rsidRPr="00F45A7D">
        <w:rPr>
          <w:rFonts w:ascii="Angsana New" w:hAnsi="Angsana New" w:cs="Angsana New" w:hint="cs"/>
          <w:spacing w:val="-2"/>
          <w:cs/>
        </w:rPr>
        <w:t>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</w:t>
      </w:r>
      <w:r w:rsidRPr="007A670D">
        <w:rPr>
          <w:rFonts w:ascii="Angsana New" w:hAnsi="Angsana New" w:cs="Angsana New" w:hint="cs"/>
          <w:cs/>
        </w:rPr>
        <w:t>และของเฉพาะบริษัทนวนคร จำกัด (มหาชน)</w:t>
      </w:r>
      <w:r>
        <w:rPr>
          <w:rFonts w:ascii="Angsana New" w:hAnsi="Angsana New" w:cs="Angsana New" w:hint="cs"/>
          <w:cs/>
        </w:rPr>
        <w:t xml:space="preserve">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7A670D" w:rsidRPr="007A670D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5E6BB637" w14:textId="77777777" w:rsidR="00460F03" w:rsidRPr="00663045" w:rsidRDefault="00460F03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5239CC7" w14:textId="789DF2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663045" w:rsidRDefault="002F3BB1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3C09E9B" w14:textId="6DCC61F1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7A670D" w:rsidRPr="007A670D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E603F6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733E0D10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3C0BAAF7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7A670D" w:rsidRPr="007A670D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173F4085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7A670D" w:rsidRPr="007A670D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B86AE4" w14:textId="77777777" w:rsidR="00590812" w:rsidRDefault="00CD6A5C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AA7983" w14:textId="32300C21" w:rsidR="0006725D" w:rsidRPr="009B587D" w:rsidRDefault="00A21574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590812">
        <w:rPr>
          <w:rFonts w:ascii="Angsana New" w:hAnsi="Angsana New"/>
          <w:sz w:val="30"/>
          <w:szCs w:val="30"/>
        </w:rPr>
        <w:t xml:space="preserve"> </w:t>
      </w:r>
      <w:r w:rsidR="00590812">
        <w:rPr>
          <w:rFonts w:ascii="Angsana New" w:hAnsi="Angsana New" w:hint="cs"/>
          <w:sz w:val="30"/>
          <w:szCs w:val="30"/>
          <w:cs/>
        </w:rPr>
        <w:t>พฤษภาคม</w:t>
      </w:r>
      <w:r w:rsidR="00147C45">
        <w:rPr>
          <w:rFonts w:ascii="Angsana New" w:hAnsi="Angsana New" w:hint="cs"/>
          <w:sz w:val="30"/>
          <w:szCs w:val="30"/>
          <w:cs/>
        </w:rPr>
        <w:t xml:space="preserve"> </w:t>
      </w:r>
      <w:r w:rsidR="007A670D" w:rsidRPr="007A670D">
        <w:rPr>
          <w:rFonts w:ascii="Angsana New" w:hAnsi="Angsana New"/>
          <w:sz w:val="30"/>
          <w:szCs w:val="30"/>
        </w:rPr>
        <w:t>256</w:t>
      </w:r>
      <w:r w:rsidR="00590812">
        <w:rPr>
          <w:rFonts w:ascii="Angsana New" w:hAnsi="Angsana New"/>
          <w:sz w:val="30"/>
          <w:szCs w:val="30"/>
        </w:rPr>
        <w:t>8</w:t>
      </w:r>
    </w:p>
    <w:sectPr w:rsidR="0006725D" w:rsidRPr="009B587D" w:rsidSect="00E603F6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55F9" w14:textId="77777777" w:rsidR="00B02B8A" w:rsidRDefault="00B02B8A" w:rsidP="004956B4">
      <w:r>
        <w:separator/>
      </w:r>
    </w:p>
  </w:endnote>
  <w:endnote w:type="continuationSeparator" w:id="0">
    <w:p w14:paraId="6BC36A14" w14:textId="77777777" w:rsidR="00B02B8A" w:rsidRDefault="00B02B8A" w:rsidP="004956B4">
      <w:r>
        <w:continuationSeparator/>
      </w:r>
    </w:p>
  </w:endnote>
  <w:endnote w:type="continuationNotice" w:id="1">
    <w:p w14:paraId="459B7FCF" w14:textId="77777777" w:rsidR="00B02B8A" w:rsidRDefault="00B02B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D" w14:textId="2361798C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7A670D" w:rsidRPr="007A670D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85C7" w14:textId="75AA36DA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5462" w14:textId="164D3A30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05FECED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DE312" w14:textId="77777777" w:rsidR="00B02B8A" w:rsidRDefault="00B02B8A" w:rsidP="004956B4">
      <w:r>
        <w:separator/>
      </w:r>
    </w:p>
  </w:footnote>
  <w:footnote w:type="continuationSeparator" w:id="0">
    <w:p w14:paraId="4448C7D7" w14:textId="77777777" w:rsidR="00B02B8A" w:rsidRDefault="00B02B8A" w:rsidP="004956B4">
      <w:r>
        <w:continuationSeparator/>
      </w:r>
    </w:p>
  </w:footnote>
  <w:footnote w:type="continuationNotice" w:id="1">
    <w:p w14:paraId="7AE66FF0" w14:textId="77777777" w:rsidR="00B02B8A" w:rsidRDefault="00B02B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D414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C16F29B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7662184" w14:textId="47348681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18D702" w14:textId="77777777" w:rsidR="00011FEB" w:rsidRPr="007510DF" w:rsidRDefault="00011FEB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4208C82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FBB42FA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81CC" w14:textId="77777777" w:rsidR="008B1559" w:rsidRPr="00245B15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9730C49" w14:textId="77777777" w:rsidR="00573B1C" w:rsidRDefault="00573B1C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16EB9D6" w14:textId="77777777" w:rsidR="00590812" w:rsidRDefault="00590812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E1F4050" w14:textId="77777777" w:rsidR="00590812" w:rsidRDefault="00590812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6812BEE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7789CB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657FFCF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D1670A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33CCEC7D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8BC2" w14:textId="11C4A560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0090421" w14:textId="34F03EEE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FAAFB3C" w14:textId="77777777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3F24EC4" w14:textId="77777777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877">
    <w:abstractNumId w:val="6"/>
  </w:num>
  <w:num w:numId="2" w16cid:durableId="1132793115">
    <w:abstractNumId w:val="5"/>
  </w:num>
  <w:num w:numId="3" w16cid:durableId="1491093988">
    <w:abstractNumId w:val="7"/>
  </w:num>
  <w:num w:numId="4" w16cid:durableId="1592280210">
    <w:abstractNumId w:val="3"/>
  </w:num>
  <w:num w:numId="5" w16cid:durableId="163857410">
    <w:abstractNumId w:val="2"/>
  </w:num>
  <w:num w:numId="6" w16cid:durableId="1269586003">
    <w:abstractNumId w:val="0"/>
  </w:num>
  <w:num w:numId="7" w16cid:durableId="968172729">
    <w:abstractNumId w:val="1"/>
  </w:num>
  <w:num w:numId="8" w16cid:durableId="352263382">
    <w:abstractNumId w:val="4"/>
  </w:num>
  <w:num w:numId="9" w16cid:durableId="1824081757">
    <w:abstractNumId w:val="20"/>
  </w:num>
  <w:num w:numId="10" w16cid:durableId="399060425">
    <w:abstractNumId w:val="16"/>
  </w:num>
  <w:num w:numId="11" w16cid:durableId="1141774836">
    <w:abstractNumId w:val="31"/>
  </w:num>
  <w:num w:numId="12" w16cid:durableId="1927155538">
    <w:abstractNumId w:val="21"/>
  </w:num>
  <w:num w:numId="13" w16cid:durableId="1075011206">
    <w:abstractNumId w:val="36"/>
  </w:num>
  <w:num w:numId="14" w16cid:durableId="301620251">
    <w:abstractNumId w:val="8"/>
  </w:num>
  <w:num w:numId="15" w16cid:durableId="1273707867">
    <w:abstractNumId w:val="26"/>
  </w:num>
  <w:num w:numId="16" w16cid:durableId="30810748">
    <w:abstractNumId w:val="12"/>
  </w:num>
  <w:num w:numId="17" w16cid:durableId="1114595494">
    <w:abstractNumId w:val="33"/>
  </w:num>
  <w:num w:numId="18" w16cid:durableId="358358223">
    <w:abstractNumId w:val="25"/>
  </w:num>
  <w:num w:numId="19" w16cid:durableId="951594820">
    <w:abstractNumId w:val="22"/>
  </w:num>
  <w:num w:numId="20" w16cid:durableId="113447530">
    <w:abstractNumId w:val="15"/>
  </w:num>
  <w:num w:numId="21" w16cid:durableId="647393399">
    <w:abstractNumId w:val="14"/>
  </w:num>
  <w:num w:numId="22" w16cid:durableId="577062063">
    <w:abstractNumId w:val="23"/>
  </w:num>
  <w:num w:numId="23" w16cid:durableId="1975327225">
    <w:abstractNumId w:val="29"/>
  </w:num>
  <w:num w:numId="24" w16cid:durableId="1077482634">
    <w:abstractNumId w:val="10"/>
  </w:num>
  <w:num w:numId="25" w16cid:durableId="1105152657">
    <w:abstractNumId w:val="9"/>
  </w:num>
  <w:num w:numId="26" w16cid:durableId="828208318">
    <w:abstractNumId w:val="18"/>
  </w:num>
  <w:num w:numId="27" w16cid:durableId="624655220">
    <w:abstractNumId w:val="35"/>
  </w:num>
  <w:num w:numId="28" w16cid:durableId="1380207723">
    <w:abstractNumId w:val="32"/>
  </w:num>
  <w:num w:numId="29" w16cid:durableId="949358126">
    <w:abstractNumId w:val="13"/>
  </w:num>
  <w:num w:numId="30" w16cid:durableId="183792562">
    <w:abstractNumId w:val="37"/>
  </w:num>
  <w:num w:numId="31" w16cid:durableId="563101883">
    <w:abstractNumId w:val="38"/>
  </w:num>
  <w:num w:numId="32" w16cid:durableId="1753701798">
    <w:abstractNumId w:val="34"/>
  </w:num>
  <w:num w:numId="33" w16cid:durableId="2094931167">
    <w:abstractNumId w:val="19"/>
  </w:num>
  <w:num w:numId="34" w16cid:durableId="1145589002">
    <w:abstractNumId w:val="30"/>
  </w:num>
  <w:num w:numId="35" w16cid:durableId="995259692">
    <w:abstractNumId w:val="28"/>
  </w:num>
  <w:num w:numId="36" w16cid:durableId="803817233">
    <w:abstractNumId w:val="24"/>
  </w:num>
  <w:num w:numId="37" w16cid:durableId="1016544973">
    <w:abstractNumId w:val="11"/>
  </w:num>
  <w:num w:numId="38" w16cid:durableId="719132792">
    <w:abstractNumId w:val="17"/>
  </w:num>
  <w:num w:numId="39" w16cid:durableId="140787278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7AE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1FEB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13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E7FC0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45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24D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A0F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621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2BD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8CD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A8C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4FA9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03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526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4F9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B53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2C"/>
    <w:rsid w:val="004B134B"/>
    <w:rsid w:val="004B1BE2"/>
    <w:rsid w:val="004B1C1C"/>
    <w:rsid w:val="004B217B"/>
    <w:rsid w:val="004B25A4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0E55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4F7ACB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6F6D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B1C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812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B95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4ED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8C2"/>
    <w:rsid w:val="00661954"/>
    <w:rsid w:val="006619A6"/>
    <w:rsid w:val="00661D88"/>
    <w:rsid w:val="00662311"/>
    <w:rsid w:val="00662336"/>
    <w:rsid w:val="006628B4"/>
    <w:rsid w:val="00662C2F"/>
    <w:rsid w:val="00662F12"/>
    <w:rsid w:val="00663045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BF9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5E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33"/>
    <w:rsid w:val="007359AD"/>
    <w:rsid w:val="00735B12"/>
    <w:rsid w:val="00735B4B"/>
    <w:rsid w:val="00735D93"/>
    <w:rsid w:val="007360FD"/>
    <w:rsid w:val="00736501"/>
    <w:rsid w:val="00736571"/>
    <w:rsid w:val="007365B4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0D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0D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6C3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785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07E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3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7C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44C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9E6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0D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C97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2BE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1E8B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57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15D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A9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2B8A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49B1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41C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0A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00F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072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4EC0"/>
    <w:rsid w:val="00C25174"/>
    <w:rsid w:val="00C2519E"/>
    <w:rsid w:val="00C25338"/>
    <w:rsid w:val="00C25364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823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BAB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003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954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1C45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3F6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2F95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7CF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50B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67A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41C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A9F17BCF-9BE4-4AF1-A785-8A4A6ABD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47DEC-99ED-4CB8-9CA3-57DFCBCD53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049B38F-CD9C-449F-81E2-7421C53F2A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F5890C-36BF-4171-BA1D-B0C607920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54</TotalTime>
  <Pages>3</Pages>
  <Words>384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Wachirawit, Wongbut</cp:lastModifiedBy>
  <cp:revision>29</cp:revision>
  <cp:lastPrinted>2024-11-05T18:06:00Z</cp:lastPrinted>
  <dcterms:created xsi:type="dcterms:W3CDTF">2024-05-06T12:39:00Z</dcterms:created>
  <dcterms:modified xsi:type="dcterms:W3CDTF">2025-05-13T06:45:00Z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