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:rsidTr="00974001">
        <w:trPr>
          <w:tblHeader/>
        </w:trPr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:rsidTr="00974001">
        <w:trPr>
          <w:tblHeader/>
        </w:trPr>
        <w:tc>
          <w:tcPr>
            <w:tcW w:w="1368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Start w:id="0" w:name="_GoBack"/>
            <w:bookmarkEnd w:id="0"/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364AE" w:rsidRPr="003C47FE" w:rsidTr="00974001">
        <w:tc>
          <w:tcPr>
            <w:tcW w:w="1368" w:type="dxa"/>
          </w:tcPr>
          <w:p w:rsidR="003364AE" w:rsidRPr="003C47FE" w:rsidRDefault="003364AE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3364AE" w:rsidRPr="003C47FE" w:rsidRDefault="003364AE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750C3F" w:rsidRPr="00750C3F">
              <w:rPr>
                <w:rFonts w:ascii="Angsana New" w:hAnsi="Angsana New"/>
                <w:sz w:val="30"/>
                <w:szCs w:val="30"/>
                <w:cs/>
              </w:rPr>
              <w:t>ชั่วคราว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3364AE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3364AE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3364AE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460917" w:rsidRPr="003C47FE" w:rsidRDefault="00460917" w:rsidP="001B3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C577B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C577B3" w:rsidRPr="003C47FE" w:rsidTr="00974001">
        <w:tc>
          <w:tcPr>
            <w:tcW w:w="1368" w:type="dxa"/>
          </w:tcPr>
          <w:p w:rsidR="00C577B3" w:rsidRPr="003C47FE" w:rsidRDefault="003364AE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C577B3" w:rsidRPr="003C47FE" w:rsidRDefault="00C577B3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C577B3" w:rsidRPr="003C47FE" w:rsidTr="00974001">
        <w:tc>
          <w:tcPr>
            <w:tcW w:w="1368" w:type="dxa"/>
          </w:tcPr>
          <w:p w:rsidR="00C577B3" w:rsidRPr="003C47FE" w:rsidRDefault="00C577B3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3364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:rsidR="00C577B3" w:rsidRPr="003C47FE" w:rsidRDefault="00C577B3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C577B3" w:rsidRPr="003C47FE" w:rsidTr="00974001">
        <w:tc>
          <w:tcPr>
            <w:tcW w:w="1368" w:type="dxa"/>
          </w:tcPr>
          <w:p w:rsidR="00C577B3" w:rsidRPr="003C47FE" w:rsidRDefault="00C577B3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3364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:rsidR="00C577B3" w:rsidRPr="003C47FE" w:rsidRDefault="00C577B3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C577B3" w:rsidRPr="003C47FE" w:rsidTr="00974001">
        <w:tc>
          <w:tcPr>
            <w:tcW w:w="1368" w:type="dxa"/>
          </w:tcPr>
          <w:p w:rsidR="00C577B3" w:rsidRPr="003C47FE" w:rsidRDefault="00C577B3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3364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C577B3" w:rsidRPr="003C47FE" w:rsidRDefault="00C577B3" w:rsidP="00C5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75CEA" w:rsidRPr="003C47FE" w:rsidTr="00974001">
        <w:tc>
          <w:tcPr>
            <w:tcW w:w="1368" w:type="dxa"/>
          </w:tcPr>
          <w:p w:rsidR="00475CEA" w:rsidRPr="003C47FE" w:rsidRDefault="00475CEA" w:rsidP="0047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3364A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475CEA" w:rsidRPr="003C47FE" w:rsidRDefault="00475CEA" w:rsidP="0047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83D69" w:rsidRPr="003C47FE" w:rsidTr="00974001">
        <w:tc>
          <w:tcPr>
            <w:tcW w:w="1368" w:type="dxa"/>
          </w:tcPr>
          <w:p w:rsidR="00383D69" w:rsidRPr="003C47FE" w:rsidRDefault="00383D69" w:rsidP="003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3364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383D69" w:rsidRPr="003C47FE" w:rsidRDefault="003364AE" w:rsidP="003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="00383D69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="00383D69" w:rsidRPr="003C47FE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</w:tr>
      <w:tr w:rsidR="00383D69" w:rsidRPr="003C47FE" w:rsidTr="00974001">
        <w:tc>
          <w:tcPr>
            <w:tcW w:w="1368" w:type="dxa"/>
          </w:tcPr>
          <w:p w:rsidR="00383D69" w:rsidRPr="003C47FE" w:rsidRDefault="00383D69" w:rsidP="003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3364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383D69" w:rsidRPr="003C47FE" w:rsidRDefault="00383D69" w:rsidP="003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383D69" w:rsidRPr="003C47FE" w:rsidTr="00974001">
        <w:tc>
          <w:tcPr>
            <w:tcW w:w="1368" w:type="dxa"/>
          </w:tcPr>
          <w:p w:rsidR="00383D69" w:rsidRPr="003C47FE" w:rsidRDefault="00383D69" w:rsidP="003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3364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383D69" w:rsidRPr="003C47FE" w:rsidRDefault="00383D69" w:rsidP="0038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 w:rsidR="008F727E"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</w:tr>
      <w:tr w:rsidR="008F727E" w:rsidRPr="003C47FE" w:rsidTr="00974001">
        <w:tc>
          <w:tcPr>
            <w:tcW w:w="1368" w:type="dxa"/>
          </w:tcPr>
          <w:p w:rsidR="008F727E" w:rsidRPr="003C47FE" w:rsidRDefault="008F727E" w:rsidP="008F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D6217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8F727E" w:rsidRPr="003C47FE" w:rsidRDefault="008F727E" w:rsidP="008F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8F727E" w:rsidRPr="003C47FE" w:rsidTr="00974001">
        <w:tc>
          <w:tcPr>
            <w:tcW w:w="1368" w:type="dxa"/>
          </w:tcPr>
          <w:p w:rsidR="008F727E" w:rsidRPr="003C47FE" w:rsidRDefault="008F727E" w:rsidP="008F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D621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8F727E" w:rsidRPr="003C47FE" w:rsidRDefault="008F727E" w:rsidP="008F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5023B9" w:rsidRPr="003C47FE" w:rsidTr="00974001">
        <w:tc>
          <w:tcPr>
            <w:tcW w:w="1368" w:type="dxa"/>
          </w:tcPr>
          <w:p w:rsidR="005023B9" w:rsidRPr="003C47FE" w:rsidRDefault="00D6217D" w:rsidP="0050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:rsidR="005023B9" w:rsidRPr="003C47FE" w:rsidRDefault="005023B9" w:rsidP="0050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5023B9" w:rsidRPr="003C47FE" w:rsidTr="00974001">
        <w:tc>
          <w:tcPr>
            <w:tcW w:w="1368" w:type="dxa"/>
          </w:tcPr>
          <w:p w:rsidR="005023B9" w:rsidRPr="003C47FE" w:rsidRDefault="005023B9" w:rsidP="0050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 w:rsidR="00D6217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:rsidR="005023B9" w:rsidRPr="003C47FE" w:rsidRDefault="005023B9" w:rsidP="0050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5023B9" w:rsidRPr="003C47FE" w:rsidTr="00974001">
        <w:tc>
          <w:tcPr>
            <w:tcW w:w="1368" w:type="dxa"/>
          </w:tcPr>
          <w:p w:rsidR="005023B9" w:rsidRPr="003C47FE" w:rsidRDefault="005023B9" w:rsidP="0050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 w:rsidR="00D621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:rsidR="005023B9" w:rsidRPr="003C47FE" w:rsidRDefault="00B057BE" w:rsidP="0050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5023B9"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353351" w:rsidRPr="003C47FE" w:rsidTr="00974001">
        <w:tc>
          <w:tcPr>
            <w:tcW w:w="1368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353351" w:rsidRPr="003C47FE" w:rsidTr="00974001">
        <w:tc>
          <w:tcPr>
            <w:tcW w:w="1368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53351" w:rsidRPr="003C47FE" w:rsidTr="00974001">
        <w:tc>
          <w:tcPr>
            <w:tcW w:w="1368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53351" w:rsidRPr="003C47FE" w:rsidTr="00974001">
        <w:tc>
          <w:tcPr>
            <w:tcW w:w="1368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53351" w:rsidRPr="003C47FE" w:rsidTr="00974001">
        <w:tc>
          <w:tcPr>
            <w:tcW w:w="1368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353351" w:rsidRPr="003C47FE" w:rsidTr="00974001">
        <w:tc>
          <w:tcPr>
            <w:tcW w:w="1368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53351" w:rsidRPr="003C47FE" w:rsidTr="00974001">
        <w:tc>
          <w:tcPr>
            <w:tcW w:w="1368" w:type="dxa"/>
          </w:tcPr>
          <w:p w:rsidR="00353351" w:rsidRPr="003C47FE" w:rsidRDefault="00353351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353351" w:rsidRDefault="00050893" w:rsidP="0035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577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3C6FF5" w:rsidRPr="003C47FE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1C4E">
        <w:rPr>
          <w:rFonts w:ascii="Angsana New" w:hAnsi="Angsana New"/>
          <w:sz w:val="30"/>
          <w:szCs w:val="30"/>
        </w:rPr>
        <w:br w:type="page"/>
      </w:r>
      <w:r w:rsidR="003C6FF5" w:rsidRPr="003C47F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417F0" w:rsidRPr="004A6478" w:rsidRDefault="005417F0" w:rsidP="005417F0">
      <w:pPr>
        <w:pStyle w:val="FSBlank"/>
        <w:rPr>
          <w:sz w:val="30"/>
          <w:szCs w:val="30"/>
        </w:rPr>
      </w:pPr>
    </w:p>
    <w:p w:rsidR="00F82FDA" w:rsidRPr="00AE023C" w:rsidRDefault="00BA44A6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</w:t>
      </w:r>
      <w:r w:rsidR="00F82FDA" w:rsidRPr="003C47FE">
        <w:rPr>
          <w:rFonts w:ascii="Angsana New" w:hAnsi="Angsana New"/>
          <w:sz w:val="30"/>
          <w:szCs w:val="30"/>
          <w:cs/>
        </w:rPr>
        <w:t>กรรมการ</w:t>
      </w:r>
      <w:r w:rsidR="005A5C4F"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="00F82FDA" w:rsidRPr="003C47FE">
        <w:rPr>
          <w:rFonts w:ascii="Angsana New" w:hAnsi="Angsana New"/>
          <w:sz w:val="30"/>
          <w:szCs w:val="30"/>
          <w:cs/>
        </w:rPr>
        <w:t>เมื่อวันที่</w:t>
      </w:r>
      <w:r w:rsidR="00BA7F8B" w:rsidRPr="003C47FE">
        <w:rPr>
          <w:rFonts w:ascii="Angsana New" w:hAnsi="Angsana New"/>
          <w:sz w:val="30"/>
          <w:szCs w:val="30"/>
        </w:rPr>
        <w:t xml:space="preserve"> </w:t>
      </w:r>
      <w:r w:rsidR="00F1362B">
        <w:rPr>
          <w:rFonts w:ascii="Angsana New" w:hAnsi="Angsana New"/>
          <w:sz w:val="30"/>
          <w:szCs w:val="30"/>
        </w:rPr>
        <w:t>25</w:t>
      </w:r>
      <w:r w:rsidR="00AE023C">
        <w:rPr>
          <w:rFonts w:ascii="Angsana New" w:hAnsi="Angsana New"/>
          <w:sz w:val="30"/>
          <w:szCs w:val="30"/>
        </w:rPr>
        <w:t xml:space="preserve"> </w:t>
      </w:r>
      <w:r w:rsidR="00AE023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F4F91">
        <w:rPr>
          <w:rFonts w:ascii="Angsana New" w:hAnsi="Angsana New"/>
          <w:sz w:val="30"/>
          <w:szCs w:val="30"/>
        </w:rPr>
        <w:t>256</w:t>
      </w:r>
      <w:r w:rsidR="00FF6BA6">
        <w:rPr>
          <w:rFonts w:ascii="Angsana New" w:hAnsi="Angsana New"/>
          <w:sz w:val="30"/>
          <w:szCs w:val="30"/>
        </w:rPr>
        <w:t>3</w:t>
      </w:r>
    </w:p>
    <w:p w:rsidR="00E470B0" w:rsidRPr="004A6478" w:rsidRDefault="00346FC1" w:rsidP="00A93E31">
      <w:pPr>
        <w:pStyle w:val="FSBlank"/>
        <w:rPr>
          <w:sz w:val="30"/>
          <w:szCs w:val="30"/>
        </w:rPr>
      </w:pPr>
      <w:r w:rsidRPr="003C47FE">
        <w:tab/>
      </w:r>
    </w:p>
    <w:p w:rsidR="000D22E7" w:rsidRPr="000D22E7" w:rsidRDefault="000D22E7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0D65" w:rsidRPr="004A6478" w:rsidRDefault="000C0D65" w:rsidP="00A93E31">
      <w:pPr>
        <w:pStyle w:val="FSBlank"/>
        <w:rPr>
          <w:sz w:val="30"/>
          <w:szCs w:val="30"/>
          <w:cs/>
        </w:rPr>
      </w:pPr>
    </w:p>
    <w:p w:rsidR="003057D6" w:rsidRPr="003C47FE" w:rsidRDefault="00C52BAB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นวนคร จำกัด (มหาชน) </w:t>
      </w:r>
      <w:r w:rsidR="003057D6" w:rsidRPr="003C47FE">
        <w:rPr>
          <w:rFonts w:ascii="Angsana New" w:hAnsi="Angsana New"/>
          <w:sz w:val="30"/>
          <w:szCs w:val="30"/>
        </w:rPr>
        <w:t>“</w:t>
      </w:r>
      <w:r w:rsidR="003057D6" w:rsidRPr="003C47FE">
        <w:rPr>
          <w:rFonts w:ascii="Angsana New" w:hAnsi="Angsana New"/>
          <w:sz w:val="30"/>
          <w:szCs w:val="30"/>
          <w:cs/>
        </w:rPr>
        <w:t>บริษัท</w:t>
      </w:r>
      <w:r w:rsidR="00AA7B42" w:rsidRPr="003C47FE">
        <w:rPr>
          <w:rFonts w:ascii="Angsana New" w:hAnsi="Angsana New"/>
          <w:sz w:val="30"/>
          <w:szCs w:val="30"/>
        </w:rPr>
        <w:t>”</w:t>
      </w:r>
      <w:r w:rsidR="00AA7B42"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7247A7">
        <w:rPr>
          <w:rFonts w:ascii="Angsana New" w:hAnsi="Angsana New"/>
          <w:sz w:val="30"/>
          <w:szCs w:val="30"/>
        </w:rPr>
        <w:t xml:space="preserve"> </w:t>
      </w:r>
      <w:r w:rsidR="007247A7">
        <w:rPr>
          <w:rFonts w:ascii="Angsana New" w:hAnsi="Angsana New" w:hint="cs"/>
          <w:sz w:val="30"/>
          <w:szCs w:val="30"/>
          <w:cs/>
        </w:rPr>
        <w:t>และ</w:t>
      </w:r>
      <w:r w:rsidR="007247A7" w:rsidRPr="005D26EF">
        <w:rPr>
          <w:rFonts w:ascii="Angsana New" w:hAnsi="Angsana New"/>
          <w:sz w:val="30"/>
          <w:szCs w:val="30"/>
          <w:cs/>
        </w:rPr>
        <w:t>จดทะเบียนกับ</w:t>
      </w:r>
      <w:r w:rsidR="007247A7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="007247A7" w:rsidRPr="005D26EF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7247A7" w:rsidRPr="005D26EF">
        <w:rPr>
          <w:rFonts w:ascii="Angsana New" w:hAnsi="Angsana New"/>
          <w:sz w:val="30"/>
          <w:szCs w:val="30"/>
        </w:rPr>
        <w:t xml:space="preserve">18 </w:t>
      </w:r>
      <w:r w:rsidR="007247A7" w:rsidRPr="005D26EF">
        <w:rPr>
          <w:rFonts w:ascii="Angsana New" w:hAnsi="Angsana New"/>
          <w:sz w:val="30"/>
          <w:szCs w:val="30"/>
          <w:cs/>
        </w:rPr>
        <w:t xml:space="preserve">พฤษภาคม </w:t>
      </w:r>
      <w:r w:rsidR="007247A7" w:rsidRPr="005D26EF">
        <w:rPr>
          <w:rFonts w:ascii="Angsana New" w:hAnsi="Angsana New"/>
          <w:sz w:val="30"/>
          <w:szCs w:val="30"/>
        </w:rPr>
        <w:t>2547</w:t>
      </w:r>
      <w:r w:rsidR="007247A7">
        <w:rPr>
          <w:rFonts w:ascii="Angsana New" w:hAnsi="Angsana New" w:hint="cs"/>
          <w:sz w:val="30"/>
          <w:szCs w:val="30"/>
          <w:cs/>
        </w:rPr>
        <w:t xml:space="preserve"> </w:t>
      </w:r>
      <w:r w:rsidR="002C069C" w:rsidRPr="003C47FE">
        <w:rPr>
          <w:rFonts w:ascii="Angsana New" w:hAnsi="Angsana New"/>
          <w:sz w:val="30"/>
          <w:szCs w:val="30"/>
          <w:cs/>
        </w:rPr>
        <w:t>โดย</w:t>
      </w:r>
      <w:r w:rsidR="00737788" w:rsidRPr="003C47FE">
        <w:rPr>
          <w:rFonts w:ascii="Angsana New" w:hAnsi="Angsana New"/>
          <w:sz w:val="30"/>
          <w:szCs w:val="30"/>
          <w:cs/>
        </w:rPr>
        <w:t>มี</w:t>
      </w:r>
      <w:r w:rsidR="00724CE0" w:rsidRPr="003C47FE">
        <w:rPr>
          <w:rFonts w:ascii="Angsana New" w:hAnsi="Angsana New"/>
          <w:sz w:val="30"/>
          <w:szCs w:val="30"/>
          <w:cs/>
        </w:rPr>
        <w:t>สำนักงานใหญ่และสำนักงานสาขา</w:t>
      </w:r>
      <w:r w:rsidR="003057D6" w:rsidRPr="003C47FE">
        <w:rPr>
          <w:rFonts w:ascii="Angsana New" w:hAnsi="Angsana New"/>
          <w:sz w:val="30"/>
          <w:szCs w:val="30"/>
          <w:cs/>
        </w:rPr>
        <w:t>ที่</w:t>
      </w:r>
      <w:r w:rsidR="007247A7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3057D6" w:rsidRPr="003C47FE">
        <w:rPr>
          <w:rFonts w:ascii="Angsana New" w:hAnsi="Angsana New"/>
          <w:sz w:val="30"/>
          <w:szCs w:val="30"/>
          <w:cs/>
        </w:rPr>
        <w:t>จดทะเบียน</w:t>
      </w:r>
      <w:r w:rsidR="007439D4" w:rsidRPr="003C47FE">
        <w:rPr>
          <w:rFonts w:ascii="Angsana New" w:hAnsi="Angsana New"/>
          <w:sz w:val="30"/>
          <w:szCs w:val="30"/>
          <w:cs/>
        </w:rPr>
        <w:t>ดังนี้</w:t>
      </w:r>
    </w:p>
    <w:p w:rsidR="003057D6" w:rsidRPr="004A6478" w:rsidRDefault="003057D6" w:rsidP="00A93E31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F1DAF" w:rsidRPr="003C47FE" w:rsidTr="00AF4190">
        <w:tc>
          <w:tcPr>
            <w:tcW w:w="1530" w:type="dxa"/>
          </w:tcPr>
          <w:p w:rsidR="003F1DAF" w:rsidRPr="003C47FE" w:rsidRDefault="003F1DAF" w:rsidP="00593035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F1DAF" w:rsidRPr="003C47FE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3F1DAF" w:rsidRPr="003C47FE" w:rsidRDefault="003F1DAF" w:rsidP="00A93E31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</w:rPr>
              <w:t xml:space="preserve">999 </w:t>
            </w:r>
            <w:r w:rsidR="00A93E31">
              <w:rPr>
                <w:rFonts w:ascii="Angsana New" w:hAnsi="Angsana New" w:cs="Angsana New"/>
                <w:cs/>
              </w:rPr>
              <w:t xml:space="preserve">หมู่ </w:t>
            </w:r>
            <w:r w:rsidRPr="003C47FE">
              <w:rPr>
                <w:rFonts w:ascii="Angsana New" w:hAnsi="Angsana New" w:cs="Angsana New"/>
                <w:cs/>
              </w:rPr>
              <w:t>13 ถนนพหลโยธิน ตำบลคลองหนึ่ง อำเภอคลองหลวง จังหวัดปทุมธานี 12120 ประเทศไทย</w:t>
            </w:r>
          </w:p>
        </w:tc>
      </w:tr>
      <w:tr w:rsidR="003F1DAF" w:rsidRPr="003C47FE" w:rsidTr="00AF4190">
        <w:tc>
          <w:tcPr>
            <w:tcW w:w="1530" w:type="dxa"/>
          </w:tcPr>
          <w:p w:rsidR="003F1DAF" w:rsidRPr="00593035" w:rsidRDefault="003F1DAF" w:rsidP="00A93E31">
            <w:pPr>
              <w:pStyle w:val="FSBlank"/>
              <w:rPr>
                <w:cs/>
              </w:rPr>
            </w:pPr>
          </w:p>
        </w:tc>
        <w:tc>
          <w:tcPr>
            <w:tcW w:w="270" w:type="dxa"/>
          </w:tcPr>
          <w:p w:rsidR="003F1DAF" w:rsidRPr="003C47FE" w:rsidRDefault="003F1DAF" w:rsidP="00A93E31">
            <w:pPr>
              <w:pStyle w:val="FSBlank"/>
              <w:rPr>
                <w:cs/>
              </w:rPr>
            </w:pPr>
          </w:p>
        </w:tc>
        <w:tc>
          <w:tcPr>
            <w:tcW w:w="7470" w:type="dxa"/>
          </w:tcPr>
          <w:p w:rsidR="003F1DAF" w:rsidRPr="003C47FE" w:rsidRDefault="003F1DAF" w:rsidP="00A93E31">
            <w:pPr>
              <w:pStyle w:val="FSBlank"/>
              <w:rPr>
                <w:cs/>
              </w:rPr>
            </w:pPr>
          </w:p>
        </w:tc>
      </w:tr>
      <w:tr w:rsidR="003F1DAF" w:rsidRPr="003C47FE" w:rsidTr="00AF4190">
        <w:tc>
          <w:tcPr>
            <w:tcW w:w="1530" w:type="dxa"/>
          </w:tcPr>
          <w:p w:rsidR="003F1DAF" w:rsidRPr="003C47FE" w:rsidRDefault="00262525" w:rsidP="0002203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="003F1DAF"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F1DAF" w:rsidRPr="003C47FE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1D6865" w:rsidRPr="003C47FE" w:rsidRDefault="003F1DAF" w:rsidP="005D26EF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999</w:t>
            </w:r>
            <w:r w:rsidR="00FE79BB" w:rsidRPr="003C47FE">
              <w:rPr>
                <w:rFonts w:ascii="Angsana New" w:hAnsi="Angsana New" w:cs="Angsana New"/>
              </w:rPr>
              <w:t>/1</w:t>
            </w:r>
            <w:r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2B1E07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(กม. 231)</w:t>
            </w:r>
            <w:r w:rsidR="002B1E07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หมู่ 1</w:t>
            </w:r>
            <w:r w:rsidR="00960B90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ตำบลนากลาง</w:t>
            </w:r>
            <w:r w:rsidR="00481383" w:rsidRPr="003C47FE">
              <w:rPr>
                <w:rFonts w:ascii="Angsana New" w:hAnsi="Angsana New" w:cs="Angsana New"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อำเภอสูงเนิน จังหวัดนครราชสีมา</w:t>
            </w:r>
            <w:r w:rsidR="00526986" w:rsidRPr="003C47FE">
              <w:rPr>
                <w:rFonts w:ascii="Angsana New" w:hAnsi="Angsana New" w:cs="Angsana New"/>
              </w:rPr>
              <w:t xml:space="preserve"> </w:t>
            </w:r>
            <w:r w:rsidR="00DF0820" w:rsidRPr="003C47FE">
              <w:rPr>
                <w:rFonts w:ascii="Angsana New" w:hAnsi="Angsana New" w:cs="Angsana New"/>
                <w:cs/>
              </w:rPr>
              <w:t>30</w:t>
            </w:r>
            <w:r w:rsidR="00DF0820" w:rsidRPr="003C47FE">
              <w:rPr>
                <w:rFonts w:ascii="Angsana New" w:hAnsi="Angsana New" w:cs="Angsana New"/>
              </w:rPr>
              <w:t>3</w:t>
            </w:r>
            <w:r w:rsidR="0025629B" w:rsidRPr="003C47FE">
              <w:rPr>
                <w:rFonts w:ascii="Angsana New" w:hAnsi="Angsana New" w:cs="Angsana New"/>
              </w:rPr>
              <w:t>8</w:t>
            </w:r>
            <w:r w:rsidRPr="003C47FE">
              <w:rPr>
                <w:rFonts w:ascii="Angsana New" w:hAnsi="Angsana New" w:cs="Angsana New"/>
                <w:cs/>
              </w:rPr>
              <w:t>0 ประเทศไทย</w:t>
            </w:r>
          </w:p>
        </w:tc>
      </w:tr>
    </w:tbl>
    <w:p w:rsidR="00C52BAB" w:rsidRPr="004A6478" w:rsidRDefault="00C52BAB" w:rsidP="00A93E31">
      <w:pPr>
        <w:pStyle w:val="FSBlank"/>
        <w:rPr>
          <w:sz w:val="30"/>
          <w:szCs w:val="30"/>
        </w:rPr>
      </w:pPr>
    </w:p>
    <w:p w:rsidR="00B25952" w:rsidRPr="003C47FE" w:rsidRDefault="00481383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5B8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31 </w:t>
      </w:r>
      <w:r w:rsidRPr="00C25B8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C25B8A">
        <w:rPr>
          <w:rFonts w:ascii="Angsana New" w:hAnsi="Angsana New"/>
          <w:spacing w:val="-2"/>
          <w:sz w:val="30"/>
          <w:szCs w:val="30"/>
        </w:rPr>
        <w:t>25</w:t>
      </w:r>
      <w:r w:rsidR="00A17B62" w:rsidRPr="00C25B8A">
        <w:rPr>
          <w:rFonts w:ascii="Angsana New" w:hAnsi="Angsana New"/>
          <w:spacing w:val="-2"/>
          <w:sz w:val="30"/>
          <w:szCs w:val="30"/>
        </w:rPr>
        <w:t>6</w:t>
      </w:r>
      <w:r w:rsidR="00FF6BA6" w:rsidRPr="00C25B8A">
        <w:rPr>
          <w:rFonts w:ascii="Angsana New" w:hAnsi="Angsana New"/>
          <w:spacing w:val="-2"/>
          <w:sz w:val="30"/>
          <w:szCs w:val="30"/>
        </w:rPr>
        <w:t>2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="00B25952" w:rsidRPr="00C25B8A">
        <w:rPr>
          <w:rFonts w:ascii="Angsana New" w:hAnsi="Angsana New"/>
          <w:spacing w:val="-2"/>
          <w:sz w:val="30"/>
          <w:szCs w:val="30"/>
          <w:cs/>
        </w:rPr>
        <w:t>ผู้ถือหุ้น</w:t>
      </w:r>
      <w:r w:rsidR="009307C9" w:rsidRPr="00C25B8A">
        <w:rPr>
          <w:rFonts w:ascii="Angsana New" w:hAnsi="Angsana New"/>
          <w:spacing w:val="-2"/>
          <w:sz w:val="30"/>
          <w:szCs w:val="30"/>
          <w:cs/>
        </w:rPr>
        <w:t>รายใหญ่ของบริษัท</w:t>
      </w:r>
      <w:r w:rsidR="006B1F86" w:rsidRPr="00C25B8A">
        <w:rPr>
          <w:rFonts w:ascii="Angsana New" w:hAnsi="Angsana New"/>
          <w:spacing w:val="-2"/>
          <w:sz w:val="30"/>
          <w:szCs w:val="30"/>
          <w:cs/>
        </w:rPr>
        <w:t>ได้แก่</w:t>
      </w:r>
      <w:r w:rsidR="003F6738"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="00A033CE" w:rsidRPr="00C25B8A">
        <w:rPr>
          <w:rFonts w:ascii="Angsana New" w:hAnsi="Angsana New"/>
          <w:spacing w:val="-2"/>
          <w:sz w:val="30"/>
          <w:szCs w:val="30"/>
          <w:cs/>
        </w:rPr>
        <w:t xml:space="preserve">นายทวีฉัตร จุฬางกูร </w:t>
      </w:r>
      <w:r w:rsidR="00C25B8A" w:rsidRPr="00C25B8A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="00260555" w:rsidRPr="00C25B8A">
        <w:rPr>
          <w:rFonts w:ascii="Angsana New" w:hAnsi="Angsana New"/>
          <w:spacing w:val="-2"/>
          <w:sz w:val="30"/>
          <w:szCs w:val="30"/>
          <w:cs/>
        </w:rPr>
        <w:t>ถือหุ้นของบริษัทในอัตราร้อยละ</w:t>
      </w:r>
      <w:r w:rsidR="002B4D8C">
        <w:rPr>
          <w:rFonts w:ascii="Angsana New" w:hAnsi="Angsana New"/>
          <w:sz w:val="30"/>
          <w:szCs w:val="30"/>
        </w:rPr>
        <w:t>24.70</w:t>
      </w:r>
      <w:r w:rsidR="00F803D5" w:rsidRPr="003C47FE">
        <w:rPr>
          <w:rFonts w:ascii="Angsana New" w:hAnsi="Angsana New"/>
          <w:sz w:val="30"/>
          <w:szCs w:val="30"/>
        </w:rPr>
        <w:t xml:space="preserve"> </w:t>
      </w:r>
      <w:r w:rsidR="00A033CE" w:rsidRPr="003C47FE">
        <w:rPr>
          <w:rFonts w:ascii="Angsana New" w:hAnsi="Angsana New"/>
          <w:sz w:val="30"/>
          <w:szCs w:val="30"/>
          <w:cs/>
        </w:rPr>
        <w:t>และ</w:t>
      </w:r>
      <w:r w:rsidR="009307C9" w:rsidRPr="003C47FE">
        <w:rPr>
          <w:rFonts w:ascii="Angsana New" w:hAnsi="Angsana New"/>
          <w:sz w:val="30"/>
          <w:szCs w:val="30"/>
          <w:cs/>
        </w:rPr>
        <w:t xml:space="preserve">บริษัท เอ็นอีพี อสังหาริมทรัพย์และอุตสาหกรรม </w:t>
      </w:r>
      <w:r w:rsidR="0036049D" w:rsidRPr="003C47FE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DF2A18" w:rsidRPr="003C47FE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</w:t>
      </w:r>
      <w:r w:rsidR="00E74FCC">
        <w:rPr>
          <w:rFonts w:ascii="Angsana New" w:hAnsi="Angsana New" w:hint="cs"/>
          <w:sz w:val="30"/>
          <w:szCs w:val="30"/>
          <w:cs/>
        </w:rPr>
        <w:t xml:space="preserve">      </w:t>
      </w:r>
      <w:r w:rsidR="00DF2A18" w:rsidRPr="003C47FE">
        <w:rPr>
          <w:rFonts w:ascii="Angsana New" w:hAnsi="Angsana New"/>
          <w:sz w:val="30"/>
          <w:szCs w:val="30"/>
          <w:cs/>
        </w:rPr>
        <w:t>ประเทศไทย</w:t>
      </w:r>
      <w:r w:rsidR="002D0688">
        <w:rPr>
          <w:rFonts w:ascii="Angsana New" w:hAnsi="Angsana New" w:hint="cs"/>
          <w:sz w:val="30"/>
          <w:szCs w:val="30"/>
          <w:cs/>
        </w:rPr>
        <w:t>และ</w:t>
      </w:r>
      <w:r w:rsidR="000A0BD9" w:rsidRPr="003C47FE">
        <w:rPr>
          <w:rFonts w:ascii="Angsana New" w:hAnsi="Angsana New"/>
          <w:sz w:val="30"/>
          <w:szCs w:val="30"/>
          <w:cs/>
        </w:rPr>
        <w:t>ถือหุ้นของบริษัท</w:t>
      </w:r>
      <w:r w:rsidR="00DF2A18" w:rsidRPr="003C47FE">
        <w:rPr>
          <w:rFonts w:ascii="Angsana New" w:hAnsi="Angsana New"/>
          <w:sz w:val="30"/>
          <w:szCs w:val="30"/>
          <w:cs/>
        </w:rPr>
        <w:t>ในอัตราร้อยละ</w:t>
      </w:r>
      <w:r w:rsidR="00881549" w:rsidRPr="003C47FE">
        <w:rPr>
          <w:rFonts w:ascii="Angsana New" w:hAnsi="Angsana New"/>
          <w:sz w:val="30"/>
          <w:szCs w:val="30"/>
        </w:rPr>
        <w:t xml:space="preserve"> </w:t>
      </w:r>
      <w:r w:rsidR="00821533">
        <w:rPr>
          <w:rFonts w:ascii="Angsana New" w:hAnsi="Angsana New"/>
          <w:sz w:val="30"/>
          <w:szCs w:val="30"/>
        </w:rPr>
        <w:t>12.01</w:t>
      </w:r>
      <w:r w:rsidR="00017B6E">
        <w:rPr>
          <w:rFonts w:ascii="Angsana New" w:hAnsi="Angsana New"/>
          <w:sz w:val="30"/>
          <w:szCs w:val="30"/>
        </w:rPr>
        <w:t xml:space="preserve"> </w:t>
      </w:r>
      <w:r w:rsidR="007F4F91">
        <w:rPr>
          <w:rFonts w:ascii="Angsana New" w:hAnsi="Angsana New"/>
          <w:i/>
          <w:iCs/>
          <w:sz w:val="30"/>
          <w:szCs w:val="30"/>
          <w:cs/>
        </w:rPr>
        <w:t>(25</w:t>
      </w:r>
      <w:r w:rsidR="007F4F91">
        <w:rPr>
          <w:rFonts w:ascii="Angsana New" w:hAnsi="Angsana New"/>
          <w:i/>
          <w:iCs/>
          <w:sz w:val="30"/>
          <w:szCs w:val="30"/>
        </w:rPr>
        <w:t>6</w:t>
      </w:r>
      <w:r w:rsidR="00FF6BA6">
        <w:rPr>
          <w:rFonts w:ascii="Angsana New" w:hAnsi="Angsana New"/>
          <w:i/>
          <w:iCs/>
          <w:sz w:val="30"/>
          <w:szCs w:val="30"/>
        </w:rPr>
        <w:t>1</w:t>
      </w:r>
      <w:r w:rsidR="000A0BD9" w:rsidRPr="003C47FE">
        <w:rPr>
          <w:rFonts w:ascii="Angsana New" w:hAnsi="Angsana New"/>
          <w:i/>
          <w:iCs/>
          <w:sz w:val="30"/>
          <w:szCs w:val="30"/>
        </w:rPr>
        <w:t>:</w:t>
      </w:r>
      <w:r w:rsidR="002B1E07"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="000A0BD9" w:rsidRPr="003C47FE">
        <w:rPr>
          <w:rFonts w:ascii="Angsana New" w:hAnsi="Angsana New"/>
          <w:i/>
          <w:iCs/>
          <w:sz w:val="30"/>
          <w:szCs w:val="30"/>
          <w:cs/>
        </w:rPr>
        <w:t>อัตราร้อยละ</w:t>
      </w:r>
      <w:r w:rsidR="00ED4FE7">
        <w:rPr>
          <w:rFonts w:ascii="Angsana New" w:hAnsi="Angsana New"/>
          <w:i/>
          <w:iCs/>
          <w:sz w:val="30"/>
          <w:szCs w:val="30"/>
        </w:rPr>
        <w:t xml:space="preserve"> </w:t>
      </w:r>
      <w:r w:rsidR="00B74902">
        <w:rPr>
          <w:rFonts w:ascii="Angsana New" w:hAnsi="Angsana New"/>
          <w:i/>
          <w:iCs/>
          <w:sz w:val="30"/>
          <w:szCs w:val="30"/>
        </w:rPr>
        <w:t xml:space="preserve">24.70 </w:t>
      </w:r>
      <w:r w:rsidR="00B74902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7F4F91">
        <w:rPr>
          <w:rFonts w:ascii="Angsana New" w:hAnsi="Angsana New"/>
          <w:i/>
          <w:iCs/>
          <w:sz w:val="30"/>
          <w:szCs w:val="30"/>
        </w:rPr>
        <w:t>10.79</w:t>
      </w:r>
      <w:r w:rsidR="008C0B56" w:rsidRPr="003C47FE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B5984" w:rsidRPr="003C47FE">
        <w:rPr>
          <w:rFonts w:ascii="Angsana New" w:hAnsi="Angsana New"/>
          <w:i/>
          <w:iCs/>
          <w:sz w:val="30"/>
          <w:szCs w:val="30"/>
        </w:rPr>
        <w:t>)</w:t>
      </w:r>
    </w:p>
    <w:p w:rsidR="00B25952" w:rsidRPr="004A6478" w:rsidRDefault="00B25952" w:rsidP="00A93E31">
      <w:pPr>
        <w:pStyle w:val="FSBlank"/>
        <w:rPr>
          <w:sz w:val="30"/>
          <w:szCs w:val="30"/>
        </w:rPr>
      </w:pPr>
    </w:p>
    <w:p w:rsidR="003057D6" w:rsidRPr="00D3419F" w:rsidRDefault="00274989" w:rsidP="00D3419F">
      <w:pPr>
        <w:pStyle w:val="FSContent"/>
      </w:pPr>
      <w:r w:rsidRPr="00C44588">
        <w:rPr>
          <w:spacing w:val="-2"/>
          <w:cs/>
        </w:rPr>
        <w:t>บริษัทดำเนิน</w:t>
      </w:r>
      <w:r w:rsidR="0001239A" w:rsidRPr="00C44588">
        <w:rPr>
          <w:spacing w:val="-2"/>
          <w:cs/>
        </w:rPr>
        <w:t>ธุรกิจหลัก</w:t>
      </w:r>
      <w:r w:rsidRPr="00C44588">
        <w:rPr>
          <w:spacing w:val="-2"/>
          <w:cs/>
        </w:rPr>
        <w:t>เกี่ยวกับ</w:t>
      </w:r>
      <w:r w:rsidR="005261E5" w:rsidRPr="00C44588">
        <w:rPr>
          <w:spacing w:val="-2"/>
          <w:cs/>
        </w:rPr>
        <w:t>การพั</w:t>
      </w:r>
      <w:r w:rsidR="006B36AD" w:rsidRPr="00C44588">
        <w:rPr>
          <w:spacing w:val="-2"/>
          <w:cs/>
        </w:rPr>
        <w:t>ฒนาโครงการอสังหาริมทรัพย์และเขตส่งเสริม</w:t>
      </w:r>
      <w:r w:rsidR="005261E5" w:rsidRPr="00C44588">
        <w:rPr>
          <w:spacing w:val="-2"/>
          <w:cs/>
        </w:rPr>
        <w:t>อุตสาหกรรม</w:t>
      </w:r>
      <w:r w:rsidR="009307C9" w:rsidRPr="00C44588">
        <w:rPr>
          <w:spacing w:val="-2"/>
          <w:cs/>
        </w:rPr>
        <w:t>เพื่อขาย</w:t>
      </w:r>
      <w:r w:rsidR="0036049D" w:rsidRPr="00C44588">
        <w:rPr>
          <w:spacing w:val="-2"/>
          <w:cs/>
        </w:rPr>
        <w:t>และให้เช่า</w:t>
      </w:r>
      <w:r w:rsidR="00DE6329" w:rsidRPr="00D57EDD">
        <w:rPr>
          <w:spacing w:val="2"/>
          <w:cs/>
        </w:rPr>
        <w:t>และ</w:t>
      </w:r>
      <w:r w:rsidR="007D67CA" w:rsidRPr="00D57EDD">
        <w:rPr>
          <w:spacing w:val="2"/>
          <w:cs/>
        </w:rPr>
        <w:t>ก</w:t>
      </w:r>
      <w:r w:rsidR="007D67CA" w:rsidRPr="003C47FE">
        <w:rPr>
          <w:cs/>
        </w:rPr>
        <w:t>าร</w:t>
      </w:r>
      <w:r w:rsidR="00DE6329" w:rsidRPr="003C47FE">
        <w:rPr>
          <w:cs/>
        </w:rPr>
        <w:t>ให้บริการสาธาร</w:t>
      </w:r>
      <w:r w:rsidR="00252079" w:rsidRPr="003C47FE">
        <w:rPr>
          <w:cs/>
        </w:rPr>
        <w:t>ณูปโภคและสิ่งอำนวยความสะดวกต่าง</w:t>
      </w:r>
      <w:r w:rsidR="00DE6329" w:rsidRPr="003C47FE">
        <w:rPr>
          <w:cs/>
        </w:rPr>
        <w:t>ๆ ใน</w:t>
      </w:r>
      <w:r w:rsidR="004718D0" w:rsidRPr="003C47FE">
        <w:rPr>
          <w:cs/>
        </w:rPr>
        <w:t>เขตส่งเสริม</w:t>
      </w:r>
      <w:r w:rsidR="00DE6329" w:rsidRPr="003C47FE">
        <w:rPr>
          <w:cs/>
        </w:rPr>
        <w:t>อุตสาหกรรม</w:t>
      </w:r>
      <w:r w:rsidR="00753D09">
        <w:t xml:space="preserve"> </w:t>
      </w:r>
      <w:r w:rsidR="00753D09">
        <w:rPr>
          <w:rFonts w:hint="cs"/>
          <w:cs/>
        </w:rPr>
        <w:t>โดย</w:t>
      </w:r>
      <w:r w:rsidR="004A6478">
        <w:rPr>
          <w:rFonts w:hint="cs"/>
          <w:cs/>
        </w:rPr>
        <w:t>รายละเอียด</w:t>
      </w:r>
      <w:r w:rsidR="00D3419F" w:rsidRPr="000A363B">
        <w:rPr>
          <w:rFonts w:hint="cs"/>
          <w:cs/>
        </w:rPr>
        <w:t>ของบริษัทย่อย</w:t>
      </w:r>
      <w:r w:rsidR="00D3419F">
        <w:rPr>
          <w:rFonts w:hint="cs"/>
          <w:cs/>
        </w:rPr>
        <w:t>และการร่วมค้า</w:t>
      </w:r>
      <w:r w:rsidR="00D3419F" w:rsidRPr="000A363B">
        <w:rPr>
          <w:rFonts w:hint="cs"/>
          <w:cs/>
        </w:rPr>
        <w:t xml:space="preserve"> ณ วันที่ </w:t>
      </w:r>
      <w:r w:rsidR="00D3419F" w:rsidRPr="000A363B">
        <w:t xml:space="preserve">31 </w:t>
      </w:r>
      <w:r w:rsidR="00D3419F" w:rsidRPr="000A363B">
        <w:rPr>
          <w:rFonts w:hint="cs"/>
          <w:cs/>
        </w:rPr>
        <w:t xml:space="preserve">ธันวาคม </w:t>
      </w:r>
      <w:r w:rsidR="00FF6BA6">
        <w:t xml:space="preserve">2562 </w:t>
      </w:r>
      <w:r w:rsidR="00FF6BA6">
        <w:rPr>
          <w:cs/>
        </w:rPr>
        <w:t xml:space="preserve">และ </w:t>
      </w:r>
      <w:r w:rsidR="00FF6BA6">
        <w:t>2561</w:t>
      </w:r>
      <w:r w:rsidR="00D3419F" w:rsidRPr="002D47B7">
        <w:t xml:space="preserve"> </w:t>
      </w:r>
      <w:r w:rsidR="00D3419F" w:rsidRPr="002D47B7">
        <w:rPr>
          <w:rFonts w:hint="cs"/>
          <w:cs/>
        </w:rPr>
        <w:t>ได้เปิดเผยไว้</w:t>
      </w:r>
      <w:r w:rsidR="00D3419F">
        <w:rPr>
          <w:rFonts w:hint="cs"/>
          <w:cs/>
        </w:rPr>
        <w:t>ในหมายเหตุ</w:t>
      </w:r>
      <w:r w:rsidR="00E85C21">
        <w:rPr>
          <w:rFonts w:hint="cs"/>
          <w:cs/>
        </w:rPr>
        <w:t>ประกอบงบการเงิน</w:t>
      </w:r>
      <w:r w:rsidR="00D3419F">
        <w:rPr>
          <w:rFonts w:hint="cs"/>
          <w:cs/>
        </w:rPr>
        <w:t xml:space="preserve">ข้อ </w:t>
      </w:r>
      <w:r w:rsidR="00795B3E">
        <w:t>9</w:t>
      </w:r>
      <w:r w:rsidR="00D3419F">
        <w:t xml:space="preserve"> </w:t>
      </w:r>
      <w:r w:rsidR="00D3419F">
        <w:rPr>
          <w:rFonts w:hint="cs"/>
          <w:cs/>
        </w:rPr>
        <w:t xml:space="preserve">และ </w:t>
      </w:r>
      <w:r w:rsidR="00795B3E">
        <w:t>10</w:t>
      </w:r>
      <w:r w:rsidR="00E85C21">
        <w:rPr>
          <w:rFonts w:hint="cs"/>
          <w:cs/>
        </w:rPr>
        <w:t xml:space="preserve"> ตามลำดับ</w:t>
      </w:r>
    </w:p>
    <w:p w:rsidR="00A109E6" w:rsidRPr="004A6478" w:rsidRDefault="00A109E6" w:rsidP="00A93E31">
      <w:pPr>
        <w:pStyle w:val="FSBlank"/>
        <w:rPr>
          <w:sz w:val="30"/>
          <w:szCs w:val="30"/>
        </w:rPr>
      </w:pPr>
    </w:p>
    <w:p w:rsidR="003057D6" w:rsidRPr="00E703E1" w:rsidRDefault="003057D6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E703E1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</w:p>
    <w:p w:rsidR="005421E0" w:rsidRPr="004A6478" w:rsidRDefault="005421E0" w:rsidP="00A93E31">
      <w:pPr>
        <w:pStyle w:val="FSBlank"/>
        <w:rPr>
          <w:sz w:val="30"/>
          <w:szCs w:val="30"/>
          <w:cs/>
        </w:rPr>
      </w:pPr>
    </w:p>
    <w:p w:rsidR="00A109E6" w:rsidRPr="00FF6A79" w:rsidRDefault="00A109E6" w:rsidP="00B8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(ก)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A109E6" w:rsidRPr="004A6478" w:rsidRDefault="00A109E6" w:rsidP="00A93E31">
      <w:pPr>
        <w:pStyle w:val="FSBlank"/>
        <w:rPr>
          <w:sz w:val="30"/>
          <w:szCs w:val="30"/>
        </w:rPr>
      </w:pPr>
    </w:p>
    <w:p w:rsidR="00AF4190" w:rsidRPr="009C6874" w:rsidRDefault="00AB2741" w:rsidP="005D26EF">
      <w:pPr>
        <w:pStyle w:val="FSContent"/>
      </w:pPr>
      <w:r w:rsidRPr="00F50520">
        <w:rPr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</w:t>
      </w:r>
      <w:r w:rsidR="00AF4190" w:rsidRPr="00F50520">
        <w:rPr>
          <w:spacing w:val="6"/>
          <w:cs/>
        </w:rPr>
        <w:t>์และตลาดหลักทรัพย์ที่เกี่ยวข้อง</w:t>
      </w:r>
    </w:p>
    <w:p w:rsidR="008F7E99" w:rsidRDefault="008F7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:rsidR="00F5224D" w:rsidRDefault="00F5224D" w:rsidP="009C6874">
      <w:pPr>
        <w:pStyle w:val="FSContent"/>
      </w:pPr>
      <w:r w:rsidRPr="00F5224D">
        <w:rPr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t xml:space="preserve"> </w:t>
      </w:r>
      <w:r w:rsidRPr="00F5224D">
        <w:t xml:space="preserve">1 </w:t>
      </w:r>
      <w:r w:rsidRPr="00F5224D">
        <w:rPr>
          <w:cs/>
        </w:rPr>
        <w:t xml:space="preserve">มกราคม </w:t>
      </w:r>
      <w:r w:rsidRPr="00F5224D">
        <w:t xml:space="preserve">2562 </w:t>
      </w:r>
      <w:r w:rsidRPr="00F5224D">
        <w:rPr>
          <w:cs/>
        </w:rPr>
        <w:t>การถือปฏิบัติตามมาตรฐานการรายงานทางการเงินที่ออกและ</w:t>
      </w:r>
      <w:r w:rsidR="000E29AC">
        <w:t xml:space="preserve"> </w:t>
      </w:r>
      <w:r w:rsidRPr="00F5224D">
        <w:rPr>
          <w:cs/>
        </w:rPr>
        <w:t>ปรับปรุง</w:t>
      </w:r>
      <w:r w:rsidRPr="00CA0363">
        <w:rPr>
          <w:spacing w:val="4"/>
          <w:cs/>
        </w:rPr>
        <w:t>ใหม่นั้น มีผลให้เกิดการเปลี่ยนแปลงนโยบายการบัญชีของกลุ่มบริษัท</w:t>
      </w:r>
      <w:r w:rsidRPr="00CA0363">
        <w:rPr>
          <w:spacing w:val="4"/>
        </w:rPr>
        <w:t xml:space="preserve"> </w:t>
      </w:r>
      <w:r w:rsidRPr="00CA0363">
        <w:rPr>
          <w:spacing w:val="4"/>
          <w:cs/>
        </w:rPr>
        <w:t>ซึ่งไม่มีผลกระทบอย่างมีสาระสำคัญต่องบการเงินของกลุ่มบริษัท</w:t>
      </w:r>
      <w:r w:rsidRPr="00CA0363">
        <w:rPr>
          <w:spacing w:val="4"/>
        </w:rPr>
        <w:t xml:space="preserve"> </w:t>
      </w:r>
      <w:r w:rsidRPr="00CA0363">
        <w:rPr>
          <w:spacing w:val="4"/>
          <w:cs/>
        </w:rPr>
        <w:t>ทั้งนี้กลุ่มบริษัทได้ปฏิบัติตามมาตรฐานการรายงานทางการเงิน</w:t>
      </w:r>
      <w:r w:rsidRPr="00F5224D">
        <w:rPr>
          <w:cs/>
        </w:rPr>
        <w:t xml:space="preserve">ฉบับที่ </w:t>
      </w:r>
      <w:r w:rsidRPr="00F5224D">
        <w:t xml:space="preserve">15 </w:t>
      </w:r>
      <w:r w:rsidRPr="00F5224D">
        <w:rPr>
          <w:cs/>
        </w:rPr>
        <w:t>เรื่อง</w:t>
      </w:r>
      <w:r w:rsidR="000E29AC">
        <w:t xml:space="preserve"> </w:t>
      </w:r>
      <w:r w:rsidRPr="005B3CE4">
        <w:rPr>
          <w:i/>
          <w:iCs/>
          <w:cs/>
        </w:rPr>
        <w:t>รายได้จากสัญญาที่ทำกับลูกค้า</w:t>
      </w:r>
      <w:r w:rsidRPr="00F5224D">
        <w:rPr>
          <w:cs/>
        </w:rPr>
        <w:t xml:space="preserve"> (“</w:t>
      </w:r>
      <w:r w:rsidRPr="00F5224D">
        <w:t xml:space="preserve">TFRS 15”) </w:t>
      </w:r>
      <w:r w:rsidRPr="00F5224D">
        <w:rPr>
          <w:cs/>
        </w:rPr>
        <w:t>เป็นครั้งแรกแทนมาตรฐานการบัญชีฉบับที่</w:t>
      </w:r>
      <w:r w:rsidR="00E74FCC">
        <w:rPr>
          <w:rFonts w:hint="cs"/>
          <w:cs/>
        </w:rPr>
        <w:t xml:space="preserve"> </w:t>
      </w:r>
      <w:r w:rsidRPr="00F5224D">
        <w:t xml:space="preserve">18 </w:t>
      </w:r>
      <w:r w:rsidRPr="00F5224D">
        <w:rPr>
          <w:cs/>
        </w:rPr>
        <w:t xml:space="preserve">เรื่อง </w:t>
      </w:r>
      <w:r w:rsidRPr="005D26EF">
        <w:rPr>
          <w:i/>
          <w:iCs/>
          <w:cs/>
        </w:rPr>
        <w:t>รายได้</w:t>
      </w:r>
      <w:r w:rsidRPr="00F5224D">
        <w:rPr>
          <w:cs/>
        </w:rPr>
        <w:t xml:space="preserve"> </w:t>
      </w:r>
      <w:r w:rsidR="00E74FCC">
        <w:rPr>
          <w:rFonts w:hint="cs"/>
          <w:cs/>
        </w:rPr>
        <w:t xml:space="preserve">               </w:t>
      </w:r>
      <w:r w:rsidRPr="00F5224D">
        <w:rPr>
          <w:cs/>
        </w:rPr>
        <w:t>(“</w:t>
      </w:r>
      <w:r w:rsidRPr="00F5224D">
        <w:t xml:space="preserve">TAS 18”) </w:t>
      </w:r>
      <w:r w:rsidRPr="00F5224D">
        <w:rPr>
          <w:cs/>
        </w:rPr>
        <w:t>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</w:t>
      </w:r>
      <w:r w:rsidR="00AC32C6">
        <w:rPr>
          <w:rFonts w:hint="cs"/>
          <w:cs/>
        </w:rPr>
        <w:t>ประกอบงบการเงิน</w:t>
      </w:r>
      <w:r w:rsidRPr="00F5224D">
        <w:rPr>
          <w:cs/>
        </w:rPr>
        <w:t xml:space="preserve">ข้อ </w:t>
      </w:r>
      <w:r w:rsidR="003201E2">
        <w:t>3</w:t>
      </w:r>
      <w:r w:rsidRPr="00F5224D">
        <w:t xml:space="preserve"> (</w:t>
      </w:r>
      <w:r w:rsidR="00561778">
        <w:rPr>
          <w:rFonts w:hint="cs"/>
          <w:cs/>
        </w:rPr>
        <w:t>ด</w:t>
      </w:r>
      <w:r w:rsidRPr="00F5224D">
        <w:rPr>
          <w:cs/>
        </w:rPr>
        <w:t>)</w:t>
      </w:r>
    </w:p>
    <w:p w:rsidR="00065060" w:rsidRPr="004A6478" w:rsidRDefault="00065060" w:rsidP="00F5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AF4190" w:rsidRDefault="00F5224D" w:rsidP="00F5224D">
      <w:pPr>
        <w:pStyle w:val="FSBlank"/>
        <w:ind w:left="540" w:firstLine="0"/>
        <w:rPr>
          <w:rFonts w:eastAsia="MS Mincho"/>
          <w:sz w:val="30"/>
          <w:szCs w:val="30"/>
        </w:rPr>
      </w:pPr>
      <w:r w:rsidRPr="00F5224D">
        <w:rPr>
          <w:rFonts w:eastAsia="MS Mincho"/>
          <w:sz w:val="30"/>
          <w:szCs w:val="30"/>
          <w:cs/>
        </w:rPr>
        <w:t>นอกจากนี้</w:t>
      </w:r>
      <w:r w:rsidR="0012598E">
        <w:rPr>
          <w:rFonts w:eastAsia="MS Mincho"/>
          <w:sz w:val="30"/>
          <w:szCs w:val="30"/>
        </w:rPr>
        <w:t xml:space="preserve"> </w:t>
      </w:r>
      <w:r w:rsidRPr="00F5224D">
        <w:rPr>
          <w:rFonts w:eastAsia="MS Mincho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5145C0">
        <w:rPr>
          <w:rFonts w:eastAsia="MS Mincho" w:hint="cs"/>
          <w:sz w:val="30"/>
          <w:szCs w:val="30"/>
          <w:cs/>
        </w:rPr>
        <w:t>ประกอบงบการเงิน</w:t>
      </w:r>
      <w:r w:rsidRPr="00F5224D">
        <w:rPr>
          <w:rFonts w:eastAsia="MS Mincho"/>
          <w:sz w:val="30"/>
          <w:szCs w:val="30"/>
          <w:cs/>
        </w:rPr>
        <w:t xml:space="preserve">ข้อ </w:t>
      </w:r>
      <w:r w:rsidR="00050893">
        <w:rPr>
          <w:rFonts w:eastAsia="MS Mincho"/>
          <w:sz w:val="30"/>
          <w:szCs w:val="30"/>
        </w:rPr>
        <w:t>29</w:t>
      </w:r>
    </w:p>
    <w:p w:rsidR="00383226" w:rsidRPr="004A6478" w:rsidRDefault="00383226" w:rsidP="001507E4">
      <w:pPr>
        <w:pStyle w:val="FSBlank"/>
        <w:rPr>
          <w:sz w:val="30"/>
          <w:szCs w:val="30"/>
          <w:highlight w:val="cyan"/>
        </w:rPr>
      </w:pPr>
    </w:p>
    <w:p w:rsidR="00E55EEB" w:rsidRPr="00FF6A79" w:rsidRDefault="00E55EEB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</w:t>
      </w:r>
      <w:r w:rsidR="0065113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FF6A79">
        <w:rPr>
          <w:rFonts w:ascii="Angsana New" w:hAnsi="Angsana New"/>
          <w:i/>
          <w:iCs/>
          <w:sz w:val="30"/>
          <w:szCs w:val="30"/>
          <w:cs/>
        </w:rPr>
        <w:t>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Pr="009C267A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AE1758" w:rsidRPr="009C267A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9C267A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E55EEB" w:rsidRPr="004A6478" w:rsidRDefault="00E55EEB" w:rsidP="009C6874">
      <w:pPr>
        <w:pStyle w:val="FSBlank"/>
        <w:rPr>
          <w:sz w:val="30"/>
          <w:szCs w:val="30"/>
        </w:rPr>
      </w:pPr>
    </w:p>
    <w:p w:rsidR="00E55EEB" w:rsidRPr="003C47FE" w:rsidRDefault="0065257C" w:rsidP="00E74FCC">
      <w:pPr>
        <w:pStyle w:val="FSContent"/>
        <w:ind w:right="-25"/>
      </w:pPr>
      <w:r w:rsidRPr="003C47FE">
        <w:rPr>
          <w:cs/>
        </w:rPr>
        <w:t>งบการเงินนี้จัดทำเป็นเงินบาทซึ่งเป็นสกุลเง</w:t>
      </w:r>
      <w:r w:rsidR="00C30DEF">
        <w:rPr>
          <w:cs/>
        </w:rPr>
        <w:t>ินที่ใช้ในการดำเนินงานของบริษัท</w:t>
      </w:r>
      <w:r w:rsidR="0037756F">
        <w:rPr>
          <w:rFonts w:hint="cs"/>
          <w:cs/>
        </w:rPr>
        <w:t xml:space="preserve"> ข้อมูลทางการเงินทั้งหมด</w:t>
      </w:r>
      <w:r w:rsidR="00E74FCC">
        <w:rPr>
          <w:rFonts w:hint="cs"/>
          <w:cs/>
        </w:rPr>
        <w:t xml:space="preserve">                  </w:t>
      </w:r>
      <w:r w:rsidR="0037756F">
        <w:rPr>
          <w:rFonts w:hint="cs"/>
          <w:cs/>
        </w:rPr>
        <w:t>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B220DE" w:rsidRPr="004A6478" w:rsidRDefault="00B220DE" w:rsidP="009C6874">
      <w:pPr>
        <w:pStyle w:val="FSBlank"/>
        <w:rPr>
          <w:sz w:val="30"/>
          <w:szCs w:val="30"/>
        </w:rPr>
      </w:pPr>
    </w:p>
    <w:p w:rsidR="00E55EEB" w:rsidRPr="00FF6A79" w:rsidRDefault="00E55EEB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(ง)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="004F74C2" w:rsidRPr="00D65338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E55EEB" w:rsidRPr="004A6478" w:rsidRDefault="00E55EEB" w:rsidP="00AE04D9">
      <w:pPr>
        <w:pStyle w:val="FSBlank"/>
        <w:rPr>
          <w:sz w:val="30"/>
          <w:szCs w:val="30"/>
          <w:cs/>
        </w:rPr>
      </w:pPr>
    </w:p>
    <w:p w:rsidR="0008574B" w:rsidRDefault="00101309" w:rsidP="00101309">
      <w:pPr>
        <w:pStyle w:val="FSBlank"/>
        <w:ind w:left="540" w:firstLine="0"/>
        <w:rPr>
          <w:rFonts w:eastAsia="MS Mincho"/>
          <w:sz w:val="30"/>
          <w:szCs w:val="30"/>
        </w:rPr>
      </w:pPr>
      <w:r w:rsidRPr="00101309">
        <w:rPr>
          <w:rFonts w:eastAsia="MS Mincho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358BB">
        <w:rPr>
          <w:rFonts w:eastAsia="MS Mincho" w:hint="cs"/>
          <w:sz w:val="30"/>
          <w:szCs w:val="30"/>
          <w:cs/>
        </w:rPr>
        <w:t>ปฏิบัติตาม</w:t>
      </w:r>
      <w:r w:rsidRPr="00101309">
        <w:rPr>
          <w:rFonts w:eastAsia="MS Mincho"/>
          <w:sz w:val="30"/>
          <w:szCs w:val="30"/>
          <w:cs/>
        </w:rPr>
        <w:t>นโยบายการบัญชีของกลุ่มบริษัท</w:t>
      </w:r>
      <w:r>
        <w:rPr>
          <w:rFonts w:eastAsia="MS Mincho"/>
          <w:sz w:val="30"/>
          <w:szCs w:val="30"/>
        </w:rPr>
        <w:t xml:space="preserve"> </w:t>
      </w:r>
      <w:r w:rsidRPr="00101309">
        <w:rPr>
          <w:rFonts w:eastAsia="MS Mincho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555BA4" w:rsidRPr="004A6478" w:rsidRDefault="0055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8574B" w:rsidRPr="003C47FE" w:rsidRDefault="0008574B" w:rsidP="00434F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08574B" w:rsidRPr="004A6478" w:rsidRDefault="0008574B" w:rsidP="00AE04D9">
      <w:pPr>
        <w:pStyle w:val="FSBlank"/>
        <w:rPr>
          <w:sz w:val="30"/>
          <w:szCs w:val="30"/>
        </w:rPr>
      </w:pPr>
    </w:p>
    <w:p w:rsidR="0008574B" w:rsidRPr="00DC6424" w:rsidRDefault="0008574B" w:rsidP="00E74FCC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8"/>
        <w:jc w:val="thaiDistribute"/>
        <w:rPr>
          <w:cs/>
        </w:rPr>
      </w:pPr>
      <w:r w:rsidRPr="003C47FE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6816E7">
        <w:rPr>
          <w:rFonts w:ascii="Angsana New" w:hAnsi="Angsana New" w:hint="cs"/>
          <w:sz w:val="30"/>
          <w:szCs w:val="30"/>
          <w:cs/>
        </w:rPr>
        <w:t>ปฏิบัติตาม</w:t>
      </w:r>
      <w:r w:rsidRPr="003C47FE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</w:t>
      </w:r>
      <w:r w:rsidRPr="00E74FCC">
        <w:rPr>
          <w:rFonts w:ascii="Angsana New" w:hAnsi="Angsana New"/>
          <w:spacing w:val="-2"/>
          <w:sz w:val="30"/>
          <w:szCs w:val="30"/>
          <w:cs/>
        </w:rPr>
        <w:t>จำนวนเงินที่รับรู้ในงบการเงิน</w:t>
      </w:r>
      <w:r w:rsidR="006816E7" w:rsidRPr="00E74F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74FCC">
        <w:rPr>
          <w:rFonts w:ascii="Angsana New" w:hAnsi="Angsana New"/>
          <w:spacing w:val="-2"/>
          <w:sz w:val="30"/>
          <w:szCs w:val="30"/>
          <w:cs/>
        </w:rPr>
        <w:t>ประกอบด้วยหมายเหตุ</w:t>
      </w:r>
      <w:r w:rsidR="00C611B1" w:rsidRPr="00E74FCC">
        <w:rPr>
          <w:rFonts w:ascii="Angsana New" w:hAnsi="Angsana New" w:hint="cs"/>
          <w:spacing w:val="-2"/>
          <w:sz w:val="30"/>
          <w:szCs w:val="30"/>
          <w:cs/>
        </w:rPr>
        <w:t>ประกอบงบการเงิน</w:t>
      </w:r>
      <w:r w:rsidR="006816E7" w:rsidRPr="00E74FCC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C611B1" w:rsidRPr="00E74F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611B1" w:rsidRPr="00E74FCC">
        <w:rPr>
          <w:rFonts w:ascii="Angsana New" w:hAnsi="Angsana New"/>
          <w:spacing w:val="-2"/>
          <w:sz w:val="30"/>
          <w:szCs w:val="30"/>
        </w:rPr>
        <w:t>10</w:t>
      </w:r>
      <w:r w:rsidR="00E74FCC" w:rsidRPr="00E74F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74FCC" w:rsidRPr="00E74FCC">
        <w:rPr>
          <w:rFonts w:ascii="Angsana New" w:hAnsi="Angsana New"/>
          <w:spacing w:val="-2"/>
          <w:sz w:val="30"/>
          <w:szCs w:val="30"/>
          <w:cs/>
        </w:rPr>
        <w:t>การจัดประเภทการร่วมการงาน</w:t>
      </w:r>
    </w:p>
    <w:p w:rsidR="00555BA4" w:rsidRPr="00DC6424" w:rsidRDefault="00555BA4" w:rsidP="00555B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sz w:val="20"/>
          <w:szCs w:val="20"/>
        </w:rPr>
      </w:pPr>
    </w:p>
    <w:p w:rsidR="00DC6424" w:rsidRDefault="00DC6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8574B" w:rsidRPr="003C47FE" w:rsidRDefault="0008574B" w:rsidP="00434F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08574B" w:rsidRPr="004A6478" w:rsidRDefault="0008574B" w:rsidP="0008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8574B" w:rsidRPr="003C47FE" w:rsidRDefault="00020EAD" w:rsidP="0065646C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20EAD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วันที่ 31 ธันวาคม 2562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C87B6B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DC6424">
        <w:rPr>
          <w:rFonts w:ascii="Angsana New" w:hAnsi="Angsana New" w:hint="cs"/>
          <w:sz w:val="30"/>
          <w:szCs w:val="30"/>
          <w:cs/>
        </w:rPr>
        <w:t>ข้อ</w:t>
      </w:r>
      <w:r w:rsidRPr="00020EAD">
        <w:rPr>
          <w:rFonts w:ascii="Angsana New" w:hAnsi="Angsana New"/>
          <w:sz w:val="30"/>
          <w:szCs w:val="30"/>
          <w:cs/>
        </w:rPr>
        <w:t>ต่อไปนี้</w:t>
      </w:r>
    </w:p>
    <w:p w:rsidR="0008574B" w:rsidRPr="004A6478" w:rsidRDefault="0008574B" w:rsidP="000857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40" w:type="dxa"/>
        <w:tblLook w:val="04A0" w:firstRow="1" w:lastRow="0" w:firstColumn="1" w:lastColumn="0" w:noHBand="0" w:noVBand="1"/>
      </w:tblPr>
      <w:tblGrid>
        <w:gridCol w:w="3870"/>
        <w:gridCol w:w="5580"/>
      </w:tblGrid>
      <w:tr w:rsidR="00013FB5" w:rsidRPr="003C47FE" w:rsidTr="00E74FCC">
        <w:tc>
          <w:tcPr>
            <w:tcW w:w="3870" w:type="dxa"/>
          </w:tcPr>
          <w:p w:rsidR="00013FB5" w:rsidRPr="003C47FE" w:rsidRDefault="00013FB5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E74FCC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87B6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580" w:type="dxa"/>
          </w:tcPr>
          <w:p w:rsidR="00013FB5" w:rsidRPr="003C47FE" w:rsidRDefault="000F0A2E" w:rsidP="0021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</w:t>
            </w:r>
            <w:r w:rsidR="00213201">
              <w:rPr>
                <w:rFonts w:ascii="Angsana New" w:hAnsi="Angsana New" w:hint="cs"/>
                <w:sz w:val="30"/>
                <w:szCs w:val="30"/>
                <w:cs/>
              </w:rPr>
              <w:t>มูลค่าของโครงการอสังหาริมทรัพย์ระหว่างการพัฒนา</w:t>
            </w:r>
          </w:p>
        </w:tc>
      </w:tr>
      <w:tr w:rsidR="0098458F" w:rsidRPr="003C47FE" w:rsidTr="00E74FCC">
        <w:tc>
          <w:tcPr>
            <w:tcW w:w="3870" w:type="dxa"/>
          </w:tcPr>
          <w:p w:rsidR="006B7B49" w:rsidRDefault="00E74FCC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6B7B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458F">
              <w:rPr>
                <w:rFonts w:ascii="Angsana New" w:hAnsi="Angsana New"/>
                <w:sz w:val="30"/>
                <w:szCs w:val="30"/>
              </w:rPr>
              <w:t>1</w:t>
            </w:r>
            <w:r w:rsidR="00C87B6B">
              <w:rPr>
                <w:rFonts w:ascii="Angsana New" w:hAnsi="Angsana New"/>
                <w:sz w:val="30"/>
                <w:szCs w:val="30"/>
              </w:rPr>
              <w:t>2</w:t>
            </w:r>
            <w:r w:rsidR="009845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98458F" w:rsidRPr="003C47FE" w:rsidRDefault="006B7B49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8458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98458F" w:rsidRPr="003C47FE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C87B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580" w:type="dxa"/>
          </w:tcPr>
          <w:p w:rsidR="00E74FCC" w:rsidRDefault="0098458F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</w:t>
            </w:r>
          </w:p>
          <w:p w:rsidR="0098458F" w:rsidRPr="003C47FE" w:rsidRDefault="00E74FCC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8458F" w:rsidRPr="003C47FE">
              <w:rPr>
                <w:rFonts w:ascii="Angsana New" w:hAnsi="Angsana New"/>
                <w:sz w:val="30"/>
                <w:szCs w:val="30"/>
                <w:cs/>
              </w:rPr>
              <w:t>การประมาณมูลค่าที่คาดว่าจะได้รับคืน</w:t>
            </w:r>
            <w:r w:rsidR="002D0688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1223AB" w:rsidRPr="003C47FE" w:rsidTr="00E74FCC">
        <w:tc>
          <w:tcPr>
            <w:tcW w:w="3870" w:type="dxa"/>
          </w:tcPr>
          <w:p w:rsidR="001223AB" w:rsidRPr="003C47FE" w:rsidRDefault="00E74FCC" w:rsidP="0012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23AB"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1223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580" w:type="dxa"/>
          </w:tcPr>
          <w:p w:rsidR="00E74FCC" w:rsidRDefault="001223AB" w:rsidP="0012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</w:t>
            </w:r>
            <w:r w:rsidR="00E74FCC">
              <w:rPr>
                <w:rFonts w:ascii="Angsana New" w:hAnsi="Angsana New" w:hint="cs"/>
                <w:sz w:val="30"/>
                <w:szCs w:val="30"/>
                <w:cs/>
              </w:rPr>
              <w:t>ไว้</w:t>
            </w:r>
          </w:p>
          <w:p w:rsidR="00E74FCC" w:rsidRDefault="00E74FCC" w:rsidP="0012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223AB" w:rsidRPr="003C47FE">
              <w:rPr>
                <w:rFonts w:ascii="Angsana New" w:hAnsi="Angsana New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</w:p>
          <w:p w:rsidR="001223AB" w:rsidRPr="003C47FE" w:rsidRDefault="00E74FCC" w:rsidP="00122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223AB" w:rsidRPr="003C47FE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="001223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A34A43" w:rsidRDefault="00A34A43" w:rsidP="00A34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60F63" w:rsidRPr="00E703E1" w:rsidRDefault="00860F63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:rsidR="00860F63" w:rsidRPr="004A6478" w:rsidRDefault="00860F63" w:rsidP="00B01D5F">
      <w:pPr>
        <w:pStyle w:val="FSBlank"/>
        <w:rPr>
          <w:sz w:val="30"/>
          <w:szCs w:val="30"/>
        </w:rPr>
      </w:pPr>
    </w:p>
    <w:p w:rsidR="003F6738" w:rsidRPr="003C47FE" w:rsidRDefault="00621B74" w:rsidP="0062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3F6738" w:rsidRPr="004A6478" w:rsidRDefault="003F6738" w:rsidP="00B01D5F">
      <w:pPr>
        <w:pStyle w:val="FSBlank"/>
        <w:rPr>
          <w:sz w:val="30"/>
          <w:szCs w:val="30"/>
        </w:rPr>
      </w:pPr>
    </w:p>
    <w:p w:rsidR="003F6738" w:rsidRPr="000323B6" w:rsidRDefault="006D3B0D" w:rsidP="006D3B0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F6738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0323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</w:p>
    <w:p w:rsidR="00F512A5" w:rsidRPr="002D0688" w:rsidRDefault="00B2052D" w:rsidP="00B01D5F">
      <w:pPr>
        <w:pStyle w:val="FSBlank"/>
        <w:rPr>
          <w:sz w:val="30"/>
          <w:szCs w:val="30"/>
        </w:rPr>
      </w:pPr>
      <w:r w:rsidRPr="00C36255">
        <w:rPr>
          <w:cs/>
          <w:lang w:val="th-TH"/>
        </w:rPr>
        <w:tab/>
      </w:r>
      <w:r w:rsidRPr="00C36255">
        <w:rPr>
          <w:cs/>
          <w:lang w:val="th-TH"/>
        </w:rPr>
        <w:tab/>
      </w:r>
      <w:r w:rsidRPr="00C36255">
        <w:rPr>
          <w:cs/>
          <w:lang w:val="th-TH"/>
        </w:rPr>
        <w:tab/>
      </w:r>
    </w:p>
    <w:p w:rsidR="00F20B35" w:rsidRPr="009F4BFF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9F4BFF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9F4BFF">
        <w:rPr>
          <w:rFonts w:ascii="Angsana New" w:hAnsi="Angsana New"/>
          <w:sz w:val="30"/>
          <w:szCs w:val="30"/>
          <w:cs/>
        </w:rPr>
        <w:t>เ</w:t>
      </w:r>
      <w:r w:rsidRPr="009F4BFF">
        <w:rPr>
          <w:rFonts w:ascii="Angsana New" w:hAnsi="Angsana New" w:hint="cs"/>
          <w:sz w:val="30"/>
          <w:szCs w:val="30"/>
          <w:cs/>
        </w:rPr>
        <w:t xml:space="preserve">งินของบริษัทและบริษัทย่อย (รวมกันเรียกว่า </w:t>
      </w:r>
      <w:r w:rsidRPr="009F4BFF">
        <w:rPr>
          <w:rFonts w:ascii="Angsana New" w:hAnsi="Angsana New" w:hint="cs"/>
          <w:sz w:val="30"/>
          <w:szCs w:val="30"/>
        </w:rPr>
        <w:t>“</w:t>
      </w:r>
      <w:r w:rsidRPr="009F4BF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F4BFF">
        <w:rPr>
          <w:rFonts w:ascii="Angsana New" w:hAnsi="Angsana New" w:hint="cs"/>
          <w:sz w:val="30"/>
          <w:szCs w:val="30"/>
        </w:rPr>
        <w:t>”</w:t>
      </w:r>
      <w:r w:rsidRPr="009F4BFF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และส่วนได้เสียของกลุ่มบริษัทในการร่วมค้า</w:t>
      </w:r>
    </w:p>
    <w:p w:rsidR="00F20B35" w:rsidRPr="004A6478" w:rsidRDefault="00F20B35" w:rsidP="007E7F40">
      <w:pPr>
        <w:pStyle w:val="FSBlank"/>
        <w:rPr>
          <w:sz w:val="30"/>
          <w:szCs w:val="30"/>
          <w:highlight w:val="yellow"/>
        </w:rPr>
      </w:pPr>
    </w:p>
    <w:p w:rsidR="00F20B35" w:rsidRPr="009F4BFF" w:rsidRDefault="00F20B35" w:rsidP="00F20B35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9F4BFF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9F4BFF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F20B35" w:rsidRPr="004A6478" w:rsidRDefault="00F20B35" w:rsidP="007E7F40">
      <w:pPr>
        <w:pStyle w:val="FSBlank"/>
        <w:rPr>
          <w:sz w:val="30"/>
          <w:szCs w:val="30"/>
        </w:rPr>
      </w:pPr>
    </w:p>
    <w:p w:rsidR="00F20B35" w:rsidRDefault="00F20B35" w:rsidP="0064033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64033B">
        <w:rPr>
          <w:rFonts w:ascii="Angsana New" w:hAnsi="Angsana New"/>
          <w:spacing w:val="-2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7E7F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4033B">
        <w:rPr>
          <w:rFonts w:ascii="Angsana New" w:hAnsi="Angsana New"/>
          <w:spacing w:val="-2"/>
          <w:sz w:val="30"/>
          <w:szCs w:val="30"/>
          <w:cs/>
        </w:rPr>
        <w:t>การควบคุมเกิดขึ้นเมื่อ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</w:t>
      </w:r>
      <w:r w:rsidR="009F4BFF" w:rsidRPr="0064033B">
        <w:rPr>
          <w:rFonts w:ascii="Angsana New" w:hAnsi="Angsana New" w:hint="cs"/>
          <w:spacing w:val="-2"/>
          <w:sz w:val="30"/>
          <w:szCs w:val="30"/>
          <w:cs/>
        </w:rPr>
        <w:t>นการใช้อำนาจเหนือกิจการนั้นทำให้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>เกิด</w:t>
      </w:r>
      <w:r w:rsidR="005A5C4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>ผลกระทบต่อจำนวนเงินผลตอบแทนของกลุ่มบริษัท</w:t>
      </w:r>
      <w:r w:rsidRPr="0064033B">
        <w:rPr>
          <w:rFonts w:ascii="Angsana New" w:hAnsi="Angsana New"/>
          <w:spacing w:val="-2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2433CA" w:rsidRDefault="002433CA" w:rsidP="002433CA">
      <w:pPr>
        <w:pStyle w:val="FSBlank"/>
        <w:rPr>
          <w:sz w:val="30"/>
          <w:szCs w:val="30"/>
        </w:rPr>
      </w:pPr>
    </w:p>
    <w:p w:rsidR="002D0688" w:rsidRDefault="002D0688" w:rsidP="002433CA">
      <w:pPr>
        <w:pStyle w:val="FSBlank"/>
        <w:rPr>
          <w:sz w:val="30"/>
          <w:szCs w:val="30"/>
        </w:rPr>
      </w:pPr>
    </w:p>
    <w:p w:rsidR="002D0688" w:rsidRDefault="002D0688" w:rsidP="002433CA">
      <w:pPr>
        <w:pStyle w:val="FSBlank"/>
        <w:rPr>
          <w:sz w:val="30"/>
          <w:szCs w:val="30"/>
        </w:rPr>
      </w:pPr>
    </w:p>
    <w:p w:rsidR="002D0688" w:rsidRDefault="002D0688" w:rsidP="002433CA">
      <w:pPr>
        <w:pStyle w:val="FSBlank"/>
        <w:rPr>
          <w:sz w:val="30"/>
          <w:szCs w:val="30"/>
        </w:rPr>
      </w:pPr>
    </w:p>
    <w:p w:rsidR="002433CA" w:rsidRPr="009F4BFF" w:rsidRDefault="002433CA" w:rsidP="002433C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F4BFF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  <w:r w:rsidRPr="009F4BFF">
        <w:rPr>
          <w:rFonts w:ascii="Angsana New" w:hAnsi="Angsana New"/>
          <w:sz w:val="30"/>
          <w:szCs w:val="30"/>
          <w:cs/>
        </w:rPr>
        <w:t xml:space="preserve"> </w:t>
      </w:r>
    </w:p>
    <w:p w:rsidR="004A6478" w:rsidRPr="004A6478" w:rsidRDefault="004A6478" w:rsidP="002433CA">
      <w:pPr>
        <w:pStyle w:val="FSBlank"/>
        <w:rPr>
          <w:sz w:val="24"/>
          <w:szCs w:val="24"/>
        </w:rPr>
      </w:pPr>
    </w:p>
    <w:p w:rsidR="004A6478" w:rsidRDefault="002433CA" w:rsidP="002433CA">
      <w:pPr>
        <w:pStyle w:val="FSContent"/>
      </w:pPr>
      <w:r w:rsidRPr="009F4BFF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9F4BFF">
        <w:t xml:space="preserve"> </w:t>
      </w:r>
    </w:p>
    <w:p w:rsidR="004A6478" w:rsidRPr="004A6478" w:rsidRDefault="004A6478" w:rsidP="002433CA">
      <w:pPr>
        <w:pStyle w:val="FSContent"/>
        <w:rPr>
          <w:sz w:val="24"/>
          <w:szCs w:val="24"/>
        </w:rPr>
      </w:pPr>
    </w:p>
    <w:p w:rsidR="00F20B35" w:rsidRDefault="00F20B35" w:rsidP="007E7F40">
      <w:pPr>
        <w:pStyle w:val="FSContent"/>
      </w:pPr>
      <w:r w:rsidRPr="009F4BFF">
        <w:rPr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F23A89" w:rsidRPr="004A6478" w:rsidRDefault="00F23A89" w:rsidP="007E7F40">
      <w:pPr>
        <w:pStyle w:val="FSContent"/>
        <w:rPr>
          <w:sz w:val="24"/>
          <w:szCs w:val="24"/>
        </w:rPr>
      </w:pPr>
    </w:p>
    <w:p w:rsidR="00F23A89" w:rsidRPr="00866987" w:rsidRDefault="00F23A89" w:rsidP="00F2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F23A89" w:rsidRPr="004A6478" w:rsidRDefault="00F23A89" w:rsidP="00F2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F23A89" w:rsidRPr="00866987" w:rsidRDefault="00F23A89" w:rsidP="00F23A89">
      <w:pPr>
        <w:pStyle w:val="FSContent"/>
      </w:pPr>
      <w:r w:rsidRPr="00866987">
        <w:rPr>
          <w:cs/>
        </w:rPr>
        <w:t>เมื่อ</w:t>
      </w:r>
      <w:r w:rsidRPr="00866987">
        <w:rPr>
          <w:rFonts w:hint="cs"/>
          <w:cs/>
        </w:rPr>
        <w:t>กลุ่มบริษัท</w:t>
      </w:r>
      <w:r w:rsidRPr="00866987">
        <w:rPr>
          <w:cs/>
        </w:rPr>
        <w:t>สูญเสีย</w:t>
      </w:r>
      <w:r w:rsidRPr="00866987">
        <w:rPr>
          <w:rFonts w:hint="cs"/>
          <w:cs/>
        </w:rPr>
        <w:t xml:space="preserve">การควบคุมในบริษัทย่อย </w:t>
      </w:r>
      <w:r w:rsidRPr="00866987">
        <w:rPr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hint="cs"/>
          <w:cs/>
        </w:rPr>
        <w:t>นั้นออก</w:t>
      </w:r>
      <w:r w:rsidRPr="00866987">
        <w:rPr>
          <w:cs/>
        </w:rPr>
        <w:t xml:space="preserve"> </w:t>
      </w:r>
      <w:r w:rsidRPr="00866987">
        <w:rPr>
          <w:rFonts w:hint="cs"/>
          <w:cs/>
        </w:rPr>
        <w:t>รวมถึง</w:t>
      </w:r>
      <w:r w:rsidRPr="00866987">
        <w:rPr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cs/>
        </w:rPr>
        <w:t>ที่เกี่ยวข้องกับบริษัทย่อยนั้น</w:t>
      </w:r>
      <w:r w:rsidRPr="00866987">
        <w:rPr>
          <w:cs/>
        </w:rPr>
        <w:t xml:space="preserve"> กำไรหรือขาดทุนที่เกิดขึ้นจากการสูญเสีย</w:t>
      </w:r>
      <w:r w:rsidRPr="00866987">
        <w:rPr>
          <w:rFonts w:hint="cs"/>
          <w:cs/>
        </w:rPr>
        <w:t>การ</w:t>
      </w:r>
      <w:r w:rsidRPr="00866987">
        <w:rPr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hint="cs"/>
          <w:cs/>
        </w:rPr>
        <w:t>การ</w:t>
      </w:r>
      <w:r w:rsidRPr="00866987">
        <w:rPr>
          <w:cs/>
        </w:rPr>
        <w:t>ควบคุม</w:t>
      </w:r>
    </w:p>
    <w:p w:rsidR="00F20B35" w:rsidRPr="004A6478" w:rsidRDefault="00F20B35" w:rsidP="007E7F40">
      <w:pPr>
        <w:pStyle w:val="FSBlank"/>
        <w:rPr>
          <w:sz w:val="24"/>
          <w:szCs w:val="24"/>
        </w:rPr>
      </w:pPr>
    </w:p>
    <w:p w:rsidR="00F20B35" w:rsidRPr="009F4BFF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9F4BFF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F20B35" w:rsidRPr="004A6478" w:rsidRDefault="00F20B35" w:rsidP="007E7F40">
      <w:pPr>
        <w:pStyle w:val="FSBlank"/>
        <w:rPr>
          <w:sz w:val="24"/>
          <w:szCs w:val="24"/>
        </w:rPr>
      </w:pPr>
    </w:p>
    <w:p w:rsidR="00F20B35" w:rsidRPr="009F4BFF" w:rsidRDefault="00F20B35" w:rsidP="00F20B3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F4BFF">
        <w:rPr>
          <w:rFonts w:ascii="Angsana New" w:hAnsi="Angsana New"/>
          <w:sz w:val="30"/>
          <w:szCs w:val="30"/>
          <w:cs/>
        </w:rPr>
        <w:t>ส่วนได้เสีย</w:t>
      </w:r>
      <w:r w:rsidRPr="009F4BFF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9F4BFF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ประกอบด้วยส่วนได้เสียในการร่วมค้า</w:t>
      </w:r>
    </w:p>
    <w:p w:rsidR="009F4BFF" w:rsidRPr="004A6478" w:rsidRDefault="009F4BFF" w:rsidP="007E7F40">
      <w:pPr>
        <w:pStyle w:val="FSBlank"/>
        <w:rPr>
          <w:sz w:val="24"/>
          <w:szCs w:val="24"/>
        </w:rPr>
      </w:pPr>
    </w:p>
    <w:p w:rsidR="00F20B35" w:rsidRPr="00310FB5" w:rsidRDefault="00F20B35" w:rsidP="00F20B3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10FB5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310FB5">
        <w:rPr>
          <w:rFonts w:ascii="Angsana New" w:hAnsi="Angsana New"/>
          <w:sz w:val="30"/>
          <w:szCs w:val="30"/>
        </w:rPr>
        <w:br/>
      </w:r>
      <w:r w:rsidRPr="00310FB5">
        <w:rPr>
          <w:rFonts w:ascii="Angsana New" w:hAnsi="Angsana New" w:hint="cs"/>
          <w:sz w:val="30"/>
          <w:szCs w:val="3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F20B35" w:rsidRPr="004A6478" w:rsidRDefault="00F20B35" w:rsidP="007E7F40">
      <w:pPr>
        <w:pStyle w:val="FSBlank"/>
        <w:rPr>
          <w:sz w:val="24"/>
          <w:szCs w:val="24"/>
          <w:cs/>
        </w:rPr>
      </w:pPr>
    </w:p>
    <w:p w:rsidR="00F20B35" w:rsidRPr="00FC2B5B" w:rsidRDefault="00F20B35" w:rsidP="00152175">
      <w:pPr>
        <w:pStyle w:val="FSContent"/>
        <w:rPr>
          <w:spacing w:val="6"/>
          <w:szCs w:val="22"/>
        </w:rPr>
      </w:pPr>
      <w:r w:rsidRPr="009F4BFF">
        <w:rPr>
          <w:cs/>
        </w:rPr>
        <w:t>ส่วนได้เสียในการร่วมค้าบันทึกบัญชีตามวิธีส่วนได้เสีย</w:t>
      </w:r>
      <w:r w:rsidRPr="009F4BFF">
        <w:t xml:space="preserve"> </w:t>
      </w:r>
      <w:r w:rsidRPr="009F4BFF">
        <w:rPr>
          <w:rFonts w:hint="cs"/>
          <w:cs/>
        </w:rPr>
        <w:t>โดย</w:t>
      </w:r>
      <w:r w:rsidRPr="009F4BFF">
        <w:rPr>
          <w:cs/>
        </w:rPr>
        <w:t>รับรู้รายการ</w:t>
      </w:r>
      <w:r w:rsidRPr="009F4BFF">
        <w:rPr>
          <w:rFonts w:hint="cs"/>
          <w:cs/>
        </w:rPr>
        <w:t>เมื่อ</w:t>
      </w:r>
      <w:r w:rsidRPr="009F4BFF">
        <w:rPr>
          <w:cs/>
        </w:rPr>
        <w:t>เริ่มแรกด้วยราคาทุนซึ่งรวมถึงต้นทุน</w:t>
      </w:r>
      <w:r w:rsidRPr="00FC2B5B">
        <w:rPr>
          <w:spacing w:val="6"/>
          <w:cs/>
        </w:rPr>
        <w:t>การทำรายการ ภายหลังการรับรู้รายการเริ่มแรก</w:t>
      </w:r>
      <w:r w:rsidRPr="00FC2B5B">
        <w:rPr>
          <w:rFonts w:hint="cs"/>
          <w:spacing w:val="6"/>
          <w:cs/>
        </w:rPr>
        <w:t xml:space="preserve"> </w:t>
      </w:r>
      <w:r w:rsidRPr="00FC2B5B">
        <w:rPr>
          <w:spacing w:val="6"/>
          <w:cs/>
        </w:rPr>
        <w:t>ส่วนแบ่งกำไรหรือขาดทุนและกำไร</w:t>
      </w:r>
      <w:r w:rsidRPr="00FC2B5B">
        <w:rPr>
          <w:rFonts w:hint="cs"/>
          <w:spacing w:val="6"/>
          <w:cs/>
        </w:rPr>
        <w:t>ขาดทุน</w:t>
      </w:r>
      <w:r w:rsidRPr="00FC2B5B">
        <w:rPr>
          <w:spacing w:val="6"/>
          <w:cs/>
        </w:rPr>
        <w:t>เบ็ดเสร็จอื่น</w:t>
      </w:r>
      <w:r w:rsidRPr="00FC2B5B">
        <w:rPr>
          <w:rFonts w:hint="cs"/>
          <w:spacing w:val="6"/>
          <w:cs/>
        </w:rPr>
        <w:t>ของเงินลงทุนที่บันทึกตามวิธีส่วนได้เสียของกลุ่มบริษัท</w:t>
      </w:r>
      <w:r w:rsidRPr="00FC2B5B">
        <w:rPr>
          <w:spacing w:val="6"/>
          <w:cs/>
        </w:rPr>
        <w:t xml:space="preserve"> </w:t>
      </w:r>
      <w:r w:rsidRPr="00FC2B5B">
        <w:rPr>
          <w:rFonts w:hint="cs"/>
          <w:spacing w:val="6"/>
          <w:cs/>
        </w:rPr>
        <w:t>จะถูกบันทึกใน</w:t>
      </w:r>
      <w:r w:rsidRPr="00FC2B5B">
        <w:rPr>
          <w:spacing w:val="6"/>
          <w:cs/>
        </w:rPr>
        <w:t>งบการเงินรวมจนถึงวันที่</w:t>
      </w:r>
      <w:r w:rsidRPr="00FC2B5B">
        <w:rPr>
          <w:rFonts w:hint="cs"/>
          <w:spacing w:val="6"/>
          <w:cs/>
        </w:rPr>
        <w:t>กลุ่มบริษัท</w:t>
      </w:r>
      <w:r w:rsidRPr="00FC2B5B">
        <w:rPr>
          <w:spacing w:val="6"/>
          <w:cs/>
        </w:rPr>
        <w:t>สูญเสีย</w:t>
      </w:r>
      <w:r w:rsidR="00152175" w:rsidRPr="00FC2B5B">
        <w:rPr>
          <w:rFonts w:hint="cs"/>
          <w:spacing w:val="6"/>
          <w:cs/>
        </w:rPr>
        <w:t>การควบคุมร่วม</w:t>
      </w:r>
    </w:p>
    <w:p w:rsidR="00F20B35" w:rsidRPr="004A6478" w:rsidRDefault="00F20B35" w:rsidP="007E7F40">
      <w:pPr>
        <w:pStyle w:val="FSBlank"/>
        <w:rPr>
          <w:sz w:val="24"/>
          <w:szCs w:val="24"/>
          <w:highlight w:val="yellow"/>
        </w:rPr>
      </w:pPr>
    </w:p>
    <w:p w:rsidR="00F20B35" w:rsidRPr="009F4BFF" w:rsidRDefault="00F20B35" w:rsidP="00F20B35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9F4BFF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9F4BFF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F20B35" w:rsidRPr="004A6478" w:rsidRDefault="00F20B35" w:rsidP="007E7F40">
      <w:pPr>
        <w:pStyle w:val="FSBlank"/>
        <w:rPr>
          <w:sz w:val="24"/>
          <w:szCs w:val="24"/>
        </w:rPr>
      </w:pPr>
    </w:p>
    <w:p w:rsidR="00881037" w:rsidRPr="009F4BFF" w:rsidRDefault="00F20B35" w:rsidP="00F20B3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/>
          <w:sz w:val="30"/>
          <w:szCs w:val="30"/>
          <w:cs/>
        </w:rPr>
      </w:pPr>
      <w:r w:rsidRPr="009F4BFF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</w:t>
      </w:r>
      <w:r w:rsidR="009F4BFF" w:rsidRPr="009F4BFF">
        <w:rPr>
          <w:rFonts w:ascii="Angsana New" w:hAnsi="Angsana New" w:hint="cs"/>
          <w:sz w:val="30"/>
          <w:szCs w:val="30"/>
          <w:cs/>
        </w:rPr>
        <w:t>การร่วมค้า</w:t>
      </w:r>
      <w:r w:rsidRPr="009F4BFF">
        <w:rPr>
          <w:rFonts w:ascii="Angsana New" w:hAnsi="Angsana New" w:hint="cs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F4BFF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:rsidR="00F20B35" w:rsidRPr="00714024" w:rsidRDefault="00F20B35" w:rsidP="007E7F40">
      <w:pPr>
        <w:pStyle w:val="FSBlank"/>
        <w:rPr>
          <w:rFonts w:eastAsia="EucrosiaUPCBold"/>
          <w:highlight w:val="yellow"/>
        </w:rPr>
      </w:pPr>
      <w:r w:rsidRPr="00CE1B1E">
        <w:t xml:space="preserve"> </w:t>
      </w:r>
      <w:r>
        <w:t xml:space="preserve">  </w:t>
      </w:r>
    </w:p>
    <w:p w:rsidR="002433CA" w:rsidRPr="003C47FE" w:rsidRDefault="002433CA" w:rsidP="002433C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2433CA" w:rsidRPr="004A6478" w:rsidRDefault="002433CA" w:rsidP="002433CA">
      <w:pPr>
        <w:pStyle w:val="FSBlank"/>
        <w:rPr>
          <w:sz w:val="30"/>
          <w:szCs w:val="3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</w:t>
      </w:r>
      <w:r w:rsidR="005A5C4F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7FE">
        <w:rPr>
          <w:rFonts w:ascii="Angsana New" w:hAnsi="Angsana New"/>
          <w:sz w:val="30"/>
          <w:szCs w:val="30"/>
          <w:cs/>
        </w:rPr>
        <w:t>ประเภ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3C47FE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310FB5" w:rsidRPr="004A6478" w:rsidRDefault="00695814" w:rsidP="00A5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60F63" w:rsidRPr="003C47FE" w:rsidRDefault="007F47AA" w:rsidP="00A5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60F63" w:rsidRPr="005829B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860F63" w:rsidRPr="004A6478" w:rsidRDefault="00860F63" w:rsidP="007C57C2">
      <w:pPr>
        <w:pStyle w:val="FSBlank"/>
        <w:rPr>
          <w:sz w:val="30"/>
          <w:szCs w:val="30"/>
        </w:rPr>
      </w:pPr>
    </w:p>
    <w:p w:rsidR="004D7BEB" w:rsidRDefault="00860F63" w:rsidP="0058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="004D7BEB" w:rsidRPr="004D7BEB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5829BD">
        <w:rPr>
          <w:rFonts w:ascii="Angsana New" w:hAnsi="Angsana New"/>
          <w:sz w:val="30"/>
          <w:szCs w:val="30"/>
        </w:rPr>
        <w:t xml:space="preserve"> </w:t>
      </w:r>
      <w:r w:rsidR="004D7BEB" w:rsidRPr="004D7BEB">
        <w:rPr>
          <w:rFonts w:ascii="Angsana New" w:hAnsi="Angsana New"/>
          <w:sz w:val="30"/>
          <w:szCs w:val="30"/>
          <w:cs/>
        </w:rPr>
        <w:t xml:space="preserve">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:rsidR="005829BD" w:rsidRPr="004A6478" w:rsidRDefault="005829BD" w:rsidP="0058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714024" w:rsidRDefault="004D7BEB" w:rsidP="0058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D7BEB">
        <w:rPr>
          <w:rFonts w:ascii="Angsana New" w:hAnsi="Angsana New"/>
          <w:sz w:val="30"/>
          <w:szCs w:val="30"/>
          <w:cs/>
        </w:rPr>
        <w:t xml:space="preserve"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</w:t>
      </w:r>
      <w:r w:rsidR="007402B3">
        <w:rPr>
          <w:rFonts w:ascii="Angsana New" w:hAnsi="Angsana New"/>
          <w:sz w:val="30"/>
          <w:szCs w:val="30"/>
        </w:rPr>
        <w:br/>
      </w:r>
      <w:r w:rsidRPr="004D7BEB">
        <w:rPr>
          <w:rFonts w:ascii="Angsana New" w:hAnsi="Angsana New"/>
          <w:sz w:val="30"/>
          <w:szCs w:val="30"/>
          <w:cs/>
        </w:rPr>
        <w:t>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4D7BEB" w:rsidRPr="002D0688" w:rsidRDefault="004D7BEB" w:rsidP="004D7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:rsidR="00860F63" w:rsidRPr="003C47FE" w:rsidRDefault="00A50E42" w:rsidP="00860F6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(ง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โครงการอสังหาริมทรัพย์ระหว่างการพัฒนา</w:t>
      </w:r>
    </w:p>
    <w:p w:rsidR="00860F63" w:rsidRPr="004A6478" w:rsidRDefault="00860F63" w:rsidP="007C57C2">
      <w:pPr>
        <w:pStyle w:val="FSBlank"/>
        <w:rPr>
          <w:sz w:val="30"/>
          <w:szCs w:val="3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โครงการอสังหาริมทรัพย์ระหว่างการพัฒนาคือ</w:t>
      </w:r>
      <w:r w:rsidR="0047441F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091B76">
        <w:rPr>
          <w:rFonts w:ascii="Angsana New" w:hAnsi="Angsana New" w:hint="cs"/>
          <w:sz w:val="30"/>
          <w:szCs w:val="30"/>
          <w:cs/>
        </w:rPr>
        <w:t>โครงการ</w:t>
      </w:r>
      <w:r w:rsidRPr="003C47FE">
        <w:rPr>
          <w:rFonts w:ascii="Angsana New" w:hAnsi="Angsana New"/>
          <w:sz w:val="30"/>
          <w:szCs w:val="30"/>
          <w:cs/>
        </w:rPr>
        <w:t>อสังหาริมทรั</w:t>
      </w:r>
      <w:r w:rsidR="00B7060C" w:rsidRPr="003C47FE">
        <w:rPr>
          <w:rFonts w:ascii="Angsana New" w:hAnsi="Angsana New"/>
          <w:sz w:val="30"/>
          <w:szCs w:val="30"/>
          <w:cs/>
        </w:rPr>
        <w:t>พย์ระหว่างการพัฒนา</w:t>
      </w:r>
      <w:r w:rsidR="009B58DA" w:rsidRPr="003C47FE">
        <w:rPr>
          <w:rFonts w:ascii="Angsana New" w:hAnsi="Angsana New"/>
          <w:sz w:val="30"/>
          <w:szCs w:val="30"/>
          <w:cs/>
        </w:rPr>
        <w:t>วัดมูลค่าด้วย</w:t>
      </w:r>
      <w:r w:rsidR="00B7060C" w:rsidRPr="003C47FE">
        <w:rPr>
          <w:rFonts w:ascii="Angsana New" w:hAnsi="Angsana New"/>
          <w:sz w:val="30"/>
          <w:szCs w:val="30"/>
          <w:cs/>
        </w:rPr>
        <w:t>ราคาทุน</w:t>
      </w:r>
      <w:r w:rsidR="006D3B0D" w:rsidRPr="003C47FE">
        <w:rPr>
          <w:rFonts w:ascii="Angsana New" w:hAnsi="Angsana New"/>
          <w:sz w:val="30"/>
          <w:szCs w:val="30"/>
          <w:cs/>
        </w:rPr>
        <w:t>หรือ</w:t>
      </w:r>
      <w:r w:rsidR="00A50E42" w:rsidRPr="003C47FE">
        <w:rPr>
          <w:rFonts w:ascii="Angsana New" w:hAnsi="Angsana New"/>
          <w:sz w:val="30"/>
          <w:szCs w:val="30"/>
          <w:cs/>
        </w:rPr>
        <w:t>มูลค่าสุทธิที่จะได้รับ</w:t>
      </w:r>
      <w:r w:rsidRPr="003C47FE">
        <w:rPr>
          <w:rFonts w:ascii="Angsana New" w:hAnsi="Angsana New"/>
          <w:sz w:val="30"/>
          <w:szCs w:val="30"/>
          <w:cs/>
        </w:rPr>
        <w:t>แล้วแต่ราคาใด</w:t>
      </w:r>
      <w:r w:rsidR="006D3B0D" w:rsidRPr="003C47FE">
        <w:rPr>
          <w:rFonts w:ascii="Angsana New" w:hAnsi="Angsana New"/>
          <w:sz w:val="30"/>
          <w:szCs w:val="30"/>
          <w:cs/>
        </w:rPr>
        <w:t>จะ</w:t>
      </w:r>
      <w:r w:rsidRPr="003C47FE">
        <w:rPr>
          <w:rFonts w:ascii="Angsana New" w:hAnsi="Angsana New"/>
          <w:sz w:val="30"/>
          <w:szCs w:val="30"/>
          <w:cs/>
        </w:rPr>
        <w:t>ต่ำกว่า มูลค่าสุทธิที่จะได้รับ</w:t>
      </w:r>
      <w:r w:rsidR="0047441F" w:rsidRPr="0047441F">
        <w:rPr>
          <w:rFonts w:ascii="Angsana New" w:hAnsi="Angsana New"/>
          <w:sz w:val="30"/>
          <w:szCs w:val="30"/>
          <w:cs/>
        </w:rPr>
        <w:t>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860F63" w:rsidRPr="004A6478" w:rsidRDefault="00860F63" w:rsidP="007C57C2">
      <w:pPr>
        <w:pStyle w:val="FSBlank"/>
        <w:rPr>
          <w:sz w:val="30"/>
          <w:szCs w:val="3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29F5">
        <w:rPr>
          <w:rFonts w:ascii="Angsana New" w:hAnsi="Angsana New"/>
          <w:spacing w:val="6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</w:t>
      </w:r>
      <w:r w:rsidRPr="003C47FE">
        <w:rPr>
          <w:rFonts w:ascii="Angsana New" w:hAnsi="Angsana New"/>
          <w:sz w:val="30"/>
          <w:szCs w:val="30"/>
          <w:cs/>
        </w:rPr>
        <w:t>การพัฒนา ต้นทุนการกู้ยืม และค่าใช้จ่ายอื่นๆ ที่เกี่ยวข้อง</w:t>
      </w:r>
      <w:r w:rsidR="001223AB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</w:t>
      </w:r>
      <w:r w:rsidR="001223AB">
        <w:rPr>
          <w:rFonts w:ascii="Angsana New" w:hAnsi="Angsana New"/>
          <w:sz w:val="30"/>
          <w:szCs w:val="30"/>
        </w:rPr>
        <w:t xml:space="preserve">            </w:t>
      </w:r>
      <w:r w:rsidRPr="003C47FE">
        <w:rPr>
          <w:rFonts w:ascii="Angsana New" w:hAnsi="Angsana New"/>
          <w:sz w:val="30"/>
          <w:szCs w:val="30"/>
          <w:cs/>
        </w:rPr>
        <w:t>การพัฒนาสำเร็จ</w:t>
      </w:r>
    </w:p>
    <w:p w:rsidR="00860F63" w:rsidRDefault="00860F63" w:rsidP="007C57C2">
      <w:pPr>
        <w:pStyle w:val="FSBlank"/>
        <w:rPr>
          <w:sz w:val="30"/>
          <w:szCs w:val="30"/>
          <w:highlight w:val="yellow"/>
        </w:rPr>
      </w:pPr>
    </w:p>
    <w:p w:rsidR="00166101" w:rsidRDefault="00166101" w:rsidP="007C57C2">
      <w:pPr>
        <w:pStyle w:val="FSBlank"/>
        <w:rPr>
          <w:sz w:val="30"/>
          <w:szCs w:val="30"/>
          <w:highlight w:val="yellow"/>
        </w:rPr>
      </w:pPr>
    </w:p>
    <w:p w:rsidR="00166101" w:rsidRDefault="00166101" w:rsidP="007C57C2">
      <w:pPr>
        <w:pStyle w:val="FSBlank"/>
        <w:rPr>
          <w:sz w:val="30"/>
          <w:szCs w:val="30"/>
          <w:highlight w:val="yellow"/>
        </w:rPr>
      </w:pPr>
    </w:p>
    <w:p w:rsidR="00166101" w:rsidRDefault="00166101" w:rsidP="007C57C2">
      <w:pPr>
        <w:pStyle w:val="FSBlank"/>
        <w:rPr>
          <w:sz w:val="30"/>
          <w:szCs w:val="30"/>
          <w:highlight w:val="yellow"/>
        </w:rPr>
      </w:pPr>
    </w:p>
    <w:p w:rsidR="00166101" w:rsidRDefault="00166101" w:rsidP="007C57C2">
      <w:pPr>
        <w:pStyle w:val="FSBlank"/>
        <w:rPr>
          <w:sz w:val="30"/>
          <w:szCs w:val="30"/>
          <w:highlight w:val="yellow"/>
        </w:rPr>
      </w:pPr>
    </w:p>
    <w:p w:rsidR="00166101" w:rsidRPr="004A6478" w:rsidRDefault="00166101" w:rsidP="007C57C2">
      <w:pPr>
        <w:pStyle w:val="FSBlank"/>
        <w:rPr>
          <w:sz w:val="30"/>
          <w:szCs w:val="30"/>
          <w:highlight w:val="yellow"/>
        </w:rPr>
      </w:pPr>
    </w:p>
    <w:p w:rsidR="00860F63" w:rsidRPr="003C47FE" w:rsidRDefault="00860F63" w:rsidP="0052220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:rsidR="00860F63" w:rsidRPr="00DD4D11" w:rsidRDefault="00860F63" w:rsidP="007E7F40">
      <w:pPr>
        <w:pStyle w:val="FSBlank"/>
        <w:rPr>
          <w:sz w:val="30"/>
          <w:szCs w:val="30"/>
        </w:rPr>
      </w:pPr>
    </w:p>
    <w:p w:rsidR="00AA4E5C" w:rsidRPr="00517492" w:rsidRDefault="00AA4E5C" w:rsidP="00AA4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517492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เงินลงทุนใน</w:t>
      </w:r>
      <w:r w:rsidRPr="0051749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517492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:rsidR="00AA4E5C" w:rsidRPr="00DD4D11" w:rsidRDefault="00AA4E5C" w:rsidP="007E7F40">
      <w:pPr>
        <w:pStyle w:val="FSBlank"/>
        <w:rPr>
          <w:sz w:val="30"/>
          <w:szCs w:val="30"/>
        </w:rPr>
      </w:pPr>
    </w:p>
    <w:p w:rsidR="00AA4E5C" w:rsidRPr="00A16DBB" w:rsidRDefault="00AA4E5C" w:rsidP="00AA4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7492">
        <w:rPr>
          <w:rFonts w:ascii="Angsana New" w:hAnsi="Angsana New"/>
          <w:sz w:val="30"/>
          <w:szCs w:val="30"/>
          <w:cs/>
        </w:rPr>
        <w:t>เงินลงทุนในบริษัทย่อยและการร่วมค้าในงบการเงินเฉพาะ</w:t>
      </w:r>
      <w:r w:rsidRPr="00517492">
        <w:rPr>
          <w:rFonts w:ascii="Angsana New" w:hAnsi="Angsana New" w:hint="cs"/>
          <w:sz w:val="30"/>
          <w:szCs w:val="30"/>
          <w:cs/>
        </w:rPr>
        <w:t>กิจการของ</w:t>
      </w:r>
      <w:r w:rsidRPr="00517492">
        <w:rPr>
          <w:rFonts w:ascii="Angsana New" w:hAnsi="Angsana New"/>
          <w:sz w:val="30"/>
          <w:szCs w:val="30"/>
          <w:cs/>
        </w:rPr>
        <w:t xml:space="preserve">บริษัท บันทึกบัญชีโดยใช้วิธีราคาทุน </w:t>
      </w:r>
      <w:r w:rsidR="00767FEB">
        <w:rPr>
          <w:rFonts w:ascii="Angsana New" w:hAnsi="Angsana New"/>
          <w:sz w:val="30"/>
          <w:szCs w:val="30"/>
        </w:rPr>
        <w:br/>
      </w:r>
      <w:r w:rsidRPr="00517492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</w:t>
      </w:r>
      <w:r w:rsidRPr="00517492">
        <w:rPr>
          <w:rFonts w:ascii="Angsana New" w:hAnsi="Angsana New"/>
          <w:sz w:val="30"/>
          <w:szCs w:val="30"/>
          <w:cs/>
        </w:rPr>
        <w:t>การร่วมค้า</w:t>
      </w:r>
      <w:r w:rsidRPr="00517492">
        <w:rPr>
          <w:rFonts w:ascii="Angsana New" w:hAnsi="Angsana New" w:hint="cs"/>
          <w:sz w:val="30"/>
          <w:szCs w:val="30"/>
          <w:cs/>
        </w:rPr>
        <w:t>ในงบการเงินรวมใช้วิธีส่วนได้เสีย</w:t>
      </w:r>
    </w:p>
    <w:p w:rsidR="00860F63" w:rsidRPr="00DD4D11" w:rsidRDefault="00860F63" w:rsidP="007E7F40">
      <w:pPr>
        <w:pStyle w:val="FSBlank"/>
        <w:rPr>
          <w:sz w:val="30"/>
          <w:szCs w:val="30"/>
        </w:rPr>
      </w:pPr>
    </w:p>
    <w:p w:rsidR="004A618C" w:rsidRPr="004A618C" w:rsidRDefault="004A618C" w:rsidP="004A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lang w:val="th-TH"/>
        </w:rPr>
      </w:pPr>
      <w:r w:rsidRPr="004A618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เงินลงทุนในตราสารหนี้และตราสารทุนอื่น </w:t>
      </w:r>
    </w:p>
    <w:p w:rsidR="004A618C" w:rsidRPr="00DD4D11" w:rsidRDefault="004A618C" w:rsidP="004A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4A618C" w:rsidRPr="00DD4D11" w:rsidRDefault="004A618C" w:rsidP="004A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D4D11">
        <w:rPr>
          <w:rFonts w:asciiTheme="majorBidi" w:hAnsiTheme="majorBidi" w:cstheme="majorBidi"/>
          <w:sz w:val="30"/>
          <w:szCs w:val="30"/>
          <w:cs/>
        </w:rPr>
        <w:t>ตราสารหนี้ซึ่ง</w:t>
      </w:r>
      <w:r w:rsidR="00A2559B">
        <w:rPr>
          <w:rFonts w:asciiTheme="majorBidi" w:hAnsiTheme="majorBidi" w:cstheme="majorBidi" w:hint="cs"/>
          <w:sz w:val="30"/>
          <w:szCs w:val="30"/>
          <w:cs/>
        </w:rPr>
        <w:t>เป็นหลักทรัพย์ในความต้องการของตลาดและ</w:t>
      </w:r>
      <w:r w:rsidRPr="00DD4D11">
        <w:rPr>
          <w:rFonts w:asciiTheme="majorBidi" w:hAnsiTheme="majorBidi" w:cstheme="majorBidi"/>
          <w:sz w:val="30"/>
          <w:szCs w:val="30"/>
          <w:cs/>
        </w:rPr>
        <w:t>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4A618C" w:rsidRPr="00DD4D11" w:rsidRDefault="004A618C" w:rsidP="004A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:rsidR="00860F63" w:rsidRPr="004A618C" w:rsidRDefault="00860F63" w:rsidP="008927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618C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2433CA" w:rsidRPr="00DD4D11" w:rsidRDefault="002433CA" w:rsidP="002433CA">
      <w:pPr>
        <w:pStyle w:val="FSBlank"/>
        <w:rPr>
          <w:sz w:val="30"/>
          <w:szCs w:val="30"/>
        </w:rPr>
      </w:pPr>
    </w:p>
    <w:p w:rsidR="004A618C" w:rsidRPr="00DD4D11" w:rsidRDefault="004A618C" w:rsidP="004A6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D4D11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2D0688">
        <w:rPr>
          <w:rFonts w:ascii="Angsana New" w:hAnsi="Angsana New" w:hint="cs"/>
          <w:sz w:val="30"/>
          <w:szCs w:val="30"/>
          <w:cs/>
        </w:rPr>
        <w:t>เครื่องมือทางการเงินสำหรับ</w:t>
      </w:r>
      <w:r w:rsidRPr="00DD4D11">
        <w:rPr>
          <w:rFonts w:ascii="Angsana New" w:hAnsi="Angsana New"/>
          <w:sz w:val="30"/>
          <w:szCs w:val="30"/>
          <w:cs/>
        </w:rPr>
        <w:t>หลักทรัพย์เพื่อค้าใช้ราคาเสนอซื้อ ณ วันที่รายงาน</w:t>
      </w:r>
    </w:p>
    <w:p w:rsidR="004A618C" w:rsidRPr="00DD4D11" w:rsidRDefault="004A618C" w:rsidP="002433CA">
      <w:pPr>
        <w:pStyle w:val="FSBlank"/>
        <w:rPr>
          <w:sz w:val="30"/>
          <w:szCs w:val="30"/>
        </w:rPr>
      </w:pPr>
    </w:p>
    <w:p w:rsidR="002433CA" w:rsidRPr="004A618C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4A618C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2433CA" w:rsidRPr="00DD4D11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433CA" w:rsidRDefault="002433CA" w:rsidP="0079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618C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:rsidR="004A618C" w:rsidRPr="00DD4D11" w:rsidRDefault="004A618C" w:rsidP="0079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33CA" w:rsidRDefault="002433CA" w:rsidP="002433CA">
      <w:pPr>
        <w:pStyle w:val="FSContent"/>
      </w:pPr>
      <w:r w:rsidRPr="004A618C">
        <w:rPr>
          <w:cs/>
        </w:rPr>
        <w:t>ในกรณีที่</w:t>
      </w:r>
      <w:r w:rsidRPr="004A618C">
        <w:rPr>
          <w:rFonts w:hint="cs"/>
          <w:cs/>
        </w:rPr>
        <w:t>กลุ่มบริษัท</w:t>
      </w:r>
      <w:r w:rsidRPr="004A618C">
        <w:rPr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4A618C">
        <w:rPr>
          <w:rFonts w:hint="cs"/>
          <w:cs/>
        </w:rPr>
        <w:t xml:space="preserve"> </w:t>
      </w:r>
    </w:p>
    <w:p w:rsidR="00DD4D11" w:rsidRPr="001268F5" w:rsidRDefault="00DD4D11" w:rsidP="002433CA">
      <w:pPr>
        <w:pStyle w:val="FSContent"/>
      </w:pPr>
    </w:p>
    <w:p w:rsidR="00860F63" w:rsidRPr="003C47FE" w:rsidRDefault="00860F63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860F63" w:rsidRPr="00DD4D11" w:rsidRDefault="00860F63" w:rsidP="0011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 w:rsidR="005A5C4F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</w:t>
      </w:r>
      <w:r w:rsidR="006D3B0D" w:rsidRPr="003C47FE">
        <w:rPr>
          <w:rFonts w:ascii="Angsana New" w:hAnsi="Angsana New"/>
          <w:sz w:val="30"/>
          <w:szCs w:val="30"/>
          <w:cs/>
        </w:rPr>
        <w:t>หรือใช้ในการผลิต</w:t>
      </w:r>
      <w:r w:rsidRPr="003C47FE">
        <w:rPr>
          <w:rFonts w:ascii="Angsana New" w:hAnsi="Angsana New"/>
          <w:sz w:val="30"/>
          <w:szCs w:val="30"/>
          <w:cs/>
        </w:rPr>
        <w:t xml:space="preserve">หรือจัดหาสินค้าหรือให้บริการหรือใช้ในการบริหารงาน  </w:t>
      </w:r>
    </w:p>
    <w:p w:rsidR="00DD4D11" w:rsidRPr="00DD4D11" w:rsidRDefault="00DD4D11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F6A7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C47FE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860F63" w:rsidRPr="00DD4D11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517492" w:rsidRPr="00DD4D11" w:rsidRDefault="00517492" w:rsidP="007E7F40">
      <w:pPr>
        <w:pStyle w:val="FSBlank"/>
        <w:rPr>
          <w:sz w:val="30"/>
          <w:szCs w:val="3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A50E4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โดยประมาณของ</w:t>
      </w:r>
      <w:r w:rsidRPr="00FE6506">
        <w:rPr>
          <w:rFonts w:ascii="Angsana New" w:hAnsi="Angsana New"/>
          <w:spacing w:val="-2"/>
          <w:sz w:val="30"/>
          <w:szCs w:val="30"/>
          <w:cs/>
        </w:rPr>
        <w:t>สินทรัพย์แต่ละรายการ</w:t>
      </w:r>
      <w:r w:rsidR="004A6478">
        <w:rPr>
          <w:rFonts w:ascii="Angsana New" w:hAnsi="Angsana New"/>
          <w:spacing w:val="-2"/>
          <w:sz w:val="30"/>
          <w:szCs w:val="30"/>
        </w:rPr>
        <w:t xml:space="preserve"> </w:t>
      </w:r>
      <w:r w:rsidRPr="00FE6506">
        <w:rPr>
          <w:rFonts w:ascii="Angsana New" w:hAnsi="Angsana New"/>
          <w:spacing w:val="-2"/>
          <w:sz w:val="30"/>
          <w:szCs w:val="30"/>
          <w:cs/>
        </w:rPr>
        <w:t>ประมาณการอายุการ</w:t>
      </w:r>
      <w:r w:rsidR="00A50E42" w:rsidRPr="00FE6506">
        <w:rPr>
          <w:rFonts w:ascii="Angsana New" w:hAnsi="Angsana New"/>
          <w:spacing w:val="-2"/>
          <w:sz w:val="30"/>
          <w:szCs w:val="30"/>
          <w:cs/>
        </w:rPr>
        <w:t>ให้ประโยชน์</w:t>
      </w:r>
      <w:r w:rsidRPr="00FE6506">
        <w:rPr>
          <w:rFonts w:ascii="Angsana New" w:hAnsi="Angsana New"/>
          <w:spacing w:val="-2"/>
          <w:sz w:val="30"/>
          <w:szCs w:val="30"/>
          <w:cs/>
        </w:rPr>
        <w:t>ของ</w:t>
      </w:r>
      <w:r w:rsidR="0034357A" w:rsidRPr="00FE6506">
        <w:rPr>
          <w:rFonts w:ascii="Angsana New" w:hAnsi="Angsana New"/>
          <w:spacing w:val="-2"/>
          <w:sz w:val="30"/>
          <w:szCs w:val="30"/>
          <w:cs/>
        </w:rPr>
        <w:t>อสังหาริม</w:t>
      </w:r>
      <w:r w:rsidRPr="00FE6506">
        <w:rPr>
          <w:rFonts w:ascii="Angsana New" w:hAnsi="Angsana New"/>
          <w:spacing w:val="-2"/>
          <w:sz w:val="30"/>
          <w:szCs w:val="30"/>
          <w:cs/>
        </w:rPr>
        <w:t>ทร</w:t>
      </w:r>
      <w:r w:rsidR="0034357A" w:rsidRPr="00FE6506">
        <w:rPr>
          <w:rFonts w:ascii="Angsana New" w:hAnsi="Angsana New" w:hint="cs"/>
          <w:spacing w:val="-2"/>
          <w:sz w:val="30"/>
          <w:szCs w:val="30"/>
          <w:cs/>
        </w:rPr>
        <w:t>ัพย์เพื่อการลงทุน</w:t>
      </w:r>
      <w:r w:rsidR="00FE6506" w:rsidRPr="00FE6506">
        <w:rPr>
          <w:rFonts w:ascii="Angsana New" w:hAnsi="Angsana New" w:hint="cs"/>
          <w:spacing w:val="-2"/>
          <w:sz w:val="30"/>
          <w:szCs w:val="30"/>
          <w:cs/>
        </w:rPr>
        <w:t xml:space="preserve">คือ </w:t>
      </w:r>
      <w:r w:rsidR="00FE6506" w:rsidRPr="00FE6506">
        <w:rPr>
          <w:rFonts w:ascii="Angsana New" w:hAnsi="Angsana New"/>
          <w:spacing w:val="-2"/>
          <w:sz w:val="30"/>
          <w:szCs w:val="30"/>
        </w:rPr>
        <w:t xml:space="preserve">5, 10 </w:t>
      </w:r>
      <w:r w:rsidR="00FE6506" w:rsidRPr="00FE6506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FE6506" w:rsidRPr="00FE6506">
        <w:rPr>
          <w:rFonts w:ascii="Angsana New" w:hAnsi="Angsana New"/>
          <w:spacing w:val="-2"/>
          <w:sz w:val="30"/>
          <w:szCs w:val="30"/>
        </w:rPr>
        <w:t xml:space="preserve">33 </w:t>
      </w:r>
      <w:r w:rsidR="00FE6506" w:rsidRPr="00FE6506">
        <w:rPr>
          <w:rFonts w:ascii="Angsana New" w:hAnsi="Angsana New" w:hint="cs"/>
          <w:spacing w:val="-2"/>
          <w:sz w:val="30"/>
          <w:szCs w:val="30"/>
          <w:cs/>
        </w:rPr>
        <w:t>ปี</w:t>
      </w:r>
    </w:p>
    <w:p w:rsidR="00860F63" w:rsidRPr="005A5C4F" w:rsidRDefault="00B4508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931A72">
        <w:rPr>
          <w:rFonts w:ascii="Angsana New" w:hAnsi="Angsana New"/>
          <w:sz w:val="20"/>
          <w:szCs w:val="20"/>
          <w:cs/>
        </w:rPr>
        <w:tab/>
      </w:r>
    </w:p>
    <w:p w:rsidR="005A5C4F" w:rsidRDefault="005A5C4F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กลุ่มบริษัทไม่คิดค่าเสื่อมราคาสำหรับที่ดินและสินทรัพย์ที่อยู่ระหว่างการก่อสร้าง </w:t>
      </w:r>
    </w:p>
    <w:p w:rsidR="005A5C4F" w:rsidRPr="005A5C4F" w:rsidRDefault="005A5C4F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860F63" w:rsidRPr="003C47FE" w:rsidRDefault="00860F63" w:rsidP="00447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ช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860F63" w:rsidRPr="00DD4D11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860F63" w:rsidRPr="00DD4D11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60F63" w:rsidRPr="00DD4D11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63" w:rsidRPr="003C47FE" w:rsidRDefault="00FF6A79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="00860F63" w:rsidRPr="003C47F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860F63" w:rsidRPr="00DD4D11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2433CA" w:rsidRPr="00DD4D11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433CA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2433CA" w:rsidRPr="00DD4D11" w:rsidRDefault="002433CA" w:rsidP="002433CA">
      <w:pPr>
        <w:pStyle w:val="FSBlank"/>
        <w:rPr>
          <w:sz w:val="30"/>
          <w:szCs w:val="30"/>
        </w:rPr>
      </w:pPr>
    </w:p>
    <w:p w:rsidR="000E43A9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:rsidR="00DD73CA" w:rsidRDefault="00DD7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D4D11" w:rsidRDefault="00DD4D11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D4D11" w:rsidRDefault="00DD4D11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D4D11" w:rsidRDefault="00DD4D11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860F63" w:rsidRPr="005A5C4F" w:rsidRDefault="00860F63" w:rsidP="007C57C2">
      <w:pPr>
        <w:pStyle w:val="FSBlank"/>
        <w:rPr>
          <w:highlight w:val="yellow"/>
        </w:rPr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การเช่าซึ่ง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บริษัทได้รับส่วนใหญ่ของความเสี่ยงและผลตอบแทนจาก</w:t>
      </w:r>
      <w:r w:rsidR="00A222F9"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="00252245">
        <w:rPr>
          <w:rFonts w:ascii="Angsana New" w:hAnsi="Angsana New" w:hint="cs"/>
          <w:sz w:val="30"/>
          <w:szCs w:val="30"/>
          <w:cs/>
        </w:rPr>
        <w:t>ๆ</w:t>
      </w:r>
      <w:r w:rsidRPr="003C47FE">
        <w:rPr>
          <w:rFonts w:ascii="Angsana New" w:hAnsi="Angsana New"/>
          <w:sz w:val="30"/>
          <w:szCs w:val="30"/>
          <w:cs/>
        </w:rPr>
        <w:t xml:space="preserve"> ให้จัดประเภทเป็นสัญญาเช่าการเงิน</w:t>
      </w:r>
      <w:r w:rsidR="004A618C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E202EC" w:rsidRPr="005A5C4F" w:rsidRDefault="00E202EC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715AB" w:rsidRPr="003C47FE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8715AB" w:rsidRPr="005A5C4F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715AB" w:rsidRPr="003C47FE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4A618C" w:rsidRPr="005A5C4F" w:rsidRDefault="004A618C" w:rsidP="00B6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860F63" w:rsidRPr="003C47FE" w:rsidRDefault="00860F63" w:rsidP="00B6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860F63" w:rsidRPr="005A5C4F" w:rsidRDefault="00860F63" w:rsidP="00F1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EA736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A7362">
        <w:rPr>
          <w:rFonts w:ascii="Angsana New" w:hAnsi="Angsana New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</w:t>
      </w:r>
      <w:r w:rsidR="00AE6912" w:rsidRPr="00EA7362">
        <w:rPr>
          <w:rFonts w:ascii="Angsana New" w:hAnsi="Angsana New"/>
          <w:spacing w:val="-2"/>
          <w:sz w:val="30"/>
          <w:szCs w:val="30"/>
          <w:cs/>
        </w:rPr>
        <w:t>หนึ่งของมูลค่าตามบัญชีของรายการ</w:t>
      </w:r>
      <w:r w:rsidR="00A50E42" w:rsidRPr="00EA7362">
        <w:rPr>
          <w:rFonts w:ascii="Angsana New" w:hAnsi="Angsana New"/>
          <w:spacing w:val="-2"/>
          <w:sz w:val="30"/>
          <w:szCs w:val="30"/>
          <w:cs/>
        </w:rPr>
        <w:t>ที่ดิน</w:t>
      </w:r>
      <w:r w:rsidR="004A618C" w:rsidRPr="00EA7362">
        <w:rPr>
          <w:rFonts w:ascii="Angsana New" w:hAnsi="Angsana New"/>
          <w:spacing w:val="-2"/>
          <w:sz w:val="30"/>
          <w:szCs w:val="30"/>
        </w:rPr>
        <w:t xml:space="preserve"> </w:t>
      </w:r>
      <w:r w:rsidRPr="00EA7362">
        <w:rPr>
          <w:rFonts w:ascii="Angsana New" w:hAnsi="Angsana New"/>
          <w:spacing w:val="-2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AA4E5C" w:rsidRPr="00EA7362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EA7362">
        <w:rPr>
          <w:rFonts w:ascii="Angsana New" w:hAnsi="Angsana New"/>
          <w:spacing w:val="-2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A50E42" w:rsidRPr="00EA7362">
        <w:rPr>
          <w:rFonts w:ascii="Angsana New" w:hAnsi="Angsana New"/>
          <w:spacing w:val="-2"/>
          <w:sz w:val="30"/>
          <w:szCs w:val="30"/>
          <w:cs/>
        </w:rPr>
        <w:t xml:space="preserve">ที่ดิน </w:t>
      </w:r>
      <w:r w:rsidRPr="00EA7362">
        <w:rPr>
          <w:rFonts w:ascii="Angsana New" w:hAnsi="Angsana New"/>
          <w:spacing w:val="-2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C57C2" w:rsidRPr="005A5C4F" w:rsidRDefault="007C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2433CA" w:rsidRPr="005A5C4F" w:rsidRDefault="002433CA" w:rsidP="002433CA">
      <w:pPr>
        <w:pStyle w:val="FSBlank"/>
      </w:pPr>
    </w:p>
    <w:p w:rsidR="002433CA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4A6478" w:rsidRPr="005A5C4F" w:rsidRDefault="004A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:rsidR="00860F63" w:rsidRPr="00EA7362" w:rsidRDefault="00860F63" w:rsidP="001070B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7362">
        <w:rPr>
          <w:rFonts w:ascii="Angsana New" w:hAnsi="Angsana New"/>
          <w:sz w:val="30"/>
          <w:szCs w:val="30"/>
          <w:cs/>
        </w:rPr>
        <w:t>ค่าเสื่อมราคาบันทึกในกำไรหรือขาดทุน คำนวณโดยวิธีเส้นตรงตามเกณฑ์อายุการ</w:t>
      </w:r>
      <w:r w:rsidR="00A50E42" w:rsidRPr="00EA7362">
        <w:rPr>
          <w:rFonts w:ascii="Angsana New" w:hAnsi="Angsana New"/>
          <w:sz w:val="30"/>
          <w:szCs w:val="30"/>
          <w:cs/>
        </w:rPr>
        <w:t>ให้ประโยชน์</w:t>
      </w:r>
      <w:r w:rsidRPr="00EA7362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AD1172" w:rsidRPr="00EA7362">
        <w:rPr>
          <w:rFonts w:ascii="Angsana New" w:hAnsi="Angsana New"/>
          <w:sz w:val="30"/>
          <w:szCs w:val="30"/>
          <w:cs/>
        </w:rPr>
        <w:t>ให้ประโยชน์</w:t>
      </w:r>
      <w:r w:rsidRPr="00EA7362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517492" w:rsidRPr="005A5C4F" w:rsidRDefault="00517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860F63" w:rsidRPr="003C47FE" w:rsidTr="00760BB5">
        <w:tc>
          <w:tcPr>
            <w:tcW w:w="5850" w:type="dxa"/>
          </w:tcPr>
          <w:p w:rsidR="00860F63" w:rsidRPr="003C47FE" w:rsidRDefault="00860F63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อาคาร</w:t>
            </w:r>
            <w:r w:rsidR="0064090E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2250" w:type="dxa"/>
          </w:tcPr>
          <w:p w:rsidR="00860F63" w:rsidRPr="003C47FE" w:rsidRDefault="009F5AEC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</w:rPr>
              <w:t xml:space="preserve">5, </w:t>
            </w:r>
            <w:r w:rsidR="00EF2A02">
              <w:rPr>
                <w:rFonts w:ascii="Angsana New" w:hAnsi="Angsana New" w:cs="Angsana New"/>
              </w:rPr>
              <w:t xml:space="preserve">10, </w:t>
            </w:r>
            <w:r w:rsidR="00860F63" w:rsidRPr="003C47FE">
              <w:rPr>
                <w:rFonts w:ascii="Angsana New" w:hAnsi="Angsana New" w:cs="Angsana New"/>
              </w:rPr>
              <w:t>2</w:t>
            </w:r>
            <w:r w:rsidR="00860F63" w:rsidRPr="003C47FE">
              <w:rPr>
                <w:rFonts w:ascii="Angsana New" w:hAnsi="Angsana New" w:cs="Angsana New"/>
                <w:cs/>
              </w:rPr>
              <w:t>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FA6340" w:rsidRPr="003C47FE">
              <w:rPr>
                <w:rFonts w:ascii="Angsana New" w:hAnsi="Angsana New" w:cs="Angsana New"/>
                <w:cs/>
              </w:rPr>
              <w:t>และ</w:t>
            </w:r>
            <w:r w:rsidR="00FA6340" w:rsidRPr="003C47FE">
              <w:rPr>
                <w:rFonts w:ascii="Angsana New" w:hAnsi="Angsana New" w:cs="Angsana New"/>
              </w:rPr>
              <w:t xml:space="preserve"> 25</w:t>
            </w:r>
          </w:p>
        </w:tc>
        <w:tc>
          <w:tcPr>
            <w:tcW w:w="720" w:type="dxa"/>
          </w:tcPr>
          <w:p w:rsidR="00860F63" w:rsidRPr="003C47FE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60F63" w:rsidRPr="003C47FE" w:rsidTr="00760BB5">
        <w:tc>
          <w:tcPr>
            <w:tcW w:w="5850" w:type="dxa"/>
          </w:tcPr>
          <w:p w:rsidR="00860F63" w:rsidRPr="003C47FE" w:rsidRDefault="00860F63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:rsidR="00860F63" w:rsidRPr="003C47FE" w:rsidRDefault="00737E1B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5</w:t>
            </w:r>
            <w:r w:rsidR="00EF2A02">
              <w:rPr>
                <w:rFonts w:ascii="Angsana New" w:hAnsi="Angsana New" w:cs="Angsana New"/>
              </w:rPr>
              <w:t>, 10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860F63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860F63" w:rsidRPr="003C47FE">
              <w:rPr>
                <w:rFonts w:ascii="Angsana New" w:hAnsi="Angsana New" w:cs="Angsana New"/>
              </w:rPr>
              <w:t>3</w:t>
            </w:r>
            <w:r w:rsidR="00FA6340" w:rsidRPr="003C47FE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</w:tcPr>
          <w:p w:rsidR="00860F63" w:rsidRPr="003C47FE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 xml:space="preserve">5, 10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3C47FE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ระบบสาธารณูปโภค</w:t>
            </w:r>
            <w:r w:rsidR="009F2B3A" w:rsidRPr="003C47FE">
              <w:rPr>
                <w:rFonts w:ascii="Angsana New" w:hAnsi="Angsana New" w:cs="Angsana New"/>
                <w:cs/>
              </w:rPr>
              <w:t>และระบบป้องกันอุทกภัย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5</w:t>
            </w:r>
            <w:r w:rsidRPr="003C47FE">
              <w:rPr>
                <w:rFonts w:ascii="Angsana New" w:hAnsi="Angsana New" w:cs="Angsana New"/>
              </w:rPr>
              <w:t>, 10</w:t>
            </w:r>
            <w:r w:rsidR="007047B8" w:rsidRPr="003C47FE">
              <w:rPr>
                <w:rFonts w:ascii="Angsana New" w:hAnsi="Angsana New" w:cs="Angsana New"/>
              </w:rPr>
              <w:t>, 20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3C47FE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:rsidR="00813D25" w:rsidRPr="003C47FE" w:rsidRDefault="00EF2A02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3, </w:t>
            </w:r>
            <w:r w:rsidR="00813D25" w:rsidRPr="003C47FE">
              <w:rPr>
                <w:rFonts w:ascii="Angsana New" w:hAnsi="Angsana New" w:cs="Angsana New"/>
                <w:cs/>
              </w:rPr>
              <w:t>5</w:t>
            </w:r>
            <w:r>
              <w:rPr>
                <w:rFonts w:ascii="Angsana New" w:hAnsi="Angsana New" w:cs="Angsana New"/>
              </w:rPr>
              <w:t>, 10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FA6340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FA6340" w:rsidRPr="003C47FE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3</w:t>
            </w:r>
            <w:r w:rsidR="00EF2A02">
              <w:rPr>
                <w:rFonts w:ascii="Angsana New" w:hAnsi="Angsana New" w:cs="Angsana New"/>
              </w:rPr>
              <w:t>, 5</w:t>
            </w:r>
            <w:r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EF2A02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860F63" w:rsidRDefault="00AA4E5C" w:rsidP="0076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860F63" w:rsidRPr="003C47F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BC35B1" w:rsidRPr="003C47FE">
        <w:rPr>
          <w:rFonts w:ascii="Angsana New" w:hAnsi="Angsana New"/>
          <w:sz w:val="30"/>
          <w:szCs w:val="30"/>
          <w:cs/>
        </w:rPr>
        <w:t>และติดตั้ง</w:t>
      </w:r>
    </w:p>
    <w:p w:rsidR="005A5C4F" w:rsidRPr="00C24B6C" w:rsidRDefault="005A5C4F" w:rsidP="0076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860F63" w:rsidRPr="003C47FE" w:rsidRDefault="00860F63" w:rsidP="00DD4D11">
      <w:pPr>
        <w:pStyle w:val="FSBlank"/>
        <w:ind w:left="540" w:hanging="90"/>
        <w:rPr>
          <w:sz w:val="30"/>
          <w:szCs w:val="30"/>
        </w:rPr>
      </w:pPr>
      <w:r w:rsidRPr="007C57C2">
        <w:rPr>
          <w:cs/>
        </w:rPr>
        <w:tab/>
      </w:r>
      <w:r w:rsidRPr="003C47FE">
        <w:rPr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4A618C">
        <w:rPr>
          <w:sz w:val="30"/>
          <w:szCs w:val="30"/>
        </w:rPr>
        <w:t xml:space="preserve">                    </w:t>
      </w:r>
      <w:r w:rsidR="00DD4D11">
        <w:rPr>
          <w:sz w:val="30"/>
          <w:szCs w:val="30"/>
        </w:rPr>
        <w:t xml:space="preserve">  </w:t>
      </w:r>
      <w:r w:rsidRPr="003C47FE">
        <w:rPr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714024" w:rsidRPr="00C24B6C" w:rsidRDefault="00714024" w:rsidP="007E7F40">
      <w:pPr>
        <w:pStyle w:val="FSBlank"/>
        <w:rPr>
          <w:sz w:val="30"/>
          <w:szCs w:val="30"/>
          <w:cs/>
        </w:rPr>
      </w:pPr>
    </w:p>
    <w:p w:rsidR="009D5989" w:rsidRPr="003C47FE" w:rsidRDefault="009D5989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9D5989" w:rsidRPr="00C24B6C" w:rsidRDefault="009D5989" w:rsidP="007C57C2">
      <w:pPr>
        <w:pStyle w:val="FSBlank"/>
        <w:rPr>
          <w:sz w:val="30"/>
          <w:szCs w:val="30"/>
          <w:cs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 </w:t>
      </w:r>
      <w:r w:rsidR="00E95FB3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</w:t>
      </w:r>
      <w:r w:rsidR="000841AA" w:rsidRPr="003C47FE">
        <w:rPr>
          <w:rFonts w:ascii="Angsana New" w:hAnsi="Angsana New"/>
          <w:sz w:val="30"/>
          <w:szCs w:val="30"/>
          <w:cs/>
        </w:rPr>
        <w:t xml:space="preserve">าสินทรัพย์ที่คาดว่าจะได้รับคืน </w:t>
      </w:r>
    </w:p>
    <w:p w:rsidR="00860F63" w:rsidRPr="00C24B6C" w:rsidRDefault="00860F63" w:rsidP="007C57C2">
      <w:pPr>
        <w:pStyle w:val="FSBlank"/>
        <w:rPr>
          <w:sz w:val="30"/>
          <w:szCs w:val="30"/>
        </w:rPr>
      </w:pPr>
    </w:p>
    <w:p w:rsidR="00A010FD" w:rsidRDefault="00860F63" w:rsidP="00A010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</w:t>
      </w:r>
      <w:r w:rsidR="008951C1" w:rsidRPr="003C47FE">
        <w:rPr>
          <w:rFonts w:ascii="Angsana New" w:hAnsi="Angsana New"/>
          <w:sz w:val="30"/>
          <w:szCs w:val="30"/>
          <w:cs/>
        </w:rPr>
        <w:t>บัญชีของหน่วยสินทรัพย์ที่ก่อให้</w:t>
      </w:r>
      <w:r w:rsidRPr="003C47FE">
        <w:rPr>
          <w:rFonts w:ascii="Angsana New" w:hAnsi="Angsana New"/>
          <w:sz w:val="30"/>
          <w:szCs w:val="30"/>
          <w:cs/>
        </w:rPr>
        <w:t>เกิด</w:t>
      </w:r>
      <w:r w:rsidR="00E95FB3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</w:t>
      </w:r>
      <w:r w:rsidR="009B58DA" w:rsidRPr="003C47FE">
        <w:rPr>
          <w:rFonts w:ascii="Angsana New" w:hAnsi="Angsana New"/>
          <w:sz w:val="30"/>
          <w:szCs w:val="30"/>
          <w:cs/>
        </w:rPr>
        <w:t>ารด้อยค่าบันทึกในกำไรหรือขาดทุน</w:t>
      </w:r>
    </w:p>
    <w:p w:rsidR="002433CA" w:rsidRPr="00C24B6C" w:rsidRDefault="002433CA" w:rsidP="00A010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2433CA" w:rsidRPr="00C24B6C" w:rsidRDefault="002433CA" w:rsidP="002433CA">
      <w:pPr>
        <w:pStyle w:val="FSBlank"/>
        <w:rPr>
          <w:sz w:val="30"/>
          <w:szCs w:val="3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</w:t>
      </w:r>
      <w:r w:rsidR="00D26F20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0E43A9" w:rsidRPr="00C24B6C" w:rsidRDefault="000E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860F63" w:rsidRPr="00C24B6C" w:rsidRDefault="00860F63" w:rsidP="007C57C2">
      <w:pPr>
        <w:pStyle w:val="FSBlank"/>
        <w:rPr>
          <w:sz w:val="30"/>
          <w:szCs w:val="30"/>
        </w:rPr>
      </w:pPr>
    </w:p>
    <w:p w:rsidR="005A5C4F" w:rsidRPr="005A5C4F" w:rsidRDefault="005A5C4F" w:rsidP="005A5C4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5C4F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เมื่อมูลค่าที่จะได้รับคืนเพิ่มขึ้นในภายหลัง 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5A5C4F">
        <w:rPr>
          <w:rFonts w:ascii="Angsana New" w:hAnsi="Angsana New" w:hint="cs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5A5C4F" w:rsidRPr="00C24B6C" w:rsidRDefault="005A5C4F" w:rsidP="007C57C2">
      <w:pPr>
        <w:pStyle w:val="FSBlank"/>
        <w:rPr>
          <w:sz w:val="30"/>
          <w:szCs w:val="30"/>
          <w:cs/>
        </w:rPr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B0123E">
        <w:rPr>
          <w:rFonts w:ascii="Angsana New" w:hAnsi="Angsana New" w:hint="cs"/>
          <w:sz w:val="30"/>
          <w:szCs w:val="30"/>
          <w:cs/>
        </w:rPr>
        <w:t xml:space="preserve">   </w:t>
      </w:r>
      <w:r w:rsidRPr="003C47FE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2E3B6B" w:rsidRPr="00C24B6C" w:rsidRDefault="002E3B6B" w:rsidP="002E3B6B">
      <w:pPr>
        <w:rPr>
          <w:rFonts w:asciiTheme="majorBidi" w:hAnsiTheme="majorBidi" w:cstheme="majorBidi"/>
          <w:sz w:val="20"/>
          <w:szCs w:val="20"/>
        </w:rPr>
      </w:pPr>
    </w:p>
    <w:p w:rsidR="00685D61" w:rsidRPr="003C47FE" w:rsidRDefault="00685D61" w:rsidP="00685D61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(ฌ)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685D61" w:rsidRPr="00C24B6C" w:rsidRDefault="00685D61" w:rsidP="002433CA">
      <w:pPr>
        <w:pStyle w:val="FSBlank"/>
        <w:rPr>
          <w:sz w:val="30"/>
          <w:szCs w:val="30"/>
          <w:highlight w:val="lightGray"/>
          <w:shd w:val="clear" w:color="auto" w:fill="E0E0E0"/>
          <w:cs/>
          <w:lang w:val="th-TH"/>
        </w:rPr>
      </w:pPr>
    </w:p>
    <w:p w:rsidR="00685D61" w:rsidRDefault="0082732D" w:rsidP="00685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หนี้สินที่มีภาระดอกเบี้ยบันทึกตามที่ระบุในสัญญา</w:t>
      </w:r>
    </w:p>
    <w:p w:rsidR="00C24B6C" w:rsidRPr="002E3B6B" w:rsidRDefault="00C24B6C" w:rsidP="00685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63" w:rsidRPr="003C47FE" w:rsidRDefault="00860F63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860F63" w:rsidRPr="00C24B6C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B220DE" w:rsidRDefault="00860F63" w:rsidP="00A01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2E3B6B" w:rsidRPr="00C24B6C" w:rsidRDefault="002E3B6B" w:rsidP="00A01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60F63" w:rsidRPr="003C47FE" w:rsidRDefault="00860F63" w:rsidP="00C24B6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ฎ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:rsidR="00325C4E" w:rsidRPr="00C24B6C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DC70ED" w:rsidRPr="003C47FE" w:rsidRDefault="00DC70ED" w:rsidP="00C24B6C">
      <w:pPr>
        <w:tabs>
          <w:tab w:val="clear" w:pos="454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DC70ED" w:rsidRPr="00C24B6C" w:rsidRDefault="00DC70ED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C70ED" w:rsidRPr="003C47FE" w:rsidRDefault="00A010FD" w:rsidP="00A01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A010FD" w:rsidRPr="00C24B6C" w:rsidRDefault="00A010FD" w:rsidP="00DC70ED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2433CA" w:rsidRPr="00C24B6C" w:rsidRDefault="002433CA" w:rsidP="002433CA">
      <w:pPr>
        <w:ind w:left="540"/>
        <w:rPr>
          <w:rFonts w:ascii="Angsana New" w:hAnsi="Angsana New"/>
          <w:sz w:val="30"/>
          <w:szCs w:val="30"/>
        </w:rPr>
      </w:pPr>
    </w:p>
    <w:p w:rsidR="002433CA" w:rsidRPr="003C47FE" w:rsidRDefault="002433CA" w:rsidP="002433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ภาระผูกพันสุทธิของ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</w:t>
      </w:r>
      <w:r>
        <w:rPr>
          <w:rFonts w:ascii="Angsana New" w:hAnsi="Angsana New"/>
          <w:sz w:val="30"/>
          <w:szCs w:val="30"/>
          <w:cs/>
        </w:rPr>
        <w:t>งพนักงานในงวดปัจจุบันและงวดก่อน</w:t>
      </w:r>
      <w:r>
        <w:rPr>
          <w:rFonts w:ascii="Angsana New" w:hAnsi="Angsana New" w:hint="cs"/>
          <w:sz w:val="30"/>
          <w:szCs w:val="30"/>
          <w:cs/>
        </w:rPr>
        <w:t>ๆ</w:t>
      </w:r>
      <w:r w:rsidRPr="003C47FE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:rsidR="002433CA" w:rsidRPr="00C24B6C" w:rsidRDefault="002433CA" w:rsidP="002433CA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2433CA" w:rsidRPr="003C47FE" w:rsidRDefault="002433CA" w:rsidP="002433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:rsidR="00964580" w:rsidRPr="00C24B6C" w:rsidRDefault="00964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8715AB" w:rsidRDefault="007C62C2" w:rsidP="009B58D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46E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="00B35079" w:rsidRPr="001D446E">
        <w:rPr>
          <w:rFonts w:ascii="Angsana New" w:hAnsi="Angsana New"/>
          <w:sz w:val="30"/>
          <w:szCs w:val="30"/>
          <w:cs/>
        </w:rPr>
        <w:t xml:space="preserve"> </w:t>
      </w:r>
      <w:r w:rsidRPr="001D446E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356B8F" w:rsidRPr="001D446E">
        <w:rPr>
          <w:rFonts w:ascii="Angsana New" w:hAnsi="Angsana New"/>
          <w:sz w:val="30"/>
          <w:szCs w:val="30"/>
          <w:cs/>
        </w:rPr>
        <w:t xml:space="preserve"> </w:t>
      </w:r>
      <w:r w:rsidR="00AA4E5C" w:rsidRPr="001D446E">
        <w:rPr>
          <w:rFonts w:ascii="Angsana New" w:hAnsi="Angsana New" w:hint="cs"/>
          <w:sz w:val="30"/>
          <w:szCs w:val="30"/>
          <w:cs/>
        </w:rPr>
        <w:t>กลุ่ม</w:t>
      </w:r>
      <w:r w:rsidRPr="001D446E">
        <w:rPr>
          <w:rFonts w:ascii="Angsana New" w:hAnsi="Angsana New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D446E">
        <w:rPr>
          <w:rFonts w:ascii="Angsana New" w:hAnsi="Angsana New"/>
          <w:sz w:val="30"/>
          <w:szCs w:val="30"/>
        </w:rPr>
        <w:br/>
      </w:r>
      <w:r w:rsidRPr="001D446E">
        <w:rPr>
          <w:rFonts w:ascii="Angsana New" w:hAnsi="Angsana New"/>
          <w:sz w:val="30"/>
          <w:szCs w:val="30"/>
          <w:cs/>
        </w:rPr>
        <w:t>ณ ต้นปี โดยคำน</w:t>
      </w:r>
      <w:r w:rsidR="00CC0252" w:rsidRPr="001D446E">
        <w:rPr>
          <w:rFonts w:ascii="Angsana New" w:hAnsi="Angsana New"/>
          <w:sz w:val="30"/>
          <w:szCs w:val="30"/>
          <w:cs/>
        </w:rPr>
        <w:t>ึงถึงการเปลี่ยนแปลงใด</w:t>
      </w:r>
      <w:r w:rsidR="00252245" w:rsidRPr="001D446E">
        <w:rPr>
          <w:rFonts w:ascii="Angsana New" w:hAnsi="Angsana New" w:hint="cs"/>
          <w:sz w:val="30"/>
          <w:szCs w:val="30"/>
          <w:cs/>
        </w:rPr>
        <w:t>ๆ</w:t>
      </w:r>
      <w:r w:rsidR="00B35079" w:rsidRPr="001D446E">
        <w:rPr>
          <w:rFonts w:ascii="Angsana New" w:hAnsi="Angsana New"/>
          <w:sz w:val="30"/>
          <w:szCs w:val="30"/>
          <w:cs/>
        </w:rPr>
        <w:t xml:space="preserve"> </w:t>
      </w:r>
      <w:r w:rsidRPr="001D446E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</w:t>
      </w:r>
      <w:r w:rsidR="00CC0252" w:rsidRPr="001D446E">
        <w:rPr>
          <w:rFonts w:ascii="Angsana New" w:hAnsi="Angsana New"/>
          <w:sz w:val="30"/>
          <w:szCs w:val="30"/>
          <w:cs/>
        </w:rPr>
        <w:t>เบี้ยจ่ายสุทธิและค่าใช้จ่ายอื่น</w:t>
      </w:r>
      <w:r w:rsidR="00252245" w:rsidRPr="001D446E">
        <w:rPr>
          <w:rFonts w:ascii="Angsana New" w:hAnsi="Angsana New" w:hint="cs"/>
          <w:sz w:val="30"/>
          <w:szCs w:val="30"/>
          <w:cs/>
        </w:rPr>
        <w:t>ๆ</w:t>
      </w:r>
      <w:r w:rsidR="00B35079" w:rsidRPr="001D446E">
        <w:rPr>
          <w:rFonts w:ascii="Angsana New" w:hAnsi="Angsana New"/>
          <w:sz w:val="30"/>
          <w:szCs w:val="30"/>
          <w:cs/>
        </w:rPr>
        <w:t xml:space="preserve"> </w:t>
      </w:r>
      <w:r w:rsidRPr="001D446E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82732D" w:rsidRPr="00C24B6C" w:rsidRDefault="0082732D" w:rsidP="002E3B6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220DE" w:rsidRPr="003C47FE" w:rsidRDefault="007C62C2" w:rsidP="002E3B6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356B8F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C24B6C" w:rsidRPr="00C24B6C" w:rsidRDefault="00C24B6C" w:rsidP="008715AB">
      <w:pPr>
        <w:jc w:val="thaiDistribute"/>
        <w:rPr>
          <w:rFonts w:ascii="Angsana New" w:hAnsi="Angsana New"/>
          <w:i/>
          <w:sz w:val="24"/>
          <w:szCs w:val="24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7C62C2" w:rsidRPr="00C24B6C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4"/>
          <w:szCs w:val="24"/>
        </w:rPr>
      </w:pPr>
    </w:p>
    <w:p w:rsidR="007C62C2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47FE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AA4E5C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3C47FE">
        <w:rPr>
          <w:rFonts w:ascii="Angsana New" w:hAnsi="Angsana New"/>
          <w:i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</w:t>
      </w:r>
      <w:r w:rsidR="00356B8F" w:rsidRPr="003C47FE">
        <w:rPr>
          <w:rFonts w:ascii="Angsana New" w:hAnsi="Angsana New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หรือเมื่อ</w:t>
      </w:r>
      <w:r w:rsidR="00AA4E5C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3C47FE">
        <w:rPr>
          <w:rFonts w:ascii="Angsana New" w:hAnsi="Angsana New"/>
          <w:i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3C47FE">
        <w:rPr>
          <w:rFonts w:ascii="Angsana New" w:hAnsi="Angsana New"/>
          <w:iCs/>
          <w:sz w:val="30"/>
          <w:szCs w:val="30"/>
        </w:rPr>
        <w:t>12</w:t>
      </w:r>
      <w:r w:rsidR="00356B8F" w:rsidRPr="003C47FE">
        <w:rPr>
          <w:rFonts w:ascii="Angsana New" w:hAnsi="Angsana New"/>
          <w:iCs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2E3B6B" w:rsidRPr="00C24B6C" w:rsidRDefault="002E3B6B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7C62C2" w:rsidRPr="00C24B6C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356B8F" w:rsidRPr="003C47FE">
        <w:rPr>
          <w:rFonts w:ascii="Angsana New" w:hAnsi="Angsana New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AA4E5C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3C47FE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14024" w:rsidRPr="00C24B6C" w:rsidRDefault="0071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4"/>
          <w:szCs w:val="24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ฏ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2433CA" w:rsidRPr="00C24B6C" w:rsidRDefault="002433CA" w:rsidP="002433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433CA" w:rsidRDefault="002433CA" w:rsidP="002433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5A5C4F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3C47FE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5A5C4F">
        <w:rPr>
          <w:rFonts w:ascii="Angsana New" w:hAnsi="Angsana New" w:hint="cs"/>
          <w:sz w:val="30"/>
          <w:szCs w:val="30"/>
          <w:cs/>
        </w:rPr>
        <w:t xml:space="preserve">       </w:t>
      </w:r>
      <w:r w:rsidRPr="003C47FE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B0123E">
        <w:rPr>
          <w:rFonts w:ascii="Angsana New" w:hAnsi="Angsana New" w:hint="cs"/>
          <w:sz w:val="30"/>
          <w:szCs w:val="30"/>
          <w:cs/>
        </w:rPr>
        <w:t>ประมาณหนี้สินส่วนที่เพิ่มเนื่องจากเวลาที่ผ่านไปรับรู้เป็นต้นทุนทางการเงิน</w:t>
      </w:r>
    </w:p>
    <w:p w:rsidR="009D57E0" w:rsidRPr="00C24B6C" w:rsidRDefault="009D57E0" w:rsidP="002433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5A5C4F" w:rsidRPr="003C47FE" w:rsidRDefault="007960E0" w:rsidP="005A5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ฐ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A5C4F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รายได้เงินอุดหนุนจากรัฐบาลรอตัดบัญชี</w:t>
      </w:r>
    </w:p>
    <w:p w:rsidR="005A5C4F" w:rsidRPr="00C24B6C" w:rsidRDefault="005A5C4F" w:rsidP="005A5C4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5A5C4F" w:rsidRDefault="005A5C4F" w:rsidP="005A5C4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6ACF">
        <w:rPr>
          <w:rFonts w:ascii="Angsana New" w:hAnsi="Angsana New"/>
          <w:sz w:val="30"/>
          <w:szCs w:val="30"/>
          <w:cs/>
        </w:rPr>
        <w:t xml:space="preserve">รายได้เงินอุดหนุนรัฐบาลรอตัดบัญชีเป็นเงินอุดหนุนจากรัฐบาลในโครงการระหว่างก่อสร้างระบบป้องกันอุทกภัยจากกระทรวงอุตสาหกรรม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06ACF">
        <w:rPr>
          <w:rFonts w:ascii="Angsana New" w:hAnsi="Angsana New"/>
          <w:sz w:val="30"/>
          <w:szCs w:val="30"/>
          <w:cs/>
        </w:rPr>
        <w:t xml:space="preserve">บริษัทบันทึกเป็นรายได้เงินอุดหนุนจากรัฐบาลรอตัดบัญชีในงบแสดงฐานะการเงินและรับรู้เป็นรายได้ตามวิธีเส้นตรงตลอดอายุของสินทรัพย์เป็นระยะเวลา </w:t>
      </w:r>
      <w:r>
        <w:rPr>
          <w:rFonts w:ascii="Angsana New" w:hAnsi="Angsana New"/>
          <w:sz w:val="30"/>
          <w:szCs w:val="30"/>
          <w:cs/>
        </w:rPr>
        <w:br/>
      </w:r>
      <w:r w:rsidRPr="00B06ACF"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B06ACF">
        <w:rPr>
          <w:rFonts w:ascii="Angsana New" w:hAnsi="Angsana New"/>
          <w:sz w:val="30"/>
          <w:szCs w:val="30"/>
        </w:rPr>
        <w:t xml:space="preserve"> 25</w:t>
      </w:r>
      <w:r w:rsidRPr="00B06ACF">
        <w:rPr>
          <w:rFonts w:ascii="Angsana New" w:hAnsi="Angsana New"/>
          <w:sz w:val="30"/>
          <w:szCs w:val="30"/>
          <w:cs/>
        </w:rPr>
        <w:t xml:space="preserve"> ปี รายได้เงินอุดหนุนจากรัฐบาลแสดงเป็นรายได้แยกต่างหากในกำไรหรือขาดทุน</w:t>
      </w:r>
    </w:p>
    <w:p w:rsidR="00C24B6C" w:rsidRDefault="00C24B6C" w:rsidP="005A5C4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E51A4" w:rsidRPr="003C47FE" w:rsidRDefault="00EF6854" w:rsidP="008E5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213D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E51A4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รายได้รอตัดบัญชี</w:t>
      </w:r>
    </w:p>
    <w:p w:rsidR="008E51A4" w:rsidRPr="00C24B6C" w:rsidRDefault="008E51A4" w:rsidP="008E51A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E51A4" w:rsidRDefault="008E51A4" w:rsidP="008E51A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>
        <w:rPr>
          <w:rFonts w:ascii="Angsana New" w:hAnsi="Angsana New" w:hint="cs"/>
          <w:sz w:val="30"/>
          <w:szCs w:val="30"/>
          <w:cs/>
        </w:rPr>
        <w:t>พื้นที่และ</w:t>
      </w:r>
      <w:r w:rsidRPr="003C47FE">
        <w:rPr>
          <w:rFonts w:ascii="Angsana New" w:hAnsi="Angsana New"/>
          <w:sz w:val="30"/>
          <w:szCs w:val="30"/>
          <w:cs/>
        </w:rPr>
        <w:t xml:space="preserve">โครงสร้างพื้นฐานในเขตส่งเสริมอุตสาหกรรมนวนคร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บริษัทบันทึกเป็นรายได้รอตัดบัญชีในงบแสดงฐานะการเงิน และรับรู้เป็นรายได้ตาม</w:t>
      </w:r>
      <w:r>
        <w:rPr>
          <w:rFonts w:ascii="Angsana New" w:hAnsi="Angsana New"/>
          <w:sz w:val="30"/>
          <w:szCs w:val="30"/>
        </w:rPr>
        <w:t xml:space="preserve">         </w:t>
      </w:r>
      <w:r w:rsidRPr="003C47FE">
        <w:rPr>
          <w:rFonts w:ascii="Angsana New" w:hAnsi="Angsana New"/>
          <w:sz w:val="30"/>
          <w:szCs w:val="30"/>
          <w:cs/>
        </w:rPr>
        <w:t>วิธีเส้นตรงตลอดอายุของสัญญาและแสดงเป็นรายได้</w:t>
      </w:r>
      <w:r>
        <w:rPr>
          <w:rFonts w:ascii="Angsana New" w:hAnsi="Angsana New" w:hint="cs"/>
          <w:sz w:val="30"/>
          <w:szCs w:val="30"/>
          <w:cs/>
        </w:rPr>
        <w:t>จากการให้ใช้พื้นที่และโครงสร้างพื้นฐาน</w:t>
      </w:r>
      <w:r w:rsidRPr="003C47FE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:rsidR="008E51A4" w:rsidRDefault="008E51A4" w:rsidP="005A5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A5C4F" w:rsidRPr="008E51A4" w:rsidRDefault="008E51A4" w:rsidP="005A5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A5C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5A5C4F" w:rsidRPr="00C24B6C" w:rsidRDefault="005A5C4F" w:rsidP="005A5C4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A5C4F" w:rsidRPr="007960E0" w:rsidRDefault="005A5C4F" w:rsidP="005A5C4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960E0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7960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5A5C4F" w:rsidRPr="00C24B6C" w:rsidRDefault="005A5C4F" w:rsidP="005A5C4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5A5C4F" w:rsidRPr="007960E0" w:rsidRDefault="005A5C4F" w:rsidP="005A5C4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5A5C4F" w:rsidRPr="00C24B6C" w:rsidRDefault="005A5C4F" w:rsidP="005A5C4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5A5C4F" w:rsidRPr="007960E0" w:rsidRDefault="005A5C4F" w:rsidP="005A5C4F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5A5C4F" w:rsidRPr="00C24B6C" w:rsidRDefault="005A5C4F" w:rsidP="005A5C4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5A5C4F" w:rsidRDefault="005A5C4F" w:rsidP="005A5C4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7960E0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960E0">
        <w:rPr>
          <w:rFonts w:asciiTheme="majorBidi" w:hAnsiTheme="majorBidi" w:cstheme="majorBidi"/>
          <w:sz w:val="30"/>
          <w:szCs w:val="30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960E0">
        <w:rPr>
          <w:rFonts w:asciiTheme="majorBidi" w:hAnsiTheme="majorBidi" w:cstheme="majorBidi"/>
          <w:sz w:val="30"/>
          <w:szCs w:val="30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5A5C4F" w:rsidRPr="00C24B6C" w:rsidRDefault="005A5C4F" w:rsidP="005A5C4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A5C4F" w:rsidRPr="007960E0" w:rsidRDefault="005A5C4F" w:rsidP="005A5C4F">
      <w:pPr>
        <w:pStyle w:val="block"/>
        <w:numPr>
          <w:ilvl w:val="0"/>
          <w:numId w:val="15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960E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5A5C4F" w:rsidRPr="008E51A4" w:rsidRDefault="005A5C4F" w:rsidP="005A5C4F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8E51A4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E51A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</w:t>
      </w:r>
      <w:r w:rsidR="008E51A4" w:rsidRPr="008E51A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นอกเหนือจาก</w:t>
      </w:r>
    </w:p>
    <w:p w:rsidR="005A5C4F" w:rsidRPr="00B0123E" w:rsidRDefault="005A5C4F" w:rsidP="005A5C4F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123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B0123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5A5C4F" w:rsidRPr="007960E0" w:rsidRDefault="005A5C4F" w:rsidP="005A5C4F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5A5C4F" w:rsidRPr="00C24B6C" w:rsidRDefault="005A5C4F" w:rsidP="005A5C4F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5A5C4F" w:rsidRPr="007960E0" w:rsidRDefault="005A5C4F" w:rsidP="005A5C4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0E0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A5C4F" w:rsidRPr="00C24B6C" w:rsidRDefault="005A5C4F" w:rsidP="005A5C4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4672C" w:rsidRDefault="008E51A4" w:rsidP="005A5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5A5C4F" w:rsidRPr="00072A5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5A5C4F" w:rsidRPr="007960E0">
        <w:rPr>
          <w:rFonts w:asciiTheme="majorBidi" w:hAnsiTheme="majorBidi" w:cstheme="majorBidi"/>
          <w:sz w:val="30"/>
          <w:szCs w:val="30"/>
          <w:cs/>
        </w:rPr>
        <w:t>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213D55" w:rsidRPr="003C47FE" w:rsidRDefault="00213D55" w:rsidP="00213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:rsidR="00213D55" w:rsidRPr="009D57E0" w:rsidRDefault="00213D55" w:rsidP="00213D55">
      <w:pPr>
        <w:pStyle w:val="FSBlank"/>
        <w:rPr>
          <w:sz w:val="30"/>
          <w:szCs w:val="30"/>
        </w:rPr>
      </w:pPr>
    </w:p>
    <w:p w:rsidR="00213D55" w:rsidRPr="00213D55" w:rsidRDefault="00213D55" w:rsidP="00213D5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7126E">
        <w:rPr>
          <w:rFonts w:ascii="Angsana New" w:hAnsi="Angsana New"/>
          <w:spacing w:val="-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</w:t>
      </w:r>
      <w:r w:rsidRPr="00C61A7E">
        <w:rPr>
          <w:rFonts w:ascii="Angsana New" w:hAnsi="Angsana New"/>
          <w:spacing w:val="8"/>
          <w:sz w:val="30"/>
          <w:szCs w:val="30"/>
          <w:cs/>
        </w:rPr>
        <w:t>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</w:t>
      </w:r>
      <w:r w:rsidRPr="0087126E">
        <w:rPr>
          <w:rFonts w:ascii="Angsana New" w:hAnsi="Angsana New"/>
          <w:spacing w:val="-2"/>
          <w:sz w:val="30"/>
          <w:szCs w:val="30"/>
          <w:cs/>
        </w:rPr>
        <w:t>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</w:t>
      </w:r>
      <w:r w:rsidRPr="00C61A7E">
        <w:rPr>
          <w:rFonts w:ascii="Angsana New" w:hAnsi="Angsana New"/>
          <w:spacing w:val="6"/>
          <w:sz w:val="30"/>
          <w:szCs w:val="30"/>
          <w:cs/>
        </w:rPr>
        <w:t>ไปกำไรสะสม ส่วนเกินทุนจากการจำหน่ายหุ้นทุนซื้อคืน (</w:t>
      </w:r>
      <w:r w:rsidRPr="00C61A7E">
        <w:rPr>
          <w:rFonts w:ascii="Angsana New" w:hAnsi="Angsana New"/>
          <w:spacing w:val="6"/>
          <w:sz w:val="30"/>
          <w:szCs w:val="30"/>
        </w:rPr>
        <w:t>“</w:t>
      </w:r>
      <w:r w:rsidRPr="00C61A7E">
        <w:rPr>
          <w:rFonts w:ascii="Angsana New" w:hAnsi="Angsana New"/>
          <w:spacing w:val="6"/>
          <w:sz w:val="30"/>
          <w:szCs w:val="30"/>
          <w:cs/>
        </w:rPr>
        <w:t>ส่วนเกินทุนหุ้นทุนซื้อคืน</w:t>
      </w:r>
      <w:r w:rsidRPr="00C61A7E">
        <w:rPr>
          <w:rFonts w:ascii="Angsana New" w:hAnsi="Angsana New"/>
          <w:spacing w:val="6"/>
          <w:sz w:val="30"/>
          <w:szCs w:val="30"/>
        </w:rPr>
        <w:t>”</w:t>
      </w:r>
      <w:r w:rsidRPr="00C61A7E">
        <w:rPr>
          <w:rFonts w:ascii="Angsana New" w:hAnsi="Angsana New"/>
          <w:spacing w:val="6"/>
          <w:sz w:val="30"/>
          <w:szCs w:val="30"/>
          <w:cs/>
        </w:rPr>
        <w:t>) แสดงเป็นรายการแยก</w:t>
      </w:r>
      <w:r w:rsidRPr="00C61A7E">
        <w:rPr>
          <w:rFonts w:ascii="Angsana New" w:hAnsi="Angsana New"/>
          <w:spacing w:val="-4"/>
          <w:sz w:val="30"/>
          <w:szCs w:val="30"/>
          <w:cs/>
        </w:rPr>
        <w:t>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</w:t>
      </w:r>
      <w:r w:rsidRPr="00C61A7E">
        <w:rPr>
          <w:rFonts w:ascii="Angsana New" w:hAnsi="Angsana New"/>
          <w:spacing w:val="6"/>
          <w:sz w:val="30"/>
          <w:szCs w:val="30"/>
          <w:cs/>
        </w:rPr>
        <w:t>ทุนหุ้นทุนซื้</w:t>
      </w:r>
      <w:r w:rsidRPr="0087126E">
        <w:rPr>
          <w:rFonts w:ascii="Angsana New" w:hAnsi="Angsana New"/>
          <w:spacing w:val="-2"/>
          <w:sz w:val="30"/>
          <w:szCs w:val="30"/>
          <w:cs/>
        </w:rPr>
        <w:t>อคืนหมดแล้ว</w:t>
      </w:r>
      <w:r w:rsidRPr="0087126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9D57E0" w:rsidRPr="00467942" w:rsidRDefault="009D57E0" w:rsidP="00F15EC0">
      <w:pPr>
        <w:pStyle w:val="FSBlank"/>
        <w:rPr>
          <w:sz w:val="30"/>
          <w:szCs w:val="30"/>
        </w:rPr>
      </w:pPr>
    </w:p>
    <w:p w:rsidR="00860F63" w:rsidRPr="003C47FE" w:rsidRDefault="001A19AC" w:rsidP="00946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F56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60F63" w:rsidRPr="00213D5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860F63" w:rsidRPr="00467942" w:rsidRDefault="00860F63" w:rsidP="002433CA">
      <w:pPr>
        <w:pStyle w:val="FSBlank"/>
        <w:rPr>
          <w:sz w:val="30"/>
          <w:szCs w:val="30"/>
        </w:rPr>
      </w:pPr>
    </w:p>
    <w:p w:rsidR="002B72BC" w:rsidRPr="00680A68" w:rsidRDefault="002B72BC" w:rsidP="008868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680A68">
        <w:rPr>
          <w:rFonts w:ascii="Angsana New" w:hAnsi="Angsana New" w:hint="cs"/>
          <w:b/>
          <w:bCs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680A68">
        <w:rPr>
          <w:rFonts w:ascii="Angsana New" w:hAnsi="Angsana New"/>
          <w:b/>
          <w:bCs/>
          <w:i/>
          <w:sz w:val="30"/>
          <w:szCs w:val="30"/>
        </w:rPr>
        <w:t>2562</w:t>
      </w:r>
    </w:p>
    <w:p w:rsidR="00EB6533" w:rsidRPr="00467942" w:rsidRDefault="00EB6533" w:rsidP="00EB6533">
      <w:pPr>
        <w:pStyle w:val="FSBlank"/>
        <w:rPr>
          <w:sz w:val="30"/>
          <w:szCs w:val="30"/>
          <w:cs/>
        </w:rPr>
      </w:pPr>
    </w:p>
    <w:p w:rsidR="00B82E7E" w:rsidRDefault="00EB6533" w:rsidP="00C77D8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6533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Pr="003C47F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467942" w:rsidRDefault="00467942" w:rsidP="00D77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D77794" w:rsidRPr="003C47FE" w:rsidRDefault="00D77794" w:rsidP="00D777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F7D2D">
        <w:rPr>
          <w:rFonts w:ascii="Angsana New" w:hAnsi="Angsana New"/>
          <w:iCs/>
          <w:sz w:val="30"/>
          <w:szCs w:val="30"/>
          <w:cs/>
        </w:rPr>
        <w:t>การขาย</w:t>
      </w:r>
      <w:r w:rsidR="008E51A4" w:rsidRPr="008E51A4">
        <w:rPr>
          <w:rFonts w:ascii="Angsana New" w:hAnsi="Angsana New"/>
          <w:iCs/>
          <w:sz w:val="30"/>
          <w:szCs w:val="30"/>
          <w:cs/>
        </w:rPr>
        <w:t>โครงการพัฒนาอสังหาริมทรัพย์</w:t>
      </w:r>
      <w:r w:rsidRPr="00DF7D2D">
        <w:rPr>
          <w:rFonts w:ascii="Angsana New" w:hAnsi="Angsana New" w:hint="cs"/>
          <w:iCs/>
          <w:sz w:val="30"/>
          <w:szCs w:val="30"/>
          <w:cs/>
        </w:rPr>
        <w:t>และ</w:t>
      </w:r>
      <w:r w:rsidR="008E51A4">
        <w:rPr>
          <w:rFonts w:ascii="Angsana New" w:hAnsi="Angsana New" w:hint="cs"/>
          <w:iCs/>
          <w:sz w:val="30"/>
          <w:szCs w:val="30"/>
          <w:cs/>
        </w:rPr>
        <w:t>การให้</w:t>
      </w:r>
      <w:r w:rsidRPr="00DF7D2D">
        <w:rPr>
          <w:rFonts w:ascii="Angsana New" w:hAnsi="Angsana New" w:hint="cs"/>
          <w:iCs/>
          <w:sz w:val="30"/>
          <w:szCs w:val="30"/>
          <w:cs/>
        </w:rPr>
        <w:t>บริการ</w:t>
      </w:r>
    </w:p>
    <w:p w:rsidR="00D77794" w:rsidRPr="00467942" w:rsidRDefault="00D77794" w:rsidP="00D77794">
      <w:pPr>
        <w:pStyle w:val="FSBlank"/>
        <w:rPr>
          <w:sz w:val="30"/>
          <w:szCs w:val="30"/>
          <w:cs/>
        </w:rPr>
      </w:pPr>
    </w:p>
    <w:p w:rsidR="00FC0026" w:rsidRPr="003C47FE" w:rsidRDefault="00357F2D" w:rsidP="008E51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77F1">
        <w:rPr>
          <w:rFonts w:ascii="Angsana New" w:hAnsi="Angsana New"/>
          <w:i/>
          <w:sz w:val="30"/>
          <w:szCs w:val="30"/>
          <w:cs/>
        </w:rPr>
        <w:t>รายได้จากการขาย</w:t>
      </w:r>
      <w:r w:rsidR="00C77D84">
        <w:rPr>
          <w:rFonts w:ascii="Angsana New" w:hAnsi="Angsana New" w:hint="cs"/>
          <w:i/>
          <w:sz w:val="30"/>
          <w:szCs w:val="30"/>
          <w:cs/>
        </w:rPr>
        <w:t>โครงการพัฒนาอสังหาริมทรัพย์</w:t>
      </w:r>
      <w:r w:rsidRPr="00EC77F1">
        <w:rPr>
          <w:rFonts w:ascii="Angsana New" w:hAnsi="Angsana New"/>
          <w:i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C77F1">
        <w:rPr>
          <w:rFonts w:ascii="Angsana New" w:hAnsi="Angsana New"/>
          <w:i/>
          <w:sz w:val="30"/>
          <w:szCs w:val="30"/>
        </w:rPr>
        <w:t xml:space="preserve"> </w:t>
      </w:r>
      <w:r w:rsidRPr="00EC77F1">
        <w:rPr>
          <w:rFonts w:ascii="Angsana New" w:hAnsi="Angsana New"/>
          <w:i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</w:t>
      </w:r>
      <w:r w:rsidR="009533CB">
        <w:rPr>
          <w:rFonts w:ascii="Angsana New" w:hAnsi="Angsana New"/>
          <w:i/>
          <w:sz w:val="30"/>
          <w:szCs w:val="30"/>
        </w:rPr>
        <w:t xml:space="preserve">                 </w:t>
      </w:r>
      <w:r w:rsidRPr="00EC77F1">
        <w:rPr>
          <w:rFonts w:ascii="Angsana New" w:hAnsi="Angsana New"/>
          <w:i/>
          <w:sz w:val="30"/>
          <w:szCs w:val="30"/>
          <w:cs/>
        </w:rPr>
        <w:t>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8E51A4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FC0026" w:rsidRPr="003C47FE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="008E51A4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="00FC0026" w:rsidRPr="003C47FE">
        <w:rPr>
          <w:rFonts w:ascii="Angsana New" w:hAnsi="Angsana New"/>
          <w:sz w:val="30"/>
          <w:szCs w:val="30"/>
          <w:cs/>
        </w:rPr>
        <w:t>เมื่อ</w:t>
      </w:r>
      <w:r w:rsidR="009533CB">
        <w:rPr>
          <w:rFonts w:ascii="Angsana New" w:hAnsi="Angsana New" w:hint="cs"/>
          <w:sz w:val="30"/>
          <w:szCs w:val="30"/>
          <w:cs/>
        </w:rPr>
        <w:t>ได้</w:t>
      </w:r>
      <w:r w:rsidR="00FC0026" w:rsidRPr="003C47FE">
        <w:rPr>
          <w:rFonts w:ascii="Angsana New" w:hAnsi="Angsana New"/>
          <w:sz w:val="30"/>
          <w:szCs w:val="30"/>
          <w:cs/>
        </w:rPr>
        <w:t>ให้บริการ</w:t>
      </w:r>
    </w:p>
    <w:p w:rsidR="008E51A4" w:rsidRDefault="008E5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C24B6C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C24B6C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C24B6C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C24B6C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C24B6C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C24B6C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:rsidR="00C24B6C" w:rsidRPr="009D57E0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  <w:cs/>
        </w:rPr>
      </w:pPr>
    </w:p>
    <w:p w:rsidR="00472F0B" w:rsidRPr="005F764A" w:rsidRDefault="00472F0B" w:rsidP="00472F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5F764A">
        <w:rPr>
          <w:rFonts w:ascii="Angsana New" w:hAnsi="Angsana New" w:hint="cs"/>
          <w:b/>
          <w:bCs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Pr="005F764A">
        <w:rPr>
          <w:rFonts w:ascii="Angsana New" w:hAnsi="Angsana New"/>
          <w:b/>
          <w:bCs/>
          <w:i/>
          <w:sz w:val="30"/>
          <w:szCs w:val="30"/>
        </w:rPr>
        <w:t>2561</w:t>
      </w:r>
    </w:p>
    <w:p w:rsidR="00472F0B" w:rsidRPr="00C24B6C" w:rsidRDefault="00472F0B" w:rsidP="002433CA">
      <w:pPr>
        <w:pStyle w:val="FSBlank"/>
        <w:rPr>
          <w:highlight w:val="yellow"/>
        </w:rPr>
      </w:pPr>
    </w:p>
    <w:p w:rsidR="00C77D84" w:rsidRDefault="005F764A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764A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8E51A4" w:rsidRPr="00C24B6C" w:rsidRDefault="00C77D84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FC0026">
        <w:rPr>
          <w:rFonts w:ascii="Angsana New" w:hAnsi="Angsana New"/>
          <w:iCs/>
          <w:sz w:val="20"/>
          <w:szCs w:val="20"/>
        </w:rPr>
        <w:t xml:space="preserve"> </w:t>
      </w:r>
    </w:p>
    <w:p w:rsidR="00860F63" w:rsidRPr="003C47FE" w:rsidRDefault="00623E01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1171C">
        <w:rPr>
          <w:rFonts w:ascii="Angsana New" w:hAnsi="Angsana New"/>
          <w:iCs/>
          <w:sz w:val="30"/>
          <w:szCs w:val="30"/>
          <w:cs/>
        </w:rPr>
        <w:t>การขาย</w:t>
      </w:r>
      <w:r w:rsidR="00860F63" w:rsidRPr="0091171C">
        <w:rPr>
          <w:rFonts w:ascii="Angsana New" w:hAnsi="Angsana New"/>
          <w:iCs/>
          <w:sz w:val="30"/>
          <w:szCs w:val="30"/>
          <w:cs/>
        </w:rPr>
        <w:t>โครงการพัฒนาอสังหาริมทรัพย์</w:t>
      </w:r>
      <w:r w:rsidR="008E51A4">
        <w:rPr>
          <w:rFonts w:ascii="Angsana New" w:hAnsi="Angsana New" w:hint="cs"/>
          <w:iCs/>
          <w:sz w:val="30"/>
          <w:szCs w:val="30"/>
          <w:cs/>
        </w:rPr>
        <w:t>และการให้บริการ</w:t>
      </w:r>
    </w:p>
    <w:p w:rsidR="00EB6533" w:rsidRPr="00C24B6C" w:rsidRDefault="00EB6533" w:rsidP="002433CA">
      <w:pPr>
        <w:pStyle w:val="FSBlank"/>
        <w:rPr>
          <w:cs/>
        </w:rPr>
      </w:pPr>
    </w:p>
    <w:p w:rsidR="007675A5" w:rsidRPr="003C47FE" w:rsidRDefault="00623E01" w:rsidP="008E51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1624">
        <w:rPr>
          <w:rFonts w:ascii="Angsana New" w:hAnsi="Angsana New"/>
          <w:sz w:val="30"/>
          <w:szCs w:val="30"/>
          <w:cs/>
        </w:rPr>
        <w:t>รายได้</w:t>
      </w:r>
      <w:r w:rsidR="008E51A4" w:rsidRPr="00EC77F1">
        <w:rPr>
          <w:rFonts w:ascii="Angsana New" w:hAnsi="Angsana New"/>
          <w:i/>
          <w:sz w:val="30"/>
          <w:szCs w:val="30"/>
          <w:cs/>
        </w:rPr>
        <w:t>จากการขาย</w:t>
      </w:r>
      <w:r w:rsidR="008E51A4">
        <w:rPr>
          <w:rFonts w:ascii="Angsana New" w:hAnsi="Angsana New" w:hint="cs"/>
          <w:i/>
          <w:sz w:val="30"/>
          <w:szCs w:val="30"/>
          <w:cs/>
        </w:rPr>
        <w:t>โครงการพัฒนาอสังหาริมทรัพย์</w:t>
      </w:r>
      <w:r w:rsidRPr="00761624">
        <w:rPr>
          <w:rFonts w:ascii="Angsana New" w:hAnsi="Angsana New"/>
          <w:sz w:val="30"/>
          <w:szCs w:val="30"/>
          <w:cs/>
        </w:rPr>
        <w:t>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</w:t>
      </w:r>
      <w:r w:rsidR="008E51A4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761624">
        <w:rPr>
          <w:rFonts w:ascii="Angsana New" w:hAnsi="Angsana New"/>
          <w:sz w:val="30"/>
          <w:szCs w:val="30"/>
          <w:cs/>
        </w:rPr>
        <w:t xml:space="preserve">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  <w:r w:rsidR="007675A5" w:rsidRPr="003C47FE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</w:t>
      </w:r>
      <w:r w:rsidR="002D0688">
        <w:rPr>
          <w:rFonts w:ascii="Angsana New" w:hAnsi="Angsana New" w:hint="cs"/>
          <w:sz w:val="30"/>
          <w:szCs w:val="30"/>
          <w:cs/>
        </w:rPr>
        <w:t>มีการ</w:t>
      </w:r>
      <w:r w:rsidR="007675A5" w:rsidRPr="003C47FE">
        <w:rPr>
          <w:rFonts w:ascii="Angsana New" w:hAnsi="Angsana New"/>
          <w:sz w:val="30"/>
          <w:szCs w:val="30"/>
          <w:cs/>
        </w:rPr>
        <w:t>ให้บริการ</w:t>
      </w:r>
      <w:r w:rsidR="002D0688">
        <w:rPr>
          <w:rFonts w:ascii="Angsana New" w:hAnsi="Angsana New" w:hint="cs"/>
          <w:sz w:val="30"/>
          <w:szCs w:val="30"/>
          <w:cs/>
        </w:rPr>
        <w:t>แล้ว</w:t>
      </w:r>
    </w:p>
    <w:p w:rsidR="009D57E0" w:rsidRPr="00C24B6C" w:rsidRDefault="009D57E0" w:rsidP="002433CA">
      <w:pPr>
        <w:pStyle w:val="FSBlank"/>
      </w:pPr>
    </w:p>
    <w:p w:rsidR="00174F07" w:rsidRPr="003C47FE" w:rsidRDefault="00174F07" w:rsidP="00174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C002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74F0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ค่าเช่า</w:t>
      </w:r>
    </w:p>
    <w:p w:rsidR="00174F07" w:rsidRPr="00C24B6C" w:rsidRDefault="00174F07" w:rsidP="002433CA">
      <w:pPr>
        <w:pStyle w:val="FSBlank"/>
      </w:pPr>
    </w:p>
    <w:p w:rsidR="00FF6A79" w:rsidRDefault="007675A5" w:rsidP="00FF6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รายได้ค่าเช่า</w:t>
      </w:r>
      <w:r w:rsidR="00B35079" w:rsidRPr="003C47FE">
        <w:rPr>
          <w:rFonts w:ascii="Angsana New" w:hAnsi="Angsana New"/>
          <w:sz w:val="30"/>
          <w:szCs w:val="30"/>
          <w:cs/>
        </w:rPr>
        <w:t>จา</w:t>
      </w:r>
      <w:r w:rsidR="00C72EE5" w:rsidRPr="003C47FE">
        <w:rPr>
          <w:rFonts w:ascii="Angsana New" w:hAnsi="Angsana New"/>
          <w:sz w:val="30"/>
          <w:szCs w:val="30"/>
          <w:cs/>
        </w:rPr>
        <w:t>ก</w:t>
      </w:r>
      <w:r w:rsidR="00B35079"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BF4075" w:rsidRPr="003C47FE">
        <w:rPr>
          <w:rFonts w:ascii="Angsana New" w:hAnsi="Angsana New"/>
          <w:sz w:val="30"/>
          <w:szCs w:val="30"/>
          <w:cs/>
        </w:rPr>
        <w:t>รับรู้ใน</w:t>
      </w:r>
      <w:r w:rsidRPr="003C47FE">
        <w:rPr>
          <w:rFonts w:ascii="Angsana New" w:hAnsi="Angsana New"/>
          <w:sz w:val="30"/>
          <w:szCs w:val="30"/>
          <w:cs/>
        </w:rPr>
        <w:t>กำไร</w:t>
      </w:r>
      <w:r w:rsidR="009B1F0F" w:rsidRPr="003C47FE">
        <w:rPr>
          <w:rFonts w:ascii="Angsana New" w:hAnsi="Angsana New"/>
          <w:sz w:val="30"/>
          <w:szCs w:val="30"/>
          <w:cs/>
        </w:rPr>
        <w:t>หรือ</w:t>
      </w:r>
      <w:r w:rsidRPr="003C47FE">
        <w:rPr>
          <w:rFonts w:ascii="Angsana New" w:hAnsi="Angsana New"/>
          <w:sz w:val="30"/>
          <w:szCs w:val="30"/>
          <w:cs/>
        </w:rPr>
        <w:t xml:space="preserve">ขาดทุนโดยวิธีเส้นตรงตลอดอายุสัญญาเช่า </w:t>
      </w:r>
      <w:r w:rsidR="00B35079" w:rsidRPr="003C47FE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="00C72EE5" w:rsidRPr="003C47FE">
        <w:rPr>
          <w:rFonts w:ascii="Angsana New" w:hAnsi="Angsana New"/>
          <w:sz w:val="30"/>
          <w:szCs w:val="30"/>
          <w:cs/>
        </w:rPr>
        <w:t>ค่า</w:t>
      </w:r>
      <w:r w:rsidR="00B35079" w:rsidRPr="003C47FE">
        <w:rPr>
          <w:rFonts w:ascii="Angsana New" w:hAnsi="Angsana New"/>
          <w:sz w:val="30"/>
          <w:szCs w:val="30"/>
          <w:cs/>
        </w:rPr>
        <w:t>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FF6A79" w:rsidRPr="00C24B6C" w:rsidRDefault="00FF6A79" w:rsidP="002433CA">
      <w:pPr>
        <w:pStyle w:val="FSBlank"/>
      </w:pPr>
    </w:p>
    <w:p w:rsidR="005C5EAB" w:rsidRDefault="005C5EAB" w:rsidP="005C5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74F0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จากการลงทุน</w:t>
      </w:r>
    </w:p>
    <w:p w:rsidR="005C5EAB" w:rsidRPr="00C24B6C" w:rsidRDefault="005C5EAB" w:rsidP="005C5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:rsidR="00860F63" w:rsidRPr="00D63290" w:rsidRDefault="005C5EAB" w:rsidP="00D63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6A54">
        <w:rPr>
          <w:rFonts w:ascii="Angsana New" w:hAnsi="Angsana New"/>
          <w:spacing w:val="-4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</w:t>
      </w:r>
      <w:r w:rsidR="008E51A4" w:rsidRPr="00176A54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176A54" w:rsidRPr="00176A54">
        <w:rPr>
          <w:rFonts w:ascii="Angsana New" w:hAnsi="Angsana New"/>
          <w:spacing w:val="-4"/>
          <w:sz w:val="30"/>
          <w:szCs w:val="30"/>
        </w:rPr>
        <w:t xml:space="preserve"> </w:t>
      </w:r>
      <w:r w:rsidRPr="00176A54">
        <w:rPr>
          <w:rFonts w:ascii="Angsana New" w:hAnsi="Angsana New"/>
          <w:spacing w:val="-4"/>
          <w:sz w:val="30"/>
          <w:szCs w:val="30"/>
          <w:cs/>
        </w:rPr>
        <w:t>โดยเงินปันผล</w:t>
      </w:r>
      <w:r w:rsidRPr="005C5EAB">
        <w:rPr>
          <w:rFonts w:ascii="Angsana New" w:hAnsi="Angsana New"/>
          <w:sz w:val="30"/>
          <w:szCs w:val="30"/>
          <w:cs/>
        </w:rPr>
        <w:t>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:rsidR="00E06F7F" w:rsidRPr="00C24B6C" w:rsidRDefault="00E06F7F" w:rsidP="00DC6176">
      <w:pPr>
        <w:pStyle w:val="FSBlank"/>
        <w:ind w:firstLine="0"/>
      </w:pPr>
    </w:p>
    <w:p w:rsidR="00860F63" w:rsidRPr="003C47FE" w:rsidRDefault="00860F63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C61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860F63" w:rsidRPr="00C24B6C" w:rsidRDefault="00860F63" w:rsidP="002433CA">
      <w:pPr>
        <w:pStyle w:val="FSBlank"/>
        <w:rPr>
          <w:cs/>
        </w:rPr>
      </w:pPr>
    </w:p>
    <w:p w:rsidR="00B35079" w:rsidRPr="003C47FE" w:rsidRDefault="00B35079" w:rsidP="00860F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</w:t>
      </w:r>
      <w:r w:rsidR="00DA2582">
        <w:rPr>
          <w:rFonts w:ascii="Angsana New" w:hAnsi="Angsana New"/>
          <w:sz w:val="30"/>
          <w:szCs w:val="30"/>
          <w:cs/>
        </w:rPr>
        <w:t>วดที่ค่าใช้จ่ายดังกล่าวเกิดขึ้น</w:t>
      </w:r>
      <w:r w:rsidRPr="003C47FE">
        <w:rPr>
          <w:rFonts w:ascii="Angsana New" w:hAnsi="Angsana New"/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C24B6C" w:rsidRPr="00C24B6C" w:rsidRDefault="00C24B6C" w:rsidP="002433CA">
      <w:pPr>
        <w:pStyle w:val="FSBlank"/>
        <w:rPr>
          <w:highlight w:val="yellow"/>
        </w:rPr>
      </w:pPr>
    </w:p>
    <w:p w:rsidR="00860F63" w:rsidRPr="003C47FE" w:rsidRDefault="00860F63" w:rsidP="0043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C61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67328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860F63" w:rsidRPr="00DC5A52" w:rsidRDefault="007E6F91" w:rsidP="002433CA">
      <w:pPr>
        <w:pStyle w:val="FSBlank"/>
        <w:rPr>
          <w:sz w:val="30"/>
          <w:szCs w:val="30"/>
        </w:rPr>
      </w:pPr>
      <w:r w:rsidRPr="00DC5A52">
        <w:rPr>
          <w:sz w:val="30"/>
          <w:szCs w:val="30"/>
          <w:cs/>
        </w:rPr>
        <w:tab/>
      </w:r>
    </w:p>
    <w:p w:rsidR="00B220DE" w:rsidRPr="003C47FE" w:rsidRDefault="00F67328" w:rsidP="00946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C5A52">
        <w:rPr>
          <w:rFonts w:ascii="Angsana New" w:hAnsi="Angsana New"/>
          <w:sz w:val="30"/>
          <w:szCs w:val="30"/>
          <w:cs/>
        </w:rPr>
        <w:t>รายจ่าย</w:t>
      </w:r>
      <w:r w:rsidR="007E6F91" w:rsidRPr="00DC5A52">
        <w:rPr>
          <w:rFonts w:ascii="Angsana New" w:hAnsi="Angsana New"/>
          <w:sz w:val="30"/>
          <w:szCs w:val="30"/>
          <w:cs/>
        </w:rPr>
        <w:t>ภายใต้</w:t>
      </w:r>
      <w:r w:rsidR="007E6F91" w:rsidRPr="003C47FE">
        <w:rPr>
          <w:rFonts w:ascii="Angsana New" w:hAnsi="Angsana New"/>
          <w:sz w:val="30"/>
          <w:szCs w:val="30"/>
          <w:cs/>
        </w:rPr>
        <w:t>สัญญาเช่าดำเนินงานบันทึกในกำไรหรือขาดทุนโดยวิธีเส้นตรงตลอดอายุสัญญาเช่า</w:t>
      </w:r>
      <w:r w:rsidR="00020D82" w:rsidRPr="003C47FE">
        <w:rPr>
          <w:rFonts w:ascii="Angsana New" w:hAnsi="Angsana New"/>
          <w:sz w:val="30"/>
          <w:szCs w:val="30"/>
          <w:cs/>
        </w:rPr>
        <w:t xml:space="preserve">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7E6F91" w:rsidRPr="003C47FE">
        <w:rPr>
          <w:rFonts w:ascii="Angsana New" w:hAnsi="Angsana New"/>
          <w:sz w:val="30"/>
          <w:szCs w:val="30"/>
          <w:cs/>
        </w:rPr>
        <w:t xml:space="preserve"> </w:t>
      </w:r>
    </w:p>
    <w:p w:rsidR="0094672C" w:rsidRPr="009D57E0" w:rsidRDefault="0094672C" w:rsidP="002433CA">
      <w:pPr>
        <w:pStyle w:val="FSBlank"/>
        <w:rPr>
          <w:sz w:val="30"/>
          <w:szCs w:val="30"/>
          <w:cs/>
        </w:rPr>
      </w:pPr>
    </w:p>
    <w:p w:rsidR="001F7A3B" w:rsidRDefault="001F7A3B" w:rsidP="0082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2732D" w:rsidRPr="00882AB8" w:rsidRDefault="0082732D" w:rsidP="0082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2AB8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การประเมินว่าข้อตกลงประกอบด้วยสัญญาเช่าหรือไม่  </w:t>
      </w:r>
    </w:p>
    <w:p w:rsidR="0082732D" w:rsidRPr="0082732D" w:rsidRDefault="0082732D" w:rsidP="0082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2732D" w:rsidRPr="0082732D" w:rsidRDefault="0082732D" w:rsidP="0082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732D">
        <w:rPr>
          <w:rFonts w:ascii="Angsana New" w:hAnsi="Angsana New"/>
          <w:sz w:val="30"/>
          <w:szCs w:val="30"/>
          <w:cs/>
        </w:rPr>
        <w:t>ณ วันที่เริ่มต้นข้อตกลงกลุ่มบริษัทจะพิจารณาว่าข้อตกลงดังกล่าวประกอบด้วยสัญญาเช่าหรือมีสัญญาเช่าเป็นส่วนประกอบหรือไ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732D">
        <w:rPr>
          <w:rFonts w:ascii="Angsana New" w:hAnsi="Angsana New"/>
          <w:sz w:val="30"/>
          <w:szCs w:val="30"/>
          <w:cs/>
        </w:rPr>
        <w:t>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732D">
        <w:rPr>
          <w:rFonts w:ascii="Angsana New" w:hAnsi="Angsana New"/>
          <w:sz w:val="30"/>
          <w:szCs w:val="30"/>
          <w:cs/>
        </w:rPr>
        <w:t xml:space="preserve"> มีสิทธิในการควบคุมการใช้สินทรัพย์ </w:t>
      </w:r>
    </w:p>
    <w:p w:rsidR="0082732D" w:rsidRPr="0082732D" w:rsidRDefault="0082732D" w:rsidP="0082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2732D" w:rsidRPr="0082732D" w:rsidRDefault="0082732D" w:rsidP="00827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732D">
        <w:rPr>
          <w:rFonts w:ascii="Angsana New" w:hAnsi="Angsana New"/>
          <w:sz w:val="30"/>
          <w:szCs w:val="30"/>
          <w:cs/>
        </w:rPr>
        <w:t>ณ วันที่เริ่มต้นข้อตกลง หรือมีการประเมินข้อตกลงใหม่กลุ่มบริษัทแยกค่าตอบแทนสำหรับสัญญาเช่า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</w:t>
      </w:r>
      <w:r w:rsidR="00C24B6C">
        <w:rPr>
          <w:rFonts w:ascii="Angsana New" w:hAnsi="Angsana New"/>
          <w:sz w:val="30"/>
          <w:szCs w:val="30"/>
        </w:rPr>
        <w:t xml:space="preserve">        </w:t>
      </w:r>
      <w:r w:rsidRPr="0082732D">
        <w:rPr>
          <w:rFonts w:ascii="Angsana New" w:hAnsi="Angsana New"/>
          <w:sz w:val="30"/>
          <w:szCs w:val="30"/>
          <w:cs/>
        </w:rPr>
        <w:t>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Pr="00C24B6C">
        <w:rPr>
          <w:rFonts w:ascii="Angsana New" w:hAnsi="Angsana New"/>
          <w:spacing w:val="-4"/>
          <w:sz w:val="30"/>
          <w:szCs w:val="30"/>
          <w:cs/>
        </w:rPr>
        <w:t>ของสินทรัพย์ที่มีลักษณะเฉพาะเจาะจงนั้น</w:t>
      </w:r>
      <w:r w:rsidRPr="00C24B6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24B6C">
        <w:rPr>
          <w:rFonts w:ascii="Angsana New" w:hAnsi="Angsana New"/>
          <w:spacing w:val="-4"/>
          <w:sz w:val="30"/>
          <w:szCs w:val="30"/>
          <w:cs/>
        </w:rPr>
        <w:t>หลังจากนั้นจำนวนหนี้สินจะลดลงตามจำนวนที่จ่าย และต้นทุนทางการเงิน</w:t>
      </w:r>
      <w:r w:rsidRPr="0082732D">
        <w:rPr>
          <w:rFonts w:ascii="Angsana New" w:hAnsi="Angsana New"/>
          <w:sz w:val="30"/>
          <w:szCs w:val="30"/>
          <w:cs/>
        </w:rPr>
        <w:t>ตามนัยจากหนี้สินจะรับรู้โดยใช้อัตราดอกเบี้ยเงินกู้ยืมส่วนเพิ่มของกลุ่มบริษัท</w:t>
      </w:r>
      <w:r w:rsidRPr="0082732D">
        <w:rPr>
          <w:rFonts w:ascii="Angsana New" w:hAnsi="Angsana New"/>
          <w:sz w:val="30"/>
          <w:szCs w:val="30"/>
        </w:rPr>
        <w:t xml:space="preserve"> </w:t>
      </w:r>
    </w:p>
    <w:p w:rsidR="00714024" w:rsidRPr="009D57E0" w:rsidRDefault="00714024" w:rsidP="002433CA">
      <w:pPr>
        <w:pStyle w:val="FSBlank"/>
        <w:rPr>
          <w:sz w:val="30"/>
          <w:szCs w:val="30"/>
        </w:rPr>
      </w:pPr>
    </w:p>
    <w:p w:rsidR="00860F63" w:rsidRPr="003C47FE" w:rsidRDefault="00860F63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C61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1070BD" w:rsidRPr="009D57E0" w:rsidRDefault="001070BD" w:rsidP="002433CA">
      <w:pPr>
        <w:pStyle w:val="FSBlank"/>
        <w:rPr>
          <w:sz w:val="30"/>
          <w:szCs w:val="30"/>
        </w:rPr>
      </w:pPr>
    </w:p>
    <w:p w:rsidR="008F4010" w:rsidRPr="003C47FE" w:rsidRDefault="00121BC8" w:rsidP="0010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C75D3E"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1070BD" w:rsidRPr="00467942" w:rsidRDefault="001070BD" w:rsidP="002433CA">
      <w:pPr>
        <w:pStyle w:val="FSBlank"/>
        <w:rPr>
          <w:sz w:val="30"/>
          <w:szCs w:val="30"/>
        </w:rPr>
      </w:pPr>
    </w:p>
    <w:p w:rsidR="00121BC8" w:rsidRPr="003C47FE" w:rsidRDefault="00121BC8" w:rsidP="001070B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</w:t>
      </w:r>
      <w:r w:rsidR="00BD26AB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</w:t>
      </w:r>
      <w:r w:rsidRPr="00590D70">
        <w:rPr>
          <w:rFonts w:ascii="Angsana New" w:hAnsi="Angsana New"/>
          <w:spacing w:val="8"/>
          <w:sz w:val="30"/>
          <w:szCs w:val="30"/>
          <w:cs/>
        </w:rPr>
        <w:t>ประจำปีที่ต้องเสียภาษี</w:t>
      </w:r>
      <w:r w:rsidR="003B20ED" w:rsidRPr="00590D70">
        <w:rPr>
          <w:rFonts w:ascii="Angsana New" w:hAnsi="Angsana New"/>
          <w:spacing w:val="8"/>
          <w:sz w:val="30"/>
          <w:szCs w:val="30"/>
        </w:rPr>
        <w:t xml:space="preserve"> </w:t>
      </w:r>
      <w:r w:rsidRPr="00590D70">
        <w:rPr>
          <w:rFonts w:ascii="Angsana New" w:hAnsi="Angsana New"/>
          <w:spacing w:val="8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B35079" w:rsidRPr="00590D70">
        <w:rPr>
          <w:rFonts w:ascii="Angsana New" w:hAnsi="Angsana New"/>
          <w:spacing w:val="8"/>
          <w:sz w:val="30"/>
          <w:szCs w:val="30"/>
          <w:cs/>
        </w:rPr>
        <w:t>ที่</w:t>
      </w:r>
      <w:r w:rsidRPr="00590D70">
        <w:rPr>
          <w:rFonts w:ascii="Angsana New" w:hAnsi="Angsana New"/>
          <w:spacing w:val="8"/>
          <w:sz w:val="30"/>
          <w:szCs w:val="30"/>
          <w:cs/>
        </w:rPr>
        <w:t>รายงานตลอดจนการปรับปรุงทางภาษีที่เกี่ยวกับรายการในปีก่อนๆ</w:t>
      </w:r>
    </w:p>
    <w:p w:rsidR="00121BC8" w:rsidRPr="00467942" w:rsidRDefault="00121BC8" w:rsidP="002433CA">
      <w:pPr>
        <w:pStyle w:val="FSBlank"/>
        <w:rPr>
          <w:sz w:val="30"/>
          <w:szCs w:val="30"/>
        </w:rPr>
      </w:pPr>
    </w:p>
    <w:p w:rsidR="00121BC8" w:rsidRDefault="00121BC8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D26AB">
        <w:rPr>
          <w:rFonts w:ascii="Angsana New" w:hAnsi="Angsana New"/>
          <w:sz w:val="30"/>
          <w:szCs w:val="30"/>
        </w:rPr>
        <w:t xml:space="preserve">              </w:t>
      </w:r>
      <w:r w:rsidRPr="003C47FE">
        <w:rPr>
          <w:rFonts w:ascii="Angsana New" w:hAnsi="Angsana New"/>
          <w:sz w:val="30"/>
          <w:szCs w:val="30"/>
          <w:cs/>
        </w:rPr>
        <w:t>ผลแตกต่างชั่วคราวต่อไปนี้</w:t>
      </w:r>
      <w:r w:rsidR="00351B37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301D00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="0094672C" w:rsidRPr="003C47FE">
        <w:rPr>
          <w:rFonts w:ascii="Angsana New" w:hAnsi="Angsana New"/>
          <w:sz w:val="30"/>
          <w:szCs w:val="30"/>
          <w:cs/>
        </w:rPr>
        <w:t>การร่วมค้า</w:t>
      </w:r>
      <w:r w:rsidRPr="003C47FE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86478B" w:rsidRPr="00467942" w:rsidRDefault="0086478B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:rsidR="00121BC8" w:rsidRPr="003C47FE" w:rsidRDefault="00EF292D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</w:t>
      </w:r>
      <w:r w:rsidR="00121BC8" w:rsidRPr="003C47FE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51B37">
        <w:rPr>
          <w:rFonts w:ascii="Angsana New" w:hAnsi="Angsana New"/>
          <w:sz w:val="30"/>
          <w:szCs w:val="30"/>
        </w:rPr>
        <w:t xml:space="preserve">             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="00121BC8" w:rsidRPr="003C47FE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8306C1" w:rsidRPr="0086478B" w:rsidRDefault="008306C1" w:rsidP="0086478B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="00623E01"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</w:rPr>
        <w:t>รายงาน</w:t>
      </w:r>
    </w:p>
    <w:p w:rsidR="00D63290" w:rsidRDefault="00D63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12065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="00301D00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814B34">
        <w:rPr>
          <w:rFonts w:ascii="Angsana New" w:hAnsi="Angsana New"/>
          <w:spacing w:val="-2"/>
          <w:sz w:val="30"/>
          <w:szCs w:val="30"/>
          <w:cs/>
        </w:rPr>
        <w:t>ประ</w:t>
      </w:r>
      <w:r w:rsidR="004E2810" w:rsidRPr="00814B34">
        <w:rPr>
          <w:rFonts w:ascii="Angsana New" w:hAnsi="Angsana New"/>
          <w:spacing w:val="-2"/>
          <w:sz w:val="30"/>
          <w:szCs w:val="30"/>
          <w:cs/>
        </w:rPr>
        <w:t>เมินผลกระทบจากหลายปัจจัย รวมถึง</w:t>
      </w:r>
      <w:r w:rsidRPr="00814B34">
        <w:rPr>
          <w:rFonts w:ascii="Angsana New" w:hAnsi="Angsana New"/>
          <w:spacing w:val="-2"/>
          <w:sz w:val="30"/>
          <w:szCs w:val="30"/>
          <w:cs/>
        </w:rPr>
        <w:t>การตีความทางก</w:t>
      </w:r>
      <w:r w:rsidR="00FF50B2" w:rsidRPr="00814B34">
        <w:rPr>
          <w:rFonts w:ascii="Angsana New" w:hAnsi="Angsana New"/>
          <w:spacing w:val="-2"/>
          <w:sz w:val="30"/>
          <w:szCs w:val="30"/>
          <w:cs/>
        </w:rPr>
        <w:t>ฎ</w:t>
      </w:r>
      <w:r w:rsidRPr="00814B34">
        <w:rPr>
          <w:rFonts w:ascii="Angsana New" w:hAnsi="Angsana New"/>
          <w:spacing w:val="-2"/>
          <w:sz w:val="30"/>
          <w:szCs w:val="30"/>
          <w:cs/>
        </w:rPr>
        <w:t>หมายภาษี และจากประสบการณ์ในอดีต การประเมินนี้</w:t>
      </w:r>
      <w:r w:rsidRPr="003C47FE">
        <w:rPr>
          <w:rFonts w:ascii="Angsana New" w:hAnsi="Angsana New"/>
          <w:sz w:val="30"/>
          <w:szCs w:val="30"/>
          <w:cs/>
        </w:rPr>
        <w:t>อยู่บนพ</w:t>
      </w:r>
      <w:r w:rsidR="00565ADA" w:rsidRPr="003C47FE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3C47FE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B35079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อาจจะทำให้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12065" w:rsidRPr="001F7A3B" w:rsidRDefault="00612065" w:rsidP="002433CA">
      <w:pPr>
        <w:pStyle w:val="FSBlank"/>
        <w:rPr>
          <w:sz w:val="30"/>
          <w:szCs w:val="30"/>
        </w:rPr>
      </w:pPr>
    </w:p>
    <w:p w:rsidR="008306C1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91101D">
        <w:rPr>
          <w:rFonts w:ascii="Angsana New" w:hAnsi="Angsana New"/>
          <w:spacing w:val="-4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3C47FE">
        <w:rPr>
          <w:rFonts w:ascii="Angsana New" w:hAnsi="Angsana New"/>
          <w:sz w:val="30"/>
          <w:szCs w:val="30"/>
          <w:cs/>
        </w:rPr>
        <w:t xml:space="preserve">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91101D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3C47FE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670AB" w:rsidRPr="001F7A3B" w:rsidRDefault="00E670AB" w:rsidP="002433CA">
      <w:pPr>
        <w:pStyle w:val="FSBlank"/>
        <w:rPr>
          <w:sz w:val="30"/>
          <w:szCs w:val="30"/>
        </w:rPr>
      </w:pPr>
    </w:p>
    <w:p w:rsidR="0077628C" w:rsidRDefault="00085EE5" w:rsidP="00085EE5">
      <w:pPr>
        <w:pStyle w:val="FSBlank"/>
        <w:ind w:left="540" w:firstLine="0"/>
        <w:rPr>
          <w:sz w:val="30"/>
          <w:szCs w:val="30"/>
        </w:rPr>
      </w:pPr>
      <w:r w:rsidRPr="00A11D60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085EE5">
        <w:rPr>
          <w:sz w:val="30"/>
          <w:szCs w:val="30"/>
          <w:cs/>
        </w:rPr>
        <w:t>ค่อนข้างแน่</w:t>
      </w:r>
      <w:r w:rsidRPr="00A11D60">
        <w:rPr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085EE5">
        <w:rPr>
          <w:rFonts w:hint="cs"/>
          <w:sz w:val="30"/>
          <w:szCs w:val="30"/>
          <w:cs/>
        </w:rPr>
        <w:t>กำไรเพื่อเสียภาษีในอนาคตต้อง</w:t>
      </w:r>
      <w:r w:rsidRPr="00670430">
        <w:rPr>
          <w:rFonts w:hint="cs"/>
          <w:spacing w:val="4"/>
          <w:sz w:val="30"/>
          <w:szCs w:val="30"/>
          <w:cs/>
        </w:rPr>
        <w:t>พิจารณาถึงการกลับรา</w:t>
      </w:r>
      <w:r w:rsidRPr="00905EB0">
        <w:rPr>
          <w:rFonts w:hint="cs"/>
          <w:spacing w:val="4"/>
          <w:sz w:val="30"/>
          <w:szCs w:val="30"/>
          <w:cs/>
        </w:rPr>
        <w:t>ยการ</w:t>
      </w:r>
      <w:r w:rsidRPr="00085EE5">
        <w:rPr>
          <w:rFonts w:hint="cs"/>
          <w:sz w:val="30"/>
          <w:szCs w:val="30"/>
          <w:cs/>
        </w:rPr>
        <w:t xml:space="preserve">ผลแตกต่างชั่วคราวที่เกี่ยวข้อง ดังนั้น </w:t>
      </w:r>
      <w:r w:rsidRPr="002D5FFF">
        <w:rPr>
          <w:rFonts w:hint="cs"/>
          <w:spacing w:val="6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</w:t>
      </w:r>
      <w:r w:rsidRPr="00085EE5">
        <w:rPr>
          <w:rFonts w:hint="cs"/>
          <w:sz w:val="30"/>
          <w:szCs w:val="30"/>
          <w:cs/>
        </w:rPr>
        <w:t xml:space="preserve">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A11D60">
        <w:rPr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C24B6C" w:rsidRPr="001F7A3B" w:rsidRDefault="00C24B6C" w:rsidP="00085EE5">
      <w:pPr>
        <w:pStyle w:val="FSBlank"/>
        <w:ind w:left="540" w:firstLine="0"/>
        <w:rPr>
          <w:sz w:val="30"/>
          <w:szCs w:val="3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C61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:rsidR="002433CA" w:rsidRPr="001F7A3B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Cs/>
          <w:sz w:val="30"/>
          <w:szCs w:val="30"/>
        </w:rPr>
      </w:pPr>
    </w:p>
    <w:p w:rsidR="002433CA" w:rsidRDefault="002433CA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C47FE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3923CC" w:rsidRPr="00623946">
        <w:rPr>
          <w:rFonts w:asciiTheme="majorBidi" w:hAnsiTheme="majorBidi" w:cstheme="majorBidi"/>
          <w:b/>
          <w:sz w:val="30"/>
          <w:szCs w:val="30"/>
          <w:cs/>
        </w:rPr>
        <w:t>ปรับปรุงด้วยจำนวนหุ้นสามัญที่ซื้อคืน</w:t>
      </w:r>
    </w:p>
    <w:p w:rsidR="00C24B6C" w:rsidRDefault="00C24B6C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1F7A3B" w:rsidRDefault="001F7A3B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1F7A3B" w:rsidRDefault="001F7A3B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1F7A3B" w:rsidRDefault="001F7A3B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1F7A3B" w:rsidRPr="00C24B6C" w:rsidRDefault="001F7A3B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CC369D" w:rsidRPr="00CC369D" w:rsidRDefault="00CC369D" w:rsidP="00761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CC369D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DC61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 w:rsidRPr="00CC369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C36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:rsidR="00CC369D" w:rsidRPr="00C24B6C" w:rsidRDefault="00CC369D" w:rsidP="007616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C369D" w:rsidRDefault="00CC369D" w:rsidP="007616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C369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</w:t>
      </w:r>
      <w:r w:rsidRPr="000430E9">
        <w:rPr>
          <w:rFonts w:ascii="Angsana New" w:hAnsi="Angsana New"/>
          <w:b/>
          <w:spacing w:val="8"/>
          <w:sz w:val="30"/>
          <w:szCs w:val="30"/>
          <w:cs/>
        </w:rPr>
        <w:t>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</w:t>
      </w:r>
      <w:r w:rsidRPr="00CC369D">
        <w:rPr>
          <w:rFonts w:ascii="Angsana New" w:hAnsi="Angsana New"/>
          <w:b/>
          <w:sz w:val="30"/>
          <w:szCs w:val="30"/>
          <w:cs/>
        </w:rPr>
        <w:t>อกิจการนั้น</w:t>
      </w:r>
    </w:p>
    <w:p w:rsidR="00C24B6C" w:rsidRPr="00C24B6C" w:rsidRDefault="00C24B6C" w:rsidP="007616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97C69" w:rsidRPr="003C47FE" w:rsidRDefault="00097C69" w:rsidP="00DB3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C61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9543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:rsidR="00097C69" w:rsidRPr="00C24B6C" w:rsidRDefault="00097C69" w:rsidP="006C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30"/>
          <w:szCs w:val="30"/>
        </w:rPr>
      </w:pPr>
    </w:p>
    <w:p w:rsidR="00097C69" w:rsidRPr="003C47FE" w:rsidRDefault="00097C69" w:rsidP="00895431">
      <w:pPr>
        <w:tabs>
          <w:tab w:val="clear" w:pos="454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814B3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3C47FE">
        <w:rPr>
          <w:rFonts w:ascii="Angsana New" w:hAnsi="Angsana New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9D57E0" w:rsidRPr="00C24B6C" w:rsidRDefault="009D57E0" w:rsidP="00097C6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01D44" w:rsidRPr="003C47FE" w:rsidRDefault="00D01D44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1D44" w:rsidRPr="00C24B6C" w:rsidRDefault="00D01D44" w:rsidP="002A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Cs/>
          <w:sz w:val="30"/>
          <w:szCs w:val="30"/>
        </w:rPr>
      </w:pPr>
    </w:p>
    <w:p w:rsidR="001D432F" w:rsidRDefault="001D432F" w:rsidP="001D43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1D432F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</w:t>
      </w:r>
      <w:r w:rsidR="00744D9E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Pr="001D432F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913A98">
        <w:rPr>
          <w:rFonts w:ascii="Angsana New" w:hAnsi="Angsana New"/>
          <w:bCs/>
          <w:sz w:val="30"/>
          <w:szCs w:val="30"/>
        </w:rPr>
        <w:t>9</w:t>
      </w:r>
      <w:r w:rsidRPr="001D432F">
        <w:rPr>
          <w:rFonts w:ascii="Angsana New" w:hAnsi="Angsana New"/>
          <w:bCs/>
          <w:sz w:val="30"/>
          <w:szCs w:val="30"/>
        </w:rPr>
        <w:t xml:space="preserve"> </w:t>
      </w:r>
      <w:r w:rsidRPr="001D432F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913A98">
        <w:rPr>
          <w:rFonts w:ascii="Angsana New" w:hAnsi="Angsana New"/>
          <w:bCs/>
          <w:sz w:val="30"/>
          <w:szCs w:val="30"/>
        </w:rPr>
        <w:t>10</w:t>
      </w:r>
      <w:r w:rsidRPr="001D432F">
        <w:rPr>
          <w:rFonts w:ascii="Angsana New" w:hAnsi="Angsana New"/>
          <w:b/>
          <w:sz w:val="30"/>
          <w:szCs w:val="30"/>
        </w:rPr>
        <w:t xml:space="preserve"> </w:t>
      </w:r>
      <w:r w:rsidR="002A5CE5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882AB8">
        <w:rPr>
          <w:rFonts w:ascii="Angsana New" w:hAnsi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="002A5CE5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E370AF"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="002A5CE5">
        <w:rPr>
          <w:rFonts w:ascii="Angsana New" w:hAnsi="Angsana New" w:hint="cs"/>
          <w:b/>
          <w:sz w:val="30"/>
          <w:szCs w:val="30"/>
          <w:cs/>
        </w:rPr>
        <w:t>กลุ่มบริษัทในระหว่างปีมี</w:t>
      </w:r>
      <w:r w:rsidRPr="001D432F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:rsidR="00D01D44" w:rsidRPr="00C24B6C" w:rsidRDefault="00D01D44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4680"/>
      </w:tblGrid>
      <w:tr w:rsidR="00D01D44" w:rsidRPr="003C47FE" w:rsidTr="00DB32DA">
        <w:trPr>
          <w:tblHeader/>
        </w:trPr>
        <w:tc>
          <w:tcPr>
            <w:tcW w:w="3510" w:type="dxa"/>
          </w:tcPr>
          <w:p w:rsidR="00D01D44" w:rsidRPr="003C47FE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  <w:r w:rsidR="00913A98">
              <w:rPr>
                <w:rFonts w:ascii="Angsana New" w:hAnsi="Angsana New" w:hint="cs"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40" w:type="dxa"/>
          </w:tcPr>
          <w:p w:rsidR="00D01D44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EE3011" w:rsidRPr="003C47FE" w:rsidRDefault="00EE301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</w:tcPr>
          <w:p w:rsidR="00D01D44" w:rsidRPr="003C47FE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1D44" w:rsidRPr="003C47FE" w:rsidTr="00DB32DA">
        <w:tc>
          <w:tcPr>
            <w:tcW w:w="3510" w:type="dxa"/>
          </w:tcPr>
          <w:p w:rsidR="00EE3011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:rsidR="00D01D44" w:rsidRPr="003C47FE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01D44"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:rsidR="00D01D44" w:rsidRPr="003C47FE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D01D44" w:rsidRPr="005C2B71" w:rsidRDefault="00D01D44" w:rsidP="00D17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="00881549" w:rsidRPr="005C2B7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94745" w:rsidRPr="005C2B71">
              <w:rPr>
                <w:rFonts w:ascii="Angsana New" w:hAnsi="Angsana New"/>
                <w:b/>
                <w:sz w:val="30"/>
                <w:szCs w:val="30"/>
                <w:cs/>
              </w:rPr>
              <w:t>10.79</w:t>
            </w:r>
            <w:r w:rsidR="00F803D5" w:rsidRPr="005C2B7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47A06" w:rsidRPr="003C47FE" w:rsidTr="00DB32DA">
        <w:tc>
          <w:tcPr>
            <w:tcW w:w="3510" w:type="dxa"/>
          </w:tcPr>
          <w:p w:rsidR="00EE3011" w:rsidRDefault="002774FD" w:rsidP="0027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นวนคร</w:t>
            </w:r>
          </w:p>
          <w:p w:rsidR="00F47A06" w:rsidRPr="003C47FE" w:rsidRDefault="002774FD" w:rsidP="0027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F6A79"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อินเตอร์เนชั่นแนล การ์ดดิ้ง จำกัด </w:t>
            </w:r>
          </w:p>
        </w:tc>
        <w:tc>
          <w:tcPr>
            <w:tcW w:w="1440" w:type="dxa"/>
          </w:tcPr>
          <w:p w:rsidR="00F47A06" w:rsidRPr="003C47FE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47A06" w:rsidRPr="005C2B71" w:rsidRDefault="00DE43F1" w:rsidP="00D17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</w:t>
            </w:r>
            <w:r w:rsidR="00F47A06" w:rsidRPr="005C2B71">
              <w:rPr>
                <w:rFonts w:ascii="Angsana New" w:hAnsi="Angsana New"/>
                <w:b/>
                <w:sz w:val="30"/>
                <w:szCs w:val="30"/>
                <w:cs/>
              </w:rPr>
              <w:t>ที่เกี่ยวข้องกัน</w:t>
            </w:r>
            <w:r w:rsidR="00A3634D"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47A06" w:rsidRPr="005C2B71">
              <w:rPr>
                <w:rFonts w:ascii="Angsana New" w:hAnsi="Angsana New"/>
                <w:b/>
                <w:sz w:val="30"/>
                <w:szCs w:val="30"/>
                <w:cs/>
              </w:rPr>
              <w:t>ซึ่งบริษัทถือหุ้นร้อยละ 15.08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47A06" w:rsidRPr="003C47FE" w:rsidTr="00DB32DA">
        <w:tc>
          <w:tcPr>
            <w:tcW w:w="3510" w:type="dxa"/>
          </w:tcPr>
          <w:p w:rsidR="00EE3011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="003809D5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ซูมิโช โกลบอล โลจิสติคส์ </w:t>
            </w:r>
          </w:p>
          <w:p w:rsidR="00F47A06" w:rsidRPr="003C47FE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="00EE301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F47A06" w:rsidRPr="003C47FE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47A06" w:rsidRPr="005C2B71" w:rsidRDefault="00DE43F1" w:rsidP="00D17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</w:t>
            </w:r>
            <w:r w:rsidR="00A3634D"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ซึ่งบริษัทถือหุ้น</w:t>
            </w:r>
            <w:r w:rsidR="00F47A06"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494745" w:rsidRPr="005C2B71">
              <w:rPr>
                <w:rFonts w:ascii="Angsana New" w:hAnsi="Angsana New"/>
                <w:b/>
                <w:sz w:val="30"/>
                <w:szCs w:val="30"/>
                <w:cs/>
              </w:rPr>
              <w:t>1.71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F6A79" w:rsidRPr="003C47FE" w:rsidTr="00DB32DA">
        <w:tc>
          <w:tcPr>
            <w:tcW w:w="3510" w:type="dxa"/>
          </w:tcPr>
          <w:p w:rsidR="00FF6A79" w:rsidRPr="003562C4" w:rsidRDefault="00AE023C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 จำกัด</w:t>
            </w:r>
          </w:p>
        </w:tc>
        <w:tc>
          <w:tcPr>
            <w:tcW w:w="1440" w:type="dxa"/>
          </w:tcPr>
          <w:p w:rsidR="00FF6A79" w:rsidRPr="003562C4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F6A79" w:rsidRPr="005C2B71" w:rsidRDefault="00FF6A79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324FE1" w:rsidRPr="003C47FE" w:rsidTr="00DB32DA">
        <w:tc>
          <w:tcPr>
            <w:tcW w:w="3510" w:type="dxa"/>
          </w:tcPr>
          <w:p w:rsidR="00324FE1" w:rsidRPr="003C47FE" w:rsidRDefault="00324FE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324FE1" w:rsidRPr="003C47FE" w:rsidRDefault="00324FE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1F7A3B" w:rsidRDefault="00324FE1" w:rsidP="00D17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</w:p>
          <w:p w:rsidR="00D17BD5" w:rsidRPr="003C47FE" w:rsidRDefault="001F7A3B" w:rsidP="00882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="00324FE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สั่งการ และควบคุมกิจกรรมต่างๆ ของกิจการไม่ว่าทางตรงหรือทางอ้อม</w:t>
            </w:r>
            <w:r w:rsidR="00324FE1"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324FE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</w:t>
            </w:r>
            <w:r w:rsidR="00467942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="00324FE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กรรมการของ</w:t>
            </w:r>
            <w:r w:rsidR="00297B41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="00AC09C5">
              <w:rPr>
                <w:rFonts w:ascii="Angsana New" w:hAnsi="Angsana New" w:hint="cs"/>
                <w:b/>
                <w:sz w:val="30"/>
                <w:szCs w:val="30"/>
                <w:cs/>
              </w:rPr>
              <w:t>กลุ่ม</w:t>
            </w:r>
            <w:r w:rsidR="00324FE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A87E48" w:rsidRDefault="00A87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C24B6C" w:rsidRDefault="00C2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D01D44" w:rsidRPr="003C47FE" w:rsidRDefault="00D01D44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</w:t>
      </w:r>
      <w:r w:rsidR="00C87765" w:rsidRPr="003C47FE">
        <w:rPr>
          <w:rFonts w:ascii="Angsana New" w:hAnsi="Angsana New"/>
          <w:sz w:val="30"/>
          <w:szCs w:val="30"/>
          <w:cs/>
        </w:rPr>
        <w:t>รายการ</w:t>
      </w:r>
      <w:r w:rsidRPr="003C47FE">
        <w:rPr>
          <w:rFonts w:ascii="Angsana New" w:hAnsi="Angsana New"/>
          <w:sz w:val="30"/>
          <w:szCs w:val="30"/>
          <w:cs/>
        </w:rPr>
        <w:t>แต่ละ</w:t>
      </w:r>
      <w:r w:rsidR="00C87765" w:rsidRPr="003C47FE">
        <w:rPr>
          <w:rFonts w:ascii="Angsana New" w:hAnsi="Angsana New"/>
          <w:sz w:val="30"/>
          <w:szCs w:val="30"/>
          <w:cs/>
        </w:rPr>
        <w:t>ประเภท</w:t>
      </w:r>
      <w:r w:rsidRPr="003C47FE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DE43F1" w:rsidRPr="0037759C" w:rsidRDefault="00DE43F1" w:rsidP="00EE3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50"/>
        </w:tabs>
        <w:spacing w:after="0"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4410"/>
        <w:gridCol w:w="269"/>
        <w:gridCol w:w="4411"/>
      </w:tblGrid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7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C24B6C" w:rsidP="00DE43F1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C345E6">
        <w:tc>
          <w:tcPr>
            <w:tcW w:w="4410" w:type="dxa"/>
          </w:tcPr>
          <w:p w:rsidR="004842A7" w:rsidRPr="003C47FE" w:rsidRDefault="004842A7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</w:t>
            </w:r>
            <w:r w:rsidR="00DB430D">
              <w:rPr>
                <w:rFonts w:ascii="Angsana New" w:hAnsi="Angsana New" w:hint="cs"/>
                <w:sz w:val="30"/>
                <w:szCs w:val="30"/>
                <w:cs/>
              </w:rPr>
              <w:t>พื้นที่และ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C345E6">
        <w:tc>
          <w:tcPr>
            <w:tcW w:w="4410" w:type="dxa"/>
          </w:tcPr>
          <w:p w:rsidR="004842A7" w:rsidRPr="003C47FE" w:rsidRDefault="004842A7" w:rsidP="00DD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DD2DD5" w:rsidRPr="003C47FE">
              <w:rPr>
                <w:rFonts w:ascii="Angsana New" w:hAnsi="Angsana New"/>
                <w:sz w:val="30"/>
                <w:szCs w:val="30"/>
                <w:cs/>
              </w:rPr>
              <w:t>บริหารงาน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411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C345E6">
        <w:tc>
          <w:tcPr>
            <w:tcW w:w="4410" w:type="dxa"/>
          </w:tcPr>
          <w:p w:rsidR="004842A7" w:rsidRPr="003C47FE" w:rsidRDefault="004842A7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ตามการประกาศการจ่ายเงินปันผล</w:t>
            </w:r>
          </w:p>
        </w:tc>
      </w:tr>
      <w:tr w:rsidR="00A87E48" w:rsidRPr="003C47FE" w:rsidTr="00C345E6">
        <w:tc>
          <w:tcPr>
            <w:tcW w:w="4410" w:type="dxa"/>
          </w:tcPr>
          <w:p w:rsidR="00A87E48" w:rsidRPr="003C47FE" w:rsidRDefault="00A87E48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E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69" w:type="dxa"/>
          </w:tcPr>
          <w:p w:rsidR="00A87E48" w:rsidRPr="003C47FE" w:rsidRDefault="00A87E48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A87E48" w:rsidRPr="003C47FE" w:rsidRDefault="00A87E48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CD79C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562C4" w:rsidRPr="003C47FE" w:rsidTr="00C345E6">
        <w:tc>
          <w:tcPr>
            <w:tcW w:w="4410" w:type="dxa"/>
          </w:tcPr>
          <w:p w:rsidR="003562C4" w:rsidRPr="003C47FE" w:rsidRDefault="000458F3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69" w:type="dxa"/>
          </w:tcPr>
          <w:p w:rsidR="003562C4" w:rsidRPr="003C47FE" w:rsidRDefault="003562C4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3562C4" w:rsidRPr="003C47FE" w:rsidRDefault="00C24B6C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882AB8" w:rsidRPr="003C47FE" w:rsidTr="00C345E6">
        <w:tc>
          <w:tcPr>
            <w:tcW w:w="4410" w:type="dxa"/>
          </w:tcPr>
          <w:p w:rsidR="00882AB8" w:rsidRDefault="00882AB8" w:rsidP="0088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2AB8">
              <w:rPr>
                <w:rFonts w:ascii="Angsana New" w:hAnsi="Angsana New"/>
                <w:sz w:val="30"/>
                <w:szCs w:val="30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269" w:type="dxa"/>
          </w:tcPr>
          <w:p w:rsidR="00882AB8" w:rsidRPr="003C47FE" w:rsidRDefault="00882AB8" w:rsidP="00882AB8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882AB8" w:rsidRPr="003C47FE" w:rsidRDefault="00882AB8" w:rsidP="00882AB8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193172" w:rsidRPr="00882AB8" w:rsidRDefault="00193172" w:rsidP="00193172">
      <w:pPr>
        <w:pStyle w:val="FSBlank"/>
      </w:pPr>
    </w:p>
    <w:p w:rsidR="00D01D44" w:rsidRDefault="00D01D44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รายการที่สำคัญกับบุคคลหร</w:t>
      </w:r>
      <w:r w:rsidR="00095E0D" w:rsidRPr="003C47FE">
        <w:rPr>
          <w:rFonts w:ascii="Angsana New" w:hAnsi="Angsana New" w:cs="Angsana New"/>
          <w:cs/>
          <w:lang w:val="en-US"/>
        </w:rPr>
        <w:t>ือกิจการที่เกี่ยวข้องกันสำหรับ</w:t>
      </w:r>
      <w:r w:rsidR="007A4D27" w:rsidRPr="003C47FE">
        <w:rPr>
          <w:rFonts w:ascii="Angsana New" w:hAnsi="Angsana New" w:cs="Angsana New"/>
          <w:cs/>
          <w:lang w:val="en-US"/>
        </w:rPr>
        <w:t>แต่ละ</w:t>
      </w:r>
      <w:r w:rsidR="005D1EBA" w:rsidRPr="003C47FE">
        <w:rPr>
          <w:rFonts w:ascii="Angsana New" w:hAnsi="Angsana New" w:cs="Angsana New"/>
          <w:cs/>
          <w:lang w:val="en-US"/>
        </w:rPr>
        <w:t>ปี</w:t>
      </w:r>
      <w:r w:rsidRPr="003C47FE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5D1EBA" w:rsidRPr="003C47FE">
        <w:rPr>
          <w:rFonts w:ascii="Angsana New" w:eastAsia="Cordia New" w:hAnsi="Angsana New" w:cs="Angsana New"/>
          <w:cs/>
          <w:lang w:val="en-US"/>
        </w:rPr>
        <w:t>31 ธันวาคม</w:t>
      </w:r>
      <w:r w:rsidR="004E148A" w:rsidRPr="003C47FE">
        <w:rPr>
          <w:rFonts w:ascii="Angsana New" w:eastAsia="Cordia New" w:hAnsi="Angsana New" w:cs="Angsana New"/>
          <w:cs/>
          <w:lang w:val="en-US"/>
        </w:rPr>
        <w:t xml:space="preserve"> </w:t>
      </w:r>
      <w:r w:rsidR="004E148A" w:rsidRPr="003C47FE">
        <w:rPr>
          <w:rFonts w:ascii="Angsana New" w:hAnsi="Angsana New" w:cs="Angsana New"/>
          <w:cs/>
          <w:lang w:val="en-US"/>
        </w:rPr>
        <w:t>สรุปได้</w:t>
      </w:r>
      <w:r w:rsidRPr="003C47FE">
        <w:rPr>
          <w:rFonts w:ascii="Angsana New" w:hAnsi="Angsana New" w:cs="Angsana New"/>
          <w:cs/>
          <w:lang w:val="en-US"/>
        </w:rPr>
        <w:t>ดังนี้</w:t>
      </w:r>
    </w:p>
    <w:p w:rsidR="00736FF0" w:rsidRPr="00882AB8" w:rsidRDefault="00736FF0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1"/>
        <w:gridCol w:w="1083"/>
        <w:gridCol w:w="269"/>
        <w:gridCol w:w="1076"/>
        <w:gridCol w:w="269"/>
        <w:gridCol w:w="1082"/>
      </w:tblGrid>
      <w:tr w:rsidR="00736FF0" w:rsidRPr="008C010D" w:rsidTr="00921B60">
        <w:trPr>
          <w:tblHeader/>
        </w:trPr>
        <w:tc>
          <w:tcPr>
            <w:tcW w:w="2199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736FF0" w:rsidRPr="00490C5E" w:rsidRDefault="00736F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736FF0" w:rsidRPr="00671833" w:rsidRDefault="00736FF0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FF0" w:rsidRPr="008C010D" w:rsidTr="00921B60">
        <w:trPr>
          <w:tblHeader/>
        </w:trPr>
        <w:tc>
          <w:tcPr>
            <w:tcW w:w="2199" w:type="pct"/>
          </w:tcPr>
          <w:p w:rsidR="00736FF0" w:rsidRPr="008C010D" w:rsidRDefault="00736F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</w:tcPr>
          <w:p w:rsidR="00736FF0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36FF0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736FF0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36FF0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36FF0" w:rsidRPr="008C010D" w:rsidTr="00921B60">
        <w:trPr>
          <w:tblHeader/>
        </w:trPr>
        <w:tc>
          <w:tcPr>
            <w:tcW w:w="2199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FF0" w:rsidRPr="008C010D" w:rsidTr="00921B60">
        <w:tc>
          <w:tcPr>
            <w:tcW w:w="2199" w:type="pct"/>
          </w:tcPr>
          <w:p w:rsidR="00736FF0" w:rsidRPr="008C010D" w:rsidRDefault="000E382A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B71" w:rsidRPr="000E382A" w:rsidTr="00921B60">
        <w:tc>
          <w:tcPr>
            <w:tcW w:w="2199" w:type="pct"/>
          </w:tcPr>
          <w:p w:rsidR="005C2B71" w:rsidRPr="000E382A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:rsidR="005C2B71" w:rsidRPr="004446C0" w:rsidRDefault="005C2B71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5C2B71" w:rsidRPr="004446C0" w:rsidRDefault="005C2B71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5C2B71" w:rsidRPr="008C010D" w:rsidRDefault="00395DDB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7" w:type="pct"/>
          </w:tcPr>
          <w:p w:rsidR="005C2B71" w:rsidRPr="008C010D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8C010D" w:rsidRDefault="005C2B71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C2B71" w:rsidRPr="000E382A" w:rsidTr="00921B60">
        <w:tc>
          <w:tcPr>
            <w:tcW w:w="2199" w:type="pct"/>
          </w:tcPr>
          <w:p w:rsidR="005C2B71" w:rsidRPr="000E382A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91" w:type="pct"/>
          </w:tcPr>
          <w:p w:rsidR="005C2B71" w:rsidRPr="004446C0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5C2B71" w:rsidRPr="004446C0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5C2B71" w:rsidRPr="008C010D" w:rsidRDefault="00395DDB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14,337</w:t>
            </w:r>
          </w:p>
        </w:tc>
        <w:tc>
          <w:tcPr>
            <w:tcW w:w="147" w:type="pct"/>
          </w:tcPr>
          <w:p w:rsidR="005C2B71" w:rsidRPr="008C010D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2B71" w:rsidRPr="00882AB8" w:rsidTr="00921B60">
        <w:tc>
          <w:tcPr>
            <w:tcW w:w="2199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5C2B71" w:rsidRPr="00882AB8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1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5C2B71" w:rsidRPr="00882AB8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7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2B71" w:rsidRPr="008C010D" w:rsidTr="00921B60">
        <w:tc>
          <w:tcPr>
            <w:tcW w:w="2199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1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1" w:type="pct"/>
            <w:shd w:val="clear" w:color="auto" w:fill="auto"/>
          </w:tcPr>
          <w:p w:rsidR="005C2B71" w:rsidRPr="0048255F" w:rsidRDefault="00AE7AE0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44,128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45,317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Pr="002F46A7" w:rsidRDefault="00AE7AE0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44,128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2F46A7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45,317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F8519A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591" w:type="pct"/>
          </w:tcPr>
          <w:p w:rsidR="005C2B71" w:rsidRPr="0048255F" w:rsidRDefault="00AE7AE0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39,374</w:t>
            </w:r>
          </w:p>
        </w:tc>
        <w:tc>
          <w:tcPr>
            <w:tcW w:w="148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35,787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5C2B71" w:rsidRPr="002F46A7" w:rsidRDefault="00AE7AE0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39,374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2F46A7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35,787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91" w:type="pct"/>
          </w:tcPr>
          <w:p w:rsidR="005C2B71" w:rsidRPr="0048255F" w:rsidRDefault="00AE7AE0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148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3,771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5C2B71" w:rsidRPr="0048255F" w:rsidRDefault="00AE7AE0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3,771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91" w:type="pct"/>
          </w:tcPr>
          <w:p w:rsidR="005C2B71" w:rsidRPr="004446C0" w:rsidRDefault="00AE7AE0" w:rsidP="00AE7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5C2B71" w:rsidRPr="004446C0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5C2B71" w:rsidRDefault="00AE7AE0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119,984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</w:tr>
      <w:tr w:rsidR="005C2B71" w:rsidRPr="00882AB8" w:rsidTr="00921B60">
        <w:tc>
          <w:tcPr>
            <w:tcW w:w="2199" w:type="pct"/>
          </w:tcPr>
          <w:p w:rsidR="005C2B71" w:rsidRPr="00882AB8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91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5C2B71" w:rsidRPr="00882AB8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1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5C2B71" w:rsidRPr="00882AB8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7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5C2B71" w:rsidRPr="00882AB8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</w:tcPr>
          <w:p w:rsidR="005C2B71" w:rsidRPr="00882AB8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1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C2B71" w:rsidRPr="002F46A7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C2B71" w:rsidRPr="008C010D" w:rsidRDefault="005C2B71" w:rsidP="005C2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2F46A7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1" w:type="pct"/>
            <w:shd w:val="clear" w:color="auto" w:fill="auto"/>
          </w:tcPr>
          <w:p w:rsidR="005C2B71" w:rsidRPr="0048255F" w:rsidRDefault="002B6678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1,586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Pr="002F46A7" w:rsidRDefault="002B6678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1,586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2F46A7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</w:tcPr>
          <w:p w:rsidR="005C2B71" w:rsidRPr="0048255F" w:rsidRDefault="00D3692C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Pr="002F46A7" w:rsidRDefault="00D3692C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2F46A7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:rsidR="005C2B71" w:rsidRDefault="00D3692C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Default="00D3692C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591" w:type="pct"/>
            <w:shd w:val="clear" w:color="auto" w:fill="auto"/>
          </w:tcPr>
          <w:p w:rsidR="005C2B71" w:rsidRPr="0048255F" w:rsidRDefault="00D3692C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21,406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Pr="002F46A7" w:rsidRDefault="00D3692C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2F46A7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21,406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ซื้ออุปกรณ์</w:t>
            </w:r>
          </w:p>
        </w:tc>
        <w:tc>
          <w:tcPr>
            <w:tcW w:w="591" w:type="pct"/>
            <w:shd w:val="clear" w:color="auto" w:fill="auto"/>
          </w:tcPr>
          <w:p w:rsidR="005C2B71" w:rsidRDefault="00D3692C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Default="00D3692C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591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B71" w:rsidRPr="008C010D" w:rsidTr="00921B60">
        <w:tc>
          <w:tcPr>
            <w:tcW w:w="2199" w:type="pct"/>
          </w:tcPr>
          <w:p w:rsidR="005C2B71" w:rsidRPr="005B1FE5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  <w:r w:rsidRPr="005B1FE5">
              <w:rPr>
                <w:rFonts w:ascii="Angsana New" w:hAnsi="Angsana New" w:cs="Angsana New" w:hint="cs"/>
                <w:cs/>
                <w:lang w:val="en-US"/>
              </w:rPr>
              <w:t>ซื้ออสังหาริมทรัพย์เพื่อการลงทุน</w:t>
            </w:r>
          </w:p>
        </w:tc>
        <w:tc>
          <w:tcPr>
            <w:tcW w:w="591" w:type="pct"/>
            <w:shd w:val="clear" w:color="auto" w:fill="auto"/>
          </w:tcPr>
          <w:p w:rsidR="005C2B71" w:rsidRDefault="00704F9B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Default="00704F9B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591" w:type="pct"/>
            <w:shd w:val="clear" w:color="auto" w:fill="auto"/>
          </w:tcPr>
          <w:p w:rsidR="005C2B71" w:rsidRDefault="00CD166D" w:rsidP="007E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41,08</w:t>
            </w:r>
            <w:r w:rsidR="00366C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42,188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C2B71" w:rsidRDefault="00CD166D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41,08</w:t>
            </w:r>
            <w:r w:rsidR="00366C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5C2B71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42,188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8C010D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5C2B71" w:rsidRPr="0048255F" w:rsidRDefault="007E5917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4,047</w:t>
            </w:r>
          </w:p>
        </w:tc>
        <w:tc>
          <w:tcPr>
            <w:tcW w:w="148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147" w:type="pct"/>
            <w:shd w:val="clear" w:color="auto" w:fill="auto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5C2B71" w:rsidRPr="0048255F" w:rsidRDefault="007E5917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4,047</w:t>
            </w:r>
          </w:p>
        </w:tc>
        <w:tc>
          <w:tcPr>
            <w:tcW w:w="147" w:type="pct"/>
          </w:tcPr>
          <w:p w:rsidR="005C2B71" w:rsidRPr="0048255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5C2B71" w:rsidRPr="0048255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</w:tr>
      <w:tr w:rsidR="005C2B71" w:rsidRPr="008C010D" w:rsidTr="00921B60">
        <w:tc>
          <w:tcPr>
            <w:tcW w:w="2199" w:type="pct"/>
          </w:tcPr>
          <w:p w:rsidR="005C2B71" w:rsidRPr="003474EF" w:rsidRDefault="005C2B71" w:rsidP="005C2B7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80CAB">
              <w:rPr>
                <w:rFonts w:ascii="Angsana New" w:hAnsi="Angsana New" w:cs="Angsana New" w:hint="cs"/>
                <w:cs/>
                <w:lang w:val="en-US"/>
              </w:rPr>
              <w:tab/>
            </w:r>
            <w:r w:rsidRPr="003474E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B71" w:rsidRPr="003474EF" w:rsidRDefault="007E5917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45,13</w:t>
            </w:r>
            <w:r w:rsidR="00366C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:rsidR="005C2B71" w:rsidRPr="003474E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B71" w:rsidRPr="003474E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/>
                <w:b/>
                <w:bCs/>
                <w:sz w:val="30"/>
                <w:szCs w:val="30"/>
              </w:rPr>
              <w:t>44,180</w:t>
            </w:r>
          </w:p>
        </w:tc>
        <w:tc>
          <w:tcPr>
            <w:tcW w:w="147" w:type="pct"/>
            <w:shd w:val="clear" w:color="auto" w:fill="auto"/>
          </w:tcPr>
          <w:p w:rsidR="005C2B71" w:rsidRPr="003474E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2B71" w:rsidRPr="003474EF" w:rsidRDefault="007E5917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45,13</w:t>
            </w:r>
            <w:r w:rsidR="00366C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5C2B71" w:rsidRPr="003474EF" w:rsidRDefault="005C2B71" w:rsidP="005C2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5C2B71" w:rsidRPr="003474EF" w:rsidRDefault="005C2B71" w:rsidP="005C2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/>
                <w:b/>
                <w:bCs/>
                <w:sz w:val="30"/>
                <w:szCs w:val="30"/>
              </w:rPr>
              <w:t>44,180</w:t>
            </w:r>
          </w:p>
        </w:tc>
      </w:tr>
    </w:tbl>
    <w:p w:rsidR="00736FF0" w:rsidRDefault="00736FF0" w:rsidP="00151C80">
      <w:pPr>
        <w:pStyle w:val="FSContent"/>
        <w:ind w:left="0"/>
        <w:rPr>
          <w:sz w:val="20"/>
          <w:szCs w:val="20"/>
        </w:rPr>
      </w:pPr>
    </w:p>
    <w:p w:rsidR="00D01D44" w:rsidRPr="003C47FE" w:rsidRDefault="00D01D44" w:rsidP="00921B60">
      <w:pPr>
        <w:pStyle w:val="FSContent"/>
        <w:rPr>
          <w:cs/>
        </w:rPr>
      </w:pPr>
      <w:r w:rsidRPr="003C47FE">
        <w:rPr>
          <w:cs/>
        </w:rPr>
        <w:t>ยอดคงเหลือกับ</w:t>
      </w:r>
      <w:r w:rsidR="00EA33CC" w:rsidRPr="003C47FE">
        <w:rPr>
          <w:cs/>
        </w:rPr>
        <w:t>บุคคลหรือ</w:t>
      </w:r>
      <w:r w:rsidRPr="003C47FE">
        <w:rPr>
          <w:cs/>
        </w:rPr>
        <w:t>กิจการที่เกี่ยวข้องกัน ณ วันที่ 31 ธันวาคม มีดังนี้</w:t>
      </w:r>
    </w:p>
    <w:p w:rsidR="00D01D44" w:rsidRPr="009D57E0" w:rsidRDefault="00D01D44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874E3B" w:rsidRPr="008C010D" w:rsidTr="00685D61">
        <w:trPr>
          <w:tblHeader/>
        </w:trPr>
        <w:tc>
          <w:tcPr>
            <w:tcW w:w="2199" w:type="pct"/>
          </w:tcPr>
          <w:p w:rsidR="00874E3B" w:rsidRPr="008C010D" w:rsidRDefault="00524CD9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0" w:type="pct"/>
            <w:gridSpan w:val="3"/>
          </w:tcPr>
          <w:p w:rsidR="00874E3B" w:rsidRPr="00490C5E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874E3B" w:rsidRPr="00671833" w:rsidRDefault="00874E3B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E3B" w:rsidRPr="008C010D" w:rsidTr="00685D61">
        <w:trPr>
          <w:tblHeader/>
        </w:trPr>
        <w:tc>
          <w:tcPr>
            <w:tcW w:w="2199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874E3B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74E3B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874E3B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74E3B" w:rsidRPr="008C010D" w:rsidRDefault="00FF6BA6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74E3B" w:rsidRPr="008C010D" w:rsidTr="00921B60">
        <w:trPr>
          <w:tblHeader/>
        </w:trPr>
        <w:tc>
          <w:tcPr>
            <w:tcW w:w="2199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BA6" w:rsidRPr="008C010D" w:rsidTr="00685D61">
        <w:tc>
          <w:tcPr>
            <w:tcW w:w="2199" w:type="pct"/>
          </w:tcPr>
          <w:p w:rsidR="00FF6BA6" w:rsidRPr="000474F2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FF6BA6" w:rsidRPr="004446C0" w:rsidRDefault="0089611E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  <w:tc>
          <w:tcPr>
            <w:tcW w:w="148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FF6BA6" w:rsidRPr="004446C0" w:rsidRDefault="00FF6BA6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FF6BA6" w:rsidRPr="004446C0" w:rsidRDefault="0089611E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FF6BA6" w:rsidRPr="004446C0" w:rsidRDefault="00FF6BA6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</w:tr>
      <w:tr w:rsidR="00FF6BA6" w:rsidRPr="008C010D" w:rsidTr="00685D61">
        <w:tc>
          <w:tcPr>
            <w:tcW w:w="2199" w:type="pct"/>
          </w:tcPr>
          <w:p w:rsidR="00FF6BA6" w:rsidRPr="0053132A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3474EF"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</w:tcPr>
          <w:p w:rsidR="00FF6BA6" w:rsidRPr="008C010D" w:rsidRDefault="0089611E" w:rsidP="00FF6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8" w:type="pct"/>
          </w:tcPr>
          <w:p w:rsidR="00FF6BA6" w:rsidRPr="008C010D" w:rsidRDefault="00FF6BA6" w:rsidP="00FF6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F6BA6" w:rsidRPr="008C010D" w:rsidRDefault="00FF6BA6" w:rsidP="00FF6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7" w:type="pct"/>
          </w:tcPr>
          <w:p w:rsidR="00FF6BA6" w:rsidRPr="008C010D" w:rsidRDefault="00FF6BA6" w:rsidP="00FF6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F6BA6" w:rsidRPr="008C010D" w:rsidRDefault="0089611E" w:rsidP="00FF6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:rsidR="00FF6BA6" w:rsidRPr="008C010D" w:rsidRDefault="00FF6BA6" w:rsidP="00FF6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F6BA6" w:rsidRPr="008C010D" w:rsidRDefault="00FF6BA6" w:rsidP="00FF6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FF6BA6" w:rsidRPr="00A74DEE" w:rsidTr="00685D61">
        <w:tc>
          <w:tcPr>
            <w:tcW w:w="2199" w:type="pct"/>
          </w:tcPr>
          <w:p w:rsidR="00FF6BA6" w:rsidRDefault="00FF6BA6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B362BD" w:rsidRDefault="0089611E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4,277</w:t>
            </w:r>
          </w:p>
        </w:tc>
        <w:tc>
          <w:tcPr>
            <w:tcW w:w="148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B362B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B362BD" w:rsidRDefault="0089611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4,277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B362B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</w:tr>
      <w:tr w:rsidR="00FF6BA6" w:rsidRPr="00A74DEE" w:rsidTr="00524CD9">
        <w:tc>
          <w:tcPr>
            <w:tcW w:w="2199" w:type="pct"/>
          </w:tcPr>
          <w:p w:rsidR="00FF6BA6" w:rsidRPr="00E5014D" w:rsidRDefault="00FF6BA6" w:rsidP="00FF6BA6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FF6BA6" w:rsidRPr="00E5014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F6BA6" w:rsidRPr="00E5014D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FF6BA6" w:rsidRPr="00E5014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F6BA6" w:rsidRPr="00E5014D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FF6BA6" w:rsidRPr="00E5014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F6BA6" w:rsidRPr="00E5014D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FF6BA6" w:rsidRPr="00E5014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4CD9" w:rsidRPr="00A74DEE" w:rsidTr="00524CD9">
        <w:tc>
          <w:tcPr>
            <w:tcW w:w="2199" w:type="pct"/>
          </w:tcPr>
          <w:p w:rsidR="00524CD9" w:rsidRPr="003C47FE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330" w:type="pct"/>
            <w:gridSpan w:val="3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24CD9" w:rsidRPr="00657D68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524CD9" w:rsidRPr="00657D68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4CD9" w:rsidRPr="00A74DEE" w:rsidTr="00524CD9">
        <w:tc>
          <w:tcPr>
            <w:tcW w:w="2199" w:type="pct"/>
          </w:tcPr>
          <w:p w:rsidR="00524CD9" w:rsidRPr="00657D68" w:rsidRDefault="00524CD9" w:rsidP="00524CD9">
            <w:pPr>
              <w:pStyle w:val="FSBlank"/>
              <w:rPr>
                <w:cs/>
              </w:rPr>
            </w:pPr>
          </w:p>
        </w:tc>
        <w:tc>
          <w:tcPr>
            <w:tcW w:w="590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24CD9" w:rsidRPr="00A74DEE" w:rsidTr="00524CD9">
        <w:tc>
          <w:tcPr>
            <w:tcW w:w="2199" w:type="pct"/>
          </w:tcPr>
          <w:p w:rsidR="00524CD9" w:rsidRPr="00657D68" w:rsidRDefault="00524CD9" w:rsidP="00524CD9">
            <w:pPr>
              <w:pStyle w:val="FSBlank"/>
              <w:rPr>
                <w:cs/>
              </w:rPr>
            </w:pPr>
          </w:p>
        </w:tc>
        <w:tc>
          <w:tcPr>
            <w:tcW w:w="2801" w:type="pct"/>
            <w:gridSpan w:val="7"/>
          </w:tcPr>
          <w:p w:rsidR="00524CD9" w:rsidRPr="00657D68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4CD9" w:rsidRPr="00A74DEE" w:rsidTr="00685D61">
        <w:tc>
          <w:tcPr>
            <w:tcW w:w="2199" w:type="pct"/>
          </w:tcPr>
          <w:p w:rsidR="00524CD9" w:rsidRPr="00430BE4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524CD9" w:rsidRPr="00657D68" w:rsidRDefault="00EF36E6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8" w:type="pct"/>
          </w:tcPr>
          <w:p w:rsidR="00524CD9" w:rsidRPr="00657D68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524CD9" w:rsidRPr="00657D68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7" w:type="pct"/>
          </w:tcPr>
          <w:p w:rsidR="00524CD9" w:rsidRPr="00657D68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524CD9" w:rsidRPr="00657D68" w:rsidRDefault="00EF36E6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:rsidR="00524CD9" w:rsidRPr="00657D68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524CD9" w:rsidRPr="00657D68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524CD9" w:rsidRPr="00A74DEE" w:rsidTr="00685D61">
        <w:tc>
          <w:tcPr>
            <w:tcW w:w="2199" w:type="pct"/>
          </w:tcPr>
          <w:p w:rsidR="00524CD9" w:rsidRPr="003C47FE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524CD9" w:rsidRPr="00657D68" w:rsidRDefault="00EF36E6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24CD9" w:rsidRPr="00657D68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24CD9" w:rsidRPr="00657D68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:rsidR="00524CD9" w:rsidRPr="00657D68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524CD9" w:rsidRPr="00657D68" w:rsidRDefault="00EF36E6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24CD9" w:rsidRPr="00657D68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524CD9" w:rsidRPr="00657D68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524CD9" w:rsidRPr="00A74DEE" w:rsidTr="00685D61">
        <w:tc>
          <w:tcPr>
            <w:tcW w:w="2199" w:type="pct"/>
          </w:tcPr>
          <w:p w:rsidR="00524CD9" w:rsidRDefault="00524CD9" w:rsidP="00524C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EF36E6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8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7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EF36E6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</w:tr>
      <w:tr w:rsidR="00524CD9" w:rsidRPr="00A74DEE" w:rsidTr="00524CD9">
        <w:tc>
          <w:tcPr>
            <w:tcW w:w="2199" w:type="pct"/>
          </w:tcPr>
          <w:p w:rsidR="00524CD9" w:rsidRPr="003C47FE" w:rsidRDefault="00524CD9" w:rsidP="00524C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524CD9" w:rsidRPr="00B362BD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524CD9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524CD9" w:rsidRPr="00B362BD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524CD9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4CD9" w:rsidRPr="00A74DEE" w:rsidTr="00524CD9">
        <w:tc>
          <w:tcPr>
            <w:tcW w:w="2199" w:type="pct"/>
          </w:tcPr>
          <w:p w:rsidR="00524CD9" w:rsidRPr="003C47FE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30" w:type="pct"/>
            <w:gridSpan w:val="3"/>
          </w:tcPr>
          <w:p w:rsidR="00524CD9" w:rsidRPr="00657D68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524CD9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4CD9" w:rsidRPr="00A74DEE" w:rsidTr="00685D61">
        <w:tc>
          <w:tcPr>
            <w:tcW w:w="2199" w:type="pct"/>
          </w:tcPr>
          <w:p w:rsidR="00524CD9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24CD9" w:rsidRPr="008C010D" w:rsidRDefault="00524CD9" w:rsidP="0052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24CD9" w:rsidRPr="00A74DEE" w:rsidTr="00524CD9">
        <w:tc>
          <w:tcPr>
            <w:tcW w:w="2199" w:type="pct"/>
          </w:tcPr>
          <w:p w:rsidR="00524CD9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</w:tcPr>
          <w:p w:rsidR="00524CD9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4CD9" w:rsidRPr="00A74DEE" w:rsidTr="00685D61">
        <w:tc>
          <w:tcPr>
            <w:tcW w:w="2199" w:type="pct"/>
          </w:tcPr>
          <w:p w:rsidR="00524CD9" w:rsidRPr="0053132A" w:rsidRDefault="00524CD9" w:rsidP="0052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24C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524CD9" w:rsidRPr="002640C2" w:rsidRDefault="00FE53A5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24CD9" w:rsidRPr="002640C2" w:rsidRDefault="00524CD9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24CD9" w:rsidRPr="00E83D73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524CD9" w:rsidRPr="00E83D73" w:rsidRDefault="00B01DD6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</w:t>
            </w:r>
            <w:r w:rsidR="00CC2D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524CD9" w:rsidRPr="00E83D73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524CD9" w:rsidRPr="00E83D73" w:rsidRDefault="00524CD9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24CD9" w:rsidRPr="00A74DEE" w:rsidTr="00685D61">
        <w:tc>
          <w:tcPr>
            <w:tcW w:w="2199" w:type="pct"/>
          </w:tcPr>
          <w:p w:rsidR="00524CD9" w:rsidRDefault="00524CD9" w:rsidP="00524C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FE53A5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524CD9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B01DD6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</w:t>
            </w:r>
            <w:r w:rsidR="00485A5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524CD9" w:rsidRPr="0048255F" w:rsidRDefault="00524CD9" w:rsidP="00524C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24CD9" w:rsidRPr="00B362BD" w:rsidRDefault="00CC2D8C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921B60" w:rsidRPr="00452E58" w:rsidRDefault="00921B60" w:rsidP="00921B60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39"/>
        <w:gridCol w:w="270"/>
        <w:gridCol w:w="1080"/>
        <w:gridCol w:w="270"/>
        <w:gridCol w:w="1081"/>
        <w:gridCol w:w="270"/>
        <w:gridCol w:w="1080"/>
        <w:gridCol w:w="270"/>
        <w:gridCol w:w="1080"/>
      </w:tblGrid>
      <w:tr w:rsidR="004A0E45" w:rsidRPr="008C010D" w:rsidTr="00452E58">
        <w:trPr>
          <w:tblHeader/>
        </w:trPr>
        <w:tc>
          <w:tcPr>
            <w:tcW w:w="1275" w:type="pct"/>
          </w:tcPr>
          <w:p w:rsidR="004A0E45" w:rsidRPr="001275C6" w:rsidRDefault="00AA71DB" w:rsidP="00AA7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1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</w:t>
            </w:r>
          </w:p>
        </w:tc>
        <w:tc>
          <w:tcPr>
            <w:tcW w:w="784" w:type="pct"/>
            <w:vAlign w:val="center"/>
          </w:tcPr>
          <w:p w:rsidR="004A0E45" w:rsidRPr="001275C6" w:rsidRDefault="004A0E45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7" w:type="pct"/>
          </w:tcPr>
          <w:p w:rsidR="004A0E45" w:rsidRDefault="004A0E45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  <w:vAlign w:val="center"/>
          </w:tcPr>
          <w:p w:rsidR="004A0E45" w:rsidRPr="004A0E45" w:rsidRDefault="004A0E45" w:rsidP="00C7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E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E45" w:rsidRPr="008C010D" w:rsidTr="009B5404">
        <w:trPr>
          <w:tblHeader/>
        </w:trPr>
        <w:tc>
          <w:tcPr>
            <w:tcW w:w="1275" w:type="pct"/>
          </w:tcPr>
          <w:p w:rsidR="004A0E45" w:rsidRPr="001275C6" w:rsidRDefault="00AA71DB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53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4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pct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4A0E45" w:rsidRPr="008C010D" w:rsidTr="009B5404">
        <w:trPr>
          <w:tblHeader/>
        </w:trPr>
        <w:tc>
          <w:tcPr>
            <w:tcW w:w="1275" w:type="pct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vAlign w:val="center"/>
          </w:tcPr>
          <w:p w:rsidR="004A0E45" w:rsidRP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E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A0E4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B5404" w:rsidRPr="008C010D" w:rsidTr="009B5404">
        <w:trPr>
          <w:tblHeader/>
        </w:trPr>
        <w:tc>
          <w:tcPr>
            <w:tcW w:w="1275" w:type="pct"/>
          </w:tcPr>
          <w:p w:rsidR="009B5404" w:rsidRPr="001275C6" w:rsidRDefault="009B5404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vAlign w:val="center"/>
          </w:tcPr>
          <w:p w:rsidR="009B5404" w:rsidRPr="004A0E45" w:rsidRDefault="009B5404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0E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7" w:type="pct"/>
          </w:tcPr>
          <w:p w:rsidR="009B5404" w:rsidRDefault="009B5404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  <w:vAlign w:val="center"/>
          </w:tcPr>
          <w:p w:rsidR="009B5404" w:rsidRDefault="009B5404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E45" w:rsidRPr="008C010D" w:rsidTr="009B5404">
        <w:trPr>
          <w:tblHeader/>
        </w:trPr>
        <w:tc>
          <w:tcPr>
            <w:tcW w:w="1275" w:type="pct"/>
          </w:tcPr>
          <w:p w:rsidR="004A0E45" w:rsidRP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0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84" w:type="pct"/>
            <w:vAlign w:val="center"/>
          </w:tcPr>
          <w:p w:rsidR="004A0E45" w:rsidRP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:rsidR="004A0E45" w:rsidRPr="001275C6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D10" w:rsidRPr="008C010D" w:rsidTr="009B5404">
        <w:trPr>
          <w:tblHeader/>
        </w:trPr>
        <w:tc>
          <w:tcPr>
            <w:tcW w:w="1275" w:type="pct"/>
          </w:tcPr>
          <w:p w:rsidR="00961D10" w:rsidRPr="0050440E" w:rsidRDefault="00961D10" w:rsidP="00961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0440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4" w:type="pct"/>
            <w:vAlign w:val="center"/>
          </w:tcPr>
          <w:p w:rsidR="00961D10" w:rsidRPr="004A0E45" w:rsidRDefault="00961D10" w:rsidP="0096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E45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147" w:type="pct"/>
          </w:tcPr>
          <w:p w:rsidR="00961D10" w:rsidRDefault="00961D10" w:rsidP="0096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961D10" w:rsidRPr="00C242D0" w:rsidRDefault="00961D1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47" w:type="pct"/>
            <w:vAlign w:val="center"/>
          </w:tcPr>
          <w:p w:rsidR="00961D10" w:rsidRPr="00C242D0" w:rsidRDefault="00961D1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:rsidR="00961D10" w:rsidRPr="00C242D0" w:rsidRDefault="00961D1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  <w:tc>
          <w:tcPr>
            <w:tcW w:w="147" w:type="pct"/>
            <w:vAlign w:val="center"/>
          </w:tcPr>
          <w:p w:rsidR="00961D10" w:rsidRPr="001275C6" w:rsidRDefault="00961D10" w:rsidP="00961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961D10" w:rsidRPr="00C242D0" w:rsidRDefault="00961D1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(12,200)</w:t>
            </w:r>
          </w:p>
        </w:tc>
        <w:tc>
          <w:tcPr>
            <w:tcW w:w="147" w:type="pct"/>
            <w:vAlign w:val="center"/>
          </w:tcPr>
          <w:p w:rsidR="00961D10" w:rsidRPr="00C242D0" w:rsidRDefault="00961D1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961D10" w:rsidRDefault="00961D10" w:rsidP="00E23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0E45" w:rsidRPr="006512BF" w:rsidTr="009B5404">
        <w:tc>
          <w:tcPr>
            <w:tcW w:w="1275" w:type="pct"/>
          </w:tcPr>
          <w:p w:rsidR="004A0E45" w:rsidRPr="004A0E45" w:rsidRDefault="004A0E45" w:rsidP="004A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E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vAlign w:val="center"/>
          </w:tcPr>
          <w:p w:rsidR="004A0E45" w:rsidRP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4A0E45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0E45" w:rsidRPr="0050440E" w:rsidRDefault="00961D1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47" w:type="pct"/>
            <w:vAlign w:val="center"/>
          </w:tcPr>
          <w:p w:rsidR="004A0E45" w:rsidRPr="0050440E" w:rsidRDefault="004A0E45" w:rsidP="004A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0E45" w:rsidRPr="0050440E" w:rsidRDefault="00961D1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8,200</w:t>
            </w:r>
          </w:p>
        </w:tc>
        <w:tc>
          <w:tcPr>
            <w:tcW w:w="147" w:type="pct"/>
          </w:tcPr>
          <w:p w:rsidR="004A0E45" w:rsidRPr="0050440E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0E45" w:rsidRPr="0050440E" w:rsidRDefault="00961D1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(12,200)</w:t>
            </w:r>
          </w:p>
        </w:tc>
        <w:tc>
          <w:tcPr>
            <w:tcW w:w="147" w:type="pct"/>
            <w:vAlign w:val="center"/>
          </w:tcPr>
          <w:p w:rsidR="004A0E45" w:rsidRPr="0050440E" w:rsidRDefault="004A0E45" w:rsidP="004A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A0E45" w:rsidRPr="0050440E" w:rsidRDefault="00961D1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242D0" w:rsidRPr="008C010D" w:rsidTr="009B5404">
        <w:trPr>
          <w:tblHeader/>
        </w:trPr>
        <w:tc>
          <w:tcPr>
            <w:tcW w:w="1275" w:type="pct"/>
          </w:tcPr>
          <w:p w:rsidR="00C242D0" w:rsidRPr="004A0E45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0E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4" w:type="pct"/>
            <w:vAlign w:val="center"/>
          </w:tcPr>
          <w:p w:rsidR="00C242D0" w:rsidRPr="004A0E45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242D0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:rsidR="00C242D0" w:rsidRDefault="00C242D0" w:rsidP="00E23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C242D0" w:rsidRPr="001275C6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:rsidR="00C242D0" w:rsidRDefault="00C242D0" w:rsidP="00E23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242D0" w:rsidRPr="001275C6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C242D0" w:rsidRDefault="00C242D0" w:rsidP="00E23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:rsidR="00C242D0" w:rsidRPr="001275C6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C242D0" w:rsidRDefault="00C242D0" w:rsidP="00E23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2D0" w:rsidRPr="008C010D" w:rsidTr="009B5404">
        <w:trPr>
          <w:tblHeader/>
        </w:trPr>
        <w:tc>
          <w:tcPr>
            <w:tcW w:w="1275" w:type="pct"/>
          </w:tcPr>
          <w:p w:rsidR="00C242D0" w:rsidRPr="0050440E" w:rsidRDefault="00C242D0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0440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4" w:type="pct"/>
            <w:vAlign w:val="center"/>
          </w:tcPr>
          <w:p w:rsidR="00C242D0" w:rsidRPr="004A0E45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E45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147" w:type="pct"/>
          </w:tcPr>
          <w:p w:rsidR="00C242D0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C242D0" w:rsidRPr="00C242D0" w:rsidRDefault="00C242D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:rsidR="00C242D0" w:rsidRPr="00C242D0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:rsidR="00C242D0" w:rsidRPr="00C242D0" w:rsidRDefault="00C242D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47" w:type="pct"/>
            <w:vAlign w:val="center"/>
          </w:tcPr>
          <w:p w:rsidR="00C242D0" w:rsidRPr="001275C6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C242D0" w:rsidRPr="00C242D0" w:rsidRDefault="00C242D0" w:rsidP="00F6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:rsidR="00C242D0" w:rsidRPr="00C242D0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C242D0" w:rsidRDefault="00C242D0" w:rsidP="00E23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C242D0" w:rsidRPr="006512BF" w:rsidTr="009B5404">
        <w:tc>
          <w:tcPr>
            <w:tcW w:w="1275" w:type="pct"/>
          </w:tcPr>
          <w:p w:rsidR="00C242D0" w:rsidRPr="004A0E45" w:rsidRDefault="00C242D0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E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vAlign w:val="center"/>
          </w:tcPr>
          <w:p w:rsidR="00C242D0" w:rsidRPr="004A0E45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C242D0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2D0" w:rsidRPr="0050440E" w:rsidRDefault="00C242D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:rsidR="00C242D0" w:rsidRPr="0050440E" w:rsidRDefault="00C242D0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2D0" w:rsidRPr="0050440E" w:rsidRDefault="00C242D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47" w:type="pct"/>
          </w:tcPr>
          <w:p w:rsidR="00C242D0" w:rsidRPr="0050440E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2D0" w:rsidRPr="0050440E" w:rsidRDefault="00C242D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:rsidR="00C242D0" w:rsidRPr="0050440E" w:rsidRDefault="00C242D0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42D0" w:rsidRPr="0050440E" w:rsidRDefault="00C242D0" w:rsidP="00E2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</w:tr>
    </w:tbl>
    <w:tbl>
      <w:tblPr>
        <w:tblpPr w:leftFromText="180" w:rightFromText="180" w:vertAnchor="text" w:tblpX="450" w:tblpY="157"/>
        <w:tblW w:w="9167" w:type="dxa"/>
        <w:tblLayout w:type="fixed"/>
        <w:tblLook w:val="0000" w:firstRow="0" w:lastRow="0" w:firstColumn="0" w:lastColumn="0" w:noHBand="0" w:noVBand="0"/>
      </w:tblPr>
      <w:tblGrid>
        <w:gridCol w:w="4031"/>
        <w:gridCol w:w="1082"/>
        <w:gridCol w:w="271"/>
        <w:gridCol w:w="1085"/>
        <w:gridCol w:w="270"/>
        <w:gridCol w:w="1078"/>
        <w:gridCol w:w="270"/>
        <w:gridCol w:w="1080"/>
      </w:tblGrid>
      <w:tr w:rsidR="00452E58" w:rsidRPr="008C010D" w:rsidTr="00452E58">
        <w:trPr>
          <w:tblHeader/>
        </w:trPr>
        <w:tc>
          <w:tcPr>
            <w:tcW w:w="2199" w:type="pct"/>
          </w:tcPr>
          <w:p w:rsidR="00452E58" w:rsidRPr="001F7A3B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0" w:type="pct"/>
            <w:gridSpan w:val="3"/>
          </w:tcPr>
          <w:p w:rsidR="00452E58" w:rsidRPr="001F7A3B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  <w:vAlign w:val="bottom"/>
          </w:tcPr>
          <w:p w:rsidR="00452E58" w:rsidRPr="001F7A3B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452E58" w:rsidRPr="001F7A3B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1F7A3B" w:rsidRPr="008C010D" w:rsidTr="00452E58">
        <w:trPr>
          <w:tblHeader/>
        </w:trPr>
        <w:tc>
          <w:tcPr>
            <w:tcW w:w="2199" w:type="pct"/>
          </w:tcPr>
          <w:p w:rsidR="001F7A3B" w:rsidRPr="008C010D" w:rsidRDefault="001F7A3B" w:rsidP="001F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30" w:type="pct"/>
            <w:gridSpan w:val="3"/>
          </w:tcPr>
          <w:p w:rsidR="001F7A3B" w:rsidRPr="00490C5E" w:rsidRDefault="001F7A3B" w:rsidP="001F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1F7A3B" w:rsidRPr="00671833" w:rsidRDefault="001F7A3B" w:rsidP="001F7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1F7A3B" w:rsidRPr="008C010D" w:rsidRDefault="001F7A3B" w:rsidP="001F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E58" w:rsidRPr="008C010D" w:rsidTr="00452E58">
        <w:trPr>
          <w:tblHeader/>
        </w:trPr>
        <w:tc>
          <w:tcPr>
            <w:tcW w:w="2199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52E58" w:rsidRPr="008C010D" w:rsidTr="00452E58">
        <w:trPr>
          <w:tblHeader/>
        </w:trPr>
        <w:tc>
          <w:tcPr>
            <w:tcW w:w="2199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2E58" w:rsidRPr="00C242D0" w:rsidTr="00452E58">
        <w:tc>
          <w:tcPr>
            <w:tcW w:w="2199" w:type="pct"/>
          </w:tcPr>
          <w:p w:rsidR="00452E58" w:rsidRPr="0053132A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52E58" w:rsidRPr="00577301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773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52E58" w:rsidRPr="00C242D0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147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52E58" w:rsidRPr="00577301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773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52E58" w:rsidRPr="00C242D0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</w:tr>
      <w:tr w:rsidR="00452E58" w:rsidRPr="00A74DEE" w:rsidTr="00452E58">
        <w:tc>
          <w:tcPr>
            <w:tcW w:w="2199" w:type="pct"/>
          </w:tcPr>
          <w:p w:rsidR="00452E58" w:rsidRPr="00C242D0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4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1,978</w:t>
            </w:r>
          </w:p>
        </w:tc>
        <w:tc>
          <w:tcPr>
            <w:tcW w:w="147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1,978</w:t>
            </w:r>
          </w:p>
        </w:tc>
      </w:tr>
      <w:tr w:rsidR="00452E58" w:rsidRPr="00C24B6C" w:rsidTr="00452E58">
        <w:tc>
          <w:tcPr>
            <w:tcW w:w="2199" w:type="pct"/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452E58" w:rsidRPr="00C24B6C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E58" w:rsidRPr="00A74DEE" w:rsidTr="00452E58">
        <w:tc>
          <w:tcPr>
            <w:tcW w:w="2199" w:type="pct"/>
          </w:tcPr>
          <w:p w:rsidR="00452E58" w:rsidRPr="003C47FE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30" w:type="pct"/>
            <w:gridSpan w:val="3"/>
          </w:tcPr>
          <w:p w:rsidR="00452E58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452E58" w:rsidRPr="0048255F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452E58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E58" w:rsidRPr="00A74DEE" w:rsidTr="00452E58">
        <w:tc>
          <w:tcPr>
            <w:tcW w:w="2199" w:type="pct"/>
          </w:tcPr>
          <w:p w:rsidR="00452E58" w:rsidRPr="003C47FE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52E58" w:rsidRPr="008C010D" w:rsidRDefault="00452E58" w:rsidP="00452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52E58" w:rsidRPr="00A74DEE" w:rsidTr="00452E58">
        <w:tc>
          <w:tcPr>
            <w:tcW w:w="2199" w:type="pct"/>
          </w:tcPr>
          <w:p w:rsidR="00452E58" w:rsidRPr="003C47FE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</w:tcPr>
          <w:p w:rsidR="00452E58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2E58" w:rsidRPr="00A74DEE" w:rsidTr="00452E58">
        <w:tc>
          <w:tcPr>
            <w:tcW w:w="2199" w:type="pct"/>
          </w:tcPr>
          <w:p w:rsidR="00452E58" w:rsidRPr="003C47FE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52E58" w:rsidRPr="00C242D0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5,504</w:t>
            </w:r>
          </w:p>
        </w:tc>
        <w:tc>
          <w:tcPr>
            <w:tcW w:w="148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52E58" w:rsidRPr="00C242D0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7,824</w:t>
            </w:r>
          </w:p>
        </w:tc>
        <w:tc>
          <w:tcPr>
            <w:tcW w:w="147" w:type="pct"/>
          </w:tcPr>
          <w:p w:rsidR="00452E58" w:rsidRPr="00C242D0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52E58" w:rsidRPr="00577301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77301">
              <w:rPr>
                <w:rFonts w:ascii="Angsana New" w:hAnsi="Angsana New"/>
                <w:sz w:val="30"/>
                <w:szCs w:val="30"/>
              </w:rPr>
              <w:t>5,504</w:t>
            </w:r>
          </w:p>
        </w:tc>
        <w:tc>
          <w:tcPr>
            <w:tcW w:w="147" w:type="pct"/>
          </w:tcPr>
          <w:p w:rsidR="00452E58" w:rsidRPr="00C242D0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52E58" w:rsidRPr="00C242D0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7,824</w:t>
            </w:r>
          </w:p>
        </w:tc>
      </w:tr>
      <w:tr w:rsidR="00452E58" w:rsidRPr="00A74DEE" w:rsidTr="00452E58">
        <w:tc>
          <w:tcPr>
            <w:tcW w:w="2199" w:type="pct"/>
          </w:tcPr>
          <w:p w:rsidR="00452E58" w:rsidRPr="003C47FE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5,504</w:t>
            </w:r>
          </w:p>
        </w:tc>
        <w:tc>
          <w:tcPr>
            <w:tcW w:w="148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7,824</w:t>
            </w:r>
          </w:p>
        </w:tc>
        <w:tc>
          <w:tcPr>
            <w:tcW w:w="147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5,504</w:t>
            </w:r>
          </w:p>
        </w:tc>
        <w:tc>
          <w:tcPr>
            <w:tcW w:w="147" w:type="pct"/>
          </w:tcPr>
          <w:p w:rsidR="00452E58" w:rsidRPr="00CB40D4" w:rsidRDefault="00452E58" w:rsidP="00452E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52E58" w:rsidRPr="00CB40D4" w:rsidRDefault="00452E58" w:rsidP="0045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7,824</w:t>
            </w:r>
          </w:p>
        </w:tc>
      </w:tr>
    </w:tbl>
    <w:p w:rsidR="00C242D0" w:rsidRPr="00452E58" w:rsidRDefault="00C242D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C242D0" w:rsidRPr="00B362BD" w:rsidTr="00C242D0">
        <w:tc>
          <w:tcPr>
            <w:tcW w:w="2199" w:type="pct"/>
          </w:tcPr>
          <w:p w:rsidR="00C242D0" w:rsidRPr="003C47FE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330" w:type="pct"/>
            <w:gridSpan w:val="3"/>
          </w:tcPr>
          <w:p w:rsidR="00C242D0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242D0" w:rsidRPr="0048255F" w:rsidRDefault="00C242D0" w:rsidP="00C242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C242D0" w:rsidRPr="00B362BD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2D0" w:rsidRPr="00B362BD" w:rsidTr="00FF6BA6">
        <w:tc>
          <w:tcPr>
            <w:tcW w:w="2199" w:type="pct"/>
          </w:tcPr>
          <w:p w:rsidR="00C242D0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C242D0" w:rsidRPr="008C010D" w:rsidRDefault="00C242D0" w:rsidP="00C24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C242D0" w:rsidRPr="008C010D" w:rsidRDefault="00C242D0" w:rsidP="00C24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242D0" w:rsidRPr="008C010D" w:rsidRDefault="00C242D0" w:rsidP="00C24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C242D0" w:rsidRPr="008C010D" w:rsidRDefault="00C242D0" w:rsidP="00C24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C242D0" w:rsidRPr="008C010D" w:rsidRDefault="00C242D0" w:rsidP="00C24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C242D0" w:rsidRPr="008C010D" w:rsidRDefault="00C242D0" w:rsidP="00C24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242D0" w:rsidRPr="008C010D" w:rsidRDefault="00C242D0" w:rsidP="00C24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242D0" w:rsidRPr="00B362BD" w:rsidTr="00C242D0">
        <w:tc>
          <w:tcPr>
            <w:tcW w:w="2199" w:type="pct"/>
          </w:tcPr>
          <w:p w:rsidR="00C242D0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</w:tcPr>
          <w:p w:rsidR="00C242D0" w:rsidRPr="00B362BD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42D0" w:rsidRPr="00B362BD" w:rsidTr="00C242D0">
        <w:tc>
          <w:tcPr>
            <w:tcW w:w="2199" w:type="pct"/>
          </w:tcPr>
          <w:p w:rsidR="00C242D0" w:rsidRPr="0053132A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242D0" w:rsidRPr="00C242D0" w:rsidRDefault="00541514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8" w:type="pct"/>
          </w:tcPr>
          <w:p w:rsidR="00C242D0" w:rsidRPr="00C242D0" w:rsidRDefault="00C242D0" w:rsidP="00C242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C242D0" w:rsidRPr="00C242D0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:rsidR="00C242D0" w:rsidRPr="00C242D0" w:rsidRDefault="00C242D0" w:rsidP="00C242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C242D0" w:rsidRPr="00C242D0" w:rsidRDefault="00541514" w:rsidP="00F6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:rsidR="00C242D0" w:rsidRPr="00C242D0" w:rsidRDefault="00C242D0" w:rsidP="00C242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C242D0" w:rsidRPr="00C242D0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242D0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C242D0" w:rsidRPr="00B362BD" w:rsidTr="00C242D0">
        <w:tc>
          <w:tcPr>
            <w:tcW w:w="2199" w:type="pct"/>
          </w:tcPr>
          <w:p w:rsidR="00C242D0" w:rsidRPr="0053132A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242D0" w:rsidRPr="00CB40D4" w:rsidRDefault="00541514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8" w:type="pct"/>
          </w:tcPr>
          <w:p w:rsidR="00C242D0" w:rsidRPr="00CB40D4" w:rsidRDefault="00C242D0" w:rsidP="00C242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C242D0" w:rsidRPr="00CB40D4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:rsidR="00C242D0" w:rsidRPr="00CB40D4" w:rsidRDefault="00C242D0" w:rsidP="00C242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C242D0" w:rsidRPr="00CB40D4" w:rsidRDefault="00541514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:rsidR="00C242D0" w:rsidRPr="00CB40D4" w:rsidRDefault="00C242D0" w:rsidP="00C242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C242D0" w:rsidRPr="00CB40D4" w:rsidRDefault="00C242D0" w:rsidP="00C2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:rsidR="00BA2512" w:rsidRDefault="00BA2512">
      <w:pPr>
        <w:rPr>
          <w:rFonts w:ascii="Angsana New" w:hAnsi="Angsana New"/>
          <w:sz w:val="30"/>
          <w:szCs w:val="30"/>
        </w:rPr>
      </w:pPr>
    </w:p>
    <w:p w:rsidR="00C24B6C" w:rsidRDefault="00C24B6C">
      <w:pPr>
        <w:rPr>
          <w:rFonts w:ascii="Angsana New" w:hAnsi="Angsana New"/>
          <w:sz w:val="30"/>
          <w:szCs w:val="30"/>
        </w:rPr>
      </w:pPr>
    </w:p>
    <w:p w:rsidR="00C24B6C" w:rsidRDefault="00C24B6C">
      <w:pPr>
        <w:rPr>
          <w:rFonts w:ascii="Angsana New" w:hAnsi="Angsana New"/>
          <w:sz w:val="30"/>
          <w:szCs w:val="30"/>
        </w:rPr>
      </w:pPr>
    </w:p>
    <w:p w:rsidR="00C24B6C" w:rsidRDefault="00C24B6C">
      <w:pPr>
        <w:rPr>
          <w:rFonts w:ascii="Angsana New" w:hAnsi="Angsana New"/>
          <w:sz w:val="30"/>
          <w:szCs w:val="30"/>
        </w:rPr>
      </w:pPr>
    </w:p>
    <w:p w:rsidR="00D37A59" w:rsidRDefault="00D37A59" w:rsidP="0045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7A5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:rsidR="00D37A59" w:rsidRPr="00C24B6C" w:rsidRDefault="00D37A59" w:rsidP="0045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D37A59" w:rsidRDefault="00D37A59" w:rsidP="00452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รายได้รอตัดบัญชีจากค่าตอบแทนการใช้</w:t>
      </w:r>
      <w:r>
        <w:rPr>
          <w:rFonts w:ascii="Angsana New" w:hAnsi="Angsana New" w:hint="cs"/>
          <w:b/>
          <w:sz w:val="30"/>
          <w:szCs w:val="30"/>
          <w:cs/>
        </w:rPr>
        <w:t>พื้นที่และ</w:t>
      </w:r>
      <w:r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:rsidR="00D37A59" w:rsidRPr="00C24B6C" w:rsidRDefault="00D37A59" w:rsidP="00D37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D37A59" w:rsidRPr="008C010D" w:rsidTr="008550C8">
        <w:trPr>
          <w:tblHeader/>
        </w:trPr>
        <w:tc>
          <w:tcPr>
            <w:tcW w:w="2199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D37A59" w:rsidRPr="00490C5E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D37A59" w:rsidRPr="00671833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A59" w:rsidRPr="008C010D" w:rsidTr="008550C8">
        <w:trPr>
          <w:tblHeader/>
        </w:trPr>
        <w:tc>
          <w:tcPr>
            <w:tcW w:w="2199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37A59" w:rsidRPr="008C010D" w:rsidTr="008550C8">
        <w:trPr>
          <w:tblHeader/>
        </w:trPr>
        <w:tc>
          <w:tcPr>
            <w:tcW w:w="2199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A59" w:rsidRPr="008C010D" w:rsidTr="008550C8">
        <w:tc>
          <w:tcPr>
            <w:tcW w:w="2199" w:type="pct"/>
          </w:tcPr>
          <w:p w:rsidR="00D37A59" w:rsidRPr="00AB012A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90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A59" w:rsidRPr="008C010D" w:rsidTr="008550C8">
        <w:tc>
          <w:tcPr>
            <w:tcW w:w="2199" w:type="pct"/>
          </w:tcPr>
          <w:p w:rsidR="00D37A59" w:rsidRPr="003C47FE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0" w:type="pct"/>
          </w:tcPr>
          <w:p w:rsidR="00D37A59" w:rsidRPr="008C010D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367,646</w:t>
            </w:r>
          </w:p>
        </w:tc>
        <w:tc>
          <w:tcPr>
            <w:tcW w:w="148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8C010D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215,433</w:t>
            </w:r>
          </w:p>
        </w:tc>
        <w:tc>
          <w:tcPr>
            <w:tcW w:w="147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7A59" w:rsidRPr="008C010D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367,646</w:t>
            </w:r>
          </w:p>
        </w:tc>
        <w:tc>
          <w:tcPr>
            <w:tcW w:w="147" w:type="pct"/>
          </w:tcPr>
          <w:p w:rsidR="00D37A59" w:rsidRPr="008C010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8C010D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215,433</w:t>
            </w:r>
          </w:p>
        </w:tc>
      </w:tr>
      <w:tr w:rsidR="00D37A59" w:rsidRPr="00A74DEE" w:rsidTr="008550C8">
        <w:tc>
          <w:tcPr>
            <w:tcW w:w="2199" w:type="pct"/>
            <w:vAlign w:val="bottom"/>
          </w:tcPr>
          <w:p w:rsidR="00D37A59" w:rsidRPr="003C47FE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รับเงิน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ค่าตอบแทนการใช้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พื้นที่และ</w:t>
            </w:r>
          </w:p>
        </w:tc>
        <w:tc>
          <w:tcPr>
            <w:tcW w:w="590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A59" w:rsidRPr="00A74DEE" w:rsidTr="008550C8">
        <w:tc>
          <w:tcPr>
            <w:tcW w:w="2199" w:type="pct"/>
            <w:vAlign w:val="bottom"/>
          </w:tcPr>
          <w:p w:rsidR="00D37A59" w:rsidRPr="003C47FE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452E58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โครงสร้าง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พื้นฐาน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590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</w:tr>
      <w:tr w:rsidR="00D37A59" w:rsidRPr="00A74DEE" w:rsidTr="008550C8">
        <w:tc>
          <w:tcPr>
            <w:tcW w:w="2199" w:type="pct"/>
          </w:tcPr>
          <w:p w:rsidR="00D37A59" w:rsidRPr="003C47FE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(16,374)</w:t>
            </w:r>
          </w:p>
        </w:tc>
        <w:tc>
          <w:tcPr>
            <w:tcW w:w="148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(12,787)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(16,374)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(12,787)</w:t>
            </w:r>
          </w:p>
        </w:tc>
      </w:tr>
      <w:tr w:rsidR="00D37A59" w:rsidRPr="00A74DEE" w:rsidTr="008550C8">
        <w:tc>
          <w:tcPr>
            <w:tcW w:w="2199" w:type="pct"/>
          </w:tcPr>
          <w:p w:rsidR="00D37A59" w:rsidRPr="003C47FE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351,272</w:t>
            </w:r>
          </w:p>
        </w:tc>
        <w:tc>
          <w:tcPr>
            <w:tcW w:w="148" w:type="pct"/>
          </w:tcPr>
          <w:p w:rsidR="00D37A59" w:rsidRPr="00460E67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E67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7" w:type="pct"/>
          </w:tcPr>
          <w:p w:rsidR="00D37A59" w:rsidRPr="00460E67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351,272</w:t>
            </w:r>
          </w:p>
        </w:tc>
        <w:tc>
          <w:tcPr>
            <w:tcW w:w="147" w:type="pct"/>
          </w:tcPr>
          <w:p w:rsidR="00D37A59" w:rsidRPr="00460E67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E67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</w:tr>
      <w:tr w:rsidR="00D37A59" w:rsidRPr="00D17BD5" w:rsidTr="008550C8">
        <w:tc>
          <w:tcPr>
            <w:tcW w:w="2199" w:type="pct"/>
          </w:tcPr>
          <w:p w:rsidR="00D37A59" w:rsidRPr="00D17BD5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:rsidR="00D37A59" w:rsidRPr="00D17BD5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D37A59" w:rsidRPr="00D17BD5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2" w:type="pct"/>
          </w:tcPr>
          <w:p w:rsidR="00D37A59" w:rsidRPr="00D17BD5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D37A59" w:rsidRPr="00D17BD5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</w:tcPr>
          <w:p w:rsidR="00D37A59" w:rsidRPr="00D17BD5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D37A59" w:rsidRPr="00D17BD5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9" w:type="pct"/>
          </w:tcPr>
          <w:p w:rsidR="00D37A59" w:rsidRPr="00D17BD5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7BD5" w:rsidRPr="00A74DEE" w:rsidTr="008550C8">
        <w:tc>
          <w:tcPr>
            <w:tcW w:w="2199" w:type="pct"/>
          </w:tcPr>
          <w:p w:rsidR="00D17BD5" w:rsidRPr="003C47FE" w:rsidRDefault="00D17BD5" w:rsidP="00D1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0" w:type="pct"/>
          </w:tcPr>
          <w:p w:rsidR="00D17BD5" w:rsidRPr="0048255F" w:rsidRDefault="00D17BD5" w:rsidP="00D1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8" w:type="pct"/>
          </w:tcPr>
          <w:p w:rsidR="00D17BD5" w:rsidRPr="0048255F" w:rsidRDefault="00D17BD5" w:rsidP="00D17B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17BD5" w:rsidRPr="0048255F" w:rsidRDefault="00D17BD5" w:rsidP="00D1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7" w:type="pct"/>
          </w:tcPr>
          <w:p w:rsidR="00D17BD5" w:rsidRPr="0048255F" w:rsidRDefault="00D17BD5" w:rsidP="00D17B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D17BD5" w:rsidRPr="0048255F" w:rsidRDefault="00D17BD5" w:rsidP="00D1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7" w:type="pct"/>
          </w:tcPr>
          <w:p w:rsidR="00D17BD5" w:rsidRPr="0048255F" w:rsidRDefault="00D17BD5" w:rsidP="00D17BD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17BD5" w:rsidRPr="0048255F" w:rsidRDefault="00D17BD5" w:rsidP="00D1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</w:tr>
      <w:tr w:rsidR="00D37A59" w:rsidRPr="00A74DEE" w:rsidTr="008550C8">
        <w:tc>
          <w:tcPr>
            <w:tcW w:w="2199" w:type="pct"/>
          </w:tcPr>
          <w:p w:rsidR="00D37A59" w:rsidRPr="003C47FE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334,898</w:t>
            </w:r>
          </w:p>
        </w:tc>
        <w:tc>
          <w:tcPr>
            <w:tcW w:w="148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351,272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334,898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37A59" w:rsidRPr="0048255F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351,272</w:t>
            </w:r>
          </w:p>
        </w:tc>
      </w:tr>
      <w:tr w:rsidR="00D37A59" w:rsidRPr="00A74DEE" w:rsidTr="008550C8">
        <w:tc>
          <w:tcPr>
            <w:tcW w:w="2199" w:type="pct"/>
          </w:tcPr>
          <w:p w:rsidR="00D37A59" w:rsidRPr="003C47FE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351,272</w:t>
            </w:r>
          </w:p>
        </w:tc>
        <w:tc>
          <w:tcPr>
            <w:tcW w:w="148" w:type="pct"/>
          </w:tcPr>
          <w:p w:rsidR="00D37A59" w:rsidRPr="00460E67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E67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7" w:type="pct"/>
          </w:tcPr>
          <w:p w:rsidR="00D37A59" w:rsidRPr="00460E67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351,272</w:t>
            </w:r>
          </w:p>
        </w:tc>
        <w:tc>
          <w:tcPr>
            <w:tcW w:w="147" w:type="pct"/>
          </w:tcPr>
          <w:p w:rsidR="00D37A59" w:rsidRPr="00460E67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460E67" w:rsidRDefault="00D37A59" w:rsidP="00D3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E67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</w:tr>
    </w:tbl>
    <w:p w:rsidR="00D37A59" w:rsidRPr="00C24B6C" w:rsidRDefault="00D37A59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D37A59" w:rsidRPr="00B362BD" w:rsidTr="008550C8">
        <w:tc>
          <w:tcPr>
            <w:tcW w:w="2199" w:type="pct"/>
          </w:tcPr>
          <w:p w:rsidR="00D37A59" w:rsidRPr="00FC454D" w:rsidRDefault="00D37A59" w:rsidP="008550C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330" w:type="pct"/>
            <w:gridSpan w:val="3"/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A59" w:rsidRPr="008C010D" w:rsidTr="008550C8">
        <w:tc>
          <w:tcPr>
            <w:tcW w:w="2199" w:type="pct"/>
          </w:tcPr>
          <w:p w:rsidR="00D37A59" w:rsidRPr="00FC454D" w:rsidRDefault="00D37A59" w:rsidP="008550C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0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8C010D" w:rsidRDefault="00D37A59" w:rsidP="00855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37A59" w:rsidRPr="00B362BD" w:rsidTr="008550C8">
        <w:tc>
          <w:tcPr>
            <w:tcW w:w="2199" w:type="pct"/>
          </w:tcPr>
          <w:p w:rsidR="00D37A59" w:rsidRDefault="00D37A59" w:rsidP="008550C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A59" w:rsidRPr="00B362BD" w:rsidTr="008550C8">
        <w:tc>
          <w:tcPr>
            <w:tcW w:w="2199" w:type="pct"/>
          </w:tcPr>
          <w:p w:rsidR="00D37A59" w:rsidRPr="00B9720F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D37A59" w:rsidRPr="007C51D4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C51D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E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D37A59" w:rsidRPr="007C51D4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C51D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E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37A59" w:rsidRPr="00B9720F" w:rsidTr="008550C8">
        <w:tc>
          <w:tcPr>
            <w:tcW w:w="2199" w:type="pct"/>
          </w:tcPr>
          <w:p w:rsidR="00D37A59" w:rsidRPr="00B9720F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</w:tcPr>
          <w:p w:rsidR="00D37A59" w:rsidRPr="00B9720F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:rsidR="00D37A59" w:rsidRPr="00B9720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D37A59" w:rsidRPr="00B9720F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9720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:rsidR="00D37A59" w:rsidRPr="00B9720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D37A59" w:rsidRPr="00B9720F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:rsidR="00D37A59" w:rsidRPr="00B9720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D37A59" w:rsidRPr="00B9720F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9720F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D37A59" w:rsidRPr="00B362BD" w:rsidTr="008550C8">
        <w:tc>
          <w:tcPr>
            <w:tcW w:w="2199" w:type="pct"/>
          </w:tcPr>
          <w:p w:rsidR="00D37A59" w:rsidRPr="00D73FC2" w:rsidRDefault="00D37A59" w:rsidP="008550C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8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D37A59" w:rsidRPr="0048255F" w:rsidRDefault="00D37A59" w:rsidP="008550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37A59" w:rsidRPr="00B362BD" w:rsidRDefault="00D37A59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:rsidR="00D37A59" w:rsidRPr="00C24B6C" w:rsidRDefault="00D37A59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20"/>
          <w:szCs w:val="20"/>
        </w:rPr>
      </w:pPr>
    </w:p>
    <w:p w:rsidR="00D01D44" w:rsidRDefault="00D01D44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:rsidR="00CC6570" w:rsidRPr="00C24B6C" w:rsidRDefault="00CC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20"/>
          <w:szCs w:val="20"/>
        </w:rPr>
      </w:pPr>
    </w:p>
    <w:p w:rsidR="00A025E6" w:rsidRPr="00A025E6" w:rsidRDefault="00A025E6" w:rsidP="00BC0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:rsidR="00552FD9" w:rsidRPr="00C24B6C" w:rsidRDefault="00552FD9" w:rsidP="001A6560">
      <w:pPr>
        <w:pStyle w:val="FSBlank"/>
      </w:pPr>
    </w:p>
    <w:p w:rsidR="002774FD" w:rsidRPr="003C47FE" w:rsidRDefault="00071354" w:rsidP="001A6560">
      <w:pPr>
        <w:pStyle w:val="FSContent"/>
      </w:pPr>
      <w:r w:rsidRPr="00F667B1">
        <w:rPr>
          <w:rFonts w:hint="cs"/>
          <w:b/>
          <w:cs/>
        </w:rPr>
        <w:t>บริษัทได้ทำ</w:t>
      </w:r>
      <w:r w:rsidRPr="00071354">
        <w:rPr>
          <w:rFonts w:hint="cs"/>
          <w:b/>
          <w:spacing w:val="4"/>
          <w:cs/>
        </w:rPr>
        <w:t>สัญญาการใช้โครงสร้างพื้นฐานกับการร่วมค้า</w:t>
      </w:r>
      <w:r w:rsidRPr="00071354">
        <w:rPr>
          <w:rFonts w:hint="cs"/>
          <w:b/>
          <w:spacing w:val="-10"/>
          <w:cs/>
        </w:rPr>
        <w:t xml:space="preserve"> (บริษัท ผลิตไฟฟ้า นวนคร จำกัด</w:t>
      </w:r>
      <w:r w:rsidRPr="00071354">
        <w:rPr>
          <w:rFonts w:hint="cs"/>
          <w:b/>
          <w:spacing w:val="4"/>
          <w:cs/>
        </w:rPr>
        <w:t xml:space="preserve">) </w:t>
      </w:r>
      <w:r w:rsidRPr="00071354">
        <w:rPr>
          <w:rFonts w:hint="cs"/>
          <w:b/>
          <w:spacing w:val="12"/>
          <w:cs/>
        </w:rPr>
        <w:t xml:space="preserve">เป็นระยะเวลา </w:t>
      </w:r>
      <w:r w:rsidRPr="00071354">
        <w:rPr>
          <w:rFonts w:hint="cs"/>
          <w:bCs/>
          <w:spacing w:val="12"/>
        </w:rPr>
        <w:t>25</w:t>
      </w:r>
      <w:r w:rsidRPr="00071354">
        <w:rPr>
          <w:rFonts w:hint="cs"/>
          <w:b/>
          <w:spacing w:val="12"/>
        </w:rPr>
        <w:t xml:space="preserve"> </w:t>
      </w:r>
      <w:r w:rsidRPr="00071354">
        <w:rPr>
          <w:rFonts w:hint="cs"/>
          <w:b/>
          <w:spacing w:val="12"/>
          <w:cs/>
        </w:rPr>
        <w:t xml:space="preserve">ปีมีผลบังคับใช้ตั้งแต่วันที่ </w:t>
      </w:r>
      <w:r w:rsidRPr="00071354">
        <w:rPr>
          <w:rFonts w:hint="cs"/>
          <w:bCs/>
          <w:spacing w:val="12"/>
        </w:rPr>
        <w:t>28</w:t>
      </w:r>
      <w:r w:rsidRPr="00071354">
        <w:rPr>
          <w:rFonts w:hint="cs"/>
          <w:b/>
          <w:spacing w:val="12"/>
        </w:rPr>
        <w:t xml:space="preserve"> </w:t>
      </w:r>
      <w:r w:rsidRPr="00071354">
        <w:rPr>
          <w:rFonts w:hint="cs"/>
          <w:b/>
          <w:spacing w:val="12"/>
          <w:cs/>
        </w:rPr>
        <w:t xml:space="preserve">มิถุนายน </w:t>
      </w:r>
      <w:r w:rsidRPr="00071354">
        <w:rPr>
          <w:rFonts w:hint="cs"/>
          <w:bCs/>
          <w:spacing w:val="12"/>
        </w:rPr>
        <w:t>2559</w:t>
      </w:r>
      <w:r w:rsidRPr="00071354">
        <w:rPr>
          <w:rFonts w:hint="cs"/>
          <w:b/>
          <w:spacing w:val="12"/>
        </w:rPr>
        <w:t xml:space="preserve"> </w:t>
      </w:r>
      <w:r w:rsidRPr="00071354">
        <w:rPr>
          <w:rFonts w:hint="cs"/>
          <w:b/>
          <w:spacing w:val="12"/>
          <w:cs/>
        </w:rPr>
        <w:t>โดย</w:t>
      </w:r>
      <w:r w:rsidRPr="00F667B1">
        <w:rPr>
          <w:rFonts w:hint="cs"/>
          <w:b/>
          <w:cs/>
        </w:rPr>
        <w:t>บริษัทให้บริษัทดังกล่าวใช้พื้นที่และโครงสร้างพื้นฐานใน</w:t>
      </w:r>
      <w:r w:rsidR="00CF7C0F">
        <w:rPr>
          <w:b/>
        </w:rPr>
        <w:t xml:space="preserve">     </w:t>
      </w:r>
      <w:r w:rsidRPr="00F667B1">
        <w:rPr>
          <w:rFonts w:hint="cs"/>
          <w:b/>
          <w:cs/>
        </w:rPr>
        <w:t xml:space="preserve">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Pr="00F667B1">
        <w:rPr>
          <w:rFonts w:hint="cs"/>
          <w:bCs/>
        </w:rPr>
        <w:t xml:space="preserve">230 </w:t>
      </w:r>
      <w:r w:rsidRPr="00F667B1">
        <w:rPr>
          <w:rFonts w:hint="cs"/>
          <w:b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</w:t>
      </w:r>
      <w:r w:rsidR="00520B45">
        <w:rPr>
          <w:rFonts w:hint="cs"/>
          <w:b/>
          <w:cs/>
        </w:rPr>
        <w:t>า</w:t>
      </w:r>
    </w:p>
    <w:p w:rsidR="00FD4421" w:rsidRPr="007041D0" w:rsidRDefault="00FD4421" w:rsidP="00520B45">
      <w:pPr>
        <w:pStyle w:val="FSContent"/>
        <w:rPr>
          <w:b/>
        </w:rPr>
      </w:pPr>
      <w:r w:rsidRPr="00520B45">
        <w:rPr>
          <w:b/>
          <w:cs/>
        </w:rPr>
        <w:lastRenderedPageBreak/>
        <w:t xml:space="preserve">บริษัทได้ทำสัญญาการใช้พื้นที่สำหรับระบบสายส่ง ระบบท่อ และโครงสร้างพื้นฐานกับการร่วมค้า </w:t>
      </w:r>
      <w:r w:rsidR="00B820C5">
        <w:rPr>
          <w:b/>
        </w:rPr>
        <w:t xml:space="preserve">                      </w:t>
      </w:r>
      <w:r w:rsidRPr="00520B45">
        <w:rPr>
          <w:b/>
          <w:cs/>
        </w:rPr>
        <w:t>(บริษัท ผลิตไฟฟ้า</w:t>
      </w:r>
      <w:r w:rsidRPr="007041D0">
        <w:rPr>
          <w:b/>
          <w:cs/>
        </w:rPr>
        <w:t xml:space="preserve"> นวนคร จำกัด) เป็นระยะเวลา 25</w:t>
      </w:r>
      <w:r w:rsidRPr="007041D0">
        <w:rPr>
          <w:b/>
        </w:rPr>
        <w:t xml:space="preserve"> </w:t>
      </w:r>
      <w:r w:rsidRPr="007041D0">
        <w:rPr>
          <w:b/>
          <w:cs/>
        </w:rPr>
        <w:t>ปี มีผลบังคับใช้ตั้งแต่วันที่ 1</w:t>
      </w:r>
      <w:r w:rsidRPr="007041D0">
        <w:rPr>
          <w:b/>
        </w:rPr>
        <w:t xml:space="preserve"> </w:t>
      </w:r>
      <w:r w:rsidRPr="007041D0">
        <w:rPr>
          <w:b/>
          <w:cs/>
        </w:rPr>
        <w:t>สิงหาคม 2559 โดยบริษัทให้บริษัทดังกล่าวใช้พื้นที่และ</w:t>
      </w:r>
      <w:r w:rsidRPr="00520B45">
        <w:rPr>
          <w:b/>
          <w:cs/>
        </w:rPr>
        <w:t>โครงสร้างพื้นฐานในเขตส่งเสริมอุตสาหกรรมนวนคร จังหวัดปทุมธานี ตามเงื่อนไขที่ระบุไว้ในสัญญา</w:t>
      </w:r>
      <w:r w:rsidRPr="00520B45">
        <w:rPr>
          <w:b/>
        </w:rPr>
        <w:t xml:space="preserve"> </w:t>
      </w:r>
      <w:r w:rsidRPr="00520B45">
        <w:rPr>
          <w:b/>
          <w:cs/>
        </w:rPr>
        <w:t>บริษัทได้รับค่าตอบแทนจำนวน</w:t>
      </w:r>
      <w:r w:rsidRPr="007041D0">
        <w:rPr>
          <w:b/>
          <w:cs/>
        </w:rPr>
        <w:t xml:space="preserve"> 1.92</w:t>
      </w:r>
      <w:r w:rsidRPr="007041D0">
        <w:rPr>
          <w:b/>
        </w:rPr>
        <w:t xml:space="preserve"> </w:t>
      </w:r>
      <w:r w:rsidRPr="007041D0">
        <w:rPr>
          <w:b/>
          <w:cs/>
        </w:rPr>
        <w:t>ล้านบาท</w:t>
      </w:r>
      <w:r w:rsidR="00750C3F">
        <w:rPr>
          <w:b/>
        </w:rPr>
        <w:t xml:space="preserve"> </w:t>
      </w:r>
      <w:r w:rsidRPr="007041D0">
        <w:rPr>
          <w:b/>
          <w:cs/>
        </w:rPr>
        <w:t>ต่อเดือนตลอดอายุของสัญญา</w:t>
      </w:r>
    </w:p>
    <w:p w:rsidR="005351AF" w:rsidRPr="005351AF" w:rsidRDefault="005351AF" w:rsidP="00CC6570">
      <w:pPr>
        <w:pStyle w:val="FSContent"/>
        <w:rPr>
          <w:cs/>
        </w:rPr>
      </w:pPr>
    </w:p>
    <w:p w:rsidR="00DD1F53" w:rsidRDefault="00DD1F53" w:rsidP="00520B45">
      <w:pPr>
        <w:pStyle w:val="FSContent"/>
        <w:rPr>
          <w:b/>
        </w:rPr>
      </w:pPr>
      <w:r w:rsidRPr="00CF7C0F">
        <w:rPr>
          <w:b/>
          <w:cs/>
        </w:rPr>
        <w:t>บริษัทได้ทำสัญญาการใช้โครงสร้างพื้นฐาน</w:t>
      </w:r>
      <w:r w:rsidRPr="00CF7C0F">
        <w:rPr>
          <w:b/>
        </w:rPr>
        <w:t xml:space="preserve"> </w:t>
      </w:r>
      <w:r w:rsidRPr="00CF7C0F">
        <w:rPr>
          <w:b/>
          <w:cs/>
        </w:rPr>
        <w:t xml:space="preserve">(ส่วนขยาย) กับการร่วมค้า (บริษัท ผลิตไฟฟ้า นวนคร จำกัด) เป็นระยะเวลา </w:t>
      </w:r>
      <w:r w:rsidR="00CF7C0F">
        <w:rPr>
          <w:bCs/>
        </w:rPr>
        <w:t>23</w:t>
      </w:r>
      <w:r w:rsidRPr="00CF7C0F">
        <w:rPr>
          <w:b/>
        </w:rPr>
        <w:t xml:space="preserve"> </w:t>
      </w:r>
      <w:r w:rsidRPr="00CF7C0F">
        <w:rPr>
          <w:b/>
          <w:cs/>
        </w:rPr>
        <w:t xml:space="preserve">ปี มีผลบังคับใช้ตั้งแต่วันที่ </w:t>
      </w:r>
      <w:r w:rsidR="00CF7C0F" w:rsidRPr="00CF7C0F">
        <w:rPr>
          <w:bCs/>
        </w:rPr>
        <w:t>1</w:t>
      </w:r>
      <w:r w:rsidRPr="00CF7C0F">
        <w:rPr>
          <w:b/>
        </w:rPr>
        <w:t xml:space="preserve"> </w:t>
      </w:r>
      <w:r w:rsidRPr="00CF7C0F">
        <w:rPr>
          <w:b/>
          <w:cs/>
        </w:rPr>
        <w:t xml:space="preserve">กรกฎาคม </w:t>
      </w:r>
      <w:r w:rsidRPr="00CF7C0F">
        <w:rPr>
          <w:bCs/>
        </w:rPr>
        <w:t>2561</w:t>
      </w:r>
      <w:r w:rsidRPr="00CF7C0F">
        <w:rPr>
          <w:b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</w:t>
      </w:r>
      <w:r w:rsidRPr="00CF7C0F">
        <w:rPr>
          <w:b/>
        </w:rPr>
        <w:t xml:space="preserve"> </w:t>
      </w:r>
      <w:r w:rsidRPr="00CF7C0F">
        <w:rPr>
          <w:b/>
          <w:cs/>
        </w:rPr>
        <w:t>นวนคร จังหวัดปทุมธานี ตามเงื่อนไขที่ระบุไว้ในสัญญา บริษัทได้รั</w:t>
      </w:r>
      <w:r w:rsidRPr="00CF7C0F">
        <w:rPr>
          <w:rFonts w:hint="cs"/>
          <w:b/>
          <w:cs/>
        </w:rPr>
        <w:t>บ</w:t>
      </w:r>
      <w:r w:rsidRPr="00CF7C0F">
        <w:rPr>
          <w:b/>
          <w:cs/>
        </w:rPr>
        <w:t xml:space="preserve">ค่าตอบแทนล่วงหน้าจำนวน </w:t>
      </w:r>
      <w:r w:rsidRPr="00CF7C0F">
        <w:rPr>
          <w:bCs/>
        </w:rPr>
        <w:t>165</w:t>
      </w:r>
      <w:r w:rsidRPr="00CF7C0F">
        <w:rPr>
          <w:b/>
        </w:rPr>
        <w:t xml:space="preserve"> </w:t>
      </w:r>
      <w:r w:rsidRPr="00CF7C0F">
        <w:rPr>
          <w:b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:rsidR="005351AF" w:rsidRPr="00CF7C0F" w:rsidRDefault="005351AF" w:rsidP="00520B45">
      <w:pPr>
        <w:pStyle w:val="FSContent"/>
        <w:rPr>
          <w:b/>
        </w:rPr>
      </w:pPr>
    </w:p>
    <w:p w:rsidR="008B7EA3" w:rsidRPr="007041D0" w:rsidRDefault="008B7EA3" w:rsidP="00520B45">
      <w:pPr>
        <w:pStyle w:val="FSContent"/>
        <w:rPr>
          <w:b/>
        </w:rPr>
      </w:pPr>
      <w:r w:rsidRPr="007041D0">
        <w:rPr>
          <w:b/>
          <w:cs/>
        </w:rPr>
        <w:t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</w:t>
      </w:r>
      <w:r w:rsidRPr="00520B45">
        <w:rPr>
          <w:b/>
          <w:cs/>
        </w:rPr>
        <w:t xml:space="preserve">ไฟฟ้า นวนคร จำกัด) เป็นระยะเวลา </w:t>
      </w:r>
      <w:r w:rsidRPr="00CF7C0F">
        <w:rPr>
          <w:bCs/>
        </w:rPr>
        <w:t>23</w:t>
      </w:r>
      <w:r w:rsidRPr="00520B45">
        <w:rPr>
          <w:b/>
        </w:rPr>
        <w:t xml:space="preserve"> </w:t>
      </w:r>
      <w:r w:rsidRPr="00520B45">
        <w:rPr>
          <w:b/>
          <w:cs/>
        </w:rPr>
        <w:t xml:space="preserve">ปี มีผลบังคับใช้ตั้งแต่วันที่ </w:t>
      </w:r>
      <w:r w:rsidRPr="00CF7C0F">
        <w:rPr>
          <w:bCs/>
        </w:rPr>
        <w:t>1</w:t>
      </w:r>
      <w:r w:rsidRPr="00520B45">
        <w:rPr>
          <w:b/>
        </w:rPr>
        <w:t xml:space="preserve"> </w:t>
      </w:r>
      <w:r w:rsidRPr="00520B45">
        <w:rPr>
          <w:b/>
          <w:cs/>
        </w:rPr>
        <w:t xml:space="preserve">กรกฎาคม </w:t>
      </w:r>
      <w:r w:rsidRPr="00CF7C0F">
        <w:rPr>
          <w:bCs/>
        </w:rPr>
        <w:t>2561</w:t>
      </w:r>
      <w:r w:rsidRPr="00520B45">
        <w:rPr>
          <w:b/>
          <w:cs/>
        </w:rPr>
        <w:t>โดยบริษัทให้</w:t>
      </w:r>
      <w:r w:rsidR="009B5404">
        <w:rPr>
          <w:b/>
        </w:rPr>
        <w:t xml:space="preserve">      </w:t>
      </w:r>
      <w:r w:rsidRPr="00520B45">
        <w:rPr>
          <w:rFonts w:hint="cs"/>
          <w:b/>
          <w:cs/>
        </w:rPr>
        <w:t>การร่วมค้า</w:t>
      </w:r>
      <w:r w:rsidRPr="00520B45">
        <w:rPr>
          <w:b/>
          <w:cs/>
        </w:rPr>
        <w:t>ดังกล่าวใช้พื้นที่และโครงสร้างพื้นฐานในเขตส่</w:t>
      </w:r>
      <w:r w:rsidRPr="007041D0">
        <w:rPr>
          <w:b/>
          <w:cs/>
        </w:rPr>
        <w:t xml:space="preserve">งเสริมอุตสาหกรรมนวนคร จังหวัดปทุมธานี </w:t>
      </w:r>
      <w:r w:rsidR="009B5404">
        <w:rPr>
          <w:b/>
        </w:rPr>
        <w:t xml:space="preserve">                   </w:t>
      </w:r>
      <w:r w:rsidRPr="007041D0">
        <w:rPr>
          <w:b/>
          <w:cs/>
        </w:rPr>
        <w:t xml:space="preserve">ตามเงื่อนไขที่ระบุไว้ในสัญญา บริษัทได้รับค่าตอบแทนจำนวน </w:t>
      </w:r>
      <w:r w:rsidRPr="00CF7C0F">
        <w:rPr>
          <w:bCs/>
        </w:rPr>
        <w:t>0.70</w:t>
      </w:r>
      <w:r w:rsidRPr="007041D0">
        <w:rPr>
          <w:b/>
        </w:rPr>
        <w:t xml:space="preserve"> </w:t>
      </w:r>
      <w:r w:rsidRPr="007041D0">
        <w:rPr>
          <w:b/>
          <w:cs/>
        </w:rPr>
        <w:t xml:space="preserve">ล้านบาทต่อเดือน เริ่มตั้งแต่เดือนสิงหาคม </w:t>
      </w:r>
      <w:r w:rsidRPr="00CF7C0F">
        <w:rPr>
          <w:bCs/>
        </w:rPr>
        <w:t>2563</w:t>
      </w:r>
    </w:p>
    <w:p w:rsidR="005351AF" w:rsidRPr="005351AF" w:rsidRDefault="005351AF" w:rsidP="001A6560">
      <w:pPr>
        <w:pStyle w:val="FSBlank"/>
        <w:rPr>
          <w:sz w:val="30"/>
          <w:szCs w:val="30"/>
        </w:rPr>
      </w:pPr>
    </w:p>
    <w:p w:rsidR="00B63228" w:rsidRPr="003C47FE" w:rsidRDefault="00B63228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691C36" w:rsidRPr="006C7B9C" w:rsidRDefault="00691C36" w:rsidP="00BC03B8">
      <w:pPr>
        <w:pStyle w:val="FSBlank"/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2B7EF9" w:rsidRPr="008C010D" w:rsidTr="00FF6BA6">
        <w:trPr>
          <w:tblHeader/>
        </w:trPr>
        <w:tc>
          <w:tcPr>
            <w:tcW w:w="2199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2B7EF9" w:rsidRPr="00490C5E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2B7EF9" w:rsidRPr="00671833" w:rsidRDefault="002B7EF9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EF9" w:rsidRPr="008C010D" w:rsidTr="00FF6BA6">
        <w:trPr>
          <w:tblHeader/>
        </w:trPr>
        <w:tc>
          <w:tcPr>
            <w:tcW w:w="2199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2B7EF9" w:rsidRPr="008C010D" w:rsidRDefault="00FF6BA6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2B7EF9" w:rsidRPr="008C010D" w:rsidRDefault="00FF6BA6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B7EF9" w:rsidRPr="008C010D" w:rsidRDefault="00FF6BA6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2B7EF9" w:rsidRPr="008C010D" w:rsidRDefault="00FF6BA6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B7EF9" w:rsidRPr="008C010D" w:rsidTr="001A6560">
        <w:trPr>
          <w:tblHeader/>
        </w:trPr>
        <w:tc>
          <w:tcPr>
            <w:tcW w:w="2199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BA6" w:rsidRPr="008C010D" w:rsidTr="00FF6BA6">
        <w:tc>
          <w:tcPr>
            <w:tcW w:w="2199" w:type="pct"/>
          </w:tcPr>
          <w:p w:rsidR="00FF6BA6" w:rsidRPr="003C47FE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90" w:type="pct"/>
          </w:tcPr>
          <w:p w:rsidR="00FF6BA6" w:rsidRPr="002B7EF9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:rsidR="00FF6BA6" w:rsidRPr="008C010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F6BA6" w:rsidRPr="002B7EF9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7EF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FF6BA6" w:rsidRPr="008C010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F6BA6" w:rsidRPr="002B7EF9" w:rsidRDefault="00A81D48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FF6BA6" w:rsidRPr="008C010D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F6BA6" w:rsidRPr="002B7EF9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7EF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F6BA6" w:rsidRPr="00A74DEE" w:rsidTr="00FF6BA6">
        <w:tc>
          <w:tcPr>
            <w:tcW w:w="2199" w:type="pct"/>
          </w:tcPr>
          <w:p w:rsidR="00FF6BA6" w:rsidRPr="003C47FE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750C3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590" w:type="pct"/>
          </w:tcPr>
          <w:p w:rsidR="00FF6BA6" w:rsidRPr="002B7EF9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  <w:tc>
          <w:tcPr>
            <w:tcW w:w="148" w:type="pct"/>
          </w:tcPr>
          <w:p w:rsidR="00FF6BA6" w:rsidRPr="002B7EF9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F6BA6" w:rsidRPr="002B7EF9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</w:t>
            </w:r>
            <w:r w:rsidRPr="002B7EF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FF6BA6" w:rsidRPr="002B7EF9" w:rsidRDefault="00A81D48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FF6BA6" w:rsidRPr="002B7EF9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7EF9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</w:tr>
      <w:tr w:rsidR="00FF6BA6" w:rsidRPr="00A74DEE" w:rsidTr="00FF6BA6">
        <w:tc>
          <w:tcPr>
            <w:tcW w:w="2199" w:type="pct"/>
          </w:tcPr>
          <w:p w:rsidR="00FF6BA6" w:rsidRPr="003C47FE" w:rsidRDefault="00750C3F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="00FF6BA6" w:rsidRPr="003C47FE">
              <w:rPr>
                <w:rFonts w:ascii="Angsana New" w:hAnsi="Angsana New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590" w:type="pct"/>
          </w:tcPr>
          <w:p w:rsidR="00FF6BA6" w:rsidRPr="002B7EF9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341,816</w:t>
            </w:r>
          </w:p>
        </w:tc>
        <w:tc>
          <w:tcPr>
            <w:tcW w:w="148" w:type="pct"/>
          </w:tcPr>
          <w:p w:rsidR="00FF6BA6" w:rsidRPr="002B7EF9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F6BA6" w:rsidRPr="002B7EF9" w:rsidRDefault="00452E58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F6BA6">
              <w:rPr>
                <w:rFonts w:ascii="Angsana New" w:hAnsi="Angsana New"/>
                <w:sz w:val="30"/>
                <w:szCs w:val="30"/>
              </w:rPr>
              <w:t>70,690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FF6BA6" w:rsidRPr="002B7EF9" w:rsidRDefault="00FF0E5D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81D48">
              <w:rPr>
                <w:rFonts w:ascii="Angsana New" w:hAnsi="Angsana New"/>
                <w:sz w:val="30"/>
                <w:szCs w:val="30"/>
              </w:rPr>
              <w:t>41,816</w:t>
            </w:r>
          </w:p>
        </w:tc>
        <w:tc>
          <w:tcPr>
            <w:tcW w:w="147" w:type="pct"/>
          </w:tcPr>
          <w:p w:rsidR="00FF6BA6" w:rsidRPr="0048255F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FF6BA6" w:rsidRPr="002B7EF9" w:rsidRDefault="00452E58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F6BA6" w:rsidRPr="002B7EF9">
              <w:rPr>
                <w:rFonts w:ascii="Angsana New" w:hAnsi="Angsana New"/>
                <w:sz w:val="30"/>
                <w:szCs w:val="30"/>
              </w:rPr>
              <w:t>69,452</w:t>
            </w:r>
          </w:p>
        </w:tc>
      </w:tr>
      <w:tr w:rsidR="009C6ECE" w:rsidRPr="00A74DEE" w:rsidTr="00FF6BA6">
        <w:tc>
          <w:tcPr>
            <w:tcW w:w="2199" w:type="pct"/>
          </w:tcPr>
          <w:p w:rsidR="009C6ECE" w:rsidRPr="003C47FE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590" w:type="pct"/>
          </w:tcPr>
          <w:p w:rsidR="009C6ECE" w:rsidRPr="002B7EF9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2,412</w:t>
            </w:r>
          </w:p>
        </w:tc>
        <w:tc>
          <w:tcPr>
            <w:tcW w:w="148" w:type="pct"/>
          </w:tcPr>
          <w:p w:rsidR="009C6ECE" w:rsidRPr="002B7EF9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9C6ECE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C6ECE" w:rsidRPr="0048255F" w:rsidRDefault="009C6ECE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9C6ECE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C6ECE" w:rsidRPr="0048255F" w:rsidRDefault="009C6ECE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9C6ECE" w:rsidRPr="002B7EF9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6BA6" w:rsidRPr="00A74DEE" w:rsidTr="00FF6BA6">
        <w:tc>
          <w:tcPr>
            <w:tcW w:w="2199" w:type="pct"/>
          </w:tcPr>
          <w:p w:rsidR="00FF6BA6" w:rsidRPr="003C47FE" w:rsidRDefault="00FF6BA6" w:rsidP="00FF6BA6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2B7EF9" w:rsidRDefault="009C6ECE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345,842</w:t>
            </w:r>
          </w:p>
        </w:tc>
        <w:tc>
          <w:tcPr>
            <w:tcW w:w="148" w:type="pct"/>
          </w:tcPr>
          <w:p w:rsidR="00FF6BA6" w:rsidRPr="00460E67" w:rsidRDefault="00FF6BA6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2B7EF9" w:rsidRDefault="00452E58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F6BA6">
              <w:rPr>
                <w:rFonts w:ascii="Angsana New" w:hAnsi="Angsana New"/>
                <w:b/>
                <w:bCs/>
                <w:sz w:val="30"/>
                <w:szCs w:val="30"/>
              </w:rPr>
              <w:t>72,317</w:t>
            </w:r>
          </w:p>
        </w:tc>
        <w:tc>
          <w:tcPr>
            <w:tcW w:w="147" w:type="pct"/>
          </w:tcPr>
          <w:p w:rsidR="00FF6BA6" w:rsidRPr="00460E67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460E67" w:rsidRDefault="00FF0E5D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81D48">
              <w:rPr>
                <w:rFonts w:ascii="Angsana New" w:hAnsi="Angsana New"/>
                <w:b/>
                <w:bCs/>
                <w:sz w:val="30"/>
                <w:szCs w:val="30"/>
              </w:rPr>
              <w:t>43,430</w:t>
            </w:r>
          </w:p>
        </w:tc>
        <w:tc>
          <w:tcPr>
            <w:tcW w:w="147" w:type="pct"/>
          </w:tcPr>
          <w:p w:rsidR="00FF6BA6" w:rsidRPr="00460E67" w:rsidRDefault="00FF6BA6" w:rsidP="00FF6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FF6BA6" w:rsidRPr="00460E67" w:rsidRDefault="00452E58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F6BA6">
              <w:rPr>
                <w:rFonts w:ascii="Angsana New" w:hAnsi="Angsana New"/>
                <w:b/>
                <w:bCs/>
                <w:sz w:val="30"/>
                <w:szCs w:val="30"/>
              </w:rPr>
              <w:t>71,059</w:t>
            </w:r>
          </w:p>
        </w:tc>
      </w:tr>
    </w:tbl>
    <w:p w:rsidR="00ED6ED8" w:rsidRPr="006C7B9C" w:rsidRDefault="00ED6ED8" w:rsidP="001A6560">
      <w:pPr>
        <w:pStyle w:val="FSBlank"/>
        <w:rPr>
          <w:sz w:val="30"/>
          <w:szCs w:val="30"/>
          <w:cs/>
        </w:rPr>
      </w:pPr>
    </w:p>
    <w:p w:rsidR="00466904" w:rsidRDefault="00466904" w:rsidP="00466904">
      <w:pPr>
        <w:pStyle w:val="FSBlank"/>
      </w:pPr>
    </w:p>
    <w:p w:rsidR="00472209" w:rsidRDefault="0047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20805" w:rsidRDefault="00D20805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</w:t>
      </w:r>
      <w:r w:rsidR="00750C3F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:rsidR="0084084E" w:rsidRDefault="0084084E" w:rsidP="00840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29"/>
        <w:gridCol w:w="272"/>
        <w:gridCol w:w="1439"/>
      </w:tblGrid>
      <w:tr w:rsidR="0084084E" w:rsidRPr="00490C5E" w:rsidTr="0084084E">
        <w:trPr>
          <w:tblHeader/>
        </w:trPr>
        <w:tc>
          <w:tcPr>
            <w:tcW w:w="3235" w:type="pct"/>
          </w:tcPr>
          <w:p w:rsidR="0084084E" w:rsidRPr="008C010D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</w:tcPr>
          <w:p w:rsidR="0084084E" w:rsidRPr="00490C5E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84E" w:rsidRPr="008C010D" w:rsidTr="0084084E">
        <w:trPr>
          <w:tblHeader/>
        </w:trPr>
        <w:tc>
          <w:tcPr>
            <w:tcW w:w="3235" w:type="pct"/>
          </w:tcPr>
          <w:p w:rsidR="0084084E" w:rsidRPr="008C010D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:rsidR="0084084E" w:rsidRPr="008C010D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84084E" w:rsidRPr="008C010D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84084E" w:rsidRPr="008C010D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4084E" w:rsidRPr="00746082" w:rsidTr="0084084E">
        <w:trPr>
          <w:tblHeader/>
        </w:trPr>
        <w:tc>
          <w:tcPr>
            <w:tcW w:w="3235" w:type="pct"/>
          </w:tcPr>
          <w:p w:rsidR="0084084E" w:rsidRPr="008C010D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65" w:type="pct"/>
            <w:gridSpan w:val="3"/>
          </w:tcPr>
          <w:p w:rsidR="0084084E" w:rsidRPr="00746082" w:rsidRDefault="0084084E" w:rsidP="00840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60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084E" w:rsidRPr="002B7EF9" w:rsidTr="0084084E">
        <w:tc>
          <w:tcPr>
            <w:tcW w:w="3235" w:type="pct"/>
          </w:tcPr>
          <w:p w:rsidR="0084084E" w:rsidRPr="003C47FE" w:rsidRDefault="0084084E" w:rsidP="0084084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เงินฝากประจำกับสถาบันการเงิน</w:t>
            </w:r>
          </w:p>
        </w:tc>
        <w:tc>
          <w:tcPr>
            <w:tcW w:w="833" w:type="pct"/>
          </w:tcPr>
          <w:p w:rsidR="0084084E" w:rsidRPr="002B7EF9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  <w:tc>
          <w:tcPr>
            <w:tcW w:w="148" w:type="pct"/>
          </w:tcPr>
          <w:p w:rsidR="0084084E" w:rsidRPr="002B7EF9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84084E" w:rsidRPr="002B7EF9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84084E" w:rsidRPr="00433450" w:rsidTr="0084084E">
        <w:tc>
          <w:tcPr>
            <w:tcW w:w="3235" w:type="pct"/>
          </w:tcPr>
          <w:p w:rsidR="0084084E" w:rsidRPr="003C47FE" w:rsidRDefault="0084084E" w:rsidP="0084084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84084E" w:rsidRPr="00433450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136,102</w:t>
            </w:r>
          </w:p>
        </w:tc>
        <w:tc>
          <w:tcPr>
            <w:tcW w:w="148" w:type="pct"/>
          </w:tcPr>
          <w:p w:rsidR="0084084E" w:rsidRPr="00D93B4A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84084E" w:rsidRPr="00433450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084E" w:rsidRPr="004B1B71" w:rsidTr="0084084E">
        <w:trPr>
          <w:trHeight w:val="380"/>
        </w:trPr>
        <w:tc>
          <w:tcPr>
            <w:tcW w:w="3235" w:type="pct"/>
          </w:tcPr>
          <w:p w:rsidR="0084084E" w:rsidRPr="003C47FE" w:rsidRDefault="0084084E" w:rsidP="0084084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:rsidR="0084084E" w:rsidRPr="004B1B71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456,102</w:t>
            </w:r>
          </w:p>
        </w:tc>
        <w:tc>
          <w:tcPr>
            <w:tcW w:w="148" w:type="pct"/>
          </w:tcPr>
          <w:p w:rsidR="0084084E" w:rsidRPr="004B1B71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:rsidR="0084084E" w:rsidRPr="004B1B71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:rsidR="00D20805" w:rsidRPr="0084084E" w:rsidRDefault="00D20805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5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2814"/>
        <w:gridCol w:w="1038"/>
        <w:gridCol w:w="244"/>
        <w:gridCol w:w="1041"/>
        <w:gridCol w:w="252"/>
        <w:gridCol w:w="1028"/>
        <w:gridCol w:w="252"/>
        <w:gridCol w:w="1072"/>
        <w:gridCol w:w="252"/>
        <w:gridCol w:w="1192"/>
      </w:tblGrid>
      <w:tr w:rsidR="00AA71DB" w:rsidRPr="00AA71DB" w:rsidTr="00F23E5E">
        <w:tc>
          <w:tcPr>
            <w:tcW w:w="2814" w:type="dxa"/>
            <w:shd w:val="clear" w:color="auto" w:fill="auto"/>
            <w:hideMark/>
          </w:tcPr>
          <w:p w:rsidR="00AA71DB" w:rsidRPr="00AA71DB" w:rsidRDefault="00AA71DB" w:rsidP="000E5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71" w:type="dxa"/>
            <w:gridSpan w:val="9"/>
          </w:tcPr>
          <w:p w:rsidR="00AA71DB" w:rsidRPr="00AA71DB" w:rsidRDefault="00AA71DB" w:rsidP="000E5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A71DB">
              <w:rPr>
                <w:rFonts w:ascii="Angsana New" w:hAnsi="Angsana New"/>
                <w:b/>
                <w:sz w:val="30"/>
                <w:szCs w:val="30"/>
              </w:rPr>
              <w:t>/</w:t>
            </w:r>
            <w:r w:rsidRPr="00AA7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71DB" w:rsidRPr="00AA71DB" w:rsidTr="00F23E5E">
        <w:tc>
          <w:tcPr>
            <w:tcW w:w="2814" w:type="dxa"/>
            <w:shd w:val="clear" w:color="auto" w:fill="auto"/>
            <w:vAlign w:val="bottom"/>
          </w:tcPr>
          <w:p w:rsidR="00AA71DB" w:rsidRPr="00AA71DB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4" w:type="dxa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A71DB" w:rsidRPr="00AA71DB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:rsidR="00AA71DB" w:rsidRPr="00AA71DB" w:rsidRDefault="00AA71DB" w:rsidP="000E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A71DB" w:rsidRPr="00AA71DB" w:rsidTr="00F23E5E">
        <w:tblPrEx>
          <w:shd w:val="clear" w:color="auto" w:fill="auto"/>
        </w:tblPrEx>
        <w:trPr>
          <w:trHeight w:val="254"/>
        </w:trPr>
        <w:tc>
          <w:tcPr>
            <w:tcW w:w="2814" w:type="dxa"/>
            <w:shd w:val="clear" w:color="auto" w:fill="auto"/>
          </w:tcPr>
          <w:p w:rsidR="00AA71DB" w:rsidRPr="00AA71DB" w:rsidRDefault="00AA71DB" w:rsidP="000E5373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1" w:type="dxa"/>
            <w:gridSpan w:val="9"/>
          </w:tcPr>
          <w:p w:rsidR="00AA71DB" w:rsidRPr="00AA71DB" w:rsidRDefault="00AA71DB" w:rsidP="000E53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bidi="th-TH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71DB" w:rsidRPr="00AA71DB" w:rsidTr="00F23E5E">
        <w:tblPrEx>
          <w:shd w:val="clear" w:color="auto" w:fill="auto"/>
        </w:tblPrEx>
        <w:trPr>
          <w:trHeight w:val="254"/>
        </w:trPr>
        <w:tc>
          <w:tcPr>
            <w:tcW w:w="2814" w:type="dxa"/>
            <w:shd w:val="clear" w:color="auto" w:fill="auto"/>
          </w:tcPr>
          <w:p w:rsidR="00AA71DB" w:rsidRPr="00AA71DB" w:rsidRDefault="00AA71DB" w:rsidP="000E5373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A71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371" w:type="dxa"/>
            <w:gridSpan w:val="9"/>
          </w:tcPr>
          <w:p w:rsidR="00AA71DB" w:rsidRPr="00AA71DB" w:rsidRDefault="00AA71DB" w:rsidP="000E53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71DB" w:rsidRPr="00AA71DB" w:rsidTr="00F23E5E">
        <w:tblPrEx>
          <w:shd w:val="clear" w:color="auto" w:fill="auto"/>
        </w:tblPrEx>
        <w:tc>
          <w:tcPr>
            <w:tcW w:w="2814" w:type="dxa"/>
            <w:shd w:val="clear" w:color="auto" w:fill="auto"/>
          </w:tcPr>
          <w:p w:rsidR="00AA71DB" w:rsidRPr="00AA71DB" w:rsidRDefault="00AA71DB" w:rsidP="00AA71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A71DB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</w:t>
            </w:r>
          </w:p>
        </w:tc>
        <w:tc>
          <w:tcPr>
            <w:tcW w:w="1038" w:type="dxa"/>
          </w:tcPr>
          <w:p w:rsidR="00AA71DB" w:rsidRPr="00AA71DB" w:rsidRDefault="00AA71DB" w:rsidP="00256E8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AA71DB" w:rsidRPr="00AA71DB" w:rsidRDefault="00AA71DB" w:rsidP="00AA71D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A71DB" w:rsidRPr="00AA71DB" w:rsidRDefault="00AA71DB" w:rsidP="00AA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AA71DB" w:rsidRPr="00AA71DB" w:rsidRDefault="00AA71DB" w:rsidP="00AA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A71DB" w:rsidRPr="00AA71DB" w:rsidRDefault="00AA71DB" w:rsidP="00AA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1DB" w:rsidRPr="00AA71DB" w:rsidTr="00882AB8">
        <w:tblPrEx>
          <w:shd w:val="clear" w:color="auto" w:fill="auto"/>
        </w:tblPrEx>
        <w:tc>
          <w:tcPr>
            <w:tcW w:w="2814" w:type="dxa"/>
            <w:shd w:val="clear" w:color="auto" w:fill="auto"/>
          </w:tcPr>
          <w:p w:rsidR="00AA71DB" w:rsidRPr="00AA71DB" w:rsidRDefault="00AA71DB" w:rsidP="000E5373">
            <w:pPr>
              <w:rPr>
                <w:rFonts w:ascii="Angsana New" w:hAnsi="Angsana New"/>
                <w:sz w:val="30"/>
                <w:szCs w:val="30"/>
              </w:rPr>
            </w:pPr>
            <w:r w:rsidRPr="00AA71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A71DB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="006173F8">
              <w:rPr>
                <w:rFonts w:ascii="Angsana New" w:hAnsi="Angsana New"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AA71DB" w:rsidRPr="006173F8" w:rsidRDefault="00256E83" w:rsidP="00256E8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617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AA71DB" w:rsidRPr="006173F8" w:rsidRDefault="00AA71DB" w:rsidP="000E537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:rsidR="00AA71DB" w:rsidRPr="006173F8" w:rsidRDefault="005977F8" w:rsidP="007B06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6173F8">
              <w:rPr>
                <w:rFonts w:ascii="Angsana New" w:hAnsi="Angsana New"/>
                <w:sz w:val="30"/>
                <w:szCs w:val="30"/>
              </w:rPr>
              <w:t>155,645</w:t>
            </w:r>
          </w:p>
        </w:tc>
        <w:tc>
          <w:tcPr>
            <w:tcW w:w="252" w:type="dxa"/>
            <w:shd w:val="clear" w:color="auto" w:fill="auto"/>
          </w:tcPr>
          <w:p w:rsidR="00AA71DB" w:rsidRPr="005977F8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AA71DB" w:rsidRPr="006173F8" w:rsidRDefault="005977F8" w:rsidP="007B068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6173F8"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  <w:tc>
          <w:tcPr>
            <w:tcW w:w="252" w:type="dxa"/>
            <w:shd w:val="clear" w:color="auto" w:fill="auto"/>
          </w:tcPr>
          <w:p w:rsidR="00AA71DB" w:rsidRPr="006173F8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AA71DB" w:rsidRPr="006173F8" w:rsidRDefault="005977F8" w:rsidP="00F23E5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173F8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52" w:type="dxa"/>
            <w:shd w:val="clear" w:color="auto" w:fill="auto"/>
          </w:tcPr>
          <w:p w:rsidR="00AA71DB" w:rsidRPr="006173F8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AA71DB" w:rsidRPr="006173F8" w:rsidRDefault="005977F8" w:rsidP="00F23E5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6173F8">
              <w:rPr>
                <w:rFonts w:ascii="Angsana New" w:hAnsi="Angsana New"/>
                <w:sz w:val="30"/>
                <w:szCs w:val="30"/>
              </w:rPr>
              <w:t>136,102</w:t>
            </w:r>
          </w:p>
        </w:tc>
      </w:tr>
      <w:tr w:rsidR="0084084E" w:rsidRPr="00AA71DB" w:rsidTr="00882AB8">
        <w:tblPrEx>
          <w:shd w:val="clear" w:color="auto" w:fill="auto"/>
        </w:tblPrEx>
        <w:tc>
          <w:tcPr>
            <w:tcW w:w="2814" w:type="dxa"/>
            <w:shd w:val="clear" w:color="auto" w:fill="auto"/>
          </w:tcPr>
          <w:p w:rsidR="0084084E" w:rsidRPr="00AA71DB" w:rsidRDefault="0084084E" w:rsidP="008408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:rsidR="0084084E" w:rsidRPr="0084084E" w:rsidRDefault="0084084E" w:rsidP="0084084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8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84084E" w:rsidRPr="0084084E" w:rsidRDefault="0084084E" w:rsidP="0084084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84E" w:rsidRPr="0084084E" w:rsidRDefault="0084084E" w:rsidP="0084084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84E">
              <w:rPr>
                <w:rFonts w:ascii="Angsana New" w:hAnsi="Angsana New"/>
                <w:b/>
                <w:bCs/>
                <w:sz w:val="30"/>
                <w:szCs w:val="30"/>
              </w:rPr>
              <w:t>155,645</w:t>
            </w:r>
          </w:p>
        </w:tc>
        <w:tc>
          <w:tcPr>
            <w:tcW w:w="252" w:type="dxa"/>
            <w:shd w:val="clear" w:color="auto" w:fill="auto"/>
          </w:tcPr>
          <w:p w:rsidR="0084084E" w:rsidRPr="0084084E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84E" w:rsidRPr="0084084E" w:rsidRDefault="0084084E" w:rsidP="0084084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84E">
              <w:rPr>
                <w:rFonts w:ascii="Angsana New" w:hAnsi="Angsana New"/>
                <w:b/>
                <w:bCs/>
                <w:sz w:val="30"/>
                <w:szCs w:val="30"/>
              </w:rPr>
              <w:t>(20,000)</w:t>
            </w:r>
          </w:p>
        </w:tc>
        <w:tc>
          <w:tcPr>
            <w:tcW w:w="252" w:type="dxa"/>
            <w:shd w:val="clear" w:color="auto" w:fill="auto"/>
          </w:tcPr>
          <w:p w:rsidR="0084084E" w:rsidRPr="0084084E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84E" w:rsidRPr="0084084E" w:rsidRDefault="0084084E" w:rsidP="008408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84E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52" w:type="dxa"/>
            <w:shd w:val="clear" w:color="auto" w:fill="auto"/>
          </w:tcPr>
          <w:p w:rsidR="0084084E" w:rsidRPr="0084084E" w:rsidRDefault="0084084E" w:rsidP="008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84E" w:rsidRPr="0084084E" w:rsidRDefault="0084084E" w:rsidP="0084084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84E">
              <w:rPr>
                <w:rFonts w:ascii="Angsana New" w:hAnsi="Angsana New"/>
                <w:b/>
                <w:bCs/>
                <w:sz w:val="30"/>
                <w:szCs w:val="30"/>
              </w:rPr>
              <w:t>136,102</w:t>
            </w:r>
          </w:p>
        </w:tc>
      </w:tr>
      <w:tr w:rsidR="00AA71DB" w:rsidRPr="00AA71DB" w:rsidTr="00882AB8">
        <w:tblPrEx>
          <w:shd w:val="clear" w:color="auto" w:fill="auto"/>
        </w:tblPrEx>
        <w:tc>
          <w:tcPr>
            <w:tcW w:w="2814" w:type="dxa"/>
            <w:shd w:val="clear" w:color="auto" w:fill="auto"/>
          </w:tcPr>
          <w:p w:rsidR="00AA71DB" w:rsidRPr="00AA71DB" w:rsidRDefault="00AA71DB" w:rsidP="000E537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:rsidR="00AA71DB" w:rsidRPr="00AA71DB" w:rsidRDefault="00AA71DB" w:rsidP="000E537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AA71DB" w:rsidRPr="00AA71DB" w:rsidRDefault="00AA71DB" w:rsidP="000E537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A71DB" w:rsidRPr="00AA71DB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A71DB" w:rsidRPr="00AA71DB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A71DB" w:rsidRPr="00AA71DB" w:rsidRDefault="00AA71DB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</w:tcPr>
          <w:p w:rsidR="00AA71DB" w:rsidRPr="00AA71DB" w:rsidRDefault="00AA71DB" w:rsidP="00F23E5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AA71DB" w:rsidRDefault="00AA71DB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1672" w:rsidRDefault="002C1672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C1672" w:rsidRDefault="002C1672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84E" w:rsidRDefault="0084084E" w:rsidP="00D20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43EB9" w:rsidRPr="003C47FE" w:rsidRDefault="00A43EB9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107578" w:rsidRPr="0084084E" w:rsidRDefault="003B6306" w:rsidP="00DB187B">
      <w:pPr>
        <w:pStyle w:val="FSBlank"/>
        <w:rPr>
          <w:sz w:val="30"/>
          <w:szCs w:val="30"/>
        </w:rPr>
      </w:pPr>
      <w:r w:rsidRPr="0084084E">
        <w:rPr>
          <w:sz w:val="30"/>
          <w:szCs w:val="30"/>
        </w:rPr>
        <w:tab/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529"/>
        <w:gridCol w:w="269"/>
        <w:gridCol w:w="1426"/>
      </w:tblGrid>
      <w:tr w:rsidR="003254EB" w:rsidRPr="0020591D" w:rsidTr="003254EB">
        <w:trPr>
          <w:tblHeader/>
        </w:trPr>
        <w:tc>
          <w:tcPr>
            <w:tcW w:w="2652" w:type="pct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9" w:type="pct"/>
            <w:gridSpan w:val="3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4EB" w:rsidRPr="0020591D" w:rsidTr="003254EB">
        <w:trPr>
          <w:tblHeader/>
        </w:trPr>
        <w:tc>
          <w:tcPr>
            <w:tcW w:w="2652" w:type="pct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54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" w:type="pct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F46DE9" w:rsidRPr="0020591D" w:rsidTr="00F46DE9">
        <w:trPr>
          <w:tblHeader/>
        </w:trPr>
        <w:tc>
          <w:tcPr>
            <w:tcW w:w="2652" w:type="pct"/>
          </w:tcPr>
          <w:p w:rsidR="00F46DE9" w:rsidRPr="003254EB" w:rsidRDefault="00F46DE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F46DE9" w:rsidRPr="003254EB" w:rsidRDefault="00F46DE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9" w:type="pct"/>
            <w:gridSpan w:val="3"/>
          </w:tcPr>
          <w:p w:rsidR="00F46DE9" w:rsidRPr="00F46DE9" w:rsidRDefault="00F46DE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6D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89" w:type="pct"/>
          </w:tcPr>
          <w:p w:rsidR="003254EB" w:rsidRPr="003254EB" w:rsidRDefault="003254EB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254EB" w:rsidRPr="003254EB" w:rsidRDefault="003254EB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89" w:type="pct"/>
          </w:tcPr>
          <w:p w:rsidR="003254EB" w:rsidRPr="003254EB" w:rsidRDefault="003254EB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147" w:type="pct"/>
          </w:tcPr>
          <w:p w:rsidR="003254EB" w:rsidRPr="003254EB" w:rsidRDefault="003254EB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</w:t>
            </w:r>
            <w:r w:rsidRPr="003254E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</w:t>
            </w:r>
            <w:r w:rsidRPr="003254EB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254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3254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54E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4,277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</w:tr>
      <w:tr w:rsidR="003254EB" w:rsidRPr="0020591D" w:rsidTr="003254EB">
        <w:trPr>
          <w:trHeight w:val="380"/>
        </w:trPr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48,222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49,363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</w:t>
            </w:r>
            <w:r w:rsidRPr="003254E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</w:t>
            </w:r>
            <w:r w:rsidRPr="003254EB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54E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254E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254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254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3254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254E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254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5,172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254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55,568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57,248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254E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(5,431)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54EB"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</w:tr>
      <w:tr w:rsidR="003254EB" w:rsidRPr="0020591D" w:rsidTr="003254EB">
        <w:trPr>
          <w:trHeight w:val="307"/>
        </w:trPr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50,137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51,730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54,414</w:t>
            </w: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56,082</w:t>
            </w:r>
          </w:p>
        </w:tc>
      </w:tr>
      <w:tr w:rsidR="003254EB" w:rsidRPr="0020591D" w:rsidTr="003254EB">
        <w:tc>
          <w:tcPr>
            <w:tcW w:w="2652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</w:tcPr>
          <w:p w:rsidR="003254EB" w:rsidRPr="003254EB" w:rsidRDefault="003254EB" w:rsidP="002F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54EB" w:rsidRPr="009D6697" w:rsidTr="003254EB">
        <w:tc>
          <w:tcPr>
            <w:tcW w:w="2652" w:type="pct"/>
          </w:tcPr>
          <w:p w:rsidR="003254EB" w:rsidRPr="003254EB" w:rsidRDefault="00AB7AA0" w:rsidP="00A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กลับรายการ</w:t>
            </w:r>
            <w:r w:rsidR="003254EB" w:rsidRPr="0032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ค่าเผื่อหนี้สงสัยจะสูญ</w:t>
            </w:r>
            <w:r w:rsidR="006173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89" w:type="pct"/>
          </w:tcPr>
          <w:p w:rsidR="003254EB" w:rsidRPr="003254EB" w:rsidRDefault="003254EB" w:rsidP="00F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bottom w:val="doub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(87)</w:t>
            </w:r>
          </w:p>
        </w:tc>
        <w:tc>
          <w:tcPr>
            <w:tcW w:w="147" w:type="pct"/>
          </w:tcPr>
          <w:p w:rsidR="003254EB" w:rsidRPr="003254EB" w:rsidRDefault="003254EB" w:rsidP="00F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double" w:sz="4" w:space="0" w:color="auto"/>
            </w:tcBorders>
          </w:tcPr>
          <w:p w:rsidR="003254EB" w:rsidRPr="003254EB" w:rsidRDefault="003254EB" w:rsidP="0032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4EB">
              <w:rPr>
                <w:rFonts w:ascii="Angsana New" w:hAnsi="Angsana New"/>
                <w:b/>
                <w:bCs/>
                <w:sz w:val="30"/>
                <w:szCs w:val="30"/>
              </w:rPr>
              <w:t>(31)</w:t>
            </w:r>
          </w:p>
        </w:tc>
      </w:tr>
    </w:tbl>
    <w:p w:rsidR="008C67D5" w:rsidRPr="0029639C" w:rsidRDefault="008C67D5" w:rsidP="008C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DB4EF2" w:rsidRPr="003C47FE" w:rsidRDefault="00922C2A" w:rsidP="00282E7A">
      <w:pPr>
        <w:pStyle w:val="FSContent"/>
      </w:pPr>
      <w:r w:rsidRPr="003C47FE">
        <w:rPr>
          <w:cs/>
        </w:rPr>
        <w:t>โดยปกติระยะเวลาการให้สินเชื่อแก่ลูกค้าของ</w:t>
      </w:r>
      <w:r w:rsidR="00EB286C">
        <w:rPr>
          <w:rFonts w:hint="cs"/>
          <w:cs/>
        </w:rPr>
        <w:t>กลุ่ม</w:t>
      </w:r>
      <w:r w:rsidRPr="003C47FE">
        <w:rPr>
          <w:cs/>
        </w:rPr>
        <w:t>บริษัท</w:t>
      </w:r>
      <w:r w:rsidR="007F4FE6" w:rsidRPr="003C47FE">
        <w:rPr>
          <w:cs/>
        </w:rPr>
        <w:t>มีระยะเวลา</w:t>
      </w:r>
      <w:r w:rsidRPr="003C47FE">
        <w:rPr>
          <w:cs/>
        </w:rPr>
        <w:t xml:space="preserve"> 30 วัน</w:t>
      </w:r>
    </w:p>
    <w:p w:rsidR="00A115F5" w:rsidRDefault="00A115F5" w:rsidP="00A11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591D" w:rsidRDefault="0020591D" w:rsidP="00A11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591D" w:rsidRDefault="0020591D" w:rsidP="00A11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591D" w:rsidRDefault="0020591D" w:rsidP="00A11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591D" w:rsidRDefault="0020591D" w:rsidP="00A11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0591D" w:rsidRDefault="0020591D" w:rsidP="00A11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Default="007D014D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:rsidR="003770F0" w:rsidRPr="00F370F0" w:rsidRDefault="003770F0" w:rsidP="00282E7A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29"/>
        <w:gridCol w:w="272"/>
        <w:gridCol w:w="1439"/>
      </w:tblGrid>
      <w:tr w:rsidR="00746082" w:rsidRPr="008C010D" w:rsidTr="00C02BF8">
        <w:trPr>
          <w:tblHeader/>
        </w:trPr>
        <w:tc>
          <w:tcPr>
            <w:tcW w:w="3235" w:type="pct"/>
          </w:tcPr>
          <w:p w:rsidR="00746082" w:rsidRPr="008C010D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</w:tcPr>
          <w:p w:rsidR="00746082" w:rsidRPr="00490C5E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BF8" w:rsidRPr="008C010D" w:rsidTr="00C02BF8">
        <w:trPr>
          <w:tblHeader/>
        </w:trPr>
        <w:tc>
          <w:tcPr>
            <w:tcW w:w="3235" w:type="pct"/>
          </w:tcPr>
          <w:p w:rsidR="00746082" w:rsidRPr="008C010D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:rsidR="00746082" w:rsidRPr="008C010D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746082" w:rsidRPr="008C010D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8C010D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46082" w:rsidRPr="008C010D" w:rsidTr="00C02BF8">
        <w:trPr>
          <w:tblHeader/>
        </w:trPr>
        <w:tc>
          <w:tcPr>
            <w:tcW w:w="3235" w:type="pct"/>
          </w:tcPr>
          <w:p w:rsidR="00746082" w:rsidRPr="008C010D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65" w:type="pct"/>
            <w:gridSpan w:val="3"/>
          </w:tcPr>
          <w:p w:rsidR="00746082" w:rsidRPr="00746082" w:rsidRDefault="007460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60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2BF8" w:rsidRPr="009D6697" w:rsidTr="00C02BF8">
        <w:tc>
          <w:tcPr>
            <w:tcW w:w="3235" w:type="pct"/>
          </w:tcPr>
          <w:p w:rsidR="00746082" w:rsidRPr="003C47FE" w:rsidRDefault="00746082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833" w:type="pct"/>
          </w:tcPr>
          <w:p w:rsidR="00746082" w:rsidRPr="002B7EF9" w:rsidRDefault="00746082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8C010D" w:rsidRDefault="00746082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9D6697" w:rsidRDefault="00746082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BF8" w:rsidRPr="009D6697" w:rsidTr="00C02BF8">
        <w:tc>
          <w:tcPr>
            <w:tcW w:w="3235" w:type="pct"/>
          </w:tcPr>
          <w:p w:rsidR="00746082" w:rsidRPr="003770F0" w:rsidRDefault="00746082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อุตสาหกรรมนวนคร </w:t>
            </w:r>
            <w:r w:rsidR="00C02BF8"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833" w:type="pct"/>
          </w:tcPr>
          <w:p w:rsidR="00746082" w:rsidRPr="002B7EF9" w:rsidRDefault="00746082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2B7EF9" w:rsidRDefault="00746082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3770F0" w:rsidRDefault="00746082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BF8" w:rsidRPr="009D6697" w:rsidTr="00C02BF8">
        <w:tc>
          <w:tcPr>
            <w:tcW w:w="3235" w:type="pct"/>
          </w:tcPr>
          <w:p w:rsidR="00746082" w:rsidRPr="003C47FE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833" w:type="pct"/>
          </w:tcPr>
          <w:p w:rsidR="00746082" w:rsidRPr="002B7EF9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100,177</w:t>
            </w:r>
          </w:p>
        </w:tc>
        <w:tc>
          <w:tcPr>
            <w:tcW w:w="148" w:type="pct"/>
          </w:tcPr>
          <w:p w:rsidR="00746082" w:rsidRPr="002B7EF9" w:rsidRDefault="00746082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2B7EF9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100,177</w:t>
            </w:r>
          </w:p>
        </w:tc>
      </w:tr>
      <w:tr w:rsidR="00C02BF8" w:rsidRPr="00D93B4A" w:rsidTr="00C02BF8">
        <w:tc>
          <w:tcPr>
            <w:tcW w:w="3235" w:type="pct"/>
          </w:tcPr>
          <w:p w:rsidR="00746082" w:rsidRPr="003C47FE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833" w:type="pct"/>
          </w:tcPr>
          <w:p w:rsidR="00746082" w:rsidRPr="00433450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13,459</w:t>
            </w:r>
          </w:p>
        </w:tc>
        <w:tc>
          <w:tcPr>
            <w:tcW w:w="148" w:type="pct"/>
          </w:tcPr>
          <w:p w:rsidR="00746082" w:rsidRPr="00D93B4A" w:rsidRDefault="00746082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433450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13,459</w:t>
            </w:r>
          </w:p>
        </w:tc>
      </w:tr>
      <w:tr w:rsidR="00C02BF8" w:rsidRPr="00D93B4A" w:rsidTr="00C02BF8">
        <w:tc>
          <w:tcPr>
            <w:tcW w:w="3235" w:type="pct"/>
          </w:tcPr>
          <w:p w:rsidR="00746082" w:rsidRPr="003C47FE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433450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  <w:tc>
          <w:tcPr>
            <w:tcW w:w="148" w:type="pct"/>
          </w:tcPr>
          <w:p w:rsidR="00746082" w:rsidRPr="00D93B4A" w:rsidRDefault="00746082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433450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  <w:tc>
          <w:tcPr>
            <w:tcW w:w="148" w:type="pct"/>
          </w:tcPr>
          <w:p w:rsidR="00746082" w:rsidRPr="004B1B71" w:rsidRDefault="00746082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C02BF8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2B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46082" w:rsidRPr="00D93B4A" w:rsidRDefault="00746082" w:rsidP="00EC56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414" w:right="-108" w:firstLine="414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C02BF8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2B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  <w:tc>
          <w:tcPr>
            <w:tcW w:w="148" w:type="pct"/>
          </w:tcPr>
          <w:p w:rsidR="00746082" w:rsidRPr="004B1B71" w:rsidRDefault="00746082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</w:tr>
      <w:tr w:rsidR="00C02BF8" w:rsidRPr="00F370F0" w:rsidTr="00C02BF8">
        <w:trPr>
          <w:trHeight w:val="235"/>
        </w:trPr>
        <w:tc>
          <w:tcPr>
            <w:tcW w:w="3235" w:type="pct"/>
          </w:tcPr>
          <w:p w:rsidR="00746082" w:rsidRPr="00F370F0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F370F0" w:rsidRDefault="00746082" w:rsidP="00C02BF8">
            <w:pPr>
              <w:pStyle w:val="a"/>
              <w:tabs>
                <w:tab w:val="clear" w:pos="1080"/>
                <w:tab w:val="decimal" w:pos="1151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746082" w:rsidRPr="00F370F0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F370F0" w:rsidRDefault="00746082" w:rsidP="00C02BF8">
            <w:pPr>
              <w:pStyle w:val="a"/>
              <w:tabs>
                <w:tab w:val="clear" w:pos="1080"/>
                <w:tab w:val="decimal" w:pos="1058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FF6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โครงการพรีเมี่ยม (จังหวัดปทุมธานี)</w:t>
            </w:r>
          </w:p>
        </w:tc>
        <w:tc>
          <w:tcPr>
            <w:tcW w:w="833" w:type="pct"/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4B1B71" w:rsidRDefault="00746082" w:rsidP="00FF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833" w:type="pct"/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99,016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99,016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833" w:type="pct"/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28,099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28,099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17,109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17,109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144,224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144,224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3B0E6C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143,410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143,410</w:t>
            </w:r>
          </w:p>
        </w:tc>
      </w:tr>
      <w:tr w:rsidR="00C02BF8" w:rsidRPr="00F370F0" w:rsidTr="00F370F0">
        <w:trPr>
          <w:trHeight w:val="190"/>
        </w:trPr>
        <w:tc>
          <w:tcPr>
            <w:tcW w:w="3235" w:type="pct"/>
          </w:tcPr>
          <w:p w:rsidR="00746082" w:rsidRPr="00F370F0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F370F0" w:rsidRDefault="00746082" w:rsidP="00C02BF8">
            <w:pPr>
              <w:pStyle w:val="a"/>
              <w:tabs>
                <w:tab w:val="clear" w:pos="1080"/>
                <w:tab w:val="decimal" w:pos="1151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746082" w:rsidRPr="00F370F0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F370F0" w:rsidRDefault="00746082" w:rsidP="00C02BF8">
            <w:pPr>
              <w:pStyle w:val="a"/>
              <w:tabs>
                <w:tab w:val="clear" w:pos="1080"/>
                <w:tab w:val="decimal" w:pos="1058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</w:tr>
      <w:tr w:rsidR="00C02BF8" w:rsidRPr="009D6697" w:rsidTr="00C02BF8">
        <w:trPr>
          <w:trHeight w:val="371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>อุตสาหกรรมนวนค</w:t>
            </w:r>
            <w:r w:rsidR="00C02BF8">
              <w:rPr>
                <w:rFonts w:ascii="Angsana New" w:hAnsi="Angsana New" w:cs="Angsana New" w:hint="cs"/>
                <w:i/>
                <w:iCs/>
                <w:cs/>
              </w:rPr>
              <w:t xml:space="preserve">ร </w:t>
            </w:r>
            <w:r w:rsidR="00C02BF8"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833" w:type="pct"/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4B1B7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833" w:type="pct"/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266,625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266,625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833" w:type="pct"/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490,425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487,474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32,057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32,057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789,107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786,156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6B71BB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  <w:tc>
          <w:tcPr>
            <w:tcW w:w="148" w:type="pct"/>
          </w:tcPr>
          <w:p w:rsidR="00746082" w:rsidRPr="009D6697" w:rsidRDefault="00746082" w:rsidP="00EC56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6B71BB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788,290</w:t>
            </w: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785,339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686B64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1,053,577</w:t>
            </w:r>
          </w:p>
        </w:tc>
        <w:tc>
          <w:tcPr>
            <w:tcW w:w="148" w:type="pct"/>
          </w:tcPr>
          <w:p w:rsidR="00746082" w:rsidRPr="00686B64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CC5653" w:rsidRDefault="00AB6543" w:rsidP="0032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1,050,626</w:t>
            </w:r>
          </w:p>
        </w:tc>
      </w:tr>
      <w:tr w:rsidR="00C02BF8" w:rsidRPr="009D6697" w:rsidTr="0020591D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686B64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686B64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686B64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591D" w:rsidRPr="009D6697" w:rsidTr="0020591D">
        <w:trPr>
          <w:trHeight w:val="380"/>
        </w:trPr>
        <w:tc>
          <w:tcPr>
            <w:tcW w:w="3235" w:type="pct"/>
          </w:tcPr>
          <w:p w:rsidR="0020591D" w:rsidRPr="003C47FE" w:rsidRDefault="0020591D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833" w:type="pct"/>
          </w:tcPr>
          <w:p w:rsidR="0020591D" w:rsidRPr="00686B64" w:rsidRDefault="0020591D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20591D" w:rsidRPr="00686B64" w:rsidRDefault="0020591D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20591D" w:rsidRPr="00686B64" w:rsidRDefault="0020591D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อาคารที่พักอาศัยระหว่างการพัฒนา</w:t>
            </w:r>
          </w:p>
        </w:tc>
        <w:tc>
          <w:tcPr>
            <w:tcW w:w="833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9D6697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EC56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โครงการเดอะ นวไพรเวซี่ (จังหวัดปทุมธานี)</w:t>
            </w:r>
          </w:p>
        </w:tc>
        <w:tc>
          <w:tcPr>
            <w:tcW w:w="833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4B1B71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9D6697" w:rsidRDefault="00746082" w:rsidP="00EC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833" w:type="pct"/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833" w:type="pct"/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D73B51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B51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FE1409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- </w:t>
            </w: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746082" w:rsidRPr="00CE0DB2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661C2D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46082" w:rsidRPr="009D6697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746082" w:rsidRPr="009D6697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833" w:type="pct"/>
            <w:tcBorders>
              <w:bottom w:val="double" w:sz="4" w:space="0" w:color="auto"/>
            </w:tcBorders>
          </w:tcPr>
          <w:p w:rsidR="00746082" w:rsidRPr="009D6697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1,056,511</w:t>
            </w: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:rsidR="00746082" w:rsidRPr="009D6697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1,053,560</w:t>
            </w:r>
          </w:p>
        </w:tc>
      </w:tr>
      <w:tr w:rsidR="00C02BF8" w:rsidRPr="007C1972" w:rsidTr="00C02BF8">
        <w:trPr>
          <w:trHeight w:val="227"/>
        </w:trPr>
        <w:tc>
          <w:tcPr>
            <w:tcW w:w="3235" w:type="pct"/>
          </w:tcPr>
          <w:p w:rsidR="00746082" w:rsidRPr="007C1972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:rsidR="00746082" w:rsidRPr="007C197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7C197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:rsidR="00746082" w:rsidRPr="007C197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227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มูลค่าตามบัญชีของโครงการอสังหาริมทรัพย์</w:t>
            </w:r>
          </w:p>
        </w:tc>
        <w:tc>
          <w:tcPr>
            <w:tcW w:w="833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2BF8" w:rsidRPr="009D6697" w:rsidTr="00C02BF8">
        <w:trPr>
          <w:trHeight w:val="227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ระหว่างการพัฒนาที่ดำรงตามคำสั่งหรือจำนอง</w:t>
            </w:r>
          </w:p>
        </w:tc>
        <w:tc>
          <w:tcPr>
            <w:tcW w:w="833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2BF8" w:rsidRPr="009D6697" w:rsidTr="00C02BF8">
        <w:trPr>
          <w:trHeight w:val="227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  เพื่อค้ำประกันหนี้สิน (หมายเหตุ</w:t>
            </w:r>
            <w:r>
              <w:rPr>
                <w:rFonts w:ascii="Angsana New" w:hAnsi="Angsana New" w:cs="Angsana New" w:hint="cs"/>
                <w:cs/>
                <w:lang w:val="en-US"/>
              </w:rPr>
              <w:t>ประกอบงบการเงินข้อ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lang w:val="en-US"/>
              </w:rPr>
              <w:t>1</w:t>
            </w:r>
            <w:r w:rsidR="0015079B">
              <w:rPr>
                <w:rFonts w:ascii="Angsana New" w:hAnsi="Angsana New" w:cs="Angsana New"/>
                <w:lang w:val="en-US"/>
              </w:rPr>
              <w:t>4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46082" w:rsidRPr="00D73B51" w:rsidRDefault="00E05996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17,799</w:t>
            </w: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746082" w:rsidRPr="00A85DD3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</w:tr>
      <w:tr w:rsidR="00C02BF8" w:rsidRPr="009D6697" w:rsidTr="00C02BF8">
        <w:trPr>
          <w:trHeight w:val="227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:rsidR="00746082" w:rsidRPr="00533DDA" w:rsidRDefault="00E05996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17,799</w:t>
            </w: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:rsidR="00746082" w:rsidRPr="00533DDA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b/>
                <w:bCs/>
                <w:sz w:val="30"/>
                <w:szCs w:val="30"/>
              </w:rPr>
              <w:t>125,769</w:t>
            </w:r>
          </w:p>
        </w:tc>
      </w:tr>
      <w:tr w:rsidR="00C02BF8" w:rsidRPr="009D6697" w:rsidTr="00C02BF8">
        <w:trPr>
          <w:trHeight w:val="227"/>
        </w:trPr>
        <w:tc>
          <w:tcPr>
            <w:tcW w:w="3235" w:type="pct"/>
          </w:tcPr>
          <w:p w:rsidR="00746082" w:rsidRPr="007C1972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:rsidR="00746082" w:rsidRPr="00CE0DB2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ต้นทุนของโคร</w:t>
            </w:r>
            <w:r>
              <w:rPr>
                <w:rFonts w:ascii="Angsana New" w:hAnsi="Angsana New" w:cs="Angsana New"/>
                <w:cs/>
                <w:lang w:val="en-US"/>
              </w:rPr>
              <w:t>งการอสังหาริมทรัพย์ระหว่าง</w:t>
            </w:r>
          </w:p>
        </w:tc>
        <w:tc>
          <w:tcPr>
            <w:tcW w:w="833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การพัฒนาที่บันทึก</w:t>
            </w:r>
            <w:r>
              <w:rPr>
                <w:rFonts w:ascii="Angsana New" w:hAnsi="Angsana New" w:cs="Angsana New"/>
                <w:cs/>
                <w:lang w:val="en-US"/>
              </w:rPr>
              <w:t>รวมใน</w:t>
            </w:r>
            <w:r w:rsidR="00F370F0" w:rsidRPr="003C47FE">
              <w:rPr>
                <w:rFonts w:ascii="Angsana New" w:hAnsi="Angsana New" w:cs="Angsana New"/>
                <w:cs/>
                <w:lang w:val="en-US"/>
              </w:rPr>
              <w:t>บัญชีต้นทุนขาย</w:t>
            </w:r>
          </w:p>
        </w:tc>
        <w:tc>
          <w:tcPr>
            <w:tcW w:w="833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672" w:rsidRPr="009D6697" w:rsidTr="00C02BF8">
        <w:trPr>
          <w:trHeight w:val="380"/>
        </w:trPr>
        <w:tc>
          <w:tcPr>
            <w:tcW w:w="3235" w:type="pct"/>
          </w:tcPr>
          <w:p w:rsidR="002C1672" w:rsidRDefault="002C167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โครงการพัฒนาอสังหาริมทรัพย์</w:t>
            </w:r>
          </w:p>
        </w:tc>
        <w:tc>
          <w:tcPr>
            <w:tcW w:w="833" w:type="pct"/>
          </w:tcPr>
          <w:p w:rsidR="002C1672" w:rsidRPr="004B1B71" w:rsidRDefault="002C167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2C1672" w:rsidRPr="004B1B71" w:rsidRDefault="002C167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</w:tcPr>
          <w:p w:rsidR="002C1672" w:rsidRPr="004B1B71" w:rsidRDefault="002C167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2C167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746082">
              <w:rPr>
                <w:rFonts w:ascii="Angsana New" w:hAnsi="Angsana New" w:cs="Angsana New" w:hint="cs"/>
                <w:cs/>
                <w:lang w:val="en-US"/>
              </w:rPr>
              <w:t>-  ต้นทุนขาย</w:t>
            </w:r>
          </w:p>
        </w:tc>
        <w:tc>
          <w:tcPr>
            <w:tcW w:w="833" w:type="pct"/>
          </w:tcPr>
          <w:p w:rsidR="00746082" w:rsidRPr="00282E7A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46082" w:rsidRPr="00282E7A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746082" w:rsidRPr="00282E7A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82E7A">
              <w:rPr>
                <w:rFonts w:ascii="Angsana New" w:hAnsi="Angsana New"/>
                <w:sz w:val="30"/>
                <w:szCs w:val="30"/>
              </w:rPr>
              <w:t>95,028</w:t>
            </w:r>
          </w:p>
        </w:tc>
      </w:tr>
      <w:tr w:rsidR="00C02BF8" w:rsidRPr="009D6697" w:rsidTr="00C02BF8">
        <w:trPr>
          <w:trHeight w:val="380"/>
        </w:trPr>
        <w:tc>
          <w:tcPr>
            <w:tcW w:w="3235" w:type="pct"/>
          </w:tcPr>
          <w:p w:rsidR="00746082" w:rsidRPr="003C47FE" w:rsidRDefault="00746082" w:rsidP="00D73B5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:rsidR="00746082" w:rsidRPr="003D0F93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46082" w:rsidRPr="004B1B71" w:rsidRDefault="00746082" w:rsidP="00D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:rsidR="00746082" w:rsidRPr="003D0F93" w:rsidRDefault="00746082" w:rsidP="00C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F93">
              <w:rPr>
                <w:rFonts w:ascii="Angsana New" w:hAnsi="Angsana New"/>
                <w:b/>
                <w:bCs/>
                <w:sz w:val="30"/>
                <w:szCs w:val="30"/>
              </w:rPr>
              <w:t>95,028</w:t>
            </w:r>
          </w:p>
        </w:tc>
      </w:tr>
    </w:tbl>
    <w:p w:rsidR="0020591D" w:rsidRDefault="0020591D" w:rsidP="00D61A43">
      <w:pPr>
        <w:pStyle w:val="FSContent"/>
        <w:rPr>
          <w:cs/>
        </w:rPr>
      </w:pPr>
    </w:p>
    <w:p w:rsidR="00D61A43" w:rsidRPr="00157144" w:rsidRDefault="00D61A43" w:rsidP="00D61A43">
      <w:pPr>
        <w:pStyle w:val="FSContent"/>
      </w:pPr>
      <w:r w:rsidRPr="00157144">
        <w:rPr>
          <w:rFonts w:hint="cs"/>
          <w:cs/>
        </w:rPr>
        <w:t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เพื่อ</w:t>
      </w:r>
      <w:r w:rsidRPr="00157144">
        <w:rPr>
          <w:cs/>
        </w:rPr>
        <w:br/>
      </w:r>
      <w:r w:rsidRPr="00157144">
        <w:rPr>
          <w:rFonts w:hint="cs"/>
          <w:cs/>
        </w:rPr>
        <w:t xml:space="preserve">ค้ำประกันวงเงินสินเชื่อที่ได้รับจากสถาบันการเงินในประเทศบางแห่ง </w:t>
      </w: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8C6004" w:rsidRPr="008C6004" w:rsidRDefault="00A867FD" w:rsidP="00D8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:rsidR="00FF6BA6" w:rsidRPr="008C010D" w:rsidRDefault="00FF6BA6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FF6BA6" w:rsidRPr="008C010D" w:rsidSect="004C1C4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:rsidR="00A867FD" w:rsidRPr="00A867FD" w:rsidRDefault="00A867FD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A867FD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เงินลงทุนในบริษัทย่อย</w:t>
      </w:r>
    </w:p>
    <w:p w:rsidR="00A867FD" w:rsidRDefault="00A867FD" w:rsidP="00A86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A867FD" w:rsidRPr="008C010D" w:rsidRDefault="00A867FD" w:rsidP="00A86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</w:rPr>
        <w:t xml:space="preserve">31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D85706">
        <w:rPr>
          <w:rFonts w:ascii="Angsana New" w:hAnsi="Angsana New"/>
          <w:sz w:val="30"/>
          <w:szCs w:val="30"/>
        </w:rPr>
        <w:t xml:space="preserve">2 </w:t>
      </w:r>
      <w:r w:rsidR="00D8570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85706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85706"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 w:rsidR="0071330D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="00D85706" w:rsidRPr="003C47FE">
        <w:rPr>
          <w:rFonts w:ascii="Angsana New" w:hAnsi="Angsana New"/>
          <w:sz w:val="30"/>
          <w:szCs w:val="30"/>
        </w:rPr>
        <w:t xml:space="preserve"> </w:t>
      </w:r>
      <w:r w:rsidR="00D85706" w:rsidRPr="003C47FE">
        <w:rPr>
          <w:rFonts w:ascii="Angsana New" w:hAnsi="Angsana New"/>
          <w:sz w:val="30"/>
          <w:szCs w:val="30"/>
          <w:cs/>
        </w:rPr>
        <w:t>มีดังนี้</w:t>
      </w:r>
    </w:p>
    <w:p w:rsidR="00A867FD" w:rsidRPr="00E00D02" w:rsidRDefault="00A867FD" w:rsidP="00A867FD">
      <w:pPr>
        <w:pStyle w:val="FSBlank"/>
        <w:rPr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9"/>
        <w:gridCol w:w="1099"/>
        <w:gridCol w:w="1080"/>
        <w:gridCol w:w="1170"/>
        <w:gridCol w:w="1170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A867FD" w:rsidRPr="003C47FE" w:rsidTr="003558AB">
        <w:tc>
          <w:tcPr>
            <w:tcW w:w="1799" w:type="dxa"/>
          </w:tcPr>
          <w:p w:rsidR="00A867FD" w:rsidRPr="003C47FE" w:rsidRDefault="00A867FD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2"/>
          </w:tcPr>
          <w:p w:rsidR="00A867FD" w:rsidRPr="003C47FE" w:rsidRDefault="00A867FD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32" w:type="dxa"/>
            <w:gridSpan w:val="13"/>
          </w:tcPr>
          <w:p w:rsidR="00A867FD" w:rsidRPr="003C47FE" w:rsidRDefault="00A867FD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E80" w:rsidRPr="003C47FE" w:rsidTr="003558AB">
        <w:tc>
          <w:tcPr>
            <w:tcW w:w="17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1080" w:type="dxa"/>
            <w:tcBorders>
              <w:left w:val="nil"/>
            </w:tcBorders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E45E80" w:rsidRPr="003C47FE" w:rsidTr="003558AB">
        <w:tc>
          <w:tcPr>
            <w:tcW w:w="17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340" w:type="dxa"/>
            <w:gridSpan w:val="2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E45E80" w:rsidRPr="003C47FE" w:rsidTr="003558AB">
        <w:tc>
          <w:tcPr>
            <w:tcW w:w="17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45E80" w:rsidRPr="003C47FE" w:rsidTr="003558AB">
        <w:tc>
          <w:tcPr>
            <w:tcW w:w="17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2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:rsidR="00E45E80" w:rsidRPr="003C47FE" w:rsidRDefault="00E45E80" w:rsidP="00E45E80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5E80" w:rsidRPr="003C47FE" w:rsidTr="003558AB">
        <w:tc>
          <w:tcPr>
            <w:tcW w:w="17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 xml:space="preserve">นวนคร </w:t>
            </w:r>
          </w:p>
        </w:tc>
        <w:tc>
          <w:tcPr>
            <w:tcW w:w="10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E45E80" w:rsidRPr="003C47FE" w:rsidRDefault="00597834" w:rsidP="005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tcBorders>
              <w:left w:val="nil"/>
            </w:tcBorders>
          </w:tcPr>
          <w:p w:rsidR="00E45E80" w:rsidRPr="003C47FE" w:rsidRDefault="00597834" w:rsidP="005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E45E80" w:rsidRPr="003C47FE" w:rsidRDefault="00E45E80" w:rsidP="005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597834" w:rsidP="005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5E80" w:rsidRPr="003C47FE" w:rsidTr="003558AB">
        <w:tc>
          <w:tcPr>
            <w:tcW w:w="1799" w:type="dxa"/>
          </w:tcPr>
          <w:p w:rsidR="00E45E80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สมาร์ท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เอ็นเนอร์ยี่</w:t>
            </w:r>
          </w:p>
        </w:tc>
        <w:tc>
          <w:tcPr>
            <w:tcW w:w="10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5E80" w:rsidRPr="003C47FE" w:rsidTr="003558AB">
        <w:tc>
          <w:tcPr>
            <w:tcW w:w="1799" w:type="dxa"/>
          </w:tcPr>
          <w:p w:rsidR="00E45E80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71330D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099" w:type="dxa"/>
          </w:tcPr>
          <w:p w:rsidR="00E45E80" w:rsidRPr="0087626D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พลังงานไฟฟ้าจากพลังงานแสงอาทิตย์</w:t>
            </w: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5E80" w:rsidRPr="003C47FE" w:rsidTr="003558AB">
        <w:tc>
          <w:tcPr>
            <w:tcW w:w="17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5E80" w:rsidRPr="0087626D" w:rsidRDefault="0065091C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E80" w:rsidRPr="0087626D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5E80" w:rsidRPr="0087626D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5E80" w:rsidRPr="0043170D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E80" w:rsidRPr="003C47FE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5E80" w:rsidRPr="0043170D" w:rsidRDefault="00E45E80" w:rsidP="00E4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867FD" w:rsidRDefault="00A867FD" w:rsidP="00A867FD">
      <w:pPr>
        <w:pStyle w:val="FSBlank"/>
        <w:rPr>
          <w:sz w:val="30"/>
          <w:szCs w:val="30"/>
        </w:rPr>
      </w:pPr>
    </w:p>
    <w:p w:rsidR="00D85706" w:rsidRDefault="00A867FD" w:rsidP="00A867FD">
      <w:pPr>
        <w:pStyle w:val="FSBlank"/>
        <w:rPr>
          <w:sz w:val="30"/>
          <w:szCs w:val="30"/>
        </w:rPr>
      </w:pPr>
      <w:r w:rsidRPr="0071330D">
        <w:rPr>
          <w:rFonts w:hint="cs"/>
          <w:sz w:val="24"/>
          <w:szCs w:val="24"/>
          <w:cs/>
        </w:rPr>
        <w:t>*</w:t>
      </w:r>
      <w:r>
        <w:rPr>
          <w:rFonts w:hint="cs"/>
          <w:sz w:val="30"/>
          <w:szCs w:val="30"/>
          <w:cs/>
        </w:rPr>
        <w:t xml:space="preserve"> บริษัทได้จดทะเบียนเลิกกิจการกับกระทรวงพาณิชย์เมื่อวันที่ </w:t>
      </w:r>
      <w:r>
        <w:rPr>
          <w:sz w:val="30"/>
          <w:szCs w:val="30"/>
        </w:rPr>
        <w:t xml:space="preserve">3 </w:t>
      </w:r>
      <w:r>
        <w:rPr>
          <w:rFonts w:hint="cs"/>
          <w:sz w:val="30"/>
          <w:szCs w:val="30"/>
          <w:cs/>
        </w:rPr>
        <w:t xml:space="preserve">ตุลาคม </w:t>
      </w:r>
      <w:r>
        <w:rPr>
          <w:sz w:val="30"/>
          <w:szCs w:val="30"/>
        </w:rPr>
        <w:t>2562</w:t>
      </w:r>
    </w:p>
    <w:p w:rsidR="00D85706" w:rsidRDefault="00D8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  <w:sectPr w:rsidR="00D85706" w:rsidSect="000E7DFA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sz w:val="30"/>
          <w:szCs w:val="30"/>
        </w:rPr>
        <w:br w:type="page"/>
      </w:r>
    </w:p>
    <w:p w:rsidR="00D85706" w:rsidRPr="00D85706" w:rsidRDefault="00D85706" w:rsidP="00434F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D8570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:rsidR="00D85706" w:rsidRPr="00D85706" w:rsidRDefault="00D85706" w:rsidP="00D85706">
      <w:pPr>
        <w:pStyle w:val="FSBlank"/>
        <w:rPr>
          <w:sz w:val="30"/>
          <w:szCs w:val="30"/>
        </w:rPr>
      </w:pPr>
      <w:r w:rsidRPr="003C47FE">
        <w:rPr>
          <w:cs/>
        </w:rPr>
        <w:tab/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1176"/>
        <w:gridCol w:w="267"/>
        <w:gridCol w:w="1172"/>
        <w:gridCol w:w="267"/>
        <w:gridCol w:w="1174"/>
        <w:gridCol w:w="267"/>
        <w:gridCol w:w="1165"/>
      </w:tblGrid>
      <w:tr w:rsidR="00D85706" w:rsidRPr="003C47FE" w:rsidTr="003558AB">
        <w:trPr>
          <w:cantSplit/>
        </w:trPr>
        <w:tc>
          <w:tcPr>
            <w:tcW w:w="2003" w:type="pct"/>
          </w:tcPr>
          <w:p w:rsidR="00D85706" w:rsidRPr="003C47FE" w:rsidRDefault="00D85706" w:rsidP="003558A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706" w:rsidRPr="003C47FE" w:rsidTr="003558AB">
        <w:trPr>
          <w:cantSplit/>
        </w:trPr>
        <w:tc>
          <w:tcPr>
            <w:tcW w:w="2003" w:type="pct"/>
          </w:tcPr>
          <w:p w:rsidR="00D85706" w:rsidRPr="003C47FE" w:rsidRDefault="00D85706" w:rsidP="003558A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85706" w:rsidRPr="003C47FE" w:rsidTr="003558AB">
        <w:trPr>
          <w:cantSplit/>
        </w:trPr>
        <w:tc>
          <w:tcPr>
            <w:tcW w:w="2003" w:type="pct"/>
          </w:tcPr>
          <w:p w:rsidR="00D85706" w:rsidRPr="003C47FE" w:rsidRDefault="00D85706" w:rsidP="003558A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7" w:type="pct"/>
            <w:gridSpan w:val="7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706" w:rsidRPr="003C47FE" w:rsidTr="003558AB">
        <w:trPr>
          <w:cantSplit/>
        </w:trPr>
        <w:tc>
          <w:tcPr>
            <w:tcW w:w="2003" w:type="pct"/>
          </w:tcPr>
          <w:p w:rsidR="00D85706" w:rsidRPr="003C47FE" w:rsidRDefault="00D85706" w:rsidP="003558AB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</w:tcPr>
          <w:p w:rsidR="00D85706" w:rsidRPr="003C47FE" w:rsidRDefault="00FF592E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598,156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587,034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D85706" w:rsidRPr="003C47FE" w:rsidRDefault="00FF592E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D85706" w:rsidRPr="003C47FE" w:rsidRDefault="00D85706" w:rsidP="0029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</w:tr>
      <w:tr w:rsidR="00D85706" w:rsidRPr="003C47FE" w:rsidTr="003558AB">
        <w:trPr>
          <w:cantSplit/>
        </w:trPr>
        <w:tc>
          <w:tcPr>
            <w:tcW w:w="2003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42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0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0B9" w:rsidRPr="003C47FE" w:rsidTr="003558AB">
        <w:trPr>
          <w:cantSplit/>
        </w:trPr>
        <w:tc>
          <w:tcPr>
            <w:tcW w:w="2003" w:type="pct"/>
          </w:tcPr>
          <w:p w:rsidR="00C320B9" w:rsidRPr="003C47FE" w:rsidRDefault="00C320B9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42" w:type="pct"/>
          </w:tcPr>
          <w:p w:rsidR="00C320B9" w:rsidRPr="003C47FE" w:rsidRDefault="00C320B9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</w:t>
            </w:r>
            <w:r w:rsidR="00214476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6" w:type="pct"/>
          </w:tcPr>
          <w:p w:rsidR="00C320B9" w:rsidRPr="003C47FE" w:rsidRDefault="00C320B9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320B9" w:rsidRPr="003C47FE" w:rsidRDefault="00C320B9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111,608</w:t>
            </w:r>
          </w:p>
        </w:tc>
        <w:tc>
          <w:tcPr>
            <w:tcW w:w="146" w:type="pct"/>
          </w:tcPr>
          <w:p w:rsidR="00C320B9" w:rsidRPr="003C47FE" w:rsidRDefault="00C320B9" w:rsidP="00C32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C320B9" w:rsidRPr="003C47FE" w:rsidRDefault="00C320B9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320B9" w:rsidRPr="003C47FE" w:rsidRDefault="00C320B9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C320B9" w:rsidRPr="003C47FE" w:rsidRDefault="00C320B9" w:rsidP="00C32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476" w:rsidRPr="003C47FE" w:rsidTr="003558AB">
        <w:trPr>
          <w:cantSplit/>
        </w:trPr>
        <w:tc>
          <w:tcPr>
            <w:tcW w:w="2003" w:type="pct"/>
          </w:tcPr>
          <w:p w:rsidR="00214476" w:rsidRDefault="00214476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42" w:type="pct"/>
          </w:tcPr>
          <w:p w:rsidR="00214476" w:rsidRDefault="00214476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146" w:type="pct"/>
          </w:tcPr>
          <w:p w:rsidR="00214476" w:rsidRPr="003C47FE" w:rsidRDefault="00214476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214476" w:rsidRDefault="0058193C" w:rsidP="00E0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14476" w:rsidRPr="003C47FE" w:rsidRDefault="00214476" w:rsidP="00C32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214476" w:rsidRDefault="00214476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146" w:type="pct"/>
          </w:tcPr>
          <w:p w:rsidR="00214476" w:rsidRPr="003C47FE" w:rsidRDefault="00214476" w:rsidP="00C32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214476" w:rsidRDefault="00214476" w:rsidP="00C32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706" w:rsidRPr="003C47FE" w:rsidTr="003558AB">
        <w:trPr>
          <w:cantSplit/>
        </w:trPr>
        <w:tc>
          <w:tcPr>
            <w:tcW w:w="2003" w:type="pct"/>
          </w:tcPr>
          <w:p w:rsidR="00D85706" w:rsidRDefault="00673643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</w:t>
            </w:r>
            <w:r w:rsidR="00D85706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642" w:type="pct"/>
          </w:tcPr>
          <w:p w:rsidR="00D85706" w:rsidRDefault="00FF592E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D85706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D85706" w:rsidRPr="003C47FE" w:rsidRDefault="00FF592E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D85706" w:rsidRPr="003C47FE" w:rsidRDefault="00D85706" w:rsidP="0035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FF592E" w:rsidRPr="003C47FE" w:rsidTr="003558AB">
        <w:trPr>
          <w:cantSplit/>
        </w:trPr>
        <w:tc>
          <w:tcPr>
            <w:tcW w:w="2003" w:type="pct"/>
          </w:tcPr>
          <w:p w:rsidR="00FF592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2" w:type="pct"/>
          </w:tcPr>
          <w:p w:rsidR="00FF592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(119,984)</w:t>
            </w:r>
          </w:p>
        </w:tc>
        <w:tc>
          <w:tcPr>
            <w:tcW w:w="146" w:type="pct"/>
          </w:tcPr>
          <w:p w:rsidR="00FF592E" w:rsidRPr="003C47F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FF592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(107,986)</w:t>
            </w:r>
          </w:p>
        </w:tc>
        <w:tc>
          <w:tcPr>
            <w:tcW w:w="146" w:type="pct"/>
          </w:tcPr>
          <w:p w:rsidR="00FF592E" w:rsidRPr="003C47FE" w:rsidRDefault="00FF592E" w:rsidP="00FF5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FF592E" w:rsidRPr="003C47F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F592E" w:rsidRPr="003C47F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F592E" w:rsidRPr="003C47FE" w:rsidRDefault="00FF592E" w:rsidP="00FF5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92E" w:rsidRPr="003C47FE" w:rsidTr="003558AB">
        <w:trPr>
          <w:cantSplit/>
        </w:trPr>
        <w:tc>
          <w:tcPr>
            <w:tcW w:w="2003" w:type="pct"/>
          </w:tcPr>
          <w:p w:rsidR="00FF592E" w:rsidRPr="003C47F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FF592E" w:rsidRPr="003C47FE" w:rsidRDefault="00C320B9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214476">
              <w:rPr>
                <w:rFonts w:ascii="Angsana New" w:hAnsi="Angsana New"/>
                <w:b/>
                <w:bCs/>
                <w:sz w:val="30"/>
                <w:szCs w:val="30"/>
              </w:rPr>
              <w:t>1,002</w:t>
            </w:r>
          </w:p>
        </w:tc>
        <w:tc>
          <w:tcPr>
            <w:tcW w:w="146" w:type="pct"/>
          </w:tcPr>
          <w:p w:rsidR="00FF592E" w:rsidRPr="003C47F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FF592E" w:rsidRPr="003C47F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598,156</w:t>
            </w:r>
          </w:p>
        </w:tc>
        <w:tc>
          <w:tcPr>
            <w:tcW w:w="146" w:type="pct"/>
          </w:tcPr>
          <w:p w:rsidR="00FF592E" w:rsidRPr="003C47FE" w:rsidRDefault="00FF592E" w:rsidP="00FF5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FF592E" w:rsidRPr="003C47FE" w:rsidRDefault="00214476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465,930</w:t>
            </w:r>
          </w:p>
        </w:tc>
        <w:tc>
          <w:tcPr>
            <w:tcW w:w="146" w:type="pct"/>
          </w:tcPr>
          <w:p w:rsidR="00FF592E" w:rsidRPr="003C47FE" w:rsidRDefault="00FF592E" w:rsidP="00FF5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FF592E" w:rsidRPr="003C47FE" w:rsidRDefault="00FF592E" w:rsidP="00F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</w:tr>
    </w:tbl>
    <w:p w:rsidR="00D85706" w:rsidRPr="00AF3648" w:rsidRDefault="00D85706" w:rsidP="00D8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30"/>
          <w:szCs w:val="30"/>
        </w:rPr>
      </w:pPr>
    </w:p>
    <w:p w:rsidR="00A41F1B" w:rsidRDefault="00644AFF" w:rsidP="0029639C">
      <w:pPr>
        <w:pStyle w:val="FSContent"/>
        <w:ind w:right="533"/>
      </w:pPr>
      <w:r>
        <w:rPr>
          <w:rFonts w:hint="cs"/>
          <w:cs/>
        </w:rPr>
        <w:t xml:space="preserve">เมื่อวันที่ </w:t>
      </w:r>
      <w:r>
        <w:t xml:space="preserve">26 </w:t>
      </w:r>
      <w:r>
        <w:rPr>
          <w:rFonts w:hint="cs"/>
          <w:cs/>
        </w:rPr>
        <w:t xml:space="preserve">กันยายน </w:t>
      </w:r>
      <w:r>
        <w:t xml:space="preserve">2562 </w:t>
      </w:r>
      <w:r w:rsidR="00792129">
        <w:rPr>
          <w:rFonts w:hint="cs"/>
          <w:cs/>
        </w:rPr>
        <w:t>ที่ประชุม</w:t>
      </w:r>
      <w:r w:rsidR="00792129" w:rsidRPr="0090234C">
        <w:rPr>
          <w:cs/>
        </w:rPr>
        <w:t>คณะกรรมการ</w:t>
      </w:r>
      <w:r w:rsidR="00792129">
        <w:rPr>
          <w:rFonts w:hint="cs"/>
          <w:cs/>
        </w:rPr>
        <w:t>ของ</w:t>
      </w:r>
      <w:r w:rsidR="00792129" w:rsidRPr="0090234C">
        <w:rPr>
          <w:cs/>
        </w:rPr>
        <w:t>บริษัท</w:t>
      </w:r>
      <w:r w:rsidR="00792129">
        <w:rPr>
          <w:rFonts w:hint="cs"/>
          <w:cs/>
        </w:rPr>
        <w:t>มีมติ</w:t>
      </w:r>
      <w:r w:rsidR="00792129" w:rsidRPr="0090234C">
        <w:rPr>
          <w:cs/>
        </w:rPr>
        <w:t>อนุมัติ</w:t>
      </w:r>
      <w:r w:rsidR="00792129">
        <w:rPr>
          <w:rFonts w:hint="cs"/>
          <w:cs/>
        </w:rPr>
        <w:t>ให้บริษัทเข้า</w:t>
      </w:r>
      <w:r w:rsidR="00792129" w:rsidRPr="0090234C">
        <w:rPr>
          <w:cs/>
        </w:rPr>
        <w:t>ซื้อหุ้นสามัญของบริษัท ไทธนันต์ จ</w:t>
      </w:r>
      <w:r w:rsidR="00792129">
        <w:rPr>
          <w:rFonts w:hint="cs"/>
          <w:cs/>
        </w:rPr>
        <w:t>ำ</w:t>
      </w:r>
      <w:r w:rsidR="00792129" w:rsidRPr="0090234C">
        <w:rPr>
          <w:cs/>
        </w:rPr>
        <w:t xml:space="preserve">กัด </w:t>
      </w:r>
      <w:r w:rsidR="00792129">
        <w:rPr>
          <w:rFonts w:hint="cs"/>
          <w:cs/>
        </w:rPr>
        <w:t xml:space="preserve">(“ไทธนันต์”) </w:t>
      </w:r>
      <w:r w:rsidR="00792129" w:rsidRPr="0090234C">
        <w:rPr>
          <w:cs/>
        </w:rPr>
        <w:t>จ</w:t>
      </w:r>
      <w:r w:rsidR="00792129">
        <w:rPr>
          <w:rFonts w:hint="cs"/>
          <w:cs/>
        </w:rPr>
        <w:t>ำ</w:t>
      </w:r>
      <w:r w:rsidR="00792129" w:rsidRPr="0090234C">
        <w:rPr>
          <w:cs/>
        </w:rPr>
        <w:t>นวน</w:t>
      </w:r>
      <w:r w:rsidR="00792129" w:rsidRPr="0090234C">
        <w:t xml:space="preserve"> 51,000 </w:t>
      </w:r>
      <w:r w:rsidR="00792129" w:rsidRPr="0090234C">
        <w:rPr>
          <w:cs/>
        </w:rPr>
        <w:t>หุ้น (มูลค่าทุนช</w:t>
      </w:r>
      <w:r w:rsidR="00792129">
        <w:rPr>
          <w:rFonts w:hint="cs"/>
          <w:cs/>
        </w:rPr>
        <w:t>ำ</w:t>
      </w:r>
      <w:r w:rsidR="00792129" w:rsidRPr="0090234C">
        <w:rPr>
          <w:cs/>
        </w:rPr>
        <w:t xml:space="preserve">ระแล้ว </w:t>
      </w:r>
      <w:r w:rsidR="00792129" w:rsidRPr="0090234C">
        <w:t xml:space="preserve">25 </w:t>
      </w:r>
      <w:r w:rsidR="00792129" w:rsidRPr="0090234C">
        <w:rPr>
          <w:cs/>
        </w:rPr>
        <w:t xml:space="preserve">บาทต่อหุ้น) คิดเป็นร้อยละ </w:t>
      </w:r>
      <w:r w:rsidR="00792129" w:rsidRPr="0090234C">
        <w:t xml:space="preserve">51 </w:t>
      </w:r>
      <w:r w:rsidR="00792129" w:rsidRPr="0090234C">
        <w:rPr>
          <w:cs/>
        </w:rPr>
        <w:t>ของ</w:t>
      </w:r>
      <w:r w:rsidR="00D17BD5">
        <w:t xml:space="preserve">            </w:t>
      </w:r>
      <w:r w:rsidR="00792129" w:rsidRPr="0090234C">
        <w:rPr>
          <w:cs/>
        </w:rPr>
        <w:t>หุ้นสามัญทั้งหมดของไทธนันต์</w:t>
      </w:r>
      <w:r w:rsidR="00792129">
        <w:rPr>
          <w:rFonts w:hint="cs"/>
          <w:cs/>
        </w:rPr>
        <w:t xml:space="preserve"> </w:t>
      </w:r>
      <w:r w:rsidR="00792129" w:rsidRPr="0090234C">
        <w:rPr>
          <w:cs/>
        </w:rPr>
        <w:t>ในราคา</w:t>
      </w:r>
      <w:r w:rsidR="00792129" w:rsidRPr="0090234C">
        <w:t xml:space="preserve"> </w:t>
      </w:r>
      <w:r w:rsidR="00792129">
        <w:t>0.99</w:t>
      </w:r>
      <w:r w:rsidR="00792129" w:rsidRPr="0090234C">
        <w:t xml:space="preserve"> </w:t>
      </w:r>
      <w:r w:rsidR="00792129">
        <w:rPr>
          <w:rFonts w:hint="cs"/>
          <w:cs/>
        </w:rPr>
        <w:t>ล้าน</w:t>
      </w:r>
      <w:r w:rsidR="00792129" w:rsidRPr="0090234C">
        <w:rPr>
          <w:cs/>
        </w:rPr>
        <w:t>บาท จากบริษัท เอแอลที</w:t>
      </w:r>
      <w:r w:rsidR="00792129">
        <w:t xml:space="preserve"> </w:t>
      </w:r>
      <w:r w:rsidR="00792129" w:rsidRPr="0090234C">
        <w:rPr>
          <w:cs/>
        </w:rPr>
        <w:t>เทเลคอม จ</w:t>
      </w:r>
      <w:r w:rsidR="00792129">
        <w:rPr>
          <w:rFonts w:hint="cs"/>
          <w:cs/>
        </w:rPr>
        <w:t>ำ</w:t>
      </w:r>
      <w:r w:rsidR="00792129" w:rsidRPr="0090234C">
        <w:rPr>
          <w:cs/>
        </w:rPr>
        <w:t xml:space="preserve">กัด (มหาชน) </w:t>
      </w:r>
      <w:r w:rsidR="00792129">
        <w:rPr>
          <w:rFonts w:hint="cs"/>
          <w:cs/>
        </w:rPr>
        <w:t xml:space="preserve">โดยการเข้าซื้อหุ้นสามัญแล้วเสร็จเมื่อวันที่ </w:t>
      </w:r>
      <w:r w:rsidR="00792129">
        <w:t xml:space="preserve">31 </w:t>
      </w:r>
      <w:r w:rsidR="00792129">
        <w:rPr>
          <w:rFonts w:hint="cs"/>
          <w:cs/>
        </w:rPr>
        <w:t xml:space="preserve">ตุลาคม </w:t>
      </w:r>
      <w:r w:rsidR="00792129">
        <w:t>2562</w:t>
      </w:r>
    </w:p>
    <w:p w:rsidR="00B72D02" w:rsidRDefault="00B72D02" w:rsidP="0029639C">
      <w:pPr>
        <w:pStyle w:val="FSContent"/>
        <w:ind w:right="533"/>
      </w:pPr>
    </w:p>
    <w:p w:rsidR="00B72D02" w:rsidRDefault="00B72D02" w:rsidP="00B72D02">
      <w:pPr>
        <w:pStyle w:val="FSContent"/>
        <w:ind w:right="533"/>
      </w:pPr>
      <w:r>
        <w:rPr>
          <w:cs/>
        </w:rPr>
        <w:t xml:space="preserve">เมื่อวันที่ 28 พฤษภาคม 2561 บริษัทได้ชำระค่าหุ้นเพิ่มเติมในส่วนที่ยังเรียกชำระไม่เต็มมูลค่าให้กับบริษัท </w:t>
      </w:r>
      <w:r>
        <w:rPr>
          <w:rFonts w:hint="cs"/>
          <w:cs/>
        </w:rPr>
        <w:t xml:space="preserve">                </w:t>
      </w:r>
      <w:r>
        <w:rPr>
          <w:cs/>
        </w:rPr>
        <w:t>ผลิตไฟฟ้า นวนคร จำกัด จำนวน 16.44 ล้านหุ้น ในอัตราหุ้นละ 0.456 บาท รวมเป็นจำนวนเงิน 7.50 ล้านบาท</w:t>
      </w:r>
    </w:p>
    <w:p w:rsidR="00B72D02" w:rsidRDefault="00B72D02" w:rsidP="0029639C">
      <w:pPr>
        <w:pStyle w:val="FSContent"/>
        <w:ind w:right="533"/>
      </w:pPr>
    </w:p>
    <w:p w:rsidR="00B72D02" w:rsidRDefault="00B72D02" w:rsidP="0029639C">
      <w:pPr>
        <w:pStyle w:val="FSContent"/>
        <w:ind w:right="533"/>
      </w:pPr>
    </w:p>
    <w:p w:rsidR="00B72D02" w:rsidRPr="00D85706" w:rsidRDefault="00B72D02" w:rsidP="0029639C">
      <w:pPr>
        <w:pStyle w:val="FSContent"/>
        <w:ind w:right="533"/>
        <w:rPr>
          <w:color w:val="FF00FF"/>
          <w:sz w:val="24"/>
          <w:szCs w:val="24"/>
        </w:rPr>
        <w:sectPr w:rsidR="00B72D02" w:rsidRPr="00D85706" w:rsidSect="00D85706">
          <w:headerReference w:type="default" r:id="rId13"/>
          <w:pgSz w:w="11909" w:h="16834" w:code="9"/>
          <w:pgMar w:top="1152" w:right="576" w:bottom="1152" w:left="1170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6BA6">
        <w:rPr>
          <w:rFonts w:ascii="Angsana New" w:hAnsi="Angsana New"/>
          <w:sz w:val="30"/>
          <w:szCs w:val="30"/>
          <w:cs/>
        </w:rPr>
        <w:t>2562 และ 2561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 w:rsidR="00B72D02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:rsidR="007D014D" w:rsidRPr="006811C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170"/>
        <w:gridCol w:w="990"/>
        <w:gridCol w:w="720"/>
        <w:gridCol w:w="720"/>
        <w:gridCol w:w="1080"/>
        <w:gridCol w:w="1088"/>
        <w:gridCol w:w="897"/>
        <w:gridCol w:w="270"/>
        <w:gridCol w:w="900"/>
        <w:gridCol w:w="445"/>
        <w:gridCol w:w="990"/>
        <w:gridCol w:w="270"/>
        <w:gridCol w:w="990"/>
        <w:gridCol w:w="270"/>
        <w:gridCol w:w="917"/>
        <w:gridCol w:w="270"/>
        <w:gridCol w:w="900"/>
      </w:tblGrid>
      <w:tr w:rsidR="00280F5F" w:rsidRPr="003C47FE" w:rsidTr="00A14EB1">
        <w:tc>
          <w:tcPr>
            <w:tcW w:w="1530" w:type="dxa"/>
          </w:tcPr>
          <w:p w:rsidR="00EC173B" w:rsidRPr="003C47FE" w:rsidRDefault="00EC173B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:rsidR="00EC173B" w:rsidRPr="003C47FE" w:rsidRDefault="00EC173B" w:rsidP="00EC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EC173B" w:rsidRPr="003C47FE" w:rsidRDefault="00EC173B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87" w:type="dxa"/>
            <w:gridSpan w:val="13"/>
          </w:tcPr>
          <w:p w:rsidR="00EC173B" w:rsidRPr="003C47FE" w:rsidRDefault="00EC173B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108E" w:rsidRPr="003C47FE" w:rsidTr="00A14EB1">
        <w:tc>
          <w:tcPr>
            <w:tcW w:w="1530" w:type="dxa"/>
          </w:tcPr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97D34" w:rsidRDefault="00197D34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:rsidR="00212228" w:rsidRDefault="0021222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:rsidR="00982DB0" w:rsidRDefault="00982DB0" w:rsidP="008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982DB0" w:rsidRDefault="00982DB0" w:rsidP="0089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:rsidR="0089108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 w:rsidR="00785F21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168" w:type="dxa"/>
            <w:gridSpan w:val="2"/>
          </w:tcPr>
          <w:p w:rsidR="0089108E" w:rsidRDefault="0089108E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97D34" w:rsidRDefault="00197D34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67" w:type="dxa"/>
            <w:gridSpan w:val="3"/>
          </w:tcPr>
          <w:p w:rsidR="0089108E" w:rsidRDefault="0089108E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97D34" w:rsidRDefault="00197D34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5" w:type="dxa"/>
          </w:tcPr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89108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11EAC" w:rsidRDefault="00611EA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:rsidR="00197D34" w:rsidRDefault="00197D34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89108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89108E" w:rsidRPr="003C47FE" w:rsidTr="00A14EB1">
        <w:tc>
          <w:tcPr>
            <w:tcW w:w="1530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108E" w:rsidRDefault="0089108E" w:rsidP="00EC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9108E" w:rsidRDefault="0089108E" w:rsidP="00EC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720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088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897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445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9108E" w:rsidRPr="003C47FE" w:rsidRDefault="0089108E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9108E" w:rsidRPr="003C47FE" w:rsidTr="00A14EB1">
        <w:tc>
          <w:tcPr>
            <w:tcW w:w="1530" w:type="dxa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108E" w:rsidRPr="003C47FE" w:rsidRDefault="0089108E" w:rsidP="00EC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9108E" w:rsidRPr="003C47FE" w:rsidRDefault="0089108E" w:rsidP="00EC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89108E" w:rsidRPr="003C47FE" w:rsidRDefault="0089108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287" w:type="dxa"/>
            <w:gridSpan w:val="13"/>
          </w:tcPr>
          <w:p w:rsidR="0089108E" w:rsidRPr="003C47FE" w:rsidRDefault="0089108E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88F" w:rsidRPr="003C47FE" w:rsidTr="00A14EB1">
        <w:tc>
          <w:tcPr>
            <w:tcW w:w="1530" w:type="dxa"/>
          </w:tcPr>
          <w:p w:rsidR="00DB288F" w:rsidRPr="003C47FE" w:rsidRDefault="00DB288F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2122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 w:rsidR="00B72D02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:rsidR="00DB288F" w:rsidRPr="003C47FE" w:rsidRDefault="00DB288F" w:rsidP="005F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:rsidR="00DB288F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72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:rsidR="00DB288F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1088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897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445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520,036</w:t>
            </w: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119,984</w:t>
            </w: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</w:tr>
      <w:tr w:rsidR="00DB288F" w:rsidRPr="003C47FE" w:rsidTr="00A14EB1">
        <w:tc>
          <w:tcPr>
            <w:tcW w:w="153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 w:rsidR="002122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DB288F" w:rsidRPr="003C47FE" w:rsidRDefault="00DB288F" w:rsidP="005F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B288F" w:rsidRPr="003C47FE" w:rsidRDefault="00DB288F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EB1" w:rsidRPr="003C47FE" w:rsidTr="00A14EB1">
        <w:tc>
          <w:tcPr>
            <w:tcW w:w="1530" w:type="dxa"/>
          </w:tcPr>
          <w:p w:rsidR="00A14EB1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14EB1" w:rsidRDefault="00A14EB1" w:rsidP="005F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99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4EB1" w:rsidRPr="003C47FE" w:rsidRDefault="00A14EB1" w:rsidP="00DB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EB1" w:rsidRPr="003C47FE" w:rsidTr="00A14EB1">
        <w:tc>
          <w:tcPr>
            <w:tcW w:w="1530" w:type="dxa"/>
          </w:tcPr>
          <w:p w:rsidR="00A14EB1" w:rsidRPr="00EC173B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="0021222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:rsidR="00A14EB1" w:rsidRPr="003C47FE" w:rsidRDefault="00A14EB1" w:rsidP="005F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720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:rsidR="00A14EB1" w:rsidRPr="003C47FE" w:rsidRDefault="00A2226E" w:rsidP="00A2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088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97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45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4EB1" w:rsidRPr="003C47FE" w:rsidTr="00A14EB1">
        <w:tc>
          <w:tcPr>
            <w:tcW w:w="1530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14EB1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EB1" w:rsidRPr="003C47FE" w:rsidTr="00A14EB1">
        <w:tc>
          <w:tcPr>
            <w:tcW w:w="153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465,930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445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4EB1" w:rsidRPr="00581A2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521,002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14EB1" w:rsidRPr="00581A2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119,984</w:t>
            </w:r>
          </w:p>
        </w:tc>
        <w:tc>
          <w:tcPr>
            <w:tcW w:w="270" w:type="dxa"/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14EB1" w:rsidRPr="003C47FE" w:rsidRDefault="00A14EB1" w:rsidP="00A1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107,986</w:t>
            </w:r>
          </w:p>
        </w:tc>
      </w:tr>
    </w:tbl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7B41EC" w:rsidRPr="00D547A7" w:rsidRDefault="007B41E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8E3B76" w:rsidRDefault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38"/>
        <w:gridCol w:w="1172"/>
        <w:gridCol w:w="716"/>
        <w:gridCol w:w="629"/>
        <w:gridCol w:w="630"/>
        <w:gridCol w:w="900"/>
        <w:gridCol w:w="900"/>
        <w:gridCol w:w="810"/>
        <w:gridCol w:w="270"/>
        <w:gridCol w:w="810"/>
        <w:gridCol w:w="236"/>
        <w:gridCol w:w="759"/>
        <w:gridCol w:w="270"/>
        <w:gridCol w:w="720"/>
        <w:gridCol w:w="270"/>
        <w:gridCol w:w="810"/>
        <w:gridCol w:w="270"/>
        <w:gridCol w:w="810"/>
        <w:gridCol w:w="270"/>
        <w:gridCol w:w="720"/>
        <w:gridCol w:w="270"/>
        <w:gridCol w:w="720"/>
      </w:tblGrid>
      <w:tr w:rsidR="00141EDE" w:rsidRPr="005F10AD" w:rsidTr="00141EDE">
        <w:tc>
          <w:tcPr>
            <w:tcW w:w="1438" w:type="dxa"/>
          </w:tcPr>
          <w:p w:rsidR="00542A58" w:rsidRPr="005F10AD" w:rsidRDefault="00542A58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5" w:type="dxa"/>
            <w:gridSpan w:val="17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EDE" w:rsidRPr="005F10AD" w:rsidTr="00141EDE">
        <w:tc>
          <w:tcPr>
            <w:tcW w:w="1438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259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10AD" w:rsidRPr="005F10AD" w:rsidTr="00141EDE">
        <w:tc>
          <w:tcPr>
            <w:tcW w:w="1438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</w:t>
            </w:r>
          </w:p>
        </w:tc>
        <w:tc>
          <w:tcPr>
            <w:tcW w:w="1259" w:type="dxa"/>
            <w:gridSpan w:val="2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141EDE" w:rsidRPr="005F10AD" w:rsidTr="00141EDE">
        <w:tc>
          <w:tcPr>
            <w:tcW w:w="1438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716" w:type="dxa"/>
          </w:tcPr>
          <w:p w:rsidR="00542A58" w:rsidRPr="005F10AD" w:rsidRDefault="00785F21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1259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</w:tr>
      <w:tr w:rsidR="00141EDE" w:rsidRPr="005F10AD" w:rsidTr="00141EDE">
        <w:tc>
          <w:tcPr>
            <w:tcW w:w="1438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63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90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90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</w:tr>
      <w:tr w:rsidR="00141EDE" w:rsidRPr="005F10AD" w:rsidTr="00141EDE">
        <w:tc>
          <w:tcPr>
            <w:tcW w:w="1438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15" w:type="dxa"/>
            <w:gridSpan w:val="17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1EDE" w:rsidRPr="005F10AD" w:rsidTr="00141EDE">
        <w:tc>
          <w:tcPr>
            <w:tcW w:w="1438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ผลิตไฟฟ้า</w:t>
            </w:r>
          </w:p>
        </w:tc>
        <w:tc>
          <w:tcPr>
            <w:tcW w:w="1172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</w:p>
        </w:tc>
        <w:tc>
          <w:tcPr>
            <w:tcW w:w="71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63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1,550,000</w:t>
            </w: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1,550,000</w:t>
            </w: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464,938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464,938</w:t>
            </w:r>
          </w:p>
        </w:tc>
        <w:tc>
          <w:tcPr>
            <w:tcW w:w="23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464,938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464,938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119,984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107,986</w:t>
            </w:r>
          </w:p>
        </w:tc>
      </w:tr>
      <w:tr w:rsidR="00141EDE" w:rsidRPr="005F10AD" w:rsidTr="00141EDE">
        <w:tc>
          <w:tcPr>
            <w:tcW w:w="1438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นวนคร จำกัด</w:t>
            </w:r>
          </w:p>
        </w:tc>
        <w:tc>
          <w:tcPr>
            <w:tcW w:w="1172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71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1EDE" w:rsidRPr="005F10AD" w:rsidTr="00141EDE">
        <w:tc>
          <w:tcPr>
            <w:tcW w:w="1438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ไฟฟ้า</w:t>
            </w:r>
          </w:p>
        </w:tc>
        <w:tc>
          <w:tcPr>
            <w:tcW w:w="71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1EDE" w:rsidRPr="005F10AD" w:rsidTr="00141EDE">
        <w:tc>
          <w:tcPr>
            <w:tcW w:w="1438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ไทธนันต์</w:t>
            </w:r>
          </w:p>
        </w:tc>
        <w:tc>
          <w:tcPr>
            <w:tcW w:w="1172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71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63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:rsidR="00141EDE" w:rsidRPr="005F10AD" w:rsidRDefault="00141EDE" w:rsidP="000A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0A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8B251A" w:rsidP="000A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0A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41EDE" w:rsidRPr="005F10AD" w:rsidTr="00141EDE">
        <w:tc>
          <w:tcPr>
            <w:tcW w:w="1438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172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1EDE" w:rsidRPr="005F10AD" w:rsidTr="00141EDE">
        <w:tc>
          <w:tcPr>
            <w:tcW w:w="1438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465,930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464,938</w:t>
            </w:r>
          </w:p>
        </w:tc>
        <w:tc>
          <w:tcPr>
            <w:tcW w:w="236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8B251A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465,930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464,938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119,984</w:t>
            </w:r>
          </w:p>
        </w:tc>
        <w:tc>
          <w:tcPr>
            <w:tcW w:w="270" w:type="dxa"/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41EDE" w:rsidRPr="005F10AD" w:rsidRDefault="00141EDE" w:rsidP="0014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107,986</w:t>
            </w:r>
          </w:p>
        </w:tc>
      </w:tr>
    </w:tbl>
    <w:p w:rsidR="00F15D94" w:rsidRPr="00A2226E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F15D94" w:rsidRPr="003C47FE" w:rsidRDefault="007B4A7B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15D94"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F15D94" w:rsidRPr="00D547A7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43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Pr="003C47FE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F4F91" w:rsidRPr="003C47FE" w:rsidSect="00D85706">
          <w:headerReference w:type="default" r:id="rId14"/>
          <w:pgSz w:w="16834" w:h="11909" w:orient="landscape" w:code="9"/>
          <w:pgMar w:top="1170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การร่วมค้า</w:t>
      </w:r>
    </w:p>
    <w:p w:rsidR="007D014D" w:rsidRPr="00295872" w:rsidRDefault="007D014D" w:rsidP="002666B8">
      <w:pPr>
        <w:pStyle w:val="FSBlank"/>
        <w:rPr>
          <w:sz w:val="30"/>
          <w:szCs w:val="30"/>
        </w:rPr>
      </w:pPr>
    </w:p>
    <w:p w:rsidR="007D014D" w:rsidRDefault="007D014D" w:rsidP="0041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496088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บริษัทในกิจการ</w:t>
      </w:r>
      <w:r w:rsidR="00F35CCA">
        <w:rPr>
          <w:rFonts w:ascii="Angsana New" w:hAnsi="Angsana New" w:hint="cs"/>
          <w:sz w:val="30"/>
          <w:szCs w:val="30"/>
          <w:cs/>
        </w:rPr>
        <w:t>เหล่า</w:t>
      </w:r>
      <w:r w:rsidRPr="003C47FE">
        <w:rPr>
          <w:rFonts w:ascii="Angsana New" w:hAnsi="Angsana New"/>
          <w:sz w:val="30"/>
          <w:szCs w:val="30"/>
          <w:cs/>
        </w:rPr>
        <w:t>นี้</w:t>
      </w:r>
    </w:p>
    <w:p w:rsidR="004C0D1E" w:rsidRPr="00295872" w:rsidRDefault="004C0D1E" w:rsidP="0041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260"/>
      </w:tblGrid>
      <w:tr w:rsidR="008437B9" w:rsidRPr="006E41B5" w:rsidTr="00934646">
        <w:tc>
          <w:tcPr>
            <w:tcW w:w="3600" w:type="dxa"/>
            <w:vAlign w:val="bottom"/>
          </w:tcPr>
          <w:p w:rsidR="008437B9" w:rsidRPr="00934646" w:rsidRDefault="008437B9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212228" w:rsidRDefault="008437B9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ผลิตไฟฟ้า </w:t>
            </w:r>
          </w:p>
          <w:p w:rsidR="008437B9" w:rsidRPr="00934646" w:rsidRDefault="008437B9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นวนคร จำกัด</w:t>
            </w:r>
          </w:p>
        </w:tc>
        <w:tc>
          <w:tcPr>
            <w:tcW w:w="270" w:type="dxa"/>
          </w:tcPr>
          <w:p w:rsidR="008437B9" w:rsidRPr="00934646" w:rsidRDefault="008437B9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8437B9" w:rsidRPr="00934646" w:rsidRDefault="008437B9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</w:t>
            </w: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ไทธนันต์</w:t>
            </w: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จำกัด</w:t>
            </w:r>
          </w:p>
        </w:tc>
      </w:tr>
      <w:tr w:rsidR="00934646" w:rsidRPr="006E41B5" w:rsidTr="00934646">
        <w:tc>
          <w:tcPr>
            <w:tcW w:w="3600" w:type="dxa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8437B9" w:rsidRPr="006E41B5" w:rsidTr="00934646">
        <w:tc>
          <w:tcPr>
            <w:tcW w:w="3600" w:type="dxa"/>
          </w:tcPr>
          <w:p w:rsidR="008437B9" w:rsidRPr="00934646" w:rsidRDefault="008437B9" w:rsidP="00F476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437B9" w:rsidRPr="00934646" w:rsidRDefault="008437B9" w:rsidP="00387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46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8437B9" w:rsidRPr="00934646" w:rsidRDefault="008437B9" w:rsidP="00F476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B3534" w:rsidRPr="006E41B5" w:rsidTr="00AB47EE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2,843,943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2,981,681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B3534" w:rsidRPr="00934646" w:rsidRDefault="003B3534" w:rsidP="003B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EB209C">
        <w:tc>
          <w:tcPr>
            <w:tcW w:w="3600" w:type="dxa"/>
          </w:tcPr>
          <w:p w:rsidR="003B3534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934646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</w:t>
            </w:r>
          </w:p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34646">
              <w:rPr>
                <w:rFonts w:ascii="Angsana New" w:hAnsi="Angsana New"/>
                <w:sz w:val="30"/>
                <w:szCs w:val="30"/>
                <w:cs/>
              </w:rPr>
              <w:t>อย่างต่อเนื่อง</w:t>
            </w:r>
          </w:p>
        </w:tc>
        <w:tc>
          <w:tcPr>
            <w:tcW w:w="1170" w:type="dxa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139,565</w:t>
            </w:r>
            <w:r w:rsidRPr="00934646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372,076</w:t>
            </w:r>
            <w:r w:rsidRPr="00934646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3534">
              <w:rPr>
                <w:rFonts w:ascii="Angsana New" w:hAnsi="Angsana New"/>
                <w:sz w:val="30"/>
                <w:szCs w:val="30"/>
                <w:lang w:val="en-US" w:bidi="th-TH"/>
              </w:rPr>
              <w:t>(51)</w:t>
            </w:r>
            <w:r w:rsidR="00CD150F" w:rsidRPr="00934646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B3534" w:rsidRDefault="003B3534" w:rsidP="003B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B3534" w:rsidRPr="00934646" w:rsidRDefault="003B3534" w:rsidP="003B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934646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B3534" w:rsidRPr="00934646" w:rsidRDefault="003B3534" w:rsidP="003B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934646">
        <w:trPr>
          <w:trHeight w:val="307"/>
        </w:trPr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 (ร้อยละ</w:t>
            </w:r>
            <w:r w:rsidRPr="00934646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139,565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372,076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B3534" w:rsidRPr="00295872" w:rsidTr="00462375">
        <w:tc>
          <w:tcPr>
            <w:tcW w:w="3600" w:type="dxa"/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3B3534" w:rsidRPr="006E41B5" w:rsidTr="00462375">
        <w:tc>
          <w:tcPr>
            <w:tcW w:w="360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กำไรขาดทุนเบ็ดเสร็จรวม</w:t>
            </w:r>
            <w:r w:rsidRPr="009346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ตามส่วนได้เสีย</w:t>
            </w:r>
          </w:p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ของบริษัท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41,864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111,608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B3534" w:rsidRPr="006E41B5" w:rsidTr="00462375">
        <w:trPr>
          <w:trHeight w:val="190"/>
        </w:trPr>
        <w:tc>
          <w:tcPr>
            <w:tcW w:w="3600" w:type="dxa"/>
          </w:tcPr>
          <w:p w:rsidR="003B3534" w:rsidRPr="00295872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4"/>
                <w:szCs w:val="14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4"/>
                <w:szCs w:val="14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4"/>
                <w:szCs w:val="14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</w:tr>
      <w:tr w:rsidR="003B3534" w:rsidRPr="006E41B5" w:rsidTr="00934646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1,995,214</w:t>
            </w:r>
            <w:r w:rsidRPr="00934646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EB209C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,300</w:t>
            </w:r>
            <w:r w:rsidRPr="00934646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1,922</w:t>
            </w:r>
            <w:r w:rsidR="00CD150F" w:rsidRPr="00934646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934646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7,058,101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5,7</w:t>
            </w:r>
            <w:r w:rsidR="00EB209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0,314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EB209C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1,570,870</w:t>
            </w: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(964,569)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EB209C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5,748,759</w:t>
            </w: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(6,071,924)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934646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9346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(ร้อยละ</w:t>
            </w:r>
            <w:r w:rsidRPr="009346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100</w:t>
            </w: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B35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1,733,686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1,994,121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35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B3534" w:rsidRPr="006E41B5" w:rsidTr="00934646">
        <w:tc>
          <w:tcPr>
            <w:tcW w:w="3600" w:type="dxa"/>
          </w:tcPr>
          <w:p w:rsidR="003B3534" w:rsidRPr="00295872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3534" w:rsidRPr="00C66BCF" w:rsidRDefault="003B3534" w:rsidP="003B3534">
            <w:pPr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0" w:type="dxa"/>
          </w:tcPr>
          <w:p w:rsidR="003B3534" w:rsidRPr="00C66BCF" w:rsidRDefault="003B3534" w:rsidP="003B3534">
            <w:pPr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3534" w:rsidRPr="00C66BCF" w:rsidRDefault="003B3534" w:rsidP="003B3534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0" w:type="dxa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3534" w:rsidRPr="00C66BCF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</w:tr>
      <w:tr w:rsidR="003B3534" w:rsidRPr="006E41B5" w:rsidTr="00934646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93464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520,036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lang w:val="en-US" w:bidi="th-TH"/>
              </w:rPr>
              <w:t>598,156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534" w:rsidRPr="006E41B5" w:rsidTr="00934646">
        <w:tc>
          <w:tcPr>
            <w:tcW w:w="360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520,036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598,156</w:t>
            </w:r>
          </w:p>
        </w:tc>
        <w:tc>
          <w:tcPr>
            <w:tcW w:w="270" w:type="dxa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35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3534" w:rsidRPr="00934646" w:rsidRDefault="003B3534" w:rsidP="003B353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3534" w:rsidRPr="003B3534" w:rsidRDefault="003B3534" w:rsidP="003B35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35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34646" w:rsidRDefault="00934646" w:rsidP="006F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12"/>
          <w:szCs w:val="12"/>
          <w:highlight w:val="yellow"/>
        </w:rPr>
      </w:pPr>
    </w:p>
    <w:p w:rsidR="007D014D" w:rsidRDefault="00934646" w:rsidP="00934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2"/>
          <w:szCs w:val="12"/>
          <w:highlight w:val="yellow"/>
        </w:rPr>
      </w:pPr>
      <w:r>
        <w:rPr>
          <w:rFonts w:ascii="Angsana New" w:hAnsi="Angsana New"/>
          <w:b/>
          <w:sz w:val="12"/>
          <w:szCs w:val="12"/>
          <w:highlight w:val="yello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260"/>
      </w:tblGrid>
      <w:tr w:rsidR="00C66BCF" w:rsidRPr="006E41B5" w:rsidTr="00730263">
        <w:tc>
          <w:tcPr>
            <w:tcW w:w="3600" w:type="dxa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ผลิตไฟฟ้า </w:t>
            </w:r>
            <w:r w:rsidR="001A6A48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นวนคร จำกัด</w:t>
            </w:r>
          </w:p>
        </w:tc>
        <w:tc>
          <w:tcPr>
            <w:tcW w:w="270" w:type="dxa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</w:t>
            </w: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ไทธนันต์</w:t>
            </w:r>
            <w:r w:rsidRPr="0093464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จำกัด</w:t>
            </w:r>
          </w:p>
        </w:tc>
      </w:tr>
      <w:tr w:rsidR="00C66BCF" w:rsidRPr="006E41B5" w:rsidTr="00730263">
        <w:tc>
          <w:tcPr>
            <w:tcW w:w="3600" w:type="dxa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346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C66BCF" w:rsidRPr="006E41B5" w:rsidTr="00730263">
        <w:tc>
          <w:tcPr>
            <w:tcW w:w="3600" w:type="dxa"/>
          </w:tcPr>
          <w:p w:rsidR="00C66BCF" w:rsidRPr="00934646" w:rsidRDefault="00C66BCF" w:rsidP="007302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46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C66BCF" w:rsidRPr="00934646" w:rsidRDefault="00C66BCF" w:rsidP="0073026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346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66BCF" w:rsidRPr="006E41B5" w:rsidTr="00730263">
        <w:tc>
          <w:tcPr>
            <w:tcW w:w="3600" w:type="dxa"/>
          </w:tcPr>
          <w:p w:rsidR="00C66BCF" w:rsidRPr="00E170E7" w:rsidRDefault="00C66BCF" w:rsidP="00C66BC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170E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หมายเหตุ</w:t>
            </w:r>
            <w:r w:rsidRPr="00E170E7">
              <w:rPr>
                <w:rFonts w:ascii="Angsana New" w:hAnsi="Angsana New"/>
                <w:sz w:val="30"/>
                <w:szCs w:val="30"/>
                <w:lang w:val="en-US" w:bidi="th-TH"/>
              </w:rPr>
              <w:t>:</w:t>
            </w:r>
          </w:p>
        </w:tc>
        <w:tc>
          <w:tcPr>
            <w:tcW w:w="1170" w:type="dxa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6BCF" w:rsidRPr="006E41B5" w:rsidTr="00C66BCF">
        <w:tc>
          <w:tcPr>
            <w:tcW w:w="3600" w:type="dxa"/>
          </w:tcPr>
          <w:p w:rsidR="00C66BCF" w:rsidRPr="00E170E7" w:rsidRDefault="00C66BCF" w:rsidP="00C66BCF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170E7">
              <w:rPr>
                <w:rFonts w:ascii="Angsana New" w:hAnsi="Angsana New" w:hint="cs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170" w:type="dxa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66BCF" w:rsidRPr="00934646" w:rsidRDefault="00C66BCF" w:rsidP="00C66B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</w:p>
        </w:tc>
      </w:tr>
      <w:tr w:rsidR="00B14F97" w:rsidRPr="006E41B5" w:rsidTr="00C66BCF">
        <w:tc>
          <w:tcPr>
            <w:tcW w:w="3600" w:type="dxa"/>
          </w:tcPr>
          <w:p w:rsidR="00B14F97" w:rsidRPr="00E170E7" w:rsidRDefault="00B14F97" w:rsidP="00B1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0E7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170" w:type="dxa"/>
          </w:tcPr>
          <w:p w:rsidR="00B14F97" w:rsidRPr="007579B2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253,154</w:t>
            </w:r>
          </w:p>
        </w:tc>
        <w:tc>
          <w:tcPr>
            <w:tcW w:w="270" w:type="dxa"/>
          </w:tcPr>
          <w:p w:rsidR="00B14F97" w:rsidRPr="00934646" w:rsidRDefault="00B14F97" w:rsidP="00B14F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14F97" w:rsidRPr="00E170E7" w:rsidRDefault="00B14F97" w:rsidP="00B14F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70E7">
              <w:rPr>
                <w:rFonts w:ascii="Angsana New" w:hAnsi="Angsana New"/>
                <w:sz w:val="30"/>
                <w:szCs w:val="30"/>
                <w:lang w:val="en-US" w:bidi="th-TH"/>
              </w:rPr>
              <w:t>235,520</w:t>
            </w:r>
          </w:p>
        </w:tc>
        <w:tc>
          <w:tcPr>
            <w:tcW w:w="270" w:type="dxa"/>
          </w:tcPr>
          <w:p w:rsidR="00B14F97" w:rsidRPr="00934646" w:rsidRDefault="00B14F97" w:rsidP="00B1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4F97" w:rsidRPr="00934646" w:rsidRDefault="007579B2" w:rsidP="0075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4F97" w:rsidRPr="00934646" w:rsidRDefault="00B14F97" w:rsidP="00B14F97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4F97" w:rsidRPr="00E170E7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9B2" w:rsidRPr="006E41B5" w:rsidTr="00C66BCF">
        <w:tc>
          <w:tcPr>
            <w:tcW w:w="3600" w:type="dxa"/>
          </w:tcPr>
          <w:p w:rsidR="007579B2" w:rsidRPr="00E170E7" w:rsidRDefault="007579B2" w:rsidP="0075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70E7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ต้นทุนทางการเงิน</w:t>
            </w:r>
          </w:p>
        </w:tc>
        <w:tc>
          <w:tcPr>
            <w:tcW w:w="1170" w:type="dxa"/>
          </w:tcPr>
          <w:p w:rsidR="007579B2" w:rsidRPr="007579B2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185,509</w:t>
            </w:r>
          </w:p>
        </w:tc>
        <w:tc>
          <w:tcPr>
            <w:tcW w:w="270" w:type="dxa"/>
          </w:tcPr>
          <w:p w:rsidR="007579B2" w:rsidRPr="00934646" w:rsidRDefault="007579B2" w:rsidP="007579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79B2" w:rsidRPr="00E170E7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70E7">
              <w:rPr>
                <w:rFonts w:ascii="Angsana New" w:hAnsi="Angsana New"/>
                <w:sz w:val="30"/>
                <w:szCs w:val="30"/>
                <w:lang w:val="en-US" w:bidi="th-TH"/>
              </w:rPr>
              <w:t>226,028</w:t>
            </w:r>
          </w:p>
        </w:tc>
        <w:tc>
          <w:tcPr>
            <w:tcW w:w="270" w:type="dxa"/>
          </w:tcPr>
          <w:p w:rsidR="007579B2" w:rsidRPr="00934646" w:rsidRDefault="007579B2" w:rsidP="0075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579B2" w:rsidRPr="00934646" w:rsidRDefault="007579B2" w:rsidP="0075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79B2" w:rsidRPr="00934646" w:rsidRDefault="007579B2" w:rsidP="007579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579B2" w:rsidRPr="00E170E7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9B2" w:rsidRPr="006E41B5" w:rsidTr="00C66BCF">
        <w:tc>
          <w:tcPr>
            <w:tcW w:w="3600" w:type="dxa"/>
          </w:tcPr>
          <w:p w:rsidR="00CD682C" w:rsidRDefault="007579B2" w:rsidP="00CD682C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 w:hanging="342"/>
              <w:contextualSpacing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70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รวมรายการเงินสดและรายการ</w:t>
            </w:r>
          </w:p>
          <w:p w:rsidR="007579B2" w:rsidRPr="00CD682C" w:rsidRDefault="007579B2" w:rsidP="00CD68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42"/>
              </w:tabs>
              <w:spacing w:line="240" w:lineRule="auto"/>
              <w:ind w:left="52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8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1170" w:type="dxa"/>
          </w:tcPr>
          <w:p w:rsidR="007579B2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579B2" w:rsidRPr="007579B2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1,047,409</w:t>
            </w:r>
          </w:p>
        </w:tc>
        <w:tc>
          <w:tcPr>
            <w:tcW w:w="270" w:type="dxa"/>
          </w:tcPr>
          <w:p w:rsidR="007579B2" w:rsidRPr="00934646" w:rsidRDefault="007579B2" w:rsidP="007579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79B2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579B2" w:rsidRPr="00E170E7" w:rsidRDefault="008E5D90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1,963,567</w:t>
            </w:r>
          </w:p>
        </w:tc>
        <w:tc>
          <w:tcPr>
            <w:tcW w:w="270" w:type="dxa"/>
          </w:tcPr>
          <w:p w:rsidR="007579B2" w:rsidRPr="00934646" w:rsidRDefault="007579B2" w:rsidP="0075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579B2" w:rsidRDefault="007579B2" w:rsidP="0075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7579B2" w:rsidRPr="00934646" w:rsidRDefault="007579B2" w:rsidP="0075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79B2" w:rsidRPr="00934646" w:rsidRDefault="007579B2" w:rsidP="007579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579B2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  <w:p w:rsidR="007579B2" w:rsidRPr="00E170E7" w:rsidRDefault="007579B2" w:rsidP="007579B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CB252C" w:rsidRPr="00212228" w:rsidRDefault="00CB252C" w:rsidP="00B21E5F">
      <w:pPr>
        <w:pStyle w:val="FSBlank"/>
        <w:rPr>
          <w:sz w:val="30"/>
          <w:szCs w:val="30"/>
        </w:rPr>
      </w:pPr>
    </w:p>
    <w:p w:rsidR="00CB252C" w:rsidRDefault="00CB252C" w:rsidP="00CB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CB252C" w:rsidRDefault="00CB252C" w:rsidP="00CB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CB252C" w:rsidRPr="003C47FE" w:rsidRDefault="00CB252C" w:rsidP="00CB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7D014D" w:rsidRPr="009A4A6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9B1D6D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B72D02" w:rsidRPr="008E3B76" w:rsidRDefault="00B72D02" w:rsidP="00B72D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เงินลงทุนระยะยาวอื่น</w:t>
      </w:r>
    </w:p>
    <w:p w:rsidR="00B72D02" w:rsidRPr="00B72D02" w:rsidRDefault="00B72D02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6BA6">
        <w:rPr>
          <w:rFonts w:ascii="Angsana New" w:hAnsi="Angsana New"/>
          <w:sz w:val="30"/>
          <w:szCs w:val="30"/>
          <w:cs/>
        </w:rPr>
        <w:t>2562 และ 2561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 w:rsidR="00B72D02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21E5F" w:rsidRPr="003C47FE" w:rsidRDefault="00B21E5F" w:rsidP="00B21E5F">
      <w:pPr>
        <w:pStyle w:val="FSBlank"/>
      </w:pPr>
    </w:p>
    <w:tbl>
      <w:tblPr>
        <w:tblW w:w="14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52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4"/>
      </w:tblGrid>
      <w:tr w:rsidR="008E3B76" w:rsidRPr="00336990" w:rsidTr="00B72D02">
        <w:tc>
          <w:tcPr>
            <w:tcW w:w="3780" w:type="dxa"/>
          </w:tcPr>
          <w:p w:rsidR="008E3B76" w:rsidRPr="00336990" w:rsidRDefault="008E3B76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5"/>
          </w:tcPr>
          <w:p w:rsidR="008E3B76" w:rsidRPr="00682E14" w:rsidRDefault="008E3B76" w:rsidP="003C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682E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DF32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DF32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000" w:type="dxa"/>
            <w:gridSpan w:val="3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2561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4" w:type="dxa"/>
            <w:gridSpan w:val="10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ซูมิโช โกลบอล โลจิสติคส์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1,765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นวนคร 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อินเตอร์เนชั่นแนล การ์ดดิ้ง จำกัด 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2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1,765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72D02" w:rsidRPr="00336990" w:rsidTr="00B72D02">
        <w:tc>
          <w:tcPr>
            <w:tcW w:w="378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1,765</w:t>
            </w:r>
          </w:p>
        </w:tc>
        <w:tc>
          <w:tcPr>
            <w:tcW w:w="270" w:type="dxa"/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B72D02" w:rsidRPr="00336990" w:rsidRDefault="00B72D02" w:rsidP="00B72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7D014D" w:rsidRPr="003C47FE" w:rsidSect="000E7DFA"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Default="007D014D" w:rsidP="00455E8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FB4CAB">
        <w:rPr>
          <w:rFonts w:ascii="Angsana New" w:hAnsi="Angsana New"/>
          <w:bCs/>
          <w:sz w:val="30"/>
          <w:szCs w:val="30"/>
          <w:cs/>
        </w:rPr>
        <w:lastRenderedPageBreak/>
        <w:t>อสังหาริมทรัพย์</w:t>
      </w:r>
      <w:r w:rsidRPr="008E3B76">
        <w:rPr>
          <w:rFonts w:ascii="Angsana New" w:hAnsi="Angsana New"/>
          <w:bCs/>
          <w:sz w:val="30"/>
          <w:szCs w:val="30"/>
          <w:cs/>
        </w:rPr>
        <w:t>เพื่อการลงทุน</w:t>
      </w:r>
    </w:p>
    <w:p w:rsidR="000932A9" w:rsidRPr="005911C8" w:rsidRDefault="000932A9" w:rsidP="00B21E5F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29"/>
        <w:gridCol w:w="272"/>
        <w:gridCol w:w="1529"/>
      </w:tblGrid>
      <w:tr w:rsidR="007C21C6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4" w:type="pct"/>
            <w:gridSpan w:val="3"/>
          </w:tcPr>
          <w:p w:rsidR="007C21C6" w:rsidRPr="003C47FE" w:rsidRDefault="007C21C6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9734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97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:rsidR="007C21C6" w:rsidRPr="003C47FE" w:rsidRDefault="007C21C6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7C21C6" w:rsidRPr="003C47FE" w:rsidRDefault="007C21C6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7C21C6" w:rsidRPr="003C47FE" w:rsidRDefault="007C21C6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C21C6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4" w:type="pct"/>
            <w:gridSpan w:val="3"/>
          </w:tcPr>
          <w:p w:rsidR="007C21C6" w:rsidRPr="0059734C" w:rsidRDefault="0059734C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73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73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631D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3" w:type="pct"/>
          </w:tcPr>
          <w:p w:rsidR="007C21C6" w:rsidRPr="003C47FE" w:rsidRDefault="007C21C6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C21C6" w:rsidRPr="003C47FE" w:rsidRDefault="007C21C6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7C21C6" w:rsidRPr="003C47FE" w:rsidRDefault="007C21C6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33" w:type="pct"/>
          </w:tcPr>
          <w:p w:rsidR="007C21C6" w:rsidRPr="003C47FE" w:rsidRDefault="0059734C" w:rsidP="005973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350,934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348,560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33" w:type="pct"/>
          </w:tcPr>
          <w:p w:rsidR="007C21C6" w:rsidRDefault="0059734C" w:rsidP="005973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66E9A">
              <w:rPr>
                <w:rFonts w:ascii="Angsana New" w:hAnsi="Angsana New"/>
                <w:sz w:val="30"/>
                <w:szCs w:val="30"/>
                <w:lang w:val="en-US" w:bidi="th-TH"/>
              </w:rPr>
              <w:t>2,174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2,374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 w:rsidR="0059734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33" w:type="pct"/>
          </w:tcPr>
          <w:p w:rsidR="007C21C6" w:rsidRPr="003C47FE" w:rsidRDefault="00666E9A" w:rsidP="005973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3,701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59734C" w:rsidRPr="003C47FE" w:rsidRDefault="0059734C" w:rsidP="00351A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33" w:type="pct"/>
          </w:tcPr>
          <w:p w:rsidR="0059734C" w:rsidRPr="003C47FE" w:rsidRDefault="0059734C" w:rsidP="005973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  <w:tc>
          <w:tcPr>
            <w:tcW w:w="148" w:type="pct"/>
          </w:tcPr>
          <w:p w:rsidR="0059734C" w:rsidRPr="003C47FE" w:rsidRDefault="0059734C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59734C" w:rsidRDefault="0059734C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C21C6" w:rsidRPr="003C47FE" w:rsidRDefault="0059734C" w:rsidP="0059734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366,603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C21C6" w:rsidRPr="003C47FE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350,934</w:t>
            </w:r>
          </w:p>
        </w:tc>
      </w:tr>
      <w:tr w:rsidR="0059734C" w:rsidRPr="005911C8" w:rsidTr="0059734C">
        <w:trPr>
          <w:cantSplit/>
        </w:trPr>
        <w:tc>
          <w:tcPr>
            <w:tcW w:w="3186" w:type="pct"/>
          </w:tcPr>
          <w:p w:rsidR="007C21C6" w:rsidRPr="005911C8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C21C6" w:rsidRPr="005911C8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C21C6" w:rsidRPr="005911C8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C21C6" w:rsidRPr="005911C8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833" w:type="pct"/>
          </w:tcPr>
          <w:p w:rsidR="007C21C6" w:rsidRPr="003C47FE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734C" w:rsidRPr="003C47FE" w:rsidTr="00C30F20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33" w:type="pct"/>
          </w:tcPr>
          <w:p w:rsidR="007C21C6" w:rsidRPr="003C47FE" w:rsidRDefault="00C30F20" w:rsidP="00C30F2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(69,2</w:t>
            </w:r>
            <w:r w:rsidR="009F6D1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(64,203)</w:t>
            </w:r>
          </w:p>
        </w:tc>
      </w:tr>
      <w:tr w:rsidR="0059734C" w:rsidRPr="003C47FE" w:rsidTr="00C30F20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33" w:type="pct"/>
          </w:tcPr>
          <w:p w:rsidR="007C21C6" w:rsidRPr="003C47FE" w:rsidRDefault="00C30F20" w:rsidP="00C30F2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(5,596)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(5,018)</w:t>
            </w:r>
          </w:p>
        </w:tc>
      </w:tr>
      <w:tr w:rsidR="0059734C" w:rsidRPr="003C47FE" w:rsidTr="00C30F20">
        <w:trPr>
          <w:cantSplit/>
        </w:trPr>
        <w:tc>
          <w:tcPr>
            <w:tcW w:w="3186" w:type="pct"/>
          </w:tcPr>
          <w:p w:rsidR="0059734C" w:rsidRPr="003C47FE" w:rsidRDefault="0059734C" w:rsidP="00351A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59734C" w:rsidRPr="003C47FE" w:rsidRDefault="00C30F20" w:rsidP="00C30F2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48" w:type="pct"/>
          </w:tcPr>
          <w:p w:rsidR="0059734C" w:rsidRPr="003C47FE" w:rsidRDefault="0059734C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59734C" w:rsidRDefault="00C30F20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C21C6" w:rsidRPr="003C47FE" w:rsidRDefault="00C30F20" w:rsidP="00C30F2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(74,6</w:t>
            </w:r>
            <w:r w:rsidR="007435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C21C6" w:rsidRPr="003C47FE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(69,221)</w:t>
            </w:r>
          </w:p>
        </w:tc>
      </w:tr>
      <w:tr w:rsidR="0059734C" w:rsidRPr="005911C8" w:rsidTr="0059734C">
        <w:trPr>
          <w:cantSplit/>
        </w:trPr>
        <w:tc>
          <w:tcPr>
            <w:tcW w:w="3186" w:type="pct"/>
          </w:tcPr>
          <w:p w:rsidR="007C21C6" w:rsidRPr="005911C8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C21C6" w:rsidRPr="005911C8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C21C6" w:rsidRPr="005911C8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C21C6" w:rsidRPr="005911C8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33" w:type="pct"/>
          </w:tcPr>
          <w:p w:rsidR="007C21C6" w:rsidRPr="003C47FE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3" w:type="pct"/>
          </w:tcPr>
          <w:p w:rsidR="007C21C6" w:rsidRPr="003C47FE" w:rsidRDefault="00C30F20" w:rsidP="00C30F2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(166,505)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(166,505)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C21C6" w:rsidRPr="00CF2637" w:rsidRDefault="00C30F20" w:rsidP="00C30F2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(166,505)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7C21C6" w:rsidRPr="00CF2637" w:rsidRDefault="007C21C6" w:rsidP="0059734C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(166,505)</w:t>
            </w:r>
          </w:p>
        </w:tc>
      </w:tr>
      <w:tr w:rsidR="0059734C" w:rsidRPr="005911C8" w:rsidTr="0059734C">
        <w:trPr>
          <w:cantSplit/>
        </w:trPr>
        <w:tc>
          <w:tcPr>
            <w:tcW w:w="3186" w:type="pct"/>
          </w:tcPr>
          <w:p w:rsidR="007C21C6" w:rsidRPr="005911C8" w:rsidRDefault="007C21C6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C21C6" w:rsidRPr="005911C8" w:rsidRDefault="007C21C6" w:rsidP="00C3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C21C6" w:rsidRPr="005911C8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7C21C6" w:rsidRPr="005911C8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33" w:type="pct"/>
          </w:tcPr>
          <w:p w:rsidR="007C21C6" w:rsidRPr="003C47FE" w:rsidRDefault="007C21C6" w:rsidP="00C3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7C21C6" w:rsidRPr="003C47FE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33" w:type="pct"/>
            <w:tcBorders>
              <w:bottom w:val="double" w:sz="4" w:space="0" w:color="auto"/>
            </w:tcBorders>
          </w:tcPr>
          <w:p w:rsidR="007C21C6" w:rsidRPr="00B8228F" w:rsidRDefault="00C30F20" w:rsidP="00C3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115,208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bottom w:val="double" w:sz="4" w:space="0" w:color="auto"/>
            </w:tcBorders>
          </w:tcPr>
          <w:p w:rsidR="007C21C6" w:rsidRPr="00B8228F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117,852</w:t>
            </w:r>
          </w:p>
        </w:tc>
      </w:tr>
      <w:tr w:rsidR="0059734C" w:rsidRPr="003C47FE" w:rsidTr="0059734C">
        <w:trPr>
          <w:cantSplit/>
        </w:trPr>
        <w:tc>
          <w:tcPr>
            <w:tcW w:w="3186" w:type="pct"/>
          </w:tcPr>
          <w:p w:rsidR="007C21C6" w:rsidRPr="003C47FE" w:rsidRDefault="007C21C6" w:rsidP="00351A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833" w:type="pct"/>
            <w:tcBorders>
              <w:top w:val="double" w:sz="4" w:space="0" w:color="auto"/>
              <w:bottom w:val="double" w:sz="4" w:space="0" w:color="auto"/>
            </w:tcBorders>
          </w:tcPr>
          <w:p w:rsidR="007C21C6" w:rsidRPr="00B8228F" w:rsidRDefault="00C30F20" w:rsidP="00C3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125,4</w:t>
            </w:r>
            <w:r w:rsidR="007435C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:rsidR="007C21C6" w:rsidRPr="003C47FE" w:rsidRDefault="007C21C6" w:rsidP="00351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double" w:sz="4" w:space="0" w:color="auto"/>
              <w:bottom w:val="double" w:sz="4" w:space="0" w:color="auto"/>
            </w:tcBorders>
          </w:tcPr>
          <w:p w:rsidR="007C21C6" w:rsidRPr="00B8228F" w:rsidRDefault="007C21C6" w:rsidP="005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115,208</w:t>
            </w:r>
          </w:p>
        </w:tc>
      </w:tr>
    </w:tbl>
    <w:p w:rsidR="003C63D9" w:rsidRDefault="003C63D9" w:rsidP="0009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20"/>
          <w:szCs w:val="20"/>
        </w:rPr>
      </w:pPr>
    </w:p>
    <w:p w:rsidR="006542E2" w:rsidRDefault="0065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530"/>
      </w:tblGrid>
      <w:tr w:rsidR="00DD37DC" w:rsidRPr="00462575" w:rsidTr="00DD37DC">
        <w:trPr>
          <w:trHeight w:val="20"/>
          <w:tblHeader/>
        </w:trPr>
        <w:tc>
          <w:tcPr>
            <w:tcW w:w="5940" w:type="dxa"/>
          </w:tcPr>
          <w:p w:rsidR="00DD37DC" w:rsidRPr="00462575" w:rsidRDefault="00DD37DC" w:rsidP="007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DD37DC" w:rsidRPr="00462575" w:rsidRDefault="00DD37DC" w:rsidP="00730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7DC" w:rsidRPr="00462575" w:rsidTr="00DD37DC">
        <w:trPr>
          <w:trHeight w:val="20"/>
          <w:tblHeader/>
        </w:trPr>
        <w:tc>
          <w:tcPr>
            <w:tcW w:w="5940" w:type="dxa"/>
          </w:tcPr>
          <w:p w:rsidR="00DD37DC" w:rsidRPr="00462575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:rsidR="00DD37DC" w:rsidRPr="00462575" w:rsidRDefault="00DD37DC" w:rsidP="00DD3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DD37DC" w:rsidRPr="00462575" w:rsidRDefault="00DD37DC" w:rsidP="00DD3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DD37DC" w:rsidRPr="00462575" w:rsidRDefault="00DD37DC" w:rsidP="00DD3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D37DC" w:rsidRPr="00462575" w:rsidTr="00DD37DC">
        <w:trPr>
          <w:trHeight w:val="20"/>
          <w:tblHeader/>
        </w:trPr>
        <w:tc>
          <w:tcPr>
            <w:tcW w:w="5940" w:type="dxa"/>
          </w:tcPr>
          <w:p w:rsidR="00DD37DC" w:rsidRPr="00462575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gridSpan w:val="3"/>
          </w:tcPr>
          <w:p w:rsidR="00DD37DC" w:rsidRPr="00462575" w:rsidRDefault="00DD37DC" w:rsidP="00DD37D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6257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6257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37DC" w:rsidRPr="00462575" w:rsidTr="00DD37DC">
        <w:trPr>
          <w:trHeight w:val="20"/>
          <w:tblHeader/>
        </w:trPr>
        <w:tc>
          <w:tcPr>
            <w:tcW w:w="5940" w:type="dxa"/>
          </w:tcPr>
          <w:p w:rsidR="00DD37DC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625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ขาดทุนที่เกี่ยวกับ</w:t>
            </w:r>
          </w:p>
          <w:p w:rsidR="00DD37DC" w:rsidRPr="00462575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3240" w:type="dxa"/>
            <w:gridSpan w:val="3"/>
          </w:tcPr>
          <w:p w:rsidR="00DD37DC" w:rsidRPr="00462575" w:rsidRDefault="00DD37DC" w:rsidP="00DD37DC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D37DC" w:rsidRPr="00462575" w:rsidTr="00DD37DC">
        <w:trPr>
          <w:trHeight w:val="20"/>
        </w:trPr>
        <w:tc>
          <w:tcPr>
            <w:tcW w:w="5940" w:type="dxa"/>
          </w:tcPr>
          <w:p w:rsidR="00DD37DC" w:rsidRPr="00462575" w:rsidRDefault="00DD37DC" w:rsidP="00DD37D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DD37DC" w:rsidRPr="00117679" w:rsidRDefault="00CC290F" w:rsidP="00DD37D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290F">
              <w:rPr>
                <w:rFonts w:ascii="Angsana New" w:hAnsi="Angsana New"/>
                <w:sz w:val="30"/>
                <w:szCs w:val="30"/>
              </w:rPr>
              <w:t>20,735</w:t>
            </w:r>
          </w:p>
        </w:tc>
        <w:tc>
          <w:tcPr>
            <w:tcW w:w="270" w:type="dxa"/>
          </w:tcPr>
          <w:p w:rsidR="00DD37DC" w:rsidRPr="00462575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DD37DC" w:rsidRPr="00462575" w:rsidRDefault="00F12039" w:rsidP="00DD37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14,572</w:t>
            </w:r>
          </w:p>
        </w:tc>
      </w:tr>
      <w:tr w:rsidR="00DD37DC" w:rsidRPr="00462575" w:rsidTr="00DD37DC">
        <w:trPr>
          <w:trHeight w:val="20"/>
        </w:trPr>
        <w:tc>
          <w:tcPr>
            <w:tcW w:w="5940" w:type="dxa"/>
          </w:tcPr>
          <w:p w:rsidR="00DD37DC" w:rsidRPr="00462575" w:rsidRDefault="00DD37DC" w:rsidP="00DD37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1440" w:type="dxa"/>
          </w:tcPr>
          <w:p w:rsidR="00DD37DC" w:rsidRPr="00117679" w:rsidRDefault="00DD37DC" w:rsidP="00DD37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D37DC" w:rsidRPr="00462575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DD37DC" w:rsidRPr="00462575" w:rsidRDefault="00DD37DC" w:rsidP="00DD37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7DC" w:rsidRPr="00462575" w:rsidTr="00DD37DC">
        <w:trPr>
          <w:trHeight w:val="20"/>
        </w:trPr>
        <w:tc>
          <w:tcPr>
            <w:tcW w:w="5940" w:type="dxa"/>
          </w:tcPr>
          <w:p w:rsidR="00DD37DC" w:rsidRPr="00462575" w:rsidRDefault="00DD37DC" w:rsidP="00DD37D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40" w:type="dxa"/>
          </w:tcPr>
          <w:p w:rsidR="00DD37DC" w:rsidRPr="00117679" w:rsidRDefault="00296C5A" w:rsidP="00DD37D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6C5A">
              <w:rPr>
                <w:rFonts w:ascii="Angsana New" w:hAnsi="Angsana New"/>
                <w:sz w:val="30"/>
                <w:szCs w:val="30"/>
              </w:rPr>
              <w:t>5,641</w:t>
            </w:r>
          </w:p>
        </w:tc>
        <w:tc>
          <w:tcPr>
            <w:tcW w:w="270" w:type="dxa"/>
          </w:tcPr>
          <w:p w:rsidR="00DD37DC" w:rsidRPr="00462575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DD37DC" w:rsidRPr="00DD37DC" w:rsidRDefault="00DD37DC" w:rsidP="00DD37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D37DC">
              <w:rPr>
                <w:rFonts w:ascii="Angsana New" w:hAnsi="Angsana New"/>
                <w:sz w:val="30"/>
                <w:szCs w:val="30"/>
              </w:rPr>
              <w:t>5,</w:t>
            </w:r>
            <w:r w:rsidRPr="007F745F">
              <w:rPr>
                <w:rFonts w:ascii="Angsana New" w:hAnsi="Angsana New"/>
                <w:sz w:val="30"/>
                <w:szCs w:val="30"/>
              </w:rPr>
              <w:t>031</w:t>
            </w:r>
          </w:p>
        </w:tc>
      </w:tr>
      <w:tr w:rsidR="00DD37DC" w:rsidRPr="00462575" w:rsidTr="00DD37DC">
        <w:trPr>
          <w:trHeight w:val="20"/>
        </w:trPr>
        <w:tc>
          <w:tcPr>
            <w:tcW w:w="5940" w:type="dxa"/>
          </w:tcPr>
          <w:p w:rsidR="00DD37DC" w:rsidRPr="00462575" w:rsidRDefault="00DD37DC" w:rsidP="00DD37D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440" w:type="dxa"/>
          </w:tcPr>
          <w:p w:rsidR="00DD37DC" w:rsidRPr="00117679" w:rsidRDefault="00296C5A" w:rsidP="00DD37D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6C5A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:rsidR="00DD37DC" w:rsidRPr="00462575" w:rsidRDefault="00DD37DC" w:rsidP="00DD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DD37DC" w:rsidRPr="00462575" w:rsidRDefault="00DD37DC" w:rsidP="00DD37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</w:tbl>
    <w:p w:rsidR="00462575" w:rsidRPr="00DD37DC" w:rsidRDefault="00462575" w:rsidP="0098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530"/>
      </w:tblGrid>
      <w:tr w:rsidR="00462575" w:rsidRPr="00462575" w:rsidTr="00DD37DC">
        <w:trPr>
          <w:trHeight w:val="20"/>
          <w:tblHeader/>
        </w:trPr>
        <w:tc>
          <w:tcPr>
            <w:tcW w:w="5940" w:type="dxa"/>
          </w:tcPr>
          <w:p w:rsidR="00462575" w:rsidRPr="00462575" w:rsidRDefault="00462575" w:rsidP="007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462575" w:rsidRPr="00462575" w:rsidRDefault="00462575" w:rsidP="00730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462575" w:rsidRPr="00462575" w:rsidRDefault="00462575" w:rsidP="00730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462575" w:rsidRPr="00462575" w:rsidRDefault="00462575" w:rsidP="00730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462575" w:rsidRPr="00462575" w:rsidTr="00DD37DC">
        <w:trPr>
          <w:trHeight w:val="20"/>
          <w:tblHeader/>
        </w:trPr>
        <w:tc>
          <w:tcPr>
            <w:tcW w:w="5940" w:type="dxa"/>
          </w:tcPr>
          <w:p w:rsidR="00462575" w:rsidRPr="00462575" w:rsidRDefault="00462575" w:rsidP="0073026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:rsidR="00462575" w:rsidRPr="00462575" w:rsidRDefault="00462575" w:rsidP="0073026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6257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2575" w:rsidRPr="00462575" w:rsidTr="00DD37DC">
        <w:trPr>
          <w:trHeight w:val="20"/>
        </w:trPr>
        <w:tc>
          <w:tcPr>
            <w:tcW w:w="5940" w:type="dxa"/>
          </w:tcPr>
          <w:p w:rsidR="00462575" w:rsidRPr="00462575" w:rsidRDefault="00462575" w:rsidP="007302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3240" w:type="dxa"/>
            <w:gridSpan w:val="3"/>
          </w:tcPr>
          <w:p w:rsidR="00462575" w:rsidRPr="00462575" w:rsidRDefault="00462575" w:rsidP="0073026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62575" w:rsidRPr="00462575" w:rsidTr="00DD37DC">
        <w:trPr>
          <w:trHeight w:val="20"/>
        </w:trPr>
        <w:tc>
          <w:tcPr>
            <w:tcW w:w="5940" w:type="dxa"/>
          </w:tcPr>
          <w:p w:rsidR="00462575" w:rsidRPr="00462575" w:rsidRDefault="00462575" w:rsidP="00462575">
            <w:pPr>
              <w:spacing w:line="240" w:lineRule="auto"/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DD37DC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462575" w:rsidRPr="0066256F" w:rsidRDefault="008671B7" w:rsidP="00DD37D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56F">
              <w:rPr>
                <w:rFonts w:ascii="Angsana New" w:hAnsi="Angsana New"/>
                <w:sz w:val="30"/>
                <w:szCs w:val="30"/>
              </w:rPr>
              <w:t>12,722</w:t>
            </w:r>
          </w:p>
        </w:tc>
        <w:tc>
          <w:tcPr>
            <w:tcW w:w="270" w:type="dxa"/>
          </w:tcPr>
          <w:p w:rsidR="00462575" w:rsidRPr="00462575" w:rsidRDefault="00462575" w:rsidP="007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462575" w:rsidRPr="007F745F" w:rsidRDefault="00462575" w:rsidP="00DD37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745F">
              <w:rPr>
                <w:rFonts w:ascii="Angsana New" w:hAnsi="Angsana New"/>
                <w:sz w:val="30"/>
                <w:szCs w:val="30"/>
              </w:rPr>
              <w:t>15,387</w:t>
            </w:r>
          </w:p>
        </w:tc>
      </w:tr>
      <w:tr w:rsidR="00462575" w:rsidRPr="00462575" w:rsidTr="00DD37DC">
        <w:trPr>
          <w:trHeight w:val="20"/>
        </w:trPr>
        <w:tc>
          <w:tcPr>
            <w:tcW w:w="5940" w:type="dxa"/>
          </w:tcPr>
          <w:p w:rsidR="00462575" w:rsidRPr="00462575" w:rsidRDefault="00DD37DC" w:rsidP="0073026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</w:tcPr>
          <w:p w:rsidR="00462575" w:rsidRPr="0066256F" w:rsidRDefault="0066256F" w:rsidP="00DD37D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56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:rsidR="00462575" w:rsidRPr="00462575" w:rsidRDefault="00462575" w:rsidP="007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:rsidR="00462575" w:rsidRPr="00462575" w:rsidRDefault="00462575" w:rsidP="00DD37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</w:rPr>
              <w:t>5,187</w:t>
            </w:r>
          </w:p>
        </w:tc>
      </w:tr>
      <w:tr w:rsidR="00462575" w:rsidRPr="00462575" w:rsidTr="00DD37DC">
        <w:trPr>
          <w:trHeight w:val="20"/>
        </w:trPr>
        <w:tc>
          <w:tcPr>
            <w:tcW w:w="5940" w:type="dxa"/>
          </w:tcPr>
          <w:p w:rsidR="00462575" w:rsidRPr="00462575" w:rsidRDefault="00462575" w:rsidP="00730263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62575" w:rsidRPr="0066256F" w:rsidRDefault="0066256F" w:rsidP="00DD37D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56F">
              <w:rPr>
                <w:rFonts w:ascii="Angsana New" w:hAnsi="Angsana New"/>
                <w:b/>
                <w:bCs/>
                <w:sz w:val="30"/>
                <w:szCs w:val="30"/>
              </w:rPr>
              <w:t>13,472</w:t>
            </w:r>
          </w:p>
        </w:tc>
        <w:tc>
          <w:tcPr>
            <w:tcW w:w="270" w:type="dxa"/>
          </w:tcPr>
          <w:p w:rsidR="00462575" w:rsidRPr="00462575" w:rsidRDefault="00462575" w:rsidP="007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62575" w:rsidRPr="00DD37DC" w:rsidRDefault="00462575" w:rsidP="00DD37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7DC">
              <w:rPr>
                <w:rFonts w:ascii="Angsana New" w:hAnsi="Angsana New"/>
                <w:b/>
                <w:bCs/>
                <w:sz w:val="30"/>
                <w:szCs w:val="30"/>
              </w:rPr>
              <w:t>20,574</w:t>
            </w:r>
          </w:p>
        </w:tc>
      </w:tr>
    </w:tbl>
    <w:p w:rsidR="00462575" w:rsidRPr="00DD37DC" w:rsidRDefault="00462575" w:rsidP="0098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C00C8C" w:rsidRDefault="007D014D" w:rsidP="0098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="002225A7"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="002225A7"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สัญญาเช่าไม่สามารถบอกเลิกได้เป็นระยะเวลา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1 </w:t>
      </w:r>
      <w:r w:rsidR="00135F4E">
        <w:rPr>
          <w:rFonts w:ascii="Angsana New" w:hAnsi="Angsana New" w:hint="cs"/>
          <w:sz w:val="30"/>
          <w:szCs w:val="30"/>
          <w:cs/>
        </w:rPr>
        <w:t>ถึง</w:t>
      </w:r>
      <w:r w:rsidRPr="007A1EBE">
        <w:rPr>
          <w:rFonts w:ascii="Angsana New" w:hAnsi="Angsana New"/>
          <w:sz w:val="30"/>
          <w:szCs w:val="30"/>
        </w:rPr>
        <w:t xml:space="preserve"> 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</w:t>
      </w:r>
      <w:r w:rsidR="00462575">
        <w:rPr>
          <w:rFonts w:ascii="Angsana New" w:hAnsi="Angsana New" w:hint="cs"/>
          <w:sz w:val="30"/>
          <w:szCs w:val="30"/>
          <w:cs/>
        </w:rPr>
        <w:t>อายุ</w:t>
      </w:r>
      <w:r w:rsidRPr="007A1EBE">
        <w:rPr>
          <w:rFonts w:ascii="Angsana New" w:hAnsi="Angsana New"/>
          <w:sz w:val="30"/>
          <w:szCs w:val="30"/>
          <w:cs/>
        </w:rPr>
        <w:t>สัญญาจะเป็นไปตามการต่อรองกับผู้เช่า ทั้งนี้ไม่มีค่าเช่า</w:t>
      </w:r>
      <w:r w:rsidR="00B72D02">
        <w:rPr>
          <w:rFonts w:ascii="Angsana New" w:hAnsi="Angsana New"/>
          <w:sz w:val="30"/>
          <w:szCs w:val="30"/>
        </w:rPr>
        <w:t xml:space="preserve">              </w:t>
      </w:r>
      <w:r w:rsidRPr="007A1EBE">
        <w:rPr>
          <w:rFonts w:ascii="Angsana New" w:hAnsi="Angsana New"/>
          <w:sz w:val="30"/>
          <w:szCs w:val="30"/>
          <w:cs/>
        </w:rPr>
        <w:t>ที่อาจเกิดขึ้น</w:t>
      </w:r>
    </w:p>
    <w:p w:rsidR="00D93995" w:rsidRPr="00DD37DC" w:rsidRDefault="00D93995" w:rsidP="0098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C4439E" w:rsidRPr="004A4CB0" w:rsidRDefault="00C4439E" w:rsidP="00CD7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A4C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A4CB0">
        <w:rPr>
          <w:rFonts w:ascii="Angsana New" w:hAnsi="Angsana New"/>
          <w:sz w:val="30"/>
          <w:szCs w:val="30"/>
        </w:rPr>
        <w:t xml:space="preserve">31 </w:t>
      </w:r>
      <w:r w:rsidRPr="004A4CB0">
        <w:rPr>
          <w:rFonts w:ascii="Angsana New" w:hAnsi="Angsana New"/>
          <w:sz w:val="30"/>
          <w:szCs w:val="30"/>
          <w:cs/>
        </w:rPr>
        <w:t xml:space="preserve">ธันวาคม </w:t>
      </w:r>
      <w:r w:rsidR="007A1EBE">
        <w:rPr>
          <w:rFonts w:ascii="Angsana New" w:hAnsi="Angsana New"/>
          <w:sz w:val="30"/>
          <w:szCs w:val="30"/>
        </w:rPr>
        <w:t>256</w:t>
      </w:r>
      <w:r w:rsidR="00077591">
        <w:rPr>
          <w:rFonts w:ascii="Angsana New" w:hAnsi="Angsana New"/>
          <w:sz w:val="30"/>
          <w:szCs w:val="30"/>
        </w:rPr>
        <w:t>2</w:t>
      </w:r>
      <w:r w:rsidRPr="004A4CB0">
        <w:rPr>
          <w:rFonts w:ascii="Angsana New" w:hAnsi="Angsana New"/>
          <w:sz w:val="30"/>
          <w:szCs w:val="30"/>
          <w:cs/>
        </w:rPr>
        <w:t xml:space="preserve"> ศูนย์การค้าให้เช่าซึ่งมีราคาทุน </w:t>
      </w:r>
      <w:r w:rsidR="007F6331" w:rsidRPr="004A4CB0">
        <w:rPr>
          <w:rFonts w:ascii="Angsana New" w:hAnsi="Angsana New"/>
          <w:sz w:val="30"/>
          <w:szCs w:val="30"/>
        </w:rPr>
        <w:t>214.</w:t>
      </w:r>
      <w:r w:rsidR="00422D5C">
        <w:rPr>
          <w:rFonts w:ascii="Angsana New" w:hAnsi="Angsana New"/>
          <w:sz w:val="30"/>
          <w:szCs w:val="30"/>
        </w:rPr>
        <w:t>4</w:t>
      </w:r>
      <w:r w:rsidR="007F6331" w:rsidRPr="004A4CB0">
        <w:rPr>
          <w:rFonts w:ascii="Angsana New" w:hAnsi="Angsana New"/>
          <w:sz w:val="30"/>
          <w:szCs w:val="30"/>
        </w:rPr>
        <w:t>1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="006F4914" w:rsidRPr="004A4CB0">
        <w:rPr>
          <w:rFonts w:ascii="Angsana New" w:hAnsi="Angsana New"/>
          <w:sz w:val="30"/>
          <w:szCs w:val="30"/>
        </w:rPr>
        <w:t>5</w:t>
      </w:r>
      <w:r w:rsidR="00422D5C">
        <w:rPr>
          <w:rFonts w:ascii="Angsana New" w:hAnsi="Angsana New"/>
          <w:sz w:val="30"/>
          <w:szCs w:val="30"/>
        </w:rPr>
        <w:t>4</w:t>
      </w:r>
      <w:r w:rsidR="006F4914" w:rsidRPr="004A4CB0">
        <w:rPr>
          <w:rFonts w:ascii="Angsana New" w:hAnsi="Angsana New"/>
          <w:sz w:val="30"/>
          <w:szCs w:val="30"/>
        </w:rPr>
        <w:t>.</w:t>
      </w:r>
      <w:r w:rsidR="00422D5C">
        <w:rPr>
          <w:rFonts w:ascii="Angsana New" w:hAnsi="Angsana New"/>
          <w:sz w:val="30"/>
          <w:szCs w:val="30"/>
        </w:rPr>
        <w:t>47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/>
          <w:sz w:val="30"/>
          <w:szCs w:val="30"/>
          <w:cs/>
        </w:rPr>
        <w:t>ล้านบาท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 w:hint="cs"/>
          <w:sz w:val="30"/>
          <w:szCs w:val="30"/>
          <w:cs/>
        </w:rPr>
        <w:t>อาคารที่พักอาศัยให้เช่าซึ่ง</w:t>
      </w:r>
      <w:r w:rsidR="00CC1B13" w:rsidRPr="004A4CB0">
        <w:rPr>
          <w:rFonts w:ascii="Angsana New" w:hAnsi="Angsana New" w:hint="cs"/>
          <w:sz w:val="30"/>
          <w:szCs w:val="30"/>
          <w:cs/>
        </w:rPr>
        <w:t xml:space="preserve">มีราคาทุน </w:t>
      </w:r>
      <w:r w:rsidR="004A4CB0">
        <w:rPr>
          <w:rFonts w:ascii="Angsana New" w:hAnsi="Angsana New"/>
          <w:sz w:val="30"/>
          <w:szCs w:val="30"/>
        </w:rPr>
        <w:t>52.</w:t>
      </w:r>
      <w:r w:rsidR="00422D5C">
        <w:rPr>
          <w:rFonts w:ascii="Angsana New" w:hAnsi="Angsana New"/>
          <w:sz w:val="30"/>
          <w:szCs w:val="30"/>
        </w:rPr>
        <w:t>07</w:t>
      </w:r>
      <w:r w:rsidR="00CC1B13" w:rsidRPr="004A4CB0">
        <w:rPr>
          <w:rFonts w:ascii="Angsana New" w:hAnsi="Angsana New"/>
          <w:sz w:val="30"/>
          <w:szCs w:val="30"/>
        </w:rPr>
        <w:t xml:space="preserve"> </w:t>
      </w:r>
      <w:r w:rsidR="00CC1B13" w:rsidRPr="004A4CB0">
        <w:rPr>
          <w:rFonts w:ascii="Angsana New" w:hAnsi="Angsana New" w:hint="cs"/>
          <w:sz w:val="30"/>
          <w:szCs w:val="30"/>
          <w:cs/>
        </w:rPr>
        <w:t>ล้านบาท</w:t>
      </w:r>
      <w:r w:rsidR="00DD37DC">
        <w:rPr>
          <w:rFonts w:ascii="Angsana New" w:hAnsi="Angsana New"/>
          <w:sz w:val="30"/>
          <w:szCs w:val="30"/>
        </w:rPr>
        <w:t xml:space="preserve"> </w:t>
      </w:r>
      <w:r w:rsidR="00CC1B13" w:rsidRPr="004A4CB0">
        <w:rPr>
          <w:rFonts w:ascii="Angsana New" w:hAnsi="Angsana New" w:hint="cs"/>
          <w:sz w:val="30"/>
          <w:szCs w:val="30"/>
          <w:cs/>
        </w:rPr>
        <w:t>และ</w:t>
      </w:r>
      <w:r w:rsidR="006F4914" w:rsidRPr="004A4CB0">
        <w:rPr>
          <w:rFonts w:ascii="Angsana New" w:hAnsi="Angsana New" w:hint="cs"/>
          <w:sz w:val="30"/>
          <w:szCs w:val="30"/>
          <w:cs/>
        </w:rPr>
        <w:t xml:space="preserve">ค่าเสื่อมราคาสะสม </w:t>
      </w:r>
      <w:r w:rsidR="00422D5C">
        <w:rPr>
          <w:rFonts w:ascii="Angsana New" w:hAnsi="Angsana New"/>
          <w:sz w:val="30"/>
          <w:szCs w:val="30"/>
        </w:rPr>
        <w:t>3.41</w:t>
      </w:r>
      <w:r w:rsidR="006F4914" w:rsidRPr="004A4CB0">
        <w:rPr>
          <w:rFonts w:ascii="Angsana New" w:hAnsi="Angsana New"/>
          <w:sz w:val="30"/>
          <w:szCs w:val="30"/>
        </w:rPr>
        <w:t xml:space="preserve"> </w:t>
      </w:r>
      <w:r w:rsidR="006F4914" w:rsidRPr="004A4C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A1EBE">
        <w:rPr>
          <w:rFonts w:ascii="Angsana New" w:hAnsi="Angsana New" w:hint="cs"/>
          <w:sz w:val="30"/>
          <w:szCs w:val="30"/>
          <w:cs/>
        </w:rPr>
        <w:t>ศูนย์การค้าและอาคาร</w:t>
      </w:r>
      <w:r w:rsidR="007A1EBE">
        <w:rPr>
          <w:rFonts w:ascii="Angsana New" w:hAnsi="Angsana New"/>
          <w:sz w:val="30"/>
          <w:szCs w:val="30"/>
          <w:cs/>
        </w:rPr>
        <w:br/>
      </w:r>
      <w:r w:rsidR="007A1EBE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4A4CB0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4A4CB0">
        <w:rPr>
          <w:rFonts w:ascii="Angsana New" w:hAnsi="Angsana New"/>
          <w:sz w:val="30"/>
          <w:szCs w:val="30"/>
        </w:rPr>
        <w:t xml:space="preserve"> </w:t>
      </w:r>
    </w:p>
    <w:p w:rsidR="00C4439E" w:rsidRPr="00DD37DC" w:rsidRDefault="00C4439E" w:rsidP="00C4439E">
      <w:pPr>
        <w:pStyle w:val="FSBlank"/>
        <w:rPr>
          <w:sz w:val="24"/>
          <w:szCs w:val="24"/>
          <w:highlight w:val="yellow"/>
        </w:rPr>
      </w:pPr>
    </w:p>
    <w:p w:rsidR="00C4439E" w:rsidRPr="00982B74" w:rsidRDefault="00C4439E" w:rsidP="00C44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2B74">
        <w:rPr>
          <w:rFonts w:ascii="Angsana New" w:hAnsi="Angsana New"/>
          <w:sz w:val="30"/>
          <w:szCs w:val="30"/>
          <w:cs/>
        </w:rPr>
        <w:t>ผู้บริหาร</w:t>
      </w:r>
      <w:r w:rsidRPr="00982B74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982B74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982B74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982B74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982B74">
        <w:rPr>
          <w:rFonts w:ascii="Angsana New" w:hAnsi="Angsana New" w:hint="cs"/>
          <w:sz w:val="30"/>
          <w:szCs w:val="30"/>
          <w:cs/>
        </w:rPr>
        <w:t>จากการใช้</w:t>
      </w:r>
      <w:r w:rsidR="00CC1B13" w:rsidRPr="00982B74">
        <w:rPr>
          <w:rFonts w:ascii="Angsana New" w:hAnsi="Angsana New" w:hint="cs"/>
          <w:sz w:val="30"/>
          <w:szCs w:val="30"/>
          <w:cs/>
        </w:rPr>
        <w:t>ของศูนย์การค้าและอาคารที่พักอาศัยให้เช่า</w:t>
      </w:r>
      <w:r w:rsidRPr="00982B74">
        <w:rPr>
          <w:rFonts w:ascii="Angsana New" w:hAnsi="Angsana New" w:hint="cs"/>
          <w:sz w:val="30"/>
          <w:szCs w:val="30"/>
          <w:cs/>
        </w:rPr>
        <w:t>ซึ่งเป็นหน่วยของส</w:t>
      </w:r>
      <w:r w:rsidR="0011040D" w:rsidRPr="00982B74">
        <w:rPr>
          <w:rFonts w:ascii="Angsana New" w:hAnsi="Angsana New" w:hint="cs"/>
          <w:sz w:val="30"/>
          <w:szCs w:val="30"/>
          <w:cs/>
        </w:rPr>
        <w:t>ินทรัพย์ที่ก่อให้เกิดเงินสด โดย</w:t>
      </w:r>
      <w:r w:rsidRPr="00982B74">
        <w:rPr>
          <w:rFonts w:ascii="Angsana New" w:hAnsi="Angsana New" w:hint="cs"/>
          <w:sz w:val="30"/>
          <w:szCs w:val="30"/>
          <w:cs/>
        </w:rPr>
        <w:t>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</w:t>
      </w:r>
      <w:r w:rsidR="007F6331" w:rsidRPr="00982B74">
        <w:rPr>
          <w:rFonts w:ascii="Angsana New" w:hAnsi="Angsana New" w:hint="cs"/>
          <w:sz w:val="30"/>
          <w:szCs w:val="30"/>
          <w:cs/>
        </w:rPr>
        <w:t>ร้อยละ 13 สำหรับศูนย์การค้าให้เช่าและ</w:t>
      </w:r>
      <w:r w:rsidRPr="00982B74">
        <w:rPr>
          <w:rFonts w:ascii="Angsana New" w:hAnsi="Angsana New" w:hint="cs"/>
          <w:sz w:val="30"/>
          <w:szCs w:val="30"/>
          <w:cs/>
        </w:rPr>
        <w:t>ร้อยละ</w:t>
      </w:r>
      <w:r w:rsidR="00A67908" w:rsidRPr="00982B74">
        <w:rPr>
          <w:rFonts w:ascii="Angsana New" w:hAnsi="Angsana New" w:hint="cs"/>
          <w:sz w:val="30"/>
          <w:szCs w:val="30"/>
          <w:cs/>
        </w:rPr>
        <w:t xml:space="preserve"> </w:t>
      </w:r>
      <w:r w:rsidR="00A67908" w:rsidRPr="00982B74">
        <w:rPr>
          <w:rFonts w:ascii="Angsana New" w:hAnsi="Angsana New"/>
          <w:sz w:val="30"/>
          <w:szCs w:val="30"/>
        </w:rPr>
        <w:t>11</w:t>
      </w:r>
      <w:r w:rsidR="00A67908" w:rsidRPr="00982B74">
        <w:rPr>
          <w:rFonts w:ascii="Angsana New" w:hAnsi="Angsana New" w:hint="cs"/>
          <w:sz w:val="30"/>
          <w:szCs w:val="30"/>
          <w:cs/>
        </w:rPr>
        <w:t xml:space="preserve"> </w:t>
      </w:r>
      <w:r w:rsidR="0011040D" w:rsidRPr="00982B74">
        <w:rPr>
          <w:rFonts w:ascii="Angsana New" w:hAnsi="Angsana New" w:hint="cs"/>
          <w:sz w:val="30"/>
          <w:szCs w:val="30"/>
          <w:cs/>
        </w:rPr>
        <w:t>สำหรับอาคารที่พักอาศัยให้เช่า</w:t>
      </w:r>
      <w:r w:rsidR="0011040D" w:rsidRPr="00982B74">
        <w:rPr>
          <w:rFonts w:ascii="Angsana New" w:hAnsi="Angsana New"/>
          <w:sz w:val="30"/>
          <w:szCs w:val="30"/>
          <w:cs/>
        </w:rPr>
        <w:br/>
      </w:r>
      <w:r w:rsidR="00982B74" w:rsidRPr="00982B74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="00351A50">
        <w:rPr>
          <w:rFonts w:ascii="Angsana New" w:hAnsi="Angsana New" w:hint="cs"/>
          <w:sz w:val="30"/>
          <w:szCs w:val="30"/>
          <w:cs/>
        </w:rPr>
        <w:t>2</w:t>
      </w:r>
      <w:r w:rsidRPr="00982B74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</w:t>
      </w:r>
      <w:r w:rsidR="007F6331" w:rsidRPr="00982B74">
        <w:rPr>
          <w:rFonts w:ascii="Angsana New" w:hAnsi="Angsana New" w:hint="cs"/>
          <w:sz w:val="30"/>
          <w:szCs w:val="30"/>
          <w:cs/>
        </w:rPr>
        <w:t>ศูนย์การค้า</w:t>
      </w:r>
      <w:r w:rsidR="00DD37DC">
        <w:rPr>
          <w:rFonts w:ascii="Angsana New" w:hAnsi="Angsana New" w:hint="cs"/>
          <w:sz w:val="30"/>
          <w:szCs w:val="30"/>
          <w:cs/>
        </w:rPr>
        <w:t>และ</w:t>
      </w:r>
      <w:r w:rsidR="00806C63">
        <w:rPr>
          <w:rFonts w:ascii="Angsana New" w:hAnsi="Angsana New" w:hint="cs"/>
          <w:sz w:val="30"/>
          <w:szCs w:val="30"/>
          <w:cs/>
        </w:rPr>
        <w:t>อาคาร</w:t>
      </w:r>
      <w:r w:rsidR="00DD37DC">
        <w:rPr>
          <w:rFonts w:ascii="Angsana New" w:hAnsi="Angsana New" w:hint="cs"/>
          <w:sz w:val="30"/>
          <w:szCs w:val="30"/>
          <w:cs/>
        </w:rPr>
        <w:t>ที่พักอาศัย</w:t>
      </w:r>
      <w:r w:rsidR="007F6331" w:rsidRPr="00982B74">
        <w:rPr>
          <w:rFonts w:ascii="Angsana New" w:hAnsi="Angsana New" w:hint="cs"/>
          <w:sz w:val="30"/>
          <w:szCs w:val="30"/>
          <w:cs/>
        </w:rPr>
        <w:t>ให้เช่าต่ำกว่ามูลค่าตามบัญชี</w:t>
      </w:r>
      <w:r w:rsidR="00D96773" w:rsidRPr="00982B74">
        <w:rPr>
          <w:rFonts w:ascii="Angsana New" w:hAnsi="Angsana New" w:hint="cs"/>
          <w:sz w:val="30"/>
          <w:szCs w:val="30"/>
          <w:cs/>
        </w:rPr>
        <w:t xml:space="preserve"> </w:t>
      </w:r>
      <w:r w:rsidR="007F6331" w:rsidRPr="00982B74">
        <w:rPr>
          <w:rFonts w:ascii="Angsana New" w:hAnsi="Angsana New" w:hint="cs"/>
          <w:sz w:val="30"/>
          <w:szCs w:val="30"/>
          <w:cs/>
        </w:rPr>
        <w:t>เป็นผลให้</w:t>
      </w:r>
      <w:r w:rsidR="00490355">
        <w:rPr>
          <w:rFonts w:ascii="Angsana New" w:hAnsi="Angsana New" w:hint="cs"/>
          <w:sz w:val="30"/>
          <w:szCs w:val="30"/>
          <w:cs/>
        </w:rPr>
        <w:t>กลุ่ม</w:t>
      </w:r>
      <w:r w:rsidR="007F6331" w:rsidRPr="00982B74">
        <w:rPr>
          <w:rFonts w:ascii="Angsana New" w:hAnsi="Angsana New" w:hint="cs"/>
          <w:sz w:val="30"/>
          <w:szCs w:val="30"/>
          <w:cs/>
        </w:rPr>
        <w:t>บริษัท</w:t>
      </w:r>
      <w:r w:rsidR="00982B74" w:rsidRPr="00982B74">
        <w:rPr>
          <w:rFonts w:ascii="Angsana New" w:hAnsi="Angsana New" w:hint="cs"/>
          <w:sz w:val="30"/>
          <w:szCs w:val="30"/>
          <w:cs/>
        </w:rPr>
        <w:t>มีค่าเผื่อ</w:t>
      </w:r>
      <w:r w:rsidR="007F6331" w:rsidRPr="00982B74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ขาดทุนจากการด้อยค่าจำนวน </w:t>
      </w:r>
      <w:r w:rsidR="00A0787D">
        <w:rPr>
          <w:rFonts w:ascii="Angsana New" w:hAnsi="Angsana New"/>
          <w:sz w:val="30"/>
          <w:szCs w:val="30"/>
        </w:rPr>
        <w:t>149.51</w:t>
      </w:r>
      <w:r w:rsidR="007F6331" w:rsidRPr="00982B7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06C63">
        <w:rPr>
          <w:rFonts w:ascii="Angsana New" w:hAnsi="Angsana New" w:hint="cs"/>
          <w:sz w:val="30"/>
          <w:szCs w:val="30"/>
          <w:cs/>
        </w:rPr>
        <w:t xml:space="preserve"> </w:t>
      </w:r>
      <w:r w:rsidR="00806C63" w:rsidRPr="00806C63">
        <w:rPr>
          <w:rFonts w:ascii="Angsana New" w:hAnsi="Angsana New"/>
          <w:sz w:val="30"/>
          <w:szCs w:val="30"/>
          <w:cs/>
        </w:rPr>
        <w:t>และ 17.00 ล้านบาท ตามลำดับ</w:t>
      </w:r>
      <w:r w:rsidR="007F6331" w:rsidRPr="00982B74">
        <w:rPr>
          <w:rFonts w:ascii="Angsana New" w:hAnsi="Angsana New" w:hint="cs"/>
          <w:sz w:val="30"/>
          <w:szCs w:val="30"/>
          <w:cs/>
        </w:rPr>
        <w:t xml:space="preserve"> </w:t>
      </w:r>
      <w:r w:rsidR="00982B74" w:rsidRPr="00982B74">
        <w:rPr>
          <w:rFonts w:ascii="Angsana New" w:hAnsi="Angsana New"/>
          <w:i/>
          <w:iCs/>
          <w:sz w:val="30"/>
          <w:szCs w:val="30"/>
        </w:rPr>
        <w:t>(256</w:t>
      </w:r>
      <w:r w:rsidR="00351A50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982B74" w:rsidRPr="00982B74">
        <w:rPr>
          <w:rFonts w:ascii="Angsana New" w:hAnsi="Angsana New"/>
          <w:i/>
          <w:iCs/>
          <w:sz w:val="30"/>
          <w:szCs w:val="30"/>
        </w:rPr>
        <w:t xml:space="preserve">: </w:t>
      </w:r>
      <w:r w:rsidR="00A0787D">
        <w:rPr>
          <w:rFonts w:ascii="Angsana New" w:hAnsi="Angsana New"/>
          <w:i/>
          <w:iCs/>
          <w:sz w:val="30"/>
          <w:szCs w:val="30"/>
        </w:rPr>
        <w:t xml:space="preserve">149.51 </w:t>
      </w:r>
      <w:r w:rsidR="00A0787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bookmarkStart w:id="1" w:name="_Hlk32434283"/>
      <w:r w:rsidR="00A0787D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982B74" w:rsidRPr="00982B74">
        <w:rPr>
          <w:rFonts w:ascii="Angsana New" w:hAnsi="Angsana New"/>
          <w:i/>
          <w:iCs/>
          <w:sz w:val="30"/>
          <w:szCs w:val="30"/>
        </w:rPr>
        <w:t xml:space="preserve">17.00 </w:t>
      </w:r>
      <w:r w:rsidR="00982B74" w:rsidRPr="00982B7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bookmarkEnd w:id="1"/>
      <w:r w:rsidR="00982B74" w:rsidRPr="00982B7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3E04A9" w:rsidRPr="003C47FE" w:rsidRDefault="003E04A9" w:rsidP="003E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3E04A9" w:rsidRPr="00B820C5" w:rsidRDefault="003E04A9" w:rsidP="003E04A9">
      <w:pPr>
        <w:pStyle w:val="FSBlank"/>
        <w:rPr>
          <w:sz w:val="30"/>
          <w:szCs w:val="30"/>
        </w:rPr>
      </w:pPr>
    </w:p>
    <w:p w:rsidR="003E04A9" w:rsidRPr="003C47FE" w:rsidRDefault="003E04A9" w:rsidP="003E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:rsidR="003E04A9" w:rsidRPr="00B820C5" w:rsidRDefault="003E04A9" w:rsidP="003E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E04A9" w:rsidRDefault="003E04A9" w:rsidP="003E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:rsidR="00996135" w:rsidRPr="00B820C5" w:rsidRDefault="00996135" w:rsidP="003E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E04A9" w:rsidRDefault="003E04A9" w:rsidP="003E04A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การวัดมูลค่ายุติธรรมของอสังห</w:t>
      </w:r>
      <w:r>
        <w:rPr>
          <w:rFonts w:ascii="Angsana New" w:hAnsi="Angsana New"/>
          <w:sz w:val="30"/>
          <w:szCs w:val="30"/>
          <w:cs/>
        </w:rPr>
        <w:t>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ประเภทที่ดินโรงงานให้เช่า </w:t>
      </w:r>
      <w:r w:rsidR="00996135">
        <w:rPr>
          <w:rFonts w:ascii="Angsana New" w:hAnsi="Angsana New" w:hint="cs"/>
          <w:sz w:val="30"/>
          <w:szCs w:val="30"/>
          <w:cs/>
        </w:rPr>
        <w:t>และ</w:t>
      </w:r>
      <w:r w:rsidR="000A776B" w:rsidRPr="003C47FE">
        <w:rPr>
          <w:rFonts w:ascii="Angsana New" w:hAnsi="Angsana New"/>
          <w:sz w:val="30"/>
          <w:szCs w:val="30"/>
          <w:cs/>
        </w:rPr>
        <w:t>อสังห</w:t>
      </w:r>
      <w:r w:rsidR="000A776B">
        <w:rPr>
          <w:rFonts w:ascii="Angsana New" w:hAnsi="Angsana New"/>
          <w:sz w:val="30"/>
          <w:szCs w:val="30"/>
          <w:cs/>
        </w:rPr>
        <w:t>าริมทรัพย์เพื่อ</w:t>
      </w:r>
      <w:r w:rsidR="00DC42E3">
        <w:rPr>
          <w:rFonts w:ascii="Angsana New" w:hAnsi="Angsana New"/>
          <w:sz w:val="30"/>
          <w:szCs w:val="30"/>
          <w:cs/>
        </w:rPr>
        <w:br/>
      </w:r>
      <w:r w:rsidR="000A776B" w:rsidRPr="002A19B9">
        <w:rPr>
          <w:rFonts w:ascii="Angsana New" w:hAnsi="Angsana New"/>
          <w:spacing w:val="-4"/>
          <w:sz w:val="30"/>
          <w:szCs w:val="30"/>
          <w:cs/>
        </w:rPr>
        <w:t>การลงทุน</w:t>
      </w:r>
      <w:r w:rsidR="000A776B" w:rsidRPr="002A19B9">
        <w:rPr>
          <w:rFonts w:ascii="Angsana New" w:hAnsi="Angsana New" w:hint="cs"/>
          <w:spacing w:val="-4"/>
          <w:sz w:val="30"/>
          <w:szCs w:val="30"/>
          <w:cs/>
        </w:rPr>
        <w:t xml:space="preserve">ประเภทศูนย์การค้าและอาคารที่พักอาศัยให้เช่า </w:t>
      </w:r>
      <w:r w:rsidR="00996135" w:rsidRPr="002A19B9">
        <w:rPr>
          <w:rFonts w:ascii="Angsana New" w:hAnsi="Angsana New" w:hint="cs"/>
          <w:spacing w:val="-4"/>
          <w:sz w:val="30"/>
          <w:szCs w:val="30"/>
          <w:cs/>
        </w:rPr>
        <w:t>ราคาประเมินมีจำนวน</w:t>
      </w:r>
      <w:r w:rsidR="002A19B9" w:rsidRPr="002A19B9">
        <w:rPr>
          <w:rFonts w:ascii="Angsana New" w:hAnsi="Angsana New"/>
          <w:spacing w:val="-4"/>
          <w:sz w:val="30"/>
          <w:szCs w:val="30"/>
        </w:rPr>
        <w:tab/>
      </w:r>
      <w:r w:rsidR="002A19B9" w:rsidRPr="002A19B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996135" w:rsidRPr="002A19B9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2A19B9" w:rsidRPr="002A19B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96135" w:rsidRPr="002A19B9">
        <w:rPr>
          <w:rFonts w:ascii="Angsana New" w:hAnsi="Angsana New"/>
          <w:spacing w:val="-4"/>
          <w:sz w:val="30"/>
          <w:szCs w:val="30"/>
        </w:rPr>
        <w:t>144</w:t>
      </w:r>
      <w:r w:rsidR="000A776B" w:rsidRPr="002A19B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2A19B9">
        <w:rPr>
          <w:rFonts w:ascii="Angsana New" w:hAnsi="Angsana New"/>
          <w:spacing w:val="-4"/>
          <w:sz w:val="30"/>
          <w:szCs w:val="30"/>
          <w:cs/>
        </w:rPr>
        <w:t>ถูกจัดลำดับชั้น</w:t>
      </w:r>
      <w:r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Pr="003C47FE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="000A776B">
        <w:rPr>
          <w:rFonts w:ascii="Angsana New" w:hAnsi="Angsana New"/>
          <w:sz w:val="30"/>
          <w:szCs w:val="30"/>
        </w:rPr>
        <w:t>3</w:t>
      </w:r>
      <w:r w:rsidRPr="003C47FE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3E04A9" w:rsidRPr="00B820C5" w:rsidRDefault="003E04A9" w:rsidP="003E04A9">
      <w:pPr>
        <w:pStyle w:val="FSBlank"/>
        <w:rPr>
          <w:sz w:val="30"/>
          <w:szCs w:val="30"/>
        </w:rPr>
      </w:pPr>
    </w:p>
    <w:p w:rsidR="003E04A9" w:rsidRDefault="000A776B" w:rsidP="003E04A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0A776B">
        <w:rPr>
          <w:rFonts w:ascii="Angsana New" w:hAnsi="Angsana New" w:hint="cs"/>
          <w:i/>
          <w:iCs/>
          <w:sz w:val="30"/>
          <w:szCs w:val="30"/>
          <w:cs/>
        </w:rPr>
        <w:t>เทคนิคการประเมินมูลค่า</w:t>
      </w:r>
    </w:p>
    <w:p w:rsidR="000A776B" w:rsidRDefault="000A776B" w:rsidP="003E04A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5820"/>
      </w:tblGrid>
      <w:tr w:rsidR="000A776B" w:rsidTr="000A776B">
        <w:tc>
          <w:tcPr>
            <w:tcW w:w="3235" w:type="dxa"/>
          </w:tcPr>
          <w:p w:rsidR="000A776B" w:rsidRPr="000A776B" w:rsidRDefault="000A776B" w:rsidP="000A776B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7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5820" w:type="dxa"/>
          </w:tcPr>
          <w:p w:rsidR="000A776B" w:rsidRPr="000A776B" w:rsidRDefault="000A776B" w:rsidP="000A776B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</w:t>
            </w:r>
            <w:r w:rsidR="002574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0A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รประเมินมูลค่</w:t>
            </w:r>
            <w:r w:rsidR="006643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</w:p>
        </w:tc>
      </w:tr>
      <w:tr w:rsidR="000A776B" w:rsidTr="000A776B">
        <w:tc>
          <w:tcPr>
            <w:tcW w:w="3235" w:type="dxa"/>
          </w:tcPr>
          <w:p w:rsidR="000A776B" w:rsidRDefault="000A776B" w:rsidP="003E04A9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776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20" w:type="dxa"/>
          </w:tcPr>
          <w:p w:rsidR="000A776B" w:rsidRDefault="000A776B" w:rsidP="003E04A9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776B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0A776B" w:rsidTr="000A776B">
        <w:tc>
          <w:tcPr>
            <w:tcW w:w="3235" w:type="dxa"/>
          </w:tcPr>
          <w:p w:rsidR="00242F77" w:rsidRPr="000A776B" w:rsidRDefault="000A776B" w:rsidP="00242F77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โรงงานให้เช่า</w:t>
            </w:r>
          </w:p>
          <w:p w:rsidR="000A776B" w:rsidRPr="000A776B" w:rsidRDefault="000A776B" w:rsidP="003E04A9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0" w:type="dxa"/>
          </w:tcPr>
          <w:p w:rsidR="000A776B" w:rsidRPr="000A776B" w:rsidRDefault="000A776B" w:rsidP="00DA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วิธีมูลค่าต้นทุนทดแทนสุทธิ รูปแบบการประเมินอยู่บนพื้นฐานหากจะก่อสร้างสิ่งปลูกสร้างที่ประเมินขึ้นใหม่ โดยพิจารณาถึงมูลค่าตลาดในปัจจุบันของค่าวัสดุในการก่อสร้าง ค่าจ้างแรงงาน ค่าดำเนินการ และผลกำไร แล้วหักออกด้วยค่าเสื่อมราคาอันเนื่องมาจากอายุ </w:t>
            </w:r>
            <w:r w:rsidR="00373D80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สภาพการใช้งาน และความล้าสมัยจากลักษณะการใช้ประโยชน์ของสิ่งปลูกสร้าง </w:t>
            </w:r>
          </w:p>
        </w:tc>
      </w:tr>
      <w:tr w:rsidR="00B440D2" w:rsidTr="000A776B">
        <w:tc>
          <w:tcPr>
            <w:tcW w:w="3235" w:type="dxa"/>
          </w:tcPr>
          <w:p w:rsidR="00B440D2" w:rsidRDefault="00A95D3B" w:rsidP="00242F77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ศูนย์การค้าและอาคารที่พักอาศัยให้เช่า</w:t>
            </w:r>
          </w:p>
        </w:tc>
        <w:tc>
          <w:tcPr>
            <w:tcW w:w="5820" w:type="dxa"/>
          </w:tcPr>
          <w:p w:rsidR="00B440D2" w:rsidRDefault="00A95D3B" w:rsidP="00DA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วิธีรายได้ โดยการคิดลดกระแสเงินสด</w:t>
            </w:r>
          </w:p>
        </w:tc>
      </w:tr>
    </w:tbl>
    <w:p w:rsidR="000A776B" w:rsidRPr="000A776B" w:rsidRDefault="000A776B" w:rsidP="003E04A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227882" w:rsidRPr="00D93995" w:rsidRDefault="00227882" w:rsidP="00227882">
      <w:pPr>
        <w:pStyle w:val="FSContent"/>
        <w:rPr>
          <w:i/>
          <w:iCs/>
        </w:rPr>
      </w:pPr>
    </w:p>
    <w:p w:rsidR="00227882" w:rsidRPr="00D93995" w:rsidRDefault="00227882" w:rsidP="00227882">
      <w:pPr>
        <w:pStyle w:val="FSBlank"/>
        <w:rPr>
          <w:sz w:val="30"/>
          <w:szCs w:val="30"/>
        </w:rPr>
      </w:pPr>
    </w:p>
    <w:p w:rsidR="005440CB" w:rsidRPr="00227882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227882" w:rsidSect="000E7DFA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455E8A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</w:t>
      </w:r>
      <w:r w:rsidRPr="00D13FA0">
        <w:rPr>
          <w:rFonts w:ascii="Angsana New" w:hAnsi="Angsana New"/>
          <w:bCs/>
          <w:sz w:val="30"/>
          <w:szCs w:val="30"/>
          <w:cs/>
        </w:rPr>
        <w:t>อาคาร</w:t>
      </w:r>
      <w:r w:rsidRPr="003C47FE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:rsidR="007D014D" w:rsidRPr="00162E76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4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900"/>
        <w:gridCol w:w="180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3562C4" w:rsidTr="006D6A99">
        <w:trPr>
          <w:cantSplit/>
          <w:tblHeader/>
        </w:trPr>
        <w:tc>
          <w:tcPr>
            <w:tcW w:w="2981" w:type="dxa"/>
          </w:tcPr>
          <w:p w:rsidR="004F1577" w:rsidRPr="00965562" w:rsidRDefault="004F1577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9"/>
          </w:tcPr>
          <w:p w:rsidR="004F1577" w:rsidRPr="004F1577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F1577" w:rsidRPr="003562C4" w:rsidTr="006D6A99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4F1577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6D6A99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D17BD5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 w:rsidR="00A35BF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6D6A99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A35BF6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</w:t>
            </w:r>
            <w:r w:rsidR="006D6A9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ุง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55E8A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="004F1577"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6D6A99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1577" w:rsidRPr="003562C4" w:rsidTr="006D6A99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9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1577" w:rsidRPr="003562C4" w:rsidTr="006D6A99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50" w:rsidRPr="003562C4" w:rsidTr="006D6A99">
        <w:trPr>
          <w:cantSplit/>
        </w:trPr>
        <w:tc>
          <w:tcPr>
            <w:tcW w:w="298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1,359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val="en-US" w:bidi="th-TH"/>
              </w:rPr>
              <w:t>1,824,156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125,328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69,078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77,599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3,490,675</w:t>
            </w:r>
          </w:p>
        </w:tc>
      </w:tr>
      <w:tr w:rsidR="00351A50" w:rsidRPr="003562C4" w:rsidTr="006D6A99">
        <w:trPr>
          <w:cantSplit/>
        </w:trPr>
        <w:tc>
          <w:tcPr>
            <w:tcW w:w="298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3,254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1,150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12,830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0D1FB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16,023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33,646</w:t>
            </w:r>
          </w:p>
        </w:tc>
      </w:tr>
      <w:tr w:rsidR="00351A50" w:rsidRPr="003562C4" w:rsidTr="006D6A99">
        <w:trPr>
          <w:cantSplit/>
        </w:trPr>
        <w:tc>
          <w:tcPr>
            <w:tcW w:w="298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8F2C4A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F2C4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6,164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1507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(6,964)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1A50" w:rsidRPr="003562C4" w:rsidTr="006D6A99">
        <w:trPr>
          <w:cantSplit/>
        </w:trPr>
        <w:tc>
          <w:tcPr>
            <w:tcW w:w="2981" w:type="dxa"/>
          </w:tcPr>
          <w:p w:rsidR="00351A50" w:rsidRPr="00965562" w:rsidRDefault="008D2249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(69)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(792)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(7,367)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28708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(8,228)</w:t>
            </w:r>
          </w:p>
        </w:tc>
      </w:tr>
      <w:tr w:rsidR="00351A50" w:rsidRPr="003562C4" w:rsidTr="006D6A99">
        <w:trPr>
          <w:cantSplit/>
        </w:trPr>
        <w:tc>
          <w:tcPr>
            <w:tcW w:w="298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FA0565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51A50" w:rsidRPr="003562C4" w:rsidTr="006D6A99">
        <w:trPr>
          <w:cantSplit/>
        </w:trPr>
        <w:tc>
          <w:tcPr>
            <w:tcW w:w="298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="00455E8A" w:rsidRPr="00455E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1,600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1,061,359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1,824,304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134,677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69,436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FA0565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83,062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10,330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3,516,093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3,465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E04F6"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4,758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17,350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0D1FB2" w:rsidRDefault="00382B70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41,802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74,858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647795" w:rsidRPr="00B777ED" w:rsidRDefault="00647795" w:rsidP="0064779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25,441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(25,572)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:rsidR="00647795" w:rsidRPr="00B777ED" w:rsidRDefault="00647795" w:rsidP="0064779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Default="00647795" w:rsidP="005A687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Default="00647795" w:rsidP="0064779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382B70">
              <w:rPr>
                <w:rFonts w:ascii="Angsana New" w:hAnsi="Angsana New"/>
                <w:sz w:val="26"/>
                <w:szCs w:val="26"/>
                <w:lang w:bidi="th-TH"/>
              </w:rPr>
              <w:t>3,701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382B70">
              <w:rPr>
                <w:rFonts w:ascii="Angsana New" w:hAnsi="Angsana New"/>
                <w:sz w:val="26"/>
                <w:szCs w:val="26"/>
                <w:lang w:bidi="th-TH"/>
              </w:rPr>
              <w:t>3,701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804F1B"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647795" w:rsidRPr="00B777ED" w:rsidRDefault="00647795" w:rsidP="0064779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(7,75</w:t>
            </w:r>
            <w:r w:rsidR="0099137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1078E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1078E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(253,124)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(21,654)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(25,858)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(25,886)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1078E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(334,281)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261,408</w:t>
            </w: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66,476</w:t>
            </w: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1,597</w:t>
            </w: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1,061,359</w:t>
            </w: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1,601,379</w:t>
            </w: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119,238</w:t>
            </w: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44,127</w:t>
            </w: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7795" w:rsidRPr="00FA0565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74,526</w:t>
            </w: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22,859</w:t>
            </w: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3,252,969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47795" w:rsidRPr="00F160F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6556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(37,760)</w:t>
            </w:r>
          </w:p>
        </w:tc>
        <w:tc>
          <w:tcPr>
            <w:tcW w:w="1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(272)</w:t>
            </w:r>
          </w:p>
        </w:tc>
        <w:tc>
          <w:tcPr>
            <w:tcW w:w="1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720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(492,716)</w:t>
            </w:r>
          </w:p>
        </w:tc>
        <w:tc>
          <w:tcPr>
            <w:tcW w:w="1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(906,568)</w:t>
            </w:r>
          </w:p>
        </w:tc>
        <w:tc>
          <w:tcPr>
            <w:tcW w:w="1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</w:t>
            </w: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62</w:t>
            </w:r>
            <w:r w:rsidRPr="00351A50">
              <w:rPr>
                <w:rFonts w:ascii="Angsana New" w:hAnsi="Angsana New"/>
                <w:sz w:val="26"/>
                <w:szCs w:val="26"/>
              </w:rPr>
              <w:t>,</w:t>
            </w: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099</w:t>
            </w:r>
            <w:r w:rsidRPr="00351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(68,145)</w:t>
            </w:r>
          </w:p>
        </w:tc>
        <w:tc>
          <w:tcPr>
            <w:tcW w:w="180" w:type="dxa"/>
            <w:vAlign w:val="bottom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351A50" w:rsidRDefault="00647795" w:rsidP="00FA05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(67,148)</w:t>
            </w:r>
          </w:p>
        </w:tc>
        <w:tc>
          <w:tcPr>
            <w:tcW w:w="180" w:type="dxa"/>
            <w:vAlign w:val="bottom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47795" w:rsidRPr="00351A50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(1,648,260)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C646DE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(2,803)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(51,024)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(109,504)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(12,152)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(901)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C646DE" w:rsidRDefault="00647795" w:rsidP="00FA05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(3,715)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(180,308)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C646DE" w:rsidRDefault="008D2249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287081" w:rsidRDefault="00647795" w:rsidP="00647795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792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FA05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7,367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8,228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="00455E8A" w:rsidRPr="00455E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(40,563)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(481)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(543,740)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(1,016,072)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(74,182)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(68,254)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FA0565" w:rsidRDefault="00647795" w:rsidP="00FA05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(63,496)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162BA8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62BA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(1,820,340)</w:t>
            </w:r>
          </w:p>
        </w:tc>
      </w:tr>
      <w:tr w:rsidR="00162BA8" w:rsidRPr="003562C4" w:rsidTr="006D6A99">
        <w:trPr>
          <w:cantSplit/>
        </w:trPr>
        <w:tc>
          <w:tcPr>
            <w:tcW w:w="2981" w:type="dxa"/>
          </w:tcPr>
          <w:p w:rsidR="00162BA8" w:rsidRPr="00C646DE" w:rsidRDefault="00162BA8" w:rsidP="0016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(2,93</w:t>
            </w:r>
            <w:r w:rsidR="00E23117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(22</w:t>
            </w:r>
            <w:r w:rsidR="00632B07" w:rsidRPr="009C431D">
              <w:rPr>
                <w:rFonts w:ascii="Angsana New" w:hAnsi="Angsana New"/>
                <w:sz w:val="26"/>
                <w:szCs w:val="26"/>
              </w:rPr>
              <w:t>6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(50,872)</w:t>
            </w:r>
          </w:p>
        </w:tc>
        <w:tc>
          <w:tcPr>
            <w:tcW w:w="18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(92,704)</w:t>
            </w:r>
          </w:p>
        </w:tc>
        <w:tc>
          <w:tcPr>
            <w:tcW w:w="18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(12,8</w:t>
            </w:r>
            <w:r w:rsidR="00E23117">
              <w:rPr>
                <w:rFonts w:ascii="Angsana New" w:hAnsi="Angsana New"/>
                <w:sz w:val="26"/>
                <w:szCs w:val="26"/>
              </w:rPr>
              <w:t>85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2BA8" w:rsidRPr="009C431D" w:rsidRDefault="00162BA8" w:rsidP="005A68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E23117">
              <w:rPr>
                <w:rFonts w:ascii="Angsana New" w:hAnsi="Angsana New"/>
                <w:sz w:val="26"/>
                <w:szCs w:val="26"/>
              </w:rPr>
              <w:t>681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62BA8" w:rsidRPr="009C431D" w:rsidRDefault="00162BA8" w:rsidP="00FA05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(6,127)</w:t>
            </w:r>
          </w:p>
        </w:tc>
        <w:tc>
          <w:tcPr>
            <w:tcW w:w="18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(166,43</w:t>
            </w:r>
            <w:r w:rsidR="00D55560" w:rsidRPr="009C431D">
              <w:rPr>
                <w:rFonts w:ascii="Angsana New" w:hAnsi="Angsana New"/>
                <w:sz w:val="26"/>
                <w:szCs w:val="26"/>
              </w:rPr>
              <w:t>2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62BA8" w:rsidRPr="003562C4" w:rsidTr="006D6A99">
        <w:trPr>
          <w:cantSplit/>
        </w:trPr>
        <w:tc>
          <w:tcPr>
            <w:tcW w:w="2981" w:type="dxa"/>
          </w:tcPr>
          <w:p w:rsidR="00162BA8" w:rsidRPr="00C646DE" w:rsidRDefault="00804F1B" w:rsidP="0016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7,75</w:t>
            </w:r>
            <w:r w:rsidR="00110D81" w:rsidRPr="009C431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162BA8" w:rsidRPr="009C431D" w:rsidRDefault="00162BA8" w:rsidP="001078E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253,124</w:t>
            </w:r>
          </w:p>
        </w:tc>
        <w:tc>
          <w:tcPr>
            <w:tcW w:w="1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21,654</w:t>
            </w:r>
          </w:p>
        </w:tc>
        <w:tc>
          <w:tcPr>
            <w:tcW w:w="180" w:type="dxa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25,857</w:t>
            </w:r>
          </w:p>
        </w:tc>
        <w:tc>
          <w:tcPr>
            <w:tcW w:w="180" w:type="dxa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25,886</w:t>
            </w:r>
          </w:p>
        </w:tc>
        <w:tc>
          <w:tcPr>
            <w:tcW w:w="18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162BA8" w:rsidRPr="009C431D" w:rsidRDefault="00162BA8" w:rsidP="00162B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334,2</w:t>
            </w:r>
            <w:r w:rsidR="00110D81" w:rsidRPr="009C431D">
              <w:rPr>
                <w:rFonts w:ascii="Angsana New" w:hAnsi="Angsana New"/>
                <w:sz w:val="26"/>
                <w:szCs w:val="26"/>
                <w:lang w:bidi="th-TH"/>
              </w:rPr>
              <w:t>80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C646DE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(35,7</w:t>
            </w:r>
            <w:r w:rsidR="009C431D"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(704)</w:t>
            </w:r>
          </w:p>
        </w:tc>
        <w:tc>
          <w:tcPr>
            <w:tcW w:w="180" w:type="dxa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(594,612)</w:t>
            </w:r>
          </w:p>
        </w:tc>
        <w:tc>
          <w:tcPr>
            <w:tcW w:w="180" w:type="dxa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(855,652)</w:t>
            </w:r>
          </w:p>
        </w:tc>
        <w:tc>
          <w:tcPr>
            <w:tcW w:w="180" w:type="dxa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162BA8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(65,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413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162BA8" w:rsidP="00162B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(43,</w:t>
            </w:r>
            <w:r w:rsidR="00110D81"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78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7795" w:rsidRPr="00FA0565" w:rsidRDefault="00162BA8" w:rsidP="00FA05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(43,737)</w:t>
            </w:r>
          </w:p>
        </w:tc>
        <w:tc>
          <w:tcPr>
            <w:tcW w:w="180" w:type="dxa"/>
            <w:vAlign w:val="bottom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7795" w:rsidRPr="009C431D" w:rsidRDefault="00162BA8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647795" w:rsidRPr="009C431D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47795" w:rsidRPr="009C431D" w:rsidRDefault="00162BA8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(1,652,49</w:t>
            </w:r>
            <w:r w:rsidR="002F3303"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32B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56,831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1,826,276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F75DB" w:rsidRDefault="00647795" w:rsidP="00647795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F75DB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6,398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9,620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16,139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63,229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10,451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842,415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="00455E8A" w:rsidRPr="00455E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55,522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10,330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1,673,216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F75DB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4,973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17,564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22,537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647795" w:rsidRPr="00C67E11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60,495</w:t>
            </w:r>
          </w:p>
        </w:tc>
        <w:tc>
          <w:tcPr>
            <w:tcW w:w="180" w:type="dxa"/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19,566</w:t>
            </w:r>
          </w:p>
        </w:tc>
        <w:tc>
          <w:tcPr>
            <w:tcW w:w="180" w:type="dxa"/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10,330</w:t>
            </w:r>
          </w:p>
        </w:tc>
        <w:tc>
          <w:tcPr>
            <w:tcW w:w="180" w:type="dxa"/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7795" w:rsidRPr="008B43E8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1,695,753</w:t>
            </w: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7795" w:rsidRPr="003562C4" w:rsidTr="006D6A99">
        <w:trPr>
          <w:cantSplit/>
        </w:trPr>
        <w:tc>
          <w:tcPr>
            <w:tcW w:w="2981" w:type="dxa"/>
            <w:vAlign w:val="bottom"/>
          </w:tcPr>
          <w:p w:rsidR="00647795" w:rsidRPr="00965562" w:rsidRDefault="00647795" w:rsidP="00647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647795" w:rsidRPr="00965562" w:rsidRDefault="00162BA8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247,856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502D8C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30,73</w:t>
            </w:r>
            <w:r w:rsidR="00E2311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47795" w:rsidRPr="00965562" w:rsidRDefault="0083596C" w:rsidP="006477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647795" w:rsidRPr="00C646DE" w:rsidRDefault="0083596C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466,747</w:t>
            </w:r>
          </w:p>
        </w:tc>
        <w:tc>
          <w:tcPr>
            <w:tcW w:w="180" w:type="dxa"/>
            <w:vAlign w:val="bottom"/>
          </w:tcPr>
          <w:p w:rsidR="00647795" w:rsidRPr="00C646DE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C646DE" w:rsidRDefault="0083596C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745,727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83596C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</w:t>
            </w:r>
            <w:r w:rsidR="00E23117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83596C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</w:t>
            </w:r>
            <w:r w:rsidR="00E23117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83596C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15,427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47795" w:rsidRPr="00965562" w:rsidRDefault="0083596C" w:rsidP="006477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22,859</w:t>
            </w:r>
          </w:p>
        </w:tc>
        <w:tc>
          <w:tcPr>
            <w:tcW w:w="180" w:type="dxa"/>
            <w:vAlign w:val="bottom"/>
          </w:tcPr>
          <w:p w:rsidR="00647795" w:rsidRPr="00965562" w:rsidRDefault="00647795" w:rsidP="0064779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47795" w:rsidRPr="00275F84" w:rsidRDefault="0083596C" w:rsidP="0064779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275F84">
              <w:rPr>
                <w:rFonts w:ascii="Angsana New" w:hAnsi="Angsana New"/>
                <w:sz w:val="26"/>
                <w:szCs w:val="26"/>
              </w:rPr>
              <w:t>1,581,56</w:t>
            </w:r>
            <w:r w:rsidR="007F3993" w:rsidRPr="00275F8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3596C" w:rsidRPr="003562C4" w:rsidTr="006D6A99">
        <w:trPr>
          <w:cantSplit/>
        </w:trPr>
        <w:tc>
          <w:tcPr>
            <w:tcW w:w="2981" w:type="dxa"/>
            <w:vAlign w:val="bottom"/>
          </w:tcPr>
          <w:p w:rsidR="0083596C" w:rsidRPr="00965562" w:rsidRDefault="0083596C" w:rsidP="0083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596C" w:rsidRPr="009F75DB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3,547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15,362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596C" w:rsidRPr="00965562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3596C" w:rsidRPr="00275F84" w:rsidRDefault="0083596C" w:rsidP="0083596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275F84">
              <w:rPr>
                <w:rFonts w:ascii="Angsana New" w:hAnsi="Angsana New"/>
                <w:sz w:val="26"/>
                <w:szCs w:val="26"/>
              </w:rPr>
              <w:t>18,909</w:t>
            </w:r>
          </w:p>
        </w:tc>
      </w:tr>
      <w:tr w:rsidR="0083596C" w:rsidRPr="003C47FE" w:rsidTr="006D6A99">
        <w:trPr>
          <w:cantSplit/>
        </w:trPr>
        <w:tc>
          <w:tcPr>
            <w:tcW w:w="2981" w:type="dxa"/>
            <w:vAlign w:val="bottom"/>
          </w:tcPr>
          <w:p w:rsidR="0083596C" w:rsidRPr="003562C4" w:rsidRDefault="0083596C" w:rsidP="0083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83596C" w:rsidRPr="00C67E11" w:rsidRDefault="0083596C" w:rsidP="008359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247,856</w:t>
            </w:r>
          </w:p>
        </w:tc>
        <w:tc>
          <w:tcPr>
            <w:tcW w:w="180" w:type="dxa"/>
            <w:vAlign w:val="bottom"/>
          </w:tcPr>
          <w:p w:rsidR="0083596C" w:rsidRPr="00C67E11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30,73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893</w:t>
            </w:r>
          </w:p>
        </w:tc>
        <w:tc>
          <w:tcPr>
            <w:tcW w:w="180" w:type="dxa"/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83596C" w:rsidRPr="00C646DE" w:rsidRDefault="0083596C" w:rsidP="008359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466,747</w:t>
            </w:r>
          </w:p>
        </w:tc>
        <w:tc>
          <w:tcPr>
            <w:tcW w:w="180" w:type="dxa"/>
            <w:vAlign w:val="bottom"/>
          </w:tcPr>
          <w:p w:rsidR="0083596C" w:rsidRPr="00C646DE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596C" w:rsidRPr="00C646DE" w:rsidRDefault="0083596C" w:rsidP="008359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745,727</w:t>
            </w:r>
          </w:p>
        </w:tc>
        <w:tc>
          <w:tcPr>
            <w:tcW w:w="180" w:type="dxa"/>
            <w:vAlign w:val="bottom"/>
          </w:tcPr>
          <w:p w:rsidR="0083596C" w:rsidRPr="00C67E11" w:rsidRDefault="0083596C" w:rsidP="008359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53,8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80" w:type="dxa"/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80" w:type="dxa"/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30,789</w:t>
            </w:r>
          </w:p>
        </w:tc>
        <w:tc>
          <w:tcPr>
            <w:tcW w:w="180" w:type="dxa"/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22,859</w:t>
            </w:r>
          </w:p>
        </w:tc>
        <w:tc>
          <w:tcPr>
            <w:tcW w:w="180" w:type="dxa"/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3596C" w:rsidRPr="008B43E8" w:rsidRDefault="0083596C" w:rsidP="0083596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303">
              <w:rPr>
                <w:rFonts w:ascii="Angsana New" w:hAnsi="Angsana New"/>
                <w:b/>
                <w:bCs/>
                <w:sz w:val="26"/>
                <w:szCs w:val="26"/>
              </w:rPr>
              <w:t>1,600,47</w:t>
            </w:r>
            <w:r w:rsidR="007F3993" w:rsidRPr="002F330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</w:tbl>
    <w:p w:rsidR="000D1FB2" w:rsidRDefault="000D1FB2"/>
    <w:tbl>
      <w:tblPr>
        <w:tblW w:w="144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900"/>
        <w:gridCol w:w="180"/>
        <w:gridCol w:w="108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0D1FB2" w:rsidRPr="004F1577" w:rsidTr="006D6A99">
        <w:trPr>
          <w:cantSplit/>
          <w:tblHeader/>
        </w:trPr>
        <w:tc>
          <w:tcPr>
            <w:tcW w:w="289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9"/>
          </w:tcPr>
          <w:p w:rsidR="000D1FB2" w:rsidRPr="004F1577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บการเงินเฉพาะกิจการ</w:t>
            </w:r>
          </w:p>
        </w:tc>
      </w:tr>
      <w:tr w:rsidR="006D6A99" w:rsidRPr="00965562" w:rsidTr="006D6A99">
        <w:trPr>
          <w:cantSplit/>
          <w:tblHeader/>
        </w:trPr>
        <w:tc>
          <w:tcPr>
            <w:tcW w:w="2891" w:type="dxa"/>
          </w:tcPr>
          <w:p w:rsidR="006D6A99" w:rsidRPr="00965562" w:rsidRDefault="006D6A99" w:rsidP="006D6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A99" w:rsidRPr="00965562" w:rsidTr="006D6A99">
        <w:trPr>
          <w:cantSplit/>
          <w:tblHeader/>
        </w:trPr>
        <w:tc>
          <w:tcPr>
            <w:tcW w:w="2891" w:type="dxa"/>
          </w:tcPr>
          <w:p w:rsidR="006D6A99" w:rsidRPr="00965562" w:rsidRDefault="006D6A99" w:rsidP="006D6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6D6A99" w:rsidRPr="00965562" w:rsidRDefault="00D17BD5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A99" w:rsidRPr="00965562" w:rsidTr="006D6A99">
        <w:trPr>
          <w:cantSplit/>
          <w:tblHeader/>
        </w:trPr>
        <w:tc>
          <w:tcPr>
            <w:tcW w:w="2891" w:type="dxa"/>
          </w:tcPr>
          <w:p w:rsidR="006D6A99" w:rsidRPr="00965562" w:rsidRDefault="006D6A99" w:rsidP="006D6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A99" w:rsidRPr="00965562" w:rsidTr="006D6A99">
        <w:trPr>
          <w:cantSplit/>
          <w:tblHeader/>
        </w:trPr>
        <w:tc>
          <w:tcPr>
            <w:tcW w:w="2891" w:type="dxa"/>
          </w:tcPr>
          <w:p w:rsidR="006D6A99" w:rsidRPr="00965562" w:rsidRDefault="006D6A99" w:rsidP="006D6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6A99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D1FB2" w:rsidRPr="00965562" w:rsidTr="006D6A99">
        <w:trPr>
          <w:cantSplit/>
          <w:tblHeader/>
        </w:trPr>
        <w:tc>
          <w:tcPr>
            <w:tcW w:w="289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9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D1FB2" w:rsidRPr="00965562" w:rsidTr="006D6A99">
        <w:trPr>
          <w:cantSplit/>
        </w:trPr>
        <w:tc>
          <w:tcPr>
            <w:tcW w:w="289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50" w:rsidRPr="00302741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1,359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val="en-US" w:bidi="th-TH"/>
              </w:rPr>
              <w:t>1,824,156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125,328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69,078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77,599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3,490,675</w:t>
            </w:r>
          </w:p>
        </w:tc>
      </w:tr>
      <w:tr w:rsidR="009F75DB" w:rsidRPr="00965562" w:rsidTr="006D6A99">
        <w:trPr>
          <w:cantSplit/>
        </w:trPr>
        <w:tc>
          <w:tcPr>
            <w:tcW w:w="2891" w:type="dxa"/>
          </w:tcPr>
          <w:p w:rsidR="009F75DB" w:rsidRPr="00965562" w:rsidRDefault="009F75DB" w:rsidP="009F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9F75DB" w:rsidRPr="0025648E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3,254</w:t>
            </w:r>
          </w:p>
        </w:tc>
        <w:tc>
          <w:tcPr>
            <w:tcW w:w="18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1,150</w:t>
            </w:r>
          </w:p>
        </w:tc>
        <w:tc>
          <w:tcPr>
            <w:tcW w:w="18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12,830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10,696</w:t>
            </w:r>
          </w:p>
        </w:tc>
        <w:tc>
          <w:tcPr>
            <w:tcW w:w="18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28,319</w:t>
            </w: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25648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25648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6,164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F75DB" w:rsidRDefault="00351A50" w:rsidP="009F75D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776"/>
                <w:tab w:val="decimal" w:pos="803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776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(6,964)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9F75DB" w:rsidRPr="00965562" w:rsidTr="006D6A99">
        <w:trPr>
          <w:cantSplit/>
        </w:trPr>
        <w:tc>
          <w:tcPr>
            <w:tcW w:w="2891" w:type="dxa"/>
          </w:tcPr>
          <w:p w:rsidR="009F75DB" w:rsidRPr="00965562" w:rsidRDefault="008D2249" w:rsidP="009F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9F75DB" w:rsidRPr="0025648E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052B57" w:rsidRDefault="009F75DB" w:rsidP="009F75D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(69)</w:t>
            </w:r>
          </w:p>
        </w:tc>
        <w:tc>
          <w:tcPr>
            <w:tcW w:w="18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792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(7,367)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731"/>
                <w:tab w:val="decimal" w:pos="82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9F75DB" w:rsidRPr="00965562" w:rsidRDefault="009F75DB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(8,228)</w:t>
            </w:r>
          </w:p>
        </w:tc>
      </w:tr>
      <w:tr w:rsidR="00351A50" w:rsidRPr="00F160FE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51A50" w:rsidRPr="00F160FE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="00545221" w:rsidRPr="005452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1,600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1,061,359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1,824,304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134,677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69,436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83,062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5,003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3,510,766</w:t>
            </w: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351A50" w:rsidRPr="00965562" w:rsidRDefault="00F5501E" w:rsidP="00F550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501E">
              <w:rPr>
                <w:rFonts w:ascii="Angsana New" w:hAnsi="Angsana New"/>
                <w:sz w:val="26"/>
                <w:szCs w:val="26"/>
                <w:lang w:val="en-US" w:bidi="th-TH"/>
              </w:rPr>
              <w:t>3,465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F5501E" w:rsidP="00F550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501E">
              <w:rPr>
                <w:rFonts w:ascii="Angsana New" w:hAnsi="Angsana New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4428E4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428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F313AC" w:rsidP="00F313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28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0429EE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429EE">
              <w:rPr>
                <w:rFonts w:ascii="Angsana New" w:hAnsi="Angsana New"/>
                <w:sz w:val="26"/>
                <w:szCs w:val="26"/>
              </w:rPr>
              <w:t>4,758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0429EE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429EE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CC1E2E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C1E2E">
              <w:rPr>
                <w:rFonts w:ascii="Angsana New" w:hAnsi="Angsana New"/>
                <w:sz w:val="26"/>
                <w:szCs w:val="26"/>
              </w:rPr>
              <w:t>549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15576B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15576B">
              <w:rPr>
                <w:rFonts w:ascii="Angsana New" w:hAnsi="Angsana New"/>
                <w:sz w:val="26"/>
                <w:szCs w:val="26"/>
              </w:rPr>
              <w:t>17,350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824F14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24F14">
              <w:rPr>
                <w:rFonts w:ascii="Angsana New" w:hAnsi="Angsana New"/>
                <w:sz w:val="26"/>
                <w:szCs w:val="26"/>
              </w:rPr>
              <w:t>47,129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B14E47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4E47">
              <w:rPr>
                <w:rFonts w:ascii="Angsana New" w:hAnsi="Angsana New"/>
                <w:sz w:val="26"/>
                <w:szCs w:val="26"/>
                <w:lang w:bidi="th-TH"/>
              </w:rPr>
              <w:t>80,185</w:t>
            </w: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351A50" w:rsidRPr="00965562" w:rsidRDefault="00F5501E" w:rsidP="00F5501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F5501E" w:rsidP="00F550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550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4428E4" w:rsidP="004428E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428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25648E" w:rsidRDefault="00F313A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428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0429EE" w:rsidP="000429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429EE">
              <w:rPr>
                <w:rFonts w:ascii="Angsana New" w:hAnsi="Angsana New"/>
                <w:sz w:val="26"/>
                <w:szCs w:val="26"/>
              </w:rPr>
              <w:t>25,441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0429EE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429EE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CC1E2E" w:rsidP="005A68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15576B" w:rsidP="001557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824F14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CE3B7C">
              <w:rPr>
                <w:rFonts w:ascii="Angsana New" w:hAnsi="Angsana New"/>
                <w:sz w:val="26"/>
                <w:szCs w:val="26"/>
                <w:lang w:bidi="th-TH"/>
              </w:rPr>
              <w:t>25,572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51A50" w:rsidRPr="00965562" w:rsidRDefault="00CE3B7C" w:rsidP="00B14E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3B7C" w:rsidRPr="00965562" w:rsidTr="006D6A99">
        <w:trPr>
          <w:cantSplit/>
        </w:trPr>
        <w:tc>
          <w:tcPr>
            <w:tcW w:w="2891" w:type="dxa"/>
          </w:tcPr>
          <w:p w:rsidR="00CE3B7C" w:rsidRPr="00965562" w:rsidRDefault="00CE3B7C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:rsidR="00CE3B7C" w:rsidRPr="00965562" w:rsidRDefault="00CE3B7C" w:rsidP="00F5501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E3B7C" w:rsidRPr="00F5501E" w:rsidRDefault="00CE3B7C" w:rsidP="00F550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E3B7C" w:rsidRPr="004428E4" w:rsidRDefault="00CE3B7C" w:rsidP="004428E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CE3B7C" w:rsidRPr="004428E4" w:rsidRDefault="00CE3B7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E3B7C" w:rsidRPr="000429EE" w:rsidRDefault="00CE3B7C" w:rsidP="000429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E3B7C" w:rsidRPr="000429EE" w:rsidRDefault="00CE3B7C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E3B7C" w:rsidRDefault="00CE3B7C" w:rsidP="00CC1E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E3B7C" w:rsidRDefault="00CE3B7C" w:rsidP="001557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E3B7C" w:rsidRDefault="00CE3B7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(3,701)</w:t>
            </w:r>
          </w:p>
        </w:tc>
        <w:tc>
          <w:tcPr>
            <w:tcW w:w="180" w:type="dxa"/>
            <w:vAlign w:val="bottom"/>
          </w:tcPr>
          <w:p w:rsidR="00CE3B7C" w:rsidRPr="00965562" w:rsidRDefault="00CE3B7C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CE3B7C" w:rsidRPr="00B14E47" w:rsidRDefault="00CE3B7C" w:rsidP="00B14E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(3,701)</w:t>
            </w: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9C33AD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351A50" w:rsidRPr="00965562" w:rsidRDefault="00F5501E" w:rsidP="00F5501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F5501E" w:rsidRDefault="00F5501E" w:rsidP="00F550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5501E">
              <w:rPr>
                <w:rFonts w:ascii="Angsana New" w:hAnsi="Angsana New"/>
                <w:sz w:val="26"/>
                <w:szCs w:val="26"/>
              </w:rPr>
              <w:t>(7,756)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4428E4" w:rsidP="004428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428E4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F313AC" w:rsidP="00F313A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428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0429EE" w:rsidP="000429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429EE">
              <w:rPr>
                <w:rFonts w:ascii="Angsana New" w:hAnsi="Angsana New"/>
                <w:sz w:val="26"/>
                <w:szCs w:val="26"/>
              </w:rPr>
              <w:t>(253,124)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052B57" w:rsidRDefault="000429EE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(21,654)</w:t>
            </w: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C1E2E" w:rsidRDefault="00CC1E2E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(25,</w:t>
            </w:r>
            <w:r w:rsidR="00F5286A">
              <w:rPr>
                <w:rFonts w:ascii="Angsana New" w:hAnsi="Angsana New"/>
                <w:sz w:val="26"/>
                <w:szCs w:val="26"/>
                <w:lang w:val="en-US" w:bidi="th-TH"/>
              </w:rPr>
              <w:t>858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15576B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(25,886)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824F14" w:rsidP="0009775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51A50" w:rsidRPr="00965562" w:rsidRDefault="00B14E47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(334,281)</w:t>
            </w:r>
          </w:p>
        </w:tc>
      </w:tr>
      <w:tr w:rsidR="00351A50" w:rsidRPr="00F160FE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F160FE" w:rsidRDefault="00F5501E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501E">
              <w:rPr>
                <w:rFonts w:ascii="Angsana New" w:hAnsi="Angsana New"/>
                <w:b/>
                <w:bCs/>
                <w:sz w:val="26"/>
                <w:szCs w:val="26"/>
              </w:rPr>
              <w:t>261,408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F160FE" w:rsidRDefault="00F5501E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501E">
              <w:rPr>
                <w:rFonts w:ascii="Angsana New" w:hAnsi="Angsana New"/>
                <w:b/>
                <w:bCs/>
                <w:sz w:val="26"/>
                <w:szCs w:val="26"/>
              </w:rPr>
              <w:t>66,476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F160FE" w:rsidRDefault="004428E4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28E4">
              <w:rPr>
                <w:rFonts w:ascii="Angsana New" w:hAnsi="Angsana New"/>
                <w:b/>
                <w:bCs/>
                <w:sz w:val="26"/>
                <w:szCs w:val="26"/>
              </w:rPr>
              <w:t>1,597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F160FE" w:rsidRDefault="00F313A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13AC">
              <w:rPr>
                <w:rFonts w:ascii="Angsana New" w:hAnsi="Angsana New"/>
                <w:b/>
                <w:bCs/>
                <w:sz w:val="26"/>
                <w:szCs w:val="26"/>
              </w:rPr>
              <w:t>1,061,359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F160FE" w:rsidRDefault="000429EE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429E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1,601,379</w:t>
            </w: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F160FE" w:rsidRDefault="000429EE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429E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119,238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F160FE" w:rsidRDefault="0015576B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44,127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A50" w:rsidRPr="00F160FE" w:rsidRDefault="00824F14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24F1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74,526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A50" w:rsidRPr="00F160FE" w:rsidRDefault="008D1AE5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1AE5">
              <w:rPr>
                <w:rFonts w:ascii="Angsana New" w:hAnsi="Angsana New"/>
                <w:b/>
                <w:bCs/>
                <w:sz w:val="26"/>
                <w:szCs w:val="26"/>
              </w:rPr>
              <w:t>22,859</w:t>
            </w: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A50" w:rsidRPr="00F160FE" w:rsidRDefault="001B1322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1322">
              <w:rPr>
                <w:rFonts w:ascii="Angsana New" w:hAnsi="Angsana New"/>
                <w:b/>
                <w:bCs/>
                <w:sz w:val="26"/>
                <w:szCs w:val="26"/>
              </w:rPr>
              <w:t>3,252,969</w:t>
            </w:r>
          </w:p>
        </w:tc>
      </w:tr>
      <w:tr w:rsidR="00351A50" w:rsidRPr="00F160FE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51A50" w:rsidRPr="00F160F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A50" w:rsidRPr="00302741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6556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(37,760)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351A50" w:rsidRDefault="00351A50" w:rsidP="009F75D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(272)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(492,716)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(906,568)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51A50">
              <w:rPr>
                <w:rFonts w:ascii="Angsana New" w:hAnsi="Angsana New"/>
                <w:sz w:val="26"/>
                <w:szCs w:val="26"/>
              </w:rPr>
              <w:t>(</w:t>
            </w: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62</w:t>
            </w:r>
            <w:r w:rsidRPr="00351A50">
              <w:rPr>
                <w:rFonts w:ascii="Angsana New" w:hAnsi="Angsana New"/>
                <w:sz w:val="26"/>
                <w:szCs w:val="26"/>
              </w:rPr>
              <w:t>,</w:t>
            </w: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099</w:t>
            </w:r>
            <w:r w:rsidRPr="00351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(68,145)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(67,148)</w:t>
            </w:r>
          </w:p>
        </w:tc>
        <w:tc>
          <w:tcPr>
            <w:tcW w:w="180" w:type="dxa"/>
            <w:vAlign w:val="bottom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351A50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51A50">
              <w:rPr>
                <w:rFonts w:ascii="Angsana New" w:hAnsi="Angsana New"/>
                <w:sz w:val="26"/>
                <w:szCs w:val="26"/>
                <w:lang w:bidi="th-TH"/>
              </w:rPr>
              <w:t>(1,648,260)</w:t>
            </w:r>
          </w:p>
        </w:tc>
      </w:tr>
      <w:tr w:rsidR="00351A50" w:rsidRPr="00C646DE" w:rsidTr="006D6A99">
        <w:trPr>
          <w:cantSplit/>
        </w:trPr>
        <w:tc>
          <w:tcPr>
            <w:tcW w:w="2891" w:type="dxa"/>
          </w:tcPr>
          <w:p w:rsidR="00351A50" w:rsidRPr="00C646DE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351A50" w:rsidRPr="009F75DB" w:rsidRDefault="00351A50" w:rsidP="009F75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(2,803)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1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639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(51,0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(109,504)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(12,152)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(901)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(3,715)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(180,308)</w:t>
            </w:r>
          </w:p>
        </w:tc>
      </w:tr>
      <w:tr w:rsidR="00351A50" w:rsidRPr="00C646DE" w:rsidTr="006D6A99">
        <w:trPr>
          <w:cantSplit/>
        </w:trPr>
        <w:tc>
          <w:tcPr>
            <w:tcW w:w="2891" w:type="dxa"/>
          </w:tcPr>
          <w:p w:rsidR="00351A50" w:rsidRPr="00C646DE" w:rsidRDefault="008D2249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F75DB" w:rsidRDefault="00351A50" w:rsidP="009F75D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1A50" w:rsidRPr="009F75DB" w:rsidRDefault="00351A50" w:rsidP="009F75D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9F75DB" w:rsidRDefault="00351A50" w:rsidP="009F75DB">
            <w:pPr>
              <w:pStyle w:val="acctfourfigures"/>
              <w:tabs>
                <w:tab w:val="clear" w:pos="765"/>
                <w:tab w:val="decimal" w:pos="639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641"/>
                <w:tab w:val="decimal" w:pos="82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792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7,367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8,228</w:t>
            </w:r>
          </w:p>
        </w:tc>
      </w:tr>
      <w:tr w:rsidR="00351A50" w:rsidRPr="00C646DE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51A50" w:rsidRPr="00C646DE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="00545221" w:rsidRPr="005452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(40,563)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C646DE" w:rsidRDefault="00351A50" w:rsidP="009F75D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(481)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(543,740)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(1,016,072)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(74,182)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351A50" w:rsidP="00905F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(68,254)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(63,496)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545221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4522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(1,820,340)</w:t>
            </w:r>
          </w:p>
        </w:tc>
      </w:tr>
      <w:tr w:rsidR="00351A50" w:rsidRPr="00C646DE" w:rsidTr="006D6A99">
        <w:trPr>
          <w:cantSplit/>
        </w:trPr>
        <w:tc>
          <w:tcPr>
            <w:tcW w:w="2891" w:type="dxa"/>
          </w:tcPr>
          <w:p w:rsidR="00351A50" w:rsidRPr="00C646DE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351A50" w:rsidRPr="00C646DE" w:rsidRDefault="00F5286A" w:rsidP="003201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C646DE" w:rsidRDefault="00C729DF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29DF">
              <w:rPr>
                <w:rFonts w:ascii="Angsana New" w:hAnsi="Angsana New"/>
                <w:sz w:val="26"/>
                <w:szCs w:val="26"/>
                <w:lang w:bidi="th-TH"/>
              </w:rPr>
              <w:t>(2,93</w:t>
            </w:r>
            <w:r w:rsidR="00E23117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  <w:r w:rsidRPr="00C729DF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C646DE" w:rsidRDefault="00BE52CC" w:rsidP="00905F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2CC">
              <w:rPr>
                <w:rFonts w:ascii="Angsana New" w:hAnsi="Angsana New"/>
                <w:sz w:val="26"/>
                <w:szCs w:val="26"/>
              </w:rPr>
              <w:t>(226)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C646DE" w:rsidRDefault="00BE52C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2CC">
              <w:rPr>
                <w:rFonts w:ascii="Angsana New" w:hAnsi="Angsana New"/>
                <w:sz w:val="26"/>
                <w:szCs w:val="26"/>
              </w:rPr>
              <w:t>(50,872)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BE52C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2CC">
              <w:rPr>
                <w:rFonts w:ascii="Angsana New" w:hAnsi="Angsana New"/>
                <w:sz w:val="26"/>
                <w:szCs w:val="26"/>
              </w:rPr>
              <w:t>(92,704)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BE52CC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2CC">
              <w:rPr>
                <w:rFonts w:ascii="Angsana New" w:hAnsi="Angsana New"/>
                <w:sz w:val="26"/>
                <w:szCs w:val="26"/>
              </w:rPr>
              <w:t>(12,8</w:t>
            </w:r>
            <w:r w:rsidR="00E23117">
              <w:rPr>
                <w:rFonts w:ascii="Angsana New" w:hAnsi="Angsana New"/>
                <w:sz w:val="26"/>
                <w:szCs w:val="26"/>
              </w:rPr>
              <w:t>85</w:t>
            </w:r>
            <w:r w:rsidRPr="00BE52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1A50" w:rsidRPr="00905FC6" w:rsidRDefault="00665544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05FC6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E23117">
              <w:rPr>
                <w:rFonts w:ascii="Angsana New" w:hAnsi="Angsana New"/>
                <w:sz w:val="26"/>
                <w:szCs w:val="26"/>
                <w:lang w:bidi="th-TH"/>
              </w:rPr>
              <w:t>681</w:t>
            </w:r>
            <w:r w:rsidRPr="00905FC6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C646DE" w:rsidRDefault="009650F9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0F9">
              <w:rPr>
                <w:rFonts w:ascii="Angsana New" w:hAnsi="Angsana New"/>
                <w:sz w:val="26"/>
                <w:szCs w:val="26"/>
                <w:lang w:bidi="th-TH"/>
              </w:rPr>
              <w:t>(6,127)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975347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1A50" w:rsidRPr="00C646DE" w:rsidRDefault="00C93A5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93A5C">
              <w:rPr>
                <w:rFonts w:ascii="Angsana New" w:hAnsi="Angsana New"/>
                <w:sz w:val="26"/>
                <w:szCs w:val="26"/>
              </w:rPr>
              <w:t>(166,43</w:t>
            </w:r>
            <w:r w:rsidR="005A6874">
              <w:rPr>
                <w:rFonts w:ascii="Angsana New" w:hAnsi="Angsana New"/>
                <w:sz w:val="26"/>
                <w:szCs w:val="26"/>
              </w:rPr>
              <w:t>2</w:t>
            </w:r>
            <w:r w:rsidRPr="00C93A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51A50" w:rsidRPr="00C646DE" w:rsidTr="006D6A99">
        <w:trPr>
          <w:cantSplit/>
        </w:trPr>
        <w:tc>
          <w:tcPr>
            <w:tcW w:w="2891" w:type="dxa"/>
          </w:tcPr>
          <w:p w:rsidR="00351A50" w:rsidRPr="00C646DE" w:rsidRDefault="009C33AD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351A50" w:rsidRPr="00C646DE" w:rsidRDefault="00F5286A" w:rsidP="003201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C646DE" w:rsidRDefault="00C729DF" w:rsidP="00905FC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729DF">
              <w:rPr>
                <w:rFonts w:ascii="Angsana New" w:hAnsi="Angsana New"/>
                <w:sz w:val="26"/>
                <w:szCs w:val="26"/>
              </w:rPr>
              <w:t>7,756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C646DE" w:rsidRDefault="00BE52CC" w:rsidP="00905F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2C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351A50" w:rsidRPr="00C646DE" w:rsidRDefault="00905FC6" w:rsidP="00905FC6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BE52CC" w:rsidP="00905FC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2CC">
              <w:rPr>
                <w:rFonts w:ascii="Angsana New" w:hAnsi="Angsana New"/>
                <w:sz w:val="26"/>
                <w:szCs w:val="26"/>
              </w:rPr>
              <w:t>253,124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BE52CC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21,654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05FC6" w:rsidRDefault="00665544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05FC6">
              <w:rPr>
                <w:rFonts w:ascii="Angsana New" w:hAnsi="Angsana New"/>
                <w:sz w:val="26"/>
                <w:szCs w:val="26"/>
                <w:lang w:bidi="th-TH"/>
              </w:rPr>
              <w:t>25,857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9650F9" w:rsidP="009650F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0F9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5,886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C646DE" w:rsidRDefault="00975347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1A50" w:rsidRPr="00C646DE" w:rsidRDefault="00C93A5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334,280</w:t>
            </w:r>
          </w:p>
        </w:tc>
      </w:tr>
      <w:tr w:rsidR="00351A50" w:rsidRPr="00C646DE" w:rsidTr="006D6A99">
        <w:trPr>
          <w:cantSplit/>
        </w:trPr>
        <w:tc>
          <w:tcPr>
            <w:tcW w:w="2891" w:type="dxa"/>
          </w:tcPr>
          <w:p w:rsidR="00351A50" w:rsidRPr="00C646DE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F5286A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C729DF" w:rsidP="00351A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29D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(35,74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</w:t>
            </w:r>
            <w:r w:rsidRPr="00C729D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BE52CC" w:rsidP="00905FC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52CC">
              <w:rPr>
                <w:rFonts w:ascii="Angsana New" w:hAnsi="Angsana New"/>
                <w:b/>
                <w:bCs/>
                <w:sz w:val="26"/>
                <w:szCs w:val="26"/>
              </w:rPr>
              <w:t>(704)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BE52C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52CC">
              <w:rPr>
                <w:rFonts w:ascii="Angsana New" w:hAnsi="Angsana New"/>
                <w:b/>
                <w:bCs/>
                <w:sz w:val="26"/>
                <w:szCs w:val="26"/>
              </w:rPr>
              <w:t>(594,612)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BE52C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E52C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(855,652)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A466B5" w:rsidP="00351A5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6B5">
              <w:rPr>
                <w:rFonts w:ascii="Angsana New" w:hAnsi="Angsana New"/>
                <w:b/>
                <w:bCs/>
                <w:sz w:val="26"/>
                <w:szCs w:val="26"/>
              </w:rPr>
              <w:t>(65,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413</w:t>
            </w:r>
            <w:r w:rsidRPr="00A466B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BE695A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E695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(43,</w:t>
            </w:r>
            <w:r w:rsidR="005A687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78</w:t>
            </w:r>
            <w:r w:rsidRPr="00BE695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A50" w:rsidRPr="00C646DE" w:rsidRDefault="00E86863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8686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(43,737)</w:t>
            </w:r>
          </w:p>
        </w:tc>
        <w:tc>
          <w:tcPr>
            <w:tcW w:w="180" w:type="dxa"/>
            <w:vAlign w:val="bottom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A50" w:rsidRPr="00C646DE" w:rsidRDefault="00975347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1A50" w:rsidRPr="00C646DE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1A50" w:rsidRPr="00C646DE" w:rsidRDefault="00C93A5C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1,652,49</w:t>
            </w:r>
            <w:r w:rsidR="005A687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1A50" w:rsidRPr="00965562" w:rsidTr="006D6A99">
        <w:trPr>
          <w:cantSplit/>
        </w:trPr>
        <w:tc>
          <w:tcPr>
            <w:tcW w:w="2891" w:type="dxa"/>
          </w:tcPr>
          <w:p w:rsidR="00351A50" w:rsidRPr="00965562" w:rsidRDefault="00351A50" w:rsidP="0035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51A50" w:rsidRPr="00965562" w:rsidRDefault="00351A50" w:rsidP="00351A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56,831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1,826,276</w:t>
            </w: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6,398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9,620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16,139</w:t>
            </w:r>
          </w:p>
        </w:tc>
      </w:tr>
      <w:tr w:rsidR="000E5373" w:rsidRPr="00C67E11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63,229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10,451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842,415</w:t>
            </w: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="00545221" w:rsidRPr="005452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55,522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5,003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1,667,889</w:t>
            </w: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4,973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17,564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22,537</w:t>
            </w:r>
          </w:p>
        </w:tc>
      </w:tr>
      <w:tr w:rsidR="000E5373" w:rsidRPr="008B43E8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60,495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19,566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5,003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1,690,426</w:t>
            </w: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0E5373" w:rsidRPr="00965562" w:rsidRDefault="00F5286A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247,856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F5286A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30,73</w:t>
            </w:r>
            <w:r w:rsidR="00E2311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E5373" w:rsidRPr="00965562" w:rsidRDefault="00F5286A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E5373" w:rsidRPr="00C646DE" w:rsidRDefault="00F5286A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466,747</w:t>
            </w:r>
          </w:p>
        </w:tc>
        <w:tc>
          <w:tcPr>
            <w:tcW w:w="18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C646DE" w:rsidRDefault="00F5286A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745,727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3E0221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</w:t>
            </w:r>
            <w:r w:rsidR="00E23117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3E0221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</w:t>
            </w:r>
            <w:r w:rsidR="00E23117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69761E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15,427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E5373" w:rsidRPr="00965562" w:rsidRDefault="0069761E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22,859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E5373" w:rsidRPr="00965562" w:rsidRDefault="0069761E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1,581,56</w:t>
            </w:r>
            <w:r w:rsidR="005A687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E5373" w:rsidRPr="00965562" w:rsidTr="006D6A99">
        <w:trPr>
          <w:cantSplit/>
        </w:trPr>
        <w:tc>
          <w:tcPr>
            <w:tcW w:w="2891" w:type="dxa"/>
            <w:vAlign w:val="bottom"/>
          </w:tcPr>
          <w:p w:rsidR="000E5373" w:rsidRPr="00965562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E5373" w:rsidRPr="00965562" w:rsidRDefault="00F5286A" w:rsidP="002002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5373" w:rsidRPr="00965562" w:rsidRDefault="00F5286A" w:rsidP="002002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0E5373" w:rsidRPr="00965562" w:rsidRDefault="00F5286A" w:rsidP="002002F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0E5373" w:rsidRPr="00965562" w:rsidRDefault="00F5286A" w:rsidP="00200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373" w:rsidRPr="00965562" w:rsidRDefault="00F5286A" w:rsidP="00200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373" w:rsidRPr="00965562" w:rsidRDefault="003E0221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3,547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373" w:rsidRPr="00965562" w:rsidRDefault="003E0221" w:rsidP="00200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373" w:rsidRPr="00965562" w:rsidRDefault="0069761E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15,362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E5373" w:rsidRPr="00965562" w:rsidRDefault="0069761E" w:rsidP="002002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E5373" w:rsidRPr="00965562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E5373" w:rsidRPr="00965562" w:rsidRDefault="0069761E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18,909</w:t>
            </w:r>
          </w:p>
        </w:tc>
      </w:tr>
      <w:tr w:rsidR="000E5373" w:rsidRPr="008B43E8" w:rsidTr="006D6A99">
        <w:trPr>
          <w:cantSplit/>
        </w:trPr>
        <w:tc>
          <w:tcPr>
            <w:tcW w:w="2891" w:type="dxa"/>
            <w:vAlign w:val="bottom"/>
          </w:tcPr>
          <w:p w:rsidR="000E5373" w:rsidRPr="003562C4" w:rsidRDefault="000E5373" w:rsidP="000E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0E5373" w:rsidRPr="00C67E11" w:rsidRDefault="00F5286A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247,856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E5373" w:rsidRPr="008B43E8" w:rsidRDefault="00F5286A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30,73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0E5373" w:rsidRPr="008B43E8" w:rsidRDefault="00F5286A" w:rsidP="000E53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893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0E5373" w:rsidRPr="00C646DE" w:rsidRDefault="00F5286A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466,747</w:t>
            </w:r>
          </w:p>
        </w:tc>
        <w:tc>
          <w:tcPr>
            <w:tcW w:w="180" w:type="dxa"/>
            <w:vAlign w:val="bottom"/>
          </w:tcPr>
          <w:p w:rsidR="000E5373" w:rsidRPr="00C646DE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E5373" w:rsidRPr="00C646DE" w:rsidRDefault="00F5286A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745,727</w:t>
            </w:r>
          </w:p>
        </w:tc>
        <w:tc>
          <w:tcPr>
            <w:tcW w:w="180" w:type="dxa"/>
            <w:vAlign w:val="bottom"/>
          </w:tcPr>
          <w:p w:rsidR="000E5373" w:rsidRPr="00C67E11" w:rsidRDefault="000E5373" w:rsidP="000E53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E5373" w:rsidRPr="008B43E8" w:rsidRDefault="003E0221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53,8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E5373" w:rsidRPr="008B43E8" w:rsidRDefault="003E0221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</w:t>
            </w:r>
            <w:r w:rsidR="00E23117"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E5373" w:rsidRPr="008B43E8" w:rsidRDefault="0069761E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30,7</w:t>
            </w:r>
            <w:r w:rsidR="005A687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E5373" w:rsidRPr="008B43E8" w:rsidRDefault="0069761E" w:rsidP="000E53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22,859</w:t>
            </w:r>
          </w:p>
        </w:tc>
        <w:tc>
          <w:tcPr>
            <w:tcW w:w="180" w:type="dxa"/>
            <w:vAlign w:val="bottom"/>
          </w:tcPr>
          <w:p w:rsidR="000E5373" w:rsidRPr="008B43E8" w:rsidRDefault="000E5373" w:rsidP="000E53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E5373" w:rsidRPr="008B43E8" w:rsidRDefault="0069761E" w:rsidP="000E53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1,600,47</w:t>
            </w:r>
            <w:r w:rsidR="005A6874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</w:tbl>
    <w:p w:rsidR="000D1FB2" w:rsidRPr="003C47FE" w:rsidRDefault="000D1FB2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  <w:sectPr w:rsidR="000D1FB2" w:rsidRPr="003C47FE" w:rsidSect="000E7DFA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lastRenderedPageBreak/>
        <w:t>ราคาทรัพย์สินของ</w:t>
      </w:r>
      <w:r w:rsidR="00537D84">
        <w:rPr>
          <w:rFonts w:ascii="Angsana New" w:hAnsi="Angsana New" w:cs="Angsana New" w:hint="cs"/>
          <w:cs/>
          <w:lang w:val="en-US"/>
        </w:rPr>
        <w:t>กลุ่มบริษัทและ</w:t>
      </w:r>
      <w:r w:rsidRPr="003C47FE">
        <w:rPr>
          <w:rFonts w:ascii="Angsana New" w:hAnsi="Angsana New" w:cs="Angsana New"/>
          <w:cs/>
          <w:lang w:val="en-US"/>
        </w:rPr>
        <w:t>บริษัท ซึ่งได้คิด</w:t>
      </w:r>
      <w:r w:rsidRPr="003C47FE">
        <w:rPr>
          <w:rFonts w:ascii="Angsana New" w:hAnsi="Angsana New" w:cs="Angsana New"/>
          <w:cs/>
        </w:rPr>
        <w:t xml:space="preserve">ค่าเสื่อมราคาเต็มจำนวนแล้ว แต่ยังคงใช้งานจนถึง ณ วันที่ </w:t>
      </w:r>
      <w:r w:rsidR="00545221">
        <w:rPr>
          <w:rFonts w:ascii="Angsana New" w:hAnsi="Angsana New" w:cs="Angsana New" w:hint="cs"/>
          <w:cs/>
        </w:rPr>
        <w:t xml:space="preserve">              </w:t>
      </w:r>
      <w:r w:rsidRPr="003C47FE">
        <w:rPr>
          <w:rFonts w:ascii="Angsana New" w:hAnsi="Angsana New" w:cs="Angsana New"/>
          <w:cs/>
        </w:rPr>
        <w:t>31 ธันวาคม 256</w:t>
      </w:r>
      <w:r w:rsidR="00351A50">
        <w:rPr>
          <w:rFonts w:ascii="Angsana New" w:hAnsi="Angsana New" w:cs="Angsana New" w:hint="cs"/>
          <w:cs/>
        </w:rPr>
        <w:t>2</w:t>
      </w:r>
      <w:r w:rsidRPr="003C47FE">
        <w:rPr>
          <w:rFonts w:ascii="Angsana New" w:hAnsi="Angsana New" w:cs="Angsana New"/>
          <w:cs/>
          <w:lang w:val="en-US"/>
        </w:rPr>
        <w:t xml:space="preserve"> </w:t>
      </w:r>
      <w:r w:rsidRPr="003C47FE">
        <w:rPr>
          <w:rFonts w:ascii="Angsana New" w:hAnsi="Angsana New" w:cs="Angsana New"/>
          <w:cs/>
        </w:rPr>
        <w:t xml:space="preserve">มีจำนวน </w:t>
      </w:r>
      <w:r w:rsidR="006B55C1">
        <w:rPr>
          <w:rFonts w:ascii="Angsana New" w:hAnsi="Angsana New" w:cs="Angsana New"/>
          <w:lang w:val="en-US"/>
        </w:rPr>
        <w:t>442</w:t>
      </w:r>
      <w:r w:rsidR="00806C63">
        <w:rPr>
          <w:rFonts w:ascii="Angsana New" w:hAnsi="Angsana New" w:cs="Angsana New"/>
          <w:lang w:val="en-US"/>
        </w:rPr>
        <w:t>.05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ล้าน</w:t>
      </w:r>
      <w:r w:rsidRPr="003C47FE">
        <w:rPr>
          <w:rFonts w:ascii="Angsana New" w:hAnsi="Angsana New" w:cs="Angsana New"/>
          <w:cs/>
        </w:rPr>
        <w:t xml:space="preserve">บาท </w:t>
      </w:r>
      <w:r w:rsidRPr="003C47FE">
        <w:rPr>
          <w:rFonts w:ascii="Angsana New" w:hAnsi="Angsana New" w:cs="Angsana New"/>
          <w:i/>
          <w:iCs/>
          <w:cs/>
          <w:lang w:val="en-US"/>
        </w:rPr>
        <w:t>(25</w:t>
      </w:r>
      <w:r w:rsidR="00302741">
        <w:rPr>
          <w:rFonts w:ascii="Angsana New" w:hAnsi="Angsana New" w:cs="Angsana New"/>
          <w:i/>
          <w:iCs/>
          <w:lang w:val="en-US"/>
        </w:rPr>
        <w:t>6</w:t>
      </w:r>
      <w:r w:rsidR="00351A50">
        <w:rPr>
          <w:rFonts w:ascii="Angsana New" w:hAnsi="Angsana New" w:cs="Angsana New" w:hint="cs"/>
          <w:i/>
          <w:iCs/>
          <w:cs/>
          <w:lang w:val="en-US"/>
        </w:rPr>
        <w:t>1</w:t>
      </w:r>
      <w:r w:rsidR="00302741">
        <w:rPr>
          <w:rFonts w:ascii="Angsana New" w:hAnsi="Angsana New" w:cs="Angsana New"/>
          <w:i/>
          <w:iCs/>
          <w:lang w:val="en-US"/>
        </w:rPr>
        <w:t>: 4</w:t>
      </w:r>
      <w:r w:rsidR="00351A50">
        <w:rPr>
          <w:rFonts w:ascii="Angsana New" w:hAnsi="Angsana New" w:cs="Angsana New" w:hint="cs"/>
          <w:i/>
          <w:iCs/>
          <w:cs/>
          <w:lang w:val="en-US"/>
        </w:rPr>
        <w:t>60</w:t>
      </w:r>
      <w:r w:rsidR="00806C63">
        <w:rPr>
          <w:rFonts w:ascii="Angsana New" w:hAnsi="Angsana New" w:cs="Angsana New"/>
          <w:i/>
          <w:iCs/>
          <w:lang w:val="en-US"/>
        </w:rPr>
        <w:t>.22</w:t>
      </w:r>
      <w:r w:rsidR="00302741">
        <w:rPr>
          <w:rFonts w:ascii="Angsana New" w:hAnsi="Angsana New" w:cs="Angsana New"/>
          <w:i/>
          <w:iCs/>
          <w:lang w:val="en-US"/>
        </w:rPr>
        <w:t xml:space="preserve"> </w:t>
      </w:r>
      <w:r w:rsidRPr="003C47FE">
        <w:rPr>
          <w:rFonts w:ascii="Angsana New" w:hAnsi="Angsana New" w:cs="Angsana New"/>
          <w:i/>
          <w:iCs/>
          <w:cs/>
          <w:lang w:val="en-US"/>
        </w:rPr>
        <w:t>ล้านบาท)</w:t>
      </w:r>
      <w:r w:rsidRPr="003C47FE">
        <w:rPr>
          <w:rFonts w:ascii="Angsana New" w:hAnsi="Angsana New" w:cs="Angsana New"/>
          <w:lang w:val="en-US"/>
        </w:rPr>
        <w:t xml:space="preserve"> </w:t>
      </w:r>
    </w:p>
    <w:p w:rsidR="007D014D" w:rsidRPr="008758B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30"/>
          <w:szCs w:val="30"/>
        </w:rPr>
      </w:pPr>
    </w:p>
    <w:p w:rsidR="001501D6" w:rsidRDefault="001501D6" w:rsidP="0015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501D6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ระบบผลิตน้ำเพื่ออุตสาหกรรมและระบบสาธารณูปโภคที่จังหวัดนครราชสีมา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Pr="005A5370">
        <w:rPr>
          <w:rFonts w:ascii="Angsana New" w:hAnsi="Angsana New"/>
          <w:sz w:val="30"/>
          <w:szCs w:val="30"/>
        </w:rPr>
        <w:t>434.84</w:t>
      </w:r>
      <w:r w:rsidRPr="001501D6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="008E43A1"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5A5370" w:rsidRPr="005A5370">
        <w:rPr>
          <w:rFonts w:ascii="Angsana New" w:hAnsi="Angsana New"/>
          <w:sz w:val="30"/>
          <w:szCs w:val="30"/>
        </w:rPr>
        <w:t>139.02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>ล้านบาท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01D6">
        <w:rPr>
          <w:rFonts w:ascii="Angsana New" w:hAnsi="Angsana New"/>
          <w:sz w:val="30"/>
          <w:szCs w:val="30"/>
        </w:rPr>
        <w:t xml:space="preserve">31 </w:t>
      </w:r>
      <w:r w:rsidRPr="001501D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0889">
        <w:rPr>
          <w:rFonts w:ascii="Angsana New" w:hAnsi="Angsana New"/>
          <w:sz w:val="30"/>
          <w:szCs w:val="30"/>
        </w:rPr>
        <w:t>256</w:t>
      </w:r>
      <w:r w:rsidR="009F75DB">
        <w:rPr>
          <w:rFonts w:ascii="Angsana New" w:hAnsi="Angsana New"/>
          <w:sz w:val="30"/>
          <w:szCs w:val="30"/>
        </w:rPr>
        <w:t>2</w:t>
      </w:r>
      <w:r w:rsidRPr="001501D6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 w:rsidR="008E43A1"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:rsidR="001501D6" w:rsidRPr="008758BB" w:rsidRDefault="001501D6" w:rsidP="001501D6">
      <w:pPr>
        <w:pStyle w:val="FSBlank"/>
        <w:rPr>
          <w:sz w:val="30"/>
          <w:szCs w:val="30"/>
        </w:rPr>
      </w:pPr>
    </w:p>
    <w:p w:rsidR="001501D6" w:rsidRDefault="001501D6" w:rsidP="0015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37D84">
        <w:rPr>
          <w:rFonts w:ascii="Angsana New" w:hAnsi="Angsana New"/>
          <w:sz w:val="30"/>
          <w:szCs w:val="30"/>
          <w:cs/>
        </w:rPr>
        <w:t>ผู้บริหาร</w:t>
      </w:r>
      <w:r w:rsidRPr="00537D84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537D84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537D84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537D84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537D84">
        <w:rPr>
          <w:rFonts w:ascii="Angsana New" w:hAnsi="Angsana New" w:hint="cs"/>
          <w:sz w:val="30"/>
          <w:szCs w:val="30"/>
          <w:cs/>
        </w:rPr>
        <w:t>จากการใช้</w:t>
      </w:r>
      <w:r w:rsidR="00CC1B13" w:rsidRPr="00537D84">
        <w:rPr>
          <w:rFonts w:ascii="Angsana New" w:hAnsi="Angsana New" w:hint="cs"/>
          <w:sz w:val="30"/>
          <w:szCs w:val="30"/>
          <w:cs/>
        </w:rPr>
        <w:t>ของ</w:t>
      </w:r>
      <w:r w:rsidR="00CC1B13" w:rsidRPr="00537D84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537D84">
        <w:rPr>
          <w:rFonts w:ascii="Angsana New" w:hAnsi="Angsana New" w:hint="cs"/>
          <w:sz w:val="30"/>
          <w:szCs w:val="30"/>
          <w:cs/>
        </w:rPr>
        <w:t>ซึ่งเป็นหน่วยของส</w:t>
      </w:r>
      <w:r w:rsidR="001C141C" w:rsidRPr="00537D84">
        <w:rPr>
          <w:rFonts w:ascii="Angsana New" w:hAnsi="Angsana New" w:hint="cs"/>
          <w:sz w:val="30"/>
          <w:szCs w:val="30"/>
          <w:cs/>
        </w:rPr>
        <w:t>ินทรัพย์ที่ก่อให้เกิดเงินสด โดย</w:t>
      </w:r>
      <w:r w:rsidRPr="00537D84">
        <w:rPr>
          <w:rFonts w:ascii="Angsana New" w:hAnsi="Angsana New" w:hint="cs"/>
          <w:sz w:val="30"/>
          <w:szCs w:val="30"/>
          <w:cs/>
        </w:rPr>
        <w:t>วิธีประมาณการคิดลดกระแสเงินสดในอนาคต</w:t>
      </w:r>
      <w:r w:rsidR="00DF3C6C" w:rsidRPr="00537D84">
        <w:rPr>
          <w:rFonts w:ascii="Angsana New" w:hAnsi="Angsana New" w:hint="cs"/>
          <w:sz w:val="30"/>
          <w:szCs w:val="30"/>
          <w:cs/>
        </w:rPr>
        <w:t>ซึ่งประเมินโดยผู้ประเมินราคาทรัพย์สินอิสระ</w:t>
      </w:r>
      <w:r w:rsidRPr="00537D84">
        <w:rPr>
          <w:rFonts w:ascii="Angsana New" w:hAnsi="Angsana New" w:hint="cs"/>
          <w:sz w:val="30"/>
          <w:szCs w:val="30"/>
          <w:cs/>
        </w:rPr>
        <w:t xml:space="preserve">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</w:t>
      </w:r>
      <w:r w:rsidR="00537D84" w:rsidRPr="00537D84">
        <w:rPr>
          <w:rFonts w:ascii="Angsana New" w:hAnsi="Angsana New" w:hint="cs"/>
          <w:sz w:val="30"/>
          <w:szCs w:val="30"/>
          <w:cs/>
        </w:rPr>
        <w:t xml:space="preserve">อยละ </w:t>
      </w:r>
      <w:r w:rsidR="00010442">
        <w:rPr>
          <w:rFonts w:ascii="Angsana New" w:hAnsi="Angsana New"/>
          <w:sz w:val="30"/>
          <w:szCs w:val="30"/>
        </w:rPr>
        <w:t>14</w:t>
      </w:r>
      <w:r w:rsidR="00537D84" w:rsidRPr="00537D84">
        <w:rPr>
          <w:rFonts w:ascii="Angsana New" w:hAnsi="Angsana New" w:hint="cs"/>
          <w:sz w:val="30"/>
          <w:szCs w:val="30"/>
          <w:cs/>
        </w:rPr>
        <w:t xml:space="preserve"> ณ วันที่ 31 ธันวาคม 256</w:t>
      </w:r>
      <w:r w:rsidR="009F75DB">
        <w:rPr>
          <w:rFonts w:ascii="Angsana New" w:hAnsi="Angsana New"/>
          <w:sz w:val="30"/>
          <w:szCs w:val="30"/>
        </w:rPr>
        <w:t>2</w:t>
      </w:r>
      <w:r w:rsidRPr="00537D84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</w:t>
      </w:r>
      <w:r w:rsidR="00CF16BC">
        <w:rPr>
          <w:rFonts w:ascii="Angsana New" w:hAnsi="Angsana New" w:hint="cs"/>
          <w:sz w:val="30"/>
          <w:szCs w:val="30"/>
          <w:cs/>
        </w:rPr>
        <w:t>ระบบผลิตน้ำเพื่ออุตสาหกรรม</w:t>
      </w:r>
      <w:r w:rsidR="00012669">
        <w:rPr>
          <w:rFonts w:ascii="Angsana New" w:hAnsi="Angsana New" w:hint="cs"/>
          <w:sz w:val="30"/>
          <w:szCs w:val="30"/>
          <w:cs/>
        </w:rPr>
        <w:t>และระบบสาธารณูปโภค</w:t>
      </w:r>
      <w:r w:rsidR="00CF16BC">
        <w:rPr>
          <w:rFonts w:ascii="Angsana New" w:hAnsi="Angsana New" w:hint="cs"/>
          <w:sz w:val="30"/>
          <w:szCs w:val="30"/>
          <w:cs/>
        </w:rPr>
        <w:t>ต่ำ</w:t>
      </w:r>
      <w:r w:rsidR="00D76469" w:rsidRPr="00537D84">
        <w:rPr>
          <w:rFonts w:ascii="Angsana New" w:hAnsi="Angsana New" w:hint="cs"/>
          <w:sz w:val="30"/>
          <w:szCs w:val="30"/>
          <w:cs/>
        </w:rPr>
        <w:t>ก</w:t>
      </w:r>
      <w:r w:rsidRPr="00537D84">
        <w:rPr>
          <w:rFonts w:ascii="Angsana New" w:hAnsi="Angsana New" w:hint="cs"/>
          <w:sz w:val="30"/>
          <w:szCs w:val="30"/>
          <w:cs/>
        </w:rPr>
        <w:t>ว่า</w:t>
      </w:r>
      <w:r w:rsidR="00CC1B13" w:rsidRPr="00537D84">
        <w:rPr>
          <w:rFonts w:ascii="Angsana New" w:hAnsi="Angsana New" w:hint="cs"/>
          <w:sz w:val="30"/>
          <w:szCs w:val="30"/>
          <w:cs/>
        </w:rPr>
        <w:t>มูลค่าตามบัญชี</w:t>
      </w:r>
      <w:r w:rsidRPr="00537D84">
        <w:rPr>
          <w:rFonts w:ascii="Angsana New" w:hAnsi="Angsana New" w:hint="cs"/>
          <w:sz w:val="30"/>
          <w:szCs w:val="30"/>
          <w:cs/>
        </w:rPr>
        <w:t xml:space="preserve"> </w:t>
      </w:r>
      <w:r w:rsidR="00D76469" w:rsidRPr="00537D84">
        <w:rPr>
          <w:rFonts w:ascii="Angsana New" w:hAnsi="Angsana New" w:hint="cs"/>
          <w:sz w:val="30"/>
          <w:szCs w:val="30"/>
          <w:cs/>
        </w:rPr>
        <w:t>เป็นผลให้บริษัท</w:t>
      </w:r>
      <w:r w:rsidR="008E43A1">
        <w:rPr>
          <w:rFonts w:ascii="Angsana New" w:hAnsi="Angsana New" w:hint="cs"/>
          <w:sz w:val="30"/>
          <w:szCs w:val="30"/>
          <w:cs/>
        </w:rPr>
        <w:t>มี</w:t>
      </w:r>
      <w:r w:rsidR="00537D84" w:rsidRPr="00537D84">
        <w:rPr>
          <w:rFonts w:ascii="Angsana New" w:hAnsi="Angsana New" w:hint="cs"/>
          <w:sz w:val="30"/>
          <w:szCs w:val="30"/>
          <w:cs/>
        </w:rPr>
        <w:t>ค่าเผื่อ</w:t>
      </w:r>
      <w:r w:rsidRPr="00537D84">
        <w:rPr>
          <w:rFonts w:ascii="Angsana New" w:hAnsi="Angsana New" w:hint="cs"/>
          <w:sz w:val="30"/>
          <w:szCs w:val="30"/>
          <w:cs/>
        </w:rPr>
        <w:t>ขาดทุนจากการด้อยค่าจากสินทรัพย์</w:t>
      </w:r>
      <w:r w:rsidR="008E5263" w:rsidRPr="00537D84">
        <w:rPr>
          <w:rFonts w:ascii="Angsana New" w:hAnsi="Angsana New" w:hint="cs"/>
          <w:sz w:val="30"/>
          <w:szCs w:val="30"/>
          <w:cs/>
        </w:rPr>
        <w:t>ดังกล่าว</w:t>
      </w:r>
      <w:r w:rsidR="00D76469" w:rsidRPr="00537D8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10442">
        <w:rPr>
          <w:rFonts w:ascii="Angsana New" w:hAnsi="Angsana New"/>
          <w:sz w:val="30"/>
          <w:szCs w:val="30"/>
        </w:rPr>
        <w:t xml:space="preserve">77 </w:t>
      </w:r>
      <w:r w:rsidRPr="00537D84">
        <w:rPr>
          <w:rFonts w:ascii="Angsana New" w:hAnsi="Angsana New" w:hint="cs"/>
          <w:sz w:val="30"/>
          <w:szCs w:val="30"/>
          <w:cs/>
        </w:rPr>
        <w:t>ล้านบาท</w:t>
      </w:r>
      <w:r w:rsidR="00D76469" w:rsidRPr="00537D84">
        <w:rPr>
          <w:rFonts w:ascii="Angsana New" w:hAnsi="Angsana New"/>
          <w:sz w:val="30"/>
          <w:szCs w:val="30"/>
        </w:rPr>
        <w:t xml:space="preserve"> </w:t>
      </w:r>
      <w:r w:rsidR="000126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0442">
        <w:rPr>
          <w:rFonts w:ascii="Angsana New" w:hAnsi="Angsana New"/>
          <w:sz w:val="30"/>
          <w:szCs w:val="30"/>
        </w:rPr>
        <w:t>59</w:t>
      </w:r>
      <w:r w:rsidR="008E5263" w:rsidRPr="00537D8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12669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537D84" w:rsidRPr="00537D84">
        <w:rPr>
          <w:rFonts w:ascii="Angsana New" w:hAnsi="Angsana New"/>
          <w:sz w:val="30"/>
          <w:szCs w:val="30"/>
        </w:rPr>
        <w:t xml:space="preserve"> </w:t>
      </w:r>
      <w:r w:rsidR="00537D84" w:rsidRPr="00537D84">
        <w:rPr>
          <w:rFonts w:ascii="Angsana New" w:hAnsi="Angsana New"/>
          <w:i/>
          <w:iCs/>
          <w:sz w:val="30"/>
          <w:szCs w:val="30"/>
        </w:rPr>
        <w:t>(256</w:t>
      </w:r>
      <w:r w:rsidR="00351A50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537D84" w:rsidRPr="00537D84">
        <w:rPr>
          <w:rFonts w:ascii="Angsana New" w:hAnsi="Angsana New"/>
          <w:i/>
          <w:iCs/>
          <w:sz w:val="30"/>
          <w:szCs w:val="30"/>
        </w:rPr>
        <w:t xml:space="preserve">: </w:t>
      </w:r>
      <w:r w:rsidR="00FB407A">
        <w:rPr>
          <w:rFonts w:ascii="Angsana New" w:hAnsi="Angsana New"/>
          <w:i/>
          <w:iCs/>
          <w:sz w:val="30"/>
          <w:szCs w:val="30"/>
        </w:rPr>
        <w:t>77</w:t>
      </w:r>
      <w:r w:rsidR="005452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B407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37D84" w:rsidRPr="00537D84">
        <w:rPr>
          <w:rFonts w:ascii="Angsana New" w:hAnsi="Angsana New"/>
          <w:i/>
          <w:iCs/>
          <w:sz w:val="30"/>
          <w:szCs w:val="30"/>
        </w:rPr>
        <w:t>59</w:t>
      </w:r>
      <w:r w:rsidR="005452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37D84" w:rsidRPr="00537D8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B407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="00537D84" w:rsidRPr="00537D8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E5263">
        <w:rPr>
          <w:rFonts w:ascii="Angsana New" w:hAnsi="Angsana New"/>
          <w:sz w:val="30"/>
          <w:szCs w:val="30"/>
        </w:rPr>
        <w:t xml:space="preserve"> </w:t>
      </w:r>
    </w:p>
    <w:p w:rsidR="001501D6" w:rsidRPr="008758BB" w:rsidRDefault="001501D6" w:rsidP="001501D6">
      <w:pPr>
        <w:pStyle w:val="FSBlank"/>
        <w:rPr>
          <w:sz w:val="30"/>
          <w:szCs w:val="30"/>
          <w:highlight w:val="green"/>
        </w:rPr>
      </w:pPr>
    </w:p>
    <w:p w:rsidR="001501D6" w:rsidRPr="00FB6820" w:rsidRDefault="001501D6" w:rsidP="001501D6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 w:rsidR="008E43A1">
        <w:rPr>
          <w:cs/>
        </w:rPr>
        <w:br/>
      </w:r>
      <w:r w:rsidRPr="00FB6820">
        <w:t xml:space="preserve">31 </w:t>
      </w:r>
      <w:r w:rsidRPr="00FB6820">
        <w:rPr>
          <w:cs/>
        </w:rPr>
        <w:t xml:space="preserve">ธันวาคม </w:t>
      </w:r>
      <w:r w:rsidRPr="00FB6820">
        <w:t>256</w:t>
      </w:r>
      <w:r w:rsidR="00351A50">
        <w:rPr>
          <w:rFonts w:hint="cs"/>
          <w:cs/>
        </w:rPr>
        <w:t>2</w:t>
      </w:r>
      <w:r w:rsidRPr="00FB6820">
        <w:rPr>
          <w:cs/>
        </w:rPr>
        <w:t xml:space="preserve"> ที่ดินดังกล่าวมีราคาทุน </w:t>
      </w:r>
      <w:r w:rsidR="004E111C">
        <w:t>13</w:t>
      </w:r>
      <w:r w:rsidR="00FB407A">
        <w:t>.</w:t>
      </w:r>
      <w:r w:rsidR="004E111C">
        <w:t>55</w:t>
      </w:r>
      <w:r w:rsidRPr="00FB6820">
        <w:rPr>
          <w:cs/>
        </w:rPr>
        <w:t xml:space="preserve"> ล้านบาท</w:t>
      </w:r>
      <w:r w:rsidRPr="00FB6820">
        <w:t xml:space="preserve"> </w:t>
      </w:r>
      <w:r w:rsidR="008758BB">
        <w:rPr>
          <w:rFonts w:hint="cs"/>
          <w:cs/>
        </w:rPr>
        <w:t>และ</w:t>
      </w:r>
      <w:r w:rsidR="00FB6820">
        <w:rPr>
          <w:rFonts w:hint="cs"/>
          <w:cs/>
        </w:rPr>
        <w:t>ค่าเผื่อ</w:t>
      </w:r>
      <w:r w:rsidRPr="00FB6820">
        <w:rPr>
          <w:cs/>
        </w:rPr>
        <w:t>ขาดทุน</w:t>
      </w:r>
      <w:r w:rsidR="00A2559B">
        <w:rPr>
          <w:rFonts w:hint="cs"/>
          <w:cs/>
        </w:rPr>
        <w:t>จากการด้อยค่า</w:t>
      </w:r>
      <w:r w:rsidRPr="00FB6820">
        <w:rPr>
          <w:cs/>
        </w:rPr>
        <w:t xml:space="preserve">จำนวน </w:t>
      </w:r>
      <w:r w:rsidR="004E111C">
        <w:t>13</w:t>
      </w:r>
      <w:r w:rsidR="00FB407A">
        <w:t>.</w:t>
      </w:r>
      <w:r w:rsidR="004E111C">
        <w:t>55</w:t>
      </w:r>
      <w:r w:rsidR="00FB407A">
        <w:t xml:space="preserve"> </w:t>
      </w:r>
      <w:r w:rsidRPr="00FB6820">
        <w:rPr>
          <w:rFonts w:hint="cs"/>
          <w:cs/>
        </w:rPr>
        <w:t>ล้านบาท</w:t>
      </w:r>
      <w:r w:rsidRPr="00FB6820">
        <w:t xml:space="preserve"> </w:t>
      </w:r>
      <w:r w:rsidR="00302741">
        <w:rPr>
          <w:i/>
          <w:iCs/>
        </w:rPr>
        <w:t>(256</w:t>
      </w:r>
      <w:r w:rsidR="00351A50">
        <w:rPr>
          <w:rFonts w:hint="cs"/>
          <w:i/>
          <w:iCs/>
          <w:cs/>
        </w:rPr>
        <w:t>1</w:t>
      </w:r>
      <w:r w:rsidR="00302741">
        <w:rPr>
          <w:i/>
          <w:iCs/>
        </w:rPr>
        <w:t xml:space="preserve">: </w:t>
      </w:r>
      <w:r w:rsidR="00F2463B">
        <w:rPr>
          <w:i/>
          <w:iCs/>
        </w:rPr>
        <w:t>13.55</w:t>
      </w:r>
      <w:r w:rsidRPr="00FB6820">
        <w:rPr>
          <w:i/>
          <w:iCs/>
        </w:rPr>
        <w:t xml:space="preserve"> </w:t>
      </w:r>
      <w:r w:rsidRPr="00FB6820">
        <w:rPr>
          <w:rFonts w:hint="cs"/>
          <w:i/>
          <w:iCs/>
          <w:cs/>
        </w:rPr>
        <w:t>ล้านบาท)</w:t>
      </w:r>
    </w:p>
    <w:p w:rsidR="001501D6" w:rsidRDefault="001501D6" w:rsidP="001501D6">
      <w:pPr>
        <w:pStyle w:val="FSBlank"/>
      </w:pPr>
    </w:p>
    <w:p w:rsidR="004E111C" w:rsidRDefault="004E111C" w:rsidP="004E111C">
      <w:pPr>
        <w:pStyle w:val="FSBlank"/>
        <w:ind w:firstLine="0"/>
      </w:pPr>
    </w:p>
    <w:p w:rsidR="004E111C" w:rsidRDefault="004E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:rsidR="007D014D" w:rsidRPr="00E60973" w:rsidRDefault="007D014D" w:rsidP="001501D6">
      <w:pPr>
        <w:pStyle w:val="FSBlank"/>
        <w:rPr>
          <w:sz w:val="30"/>
          <w:szCs w:val="30"/>
        </w:rPr>
      </w:pPr>
    </w:p>
    <w:p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 xml:space="preserve">ระบบบำบัดน้ำเสีย เครื่องจักรและอุปกรณ์ </w:t>
      </w:r>
      <w:r w:rsidR="004E111C">
        <w:rPr>
          <w:rFonts w:ascii="Angsana New" w:hAnsi="Angsana New" w:cs="Angsana New" w:hint="cs"/>
          <w:cs/>
          <w:lang w:val="en-US"/>
        </w:rPr>
        <w:t xml:space="preserve">ที่ดินส่วนกลางเพื่อการสาธารณูปโภคบางแปลง </w:t>
      </w:r>
      <w:r w:rsidRPr="003C47FE">
        <w:rPr>
          <w:rFonts w:ascii="Angsana New" w:hAnsi="Angsana New" w:cs="Angsana New"/>
          <w:cs/>
          <w:lang w:val="en-US"/>
        </w:rPr>
        <w:t>เพื่อค้ำประกันวงเงินสินเชื่อที่ได้รับจาก</w:t>
      </w:r>
      <w:r w:rsidR="008758BB">
        <w:rPr>
          <w:rFonts w:ascii="Angsana New" w:hAnsi="Angsana New" w:cs="Angsana New"/>
          <w:lang w:val="en-US"/>
        </w:rPr>
        <w:t xml:space="preserve">                   </w:t>
      </w:r>
      <w:r w:rsidRPr="003C47FE">
        <w:rPr>
          <w:rFonts w:ascii="Angsana New" w:hAnsi="Angsana New" w:cs="Angsana New"/>
          <w:cs/>
          <w:lang w:val="en-US"/>
        </w:rPr>
        <w:t>สถาบันการเงินในประเทศบางแห่ง</w:t>
      </w:r>
      <w:r w:rsidR="00545221">
        <w:rPr>
          <w:rFonts w:ascii="Angsana New" w:hAnsi="Angsana New" w:cs="Angsana New" w:hint="cs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(</w:t>
      </w:r>
      <w:r w:rsidRPr="003C47FE">
        <w:rPr>
          <w:rFonts w:ascii="Angsana New" w:hAnsi="Angsana New" w:cs="Angsana New"/>
          <w:cs/>
          <w:lang w:val="en-US"/>
        </w:rPr>
        <w:t>หมายเหตุ</w:t>
      </w:r>
      <w:r w:rsidR="00C817E6">
        <w:rPr>
          <w:rFonts w:ascii="Angsana New" w:hAnsi="Angsana New" w:cs="Angsana New" w:hint="cs"/>
          <w:cs/>
          <w:lang w:val="en-US"/>
        </w:rPr>
        <w:t>ประกอบงบการเงินข้อ</w:t>
      </w:r>
      <w:r w:rsidRPr="003C47FE">
        <w:rPr>
          <w:rFonts w:ascii="Angsana New" w:hAnsi="Angsana New" w:cs="Angsana New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1</w:t>
      </w:r>
      <w:r w:rsidR="00432B48">
        <w:rPr>
          <w:rFonts w:ascii="Angsana New" w:hAnsi="Angsana New" w:cs="Angsana New"/>
          <w:lang w:val="en-US"/>
        </w:rPr>
        <w:t>4</w:t>
      </w:r>
      <w:r w:rsidRPr="003C47FE">
        <w:rPr>
          <w:rFonts w:ascii="Angsana New" w:hAnsi="Angsana New" w:cs="Angsana New"/>
          <w:lang w:val="en-US"/>
        </w:rPr>
        <w:t>)</w:t>
      </w:r>
    </w:p>
    <w:p w:rsidR="007D014D" w:rsidRPr="00E60973" w:rsidRDefault="007D014D" w:rsidP="001501D6">
      <w:pPr>
        <w:pStyle w:val="FSBlank"/>
        <w:rPr>
          <w:sz w:val="30"/>
          <w:szCs w:val="30"/>
        </w:rPr>
      </w:pPr>
    </w:p>
    <w:p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:rsidR="000F3AB2" w:rsidRPr="00E60973" w:rsidRDefault="000F3AB2" w:rsidP="000F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7D014D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:rsidR="0061054A" w:rsidRPr="00E60973" w:rsidRDefault="0061054A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0F7154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:rsidR="003E565F" w:rsidRPr="00E60973" w:rsidRDefault="003E565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39"/>
        <w:gridCol w:w="272"/>
        <w:gridCol w:w="1529"/>
      </w:tblGrid>
      <w:tr w:rsidR="005E1F12" w:rsidRPr="003C47FE" w:rsidTr="001078EE">
        <w:trPr>
          <w:cantSplit/>
        </w:trPr>
        <w:tc>
          <w:tcPr>
            <w:tcW w:w="3235" w:type="pct"/>
          </w:tcPr>
          <w:p w:rsidR="005E1F12" w:rsidRPr="003C47FE" w:rsidRDefault="005E1F12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</w:tcPr>
          <w:p w:rsidR="005E1F12" w:rsidRPr="003C47FE" w:rsidRDefault="005E1F1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F12" w:rsidRPr="003C47FE" w:rsidTr="001078EE">
        <w:trPr>
          <w:cantSplit/>
        </w:trPr>
        <w:tc>
          <w:tcPr>
            <w:tcW w:w="3235" w:type="pct"/>
          </w:tcPr>
          <w:p w:rsidR="005E1F12" w:rsidRPr="003C47FE" w:rsidRDefault="005E1F12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:rsidR="005E1F12" w:rsidRPr="003C47FE" w:rsidRDefault="005E1F1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5E1F12" w:rsidRPr="003C47FE" w:rsidRDefault="005E1F1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5E1F12" w:rsidRPr="003C47FE" w:rsidRDefault="005E1F1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41867" w:rsidRPr="003C47FE" w:rsidTr="001078EE">
        <w:trPr>
          <w:cantSplit/>
        </w:trPr>
        <w:tc>
          <w:tcPr>
            <w:tcW w:w="3235" w:type="pct"/>
          </w:tcPr>
          <w:p w:rsidR="00241867" w:rsidRPr="003C47FE" w:rsidRDefault="00241867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</w:tcPr>
          <w:p w:rsidR="00241867" w:rsidRPr="00241867" w:rsidRDefault="00241867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18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F12" w:rsidRPr="003C47FE" w:rsidTr="001078EE">
        <w:trPr>
          <w:cantSplit/>
        </w:trPr>
        <w:tc>
          <w:tcPr>
            <w:tcW w:w="3235" w:type="pct"/>
          </w:tcPr>
          <w:p w:rsidR="005E1F12" w:rsidRPr="003C47FE" w:rsidRDefault="005E1F12" w:rsidP="001C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84" w:type="pct"/>
          </w:tcPr>
          <w:p w:rsidR="005E1F12" w:rsidRPr="003C47FE" w:rsidRDefault="005E1F12" w:rsidP="005E1F1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338,466</w:t>
            </w:r>
          </w:p>
        </w:tc>
        <w:tc>
          <w:tcPr>
            <w:tcW w:w="148" w:type="pct"/>
          </w:tcPr>
          <w:p w:rsidR="005E1F12" w:rsidRPr="003C47FE" w:rsidRDefault="005E1F12" w:rsidP="001C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5E1F12" w:rsidRPr="003C47FE" w:rsidRDefault="005E1F12" w:rsidP="005E1F1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378,402</w:t>
            </w:r>
          </w:p>
        </w:tc>
      </w:tr>
      <w:tr w:rsidR="005E1F12" w:rsidRPr="003C47FE" w:rsidTr="001078EE">
        <w:trPr>
          <w:cantSplit/>
        </w:trPr>
        <w:tc>
          <w:tcPr>
            <w:tcW w:w="3235" w:type="pct"/>
          </w:tcPr>
          <w:p w:rsidR="005E1F12" w:rsidRPr="003C47FE" w:rsidRDefault="005E1F12" w:rsidP="001C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5E1F12" w:rsidRPr="003C47FE" w:rsidRDefault="005E1F12" w:rsidP="005E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(33,613)</w:t>
            </w:r>
          </w:p>
        </w:tc>
        <w:tc>
          <w:tcPr>
            <w:tcW w:w="148" w:type="pct"/>
          </w:tcPr>
          <w:p w:rsidR="005E1F12" w:rsidRPr="003C47FE" w:rsidRDefault="005E1F12" w:rsidP="001C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5E1F12" w:rsidRPr="003C47FE" w:rsidRDefault="005E1F12" w:rsidP="005E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(39,936)</w:t>
            </w:r>
          </w:p>
        </w:tc>
      </w:tr>
      <w:tr w:rsidR="005E1F12" w:rsidTr="001078EE">
        <w:trPr>
          <w:cantSplit/>
        </w:trPr>
        <w:tc>
          <w:tcPr>
            <w:tcW w:w="3235" w:type="pct"/>
          </w:tcPr>
          <w:p w:rsidR="005E1F12" w:rsidRPr="003C47FE" w:rsidRDefault="005E1F12" w:rsidP="001C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:rsidR="005E1F12" w:rsidRPr="003C47FE" w:rsidRDefault="005E1F12" w:rsidP="005E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304,853</w:t>
            </w:r>
          </w:p>
        </w:tc>
        <w:tc>
          <w:tcPr>
            <w:tcW w:w="148" w:type="pct"/>
          </w:tcPr>
          <w:p w:rsidR="005E1F12" w:rsidRPr="003C47FE" w:rsidRDefault="005E1F12" w:rsidP="001C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:rsidR="005E1F12" w:rsidRPr="003C47FE" w:rsidRDefault="005E1F12" w:rsidP="005E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</w:tr>
      <w:tr w:rsidR="005E1F12" w:rsidRPr="003C47FE" w:rsidTr="00545221">
        <w:trPr>
          <w:cantSplit/>
        </w:trPr>
        <w:tc>
          <w:tcPr>
            <w:tcW w:w="3235" w:type="pct"/>
          </w:tcPr>
          <w:p w:rsidR="005E1F12" w:rsidRPr="003C47FE" w:rsidRDefault="005E1F12" w:rsidP="001C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:rsidR="005E1F12" w:rsidRPr="003C47FE" w:rsidRDefault="005E1F12" w:rsidP="005E1F1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E1F12" w:rsidRPr="003C47FE" w:rsidRDefault="005E1F12" w:rsidP="001C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:rsidR="005E1F12" w:rsidRPr="003C47FE" w:rsidRDefault="005E1F12" w:rsidP="005E1F1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5221" w:rsidRPr="003C47FE" w:rsidTr="00545221">
        <w:trPr>
          <w:cantSplit/>
        </w:trPr>
        <w:tc>
          <w:tcPr>
            <w:tcW w:w="3235" w:type="pct"/>
          </w:tcPr>
          <w:p w:rsidR="00545221" w:rsidRPr="003C47FE" w:rsidRDefault="00545221" w:rsidP="0054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4" w:type="pct"/>
          </w:tcPr>
          <w:p w:rsidR="00545221" w:rsidRPr="003C47FE" w:rsidRDefault="00545221" w:rsidP="00545221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24,643</w:t>
            </w:r>
          </w:p>
        </w:tc>
        <w:tc>
          <w:tcPr>
            <w:tcW w:w="148" w:type="pct"/>
          </w:tcPr>
          <w:p w:rsidR="00545221" w:rsidRPr="003C47FE" w:rsidRDefault="00545221" w:rsidP="0054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</w:tcPr>
          <w:p w:rsidR="00545221" w:rsidRPr="003C47FE" w:rsidRDefault="00545221" w:rsidP="0054522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</w:tr>
      <w:tr w:rsidR="005E1F12" w:rsidRPr="003C47FE" w:rsidTr="00545221">
        <w:trPr>
          <w:cantSplit/>
        </w:trPr>
        <w:tc>
          <w:tcPr>
            <w:tcW w:w="3235" w:type="pct"/>
          </w:tcPr>
          <w:p w:rsidR="005E1F12" w:rsidRPr="003C47FE" w:rsidRDefault="005E1F12" w:rsidP="001C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5E1F12" w:rsidRPr="003C47FE" w:rsidRDefault="005E1F12" w:rsidP="005E1F1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280,210</w:t>
            </w:r>
          </w:p>
        </w:tc>
        <w:tc>
          <w:tcPr>
            <w:tcW w:w="148" w:type="pct"/>
          </w:tcPr>
          <w:p w:rsidR="005E1F12" w:rsidRPr="003C47FE" w:rsidRDefault="005E1F12" w:rsidP="001C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5E1F12" w:rsidRPr="003C47FE" w:rsidRDefault="005E1F12" w:rsidP="005E1F1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298,378</w:t>
            </w:r>
          </w:p>
        </w:tc>
      </w:tr>
      <w:tr w:rsidR="00545221" w:rsidRPr="003C47FE" w:rsidTr="00545221">
        <w:trPr>
          <w:cantSplit/>
        </w:trPr>
        <w:tc>
          <w:tcPr>
            <w:tcW w:w="3235" w:type="pct"/>
          </w:tcPr>
          <w:p w:rsidR="00545221" w:rsidRPr="003C47FE" w:rsidRDefault="00545221" w:rsidP="0054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:rsidR="00545221" w:rsidRPr="003C47FE" w:rsidRDefault="00545221" w:rsidP="0054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304,853</w:t>
            </w:r>
          </w:p>
        </w:tc>
        <w:tc>
          <w:tcPr>
            <w:tcW w:w="148" w:type="pct"/>
          </w:tcPr>
          <w:p w:rsidR="00545221" w:rsidRPr="003C47FE" w:rsidRDefault="00545221" w:rsidP="00545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:rsidR="00545221" w:rsidRPr="003C47FE" w:rsidRDefault="00545221" w:rsidP="0054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</w:tr>
    </w:tbl>
    <w:p w:rsidR="00537D84" w:rsidRPr="003E565F" w:rsidRDefault="00537D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4E111C" w:rsidRDefault="004E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7D014D" w:rsidRPr="000422B0" w:rsidRDefault="007D014D" w:rsidP="002C05B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22B0">
        <w:rPr>
          <w:rFonts w:ascii="Angsana New" w:hAnsi="Angsana New"/>
          <w:bCs/>
          <w:sz w:val="30"/>
          <w:szCs w:val="30"/>
          <w:cs/>
        </w:rPr>
        <w:lastRenderedPageBreak/>
        <w:t>หนี้สินที่มีภาระดอกเบี้ย</w:t>
      </w:r>
      <w:r w:rsidR="00874E14">
        <w:rPr>
          <w:rFonts w:ascii="Angsana New" w:hAnsi="Angsana New"/>
          <w:bCs/>
          <w:sz w:val="30"/>
          <w:szCs w:val="30"/>
          <w:cs/>
        </w:rPr>
        <w:tab/>
      </w:r>
    </w:p>
    <w:p w:rsidR="00DD5369" w:rsidRPr="0061330A" w:rsidRDefault="00DD5369" w:rsidP="00DD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03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0E5373" w:rsidRPr="000E5373" w:rsidTr="001078EE">
        <w:trPr>
          <w:tblHeader/>
        </w:trPr>
        <w:tc>
          <w:tcPr>
            <w:tcW w:w="1913" w:type="dxa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E537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0E53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373" w:rsidRPr="000E5373" w:rsidTr="006D0CEE">
        <w:trPr>
          <w:tblHeader/>
        </w:trPr>
        <w:tc>
          <w:tcPr>
            <w:tcW w:w="1913" w:type="dxa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E5373" w:rsidRPr="000E5373" w:rsidTr="006D0CEE">
        <w:trPr>
          <w:tblHeader/>
        </w:trPr>
        <w:tc>
          <w:tcPr>
            <w:tcW w:w="1913" w:type="dxa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E5373" w:rsidRPr="00D45F96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E5373" w:rsidRPr="00D45F96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0E5373" w:rsidRPr="000E5373" w:rsidTr="001078EE">
        <w:trPr>
          <w:tblHeader/>
        </w:trPr>
        <w:tc>
          <w:tcPr>
            <w:tcW w:w="1913" w:type="dxa"/>
          </w:tcPr>
          <w:p w:rsidR="000E5373" w:rsidRPr="000E5373" w:rsidRDefault="003E565F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290" w:type="dxa"/>
            <w:gridSpan w:val="11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5373" w:rsidRPr="000E5373" w:rsidTr="006D0CEE">
        <w:tc>
          <w:tcPr>
            <w:tcW w:w="1913" w:type="dxa"/>
          </w:tcPr>
          <w:p w:rsidR="000E5373" w:rsidRPr="000E5373" w:rsidRDefault="000E5373" w:rsidP="00157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32253493"/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  <w:p w:rsidR="000E5373" w:rsidRPr="000E5373" w:rsidRDefault="000E5373" w:rsidP="00E1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ธนาคาร</w:t>
            </w:r>
            <w:bookmarkEnd w:id="2"/>
          </w:p>
        </w:tc>
        <w:tc>
          <w:tcPr>
            <w:tcW w:w="108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E5373" w:rsidRPr="000E5373" w:rsidRDefault="000E5373" w:rsidP="006D0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:rsidR="000E5373" w:rsidRPr="00D45F96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D45F9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3E565F" w:rsidRPr="000E5373" w:rsidTr="006D0CEE">
        <w:tc>
          <w:tcPr>
            <w:tcW w:w="1913" w:type="dxa"/>
          </w:tcPr>
          <w:p w:rsidR="003E565F" w:rsidRPr="000E5373" w:rsidRDefault="003E565F" w:rsidP="003E565F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36,000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36,000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36,000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36,000</w:t>
            </w:r>
          </w:p>
        </w:tc>
      </w:tr>
      <w:tr w:rsidR="003E565F" w:rsidRPr="000E5373" w:rsidTr="00AE5494">
        <w:tc>
          <w:tcPr>
            <w:tcW w:w="1913" w:type="dxa"/>
          </w:tcPr>
          <w:p w:rsidR="003E565F" w:rsidRPr="000E5373" w:rsidRDefault="003E565F" w:rsidP="003E565F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</w:tr>
      <w:tr w:rsidR="000E5373" w:rsidRPr="000E5373" w:rsidTr="004C22EA">
        <w:trPr>
          <w:trHeight w:val="784"/>
        </w:trPr>
        <w:tc>
          <w:tcPr>
            <w:tcW w:w="1913" w:type="dxa"/>
          </w:tcPr>
          <w:p w:rsidR="000E5373" w:rsidRPr="000E5373" w:rsidRDefault="000E5373" w:rsidP="003E565F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 w:rsidR="003E56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0E5373" w:rsidRPr="000E5373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373" w:rsidRPr="000E5373" w:rsidRDefault="003E565F" w:rsidP="006D0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41,871</w:t>
            </w:r>
          </w:p>
        </w:tc>
        <w:tc>
          <w:tcPr>
            <w:tcW w:w="270" w:type="dxa"/>
            <w:vAlign w:val="bottom"/>
          </w:tcPr>
          <w:p w:rsidR="000E5373" w:rsidRPr="004C22EA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373" w:rsidRPr="000E5373" w:rsidRDefault="003E565F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41,908</w:t>
            </w:r>
          </w:p>
        </w:tc>
        <w:tc>
          <w:tcPr>
            <w:tcW w:w="270" w:type="dxa"/>
            <w:vAlign w:val="bottom"/>
          </w:tcPr>
          <w:p w:rsidR="000E5373" w:rsidRPr="004C22EA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373" w:rsidRPr="004C22EA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:rsidR="000E5373" w:rsidRPr="004C22EA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373" w:rsidRPr="000E5373" w:rsidRDefault="003E565F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42,354</w:t>
            </w:r>
          </w:p>
        </w:tc>
        <w:tc>
          <w:tcPr>
            <w:tcW w:w="270" w:type="dxa"/>
            <w:vAlign w:val="bottom"/>
          </w:tcPr>
          <w:p w:rsidR="000E5373" w:rsidRPr="004C22EA" w:rsidRDefault="000E5373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373" w:rsidRPr="000E5373" w:rsidRDefault="003E565F" w:rsidP="009E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42,392</w:t>
            </w:r>
          </w:p>
        </w:tc>
      </w:tr>
    </w:tbl>
    <w:p w:rsidR="003E565F" w:rsidRPr="0061330A" w:rsidRDefault="003E565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03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3E565F" w:rsidRPr="000E5373" w:rsidTr="008550C8">
        <w:trPr>
          <w:tblHeader/>
        </w:trPr>
        <w:tc>
          <w:tcPr>
            <w:tcW w:w="1913" w:type="dxa"/>
          </w:tcPr>
          <w:p w:rsidR="003E565F" w:rsidRPr="000E5373" w:rsidRDefault="00C95CD7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7290" w:type="dxa"/>
            <w:gridSpan w:val="11"/>
            <w:vAlign w:val="bottom"/>
          </w:tcPr>
          <w:p w:rsidR="003E565F" w:rsidRPr="000E5373" w:rsidRDefault="003E565F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</w:tr>
      <w:tr w:rsidR="003E565F" w:rsidRPr="000E5373" w:rsidTr="008550C8">
        <w:tc>
          <w:tcPr>
            <w:tcW w:w="1913" w:type="dxa"/>
          </w:tcPr>
          <w:p w:rsidR="003E565F" w:rsidRPr="000E5373" w:rsidRDefault="003E565F" w:rsidP="003E565F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271,994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271,994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307,961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307,961</w:t>
            </w:r>
          </w:p>
        </w:tc>
      </w:tr>
      <w:tr w:rsidR="003E565F" w:rsidRPr="000E5373" w:rsidTr="003E565F">
        <w:tc>
          <w:tcPr>
            <w:tcW w:w="1913" w:type="dxa"/>
          </w:tcPr>
          <w:p w:rsidR="003E565F" w:rsidRPr="000E5373" w:rsidRDefault="003E565F" w:rsidP="003E565F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9,317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9,317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14,087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14,087</w:t>
            </w:r>
          </w:p>
        </w:tc>
      </w:tr>
      <w:tr w:rsidR="003E565F" w:rsidRPr="000E5373" w:rsidTr="00396C7F">
        <w:tc>
          <w:tcPr>
            <w:tcW w:w="1913" w:type="dxa"/>
          </w:tcPr>
          <w:p w:rsidR="003E565F" w:rsidRPr="000E5373" w:rsidRDefault="003E565F" w:rsidP="003E565F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565F" w:rsidRPr="003E565F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281,3</w:t>
            </w:r>
            <w:r w:rsidR="0055087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281,3</w:t>
            </w:r>
            <w:r w:rsidR="0055087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565F" w:rsidRPr="003E565F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322,048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322,048</w:t>
            </w:r>
          </w:p>
        </w:tc>
      </w:tr>
      <w:tr w:rsidR="003E565F" w:rsidRPr="000E5373" w:rsidTr="00396C7F">
        <w:tc>
          <w:tcPr>
            <w:tcW w:w="1913" w:type="dxa"/>
          </w:tcPr>
          <w:p w:rsidR="003E565F" w:rsidRPr="000E5373" w:rsidRDefault="003E565F" w:rsidP="003E565F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323,</w:t>
            </w:r>
            <w:r w:rsidR="0055087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323,2</w:t>
            </w:r>
            <w:r w:rsidR="00550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364,402</w:t>
            </w:r>
          </w:p>
        </w:tc>
        <w:tc>
          <w:tcPr>
            <w:tcW w:w="270" w:type="dxa"/>
            <w:vAlign w:val="bottom"/>
          </w:tcPr>
          <w:p w:rsidR="003E565F" w:rsidRPr="000E5373" w:rsidRDefault="003E565F" w:rsidP="003E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565F" w:rsidRPr="000E5373" w:rsidRDefault="003E565F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364,440</w:t>
            </w:r>
          </w:p>
        </w:tc>
      </w:tr>
    </w:tbl>
    <w:p w:rsidR="003E565F" w:rsidRPr="004E111C" w:rsidRDefault="003E565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4E111C" w:rsidRDefault="004E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D014D" w:rsidRPr="003C47FE" w:rsidRDefault="007D014D" w:rsidP="004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:rsidR="007D014D" w:rsidRPr="004E111C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:rsidR="007D014D" w:rsidRPr="004E111C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9" w:type="dxa"/>
        <w:tblLook w:val="0000" w:firstRow="0" w:lastRow="0" w:firstColumn="0" w:lastColumn="0" w:noHBand="0" w:noVBand="0"/>
      </w:tblPr>
      <w:tblGrid>
        <w:gridCol w:w="3429"/>
        <w:gridCol w:w="1242"/>
        <w:gridCol w:w="1908"/>
        <w:gridCol w:w="2682"/>
      </w:tblGrid>
      <w:tr w:rsidR="007D014D" w:rsidRPr="003C47FE" w:rsidTr="00A31BED">
        <w:trPr>
          <w:trHeight w:val="346"/>
        </w:trPr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DC5" w:rsidRPr="003C47FE" w:rsidTr="00A31BED">
        <w:tc>
          <w:tcPr>
            <w:tcW w:w="3429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242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350</w:t>
            </w:r>
          </w:p>
        </w:tc>
        <w:tc>
          <w:tcPr>
            <w:tcW w:w="1908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0.01</w:t>
            </w:r>
          </w:p>
        </w:tc>
        <w:tc>
          <w:tcPr>
            <w:tcW w:w="2682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15 ปีนับจากวันลงนามในสัญญา</w:t>
            </w: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381DB0" w:rsidRDefault="00381DB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6"/>
          <w:sz w:val="30"/>
          <w:szCs w:val="3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pacing w:val="-6"/>
          <w:sz w:val="30"/>
          <w:szCs w:val="30"/>
          <w:cs/>
        </w:rPr>
        <w:t>หนี้สินที่มีภาระดอกเบี้ยส่วนที่มีหลักประกันคงเหลือ ณ วันที่ 31 ธันวาคม มีสินทรัพย์เป็น</w:t>
      </w:r>
      <w:r w:rsidRPr="003C47FE">
        <w:rPr>
          <w:rFonts w:ascii="Angsana New" w:hAnsi="Angsana New"/>
          <w:sz w:val="30"/>
          <w:szCs w:val="30"/>
          <w:cs/>
        </w:rPr>
        <w:t>หลักประกันดังนี้</w:t>
      </w:r>
    </w:p>
    <w:p w:rsidR="00A12C30" w:rsidRPr="00231DDA" w:rsidRDefault="00552095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6"/>
        <w:gridCol w:w="1081"/>
        <w:gridCol w:w="1531"/>
        <w:gridCol w:w="273"/>
        <w:gridCol w:w="1439"/>
      </w:tblGrid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3C47FE" w:rsidRDefault="00B72682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B72682" w:rsidRDefault="00B726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pct"/>
            <w:gridSpan w:val="3"/>
          </w:tcPr>
          <w:p w:rsidR="00B72682" w:rsidRPr="003C47FE" w:rsidRDefault="00B726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3C47FE" w:rsidRDefault="00B72682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B72682" w:rsidRDefault="00B72682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" w:type="pct"/>
          </w:tcPr>
          <w:p w:rsidR="00B72682" w:rsidRPr="003C47FE" w:rsidRDefault="00B726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B72682" w:rsidRPr="003C47FE" w:rsidRDefault="00B726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B72682" w:rsidRPr="003C47FE" w:rsidRDefault="00B726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3C47FE" w:rsidRDefault="00B72682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B72682" w:rsidRPr="003C47FE" w:rsidRDefault="00B72682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9" w:type="pct"/>
            <w:gridSpan w:val="3"/>
          </w:tcPr>
          <w:p w:rsidR="00B72682" w:rsidRPr="00B72682" w:rsidRDefault="00B72682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26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ที่ดินที่พัฒนาเสร็จแล้วพร้อมขายบางแปลง</w:t>
            </w:r>
          </w:p>
        </w:tc>
        <w:tc>
          <w:tcPr>
            <w:tcW w:w="583" w:type="pct"/>
          </w:tcPr>
          <w:p w:rsidR="00B72682" w:rsidRPr="00D8240A" w:rsidRDefault="00A63BF5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26" w:type="pct"/>
          </w:tcPr>
          <w:p w:rsidR="00B72682" w:rsidRPr="003C47FE" w:rsidRDefault="0015576F" w:rsidP="0081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C751E">
              <w:rPr>
                <w:rFonts w:ascii="Angsana New" w:hAnsi="Angsana New"/>
                <w:sz w:val="30"/>
                <w:szCs w:val="30"/>
              </w:rPr>
              <w:t>7,799</w:t>
            </w:r>
          </w:p>
        </w:tc>
        <w:tc>
          <w:tcPr>
            <w:tcW w:w="14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</w:tr>
      <w:tr w:rsidR="00933C6B" w:rsidRPr="003C47FE" w:rsidTr="006D0CEE">
        <w:trPr>
          <w:cantSplit/>
        </w:trPr>
        <w:tc>
          <w:tcPr>
            <w:tcW w:w="2668" w:type="pct"/>
          </w:tcPr>
          <w:p w:rsidR="00933C6B" w:rsidRPr="003C47FE" w:rsidRDefault="00933C6B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583" w:type="pct"/>
          </w:tcPr>
          <w:p w:rsidR="00933C6B" w:rsidRDefault="00933C6B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6" w:type="pct"/>
          </w:tcPr>
          <w:p w:rsidR="00933C6B" w:rsidRDefault="00D5227B" w:rsidP="0081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147" w:type="pct"/>
          </w:tcPr>
          <w:p w:rsidR="00933C6B" w:rsidRPr="003C47FE" w:rsidRDefault="00933C6B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933C6B" w:rsidRDefault="00D5227B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รวมทั้งโครงการระบบผลิตน้ำ</w:t>
            </w:r>
          </w:p>
        </w:tc>
        <w:tc>
          <w:tcPr>
            <w:tcW w:w="583" w:type="pct"/>
          </w:tcPr>
          <w:p w:rsidR="00B72682" w:rsidRPr="00D8240A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6" w:type="pct"/>
          </w:tcPr>
          <w:p w:rsidR="00B72682" w:rsidRPr="003C47FE" w:rsidRDefault="00B72682" w:rsidP="0081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เพื่อการอุตสาหกรรม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583" w:type="pct"/>
          </w:tcPr>
          <w:p w:rsidR="00B72682" w:rsidRPr="00D8240A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6" w:type="pct"/>
          </w:tcPr>
          <w:p w:rsidR="00B72682" w:rsidRPr="003C47FE" w:rsidRDefault="00B72682" w:rsidP="0081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A12C30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83" w:type="pct"/>
          </w:tcPr>
          <w:p w:rsidR="00B72682" w:rsidRPr="00D8240A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240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63BF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26" w:type="pct"/>
          </w:tcPr>
          <w:p w:rsidR="00B72682" w:rsidRPr="003C47FE" w:rsidRDefault="00A63BF5" w:rsidP="0081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10,368</w:t>
            </w:r>
          </w:p>
        </w:tc>
        <w:tc>
          <w:tcPr>
            <w:tcW w:w="14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10,368</w:t>
            </w:r>
          </w:p>
        </w:tc>
      </w:tr>
      <w:tr w:rsidR="00B72682" w:rsidRPr="003C47FE" w:rsidTr="006D0CEE">
        <w:trPr>
          <w:cantSplit/>
        </w:trPr>
        <w:tc>
          <w:tcPr>
            <w:tcW w:w="2668" w:type="pct"/>
          </w:tcPr>
          <w:p w:rsidR="00B72682" w:rsidRPr="00A12C30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C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83" w:type="pct"/>
          </w:tcPr>
          <w:p w:rsidR="00B72682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:rsidR="00B72682" w:rsidRPr="00A12C30" w:rsidRDefault="00D5227B" w:rsidP="0081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B41992">
              <w:rPr>
                <w:rFonts w:ascii="Angsana New" w:hAnsi="Angsana New"/>
                <w:b/>
                <w:bCs/>
                <w:sz w:val="30"/>
                <w:szCs w:val="30"/>
              </w:rPr>
              <w:t>,167</w:t>
            </w:r>
          </w:p>
        </w:tc>
        <w:tc>
          <w:tcPr>
            <w:tcW w:w="147" w:type="pct"/>
          </w:tcPr>
          <w:p w:rsidR="00B72682" w:rsidRPr="003C47FE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:rsidR="00B72682" w:rsidRPr="00A12C30" w:rsidRDefault="00B72682" w:rsidP="00B7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C30">
              <w:rPr>
                <w:rFonts w:ascii="Angsana New" w:hAnsi="Angsana New"/>
                <w:b/>
                <w:bCs/>
                <w:sz w:val="30"/>
                <w:szCs w:val="30"/>
              </w:rPr>
              <w:t>136,137</w:t>
            </w:r>
          </w:p>
        </w:tc>
      </w:tr>
    </w:tbl>
    <w:p w:rsidR="004E111C" w:rsidRDefault="004E111C" w:rsidP="00A1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  <w:sz w:val="30"/>
          <w:szCs w:val="30"/>
        </w:rPr>
      </w:pPr>
    </w:p>
    <w:p w:rsidR="00A12C30" w:rsidRPr="00BB1F21" w:rsidRDefault="00A12C30" w:rsidP="001E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BB1F21">
        <w:rPr>
          <w:rFonts w:ascii="Angsana New" w:hAnsi="Angsana New"/>
          <w:sz w:val="30"/>
          <w:szCs w:val="30"/>
          <w:cs/>
        </w:rPr>
        <w:t>ณ วันที่ 31 ธันวาคม 25</w:t>
      </w:r>
      <w:r w:rsidRPr="00BB1F21">
        <w:rPr>
          <w:rFonts w:ascii="Angsana New" w:hAnsi="Angsana New"/>
          <w:sz w:val="30"/>
          <w:szCs w:val="30"/>
        </w:rPr>
        <w:t>6</w:t>
      </w:r>
      <w:r w:rsidR="001C22EC" w:rsidRPr="00BB1F21">
        <w:rPr>
          <w:rFonts w:ascii="Angsana New" w:hAnsi="Angsana New" w:hint="cs"/>
          <w:sz w:val="30"/>
          <w:szCs w:val="30"/>
          <w:cs/>
        </w:rPr>
        <w:t>2</w:t>
      </w:r>
      <w:r w:rsidRPr="00BB1F21">
        <w:rPr>
          <w:rFonts w:ascii="Angsana New" w:hAnsi="Angsana New"/>
          <w:sz w:val="30"/>
          <w:szCs w:val="30"/>
        </w:rPr>
        <w:t xml:space="preserve"> </w:t>
      </w:r>
      <w:r w:rsidRPr="00BB1F21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บริษัทมีวงเงินสินเชื่อซึ่งยังมิได้เบิกใช้เป็</w:t>
      </w:r>
      <w:r w:rsidR="002C05B0">
        <w:rPr>
          <w:rFonts w:ascii="Angsana New" w:hAnsi="Angsana New" w:hint="cs"/>
          <w:sz w:val="30"/>
          <w:szCs w:val="30"/>
          <w:cs/>
        </w:rPr>
        <w:t>น</w:t>
      </w:r>
      <w:r w:rsidRPr="00BB1F21">
        <w:rPr>
          <w:rFonts w:ascii="Angsana New" w:hAnsi="Angsana New"/>
          <w:sz w:val="30"/>
          <w:szCs w:val="30"/>
          <w:cs/>
        </w:rPr>
        <w:t>จำนวนเงินรวม</w:t>
      </w:r>
      <w:r w:rsidR="00460A1F" w:rsidRPr="00BB1F21">
        <w:rPr>
          <w:rFonts w:ascii="Angsana New" w:hAnsi="Angsana New"/>
          <w:sz w:val="30"/>
          <w:szCs w:val="30"/>
        </w:rPr>
        <w:t xml:space="preserve"> </w:t>
      </w:r>
      <w:r w:rsidR="007C4805" w:rsidRPr="00BB1F21">
        <w:rPr>
          <w:rFonts w:ascii="Angsana New" w:hAnsi="Angsana New"/>
          <w:sz w:val="30"/>
          <w:szCs w:val="30"/>
        </w:rPr>
        <w:t>80.</w:t>
      </w:r>
      <w:r w:rsidR="001E3954">
        <w:rPr>
          <w:rFonts w:ascii="Angsana New" w:hAnsi="Angsana New"/>
          <w:sz w:val="30"/>
          <w:szCs w:val="30"/>
        </w:rPr>
        <w:t>1</w:t>
      </w:r>
      <w:r w:rsidRPr="00BB1F21">
        <w:rPr>
          <w:rFonts w:ascii="Angsana New" w:hAnsi="Angsana New"/>
          <w:sz w:val="30"/>
          <w:szCs w:val="30"/>
        </w:rPr>
        <w:t xml:space="preserve"> </w:t>
      </w:r>
      <w:r w:rsidRPr="00BB1F21">
        <w:rPr>
          <w:rFonts w:ascii="Angsana New" w:hAnsi="Angsana New"/>
          <w:sz w:val="30"/>
          <w:szCs w:val="30"/>
          <w:cs/>
        </w:rPr>
        <w:t>ล้านบาท</w:t>
      </w:r>
      <w:r w:rsidRPr="00BB1F21">
        <w:rPr>
          <w:rFonts w:ascii="Angsana New" w:hAnsi="Angsana New"/>
          <w:sz w:val="30"/>
          <w:szCs w:val="30"/>
        </w:rPr>
        <w:t xml:space="preserve"> </w:t>
      </w:r>
      <w:r w:rsidRPr="00BB1F21">
        <w:rPr>
          <w:rFonts w:ascii="Angsana New" w:hAnsi="Angsana New"/>
          <w:i/>
          <w:iCs/>
          <w:sz w:val="30"/>
          <w:szCs w:val="30"/>
          <w:cs/>
        </w:rPr>
        <w:t>(</w:t>
      </w:r>
      <w:r w:rsidRPr="00BB1F21">
        <w:rPr>
          <w:rFonts w:ascii="Angsana New" w:hAnsi="Angsana New"/>
          <w:i/>
          <w:iCs/>
          <w:sz w:val="30"/>
          <w:szCs w:val="30"/>
        </w:rPr>
        <w:t>256</w:t>
      </w:r>
      <w:r w:rsidR="001C22EC" w:rsidRPr="00BB1F21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BB1F21">
        <w:rPr>
          <w:rFonts w:ascii="Angsana New" w:hAnsi="Angsana New"/>
          <w:i/>
          <w:iCs/>
          <w:sz w:val="30"/>
          <w:szCs w:val="30"/>
        </w:rPr>
        <w:t xml:space="preserve">: </w:t>
      </w:r>
      <w:r w:rsidR="001C22EC" w:rsidRPr="00BB1F21">
        <w:rPr>
          <w:rFonts w:ascii="Angsana New" w:hAnsi="Angsana New" w:hint="cs"/>
          <w:i/>
          <w:iCs/>
          <w:sz w:val="30"/>
          <w:szCs w:val="30"/>
          <w:cs/>
        </w:rPr>
        <w:t>12.4</w:t>
      </w:r>
      <w:r w:rsidR="00BB1F21" w:rsidRPr="00BB1F21">
        <w:rPr>
          <w:rFonts w:ascii="Angsana New" w:hAnsi="Angsana New"/>
          <w:i/>
          <w:iCs/>
          <w:sz w:val="30"/>
          <w:szCs w:val="30"/>
        </w:rPr>
        <w:t xml:space="preserve"> </w:t>
      </w:r>
      <w:r w:rsidR="00855995">
        <w:rPr>
          <w:rFonts w:ascii="Angsana New" w:hAnsi="Angsana New"/>
          <w:i/>
          <w:iCs/>
          <w:sz w:val="30"/>
          <w:szCs w:val="30"/>
        </w:rPr>
        <w:br/>
      </w:r>
      <w:r w:rsidRPr="00BB1F2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231DDA" w:rsidRDefault="004E111C" w:rsidP="004E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2C05B0" w:rsidRPr="002C05B0" w:rsidRDefault="002C05B0" w:rsidP="002C0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Pr="002C05B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หนี้สินตามสัญญาเช่าการเงิน</w:t>
      </w:r>
    </w:p>
    <w:p w:rsidR="002C05B0" w:rsidRPr="00231DDA" w:rsidRDefault="002C05B0" w:rsidP="004E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72"/>
        <w:gridCol w:w="990"/>
        <w:gridCol w:w="237"/>
        <w:gridCol w:w="933"/>
        <w:gridCol w:w="270"/>
        <w:gridCol w:w="1080"/>
        <w:gridCol w:w="270"/>
        <w:gridCol w:w="1026"/>
        <w:gridCol w:w="236"/>
        <w:gridCol w:w="34"/>
        <w:gridCol w:w="941"/>
        <w:gridCol w:w="8"/>
        <w:gridCol w:w="293"/>
        <w:gridCol w:w="1062"/>
        <w:gridCol w:w="18"/>
      </w:tblGrid>
      <w:tr w:rsidR="000A17D2" w:rsidRPr="00A92316" w:rsidTr="00231DDA">
        <w:trPr>
          <w:gridAfter w:val="1"/>
          <w:wAfter w:w="18" w:type="dxa"/>
        </w:trPr>
        <w:tc>
          <w:tcPr>
            <w:tcW w:w="1872" w:type="dxa"/>
          </w:tcPr>
          <w:p w:rsidR="000A17D2" w:rsidRPr="00A92316" w:rsidRDefault="000A17D2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3"/>
            <w:shd w:val="clear" w:color="auto" w:fill="auto"/>
          </w:tcPr>
          <w:p w:rsidR="000A17D2" w:rsidRPr="00231DDA" w:rsidRDefault="000A17D2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D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E4484" w:rsidRPr="00231DD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BE4484" w:rsidRPr="00231D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7D2" w:rsidRPr="00A92316" w:rsidTr="00396C7F">
        <w:trPr>
          <w:gridAfter w:val="1"/>
          <w:wAfter w:w="18" w:type="dxa"/>
        </w:trPr>
        <w:tc>
          <w:tcPr>
            <w:tcW w:w="1872" w:type="dxa"/>
          </w:tcPr>
          <w:p w:rsidR="000A17D2" w:rsidRPr="00A92316" w:rsidRDefault="000A17D2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:rsidR="000A17D2" w:rsidRPr="003C77C7" w:rsidRDefault="001C22EC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C7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A17D2" w:rsidRPr="003C77C7" w:rsidRDefault="000A17D2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7"/>
            <w:shd w:val="clear" w:color="auto" w:fill="auto"/>
          </w:tcPr>
          <w:p w:rsidR="000A17D2" w:rsidRPr="003C77C7" w:rsidRDefault="001C22EC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C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31DDA" w:rsidRPr="00A92316" w:rsidTr="00396C7F">
        <w:tc>
          <w:tcPr>
            <w:tcW w:w="1872" w:type="dxa"/>
            <w:shd w:val="clear" w:color="auto" w:fill="auto"/>
          </w:tcPr>
          <w:p w:rsidR="00231DDA" w:rsidRPr="00A92316" w:rsidRDefault="00231DDA" w:rsidP="00231DDA">
            <w:pPr>
              <w:tabs>
                <w:tab w:val="left" w:pos="540"/>
              </w:tabs>
              <w:ind w:left="34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:rsidR="00231DDA" w:rsidRPr="00A92316" w:rsidRDefault="00231DDA" w:rsidP="00231DDA">
            <w:pPr>
              <w:tabs>
                <w:tab w:val="left" w:pos="540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231DDA" w:rsidRPr="00A92316" w:rsidRDefault="00231DDA" w:rsidP="0023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1DDA">
              <w:rPr>
                <w:rFonts w:ascii="Angsana New" w:hAnsi="Angsana New" w:hint="cs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31DDA" w:rsidRPr="00231DDA" w:rsidRDefault="00231DDA" w:rsidP="00231DDA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1DDA">
              <w:rPr>
                <w:rFonts w:ascii="Angsana New" w:hAnsi="Angsana New" w:hint="cs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1DDA" w:rsidRPr="00231DDA" w:rsidRDefault="00231DDA" w:rsidP="00231DD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shd w:val="clear" w:color="auto" w:fill="auto"/>
            <w:vAlign w:val="bottom"/>
          </w:tcPr>
          <w:p w:rsidR="00231DDA" w:rsidRPr="00231DDA" w:rsidRDefault="00231DDA" w:rsidP="00231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231DDA" w:rsidRPr="00231DDA" w:rsidRDefault="00231DDA" w:rsidP="00231DD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231DDA" w:rsidRPr="00A92316" w:rsidTr="00231DDA">
        <w:trPr>
          <w:gridAfter w:val="1"/>
          <w:wAfter w:w="18" w:type="dxa"/>
        </w:trPr>
        <w:tc>
          <w:tcPr>
            <w:tcW w:w="1872" w:type="dxa"/>
          </w:tcPr>
          <w:p w:rsidR="00231DDA" w:rsidRPr="00A92316" w:rsidRDefault="00231DDA" w:rsidP="00231DD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3"/>
          </w:tcPr>
          <w:p w:rsidR="00231DDA" w:rsidRPr="00231DDA" w:rsidRDefault="00231DDA" w:rsidP="00231DD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1D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1DDA" w:rsidRPr="00231DDA" w:rsidTr="008550C8">
        <w:trPr>
          <w:gridAfter w:val="1"/>
          <w:wAfter w:w="18" w:type="dxa"/>
        </w:trPr>
        <w:tc>
          <w:tcPr>
            <w:tcW w:w="2862" w:type="dxa"/>
            <w:gridSpan w:val="2"/>
          </w:tcPr>
          <w:p w:rsidR="00231DDA" w:rsidRPr="00231DDA" w:rsidRDefault="00231DDA" w:rsidP="00231DDA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31DDA" w:rsidRPr="00A92316" w:rsidTr="00231DDA">
        <w:trPr>
          <w:gridAfter w:val="1"/>
          <w:wAfter w:w="18" w:type="dxa"/>
        </w:trPr>
        <w:tc>
          <w:tcPr>
            <w:tcW w:w="1872" w:type="dxa"/>
          </w:tcPr>
          <w:p w:rsidR="00231DDA" w:rsidRPr="00231DDA" w:rsidRDefault="00231DDA" w:rsidP="00231DDA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6,498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627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5,871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7,267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913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6,354</w:t>
            </w:r>
          </w:p>
        </w:tc>
      </w:tr>
      <w:tr w:rsidR="001C39FB" w:rsidRPr="00A92316" w:rsidTr="00231DDA">
        <w:trPr>
          <w:gridAfter w:val="1"/>
          <w:wAfter w:w="18" w:type="dxa"/>
        </w:trPr>
        <w:tc>
          <w:tcPr>
            <w:tcW w:w="1872" w:type="dxa"/>
          </w:tcPr>
          <w:p w:rsidR="001C39FB" w:rsidRPr="00231DDA" w:rsidRDefault="001C39FB" w:rsidP="00231DDA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หลังจากหนึ่งปี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1C39FB" w:rsidRPr="00231DDA" w:rsidRDefault="001C39FB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31DDA" w:rsidRPr="00A92316" w:rsidTr="00231DDA">
        <w:trPr>
          <w:gridAfter w:val="1"/>
          <w:wAfter w:w="18" w:type="dxa"/>
        </w:trPr>
        <w:tc>
          <w:tcPr>
            <w:tcW w:w="1872" w:type="dxa"/>
          </w:tcPr>
          <w:p w:rsidR="00231DDA" w:rsidRPr="00231DDA" w:rsidRDefault="001C39FB" w:rsidP="00231DDA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31DDA" w:rsidRPr="00231DDA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val="en-US" w:bidi="th-TH"/>
              </w:rPr>
              <w:t>9,702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385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val="en-US" w:bidi="th-TH"/>
              </w:rPr>
              <w:t>9,317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val="en-US" w:bidi="th-TH"/>
              </w:rPr>
              <w:t>15,037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bidi="th-TH"/>
              </w:rPr>
              <w:t>950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sz w:val="30"/>
                <w:szCs w:val="30"/>
                <w:lang w:val="en-US" w:bidi="th-TH"/>
              </w:rPr>
              <w:t>14,087</w:t>
            </w:r>
          </w:p>
        </w:tc>
      </w:tr>
      <w:tr w:rsidR="00231DDA" w:rsidRPr="00A92316" w:rsidTr="00231DDA">
        <w:trPr>
          <w:gridAfter w:val="1"/>
          <w:wAfter w:w="18" w:type="dxa"/>
        </w:trPr>
        <w:tc>
          <w:tcPr>
            <w:tcW w:w="1872" w:type="dxa"/>
          </w:tcPr>
          <w:p w:rsidR="00231DDA" w:rsidRPr="00231DDA" w:rsidRDefault="00231DDA" w:rsidP="00231DD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16,200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22,304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1,863</w:t>
            </w:r>
          </w:p>
        </w:tc>
        <w:tc>
          <w:tcPr>
            <w:tcW w:w="301" w:type="dxa"/>
            <w:gridSpan w:val="2"/>
            <w:shd w:val="clear" w:color="auto" w:fill="auto"/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DDA" w:rsidRPr="00231DDA" w:rsidRDefault="00231DDA" w:rsidP="00231DD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20,441</w:t>
            </w:r>
          </w:p>
        </w:tc>
      </w:tr>
    </w:tbl>
    <w:p w:rsidR="00511ABA" w:rsidRPr="00231DDA" w:rsidRDefault="00511ABA" w:rsidP="00F63C76">
      <w:pPr>
        <w:pStyle w:val="FSBlank"/>
        <w:rPr>
          <w:sz w:val="30"/>
          <w:szCs w:val="30"/>
        </w:rPr>
      </w:pPr>
    </w:p>
    <w:p w:rsidR="007D014D" w:rsidRPr="003C47FE" w:rsidRDefault="00BF3E2E" w:rsidP="007D014D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160B46">
        <w:rPr>
          <w:rFonts w:ascii="Angsana New" w:hAnsi="Angsana New" w:cs="Angsana New"/>
          <w:sz w:val="30"/>
          <w:szCs w:val="30"/>
          <w:lang w:val="en-US"/>
        </w:rPr>
        <w:t>256</w:t>
      </w:r>
      <w:r w:rsidR="001C22EC">
        <w:rPr>
          <w:rFonts w:ascii="Angsana New" w:hAnsi="Angsana New" w:cs="Angsana New" w:hint="cs"/>
          <w:sz w:val="30"/>
          <w:szCs w:val="30"/>
          <w:cs/>
          <w:lang w:val="en-US"/>
        </w:rPr>
        <w:t>2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C103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สัญญาเช่าการเงินกับสถาบันการเงินในประเทศบางแห่งเพื่อซื้อ</w:t>
      </w:r>
      <w:r w:rsidR="00866D3A">
        <w:rPr>
          <w:rFonts w:ascii="Angsana New" w:hAnsi="Angsana New" w:cs="Angsana New" w:hint="cs"/>
          <w:sz w:val="30"/>
          <w:szCs w:val="30"/>
          <w:cs/>
          <w:lang w:val="en-US"/>
        </w:rPr>
        <w:t>อุปกรณ์ อุปกรณ์สำนักงานและ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ยานพาหนะ โดยมีอัตราดอกเบี้ย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ระหว่างร้อยละ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2747D5">
        <w:rPr>
          <w:rFonts w:ascii="Angsana New" w:hAnsi="Angsana New" w:cs="Angsana New"/>
          <w:spacing w:val="-4"/>
          <w:sz w:val="30"/>
          <w:szCs w:val="30"/>
          <w:lang w:val="en-US"/>
        </w:rPr>
        <w:t>1.2</w:t>
      </w:r>
      <w:r w:rsidR="001C22EC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ถึงร้อยละ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2747D5">
        <w:rPr>
          <w:rFonts w:ascii="Angsana New" w:hAnsi="Angsana New" w:cs="Angsana New"/>
          <w:spacing w:val="-4"/>
          <w:sz w:val="30"/>
          <w:szCs w:val="30"/>
          <w:lang w:val="en-US"/>
        </w:rPr>
        <w:t>4.0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ต่อปี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160B46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(25</w:t>
      </w:r>
      <w:r w:rsidR="00160B46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</w:t>
      </w:r>
      <w:r w:rsidR="001C22EC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1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: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ร้อยละ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1C22EC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1.2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ถึงร้อยละ</w:t>
      </w:r>
      <w:r w:rsidR="007D4BE4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4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.0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ต่อปี)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และมีกำหนด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 xml:space="preserve">การจ่ายชำระคืนเป็นรายเดือน ซึ่งจะสิ้นสุดในเวลาแตกต่างกัน </w:t>
      </w:r>
      <w:r w:rsidR="00A80D27">
        <w:rPr>
          <w:rFonts w:ascii="Angsana New" w:hAnsi="Angsana New" w:cs="Angsana New"/>
          <w:sz w:val="30"/>
          <w:szCs w:val="30"/>
          <w:cs/>
          <w:lang w:val="en-US"/>
        </w:rPr>
        <w:t>(งวดสุดท้ายสิ้นสุด</w:t>
      </w:r>
      <w:r w:rsidR="00702FBC">
        <w:rPr>
          <w:rFonts w:ascii="Angsana New" w:hAnsi="Angsana New" w:cs="Angsana New" w:hint="cs"/>
          <w:sz w:val="30"/>
          <w:szCs w:val="30"/>
          <w:cs/>
          <w:lang w:val="en-US"/>
        </w:rPr>
        <w:t>ในเดือน</w:t>
      </w:r>
      <w:r w:rsidR="002747D5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="00342DA2">
        <w:rPr>
          <w:rFonts w:ascii="Angsana New" w:hAnsi="Angsana New" w:cs="Angsana New"/>
          <w:sz w:val="30"/>
          <w:szCs w:val="30"/>
          <w:cs/>
          <w:lang w:val="en-US"/>
        </w:rPr>
        <w:t xml:space="preserve"> 2</w:t>
      </w:r>
      <w:r w:rsidR="00342DA2">
        <w:rPr>
          <w:rFonts w:ascii="Angsana New" w:hAnsi="Angsana New" w:cs="Angsana New"/>
          <w:sz w:val="30"/>
          <w:szCs w:val="30"/>
          <w:lang w:val="en-US"/>
        </w:rPr>
        <w:t>56</w:t>
      </w:r>
      <w:r w:rsidR="002747D5">
        <w:rPr>
          <w:rFonts w:ascii="Angsana New" w:hAnsi="Angsana New" w:cs="Angsana New"/>
          <w:sz w:val="30"/>
          <w:szCs w:val="30"/>
          <w:lang w:val="en-US"/>
        </w:rPr>
        <w:t>6</w:t>
      </w:r>
      <w:r w:rsidR="007D014D" w:rsidRPr="003C47FE">
        <w:rPr>
          <w:rFonts w:ascii="Angsana New" w:hAnsi="Angsana New" w:cs="Angsana New"/>
          <w:sz w:val="30"/>
          <w:szCs w:val="30"/>
          <w:lang w:val="en-US"/>
        </w:rPr>
        <w:t>)</w:t>
      </w:r>
    </w:p>
    <w:p w:rsidR="003C77C7" w:rsidRPr="00231DDA" w:rsidRDefault="003C77C7" w:rsidP="00F63C76">
      <w:pPr>
        <w:pStyle w:val="FSBlank"/>
        <w:rPr>
          <w:sz w:val="30"/>
          <w:szCs w:val="30"/>
        </w:rPr>
      </w:pPr>
    </w:p>
    <w:p w:rsidR="007D014D" w:rsidRPr="006E0360" w:rsidRDefault="00A92316" w:rsidP="002C05B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เจ้า</w:t>
      </w:r>
      <w:r w:rsidR="004D0F70">
        <w:rPr>
          <w:rFonts w:ascii="Angsana New" w:hAnsi="Angsana New" w:hint="cs"/>
          <w:bCs/>
          <w:sz w:val="30"/>
          <w:szCs w:val="30"/>
          <w:cs/>
        </w:rPr>
        <w:t>หนี้</w:t>
      </w:r>
      <w:r w:rsidR="007D014D" w:rsidRPr="006E0360">
        <w:rPr>
          <w:rFonts w:ascii="Angsana New" w:hAnsi="Angsana New"/>
          <w:bCs/>
          <w:sz w:val="30"/>
          <w:szCs w:val="30"/>
          <w:cs/>
        </w:rPr>
        <w:t>หมุนเวียนอื่น</w:t>
      </w:r>
    </w:p>
    <w:p w:rsidR="007D014D" w:rsidRPr="001C39FB" w:rsidRDefault="007D014D" w:rsidP="00F63C76">
      <w:pPr>
        <w:pStyle w:val="FSBlank"/>
        <w:rPr>
          <w:sz w:val="30"/>
          <w:szCs w:val="30"/>
        </w:rPr>
      </w:pPr>
      <w:r w:rsidRPr="003C47FE">
        <w:tab/>
      </w:r>
    </w:p>
    <w:tbl>
      <w:tblPr>
        <w:tblW w:w="9210" w:type="dxa"/>
        <w:tblInd w:w="450" w:type="dxa"/>
        <w:tblLook w:val="00A0" w:firstRow="1" w:lastRow="0" w:firstColumn="1" w:lastColumn="0" w:noHBand="0" w:noVBand="0"/>
      </w:tblPr>
      <w:tblGrid>
        <w:gridCol w:w="4013"/>
        <w:gridCol w:w="1099"/>
        <w:gridCol w:w="250"/>
        <w:gridCol w:w="1164"/>
        <w:gridCol w:w="236"/>
        <w:gridCol w:w="1099"/>
        <w:gridCol w:w="250"/>
        <w:gridCol w:w="1099"/>
      </w:tblGrid>
      <w:tr w:rsidR="00202F0B" w:rsidRPr="003C47FE" w:rsidTr="00396C7F">
        <w:tc>
          <w:tcPr>
            <w:tcW w:w="4013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F0B" w:rsidRPr="003C47FE" w:rsidTr="00396C7F">
        <w:tc>
          <w:tcPr>
            <w:tcW w:w="4013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202F0B" w:rsidRPr="003C47FE" w:rsidRDefault="001C22EC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0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202F0B" w:rsidRPr="003C47FE" w:rsidRDefault="001C22EC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202F0B" w:rsidRPr="003C47FE" w:rsidRDefault="001C22EC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0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202F0B" w:rsidRPr="003C47FE" w:rsidRDefault="001C22EC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02F0B" w:rsidRPr="003C47FE" w:rsidTr="00396C7F">
        <w:tc>
          <w:tcPr>
            <w:tcW w:w="4013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7" w:type="dxa"/>
            <w:gridSpan w:val="7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6C7F" w:rsidRPr="003C47FE" w:rsidTr="00396C7F">
        <w:tc>
          <w:tcPr>
            <w:tcW w:w="4013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เงินรับล่วงหน้าจากลูกค้า</w:t>
            </w:r>
          </w:p>
        </w:tc>
        <w:tc>
          <w:tcPr>
            <w:tcW w:w="1099" w:type="dxa"/>
          </w:tcPr>
          <w:p w:rsidR="00396C7F" w:rsidRPr="002C6708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6708">
              <w:rPr>
                <w:rFonts w:ascii="Angsana New" w:hAnsi="Angsana New"/>
                <w:sz w:val="30"/>
                <w:szCs w:val="30"/>
              </w:rPr>
              <w:t>45,841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  <w:tc>
          <w:tcPr>
            <w:tcW w:w="236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45,841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</w:tr>
      <w:tr w:rsidR="00396C7F" w:rsidRPr="003C47FE" w:rsidTr="00396C7F">
        <w:tc>
          <w:tcPr>
            <w:tcW w:w="4013" w:type="dxa"/>
          </w:tcPr>
          <w:p w:rsidR="00396C7F" w:rsidRPr="003C47FE" w:rsidRDefault="00396C7F" w:rsidP="00396C7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โบนัสค้างจ่าย</w:t>
            </w: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18,664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20,424</w:t>
            </w:r>
          </w:p>
        </w:tc>
        <w:tc>
          <w:tcPr>
            <w:tcW w:w="236" w:type="dxa"/>
            <w:vAlign w:val="bottom"/>
          </w:tcPr>
          <w:p w:rsidR="00396C7F" w:rsidRPr="00D34A27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18,664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20,424</w:t>
            </w:r>
          </w:p>
        </w:tc>
      </w:tr>
      <w:tr w:rsidR="00396C7F" w:rsidRPr="003C47FE" w:rsidTr="00396C7F">
        <w:tc>
          <w:tcPr>
            <w:tcW w:w="4013" w:type="dxa"/>
          </w:tcPr>
          <w:p w:rsidR="00396C7F" w:rsidRPr="003C47FE" w:rsidRDefault="00396C7F" w:rsidP="00396C7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1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ค่าใช้จ่ายในการดำเนินงานค้างจ่าย</w:t>
            </w:r>
          </w:p>
        </w:tc>
        <w:tc>
          <w:tcPr>
            <w:tcW w:w="1099" w:type="dxa"/>
          </w:tcPr>
          <w:p w:rsidR="00396C7F" w:rsidRPr="002C6708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6708">
              <w:rPr>
                <w:rFonts w:ascii="Angsana New" w:hAnsi="Angsana New"/>
                <w:sz w:val="30"/>
                <w:szCs w:val="30"/>
              </w:rPr>
              <w:t>10,512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11,792</w:t>
            </w:r>
          </w:p>
        </w:tc>
        <w:tc>
          <w:tcPr>
            <w:tcW w:w="236" w:type="dxa"/>
            <w:vAlign w:val="bottom"/>
          </w:tcPr>
          <w:p w:rsidR="00396C7F" w:rsidRPr="00D34A27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10,489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</w:tr>
      <w:tr w:rsidR="00396C7F" w:rsidRPr="003C47FE" w:rsidTr="00396C7F">
        <w:tc>
          <w:tcPr>
            <w:tcW w:w="4013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เจ้าหนี้กรมสรรพากร</w:t>
            </w:r>
          </w:p>
        </w:tc>
        <w:tc>
          <w:tcPr>
            <w:tcW w:w="1099" w:type="dxa"/>
          </w:tcPr>
          <w:p w:rsidR="00396C7F" w:rsidRPr="002C6708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6708">
              <w:rPr>
                <w:rFonts w:ascii="Angsana New" w:hAnsi="Angsana New"/>
                <w:sz w:val="30"/>
                <w:szCs w:val="30"/>
              </w:rPr>
              <w:t>7,038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7,712</w:t>
            </w:r>
          </w:p>
        </w:tc>
        <w:tc>
          <w:tcPr>
            <w:tcW w:w="236" w:type="dxa"/>
            <w:vAlign w:val="bottom"/>
          </w:tcPr>
          <w:p w:rsidR="00396C7F" w:rsidRPr="00D34A27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7,037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7,554</w:t>
            </w:r>
          </w:p>
        </w:tc>
      </w:tr>
      <w:tr w:rsidR="00396C7F" w:rsidRPr="003C47FE" w:rsidTr="00396C7F">
        <w:tc>
          <w:tcPr>
            <w:tcW w:w="4013" w:type="dxa"/>
          </w:tcPr>
          <w:p w:rsidR="00396C7F" w:rsidRPr="003C47FE" w:rsidRDefault="00396C7F" w:rsidP="00396C7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099" w:type="dxa"/>
          </w:tcPr>
          <w:p w:rsidR="00396C7F" w:rsidRPr="002C6708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6708">
              <w:rPr>
                <w:rFonts w:ascii="Angsana New" w:hAnsi="Angsana New"/>
                <w:sz w:val="30"/>
                <w:szCs w:val="30"/>
              </w:rPr>
              <w:t>5,463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36" w:type="dxa"/>
            <w:vAlign w:val="bottom"/>
          </w:tcPr>
          <w:p w:rsidR="00396C7F" w:rsidRPr="00D34A27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5,463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</w:tr>
      <w:tr w:rsidR="00396C7F" w:rsidRPr="003C47FE" w:rsidTr="00396C7F">
        <w:tc>
          <w:tcPr>
            <w:tcW w:w="4013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1099" w:type="dxa"/>
          </w:tcPr>
          <w:p w:rsidR="00396C7F" w:rsidRPr="002C6708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6708">
              <w:rPr>
                <w:rFonts w:ascii="Angsana New" w:hAnsi="Angsana New"/>
                <w:sz w:val="30"/>
                <w:szCs w:val="30"/>
              </w:rPr>
              <w:t>4,222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5,219 </w:t>
            </w:r>
          </w:p>
        </w:tc>
        <w:tc>
          <w:tcPr>
            <w:tcW w:w="236" w:type="dxa"/>
            <w:vAlign w:val="bottom"/>
          </w:tcPr>
          <w:p w:rsidR="00396C7F" w:rsidRPr="00D34A27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4,222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4,951</w:t>
            </w:r>
          </w:p>
        </w:tc>
      </w:tr>
      <w:tr w:rsidR="00396C7F" w:rsidRPr="003C47FE" w:rsidTr="00396C7F">
        <w:tc>
          <w:tcPr>
            <w:tcW w:w="4013" w:type="dxa"/>
          </w:tcPr>
          <w:p w:rsidR="00396C7F" w:rsidRPr="003C47FE" w:rsidRDefault="00396C7F" w:rsidP="00396C7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C7F" w:rsidRPr="002C6708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6708">
              <w:rPr>
                <w:rFonts w:ascii="Angsana New" w:hAnsi="Angsana New"/>
                <w:b/>
                <w:bCs/>
                <w:sz w:val="30"/>
                <w:szCs w:val="30"/>
              </w:rPr>
              <w:t>91,740</w:t>
            </w:r>
          </w:p>
        </w:tc>
        <w:tc>
          <w:tcPr>
            <w:tcW w:w="250" w:type="dxa"/>
            <w:vAlign w:val="bottom"/>
          </w:tcPr>
          <w:p w:rsidR="00396C7F" w:rsidRPr="0007623F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C7F" w:rsidRPr="0007623F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50,444</w:t>
            </w:r>
          </w:p>
        </w:tc>
        <w:tc>
          <w:tcPr>
            <w:tcW w:w="236" w:type="dxa"/>
            <w:vAlign w:val="bottom"/>
          </w:tcPr>
          <w:p w:rsidR="00396C7F" w:rsidRPr="00D34A27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C7F" w:rsidRPr="0007623F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91,716</w:t>
            </w:r>
          </w:p>
        </w:tc>
        <w:tc>
          <w:tcPr>
            <w:tcW w:w="250" w:type="dxa"/>
            <w:vAlign w:val="bottom"/>
          </w:tcPr>
          <w:p w:rsidR="00396C7F" w:rsidRPr="003C47FE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C7F" w:rsidRPr="0007623F" w:rsidRDefault="00396C7F" w:rsidP="0039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49,919</w:t>
            </w:r>
          </w:p>
        </w:tc>
      </w:tr>
    </w:tbl>
    <w:p w:rsidR="007D014D" w:rsidRPr="006E0360" w:rsidRDefault="003D65AC" w:rsidP="002C05B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6E0360">
        <w:rPr>
          <w:rFonts w:ascii="Angsana New" w:hAnsi="Angsana New" w:hint="cs"/>
          <w:bCs/>
          <w:sz w:val="30"/>
          <w:szCs w:val="30"/>
          <w:cs/>
        </w:rPr>
        <w:lastRenderedPageBreak/>
        <w:t>ประมาณการหนี้สินสำหรับ</w:t>
      </w:r>
      <w:r w:rsidR="007D014D" w:rsidRPr="006E0360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:rsidR="007D014D" w:rsidRPr="002C05B0" w:rsidRDefault="007D014D" w:rsidP="00F63C76">
      <w:pPr>
        <w:pStyle w:val="FSBlank"/>
        <w:rPr>
          <w:sz w:val="30"/>
          <w:szCs w:val="30"/>
        </w:rPr>
      </w:pPr>
    </w:p>
    <w:p w:rsidR="00190EB1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190EB1" w:rsidRPr="002C05B0" w:rsidRDefault="00190EB1" w:rsidP="00190EB1">
      <w:pPr>
        <w:pStyle w:val="FSBlank"/>
        <w:rPr>
          <w:sz w:val="30"/>
          <w:szCs w:val="30"/>
        </w:rPr>
      </w:pPr>
    </w:p>
    <w:p w:rsidR="00190EB1" w:rsidRPr="00B221D1" w:rsidRDefault="00190EB1" w:rsidP="00E35F7D">
      <w:pPr>
        <w:pStyle w:val="FSContent"/>
        <w:ind w:right="-25"/>
        <w:rPr>
          <w:cs/>
        </w:rPr>
      </w:pPr>
      <w:r>
        <w:rPr>
          <w:rFonts w:hint="cs"/>
          <w:cs/>
        </w:rPr>
        <w:t>กลุ่ม</w:t>
      </w:r>
      <w:r w:rsidRPr="006D6CC7">
        <w:rPr>
          <w:cs/>
        </w:rPr>
        <w:t>บริษัท</w:t>
      </w:r>
      <w:r w:rsidRPr="007B0175">
        <w:rPr>
          <w:cs/>
        </w:rPr>
        <w:t>จัดการโครงการ</w:t>
      </w:r>
      <w:r>
        <w:rPr>
          <w:rFonts w:hint="cs"/>
          <w:cs/>
        </w:rPr>
        <w:t>ผลประโยชน์ที่กำหนดไว้</w:t>
      </w:r>
      <w:r w:rsidRPr="007B0175">
        <w:rPr>
          <w:cs/>
        </w:rPr>
        <w:t xml:space="preserve">ตามข้อกำหนดของพระราชบัญญัติคุ้มครองแรงงาน พ.ศ. </w:t>
      </w:r>
      <w:r w:rsidRPr="007B0175">
        <w:t xml:space="preserve">2541 </w:t>
      </w:r>
      <w:r>
        <w:rPr>
          <w:cs/>
        </w:rPr>
        <w:br/>
        <w:t>ใน</w:t>
      </w:r>
      <w:r w:rsidRPr="007B0175">
        <w:rPr>
          <w:cs/>
        </w:rPr>
        <w:t>การให้ผลประโยชน์เมื่อเกษียณแก่พนักงานตามสิทธิและอายุงาน</w:t>
      </w:r>
      <w:r>
        <w:t xml:space="preserve"> </w:t>
      </w:r>
      <w:r w:rsidRPr="00EA6008">
        <w:rPr>
          <w:rFonts w:asciiTheme="majorBidi" w:hAnsiTheme="majorBidi" w:cstheme="majorBidi"/>
          <w:cs/>
        </w:rPr>
        <w:t>โครงการผลประโยชน์</w:t>
      </w:r>
      <w:r w:rsidRPr="00EA6008">
        <w:rPr>
          <w:rFonts w:asciiTheme="majorBidi" w:hAnsiTheme="majorBidi" w:cstheme="majorBidi" w:hint="cs"/>
          <w:cs/>
        </w:rPr>
        <w:t>ที่กำหนดไว้</w:t>
      </w:r>
      <w:r w:rsidRPr="00EA6008">
        <w:rPr>
          <w:rFonts w:asciiTheme="majorBidi" w:hAnsiTheme="majorBidi" w:cstheme="majorBidi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  <w:r w:rsidRPr="006D6CC7">
        <w:rPr>
          <w:rFonts w:hint="cs"/>
          <w:b/>
          <w:bCs/>
          <w:i/>
          <w:iCs/>
          <w:cs/>
        </w:rPr>
        <w:t xml:space="preserve"> </w:t>
      </w:r>
    </w:p>
    <w:p w:rsidR="00D05FAD" w:rsidRPr="002C05B0" w:rsidRDefault="00D05FAD" w:rsidP="00190EB1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30"/>
        <w:gridCol w:w="1440"/>
        <w:gridCol w:w="270"/>
        <w:gridCol w:w="1440"/>
      </w:tblGrid>
      <w:tr w:rsidR="00190EB1" w:rsidRPr="00BE7FF4" w:rsidTr="003C77C7">
        <w:trPr>
          <w:tblHeader/>
        </w:trPr>
        <w:tc>
          <w:tcPr>
            <w:tcW w:w="6030" w:type="dxa"/>
          </w:tcPr>
          <w:p w:rsidR="00190EB1" w:rsidRPr="00BE7FF4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E7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043590" w:rsidRPr="00BE7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3150" w:type="dxa"/>
            <w:gridSpan w:val="3"/>
          </w:tcPr>
          <w:p w:rsidR="00190EB1" w:rsidRPr="00043590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359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43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EB1" w:rsidRPr="003C47FE" w:rsidTr="003C77C7">
        <w:trPr>
          <w:tblHeader/>
        </w:trPr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0EB1" w:rsidRPr="003C47FE" w:rsidRDefault="00190EB1" w:rsidP="006D4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0EB1" w:rsidRPr="003C47FE" w:rsidRDefault="00190EB1" w:rsidP="006D4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190EB1" w:rsidRPr="003C47FE" w:rsidTr="003C77C7">
        <w:trPr>
          <w:tblHeader/>
        </w:trPr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190EB1" w:rsidRPr="00582828" w:rsidRDefault="00190EB1" w:rsidP="006D4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28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Pr="003C47FE" w:rsidRDefault="00190EB1" w:rsidP="006D41F9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440" w:type="dxa"/>
          </w:tcPr>
          <w:p w:rsidR="00190EB1" w:rsidRPr="003C47FE" w:rsidRDefault="00190EB1" w:rsidP="00DD592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24,886</w:t>
            </w:r>
          </w:p>
        </w:tc>
        <w:tc>
          <w:tcPr>
            <w:tcW w:w="27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0EB1" w:rsidRPr="003C47FE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21,421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Pr="002C05B0" w:rsidRDefault="00190EB1" w:rsidP="006D41F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90EB1" w:rsidRPr="00A0662C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190EB1" w:rsidRPr="00A0662C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190EB1" w:rsidRPr="00A0662C" w:rsidRDefault="00190EB1" w:rsidP="00E3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EB1" w:rsidRPr="003C47FE" w:rsidTr="00E35F7D"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90EB1" w:rsidRPr="003C47FE" w:rsidRDefault="00190EB1" w:rsidP="00E3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B1" w:rsidRPr="003C47FE" w:rsidTr="00E35F7D"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4,707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90EB1" w:rsidRPr="003C47FE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3,482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440" w:type="dxa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5,903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90EB1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0EB1" w:rsidRPr="003C47FE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</w:tr>
      <w:tr w:rsidR="00190EB1" w:rsidRPr="008C1AEF" w:rsidTr="00E35F7D">
        <w:tc>
          <w:tcPr>
            <w:tcW w:w="6030" w:type="dxa"/>
          </w:tcPr>
          <w:p w:rsidR="00190EB1" w:rsidRPr="008C1AEF" w:rsidRDefault="00190EB1" w:rsidP="006D41F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90EB1" w:rsidRPr="00637FFB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7FFB">
              <w:rPr>
                <w:rFonts w:ascii="Angsana New" w:hAnsi="Angsana New"/>
                <w:sz w:val="30"/>
                <w:szCs w:val="30"/>
                <w:lang w:val="en-US" w:bidi="th-TH"/>
              </w:rPr>
              <w:t>11,388</w:t>
            </w:r>
          </w:p>
        </w:tc>
        <w:tc>
          <w:tcPr>
            <w:tcW w:w="270" w:type="dxa"/>
            <w:vAlign w:val="bottom"/>
          </w:tcPr>
          <w:p w:rsidR="00190EB1" w:rsidRPr="00637FFB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90EB1" w:rsidRPr="00637FFB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7FFB">
              <w:rPr>
                <w:rFonts w:ascii="Angsana New" w:hAnsi="Angsana New"/>
                <w:sz w:val="30"/>
                <w:szCs w:val="30"/>
                <w:lang w:val="en-US" w:bidi="th-TH"/>
              </w:rPr>
              <w:t>4,065</w:t>
            </w:r>
          </w:p>
        </w:tc>
      </w:tr>
      <w:tr w:rsidR="00190EB1" w:rsidRPr="008C1AEF" w:rsidTr="00E35F7D">
        <w:tc>
          <w:tcPr>
            <w:tcW w:w="6030" w:type="dxa"/>
          </w:tcPr>
          <w:p w:rsidR="00190EB1" w:rsidRPr="002C05B0" w:rsidRDefault="00190EB1" w:rsidP="006D41F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0EB1" w:rsidRPr="00DC0340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190EB1" w:rsidRPr="00DC0340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0EB1" w:rsidRPr="00DC0340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190EB1" w:rsidRPr="008C1AEF" w:rsidTr="00E35F7D">
        <w:tc>
          <w:tcPr>
            <w:tcW w:w="6030" w:type="dxa"/>
          </w:tcPr>
          <w:p w:rsidR="00190EB1" w:rsidRPr="008C1AEF" w:rsidRDefault="00190EB1" w:rsidP="006D41F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190EB1" w:rsidRPr="008C1AEF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190EB1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90EB1" w:rsidRPr="008C1AEF" w:rsidTr="00E35F7D">
        <w:tc>
          <w:tcPr>
            <w:tcW w:w="6030" w:type="dxa"/>
          </w:tcPr>
          <w:p w:rsidR="00190EB1" w:rsidRPr="00043590" w:rsidRDefault="00190EB1" w:rsidP="006D41F9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C0340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  <w:r w:rsidR="00043590" w:rsidRPr="00DC0340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40" w:type="dxa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190EB1" w:rsidRPr="008C1AEF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190EB1" w:rsidRPr="00DC0340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90EB1" w:rsidRPr="008C1AEF" w:rsidTr="00E35F7D">
        <w:tc>
          <w:tcPr>
            <w:tcW w:w="6030" w:type="dxa"/>
          </w:tcPr>
          <w:p w:rsidR="00190EB1" w:rsidRPr="00BA6D49" w:rsidRDefault="00190EB1" w:rsidP="006D41F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6D4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</w:tcPr>
          <w:p w:rsidR="00190EB1" w:rsidRPr="009457AA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457AA">
              <w:rPr>
                <w:rFonts w:ascii="Angsana New" w:hAnsi="Angsana New"/>
                <w:sz w:val="30"/>
                <w:szCs w:val="30"/>
                <w:lang w:val="en-US" w:bidi="th-TH"/>
              </w:rPr>
              <w:t>2,703</w:t>
            </w:r>
          </w:p>
        </w:tc>
        <w:tc>
          <w:tcPr>
            <w:tcW w:w="270" w:type="dxa"/>
            <w:vAlign w:val="bottom"/>
          </w:tcPr>
          <w:p w:rsidR="00190EB1" w:rsidRPr="008C1AEF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190EB1" w:rsidRPr="00DC0340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03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0EB1" w:rsidRPr="008C1AEF" w:rsidTr="00E35F7D">
        <w:tc>
          <w:tcPr>
            <w:tcW w:w="6030" w:type="dxa"/>
          </w:tcPr>
          <w:p w:rsidR="00190EB1" w:rsidRPr="00BA6D49" w:rsidRDefault="00190EB1" w:rsidP="006D41F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6D4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40" w:type="dxa"/>
          </w:tcPr>
          <w:p w:rsidR="00190EB1" w:rsidRPr="009457AA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(892)</w:t>
            </w:r>
          </w:p>
        </w:tc>
        <w:tc>
          <w:tcPr>
            <w:tcW w:w="270" w:type="dxa"/>
            <w:vAlign w:val="bottom"/>
          </w:tcPr>
          <w:p w:rsidR="00190EB1" w:rsidRPr="008C1AEF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190EB1" w:rsidRPr="00DC0340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034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Pr="00BA6D49" w:rsidRDefault="00190EB1" w:rsidP="006D41F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6D4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</w:tcPr>
          <w:p w:rsidR="00190EB1" w:rsidRPr="009457AA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  <w:tc>
          <w:tcPr>
            <w:tcW w:w="270" w:type="dxa"/>
            <w:vAlign w:val="bottom"/>
          </w:tcPr>
          <w:p w:rsidR="00190EB1" w:rsidRPr="00DC0340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90EB1" w:rsidRPr="00043590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359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Default="00190EB1" w:rsidP="006D41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90EB1" w:rsidRPr="00637FFB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7FFB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270" w:type="dxa"/>
            <w:vAlign w:val="bottom"/>
          </w:tcPr>
          <w:p w:rsidR="00190EB1" w:rsidRPr="00637FFB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90EB1" w:rsidRPr="00637FFB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F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Pr="002C05B0" w:rsidRDefault="00190EB1" w:rsidP="006D41F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0EB1" w:rsidRPr="00043590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190EB1" w:rsidRPr="00043590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0EB1" w:rsidRPr="00043590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90EB1" w:rsidRPr="003C47FE" w:rsidTr="00E35F7D"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45767">
              <w:rPr>
                <w:rFonts w:ascii="Angsana New" w:hAnsi="Angsana New"/>
                <w:sz w:val="30"/>
                <w:szCs w:val="30"/>
                <w:lang w:val="en-US" w:bidi="th-TH"/>
              </w:rPr>
              <w:t>4,836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0EB1" w:rsidRPr="003C47FE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(600)</w:t>
            </w:r>
          </w:p>
        </w:tc>
      </w:tr>
      <w:tr w:rsidR="00190EB1" w:rsidRPr="003C47FE" w:rsidTr="00E35F7D">
        <w:tc>
          <w:tcPr>
            <w:tcW w:w="6030" w:type="dxa"/>
          </w:tcPr>
          <w:p w:rsidR="00190EB1" w:rsidRPr="003C47FE" w:rsidRDefault="00190EB1" w:rsidP="006D41F9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0EB1" w:rsidRPr="00752B53" w:rsidRDefault="00190EB1" w:rsidP="006D41F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45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4,612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90EB1" w:rsidRPr="00043590" w:rsidRDefault="00190EB1" w:rsidP="00E35F7D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435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24,886</w:t>
            </w:r>
          </w:p>
        </w:tc>
      </w:tr>
    </w:tbl>
    <w:p w:rsidR="002C05B0" w:rsidRDefault="002C05B0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:rsidR="002C05B0" w:rsidRDefault="002C05B0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190EB1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200641">
        <w:rPr>
          <w:rFonts w:ascii="Angsana New" w:hAnsi="Angsana New"/>
          <w:sz w:val="30"/>
          <w:szCs w:val="30"/>
          <w:cs/>
          <w:lang w:val="th-TH" w:eastAsia="x-none"/>
        </w:rPr>
        <w:lastRenderedPageBreak/>
        <w:t>เมื่อวันที่ 5 เมษายน 2562 พระราชบัญญัติคุ้มครองแรงงานได้ถูกปรับปรุงให้นายจ้างต้องจ่ายค่าชดเช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>ย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ในปี </w:t>
      </w:r>
      <w:r>
        <w:rPr>
          <w:rFonts w:ascii="Angsana New" w:hAnsi="Angsana New"/>
          <w:sz w:val="30"/>
          <w:szCs w:val="30"/>
          <w:lang w:eastAsia="x-none"/>
        </w:rPr>
        <w:t xml:space="preserve">2562 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190EB1" w:rsidRPr="00381DB0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0A0" w:firstRow="1" w:lastRow="0" w:firstColumn="1" w:lastColumn="0" w:noHBand="0" w:noVBand="0"/>
      </w:tblPr>
      <w:tblGrid>
        <w:gridCol w:w="5850"/>
        <w:gridCol w:w="1530"/>
        <w:gridCol w:w="270"/>
        <w:gridCol w:w="1530"/>
      </w:tblGrid>
      <w:tr w:rsidR="00190EB1" w:rsidRPr="003C47FE" w:rsidTr="006D41F9">
        <w:tc>
          <w:tcPr>
            <w:tcW w:w="585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043590"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330" w:type="dxa"/>
            <w:gridSpan w:val="3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EB1" w:rsidRPr="003C47FE" w:rsidTr="006D41F9">
        <w:tc>
          <w:tcPr>
            <w:tcW w:w="585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90EB1" w:rsidRPr="003C47FE" w:rsidRDefault="00190EB1" w:rsidP="006D4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190EB1" w:rsidRPr="003C47FE" w:rsidRDefault="00190EB1" w:rsidP="006D4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90EB1" w:rsidRPr="003C47FE" w:rsidRDefault="00190EB1" w:rsidP="006D4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190EB1" w:rsidRPr="003C47FE" w:rsidTr="006D41F9">
        <w:tc>
          <w:tcPr>
            <w:tcW w:w="585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190EB1" w:rsidRPr="009F1BF0" w:rsidRDefault="00190EB1" w:rsidP="006D4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1B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90EB1" w:rsidRPr="003C47FE" w:rsidTr="006D41F9">
        <w:tc>
          <w:tcPr>
            <w:tcW w:w="5850" w:type="dxa"/>
          </w:tcPr>
          <w:p w:rsidR="00190EB1" w:rsidRPr="003C47FE" w:rsidRDefault="00190EB1" w:rsidP="006D41F9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2.40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</w:tr>
      <w:tr w:rsidR="00190EB1" w:rsidRPr="003C47FE" w:rsidTr="006D41F9">
        <w:tc>
          <w:tcPr>
            <w:tcW w:w="5850" w:type="dxa"/>
          </w:tcPr>
          <w:p w:rsidR="00190EB1" w:rsidRPr="003C47FE" w:rsidRDefault="00190EB1" w:rsidP="006D41F9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C05B0">
              <w:rPr>
                <w:rFonts w:ascii="Angsana New" w:hAnsi="Angsana New"/>
                <w:sz w:val="30"/>
                <w:szCs w:val="30"/>
              </w:rPr>
              <w:t>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05B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C05B0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  <w:tr w:rsidR="00190EB1" w:rsidRPr="003C47FE" w:rsidTr="006D41F9">
        <w:tc>
          <w:tcPr>
            <w:tcW w:w="5850" w:type="dxa"/>
          </w:tcPr>
          <w:p w:rsidR="00190EB1" w:rsidRPr="003C47FE" w:rsidRDefault="00190EB1" w:rsidP="006D41F9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C05B0">
              <w:rPr>
                <w:rFonts w:ascii="Angsana New" w:hAnsi="Angsana New"/>
                <w:sz w:val="30"/>
                <w:szCs w:val="30"/>
              </w:rPr>
              <w:t>.00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05B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  <w:r w:rsidR="002C05B0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vAlign w:val="bottom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 xml:space="preserve">6.25 </w:t>
            </w:r>
            <w:r w:rsidR="002C05B0">
              <w:rPr>
                <w:rFonts w:ascii="Angsana New" w:hAnsi="Angsana New"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2C05B0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</w:tbl>
    <w:p w:rsidR="00190EB1" w:rsidRPr="002C05B0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A769D7">
        <w:rPr>
          <w:rFonts w:ascii="Angsana New" w:hAnsi="Angsana New"/>
          <w:sz w:val="20"/>
          <w:szCs w:val="20"/>
        </w:rPr>
        <w:tab/>
      </w:r>
    </w:p>
    <w:p w:rsidR="00190EB1" w:rsidRPr="003C47FE" w:rsidRDefault="00190EB1" w:rsidP="00190EB1">
      <w:pPr>
        <w:pStyle w:val="FSBlank"/>
        <w:rPr>
          <w:sz w:val="30"/>
          <w:szCs w:val="30"/>
        </w:rPr>
      </w:pPr>
      <w:r w:rsidRPr="003C47FE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190EB1" w:rsidRPr="002C05B0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92B17">
        <w:rPr>
          <w:rFonts w:ascii="Angsana New" w:hAnsi="Angsana New"/>
          <w:sz w:val="20"/>
          <w:szCs w:val="20"/>
          <w:cs/>
        </w:rPr>
        <w:tab/>
      </w:r>
    </w:p>
    <w:p w:rsidR="00190EB1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1F0CAB">
        <w:rPr>
          <w:rFonts w:ascii="Angsana New" w:hAnsi="Angsana New"/>
          <w:sz w:val="30"/>
          <w:szCs w:val="30"/>
          <w:cs/>
        </w:rPr>
        <w:t>ณ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วันที่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31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ธันวาคม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>
        <w:rPr>
          <w:rFonts w:ascii="Angsana New" w:hAnsi="Angsana New"/>
          <w:sz w:val="30"/>
          <w:szCs w:val="30"/>
        </w:rPr>
        <w:t xml:space="preserve"> 6</w:t>
      </w:r>
      <w:r w:rsidRPr="001F0CAB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i/>
          <w:iCs/>
          <w:sz w:val="30"/>
          <w:szCs w:val="30"/>
          <w:cs/>
        </w:rPr>
        <w:t>(25</w:t>
      </w:r>
      <w:r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7</w:t>
      </w:r>
      <w:r w:rsidRPr="001F0CAB">
        <w:rPr>
          <w:rFonts w:ascii="Angsana New" w:hAnsi="Angsana New"/>
          <w:i/>
          <w:iCs/>
          <w:sz w:val="30"/>
          <w:szCs w:val="30"/>
        </w:rPr>
        <w:t xml:space="preserve"> </w:t>
      </w:r>
      <w:r w:rsidRPr="001F0CAB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190EB1" w:rsidRPr="00381DB0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190EB1" w:rsidRPr="0064655A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190EB1" w:rsidRPr="00381DB0" w:rsidRDefault="00190EB1" w:rsidP="00190EB1">
      <w:pPr>
        <w:pStyle w:val="FSBlank"/>
        <w:rPr>
          <w:sz w:val="30"/>
          <w:szCs w:val="30"/>
        </w:rPr>
      </w:pPr>
    </w:p>
    <w:p w:rsidR="00190EB1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="008758BB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</w:t>
      </w:r>
      <w:r w:rsidR="00A2559B">
        <w:rPr>
          <w:rFonts w:ascii="Angsana New" w:hAnsi="Angsana New" w:hint="cs"/>
          <w:sz w:val="30"/>
          <w:szCs w:val="30"/>
          <w:cs/>
        </w:rPr>
        <w:t>นวน</w:t>
      </w:r>
      <w:r w:rsidR="008758BB">
        <w:rPr>
          <w:rFonts w:ascii="Angsana New" w:hAnsi="Angsana New" w:hint="cs"/>
          <w:sz w:val="30"/>
          <w:szCs w:val="30"/>
          <w:cs/>
        </w:rPr>
        <w:t>เงินดังต่อไปนี้</w:t>
      </w:r>
    </w:p>
    <w:p w:rsidR="00190EB1" w:rsidRPr="00381DB0" w:rsidRDefault="00190EB1" w:rsidP="00190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22"/>
        <w:gridCol w:w="936"/>
        <w:gridCol w:w="236"/>
        <w:gridCol w:w="936"/>
        <w:gridCol w:w="236"/>
        <w:gridCol w:w="34"/>
        <w:gridCol w:w="902"/>
        <w:gridCol w:w="236"/>
        <w:gridCol w:w="932"/>
        <w:gridCol w:w="6"/>
      </w:tblGrid>
      <w:tr w:rsidR="00190EB1" w:rsidRPr="003C47FE" w:rsidTr="006D41F9">
        <w:trPr>
          <w:gridAfter w:val="1"/>
          <w:wAfter w:w="6" w:type="dxa"/>
        </w:trPr>
        <w:tc>
          <w:tcPr>
            <w:tcW w:w="4822" w:type="dxa"/>
          </w:tcPr>
          <w:p w:rsidR="00190EB1" w:rsidRPr="003C47FE" w:rsidRDefault="00190EB1" w:rsidP="006D41F9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8" w:type="dxa"/>
            <w:gridSpan w:val="8"/>
          </w:tcPr>
          <w:p w:rsidR="00190EB1" w:rsidRPr="0064655A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0EB1" w:rsidRPr="003C47FE" w:rsidTr="006D41F9">
        <w:trPr>
          <w:gridAfter w:val="1"/>
          <w:wAfter w:w="6" w:type="dxa"/>
        </w:trPr>
        <w:tc>
          <w:tcPr>
            <w:tcW w:w="4822" w:type="dxa"/>
          </w:tcPr>
          <w:p w:rsidR="00190EB1" w:rsidRPr="003D63DF" w:rsidRDefault="00190EB1" w:rsidP="006D41F9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</w:tcPr>
          <w:p w:rsidR="00190EB1" w:rsidRPr="003D63DF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90EB1" w:rsidRPr="003C47FE" w:rsidTr="006D41F9">
        <w:trPr>
          <w:trHeight w:val="434"/>
        </w:trPr>
        <w:tc>
          <w:tcPr>
            <w:tcW w:w="4822" w:type="dxa"/>
          </w:tcPr>
          <w:p w:rsidR="00190EB1" w:rsidRPr="003D63DF" w:rsidRDefault="00190EB1" w:rsidP="006D41F9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36" w:type="dxa"/>
          </w:tcPr>
          <w:p w:rsidR="00190EB1" w:rsidRPr="003D63DF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  <w:gridSpan w:val="2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6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8" w:type="dxa"/>
            <w:gridSpan w:val="2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190EB1" w:rsidRPr="003C47FE" w:rsidTr="006D41F9">
        <w:trPr>
          <w:gridAfter w:val="1"/>
          <w:wAfter w:w="6" w:type="dxa"/>
          <w:trHeight w:val="182"/>
        </w:trPr>
        <w:tc>
          <w:tcPr>
            <w:tcW w:w="4822" w:type="dxa"/>
          </w:tcPr>
          <w:p w:rsidR="00190EB1" w:rsidRPr="003C47FE" w:rsidRDefault="00190EB1" w:rsidP="006D41F9">
            <w:pPr>
              <w:tabs>
                <w:tab w:val="clear" w:pos="227"/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8" w:type="dxa"/>
            <w:gridSpan w:val="8"/>
          </w:tcPr>
          <w:p w:rsidR="00190EB1" w:rsidRPr="003C47FE" w:rsidRDefault="00190EB1" w:rsidP="006D41F9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0EB1" w:rsidRPr="003C47FE" w:rsidTr="006D41F9">
        <w:tc>
          <w:tcPr>
            <w:tcW w:w="4822" w:type="dxa"/>
          </w:tcPr>
          <w:p w:rsidR="00190EB1" w:rsidRPr="003C47FE" w:rsidRDefault="00190EB1" w:rsidP="006D41F9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36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(1,811)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(1,482)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2,023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</w:tr>
      <w:tr w:rsidR="00190EB1" w:rsidRPr="003C47FE" w:rsidTr="006D41F9">
        <w:tc>
          <w:tcPr>
            <w:tcW w:w="4822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36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2,249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(2,286)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(2,025)</w:t>
            </w:r>
          </w:p>
        </w:tc>
      </w:tr>
      <w:tr w:rsidR="00190EB1" w:rsidRPr="003C47FE" w:rsidTr="006D41F9">
        <w:tc>
          <w:tcPr>
            <w:tcW w:w="4822" w:type="dxa"/>
          </w:tcPr>
          <w:p w:rsidR="00190EB1" w:rsidRPr="003C47FE" w:rsidRDefault="00190EB1" w:rsidP="006D41F9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(115)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36" w:type="dxa"/>
          </w:tcPr>
          <w:p w:rsidR="00190EB1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190EB1" w:rsidRPr="003C47FE" w:rsidRDefault="00190EB1" w:rsidP="006D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</w:tbl>
    <w:p w:rsidR="00190EB1" w:rsidRDefault="00190EB1" w:rsidP="00190EB1">
      <w:pPr>
        <w:pStyle w:val="FSBlank"/>
        <w:ind w:firstLine="0"/>
        <w:rPr>
          <w:sz w:val="30"/>
          <w:szCs w:val="30"/>
        </w:rPr>
      </w:pPr>
    </w:p>
    <w:p w:rsidR="0094581B" w:rsidRPr="00747298" w:rsidRDefault="0094581B" w:rsidP="002C05B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หุ้นทุนซื้อคืน</w:t>
      </w:r>
    </w:p>
    <w:p w:rsidR="000D0718" w:rsidRDefault="000D0718" w:rsidP="00CD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rPr>
          <w:rFonts w:ascii="Angsana New" w:hAnsi="Angsana New"/>
          <w:sz w:val="30"/>
          <w:szCs w:val="30"/>
        </w:rPr>
      </w:pPr>
    </w:p>
    <w:p w:rsidR="0094581B" w:rsidRDefault="0094581B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545CD">
        <w:rPr>
          <w:rFonts w:ascii="Angsana New" w:hAnsi="Angsana New"/>
          <w:sz w:val="30"/>
          <w:szCs w:val="30"/>
          <w:cs/>
          <w:lang w:val="th-TH"/>
        </w:rPr>
        <w:t>เมื่อวันที่ 13 สิงหาคม 2562 ที่ประชุมคณะกรรมการบริษัทอนุมัติแผนหุ้นทุนซื้อคืน (“แผน”) โดยให้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45CD">
        <w:rPr>
          <w:rFonts w:ascii="Angsana New" w:hAnsi="Angsana New"/>
          <w:sz w:val="30"/>
          <w:szCs w:val="30"/>
          <w:cs/>
          <w:lang w:val="th-TH"/>
        </w:rPr>
        <w:t>ซื้อหุ้นคืนได้ไม่เกินร้อยละ 4.15 หรือ 85 ล้านหุ้นของหุ้นบริษัทที่ออก 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150 ล้านบาท บริษัทสามารถซื้อหุ้นผ่านตลาดหลักทรัพย์แห่งประเทศไทย ในช่วงระหว่างวันที่ 28 สิงหาคม 2562 ถึง 27 กุมภาพันธ์ 2563 หุ้นที่ซื้อนี้สามารถนำออกขายได้อีกครั้งหลังจาก 6 เดือน แต่ไม่เกิน 3 ปี นับจากวันที่ซื้อ</w:t>
      </w:r>
    </w:p>
    <w:p w:rsidR="0094581B" w:rsidRDefault="0094581B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94581B" w:rsidRPr="00A11E49" w:rsidRDefault="0094581B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A11E49">
        <w:rPr>
          <w:rFonts w:ascii="Angsana New" w:hAnsi="Angsana New"/>
          <w:sz w:val="30"/>
          <w:szCs w:val="30"/>
          <w:cs/>
        </w:rPr>
        <w:t xml:space="preserve">หุ้นทุนซื้อคืนที่อยู่ในส่วนของผู้ถือหุ้นคือต้นทุนของหุ้นบริษัทที่ถือโดยบริษัท </w:t>
      </w:r>
    </w:p>
    <w:p w:rsidR="0094581B" w:rsidRDefault="0094581B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A2297F" w:rsidRDefault="0094581B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7771">
        <w:rPr>
          <w:rFonts w:ascii="Angsana New" w:hAnsi="Angsana New"/>
          <w:spacing w:val="-4"/>
          <w:sz w:val="30"/>
          <w:szCs w:val="30"/>
        </w:rPr>
        <w:t xml:space="preserve">2562 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บริษัทถือหุ้น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บริษัทจำนวน</w:t>
      </w:r>
      <w:r w:rsidR="001202D1">
        <w:rPr>
          <w:rFonts w:ascii="Angsana New" w:hAnsi="Angsana New"/>
          <w:spacing w:val="-4"/>
          <w:sz w:val="30"/>
          <w:szCs w:val="30"/>
        </w:rPr>
        <w:t xml:space="preserve"> </w:t>
      </w:r>
      <w:r w:rsidR="00B670EA">
        <w:rPr>
          <w:rFonts w:ascii="Angsana New" w:hAnsi="Angsana New"/>
          <w:spacing w:val="-4"/>
          <w:sz w:val="30"/>
          <w:szCs w:val="30"/>
        </w:rPr>
        <w:t>37</w:t>
      </w:r>
      <w:r w:rsidR="00555800">
        <w:rPr>
          <w:rFonts w:ascii="Angsana New" w:hAnsi="Angsana New"/>
          <w:spacing w:val="-4"/>
          <w:sz w:val="30"/>
          <w:szCs w:val="30"/>
        </w:rPr>
        <w:t>.0</w:t>
      </w:r>
      <w:r w:rsidR="001202D1">
        <w:rPr>
          <w:rFonts w:ascii="Angsana New" w:hAnsi="Angsana New"/>
          <w:spacing w:val="-4"/>
          <w:sz w:val="30"/>
          <w:szCs w:val="30"/>
        </w:rPr>
        <w:t xml:space="preserve"> </w:t>
      </w:r>
      <w:r w:rsidRPr="0025777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2561: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ไม่มี)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ซึ่งคิดเป็นร้อยละ </w:t>
      </w:r>
      <w:r w:rsidR="00B670EA">
        <w:rPr>
          <w:rFonts w:ascii="Angsana New" w:hAnsi="Angsana New"/>
          <w:spacing w:val="-4"/>
          <w:sz w:val="30"/>
          <w:szCs w:val="30"/>
        </w:rPr>
        <w:t>1.8</w:t>
      </w:r>
      <w:r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(2561: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ไม่</w:t>
      </w:r>
      <w:r w:rsidRPr="006D7DF4">
        <w:rPr>
          <w:rFonts w:ascii="Angsana New" w:hAnsi="Angsana New"/>
          <w:i/>
          <w:iCs/>
          <w:sz w:val="30"/>
          <w:szCs w:val="30"/>
          <w:cs/>
        </w:rPr>
        <w:t>มี)</w:t>
      </w:r>
      <w:r w:rsidRPr="00A11E49">
        <w:rPr>
          <w:rFonts w:ascii="Angsana New" w:hAnsi="Angsana New"/>
          <w:sz w:val="30"/>
          <w:szCs w:val="30"/>
          <w:cs/>
        </w:rPr>
        <w:t xml:space="preserve"> ของหุ้นบริษัทที่ออก</w:t>
      </w:r>
      <w:r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A11E49">
        <w:rPr>
          <w:rFonts w:ascii="Angsana New" w:hAnsi="Angsana New"/>
          <w:sz w:val="30"/>
          <w:szCs w:val="30"/>
          <w:cs/>
        </w:rPr>
        <w:t xml:space="preserve"> รวมเป็นต้น</w:t>
      </w:r>
      <w:r w:rsidRPr="004A1BF1">
        <w:rPr>
          <w:rFonts w:ascii="Angsana New" w:hAnsi="Angsana New"/>
          <w:sz w:val="30"/>
          <w:szCs w:val="30"/>
          <w:cs/>
        </w:rPr>
        <w:t xml:space="preserve">ทุนทั้งหมด </w:t>
      </w:r>
      <w:r w:rsidR="00FF15CF">
        <w:rPr>
          <w:rFonts w:ascii="Angsana New" w:hAnsi="Angsana New"/>
          <w:sz w:val="30"/>
          <w:szCs w:val="30"/>
        </w:rPr>
        <w:t>76.8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4A1BF1">
        <w:rPr>
          <w:rFonts w:ascii="Angsana New" w:hAnsi="Angsana New"/>
          <w:sz w:val="30"/>
          <w:szCs w:val="30"/>
          <w:cs/>
        </w:rPr>
        <w:t xml:space="preserve">บาท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(</w:t>
      </w:r>
      <w:r w:rsidRPr="006D7DF4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ไม่มี)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>ทั้งนี้บริษัทได้จัดสรร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A92316">
        <w:rPr>
          <w:rFonts w:ascii="Angsana New" w:hAnsi="Angsana New"/>
          <w:spacing w:val="-4"/>
          <w:sz w:val="30"/>
          <w:szCs w:val="30"/>
          <w:cs/>
        </w:rPr>
        <w:t xml:space="preserve">กำไรสะสมไว้เป็นสำรองสำหรับหุ้นทุนซื้อคืน ณ วันที่ 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31 </w:t>
      </w:r>
      <w:r w:rsidRPr="00A92316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9231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92316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 </w:t>
      </w:r>
      <w:r w:rsidR="00FF15CF" w:rsidRPr="00A92316">
        <w:rPr>
          <w:rFonts w:ascii="Angsana New" w:hAnsi="Angsana New"/>
          <w:spacing w:val="-4"/>
          <w:sz w:val="30"/>
          <w:szCs w:val="30"/>
        </w:rPr>
        <w:t>76.</w:t>
      </w:r>
      <w:r w:rsidR="00555800">
        <w:rPr>
          <w:rFonts w:ascii="Angsana New" w:hAnsi="Angsana New"/>
          <w:spacing w:val="-4"/>
          <w:sz w:val="30"/>
          <w:szCs w:val="30"/>
        </w:rPr>
        <w:t>8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 </w:t>
      </w:r>
      <w:r w:rsidRPr="00A92316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A92316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A92316">
        <w:rPr>
          <w:rFonts w:ascii="Angsana New" w:hAnsi="Angsana New"/>
          <w:i/>
          <w:iCs/>
          <w:spacing w:val="-4"/>
          <w:sz w:val="30"/>
          <w:szCs w:val="30"/>
        </w:rPr>
        <w:t xml:space="preserve">2561: </w:t>
      </w:r>
      <w:r w:rsidRPr="00A92316">
        <w:rPr>
          <w:rFonts w:ascii="Angsana New" w:hAnsi="Angsana New"/>
          <w:i/>
          <w:iCs/>
          <w:spacing w:val="-4"/>
          <w:sz w:val="30"/>
          <w:szCs w:val="30"/>
          <w:cs/>
        </w:rPr>
        <w:t>ไม่มี)</w:t>
      </w:r>
    </w:p>
    <w:p w:rsidR="001C10D1" w:rsidRPr="008030C8" w:rsidRDefault="001C10D1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10D1" w:rsidRPr="008030C8" w:rsidRDefault="001C10D1" w:rsidP="0094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30C8">
        <w:rPr>
          <w:rFonts w:ascii="Angsana New" w:hAnsi="Angsana New" w:hint="cs"/>
          <w:sz w:val="30"/>
          <w:szCs w:val="30"/>
          <w:cs/>
        </w:rPr>
        <w:t>บริษัทได้นำเงินฝากสถาบันการเงิน</w:t>
      </w:r>
      <w:r w:rsidR="004309AE">
        <w:rPr>
          <w:rFonts w:ascii="Angsana New" w:hAnsi="Angsana New" w:hint="cs"/>
          <w:sz w:val="30"/>
          <w:szCs w:val="30"/>
          <w:cs/>
        </w:rPr>
        <w:t>แห่งหนึ่ง</w:t>
      </w:r>
      <w:r w:rsidRPr="008030C8">
        <w:rPr>
          <w:rFonts w:ascii="Angsana New" w:hAnsi="Angsana New" w:hint="cs"/>
          <w:sz w:val="30"/>
          <w:szCs w:val="30"/>
          <w:cs/>
        </w:rPr>
        <w:t>มาค้ำประกัน</w:t>
      </w:r>
      <w:r w:rsidR="008030C8" w:rsidRPr="008030C8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วงเงินสินเชื่อที่ได้รับจากบริษัทหลักทรัพย์</w:t>
      </w:r>
      <w:r w:rsidR="0018183A">
        <w:rPr>
          <w:rFonts w:ascii="Angsana New" w:hAnsi="Angsana New" w:hint="cs"/>
          <w:sz w:val="30"/>
          <w:szCs w:val="30"/>
          <w:cs/>
        </w:rPr>
        <w:t>จัดการกองทุน</w:t>
      </w:r>
    </w:p>
    <w:p w:rsidR="00A11639" w:rsidRDefault="00A11639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747298" w:rsidRDefault="007D014D" w:rsidP="002C05B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747298">
        <w:rPr>
          <w:rFonts w:ascii="Angsana New" w:hAnsi="Angsana New"/>
          <w:bCs/>
          <w:sz w:val="30"/>
          <w:szCs w:val="30"/>
          <w:cs/>
        </w:rPr>
        <w:t>ส่วนเกินทุนและสำรอง</w:t>
      </w:r>
    </w:p>
    <w:p w:rsidR="007D014D" w:rsidRPr="006D41F9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7D014D" w:rsidRPr="006D41F9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47FE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Pr="003C47FE">
        <w:rPr>
          <w:rFonts w:ascii="Angsana New" w:hAnsi="Angsana New"/>
          <w:sz w:val="30"/>
          <w:szCs w:val="30"/>
        </w:rPr>
        <w:t>51</w:t>
      </w:r>
      <w:r w:rsidRPr="003C47F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2C05B0">
        <w:rPr>
          <w:rFonts w:ascii="Angsana New" w:hAnsi="Angsana New"/>
          <w:spacing w:val="-6"/>
          <w:sz w:val="30"/>
          <w:szCs w:val="30"/>
          <w:cs/>
        </w:rPr>
        <w:t>มูลค่าหุ้นที่จดทะเบียนไว้ บริษัทต้องนำเงินค่าหุ้นส่วนเกินนี้ตั้งเป็นทุนสำรอง (</w:t>
      </w:r>
      <w:r w:rsidRPr="002C05B0">
        <w:rPr>
          <w:rFonts w:ascii="Angsana New" w:hAnsi="Angsana New"/>
          <w:spacing w:val="-6"/>
          <w:sz w:val="30"/>
          <w:szCs w:val="30"/>
        </w:rPr>
        <w:t>“</w:t>
      </w:r>
      <w:r w:rsidRPr="002C05B0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Pr="002C05B0">
        <w:rPr>
          <w:rFonts w:ascii="Angsana New" w:hAnsi="Angsana New"/>
          <w:spacing w:val="-6"/>
          <w:sz w:val="30"/>
          <w:szCs w:val="30"/>
        </w:rPr>
        <w:t>”</w:t>
      </w:r>
      <w:r w:rsidRPr="002C05B0">
        <w:rPr>
          <w:rFonts w:ascii="Angsana New" w:hAnsi="Angsana New"/>
          <w:spacing w:val="-6"/>
          <w:sz w:val="30"/>
          <w:szCs w:val="30"/>
          <w:cs/>
        </w:rPr>
        <w:t>) ส่วนเกินมูลค่าหุ้นนี้</w:t>
      </w:r>
      <w:r w:rsidRPr="00BB10D3">
        <w:rPr>
          <w:rFonts w:ascii="Angsana New" w:hAnsi="Angsana New"/>
          <w:spacing w:val="-4"/>
          <w:sz w:val="30"/>
          <w:szCs w:val="30"/>
          <w:cs/>
        </w:rPr>
        <w:t>จะ</w:t>
      </w:r>
      <w:r w:rsidRPr="003C47FE">
        <w:rPr>
          <w:rFonts w:ascii="Angsana New" w:hAnsi="Angsana New"/>
          <w:sz w:val="30"/>
          <w:szCs w:val="30"/>
          <w:cs/>
        </w:rPr>
        <w:t>นำไปจ่ายเป็นเงินปันผลไม่ได้</w:t>
      </w:r>
    </w:p>
    <w:p w:rsidR="0004266D" w:rsidRPr="006D41F9" w:rsidRDefault="0004266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D014D" w:rsidRPr="003C47FE" w:rsidRDefault="008030C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="007D014D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7D014D" w:rsidRPr="006D41F9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47FE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Pr="003C47FE">
        <w:rPr>
          <w:rFonts w:ascii="Angsana New" w:hAnsi="Angsana New"/>
          <w:sz w:val="30"/>
          <w:szCs w:val="30"/>
        </w:rPr>
        <w:t>116</w:t>
      </w:r>
      <w:r w:rsidRPr="003C47FE">
        <w:rPr>
          <w:rFonts w:ascii="Angsana New" w:hAnsi="Angsana New"/>
          <w:sz w:val="30"/>
          <w:szCs w:val="30"/>
          <w:cs/>
        </w:rPr>
        <w:t xml:space="preserve"> บริษัทจะต้องจัดสรร</w:t>
      </w:r>
      <w:r w:rsidR="002C05B0"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 xml:space="preserve">สำรอง </w:t>
      </w:r>
      <w:r w:rsidR="002C05B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3C47FE">
        <w:rPr>
          <w:rFonts w:ascii="Angsana New" w:hAnsi="Angsana New"/>
          <w:sz w:val="30"/>
          <w:szCs w:val="30"/>
          <w:cs/>
        </w:rPr>
        <w:t>(</w:t>
      </w:r>
      <w:r w:rsidRPr="003C47FE">
        <w:rPr>
          <w:rFonts w:ascii="Angsana New" w:hAnsi="Angsana New"/>
          <w:sz w:val="30"/>
          <w:szCs w:val="30"/>
        </w:rPr>
        <w:t>“</w:t>
      </w:r>
      <w:r w:rsidR="002C05B0"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3C47FE">
        <w:rPr>
          <w:rFonts w:ascii="Angsana New" w:hAnsi="Angsana New"/>
          <w:sz w:val="30"/>
          <w:szCs w:val="30"/>
        </w:rPr>
        <w:t xml:space="preserve">5 </w:t>
      </w:r>
      <w:r w:rsidRPr="003C47FE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2C05B0"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3C47FE">
        <w:rPr>
          <w:rFonts w:ascii="Angsana New" w:hAnsi="Angsana New"/>
          <w:sz w:val="30"/>
          <w:szCs w:val="30"/>
        </w:rPr>
        <w:t xml:space="preserve">10 </w:t>
      </w:r>
      <w:r w:rsidRPr="003C47F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8030C8" w:rsidRDefault="008030C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030C8" w:rsidRDefault="008030C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4309AE">
        <w:rPr>
          <w:rFonts w:ascii="Angsana New" w:hAnsi="Angsana New"/>
          <w:sz w:val="30"/>
          <w:szCs w:val="30"/>
        </w:rPr>
        <w:t>12.78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030C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030C8">
        <w:rPr>
          <w:rFonts w:ascii="Angsana New" w:hAnsi="Angsana New"/>
          <w:i/>
          <w:iCs/>
          <w:sz w:val="30"/>
          <w:szCs w:val="30"/>
        </w:rPr>
        <w:t xml:space="preserve">2561: 18.73 </w:t>
      </w:r>
      <w:r w:rsidRPr="008030C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C16A7C" w:rsidRDefault="00C16A7C" w:rsidP="00C1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1061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สำรอง</w:t>
      </w:r>
      <w:r w:rsidRPr="00F106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เพื่อซื้อหุ้นทุนซื้อคืน</w:t>
      </w:r>
    </w:p>
    <w:p w:rsidR="00800C78" w:rsidRPr="003C47FE" w:rsidRDefault="00800C78" w:rsidP="00C1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0D572D" w:rsidRDefault="00800C78" w:rsidP="006D4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5B6F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</w:t>
      </w:r>
      <w:r w:rsidR="00836114">
        <w:rPr>
          <w:rFonts w:ascii="Angsana New" w:hAnsi="Angsana New"/>
          <w:sz w:val="30"/>
          <w:szCs w:val="30"/>
        </w:rPr>
        <w:t xml:space="preserve">           </w:t>
      </w:r>
      <w:r w:rsidRPr="002A5B6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92316">
        <w:rPr>
          <w:rFonts w:ascii="Angsana New" w:hAnsi="Angsana New" w:hint="cs"/>
          <w:sz w:val="30"/>
          <w:szCs w:val="30"/>
          <w:cs/>
        </w:rPr>
        <w:t xml:space="preserve"> </w:t>
      </w:r>
      <w:r w:rsidRPr="002A5B6F">
        <w:rPr>
          <w:rFonts w:ascii="Angsana New" w:hAnsi="Angsana New" w:hint="cs"/>
          <w:sz w:val="30"/>
          <w:szCs w:val="30"/>
          <w:cs/>
        </w:rPr>
        <w:t>สำรองหุ้นทุนซื้อคืนนี้จะนำไปจ่ายเป็นเงินปันผลไม่ได้</w:t>
      </w:r>
    </w:p>
    <w:p w:rsidR="008030C8" w:rsidRPr="006D41F9" w:rsidRDefault="008030C8" w:rsidP="006D4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D014D" w:rsidRPr="00747298" w:rsidRDefault="007D014D" w:rsidP="002C05B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747298">
        <w:rPr>
          <w:rFonts w:ascii="Angsana New" w:hAnsi="Angsana New"/>
          <w:bCs/>
          <w:sz w:val="30"/>
          <w:szCs w:val="30"/>
          <w:cs/>
        </w:rPr>
        <w:t>ส่วนงานดำเนินงาน</w:t>
      </w:r>
      <w:r w:rsidR="00D220EF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:rsidR="007D014D" w:rsidRPr="00F2488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BC749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บริษัทมี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</w:rPr>
        <w:t>2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:rsidR="007D014D" w:rsidRPr="00F24887" w:rsidRDefault="007D014D" w:rsidP="007D014D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434F7C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1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:rsidR="007D014D" w:rsidRPr="003C47FE" w:rsidRDefault="007D014D" w:rsidP="00434F7C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2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:rsidR="007D014D" w:rsidRPr="00F2488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 ส่วนงานที่รายงานในปี </w:t>
      </w:r>
      <w:r w:rsidR="00747298">
        <w:rPr>
          <w:rFonts w:ascii="Angsana New" w:hAnsi="Angsana New"/>
          <w:sz w:val="30"/>
          <w:szCs w:val="30"/>
        </w:rPr>
        <w:t>256</w:t>
      </w:r>
      <w:r w:rsidR="00D220EF">
        <w:rPr>
          <w:rFonts w:ascii="Angsana New" w:hAnsi="Angsana New"/>
          <w:sz w:val="30"/>
          <w:szCs w:val="30"/>
        </w:rPr>
        <w:t>2</w:t>
      </w:r>
      <w:r w:rsidRPr="003C47FE">
        <w:rPr>
          <w:rFonts w:ascii="Angsana New" w:hAnsi="Angsana New"/>
          <w:sz w:val="30"/>
          <w:szCs w:val="30"/>
          <w:cs/>
        </w:rPr>
        <w:t xml:space="preserve"> หรือ</w:t>
      </w:r>
      <w:r w:rsidR="00747298">
        <w:rPr>
          <w:rFonts w:ascii="Angsana New" w:hAnsi="Angsana New"/>
          <w:sz w:val="30"/>
          <w:szCs w:val="30"/>
        </w:rPr>
        <w:t xml:space="preserve"> 256</w:t>
      </w:r>
      <w:r w:rsidR="00D220EF">
        <w:rPr>
          <w:rFonts w:ascii="Angsana New" w:hAnsi="Angsana New"/>
          <w:sz w:val="30"/>
          <w:szCs w:val="30"/>
        </w:rPr>
        <w:t>1</w:t>
      </w:r>
    </w:p>
    <w:p w:rsidR="007D014D" w:rsidRPr="00C54F8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Pr="00536D09">
        <w:rPr>
          <w:rFonts w:ascii="Angsana New" w:hAnsi="Angsana New"/>
          <w:spacing w:val="4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3C47FE">
        <w:rPr>
          <w:rFonts w:ascii="Angsana New" w:hAnsi="Angsana New"/>
          <w:sz w:val="30"/>
          <w:szCs w:val="30"/>
          <w:cs/>
        </w:rPr>
        <w:t>ของ</w:t>
      </w:r>
      <w:r w:rsidR="00BC749B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A5E05">
        <w:rPr>
          <w:rFonts w:ascii="Angsana New" w:hAnsi="Angsana New"/>
          <w:sz w:val="30"/>
          <w:szCs w:val="30"/>
        </w:rPr>
        <w:t xml:space="preserve"> </w:t>
      </w:r>
      <w:r w:rsidR="00EA5E05" w:rsidRPr="00EA5E05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="00D71EB8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0E7DF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39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FA4BE4" w:rsidRPr="009114A3" w:rsidTr="005074BE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/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E98" w:rsidRPr="009114A3" w:rsidTr="005074BE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97328" w:rsidRPr="009114A3" w:rsidTr="005074BE">
        <w:trPr>
          <w:trHeight w:val="24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9114A3" w:rsidRDefault="008766EF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D014D" w:rsidRPr="009114A3" w:rsidRDefault="006364D8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7D014D" w:rsidRPr="009114A3" w:rsidTr="005074BE">
        <w:trPr>
          <w:trHeight w:val="13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766EF" w:rsidRPr="009114A3" w:rsidTr="005074BE">
        <w:trPr>
          <w:trHeight w:val="191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0A6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766EF" w:rsidRPr="009114A3" w:rsidTr="005074BE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199,746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633,239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632,811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977CCF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977C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29,841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30,245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663,080</w:t>
            </w:r>
          </w:p>
        </w:tc>
        <w:tc>
          <w:tcPr>
            <w:tcW w:w="270" w:type="dxa"/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862,802</w:t>
            </w:r>
          </w:p>
        </w:tc>
      </w:tr>
      <w:tr w:rsidR="008766EF" w:rsidRPr="009114A3" w:rsidTr="005074BE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199,746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633,2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632,811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141,449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136,463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774,688</w:t>
            </w:r>
          </w:p>
        </w:tc>
        <w:tc>
          <w:tcPr>
            <w:tcW w:w="270" w:type="dxa"/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969,020</w:t>
            </w:r>
          </w:p>
        </w:tc>
      </w:tr>
      <w:tr w:rsidR="008766EF" w:rsidRPr="00F0158D" w:rsidTr="005074BE">
        <w:trPr>
          <w:trHeight w:val="1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766EF" w:rsidRPr="009114A3" w:rsidTr="005074BE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104,718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300,298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290,865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15F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</w:t>
            </w: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300,298</w:t>
            </w:r>
          </w:p>
        </w:tc>
        <w:tc>
          <w:tcPr>
            <w:tcW w:w="270" w:type="dxa"/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66EF" w:rsidRPr="00C15FA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395,583</w:t>
            </w:r>
          </w:p>
        </w:tc>
      </w:tr>
      <w:tr w:rsidR="008766EF" w:rsidRPr="009114A3" w:rsidTr="005074BE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1881">
              <w:rPr>
                <w:rFonts w:ascii="Angsana New" w:hAnsi="Angsana New"/>
                <w:color w:val="000000"/>
                <w:sz w:val="28"/>
                <w:szCs w:val="28"/>
              </w:rPr>
              <w:t>(82,139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(105,757)</w:t>
            </w:r>
          </w:p>
        </w:tc>
      </w:tr>
      <w:tr w:rsidR="008766EF" w:rsidRPr="009114A3" w:rsidTr="005074BE">
        <w:trPr>
          <w:trHeight w:val="20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766EF" w:rsidRPr="00461881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41,838</w:t>
            </w:r>
          </w:p>
        </w:tc>
        <w:tc>
          <w:tcPr>
            <w:tcW w:w="270" w:type="dxa"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111,608</w:t>
            </w:r>
          </w:p>
        </w:tc>
      </w:tr>
      <w:tr w:rsidR="008766EF" w:rsidRPr="009114A3" w:rsidTr="005074BE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14A3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114A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1881">
              <w:rPr>
                <w:rFonts w:ascii="Angsana New" w:hAnsi="Angsana New"/>
                <w:color w:val="000000"/>
                <w:sz w:val="28"/>
                <w:szCs w:val="28"/>
              </w:rPr>
              <w:t>(4,39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4)</w:t>
            </w:r>
          </w:p>
        </w:tc>
        <w:tc>
          <w:tcPr>
            <w:tcW w:w="270" w:type="dxa"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(26,765)</w:t>
            </w:r>
          </w:p>
        </w:tc>
      </w:tr>
      <w:tr w:rsidR="008766EF" w:rsidRPr="009114A3" w:rsidTr="005074BE">
        <w:trPr>
          <w:trHeight w:val="25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4D5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255,603</w:t>
            </w:r>
          </w:p>
        </w:tc>
        <w:tc>
          <w:tcPr>
            <w:tcW w:w="270" w:type="dxa"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A4D5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374,669</w:t>
            </w:r>
          </w:p>
        </w:tc>
      </w:tr>
      <w:tr w:rsidR="008766EF" w:rsidRPr="009114A3" w:rsidTr="005074BE">
        <w:trPr>
          <w:trHeight w:val="1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074BE" w:rsidRPr="009114A3" w:rsidTr="005074BE">
        <w:trPr>
          <w:trHeight w:val="1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66EF" w:rsidRPr="009114A3" w:rsidTr="005074BE">
        <w:trPr>
          <w:trHeight w:val="5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5A060B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043590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3590">
              <w:rPr>
                <w:rFonts w:ascii="Angsana New" w:hAnsi="Angsana New"/>
                <w:color w:val="000000"/>
                <w:sz w:val="28"/>
                <w:szCs w:val="28"/>
              </w:rPr>
              <w:t>199,746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043590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66EF" w:rsidRPr="00B6749A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199,746</w:t>
            </w:r>
          </w:p>
        </w:tc>
      </w:tr>
      <w:tr w:rsidR="008766EF" w:rsidRPr="009114A3" w:rsidTr="005074BE">
        <w:trPr>
          <w:trHeight w:val="5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5A060B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66EF" w:rsidRPr="000332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325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color w:val="000000"/>
                <w:sz w:val="28"/>
                <w:szCs w:val="28"/>
              </w:rPr>
              <w:t>633,2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02FE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color w:val="000000"/>
                <w:sz w:val="28"/>
                <w:szCs w:val="28"/>
              </w:rPr>
              <w:t>632,811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30,245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663,080</w:t>
            </w:r>
          </w:p>
        </w:tc>
        <w:tc>
          <w:tcPr>
            <w:tcW w:w="270" w:type="dxa"/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66EF" w:rsidRPr="00043590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663,056</w:t>
            </w:r>
          </w:p>
        </w:tc>
      </w:tr>
      <w:tr w:rsidR="008766EF" w:rsidRPr="009114A3" w:rsidTr="005074BE">
        <w:trPr>
          <w:trHeight w:val="5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6EF" w:rsidRPr="005A060B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199,746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633,2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F02F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632,811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977CCF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29,841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766EF" w:rsidRPr="00977CCF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30,245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663,080</w:t>
            </w:r>
          </w:p>
        </w:tc>
        <w:tc>
          <w:tcPr>
            <w:tcW w:w="270" w:type="dxa"/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66EF" w:rsidRPr="00F02FE6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862,802</w:t>
            </w:r>
          </w:p>
        </w:tc>
      </w:tr>
      <w:tr w:rsidR="008766EF" w:rsidRPr="00F0158D" w:rsidTr="005074BE">
        <w:trPr>
          <w:trHeight w:val="5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766EF" w:rsidRPr="00CA4D5C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074BE" w:rsidRPr="00F0158D" w:rsidTr="005074BE">
        <w:trPr>
          <w:trHeight w:val="5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074BE" w:rsidRPr="00F0158D" w:rsidTr="005074BE">
        <w:trPr>
          <w:trHeight w:val="5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074BE" w:rsidRPr="00F0158D" w:rsidTr="005074BE">
        <w:trPr>
          <w:trHeight w:val="5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:rsidR="005074BE" w:rsidRPr="00CA4D5C" w:rsidRDefault="005074BE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:rsidR="005074BE" w:rsidRPr="00C17DD3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DD3">
        <w:rPr>
          <w:rFonts w:ascii="Angsana New" w:hAnsi="Angsana New" w:hint="cs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รายละเอียดสินทรัพย์และหนี้สินจำแนกตามส่วนที่รายงาน ณ วันที่ </w:t>
      </w:r>
      <w:r w:rsidRPr="00C17DD3">
        <w:rPr>
          <w:rFonts w:ascii="Angsana New" w:hAnsi="Angsana New"/>
          <w:sz w:val="30"/>
          <w:szCs w:val="30"/>
        </w:rPr>
        <w:t xml:space="preserve">31 </w:t>
      </w:r>
      <w:r w:rsidRPr="00C17DD3">
        <w:rPr>
          <w:rFonts w:ascii="Angsana New" w:hAnsi="Angsana New" w:hint="cs"/>
          <w:sz w:val="30"/>
          <w:szCs w:val="30"/>
          <w:cs/>
        </w:rPr>
        <w:t>ธันวาคม</w:t>
      </w:r>
      <w:r w:rsidR="00C17DD3" w:rsidRPr="00C17DD3">
        <w:rPr>
          <w:rFonts w:ascii="Angsana New" w:hAnsi="Angsana New"/>
          <w:sz w:val="30"/>
          <w:szCs w:val="30"/>
        </w:rPr>
        <w:t xml:space="preserve"> 2562 </w:t>
      </w:r>
      <w:r w:rsidR="00C17DD3" w:rsidRPr="00C17D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7DD3" w:rsidRPr="00C17DD3">
        <w:rPr>
          <w:rFonts w:ascii="Angsana New" w:hAnsi="Angsana New"/>
          <w:sz w:val="30"/>
          <w:szCs w:val="30"/>
        </w:rPr>
        <w:t>2561</w:t>
      </w:r>
      <w:r w:rsidRPr="00C17DD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25139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139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5074BE" w:rsidRPr="009114A3" w:rsidTr="00A35BF6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CA4D5C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5074BE" w:rsidRPr="00CA4D5C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/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4BE" w:rsidRPr="009114A3" w:rsidTr="00A35BF6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074BE" w:rsidRPr="009114A3" w:rsidTr="00A35BF6">
        <w:trPr>
          <w:trHeight w:val="24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5074BE" w:rsidRPr="009114A3" w:rsidTr="00A35BF6">
        <w:trPr>
          <w:trHeight w:val="13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074BE" w:rsidRPr="009114A3" w:rsidTr="00A35BF6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22EF">
              <w:rPr>
                <w:rFonts w:ascii="Angsana New" w:hAnsi="Angsana New"/>
                <w:color w:val="000000"/>
                <w:sz w:val="28"/>
                <w:szCs w:val="28"/>
              </w:rPr>
              <w:t>1,056,511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1,053,560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7FA4">
              <w:rPr>
                <w:rFonts w:ascii="Angsana New" w:hAnsi="Angsana New"/>
                <w:color w:val="000000"/>
                <w:sz w:val="28"/>
                <w:szCs w:val="28"/>
              </w:rPr>
              <w:t>54,414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56,081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0570">
              <w:rPr>
                <w:rFonts w:ascii="Angsana New" w:hAnsi="Angsana New"/>
                <w:color w:val="000000"/>
                <w:sz w:val="28"/>
                <w:szCs w:val="28"/>
              </w:rPr>
              <w:t>3,201,573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3,197,921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672A">
              <w:rPr>
                <w:rFonts w:ascii="Angsana New" w:hAnsi="Angsana New"/>
                <w:color w:val="000000"/>
                <w:sz w:val="28"/>
                <w:szCs w:val="28"/>
              </w:rPr>
              <w:t>4,312,498</w:t>
            </w:r>
          </w:p>
        </w:tc>
        <w:tc>
          <w:tcPr>
            <w:tcW w:w="270" w:type="dxa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4,307,562</w:t>
            </w:r>
          </w:p>
        </w:tc>
      </w:tr>
      <w:tr w:rsidR="005074BE" w:rsidRPr="009114A3" w:rsidTr="00A35BF6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A422EF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45,841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287F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39,147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39,344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0570">
              <w:rPr>
                <w:rFonts w:ascii="Angsana New" w:hAnsi="Angsana New"/>
                <w:color w:val="000000"/>
                <w:sz w:val="28"/>
                <w:szCs w:val="28"/>
              </w:rPr>
              <w:t>1,155,75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1,186,639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3672A">
              <w:rPr>
                <w:rFonts w:ascii="Angsana New" w:hAnsi="Angsana New"/>
                <w:color w:val="000000"/>
                <w:sz w:val="28"/>
                <w:szCs w:val="28"/>
              </w:rPr>
              <w:t>1,240,74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</w:rPr>
              <w:t>1,227,747</w:t>
            </w:r>
          </w:p>
        </w:tc>
      </w:tr>
    </w:tbl>
    <w:p w:rsidR="005074BE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074BE" w:rsidRPr="005074BE" w:rsidRDefault="005074BE" w:rsidP="005074B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20"/>
        </w:tabs>
        <w:rPr>
          <w:rFonts w:ascii="Angsana New" w:hAnsi="Angsana New"/>
          <w:sz w:val="30"/>
          <w:szCs w:val="30"/>
          <w:cs/>
        </w:rPr>
        <w:sectPr w:rsidR="005074BE" w:rsidRPr="005074BE" w:rsidSect="000E7DF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:rsidR="00A92316" w:rsidRDefault="00A92316" w:rsidP="00835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A92316" w:rsidRPr="003C47FE" w:rsidRDefault="00A92316" w:rsidP="00835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92316" w:rsidRPr="003C47FE" w:rsidRDefault="00A92316" w:rsidP="00835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3C47FE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</w:t>
      </w:r>
      <w:r w:rsidR="00825139">
        <w:rPr>
          <w:rFonts w:ascii="Angsana New" w:hAnsi="Angsana New" w:hint="cs"/>
          <w:sz w:val="30"/>
          <w:szCs w:val="30"/>
          <w:cs/>
        </w:rPr>
        <w:t>ี</w:t>
      </w:r>
      <w:r w:rsidRPr="003C47FE">
        <w:rPr>
          <w:rFonts w:ascii="Angsana New" w:hAnsi="Angsana New"/>
          <w:sz w:val="30"/>
          <w:szCs w:val="30"/>
          <w:cs/>
        </w:rPr>
        <w:t>สาระสำคัญ</w:t>
      </w:r>
    </w:p>
    <w:p w:rsidR="00A92316" w:rsidRPr="00D06A35" w:rsidRDefault="00A92316" w:rsidP="00835F9B">
      <w:pPr>
        <w:pStyle w:val="FSBlank"/>
        <w:tabs>
          <w:tab w:val="clear" w:pos="540"/>
        </w:tabs>
        <w:ind w:left="540" w:firstLine="450"/>
        <w:rPr>
          <w:sz w:val="30"/>
          <w:szCs w:val="30"/>
        </w:rPr>
      </w:pPr>
    </w:p>
    <w:p w:rsidR="00A92316" w:rsidRDefault="00A92316" w:rsidP="00835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A92316" w:rsidRPr="003C47FE" w:rsidRDefault="00A92316" w:rsidP="00835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92316" w:rsidRDefault="00D06A35" w:rsidP="00835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กลุ่มบริษัทไม่มีรายได้จากลูกค้าภายนอกรายใดรายหนึ่ง ซึ่งมีมูลค่าตั้งแต่ร้อยละ </w:t>
      </w:r>
      <w:r>
        <w:rPr>
          <w:rFonts w:ascii="Angsana New" w:hAnsi="Angsana New"/>
          <w:color w:val="000000"/>
          <w:sz w:val="30"/>
          <w:szCs w:val="30"/>
        </w:rPr>
        <w:t xml:space="preserve">10 </w:t>
      </w:r>
      <w:r>
        <w:rPr>
          <w:rFonts w:ascii="Angsana New" w:hAnsi="Angsana New" w:hint="cs"/>
          <w:color w:val="000000"/>
          <w:sz w:val="30"/>
          <w:szCs w:val="30"/>
          <w:cs/>
        </w:rPr>
        <w:t>ของรายได้ของกลุ่มบริษัท</w:t>
      </w:r>
      <w:r w:rsidR="008758BB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สำหรับปี </w:t>
      </w:r>
      <w:r w:rsidR="008758BB">
        <w:rPr>
          <w:rFonts w:ascii="Angsana New" w:hAnsi="Angsana New"/>
          <w:color w:val="000000"/>
          <w:sz w:val="30"/>
          <w:szCs w:val="30"/>
        </w:rPr>
        <w:t>2562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A92316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8758B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รายได้จากลูกค้ารายหนึ่งจากส่วนงานธุรกิจอสังหาริมทรัพย์มีจำนวน </w:t>
      </w:r>
      <w:r w:rsidR="00A92316">
        <w:rPr>
          <w:rFonts w:ascii="Angsana New" w:hAnsi="Angsana New" w:hint="cs"/>
          <w:i/>
          <w:iCs/>
          <w:color w:val="000000"/>
          <w:sz w:val="30"/>
          <w:szCs w:val="30"/>
          <w:cs/>
        </w:rPr>
        <w:t>70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</w:p>
    <w:p w:rsidR="00835F9B" w:rsidRDefault="00835F9B" w:rsidP="0082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897291" w:rsidRPr="00897291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97291">
        <w:rPr>
          <w:rFonts w:ascii="Angsana New" w:hAnsi="Angsana New"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:rsidR="00897291" w:rsidRPr="00B02385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97291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7291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Pr="00714D13">
        <w:rPr>
          <w:rFonts w:ascii="Angsana New" w:hAnsi="Angsana New"/>
          <w:spacing w:val="6"/>
          <w:sz w:val="30"/>
          <w:szCs w:val="30"/>
          <w:cs/>
        </w:rPr>
        <w:t>กิจการพัฒนาโครงการอสังหาริมทรัพย์และเขตส่งเสริม</w:t>
      </w:r>
      <w:r w:rsidRPr="00714D13">
        <w:rPr>
          <w:rFonts w:ascii="Angsana New" w:hAnsi="Angsana New"/>
          <w:spacing w:val="-4"/>
          <w:sz w:val="30"/>
          <w:szCs w:val="30"/>
          <w:cs/>
        </w:rPr>
        <w:t>อุตสาหกรรม (</w:t>
      </w:r>
      <w:r w:rsidRPr="00714D13">
        <w:rPr>
          <w:rFonts w:ascii="Angsana New" w:hAnsi="Angsana New"/>
          <w:spacing w:val="2"/>
          <w:sz w:val="30"/>
          <w:szCs w:val="30"/>
          <w:cs/>
        </w:rPr>
        <w:t>จังหวัดนครราชสีมา) การผลิตน้ำเพื่อใช้ในเขตส่งเสริมอุตสาหกรรม (จังหวัดปทุมธานี) และกิจการบริก</w:t>
      </w:r>
      <w:r w:rsidRPr="003C47FE">
        <w:rPr>
          <w:rFonts w:ascii="Angsana New" w:hAnsi="Angsana New"/>
          <w:sz w:val="30"/>
          <w:szCs w:val="30"/>
          <w:cs/>
        </w:rPr>
        <w:t>ารบำบัดน้ำเสีย (จังหวัดปทุมธานี)</w:t>
      </w:r>
      <w:r>
        <w:rPr>
          <w:rFonts w:ascii="Angsana New" w:hAnsi="Angsana New"/>
          <w:sz w:val="30"/>
          <w:szCs w:val="30"/>
        </w:rPr>
        <w:t xml:space="preserve"> </w:t>
      </w:r>
      <w:r w:rsidRPr="00897291">
        <w:rPr>
          <w:rFonts w:ascii="Angsana New" w:hAnsi="Angsana New"/>
          <w:sz w:val="30"/>
          <w:szCs w:val="30"/>
          <w:cs/>
        </w:rPr>
        <w:t>จึงได้รับสิทธิประโยชน์</w:t>
      </w:r>
      <w:r>
        <w:rPr>
          <w:rFonts w:ascii="Angsana New" w:hAnsi="Angsana New"/>
          <w:sz w:val="30"/>
          <w:szCs w:val="30"/>
        </w:rPr>
        <w:t xml:space="preserve">          </w:t>
      </w:r>
      <w:r w:rsidRPr="00897291">
        <w:rPr>
          <w:rFonts w:ascii="Angsana New" w:hAnsi="Angsana New"/>
          <w:sz w:val="30"/>
          <w:szCs w:val="30"/>
          <w:cs/>
        </w:rPr>
        <w:t>หลายประการรวมถึงการยกเว้นภาษีเงินได้นิติบุคคลสำหรับกำไรสุทธิที่ได้จากการประกอบกิจการที่ได้รับ</w:t>
      </w:r>
      <w:r w:rsidR="0057071F">
        <w:rPr>
          <w:rFonts w:ascii="Angsana New" w:hAnsi="Angsana New"/>
          <w:sz w:val="30"/>
          <w:szCs w:val="30"/>
        </w:rPr>
        <w:t xml:space="preserve">               </w:t>
      </w:r>
      <w:r w:rsidRPr="00897291">
        <w:rPr>
          <w:rFonts w:ascii="Angsana New" w:hAnsi="Angsana New"/>
          <w:sz w:val="30"/>
          <w:szCs w:val="30"/>
          <w:cs/>
        </w:rPr>
        <w:t>การส่งเสริมตามระยะเวลา เงื่อนไขและข้อกำหนดที่ระบุในบัตรส่งเสริมการลงทุน</w:t>
      </w:r>
    </w:p>
    <w:p w:rsidR="00897291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97291" w:rsidRDefault="00897291" w:rsidP="0087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</w:t>
      </w:r>
      <w:r w:rsidR="00827088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="00827088">
        <w:rPr>
          <w:rFonts w:ascii="Angsana New" w:hAnsi="Angsana New"/>
          <w:sz w:val="30"/>
          <w:szCs w:val="30"/>
        </w:rPr>
        <w:t xml:space="preserve">31 </w:t>
      </w:r>
      <w:r w:rsidR="008270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27088">
        <w:rPr>
          <w:rFonts w:ascii="Angsana New" w:hAnsi="Angsana New"/>
          <w:sz w:val="30"/>
          <w:szCs w:val="30"/>
        </w:rPr>
        <w:t xml:space="preserve">2562 </w:t>
      </w:r>
      <w:r w:rsidR="008270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7088">
        <w:rPr>
          <w:rFonts w:ascii="Angsana New" w:hAnsi="Angsana New"/>
          <w:sz w:val="30"/>
          <w:szCs w:val="30"/>
        </w:rPr>
        <w:t xml:space="preserve">2561 </w:t>
      </w:r>
      <w:r w:rsidRPr="003C47FE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897291" w:rsidRPr="002D0DF2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897291" w:rsidRPr="00A92316" w:rsidTr="00331001">
        <w:tc>
          <w:tcPr>
            <w:tcW w:w="2430" w:type="dxa"/>
            <w:vAlign w:val="bottom"/>
          </w:tcPr>
          <w:p w:rsidR="00897291" w:rsidRPr="002D757B" w:rsidRDefault="00897291" w:rsidP="008550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9231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923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291" w:rsidRPr="00A92316" w:rsidTr="00331001">
        <w:tc>
          <w:tcPr>
            <w:tcW w:w="2430" w:type="dxa"/>
            <w:vAlign w:val="bottom"/>
          </w:tcPr>
          <w:p w:rsidR="00897291" w:rsidRPr="00A92316" w:rsidRDefault="00897291" w:rsidP="0035335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897291" w:rsidRPr="00A92316" w:rsidTr="00331001">
        <w:tc>
          <w:tcPr>
            <w:tcW w:w="2430" w:type="dxa"/>
            <w:vAlign w:val="bottom"/>
          </w:tcPr>
          <w:p w:rsidR="00897291" w:rsidRPr="00A92316" w:rsidRDefault="00897291" w:rsidP="008550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97291" w:rsidRPr="00A92316" w:rsidTr="008550C8">
        <w:tc>
          <w:tcPr>
            <w:tcW w:w="2430" w:type="dxa"/>
            <w:vAlign w:val="bottom"/>
          </w:tcPr>
          <w:p w:rsidR="00897291" w:rsidRPr="00A92316" w:rsidRDefault="00897291" w:rsidP="008550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897291" w:rsidRPr="00A92316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2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291" w:rsidRPr="00A92316" w:rsidTr="008550C8">
        <w:tc>
          <w:tcPr>
            <w:tcW w:w="2430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รายได้จากการขายโครงการพัฒนาอสังหาริมทรัพย์</w:t>
            </w: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129,746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199,746</w:t>
            </w:r>
          </w:p>
        </w:tc>
      </w:tr>
      <w:tr w:rsidR="00897291" w:rsidRPr="002D757B" w:rsidTr="008550C8">
        <w:tc>
          <w:tcPr>
            <w:tcW w:w="2430" w:type="dxa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231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366,885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266,354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633,239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363,719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A92316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269,092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A92316" w:rsidRDefault="00897291" w:rsidP="008550C8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897291" w:rsidRPr="002D757B" w:rsidRDefault="00897291" w:rsidP="0085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92316">
              <w:rPr>
                <w:rFonts w:asciiTheme="majorBidi" w:hAnsiTheme="majorBidi" w:cstheme="majorBidi"/>
                <w:sz w:val="30"/>
                <w:szCs w:val="30"/>
              </w:rPr>
              <w:t>632,811</w:t>
            </w:r>
          </w:p>
        </w:tc>
      </w:tr>
    </w:tbl>
    <w:p w:rsidR="00897291" w:rsidRPr="00A92316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97291" w:rsidRDefault="00897291" w:rsidP="0082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897291" w:rsidRDefault="00897291" w:rsidP="0082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7D014D" w:rsidRPr="00747298" w:rsidRDefault="007D014D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lastRenderedPageBreak/>
        <w:t>ค่าใช้จ่ายผลประโยชน์ของพนักงาน</w:t>
      </w:r>
    </w:p>
    <w:p w:rsidR="004C67F9" w:rsidRPr="00B06297" w:rsidRDefault="004C67F9" w:rsidP="004C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46" w:type="dxa"/>
        <w:tblInd w:w="468" w:type="dxa"/>
        <w:tblLook w:val="01E0" w:firstRow="1" w:lastRow="1" w:firstColumn="1" w:lastColumn="1" w:noHBand="0" w:noVBand="0"/>
      </w:tblPr>
      <w:tblGrid>
        <w:gridCol w:w="4752"/>
        <w:gridCol w:w="1170"/>
        <w:gridCol w:w="1530"/>
        <w:gridCol w:w="270"/>
        <w:gridCol w:w="1424"/>
      </w:tblGrid>
      <w:tr w:rsidR="00B104B2" w:rsidRPr="00A92316" w:rsidTr="00F5286A">
        <w:trPr>
          <w:tblHeader/>
        </w:trPr>
        <w:tc>
          <w:tcPr>
            <w:tcW w:w="4752" w:type="dxa"/>
            <w:shd w:val="clear" w:color="auto" w:fill="auto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224" w:type="dxa"/>
            <w:gridSpan w:val="3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46C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04B2" w:rsidRPr="00A92316" w:rsidTr="00F5286A">
        <w:trPr>
          <w:tblHeader/>
        </w:trPr>
        <w:tc>
          <w:tcPr>
            <w:tcW w:w="4752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A046C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46C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46C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5B0A2E" w:rsidRPr="00A92316" w:rsidTr="008550C8">
        <w:trPr>
          <w:tblHeader/>
        </w:trPr>
        <w:tc>
          <w:tcPr>
            <w:tcW w:w="4752" w:type="dxa"/>
          </w:tcPr>
          <w:p w:rsidR="005B0A2E" w:rsidRPr="00A046CC" w:rsidRDefault="005B0A2E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B0A2E" w:rsidRPr="00A046CC" w:rsidRDefault="005B0A2E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24" w:type="dxa"/>
            <w:gridSpan w:val="3"/>
            <w:shd w:val="clear" w:color="auto" w:fill="auto"/>
            <w:vAlign w:val="center"/>
          </w:tcPr>
          <w:p w:rsidR="005B0A2E" w:rsidRPr="00A046CC" w:rsidRDefault="005B0A2E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0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104B2" w:rsidRPr="00A92316" w:rsidTr="00F5286A">
        <w:tc>
          <w:tcPr>
            <w:tcW w:w="4752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</w:tcPr>
          <w:p w:rsidR="00B104B2" w:rsidRPr="00A046CC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100,386</w:t>
            </w:r>
          </w:p>
        </w:tc>
        <w:tc>
          <w:tcPr>
            <w:tcW w:w="2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46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106,535</w:t>
            </w:r>
          </w:p>
        </w:tc>
      </w:tr>
      <w:tr w:rsidR="00B104B2" w:rsidRPr="00A92316" w:rsidTr="00F5286A">
        <w:tc>
          <w:tcPr>
            <w:tcW w:w="4752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:rsidR="00B104B2" w:rsidRPr="00A046CC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046C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1D47C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11,388</w:t>
            </w:r>
          </w:p>
        </w:tc>
        <w:tc>
          <w:tcPr>
            <w:tcW w:w="2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46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4,065</w:t>
            </w:r>
          </w:p>
        </w:tc>
      </w:tr>
      <w:tr w:rsidR="00B104B2" w:rsidRPr="00A92316" w:rsidTr="00F5286A">
        <w:tc>
          <w:tcPr>
            <w:tcW w:w="4752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1170" w:type="dxa"/>
            <w:vAlign w:val="bottom"/>
          </w:tcPr>
          <w:p w:rsidR="00B104B2" w:rsidRPr="00A046CC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4,871</w:t>
            </w:r>
          </w:p>
        </w:tc>
        <w:tc>
          <w:tcPr>
            <w:tcW w:w="2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46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4,847</w:t>
            </w:r>
          </w:p>
        </w:tc>
      </w:tr>
      <w:tr w:rsidR="00B104B2" w:rsidRPr="00A92316" w:rsidTr="00F5286A">
        <w:tc>
          <w:tcPr>
            <w:tcW w:w="4752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170" w:type="dxa"/>
          </w:tcPr>
          <w:p w:rsidR="00B104B2" w:rsidRPr="00A046CC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1,036</w:t>
            </w:r>
          </w:p>
        </w:tc>
        <w:tc>
          <w:tcPr>
            <w:tcW w:w="2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46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249</w:t>
            </w:r>
          </w:p>
        </w:tc>
      </w:tr>
      <w:tr w:rsidR="00B104B2" w:rsidRPr="00A92316" w:rsidTr="00F5286A">
        <w:tc>
          <w:tcPr>
            <w:tcW w:w="4752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:rsidR="00B104B2" w:rsidRPr="00A046CC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8,019</w:t>
            </w:r>
          </w:p>
        </w:tc>
        <w:tc>
          <w:tcPr>
            <w:tcW w:w="2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046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5,583</w:t>
            </w:r>
          </w:p>
        </w:tc>
      </w:tr>
      <w:tr w:rsidR="00B104B2" w:rsidRPr="00251BEC" w:rsidTr="00F5286A">
        <w:tc>
          <w:tcPr>
            <w:tcW w:w="4752" w:type="dxa"/>
          </w:tcPr>
          <w:p w:rsidR="00B104B2" w:rsidRPr="00A046CC" w:rsidRDefault="00B104B2" w:rsidP="00F5286A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6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B104B2" w:rsidRPr="00A046CC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125,700</w:t>
            </w:r>
          </w:p>
        </w:tc>
        <w:tc>
          <w:tcPr>
            <w:tcW w:w="270" w:type="dxa"/>
          </w:tcPr>
          <w:p w:rsidR="00B104B2" w:rsidRPr="00A046CC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:rsidR="00B104B2" w:rsidRPr="00A046C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A046CC">
              <w:rPr>
                <w:rFonts w:ascii="Angsana New" w:hAnsi="Angsana New" w:cs="Angsana New"/>
                <w:sz w:val="30"/>
                <w:szCs w:val="30"/>
              </w:rPr>
              <w:t>121,279</w:t>
            </w:r>
          </w:p>
        </w:tc>
      </w:tr>
    </w:tbl>
    <w:p w:rsidR="007D014D" w:rsidRPr="00B06297" w:rsidRDefault="007D014D" w:rsidP="002E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7D014D" w:rsidRPr="00B0629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D5227B" w:rsidRDefault="007D014D" w:rsidP="00AB4965">
      <w:pPr>
        <w:pStyle w:val="FSContent"/>
      </w:pPr>
      <w:r w:rsidRPr="003C47FE">
        <w:rPr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Pr="003C47FE">
        <w:t>5</w:t>
      </w:r>
      <w:r w:rsidR="00D8024A">
        <w:t xml:space="preserve"> </w:t>
      </w:r>
      <w:r w:rsidR="00F22C23">
        <w:rPr>
          <w:rFonts w:hint="cs"/>
          <w:cs/>
        </w:rPr>
        <w:t>ถึงอัตราร้อยละ</w:t>
      </w:r>
      <w:r w:rsidR="00D8024A">
        <w:t xml:space="preserve"> 15</w:t>
      </w:r>
      <w:r w:rsidRPr="003C47FE">
        <w:rPr>
          <w:cs/>
        </w:rPr>
        <w:t xml:space="preserve"> และบริษัทจ่ายสมทบในอัตรา</w:t>
      </w:r>
      <w:r w:rsidR="00B104B2">
        <w:br/>
      </w:r>
      <w:r w:rsidRPr="003C47FE">
        <w:rPr>
          <w:cs/>
        </w:rPr>
        <w:t xml:space="preserve">ร้อยละ </w:t>
      </w:r>
      <w:r w:rsidRPr="003C47FE">
        <w:t xml:space="preserve">6 </w:t>
      </w:r>
      <w:r w:rsidRPr="003C47FE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5227B" w:rsidRDefault="00D5227B" w:rsidP="00AB4965">
      <w:pPr>
        <w:pStyle w:val="FSContent"/>
      </w:pPr>
    </w:p>
    <w:p w:rsidR="00A01218" w:rsidRDefault="00A01218" w:rsidP="00AB4965">
      <w:pPr>
        <w:pStyle w:val="FSContent"/>
      </w:pPr>
      <w:r>
        <w:br w:type="page"/>
      </w:r>
    </w:p>
    <w:p w:rsidR="007D014D" w:rsidRPr="00B104B2" w:rsidRDefault="007D014D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lastRenderedPageBreak/>
        <w:t>ค่าใช้จ่ายตามลักษณะ</w:t>
      </w:r>
    </w:p>
    <w:p w:rsidR="00B104B2" w:rsidRPr="005B0A2E" w:rsidRDefault="00B104B2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90"/>
        <w:gridCol w:w="236"/>
        <w:gridCol w:w="1042"/>
        <w:gridCol w:w="251"/>
        <w:gridCol w:w="973"/>
        <w:gridCol w:w="251"/>
        <w:gridCol w:w="1099"/>
      </w:tblGrid>
      <w:tr w:rsidR="00B104B2" w:rsidRPr="00B7014B" w:rsidTr="00F5286A">
        <w:trPr>
          <w:tblHeader/>
        </w:trPr>
        <w:tc>
          <w:tcPr>
            <w:tcW w:w="3420" w:type="dxa"/>
            <w:shd w:val="clear" w:color="auto" w:fill="FFFFFF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0000FF"/>
                <w:sz w:val="30"/>
                <w:szCs w:val="30"/>
                <w:highlight w:val="lightGray"/>
                <w:cs/>
              </w:rPr>
              <w:br w:type="page"/>
            </w:r>
          </w:p>
        </w:tc>
        <w:tc>
          <w:tcPr>
            <w:tcW w:w="918" w:type="dxa"/>
            <w:shd w:val="clear" w:color="auto" w:fill="FFFFFF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B104B2" w:rsidRPr="000858C0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858C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B104B2" w:rsidRPr="000858C0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3" w:type="dxa"/>
            <w:gridSpan w:val="3"/>
            <w:shd w:val="clear" w:color="auto" w:fill="FFFFFF"/>
          </w:tcPr>
          <w:p w:rsidR="00B104B2" w:rsidRPr="000858C0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58C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04B2" w:rsidRPr="00B7014B" w:rsidTr="00F5286A">
        <w:trPr>
          <w:tblHeader/>
        </w:trPr>
        <w:tc>
          <w:tcPr>
            <w:tcW w:w="3420" w:type="dxa"/>
            <w:shd w:val="clear" w:color="auto" w:fill="FFFFFF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FFFFFF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B104B2" w:rsidRPr="006364D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64D8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1" w:type="dxa"/>
            <w:shd w:val="clear" w:color="auto" w:fill="FFFFFF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FFFFFF"/>
            <w:vAlign w:val="center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51" w:type="dxa"/>
            <w:shd w:val="clear" w:color="auto" w:fill="FFFFFF"/>
            <w:vAlign w:val="center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:rsidR="00B104B2" w:rsidRPr="006364D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64D8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B104B2" w:rsidRPr="00B7014B" w:rsidTr="00F5286A">
        <w:trPr>
          <w:tblHeader/>
        </w:trPr>
        <w:tc>
          <w:tcPr>
            <w:tcW w:w="3420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Pr="003C47FE" w:rsidRDefault="00B104B2" w:rsidP="00F5286A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18" w:type="dxa"/>
          </w:tcPr>
          <w:p w:rsidR="00B104B2" w:rsidRPr="006D32E8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04B2" w:rsidRPr="003C47FE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172,02</w:t>
            </w:r>
            <w:r w:rsidR="005C4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5434A2" w:rsidRDefault="002A6D98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185,326</w:t>
            </w:r>
          </w:p>
        </w:tc>
        <w:tc>
          <w:tcPr>
            <w:tcW w:w="251" w:type="dxa"/>
          </w:tcPr>
          <w:p w:rsidR="00B104B2" w:rsidRPr="005434A2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Pr="005434A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172,02</w:t>
            </w:r>
            <w:r w:rsidR="005C48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:rsidR="00B104B2" w:rsidRPr="005434A2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5434A2" w:rsidRDefault="002A6D98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185,326</w:t>
            </w:r>
          </w:p>
        </w:tc>
      </w:tr>
      <w:tr w:rsidR="00B104B2" w:rsidRPr="002B4307" w:rsidTr="00F5286A">
        <w:tc>
          <w:tcPr>
            <w:tcW w:w="3420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18" w:type="dxa"/>
          </w:tcPr>
          <w:p w:rsidR="00B104B2" w:rsidRPr="00F3552C" w:rsidRDefault="00E64D4A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990" w:type="dxa"/>
          </w:tcPr>
          <w:p w:rsidR="00B104B2" w:rsidRPr="003C47FE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125,700</w:t>
            </w: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0440B9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4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121,279</w:t>
            </w:r>
          </w:p>
        </w:tc>
        <w:tc>
          <w:tcPr>
            <w:tcW w:w="251" w:type="dxa"/>
          </w:tcPr>
          <w:p w:rsidR="00B104B2" w:rsidRPr="000440B9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Pr="000440B9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4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125,700</w:t>
            </w:r>
          </w:p>
        </w:tc>
        <w:tc>
          <w:tcPr>
            <w:tcW w:w="251" w:type="dxa"/>
          </w:tcPr>
          <w:p w:rsidR="00B104B2" w:rsidRPr="000440B9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0440B9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4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121,279</w:t>
            </w:r>
          </w:p>
        </w:tc>
      </w:tr>
      <w:tr w:rsidR="00F42FC9" w:rsidRPr="002B4307" w:rsidTr="00F5286A">
        <w:tc>
          <w:tcPr>
            <w:tcW w:w="3420" w:type="dxa"/>
          </w:tcPr>
          <w:p w:rsidR="00F42FC9" w:rsidRPr="006D32E8" w:rsidRDefault="00F42FC9" w:rsidP="00F5286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ค่าดูแลระบบสาธารณูปโภค</w:t>
            </w:r>
          </w:p>
        </w:tc>
        <w:tc>
          <w:tcPr>
            <w:tcW w:w="918" w:type="dxa"/>
          </w:tcPr>
          <w:p w:rsidR="00F42FC9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42FC9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55,062</w:t>
            </w:r>
          </w:p>
        </w:tc>
        <w:tc>
          <w:tcPr>
            <w:tcW w:w="236" w:type="dxa"/>
          </w:tcPr>
          <w:p w:rsidR="00F42FC9" w:rsidRPr="006D32E8" w:rsidRDefault="00F42FC9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F42FC9" w:rsidRPr="000440B9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50,711</w:t>
            </w:r>
          </w:p>
        </w:tc>
        <w:tc>
          <w:tcPr>
            <w:tcW w:w="251" w:type="dxa"/>
          </w:tcPr>
          <w:p w:rsidR="00F42FC9" w:rsidRPr="000440B9" w:rsidRDefault="00F42FC9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F42FC9" w:rsidRPr="000440B9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55,062</w:t>
            </w:r>
          </w:p>
        </w:tc>
        <w:tc>
          <w:tcPr>
            <w:tcW w:w="251" w:type="dxa"/>
          </w:tcPr>
          <w:p w:rsidR="00F42FC9" w:rsidRPr="000440B9" w:rsidRDefault="00F42FC9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F42FC9" w:rsidRPr="000440B9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50,711</w:t>
            </w:r>
          </w:p>
        </w:tc>
      </w:tr>
      <w:tr w:rsidR="00B104B2" w:rsidRPr="002B4307" w:rsidTr="00F5286A">
        <w:tc>
          <w:tcPr>
            <w:tcW w:w="3420" w:type="dxa"/>
          </w:tcPr>
          <w:p w:rsidR="00B104B2" w:rsidRPr="003C47FE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18" w:type="dxa"/>
          </w:tcPr>
          <w:p w:rsidR="00B104B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104B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49,585</w:t>
            </w: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5A4285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A4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58,9</w:t>
            </w:r>
            <w:r w:rsidR="002A6D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51" w:type="dxa"/>
          </w:tcPr>
          <w:p w:rsidR="00B104B2" w:rsidRPr="005A4285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Pr="005A4285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A4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49,585</w:t>
            </w:r>
          </w:p>
        </w:tc>
        <w:tc>
          <w:tcPr>
            <w:tcW w:w="251" w:type="dxa"/>
          </w:tcPr>
          <w:p w:rsidR="00B104B2" w:rsidRPr="005A4285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5A4285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A4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58,9</w:t>
            </w:r>
            <w:r w:rsidR="002A6D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</w:tr>
      <w:tr w:rsidR="00B104B2" w:rsidRPr="002B4307" w:rsidTr="00F5286A">
        <w:tc>
          <w:tcPr>
            <w:tcW w:w="3420" w:type="dxa"/>
          </w:tcPr>
          <w:p w:rsidR="00B104B2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918" w:type="dxa"/>
          </w:tcPr>
          <w:p w:rsidR="00B104B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104B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47,993</w:t>
            </w: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5A4285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51,201</w:t>
            </w:r>
          </w:p>
        </w:tc>
        <w:tc>
          <w:tcPr>
            <w:tcW w:w="251" w:type="dxa"/>
          </w:tcPr>
          <w:p w:rsidR="00B104B2" w:rsidRPr="005A4285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Pr="005A4285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47,993</w:t>
            </w:r>
          </w:p>
        </w:tc>
        <w:tc>
          <w:tcPr>
            <w:tcW w:w="251" w:type="dxa"/>
          </w:tcPr>
          <w:p w:rsidR="00B104B2" w:rsidRPr="005A4285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5A4285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51,201</w:t>
            </w: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Pr="003C47FE" w:rsidRDefault="00B104B2" w:rsidP="00F5286A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918" w:type="dxa"/>
          </w:tcPr>
          <w:p w:rsidR="00B104B2" w:rsidRPr="00F3552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104B2" w:rsidRPr="003C47FE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26,229</w:t>
            </w: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6F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24,116</w:t>
            </w:r>
          </w:p>
        </w:tc>
        <w:tc>
          <w:tcPr>
            <w:tcW w:w="251" w:type="dxa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26,229</w:t>
            </w:r>
          </w:p>
        </w:tc>
        <w:tc>
          <w:tcPr>
            <w:tcW w:w="251" w:type="dxa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6F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24,116</w:t>
            </w: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Pr="003C47FE" w:rsidRDefault="00B104B2" w:rsidP="00F5286A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18" w:type="dxa"/>
          </w:tcPr>
          <w:p w:rsidR="00B104B2" w:rsidRPr="00F3552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104B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24,480</w:t>
            </w: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18,563</w:t>
            </w:r>
          </w:p>
        </w:tc>
        <w:tc>
          <w:tcPr>
            <w:tcW w:w="251" w:type="dxa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24,480</w:t>
            </w:r>
          </w:p>
        </w:tc>
        <w:tc>
          <w:tcPr>
            <w:tcW w:w="251" w:type="dxa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18,563</w:t>
            </w: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Pr="003C47FE" w:rsidRDefault="00B104B2" w:rsidP="00F5286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โครงการพัฒนาอสังหาริมทรัพย์</w:t>
            </w:r>
          </w:p>
        </w:tc>
        <w:tc>
          <w:tcPr>
            <w:tcW w:w="918" w:type="dxa"/>
            <w:vAlign w:val="bottom"/>
          </w:tcPr>
          <w:p w:rsidR="00B104B2" w:rsidRPr="00F3552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104B2" w:rsidRPr="003C47FE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361</w:t>
            </w:r>
          </w:p>
        </w:tc>
        <w:tc>
          <w:tcPr>
            <w:tcW w:w="236" w:type="dxa"/>
            <w:vAlign w:val="bottom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6F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11,987</w:t>
            </w:r>
          </w:p>
        </w:tc>
        <w:tc>
          <w:tcPr>
            <w:tcW w:w="251" w:type="dxa"/>
            <w:vAlign w:val="bottom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6F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361</w:t>
            </w:r>
          </w:p>
        </w:tc>
        <w:tc>
          <w:tcPr>
            <w:tcW w:w="251" w:type="dxa"/>
            <w:vAlign w:val="bottom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B104B2" w:rsidRPr="00436FE4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6F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11,987</w:t>
            </w: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Pr="003C47FE" w:rsidRDefault="00B104B2" w:rsidP="00F5286A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918" w:type="dxa"/>
          </w:tcPr>
          <w:p w:rsidR="00B104B2" w:rsidRPr="006D32E8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04B2" w:rsidRPr="003C47FE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5434A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1" w:type="dxa"/>
          </w:tcPr>
          <w:p w:rsidR="00B104B2" w:rsidRPr="005434A2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Pr="005434A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1" w:type="dxa"/>
          </w:tcPr>
          <w:p w:rsidR="00B104B2" w:rsidRPr="005434A2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5434A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Default="00B104B2" w:rsidP="00F5286A">
            <w:pPr>
              <w:ind w:left="-24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918" w:type="dxa"/>
          </w:tcPr>
          <w:p w:rsidR="00B104B2" w:rsidRPr="006D32E8" w:rsidRDefault="00B104B2" w:rsidP="00F5286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104B2" w:rsidRPr="003C47FE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104B2" w:rsidRPr="005434A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434A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95,028</w:t>
            </w:r>
          </w:p>
        </w:tc>
        <w:tc>
          <w:tcPr>
            <w:tcW w:w="251" w:type="dxa"/>
          </w:tcPr>
          <w:p w:rsidR="00B104B2" w:rsidRPr="005434A2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104B2" w:rsidRPr="005434A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B104B2" w:rsidRPr="005434A2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104B2" w:rsidRPr="005434A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434A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95,028</w:t>
            </w: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Pr="003C47FE" w:rsidRDefault="00B104B2" w:rsidP="00F5286A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18" w:type="dxa"/>
            <w:vAlign w:val="bottom"/>
          </w:tcPr>
          <w:p w:rsidR="00B104B2" w:rsidRPr="00F3552C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104B2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52,862</w:t>
            </w:r>
          </w:p>
        </w:tc>
        <w:tc>
          <w:tcPr>
            <w:tcW w:w="236" w:type="dxa"/>
            <w:vAlign w:val="bottom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:rsidR="00B104B2" w:rsidRPr="00436FE4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60,336</w:t>
            </w:r>
          </w:p>
        </w:tc>
        <w:tc>
          <w:tcPr>
            <w:tcW w:w="251" w:type="dxa"/>
            <w:vAlign w:val="bottom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:rsidR="00B104B2" w:rsidRPr="00436FE4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52,923</w:t>
            </w:r>
          </w:p>
        </w:tc>
        <w:tc>
          <w:tcPr>
            <w:tcW w:w="251" w:type="dxa"/>
            <w:vAlign w:val="bottom"/>
          </w:tcPr>
          <w:p w:rsidR="00B104B2" w:rsidRPr="00436FE4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B104B2" w:rsidRPr="00436FE4" w:rsidRDefault="00F42FC9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60,268</w:t>
            </w:r>
          </w:p>
        </w:tc>
      </w:tr>
      <w:tr w:rsidR="00B104B2" w:rsidRPr="002B4307" w:rsidTr="00F5286A">
        <w:tc>
          <w:tcPr>
            <w:tcW w:w="3420" w:type="dxa"/>
            <w:vAlign w:val="center"/>
          </w:tcPr>
          <w:p w:rsidR="00B104B2" w:rsidRPr="002C5BF0" w:rsidRDefault="00B104B2" w:rsidP="00F5286A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C5B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2C5B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โครงการพัฒนาอสังหาริมทรัพย์</w:t>
            </w:r>
            <w:r w:rsidRPr="002C5B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C5B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ต้นทุนการให้บริการ </w:t>
            </w:r>
            <w:r w:rsidRPr="002C5B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918" w:type="dxa"/>
            <w:vAlign w:val="bottom"/>
          </w:tcPr>
          <w:p w:rsidR="00B104B2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04B2" w:rsidRPr="000D2E78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0D2E78">
              <w:rPr>
                <w:rFonts w:ascii="Angsana New" w:hAnsi="Angsana New" w:cs="Angsana New"/>
                <w:sz w:val="30"/>
                <w:szCs w:val="30"/>
              </w:rPr>
              <w:t>554,300</w:t>
            </w:r>
          </w:p>
        </w:tc>
        <w:tc>
          <w:tcPr>
            <w:tcW w:w="236" w:type="dxa"/>
            <w:vAlign w:val="bottom"/>
          </w:tcPr>
          <w:p w:rsidR="00B104B2" w:rsidRPr="006D32E8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04B2" w:rsidRPr="00FB361F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B361F">
              <w:rPr>
                <w:rFonts w:ascii="Angsana New" w:hAnsi="Angsana New" w:cs="Angsana New"/>
                <w:sz w:val="30"/>
                <w:szCs w:val="30"/>
              </w:rPr>
              <w:t>677,481</w:t>
            </w:r>
          </w:p>
        </w:tc>
        <w:tc>
          <w:tcPr>
            <w:tcW w:w="251" w:type="dxa"/>
            <w:vAlign w:val="bottom"/>
          </w:tcPr>
          <w:p w:rsidR="00B104B2" w:rsidRPr="00E32625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04B2" w:rsidRPr="00203FFB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03FFB">
              <w:rPr>
                <w:rFonts w:ascii="Angsana New" w:hAnsi="Angsana New" w:cs="Angsana New"/>
                <w:sz w:val="30"/>
                <w:szCs w:val="30"/>
              </w:rPr>
              <w:t>554,361</w:t>
            </w:r>
          </w:p>
        </w:tc>
        <w:tc>
          <w:tcPr>
            <w:tcW w:w="251" w:type="dxa"/>
            <w:vAlign w:val="bottom"/>
          </w:tcPr>
          <w:p w:rsidR="00B104B2" w:rsidRPr="00E32625" w:rsidRDefault="00B104B2" w:rsidP="00F5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04B2" w:rsidRPr="002E4F06" w:rsidRDefault="00B104B2" w:rsidP="00F528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E4F06">
              <w:rPr>
                <w:rFonts w:ascii="Angsana New" w:hAnsi="Angsana New" w:cs="Angsana New"/>
                <w:sz w:val="30"/>
                <w:szCs w:val="30"/>
              </w:rPr>
              <w:t>677,413</w:t>
            </w:r>
          </w:p>
        </w:tc>
      </w:tr>
    </w:tbl>
    <w:p w:rsidR="007D014D" w:rsidRDefault="007D014D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D5227B" w:rsidRDefault="00D5227B" w:rsidP="00917004">
      <w:pPr>
        <w:pStyle w:val="FSBlank"/>
        <w:rPr>
          <w:sz w:val="30"/>
          <w:szCs w:val="30"/>
        </w:rPr>
      </w:pPr>
    </w:p>
    <w:p w:rsidR="007D014D" w:rsidRPr="00747298" w:rsidRDefault="00176B18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ค่าใช้จ่าย</w:t>
      </w:r>
      <w:r w:rsidR="007D014D" w:rsidRPr="00747298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:rsidR="007D014D" w:rsidRPr="00D5227B" w:rsidRDefault="007D014D" w:rsidP="000F556F">
      <w:pPr>
        <w:pStyle w:val="FSBlank"/>
        <w:rPr>
          <w:sz w:val="30"/>
          <w:szCs w:val="30"/>
        </w:rPr>
      </w:pPr>
      <w:r w:rsidRPr="00C746B8">
        <w:rPr>
          <w:cs/>
        </w:rPr>
        <w:tab/>
      </w:r>
    </w:p>
    <w:p w:rsidR="00D5227B" w:rsidRDefault="00D5227B" w:rsidP="000F556F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D5227B" w:rsidRPr="005B0A2E" w:rsidRDefault="00D5227B" w:rsidP="000F556F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440"/>
      </w:tblGrid>
      <w:tr w:rsidR="00704A21" w:rsidRPr="00D67E3E" w:rsidTr="004428E4">
        <w:trPr>
          <w:tblHeader/>
        </w:trPr>
        <w:tc>
          <w:tcPr>
            <w:tcW w:w="5940" w:type="dxa"/>
          </w:tcPr>
          <w:p w:rsidR="00704A21" w:rsidRPr="005536A8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:rsidR="00704A21" w:rsidRPr="00D67E3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A21" w:rsidRPr="00D67E3E" w:rsidTr="004428E4">
        <w:trPr>
          <w:tblHeader/>
        </w:trPr>
        <w:tc>
          <w:tcPr>
            <w:tcW w:w="5940" w:type="dxa"/>
          </w:tcPr>
          <w:p w:rsidR="00704A21" w:rsidRPr="00D67E3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04A21" w:rsidRPr="00D877BD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704A21" w:rsidRPr="00D877BD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04A21" w:rsidRPr="00D877BD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704A21" w:rsidRPr="00D67E3E" w:rsidTr="004428E4">
        <w:trPr>
          <w:tblHeader/>
        </w:trPr>
        <w:tc>
          <w:tcPr>
            <w:tcW w:w="5940" w:type="dxa"/>
          </w:tcPr>
          <w:p w:rsidR="00704A21" w:rsidRPr="00D67E3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704A21" w:rsidRPr="008569C8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69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A21" w:rsidRPr="00D67E3E" w:rsidTr="004428E4">
        <w:tc>
          <w:tcPr>
            <w:tcW w:w="5940" w:type="dxa"/>
          </w:tcPr>
          <w:p w:rsidR="00704A21" w:rsidRPr="00D67E3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530" w:type="dxa"/>
            <w:vAlign w:val="bottom"/>
          </w:tcPr>
          <w:p w:rsidR="00704A21" w:rsidRPr="00D67E3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04A21" w:rsidRPr="00D67E3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A21" w:rsidRPr="00D67E3E" w:rsidTr="004428E4">
        <w:tc>
          <w:tcPr>
            <w:tcW w:w="5940" w:type="dxa"/>
          </w:tcPr>
          <w:p w:rsidR="00704A21" w:rsidRPr="00D67E3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11,523</w:t>
            </w:r>
          </w:p>
        </w:tc>
        <w:tc>
          <w:tcPr>
            <w:tcW w:w="270" w:type="dxa"/>
          </w:tcPr>
          <w:p w:rsidR="00704A21" w:rsidRPr="00D67E3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28,109</w:t>
            </w:r>
          </w:p>
        </w:tc>
      </w:tr>
      <w:tr w:rsidR="00704A21" w:rsidRPr="00D67E3E" w:rsidTr="004428E4">
        <w:tc>
          <w:tcPr>
            <w:tcW w:w="5940" w:type="dxa"/>
          </w:tcPr>
          <w:p w:rsidR="00704A21" w:rsidRPr="00D67E3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="004F354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F3543">
              <w:rPr>
                <w:rFonts w:ascii="Angsana New" w:hAnsi="Angsana New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(1,006)</w:t>
            </w:r>
          </w:p>
        </w:tc>
        <w:tc>
          <w:tcPr>
            <w:tcW w:w="270" w:type="dxa"/>
          </w:tcPr>
          <w:p w:rsidR="00704A21" w:rsidRPr="00D67E3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3,148</w:t>
            </w:r>
          </w:p>
        </w:tc>
      </w:tr>
      <w:tr w:rsidR="00704A21" w:rsidRPr="00D67E3E" w:rsidTr="004428E4">
        <w:tc>
          <w:tcPr>
            <w:tcW w:w="5940" w:type="dxa"/>
          </w:tcPr>
          <w:p w:rsidR="00704A21" w:rsidRPr="00D67E3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10,517</w:t>
            </w:r>
          </w:p>
        </w:tc>
        <w:tc>
          <w:tcPr>
            <w:tcW w:w="270" w:type="dxa"/>
          </w:tcPr>
          <w:p w:rsidR="00704A21" w:rsidRPr="005233EA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31,257</w:t>
            </w:r>
          </w:p>
        </w:tc>
      </w:tr>
      <w:tr w:rsidR="003F67E4" w:rsidRPr="00D67E3E" w:rsidTr="003F67E4">
        <w:tc>
          <w:tcPr>
            <w:tcW w:w="5940" w:type="dxa"/>
            <w:shd w:val="clear" w:color="auto" w:fill="auto"/>
          </w:tcPr>
          <w:p w:rsidR="003F67E4" w:rsidRPr="003F67E4" w:rsidRDefault="003F67E4" w:rsidP="004428E4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F67E4" w:rsidRPr="003F67E4" w:rsidRDefault="003F67E4" w:rsidP="004428E4">
            <w:pPr>
              <w:pStyle w:val="FSBlank"/>
              <w:tabs>
                <w:tab w:val="decimal" w:pos="1149"/>
              </w:tabs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F67E4" w:rsidRPr="003F67E4" w:rsidRDefault="003F67E4" w:rsidP="004428E4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67E4" w:rsidRPr="003F67E4" w:rsidRDefault="003F67E4" w:rsidP="004428E4">
            <w:pPr>
              <w:pStyle w:val="FSBlank"/>
              <w:tabs>
                <w:tab w:val="decimal" w:pos="1062"/>
              </w:tabs>
              <w:rPr>
                <w:sz w:val="30"/>
                <w:szCs w:val="30"/>
              </w:rPr>
            </w:pPr>
          </w:p>
        </w:tc>
      </w:tr>
      <w:tr w:rsidR="00704A21" w:rsidRPr="00D67E3E" w:rsidTr="004428E4">
        <w:tc>
          <w:tcPr>
            <w:tcW w:w="5940" w:type="dxa"/>
            <w:shd w:val="clear" w:color="auto" w:fill="auto"/>
          </w:tcPr>
          <w:p w:rsidR="00704A21" w:rsidRPr="003F67E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04A21" w:rsidRPr="003F67E4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04A21" w:rsidRPr="003F67E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04A21" w:rsidRPr="003F67E4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4A21" w:rsidRPr="00D67E3E" w:rsidTr="004428E4">
        <w:tc>
          <w:tcPr>
            <w:tcW w:w="594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(6,123)</w:t>
            </w:r>
          </w:p>
        </w:tc>
        <w:tc>
          <w:tcPr>
            <w:tcW w:w="270" w:type="dxa"/>
            <w:shd w:val="clear" w:color="auto" w:fill="auto"/>
          </w:tcPr>
          <w:p w:rsidR="00704A21" w:rsidRPr="00D67E3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(4,492)</w:t>
            </w:r>
          </w:p>
        </w:tc>
      </w:tr>
      <w:tr w:rsidR="00704A21" w:rsidRPr="00D67E3E" w:rsidTr="004428E4">
        <w:tc>
          <w:tcPr>
            <w:tcW w:w="594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(6,123)</w:t>
            </w:r>
          </w:p>
        </w:tc>
        <w:tc>
          <w:tcPr>
            <w:tcW w:w="270" w:type="dxa"/>
            <w:shd w:val="clear" w:color="auto" w:fill="auto"/>
          </w:tcPr>
          <w:p w:rsidR="00704A21" w:rsidRPr="005233EA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(4,492)</w:t>
            </w:r>
          </w:p>
        </w:tc>
      </w:tr>
      <w:tr w:rsidR="00704A21" w:rsidRPr="008B052C" w:rsidTr="004428E4">
        <w:tc>
          <w:tcPr>
            <w:tcW w:w="5940" w:type="dxa"/>
            <w:shd w:val="clear" w:color="auto" w:fill="auto"/>
          </w:tcPr>
          <w:p w:rsidR="00704A21" w:rsidRPr="00D67E3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4,394</w:t>
            </w:r>
          </w:p>
        </w:tc>
        <w:tc>
          <w:tcPr>
            <w:tcW w:w="270" w:type="dxa"/>
            <w:shd w:val="clear" w:color="auto" w:fill="auto"/>
          </w:tcPr>
          <w:p w:rsidR="00704A21" w:rsidRPr="005233EA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4A21" w:rsidRPr="005233EA" w:rsidRDefault="00704A21" w:rsidP="004428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26,765</w:t>
            </w:r>
          </w:p>
        </w:tc>
      </w:tr>
    </w:tbl>
    <w:p w:rsidR="00704A21" w:rsidRPr="00D5227B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tab/>
      </w:r>
      <w:r>
        <w:rPr>
          <w:rFonts w:ascii="Angsana New" w:hAnsi="Angsana New"/>
          <w:b/>
          <w:bCs/>
          <w:i/>
          <w:iCs/>
          <w:sz w:val="20"/>
          <w:szCs w:val="20"/>
        </w:rPr>
        <w:tab/>
      </w:r>
      <w:r>
        <w:rPr>
          <w:rFonts w:ascii="Angsana New" w:hAnsi="Angsana New"/>
          <w:b/>
          <w:bCs/>
          <w:i/>
          <w:iCs/>
          <w:sz w:val="20"/>
          <w:szCs w:val="20"/>
        </w:rPr>
        <w:tab/>
      </w:r>
      <w:r w:rsidRPr="0018349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183491">
        <w:rPr>
          <w:rFonts w:ascii="Angsana New" w:hAnsi="Angsana New"/>
          <w:b/>
          <w:bCs/>
          <w:i/>
          <w:iCs/>
          <w:sz w:val="30"/>
          <w:szCs w:val="30"/>
          <w:cs/>
        </w:rPr>
        <w:t>รับรู้ในกำไรขาดทุนเบ็ดเสร็จอื่น</w:t>
      </w:r>
    </w:p>
    <w:p w:rsidR="00D5227B" w:rsidRPr="00D5227B" w:rsidRDefault="00D5227B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80"/>
        <w:gridCol w:w="990"/>
        <w:gridCol w:w="180"/>
        <w:gridCol w:w="895"/>
        <w:gridCol w:w="180"/>
        <w:gridCol w:w="873"/>
        <w:gridCol w:w="180"/>
        <w:gridCol w:w="873"/>
        <w:gridCol w:w="180"/>
        <w:gridCol w:w="869"/>
      </w:tblGrid>
      <w:tr w:rsidR="00704A21" w:rsidRPr="00CD79B8" w:rsidTr="004428E4">
        <w:trPr>
          <w:trHeight w:val="20"/>
          <w:tblHeader/>
        </w:trPr>
        <w:tc>
          <w:tcPr>
            <w:tcW w:w="270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:rsidR="00704A21" w:rsidRPr="00183491" w:rsidRDefault="00704A21" w:rsidP="004428E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34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8349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 w:rsidRPr="0018349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04A21" w:rsidRPr="00CD79B8" w:rsidTr="004428E4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5" w:type="dxa"/>
            <w:gridSpan w:val="5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8349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:rsidR="00704A21" w:rsidRPr="00183491" w:rsidRDefault="00704A21" w:rsidP="004428E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349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04A21" w:rsidRPr="00CD79B8" w:rsidTr="004428E4">
        <w:trPr>
          <w:trHeight w:val="20"/>
          <w:tblHeader/>
        </w:trPr>
        <w:tc>
          <w:tcPr>
            <w:tcW w:w="2700" w:type="dxa"/>
            <w:vMerge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704A21" w:rsidRPr="00183491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04A21" w:rsidRPr="00CD79B8" w:rsidTr="004428E4">
        <w:trPr>
          <w:trHeight w:val="20"/>
          <w:tblHeader/>
        </w:trPr>
        <w:tc>
          <w:tcPr>
            <w:tcW w:w="270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:rsidR="00704A21" w:rsidRPr="00183491" w:rsidRDefault="00DC15D7" w:rsidP="004428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9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A21" w:rsidRPr="00CD79B8" w:rsidTr="004428E4">
        <w:trPr>
          <w:cantSplit/>
          <w:trHeight w:val="20"/>
        </w:trPr>
        <w:tc>
          <w:tcPr>
            <w:tcW w:w="270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8349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3,174</w:t>
            </w:r>
          </w:p>
        </w:tc>
        <w:tc>
          <w:tcPr>
            <w:tcW w:w="18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04A21" w:rsidRPr="00183491" w:rsidRDefault="004309AE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4A21">
              <w:rPr>
                <w:rFonts w:ascii="Angsana New" w:hAnsi="Angsana New"/>
                <w:sz w:val="30"/>
                <w:szCs w:val="30"/>
                <w:lang w:val="en-US" w:bidi="th-TH"/>
              </w:rPr>
              <w:t>635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:rsidR="00704A21" w:rsidRPr="00183491" w:rsidRDefault="00704A21" w:rsidP="004309A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2,539</w:t>
            </w:r>
          </w:p>
        </w:tc>
        <w:tc>
          <w:tcPr>
            <w:tcW w:w="18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4A21" w:rsidRPr="00CD79B8" w:rsidTr="004428E4">
        <w:trPr>
          <w:cantSplit/>
          <w:trHeight w:val="20"/>
        </w:trPr>
        <w:tc>
          <w:tcPr>
            <w:tcW w:w="2700" w:type="dxa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3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34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3,174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A21" w:rsidRPr="00183491" w:rsidRDefault="004309AE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04A21" w:rsidRPr="001834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A21" w:rsidRPr="00183491" w:rsidRDefault="00704A21" w:rsidP="004309A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2,539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04A21" w:rsidRPr="0018349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A21" w:rsidRPr="00183491" w:rsidRDefault="00704A21" w:rsidP="004428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B104B2" w:rsidRDefault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227B" w:rsidRDefault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227B" w:rsidRDefault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227B" w:rsidRPr="00D5227B" w:rsidRDefault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704A21" w:rsidRPr="003C47FE" w:rsidRDefault="00704A21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704A21" w:rsidRPr="00724474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704A21" w:rsidRPr="003C47FE" w:rsidTr="004F3543">
        <w:tc>
          <w:tcPr>
            <w:tcW w:w="423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  <w:shd w:val="clear" w:color="auto" w:fill="auto"/>
          </w:tcPr>
          <w:p w:rsidR="00704A21" w:rsidRPr="00AF6748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47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A21" w:rsidRPr="003C47FE" w:rsidTr="004F3543">
        <w:tc>
          <w:tcPr>
            <w:tcW w:w="423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04A21" w:rsidRPr="003C47FE" w:rsidTr="004F3543">
        <w:tc>
          <w:tcPr>
            <w:tcW w:w="4230" w:type="dxa"/>
            <w:shd w:val="clear" w:color="auto" w:fill="auto"/>
          </w:tcPr>
          <w:p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704A21" w:rsidP="004428E4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="008758B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259,996</w:t>
            </w:r>
          </w:p>
        </w:tc>
        <w:tc>
          <w:tcPr>
            <w:tcW w:w="27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4A21" w:rsidRPr="00B773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401,434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704A21" w:rsidP="004428E4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80,287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(52,569)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(58,579)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5,961</w:t>
            </w:r>
          </w:p>
        </w:tc>
        <w:tc>
          <w:tcPr>
            <w:tcW w:w="27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</w:tr>
      <w:tr w:rsidR="00704A21" w:rsidRPr="003C47FE" w:rsidTr="004428E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002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A21" w:rsidRPr="003C47FE" w:rsidTr="004428E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04A21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E0024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704A21" w:rsidRPr="003C47FE" w:rsidTr="004428E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ไป</w:t>
            </w:r>
            <w:r w:rsidR="004F35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3543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</w:tr>
      <w:tr w:rsidR="00704A21" w:rsidRPr="003C47FE" w:rsidTr="004428E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4A21" w:rsidRPr="00A724FC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4A21" w:rsidRPr="00A724FC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4FC">
              <w:rPr>
                <w:rFonts w:ascii="Angsana New" w:hAnsi="Angsana New"/>
                <w:b/>
                <w:bCs/>
                <w:sz w:val="30"/>
                <w:szCs w:val="30"/>
              </w:rPr>
              <w:t>26,765</w:t>
            </w:r>
          </w:p>
        </w:tc>
      </w:tr>
      <w:tr w:rsidR="00704A21" w:rsidRPr="00D5227B" w:rsidTr="002D7B88">
        <w:tc>
          <w:tcPr>
            <w:tcW w:w="4230" w:type="dxa"/>
            <w:shd w:val="clear" w:color="auto" w:fill="auto"/>
          </w:tcPr>
          <w:p w:rsidR="00704A21" w:rsidRPr="00D5227B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  <w:shd w:val="clear" w:color="auto" w:fill="auto"/>
          </w:tcPr>
          <w:p w:rsidR="00704A21" w:rsidRPr="00D5227B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</w:tr>
      <w:tr w:rsidR="00D5227B" w:rsidRPr="003C47FE" w:rsidTr="002D7B88">
        <w:tc>
          <w:tcPr>
            <w:tcW w:w="4230" w:type="dxa"/>
            <w:shd w:val="clear" w:color="auto" w:fill="auto"/>
          </w:tcPr>
          <w:p w:rsidR="00D5227B" w:rsidRPr="003C47FE" w:rsidRDefault="00D5227B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  <w:shd w:val="clear" w:color="auto" w:fill="auto"/>
          </w:tcPr>
          <w:p w:rsidR="00D5227B" w:rsidRDefault="00D5227B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A21" w:rsidRPr="003C47FE" w:rsidTr="002D7B88">
        <w:tc>
          <w:tcPr>
            <w:tcW w:w="423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04A21" w:rsidRPr="003C47FE" w:rsidTr="002D7B88">
        <w:tc>
          <w:tcPr>
            <w:tcW w:w="4230" w:type="dxa"/>
            <w:shd w:val="clear" w:color="auto" w:fill="auto"/>
          </w:tcPr>
          <w:p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8758BB" w:rsidP="004428E4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338,073</w:t>
            </w:r>
          </w:p>
        </w:tc>
        <w:tc>
          <w:tcPr>
            <w:tcW w:w="270" w:type="dxa"/>
            <w:shd w:val="clear" w:color="auto" w:fill="auto"/>
          </w:tcPr>
          <w:p w:rsidR="00704A21" w:rsidRPr="006709EF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4A21" w:rsidRPr="00B773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397,880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704A21" w:rsidP="004428E4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04A21" w:rsidRPr="006709EF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704A21" w:rsidRPr="006709EF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79,576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(68,176)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(57,854)</w:t>
            </w:r>
          </w:p>
        </w:tc>
      </w:tr>
      <w:tr w:rsidR="00704A21" w:rsidRPr="003C47FE" w:rsidTr="004428E4">
        <w:tc>
          <w:tcPr>
            <w:tcW w:w="423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5,961</w:t>
            </w:r>
          </w:p>
        </w:tc>
        <w:tc>
          <w:tcPr>
            <w:tcW w:w="27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04A21" w:rsidRPr="00957064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</w:tr>
      <w:tr w:rsidR="00704A21" w:rsidRPr="003C47FE" w:rsidTr="004428E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ไป</w:t>
            </w:r>
            <w:r w:rsidR="002D7B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7B88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</w:tr>
      <w:tr w:rsidR="00704A21" w:rsidRPr="003C47FE" w:rsidTr="004428E4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6709EF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4A21" w:rsidRPr="00957064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95706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4A21" w:rsidRPr="006709EF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26,765</w:t>
            </w:r>
          </w:p>
        </w:tc>
      </w:tr>
    </w:tbl>
    <w:p w:rsidR="00637A7B" w:rsidRPr="00D5227B" w:rsidRDefault="00637A7B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20"/>
          <w:szCs w:val="2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F07F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:rsidR="00D5227B" w:rsidRP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="Angsana New" w:hAnsi="Angsana New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080"/>
      </w:tblGrid>
      <w:tr w:rsidR="00704A21" w:rsidRPr="00F07F6D" w:rsidTr="004428E4">
        <w:trPr>
          <w:tblHeader/>
        </w:trPr>
        <w:tc>
          <w:tcPr>
            <w:tcW w:w="4230" w:type="dxa"/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07F6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="002D7B88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2D7B8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A21" w:rsidRPr="00F07F6D" w:rsidTr="004428E4">
        <w:trPr>
          <w:tblHeader/>
        </w:trPr>
        <w:tc>
          <w:tcPr>
            <w:tcW w:w="4230" w:type="dxa"/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07F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07F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04A21" w:rsidRPr="00F07F6D" w:rsidTr="004428E4">
        <w:trPr>
          <w:tblHeader/>
        </w:trPr>
        <w:tc>
          <w:tcPr>
            <w:tcW w:w="4230" w:type="dxa"/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="Angsana New" w:hAnsi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="Angsana New" w:hAnsi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="Angsana New" w:hAnsi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="Angsana New" w:hAnsi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704A21" w:rsidRPr="00F07F6D" w:rsidTr="004428E4">
        <w:trPr>
          <w:tblHeader/>
        </w:trPr>
        <w:tc>
          <w:tcPr>
            <w:tcW w:w="4230" w:type="dxa"/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bottom w:val="nil"/>
            </w:tcBorders>
            <w:shd w:val="clear" w:color="auto" w:fill="auto"/>
          </w:tcPr>
          <w:p w:rsidR="00704A21" w:rsidRPr="00251725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25172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A21" w:rsidRPr="00F07F6D" w:rsidTr="004428E4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:rsidR="00704A21" w:rsidRPr="00762C31" w:rsidRDefault="00704A21" w:rsidP="004428E4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762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04A21" w:rsidRPr="00F07F6D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F6D">
              <w:rPr>
                <w:rFonts w:ascii="Angsana New" w:hAnsi="Angsana New"/>
                <w:b/>
                <w:bCs/>
                <w:sz w:val="30"/>
                <w:szCs w:val="30"/>
              </w:rPr>
              <w:t>21,400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04A21" w:rsidRPr="00F07F6D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F6D">
              <w:rPr>
                <w:rFonts w:ascii="Angsana New" w:hAnsi="Angsana New"/>
                <w:b/>
                <w:bCs/>
                <w:sz w:val="30"/>
                <w:szCs w:val="30"/>
              </w:rPr>
              <w:t>14,642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04A21" w:rsidRPr="00F07F6D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F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04A21" w:rsidRPr="00F07F6D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04A21" w:rsidRPr="00F07F6D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F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04A21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รายการเคลื่อนไหวของสินทรัพย์ภาษีเงินได้รอตัดบัญชีที่เกิดขึ้นในระหว่างปีสิ้นสุดวันที่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5227B" w:rsidRPr="004309AE" w:rsidRDefault="00D5227B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260"/>
        <w:gridCol w:w="270"/>
        <w:gridCol w:w="1260"/>
        <w:gridCol w:w="270"/>
        <w:gridCol w:w="1080"/>
      </w:tblGrid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9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B65163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Pr="00A40C95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0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490" w:type="dxa"/>
            <w:gridSpan w:val="7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1,103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(17)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704A21" w:rsidRPr="0068365D" w:rsidRDefault="00704A21" w:rsidP="004428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1,086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3C47FE" w:rsidRDefault="00704A21" w:rsidP="002D7B88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68365D" w:rsidRDefault="00704A21" w:rsidP="004428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8,213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4,830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68365D" w:rsidRDefault="00704A21" w:rsidP="004428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13,043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68365D" w:rsidRDefault="00704A21" w:rsidP="004428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4,977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1,310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04A21" w:rsidRPr="0068365D" w:rsidRDefault="00704A21" w:rsidP="004428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365D">
              <w:rPr>
                <w:rFonts w:ascii="Angsana New" w:hAnsi="Angsana New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6,922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14,642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04A21" w:rsidRPr="00552934" w:rsidRDefault="00704A21" w:rsidP="004428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6,123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04A21" w:rsidRPr="0068365D" w:rsidRDefault="00704A21" w:rsidP="004428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36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21,400</w:t>
            </w:r>
          </w:p>
        </w:tc>
      </w:tr>
      <w:tr w:rsidR="00704A21" w:rsidRPr="003C47FE" w:rsidTr="002C5BF0">
        <w:tc>
          <w:tcPr>
            <w:tcW w:w="3690" w:type="dxa"/>
          </w:tcPr>
          <w:p w:rsidR="00704A21" w:rsidRPr="0022591B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4A21" w:rsidRPr="0022591B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22591B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04A21" w:rsidRPr="0022591B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04A21" w:rsidRPr="0022591B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04A21" w:rsidRPr="0022591B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04A21" w:rsidRPr="0022591B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04A21" w:rsidRPr="0022591B" w:rsidRDefault="00704A21" w:rsidP="004428E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C5BF0" w:rsidRPr="003C47FE" w:rsidTr="004428E4">
        <w:tc>
          <w:tcPr>
            <w:tcW w:w="3690" w:type="dxa"/>
          </w:tcPr>
          <w:p w:rsidR="002C5BF0" w:rsidRPr="00A40C95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0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552934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C5BF0" w:rsidRPr="003C47FE" w:rsidTr="004428E4">
        <w:tc>
          <w:tcPr>
            <w:tcW w:w="369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552934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C5BF0" w:rsidRPr="003C47FE" w:rsidTr="004428E4">
        <w:tc>
          <w:tcPr>
            <w:tcW w:w="369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1,109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1,103</w:t>
            </w:r>
          </w:p>
        </w:tc>
      </w:tr>
      <w:tr w:rsidR="002C5BF0" w:rsidRPr="003C47FE" w:rsidTr="004428E4">
        <w:tc>
          <w:tcPr>
            <w:tcW w:w="369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2C5BF0" w:rsidRPr="003C47FE" w:rsidTr="004428E4">
        <w:tc>
          <w:tcPr>
            <w:tcW w:w="369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4,408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3,805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8,213</w:t>
            </w:r>
          </w:p>
        </w:tc>
      </w:tr>
      <w:tr w:rsidR="002C5BF0" w:rsidRPr="003C47FE" w:rsidTr="004428E4">
        <w:tc>
          <w:tcPr>
            <w:tcW w:w="3690" w:type="dxa"/>
          </w:tcPr>
          <w:p w:rsidR="002C5BF0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C5BF0" w:rsidRPr="003C47FE" w:rsidTr="004428E4">
        <w:tc>
          <w:tcPr>
            <w:tcW w:w="369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4,284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C5BF0" w:rsidRPr="00BD7D15" w:rsidRDefault="002C5BF0" w:rsidP="002C5B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7D1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4,977</w:t>
            </w:r>
          </w:p>
        </w:tc>
      </w:tr>
      <w:tr w:rsidR="002C5BF0" w:rsidRPr="003C47FE" w:rsidTr="004428E4">
        <w:tc>
          <w:tcPr>
            <w:tcW w:w="3690" w:type="dxa"/>
          </w:tcPr>
          <w:p w:rsidR="002C5BF0" w:rsidRPr="003C47FE" w:rsidRDefault="002C5BF0" w:rsidP="002C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10,150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C5BF0" w:rsidRPr="0068365D" w:rsidRDefault="002C5BF0" w:rsidP="002C5BF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36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4,492</w:t>
            </w:r>
          </w:p>
        </w:tc>
        <w:tc>
          <w:tcPr>
            <w:tcW w:w="270" w:type="dxa"/>
          </w:tcPr>
          <w:p w:rsidR="002C5BF0" w:rsidRPr="0068365D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C5BF0" w:rsidRPr="0068365D" w:rsidRDefault="002C5BF0" w:rsidP="002C5B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36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5BF0" w:rsidRPr="003C47FE" w:rsidRDefault="002C5BF0" w:rsidP="002C5BF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14,642</w:t>
            </w:r>
          </w:p>
        </w:tc>
      </w:tr>
    </w:tbl>
    <w:p w:rsidR="00B104B2" w:rsidRDefault="00B104B2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5227B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4B2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:rsidR="00D5227B" w:rsidRPr="004309AE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ook w:val="00A0" w:firstRow="1" w:lastRow="0" w:firstColumn="1" w:lastColumn="0" w:noHBand="0" w:noVBand="0"/>
      </w:tblPr>
      <w:tblGrid>
        <w:gridCol w:w="6030"/>
        <w:gridCol w:w="1530"/>
        <w:gridCol w:w="270"/>
        <w:gridCol w:w="1350"/>
      </w:tblGrid>
      <w:tr w:rsidR="00704A21" w:rsidRPr="003C47FE" w:rsidTr="004428E4">
        <w:tc>
          <w:tcPr>
            <w:tcW w:w="603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A21" w:rsidRPr="003C47FE" w:rsidTr="004428E4">
        <w:tc>
          <w:tcPr>
            <w:tcW w:w="6030" w:type="dxa"/>
          </w:tcPr>
          <w:p w:rsidR="00704A21" w:rsidRPr="00324B24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04A21" w:rsidRPr="003C47FE" w:rsidTr="004428E4">
        <w:tc>
          <w:tcPr>
            <w:tcW w:w="603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704A21" w:rsidRPr="00B65163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1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A21" w:rsidRPr="003C47FE" w:rsidTr="004428E4">
        <w:tc>
          <w:tcPr>
            <w:tcW w:w="603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53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A21" w:rsidRPr="003C47FE" w:rsidTr="004428E4">
        <w:tc>
          <w:tcPr>
            <w:tcW w:w="6030" w:type="dxa"/>
          </w:tcPr>
          <w:p w:rsidR="00704A21" w:rsidRPr="00FB6820" w:rsidRDefault="00704A21" w:rsidP="004428E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</w:t>
            </w:r>
          </w:p>
        </w:tc>
        <w:tc>
          <w:tcPr>
            <w:tcW w:w="1530" w:type="dxa"/>
            <w:vAlign w:val="bottom"/>
          </w:tcPr>
          <w:p w:rsidR="00704A2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04A2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A21" w:rsidRPr="003C47FE" w:rsidTr="004428E4">
        <w:tc>
          <w:tcPr>
            <w:tcW w:w="6030" w:type="dxa"/>
          </w:tcPr>
          <w:p w:rsidR="00704A21" w:rsidRPr="00FB6820" w:rsidRDefault="00704A21" w:rsidP="004428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530" w:type="dxa"/>
            <w:vAlign w:val="bottom"/>
          </w:tcPr>
          <w:p w:rsidR="00704A2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04A21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B104B2" w:rsidRPr="003C47FE" w:rsidTr="004428E4">
        <w:tc>
          <w:tcPr>
            <w:tcW w:w="6030" w:type="dxa"/>
          </w:tcPr>
          <w:p w:rsidR="00B104B2" w:rsidRPr="00FB6820" w:rsidRDefault="00B104B2" w:rsidP="00B104B2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530" w:type="dxa"/>
            <w:vAlign w:val="bottom"/>
          </w:tcPr>
          <w:p w:rsidR="00B104B2" w:rsidRPr="00F32F78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270" w:type="dxa"/>
            <w:vAlign w:val="bottom"/>
          </w:tcPr>
          <w:p w:rsidR="00B104B2" w:rsidRPr="00F32F78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104B2" w:rsidRPr="00F32F78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</w:tr>
      <w:tr w:rsidR="00B104B2" w:rsidRPr="003C47FE" w:rsidTr="004428E4">
        <w:tc>
          <w:tcPr>
            <w:tcW w:w="6030" w:type="dxa"/>
          </w:tcPr>
          <w:p w:rsidR="00B104B2" w:rsidRPr="00FB6820" w:rsidRDefault="00B104B2" w:rsidP="00B104B2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าเผื่อขาดทุนจากการด้อยค่าที่ดิน </w:t>
            </w: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:rsidR="00B104B2" w:rsidRPr="00F32F78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270" w:type="dxa"/>
            <w:vAlign w:val="bottom"/>
          </w:tcPr>
          <w:p w:rsidR="00B104B2" w:rsidRPr="00F32F78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104B2" w:rsidRPr="00F32F78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</w:tr>
      <w:tr w:rsidR="00B104B2" w:rsidRPr="003C47FE" w:rsidTr="004428E4">
        <w:tc>
          <w:tcPr>
            <w:tcW w:w="6030" w:type="dxa"/>
          </w:tcPr>
          <w:p w:rsidR="00B104B2" w:rsidRPr="00324B24" w:rsidRDefault="00324B24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2" w:firstLine="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B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04B2" w:rsidRPr="00302387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2387">
              <w:rPr>
                <w:rFonts w:ascii="Angsana New" w:hAnsi="Angsana New"/>
                <w:b/>
                <w:bCs/>
                <w:sz w:val="30"/>
                <w:szCs w:val="30"/>
              </w:rPr>
              <w:t>488,451</w:t>
            </w:r>
          </w:p>
        </w:tc>
        <w:tc>
          <w:tcPr>
            <w:tcW w:w="270" w:type="dxa"/>
            <w:vAlign w:val="bottom"/>
          </w:tcPr>
          <w:p w:rsidR="00B104B2" w:rsidRPr="00302387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04B2" w:rsidRPr="00302387" w:rsidRDefault="00B104B2" w:rsidP="00B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2387">
              <w:rPr>
                <w:rFonts w:ascii="Angsana New" w:hAnsi="Angsana New"/>
                <w:b/>
                <w:bCs/>
                <w:sz w:val="30"/>
                <w:szCs w:val="30"/>
              </w:rPr>
              <w:t>488,451</w:t>
            </w:r>
          </w:p>
        </w:tc>
      </w:tr>
    </w:tbl>
    <w:p w:rsidR="00704A21" w:rsidRPr="004309AE" w:rsidRDefault="00704A21" w:rsidP="00704A21">
      <w:pPr>
        <w:pStyle w:val="FSBlank"/>
        <w:rPr>
          <w:sz w:val="30"/>
          <w:szCs w:val="30"/>
        </w:rPr>
      </w:pPr>
      <w:r w:rsidRPr="00720EA8">
        <w:rPr>
          <w:cs/>
        </w:rPr>
        <w:tab/>
      </w:r>
    </w:p>
    <w:p w:rsidR="00704A21" w:rsidRPr="003C47FE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 xml:space="preserve">ผลแตกต่างชั่วคราวที่ใช้หักภาษีที่ยังไม่สิ้นสุดอายุตามกฎหมายเกี่ยวกับภาษีเงินได้ปัจจุบันนั้น </w:t>
      </w:r>
      <w:r w:rsidR="00840DD9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บริษัทจะใช้ประโยชน์ทางภาษีดังกล่าว</w:t>
      </w:r>
    </w:p>
    <w:p w:rsidR="00704A21" w:rsidRDefault="00704A21" w:rsidP="00704A21">
      <w:pPr>
        <w:tabs>
          <w:tab w:val="left" w:pos="540"/>
        </w:tabs>
        <w:spacing w:line="240" w:lineRule="auto"/>
        <w:ind w:left="547" w:right="-1080"/>
        <w:rPr>
          <w:rFonts w:ascii="Angsana New" w:hAnsi="Angsana New"/>
          <w:sz w:val="20"/>
          <w:szCs w:val="20"/>
        </w:rPr>
      </w:pPr>
    </w:p>
    <w:p w:rsidR="007D014D" w:rsidRPr="00747298" w:rsidRDefault="00DD6487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747298">
        <w:rPr>
          <w:rFonts w:ascii="Angsana New" w:hAnsi="Angsana New"/>
          <w:bCs/>
          <w:sz w:val="30"/>
          <w:szCs w:val="30"/>
          <w:cs/>
        </w:rPr>
        <w:t>กำไร</w:t>
      </w:r>
      <w:r w:rsidR="007D014D" w:rsidRPr="00747298">
        <w:rPr>
          <w:rFonts w:ascii="Angsana New" w:hAnsi="Angsana New"/>
          <w:bCs/>
          <w:sz w:val="30"/>
          <w:szCs w:val="30"/>
          <w:cs/>
        </w:rPr>
        <w:t>ต่อหุ้น</w:t>
      </w:r>
      <w:r w:rsidR="001D7B7E" w:rsidRPr="00747298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:rsidR="007D014D" w:rsidRPr="00A92316" w:rsidRDefault="007D014D" w:rsidP="001D7B7E">
      <w:pPr>
        <w:pStyle w:val="FSBlank"/>
        <w:rPr>
          <w:sz w:val="30"/>
          <w:szCs w:val="30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3978"/>
        <w:gridCol w:w="1170"/>
        <w:gridCol w:w="270"/>
        <w:gridCol w:w="1260"/>
        <w:gridCol w:w="270"/>
        <w:gridCol w:w="1010"/>
        <w:gridCol w:w="270"/>
        <w:gridCol w:w="1099"/>
      </w:tblGrid>
      <w:tr w:rsidR="003F5465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465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4A4489" w:rsidP="00B24A20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B773FE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B773FE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B773FE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B773FE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F5465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B24A20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3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4738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2473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773FE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73FE" w:rsidRPr="00D53570" w:rsidRDefault="00B773FE" w:rsidP="00B24A20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D53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53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D53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D53570" w:rsidRDefault="0050692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570">
              <w:rPr>
                <w:rFonts w:ascii="Angsana New" w:hAnsi="Angsana New"/>
                <w:b/>
                <w:bCs/>
                <w:sz w:val="30"/>
                <w:szCs w:val="30"/>
              </w:rPr>
              <w:t>255,603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D53570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D53570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570">
              <w:rPr>
                <w:rFonts w:ascii="Angsana New" w:hAnsi="Angsana New"/>
                <w:b/>
                <w:bCs/>
                <w:sz w:val="30"/>
                <w:szCs w:val="30"/>
              </w:rPr>
              <w:t>374,669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D53570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D53570" w:rsidRDefault="0050692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570">
              <w:rPr>
                <w:rFonts w:ascii="Angsana New" w:hAnsi="Angsana New"/>
                <w:b/>
                <w:bCs/>
                <w:sz w:val="30"/>
                <w:szCs w:val="30"/>
              </w:rPr>
              <w:t>333,680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D53570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D53570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570">
              <w:rPr>
                <w:rFonts w:ascii="Angsana New" w:hAnsi="Angsana New"/>
                <w:b/>
                <w:bCs/>
                <w:sz w:val="30"/>
                <w:szCs w:val="30"/>
              </w:rPr>
              <w:t>371,116</w:t>
            </w:r>
          </w:p>
        </w:tc>
      </w:tr>
      <w:tr w:rsidR="00D53570" w:rsidRPr="00CD7F65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53570" w:rsidRPr="00CD7F65" w:rsidRDefault="00D53570" w:rsidP="00B24A20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CD7F65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CD7F65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CD7F65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CD7F65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CD7F65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CD7F65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CD7F65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3570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53570" w:rsidRPr="00D53570" w:rsidRDefault="00D53570" w:rsidP="00B24A20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5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</w:t>
            </w:r>
            <w:r w:rsidRPr="00D535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D53570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D53570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D53570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D53570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D53570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D53570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3570" w:rsidRPr="00D53570" w:rsidRDefault="00D53570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73FE" w:rsidRPr="00247382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773FE" w:rsidRPr="00EB315A" w:rsidRDefault="00B773FE" w:rsidP="00B24A20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ที่ออก</w:t>
            </w:r>
            <w:r w:rsidR="00D535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57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535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535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EB315A" w:rsidRDefault="0050692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EB315A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EB315A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EB315A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EB315A" w:rsidRDefault="0050692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EB315A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3FE" w:rsidRPr="00EB315A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</w:tr>
      <w:tr w:rsidR="005044C2" w:rsidRPr="00247382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044C2" w:rsidRPr="00EB315A" w:rsidRDefault="005044C2" w:rsidP="00B24A20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D52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2CF">
              <w:rPr>
                <w:rFonts w:ascii="Angsana New" w:hAnsi="Angsana New"/>
                <w:sz w:val="30"/>
                <w:szCs w:val="30"/>
              </w:rPr>
              <w:t>(</w:t>
            </w:r>
            <w:r w:rsidR="00DB346B" w:rsidRPr="00F122CF">
              <w:rPr>
                <w:rFonts w:ascii="Angsana New" w:hAnsi="Angsana New"/>
                <w:sz w:val="30"/>
                <w:szCs w:val="30"/>
              </w:rPr>
              <w:t>5,292</w:t>
            </w:r>
            <w:r w:rsidRPr="00F122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2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D52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2CF">
              <w:rPr>
                <w:rFonts w:ascii="Angsana New" w:hAnsi="Angsana New"/>
                <w:sz w:val="30"/>
                <w:szCs w:val="30"/>
              </w:rPr>
              <w:t>(</w:t>
            </w:r>
            <w:r w:rsidR="00DB346B" w:rsidRPr="00F122CF">
              <w:rPr>
                <w:rFonts w:ascii="Angsana New" w:hAnsi="Angsana New"/>
                <w:sz w:val="30"/>
                <w:szCs w:val="30"/>
              </w:rPr>
              <w:t>5,292</w:t>
            </w:r>
            <w:r w:rsidRPr="00F122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2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4C2" w:rsidRPr="00247382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3570" w:rsidRPr="00D53570" w:rsidRDefault="00D53570" w:rsidP="00B2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5044C2" w:rsidRPr="00D53570" w:rsidRDefault="00D53570" w:rsidP="00B24A20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D5357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53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D535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3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2CF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B346B" w:rsidRPr="00F122CF">
              <w:rPr>
                <w:rFonts w:ascii="Angsana New" w:hAnsi="Angsana New"/>
                <w:b/>
                <w:bCs/>
                <w:sz w:val="30"/>
                <w:szCs w:val="30"/>
              </w:rPr>
              <w:t>042,963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2CF"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2CF"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 w:rsidR="00DB346B" w:rsidRPr="00F122CF">
              <w:rPr>
                <w:rFonts w:ascii="Angsana New" w:hAnsi="Angsana New"/>
                <w:b/>
                <w:bCs/>
                <w:sz w:val="30"/>
                <w:szCs w:val="30"/>
              </w:rPr>
              <w:t>42,963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44C2" w:rsidRPr="00F122CF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2CF"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  <w:tr w:rsidR="0027547A" w:rsidRPr="00CD7F65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7547A" w:rsidRPr="00CD7F65" w:rsidRDefault="0027547A" w:rsidP="00B2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7547A" w:rsidRPr="00CD7F65" w:rsidRDefault="0027547A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547A" w:rsidRPr="00CD7F65" w:rsidRDefault="0027547A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7547A" w:rsidRPr="00CD7F65" w:rsidRDefault="0027547A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547A" w:rsidRPr="00CD7F65" w:rsidRDefault="0027547A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7547A" w:rsidRPr="00CD7F65" w:rsidRDefault="0027547A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7547A" w:rsidRPr="00CD7F65" w:rsidRDefault="0027547A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7547A" w:rsidRPr="00CD7F65" w:rsidRDefault="0027547A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73FE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73FE" w:rsidRPr="00247382" w:rsidRDefault="00B773FE" w:rsidP="00B24A20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473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3F5465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3FE" w:rsidRPr="003F5465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3F5465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3FE" w:rsidRPr="003F5465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3F5465" w:rsidRDefault="005044C2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07769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3FE" w:rsidRPr="003F5465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773FE" w:rsidRPr="003F5465" w:rsidRDefault="00B773FE" w:rsidP="00B7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</w:tr>
    </w:tbl>
    <w:p w:rsidR="00BD6C53" w:rsidRDefault="00BD6C53" w:rsidP="00B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B315A" w:rsidRPr="00E20750" w:rsidRDefault="004D664B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E20750"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:rsidR="00EB315A" w:rsidRDefault="00EB315A" w:rsidP="00EB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E1280" w:rsidRPr="0071311F" w:rsidRDefault="00BE1280" w:rsidP="00BE1280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bidi="th-TH"/>
        </w:rPr>
      </w:pPr>
      <w:r w:rsidRPr="0071311F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:rsidR="00BE1280" w:rsidRPr="0075189E" w:rsidRDefault="00BE1280" w:rsidP="00BE1280">
      <w:pPr>
        <w:ind w:left="547" w:right="-45" w:hanging="547"/>
        <w:jc w:val="thaiDistribute"/>
        <w:rPr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BE1280" w:rsidRPr="0075189E" w:rsidTr="00BE1280">
        <w:trPr>
          <w:trHeight w:val="144"/>
          <w:tblHeader/>
        </w:trPr>
        <w:tc>
          <w:tcPr>
            <w:tcW w:w="261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58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:rsidR="00BE1280" w:rsidRPr="0075189E" w:rsidDel="00D43E7A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BE1280" w:rsidRPr="0075189E" w:rsidTr="00BE1280">
        <w:trPr>
          <w:trHeight w:val="144"/>
          <w:tblHeader/>
        </w:trPr>
        <w:tc>
          <w:tcPr>
            <w:tcW w:w="261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9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E1280" w:rsidRPr="0075189E" w:rsidTr="00BE1280">
        <w:trPr>
          <w:trHeight w:val="144"/>
          <w:tblHeader/>
        </w:trPr>
        <w:tc>
          <w:tcPr>
            <w:tcW w:w="261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280" w:rsidRPr="0075189E" w:rsidTr="00BE1280">
        <w:trPr>
          <w:trHeight w:val="144"/>
          <w:tblHeader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E128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E1280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E128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 23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E128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12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28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>184.34</w:t>
            </w:r>
          </w:p>
        </w:tc>
      </w:tr>
      <w:tr w:rsidR="00BE1280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280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E1280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280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E128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2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E128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12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128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>163.86</w:t>
            </w:r>
          </w:p>
        </w:tc>
      </w:tr>
    </w:tbl>
    <w:p w:rsidR="00CD7F65" w:rsidRPr="00CD7F65" w:rsidRDefault="00CD7F65" w:rsidP="00B01B7B">
      <w:pPr>
        <w:pStyle w:val="FSBlank"/>
        <w:rPr>
          <w:sz w:val="30"/>
          <w:szCs w:val="30"/>
        </w:rPr>
      </w:pPr>
    </w:p>
    <w:p w:rsidR="007D014D" w:rsidRPr="003C47FE" w:rsidRDefault="007D014D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20750">
        <w:rPr>
          <w:rFonts w:ascii="Angsana New" w:hAnsi="Angsana New"/>
          <w:bCs/>
          <w:sz w:val="30"/>
          <w:szCs w:val="30"/>
          <w:cs/>
        </w:rPr>
        <w:t>เครื่องมือทางการเงิน</w:t>
      </w:r>
    </w:p>
    <w:p w:rsidR="007D014D" w:rsidRPr="00321D55" w:rsidRDefault="007D014D" w:rsidP="00906847">
      <w:pPr>
        <w:pStyle w:val="FSBlank"/>
        <w:rPr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7D014D" w:rsidRPr="00321D55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D90095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บริษัทไม่มีการถือหรือออกเครื่องมือทางการเงินที่เป็นตราสารอนุพันธ์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:rsidR="00C87CEB" w:rsidRPr="00321D55" w:rsidRDefault="00C87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D90095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 </w:t>
      </w:r>
      <w:r w:rsidR="00044405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</w:t>
      </w:r>
      <w:r w:rsidR="00044405">
        <w:rPr>
          <w:rFonts w:ascii="Angsana New" w:hAnsi="Angsana New"/>
          <w:sz w:val="30"/>
          <w:szCs w:val="30"/>
          <w:cs/>
        </w:rPr>
        <w:t xml:space="preserve">ละต้นทุนของการจัดการความเสี่ยง </w:t>
      </w:r>
      <w:r w:rsidRPr="003C47FE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</w:t>
      </w:r>
      <w:r w:rsidR="00D90095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7D014D" w:rsidRPr="00321D55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7D014D" w:rsidRPr="00321D55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Default="007D014D" w:rsidP="007D014D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321D55">
        <w:rPr>
          <w:rFonts w:ascii="Angsana New" w:hAnsi="Angsana New"/>
          <w:sz w:val="30"/>
          <w:szCs w:val="30"/>
          <w:cs/>
          <w:lang w:eastAsia="ko-KR"/>
        </w:rPr>
        <w:t>นโยบาย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ของคณะกรรมการบริษัท คือการรักษาระดับเงินทุนให้มั่นคงเพื่อรักษา</w:t>
      </w:r>
      <w:r w:rsidR="00906847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เจ้าหนี้และความเชื่อมั่นของตลาดและก่อให้เกิดการพัฒนาของธุรกิจในอนาคต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คณะกรรมการได้มีการกำกับดูแลผลตอบแทนจากการลงทุน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ซึ่ง</w:t>
      </w:r>
      <w:r w:rsidR="00C00F72">
        <w:rPr>
          <w:rFonts w:ascii="Angsana New" w:hAnsi="Angsana New" w:hint="cs"/>
          <w:sz w:val="30"/>
          <w:szCs w:val="30"/>
          <w:cs/>
          <w:lang w:eastAsia="ko-KR"/>
        </w:rPr>
        <w:t>กลุ่ม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:rsidR="00321D55" w:rsidRPr="00321D55" w:rsidRDefault="00321D55" w:rsidP="007D014D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7D014D" w:rsidRPr="00321D55" w:rsidRDefault="007D014D" w:rsidP="00E16DCA">
      <w:pPr>
        <w:pStyle w:val="FSBlank"/>
        <w:rPr>
          <w:sz w:val="30"/>
          <w:szCs w:val="30"/>
        </w:rPr>
      </w:pPr>
    </w:p>
    <w:p w:rsidR="00A92316" w:rsidRDefault="007D014D" w:rsidP="00BC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631DB1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 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:rsidR="00A33084" w:rsidRDefault="00A33084" w:rsidP="00BC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Pr="00BC06C4" w:rsidRDefault="00A33084" w:rsidP="00BC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อัตราดอกเบี้ยของสินทรัพย์ทางการเงินและหนี้สินทางการเงิน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และระยะเวลาที่ครบกำหนดชำระมีดังนี้</w:t>
      </w:r>
    </w:p>
    <w:p w:rsidR="00591D27" w:rsidRPr="00591D27" w:rsidRDefault="00591D2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pPr w:leftFromText="180" w:rightFromText="180" w:vertAnchor="text" w:horzAnchor="margin" w:tblpX="450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0"/>
        <w:gridCol w:w="990"/>
        <w:gridCol w:w="180"/>
        <w:gridCol w:w="1080"/>
        <w:gridCol w:w="180"/>
        <w:gridCol w:w="1080"/>
        <w:gridCol w:w="180"/>
        <w:gridCol w:w="900"/>
      </w:tblGrid>
      <w:tr w:rsidR="00591D27" w:rsidRPr="00A33084" w:rsidTr="00A33084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70EAA" w:rsidRPr="00A33084" w:rsidTr="00A33084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570EAA" w:rsidRPr="00A33084" w:rsidRDefault="00570EAA" w:rsidP="004F22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70EAA" w:rsidRPr="00A33084" w:rsidRDefault="00570EAA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591D27" w:rsidRPr="00A33084" w:rsidTr="00A33084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591D27" w:rsidRPr="00A33084" w:rsidRDefault="00591D27" w:rsidP="00921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33084" w:rsidRPr="00A33084" w:rsidRDefault="00A33084" w:rsidP="00A33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91D27" w:rsidRPr="00A33084" w:rsidRDefault="00591D27" w:rsidP="00A33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1D27" w:rsidRPr="00A33084" w:rsidTr="00A33084">
        <w:trPr>
          <w:tblHeader/>
        </w:trPr>
        <w:tc>
          <w:tcPr>
            <w:tcW w:w="3150" w:type="dxa"/>
            <w:shd w:val="clear" w:color="auto" w:fill="auto"/>
          </w:tcPr>
          <w:p w:rsidR="00591D27" w:rsidRPr="00A33084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A33084" w:rsidRDefault="00591D27" w:rsidP="004F2271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591D27" w:rsidRPr="00A33084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A33084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72E3" w:rsidRPr="00A33084" w:rsidTr="00A33084">
        <w:tc>
          <w:tcPr>
            <w:tcW w:w="3150" w:type="dxa"/>
            <w:shd w:val="clear" w:color="auto" w:fill="auto"/>
          </w:tcPr>
          <w:p w:rsidR="009672E3" w:rsidRPr="00A33084" w:rsidRDefault="009672E3" w:rsidP="009672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9672E3" w:rsidRPr="00A33084" w:rsidRDefault="009672E3" w:rsidP="004F2271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9672E3" w:rsidRPr="00A33084" w:rsidRDefault="009672E3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9672E3" w:rsidRPr="00A33084" w:rsidRDefault="009672E3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1591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921591" w:rsidRPr="00A33084" w:rsidRDefault="00921591" w:rsidP="004F22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21591" w:rsidRPr="00A33084" w:rsidRDefault="00921591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0.38 - 2.00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343,400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343,400</w:t>
            </w: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  <w:r w:rsidR="00760DB0"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ในเงินฝากประจำ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1.50 - 1.73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760DB0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760DB0" w:rsidRPr="00A33084" w:rsidRDefault="00760DB0" w:rsidP="00A8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135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DB0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760DB0" w:rsidRPr="00A33084" w:rsidRDefault="00760DB0" w:rsidP="00A8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350" w:type="dxa"/>
            <w:shd w:val="clear" w:color="auto" w:fill="auto"/>
          </w:tcPr>
          <w:p w:rsidR="00760DB0" w:rsidRPr="00A33084" w:rsidRDefault="00733E27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60DB0" w:rsidRPr="00A33084" w:rsidRDefault="00733E27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28,007</w:t>
            </w: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60DB0" w:rsidRPr="00A33084" w:rsidRDefault="00733E27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60DB0" w:rsidRPr="00A33084" w:rsidRDefault="00733E27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60DB0" w:rsidRPr="00A33084" w:rsidRDefault="00760DB0" w:rsidP="00A8740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760DB0" w:rsidRPr="00A33084" w:rsidRDefault="00733E27" w:rsidP="00A8740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28,007</w:t>
            </w: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33E27"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91,407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733E27" w:rsidP="00A874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751,407</w:t>
            </w: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9672E3" w:rsidP="00A8740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5.50 - 5.87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127,994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307,994</w:t>
            </w: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9,317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15,188</w:t>
            </w:r>
          </w:p>
        </w:tc>
      </w:tr>
      <w:tr w:rsidR="00A8740E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A8740E" w:rsidRPr="00A33084" w:rsidRDefault="00A8740E" w:rsidP="00A874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41,908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153,317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127,994</w:t>
            </w:r>
          </w:p>
        </w:tc>
        <w:tc>
          <w:tcPr>
            <w:tcW w:w="180" w:type="dxa"/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740E" w:rsidRPr="00A33084" w:rsidRDefault="00A8740E" w:rsidP="00A8740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323,219</w:t>
            </w:r>
          </w:p>
        </w:tc>
      </w:tr>
      <w:tr w:rsidR="00E32D5B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E32D5B" w:rsidRPr="00A33084" w:rsidRDefault="00E32D5B" w:rsidP="00E32D5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E32D5B" w:rsidRPr="00A33084" w:rsidRDefault="00E32D5B" w:rsidP="00265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E32D5B" w:rsidRPr="00A33084" w:rsidRDefault="00E32D5B" w:rsidP="002B1CC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2D5B" w:rsidRPr="00A33084" w:rsidTr="00A33084">
        <w:trPr>
          <w:cantSplit/>
        </w:trPr>
        <w:tc>
          <w:tcPr>
            <w:tcW w:w="3150" w:type="dxa"/>
            <w:shd w:val="clear" w:color="auto" w:fill="auto"/>
          </w:tcPr>
          <w:p w:rsidR="00E32D5B" w:rsidRPr="00A33084" w:rsidRDefault="00E32D5B" w:rsidP="00E32D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32D5B" w:rsidRPr="00A33084" w:rsidRDefault="00E32D5B" w:rsidP="002659B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32D5B" w:rsidRPr="00A33084" w:rsidRDefault="00E32D5B" w:rsidP="002B1CC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32D5B" w:rsidRPr="00A33084" w:rsidRDefault="00E32D5B" w:rsidP="00E32D5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3084" w:rsidRPr="00A33084" w:rsidTr="00A35BF6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A33084" w:rsidRPr="00077692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33084" w:rsidRPr="00A33084" w:rsidTr="00A35BF6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A33084" w:rsidRPr="00A33084" w:rsidTr="00A35BF6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A33084" w:rsidRPr="00A33084" w:rsidRDefault="00A3308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3084" w:rsidRPr="00A33084" w:rsidTr="00A35BF6">
        <w:trPr>
          <w:tblHeader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0.37 - 2.00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472,287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472,287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เงินลงทุนชั่วคราวในเงินฝากประจำ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672,287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732,287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5.75 - 6.25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163,961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343,961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14,087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20,441</w:t>
            </w:r>
          </w:p>
        </w:tc>
      </w:tr>
      <w:tr w:rsidR="00A33084" w:rsidRPr="00A33084" w:rsidTr="00A35BF6">
        <w:trPr>
          <w:cantSplit/>
        </w:trPr>
        <w:tc>
          <w:tcPr>
            <w:tcW w:w="3150" w:type="dxa"/>
            <w:shd w:val="clear" w:color="auto" w:fill="auto"/>
          </w:tcPr>
          <w:p w:rsidR="00A33084" w:rsidRPr="00A33084" w:rsidRDefault="00A33084" w:rsidP="00A35B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42,392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50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,087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163,961</w:t>
            </w:r>
          </w:p>
        </w:tc>
        <w:tc>
          <w:tcPr>
            <w:tcW w:w="180" w:type="dxa"/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084" w:rsidRPr="00A33084" w:rsidRDefault="00A33084" w:rsidP="00A35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364,440</w:t>
            </w:r>
          </w:p>
        </w:tc>
      </w:tr>
    </w:tbl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p w:rsidR="00A33084" w:rsidRDefault="00A33084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</w:p>
    <w:tbl>
      <w:tblPr>
        <w:tblpPr w:leftFromText="180" w:rightFromText="180" w:vertAnchor="text" w:horzAnchor="margin" w:tblpX="450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0"/>
        <w:gridCol w:w="990"/>
        <w:gridCol w:w="180"/>
        <w:gridCol w:w="1080"/>
        <w:gridCol w:w="180"/>
        <w:gridCol w:w="1080"/>
        <w:gridCol w:w="180"/>
        <w:gridCol w:w="900"/>
      </w:tblGrid>
      <w:tr w:rsidR="00105DAA" w:rsidRPr="00A33084" w:rsidTr="003E4EAF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5DAA" w:rsidRPr="00A33084" w:rsidTr="003E4EAF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105DAA" w:rsidRPr="00A33084" w:rsidTr="003E4EAF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105DAA" w:rsidRPr="00A33084" w:rsidRDefault="00105DAA" w:rsidP="007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33084" w:rsidRPr="00A33084" w:rsidRDefault="00A33084" w:rsidP="00744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05DAA" w:rsidRPr="00A33084" w:rsidRDefault="00105DAA" w:rsidP="00A33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A33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5DAA" w:rsidRPr="00A33084" w:rsidTr="007443C5">
        <w:trPr>
          <w:tblHeader/>
        </w:trPr>
        <w:tc>
          <w:tcPr>
            <w:tcW w:w="3150" w:type="dxa"/>
            <w:shd w:val="clear" w:color="auto" w:fill="auto"/>
          </w:tcPr>
          <w:p w:rsidR="00105DAA" w:rsidRPr="00A33084" w:rsidRDefault="00105DAA" w:rsidP="007443C5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05DAA" w:rsidRPr="00A33084" w:rsidRDefault="00105DAA" w:rsidP="007443C5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5DAA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105DAA" w:rsidRPr="00A33084" w:rsidRDefault="00105DAA" w:rsidP="007443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DAA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105DAA" w:rsidRPr="00A33084" w:rsidRDefault="00105DAA" w:rsidP="007443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05DAA" w:rsidRPr="00A33084" w:rsidRDefault="00105DAA" w:rsidP="007443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0AE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0930AE" w:rsidRPr="00A33084" w:rsidRDefault="000930AE" w:rsidP="00093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0930AE" w:rsidRPr="00A33084" w:rsidRDefault="00DB4F4B" w:rsidP="000930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0.38 - 2.00</w:t>
            </w: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343,400</w:t>
            </w: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343,400</w:t>
            </w:r>
          </w:p>
        </w:tc>
      </w:tr>
      <w:tr w:rsidR="003E4EAF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3E4EAF" w:rsidRPr="00A33084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เงินลงทุนชั่วคราวในเงินฝากประจำ</w:t>
            </w:r>
          </w:p>
        </w:tc>
        <w:tc>
          <w:tcPr>
            <w:tcW w:w="135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1.50 - 1.73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3E4EAF" w:rsidRPr="00A33084" w:rsidTr="003E4EAF">
        <w:trPr>
          <w:cantSplit/>
        </w:trPr>
        <w:tc>
          <w:tcPr>
            <w:tcW w:w="3150" w:type="dxa"/>
            <w:shd w:val="clear" w:color="auto" w:fill="auto"/>
          </w:tcPr>
          <w:p w:rsidR="003E4EAF" w:rsidRPr="00A33084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3E4EAF" w:rsidRPr="00A33084" w:rsidTr="003E4EAF">
        <w:trPr>
          <w:cantSplit/>
        </w:trPr>
        <w:tc>
          <w:tcPr>
            <w:tcW w:w="3150" w:type="dxa"/>
            <w:shd w:val="clear" w:color="auto" w:fill="auto"/>
          </w:tcPr>
          <w:p w:rsidR="003E4EAF" w:rsidRPr="00A33084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135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EAF" w:rsidRPr="00A33084" w:rsidTr="003E4EAF">
        <w:trPr>
          <w:cantSplit/>
        </w:trPr>
        <w:tc>
          <w:tcPr>
            <w:tcW w:w="3150" w:type="dxa"/>
            <w:shd w:val="clear" w:color="auto" w:fill="auto"/>
          </w:tcPr>
          <w:p w:rsidR="003E4EAF" w:rsidRPr="00A33084" w:rsidRDefault="003E4EAF" w:rsidP="003E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35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28,007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28,007</w:t>
            </w:r>
          </w:p>
        </w:tc>
      </w:tr>
      <w:tr w:rsidR="003E4EAF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3E4EAF" w:rsidRPr="00A33084" w:rsidRDefault="003E4EAF" w:rsidP="003E4E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691,407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EAF" w:rsidRPr="00A33084" w:rsidRDefault="003E4EAF" w:rsidP="003E4EA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751,407</w:t>
            </w:r>
          </w:p>
        </w:tc>
      </w:tr>
      <w:tr w:rsidR="000930AE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0930AE" w:rsidRPr="00A33084" w:rsidRDefault="000930AE" w:rsidP="000930A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930AE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0930AE" w:rsidRPr="00A33084" w:rsidRDefault="000930AE" w:rsidP="000930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930AE" w:rsidRPr="00A33084" w:rsidRDefault="000930AE" w:rsidP="000930A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4F4B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5.50 - 5.87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DB4F4B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127,994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307,994</w:t>
            </w:r>
          </w:p>
        </w:tc>
      </w:tr>
      <w:tr w:rsidR="00DB4F4B" w:rsidRPr="00A33084" w:rsidTr="007443C5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9,317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15,188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41,908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153,317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127,994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323,219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0.37 - 2.00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471,029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471,029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  <w:r w:rsidR="003E4EAF"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ในเงินฝากประจำ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671,029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731,029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5.75 - 6.25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163,961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343,961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0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20,441</w:t>
            </w:r>
          </w:p>
        </w:tc>
      </w:tr>
      <w:tr w:rsidR="00DB4F4B" w:rsidRPr="00A33084" w:rsidTr="00105DAA">
        <w:trPr>
          <w:cantSplit/>
        </w:trPr>
        <w:tc>
          <w:tcPr>
            <w:tcW w:w="3150" w:type="dxa"/>
            <w:shd w:val="clear" w:color="auto" w:fill="auto"/>
          </w:tcPr>
          <w:p w:rsidR="00DB4F4B" w:rsidRPr="00A33084" w:rsidRDefault="00DB4F4B" w:rsidP="00DB4F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42,392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50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,087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163,961</w:t>
            </w:r>
          </w:p>
        </w:tc>
        <w:tc>
          <w:tcPr>
            <w:tcW w:w="180" w:type="dxa"/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F4B" w:rsidRPr="00A33084" w:rsidRDefault="00DB4F4B" w:rsidP="00DB4F4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364,440</w:t>
            </w:r>
          </w:p>
        </w:tc>
      </w:tr>
    </w:tbl>
    <w:p w:rsidR="00A92316" w:rsidRPr="0094011E" w:rsidRDefault="00A92316" w:rsidP="0010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01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A92316" w:rsidRPr="0094011E" w:rsidRDefault="00A92316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4193" w:rsidRDefault="0094011E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E4EA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E4EAF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D54193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สินทรัพย์และหนี้สินที่เป็นเงินตราต่างประเทศ</w:t>
      </w:r>
    </w:p>
    <w:p w:rsidR="0094011E" w:rsidRPr="0094011E" w:rsidRDefault="00D54193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011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="00CC2F29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:rsidR="007D014D" w:rsidRPr="000D5D0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Pr="00F70453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453">
        <w:rPr>
          <w:rFonts w:ascii="Angsana New" w:hAnsi="Angsana New"/>
          <w:sz w:val="30"/>
          <w:szCs w:val="30"/>
          <w:cs/>
        </w:rPr>
        <w:t>ความเสี่ยงทางด้านสินเชื่อคือ</w:t>
      </w:r>
      <w:r w:rsidR="00F70453" w:rsidRPr="00F70453">
        <w:rPr>
          <w:rFonts w:ascii="Angsana New" w:hAnsi="Angsana New" w:hint="cs"/>
          <w:sz w:val="30"/>
          <w:szCs w:val="30"/>
          <w:cs/>
        </w:rPr>
        <w:t xml:space="preserve"> </w:t>
      </w:r>
      <w:r w:rsidR="00F70453" w:rsidRPr="00F70453">
        <w:rPr>
          <w:rFonts w:asciiTheme="majorBidi" w:hAnsiTheme="majorBidi" w:cstheme="majorBidi"/>
          <w:sz w:val="30"/>
          <w:szCs w:val="30"/>
          <w:cs/>
        </w:rPr>
        <w:t>ผลขาดทุนที่อาจเกิดขึ้นจากการ</w:t>
      </w:r>
      <w:r w:rsidR="00F70453" w:rsidRPr="00F7045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70453">
        <w:rPr>
          <w:rFonts w:ascii="Angsana New" w:hAnsi="Angsana New"/>
          <w:sz w:val="30"/>
          <w:szCs w:val="30"/>
          <w:cs/>
        </w:rPr>
        <w:t>ลูกค้าหรือคู่สัญญาไม่สามารถชำระหนี้แก่</w:t>
      </w:r>
      <w:r w:rsidR="00E05205" w:rsidRPr="00F70453">
        <w:rPr>
          <w:rFonts w:ascii="Angsana New" w:hAnsi="Angsana New" w:hint="cs"/>
          <w:sz w:val="30"/>
          <w:szCs w:val="30"/>
          <w:cs/>
        </w:rPr>
        <w:t>กลุ่ม</w:t>
      </w:r>
      <w:r w:rsidRPr="00F70453">
        <w:rPr>
          <w:rFonts w:ascii="Angsana New" w:hAnsi="Angsana New"/>
          <w:sz w:val="30"/>
          <w:szCs w:val="30"/>
          <w:cs/>
        </w:rPr>
        <w:t>บริษัท ตามเงื่อนไขที่ตกลงไว้เมื่อครบกำหนด</w:t>
      </w:r>
    </w:p>
    <w:p w:rsidR="007D014D" w:rsidRPr="000D5D0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5C5">
        <w:rPr>
          <w:rFonts w:ascii="Angsana New" w:hAnsi="Angsana New"/>
          <w:spacing w:val="4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</w:t>
      </w:r>
      <w:r w:rsidRPr="003C47FE">
        <w:rPr>
          <w:rFonts w:ascii="Angsana New" w:hAnsi="Angsana New"/>
          <w:sz w:val="30"/>
          <w:szCs w:val="30"/>
          <w:cs/>
        </w:rPr>
        <w:t>องลูกค้าทุกรายที่ขอวงเงินสินเชื่อในระดับหนึ่งๆ ณ วันที่รายงานไม่พบว่ามี</w:t>
      </w:r>
      <w:r w:rsidR="00F7045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3C47FE">
        <w:rPr>
          <w:rFonts w:ascii="Angsana New" w:hAnsi="Angsana New"/>
          <w:sz w:val="30"/>
          <w:szCs w:val="30"/>
          <w:cs/>
        </w:rPr>
        <w:t>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อย่างไรก็ตามเนื่องจาก</w:t>
      </w:r>
      <w:r w:rsidR="00FB5507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7D014D" w:rsidRPr="000D5D02" w:rsidRDefault="007D014D" w:rsidP="003A5431">
      <w:pPr>
        <w:pStyle w:val="FSBlank"/>
        <w:rPr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7D014D" w:rsidRPr="000D5D0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D6042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B5507">
        <w:rPr>
          <w:rFonts w:ascii="Angsana New" w:hAnsi="Angsana New"/>
          <w:sz w:val="30"/>
          <w:szCs w:val="30"/>
        </w:rPr>
        <w:br/>
      </w:r>
      <w:r w:rsidR="007D014D" w:rsidRPr="003C47FE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</w:t>
      </w:r>
      <w:r w:rsidR="00FB5507"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 และเพื่อทำให้ผลกระทบจากความผันผวนของกระแสเงินสดลดลง</w:t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3084" w:rsidRPr="000D5D02" w:rsidRDefault="00A330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88533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7D014D" w:rsidRPr="000D5D0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1B5574" w:rsidRDefault="001B557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885330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>
        <w:rPr>
          <w:rFonts w:ascii="Angsana New" w:hAnsi="Angsana New" w:hint="cs"/>
          <w:sz w:val="30"/>
          <w:szCs w:val="30"/>
          <w:cs/>
          <w:lang w:bidi="th-TH"/>
        </w:rPr>
        <w:t>หนี้สินทางการเงิน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74256B" w:rsidRPr="00A33084" w:rsidRDefault="0074256B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Style w:val="TableGrid"/>
        <w:tblW w:w="91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74256B" w:rsidRPr="0074256B" w:rsidTr="0074256B">
        <w:trPr>
          <w:tblHeader/>
        </w:trPr>
        <w:tc>
          <w:tcPr>
            <w:tcW w:w="3330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:rsidR="0074256B" w:rsidRPr="0074256B" w:rsidRDefault="0074256B" w:rsidP="007425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4256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56B" w:rsidRPr="0074256B" w:rsidTr="0074256B">
        <w:trPr>
          <w:tblHeader/>
        </w:trPr>
        <w:tc>
          <w:tcPr>
            <w:tcW w:w="3330" w:type="dxa"/>
            <w:shd w:val="clear" w:color="auto" w:fill="auto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0" w:type="dxa"/>
            <w:gridSpan w:val="7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256B" w:rsidRPr="0074256B" w:rsidTr="0074256B">
        <w:trPr>
          <w:tblHeader/>
        </w:trPr>
        <w:tc>
          <w:tcPr>
            <w:tcW w:w="3330" w:type="dxa"/>
            <w:shd w:val="clear" w:color="auto" w:fill="auto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9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425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4256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4256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4256B" w:rsidRPr="0074256B" w:rsidTr="0074256B">
        <w:trPr>
          <w:tblHeader/>
        </w:trPr>
        <w:tc>
          <w:tcPr>
            <w:tcW w:w="3330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425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256B" w:rsidRPr="0074256B" w:rsidTr="0074256B">
        <w:tc>
          <w:tcPr>
            <w:tcW w:w="3330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425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42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56B" w:rsidRPr="0074256B" w:rsidTr="0074256B">
        <w:tc>
          <w:tcPr>
            <w:tcW w:w="3330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56B" w:rsidRPr="0074256B" w:rsidTr="0074256B">
        <w:tc>
          <w:tcPr>
            <w:tcW w:w="3330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98" w:type="dxa"/>
            <w:vAlign w:val="bottom"/>
          </w:tcPr>
          <w:p w:rsidR="0074256B" w:rsidRPr="0074256B" w:rsidRDefault="002A18F7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9716D">
              <w:rPr>
                <w:rFonts w:asciiTheme="majorBidi" w:hAnsiTheme="majorBidi" w:cstheme="majorBidi"/>
                <w:sz w:val="30"/>
                <w:szCs w:val="30"/>
              </w:rPr>
              <w:t>6,102</w:t>
            </w:r>
          </w:p>
        </w:tc>
        <w:tc>
          <w:tcPr>
            <w:tcW w:w="258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4256B" w:rsidRPr="0074256B" w:rsidRDefault="00A00E90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4256B" w:rsidRPr="0074256B" w:rsidRDefault="00A00E90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136,102</w:t>
            </w:r>
          </w:p>
        </w:tc>
        <w:tc>
          <w:tcPr>
            <w:tcW w:w="23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4256B" w:rsidRPr="0074256B" w:rsidRDefault="002A18F7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4256B" w:rsidRPr="0074256B" w:rsidRDefault="002A18F7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136,102</w:t>
            </w:r>
          </w:p>
        </w:tc>
      </w:tr>
      <w:tr w:rsidR="0074256B" w:rsidRPr="0074256B" w:rsidTr="0074256B">
        <w:tc>
          <w:tcPr>
            <w:tcW w:w="3330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56B" w:rsidRPr="0074256B" w:rsidTr="0074256B">
        <w:tc>
          <w:tcPr>
            <w:tcW w:w="3330" w:type="dxa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5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4256B" w:rsidRPr="0074256B" w:rsidRDefault="0074256B" w:rsidP="0078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197" w:rsidRPr="0074256B" w:rsidTr="0074256B">
        <w:tc>
          <w:tcPr>
            <w:tcW w:w="3330" w:type="dxa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09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307,964</w:t>
            </w:r>
          </w:p>
        </w:tc>
        <w:tc>
          <w:tcPr>
            <w:tcW w:w="25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241,674</w:t>
            </w: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241,674</w:t>
            </w:r>
          </w:p>
        </w:tc>
      </w:tr>
      <w:tr w:rsidR="00786197" w:rsidRPr="0074256B" w:rsidTr="0074256B">
        <w:tc>
          <w:tcPr>
            <w:tcW w:w="3330" w:type="dxa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197" w:rsidRPr="0074256B" w:rsidTr="0074256B">
        <w:tc>
          <w:tcPr>
            <w:tcW w:w="3330" w:type="dxa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425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42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9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197" w:rsidRPr="0074256B" w:rsidTr="0074256B">
        <w:tc>
          <w:tcPr>
            <w:tcW w:w="3330" w:type="dxa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5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197" w:rsidRPr="0074256B" w:rsidTr="0074256B">
        <w:tc>
          <w:tcPr>
            <w:tcW w:w="3330" w:type="dxa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09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469D">
              <w:rPr>
                <w:rFonts w:ascii="Angsana New" w:hAnsi="Angsana New"/>
                <w:sz w:val="30"/>
                <w:szCs w:val="30"/>
                <w:lang w:val="en-GB" w:eastAsia="en-GB"/>
              </w:rPr>
              <w:t>343,961</w:t>
            </w:r>
          </w:p>
        </w:tc>
        <w:tc>
          <w:tcPr>
            <w:tcW w:w="258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265,033</w:t>
            </w: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86197" w:rsidRPr="0074256B" w:rsidRDefault="00786197" w:rsidP="0078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265,033</w:t>
            </w:r>
          </w:p>
        </w:tc>
      </w:tr>
    </w:tbl>
    <w:p w:rsidR="0074256B" w:rsidRDefault="0074256B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A33084" w:rsidRDefault="00A3308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A33084" w:rsidRDefault="00A3308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A33084" w:rsidRDefault="00A3308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A33084" w:rsidRDefault="00A3308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A33084" w:rsidRDefault="00A3308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A33084" w:rsidRDefault="00A3308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A33084" w:rsidRPr="000D5D02" w:rsidRDefault="00A33084" w:rsidP="001B557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7D014D" w:rsidRPr="00E20750" w:rsidRDefault="007D014D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E20750">
        <w:rPr>
          <w:rFonts w:ascii="Angsana New" w:hAnsi="Angsana New"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7D014D" w:rsidRPr="00A33084" w:rsidRDefault="007D014D" w:rsidP="00AC457B">
      <w:pPr>
        <w:pStyle w:val="FSBlank"/>
        <w:rPr>
          <w:sz w:val="30"/>
          <w:szCs w:val="30"/>
        </w:rPr>
      </w:pPr>
      <w:r w:rsidRPr="00AC457B">
        <w:rPr>
          <w:cs/>
        </w:rPr>
        <w:tab/>
      </w:r>
      <w:r w:rsidR="001310C0" w:rsidRPr="00AC457B">
        <w:rPr>
          <w:cs/>
        </w:rPr>
        <w:tab/>
      </w:r>
    </w:p>
    <w:p w:rsidR="004D0B29" w:rsidRDefault="004D0B29" w:rsidP="00057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5622D" w:rsidRPr="004234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3C47F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494CD6" w:rsidRPr="000D5D02" w:rsidRDefault="00494CD6" w:rsidP="00AC457B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439"/>
        <w:gridCol w:w="274"/>
        <w:gridCol w:w="1438"/>
      </w:tblGrid>
      <w:tr w:rsidR="00885330" w:rsidRPr="00A16777" w:rsidTr="00263C21">
        <w:trPr>
          <w:tblHeader/>
        </w:trPr>
        <w:tc>
          <w:tcPr>
            <w:tcW w:w="3284" w:type="pct"/>
            <w:shd w:val="clear" w:color="auto" w:fill="auto"/>
          </w:tcPr>
          <w:p w:rsidR="00885330" w:rsidRDefault="00885330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pct"/>
            <w:gridSpan w:val="3"/>
            <w:shd w:val="clear" w:color="auto" w:fill="auto"/>
          </w:tcPr>
          <w:p w:rsidR="00885330" w:rsidRPr="00263C21" w:rsidRDefault="00885330" w:rsidP="0026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330" w:rsidRPr="00A16777" w:rsidTr="00263C21">
        <w:trPr>
          <w:trHeight w:val="344"/>
          <w:tblHeader/>
        </w:trPr>
        <w:tc>
          <w:tcPr>
            <w:tcW w:w="3284" w:type="pct"/>
            <w:shd w:val="clear" w:color="auto" w:fill="auto"/>
          </w:tcPr>
          <w:p w:rsidR="00885330" w:rsidRDefault="00885330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885330" w:rsidRPr="002D68ED" w:rsidRDefault="00885330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  <w:shd w:val="clear" w:color="auto" w:fill="auto"/>
            <w:vAlign w:val="center"/>
          </w:tcPr>
          <w:p w:rsidR="00885330" w:rsidRPr="002D68ED" w:rsidRDefault="00885330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85330" w:rsidRPr="002D68ED" w:rsidRDefault="00885330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85330" w:rsidRPr="00A16777" w:rsidTr="00263C21">
        <w:trPr>
          <w:trHeight w:val="344"/>
          <w:tblHeader/>
        </w:trPr>
        <w:tc>
          <w:tcPr>
            <w:tcW w:w="3284" w:type="pct"/>
            <w:shd w:val="clear" w:color="auto" w:fill="auto"/>
          </w:tcPr>
          <w:p w:rsidR="00885330" w:rsidRDefault="00885330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  <w:shd w:val="clear" w:color="auto" w:fill="auto"/>
            <w:vAlign w:val="center"/>
          </w:tcPr>
          <w:p w:rsidR="00885330" w:rsidRPr="00885330" w:rsidRDefault="00885330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53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5330" w:rsidRPr="00485AA2" w:rsidTr="00263C21">
        <w:tc>
          <w:tcPr>
            <w:tcW w:w="3284" w:type="pct"/>
            <w:shd w:val="clear" w:color="auto" w:fill="auto"/>
          </w:tcPr>
          <w:p w:rsidR="00885330" w:rsidRPr="003C47FE" w:rsidRDefault="00885330" w:rsidP="00C0037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610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</w:t>
            </w:r>
            <w:r w:rsidR="007443C5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พัฒนาโครงการอสังหาริมทรัพย์</w:t>
            </w:r>
            <w:r w:rsidR="00C0037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00376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7443C5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="007443C5"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เพื่อการอุตสาหกรรม</w:t>
            </w:r>
            <w:r w:rsidR="00263C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784" w:type="pct"/>
            <w:shd w:val="clear" w:color="auto" w:fill="auto"/>
          </w:tcPr>
          <w:p w:rsidR="00885330" w:rsidRDefault="00885330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  <w:p w:rsidR="007443C5" w:rsidRDefault="007443C5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  <w:p w:rsidR="007443C5" w:rsidRPr="00E05205" w:rsidRDefault="007443C5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322,835</w:t>
            </w:r>
          </w:p>
        </w:tc>
        <w:tc>
          <w:tcPr>
            <w:tcW w:w="149" w:type="pct"/>
            <w:shd w:val="clear" w:color="auto" w:fill="auto"/>
          </w:tcPr>
          <w:p w:rsidR="00885330" w:rsidRPr="00485AA2" w:rsidRDefault="00885330" w:rsidP="00B77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  <w:shd w:val="clear" w:color="auto" w:fill="auto"/>
          </w:tcPr>
          <w:p w:rsidR="00885330" w:rsidRPr="00B773FE" w:rsidRDefault="00885330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885330" w:rsidRDefault="00885330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:rsidR="00885330" w:rsidRPr="00E05205" w:rsidRDefault="00885330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E05205">
              <w:rPr>
                <w:rFonts w:ascii="Angsana New" w:hAnsi="Angsana New"/>
                <w:sz w:val="30"/>
                <w:szCs w:val="30"/>
              </w:rPr>
              <w:t>303,784</w:t>
            </w:r>
          </w:p>
        </w:tc>
      </w:tr>
      <w:tr w:rsidR="00885330" w:rsidRPr="00485AA2" w:rsidTr="00263C21">
        <w:tc>
          <w:tcPr>
            <w:tcW w:w="3284" w:type="pct"/>
            <w:shd w:val="clear" w:color="auto" w:fill="auto"/>
          </w:tcPr>
          <w:p w:rsidR="00885330" w:rsidRDefault="00885330" w:rsidP="00C0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0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330" w:rsidRPr="00F20B0B" w:rsidRDefault="007443C5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322,835</w:t>
            </w:r>
          </w:p>
        </w:tc>
        <w:tc>
          <w:tcPr>
            <w:tcW w:w="149" w:type="pct"/>
            <w:shd w:val="clear" w:color="auto" w:fill="auto"/>
          </w:tcPr>
          <w:p w:rsidR="00885330" w:rsidRPr="00F20B0B" w:rsidRDefault="00885330" w:rsidP="00B77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330" w:rsidRPr="00F20B0B" w:rsidRDefault="00885330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205">
              <w:rPr>
                <w:rFonts w:ascii="Angsana New" w:hAnsi="Angsana New"/>
                <w:b/>
                <w:bCs/>
                <w:sz w:val="30"/>
                <w:szCs w:val="30"/>
              </w:rPr>
              <w:t>303,784</w:t>
            </w:r>
          </w:p>
        </w:tc>
      </w:tr>
    </w:tbl>
    <w:p w:rsidR="00006D92" w:rsidRPr="00A33084" w:rsidRDefault="001310C0" w:rsidP="00AC457B">
      <w:pPr>
        <w:pStyle w:val="FSBlank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7D014D" w:rsidRPr="003C47FE">
        <w:tab/>
      </w:r>
    </w:p>
    <w:p w:rsidR="00D40CA7" w:rsidRPr="00D10489" w:rsidRDefault="008B6A22" w:rsidP="00A3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7D014D"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7D014D" w:rsidRPr="003C47F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D014D" w:rsidRPr="003C47FE">
        <w:rPr>
          <w:rFonts w:ascii="Angsana New" w:hAnsi="Angsana New"/>
          <w:b/>
          <w:bCs/>
          <w:sz w:val="30"/>
          <w:szCs w:val="30"/>
        </w:rPr>
        <w:tab/>
      </w:r>
      <w:r w:rsidR="007D014D" w:rsidRPr="00D10489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</w:t>
      </w:r>
    </w:p>
    <w:p w:rsidR="00D40CA7" w:rsidRPr="00BD2E00" w:rsidRDefault="00D40CA7" w:rsidP="00006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439"/>
        <w:gridCol w:w="364"/>
        <w:gridCol w:w="1348"/>
      </w:tblGrid>
      <w:tr w:rsidR="00263C21" w:rsidRPr="00A16777" w:rsidTr="000571BD">
        <w:trPr>
          <w:tblHeader/>
        </w:trPr>
        <w:tc>
          <w:tcPr>
            <w:tcW w:w="3284" w:type="pct"/>
            <w:shd w:val="clear" w:color="auto" w:fill="auto"/>
          </w:tcPr>
          <w:p w:rsidR="00263C21" w:rsidRDefault="00263C21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pct"/>
            <w:gridSpan w:val="3"/>
            <w:shd w:val="clear" w:color="auto" w:fill="auto"/>
          </w:tcPr>
          <w:p w:rsidR="00263C21" w:rsidRPr="00A16777" w:rsidRDefault="00263C21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C21" w:rsidRPr="00A16777" w:rsidTr="000571BD">
        <w:trPr>
          <w:trHeight w:val="344"/>
          <w:tblHeader/>
        </w:trPr>
        <w:tc>
          <w:tcPr>
            <w:tcW w:w="3284" w:type="pct"/>
            <w:shd w:val="clear" w:color="auto" w:fill="auto"/>
          </w:tcPr>
          <w:p w:rsidR="00263C21" w:rsidRDefault="00263C21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263C21" w:rsidRPr="002D68ED" w:rsidRDefault="00263C21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63C21" w:rsidRPr="002D68ED" w:rsidRDefault="00263C21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:rsidR="00263C21" w:rsidRPr="002D68ED" w:rsidRDefault="00263C21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571BD" w:rsidRPr="00A16777" w:rsidTr="000571BD">
        <w:trPr>
          <w:trHeight w:val="344"/>
          <w:tblHeader/>
        </w:trPr>
        <w:tc>
          <w:tcPr>
            <w:tcW w:w="3284" w:type="pct"/>
            <w:shd w:val="clear" w:color="auto" w:fill="auto"/>
          </w:tcPr>
          <w:p w:rsidR="000571BD" w:rsidRDefault="000571BD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  <w:shd w:val="clear" w:color="auto" w:fill="auto"/>
            <w:vAlign w:val="center"/>
          </w:tcPr>
          <w:p w:rsidR="000571BD" w:rsidRDefault="000571BD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3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C21" w:rsidRPr="00485AA2" w:rsidTr="000571BD">
        <w:tc>
          <w:tcPr>
            <w:tcW w:w="3284" w:type="pct"/>
            <w:shd w:val="clear" w:color="auto" w:fill="auto"/>
          </w:tcPr>
          <w:p w:rsidR="00263C21" w:rsidRPr="003C47FE" w:rsidRDefault="00263C21" w:rsidP="00C0037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784" w:type="pct"/>
            <w:shd w:val="clear" w:color="auto" w:fill="auto"/>
          </w:tcPr>
          <w:p w:rsidR="00263C21" w:rsidRPr="00485AA2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1,188</w:t>
            </w:r>
          </w:p>
        </w:tc>
        <w:tc>
          <w:tcPr>
            <w:tcW w:w="198" w:type="pct"/>
            <w:shd w:val="clear" w:color="auto" w:fill="auto"/>
          </w:tcPr>
          <w:p w:rsidR="00263C21" w:rsidRPr="00485AA2" w:rsidRDefault="00263C21" w:rsidP="00B77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:rsidR="00263C21" w:rsidRPr="00485AA2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263C21" w:rsidRPr="00485AA2" w:rsidTr="000571BD">
        <w:tc>
          <w:tcPr>
            <w:tcW w:w="3284" w:type="pct"/>
            <w:shd w:val="clear" w:color="auto" w:fill="auto"/>
          </w:tcPr>
          <w:p w:rsidR="00263C21" w:rsidRPr="003C47FE" w:rsidRDefault="00A33084" w:rsidP="00C0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="00263C21" w:rsidRPr="003C47FE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3C21"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84" w:type="pct"/>
            <w:shd w:val="clear" w:color="auto" w:fill="auto"/>
          </w:tcPr>
          <w:p w:rsidR="00263C21" w:rsidRPr="00485AA2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198" w:type="pct"/>
            <w:shd w:val="clear" w:color="auto" w:fill="auto"/>
          </w:tcPr>
          <w:p w:rsidR="00263C21" w:rsidRPr="00485AA2" w:rsidRDefault="00263C21" w:rsidP="00B77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:rsidR="00263C21" w:rsidRPr="00485AA2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</w:tr>
      <w:tr w:rsidR="00263C21" w:rsidRPr="00485AA2" w:rsidTr="000571BD">
        <w:tc>
          <w:tcPr>
            <w:tcW w:w="3284" w:type="pct"/>
            <w:shd w:val="clear" w:color="auto" w:fill="auto"/>
          </w:tcPr>
          <w:p w:rsidR="00263C21" w:rsidRPr="003C47FE" w:rsidRDefault="00A33084" w:rsidP="00C0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="00263C21" w:rsidRPr="003C47FE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84" w:type="pct"/>
            <w:shd w:val="clear" w:color="auto" w:fill="auto"/>
          </w:tcPr>
          <w:p w:rsidR="00263C21" w:rsidRPr="00485AA2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3,342</w:t>
            </w:r>
          </w:p>
        </w:tc>
        <w:tc>
          <w:tcPr>
            <w:tcW w:w="198" w:type="pct"/>
            <w:shd w:val="clear" w:color="auto" w:fill="auto"/>
          </w:tcPr>
          <w:p w:rsidR="00263C21" w:rsidRPr="00485AA2" w:rsidRDefault="00263C21" w:rsidP="00B77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shd w:val="clear" w:color="auto" w:fill="auto"/>
          </w:tcPr>
          <w:p w:rsidR="00263C21" w:rsidRPr="00485AA2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</w:tr>
      <w:tr w:rsidR="00263C21" w:rsidRPr="00485AA2" w:rsidTr="000571BD">
        <w:tc>
          <w:tcPr>
            <w:tcW w:w="3284" w:type="pct"/>
            <w:shd w:val="clear" w:color="auto" w:fill="auto"/>
          </w:tcPr>
          <w:p w:rsidR="00263C21" w:rsidRDefault="00263C21" w:rsidP="00C0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0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C21" w:rsidRPr="00F20B0B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6,625</w:t>
            </w:r>
          </w:p>
        </w:tc>
        <w:tc>
          <w:tcPr>
            <w:tcW w:w="198" w:type="pct"/>
            <w:shd w:val="clear" w:color="auto" w:fill="auto"/>
          </w:tcPr>
          <w:p w:rsidR="00263C21" w:rsidRPr="00F20B0B" w:rsidRDefault="00263C21" w:rsidP="00B77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C21" w:rsidRPr="00F20B0B" w:rsidRDefault="00263C21" w:rsidP="00423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4,970</w:t>
            </w:r>
          </w:p>
        </w:tc>
      </w:tr>
    </w:tbl>
    <w:p w:rsidR="00D10489" w:rsidRPr="00BD2E00" w:rsidRDefault="00D10489" w:rsidP="00263C21">
      <w:pPr>
        <w:pStyle w:val="FSContent"/>
        <w:ind w:left="900"/>
      </w:pPr>
    </w:p>
    <w:p w:rsidR="007D014D" w:rsidRPr="003C47FE" w:rsidRDefault="00A312B2" w:rsidP="00263C21">
      <w:pPr>
        <w:pStyle w:val="FSContent"/>
        <w:ind w:left="900"/>
      </w:pPr>
      <w:r>
        <w:rPr>
          <w:rFonts w:hint="cs"/>
          <w:cs/>
        </w:rPr>
        <w:t>กลุ่ม</w:t>
      </w:r>
      <w:r w:rsidR="007D014D" w:rsidRPr="003C47FE">
        <w:rPr>
          <w:cs/>
        </w:rPr>
        <w:t>บริษัทมีสัญญาเช่า</w:t>
      </w:r>
      <w:r w:rsidR="0027692F">
        <w:rPr>
          <w:rFonts w:hint="cs"/>
          <w:cs/>
        </w:rPr>
        <w:t xml:space="preserve">ยานพาหนะ </w:t>
      </w:r>
      <w:r w:rsidR="007D014D" w:rsidRPr="003C47FE">
        <w:rPr>
          <w:cs/>
        </w:rPr>
        <w:t xml:space="preserve">อุปกรณ์สำนักงานโดยมีระยะเวลา </w:t>
      </w:r>
      <w:r w:rsidR="00263C21">
        <w:t>1</w:t>
      </w:r>
      <w:r w:rsidR="007D014D" w:rsidRPr="003C47FE">
        <w:t xml:space="preserve"> </w:t>
      </w:r>
      <w:r w:rsidR="006448F1">
        <w:rPr>
          <w:rFonts w:hint="cs"/>
          <w:cs/>
        </w:rPr>
        <w:t>ถึง</w:t>
      </w:r>
      <w:r w:rsidR="007D014D" w:rsidRPr="003C47FE">
        <w:t xml:space="preserve"> </w:t>
      </w:r>
      <w:r w:rsidR="00B05F52">
        <w:t>5</w:t>
      </w:r>
      <w:r w:rsidR="007D014D" w:rsidRPr="003C47FE">
        <w:rPr>
          <w:cs/>
        </w:rPr>
        <w:t xml:space="preserve"> ปี</w:t>
      </w:r>
      <w:r w:rsidR="00A33084">
        <w:rPr>
          <w:rFonts w:hint="cs"/>
          <w:cs/>
        </w:rPr>
        <w:t xml:space="preserve"> </w:t>
      </w:r>
      <w:r w:rsidR="007D014D" w:rsidRPr="003C47FE">
        <w:rPr>
          <w:cs/>
        </w:rPr>
        <w:t xml:space="preserve">และสัญญาเช่าที่ดินแปลงหนึ่ง โดยมีระยะเวลา 30 ปี ซึ่งจะสิ้นสุดในระหว่างปี </w:t>
      </w:r>
      <w:r w:rsidR="003A0B5E">
        <w:t xml:space="preserve">2563 </w:t>
      </w:r>
      <w:r w:rsidR="003A0B5E">
        <w:rPr>
          <w:rFonts w:hint="cs"/>
          <w:cs/>
        </w:rPr>
        <w:t xml:space="preserve">ถึงปี </w:t>
      </w:r>
      <w:r w:rsidR="007D014D" w:rsidRPr="003C47FE">
        <w:t>256</w:t>
      </w:r>
      <w:r w:rsidR="00634B93">
        <w:t>7</w:t>
      </w:r>
      <w:r w:rsidR="007D014D" w:rsidRPr="003C47FE">
        <w:rPr>
          <w:cs/>
        </w:rPr>
        <w:t xml:space="preserve"> และ </w:t>
      </w:r>
      <w:r w:rsidR="007D014D" w:rsidRPr="003C47FE">
        <w:t xml:space="preserve">2579 </w:t>
      </w:r>
      <w:r w:rsidR="003A0B5E">
        <w:rPr>
          <w:rFonts w:hint="cs"/>
          <w:cs/>
        </w:rPr>
        <w:t>ตามลำดับ</w:t>
      </w:r>
    </w:p>
    <w:p w:rsidR="007D014D" w:rsidRPr="00BD2E00" w:rsidRDefault="007D014D" w:rsidP="00AC457B">
      <w:pPr>
        <w:pStyle w:val="FSBlank"/>
        <w:rPr>
          <w:sz w:val="30"/>
          <w:szCs w:val="30"/>
        </w:rPr>
      </w:pPr>
    </w:p>
    <w:p w:rsidR="008B6A22" w:rsidRDefault="008B6A22" w:rsidP="000571BD">
      <w:pPr>
        <w:pStyle w:val="FSBlank"/>
        <w:tabs>
          <w:tab w:val="clear" w:pos="540"/>
          <w:tab w:val="left" w:pos="900"/>
        </w:tabs>
        <w:rPr>
          <w:b/>
          <w:bCs/>
          <w:i/>
          <w:iCs/>
          <w:sz w:val="30"/>
          <w:szCs w:val="30"/>
        </w:rPr>
      </w:pPr>
      <w:r w:rsidRPr="0042341F">
        <w:rPr>
          <w:b/>
          <w:bCs/>
          <w:i/>
          <w:iCs/>
          <w:sz w:val="30"/>
          <w:szCs w:val="30"/>
          <w:cs/>
        </w:rPr>
        <w:t>(</w:t>
      </w:r>
      <w:r w:rsidR="001D3743" w:rsidRPr="0042341F">
        <w:rPr>
          <w:rFonts w:hint="cs"/>
          <w:b/>
          <w:bCs/>
          <w:i/>
          <w:iCs/>
          <w:sz w:val="30"/>
          <w:szCs w:val="30"/>
          <w:cs/>
        </w:rPr>
        <w:t>ค</w:t>
      </w:r>
      <w:r w:rsidRPr="0042341F">
        <w:rPr>
          <w:b/>
          <w:bCs/>
          <w:i/>
          <w:iCs/>
          <w:sz w:val="30"/>
          <w:szCs w:val="30"/>
          <w:cs/>
        </w:rPr>
        <w:t xml:space="preserve">)  </w:t>
      </w:r>
      <w:r w:rsidRPr="0042341F">
        <w:rPr>
          <w:b/>
          <w:bCs/>
          <w:i/>
          <w:iCs/>
          <w:sz w:val="30"/>
          <w:szCs w:val="30"/>
        </w:rPr>
        <w:tab/>
      </w:r>
      <w:r w:rsidRPr="0042341F">
        <w:rPr>
          <w:rFonts w:hint="cs"/>
          <w:b/>
          <w:bCs/>
          <w:i/>
          <w:iCs/>
          <w:sz w:val="30"/>
          <w:szCs w:val="30"/>
          <w:cs/>
        </w:rPr>
        <w:t>ภาระ</w:t>
      </w:r>
      <w:r>
        <w:rPr>
          <w:rFonts w:hint="cs"/>
          <w:b/>
          <w:bCs/>
          <w:i/>
          <w:iCs/>
          <w:sz w:val="30"/>
          <w:szCs w:val="30"/>
          <w:cs/>
        </w:rPr>
        <w:t>ผูกพันอื่น</w:t>
      </w:r>
    </w:p>
    <w:p w:rsidR="00624305" w:rsidRPr="00BD2E00" w:rsidRDefault="00624305" w:rsidP="00AC457B">
      <w:pPr>
        <w:pStyle w:val="FSBlank"/>
        <w:rPr>
          <w:sz w:val="30"/>
          <w:szCs w:val="30"/>
        </w:rPr>
      </w:pPr>
    </w:p>
    <w:p w:rsidR="007D014D" w:rsidRPr="003C47FE" w:rsidRDefault="007D014D" w:rsidP="00263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93C5F">
        <w:rPr>
          <w:rFonts w:ascii="Angsana New" w:hAnsi="Angsana New"/>
          <w:sz w:val="30"/>
          <w:szCs w:val="30"/>
        </w:rPr>
        <w:t>256</w:t>
      </w:r>
      <w:r w:rsidR="00B773FE">
        <w:rPr>
          <w:rFonts w:ascii="Angsana New" w:hAnsi="Angsana New" w:hint="cs"/>
          <w:sz w:val="30"/>
          <w:szCs w:val="30"/>
          <w:cs/>
        </w:rPr>
        <w:t>2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</w:t>
      </w:r>
      <w:r w:rsidR="00A312B2">
        <w:rPr>
          <w:rFonts w:ascii="Angsana New" w:hAnsi="Angsana New"/>
          <w:sz w:val="30"/>
          <w:szCs w:val="30"/>
          <w:cs/>
        </w:rPr>
        <w:t>ในประเทศบางแห่งเป็นจำนวนเงินรวม</w:t>
      </w:r>
      <w:r w:rsidR="00A312B2">
        <w:rPr>
          <w:rFonts w:ascii="Angsana New" w:hAnsi="Angsana New" w:hint="cs"/>
          <w:sz w:val="30"/>
          <w:szCs w:val="30"/>
          <w:cs/>
        </w:rPr>
        <w:t xml:space="preserve"> </w:t>
      </w:r>
      <w:r w:rsidR="0064729A">
        <w:rPr>
          <w:rFonts w:ascii="Angsana New" w:hAnsi="Angsana New"/>
          <w:sz w:val="30"/>
          <w:szCs w:val="30"/>
        </w:rPr>
        <w:t>47.8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C47FE">
        <w:rPr>
          <w:rFonts w:ascii="Angsana New" w:hAnsi="Angsana New"/>
          <w:i/>
          <w:iCs/>
          <w:sz w:val="30"/>
          <w:szCs w:val="30"/>
        </w:rPr>
        <w:t>(25</w:t>
      </w:r>
      <w:r w:rsidR="00A93C5F">
        <w:rPr>
          <w:rFonts w:ascii="Angsana New" w:hAnsi="Angsana New"/>
          <w:i/>
          <w:iCs/>
          <w:sz w:val="30"/>
          <w:szCs w:val="30"/>
        </w:rPr>
        <w:t>6</w:t>
      </w:r>
      <w:r w:rsidR="00B773F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3C47FE">
        <w:rPr>
          <w:rFonts w:ascii="Angsana New" w:hAnsi="Angsana New"/>
          <w:i/>
          <w:iCs/>
          <w:sz w:val="30"/>
          <w:szCs w:val="30"/>
        </w:rPr>
        <w:t xml:space="preserve">: </w:t>
      </w:r>
      <w:r w:rsidR="00B773FE">
        <w:rPr>
          <w:rFonts w:ascii="Angsana New" w:hAnsi="Angsana New" w:hint="cs"/>
          <w:i/>
          <w:iCs/>
          <w:sz w:val="30"/>
          <w:szCs w:val="30"/>
          <w:cs/>
        </w:rPr>
        <w:t>78.1</w:t>
      </w:r>
      <w:r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7D014D" w:rsidRDefault="007D014D" w:rsidP="00AC457B">
      <w:pPr>
        <w:pStyle w:val="FSBlank"/>
      </w:pPr>
      <w:r w:rsidRPr="00CF652D">
        <w:rPr>
          <w:cs/>
        </w:rPr>
        <w:tab/>
      </w:r>
    </w:p>
    <w:p w:rsidR="00A33084" w:rsidRDefault="00A33084" w:rsidP="00AC457B">
      <w:pPr>
        <w:pStyle w:val="FSBlank"/>
      </w:pPr>
    </w:p>
    <w:p w:rsidR="00A33084" w:rsidRDefault="00A33084" w:rsidP="00AC457B">
      <w:pPr>
        <w:pStyle w:val="FSBlank"/>
      </w:pPr>
    </w:p>
    <w:p w:rsidR="00A33084" w:rsidRPr="00BD2E00" w:rsidRDefault="00A33084" w:rsidP="00AC457B">
      <w:pPr>
        <w:pStyle w:val="FSBlank"/>
        <w:rPr>
          <w:sz w:val="30"/>
          <w:szCs w:val="30"/>
        </w:rPr>
      </w:pPr>
    </w:p>
    <w:p w:rsidR="00AB1C71" w:rsidRDefault="00AB1C71" w:rsidP="00AB1C71">
      <w:pPr>
        <w:pStyle w:val="FSBlank"/>
        <w:rPr>
          <w:b/>
          <w:bCs/>
          <w:i/>
          <w:iCs/>
          <w:sz w:val="30"/>
          <w:szCs w:val="30"/>
        </w:rPr>
      </w:pPr>
      <w:r w:rsidRPr="008758BB">
        <w:rPr>
          <w:b/>
          <w:bCs/>
          <w:i/>
          <w:iCs/>
          <w:sz w:val="30"/>
          <w:szCs w:val="30"/>
          <w:cs/>
        </w:rPr>
        <w:lastRenderedPageBreak/>
        <w:t>(</w:t>
      </w:r>
      <w:r w:rsidR="00CD2BD1" w:rsidRPr="008758BB">
        <w:rPr>
          <w:rFonts w:hint="cs"/>
          <w:b/>
          <w:bCs/>
          <w:i/>
          <w:iCs/>
          <w:sz w:val="30"/>
          <w:szCs w:val="30"/>
          <w:cs/>
        </w:rPr>
        <w:t>ง</w:t>
      </w:r>
      <w:r w:rsidRPr="008758BB">
        <w:rPr>
          <w:b/>
          <w:bCs/>
          <w:i/>
          <w:iCs/>
          <w:sz w:val="30"/>
          <w:szCs w:val="30"/>
          <w:cs/>
        </w:rPr>
        <w:t>)</w:t>
      </w:r>
      <w:r w:rsidRPr="003C47FE">
        <w:rPr>
          <w:b/>
          <w:bCs/>
          <w:sz w:val="30"/>
          <w:szCs w:val="30"/>
          <w:cs/>
        </w:rPr>
        <w:t xml:space="preserve">  </w:t>
      </w:r>
      <w:r w:rsidRPr="003C47FE">
        <w:rPr>
          <w:b/>
          <w:bCs/>
          <w:sz w:val="30"/>
          <w:szCs w:val="30"/>
        </w:rPr>
        <w:tab/>
      </w:r>
      <w:r>
        <w:rPr>
          <w:rFonts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624305" w:rsidRPr="00BD2E00" w:rsidRDefault="00624305" w:rsidP="00AB1C71">
      <w:pPr>
        <w:pStyle w:val="FSBlank"/>
        <w:rPr>
          <w:sz w:val="30"/>
          <w:szCs w:val="30"/>
        </w:rPr>
      </w:pPr>
    </w:p>
    <w:p w:rsidR="00142FD0" w:rsidRPr="00A33084" w:rsidRDefault="007D014D" w:rsidP="00A3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47FE">
        <w:rPr>
          <w:rFonts w:ascii="Angsana New" w:hAnsi="Angsana New"/>
          <w:sz w:val="30"/>
          <w:szCs w:val="30"/>
        </w:rPr>
        <w:t>256</w:t>
      </w:r>
      <w:r w:rsidR="00B773FE">
        <w:rPr>
          <w:rFonts w:ascii="Angsana New" w:hAnsi="Angsana New" w:hint="cs"/>
          <w:sz w:val="30"/>
          <w:szCs w:val="30"/>
          <w:cs/>
        </w:rPr>
        <w:t>2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บริษัทมีหนังสือค้ำประกันที่</w:t>
      </w:r>
      <w:r w:rsidR="00A3308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7FE">
        <w:rPr>
          <w:rFonts w:ascii="Angsana New" w:hAnsi="Angsana New"/>
          <w:sz w:val="30"/>
          <w:szCs w:val="30"/>
          <w:cs/>
        </w:rPr>
        <w:t>ในประเทศแห่งหนึ่งออกเพื่อค้ำประกันบริษัทต่อหน่วยงานราชการสำหรับการจัดสรรที่ดินเพื่อสาธารณูปโภค และทำสัญญาเช่าที่ดินเป็นจำนวนเงิน</w:t>
      </w:r>
      <w:r w:rsidR="00A312B2">
        <w:rPr>
          <w:rFonts w:ascii="Angsana New" w:hAnsi="Angsana New"/>
          <w:sz w:val="30"/>
          <w:szCs w:val="30"/>
          <w:cs/>
        </w:rPr>
        <w:t xml:space="preserve">รวม </w:t>
      </w:r>
      <w:r w:rsidR="005E0B6E">
        <w:rPr>
          <w:rFonts w:ascii="Angsana New" w:hAnsi="Angsana New"/>
          <w:sz w:val="30"/>
          <w:szCs w:val="30"/>
        </w:rPr>
        <w:t>90.6</w:t>
      </w:r>
      <w:r w:rsidRPr="003C47F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A93C5F">
        <w:rPr>
          <w:rFonts w:ascii="Angsana New" w:hAnsi="Angsana New"/>
          <w:i/>
          <w:iCs/>
          <w:sz w:val="30"/>
          <w:szCs w:val="30"/>
        </w:rPr>
        <w:t>(25</w:t>
      </w:r>
      <w:r w:rsidR="00A93C5F" w:rsidRPr="00A93C5F">
        <w:rPr>
          <w:rFonts w:ascii="Angsana New" w:hAnsi="Angsana New"/>
          <w:i/>
          <w:iCs/>
          <w:sz w:val="30"/>
          <w:szCs w:val="30"/>
        </w:rPr>
        <w:t>6</w:t>
      </w:r>
      <w:r w:rsidR="00B773F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A93C5F">
        <w:rPr>
          <w:rFonts w:ascii="Angsana New" w:hAnsi="Angsana New"/>
          <w:i/>
          <w:iCs/>
          <w:sz w:val="30"/>
          <w:szCs w:val="30"/>
        </w:rPr>
        <w:t xml:space="preserve">: </w:t>
      </w:r>
      <w:r w:rsidR="00B773FE">
        <w:rPr>
          <w:rFonts w:ascii="Angsana New" w:hAnsi="Angsana New" w:hint="cs"/>
          <w:i/>
          <w:iCs/>
          <w:sz w:val="30"/>
          <w:szCs w:val="30"/>
          <w:cs/>
        </w:rPr>
        <w:t>59.2</w:t>
      </w:r>
      <w:r w:rsidRPr="00A93C5F">
        <w:rPr>
          <w:rFonts w:ascii="Angsana New" w:hAnsi="Angsana New"/>
          <w:i/>
          <w:iCs/>
          <w:sz w:val="30"/>
          <w:szCs w:val="30"/>
        </w:rPr>
        <w:t xml:space="preserve"> </w:t>
      </w:r>
      <w:r w:rsidRPr="00A93C5F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142FD0" w:rsidRPr="00BD2E00" w:rsidRDefault="0014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87FB5" w:rsidRPr="002539E1" w:rsidRDefault="00B87FB5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20750">
        <w:rPr>
          <w:rFonts w:ascii="Angsana New" w:hAnsi="Angsana New" w:hint="cs"/>
          <w:bCs/>
          <w:sz w:val="30"/>
          <w:szCs w:val="30"/>
          <w:cs/>
        </w:rPr>
        <w:t>สัญญา</w:t>
      </w:r>
      <w:r w:rsidR="00BB3107" w:rsidRPr="00E20750">
        <w:rPr>
          <w:rFonts w:ascii="Angsana New" w:hAnsi="Angsana New" w:hint="cs"/>
          <w:bCs/>
          <w:sz w:val="30"/>
          <w:szCs w:val="30"/>
          <w:cs/>
        </w:rPr>
        <w:t>ที่</w:t>
      </w:r>
      <w:r w:rsidRPr="00E20750">
        <w:rPr>
          <w:rFonts w:ascii="Angsana New" w:hAnsi="Angsana New" w:hint="cs"/>
          <w:bCs/>
          <w:sz w:val="30"/>
          <w:szCs w:val="30"/>
          <w:cs/>
        </w:rPr>
        <w:t>สำคัญ</w:t>
      </w:r>
      <w:r w:rsidR="002539E1" w:rsidRPr="00E20750">
        <w:rPr>
          <w:rFonts w:ascii="Angsana New" w:hAnsi="Angsana New"/>
          <w:bCs/>
          <w:sz w:val="30"/>
          <w:szCs w:val="30"/>
          <w:cs/>
        </w:rPr>
        <w:t>กับกิจการที่ไม่เกี่ยวข้องกัน</w:t>
      </w:r>
    </w:p>
    <w:p w:rsidR="00B87FB5" w:rsidRPr="00BD2E00" w:rsidRDefault="00B87FB5" w:rsidP="00AC457B">
      <w:pPr>
        <w:pStyle w:val="FSBlank"/>
        <w:rPr>
          <w:sz w:val="30"/>
          <w:szCs w:val="30"/>
        </w:rPr>
      </w:pPr>
    </w:p>
    <w:p w:rsidR="00722DDC" w:rsidRDefault="00B87FB5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Pr="00126DD7">
        <w:rPr>
          <w:rFonts w:ascii="Angsana New" w:hAnsi="Angsana New"/>
          <w:bCs/>
          <w:spacing w:val="-4"/>
          <w:sz w:val="30"/>
          <w:szCs w:val="30"/>
        </w:rPr>
        <w:t>15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87FB5">
        <w:rPr>
          <w:rFonts w:ascii="Angsana New" w:hAnsi="Angsana New"/>
          <w:bCs/>
          <w:sz w:val="30"/>
          <w:szCs w:val="30"/>
        </w:rPr>
        <w:t>16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</w:t>
      </w:r>
      <w:r w:rsidR="008550C8">
        <w:rPr>
          <w:rFonts w:ascii="Angsana New" w:hAnsi="Angsana New" w:hint="cs"/>
          <w:b/>
          <w:sz w:val="30"/>
          <w:szCs w:val="30"/>
          <w:cs/>
        </w:rPr>
        <w:t xml:space="preserve">               </w:t>
      </w:r>
      <w:r>
        <w:rPr>
          <w:rFonts w:ascii="Angsana New" w:hAnsi="Angsana New" w:hint="cs"/>
          <w:b/>
          <w:sz w:val="30"/>
          <w:szCs w:val="30"/>
          <w:cs/>
        </w:rPr>
        <w:t xml:space="preserve">รายได้รอตัดบัญชีจากสัญญาดังกล่าว ณ วันที่ </w:t>
      </w:r>
      <w:r w:rsidRPr="003C47FE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12B2">
        <w:rPr>
          <w:rFonts w:ascii="Angsana New" w:hAnsi="Angsana New"/>
          <w:sz w:val="30"/>
          <w:szCs w:val="30"/>
        </w:rPr>
        <w:t>256</w:t>
      </w:r>
      <w:r w:rsidR="00B773FE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717735">
        <w:rPr>
          <w:rFonts w:ascii="Angsana New" w:hAnsi="Angsana New"/>
          <w:sz w:val="30"/>
          <w:szCs w:val="30"/>
        </w:rPr>
        <w:t>12.8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FB5507">
        <w:rPr>
          <w:rFonts w:ascii="Angsana New" w:hAnsi="Angsana New"/>
          <w:sz w:val="30"/>
          <w:szCs w:val="30"/>
        </w:rPr>
        <w:t xml:space="preserve"> </w:t>
      </w:r>
      <w:r w:rsidR="00FB5507" w:rsidRPr="00FB5507">
        <w:rPr>
          <w:rFonts w:ascii="Angsana New" w:hAnsi="Angsana New"/>
          <w:i/>
          <w:iCs/>
          <w:sz w:val="30"/>
          <w:szCs w:val="30"/>
        </w:rPr>
        <w:t>(256</w:t>
      </w:r>
      <w:r w:rsidR="00B773F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B5507" w:rsidRPr="00FB5507">
        <w:rPr>
          <w:rFonts w:ascii="Angsana New" w:hAnsi="Angsana New"/>
          <w:i/>
          <w:iCs/>
          <w:sz w:val="30"/>
          <w:szCs w:val="30"/>
        </w:rPr>
        <w:t xml:space="preserve">: </w:t>
      </w:r>
      <w:r w:rsidR="00B773FE">
        <w:rPr>
          <w:rFonts w:ascii="Angsana New" w:hAnsi="Angsana New" w:hint="cs"/>
          <w:i/>
          <w:iCs/>
          <w:sz w:val="30"/>
          <w:szCs w:val="30"/>
          <w:cs/>
        </w:rPr>
        <w:t>13.8</w:t>
      </w:r>
      <w:r w:rsidR="00FB5507" w:rsidRPr="00FB5507">
        <w:rPr>
          <w:rFonts w:ascii="Angsana New" w:hAnsi="Angsana New"/>
          <w:i/>
          <w:iCs/>
          <w:sz w:val="30"/>
          <w:szCs w:val="30"/>
        </w:rPr>
        <w:t xml:space="preserve"> </w:t>
      </w:r>
      <w:r w:rsidR="00FB5507" w:rsidRPr="00FB550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D10489" w:rsidRDefault="00D1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20D4F" w:rsidRDefault="00E20D4F" w:rsidP="00E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</w:t>
      </w:r>
      <w:r w:rsidR="0048443C">
        <w:rPr>
          <w:rFonts w:ascii="Angsana New" w:hAnsi="Angsana New" w:hint="cs"/>
          <w:sz w:val="30"/>
          <w:szCs w:val="30"/>
          <w:cs/>
        </w:rPr>
        <w:t>โครงสร้างพื้นฐาน และสัญญาการใช้พื้นที่สำหรับระบบสายส่ง ระบบท่อ และโครงสร้างพื้นฐาน</w:t>
      </w:r>
      <w:r>
        <w:rPr>
          <w:rFonts w:ascii="Angsana New" w:hAnsi="Angsana New" w:hint="cs"/>
          <w:sz w:val="30"/>
          <w:szCs w:val="30"/>
          <w:cs/>
        </w:rPr>
        <w:t>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48443C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87FB5">
        <w:rPr>
          <w:rFonts w:ascii="Angsana New" w:hAnsi="Angsana New"/>
          <w:bCs/>
          <w:sz w:val="30"/>
          <w:szCs w:val="30"/>
        </w:rPr>
        <w:t>1</w:t>
      </w:r>
      <w:r w:rsidR="0048443C">
        <w:rPr>
          <w:rFonts w:ascii="Angsana New" w:hAnsi="Angsana New"/>
          <w:bCs/>
          <w:sz w:val="30"/>
          <w:szCs w:val="30"/>
        </w:rPr>
        <w:t>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 w:rsidR="00A3308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Pr="003C47FE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 xml:space="preserve">2 จำนวน </w:t>
      </w:r>
      <w:r w:rsidR="0048443C">
        <w:rPr>
          <w:rFonts w:ascii="Angsana New" w:hAnsi="Angsana New"/>
          <w:sz w:val="30"/>
          <w:szCs w:val="30"/>
        </w:rPr>
        <w:t>49.5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FB5507">
        <w:rPr>
          <w:rFonts w:ascii="Angsana New" w:hAnsi="Angsana New"/>
          <w:i/>
          <w:iCs/>
          <w:sz w:val="30"/>
          <w:szCs w:val="30"/>
        </w:rPr>
        <w:t>(256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FB5507">
        <w:rPr>
          <w:rFonts w:ascii="Angsana New" w:hAnsi="Angsana New"/>
          <w:i/>
          <w:iCs/>
          <w:sz w:val="30"/>
          <w:szCs w:val="30"/>
        </w:rPr>
        <w:t xml:space="preserve">: </w:t>
      </w:r>
      <w:r w:rsidR="0048443C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FB550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94011E" w:rsidRPr="00BD2E00" w:rsidRDefault="0094011E" w:rsidP="00CF1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:rsidR="00CF10FC" w:rsidRPr="00C23C86" w:rsidRDefault="00CF10FC" w:rsidP="00B11FB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bookmarkStart w:id="3" w:name="_Hlk31726932"/>
      <w:r w:rsidRPr="00C23C86">
        <w:rPr>
          <w:rFonts w:ascii="Angsana New" w:hAnsi="Angsana New"/>
          <w:bCs/>
          <w:sz w:val="30"/>
          <w:szCs w:val="30"/>
          <w:cs/>
        </w:rPr>
        <w:t>หนี้สินที่อาจเกิดขึ้น</w:t>
      </w:r>
      <w:bookmarkEnd w:id="3"/>
    </w:p>
    <w:p w:rsidR="00CF10FC" w:rsidRPr="00BD2E00" w:rsidRDefault="00CF10FC" w:rsidP="00F4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A91BC2" w:rsidRPr="00A723B3" w:rsidRDefault="00CF10FC" w:rsidP="0085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A91BC2" w:rsidRPr="00C123A4">
        <w:rPr>
          <w:rFonts w:ascii="Angsana New" w:hAnsi="Angsana New"/>
          <w:sz w:val="30"/>
          <w:szCs w:val="30"/>
          <w:cs/>
        </w:rPr>
        <w:t>บริษัท</w:t>
      </w:r>
      <w:r w:rsidR="00A91BC2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="00A91BC2" w:rsidRPr="00C123A4">
        <w:rPr>
          <w:rFonts w:ascii="Angsana New" w:hAnsi="Angsana New"/>
          <w:sz w:val="30"/>
          <w:szCs w:val="30"/>
          <w:cs/>
        </w:rPr>
        <w:t>เกี่ยวกับการเลิกจ้างที่ไม่เป็นธรรมกับอดีตพนักงานรายหนึ่งโดยพนักงาน</w:t>
      </w:r>
      <w:r w:rsidR="00A91BC2" w:rsidRPr="00A91BC2">
        <w:rPr>
          <w:rFonts w:ascii="Angsana New" w:hAnsi="Angsana New"/>
          <w:spacing w:val="6"/>
          <w:sz w:val="30"/>
          <w:szCs w:val="30"/>
          <w:cs/>
        </w:rPr>
        <w:t xml:space="preserve">ดังกล่าวเรียกค่าเสียหายเป็นจำนวนเงิน 10.8 ล้านบาท </w:t>
      </w:r>
      <w:r w:rsidR="00A91BC2" w:rsidRPr="00A91BC2">
        <w:rPr>
          <w:rFonts w:ascii="Angsana New" w:hAnsi="Angsana New" w:hint="cs"/>
          <w:spacing w:val="6"/>
          <w:sz w:val="30"/>
          <w:szCs w:val="30"/>
          <w:cs/>
        </w:rPr>
        <w:t>ณ วันที่ในรายงานนี้</w:t>
      </w:r>
      <w:r w:rsidR="00A91BC2" w:rsidRPr="00A91BC2">
        <w:rPr>
          <w:rFonts w:ascii="Angsana New" w:hAnsi="Angsana New"/>
          <w:spacing w:val="6"/>
          <w:sz w:val="30"/>
          <w:szCs w:val="30"/>
          <w:cs/>
        </w:rPr>
        <w:t>คดี</w:t>
      </w:r>
      <w:r w:rsidR="00A91BC2" w:rsidRPr="00A91BC2">
        <w:rPr>
          <w:rFonts w:ascii="Angsana New" w:hAnsi="Angsana New" w:hint="cs"/>
          <w:spacing w:val="6"/>
          <w:sz w:val="30"/>
          <w:szCs w:val="30"/>
          <w:cs/>
        </w:rPr>
        <w:t>ความดังกล่าว</w:t>
      </w:r>
      <w:r w:rsidR="00A91BC2" w:rsidRPr="00A91BC2">
        <w:rPr>
          <w:rFonts w:ascii="Angsana New" w:hAnsi="Angsana New"/>
          <w:spacing w:val="6"/>
          <w:sz w:val="30"/>
          <w:szCs w:val="30"/>
          <w:cs/>
        </w:rPr>
        <w:t>อยู่ระหว่างการพิจารณาของ</w:t>
      </w:r>
      <w:bookmarkStart w:id="4" w:name="_Hlk32260155"/>
      <w:r w:rsidR="00A91BC2" w:rsidRPr="00A91BC2">
        <w:rPr>
          <w:rFonts w:ascii="Angsana New" w:hAnsi="Angsana New"/>
          <w:spacing w:val="6"/>
          <w:sz w:val="30"/>
          <w:szCs w:val="30"/>
          <w:cs/>
        </w:rPr>
        <w:t>ศาลแรงงาน</w:t>
      </w:r>
      <w:r w:rsidR="00A91BC2" w:rsidRPr="00C123A4">
        <w:rPr>
          <w:rFonts w:ascii="Angsana New" w:hAnsi="Angsana New"/>
          <w:sz w:val="30"/>
          <w:szCs w:val="30"/>
          <w:cs/>
        </w:rPr>
        <w:t>กลาง</w:t>
      </w:r>
      <w:r w:rsidR="00A91BC2">
        <w:rPr>
          <w:rFonts w:ascii="Angsana New" w:hAnsi="Angsana New"/>
          <w:sz w:val="30"/>
          <w:szCs w:val="30"/>
        </w:rPr>
        <w:t xml:space="preserve"> </w:t>
      </w:r>
      <w:bookmarkEnd w:id="4"/>
    </w:p>
    <w:p w:rsidR="00D95E49" w:rsidRDefault="00D95E49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50893" w:rsidRDefault="00050893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50893" w:rsidRDefault="00050893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50893" w:rsidRDefault="00050893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50893" w:rsidRDefault="00050893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050893" w:rsidRPr="00BD2E00" w:rsidRDefault="00050893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F04B07" w:rsidRPr="00E20750" w:rsidRDefault="00F04B07" w:rsidP="0005089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15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E20750">
        <w:rPr>
          <w:rFonts w:ascii="Angsana New" w:hAnsi="Angsana New" w:hint="cs"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F04B07" w:rsidRPr="00A33084" w:rsidRDefault="00F04B07" w:rsidP="00F04B07">
      <w:pPr>
        <w:ind w:left="547" w:right="-25"/>
        <w:jc w:val="thaiDistribute"/>
        <w:rPr>
          <w:rFonts w:ascii="Angsana New" w:eastAsia="MS Mincho" w:hAnsi="Angsana New"/>
          <w:sz w:val="20"/>
          <w:szCs w:val="20"/>
          <w:lang w:eastAsia="ja-JP"/>
        </w:rPr>
      </w:pPr>
    </w:p>
    <w:p w:rsidR="00F04B07" w:rsidRPr="00293517" w:rsidRDefault="00F04B07" w:rsidP="00F04B07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293517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</w:t>
      </w:r>
      <w:r w:rsidR="008550C8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8E3FB8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</w:t>
      </w:r>
      <w:r w:rsidR="005B788B">
        <w:rPr>
          <w:rFonts w:ascii="Angsana New" w:hAnsi="Angsana New" w:hint="cs"/>
          <w:sz w:val="30"/>
          <w:szCs w:val="30"/>
          <w:cs/>
          <w:lang w:val="en-US" w:bidi="th-TH"/>
        </w:rPr>
        <w:t>ที่มีสาระสำคัญ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>ต่องบการเงินรวม</w:t>
      </w:r>
      <w:r w:rsidR="008550C8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>งบการเงินเฉพาะกิจการ เมื่อนำมาถือปฏิบัติเป็นครั้งแรก</w:t>
      </w:r>
      <w:r w:rsidRPr="00293517">
        <w:rPr>
          <w:rFonts w:ascii="Angsana New" w:hAnsi="Angsana New"/>
          <w:sz w:val="30"/>
          <w:szCs w:val="30"/>
          <w:lang w:bidi="th-TH"/>
        </w:rPr>
        <w:t xml:space="preserve"> </w:t>
      </w:r>
      <w:r w:rsidR="005B788B">
        <w:rPr>
          <w:rFonts w:ascii="Angsana New" w:hAnsi="Angsana New" w:hint="cs"/>
          <w:sz w:val="30"/>
          <w:szCs w:val="30"/>
          <w:cs/>
          <w:lang w:bidi="th-TH"/>
        </w:rPr>
        <w:t>และจะมีผลบังคับใช้กับงบการเงิน</w:t>
      </w:r>
      <w:r w:rsidRPr="00F74FE4">
        <w:rPr>
          <w:rFonts w:ascii="Angsana New" w:hAnsi="Angsana New"/>
          <w:spacing w:val="-6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F74FE4">
        <w:rPr>
          <w:rFonts w:ascii="Angsana New" w:hAnsi="Angsana New"/>
          <w:spacing w:val="-6"/>
          <w:sz w:val="30"/>
          <w:szCs w:val="30"/>
        </w:rPr>
        <w:t xml:space="preserve"> 1</w:t>
      </w:r>
      <w:r w:rsidRPr="00F74FE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มกราคม </w:t>
      </w:r>
      <w:r w:rsidR="00F74FE4" w:rsidRPr="00F74FE4">
        <w:rPr>
          <w:rFonts w:ascii="Angsana New" w:hAnsi="Angsana New"/>
          <w:spacing w:val="-6"/>
          <w:sz w:val="30"/>
          <w:szCs w:val="30"/>
          <w:lang w:val="en-US" w:bidi="th-TH"/>
        </w:rPr>
        <w:t>2563</w:t>
      </w:r>
      <w:r w:rsidR="005B788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5E17A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มี</w:t>
      </w:r>
      <w:r w:rsidRPr="00F74FE4">
        <w:rPr>
          <w:rFonts w:ascii="Angsana New" w:hAnsi="Angsana New" w:hint="cs"/>
          <w:spacing w:val="-6"/>
          <w:sz w:val="30"/>
          <w:szCs w:val="30"/>
          <w:cs/>
          <w:lang w:bidi="th-TH"/>
        </w:rPr>
        <w:t>ดังต่อไปนี้</w:t>
      </w:r>
    </w:p>
    <w:p w:rsidR="00F04B07" w:rsidRPr="00A33084" w:rsidRDefault="00F04B07" w:rsidP="00F04B07">
      <w:pPr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050"/>
        <w:gridCol w:w="5040"/>
      </w:tblGrid>
      <w:tr w:rsidR="00B86094" w:rsidRPr="00980AE8" w:rsidTr="0042341F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B86094" w:rsidRPr="00CC2816" w:rsidRDefault="00B86094" w:rsidP="00714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C28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shd w:val="clear" w:color="auto" w:fill="auto"/>
            <w:vAlign w:val="bottom"/>
          </w:tcPr>
          <w:p w:rsidR="00B86094" w:rsidRPr="00CC2816" w:rsidRDefault="00B86094" w:rsidP="00714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8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86094" w:rsidRPr="00980AE8" w:rsidTr="0042341F">
        <w:tc>
          <w:tcPr>
            <w:tcW w:w="4050" w:type="dxa"/>
            <w:shd w:val="clear" w:color="auto" w:fill="auto"/>
          </w:tcPr>
          <w:p w:rsidR="00B86094" w:rsidRPr="003D5C8E" w:rsidRDefault="00B86094" w:rsidP="0042341F">
            <w:pPr>
              <w:pStyle w:val="FSBlank"/>
              <w:ind w:left="-130" w:firstLine="110"/>
              <w:rPr>
                <w:sz w:val="30"/>
                <w:szCs w:val="30"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7*</w:t>
            </w:r>
          </w:p>
        </w:tc>
        <w:tc>
          <w:tcPr>
            <w:tcW w:w="5040" w:type="dxa"/>
            <w:shd w:val="clear" w:color="auto" w:fill="auto"/>
          </w:tcPr>
          <w:p w:rsidR="00B86094" w:rsidRPr="00CC2816" w:rsidRDefault="00B86094" w:rsidP="00B86094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86094" w:rsidRPr="00980AE8" w:rsidTr="0042341F">
        <w:tc>
          <w:tcPr>
            <w:tcW w:w="4050" w:type="dxa"/>
            <w:shd w:val="clear" w:color="auto" w:fill="auto"/>
          </w:tcPr>
          <w:p w:rsidR="00B86094" w:rsidRPr="003D5C8E" w:rsidRDefault="00B86094" w:rsidP="0042341F">
            <w:pPr>
              <w:pStyle w:val="FSBlank"/>
              <w:ind w:left="-130" w:firstLine="110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9*</w:t>
            </w:r>
          </w:p>
        </w:tc>
        <w:tc>
          <w:tcPr>
            <w:tcW w:w="5040" w:type="dxa"/>
            <w:shd w:val="clear" w:color="auto" w:fill="auto"/>
          </w:tcPr>
          <w:p w:rsidR="00B86094" w:rsidRPr="00CC2816" w:rsidRDefault="00B86094" w:rsidP="00B86094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86094" w:rsidRPr="00980AE8" w:rsidTr="0042341F">
        <w:tc>
          <w:tcPr>
            <w:tcW w:w="4050" w:type="dxa"/>
            <w:shd w:val="clear" w:color="auto" w:fill="auto"/>
          </w:tcPr>
          <w:p w:rsidR="00B86094" w:rsidRPr="003D5C8E" w:rsidRDefault="00B86094" w:rsidP="0042341F">
            <w:pPr>
              <w:pStyle w:val="FSBlank"/>
              <w:ind w:left="-130" w:firstLine="110"/>
              <w:rPr>
                <w:sz w:val="30"/>
                <w:szCs w:val="30"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16</w:t>
            </w:r>
          </w:p>
        </w:tc>
        <w:tc>
          <w:tcPr>
            <w:tcW w:w="5040" w:type="dxa"/>
            <w:shd w:val="clear" w:color="auto" w:fill="auto"/>
          </w:tcPr>
          <w:p w:rsidR="00B86094" w:rsidRPr="00CC2816" w:rsidRDefault="004B3744" w:rsidP="00B86094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B86094" w:rsidRPr="00980AE8" w:rsidTr="0042341F">
        <w:tc>
          <w:tcPr>
            <w:tcW w:w="4050" w:type="dxa"/>
            <w:shd w:val="clear" w:color="auto" w:fill="auto"/>
          </w:tcPr>
          <w:p w:rsidR="00B86094" w:rsidRPr="003D5C8E" w:rsidRDefault="00B86094" w:rsidP="0042341F">
            <w:pPr>
              <w:pStyle w:val="FSBlank"/>
              <w:ind w:left="-130" w:firstLine="110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D5C8E">
              <w:rPr>
                <w:sz w:val="30"/>
                <w:szCs w:val="30"/>
              </w:rPr>
              <w:t>32*</w:t>
            </w:r>
          </w:p>
        </w:tc>
        <w:tc>
          <w:tcPr>
            <w:tcW w:w="5040" w:type="dxa"/>
            <w:shd w:val="clear" w:color="auto" w:fill="auto"/>
          </w:tcPr>
          <w:p w:rsidR="00B86094" w:rsidRPr="00CC2816" w:rsidRDefault="00B86094" w:rsidP="00B86094">
            <w:pPr>
              <w:ind w:left="72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F04B07" w:rsidRPr="00A33084" w:rsidRDefault="00F04B07" w:rsidP="00AC457B">
      <w:pPr>
        <w:pStyle w:val="FSBlank"/>
        <w:rPr>
          <w:shd w:val="clear" w:color="auto" w:fill="D9D9D9"/>
        </w:rPr>
      </w:pPr>
    </w:p>
    <w:p w:rsidR="00763387" w:rsidRDefault="00763387" w:rsidP="00423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3387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763387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550C8" w:rsidRPr="00A33084" w:rsidRDefault="008550C8" w:rsidP="0076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D76DA6" w:rsidRPr="00845B09" w:rsidRDefault="00D76DA6" w:rsidP="00434F7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45B0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76DA6" w:rsidRPr="00A33084" w:rsidRDefault="00D76DA6" w:rsidP="00D76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CC"/>
          <w:sz w:val="20"/>
          <w:szCs w:val="20"/>
          <w:shd w:val="clear" w:color="auto" w:fill="D9D9D9"/>
        </w:rPr>
      </w:pPr>
    </w:p>
    <w:p w:rsidR="00D76DA6" w:rsidRDefault="00D76DA6" w:rsidP="00D76D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45B0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45B09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845B09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</w:t>
      </w:r>
      <w:r w:rsidR="003D68B3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845B09">
        <w:rPr>
          <w:rFonts w:ascii="Angsana New" w:hAnsi="Angsana New"/>
          <w:sz w:val="30"/>
          <w:szCs w:val="30"/>
          <w:cs/>
        </w:rPr>
        <w:t xml:space="preserve">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845B09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845B09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Pr="00845B09">
        <w:rPr>
          <w:rFonts w:ascii="Angsana New" w:hAnsi="Angsana New"/>
          <w:sz w:val="30"/>
          <w:szCs w:val="30"/>
        </w:rPr>
        <w:br/>
      </w:r>
      <w:r w:rsidRPr="00845B09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3D68B3" w:rsidRPr="00A33084" w:rsidRDefault="003D68B3" w:rsidP="00D76D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:rsidR="00D76DA6" w:rsidRPr="00845B09" w:rsidRDefault="00D76DA6" w:rsidP="00434F7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845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845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845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D76DA6" w:rsidRPr="00A33084" w:rsidRDefault="00D76DA6" w:rsidP="00D76D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0"/>
          <w:szCs w:val="20"/>
          <w:shd w:val="clear" w:color="auto" w:fill="D9D9D9"/>
        </w:rPr>
      </w:pPr>
    </w:p>
    <w:p w:rsidR="00D76DA6" w:rsidRPr="00763387" w:rsidRDefault="00763387" w:rsidP="00763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63387">
        <w:rPr>
          <w:rFonts w:asciiTheme="majorBidi" w:hAnsiTheme="majorBidi"/>
          <w:sz w:val="30"/>
          <w:szCs w:val="30"/>
          <w:cs/>
        </w:rPr>
        <w:t>มาตรฐานการรายงานทางการเงินฉบับที่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31 ธันวาคม 2562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</w:t>
      </w:r>
      <w:r w:rsidR="00A33084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763387">
        <w:rPr>
          <w:rFonts w:asciiTheme="majorBidi" w:hAnsiTheme="majorBidi"/>
          <w:sz w:val="30"/>
          <w:szCs w:val="30"/>
          <w:cs/>
        </w:rPr>
        <w:t xml:space="preserve">มีจำนวน </w:t>
      </w:r>
      <w:r w:rsidR="00E35F7D">
        <w:rPr>
          <w:rFonts w:asciiTheme="majorBidi" w:hAnsiTheme="majorBidi"/>
          <w:sz w:val="30"/>
          <w:szCs w:val="30"/>
        </w:rPr>
        <w:t>6.6</w:t>
      </w:r>
      <w:r w:rsidRPr="00763387">
        <w:rPr>
          <w:rFonts w:asciiTheme="majorBidi" w:hAnsiTheme="majorBidi" w:cstheme="majorBidi"/>
          <w:sz w:val="30"/>
          <w:szCs w:val="30"/>
        </w:rPr>
        <w:t xml:space="preserve"> </w:t>
      </w:r>
      <w:r w:rsidRPr="00763387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E35F7D">
        <w:rPr>
          <w:rFonts w:asciiTheme="majorBidi" w:hAnsiTheme="majorBidi"/>
          <w:sz w:val="30"/>
          <w:szCs w:val="30"/>
        </w:rPr>
        <w:t xml:space="preserve">6.6 </w:t>
      </w:r>
      <w:r w:rsidRPr="00763387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="00A33084">
        <w:rPr>
          <w:rFonts w:asciiTheme="majorBidi" w:hAnsiTheme="majorBidi" w:hint="cs"/>
          <w:sz w:val="30"/>
          <w:szCs w:val="30"/>
          <w:cs/>
        </w:rPr>
        <w:t xml:space="preserve">ส่วนการบัญชีสำหรับผู้ให้เช่าไม่แตกต่างกันจากมาตรฐานการบัญชีที่มีผลบังคับใช้ในปัจจุบัน             </w:t>
      </w:r>
      <w:r w:rsidRPr="00763387">
        <w:rPr>
          <w:rFonts w:asciiTheme="majorBidi" w:hAnsiTheme="majorBidi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763387" w:rsidRPr="00A33084" w:rsidRDefault="00763387" w:rsidP="00763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16"/>
          <w:szCs w:val="16"/>
        </w:rPr>
      </w:pPr>
    </w:p>
    <w:p w:rsidR="00764379" w:rsidRDefault="00D76DA6" w:rsidP="008758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hd w:val="clear" w:color="auto" w:fill="D9D9D9"/>
        </w:rPr>
      </w:pPr>
      <w:r w:rsidRPr="00845B0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845B09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845B09">
        <w:rPr>
          <w:rFonts w:ascii="Angsana New" w:hAnsi="Angsana New"/>
          <w:sz w:val="30"/>
          <w:szCs w:val="30"/>
          <w:cs/>
        </w:rPr>
        <w:t>ถือปฏิบัติตามมาตรฐาน</w:t>
      </w:r>
      <w:r w:rsidR="003D68B3">
        <w:rPr>
          <w:rFonts w:ascii="Angsana New" w:hAnsi="Angsana New" w:hint="cs"/>
          <w:sz w:val="30"/>
          <w:szCs w:val="30"/>
          <w:cs/>
        </w:rPr>
        <w:t xml:space="preserve">         </w:t>
      </w:r>
      <w:r w:rsidR="00ED18A9">
        <w:rPr>
          <w:rFonts w:ascii="Angsana New" w:hAnsi="Angsana New"/>
          <w:sz w:val="30"/>
          <w:szCs w:val="30"/>
        </w:rPr>
        <w:t xml:space="preserve">       </w:t>
      </w:r>
      <w:r w:rsidRPr="00845B09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Pr="00845B09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764379" w:rsidSect="00A27781">
      <w:headerReference w:type="default" r:id="rId24"/>
      <w:footerReference w:type="default" r:id="rId2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21F" w:rsidRDefault="002F021F" w:rsidP="004956B4">
      <w:r>
        <w:separator/>
      </w:r>
    </w:p>
  </w:endnote>
  <w:endnote w:type="continuationSeparator" w:id="0">
    <w:p w:rsidR="002F021F" w:rsidRDefault="002F021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Default="002F021F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D83FF5" w:rsidRDefault="002F021F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C403C3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Pr="00080062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Pr="00080062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Pr="00080062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D83FF5" w:rsidRDefault="002F021F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403C3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Pr="00080062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Pr="00080062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Pr="00080062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21F" w:rsidRDefault="002F021F" w:rsidP="004956B4">
      <w:r>
        <w:separator/>
      </w:r>
    </w:p>
  </w:footnote>
  <w:footnote w:type="continuationSeparator" w:id="0">
    <w:p w:rsidR="002F021F" w:rsidRDefault="002F021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 และบริษัทย่อย</w:t>
    </w:r>
  </w:p>
  <w:p w:rsidR="002F021F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D85706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706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85706">
      <w:rPr>
        <w:rFonts w:ascii="Angsana New" w:hAnsi="Angsana New"/>
        <w:b/>
        <w:bCs/>
        <w:sz w:val="32"/>
        <w:szCs w:val="32"/>
      </w:rPr>
      <w:t>2562</w:t>
    </w:r>
  </w:p>
  <w:p w:rsidR="002F021F" w:rsidRPr="007A57EE" w:rsidRDefault="002F021F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FA7747" w:rsidRDefault="00C403C3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78pt;margin-top:203.75pt;width:276pt;height:108pt;rotation:-2098978fd;z-index:251659264" filled="f" strokecolor="silver">
          <v:shadow color="#868686"/>
          <v:textpath style="font-family:&quot;Times New Roman&quot;;v-text-kern:t" trim="t" fitpath="t" string="Draft"/>
        </v:shape>
      </w:pict>
    </w:r>
    <w:r w:rsidR="002F021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2F021F">
      <w:rPr>
        <w:rFonts w:ascii="Angsana New" w:hAnsi="Angsana New" w:hint="cs"/>
        <w:b/>
        <w:bCs/>
        <w:sz w:val="32"/>
        <w:szCs w:val="32"/>
        <w:cs/>
      </w:rPr>
      <w:t>นวนคร</w:t>
    </w:r>
    <w:r w:rsidR="002F021F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2F021F" w:rsidRPr="00FA7747" w:rsidRDefault="002F021F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Default="002F021F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9A2067">
      <w:rPr>
        <w:rFonts w:ascii="Angsana New" w:hAnsi="Angsana New"/>
        <w:sz w:val="32"/>
        <w:szCs w:val="32"/>
      </w:rPr>
      <w:t xml:space="preserve">31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>
      <w:rPr>
        <w:rFonts w:ascii="Angsana New" w:hAnsi="Angsana New"/>
        <w:sz w:val="32"/>
        <w:szCs w:val="32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>
      <w:rPr>
        <w:rFonts w:ascii="Angsana New" w:hAnsi="Angsana New"/>
        <w:sz w:val="32"/>
        <w:szCs w:val="32"/>
      </w:rPr>
      <w:t>2548</w:t>
    </w:r>
  </w:p>
  <w:p w:rsidR="002F021F" w:rsidRPr="00D8216C" w:rsidRDefault="002F021F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 และบริษัทย่อย</w:t>
    </w:r>
  </w:p>
  <w:p w:rsidR="002F021F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D85706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706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85706">
      <w:rPr>
        <w:rFonts w:ascii="Angsana New" w:hAnsi="Angsana New"/>
        <w:b/>
        <w:bCs/>
        <w:sz w:val="32"/>
        <w:szCs w:val="32"/>
      </w:rPr>
      <w:t>2562</w:t>
    </w:r>
  </w:p>
  <w:p w:rsidR="002F021F" w:rsidRPr="007A57EE" w:rsidRDefault="002F021F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 และบริษัทย่อย</w:t>
    </w:r>
  </w:p>
  <w:p w:rsidR="002F021F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D85706" w:rsidRDefault="002F021F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706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85706">
      <w:rPr>
        <w:rFonts w:ascii="Angsana New" w:hAnsi="Angsana New"/>
        <w:b/>
        <w:bCs/>
        <w:sz w:val="32"/>
        <w:szCs w:val="32"/>
      </w:rPr>
      <w:t>2562</w:t>
    </w:r>
  </w:p>
  <w:p w:rsidR="002F021F" w:rsidRPr="007A57EE" w:rsidRDefault="002F021F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 และบริษัทย่อย</w:t>
    </w:r>
  </w:p>
  <w:p w:rsidR="002F021F" w:rsidRDefault="002F021F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850A09" w:rsidRDefault="002F021F" w:rsidP="00A20E05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Pr="00FF6BA6">
      <w:rPr>
        <w:rFonts w:ascii="Angsana New" w:hAnsi="Angsana New" w:hint="cs"/>
        <w:bCs/>
        <w:i/>
        <w:sz w:val="32"/>
        <w:szCs w:val="32"/>
        <w:cs/>
        <w:lang w:val="en-US" w:bidi="th-TH"/>
      </w:rPr>
      <w:t>2</w:t>
    </w:r>
  </w:p>
  <w:p w:rsidR="002F021F" w:rsidRPr="00133A03" w:rsidRDefault="002F021F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206630" w:rsidRDefault="002F021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:rsidR="002F021F" w:rsidRPr="00206630" w:rsidRDefault="002F021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2F021F" w:rsidRDefault="002F021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254</w:t>
    </w:r>
    <w:r>
      <w:rPr>
        <w:rFonts w:ascii="Angsana New" w:hAnsi="Angsana New" w:hint="cs"/>
        <w:b/>
        <w:bCs/>
        <w:sz w:val="32"/>
        <w:szCs w:val="32"/>
        <w:cs/>
      </w:rPr>
      <w:t>9(ไม่ได้ตรวจสอบ)</w:t>
    </w:r>
  </w:p>
  <w:p w:rsidR="002F021F" w:rsidRPr="00206630" w:rsidRDefault="002F021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F021F" w:rsidRDefault="002F021F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850A09" w:rsidRDefault="002F021F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Pr="00351A50">
      <w:rPr>
        <w:rFonts w:ascii="Angsana New" w:hAnsi="Angsana New" w:hint="cs"/>
        <w:bCs/>
        <w:i/>
        <w:sz w:val="32"/>
        <w:szCs w:val="32"/>
        <w:cs/>
        <w:lang w:val="en-US" w:bidi="th-TH"/>
      </w:rPr>
      <w:t>2</w:t>
    </w:r>
  </w:p>
  <w:p w:rsidR="002F021F" w:rsidRPr="00133A03" w:rsidRDefault="002F021F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F021F" w:rsidRPr="001E2301" w:rsidRDefault="002F021F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850A09" w:rsidRDefault="002F021F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Pr="00351A50">
      <w:rPr>
        <w:rFonts w:ascii="Angsana New" w:hAnsi="Angsana New" w:hint="cs"/>
        <w:bCs/>
        <w:i/>
        <w:sz w:val="32"/>
        <w:szCs w:val="32"/>
        <w:cs/>
        <w:lang w:val="en-US" w:bidi="th-TH"/>
      </w:rPr>
      <w:t>2</w:t>
    </w:r>
  </w:p>
  <w:p w:rsidR="002F021F" w:rsidRPr="00850A09" w:rsidRDefault="002F021F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F021F" w:rsidRPr="001E2301" w:rsidRDefault="002F021F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850A09" w:rsidRDefault="002F021F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Pr="00351A50">
      <w:rPr>
        <w:rFonts w:ascii="Angsana New" w:hAnsi="Angsana New" w:hint="cs"/>
        <w:bCs/>
        <w:i/>
        <w:sz w:val="32"/>
        <w:szCs w:val="32"/>
        <w:cs/>
        <w:lang w:val="en-US" w:bidi="th-TH"/>
      </w:rPr>
      <w:t>2</w:t>
    </w:r>
  </w:p>
  <w:p w:rsidR="002F021F" w:rsidRPr="00850A09" w:rsidRDefault="002F021F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4D2859F6"/>
    <w:lvl w:ilvl="0" w:tplc="A9E8B3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561E19B6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345A6"/>
    <w:multiLevelType w:val="hybridMultilevel"/>
    <w:tmpl w:val="F3F8F80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23"/>
  </w:num>
  <w:num w:numId="12">
    <w:abstractNumId w:val="17"/>
  </w:num>
  <w:num w:numId="13">
    <w:abstractNumId w:val="24"/>
  </w:num>
  <w:num w:numId="14">
    <w:abstractNumId w:val="20"/>
  </w:num>
  <w:num w:numId="15">
    <w:abstractNumId w:val="18"/>
  </w:num>
  <w:num w:numId="16">
    <w:abstractNumId w:val="12"/>
  </w:num>
  <w:num w:numId="17">
    <w:abstractNumId w:val="9"/>
  </w:num>
  <w:num w:numId="18">
    <w:abstractNumId w:val="10"/>
  </w:num>
  <w:num w:numId="19">
    <w:abstractNumId w:val="11"/>
  </w:num>
  <w:num w:numId="20">
    <w:abstractNumId w:val="21"/>
  </w:num>
  <w:num w:numId="21">
    <w:abstractNumId w:val="19"/>
  </w:num>
  <w:num w:numId="22">
    <w:abstractNumId w:val="15"/>
  </w:num>
  <w:num w:numId="23">
    <w:abstractNumId w:val="8"/>
  </w:num>
  <w:num w:numId="24">
    <w:abstractNumId w:val="14"/>
  </w:num>
  <w:num w:numId="25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05E"/>
    <w:rsid w:val="000016FE"/>
    <w:rsid w:val="000018BC"/>
    <w:rsid w:val="000019C7"/>
    <w:rsid w:val="00001C58"/>
    <w:rsid w:val="00001FA3"/>
    <w:rsid w:val="0000222D"/>
    <w:rsid w:val="0000230D"/>
    <w:rsid w:val="00002340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557"/>
    <w:rsid w:val="00007CC1"/>
    <w:rsid w:val="00007CC8"/>
    <w:rsid w:val="00010129"/>
    <w:rsid w:val="00010442"/>
    <w:rsid w:val="00010447"/>
    <w:rsid w:val="000105D0"/>
    <w:rsid w:val="000106EF"/>
    <w:rsid w:val="00010EB4"/>
    <w:rsid w:val="0001130D"/>
    <w:rsid w:val="0001195F"/>
    <w:rsid w:val="0001239A"/>
    <w:rsid w:val="00012584"/>
    <w:rsid w:val="00012669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B6E"/>
    <w:rsid w:val="00017E99"/>
    <w:rsid w:val="00017FF8"/>
    <w:rsid w:val="00020479"/>
    <w:rsid w:val="00020D82"/>
    <w:rsid w:val="00020EAD"/>
    <w:rsid w:val="00020EFA"/>
    <w:rsid w:val="00020FC5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CDE"/>
    <w:rsid w:val="00025EF4"/>
    <w:rsid w:val="0002671B"/>
    <w:rsid w:val="00026788"/>
    <w:rsid w:val="00027030"/>
    <w:rsid w:val="000275FA"/>
    <w:rsid w:val="00027F26"/>
    <w:rsid w:val="00027FA7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571"/>
    <w:rsid w:val="00040649"/>
    <w:rsid w:val="00040C3B"/>
    <w:rsid w:val="00041055"/>
    <w:rsid w:val="000410F1"/>
    <w:rsid w:val="00041371"/>
    <w:rsid w:val="000417A1"/>
    <w:rsid w:val="000419C0"/>
    <w:rsid w:val="00041A23"/>
    <w:rsid w:val="00041AE0"/>
    <w:rsid w:val="00041D10"/>
    <w:rsid w:val="000422B0"/>
    <w:rsid w:val="0004266D"/>
    <w:rsid w:val="000429EE"/>
    <w:rsid w:val="00042B76"/>
    <w:rsid w:val="00042CEB"/>
    <w:rsid w:val="000430E9"/>
    <w:rsid w:val="00043578"/>
    <w:rsid w:val="00043590"/>
    <w:rsid w:val="00043728"/>
    <w:rsid w:val="00043984"/>
    <w:rsid w:val="0004420A"/>
    <w:rsid w:val="00044405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79"/>
    <w:rsid w:val="00050717"/>
    <w:rsid w:val="00050893"/>
    <w:rsid w:val="00050965"/>
    <w:rsid w:val="0005098D"/>
    <w:rsid w:val="00050AB1"/>
    <w:rsid w:val="00050EE5"/>
    <w:rsid w:val="000512D8"/>
    <w:rsid w:val="00051636"/>
    <w:rsid w:val="00051B10"/>
    <w:rsid w:val="0005210B"/>
    <w:rsid w:val="000527C7"/>
    <w:rsid w:val="00052B57"/>
    <w:rsid w:val="00052DEF"/>
    <w:rsid w:val="00052E8F"/>
    <w:rsid w:val="000535E3"/>
    <w:rsid w:val="00053B2B"/>
    <w:rsid w:val="00053DBC"/>
    <w:rsid w:val="0005469B"/>
    <w:rsid w:val="0005508B"/>
    <w:rsid w:val="00055231"/>
    <w:rsid w:val="000554B7"/>
    <w:rsid w:val="0005580F"/>
    <w:rsid w:val="0005591B"/>
    <w:rsid w:val="00055960"/>
    <w:rsid w:val="000559FD"/>
    <w:rsid w:val="00055D1B"/>
    <w:rsid w:val="00055D63"/>
    <w:rsid w:val="00055F12"/>
    <w:rsid w:val="0005649A"/>
    <w:rsid w:val="0005656C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B9"/>
    <w:rsid w:val="00063FA4"/>
    <w:rsid w:val="000640DB"/>
    <w:rsid w:val="00064381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1BE"/>
    <w:rsid w:val="0007623F"/>
    <w:rsid w:val="00076434"/>
    <w:rsid w:val="00077591"/>
    <w:rsid w:val="0007769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DD5"/>
    <w:rsid w:val="00082F02"/>
    <w:rsid w:val="0008311E"/>
    <w:rsid w:val="0008356D"/>
    <w:rsid w:val="000836E6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60E"/>
    <w:rsid w:val="00087991"/>
    <w:rsid w:val="00087A8B"/>
    <w:rsid w:val="00087C9A"/>
    <w:rsid w:val="00087CBA"/>
    <w:rsid w:val="00087CE6"/>
    <w:rsid w:val="00090108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2B7"/>
    <w:rsid w:val="000A42CE"/>
    <w:rsid w:val="000A4B14"/>
    <w:rsid w:val="000A50DB"/>
    <w:rsid w:val="000A54B0"/>
    <w:rsid w:val="000A58A5"/>
    <w:rsid w:val="000A60B7"/>
    <w:rsid w:val="000A654E"/>
    <w:rsid w:val="000A6C35"/>
    <w:rsid w:val="000A71A6"/>
    <w:rsid w:val="000A71CB"/>
    <w:rsid w:val="000A776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2EB1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04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004"/>
    <w:rsid w:val="000D5118"/>
    <w:rsid w:val="000D5600"/>
    <w:rsid w:val="000D572D"/>
    <w:rsid w:val="000D5D02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C8B"/>
    <w:rsid w:val="000E1E54"/>
    <w:rsid w:val="000E27CD"/>
    <w:rsid w:val="000E27EE"/>
    <w:rsid w:val="000E29AC"/>
    <w:rsid w:val="000E2E76"/>
    <w:rsid w:val="000E2F63"/>
    <w:rsid w:val="000E2F76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A72"/>
    <w:rsid w:val="000F0C0E"/>
    <w:rsid w:val="000F0D9B"/>
    <w:rsid w:val="000F1075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CD1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309"/>
    <w:rsid w:val="0010143A"/>
    <w:rsid w:val="00101461"/>
    <w:rsid w:val="00101714"/>
    <w:rsid w:val="00101B2D"/>
    <w:rsid w:val="001024B3"/>
    <w:rsid w:val="00102940"/>
    <w:rsid w:val="00102C62"/>
    <w:rsid w:val="001034DB"/>
    <w:rsid w:val="00103A58"/>
    <w:rsid w:val="00103B98"/>
    <w:rsid w:val="00103DE9"/>
    <w:rsid w:val="001040D6"/>
    <w:rsid w:val="001042A4"/>
    <w:rsid w:val="00104784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100FD"/>
    <w:rsid w:val="0011040D"/>
    <w:rsid w:val="001105AA"/>
    <w:rsid w:val="00110A7F"/>
    <w:rsid w:val="00110B05"/>
    <w:rsid w:val="00110CB7"/>
    <w:rsid w:val="00110D81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B3A"/>
    <w:rsid w:val="00126C10"/>
    <w:rsid w:val="00126DD7"/>
    <w:rsid w:val="00127127"/>
    <w:rsid w:val="0012729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48F"/>
    <w:rsid w:val="00132547"/>
    <w:rsid w:val="001329E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5F4E"/>
    <w:rsid w:val="00135FB9"/>
    <w:rsid w:val="0013678D"/>
    <w:rsid w:val="00136C1E"/>
    <w:rsid w:val="00136EEA"/>
    <w:rsid w:val="0013706F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B06"/>
    <w:rsid w:val="00140FB7"/>
    <w:rsid w:val="00141045"/>
    <w:rsid w:val="00141419"/>
    <w:rsid w:val="00141929"/>
    <w:rsid w:val="00141EDE"/>
    <w:rsid w:val="00142008"/>
    <w:rsid w:val="00142021"/>
    <w:rsid w:val="001424CA"/>
    <w:rsid w:val="00142999"/>
    <w:rsid w:val="00142CD3"/>
    <w:rsid w:val="00142F34"/>
    <w:rsid w:val="00142FD0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C4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E55"/>
    <w:rsid w:val="001501D6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175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9C"/>
    <w:rsid w:val="001535E8"/>
    <w:rsid w:val="00153D72"/>
    <w:rsid w:val="0015435C"/>
    <w:rsid w:val="00154CC4"/>
    <w:rsid w:val="00154ECD"/>
    <w:rsid w:val="00154EDF"/>
    <w:rsid w:val="0015520F"/>
    <w:rsid w:val="001552F7"/>
    <w:rsid w:val="0015576B"/>
    <w:rsid w:val="0015576F"/>
    <w:rsid w:val="0015589C"/>
    <w:rsid w:val="0015602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BA8"/>
    <w:rsid w:val="00162E76"/>
    <w:rsid w:val="0016317E"/>
    <w:rsid w:val="0016327D"/>
    <w:rsid w:val="0016333F"/>
    <w:rsid w:val="00163556"/>
    <w:rsid w:val="00163769"/>
    <w:rsid w:val="001639EE"/>
    <w:rsid w:val="00163BAA"/>
    <w:rsid w:val="00163CB4"/>
    <w:rsid w:val="00163D10"/>
    <w:rsid w:val="00164733"/>
    <w:rsid w:val="001647D8"/>
    <w:rsid w:val="00164A67"/>
    <w:rsid w:val="00164D62"/>
    <w:rsid w:val="0016514D"/>
    <w:rsid w:val="0016529D"/>
    <w:rsid w:val="00165427"/>
    <w:rsid w:val="00165472"/>
    <w:rsid w:val="001655E7"/>
    <w:rsid w:val="00165AEB"/>
    <w:rsid w:val="00165B75"/>
    <w:rsid w:val="00165F49"/>
    <w:rsid w:val="00166101"/>
    <w:rsid w:val="001662BE"/>
    <w:rsid w:val="0016633B"/>
    <w:rsid w:val="00166676"/>
    <w:rsid w:val="0016677E"/>
    <w:rsid w:val="0016696C"/>
    <w:rsid w:val="001669CD"/>
    <w:rsid w:val="00166C2A"/>
    <w:rsid w:val="00166F19"/>
    <w:rsid w:val="0016711F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C57"/>
    <w:rsid w:val="00173CC6"/>
    <w:rsid w:val="00174035"/>
    <w:rsid w:val="001741B9"/>
    <w:rsid w:val="00174294"/>
    <w:rsid w:val="001743B5"/>
    <w:rsid w:val="00174B6E"/>
    <w:rsid w:val="00174F07"/>
    <w:rsid w:val="00175025"/>
    <w:rsid w:val="001753CD"/>
    <w:rsid w:val="00175405"/>
    <w:rsid w:val="00175ED3"/>
    <w:rsid w:val="00175FDB"/>
    <w:rsid w:val="001762F1"/>
    <w:rsid w:val="00176384"/>
    <w:rsid w:val="00176551"/>
    <w:rsid w:val="0017684A"/>
    <w:rsid w:val="00176A0D"/>
    <w:rsid w:val="00176A54"/>
    <w:rsid w:val="00176B18"/>
    <w:rsid w:val="001770C5"/>
    <w:rsid w:val="0017718F"/>
    <w:rsid w:val="0018010C"/>
    <w:rsid w:val="00180433"/>
    <w:rsid w:val="001804CD"/>
    <w:rsid w:val="001805CF"/>
    <w:rsid w:val="001808C6"/>
    <w:rsid w:val="00180F55"/>
    <w:rsid w:val="00180FD1"/>
    <w:rsid w:val="001810E7"/>
    <w:rsid w:val="001814B2"/>
    <w:rsid w:val="0018159A"/>
    <w:rsid w:val="0018183A"/>
    <w:rsid w:val="001818EA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FFA"/>
    <w:rsid w:val="001861E7"/>
    <w:rsid w:val="0018670A"/>
    <w:rsid w:val="00186ABE"/>
    <w:rsid w:val="00186E60"/>
    <w:rsid w:val="0018724F"/>
    <w:rsid w:val="001873BC"/>
    <w:rsid w:val="001875E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31A"/>
    <w:rsid w:val="0019236A"/>
    <w:rsid w:val="00192654"/>
    <w:rsid w:val="001926A9"/>
    <w:rsid w:val="00192912"/>
    <w:rsid w:val="00192D47"/>
    <w:rsid w:val="00192FAF"/>
    <w:rsid w:val="00193172"/>
    <w:rsid w:val="00194308"/>
    <w:rsid w:val="0019458C"/>
    <w:rsid w:val="00194725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D3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23"/>
    <w:rsid w:val="001A0E75"/>
    <w:rsid w:val="001A0ECD"/>
    <w:rsid w:val="001A0F5B"/>
    <w:rsid w:val="001A110F"/>
    <w:rsid w:val="001A1331"/>
    <w:rsid w:val="001A1518"/>
    <w:rsid w:val="001A16E2"/>
    <w:rsid w:val="001A19AC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40B4"/>
    <w:rsid w:val="001A480E"/>
    <w:rsid w:val="001A4A85"/>
    <w:rsid w:val="001A4F02"/>
    <w:rsid w:val="001A54B4"/>
    <w:rsid w:val="001A5590"/>
    <w:rsid w:val="001A598A"/>
    <w:rsid w:val="001A5CCD"/>
    <w:rsid w:val="001A61F9"/>
    <w:rsid w:val="001A62F2"/>
    <w:rsid w:val="001A6542"/>
    <w:rsid w:val="001A6560"/>
    <w:rsid w:val="001A6A48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8E4"/>
    <w:rsid w:val="001B0DFB"/>
    <w:rsid w:val="001B0F39"/>
    <w:rsid w:val="001B1322"/>
    <w:rsid w:val="001B1997"/>
    <w:rsid w:val="001B1A6E"/>
    <w:rsid w:val="001B1C98"/>
    <w:rsid w:val="001B25A3"/>
    <w:rsid w:val="001B28B7"/>
    <w:rsid w:val="001B2A22"/>
    <w:rsid w:val="001B2A5E"/>
    <w:rsid w:val="001B301B"/>
    <w:rsid w:val="001B3ADC"/>
    <w:rsid w:val="001B3B3A"/>
    <w:rsid w:val="001B41B5"/>
    <w:rsid w:val="001B4A59"/>
    <w:rsid w:val="001B4ADD"/>
    <w:rsid w:val="001B5574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76"/>
    <w:rsid w:val="001C0FF2"/>
    <w:rsid w:val="001C10D1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9FB"/>
    <w:rsid w:val="001C3EC5"/>
    <w:rsid w:val="001C45F2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7C3"/>
    <w:rsid w:val="001D4E78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5"/>
    <w:rsid w:val="001D68D7"/>
    <w:rsid w:val="001D6901"/>
    <w:rsid w:val="001D6A21"/>
    <w:rsid w:val="001D6B36"/>
    <w:rsid w:val="001D6C86"/>
    <w:rsid w:val="001D7310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F5"/>
    <w:rsid w:val="001E14F8"/>
    <w:rsid w:val="001E1835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2ED6"/>
    <w:rsid w:val="001E327E"/>
    <w:rsid w:val="001E3340"/>
    <w:rsid w:val="001E3361"/>
    <w:rsid w:val="001E340A"/>
    <w:rsid w:val="001E3915"/>
    <w:rsid w:val="001E3954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A3B"/>
    <w:rsid w:val="001F7C4D"/>
    <w:rsid w:val="001F7CC4"/>
    <w:rsid w:val="001F7DED"/>
    <w:rsid w:val="0020001F"/>
    <w:rsid w:val="002002F2"/>
    <w:rsid w:val="00200649"/>
    <w:rsid w:val="002006A9"/>
    <w:rsid w:val="002006EC"/>
    <w:rsid w:val="002015B1"/>
    <w:rsid w:val="0020178D"/>
    <w:rsid w:val="002018B2"/>
    <w:rsid w:val="00202354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5D1"/>
    <w:rsid w:val="00204731"/>
    <w:rsid w:val="00204969"/>
    <w:rsid w:val="002049DB"/>
    <w:rsid w:val="00204B6D"/>
    <w:rsid w:val="00204D9D"/>
    <w:rsid w:val="00205046"/>
    <w:rsid w:val="002056B9"/>
    <w:rsid w:val="002056E9"/>
    <w:rsid w:val="0020591D"/>
    <w:rsid w:val="00205AB9"/>
    <w:rsid w:val="00205B18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CAC"/>
    <w:rsid w:val="00206ECC"/>
    <w:rsid w:val="0020702A"/>
    <w:rsid w:val="00207261"/>
    <w:rsid w:val="002072F0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28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D55"/>
    <w:rsid w:val="00213FCE"/>
    <w:rsid w:val="002143C3"/>
    <w:rsid w:val="00214476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5D8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1DCA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E6"/>
    <w:rsid w:val="0022591B"/>
    <w:rsid w:val="00225CB2"/>
    <w:rsid w:val="00226194"/>
    <w:rsid w:val="002263C1"/>
    <w:rsid w:val="002269C7"/>
    <w:rsid w:val="00226E2F"/>
    <w:rsid w:val="00226E70"/>
    <w:rsid w:val="00226FB3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1142"/>
    <w:rsid w:val="00231242"/>
    <w:rsid w:val="00231367"/>
    <w:rsid w:val="00231939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3D66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67"/>
    <w:rsid w:val="002418B3"/>
    <w:rsid w:val="0024193A"/>
    <w:rsid w:val="002420E9"/>
    <w:rsid w:val="002423F2"/>
    <w:rsid w:val="00242B9A"/>
    <w:rsid w:val="00242CE4"/>
    <w:rsid w:val="00242DA2"/>
    <w:rsid w:val="00242F77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4CD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8C3"/>
    <w:rsid w:val="00264E68"/>
    <w:rsid w:val="002655F4"/>
    <w:rsid w:val="00265837"/>
    <w:rsid w:val="002659BA"/>
    <w:rsid w:val="00265A63"/>
    <w:rsid w:val="00265FB5"/>
    <w:rsid w:val="0026644B"/>
    <w:rsid w:val="00266469"/>
    <w:rsid w:val="00266594"/>
    <w:rsid w:val="00266689"/>
    <w:rsid w:val="002666B8"/>
    <w:rsid w:val="002666BF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795"/>
    <w:rsid w:val="00273E34"/>
    <w:rsid w:val="002744D2"/>
    <w:rsid w:val="002747D5"/>
    <w:rsid w:val="002747DC"/>
    <w:rsid w:val="00274989"/>
    <w:rsid w:val="00274A74"/>
    <w:rsid w:val="00275011"/>
    <w:rsid w:val="00275471"/>
    <w:rsid w:val="0027547A"/>
    <w:rsid w:val="002755DD"/>
    <w:rsid w:val="002758B5"/>
    <w:rsid w:val="00275A44"/>
    <w:rsid w:val="00275E05"/>
    <w:rsid w:val="00275F65"/>
    <w:rsid w:val="00275F84"/>
    <w:rsid w:val="0027619C"/>
    <w:rsid w:val="00276211"/>
    <w:rsid w:val="00276218"/>
    <w:rsid w:val="002764D5"/>
    <w:rsid w:val="0027692F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5F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2EA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64D7"/>
    <w:rsid w:val="002865E9"/>
    <w:rsid w:val="00286939"/>
    <w:rsid w:val="002869B5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38C"/>
    <w:rsid w:val="002927E8"/>
    <w:rsid w:val="00292D54"/>
    <w:rsid w:val="00293223"/>
    <w:rsid w:val="00293580"/>
    <w:rsid w:val="00293592"/>
    <w:rsid w:val="00293878"/>
    <w:rsid w:val="00293952"/>
    <w:rsid w:val="00293B04"/>
    <w:rsid w:val="00293EF8"/>
    <w:rsid w:val="0029400B"/>
    <w:rsid w:val="0029448A"/>
    <w:rsid w:val="00294BB1"/>
    <w:rsid w:val="00294BE2"/>
    <w:rsid w:val="00294CBC"/>
    <w:rsid w:val="002951AF"/>
    <w:rsid w:val="00295234"/>
    <w:rsid w:val="0029527F"/>
    <w:rsid w:val="0029534C"/>
    <w:rsid w:val="002953CE"/>
    <w:rsid w:val="00295408"/>
    <w:rsid w:val="00295840"/>
    <w:rsid w:val="00295872"/>
    <w:rsid w:val="002962FB"/>
    <w:rsid w:val="0029639C"/>
    <w:rsid w:val="00296898"/>
    <w:rsid w:val="00296C5A"/>
    <w:rsid w:val="00296E53"/>
    <w:rsid w:val="002970AA"/>
    <w:rsid w:val="0029723F"/>
    <w:rsid w:val="00297328"/>
    <w:rsid w:val="002976AC"/>
    <w:rsid w:val="002976EE"/>
    <w:rsid w:val="00297B41"/>
    <w:rsid w:val="00297CA2"/>
    <w:rsid w:val="002A01E0"/>
    <w:rsid w:val="002A02DC"/>
    <w:rsid w:val="002A0341"/>
    <w:rsid w:val="002A0E2D"/>
    <w:rsid w:val="002A12B7"/>
    <w:rsid w:val="002A13F6"/>
    <w:rsid w:val="002A155F"/>
    <w:rsid w:val="002A18F7"/>
    <w:rsid w:val="002A19B9"/>
    <w:rsid w:val="002A1EB7"/>
    <w:rsid w:val="002A1FFF"/>
    <w:rsid w:val="002A240F"/>
    <w:rsid w:val="002A2DB6"/>
    <w:rsid w:val="002A3008"/>
    <w:rsid w:val="002A3206"/>
    <w:rsid w:val="002A35DC"/>
    <w:rsid w:val="002A39BD"/>
    <w:rsid w:val="002A39DE"/>
    <w:rsid w:val="002A39EB"/>
    <w:rsid w:val="002A47E9"/>
    <w:rsid w:val="002A4A2F"/>
    <w:rsid w:val="002A4D18"/>
    <w:rsid w:val="002A4D7A"/>
    <w:rsid w:val="002A4E29"/>
    <w:rsid w:val="002A511E"/>
    <w:rsid w:val="002A5CE5"/>
    <w:rsid w:val="002A6381"/>
    <w:rsid w:val="002A644F"/>
    <w:rsid w:val="002A64CB"/>
    <w:rsid w:val="002A6D98"/>
    <w:rsid w:val="002A6DF0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6A7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32D0"/>
    <w:rsid w:val="002B3436"/>
    <w:rsid w:val="002B344F"/>
    <w:rsid w:val="002B34B8"/>
    <w:rsid w:val="002B3614"/>
    <w:rsid w:val="002B3656"/>
    <w:rsid w:val="002B3B3D"/>
    <w:rsid w:val="002B4092"/>
    <w:rsid w:val="002B471E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ACD"/>
    <w:rsid w:val="002B6D67"/>
    <w:rsid w:val="002B6E19"/>
    <w:rsid w:val="002B701F"/>
    <w:rsid w:val="002B72BC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E85"/>
    <w:rsid w:val="002C5092"/>
    <w:rsid w:val="002C5547"/>
    <w:rsid w:val="002C5BF0"/>
    <w:rsid w:val="002C5F6C"/>
    <w:rsid w:val="002C5FF2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688"/>
    <w:rsid w:val="002D078B"/>
    <w:rsid w:val="002D0877"/>
    <w:rsid w:val="002D0888"/>
    <w:rsid w:val="002D0B20"/>
    <w:rsid w:val="002D0CC0"/>
    <w:rsid w:val="002D0DF2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5FFF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D05"/>
    <w:rsid w:val="002E2301"/>
    <w:rsid w:val="002E2407"/>
    <w:rsid w:val="002E2783"/>
    <w:rsid w:val="002E27E4"/>
    <w:rsid w:val="002E2AC1"/>
    <w:rsid w:val="002E2BA4"/>
    <w:rsid w:val="002E2C08"/>
    <w:rsid w:val="002E2C62"/>
    <w:rsid w:val="002E2E9E"/>
    <w:rsid w:val="002E30E6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394"/>
    <w:rsid w:val="002F286D"/>
    <w:rsid w:val="002F3085"/>
    <w:rsid w:val="002F30C1"/>
    <w:rsid w:val="002F31A4"/>
    <w:rsid w:val="002F3303"/>
    <w:rsid w:val="002F3675"/>
    <w:rsid w:val="002F39AA"/>
    <w:rsid w:val="002F3CAB"/>
    <w:rsid w:val="002F4192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0E2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8F2"/>
    <w:rsid w:val="00300BCD"/>
    <w:rsid w:val="00300CBA"/>
    <w:rsid w:val="00300F1B"/>
    <w:rsid w:val="00301214"/>
    <w:rsid w:val="003014A2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283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513"/>
    <w:rsid w:val="0030551B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1022B"/>
    <w:rsid w:val="00310241"/>
    <w:rsid w:val="00310368"/>
    <w:rsid w:val="0031062C"/>
    <w:rsid w:val="00310C96"/>
    <w:rsid w:val="00310F35"/>
    <w:rsid w:val="00310FB5"/>
    <w:rsid w:val="003112E2"/>
    <w:rsid w:val="00311616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469D"/>
    <w:rsid w:val="00314D5F"/>
    <w:rsid w:val="00315998"/>
    <w:rsid w:val="00315DB8"/>
    <w:rsid w:val="00316146"/>
    <w:rsid w:val="0031614D"/>
    <w:rsid w:val="0031664C"/>
    <w:rsid w:val="003166C5"/>
    <w:rsid w:val="00316E96"/>
    <w:rsid w:val="00317552"/>
    <w:rsid w:val="00317668"/>
    <w:rsid w:val="00317B13"/>
    <w:rsid w:val="0032017A"/>
    <w:rsid w:val="003201E2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943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3FD8"/>
    <w:rsid w:val="0032423F"/>
    <w:rsid w:val="00324325"/>
    <w:rsid w:val="00324764"/>
    <w:rsid w:val="003248EE"/>
    <w:rsid w:val="00324B24"/>
    <w:rsid w:val="00324FE1"/>
    <w:rsid w:val="003250AE"/>
    <w:rsid w:val="003254EB"/>
    <w:rsid w:val="003258E5"/>
    <w:rsid w:val="00325A5D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E98"/>
    <w:rsid w:val="00342F88"/>
    <w:rsid w:val="003434E2"/>
    <w:rsid w:val="0034357A"/>
    <w:rsid w:val="00343CDD"/>
    <w:rsid w:val="00343F9F"/>
    <w:rsid w:val="003442BB"/>
    <w:rsid w:val="0034431D"/>
    <w:rsid w:val="003443FC"/>
    <w:rsid w:val="00344735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40D"/>
    <w:rsid w:val="003474E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351"/>
    <w:rsid w:val="00353542"/>
    <w:rsid w:val="0035376F"/>
    <w:rsid w:val="003538A2"/>
    <w:rsid w:val="0035393E"/>
    <w:rsid w:val="003539F8"/>
    <w:rsid w:val="003545D6"/>
    <w:rsid w:val="0035464F"/>
    <w:rsid w:val="00354781"/>
    <w:rsid w:val="003547B0"/>
    <w:rsid w:val="00354D3A"/>
    <w:rsid w:val="0035523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2D"/>
    <w:rsid w:val="00357F80"/>
    <w:rsid w:val="00360191"/>
    <w:rsid w:val="003603CA"/>
    <w:rsid w:val="003603DD"/>
    <w:rsid w:val="0036049D"/>
    <w:rsid w:val="003606A6"/>
    <w:rsid w:val="00360C3B"/>
    <w:rsid w:val="003613F2"/>
    <w:rsid w:val="003617FC"/>
    <w:rsid w:val="0036210D"/>
    <w:rsid w:val="00362765"/>
    <w:rsid w:val="00362805"/>
    <w:rsid w:val="00362996"/>
    <w:rsid w:val="00362F0C"/>
    <w:rsid w:val="00363559"/>
    <w:rsid w:val="00363F87"/>
    <w:rsid w:val="00364127"/>
    <w:rsid w:val="0036456C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C6A"/>
    <w:rsid w:val="00366CF3"/>
    <w:rsid w:val="0036702D"/>
    <w:rsid w:val="003671A2"/>
    <w:rsid w:val="00367A55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2F4F"/>
    <w:rsid w:val="00373111"/>
    <w:rsid w:val="00373648"/>
    <w:rsid w:val="003736E8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14D"/>
    <w:rsid w:val="00383226"/>
    <w:rsid w:val="003833EC"/>
    <w:rsid w:val="0038396D"/>
    <w:rsid w:val="00383C4B"/>
    <w:rsid w:val="00383D69"/>
    <w:rsid w:val="003844A7"/>
    <w:rsid w:val="0038452A"/>
    <w:rsid w:val="00384679"/>
    <w:rsid w:val="00384832"/>
    <w:rsid w:val="00384C76"/>
    <w:rsid w:val="003852D2"/>
    <w:rsid w:val="00385A99"/>
    <w:rsid w:val="00385F92"/>
    <w:rsid w:val="00385FA0"/>
    <w:rsid w:val="00386065"/>
    <w:rsid w:val="003868EA"/>
    <w:rsid w:val="003869BF"/>
    <w:rsid w:val="00386BAF"/>
    <w:rsid w:val="00386CC9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384"/>
    <w:rsid w:val="0039652F"/>
    <w:rsid w:val="003968DA"/>
    <w:rsid w:val="0039697C"/>
    <w:rsid w:val="00396C7F"/>
    <w:rsid w:val="003974D1"/>
    <w:rsid w:val="00397720"/>
    <w:rsid w:val="003979F8"/>
    <w:rsid w:val="00397F91"/>
    <w:rsid w:val="00397FDB"/>
    <w:rsid w:val="003A02CC"/>
    <w:rsid w:val="003A0373"/>
    <w:rsid w:val="003A0B5E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5C3"/>
    <w:rsid w:val="003B6FA6"/>
    <w:rsid w:val="003B712A"/>
    <w:rsid w:val="003B72D0"/>
    <w:rsid w:val="003B7520"/>
    <w:rsid w:val="003B7860"/>
    <w:rsid w:val="003B7878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38"/>
    <w:rsid w:val="003C1EF5"/>
    <w:rsid w:val="003C1EFF"/>
    <w:rsid w:val="003C20AF"/>
    <w:rsid w:val="003C2161"/>
    <w:rsid w:val="003C2570"/>
    <w:rsid w:val="003C32B7"/>
    <w:rsid w:val="003C411D"/>
    <w:rsid w:val="003C47FE"/>
    <w:rsid w:val="003C4AFA"/>
    <w:rsid w:val="003C4B28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F5B"/>
    <w:rsid w:val="003D756B"/>
    <w:rsid w:val="003D7653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E72"/>
    <w:rsid w:val="003E0F1F"/>
    <w:rsid w:val="003E10B9"/>
    <w:rsid w:val="003E1CD6"/>
    <w:rsid w:val="003E228F"/>
    <w:rsid w:val="003E2365"/>
    <w:rsid w:val="003E2473"/>
    <w:rsid w:val="003E31E3"/>
    <w:rsid w:val="003E3210"/>
    <w:rsid w:val="003E3345"/>
    <w:rsid w:val="003E33E6"/>
    <w:rsid w:val="003E345F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4D96"/>
    <w:rsid w:val="003E4EAF"/>
    <w:rsid w:val="003E50F5"/>
    <w:rsid w:val="003E5502"/>
    <w:rsid w:val="003E565F"/>
    <w:rsid w:val="003E56BF"/>
    <w:rsid w:val="003E5BAF"/>
    <w:rsid w:val="003E5D5A"/>
    <w:rsid w:val="003E5E97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3727"/>
    <w:rsid w:val="003F380C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738"/>
    <w:rsid w:val="003F67E4"/>
    <w:rsid w:val="003F68E0"/>
    <w:rsid w:val="003F6BE8"/>
    <w:rsid w:val="003F6C4E"/>
    <w:rsid w:val="003F6CA9"/>
    <w:rsid w:val="003F7284"/>
    <w:rsid w:val="003F7614"/>
    <w:rsid w:val="003F7707"/>
    <w:rsid w:val="003F7EA2"/>
    <w:rsid w:val="00400321"/>
    <w:rsid w:val="00400377"/>
    <w:rsid w:val="004003FC"/>
    <w:rsid w:val="0040068B"/>
    <w:rsid w:val="0040069E"/>
    <w:rsid w:val="00400A12"/>
    <w:rsid w:val="00400E6C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1095A"/>
    <w:rsid w:val="00410B67"/>
    <w:rsid w:val="00410ED5"/>
    <w:rsid w:val="00410F44"/>
    <w:rsid w:val="00410FC8"/>
    <w:rsid w:val="0041109C"/>
    <w:rsid w:val="00411333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D1D"/>
    <w:rsid w:val="00415E2A"/>
    <w:rsid w:val="00415FBB"/>
    <w:rsid w:val="00416371"/>
    <w:rsid w:val="004164AE"/>
    <w:rsid w:val="00416836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102D"/>
    <w:rsid w:val="004212CC"/>
    <w:rsid w:val="00421975"/>
    <w:rsid w:val="00421C2E"/>
    <w:rsid w:val="00421E0F"/>
    <w:rsid w:val="00422182"/>
    <w:rsid w:val="00422354"/>
    <w:rsid w:val="0042259A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C6"/>
    <w:rsid w:val="00423871"/>
    <w:rsid w:val="00423905"/>
    <w:rsid w:val="00423BF6"/>
    <w:rsid w:val="00423FDD"/>
    <w:rsid w:val="0042434E"/>
    <w:rsid w:val="004252FC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574"/>
    <w:rsid w:val="00433D7F"/>
    <w:rsid w:val="00433DB4"/>
    <w:rsid w:val="00434079"/>
    <w:rsid w:val="00434096"/>
    <w:rsid w:val="0043411F"/>
    <w:rsid w:val="00434F7C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0EA3"/>
    <w:rsid w:val="004410A7"/>
    <w:rsid w:val="0044125E"/>
    <w:rsid w:val="004420CE"/>
    <w:rsid w:val="004422B9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318"/>
    <w:rsid w:val="0044437A"/>
    <w:rsid w:val="00444620"/>
    <w:rsid w:val="00444950"/>
    <w:rsid w:val="0044496D"/>
    <w:rsid w:val="00444C3C"/>
    <w:rsid w:val="00444D29"/>
    <w:rsid w:val="00444EE8"/>
    <w:rsid w:val="00445244"/>
    <w:rsid w:val="00445299"/>
    <w:rsid w:val="004456A1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08"/>
    <w:rsid w:val="00452AEC"/>
    <w:rsid w:val="00452B75"/>
    <w:rsid w:val="00452BE0"/>
    <w:rsid w:val="00452E2B"/>
    <w:rsid w:val="00452E58"/>
    <w:rsid w:val="0045337D"/>
    <w:rsid w:val="004535A1"/>
    <w:rsid w:val="00453873"/>
    <w:rsid w:val="004539FA"/>
    <w:rsid w:val="00453C55"/>
    <w:rsid w:val="00453ECC"/>
    <w:rsid w:val="004540FC"/>
    <w:rsid w:val="004549E0"/>
    <w:rsid w:val="00454DB5"/>
    <w:rsid w:val="00454E79"/>
    <w:rsid w:val="00455006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1BB"/>
    <w:rsid w:val="0046053A"/>
    <w:rsid w:val="004605F3"/>
    <w:rsid w:val="00460917"/>
    <w:rsid w:val="00460942"/>
    <w:rsid w:val="00460A1F"/>
    <w:rsid w:val="00460E67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209"/>
    <w:rsid w:val="00472524"/>
    <w:rsid w:val="00472B80"/>
    <w:rsid w:val="00472BFE"/>
    <w:rsid w:val="00472D5B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E2C"/>
    <w:rsid w:val="00476E34"/>
    <w:rsid w:val="004773A2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D04"/>
    <w:rsid w:val="00484F97"/>
    <w:rsid w:val="004852D4"/>
    <w:rsid w:val="00485811"/>
    <w:rsid w:val="00485A5B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408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75B6"/>
    <w:rsid w:val="0049760B"/>
    <w:rsid w:val="004977C5"/>
    <w:rsid w:val="004979D3"/>
    <w:rsid w:val="00497CDA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CB0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744"/>
    <w:rsid w:val="004B3798"/>
    <w:rsid w:val="004B3E87"/>
    <w:rsid w:val="004B3EFB"/>
    <w:rsid w:val="004B4215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D1E"/>
    <w:rsid w:val="004C0D8D"/>
    <w:rsid w:val="004C0E4C"/>
    <w:rsid w:val="004C0E8A"/>
    <w:rsid w:val="004C11FE"/>
    <w:rsid w:val="004C1C4E"/>
    <w:rsid w:val="004C1F95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79E"/>
    <w:rsid w:val="004C57BC"/>
    <w:rsid w:val="004C5B5E"/>
    <w:rsid w:val="004C5C61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B29"/>
    <w:rsid w:val="004D0E3F"/>
    <w:rsid w:val="004D0F70"/>
    <w:rsid w:val="004D0F77"/>
    <w:rsid w:val="004D195B"/>
    <w:rsid w:val="004D203F"/>
    <w:rsid w:val="004D2514"/>
    <w:rsid w:val="004D26C1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A1C"/>
    <w:rsid w:val="004D6BA7"/>
    <w:rsid w:val="004D6C35"/>
    <w:rsid w:val="004D6F95"/>
    <w:rsid w:val="004D77EE"/>
    <w:rsid w:val="004D7BEB"/>
    <w:rsid w:val="004D7FDE"/>
    <w:rsid w:val="004E0168"/>
    <w:rsid w:val="004E03B2"/>
    <w:rsid w:val="004E03DC"/>
    <w:rsid w:val="004E0544"/>
    <w:rsid w:val="004E080F"/>
    <w:rsid w:val="004E1015"/>
    <w:rsid w:val="004E111C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EBF"/>
    <w:rsid w:val="004E41DA"/>
    <w:rsid w:val="004E435D"/>
    <w:rsid w:val="004E43B2"/>
    <w:rsid w:val="004E456C"/>
    <w:rsid w:val="004E4AE8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543"/>
    <w:rsid w:val="004F3A98"/>
    <w:rsid w:val="004F3EEA"/>
    <w:rsid w:val="004F3F02"/>
    <w:rsid w:val="004F4288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A4E"/>
    <w:rsid w:val="00501CD2"/>
    <w:rsid w:val="00501DA7"/>
    <w:rsid w:val="00501DE0"/>
    <w:rsid w:val="00501E47"/>
    <w:rsid w:val="005023B9"/>
    <w:rsid w:val="00502B73"/>
    <w:rsid w:val="00502D4D"/>
    <w:rsid w:val="00502D8C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CA8"/>
    <w:rsid w:val="00505D8B"/>
    <w:rsid w:val="00505FD4"/>
    <w:rsid w:val="0050608C"/>
    <w:rsid w:val="00506321"/>
    <w:rsid w:val="00506922"/>
    <w:rsid w:val="00506955"/>
    <w:rsid w:val="00506BC4"/>
    <w:rsid w:val="00506F53"/>
    <w:rsid w:val="005072A0"/>
    <w:rsid w:val="005074BE"/>
    <w:rsid w:val="0050752A"/>
    <w:rsid w:val="0050758B"/>
    <w:rsid w:val="005077D6"/>
    <w:rsid w:val="00507D92"/>
    <w:rsid w:val="00510DC3"/>
    <w:rsid w:val="00510E4E"/>
    <w:rsid w:val="005110C0"/>
    <w:rsid w:val="00511270"/>
    <w:rsid w:val="005116F8"/>
    <w:rsid w:val="005117FE"/>
    <w:rsid w:val="00511ABA"/>
    <w:rsid w:val="0051279F"/>
    <w:rsid w:val="0051280B"/>
    <w:rsid w:val="005128B2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A74"/>
    <w:rsid w:val="00521C0A"/>
    <w:rsid w:val="00521E56"/>
    <w:rsid w:val="0052220A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D9"/>
    <w:rsid w:val="005251F7"/>
    <w:rsid w:val="005252D4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347D"/>
    <w:rsid w:val="0053357C"/>
    <w:rsid w:val="00533A13"/>
    <w:rsid w:val="00533A66"/>
    <w:rsid w:val="00533DDA"/>
    <w:rsid w:val="00534149"/>
    <w:rsid w:val="005342D3"/>
    <w:rsid w:val="00534320"/>
    <w:rsid w:val="0053450F"/>
    <w:rsid w:val="005348D5"/>
    <w:rsid w:val="005351AF"/>
    <w:rsid w:val="00535426"/>
    <w:rsid w:val="00535931"/>
    <w:rsid w:val="00535CE0"/>
    <w:rsid w:val="00535F61"/>
    <w:rsid w:val="00536062"/>
    <w:rsid w:val="0053624A"/>
    <w:rsid w:val="0053640B"/>
    <w:rsid w:val="00536668"/>
    <w:rsid w:val="00536D09"/>
    <w:rsid w:val="00536E9A"/>
    <w:rsid w:val="005372D7"/>
    <w:rsid w:val="00537618"/>
    <w:rsid w:val="0053789A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3B4A"/>
    <w:rsid w:val="005440CB"/>
    <w:rsid w:val="00544101"/>
    <w:rsid w:val="005443D7"/>
    <w:rsid w:val="00544CF7"/>
    <w:rsid w:val="00545221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7AE"/>
    <w:rsid w:val="00550875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95"/>
    <w:rsid w:val="005521EA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63"/>
    <w:rsid w:val="0055514E"/>
    <w:rsid w:val="00555800"/>
    <w:rsid w:val="00555A33"/>
    <w:rsid w:val="00555BA4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7E"/>
    <w:rsid w:val="005602CD"/>
    <w:rsid w:val="00560767"/>
    <w:rsid w:val="005609BE"/>
    <w:rsid w:val="0056133E"/>
    <w:rsid w:val="00561702"/>
    <w:rsid w:val="00561704"/>
    <w:rsid w:val="00561778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B6"/>
    <w:rsid w:val="00566BB1"/>
    <w:rsid w:val="00566C19"/>
    <w:rsid w:val="005670B7"/>
    <w:rsid w:val="0056721E"/>
    <w:rsid w:val="005678F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B3B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DD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B4B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D70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486"/>
    <w:rsid w:val="005977F8"/>
    <w:rsid w:val="00597834"/>
    <w:rsid w:val="005979EB"/>
    <w:rsid w:val="00597B6B"/>
    <w:rsid w:val="005A02B2"/>
    <w:rsid w:val="005A060B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1E9"/>
    <w:rsid w:val="005A33B4"/>
    <w:rsid w:val="005A3823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874"/>
    <w:rsid w:val="005A691E"/>
    <w:rsid w:val="005A6DFD"/>
    <w:rsid w:val="005A708F"/>
    <w:rsid w:val="005A71C2"/>
    <w:rsid w:val="005A7BC7"/>
    <w:rsid w:val="005B011E"/>
    <w:rsid w:val="005B0399"/>
    <w:rsid w:val="005B0640"/>
    <w:rsid w:val="005B08F4"/>
    <w:rsid w:val="005B0A2E"/>
    <w:rsid w:val="005B0AAA"/>
    <w:rsid w:val="005B0C79"/>
    <w:rsid w:val="005B0D62"/>
    <w:rsid w:val="005B1238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2F49"/>
    <w:rsid w:val="005B3279"/>
    <w:rsid w:val="005B33BB"/>
    <w:rsid w:val="005B37B0"/>
    <w:rsid w:val="005B3A58"/>
    <w:rsid w:val="005B3C26"/>
    <w:rsid w:val="005B3CE4"/>
    <w:rsid w:val="005B3E21"/>
    <w:rsid w:val="005B4149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C03B7"/>
    <w:rsid w:val="005C04D0"/>
    <w:rsid w:val="005C0CD0"/>
    <w:rsid w:val="005C103F"/>
    <w:rsid w:val="005C104E"/>
    <w:rsid w:val="005C15AB"/>
    <w:rsid w:val="005C19CD"/>
    <w:rsid w:val="005C1C8A"/>
    <w:rsid w:val="005C215A"/>
    <w:rsid w:val="005C21AE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89B"/>
    <w:rsid w:val="005C49D5"/>
    <w:rsid w:val="005C49D7"/>
    <w:rsid w:val="005C4C45"/>
    <w:rsid w:val="005C4EAC"/>
    <w:rsid w:val="005C4F6C"/>
    <w:rsid w:val="005C5088"/>
    <w:rsid w:val="005C5BF2"/>
    <w:rsid w:val="005C5EAB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EBA"/>
    <w:rsid w:val="005D1F65"/>
    <w:rsid w:val="005D227B"/>
    <w:rsid w:val="005D26EB"/>
    <w:rsid w:val="005D26EF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4E48"/>
    <w:rsid w:val="005D4F79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75DB"/>
    <w:rsid w:val="005D7A54"/>
    <w:rsid w:val="005E041F"/>
    <w:rsid w:val="005E0554"/>
    <w:rsid w:val="005E0B6E"/>
    <w:rsid w:val="005E0C55"/>
    <w:rsid w:val="005E0E04"/>
    <w:rsid w:val="005E0E54"/>
    <w:rsid w:val="005E0F08"/>
    <w:rsid w:val="005E105A"/>
    <w:rsid w:val="005E105E"/>
    <w:rsid w:val="005E1143"/>
    <w:rsid w:val="005E141A"/>
    <w:rsid w:val="005E156B"/>
    <w:rsid w:val="005E16D6"/>
    <w:rsid w:val="005E17A3"/>
    <w:rsid w:val="005E1C38"/>
    <w:rsid w:val="005E1F12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EBD"/>
    <w:rsid w:val="005F10AD"/>
    <w:rsid w:val="005F1452"/>
    <w:rsid w:val="005F1669"/>
    <w:rsid w:val="005F1C3E"/>
    <w:rsid w:val="005F1D1B"/>
    <w:rsid w:val="005F287D"/>
    <w:rsid w:val="005F2AAE"/>
    <w:rsid w:val="005F32FA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7015"/>
    <w:rsid w:val="005F7391"/>
    <w:rsid w:val="005F764A"/>
    <w:rsid w:val="005F7A8D"/>
    <w:rsid w:val="005F7ACF"/>
    <w:rsid w:val="005F7C6A"/>
    <w:rsid w:val="005F7C8F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1E2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6074"/>
    <w:rsid w:val="00606451"/>
    <w:rsid w:val="00606497"/>
    <w:rsid w:val="006067D3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1EAC"/>
    <w:rsid w:val="00612065"/>
    <w:rsid w:val="006124D3"/>
    <w:rsid w:val="0061276A"/>
    <w:rsid w:val="00612B49"/>
    <w:rsid w:val="00612F1C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305"/>
    <w:rsid w:val="00624465"/>
    <w:rsid w:val="00624A66"/>
    <w:rsid w:val="00624EA0"/>
    <w:rsid w:val="0062561E"/>
    <w:rsid w:val="00625AC4"/>
    <w:rsid w:val="006261DA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418"/>
    <w:rsid w:val="00630B1B"/>
    <w:rsid w:val="0063103C"/>
    <w:rsid w:val="006311D5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AB4"/>
    <w:rsid w:val="00632B07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B93"/>
    <w:rsid w:val="00634CDB"/>
    <w:rsid w:val="0063521C"/>
    <w:rsid w:val="00635409"/>
    <w:rsid w:val="00635432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8EB"/>
    <w:rsid w:val="00637A7B"/>
    <w:rsid w:val="00637FFB"/>
    <w:rsid w:val="0064033B"/>
    <w:rsid w:val="00640870"/>
    <w:rsid w:val="0064090E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D90"/>
    <w:rsid w:val="00646476"/>
    <w:rsid w:val="0064667C"/>
    <w:rsid w:val="00646751"/>
    <w:rsid w:val="00646961"/>
    <w:rsid w:val="00646D42"/>
    <w:rsid w:val="0064729A"/>
    <w:rsid w:val="006474D9"/>
    <w:rsid w:val="00647650"/>
    <w:rsid w:val="00647795"/>
    <w:rsid w:val="00647C93"/>
    <w:rsid w:val="00650435"/>
    <w:rsid w:val="0065091C"/>
    <w:rsid w:val="00650B47"/>
    <w:rsid w:val="00650CD8"/>
    <w:rsid w:val="00650DD3"/>
    <w:rsid w:val="00650F33"/>
    <w:rsid w:val="0065113F"/>
    <w:rsid w:val="006511E3"/>
    <w:rsid w:val="006512BF"/>
    <w:rsid w:val="00651879"/>
    <w:rsid w:val="00651AAC"/>
    <w:rsid w:val="00651E92"/>
    <w:rsid w:val="0065257C"/>
    <w:rsid w:val="00652595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C6E"/>
    <w:rsid w:val="00654E6D"/>
    <w:rsid w:val="00654E8D"/>
    <w:rsid w:val="00655731"/>
    <w:rsid w:val="006557A0"/>
    <w:rsid w:val="00655919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56F"/>
    <w:rsid w:val="006628B4"/>
    <w:rsid w:val="006631D6"/>
    <w:rsid w:val="00663518"/>
    <w:rsid w:val="006637D3"/>
    <w:rsid w:val="00663F23"/>
    <w:rsid w:val="0066425B"/>
    <w:rsid w:val="00664383"/>
    <w:rsid w:val="006643E8"/>
    <w:rsid w:val="0066487C"/>
    <w:rsid w:val="00664915"/>
    <w:rsid w:val="00664999"/>
    <w:rsid w:val="00664CF7"/>
    <w:rsid w:val="00665055"/>
    <w:rsid w:val="00665452"/>
    <w:rsid w:val="00665544"/>
    <w:rsid w:val="00665C48"/>
    <w:rsid w:val="00665DE4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C94"/>
    <w:rsid w:val="00667D3D"/>
    <w:rsid w:val="00667E06"/>
    <w:rsid w:val="00667F8D"/>
    <w:rsid w:val="00670112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1048"/>
    <w:rsid w:val="00671066"/>
    <w:rsid w:val="00671238"/>
    <w:rsid w:val="006716AE"/>
    <w:rsid w:val="006716B8"/>
    <w:rsid w:val="006716DD"/>
    <w:rsid w:val="006717AC"/>
    <w:rsid w:val="0067181F"/>
    <w:rsid w:val="006719C0"/>
    <w:rsid w:val="00671BF4"/>
    <w:rsid w:val="00671BF5"/>
    <w:rsid w:val="00671EAA"/>
    <w:rsid w:val="00672C1E"/>
    <w:rsid w:val="00672D48"/>
    <w:rsid w:val="006730C2"/>
    <w:rsid w:val="006731D6"/>
    <w:rsid w:val="00673643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A68"/>
    <w:rsid w:val="00680C40"/>
    <w:rsid w:val="00681117"/>
    <w:rsid w:val="0068115B"/>
    <w:rsid w:val="006811CF"/>
    <w:rsid w:val="00681330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20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E51"/>
    <w:rsid w:val="00687FD1"/>
    <w:rsid w:val="00690061"/>
    <w:rsid w:val="0069075A"/>
    <w:rsid w:val="006907D6"/>
    <w:rsid w:val="00690865"/>
    <w:rsid w:val="00690C9B"/>
    <w:rsid w:val="00690E5B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DE6"/>
    <w:rsid w:val="00693F16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61E"/>
    <w:rsid w:val="006A07FB"/>
    <w:rsid w:val="006A13D4"/>
    <w:rsid w:val="006A148B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379"/>
    <w:rsid w:val="006A44E3"/>
    <w:rsid w:val="006A47EC"/>
    <w:rsid w:val="006A492B"/>
    <w:rsid w:val="006A4C4A"/>
    <w:rsid w:val="006A4C80"/>
    <w:rsid w:val="006A506B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8D"/>
    <w:rsid w:val="006B33E9"/>
    <w:rsid w:val="006B3546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600"/>
    <w:rsid w:val="006C169B"/>
    <w:rsid w:val="006C1BC0"/>
    <w:rsid w:val="006C1D6D"/>
    <w:rsid w:val="006C1FA5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9C"/>
    <w:rsid w:val="006C7BE1"/>
    <w:rsid w:val="006C7D2D"/>
    <w:rsid w:val="006D00FB"/>
    <w:rsid w:val="006D0734"/>
    <w:rsid w:val="006D08D3"/>
    <w:rsid w:val="006D0AA2"/>
    <w:rsid w:val="006D0CEE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642B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18D9"/>
    <w:rsid w:val="006E18EE"/>
    <w:rsid w:val="006E1C0B"/>
    <w:rsid w:val="006E1D23"/>
    <w:rsid w:val="006E3201"/>
    <w:rsid w:val="006E3367"/>
    <w:rsid w:val="006E3900"/>
    <w:rsid w:val="006E3948"/>
    <w:rsid w:val="006E40B3"/>
    <w:rsid w:val="006E41B5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694"/>
    <w:rsid w:val="006E79A5"/>
    <w:rsid w:val="006E7ABB"/>
    <w:rsid w:val="006E7FB4"/>
    <w:rsid w:val="006F0542"/>
    <w:rsid w:val="006F059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74C"/>
    <w:rsid w:val="007029DE"/>
    <w:rsid w:val="00702D9C"/>
    <w:rsid w:val="00702FBC"/>
    <w:rsid w:val="00702FCD"/>
    <w:rsid w:val="0070328B"/>
    <w:rsid w:val="00703702"/>
    <w:rsid w:val="0070374B"/>
    <w:rsid w:val="007038DB"/>
    <w:rsid w:val="0070392C"/>
    <w:rsid w:val="00703AED"/>
    <w:rsid w:val="00704128"/>
    <w:rsid w:val="007047B8"/>
    <w:rsid w:val="00704A21"/>
    <w:rsid w:val="00704B80"/>
    <w:rsid w:val="00704C50"/>
    <w:rsid w:val="00704E7A"/>
    <w:rsid w:val="00704F9B"/>
    <w:rsid w:val="007050FC"/>
    <w:rsid w:val="00705155"/>
    <w:rsid w:val="007052CB"/>
    <w:rsid w:val="00705386"/>
    <w:rsid w:val="007055DE"/>
    <w:rsid w:val="00705997"/>
    <w:rsid w:val="007059B8"/>
    <w:rsid w:val="00705C3C"/>
    <w:rsid w:val="00705D00"/>
    <w:rsid w:val="00706251"/>
    <w:rsid w:val="00706330"/>
    <w:rsid w:val="0070659C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604"/>
    <w:rsid w:val="00710B0A"/>
    <w:rsid w:val="00710EAC"/>
    <w:rsid w:val="00711700"/>
    <w:rsid w:val="00711724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0D"/>
    <w:rsid w:val="0071332B"/>
    <w:rsid w:val="00713773"/>
    <w:rsid w:val="00714024"/>
    <w:rsid w:val="007142C7"/>
    <w:rsid w:val="00714467"/>
    <w:rsid w:val="007144DB"/>
    <w:rsid w:val="00714B8D"/>
    <w:rsid w:val="00714D13"/>
    <w:rsid w:val="00714E05"/>
    <w:rsid w:val="00714F69"/>
    <w:rsid w:val="007151AA"/>
    <w:rsid w:val="0071531D"/>
    <w:rsid w:val="00715574"/>
    <w:rsid w:val="007156CC"/>
    <w:rsid w:val="0071580C"/>
    <w:rsid w:val="0071594E"/>
    <w:rsid w:val="00715DDC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7A7"/>
    <w:rsid w:val="0072494D"/>
    <w:rsid w:val="00724B50"/>
    <w:rsid w:val="00724CE0"/>
    <w:rsid w:val="00724E68"/>
    <w:rsid w:val="00724EE0"/>
    <w:rsid w:val="00724FBE"/>
    <w:rsid w:val="00725902"/>
    <w:rsid w:val="00725937"/>
    <w:rsid w:val="00726159"/>
    <w:rsid w:val="00726212"/>
    <w:rsid w:val="007262F1"/>
    <w:rsid w:val="00726335"/>
    <w:rsid w:val="007263DF"/>
    <w:rsid w:val="0072680A"/>
    <w:rsid w:val="00726E95"/>
    <w:rsid w:val="00726E9B"/>
    <w:rsid w:val="00726F0E"/>
    <w:rsid w:val="00727D66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F1"/>
    <w:rsid w:val="00733C5E"/>
    <w:rsid w:val="00733E27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81B"/>
    <w:rsid w:val="007418C5"/>
    <w:rsid w:val="007419E2"/>
    <w:rsid w:val="00741D39"/>
    <w:rsid w:val="00741D8C"/>
    <w:rsid w:val="007422E0"/>
    <w:rsid w:val="0074256B"/>
    <w:rsid w:val="0074290D"/>
    <w:rsid w:val="00742B6F"/>
    <w:rsid w:val="00742B77"/>
    <w:rsid w:val="00742D74"/>
    <w:rsid w:val="0074305A"/>
    <w:rsid w:val="007431E4"/>
    <w:rsid w:val="00743373"/>
    <w:rsid w:val="0074341D"/>
    <w:rsid w:val="007435C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5FA"/>
    <w:rsid w:val="0074562B"/>
    <w:rsid w:val="007459B8"/>
    <w:rsid w:val="00745D3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8F2"/>
    <w:rsid w:val="00750990"/>
    <w:rsid w:val="00750B89"/>
    <w:rsid w:val="00750C3F"/>
    <w:rsid w:val="00750F5A"/>
    <w:rsid w:val="0075101F"/>
    <w:rsid w:val="007512EE"/>
    <w:rsid w:val="007520A0"/>
    <w:rsid w:val="00752B53"/>
    <w:rsid w:val="00752E4D"/>
    <w:rsid w:val="00752FFB"/>
    <w:rsid w:val="007534F0"/>
    <w:rsid w:val="007538F5"/>
    <w:rsid w:val="00753A7B"/>
    <w:rsid w:val="00753D09"/>
    <w:rsid w:val="00753F47"/>
    <w:rsid w:val="00754050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B2"/>
    <w:rsid w:val="00756D1E"/>
    <w:rsid w:val="007571F9"/>
    <w:rsid w:val="00757251"/>
    <w:rsid w:val="00757431"/>
    <w:rsid w:val="007575C2"/>
    <w:rsid w:val="00757654"/>
    <w:rsid w:val="00757696"/>
    <w:rsid w:val="007578BA"/>
    <w:rsid w:val="007579B2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389"/>
    <w:rsid w:val="00761418"/>
    <w:rsid w:val="00761624"/>
    <w:rsid w:val="007616BC"/>
    <w:rsid w:val="00761767"/>
    <w:rsid w:val="00761A34"/>
    <w:rsid w:val="00761C02"/>
    <w:rsid w:val="00761E10"/>
    <w:rsid w:val="00762AED"/>
    <w:rsid w:val="00762B3F"/>
    <w:rsid w:val="00762BBA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75A5"/>
    <w:rsid w:val="007675BC"/>
    <w:rsid w:val="00767A31"/>
    <w:rsid w:val="00767CA1"/>
    <w:rsid w:val="00767D6D"/>
    <w:rsid w:val="00767FEB"/>
    <w:rsid w:val="00770195"/>
    <w:rsid w:val="00770777"/>
    <w:rsid w:val="0077146B"/>
    <w:rsid w:val="0077184B"/>
    <w:rsid w:val="00772357"/>
    <w:rsid w:val="007726DC"/>
    <w:rsid w:val="00772DB1"/>
    <w:rsid w:val="00773024"/>
    <w:rsid w:val="007735A6"/>
    <w:rsid w:val="00773CDB"/>
    <w:rsid w:val="00773CFF"/>
    <w:rsid w:val="00773D01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AA6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529B"/>
    <w:rsid w:val="007852FB"/>
    <w:rsid w:val="007856E5"/>
    <w:rsid w:val="00785958"/>
    <w:rsid w:val="00785AA6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1D35"/>
    <w:rsid w:val="007920A0"/>
    <w:rsid w:val="00792129"/>
    <w:rsid w:val="00792427"/>
    <w:rsid w:val="007924B9"/>
    <w:rsid w:val="00792CD4"/>
    <w:rsid w:val="00792F12"/>
    <w:rsid w:val="00792F48"/>
    <w:rsid w:val="007933E8"/>
    <w:rsid w:val="007935E4"/>
    <w:rsid w:val="0079367E"/>
    <w:rsid w:val="007936F8"/>
    <w:rsid w:val="0079415A"/>
    <w:rsid w:val="00794694"/>
    <w:rsid w:val="00794BDB"/>
    <w:rsid w:val="007959F9"/>
    <w:rsid w:val="00795B3E"/>
    <w:rsid w:val="00795D4C"/>
    <w:rsid w:val="00795E41"/>
    <w:rsid w:val="00796084"/>
    <w:rsid w:val="007960E0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90"/>
    <w:rsid w:val="007A5BF6"/>
    <w:rsid w:val="007A5D97"/>
    <w:rsid w:val="007A6288"/>
    <w:rsid w:val="007A63B1"/>
    <w:rsid w:val="007A63E6"/>
    <w:rsid w:val="007A649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688"/>
    <w:rsid w:val="007B06F2"/>
    <w:rsid w:val="007B09EE"/>
    <w:rsid w:val="007B0A9E"/>
    <w:rsid w:val="007B0B96"/>
    <w:rsid w:val="007B1238"/>
    <w:rsid w:val="007B1693"/>
    <w:rsid w:val="007B18BA"/>
    <w:rsid w:val="007B198D"/>
    <w:rsid w:val="007B212B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972"/>
    <w:rsid w:val="007C1A75"/>
    <w:rsid w:val="007C1FF5"/>
    <w:rsid w:val="007C21C6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E62"/>
    <w:rsid w:val="007C51D4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EAF"/>
    <w:rsid w:val="007D3BAD"/>
    <w:rsid w:val="007D42DE"/>
    <w:rsid w:val="007D440F"/>
    <w:rsid w:val="007D445B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163"/>
    <w:rsid w:val="007D6236"/>
    <w:rsid w:val="007D62D8"/>
    <w:rsid w:val="007D67CA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2DD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1B4"/>
    <w:rsid w:val="007E51ED"/>
    <w:rsid w:val="007E5226"/>
    <w:rsid w:val="007E537A"/>
    <w:rsid w:val="007E55FE"/>
    <w:rsid w:val="007E5917"/>
    <w:rsid w:val="007E59F0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390"/>
    <w:rsid w:val="007F0536"/>
    <w:rsid w:val="007F087E"/>
    <w:rsid w:val="007F0ACB"/>
    <w:rsid w:val="007F0F25"/>
    <w:rsid w:val="007F0FE9"/>
    <w:rsid w:val="007F10D9"/>
    <w:rsid w:val="007F1384"/>
    <w:rsid w:val="007F19AB"/>
    <w:rsid w:val="007F1ECE"/>
    <w:rsid w:val="007F20CE"/>
    <w:rsid w:val="007F219E"/>
    <w:rsid w:val="007F24B9"/>
    <w:rsid w:val="007F2D8E"/>
    <w:rsid w:val="007F31CF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F8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45F"/>
    <w:rsid w:val="007F7549"/>
    <w:rsid w:val="008001AF"/>
    <w:rsid w:val="00800416"/>
    <w:rsid w:val="008009CB"/>
    <w:rsid w:val="00800C78"/>
    <w:rsid w:val="00800F99"/>
    <w:rsid w:val="00801C34"/>
    <w:rsid w:val="00801E90"/>
    <w:rsid w:val="008023D2"/>
    <w:rsid w:val="00802896"/>
    <w:rsid w:val="008028C4"/>
    <w:rsid w:val="008030C8"/>
    <w:rsid w:val="0080312A"/>
    <w:rsid w:val="00803507"/>
    <w:rsid w:val="008039B1"/>
    <w:rsid w:val="00803A25"/>
    <w:rsid w:val="008040B5"/>
    <w:rsid w:val="0080429C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B34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33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E0F"/>
    <w:rsid w:val="00822F22"/>
    <w:rsid w:val="00823BA1"/>
    <w:rsid w:val="008240CB"/>
    <w:rsid w:val="008242EF"/>
    <w:rsid w:val="00824E70"/>
    <w:rsid w:val="00824F14"/>
    <w:rsid w:val="00825056"/>
    <w:rsid w:val="00825139"/>
    <w:rsid w:val="00825638"/>
    <w:rsid w:val="00825C08"/>
    <w:rsid w:val="00825CD2"/>
    <w:rsid w:val="00826244"/>
    <w:rsid w:val="00826428"/>
    <w:rsid w:val="00826459"/>
    <w:rsid w:val="00826A16"/>
    <w:rsid w:val="00826B90"/>
    <w:rsid w:val="00827088"/>
    <w:rsid w:val="008270F3"/>
    <w:rsid w:val="0082732D"/>
    <w:rsid w:val="0082742D"/>
    <w:rsid w:val="00827700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E62"/>
    <w:rsid w:val="0083311C"/>
    <w:rsid w:val="00833424"/>
    <w:rsid w:val="00833454"/>
    <w:rsid w:val="00833598"/>
    <w:rsid w:val="0083383E"/>
    <w:rsid w:val="00833E7B"/>
    <w:rsid w:val="00833EFB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67"/>
    <w:rsid w:val="00842209"/>
    <w:rsid w:val="0084224E"/>
    <w:rsid w:val="00842CE4"/>
    <w:rsid w:val="00842D32"/>
    <w:rsid w:val="00843333"/>
    <w:rsid w:val="008433D3"/>
    <w:rsid w:val="008434CA"/>
    <w:rsid w:val="00843724"/>
    <w:rsid w:val="008437B9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778"/>
    <w:rsid w:val="00846B4A"/>
    <w:rsid w:val="00846BE6"/>
    <w:rsid w:val="00846C8A"/>
    <w:rsid w:val="00846CEB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0C8"/>
    <w:rsid w:val="0085543D"/>
    <w:rsid w:val="00855662"/>
    <w:rsid w:val="008558FD"/>
    <w:rsid w:val="00855995"/>
    <w:rsid w:val="00855B1E"/>
    <w:rsid w:val="00855BA8"/>
    <w:rsid w:val="00855D51"/>
    <w:rsid w:val="008568B7"/>
    <w:rsid w:val="008569A9"/>
    <w:rsid w:val="008569D7"/>
    <w:rsid w:val="00856B36"/>
    <w:rsid w:val="00856E3E"/>
    <w:rsid w:val="00856E75"/>
    <w:rsid w:val="008574BA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D3A"/>
    <w:rsid w:val="00867062"/>
    <w:rsid w:val="008671B7"/>
    <w:rsid w:val="00867654"/>
    <w:rsid w:val="00867DAB"/>
    <w:rsid w:val="00867FDA"/>
    <w:rsid w:val="00870041"/>
    <w:rsid w:val="008703A0"/>
    <w:rsid w:val="008704F3"/>
    <w:rsid w:val="0087072E"/>
    <w:rsid w:val="00870FC5"/>
    <w:rsid w:val="00871045"/>
    <w:rsid w:val="0087116F"/>
    <w:rsid w:val="0087126E"/>
    <w:rsid w:val="00871270"/>
    <w:rsid w:val="00871341"/>
    <w:rsid w:val="00871348"/>
    <w:rsid w:val="008713D8"/>
    <w:rsid w:val="00871582"/>
    <w:rsid w:val="008715AB"/>
    <w:rsid w:val="00871668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14"/>
    <w:rsid w:val="00874E3B"/>
    <w:rsid w:val="00874F7E"/>
    <w:rsid w:val="00875122"/>
    <w:rsid w:val="008751E2"/>
    <w:rsid w:val="00875229"/>
    <w:rsid w:val="008758BB"/>
    <w:rsid w:val="00875B8F"/>
    <w:rsid w:val="00875C45"/>
    <w:rsid w:val="008760E6"/>
    <w:rsid w:val="008766EF"/>
    <w:rsid w:val="008766FC"/>
    <w:rsid w:val="00877164"/>
    <w:rsid w:val="00877646"/>
    <w:rsid w:val="00877819"/>
    <w:rsid w:val="00877A6F"/>
    <w:rsid w:val="00877F8C"/>
    <w:rsid w:val="00880014"/>
    <w:rsid w:val="0088001D"/>
    <w:rsid w:val="00880089"/>
    <w:rsid w:val="0088032B"/>
    <w:rsid w:val="00880779"/>
    <w:rsid w:val="008807D4"/>
    <w:rsid w:val="008807D8"/>
    <w:rsid w:val="00880B59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A70"/>
    <w:rsid w:val="00882AB8"/>
    <w:rsid w:val="00882B7E"/>
    <w:rsid w:val="00882BEE"/>
    <w:rsid w:val="00882DA9"/>
    <w:rsid w:val="0088306D"/>
    <w:rsid w:val="008831AE"/>
    <w:rsid w:val="00883456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330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90246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22C"/>
    <w:rsid w:val="0089355C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51C1"/>
    <w:rsid w:val="008952DB"/>
    <w:rsid w:val="008953E5"/>
    <w:rsid w:val="00895431"/>
    <w:rsid w:val="008957F9"/>
    <w:rsid w:val="00895B5B"/>
    <w:rsid w:val="00895BDE"/>
    <w:rsid w:val="00895DBA"/>
    <w:rsid w:val="0089611E"/>
    <w:rsid w:val="00896184"/>
    <w:rsid w:val="00896379"/>
    <w:rsid w:val="00897291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51AB"/>
    <w:rsid w:val="008A52B2"/>
    <w:rsid w:val="008A54B6"/>
    <w:rsid w:val="008A54D5"/>
    <w:rsid w:val="008A5796"/>
    <w:rsid w:val="008A58B9"/>
    <w:rsid w:val="008A59FD"/>
    <w:rsid w:val="008A5A6C"/>
    <w:rsid w:val="008A5ED9"/>
    <w:rsid w:val="008A602A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D2B"/>
    <w:rsid w:val="008B3110"/>
    <w:rsid w:val="008B334F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22"/>
    <w:rsid w:val="008B6A62"/>
    <w:rsid w:val="008B6A7A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E8"/>
    <w:rsid w:val="008C14F6"/>
    <w:rsid w:val="008C1643"/>
    <w:rsid w:val="008C1956"/>
    <w:rsid w:val="008C1AEF"/>
    <w:rsid w:val="008C1BDD"/>
    <w:rsid w:val="008C1CCC"/>
    <w:rsid w:val="008C1F0A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2B8"/>
    <w:rsid w:val="008D0C9C"/>
    <w:rsid w:val="008D102A"/>
    <w:rsid w:val="008D1659"/>
    <w:rsid w:val="008D166F"/>
    <w:rsid w:val="008D17A5"/>
    <w:rsid w:val="008D1AE5"/>
    <w:rsid w:val="008D1F89"/>
    <w:rsid w:val="008D2091"/>
    <w:rsid w:val="008D2249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859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5053"/>
    <w:rsid w:val="008E51A4"/>
    <w:rsid w:val="008E5263"/>
    <w:rsid w:val="008E540B"/>
    <w:rsid w:val="008E5481"/>
    <w:rsid w:val="008E55A4"/>
    <w:rsid w:val="008E56B3"/>
    <w:rsid w:val="008E5730"/>
    <w:rsid w:val="008E5A82"/>
    <w:rsid w:val="008E5CE1"/>
    <w:rsid w:val="008E5D39"/>
    <w:rsid w:val="008E5D90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39"/>
    <w:rsid w:val="008F5C6E"/>
    <w:rsid w:val="008F5EAB"/>
    <w:rsid w:val="008F616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AE"/>
    <w:rsid w:val="0090447F"/>
    <w:rsid w:val="009045C8"/>
    <w:rsid w:val="009046AC"/>
    <w:rsid w:val="0090496D"/>
    <w:rsid w:val="00904B36"/>
    <w:rsid w:val="00904D51"/>
    <w:rsid w:val="00905330"/>
    <w:rsid w:val="00905357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01D"/>
    <w:rsid w:val="00911292"/>
    <w:rsid w:val="00911313"/>
    <w:rsid w:val="009114A3"/>
    <w:rsid w:val="0091171C"/>
    <w:rsid w:val="009118A2"/>
    <w:rsid w:val="00911950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32B"/>
    <w:rsid w:val="00913342"/>
    <w:rsid w:val="0091367E"/>
    <w:rsid w:val="00913996"/>
    <w:rsid w:val="00913A18"/>
    <w:rsid w:val="00913A9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591"/>
    <w:rsid w:val="0092177F"/>
    <w:rsid w:val="00921894"/>
    <w:rsid w:val="00921B60"/>
    <w:rsid w:val="009223EE"/>
    <w:rsid w:val="00922485"/>
    <w:rsid w:val="009224EE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CFA"/>
    <w:rsid w:val="0094011E"/>
    <w:rsid w:val="0094067B"/>
    <w:rsid w:val="009407AA"/>
    <w:rsid w:val="00940A13"/>
    <w:rsid w:val="00940CC3"/>
    <w:rsid w:val="00941062"/>
    <w:rsid w:val="0094121F"/>
    <w:rsid w:val="00941271"/>
    <w:rsid w:val="00941429"/>
    <w:rsid w:val="00941943"/>
    <w:rsid w:val="00941D7D"/>
    <w:rsid w:val="00942165"/>
    <w:rsid w:val="009422F4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404E"/>
    <w:rsid w:val="00944434"/>
    <w:rsid w:val="009444C8"/>
    <w:rsid w:val="009446A4"/>
    <w:rsid w:val="00944A8A"/>
    <w:rsid w:val="00944ECC"/>
    <w:rsid w:val="0094506A"/>
    <w:rsid w:val="0094551E"/>
    <w:rsid w:val="0094581B"/>
    <w:rsid w:val="00945A77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408"/>
    <w:rsid w:val="0096246C"/>
    <w:rsid w:val="0096287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50F9"/>
    <w:rsid w:val="00965562"/>
    <w:rsid w:val="00965709"/>
    <w:rsid w:val="00965C8C"/>
    <w:rsid w:val="0096616D"/>
    <w:rsid w:val="009663E1"/>
    <w:rsid w:val="009666D4"/>
    <w:rsid w:val="00966BFF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BAE"/>
    <w:rsid w:val="009712FA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DAA"/>
    <w:rsid w:val="00974E6A"/>
    <w:rsid w:val="00974FC5"/>
    <w:rsid w:val="00975347"/>
    <w:rsid w:val="00975481"/>
    <w:rsid w:val="009754AB"/>
    <w:rsid w:val="0097563A"/>
    <w:rsid w:val="009757B2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D1E"/>
    <w:rsid w:val="00983ED9"/>
    <w:rsid w:val="0098425A"/>
    <w:rsid w:val="0098434D"/>
    <w:rsid w:val="00984407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39F"/>
    <w:rsid w:val="009874C0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94B"/>
    <w:rsid w:val="00995373"/>
    <w:rsid w:val="0099583A"/>
    <w:rsid w:val="0099594C"/>
    <w:rsid w:val="00995A53"/>
    <w:rsid w:val="00996006"/>
    <w:rsid w:val="0099608F"/>
    <w:rsid w:val="00996135"/>
    <w:rsid w:val="0099636C"/>
    <w:rsid w:val="00996925"/>
    <w:rsid w:val="009969A8"/>
    <w:rsid w:val="009969B2"/>
    <w:rsid w:val="00996DBF"/>
    <w:rsid w:val="00996F5A"/>
    <w:rsid w:val="0099704B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5F99"/>
    <w:rsid w:val="009A615E"/>
    <w:rsid w:val="009A636F"/>
    <w:rsid w:val="009A676F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404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F0B"/>
    <w:rsid w:val="009B7F6D"/>
    <w:rsid w:val="009B7F72"/>
    <w:rsid w:val="009B7FC7"/>
    <w:rsid w:val="009C02E7"/>
    <w:rsid w:val="009C0419"/>
    <w:rsid w:val="009C08F7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5D6"/>
    <w:rsid w:val="009C45DC"/>
    <w:rsid w:val="009C48D0"/>
    <w:rsid w:val="009C49A6"/>
    <w:rsid w:val="009C4D91"/>
    <w:rsid w:val="009C500B"/>
    <w:rsid w:val="009C5031"/>
    <w:rsid w:val="009C5510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8C8"/>
    <w:rsid w:val="009D0B5B"/>
    <w:rsid w:val="009D0B88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35FB"/>
    <w:rsid w:val="009D368D"/>
    <w:rsid w:val="009D3CE6"/>
    <w:rsid w:val="009D403B"/>
    <w:rsid w:val="009D51CC"/>
    <w:rsid w:val="009D5230"/>
    <w:rsid w:val="009D54B8"/>
    <w:rsid w:val="009D57E0"/>
    <w:rsid w:val="009D57E8"/>
    <w:rsid w:val="009D5989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5C"/>
    <w:rsid w:val="009D779C"/>
    <w:rsid w:val="009D7AC3"/>
    <w:rsid w:val="009D7C11"/>
    <w:rsid w:val="009E008F"/>
    <w:rsid w:val="009E06CB"/>
    <w:rsid w:val="009E0780"/>
    <w:rsid w:val="009E08E5"/>
    <w:rsid w:val="009E123E"/>
    <w:rsid w:val="009E15DB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B79"/>
    <w:rsid w:val="009E3FA8"/>
    <w:rsid w:val="009E413B"/>
    <w:rsid w:val="009E4400"/>
    <w:rsid w:val="009E4B3A"/>
    <w:rsid w:val="009E4BFC"/>
    <w:rsid w:val="009E4DC1"/>
    <w:rsid w:val="009E572B"/>
    <w:rsid w:val="009E690F"/>
    <w:rsid w:val="009E69D2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36A3"/>
    <w:rsid w:val="009F3815"/>
    <w:rsid w:val="009F39A1"/>
    <w:rsid w:val="009F3DE1"/>
    <w:rsid w:val="009F3F8E"/>
    <w:rsid w:val="009F4162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18"/>
    <w:rsid w:val="009F6D4E"/>
    <w:rsid w:val="009F6EC8"/>
    <w:rsid w:val="009F6FA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57B"/>
    <w:rsid w:val="00A015A1"/>
    <w:rsid w:val="00A0166D"/>
    <w:rsid w:val="00A01B81"/>
    <w:rsid w:val="00A01CA8"/>
    <w:rsid w:val="00A01D5E"/>
    <w:rsid w:val="00A0228B"/>
    <w:rsid w:val="00A025E6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87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4EB1"/>
    <w:rsid w:val="00A153D1"/>
    <w:rsid w:val="00A15961"/>
    <w:rsid w:val="00A15AB2"/>
    <w:rsid w:val="00A15AE4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8C2"/>
    <w:rsid w:val="00A26AF0"/>
    <w:rsid w:val="00A26B59"/>
    <w:rsid w:val="00A26C1F"/>
    <w:rsid w:val="00A26DD5"/>
    <w:rsid w:val="00A26E86"/>
    <w:rsid w:val="00A27308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A43"/>
    <w:rsid w:val="00A34C46"/>
    <w:rsid w:val="00A34CEB"/>
    <w:rsid w:val="00A34CF7"/>
    <w:rsid w:val="00A35083"/>
    <w:rsid w:val="00A353A7"/>
    <w:rsid w:val="00A353BD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1F1B"/>
    <w:rsid w:val="00A420FB"/>
    <w:rsid w:val="00A4216D"/>
    <w:rsid w:val="00A422EF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A5D"/>
    <w:rsid w:val="00A44CB5"/>
    <w:rsid w:val="00A452EF"/>
    <w:rsid w:val="00A4532E"/>
    <w:rsid w:val="00A454C9"/>
    <w:rsid w:val="00A45518"/>
    <w:rsid w:val="00A455BA"/>
    <w:rsid w:val="00A459D9"/>
    <w:rsid w:val="00A45A52"/>
    <w:rsid w:val="00A45C6D"/>
    <w:rsid w:val="00A4662D"/>
    <w:rsid w:val="00A466B5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BF5"/>
    <w:rsid w:val="00A63F6B"/>
    <w:rsid w:val="00A63F7F"/>
    <w:rsid w:val="00A6423C"/>
    <w:rsid w:val="00A64813"/>
    <w:rsid w:val="00A64AD9"/>
    <w:rsid w:val="00A65105"/>
    <w:rsid w:val="00A652FE"/>
    <w:rsid w:val="00A65841"/>
    <w:rsid w:val="00A65895"/>
    <w:rsid w:val="00A65953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13DB"/>
    <w:rsid w:val="00A71498"/>
    <w:rsid w:val="00A7170F"/>
    <w:rsid w:val="00A71A4A"/>
    <w:rsid w:val="00A72288"/>
    <w:rsid w:val="00A72347"/>
    <w:rsid w:val="00A723B3"/>
    <w:rsid w:val="00A72444"/>
    <w:rsid w:val="00A724FC"/>
    <w:rsid w:val="00A72795"/>
    <w:rsid w:val="00A72821"/>
    <w:rsid w:val="00A73145"/>
    <w:rsid w:val="00A734C7"/>
    <w:rsid w:val="00A73DEF"/>
    <w:rsid w:val="00A73E86"/>
    <w:rsid w:val="00A73F79"/>
    <w:rsid w:val="00A74598"/>
    <w:rsid w:val="00A7461C"/>
    <w:rsid w:val="00A7465D"/>
    <w:rsid w:val="00A746EC"/>
    <w:rsid w:val="00A74C19"/>
    <w:rsid w:val="00A75239"/>
    <w:rsid w:val="00A75445"/>
    <w:rsid w:val="00A754AD"/>
    <w:rsid w:val="00A755E3"/>
    <w:rsid w:val="00A756BA"/>
    <w:rsid w:val="00A75714"/>
    <w:rsid w:val="00A762CC"/>
    <w:rsid w:val="00A769D7"/>
    <w:rsid w:val="00A76BE7"/>
    <w:rsid w:val="00A77225"/>
    <w:rsid w:val="00A774CC"/>
    <w:rsid w:val="00A77602"/>
    <w:rsid w:val="00A7782F"/>
    <w:rsid w:val="00A77D4D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1D48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348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B14"/>
    <w:rsid w:val="00A86ED2"/>
    <w:rsid w:val="00A8718F"/>
    <w:rsid w:val="00A8740E"/>
    <w:rsid w:val="00A87594"/>
    <w:rsid w:val="00A87960"/>
    <w:rsid w:val="00A87E48"/>
    <w:rsid w:val="00A87F50"/>
    <w:rsid w:val="00A90145"/>
    <w:rsid w:val="00A90E52"/>
    <w:rsid w:val="00A9113C"/>
    <w:rsid w:val="00A916C6"/>
    <w:rsid w:val="00A91B53"/>
    <w:rsid w:val="00A91BC2"/>
    <w:rsid w:val="00A91C4F"/>
    <w:rsid w:val="00A920A0"/>
    <w:rsid w:val="00A92316"/>
    <w:rsid w:val="00A9265A"/>
    <w:rsid w:val="00A92715"/>
    <w:rsid w:val="00A927A9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725"/>
    <w:rsid w:val="00A93805"/>
    <w:rsid w:val="00A93BC7"/>
    <w:rsid w:val="00A93C5F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B27"/>
    <w:rsid w:val="00AA0CA5"/>
    <w:rsid w:val="00AA0CFA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2E31"/>
    <w:rsid w:val="00AA32BD"/>
    <w:rsid w:val="00AA338B"/>
    <w:rsid w:val="00AA3924"/>
    <w:rsid w:val="00AA3F2F"/>
    <w:rsid w:val="00AA42CC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65"/>
    <w:rsid w:val="00AB4D32"/>
    <w:rsid w:val="00AB53BD"/>
    <w:rsid w:val="00AB5450"/>
    <w:rsid w:val="00AB5B01"/>
    <w:rsid w:val="00AB6044"/>
    <w:rsid w:val="00AB6171"/>
    <w:rsid w:val="00AB62DC"/>
    <w:rsid w:val="00AB6543"/>
    <w:rsid w:val="00AB663D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AA0"/>
    <w:rsid w:val="00AB7D27"/>
    <w:rsid w:val="00AC00F0"/>
    <w:rsid w:val="00AC0154"/>
    <w:rsid w:val="00AC0382"/>
    <w:rsid w:val="00AC09C5"/>
    <w:rsid w:val="00AC1005"/>
    <w:rsid w:val="00AC1074"/>
    <w:rsid w:val="00AC153F"/>
    <w:rsid w:val="00AC155B"/>
    <w:rsid w:val="00AC1FBE"/>
    <w:rsid w:val="00AC1FDF"/>
    <w:rsid w:val="00AC2B4F"/>
    <w:rsid w:val="00AC3006"/>
    <w:rsid w:val="00AC317E"/>
    <w:rsid w:val="00AC32C6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D02E4"/>
    <w:rsid w:val="00AD0398"/>
    <w:rsid w:val="00AD0431"/>
    <w:rsid w:val="00AD043F"/>
    <w:rsid w:val="00AD04FF"/>
    <w:rsid w:val="00AD07C4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A1B"/>
    <w:rsid w:val="00AD6E61"/>
    <w:rsid w:val="00AD73B3"/>
    <w:rsid w:val="00AD753F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B4C"/>
    <w:rsid w:val="00AE4E7F"/>
    <w:rsid w:val="00AE5190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749"/>
    <w:rsid w:val="00AF4832"/>
    <w:rsid w:val="00AF4BAB"/>
    <w:rsid w:val="00AF4C46"/>
    <w:rsid w:val="00AF539E"/>
    <w:rsid w:val="00AF54E0"/>
    <w:rsid w:val="00AF595D"/>
    <w:rsid w:val="00AF5D75"/>
    <w:rsid w:val="00AF62D9"/>
    <w:rsid w:val="00AF6748"/>
    <w:rsid w:val="00AF6906"/>
    <w:rsid w:val="00AF6ABA"/>
    <w:rsid w:val="00AF6AE0"/>
    <w:rsid w:val="00AF6DE6"/>
    <w:rsid w:val="00AF6EEE"/>
    <w:rsid w:val="00AF74D7"/>
    <w:rsid w:val="00B000B9"/>
    <w:rsid w:val="00B00637"/>
    <w:rsid w:val="00B00889"/>
    <w:rsid w:val="00B00969"/>
    <w:rsid w:val="00B00E13"/>
    <w:rsid w:val="00B00F7C"/>
    <w:rsid w:val="00B0123E"/>
    <w:rsid w:val="00B01B7B"/>
    <w:rsid w:val="00B01D5F"/>
    <w:rsid w:val="00B01D94"/>
    <w:rsid w:val="00B01DD6"/>
    <w:rsid w:val="00B01ED0"/>
    <w:rsid w:val="00B0206B"/>
    <w:rsid w:val="00B0210A"/>
    <w:rsid w:val="00B02385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FF"/>
    <w:rsid w:val="00B055EB"/>
    <w:rsid w:val="00B057BE"/>
    <w:rsid w:val="00B05A29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C5"/>
    <w:rsid w:val="00B104B2"/>
    <w:rsid w:val="00B104F6"/>
    <w:rsid w:val="00B10D66"/>
    <w:rsid w:val="00B10EDC"/>
    <w:rsid w:val="00B10F73"/>
    <w:rsid w:val="00B113B5"/>
    <w:rsid w:val="00B115FB"/>
    <w:rsid w:val="00B11CA8"/>
    <w:rsid w:val="00B11FBE"/>
    <w:rsid w:val="00B1240D"/>
    <w:rsid w:val="00B126BC"/>
    <w:rsid w:val="00B12EC2"/>
    <w:rsid w:val="00B12FA3"/>
    <w:rsid w:val="00B134A1"/>
    <w:rsid w:val="00B139AA"/>
    <w:rsid w:val="00B13ADB"/>
    <w:rsid w:val="00B13D9B"/>
    <w:rsid w:val="00B1443F"/>
    <w:rsid w:val="00B14815"/>
    <w:rsid w:val="00B149AB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41D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52"/>
    <w:rsid w:val="00B25B02"/>
    <w:rsid w:val="00B25F18"/>
    <w:rsid w:val="00B26203"/>
    <w:rsid w:val="00B26B4F"/>
    <w:rsid w:val="00B26CAC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B6"/>
    <w:rsid w:val="00B301D9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3B54"/>
    <w:rsid w:val="00B33E9E"/>
    <w:rsid w:val="00B33EA1"/>
    <w:rsid w:val="00B34105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757C"/>
    <w:rsid w:val="00B37A64"/>
    <w:rsid w:val="00B37EF2"/>
    <w:rsid w:val="00B37F48"/>
    <w:rsid w:val="00B40450"/>
    <w:rsid w:val="00B40645"/>
    <w:rsid w:val="00B40CF9"/>
    <w:rsid w:val="00B41036"/>
    <w:rsid w:val="00B41095"/>
    <w:rsid w:val="00B41412"/>
    <w:rsid w:val="00B4199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0D2"/>
    <w:rsid w:val="00B44220"/>
    <w:rsid w:val="00B444FC"/>
    <w:rsid w:val="00B447CD"/>
    <w:rsid w:val="00B44C21"/>
    <w:rsid w:val="00B44D53"/>
    <w:rsid w:val="00B44DBA"/>
    <w:rsid w:val="00B45083"/>
    <w:rsid w:val="00B456A5"/>
    <w:rsid w:val="00B45C5D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22"/>
    <w:rsid w:val="00B543CF"/>
    <w:rsid w:val="00B54F77"/>
    <w:rsid w:val="00B55185"/>
    <w:rsid w:val="00B551AC"/>
    <w:rsid w:val="00B5548E"/>
    <w:rsid w:val="00B5557C"/>
    <w:rsid w:val="00B5581E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080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0EA"/>
    <w:rsid w:val="00B6744A"/>
    <w:rsid w:val="00B6749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82"/>
    <w:rsid w:val="00B726D7"/>
    <w:rsid w:val="00B72D02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902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CC6"/>
    <w:rsid w:val="00B82E7E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8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2F"/>
    <w:rsid w:val="00B9224B"/>
    <w:rsid w:val="00B92556"/>
    <w:rsid w:val="00B9260E"/>
    <w:rsid w:val="00B9286D"/>
    <w:rsid w:val="00B92EFB"/>
    <w:rsid w:val="00B93781"/>
    <w:rsid w:val="00B94913"/>
    <w:rsid w:val="00B94A08"/>
    <w:rsid w:val="00B94EC0"/>
    <w:rsid w:val="00B94F91"/>
    <w:rsid w:val="00B94FB4"/>
    <w:rsid w:val="00B952BC"/>
    <w:rsid w:val="00B9561A"/>
    <w:rsid w:val="00B95BA8"/>
    <w:rsid w:val="00B95C35"/>
    <w:rsid w:val="00B95DBB"/>
    <w:rsid w:val="00B95E17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13D9"/>
    <w:rsid w:val="00BA1599"/>
    <w:rsid w:val="00BA1874"/>
    <w:rsid w:val="00BA1A67"/>
    <w:rsid w:val="00BA1F6D"/>
    <w:rsid w:val="00BA1F95"/>
    <w:rsid w:val="00BA21FD"/>
    <w:rsid w:val="00BA225C"/>
    <w:rsid w:val="00BA2512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F6E"/>
    <w:rsid w:val="00BA7813"/>
    <w:rsid w:val="00BA7829"/>
    <w:rsid w:val="00BA7CED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A5"/>
    <w:rsid w:val="00BB1CA4"/>
    <w:rsid w:val="00BB1DF0"/>
    <w:rsid w:val="00BB1E3E"/>
    <w:rsid w:val="00BB1E77"/>
    <w:rsid w:val="00BB1F21"/>
    <w:rsid w:val="00BB20D6"/>
    <w:rsid w:val="00BB29E8"/>
    <w:rsid w:val="00BB2A53"/>
    <w:rsid w:val="00BB2C7E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F8"/>
    <w:rsid w:val="00BB733C"/>
    <w:rsid w:val="00BB75F1"/>
    <w:rsid w:val="00BB76C0"/>
    <w:rsid w:val="00BB790E"/>
    <w:rsid w:val="00BB7983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9AB"/>
    <w:rsid w:val="00BC1E1B"/>
    <w:rsid w:val="00BC2251"/>
    <w:rsid w:val="00BC230B"/>
    <w:rsid w:val="00BC2521"/>
    <w:rsid w:val="00BC267E"/>
    <w:rsid w:val="00BC2DCD"/>
    <w:rsid w:val="00BC2E45"/>
    <w:rsid w:val="00BC2F16"/>
    <w:rsid w:val="00BC34FC"/>
    <w:rsid w:val="00BC35B1"/>
    <w:rsid w:val="00BC37B7"/>
    <w:rsid w:val="00BC3AE6"/>
    <w:rsid w:val="00BC3B42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5DE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E00"/>
    <w:rsid w:val="00BD32EF"/>
    <w:rsid w:val="00BD330B"/>
    <w:rsid w:val="00BD3321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10"/>
    <w:rsid w:val="00BE5026"/>
    <w:rsid w:val="00BE513E"/>
    <w:rsid w:val="00BE52CC"/>
    <w:rsid w:val="00BE545B"/>
    <w:rsid w:val="00BE6274"/>
    <w:rsid w:val="00BE644D"/>
    <w:rsid w:val="00BE65C2"/>
    <w:rsid w:val="00BE695A"/>
    <w:rsid w:val="00BE6D6A"/>
    <w:rsid w:val="00BE6DC7"/>
    <w:rsid w:val="00BE70CB"/>
    <w:rsid w:val="00BE78F9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1055"/>
    <w:rsid w:val="00BF11F5"/>
    <w:rsid w:val="00BF13B8"/>
    <w:rsid w:val="00BF1572"/>
    <w:rsid w:val="00BF17DE"/>
    <w:rsid w:val="00BF237D"/>
    <w:rsid w:val="00BF253C"/>
    <w:rsid w:val="00BF25A9"/>
    <w:rsid w:val="00BF28C6"/>
    <w:rsid w:val="00BF2A2A"/>
    <w:rsid w:val="00BF2B87"/>
    <w:rsid w:val="00BF3263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B3C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376"/>
    <w:rsid w:val="00C007B6"/>
    <w:rsid w:val="00C00829"/>
    <w:rsid w:val="00C00951"/>
    <w:rsid w:val="00C00A45"/>
    <w:rsid w:val="00C00B0F"/>
    <w:rsid w:val="00C00C8C"/>
    <w:rsid w:val="00C00F68"/>
    <w:rsid w:val="00C00F72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380"/>
    <w:rsid w:val="00C05631"/>
    <w:rsid w:val="00C05B04"/>
    <w:rsid w:val="00C05C7B"/>
    <w:rsid w:val="00C05F2A"/>
    <w:rsid w:val="00C0695A"/>
    <w:rsid w:val="00C06E31"/>
    <w:rsid w:val="00C07332"/>
    <w:rsid w:val="00C07720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B61"/>
    <w:rsid w:val="00C14D61"/>
    <w:rsid w:val="00C1507E"/>
    <w:rsid w:val="00C15159"/>
    <w:rsid w:val="00C1551B"/>
    <w:rsid w:val="00C1575A"/>
    <w:rsid w:val="00C15959"/>
    <w:rsid w:val="00C15FA6"/>
    <w:rsid w:val="00C162DE"/>
    <w:rsid w:val="00C168B8"/>
    <w:rsid w:val="00C168F0"/>
    <w:rsid w:val="00C16A7C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C60"/>
    <w:rsid w:val="00C21EE4"/>
    <w:rsid w:val="00C221E1"/>
    <w:rsid w:val="00C22519"/>
    <w:rsid w:val="00C2286C"/>
    <w:rsid w:val="00C229DF"/>
    <w:rsid w:val="00C22B1C"/>
    <w:rsid w:val="00C22DDB"/>
    <w:rsid w:val="00C22EFD"/>
    <w:rsid w:val="00C2370A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F1"/>
    <w:rsid w:val="00C279A1"/>
    <w:rsid w:val="00C27C55"/>
    <w:rsid w:val="00C27C7D"/>
    <w:rsid w:val="00C27E20"/>
    <w:rsid w:val="00C30075"/>
    <w:rsid w:val="00C30DEF"/>
    <w:rsid w:val="00C30F20"/>
    <w:rsid w:val="00C310AE"/>
    <w:rsid w:val="00C31173"/>
    <w:rsid w:val="00C3119F"/>
    <w:rsid w:val="00C31453"/>
    <w:rsid w:val="00C31745"/>
    <w:rsid w:val="00C320B9"/>
    <w:rsid w:val="00C3257F"/>
    <w:rsid w:val="00C32670"/>
    <w:rsid w:val="00C326BF"/>
    <w:rsid w:val="00C32729"/>
    <w:rsid w:val="00C327D5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5993"/>
    <w:rsid w:val="00C35C1E"/>
    <w:rsid w:val="00C35CB7"/>
    <w:rsid w:val="00C35EC2"/>
    <w:rsid w:val="00C360E3"/>
    <w:rsid w:val="00C361CC"/>
    <w:rsid w:val="00C36255"/>
    <w:rsid w:val="00C3644F"/>
    <w:rsid w:val="00C36466"/>
    <w:rsid w:val="00C36912"/>
    <w:rsid w:val="00C36DCD"/>
    <w:rsid w:val="00C370E8"/>
    <w:rsid w:val="00C371B6"/>
    <w:rsid w:val="00C379A1"/>
    <w:rsid w:val="00C37CE7"/>
    <w:rsid w:val="00C403C3"/>
    <w:rsid w:val="00C40486"/>
    <w:rsid w:val="00C40B4F"/>
    <w:rsid w:val="00C40C3C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58DE"/>
    <w:rsid w:val="00C45998"/>
    <w:rsid w:val="00C45A49"/>
    <w:rsid w:val="00C45C68"/>
    <w:rsid w:val="00C45DC3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88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B3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1B1"/>
    <w:rsid w:val="00C61661"/>
    <w:rsid w:val="00C61680"/>
    <w:rsid w:val="00C61A7E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CF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77D84"/>
    <w:rsid w:val="00C806A0"/>
    <w:rsid w:val="00C80729"/>
    <w:rsid w:val="00C80946"/>
    <w:rsid w:val="00C80B0A"/>
    <w:rsid w:val="00C80FD0"/>
    <w:rsid w:val="00C8105C"/>
    <w:rsid w:val="00C81082"/>
    <w:rsid w:val="00C810A9"/>
    <w:rsid w:val="00C817B7"/>
    <w:rsid w:val="00C817E6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58B"/>
    <w:rsid w:val="00C90614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7D7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CD7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783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3A"/>
    <w:rsid w:val="00CC11AE"/>
    <w:rsid w:val="00CC1602"/>
    <w:rsid w:val="00CC1668"/>
    <w:rsid w:val="00CC191A"/>
    <w:rsid w:val="00CC1B13"/>
    <w:rsid w:val="00CC1E2E"/>
    <w:rsid w:val="00CC1E75"/>
    <w:rsid w:val="00CC1F9C"/>
    <w:rsid w:val="00CC1FD8"/>
    <w:rsid w:val="00CC24C4"/>
    <w:rsid w:val="00CC2539"/>
    <w:rsid w:val="00CC290F"/>
    <w:rsid w:val="00CC2B4C"/>
    <w:rsid w:val="00CC2D8C"/>
    <w:rsid w:val="00CC2F29"/>
    <w:rsid w:val="00CC319F"/>
    <w:rsid w:val="00CC31F0"/>
    <w:rsid w:val="00CC369D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CF3"/>
    <w:rsid w:val="00CC4F98"/>
    <w:rsid w:val="00CC5427"/>
    <w:rsid w:val="00CC5653"/>
    <w:rsid w:val="00CC5B84"/>
    <w:rsid w:val="00CC5BA9"/>
    <w:rsid w:val="00CC5F81"/>
    <w:rsid w:val="00CC6065"/>
    <w:rsid w:val="00CC62C9"/>
    <w:rsid w:val="00CC6385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70EE"/>
    <w:rsid w:val="00CD717A"/>
    <w:rsid w:val="00CD7312"/>
    <w:rsid w:val="00CD74F4"/>
    <w:rsid w:val="00CD785D"/>
    <w:rsid w:val="00CD79C5"/>
    <w:rsid w:val="00CD79D2"/>
    <w:rsid w:val="00CD7F65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B7C"/>
    <w:rsid w:val="00CE3F07"/>
    <w:rsid w:val="00CE3F93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0FC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0F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DC8"/>
    <w:rsid w:val="00D02E70"/>
    <w:rsid w:val="00D0312E"/>
    <w:rsid w:val="00D03562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850"/>
    <w:rsid w:val="00D05937"/>
    <w:rsid w:val="00D05B49"/>
    <w:rsid w:val="00D05EF8"/>
    <w:rsid w:val="00D05FAD"/>
    <w:rsid w:val="00D063D5"/>
    <w:rsid w:val="00D066F0"/>
    <w:rsid w:val="00D0671C"/>
    <w:rsid w:val="00D068E0"/>
    <w:rsid w:val="00D06A3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F4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96"/>
    <w:rsid w:val="00D166DA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35F"/>
    <w:rsid w:val="00D203C0"/>
    <w:rsid w:val="00D203D4"/>
    <w:rsid w:val="00D2044A"/>
    <w:rsid w:val="00D20805"/>
    <w:rsid w:val="00D2088F"/>
    <w:rsid w:val="00D20D5F"/>
    <w:rsid w:val="00D216FE"/>
    <w:rsid w:val="00D21F3E"/>
    <w:rsid w:val="00D220EF"/>
    <w:rsid w:val="00D2225B"/>
    <w:rsid w:val="00D2250D"/>
    <w:rsid w:val="00D22B5A"/>
    <w:rsid w:val="00D22E30"/>
    <w:rsid w:val="00D234CE"/>
    <w:rsid w:val="00D23CD0"/>
    <w:rsid w:val="00D23FDF"/>
    <w:rsid w:val="00D24093"/>
    <w:rsid w:val="00D24151"/>
    <w:rsid w:val="00D243BC"/>
    <w:rsid w:val="00D243FD"/>
    <w:rsid w:val="00D2480E"/>
    <w:rsid w:val="00D24830"/>
    <w:rsid w:val="00D24B3D"/>
    <w:rsid w:val="00D24E19"/>
    <w:rsid w:val="00D258F2"/>
    <w:rsid w:val="00D25BFF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EF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424"/>
    <w:rsid w:val="00D37A59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F36"/>
    <w:rsid w:val="00D4534E"/>
    <w:rsid w:val="00D4598D"/>
    <w:rsid w:val="00D45ABA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606"/>
    <w:rsid w:val="00D526C0"/>
    <w:rsid w:val="00D529BC"/>
    <w:rsid w:val="00D52BFA"/>
    <w:rsid w:val="00D53087"/>
    <w:rsid w:val="00D53570"/>
    <w:rsid w:val="00D53A90"/>
    <w:rsid w:val="00D53D97"/>
    <w:rsid w:val="00D54193"/>
    <w:rsid w:val="00D547A7"/>
    <w:rsid w:val="00D54BBF"/>
    <w:rsid w:val="00D5502A"/>
    <w:rsid w:val="00D551D7"/>
    <w:rsid w:val="00D55560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57EDD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1A43"/>
    <w:rsid w:val="00D61A6F"/>
    <w:rsid w:val="00D6217D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290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B61"/>
    <w:rsid w:val="00D73066"/>
    <w:rsid w:val="00D730FB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C53"/>
    <w:rsid w:val="00D76DA6"/>
    <w:rsid w:val="00D770EA"/>
    <w:rsid w:val="00D77122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F4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0FE6"/>
    <w:rsid w:val="00D916F7"/>
    <w:rsid w:val="00D91B93"/>
    <w:rsid w:val="00D91B9C"/>
    <w:rsid w:val="00D91EC2"/>
    <w:rsid w:val="00D9204D"/>
    <w:rsid w:val="00D9290C"/>
    <w:rsid w:val="00D938D1"/>
    <w:rsid w:val="00D93995"/>
    <w:rsid w:val="00D93B4A"/>
    <w:rsid w:val="00D93FAB"/>
    <w:rsid w:val="00D946E4"/>
    <w:rsid w:val="00D94A96"/>
    <w:rsid w:val="00D94B99"/>
    <w:rsid w:val="00D94E14"/>
    <w:rsid w:val="00D94F13"/>
    <w:rsid w:val="00D94F66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5FC"/>
    <w:rsid w:val="00D96773"/>
    <w:rsid w:val="00D968F1"/>
    <w:rsid w:val="00D96992"/>
    <w:rsid w:val="00D9709E"/>
    <w:rsid w:val="00D9716D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768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941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87B"/>
    <w:rsid w:val="00DB1B78"/>
    <w:rsid w:val="00DB2055"/>
    <w:rsid w:val="00DB2593"/>
    <w:rsid w:val="00DB2870"/>
    <w:rsid w:val="00DB288F"/>
    <w:rsid w:val="00DB28DF"/>
    <w:rsid w:val="00DB29C7"/>
    <w:rsid w:val="00DB2AB2"/>
    <w:rsid w:val="00DB312D"/>
    <w:rsid w:val="00DB32DA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0E9"/>
    <w:rsid w:val="00DB725A"/>
    <w:rsid w:val="00DB7283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C96"/>
    <w:rsid w:val="00DC3DDF"/>
    <w:rsid w:val="00DC4060"/>
    <w:rsid w:val="00DC42E3"/>
    <w:rsid w:val="00DC4539"/>
    <w:rsid w:val="00DC46B6"/>
    <w:rsid w:val="00DC473B"/>
    <w:rsid w:val="00DC47BC"/>
    <w:rsid w:val="00DC4CBB"/>
    <w:rsid w:val="00DC5226"/>
    <w:rsid w:val="00DC53C4"/>
    <w:rsid w:val="00DC552B"/>
    <w:rsid w:val="00DC55AD"/>
    <w:rsid w:val="00DC5615"/>
    <w:rsid w:val="00DC59A3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10E2"/>
    <w:rsid w:val="00DD11DB"/>
    <w:rsid w:val="00DD1541"/>
    <w:rsid w:val="00DD16DB"/>
    <w:rsid w:val="00DD1863"/>
    <w:rsid w:val="00DD1950"/>
    <w:rsid w:val="00DD19DB"/>
    <w:rsid w:val="00DD1B71"/>
    <w:rsid w:val="00DD1F53"/>
    <w:rsid w:val="00DD1FD4"/>
    <w:rsid w:val="00DD26E2"/>
    <w:rsid w:val="00DD2DD5"/>
    <w:rsid w:val="00DD31A7"/>
    <w:rsid w:val="00DD31DF"/>
    <w:rsid w:val="00DD31EB"/>
    <w:rsid w:val="00DD3278"/>
    <w:rsid w:val="00DD37DC"/>
    <w:rsid w:val="00DD3A12"/>
    <w:rsid w:val="00DD3E0F"/>
    <w:rsid w:val="00DD3F7A"/>
    <w:rsid w:val="00DD3FED"/>
    <w:rsid w:val="00DD436D"/>
    <w:rsid w:val="00DD43B3"/>
    <w:rsid w:val="00DD4492"/>
    <w:rsid w:val="00DD4527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EB2"/>
    <w:rsid w:val="00DD73CA"/>
    <w:rsid w:val="00DD7646"/>
    <w:rsid w:val="00DD7CBD"/>
    <w:rsid w:val="00DE05AD"/>
    <w:rsid w:val="00DE0E22"/>
    <w:rsid w:val="00DE1311"/>
    <w:rsid w:val="00DE1902"/>
    <w:rsid w:val="00DE1920"/>
    <w:rsid w:val="00DE19FE"/>
    <w:rsid w:val="00DE1E42"/>
    <w:rsid w:val="00DE1FDE"/>
    <w:rsid w:val="00DE20D5"/>
    <w:rsid w:val="00DE2312"/>
    <w:rsid w:val="00DE245D"/>
    <w:rsid w:val="00DE25F1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4B0"/>
    <w:rsid w:val="00DE552C"/>
    <w:rsid w:val="00DE5561"/>
    <w:rsid w:val="00DE5601"/>
    <w:rsid w:val="00DE575A"/>
    <w:rsid w:val="00DE5946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3202"/>
    <w:rsid w:val="00DF324D"/>
    <w:rsid w:val="00DF358A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D2D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6EF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8E8"/>
    <w:rsid w:val="00E05996"/>
    <w:rsid w:val="00E05C1E"/>
    <w:rsid w:val="00E05F36"/>
    <w:rsid w:val="00E05FEA"/>
    <w:rsid w:val="00E06038"/>
    <w:rsid w:val="00E06423"/>
    <w:rsid w:val="00E06A84"/>
    <w:rsid w:val="00E06C18"/>
    <w:rsid w:val="00E06F7F"/>
    <w:rsid w:val="00E07298"/>
    <w:rsid w:val="00E07933"/>
    <w:rsid w:val="00E0799E"/>
    <w:rsid w:val="00E07BD7"/>
    <w:rsid w:val="00E07CB1"/>
    <w:rsid w:val="00E10142"/>
    <w:rsid w:val="00E10348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ABF"/>
    <w:rsid w:val="00E16D44"/>
    <w:rsid w:val="00E16DCA"/>
    <w:rsid w:val="00E16E6C"/>
    <w:rsid w:val="00E1703F"/>
    <w:rsid w:val="00E170E7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2E"/>
    <w:rsid w:val="00E20D4F"/>
    <w:rsid w:val="00E21125"/>
    <w:rsid w:val="00E21567"/>
    <w:rsid w:val="00E2182F"/>
    <w:rsid w:val="00E21B38"/>
    <w:rsid w:val="00E21E5F"/>
    <w:rsid w:val="00E22251"/>
    <w:rsid w:val="00E2237B"/>
    <w:rsid w:val="00E22B1C"/>
    <w:rsid w:val="00E22D7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475"/>
    <w:rsid w:val="00E25654"/>
    <w:rsid w:val="00E25867"/>
    <w:rsid w:val="00E25E9D"/>
    <w:rsid w:val="00E25ED1"/>
    <w:rsid w:val="00E26817"/>
    <w:rsid w:val="00E26833"/>
    <w:rsid w:val="00E26D16"/>
    <w:rsid w:val="00E272E3"/>
    <w:rsid w:val="00E277E3"/>
    <w:rsid w:val="00E2782F"/>
    <w:rsid w:val="00E27A44"/>
    <w:rsid w:val="00E30006"/>
    <w:rsid w:val="00E301C4"/>
    <w:rsid w:val="00E302AF"/>
    <w:rsid w:val="00E30344"/>
    <w:rsid w:val="00E30609"/>
    <w:rsid w:val="00E309B1"/>
    <w:rsid w:val="00E30A8F"/>
    <w:rsid w:val="00E30BB9"/>
    <w:rsid w:val="00E30D08"/>
    <w:rsid w:val="00E31486"/>
    <w:rsid w:val="00E316BF"/>
    <w:rsid w:val="00E3172E"/>
    <w:rsid w:val="00E3178D"/>
    <w:rsid w:val="00E317FB"/>
    <w:rsid w:val="00E31A3B"/>
    <w:rsid w:val="00E31CC3"/>
    <w:rsid w:val="00E3214C"/>
    <w:rsid w:val="00E32439"/>
    <w:rsid w:val="00E325AF"/>
    <w:rsid w:val="00E32625"/>
    <w:rsid w:val="00E32989"/>
    <w:rsid w:val="00E329FF"/>
    <w:rsid w:val="00E32A20"/>
    <w:rsid w:val="00E32ACF"/>
    <w:rsid w:val="00E32B5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5D5"/>
    <w:rsid w:val="00E3596C"/>
    <w:rsid w:val="00E35BFF"/>
    <w:rsid w:val="00E35F7D"/>
    <w:rsid w:val="00E360D5"/>
    <w:rsid w:val="00E363F1"/>
    <w:rsid w:val="00E3655D"/>
    <w:rsid w:val="00E36B1D"/>
    <w:rsid w:val="00E36D70"/>
    <w:rsid w:val="00E370AF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61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53"/>
    <w:rsid w:val="00E450AA"/>
    <w:rsid w:val="00E450C8"/>
    <w:rsid w:val="00E45634"/>
    <w:rsid w:val="00E456CB"/>
    <w:rsid w:val="00E45767"/>
    <w:rsid w:val="00E45C22"/>
    <w:rsid w:val="00E45E80"/>
    <w:rsid w:val="00E462D1"/>
    <w:rsid w:val="00E465B6"/>
    <w:rsid w:val="00E4660F"/>
    <w:rsid w:val="00E4685C"/>
    <w:rsid w:val="00E470B0"/>
    <w:rsid w:val="00E4745D"/>
    <w:rsid w:val="00E47524"/>
    <w:rsid w:val="00E47673"/>
    <w:rsid w:val="00E4787B"/>
    <w:rsid w:val="00E479B7"/>
    <w:rsid w:val="00E47B7F"/>
    <w:rsid w:val="00E47D91"/>
    <w:rsid w:val="00E47DAB"/>
    <w:rsid w:val="00E47E21"/>
    <w:rsid w:val="00E5014D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421"/>
    <w:rsid w:val="00E55635"/>
    <w:rsid w:val="00E557CB"/>
    <w:rsid w:val="00E5587C"/>
    <w:rsid w:val="00E55EEB"/>
    <w:rsid w:val="00E565AD"/>
    <w:rsid w:val="00E56771"/>
    <w:rsid w:val="00E569CB"/>
    <w:rsid w:val="00E56BF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111A"/>
    <w:rsid w:val="00E6134A"/>
    <w:rsid w:val="00E61354"/>
    <w:rsid w:val="00E616CB"/>
    <w:rsid w:val="00E618BC"/>
    <w:rsid w:val="00E61963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D4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4FCC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77F2D"/>
    <w:rsid w:val="00E80065"/>
    <w:rsid w:val="00E803DC"/>
    <w:rsid w:val="00E807D3"/>
    <w:rsid w:val="00E80953"/>
    <w:rsid w:val="00E80AE7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C21"/>
    <w:rsid w:val="00E85E4A"/>
    <w:rsid w:val="00E862AE"/>
    <w:rsid w:val="00E864C1"/>
    <w:rsid w:val="00E86863"/>
    <w:rsid w:val="00E868D9"/>
    <w:rsid w:val="00E87572"/>
    <w:rsid w:val="00E87725"/>
    <w:rsid w:val="00E8775D"/>
    <w:rsid w:val="00E87A43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9C3"/>
    <w:rsid w:val="00E93B4D"/>
    <w:rsid w:val="00E9412F"/>
    <w:rsid w:val="00E9449C"/>
    <w:rsid w:val="00E9469D"/>
    <w:rsid w:val="00E94AF8"/>
    <w:rsid w:val="00E94E1D"/>
    <w:rsid w:val="00E95160"/>
    <w:rsid w:val="00E951B6"/>
    <w:rsid w:val="00E9559A"/>
    <w:rsid w:val="00E95743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93"/>
    <w:rsid w:val="00E97F4C"/>
    <w:rsid w:val="00EA00F1"/>
    <w:rsid w:val="00EA02D9"/>
    <w:rsid w:val="00EA0391"/>
    <w:rsid w:val="00EA093A"/>
    <w:rsid w:val="00EA0AF1"/>
    <w:rsid w:val="00EA0E89"/>
    <w:rsid w:val="00EA0F9D"/>
    <w:rsid w:val="00EA1181"/>
    <w:rsid w:val="00EA1436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FE3"/>
    <w:rsid w:val="00EB43FA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C68"/>
    <w:rsid w:val="00EC21EC"/>
    <w:rsid w:val="00EC2785"/>
    <w:rsid w:val="00EC2B6D"/>
    <w:rsid w:val="00EC2C42"/>
    <w:rsid w:val="00EC2CAC"/>
    <w:rsid w:val="00EC3295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6D9"/>
    <w:rsid w:val="00EC56EA"/>
    <w:rsid w:val="00EC59D6"/>
    <w:rsid w:val="00EC5A2F"/>
    <w:rsid w:val="00EC5D1A"/>
    <w:rsid w:val="00EC675B"/>
    <w:rsid w:val="00EC67FF"/>
    <w:rsid w:val="00EC6894"/>
    <w:rsid w:val="00EC6D85"/>
    <w:rsid w:val="00EC77F1"/>
    <w:rsid w:val="00EC7ABA"/>
    <w:rsid w:val="00ED04D3"/>
    <w:rsid w:val="00ED07D9"/>
    <w:rsid w:val="00ED07EF"/>
    <w:rsid w:val="00ED0847"/>
    <w:rsid w:val="00ED0A4E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690"/>
    <w:rsid w:val="00ED68DE"/>
    <w:rsid w:val="00ED6A16"/>
    <w:rsid w:val="00ED6ED8"/>
    <w:rsid w:val="00ED6F34"/>
    <w:rsid w:val="00ED6F5F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A7E"/>
    <w:rsid w:val="00EF7B32"/>
    <w:rsid w:val="00EF7B63"/>
    <w:rsid w:val="00EF7BA9"/>
    <w:rsid w:val="00EF7E38"/>
    <w:rsid w:val="00F005F0"/>
    <w:rsid w:val="00F008CF"/>
    <w:rsid w:val="00F0131D"/>
    <w:rsid w:val="00F0158D"/>
    <w:rsid w:val="00F015F7"/>
    <w:rsid w:val="00F020A0"/>
    <w:rsid w:val="00F02126"/>
    <w:rsid w:val="00F0226D"/>
    <w:rsid w:val="00F02579"/>
    <w:rsid w:val="00F026E7"/>
    <w:rsid w:val="00F028A7"/>
    <w:rsid w:val="00F02FE6"/>
    <w:rsid w:val="00F035A9"/>
    <w:rsid w:val="00F03F7D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4CB"/>
    <w:rsid w:val="00F10616"/>
    <w:rsid w:val="00F10A65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FD0"/>
    <w:rsid w:val="00F1312D"/>
    <w:rsid w:val="00F1362B"/>
    <w:rsid w:val="00F136AC"/>
    <w:rsid w:val="00F1372D"/>
    <w:rsid w:val="00F13C5B"/>
    <w:rsid w:val="00F13D55"/>
    <w:rsid w:val="00F1490F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EC0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C23"/>
    <w:rsid w:val="00F22E43"/>
    <w:rsid w:val="00F232E8"/>
    <w:rsid w:val="00F23386"/>
    <w:rsid w:val="00F23A89"/>
    <w:rsid w:val="00F23CA9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5B9"/>
    <w:rsid w:val="00F3068D"/>
    <w:rsid w:val="00F30795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7E0"/>
    <w:rsid w:val="00F34B0B"/>
    <w:rsid w:val="00F34BAD"/>
    <w:rsid w:val="00F352B8"/>
    <w:rsid w:val="00F3552C"/>
    <w:rsid w:val="00F35825"/>
    <w:rsid w:val="00F35856"/>
    <w:rsid w:val="00F35A17"/>
    <w:rsid w:val="00F35CCA"/>
    <w:rsid w:val="00F361F5"/>
    <w:rsid w:val="00F362CB"/>
    <w:rsid w:val="00F367D9"/>
    <w:rsid w:val="00F368FA"/>
    <w:rsid w:val="00F369D8"/>
    <w:rsid w:val="00F370F0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2FC9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FD"/>
    <w:rsid w:val="00F464FA"/>
    <w:rsid w:val="00F46657"/>
    <w:rsid w:val="00F46760"/>
    <w:rsid w:val="00F46840"/>
    <w:rsid w:val="00F46DE9"/>
    <w:rsid w:val="00F47106"/>
    <w:rsid w:val="00F472A3"/>
    <w:rsid w:val="00F47663"/>
    <w:rsid w:val="00F476BC"/>
    <w:rsid w:val="00F4770E"/>
    <w:rsid w:val="00F47789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C63"/>
    <w:rsid w:val="00F512A5"/>
    <w:rsid w:val="00F513B3"/>
    <w:rsid w:val="00F51CD5"/>
    <w:rsid w:val="00F51FAD"/>
    <w:rsid w:val="00F52080"/>
    <w:rsid w:val="00F520A8"/>
    <w:rsid w:val="00F52168"/>
    <w:rsid w:val="00F5224D"/>
    <w:rsid w:val="00F5248C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B35"/>
    <w:rsid w:val="00F54153"/>
    <w:rsid w:val="00F5422C"/>
    <w:rsid w:val="00F5451A"/>
    <w:rsid w:val="00F5501E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22D"/>
    <w:rsid w:val="00F56929"/>
    <w:rsid w:val="00F56F5E"/>
    <w:rsid w:val="00F57217"/>
    <w:rsid w:val="00F57485"/>
    <w:rsid w:val="00F57893"/>
    <w:rsid w:val="00F57D8B"/>
    <w:rsid w:val="00F602A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F1F"/>
    <w:rsid w:val="00F620A7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424E"/>
    <w:rsid w:val="00F647B3"/>
    <w:rsid w:val="00F649A2"/>
    <w:rsid w:val="00F6584E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453"/>
    <w:rsid w:val="00F7051B"/>
    <w:rsid w:val="00F70582"/>
    <w:rsid w:val="00F7058E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764"/>
    <w:rsid w:val="00F74B15"/>
    <w:rsid w:val="00F74B1E"/>
    <w:rsid w:val="00F74FE4"/>
    <w:rsid w:val="00F752C2"/>
    <w:rsid w:val="00F753FA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BE4"/>
    <w:rsid w:val="00FA4C11"/>
    <w:rsid w:val="00FA5273"/>
    <w:rsid w:val="00FA5542"/>
    <w:rsid w:val="00FA5796"/>
    <w:rsid w:val="00FA5820"/>
    <w:rsid w:val="00FA5CB7"/>
    <w:rsid w:val="00FA5DD5"/>
    <w:rsid w:val="00FA5F7F"/>
    <w:rsid w:val="00FA6340"/>
    <w:rsid w:val="00FA6474"/>
    <w:rsid w:val="00FA653D"/>
    <w:rsid w:val="00FA6702"/>
    <w:rsid w:val="00FA6F81"/>
    <w:rsid w:val="00FA73F5"/>
    <w:rsid w:val="00FA7420"/>
    <w:rsid w:val="00FA7747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446"/>
    <w:rsid w:val="00FB5507"/>
    <w:rsid w:val="00FB5991"/>
    <w:rsid w:val="00FB5B09"/>
    <w:rsid w:val="00FB5B6E"/>
    <w:rsid w:val="00FB5C3F"/>
    <w:rsid w:val="00FB606D"/>
    <w:rsid w:val="00FB618C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D10"/>
    <w:rsid w:val="00FC3D39"/>
    <w:rsid w:val="00FC3DC5"/>
    <w:rsid w:val="00FC3F35"/>
    <w:rsid w:val="00FC417A"/>
    <w:rsid w:val="00FC4180"/>
    <w:rsid w:val="00FC454D"/>
    <w:rsid w:val="00FC4C36"/>
    <w:rsid w:val="00FC4CDE"/>
    <w:rsid w:val="00FC5624"/>
    <w:rsid w:val="00FC5774"/>
    <w:rsid w:val="00FC5923"/>
    <w:rsid w:val="00FC5C64"/>
    <w:rsid w:val="00FC5FAC"/>
    <w:rsid w:val="00FC665F"/>
    <w:rsid w:val="00FC66B2"/>
    <w:rsid w:val="00FC6809"/>
    <w:rsid w:val="00FC68BD"/>
    <w:rsid w:val="00FC6B2D"/>
    <w:rsid w:val="00FC751E"/>
    <w:rsid w:val="00FC7831"/>
    <w:rsid w:val="00FC7A88"/>
    <w:rsid w:val="00FC7DB3"/>
    <w:rsid w:val="00FD0226"/>
    <w:rsid w:val="00FD0270"/>
    <w:rsid w:val="00FD06BE"/>
    <w:rsid w:val="00FD0738"/>
    <w:rsid w:val="00FD0AA3"/>
    <w:rsid w:val="00FD137E"/>
    <w:rsid w:val="00FD1422"/>
    <w:rsid w:val="00FD14D9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EB5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D7E98"/>
    <w:rsid w:val="00FE05D6"/>
    <w:rsid w:val="00FE0B0C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CDC"/>
    <w:rsid w:val="00FE4D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71CC"/>
    <w:rsid w:val="00FE76AA"/>
    <w:rsid w:val="00FE7726"/>
    <w:rsid w:val="00FE79BB"/>
    <w:rsid w:val="00FE7DA1"/>
    <w:rsid w:val="00FF027A"/>
    <w:rsid w:val="00FF0427"/>
    <w:rsid w:val="00FF0574"/>
    <w:rsid w:val="00FF0E5D"/>
    <w:rsid w:val="00FF0E74"/>
    <w:rsid w:val="00FF11F0"/>
    <w:rsid w:val="00FF13FB"/>
    <w:rsid w:val="00FF15CF"/>
    <w:rsid w:val="00FF1A73"/>
    <w:rsid w:val="00FF1BF3"/>
    <w:rsid w:val="00FF1CFB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C60"/>
    <w:rsid w:val="00FF4FF3"/>
    <w:rsid w:val="00FF50B2"/>
    <w:rsid w:val="00FF5236"/>
    <w:rsid w:val="00FF5465"/>
    <w:rsid w:val="00FF556D"/>
    <w:rsid w:val="00FF55B9"/>
    <w:rsid w:val="00FF569B"/>
    <w:rsid w:val="00FF5713"/>
    <w:rsid w:val="00FF5752"/>
    <w:rsid w:val="00FF592E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30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38052-87AA-4D55-9E36-C038A87A4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76</Pages>
  <Words>16249</Words>
  <Characters>68916</Characters>
  <Application>Microsoft Office Word</Application>
  <DocSecurity>0</DocSecurity>
  <Lines>574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2020-02-21T08:23:00Z</cp:lastPrinted>
  <dcterms:created xsi:type="dcterms:W3CDTF">2020-02-25T09:41:00Z</dcterms:created>
  <dcterms:modified xsi:type="dcterms:W3CDTF">2020-02-25T09:43:00Z</dcterms:modified>
</cp:coreProperties>
</file>