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:rsidTr="00CF6826">
        <w:tc>
          <w:tcPr>
            <w:tcW w:w="1458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:rsidTr="00CF6826">
        <w:tc>
          <w:tcPr>
            <w:tcW w:w="1458" w:type="dxa"/>
          </w:tcPr>
          <w:p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5C79" w:rsidRPr="008C010D" w:rsidTr="00CF6826">
        <w:tc>
          <w:tcPr>
            <w:tcW w:w="145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:rsidTr="00CF6826">
        <w:tc>
          <w:tcPr>
            <w:tcW w:w="145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:rsidTr="00CF6826">
        <w:tc>
          <w:tcPr>
            <w:tcW w:w="1458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C33D5" w:rsidRPr="008C010D" w:rsidTr="00CF6826">
        <w:tc>
          <w:tcPr>
            <w:tcW w:w="1458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</w:tr>
      <w:tr w:rsidR="006916D0" w:rsidRPr="008C010D" w:rsidTr="00CF6826">
        <w:tc>
          <w:tcPr>
            <w:tcW w:w="1458" w:type="dxa"/>
          </w:tcPr>
          <w:p w:rsidR="006916D0" w:rsidRDefault="006916D0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6916D0" w:rsidRDefault="006B4041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หุ้นทุนซื้อคืน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6B4041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  <w:r w:rsidR="007122D5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6B4041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6B40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6B40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B40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6B4041">
              <w:rPr>
                <w:rFonts w:ascii="Angsana New" w:hAnsi="Angsana New"/>
                <w:sz w:val="30"/>
                <w:szCs w:val="30"/>
              </w:rPr>
              <w:t>5</w:t>
            </w:r>
          </w:p>
          <w:p w:rsidR="00BA0E49" w:rsidRPr="008C010D" w:rsidRDefault="00BA0E49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0A48C4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  <w:p w:rsidR="00BA0E49" w:rsidRPr="008C010D" w:rsidRDefault="00BA0E49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9A761B" w:rsidRPr="008C010D" w:rsidTr="00CF6826">
        <w:tc>
          <w:tcPr>
            <w:tcW w:w="1458" w:type="dxa"/>
          </w:tcPr>
          <w:p w:rsidR="009A761B" w:rsidRPr="008C010D" w:rsidRDefault="009A761B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BA0E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9A761B" w:rsidRDefault="009A761B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BA0E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0A48C4" w:rsidRPr="005C33D5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16607" w:rsidRPr="004B5245" w:rsidRDefault="00616607" w:rsidP="00017263">
      <w:pPr>
        <w:pStyle w:val="FSBlank"/>
        <w:rPr>
          <w:sz w:val="30"/>
          <w:szCs w:val="30"/>
        </w:rPr>
      </w:pPr>
    </w:p>
    <w:p w:rsidR="00F05BC4" w:rsidRPr="004B5245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DC1E70">
        <w:rPr>
          <w:rFonts w:ascii="Angsana New" w:hAnsi="Angsana New"/>
          <w:sz w:val="30"/>
          <w:szCs w:val="30"/>
        </w:rPr>
        <w:t xml:space="preserve">12 </w:t>
      </w:r>
      <w:r w:rsidR="00DC1E7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C1E70">
        <w:rPr>
          <w:rFonts w:ascii="Angsana New" w:hAnsi="Angsana New"/>
          <w:sz w:val="30"/>
          <w:szCs w:val="30"/>
        </w:rPr>
        <w:t>2562</w:t>
      </w:r>
      <w:r w:rsidR="00F05BC4" w:rsidRPr="004B5245">
        <w:rPr>
          <w:b/>
          <w:bCs/>
          <w:color w:val="0000FF"/>
          <w:sz w:val="30"/>
          <w:szCs w:val="30"/>
        </w:rPr>
        <w:t xml:space="preserve"> </w:t>
      </w:r>
    </w:p>
    <w:p w:rsidR="00E470B0" w:rsidRPr="004B5245" w:rsidRDefault="00E470B0" w:rsidP="00017263">
      <w:pPr>
        <w:pStyle w:val="FSBlank"/>
        <w:rPr>
          <w:sz w:val="30"/>
          <w:szCs w:val="30"/>
        </w:rPr>
      </w:pPr>
    </w:p>
    <w:p w:rsidR="003057D6" w:rsidRPr="004B5245" w:rsidRDefault="003057D6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B5245">
        <w:rPr>
          <w:rFonts w:ascii="Angsana New" w:hAnsi="Angsana New"/>
          <w:sz w:val="30"/>
          <w:szCs w:val="30"/>
          <w:lang w:val="th-TH"/>
        </w:rPr>
        <w:t>1</w:t>
      </w:r>
      <w:r w:rsidRPr="004B5245">
        <w:rPr>
          <w:rFonts w:ascii="Angsana New" w:hAnsi="Angsana New"/>
          <w:sz w:val="30"/>
          <w:szCs w:val="30"/>
          <w:lang w:val="th-TH"/>
        </w:rPr>
        <w:tab/>
      </w:r>
      <w:r w:rsidR="00274989" w:rsidRPr="004B5245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Pr="004B5245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:rsidR="000F6BF7" w:rsidRPr="004B5245" w:rsidRDefault="000F6BF7" w:rsidP="006A42CD">
      <w:pPr>
        <w:pStyle w:val="FSBlank"/>
        <w:ind w:left="0"/>
        <w:rPr>
          <w:sz w:val="30"/>
          <w:szCs w:val="30"/>
        </w:rPr>
      </w:pPr>
    </w:p>
    <w:p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  <w:r w:rsidR="00557238">
        <w:rPr>
          <w:rFonts w:hint="cs"/>
          <w:cs/>
        </w:rPr>
        <w:t xml:space="preserve">ณ วันที่ </w:t>
      </w:r>
      <w:r w:rsidR="002D5459">
        <w:t>30</w:t>
      </w:r>
      <w:r w:rsidR="00842BDB">
        <w:rPr>
          <w:rFonts w:hint="cs"/>
          <w:cs/>
        </w:rPr>
        <w:t xml:space="preserve"> </w:t>
      </w:r>
      <w:r w:rsidR="00F46D91">
        <w:rPr>
          <w:rFonts w:hint="cs"/>
          <w:cs/>
        </w:rPr>
        <w:t>กันยา</w:t>
      </w:r>
      <w:r w:rsidR="002D5459">
        <w:rPr>
          <w:rFonts w:hint="cs"/>
          <w:cs/>
        </w:rPr>
        <w:t>ยน</w:t>
      </w:r>
      <w:r w:rsidR="00557238">
        <w:rPr>
          <w:rFonts w:hint="cs"/>
          <w:cs/>
        </w:rPr>
        <w:t xml:space="preserve"> </w:t>
      </w:r>
      <w:r w:rsidR="00557238">
        <w:t xml:space="preserve">2562 </w:t>
      </w:r>
      <w:r w:rsidR="004E5EFC">
        <w:rPr>
          <w:rFonts w:hint="cs"/>
          <w:cs/>
        </w:rPr>
        <w:t xml:space="preserve">บริษัทย่อยยังไม่ได้ดำเนินธุรกิจ รายละเอียดของบริษัทย่อยและการร่วมค้า ณ วันที่ </w:t>
      </w:r>
      <w:r w:rsidR="002D5459">
        <w:rPr>
          <w:rFonts w:hint="cs"/>
          <w:cs/>
        </w:rPr>
        <w:t xml:space="preserve">30 </w:t>
      </w:r>
      <w:r w:rsidR="00F46D91">
        <w:rPr>
          <w:rFonts w:hint="cs"/>
          <w:cs/>
        </w:rPr>
        <w:t>กันยา</w:t>
      </w:r>
      <w:r w:rsidR="002D5459">
        <w:rPr>
          <w:rFonts w:hint="cs"/>
          <w:cs/>
        </w:rPr>
        <w:t>ยน</w:t>
      </w:r>
      <w:r w:rsidR="004E5EFC">
        <w:rPr>
          <w:rFonts w:hint="cs"/>
          <w:cs/>
        </w:rPr>
        <w:t xml:space="preserve"> </w:t>
      </w:r>
      <w:r w:rsidR="004E5EFC">
        <w:t xml:space="preserve">2562 </w:t>
      </w:r>
      <w:r w:rsidR="004E5EFC">
        <w:rPr>
          <w:rFonts w:hint="cs"/>
          <w:cs/>
        </w:rPr>
        <w:t>และ</w:t>
      </w:r>
      <w:r w:rsidR="00557238">
        <w:rPr>
          <w:rFonts w:hint="cs"/>
          <w:cs/>
        </w:rPr>
        <w:t>วันที่</w:t>
      </w:r>
      <w:r w:rsidR="004E5EFC">
        <w:rPr>
          <w:rFonts w:hint="cs"/>
          <w:cs/>
        </w:rPr>
        <w:t xml:space="preserve"> </w:t>
      </w:r>
      <w:r w:rsidR="004E5EFC">
        <w:t xml:space="preserve">31 </w:t>
      </w:r>
      <w:r w:rsidR="004E5EFC">
        <w:rPr>
          <w:rFonts w:hint="cs"/>
          <w:cs/>
        </w:rPr>
        <w:t xml:space="preserve">ธันวาคม </w:t>
      </w:r>
      <w:r w:rsidR="004E5EFC">
        <w:t xml:space="preserve">2561 </w:t>
      </w:r>
      <w:r w:rsidR="004E5EFC">
        <w:rPr>
          <w:rFonts w:hint="cs"/>
          <w:cs/>
        </w:rPr>
        <w:t>ได้เปิดเผยไว้ในหมายเหตุ</w:t>
      </w:r>
      <w:r w:rsidR="008B6D46">
        <w:rPr>
          <w:rFonts w:hint="cs"/>
          <w:cs/>
        </w:rPr>
        <w:t>ประกอบงบการเงินระหว่างกาล</w:t>
      </w:r>
      <w:r w:rsidR="004E5EFC">
        <w:rPr>
          <w:rFonts w:hint="cs"/>
          <w:cs/>
        </w:rPr>
        <w:t xml:space="preserve">ข้อ </w:t>
      </w:r>
      <w:r w:rsidR="00F21B8B">
        <w:t>5</w:t>
      </w:r>
      <w:r w:rsidR="004E5EFC">
        <w:t xml:space="preserve"> </w:t>
      </w:r>
      <w:r w:rsidR="004E5EFC">
        <w:rPr>
          <w:rFonts w:hint="cs"/>
          <w:cs/>
        </w:rPr>
        <w:t xml:space="preserve">และ </w:t>
      </w:r>
      <w:r w:rsidR="00F21B8B">
        <w:t>6</w:t>
      </w:r>
      <w:r w:rsidR="00557238">
        <w:rPr>
          <w:rFonts w:hint="cs"/>
          <w:cs/>
        </w:rPr>
        <w:t xml:space="preserve"> ตามลำดับ</w:t>
      </w:r>
    </w:p>
    <w:p w:rsidR="00022D80" w:rsidRPr="004B5245" w:rsidRDefault="00022D80" w:rsidP="00017263">
      <w:pPr>
        <w:pStyle w:val="FSBlank"/>
        <w:rPr>
          <w:sz w:val="30"/>
          <w:szCs w:val="30"/>
          <w:cs/>
        </w:rPr>
      </w:pPr>
    </w:p>
    <w:p w:rsidR="003057D6" w:rsidRPr="004B5245" w:rsidRDefault="003057D6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2</w:t>
      </w:r>
      <w:r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421E0" w:rsidRPr="004B5245" w:rsidRDefault="005421E0" w:rsidP="00F60A5A">
      <w:pPr>
        <w:pStyle w:val="FSBlank"/>
        <w:rPr>
          <w:sz w:val="30"/>
          <w:szCs w:val="30"/>
        </w:rPr>
      </w:pPr>
    </w:p>
    <w:p w:rsidR="00A109E6" w:rsidRPr="004B5245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B5245">
        <w:rPr>
          <w:rFonts w:ascii="Angsana New" w:hAnsi="Angsana New"/>
          <w:i/>
          <w:iCs/>
          <w:sz w:val="30"/>
          <w:szCs w:val="30"/>
          <w:cs/>
        </w:rPr>
        <w:tab/>
      </w: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109E6" w:rsidRPr="004B5245" w:rsidRDefault="00A109E6" w:rsidP="00F60A5A">
      <w:pPr>
        <w:pStyle w:val="FSBlank"/>
        <w:rPr>
          <w:sz w:val="30"/>
          <w:szCs w:val="30"/>
        </w:rPr>
      </w:pPr>
    </w:p>
    <w:p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Pr="0006192A">
        <w:t xml:space="preserve">34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323BD" w:rsidRDefault="007323BD" w:rsidP="007323BD">
      <w:pPr>
        <w:pStyle w:val="FSContent"/>
      </w:pPr>
    </w:p>
    <w:p w:rsidR="00F60A5A" w:rsidRPr="0006192A" w:rsidRDefault="006F5C79" w:rsidP="007323BD">
      <w:pPr>
        <w:pStyle w:val="FSContent"/>
        <w:rPr>
          <w:spacing w:val="-4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นี้จัดทำขึ้นเพื่อให้ข้อมูลเพิ่มเติมจากงบการเงินสำหร</w:t>
      </w:r>
      <w:r w:rsidR="00E402FF" w:rsidRPr="0006192A">
        <w:rPr>
          <w:cs/>
        </w:rPr>
        <w:t>ับปีสิ้นสุดวันที่ 31 ธันวาคม 25</w:t>
      </w:r>
      <w:r w:rsidR="00E402FF" w:rsidRPr="0006192A">
        <w:t>6</w:t>
      </w:r>
      <w:r w:rsidR="0082502F">
        <w:t>1</w:t>
      </w:r>
      <w:r w:rsidR="00F60A5A" w:rsidRPr="0006192A">
        <w:rPr>
          <w:rFonts w:hint="cs"/>
          <w:cs/>
        </w:rPr>
        <w:t xml:space="preserve"> </w:t>
      </w:r>
      <w:r w:rsidR="00F60A5A" w:rsidRPr="0006192A">
        <w:rPr>
          <w:cs/>
        </w:rPr>
        <w:br/>
      </w: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11650A">
        <w:rPr>
          <w:rFonts w:hint="cs"/>
          <w:spacing w:val="-2"/>
          <w:cs/>
        </w:rPr>
        <w:t>และบริษัทย่อย</w:t>
      </w:r>
      <w:r w:rsidRPr="0006192A">
        <w:rPr>
          <w:spacing w:val="-2"/>
          <w:cs/>
        </w:rPr>
        <w:t>สำหร</w:t>
      </w:r>
      <w:r w:rsidR="00E402FF" w:rsidRPr="0006192A">
        <w:rPr>
          <w:spacing w:val="-2"/>
          <w:cs/>
        </w:rPr>
        <w:t>ับปีสิ้นสุดวันที่ 31 ธันวาคม 25</w:t>
      </w:r>
      <w:r w:rsidR="00E402FF" w:rsidRPr="0006192A">
        <w:rPr>
          <w:spacing w:val="-2"/>
        </w:rPr>
        <w:t>6</w:t>
      </w:r>
      <w:r w:rsidR="0082502F">
        <w:rPr>
          <w:spacing w:val="-2"/>
        </w:rPr>
        <w:t>1</w:t>
      </w:r>
    </w:p>
    <w:p w:rsidR="0006192A" w:rsidRDefault="0006192A" w:rsidP="00F60A5A">
      <w:pPr>
        <w:pStyle w:val="FSContent"/>
      </w:pPr>
    </w:p>
    <w:p w:rsidR="0054417D" w:rsidRDefault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81884" w:rsidRPr="00793617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4"/>
          <w:szCs w:val="24"/>
        </w:rPr>
      </w:pP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6192A"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701F89" w:rsidRDefault="00701F89" w:rsidP="000F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792C" w:rsidRDefault="00D8792C" w:rsidP="000F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792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รับรู้ตลอดช่วงเวลาหนึ่งตามข้อกำหนดของมาตรฐานการรายงานทางการเงินฉบับที่ 15 เรื่อง </w:t>
      </w:r>
      <w:r w:rsidRPr="00D8792C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D8792C">
        <w:rPr>
          <w:rFonts w:ascii="Angsana New" w:hAnsi="Angsana New"/>
          <w:sz w:val="30"/>
          <w:szCs w:val="30"/>
          <w:cs/>
        </w:rPr>
        <w:t xml:space="preserve"> (“</w:t>
      </w:r>
      <w:r w:rsidRPr="00D8792C">
        <w:rPr>
          <w:rFonts w:ascii="Angsana New" w:hAnsi="Angsana New"/>
          <w:sz w:val="30"/>
          <w:szCs w:val="30"/>
        </w:rPr>
        <w:t xml:space="preserve">TFRS </w:t>
      </w:r>
      <w:r w:rsidRPr="00D8792C">
        <w:rPr>
          <w:rFonts w:ascii="Angsana New" w:hAnsi="Angsana New"/>
          <w:sz w:val="30"/>
          <w:szCs w:val="30"/>
          <w:cs/>
        </w:rPr>
        <w:t xml:space="preserve">15”) ที่กลุ่มบริษัทถือปฏิบัติเป็นครั้งแรกแทนมาตรฐานการบัญชีฉบับที่ 18 เรื่อง </w:t>
      </w:r>
      <w:r w:rsidRPr="00D8792C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D879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D8792C">
        <w:rPr>
          <w:rFonts w:ascii="Angsana New" w:hAnsi="Angsana New"/>
          <w:sz w:val="30"/>
          <w:szCs w:val="30"/>
          <w:cs/>
        </w:rPr>
        <w:t>(“</w:t>
      </w:r>
      <w:r w:rsidRPr="00D8792C">
        <w:rPr>
          <w:rFonts w:ascii="Angsana New" w:hAnsi="Angsana New"/>
          <w:sz w:val="30"/>
          <w:szCs w:val="30"/>
        </w:rPr>
        <w:t xml:space="preserve">TAS </w:t>
      </w:r>
      <w:r w:rsidRPr="00D8792C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</w:t>
      </w:r>
    </w:p>
    <w:p w:rsidR="006901C3" w:rsidRDefault="006901C3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61954" w:rsidRDefault="00661954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016C">
        <w:rPr>
          <w:rFonts w:ascii="Angsana New" w:hAnsi="Angsana New"/>
          <w:sz w:val="30"/>
          <w:szCs w:val="30"/>
          <w:cs/>
        </w:rPr>
        <w:t>ตาม</w:t>
      </w:r>
      <w:r w:rsidRPr="0065016C">
        <w:rPr>
          <w:rFonts w:ascii="Angsana New" w:hAnsi="Angsana New"/>
          <w:sz w:val="30"/>
          <w:szCs w:val="30"/>
        </w:rPr>
        <w:t xml:space="preserve"> TFRS 15</w:t>
      </w:r>
      <w:r w:rsidRPr="0065016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793617">
        <w:rPr>
          <w:rFonts w:ascii="Angsana New" w:hAnsi="Angsana New" w:hint="cs"/>
          <w:sz w:val="30"/>
          <w:szCs w:val="30"/>
          <w:cs/>
        </w:rPr>
        <w:t>รับรู้</w:t>
      </w:r>
      <w:r w:rsidRPr="0065016C">
        <w:rPr>
          <w:rFonts w:ascii="Angsana New" w:hAnsi="Angsana New"/>
          <w:sz w:val="30"/>
          <w:szCs w:val="30"/>
          <w:cs/>
        </w:rPr>
        <w:t>รายได้เมื่อ</w:t>
      </w:r>
      <w:r w:rsidRPr="0065016C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65016C">
        <w:rPr>
          <w:rFonts w:ascii="Angsana New" w:hAnsi="Angsana New"/>
          <w:sz w:val="30"/>
          <w:szCs w:val="30"/>
          <w:cs/>
        </w:rPr>
        <w:t>ควบคุม</w:t>
      </w:r>
      <w:r w:rsidRPr="0065016C">
        <w:rPr>
          <w:rFonts w:ascii="Angsana New" w:hAnsi="Angsana New" w:hint="cs"/>
          <w:sz w:val="30"/>
          <w:szCs w:val="30"/>
          <w:cs/>
        </w:rPr>
        <w:t>ใน</w:t>
      </w:r>
      <w:r w:rsidRPr="0065016C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65016C">
        <w:rPr>
          <w:rFonts w:ascii="Angsana New" w:hAnsi="Angsana New"/>
          <w:sz w:val="30"/>
          <w:szCs w:val="30"/>
        </w:rPr>
        <w:t xml:space="preserve"> </w:t>
      </w:r>
      <w:r w:rsidRPr="0065016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EF0706">
        <w:rPr>
          <w:rFonts w:ascii="Angsana New" w:hAnsi="Angsana New"/>
          <w:sz w:val="30"/>
          <w:szCs w:val="30"/>
        </w:rPr>
        <w:t xml:space="preserve">        </w:t>
      </w:r>
      <w:r w:rsidRPr="0065016C">
        <w:rPr>
          <w:rFonts w:ascii="Angsana New" w:hAnsi="Angsana New" w:hint="cs"/>
          <w:sz w:val="30"/>
          <w:szCs w:val="30"/>
          <w:cs/>
        </w:rPr>
        <w:t>สิ่งตอบ</w:t>
      </w:r>
      <w:r w:rsidRPr="00B5363E">
        <w:rPr>
          <w:rFonts w:ascii="Angsana New" w:hAnsi="Angsana New" w:hint="cs"/>
          <w:sz w:val="30"/>
          <w:szCs w:val="30"/>
          <w:cs/>
        </w:rPr>
        <w:t>แทนที่</w:t>
      </w:r>
      <w:r w:rsidRPr="00B5363E">
        <w:rPr>
          <w:rFonts w:ascii="Angsana New" w:hAnsi="Angsana New"/>
          <w:sz w:val="30"/>
          <w:szCs w:val="30"/>
          <w:cs/>
        </w:rPr>
        <w:t>กลุ่มบริษัท</w:t>
      </w:r>
      <w:r w:rsidRPr="00B5363E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B5363E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B5363E">
        <w:rPr>
          <w:rFonts w:ascii="Angsana New" w:hAnsi="Angsana New" w:hint="cs"/>
          <w:sz w:val="30"/>
          <w:szCs w:val="30"/>
          <w:cs/>
        </w:rPr>
        <w:t>วิจารณญาณ</w:t>
      </w:r>
      <w:r w:rsidRPr="00B5363E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</w:t>
      </w:r>
      <w:r w:rsidR="008B6D46">
        <w:rPr>
          <w:rFonts w:ascii="Angsana New" w:hAnsi="Angsana New"/>
          <w:sz w:val="30"/>
          <w:szCs w:val="30"/>
          <w:cs/>
        </w:rPr>
        <w:br/>
      </w:r>
      <w:r w:rsidRPr="00B5363E">
        <w:rPr>
          <w:rFonts w:ascii="Angsana New" w:hAnsi="Angsana New"/>
          <w:sz w:val="30"/>
          <w:szCs w:val="30"/>
          <w:cs/>
        </w:rPr>
        <w:t>การ</w:t>
      </w:r>
      <w:r w:rsidRPr="00663612">
        <w:rPr>
          <w:rFonts w:ascii="Angsana New" w:hAnsi="Angsana New"/>
          <w:spacing w:val="-4"/>
          <w:sz w:val="30"/>
          <w:szCs w:val="30"/>
          <w:cs/>
        </w:rPr>
        <w:t>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6361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3612">
        <w:rPr>
          <w:rFonts w:ascii="Angsana New" w:hAnsi="Angsana New"/>
          <w:spacing w:val="-4"/>
          <w:sz w:val="30"/>
          <w:szCs w:val="30"/>
          <w:cs/>
        </w:rPr>
        <w:t xml:space="preserve">ในขณะที่ </w:t>
      </w:r>
      <w:r w:rsidRPr="00663612">
        <w:rPr>
          <w:rFonts w:ascii="Angsana New" w:hAnsi="Angsana New"/>
          <w:spacing w:val="-4"/>
          <w:sz w:val="30"/>
          <w:szCs w:val="30"/>
        </w:rPr>
        <w:t>TAS 18</w:t>
      </w:r>
      <w:r w:rsidR="00440DEA">
        <w:rPr>
          <w:rFonts w:ascii="Angsana New" w:hAnsi="Angsana New"/>
          <w:spacing w:val="-4"/>
          <w:sz w:val="30"/>
          <w:szCs w:val="30"/>
        </w:rPr>
        <w:t xml:space="preserve"> </w:t>
      </w:r>
      <w:r w:rsidR="00440DEA">
        <w:rPr>
          <w:rFonts w:ascii="Angsana New" w:hAnsi="Angsana New"/>
          <w:spacing w:val="-4"/>
          <w:sz w:val="30"/>
          <w:szCs w:val="30"/>
        </w:rPr>
        <w:br/>
      </w:r>
      <w:r w:rsidRPr="00663612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5363E">
        <w:rPr>
          <w:rFonts w:ascii="Angsana New" w:hAnsi="Angsana New"/>
          <w:sz w:val="30"/>
          <w:szCs w:val="30"/>
          <w:cs/>
        </w:rPr>
        <w:t>รับรู้รายได้</w:t>
      </w:r>
      <w:r w:rsidRPr="00B5363E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5363E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5363E">
        <w:rPr>
          <w:rFonts w:ascii="Angsana New" w:hAnsi="Angsana New" w:hint="cs"/>
          <w:sz w:val="30"/>
          <w:szCs w:val="30"/>
          <w:cs/>
        </w:rPr>
        <w:t xml:space="preserve"> </w:t>
      </w:r>
      <w:r w:rsidRPr="00906085">
        <w:rPr>
          <w:rFonts w:ascii="Angsana New" w:hAnsi="Angsana New"/>
          <w:sz w:val="30"/>
          <w:szCs w:val="30"/>
          <w:cs/>
        </w:rPr>
        <w:t>กลุ่มบริษัท</w:t>
      </w:r>
      <w:r w:rsidRPr="00B5363E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5363E">
        <w:rPr>
          <w:rFonts w:ascii="Angsana New" w:hAnsi="Angsana New" w:hint="cs"/>
          <w:sz w:val="30"/>
          <w:szCs w:val="30"/>
          <w:cs/>
        </w:rPr>
        <w:t xml:space="preserve"> </w:t>
      </w:r>
      <w:r w:rsidR="005A482D">
        <w:rPr>
          <w:rFonts w:ascii="Angsana New" w:hAnsi="Angsana New"/>
          <w:sz w:val="30"/>
          <w:szCs w:val="30"/>
        </w:rPr>
        <w:br/>
      </w:r>
      <w:r w:rsidRPr="00906085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</w:t>
      </w:r>
      <w:r w:rsidRPr="00E13708">
        <w:rPr>
          <w:rFonts w:ascii="Angsana New" w:hAnsi="Angsana New" w:hint="cs"/>
          <w:sz w:val="30"/>
          <w:szCs w:val="30"/>
          <w:cs/>
        </w:rPr>
        <w:t>การเงิน</w:t>
      </w:r>
      <w:r w:rsidRPr="00E13708">
        <w:rPr>
          <w:rFonts w:ascii="Angsana New" w:hAnsi="Angsana New"/>
          <w:sz w:val="30"/>
          <w:szCs w:val="30"/>
        </w:rPr>
        <w:t xml:space="preserve">  </w:t>
      </w:r>
    </w:p>
    <w:p w:rsidR="000D71BB" w:rsidRPr="00591F0A" w:rsidRDefault="000D71BB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:rsidR="000D71BB" w:rsidRPr="000D71BB" w:rsidRDefault="00044829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0D71BB" w:rsidRPr="000D71BB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</w:t>
      </w:r>
      <w:r w:rsidR="000D71BB" w:rsidRPr="000D71BB">
        <w:rPr>
          <w:rFonts w:ascii="Angsana New" w:hAnsi="Angsana New"/>
          <w:sz w:val="30"/>
          <w:szCs w:val="30"/>
          <w:cs/>
        </w:rPr>
        <w:t>ก</w:t>
      </w:r>
      <w:r w:rsidR="00BD1280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0D71BB" w:rsidRPr="000D71BB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0D71BB" w:rsidRPr="000D71BB">
        <w:rPr>
          <w:rFonts w:ascii="Angsana New" w:hAnsi="Angsana New"/>
          <w:sz w:val="30"/>
          <w:szCs w:val="30"/>
        </w:rPr>
        <w:t xml:space="preserve"> </w:t>
      </w:r>
      <w:r w:rsidR="000D71BB" w:rsidRPr="000D71B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0D71BB" w:rsidRPr="000D71BB">
        <w:rPr>
          <w:rFonts w:ascii="Angsana New" w:hAnsi="Angsana New" w:hint="cs"/>
          <w:sz w:val="30"/>
          <w:szCs w:val="30"/>
          <w:cs/>
        </w:rPr>
        <w:t>ที่ออก</w:t>
      </w:r>
      <w:r w:rsidR="00BD1280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0D71BB" w:rsidRPr="00557238">
        <w:rPr>
          <w:rFonts w:ascii="Angsana New" w:hAnsi="Angsana New" w:hint="cs"/>
          <w:spacing w:val="-4"/>
          <w:sz w:val="30"/>
          <w:szCs w:val="30"/>
          <w:cs/>
        </w:rPr>
        <w:t>ใหม่ที่เกี่ยวกับการดำเนินงานของกลุ่มบริษัทได้เปิดเผยในหมายเหตุ</w:t>
      </w:r>
      <w:r w:rsidR="00557238" w:rsidRPr="00557238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ประกอบงบการเงินระหว่างกาล</w:t>
      </w:r>
      <w:r w:rsidR="000D71BB" w:rsidRPr="00557238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="005418AA" w:rsidRPr="00557238">
        <w:rPr>
          <w:rFonts w:ascii="Angsana New" w:hAnsi="Angsana New"/>
          <w:spacing w:val="-4"/>
          <w:sz w:val="30"/>
          <w:szCs w:val="30"/>
        </w:rPr>
        <w:t>1</w:t>
      </w:r>
      <w:r w:rsidR="002C4DDD">
        <w:rPr>
          <w:rFonts w:ascii="Angsana New" w:hAnsi="Angsana New"/>
          <w:spacing w:val="-4"/>
          <w:sz w:val="30"/>
          <w:szCs w:val="30"/>
        </w:rPr>
        <w:t>8</w:t>
      </w:r>
    </w:p>
    <w:p w:rsidR="00FB7BD2" w:rsidRPr="00793617" w:rsidRDefault="00FB7BD2" w:rsidP="004B5245">
      <w:pPr>
        <w:pStyle w:val="FSContent"/>
        <w:spacing w:line="240" w:lineRule="auto"/>
        <w:rPr>
          <w:sz w:val="24"/>
          <w:szCs w:val="24"/>
          <w:highlight w:val="red"/>
        </w:rPr>
      </w:pPr>
    </w:p>
    <w:p w:rsidR="001623F0" w:rsidRDefault="00162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653E1" w:rsidRPr="0006192A" w:rsidRDefault="002653E1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3</w:t>
      </w:r>
      <w:r w:rsidRPr="0006192A">
        <w:rPr>
          <w:rFonts w:ascii="Angsana New" w:hAnsi="Angsana New"/>
          <w:sz w:val="30"/>
          <w:szCs w:val="30"/>
          <w:lang w:val="th-TH"/>
        </w:rPr>
        <w:tab/>
      </w:r>
      <w:r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BB2C7E" w:rsidRPr="0006192A" w:rsidRDefault="00BB2C7E" w:rsidP="004B5245">
      <w:pPr>
        <w:pStyle w:val="FSBlank"/>
        <w:spacing w:line="240" w:lineRule="auto"/>
        <w:rPr>
          <w:sz w:val="30"/>
          <w:szCs w:val="30"/>
        </w:rPr>
      </w:pPr>
    </w:p>
    <w:p w:rsidR="00D01D44" w:rsidRPr="008B6D46" w:rsidRDefault="00D01D44" w:rsidP="004B52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8B6D46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E7269E" w:rsidRPr="008B6D46">
        <w:rPr>
          <w:rFonts w:ascii="Angsana New" w:hAnsi="Angsana New" w:hint="cs"/>
          <w:b/>
          <w:sz w:val="30"/>
          <w:szCs w:val="30"/>
          <w:cs/>
        </w:rPr>
        <w:t>มีกับ</w:t>
      </w:r>
      <w:r w:rsidR="005B29DD" w:rsidRPr="008B6D46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="005B29DD">
        <w:rPr>
          <w:rFonts w:ascii="Angsana New" w:hAnsi="Angsana New" w:hint="cs"/>
          <w:b/>
          <w:sz w:val="30"/>
          <w:szCs w:val="30"/>
          <w:cs/>
        </w:rPr>
        <w:t>และ</w:t>
      </w:r>
      <w:r w:rsidR="008B6D46" w:rsidRPr="008B6D46">
        <w:rPr>
          <w:rFonts w:ascii="Angsana New" w:hAnsi="Angsana New" w:hint="cs"/>
          <w:b/>
          <w:sz w:val="30"/>
          <w:szCs w:val="30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440DEA">
        <w:rPr>
          <w:rFonts w:ascii="Angsana New" w:hAnsi="Angsana New"/>
          <w:bCs/>
          <w:sz w:val="30"/>
          <w:szCs w:val="30"/>
        </w:rPr>
        <w:t>5</w:t>
      </w:r>
      <w:r w:rsidR="008B6D46" w:rsidRPr="008B6D46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440DEA">
        <w:rPr>
          <w:rFonts w:ascii="Angsana New" w:hAnsi="Angsana New"/>
          <w:bCs/>
          <w:sz w:val="30"/>
          <w:szCs w:val="30"/>
        </w:rPr>
        <w:t>6</w:t>
      </w:r>
      <w:r w:rsidR="008B6D46" w:rsidRPr="00F667B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สำหรับ</w:t>
      </w:r>
      <w:r w:rsidR="00275B9A">
        <w:rPr>
          <w:rFonts w:ascii="Angsana New" w:hAnsi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บุคคลหรือกิจการที่เกี่ยวข้องกันอื่นที่กลุ่มบริษัทมีรายการระหว่างกัน</w:t>
      </w:r>
      <w:r w:rsidR="00275B9A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ที่มีนัยสำคัญในระหว่างงวดมีดังต่อไปนี้</w:t>
      </w:r>
    </w:p>
    <w:p w:rsidR="00D01D44" w:rsidRPr="0006192A" w:rsidRDefault="00D01D44" w:rsidP="004B5245">
      <w:pPr>
        <w:pStyle w:val="FSBlank"/>
        <w:spacing w:line="240" w:lineRule="auto"/>
        <w:rPr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:rsidTr="003F5F1B">
        <w:trPr>
          <w:tblHeader/>
        </w:trPr>
        <w:tc>
          <w:tcPr>
            <w:tcW w:w="3798" w:type="dxa"/>
          </w:tcPr>
          <w:p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:rsidTr="003F5F1B">
        <w:tc>
          <w:tcPr>
            <w:tcW w:w="3798" w:type="dxa"/>
          </w:tcPr>
          <w:p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1932" w:rsidRPr="0006192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0.79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:rsidTr="003F5F1B">
        <w:tc>
          <w:tcPr>
            <w:tcW w:w="3798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ซึ่งบริษัทถือหุ้นร้อยละ 15.08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:rsidTr="003F5F1B">
        <w:tc>
          <w:tcPr>
            <w:tcW w:w="3798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1.7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:rsidTr="003F5F1B">
        <w:trPr>
          <w:trHeight w:val="416"/>
        </w:trPr>
        <w:tc>
          <w:tcPr>
            <w:tcW w:w="3798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0621C8" w:rsidRPr="0006192A" w:rsidTr="003F5F1B">
        <w:tc>
          <w:tcPr>
            <w:tcW w:w="3798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B6B82" w:rsidRPr="00226D62" w:rsidRDefault="006B6B82" w:rsidP="00794C7E">
      <w:pPr>
        <w:pStyle w:val="FSContent"/>
        <w:spacing w:line="240" w:lineRule="auto"/>
        <w:ind w:left="450"/>
        <w:rPr>
          <w:sz w:val="20"/>
          <w:szCs w:val="20"/>
        </w:rPr>
      </w:pPr>
    </w:p>
    <w:p w:rsidR="00380912" w:rsidRDefault="0038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งวดสามเดือนและ</w:t>
      </w:r>
      <w:r w:rsidR="0080430C">
        <w:rPr>
          <w:rFonts w:ascii="Angsana New" w:hAnsi="Angsana New" w:cs="Angsana New" w:hint="cs"/>
          <w:cs/>
          <w:lang w:val="en-US"/>
        </w:rPr>
        <w:t>เก้า</w:t>
      </w:r>
      <w:r w:rsidRPr="008C010D">
        <w:rPr>
          <w:rFonts w:ascii="Angsana New" w:hAnsi="Angsana New" w:cs="Angsana New" w:hint="cs"/>
          <w:cs/>
          <w:lang w:val="en-US"/>
        </w:rPr>
        <w:t>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3</w:t>
      </w:r>
      <w:r w:rsidRPr="008C010D">
        <w:rPr>
          <w:rFonts w:ascii="Angsana New" w:hAnsi="Angsana New" w:cs="Angsana New"/>
        </w:rPr>
        <w:t>0</w:t>
      </w:r>
      <w:r w:rsidRPr="008C010D">
        <w:rPr>
          <w:rFonts w:ascii="Angsana New" w:hAnsi="Angsana New" w:cs="Angsana New"/>
          <w:cs/>
        </w:rPr>
        <w:t xml:space="preserve"> </w:t>
      </w:r>
      <w:r w:rsidR="0080430C">
        <w:rPr>
          <w:rFonts w:ascii="Angsana New" w:hAnsi="Angsana New" w:cs="Angsana New" w:hint="cs"/>
          <w:cs/>
        </w:rPr>
        <w:t xml:space="preserve">กันยายน </w:t>
      </w:r>
      <w:r>
        <w:rPr>
          <w:rFonts w:ascii="Angsana New" w:eastAsia="Cordia New" w:hAnsi="Angsana New" w:cs="Angsana New"/>
          <w:lang w:val="en-US"/>
        </w:rPr>
        <w:t>25</w:t>
      </w:r>
      <w:r>
        <w:rPr>
          <w:rFonts w:ascii="Angsana New" w:eastAsia="Cordia New" w:hAnsi="Angsana New" w:cs="Angsana New" w:hint="cs"/>
          <w:cs/>
          <w:lang w:val="en-US"/>
        </w:rPr>
        <w:t>62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25</w:t>
      </w:r>
      <w:r>
        <w:rPr>
          <w:rFonts w:ascii="Angsana New" w:hAnsi="Angsana New" w:cs="Angsana New" w:hint="cs"/>
          <w:cs/>
          <w:lang w:val="en-US"/>
        </w:rPr>
        <w:t xml:space="preserve">61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:rsidR="00F624D0" w:rsidRDefault="00F624D0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9C147C" w:rsidRPr="008C010D" w:rsidTr="000D6B4C">
        <w:trPr>
          <w:tblHeader/>
        </w:trPr>
        <w:tc>
          <w:tcPr>
            <w:tcW w:w="2072" w:type="pct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Pr="009C59A3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9C147C" w:rsidRPr="009C59A3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47C" w:rsidRPr="008C010D" w:rsidTr="000D6B4C">
        <w:trPr>
          <w:tblHeader/>
        </w:trPr>
        <w:tc>
          <w:tcPr>
            <w:tcW w:w="2072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9C147C" w:rsidRPr="008C010D" w:rsidTr="000D6B4C">
        <w:trPr>
          <w:tblHeader/>
        </w:trPr>
        <w:tc>
          <w:tcPr>
            <w:tcW w:w="2072" w:type="pct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:rsidR="009C147C" w:rsidRPr="008C010D" w:rsidRDefault="009C147C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477760" w:rsidRPr="00DF1EB3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11,577</w:t>
            </w:r>
          </w:p>
        </w:tc>
        <w:tc>
          <w:tcPr>
            <w:tcW w:w="147" w:type="pct"/>
            <w:shd w:val="clear" w:color="auto" w:fill="auto"/>
          </w:tcPr>
          <w:p w:rsidR="00477760" w:rsidRPr="00DF1EB3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DF1EB3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11,672</w:t>
            </w:r>
          </w:p>
        </w:tc>
        <w:tc>
          <w:tcPr>
            <w:tcW w:w="147" w:type="pct"/>
            <w:shd w:val="clear" w:color="auto" w:fill="auto"/>
          </w:tcPr>
          <w:p w:rsidR="00477760" w:rsidRPr="00DF1EB3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Pr="00DF1EB3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11,577</w:t>
            </w:r>
          </w:p>
        </w:tc>
        <w:tc>
          <w:tcPr>
            <w:tcW w:w="147" w:type="pct"/>
          </w:tcPr>
          <w:p w:rsidR="00477760" w:rsidRPr="00DF1EB3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DF1EB3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11,672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F8519A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:rsidR="00C733EF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733EF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:rsidR="00477760" w:rsidRPr="004446C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:rsidR="00477760" w:rsidRPr="004446C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77760" w:rsidRPr="00A74DEE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77760" w:rsidRPr="002F46A7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8C010D" w:rsidRDefault="00477760" w:rsidP="00477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A74DEE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5,358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5,358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48255F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48255F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E360FD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77760" w:rsidRPr="0048255F" w:rsidRDefault="00477760" w:rsidP="004777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E360FD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</w:t>
            </w:r>
            <w:r w:rsidR="00455D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9,504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</w:t>
            </w:r>
            <w:r w:rsidR="00455D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9,504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8C010D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7" w:type="pct"/>
            <w:shd w:val="clear" w:color="auto" w:fill="auto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477760" w:rsidRPr="00485AA2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7" w:type="pct"/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477760" w:rsidRPr="00485AA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477760" w:rsidRPr="008C010D" w:rsidTr="000D6B4C">
        <w:tc>
          <w:tcPr>
            <w:tcW w:w="2072" w:type="pct"/>
          </w:tcPr>
          <w:p w:rsidR="00477760" w:rsidRPr="002E4422" w:rsidRDefault="00477760" w:rsidP="0047776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760" w:rsidRPr="00A1435A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9,75</w:t>
            </w:r>
            <w:r w:rsidR="00455D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477760" w:rsidRPr="00A1435A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760" w:rsidRPr="00A1435A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10,002</w:t>
            </w:r>
          </w:p>
        </w:tc>
        <w:tc>
          <w:tcPr>
            <w:tcW w:w="147" w:type="pct"/>
            <w:shd w:val="clear" w:color="auto" w:fill="auto"/>
          </w:tcPr>
          <w:p w:rsidR="00477760" w:rsidRPr="002E442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760" w:rsidRPr="00A1435A" w:rsidRDefault="00C733EF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9,75</w:t>
            </w:r>
            <w:r w:rsidR="00455D6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477760" w:rsidRPr="002E442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477760" w:rsidRPr="002E4422" w:rsidRDefault="00477760" w:rsidP="0047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10,002</w:t>
            </w:r>
          </w:p>
        </w:tc>
      </w:tr>
    </w:tbl>
    <w:p w:rsidR="00FA1BBD" w:rsidRDefault="00FA1BBD" w:rsidP="002D5459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:rsidR="00477760" w:rsidRPr="00F624D0" w:rsidRDefault="00FA1BBD" w:rsidP="00F6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EA7BC9" w:rsidRPr="008C010D" w:rsidTr="000D6B4C">
        <w:trPr>
          <w:tblHeader/>
        </w:trPr>
        <w:tc>
          <w:tcPr>
            <w:tcW w:w="2072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Pr="009C59A3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9C59A3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BC9" w:rsidRPr="008C010D" w:rsidTr="000D6B4C">
        <w:trPr>
          <w:tblHeader/>
        </w:trPr>
        <w:tc>
          <w:tcPr>
            <w:tcW w:w="2072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7BC9" w:rsidRPr="008C010D" w:rsidTr="000D6B4C">
        <w:trPr>
          <w:tblHeader/>
        </w:trPr>
        <w:tc>
          <w:tcPr>
            <w:tcW w:w="2072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0E382A" w:rsidTr="00BF072B">
        <w:tc>
          <w:tcPr>
            <w:tcW w:w="2072" w:type="pct"/>
          </w:tcPr>
          <w:p w:rsidR="00EA7BC9" w:rsidRPr="000E382A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485AA2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7" w:type="pct"/>
          </w:tcPr>
          <w:p w:rsidR="00EA7BC9" w:rsidRPr="00485AA2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5AA2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BC9" w:rsidRPr="000E382A" w:rsidTr="000D6B4C">
        <w:tc>
          <w:tcPr>
            <w:tcW w:w="2072" w:type="pct"/>
          </w:tcPr>
          <w:p w:rsidR="00EA7BC9" w:rsidRPr="000E382A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:rsidR="00EA7BC9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BC9" w:rsidRPr="000E382A" w:rsidTr="000D6B4C">
        <w:tc>
          <w:tcPr>
            <w:tcW w:w="2072" w:type="pct"/>
          </w:tcPr>
          <w:p w:rsidR="00EA7BC9" w:rsidRPr="000E382A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EA7BC9" w:rsidRPr="00DF1EB3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32,422</w:t>
            </w:r>
          </w:p>
        </w:tc>
        <w:tc>
          <w:tcPr>
            <w:tcW w:w="147" w:type="pct"/>
            <w:shd w:val="clear" w:color="auto" w:fill="auto"/>
          </w:tcPr>
          <w:p w:rsidR="00EA7BC9" w:rsidRPr="00DF1EB3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DF1EB3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33,605</w:t>
            </w:r>
          </w:p>
        </w:tc>
        <w:tc>
          <w:tcPr>
            <w:tcW w:w="147" w:type="pct"/>
            <w:shd w:val="clear" w:color="auto" w:fill="auto"/>
          </w:tcPr>
          <w:p w:rsidR="00EA7BC9" w:rsidRPr="00DF1EB3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DF1EB3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32,422</w:t>
            </w:r>
          </w:p>
        </w:tc>
        <w:tc>
          <w:tcPr>
            <w:tcW w:w="147" w:type="pct"/>
          </w:tcPr>
          <w:p w:rsidR="00EA7BC9" w:rsidRPr="00DF1EB3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DF1EB3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33,605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F8519A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00AE5" w:rsidRPr="00485AA2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29,530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F33E2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25,944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00AE5" w:rsidRPr="00485AA2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29,530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F33E2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25,944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:rsidR="00EA7BC9" w:rsidRPr="00485AA2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485AA2" w:rsidRDefault="00100AE5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485AA2" w:rsidRDefault="00EA7BC9" w:rsidP="00FF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:rsidR="00EA7BC9" w:rsidRPr="004446C0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4446C0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7BC9" w:rsidRPr="00A74DEE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A7BC9" w:rsidRPr="002F46A7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8C010D" w:rsidRDefault="00EA7BC9" w:rsidP="000D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A74DEE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16,047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16,047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48255F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255F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E360FD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A7BC9" w:rsidRPr="0048255F" w:rsidRDefault="00EA7BC9" w:rsidP="000D6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E360FD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</w:t>
            </w:r>
            <w:r w:rsidR="00F624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28,070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</w:t>
            </w:r>
            <w:r w:rsidR="00F624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28,070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8C010D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147" w:type="pct"/>
            <w:shd w:val="clear" w:color="auto" w:fill="auto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EA7BC9" w:rsidRPr="00485AA2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147" w:type="pct"/>
          </w:tcPr>
          <w:p w:rsidR="00EA7BC9" w:rsidRPr="00485AA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A7BC9" w:rsidRPr="00485AA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</w:tr>
      <w:tr w:rsidR="00EA7BC9" w:rsidRPr="008C010D" w:rsidTr="000D6B4C">
        <w:tc>
          <w:tcPr>
            <w:tcW w:w="2072" w:type="pct"/>
          </w:tcPr>
          <w:p w:rsidR="00EA7BC9" w:rsidRPr="002E4422" w:rsidRDefault="00EA7BC9" w:rsidP="000D6B4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7BC9" w:rsidRPr="00A1435A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32,41</w:t>
            </w:r>
            <w:r w:rsidR="00F624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EA7BC9" w:rsidRPr="00A1435A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7BC9" w:rsidRPr="00A1435A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29,564</w:t>
            </w:r>
          </w:p>
        </w:tc>
        <w:tc>
          <w:tcPr>
            <w:tcW w:w="147" w:type="pct"/>
            <w:shd w:val="clear" w:color="auto" w:fill="auto"/>
          </w:tcPr>
          <w:p w:rsidR="00EA7BC9" w:rsidRPr="002E442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7BC9" w:rsidRPr="00A1435A" w:rsidRDefault="00D60C7D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32,41</w:t>
            </w:r>
            <w:r w:rsidR="00F624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EA7BC9" w:rsidRPr="002E4422" w:rsidRDefault="00EA7BC9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EA7BC9" w:rsidRPr="002E4422" w:rsidRDefault="00FF33E2" w:rsidP="000D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29,564</w:t>
            </w:r>
          </w:p>
        </w:tc>
      </w:tr>
    </w:tbl>
    <w:p w:rsidR="002D5459" w:rsidRDefault="002D5459" w:rsidP="002D5459">
      <w:pPr>
        <w:pStyle w:val="FSBlank"/>
      </w:pPr>
    </w:p>
    <w:p w:rsidR="00EA7BC9" w:rsidRDefault="00EA7BC9" w:rsidP="002D5459">
      <w:pPr>
        <w:pStyle w:val="FSBlank"/>
      </w:pPr>
    </w:p>
    <w:p w:rsidR="00EA7BC9" w:rsidRDefault="00EA7BC9" w:rsidP="002D5459">
      <w:pPr>
        <w:pStyle w:val="FSBlank"/>
      </w:pPr>
    </w:p>
    <w:p w:rsidR="00EA7BC9" w:rsidRPr="00226D62" w:rsidRDefault="00EA7BC9" w:rsidP="002D5459">
      <w:pPr>
        <w:pStyle w:val="FSBlank"/>
      </w:pPr>
    </w:p>
    <w:p w:rsidR="00234E17" w:rsidRDefault="00234E17" w:rsidP="00234E17"/>
    <w:p w:rsidR="00234E17" w:rsidRPr="0054417D" w:rsidRDefault="00234E17" w:rsidP="0054417D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0D26C1" w:rsidRPr="0054417D">
        <w:rPr>
          <w:rFonts w:asciiTheme="majorBidi" w:hAnsiTheme="majorBidi" w:cstheme="majorBidi"/>
          <w:cs/>
        </w:rPr>
        <w:t xml:space="preserve">30 </w:t>
      </w:r>
      <w:r w:rsidR="0080430C" w:rsidRPr="0054417D">
        <w:rPr>
          <w:rFonts w:asciiTheme="majorBidi" w:hAnsiTheme="majorBidi" w:cstheme="majorBidi"/>
          <w:cs/>
        </w:rPr>
        <w:t xml:space="preserve">กันยายน </w:t>
      </w:r>
      <w:r w:rsidR="005A2D4C" w:rsidRPr="0054417D">
        <w:rPr>
          <w:rFonts w:asciiTheme="majorBidi" w:hAnsiTheme="majorBidi" w:cstheme="majorBidi"/>
          <w:cs/>
        </w:rPr>
        <w:t>256</w:t>
      </w:r>
      <w:r w:rsidR="002439E3" w:rsidRPr="0054417D">
        <w:rPr>
          <w:rFonts w:asciiTheme="majorBidi" w:hAnsiTheme="majorBidi" w:cstheme="majorBidi"/>
        </w:rPr>
        <w:t>2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31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5A2D4C" w:rsidRPr="0054417D">
        <w:rPr>
          <w:rFonts w:asciiTheme="majorBidi" w:hAnsiTheme="majorBidi" w:cstheme="majorBidi"/>
        </w:rPr>
        <w:t>256</w:t>
      </w:r>
      <w:r w:rsidR="002439E3" w:rsidRPr="0054417D">
        <w:rPr>
          <w:rFonts w:asciiTheme="majorBidi" w:hAnsiTheme="majorBidi" w:cstheme="majorBidi"/>
        </w:rPr>
        <w:t>1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:rsidR="00E57D79" w:rsidRDefault="00E57D79" w:rsidP="0054417D">
      <w:pPr>
        <w:pStyle w:val="FSContent"/>
        <w:spacing w:line="240" w:lineRule="auto"/>
        <w:rPr>
          <w:rFonts w:asciiTheme="majorBidi" w:hAnsiTheme="majorBidi" w:cstheme="majorBidi"/>
        </w:rPr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80"/>
        <w:gridCol w:w="1081"/>
        <w:gridCol w:w="245"/>
        <w:gridCol w:w="1079"/>
        <w:gridCol w:w="269"/>
        <w:gridCol w:w="1082"/>
      </w:tblGrid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5" w:type="pct"/>
            <w:gridSpan w:val="3"/>
          </w:tcPr>
          <w:p w:rsidR="00320822" w:rsidRPr="002E4422" w:rsidRDefault="00320822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320822" w:rsidRPr="0006192A" w:rsidRDefault="00320822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:rsidR="00320822" w:rsidRPr="0006192A" w:rsidRDefault="00320822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4,288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4,288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:rsidR="00320822" w:rsidRPr="0006192A" w:rsidRDefault="00694A57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694A57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320822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320822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05" w:type="pct"/>
            <w:gridSpan w:val="3"/>
          </w:tcPr>
          <w:p w:rsidR="00320822" w:rsidRPr="002E4422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0822" w:rsidRPr="0006192A" w:rsidTr="00BF072B">
        <w:trPr>
          <w:tblHeader/>
        </w:trPr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694A57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0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05" w:type="pct"/>
            <w:gridSpan w:val="3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06192A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36" w:type="pct"/>
            <w:gridSpan w:val="7"/>
          </w:tcPr>
          <w:p w:rsidR="00320822" w:rsidRPr="0006192A" w:rsidRDefault="00320822" w:rsidP="0032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B2010B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B2010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320822" w:rsidRPr="006C176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320822" w:rsidRPr="006C176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320822" w:rsidRPr="006C176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320822" w:rsidRPr="00C6582E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320822" w:rsidRPr="00B2010B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20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20822" w:rsidRPr="0006192A" w:rsidTr="00BF072B">
        <w:tc>
          <w:tcPr>
            <w:tcW w:w="2264" w:type="pct"/>
          </w:tcPr>
          <w:p w:rsidR="00320822" w:rsidRPr="00B2010B" w:rsidRDefault="00320822" w:rsidP="003208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201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20822" w:rsidRPr="00B2010B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1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20822" w:rsidRPr="0006192A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320822" w:rsidRPr="0006192A" w:rsidRDefault="00320822" w:rsidP="0032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20822" w:rsidRPr="00B2010B" w:rsidRDefault="00320822" w:rsidP="0032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1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C36E05" w:rsidRPr="00F41FE9" w:rsidRDefault="00226D62" w:rsidP="00F41FE9">
      <w:pPr>
        <w:rPr>
          <w:rFonts w:asciiTheme="majorBidi" w:hAnsiTheme="majorBidi" w:cstheme="majorBidi"/>
          <w:sz w:val="30"/>
          <w:szCs w:val="30"/>
        </w:rPr>
      </w:pPr>
      <w:r>
        <w:t xml:space="preserve">                                      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87"/>
        <w:gridCol w:w="1082"/>
        <w:gridCol w:w="1030"/>
        <w:gridCol w:w="272"/>
        <w:gridCol w:w="1126"/>
        <w:gridCol w:w="274"/>
        <w:gridCol w:w="1083"/>
        <w:gridCol w:w="274"/>
        <w:gridCol w:w="1083"/>
        <w:gridCol w:w="272"/>
        <w:gridCol w:w="1049"/>
      </w:tblGrid>
      <w:tr w:rsidR="001A52EE" w:rsidRPr="0054417D" w:rsidTr="00226D62">
        <w:trPr>
          <w:trHeight w:val="252"/>
        </w:trPr>
        <w:tc>
          <w:tcPr>
            <w:tcW w:w="1001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20" w:type="pct"/>
            <w:gridSpan w:val="2"/>
          </w:tcPr>
          <w:p w:rsidR="001A52EE" w:rsidRPr="0054417D" w:rsidRDefault="001A52EE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  <w:shd w:val="clear" w:color="auto" w:fill="auto"/>
          </w:tcPr>
          <w:p w:rsidR="001A52EE" w:rsidRPr="0054417D" w:rsidRDefault="001A52EE" w:rsidP="006824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2E2" w:rsidRPr="0054417D" w:rsidTr="00226D62">
        <w:trPr>
          <w:trHeight w:val="252"/>
        </w:trPr>
        <w:tc>
          <w:tcPr>
            <w:tcW w:w="1001" w:type="pct"/>
            <w:shd w:val="clear" w:color="auto" w:fill="auto"/>
          </w:tcPr>
          <w:p w:rsidR="00EC0D7C" w:rsidRPr="0054417D" w:rsidRDefault="00EC0D7C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6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5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C0D7C" w:rsidRPr="0054417D" w:rsidRDefault="00EC0D7C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E22E2" w:rsidRPr="0054417D" w:rsidTr="00226D62">
        <w:trPr>
          <w:trHeight w:val="252"/>
        </w:trPr>
        <w:tc>
          <w:tcPr>
            <w:tcW w:w="1001" w:type="pct"/>
            <w:shd w:val="clear" w:color="auto" w:fill="auto"/>
          </w:tcPr>
          <w:p w:rsidR="00EC0D7C" w:rsidRPr="0054417D" w:rsidRDefault="00EC0D7C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80430C"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546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EC0D7C" w:rsidRPr="0054417D" w:rsidRDefault="00EC0D7C" w:rsidP="006824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C0D7C" w:rsidRPr="0054417D" w:rsidRDefault="00EC0D7C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80430C"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E22E2" w:rsidRPr="0054417D" w:rsidTr="00226D62">
        <w:trPr>
          <w:trHeight w:val="252"/>
        </w:trPr>
        <w:tc>
          <w:tcPr>
            <w:tcW w:w="1001" w:type="pct"/>
            <w:shd w:val="clear" w:color="auto" w:fill="auto"/>
          </w:tcPr>
          <w:p w:rsidR="00CD7D45" w:rsidRPr="0054417D" w:rsidRDefault="00CD7D45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546" w:type="pct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CD7D45" w:rsidRPr="0054417D" w:rsidRDefault="00CD7D45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CD7D45" w:rsidRPr="0054417D" w:rsidRDefault="00CD7D45" w:rsidP="006824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:rsidR="00CD7D45" w:rsidRPr="0054417D" w:rsidRDefault="00CD7D45" w:rsidP="006824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" w:type="pct"/>
          </w:tcPr>
          <w:p w:rsidR="00CD7D45" w:rsidRPr="0054417D" w:rsidRDefault="00CD7D45" w:rsidP="0068246B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:rsidR="00CD7D45" w:rsidRPr="0054417D" w:rsidRDefault="00CD7D45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C0D7C" w:rsidRPr="0054417D" w:rsidTr="00226D62">
        <w:trPr>
          <w:trHeight w:val="242"/>
        </w:trPr>
        <w:tc>
          <w:tcPr>
            <w:tcW w:w="1001" w:type="pct"/>
            <w:shd w:val="clear" w:color="auto" w:fill="auto"/>
          </w:tcPr>
          <w:p w:rsidR="00EC0D7C" w:rsidRPr="0054417D" w:rsidRDefault="00EC0D7C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2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44" w:type="pct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shd w:val="clear" w:color="auto" w:fill="auto"/>
          </w:tcPr>
          <w:p w:rsidR="00EC0D7C" w:rsidRPr="0054417D" w:rsidRDefault="00EC0D7C" w:rsidP="0068246B">
            <w:pPr>
              <w:pStyle w:val="BodyText"/>
              <w:tabs>
                <w:tab w:val="clear" w:pos="3742"/>
                <w:tab w:val="left" w:pos="3735"/>
              </w:tabs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E22E2" w:rsidRPr="0054417D" w:rsidTr="00226D62">
        <w:trPr>
          <w:trHeight w:val="261"/>
        </w:trPr>
        <w:tc>
          <w:tcPr>
            <w:tcW w:w="1001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:rsidR="001A52EE" w:rsidRPr="0054417D" w:rsidRDefault="00F41FE9" w:rsidP="0068246B">
            <w:pPr>
              <w:tabs>
                <w:tab w:val="clear" w:pos="454"/>
                <w:tab w:val="decimal" w:pos="43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546" w:type="pct"/>
          </w:tcPr>
          <w:p w:rsidR="001A52EE" w:rsidRPr="0054417D" w:rsidRDefault="001A52EE" w:rsidP="0068246B">
            <w:pPr>
              <w:tabs>
                <w:tab w:val="clear" w:pos="454"/>
                <w:tab w:val="decimal" w:pos="43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tabs>
                <w:tab w:val="decimal" w:pos="653"/>
              </w:tabs>
              <w:spacing w:line="380" w:lineRule="exact"/>
              <w:ind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 4,000</w:t>
            </w:r>
          </w:p>
        </w:tc>
        <w:tc>
          <w:tcPr>
            <w:tcW w:w="145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8,200</w:t>
            </w:r>
          </w:p>
        </w:tc>
        <w:tc>
          <w:tcPr>
            <w:tcW w:w="145" w:type="pct"/>
          </w:tcPr>
          <w:p w:rsidR="001A52EE" w:rsidRPr="0054417D" w:rsidRDefault="001A52EE" w:rsidP="0068246B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1A52EE" w:rsidRPr="0054417D" w:rsidRDefault="00F41FE9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(12,200)</w:t>
            </w:r>
          </w:p>
        </w:tc>
        <w:tc>
          <w:tcPr>
            <w:tcW w:w="144" w:type="pct"/>
            <w:vAlign w:val="center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:rsidR="001A52EE" w:rsidRPr="0054417D" w:rsidRDefault="00F41FE9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2E2" w:rsidRPr="0054417D" w:rsidTr="00226D62">
        <w:trPr>
          <w:trHeight w:val="90"/>
        </w:trPr>
        <w:tc>
          <w:tcPr>
            <w:tcW w:w="1001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</w:tcPr>
          <w:p w:rsidR="001A52EE" w:rsidRPr="0054417D" w:rsidRDefault="001A52EE" w:rsidP="0068246B">
            <w:pPr>
              <w:tabs>
                <w:tab w:val="decimal" w:pos="106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1A52EE" w:rsidRPr="0054417D" w:rsidRDefault="001A52EE" w:rsidP="0068246B">
            <w:pPr>
              <w:tabs>
                <w:tab w:val="clear" w:pos="680"/>
                <w:tab w:val="decimal" w:pos="702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1A52EE" w:rsidRPr="0054417D" w:rsidRDefault="001A52EE" w:rsidP="0068246B">
            <w:pPr>
              <w:tabs>
                <w:tab w:val="decimal" w:pos="653"/>
              </w:tabs>
              <w:spacing w:line="380" w:lineRule="exact"/>
              <w:ind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5" w:type="pct"/>
            <w:shd w:val="clear" w:color="auto" w:fill="auto"/>
          </w:tcPr>
          <w:p w:rsidR="001A52EE" w:rsidRPr="0054417D" w:rsidRDefault="001A52EE" w:rsidP="0068246B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8,200</w:t>
            </w:r>
          </w:p>
        </w:tc>
        <w:tc>
          <w:tcPr>
            <w:tcW w:w="145" w:type="pct"/>
          </w:tcPr>
          <w:p w:rsidR="001A52EE" w:rsidRPr="0054417D" w:rsidRDefault="001A52EE" w:rsidP="0068246B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2EE" w:rsidRPr="0054417D" w:rsidRDefault="00F41FE9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(12,200)</w:t>
            </w:r>
          </w:p>
        </w:tc>
        <w:tc>
          <w:tcPr>
            <w:tcW w:w="144" w:type="pct"/>
            <w:vAlign w:val="center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2EE" w:rsidRPr="0054417D" w:rsidRDefault="00F41FE9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9E22E2" w:rsidRPr="0068246B" w:rsidRDefault="009E22E2" w:rsidP="0054417D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40"/>
        <w:gridCol w:w="1203"/>
        <w:gridCol w:w="246"/>
        <w:gridCol w:w="1081"/>
        <w:gridCol w:w="266"/>
        <w:gridCol w:w="1160"/>
      </w:tblGrid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415" w:type="pct"/>
            <w:gridSpan w:val="3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80430C"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80430C"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1A52EE" w:rsidRPr="0054417D" w:rsidRDefault="00062093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1A52EE" w:rsidRPr="0054417D" w:rsidRDefault="00062093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441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1A52EE" w:rsidRPr="0054417D" w:rsidRDefault="00062093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A52EE" w:rsidRPr="0054417D" w:rsidRDefault="001A52EE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1A52EE" w:rsidRPr="0054417D" w:rsidRDefault="00062093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A52EE" w:rsidRPr="0054417D" w:rsidRDefault="001A52EE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1A52EE" w:rsidRPr="0054417D" w:rsidRDefault="001A52EE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1,978</w:t>
            </w:r>
          </w:p>
        </w:tc>
      </w:tr>
      <w:tr w:rsidR="009E22E2" w:rsidRPr="0068246B" w:rsidTr="0068246B">
        <w:tc>
          <w:tcPr>
            <w:tcW w:w="2095" w:type="pct"/>
          </w:tcPr>
          <w:p w:rsidR="009E22E2" w:rsidRPr="00747198" w:rsidRDefault="009E22E2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pct"/>
            <w:gridSpan w:val="3"/>
          </w:tcPr>
          <w:p w:rsidR="009E22E2" w:rsidRPr="0068246B" w:rsidRDefault="009E22E2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" w:type="pct"/>
          </w:tcPr>
          <w:p w:rsidR="009E22E2" w:rsidRPr="0068246B" w:rsidRDefault="009E22E2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pct"/>
            <w:gridSpan w:val="3"/>
          </w:tcPr>
          <w:p w:rsidR="009E22E2" w:rsidRPr="0068246B" w:rsidRDefault="009E22E2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1A52EE" w:rsidRPr="0054417D" w:rsidTr="0068246B">
        <w:tc>
          <w:tcPr>
            <w:tcW w:w="2095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15" w:type="pct"/>
            <w:gridSpan w:val="3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:rsidR="001A52EE" w:rsidRPr="0054417D" w:rsidRDefault="001A52EE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0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:rsidR="0064277C" w:rsidRPr="0054417D" w:rsidRDefault="0064277C" w:rsidP="00682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4277C" w:rsidRPr="0054417D" w:rsidRDefault="00C35992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0666D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:rsidR="0064277C" w:rsidRPr="0054417D" w:rsidRDefault="0064277C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  <w:tc>
          <w:tcPr>
            <w:tcW w:w="133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64277C" w:rsidRPr="0054417D" w:rsidRDefault="00C35992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0666D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64277C" w:rsidRPr="0054417D" w:rsidRDefault="0064277C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68246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441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C35992" w:rsidP="00C3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</w:t>
            </w:r>
            <w:r w:rsidR="00066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7,824</w:t>
            </w:r>
          </w:p>
        </w:tc>
        <w:tc>
          <w:tcPr>
            <w:tcW w:w="133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C35992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</w:t>
            </w:r>
            <w:r w:rsidR="00066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64277C" w:rsidRPr="0054417D" w:rsidRDefault="0064277C" w:rsidP="006824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68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7,824</w:t>
            </w:r>
          </w:p>
        </w:tc>
      </w:tr>
    </w:tbl>
    <w:p w:rsidR="0068246B" w:rsidRPr="00747198" w:rsidRDefault="006824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40"/>
        <w:gridCol w:w="1203"/>
        <w:gridCol w:w="246"/>
        <w:gridCol w:w="1081"/>
        <w:gridCol w:w="266"/>
        <w:gridCol w:w="1160"/>
      </w:tblGrid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15" w:type="pct"/>
            <w:gridSpan w:val="3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905" w:type="pct"/>
            <w:gridSpan w:val="7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3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64277C" w:rsidRPr="0054417D" w:rsidTr="0068246B">
        <w:tc>
          <w:tcPr>
            <w:tcW w:w="2095" w:type="pct"/>
          </w:tcPr>
          <w:p w:rsidR="0064277C" w:rsidRPr="0054417D" w:rsidRDefault="0064277C" w:rsidP="0054417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441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3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:rsidR="005A5247" w:rsidRPr="00A5509F" w:rsidRDefault="005A5247" w:rsidP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:rsidR="00F70C7E" w:rsidRDefault="00F70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p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:rsidR="00713C7F" w:rsidRPr="00A5509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:rsidR="00713C7F" w:rsidRPr="00A5509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135"/>
        <w:gridCol w:w="264"/>
        <w:gridCol w:w="1080"/>
        <w:gridCol w:w="264"/>
        <w:gridCol w:w="1125"/>
      </w:tblGrid>
      <w:tr w:rsidR="00713C7F" w:rsidRPr="0054417D" w:rsidTr="0068246B">
        <w:tc>
          <w:tcPr>
            <w:tcW w:w="2108" w:type="pct"/>
          </w:tcPr>
          <w:p w:rsidR="00713C7F" w:rsidRPr="0054417D" w:rsidRDefault="00713C7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3"/>
          </w:tcPr>
          <w:p w:rsidR="00713C7F" w:rsidRPr="0054417D" w:rsidRDefault="00713C7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:rsidR="00713C7F" w:rsidRPr="0054417D" w:rsidRDefault="00713C7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bottom"/>
          </w:tcPr>
          <w:p w:rsidR="00713C7F" w:rsidRPr="0054417D" w:rsidRDefault="00713C7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7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:rsidR="0064277C" w:rsidRPr="0054417D" w:rsidRDefault="008035D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367,646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215,433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8035D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367,646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215,433</w:t>
            </w:r>
          </w:p>
        </w:tc>
      </w:tr>
      <w:tr w:rsidR="0064277C" w:rsidRPr="0054417D" w:rsidTr="0068246B">
        <w:tc>
          <w:tcPr>
            <w:tcW w:w="2108" w:type="pct"/>
            <w:vAlign w:val="bottom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รับเงิน</w:t>
            </w:r>
            <w:r w:rsidRPr="005441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ค่าตอบแทนการใช้พื้นที่และโครงสร้าง</w:t>
            </w:r>
          </w:p>
        </w:tc>
        <w:tc>
          <w:tcPr>
            <w:tcW w:w="637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7C" w:rsidRPr="0054417D" w:rsidTr="0068246B">
        <w:tc>
          <w:tcPr>
            <w:tcW w:w="2108" w:type="pct"/>
            <w:vAlign w:val="bottom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5441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พื้นฐาน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7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รับรู้รายได้ในระหว่างงวด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(12,280)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(12,787)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(12,280)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(12,787)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8131668"/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70C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/31 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355,366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355,366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367,646</w:t>
            </w:r>
          </w:p>
        </w:tc>
      </w:tr>
      <w:bookmarkEnd w:id="0"/>
      <w:tr w:rsidR="0064277C" w:rsidRPr="0068246B" w:rsidTr="0068246B">
        <w:tc>
          <w:tcPr>
            <w:tcW w:w="2108" w:type="pct"/>
          </w:tcPr>
          <w:p w:rsidR="0064277C" w:rsidRPr="0068246B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64277C" w:rsidRPr="0068246B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:rsidR="0064277C" w:rsidRPr="0068246B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:rsidR="0064277C" w:rsidRPr="0068246B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:rsidR="0064277C" w:rsidRPr="0068246B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64277C" w:rsidRPr="0068246B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:rsidR="0064277C" w:rsidRPr="0068246B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64277C" w:rsidRPr="0068246B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16,374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16,374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16,374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16,374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338,992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351,272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338,992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351,272</w:t>
            </w:r>
          </w:p>
        </w:tc>
      </w:tr>
      <w:tr w:rsidR="0064277C" w:rsidRPr="0054417D" w:rsidTr="0068246B">
        <w:tc>
          <w:tcPr>
            <w:tcW w:w="2108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355,366</w:t>
            </w:r>
          </w:p>
        </w:tc>
        <w:tc>
          <w:tcPr>
            <w:tcW w:w="148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06209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355,366</w:t>
            </w:r>
          </w:p>
        </w:tc>
        <w:tc>
          <w:tcPr>
            <w:tcW w:w="144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367,646</w:t>
            </w:r>
          </w:p>
        </w:tc>
      </w:tr>
    </w:tbl>
    <w:p w:rsidR="0068246B" w:rsidRPr="007376AD" w:rsidRDefault="006824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6"/>
        <w:gridCol w:w="270"/>
        <w:gridCol w:w="1147"/>
        <w:gridCol w:w="239"/>
        <w:gridCol w:w="1147"/>
        <w:gridCol w:w="263"/>
        <w:gridCol w:w="1088"/>
      </w:tblGrid>
      <w:tr w:rsidR="00F667B1" w:rsidRPr="0054417D" w:rsidTr="007376AD">
        <w:trPr>
          <w:tblHeader/>
        </w:trPr>
        <w:tc>
          <w:tcPr>
            <w:tcW w:w="2105" w:type="pct"/>
          </w:tcPr>
          <w:p w:rsidR="00F667B1" w:rsidRPr="0054417D" w:rsidRDefault="00F667B1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06" w:type="pct"/>
            <w:gridSpan w:val="3"/>
          </w:tcPr>
          <w:p w:rsidR="00F667B1" w:rsidRPr="0054417D" w:rsidRDefault="00F667B1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F667B1" w:rsidRPr="0054417D" w:rsidRDefault="00F667B1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:rsidR="00F667B1" w:rsidRPr="0054417D" w:rsidRDefault="00F667B1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77C" w:rsidRPr="0054417D" w:rsidTr="007376AD">
        <w:trPr>
          <w:tblHeader/>
        </w:trPr>
        <w:tc>
          <w:tcPr>
            <w:tcW w:w="210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277C" w:rsidRPr="0054417D" w:rsidTr="007376AD">
        <w:trPr>
          <w:tblHeader/>
        </w:trPr>
        <w:tc>
          <w:tcPr>
            <w:tcW w:w="210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4277C" w:rsidRPr="0054417D" w:rsidTr="007376AD">
        <w:trPr>
          <w:tblHeader/>
        </w:trPr>
        <w:tc>
          <w:tcPr>
            <w:tcW w:w="210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5" w:type="pct"/>
            <w:gridSpan w:val="7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6AD" w:rsidRPr="0054417D" w:rsidTr="007376AD">
        <w:tc>
          <w:tcPr>
            <w:tcW w:w="2105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5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7376AD" w:rsidRPr="0054417D" w:rsidRDefault="007376AD" w:rsidP="005B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7376AD" w:rsidRPr="0054417D" w:rsidRDefault="007376AD" w:rsidP="005B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7376AD" w:rsidRPr="0054417D" w:rsidTr="007376AD">
        <w:tc>
          <w:tcPr>
            <w:tcW w:w="2105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7376AD" w:rsidRPr="0054417D" w:rsidTr="007376AD">
        <w:tc>
          <w:tcPr>
            <w:tcW w:w="2105" w:type="pct"/>
          </w:tcPr>
          <w:p w:rsidR="007376AD" w:rsidRPr="0054417D" w:rsidRDefault="007376AD" w:rsidP="007376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441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30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3" w:type="pct"/>
          </w:tcPr>
          <w:p w:rsidR="007376AD" w:rsidRPr="0054417D" w:rsidRDefault="007376AD" w:rsidP="007376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7376AD" w:rsidRPr="0054417D" w:rsidRDefault="007376AD" w:rsidP="0073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:rsidR="00E17036" w:rsidRPr="0054417D" w:rsidRDefault="00E17036" w:rsidP="0054417D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5B66A2" w:rsidRDefault="005B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91C36" w:rsidRPr="0054417D" w:rsidRDefault="00F90F41" w:rsidP="0054417D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4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4</w:t>
      </w:r>
      <w:r w:rsidR="00A43EB9" w:rsidRPr="0054417D">
        <w:rPr>
          <w:rFonts w:asciiTheme="majorBidi" w:hAnsiTheme="majorBidi" w:cstheme="majorBidi"/>
          <w:sz w:val="30"/>
          <w:szCs w:val="30"/>
          <w:lang w:val="th-TH"/>
        </w:rPr>
        <w:tab/>
      </w:r>
      <w:r w:rsidR="00A43EB9" w:rsidRPr="0054417D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:rsidR="00107578" w:rsidRPr="0054417D" w:rsidRDefault="00107578" w:rsidP="0054417D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7"/>
        <w:gridCol w:w="899"/>
        <w:gridCol w:w="1170"/>
        <w:gridCol w:w="269"/>
        <w:gridCol w:w="1172"/>
        <w:gridCol w:w="271"/>
        <w:gridCol w:w="1079"/>
        <w:gridCol w:w="271"/>
        <w:gridCol w:w="1172"/>
      </w:tblGrid>
      <w:tr w:rsidR="006307E9" w:rsidRPr="0054417D" w:rsidTr="009E22E2">
        <w:tc>
          <w:tcPr>
            <w:tcW w:w="1601" w:type="pct"/>
          </w:tcPr>
          <w:p w:rsidR="006F36E0" w:rsidRPr="0054417D" w:rsidRDefault="006F36E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:rsidR="006F36E0" w:rsidRPr="0054417D" w:rsidRDefault="006F36E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:rsidR="006F36E0" w:rsidRPr="0054417D" w:rsidRDefault="006F36E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6F36E0" w:rsidRPr="0054417D" w:rsidRDefault="006F36E0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  <w:vAlign w:val="bottom"/>
          </w:tcPr>
          <w:p w:rsidR="006F36E0" w:rsidRPr="0054417D" w:rsidRDefault="006F36E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</w:tcPr>
          <w:p w:rsidR="0064277C" w:rsidRPr="0054417D" w:rsidRDefault="0064277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4,352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เกินกำหนดชำระหนี้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9A5C0F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4,352</w:t>
            </w:r>
          </w:p>
        </w:tc>
      </w:tr>
      <w:tr w:rsidR="0064277C" w:rsidRPr="00226D62" w:rsidTr="009E22E2">
        <w:tc>
          <w:tcPr>
            <w:tcW w:w="1601" w:type="pct"/>
          </w:tcPr>
          <w:p w:rsidR="0064277C" w:rsidRPr="00D75F06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4277C" w:rsidRPr="00226D62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4277C" w:rsidRPr="0054417D" w:rsidTr="009E22E2">
        <w:trPr>
          <w:trHeight w:val="380"/>
        </w:trPr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702C81" w:rsidP="00A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52,049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49,363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52,049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49,363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เกินกำหนดชำระหนี้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702C81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2,871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2,871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702C81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5,171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5,229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5,171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5,229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4277C" w:rsidRPr="0054417D" w:rsidRDefault="00860C73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60,143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57,248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4277C" w:rsidRPr="0054417D" w:rsidRDefault="007368BB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60,143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57,248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EB4CE2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(5,495)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(5,518)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4277C" w:rsidRPr="0054417D" w:rsidRDefault="00EB4CE2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(5,495)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</w:rPr>
              <w:t>(5,518)</w:t>
            </w:r>
          </w:p>
        </w:tc>
      </w:tr>
      <w:tr w:rsidR="0064277C" w:rsidRPr="0054417D" w:rsidTr="009E22E2">
        <w:trPr>
          <w:trHeight w:val="307"/>
        </w:trPr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7368BB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54,648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51,730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7368BB" w:rsidP="00A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54,648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51,730</w:t>
            </w:r>
          </w:p>
        </w:tc>
      </w:tr>
      <w:tr w:rsidR="0064277C" w:rsidRPr="0054417D" w:rsidTr="009E22E2">
        <w:tc>
          <w:tcPr>
            <w:tcW w:w="1601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EB4CE2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59,093</w:t>
            </w:r>
          </w:p>
        </w:tc>
        <w:tc>
          <w:tcPr>
            <w:tcW w:w="145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EB4CE2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59,093</w:t>
            </w:r>
          </w:p>
        </w:tc>
        <w:tc>
          <w:tcPr>
            <w:tcW w:w="146" w:type="pct"/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4277C" w:rsidRPr="0054417D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56,082</w:t>
            </w:r>
          </w:p>
        </w:tc>
      </w:tr>
    </w:tbl>
    <w:p w:rsidR="00F1568A" w:rsidRPr="0054417D" w:rsidRDefault="00F1568A" w:rsidP="0054417D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72"/>
        <w:gridCol w:w="271"/>
        <w:gridCol w:w="1259"/>
        <w:gridCol w:w="269"/>
        <w:gridCol w:w="990"/>
        <w:gridCol w:w="269"/>
        <w:gridCol w:w="1142"/>
      </w:tblGrid>
      <w:tr w:rsidR="00E17036" w:rsidRPr="0054417D" w:rsidTr="00445E4C">
        <w:trPr>
          <w:tblHeader/>
        </w:trPr>
        <w:tc>
          <w:tcPr>
            <w:tcW w:w="2049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146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ที่แสดง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เงินลงทุนตาม</w:t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3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036" w:rsidRPr="0054417D" w:rsidTr="00445E4C">
        <w:trPr>
          <w:tblHeader/>
        </w:trPr>
        <w:tc>
          <w:tcPr>
            <w:tcW w:w="2049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4417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17036" w:rsidRPr="0054417D" w:rsidTr="00E17036">
        <w:trPr>
          <w:tblHeader/>
        </w:trPr>
        <w:tc>
          <w:tcPr>
            <w:tcW w:w="2049" w:type="pct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:rsidR="00E17036" w:rsidRPr="0054417D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690" w:rsidRPr="0054417D" w:rsidTr="00E17036">
        <w:trPr>
          <w:tblHeader/>
        </w:trPr>
        <w:tc>
          <w:tcPr>
            <w:tcW w:w="2049" w:type="pct"/>
          </w:tcPr>
          <w:p w:rsidR="00213690" w:rsidRPr="0054417D" w:rsidRDefault="0021369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หนี้สงสัยจะสูญ</w:t>
            </w:r>
            <w:r w:rsidR="007146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14676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(กลับรายการค่าเผื่อ</w:t>
            </w:r>
          </w:p>
        </w:tc>
        <w:tc>
          <w:tcPr>
            <w:tcW w:w="2951" w:type="pct"/>
            <w:gridSpan w:val="7"/>
          </w:tcPr>
          <w:p w:rsidR="00213690" w:rsidRPr="0054417D" w:rsidRDefault="00213690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5E4C" w:rsidRPr="0054417D" w:rsidTr="00E17036">
        <w:trPr>
          <w:tblHeader/>
        </w:trPr>
        <w:tc>
          <w:tcPr>
            <w:tcW w:w="2049" w:type="pct"/>
          </w:tcPr>
          <w:p w:rsidR="00445E4C" w:rsidRPr="0054417D" w:rsidRDefault="00C96098" w:rsidP="00714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445E4C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หนี้สงสัยจะสูญ)</w:t>
            </w:r>
            <w:r w:rsidR="00970821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14676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496B30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2951" w:type="pct"/>
            <w:gridSpan w:val="7"/>
          </w:tcPr>
          <w:p w:rsidR="00445E4C" w:rsidRPr="0054417D" w:rsidRDefault="00445E4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17036" w:rsidRPr="0054417D" w:rsidTr="00B20C5F">
        <w:tc>
          <w:tcPr>
            <w:tcW w:w="2049" w:type="pct"/>
          </w:tcPr>
          <w:p w:rsidR="00E17036" w:rsidRPr="00ED1A57" w:rsidRDefault="00496B30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E17036" w:rsidRPr="00ED1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- งวดสามเดือนสิ้นสุดวันที่ 30 </w:t>
            </w:r>
            <w:r w:rsidR="0064277C" w:rsidRPr="00ED1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:rsidR="00E17036" w:rsidRPr="00ED1A57" w:rsidRDefault="00C811D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42CAC"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E17036" w:rsidRPr="00ED1A57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E17036" w:rsidRPr="00ED1A57" w:rsidRDefault="0079310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5" w:type="pct"/>
          </w:tcPr>
          <w:p w:rsidR="00E17036" w:rsidRPr="00ED1A57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E17036" w:rsidRPr="00ED1A57" w:rsidRDefault="00C811D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42CAC"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E17036" w:rsidRPr="00ED1A57" w:rsidRDefault="00E17036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E17036" w:rsidRPr="00ED1A57" w:rsidRDefault="0079310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847EFC" w:rsidRPr="0054417D" w:rsidTr="00B20C5F">
        <w:tc>
          <w:tcPr>
            <w:tcW w:w="2049" w:type="pct"/>
          </w:tcPr>
          <w:p w:rsidR="00847EFC" w:rsidRPr="0054417D" w:rsidRDefault="00496B30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47EFC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งวด</w:t>
            </w:r>
            <w:r w:rsidR="0064277C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เก้า</w:t>
            </w:r>
            <w:r w:rsidR="00847EFC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30 </w:t>
            </w:r>
            <w:r w:rsidR="0064277C" w:rsidRPr="0054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54417D" w:rsidRDefault="00C811D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146" w:type="pct"/>
          </w:tcPr>
          <w:p w:rsidR="00847EFC" w:rsidRPr="0054417D" w:rsidRDefault="00847EF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54417D" w:rsidRDefault="0079310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5" w:type="pct"/>
          </w:tcPr>
          <w:p w:rsidR="00847EFC" w:rsidRPr="0054417D" w:rsidRDefault="00847EF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54417D" w:rsidRDefault="00C811DF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145" w:type="pct"/>
          </w:tcPr>
          <w:p w:rsidR="00847EFC" w:rsidRPr="0054417D" w:rsidRDefault="00847EF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54417D" w:rsidRDefault="0079310C" w:rsidP="00544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:rsidR="00E17036" w:rsidRPr="0054417D" w:rsidRDefault="00E17036" w:rsidP="0054417D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C319F" w:rsidRPr="0054417D" w:rsidRDefault="00922C2A" w:rsidP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54417D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</w:t>
      </w:r>
      <w:r w:rsidR="00832FF3" w:rsidRPr="0054417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4417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F4FE6" w:rsidRPr="0054417D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54417D">
        <w:rPr>
          <w:rFonts w:asciiTheme="majorBidi" w:hAnsiTheme="majorBidi" w:cstheme="majorBidi"/>
          <w:sz w:val="30"/>
          <w:szCs w:val="30"/>
          <w:cs/>
        </w:rPr>
        <w:t xml:space="preserve"> 30 วัน</w:t>
      </w:r>
    </w:p>
    <w:p w:rsidR="00356A97" w:rsidRDefault="00356A97" w:rsidP="003B5227">
      <w:pPr>
        <w:pStyle w:val="Heading8"/>
        <w:spacing w:line="240" w:lineRule="auto"/>
        <w:ind w:left="540" w:right="-43" w:hanging="540"/>
        <w:jc w:val="thaiDistribute"/>
      </w:pPr>
    </w:p>
    <w:p w:rsidR="00BC4A81" w:rsidRPr="008C010D" w:rsidRDefault="00BC4A81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BC4A81" w:rsidRPr="008C010D" w:rsidSect="0044015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64247E" w:rsidRDefault="003B5227" w:rsidP="0064247E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64247E" w:rsidRPr="0012538E">
        <w:rPr>
          <w:rFonts w:ascii="Angsana New" w:hAnsi="Angsana New"/>
          <w:sz w:val="30"/>
          <w:szCs w:val="30"/>
          <w:lang w:val="th-TH"/>
        </w:rPr>
        <w:tab/>
      </w:r>
      <w:r w:rsidR="0064247E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:rsidR="0064247E" w:rsidRDefault="0064247E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B44DBA" w:rsidRPr="008C010D" w:rsidRDefault="00B44DBA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 w:rsidR="0064247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40ED8">
        <w:rPr>
          <w:rFonts w:ascii="Angsana New" w:hAnsi="Angsana New" w:hint="cs"/>
          <w:sz w:val="30"/>
          <w:szCs w:val="30"/>
          <w:cs/>
        </w:rPr>
        <w:t xml:space="preserve">30 </w:t>
      </w:r>
      <w:r w:rsidR="006427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C0805">
        <w:rPr>
          <w:rFonts w:ascii="Angsana New" w:hAnsi="Angsana New" w:hint="cs"/>
          <w:sz w:val="30"/>
          <w:szCs w:val="30"/>
          <w:cs/>
        </w:rPr>
        <w:t>256</w:t>
      </w:r>
      <w:r w:rsidR="00530FCD">
        <w:rPr>
          <w:rFonts w:ascii="Angsana New" w:hAnsi="Angsana New"/>
          <w:sz w:val="30"/>
          <w:szCs w:val="30"/>
        </w:rPr>
        <w:t>2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="00832FF3"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D474E" w:rsidRPr="008C010D">
        <w:rPr>
          <w:rFonts w:ascii="Angsana New" w:hAnsi="Angsana New"/>
          <w:sz w:val="30"/>
          <w:szCs w:val="30"/>
        </w:rPr>
        <w:t xml:space="preserve">31 </w:t>
      </w:r>
      <w:r w:rsidR="003D474E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3D474E"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</w:rPr>
        <w:t>25</w:t>
      </w:r>
      <w:r w:rsidR="00EC0805">
        <w:rPr>
          <w:rFonts w:ascii="Angsana New" w:hAnsi="Angsana New"/>
          <w:sz w:val="30"/>
          <w:szCs w:val="30"/>
        </w:rPr>
        <w:t>6</w:t>
      </w:r>
      <w:r w:rsidR="00530FCD">
        <w:rPr>
          <w:rFonts w:ascii="Angsana New" w:hAnsi="Angsana New"/>
          <w:sz w:val="30"/>
          <w:szCs w:val="30"/>
        </w:rPr>
        <w:t>1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3D474E" w:rsidRPr="008C010D">
        <w:rPr>
          <w:rFonts w:ascii="Angsana New" w:hAnsi="Angsana New" w:hint="cs"/>
          <w:sz w:val="30"/>
          <w:szCs w:val="30"/>
          <w:cs/>
        </w:rPr>
        <w:t>งวด</w:t>
      </w:r>
      <w:r w:rsidR="0064277C">
        <w:rPr>
          <w:rFonts w:ascii="Angsana New" w:hAnsi="Angsana New" w:hint="cs"/>
          <w:sz w:val="30"/>
          <w:szCs w:val="30"/>
          <w:cs/>
        </w:rPr>
        <w:t>เก้า</w:t>
      </w:r>
      <w:r w:rsidR="003D474E" w:rsidRPr="008C010D">
        <w:rPr>
          <w:rFonts w:ascii="Angsana New" w:hAnsi="Angsana New" w:hint="cs"/>
          <w:sz w:val="30"/>
          <w:szCs w:val="30"/>
          <w:cs/>
        </w:rPr>
        <w:t>เดือน</w:t>
      </w:r>
      <w:r w:rsidR="00F6141B" w:rsidRPr="008C01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40ED8">
        <w:rPr>
          <w:rFonts w:ascii="Angsana New" w:hAnsi="Angsana New" w:hint="cs"/>
          <w:sz w:val="30"/>
          <w:szCs w:val="30"/>
          <w:cs/>
        </w:rPr>
        <w:t xml:space="preserve">30 </w:t>
      </w:r>
      <w:r w:rsidR="006427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C0805">
        <w:rPr>
          <w:rFonts w:ascii="Angsana New" w:hAnsi="Angsana New" w:hint="cs"/>
          <w:sz w:val="30"/>
          <w:szCs w:val="30"/>
          <w:cs/>
        </w:rPr>
        <w:t>256</w:t>
      </w:r>
      <w:r w:rsidR="00530FCD">
        <w:rPr>
          <w:rFonts w:ascii="Angsana New" w:hAnsi="Angsana New"/>
          <w:sz w:val="30"/>
          <w:szCs w:val="30"/>
        </w:rPr>
        <w:t>2</w:t>
      </w:r>
      <w:r w:rsidR="00EC0805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EC0805">
        <w:rPr>
          <w:rFonts w:ascii="Angsana New" w:hAnsi="Angsana New"/>
          <w:sz w:val="30"/>
          <w:szCs w:val="30"/>
        </w:rPr>
        <w:t>6</w:t>
      </w:r>
      <w:r w:rsidR="00530FCD">
        <w:rPr>
          <w:rFonts w:ascii="Angsana New" w:hAnsi="Angsana New"/>
          <w:sz w:val="30"/>
          <w:szCs w:val="30"/>
        </w:rPr>
        <w:t>1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:rsidR="00B44DBA" w:rsidRPr="00E00D02" w:rsidRDefault="00B44DBA" w:rsidP="00B415E8">
      <w:pPr>
        <w:pStyle w:val="FSBlank"/>
        <w:rPr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099"/>
        <w:gridCol w:w="1080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A483B" w:rsidRPr="003C47FE" w:rsidTr="0054417D">
        <w:tc>
          <w:tcPr>
            <w:tcW w:w="1799" w:type="dxa"/>
          </w:tcPr>
          <w:p w:rsidR="004A483B" w:rsidRPr="003C47FE" w:rsidRDefault="004A483B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4A483B" w:rsidRPr="003C47FE" w:rsidRDefault="004A483B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32" w:type="dxa"/>
            <w:gridSpan w:val="13"/>
          </w:tcPr>
          <w:p w:rsidR="004A483B" w:rsidRPr="003C47FE" w:rsidRDefault="0064247E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47E" w:rsidRPr="003C47FE" w:rsidTr="0054417D">
        <w:tc>
          <w:tcPr>
            <w:tcW w:w="17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64247E" w:rsidRPr="003C47FE" w:rsidTr="0054417D">
        <w:tc>
          <w:tcPr>
            <w:tcW w:w="17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4247E" w:rsidRPr="003C47FE" w:rsidRDefault="00B31119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64247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64277C" w:rsidRPr="003C47FE" w:rsidTr="0054417D">
        <w:tc>
          <w:tcPr>
            <w:tcW w:w="17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64277C" w:rsidRPr="003C47FE" w:rsidTr="0054417D">
        <w:tc>
          <w:tcPr>
            <w:tcW w:w="17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4277C" w:rsidRPr="003C47FE" w:rsidTr="0054417D">
        <w:tc>
          <w:tcPr>
            <w:tcW w:w="17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:rsidR="0064277C" w:rsidRPr="003C47FE" w:rsidRDefault="0064277C" w:rsidP="0064277C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77C" w:rsidRPr="003C47FE" w:rsidTr="0054417D">
        <w:tc>
          <w:tcPr>
            <w:tcW w:w="17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 xml:space="preserve">นวนคร </w:t>
            </w:r>
          </w:p>
        </w:tc>
        <w:tc>
          <w:tcPr>
            <w:tcW w:w="10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277C" w:rsidRPr="003C47FE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tcBorders>
              <w:left w:val="nil"/>
            </w:tcBorders>
          </w:tcPr>
          <w:p w:rsidR="0064277C" w:rsidRPr="003C47FE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Pr="003C47FE" w:rsidRDefault="0064277C" w:rsidP="0054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77C" w:rsidRPr="003C47FE" w:rsidTr="0054417D">
        <w:tc>
          <w:tcPr>
            <w:tcW w:w="1799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สมาร์ท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เอ็นเนอร์ยี่</w:t>
            </w:r>
          </w:p>
        </w:tc>
        <w:tc>
          <w:tcPr>
            <w:tcW w:w="10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277C" w:rsidRPr="003C47FE" w:rsidTr="0054417D">
        <w:tc>
          <w:tcPr>
            <w:tcW w:w="1799" w:type="dxa"/>
          </w:tcPr>
          <w:p w:rsidR="0064277C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E57A8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99" w:type="dxa"/>
          </w:tcPr>
          <w:p w:rsidR="0064277C" w:rsidRPr="0087626D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พลังงานไฟฟ้าจากพลังงานแสงอาทิตย์</w:t>
            </w: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277C" w:rsidRPr="003C47FE" w:rsidTr="0054417D">
        <w:tc>
          <w:tcPr>
            <w:tcW w:w="17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277C" w:rsidRPr="0087626D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87626D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277C" w:rsidRPr="0087626D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277C" w:rsidRPr="0043170D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277C" w:rsidRPr="003C47FE" w:rsidRDefault="0064277C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277C" w:rsidRPr="0043170D" w:rsidRDefault="00B31119" w:rsidP="00642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70C4" w:rsidRDefault="00A470C4" w:rsidP="00B415E8">
      <w:pPr>
        <w:pStyle w:val="FSBlank"/>
        <w:rPr>
          <w:sz w:val="30"/>
          <w:szCs w:val="30"/>
        </w:rPr>
      </w:pPr>
    </w:p>
    <w:p w:rsidR="00E57A81" w:rsidRPr="007663F9" w:rsidRDefault="00442C99" w:rsidP="00442C99">
      <w:pPr>
        <w:pStyle w:val="FSBlank"/>
        <w:rPr>
          <w:sz w:val="30"/>
          <w:szCs w:val="30"/>
        </w:rPr>
      </w:pPr>
      <w:r w:rsidRPr="00442C99">
        <w:rPr>
          <w:rFonts w:hint="cs"/>
          <w:sz w:val="30"/>
          <w:szCs w:val="30"/>
          <w:cs/>
        </w:rPr>
        <w:t>*</w:t>
      </w:r>
      <w:r>
        <w:rPr>
          <w:rFonts w:hint="cs"/>
          <w:sz w:val="30"/>
          <w:szCs w:val="30"/>
          <w:cs/>
        </w:rPr>
        <w:t xml:space="preserve"> </w:t>
      </w:r>
      <w:r w:rsidR="00E57A81">
        <w:rPr>
          <w:rFonts w:hint="cs"/>
          <w:sz w:val="30"/>
          <w:szCs w:val="30"/>
          <w:cs/>
        </w:rPr>
        <w:t>บริษัทได้จดทะเบียน</w:t>
      </w:r>
      <w:r w:rsidR="00FB5D81">
        <w:rPr>
          <w:rFonts w:hint="cs"/>
          <w:sz w:val="30"/>
          <w:szCs w:val="30"/>
          <w:cs/>
        </w:rPr>
        <w:t xml:space="preserve">เลิกกิจการกับกระทรวงพาณิชย์เมื่อวันที่ </w:t>
      </w:r>
      <w:r w:rsidR="00FB5D81">
        <w:rPr>
          <w:sz w:val="30"/>
          <w:szCs w:val="30"/>
        </w:rPr>
        <w:t xml:space="preserve">3 </w:t>
      </w:r>
      <w:r w:rsidR="00FB5D81">
        <w:rPr>
          <w:rFonts w:hint="cs"/>
          <w:sz w:val="30"/>
          <w:szCs w:val="30"/>
          <w:cs/>
        </w:rPr>
        <w:t xml:space="preserve">ตุลาคม </w:t>
      </w:r>
      <w:r w:rsidR="00FB5D81">
        <w:rPr>
          <w:sz w:val="30"/>
          <w:szCs w:val="30"/>
        </w:rPr>
        <w:t>2562</w:t>
      </w: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P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64247E" w:rsidRPr="0064247E" w:rsidSect="008667B7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64247E" w:rsidRPr="0006192A" w:rsidRDefault="004C18CF" w:rsidP="0064247E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6</w:t>
      </w:r>
      <w:r w:rsidR="0064247E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64247E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:rsidR="0064247E" w:rsidRDefault="0064247E" w:rsidP="0064247E">
      <w:pPr>
        <w:pStyle w:val="FSBlank"/>
        <w:spacing w:line="240" w:lineRule="auto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0"/>
        <w:gridCol w:w="1168"/>
        <w:gridCol w:w="269"/>
        <w:gridCol w:w="1076"/>
        <w:gridCol w:w="269"/>
        <w:gridCol w:w="1179"/>
      </w:tblGrid>
      <w:tr w:rsidR="00972D38" w:rsidRPr="008C010D" w:rsidTr="00BF072B">
        <w:trPr>
          <w:tblHeader/>
        </w:trPr>
        <w:tc>
          <w:tcPr>
            <w:tcW w:w="2065" w:type="pct"/>
          </w:tcPr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Pr="0076503B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:rsidR="00972D38" w:rsidRPr="00D75EBC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:rsidR="00972D38" w:rsidRPr="00D75EBC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146" w:type="pct"/>
          </w:tcPr>
          <w:p w:rsidR="00972D38" w:rsidRPr="00D75EBC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2D38" w:rsidRPr="00D75EBC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2D38" w:rsidRPr="008C010D" w:rsidTr="00BF072B">
        <w:trPr>
          <w:tblHeader/>
        </w:trPr>
        <w:tc>
          <w:tcPr>
            <w:tcW w:w="2065" w:type="pct"/>
          </w:tcPr>
          <w:p w:rsidR="00972D38" w:rsidRPr="008C010D" w:rsidRDefault="00972D38" w:rsidP="00FA1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4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5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2D38" w:rsidRPr="008C010D" w:rsidTr="00BF072B">
        <w:trPr>
          <w:tblHeader/>
        </w:trPr>
        <w:tc>
          <w:tcPr>
            <w:tcW w:w="2065" w:type="pct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:rsidR="00972D38" w:rsidRPr="008C010D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D38" w:rsidRPr="004446C0" w:rsidTr="00BF072B">
        <w:tc>
          <w:tcPr>
            <w:tcW w:w="2065" w:type="pct"/>
          </w:tcPr>
          <w:p w:rsidR="00972D38" w:rsidRPr="00A27F15" w:rsidRDefault="00972D38" w:rsidP="00FA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5" w:type="pct"/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598,156</w:t>
            </w:r>
          </w:p>
        </w:tc>
        <w:tc>
          <w:tcPr>
            <w:tcW w:w="147" w:type="pct"/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587</w:t>
            </w: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034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0" w:type="pct"/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457</w:t>
            </w:r>
            <w:r w:rsidRPr="0006192A">
              <w:rPr>
                <w:rFonts w:ascii="Angsana New" w:hAnsi="Angsana New"/>
                <w:sz w:val="30"/>
                <w:szCs w:val="30"/>
              </w:rPr>
              <w:t>,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438</w:t>
            </w:r>
          </w:p>
        </w:tc>
      </w:tr>
      <w:tr w:rsidR="00972D38" w:rsidRPr="008C010D" w:rsidTr="00BF072B">
        <w:tc>
          <w:tcPr>
            <w:tcW w:w="2065" w:type="pct"/>
          </w:tcPr>
          <w:p w:rsidR="00972D38" w:rsidRPr="00A27F15" w:rsidRDefault="00972D38" w:rsidP="00FA1BBD">
            <w:pPr>
              <w:pStyle w:val="a"/>
              <w:tabs>
                <w:tab w:val="clear" w:pos="1080"/>
              </w:tabs>
              <w:ind w:left="-24" w:right="-43"/>
              <w:rPr>
                <w:rFonts w:ascii="Angsana New" w:hAnsi="Angsana New" w:cs="Angsana New"/>
                <w:cs/>
                <w:lang w:val="en-US"/>
              </w:rPr>
            </w:pPr>
            <w:r w:rsidRPr="007663F9">
              <w:rPr>
                <w:rFonts w:ascii="Angsana New" w:hAnsi="Angsana New" w:cs="Angsana New"/>
                <w:cs/>
                <w:lang w:val="en-US"/>
              </w:rPr>
              <w:t>ส่วนแบ่งกำไรจากเงินลงทุนในการร่วมค้า</w:t>
            </w:r>
          </w:p>
        </w:tc>
        <w:tc>
          <w:tcPr>
            <w:tcW w:w="635" w:type="pct"/>
          </w:tcPr>
          <w:p w:rsidR="00972D38" w:rsidRPr="0006192A" w:rsidRDefault="00EC4B6F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21,562</w:t>
            </w:r>
          </w:p>
        </w:tc>
        <w:tc>
          <w:tcPr>
            <w:tcW w:w="147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83,277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2D38" w:rsidRPr="008C010D" w:rsidTr="00BF072B">
        <w:tc>
          <w:tcPr>
            <w:tcW w:w="2065" w:type="pct"/>
          </w:tcPr>
          <w:p w:rsidR="00972D38" w:rsidRPr="007663F9" w:rsidRDefault="00972D38" w:rsidP="00FA1BBD">
            <w:pPr>
              <w:pStyle w:val="a"/>
              <w:tabs>
                <w:tab w:val="clear" w:pos="1080"/>
              </w:tabs>
              <w:ind w:left="-24"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635" w:type="pct"/>
          </w:tcPr>
          <w:p w:rsidR="00972D38" w:rsidRPr="0006192A" w:rsidRDefault="00EC4B6F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7,500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972D38" w:rsidRPr="008C010D" w:rsidTr="00BF072B">
        <w:tc>
          <w:tcPr>
            <w:tcW w:w="2065" w:type="pct"/>
          </w:tcPr>
          <w:p w:rsidR="00972D38" w:rsidRPr="007663F9" w:rsidRDefault="00972D38" w:rsidP="00FA1B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5" w:type="pct"/>
          </w:tcPr>
          <w:p w:rsidR="00972D38" w:rsidRPr="0006192A" w:rsidRDefault="00EC4B6F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(119,984)</w:t>
            </w:r>
          </w:p>
        </w:tc>
        <w:tc>
          <w:tcPr>
            <w:tcW w:w="147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(107,986)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2D38" w:rsidRPr="00B362BD" w:rsidTr="00BF072B">
        <w:tc>
          <w:tcPr>
            <w:tcW w:w="2065" w:type="pct"/>
          </w:tcPr>
          <w:p w:rsidR="00972D38" w:rsidRDefault="00972D38" w:rsidP="00FA1B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30 กันยายน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72D38" w:rsidRPr="0006192A" w:rsidRDefault="00EC4B6F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499,734</w:t>
            </w:r>
          </w:p>
        </w:tc>
        <w:tc>
          <w:tcPr>
            <w:tcW w:w="147" w:type="pct"/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72D38" w:rsidRPr="0006192A" w:rsidRDefault="00972D38" w:rsidP="00BF07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569,825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972D38" w:rsidRPr="0006192A" w:rsidRDefault="00972D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972D38" w:rsidRPr="0006192A" w:rsidRDefault="00972D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</w:tr>
    </w:tbl>
    <w:p w:rsidR="00972D38" w:rsidRDefault="00972D38" w:rsidP="0064247E">
      <w:pPr>
        <w:pStyle w:val="FSBlank"/>
        <w:spacing w:line="240" w:lineRule="auto"/>
        <w:rPr>
          <w:sz w:val="30"/>
          <w:szCs w:val="30"/>
        </w:rPr>
      </w:pPr>
    </w:p>
    <w:p w:rsidR="00972D38" w:rsidRDefault="00972D38" w:rsidP="0064247E">
      <w:pPr>
        <w:pStyle w:val="FSBlank"/>
        <w:spacing w:line="240" w:lineRule="auto"/>
        <w:rPr>
          <w:sz w:val="30"/>
          <w:szCs w:val="30"/>
        </w:rPr>
      </w:pPr>
    </w:p>
    <w:p w:rsidR="00972D38" w:rsidRDefault="00972D38" w:rsidP="0064247E">
      <w:pPr>
        <w:pStyle w:val="FSBlank"/>
        <w:spacing w:line="240" w:lineRule="auto"/>
        <w:rPr>
          <w:sz w:val="30"/>
          <w:szCs w:val="30"/>
        </w:rPr>
      </w:pPr>
    </w:p>
    <w:p w:rsidR="00972D38" w:rsidRDefault="00972D38" w:rsidP="0064247E">
      <w:pPr>
        <w:pStyle w:val="FSBlank"/>
        <w:spacing w:line="240" w:lineRule="auto"/>
        <w:rPr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842873" w:rsidRDefault="00842873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99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64247E" w:rsidSect="008667B7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 w:rsidRPr="008C010D">
        <w:rPr>
          <w:rFonts w:ascii="Angsana New" w:hAnsi="Angsana New"/>
          <w:sz w:val="30"/>
          <w:szCs w:val="30"/>
          <w:cs/>
        </w:rPr>
        <w:t>ก</w:t>
      </w:r>
      <w:r w:rsidRPr="008C010D">
        <w:rPr>
          <w:rFonts w:ascii="Angsana New" w:hAnsi="Angsana New" w:hint="cs"/>
          <w:sz w:val="30"/>
          <w:szCs w:val="30"/>
          <w:cs/>
        </w:rPr>
        <w:t>ารร่วมค้า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205F0">
        <w:rPr>
          <w:rFonts w:ascii="Angsana New" w:hAnsi="Angsana New" w:hint="cs"/>
          <w:sz w:val="30"/>
          <w:szCs w:val="30"/>
          <w:cs/>
        </w:rPr>
        <w:t xml:space="preserve">30 </w:t>
      </w:r>
      <w:r w:rsidR="009809BB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</w:rPr>
        <w:t xml:space="preserve">31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9809BB">
        <w:rPr>
          <w:rFonts w:ascii="Angsana New" w:hAnsi="Angsana New" w:hint="cs"/>
          <w:sz w:val="30"/>
          <w:szCs w:val="30"/>
          <w:cs/>
        </w:rPr>
        <w:t>เก้า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05F0">
        <w:rPr>
          <w:rFonts w:ascii="Angsana New" w:hAnsi="Angsana New" w:hint="cs"/>
          <w:sz w:val="30"/>
          <w:szCs w:val="30"/>
          <w:cs/>
        </w:rPr>
        <w:t xml:space="preserve">30 </w:t>
      </w:r>
      <w:r w:rsidR="009809BB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:rsidR="0064247E" w:rsidRPr="00780C15" w:rsidRDefault="0064247E" w:rsidP="0064247E">
      <w:pPr>
        <w:pStyle w:val="FSBlank"/>
        <w:rPr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98"/>
        <w:gridCol w:w="1080"/>
        <w:gridCol w:w="1170"/>
        <w:gridCol w:w="11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990"/>
      </w:tblGrid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D4552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D455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61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9E22E2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64247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350" w:type="dxa"/>
            <w:gridSpan w:val="13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1098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 จำกัด</w:t>
            </w:r>
          </w:p>
        </w:tc>
        <w:tc>
          <w:tcPr>
            <w:tcW w:w="1098" w:type="dxa"/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170" w:type="dxa"/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09BB" w:rsidRPr="003C47FE" w:rsidRDefault="009809BB" w:rsidP="009E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499,734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809BB" w:rsidRPr="003C47FE" w:rsidRDefault="009809BB" w:rsidP="009E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9809BB" w:rsidRPr="003C47FE" w:rsidTr="003E789C">
        <w:tc>
          <w:tcPr>
            <w:tcW w:w="180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9809BB" w:rsidP="009E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581A2E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499,734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581A2E" w:rsidRDefault="009809BB" w:rsidP="009E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43170D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809BB" w:rsidRPr="00AB48D5" w:rsidRDefault="004D0474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107,986</w:t>
            </w:r>
          </w:p>
        </w:tc>
      </w:tr>
    </w:tbl>
    <w:p w:rsidR="0064247E" w:rsidRPr="007663F9" w:rsidRDefault="0064247E" w:rsidP="0064247E">
      <w:pPr>
        <w:pStyle w:val="FSBlank"/>
        <w:rPr>
          <w:sz w:val="30"/>
          <w:szCs w:val="30"/>
        </w:rPr>
      </w:pPr>
    </w:p>
    <w:p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:rsidR="0064247E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การร่วมค้าเป็นกิจการที่จัดตั้งในประเทศไทยและดำเนินธุรกิจเกี่ยวกับการผลิตและจำหน่ายพลังงานไฟฟ้าและไอน้ำในประเทศไทย</w:t>
      </w: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EA5EC7" w:rsidRPr="0012538E" w:rsidRDefault="00CF563D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7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12538E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:rsidR="00EA5EC7" w:rsidRPr="00161822" w:rsidRDefault="00EA5EC7" w:rsidP="00EA5EC7">
      <w:pPr>
        <w:pStyle w:val="FSBlank"/>
        <w:rPr>
          <w:sz w:val="30"/>
          <w:szCs w:val="30"/>
        </w:rPr>
      </w:pPr>
    </w:p>
    <w:p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9809BB">
        <w:rPr>
          <w:rFonts w:hint="cs"/>
          <w:cs/>
        </w:rPr>
        <w:t>เก้า</w:t>
      </w:r>
      <w:r w:rsidRPr="004A6E9C">
        <w:rPr>
          <w:cs/>
        </w:rPr>
        <w:t>เดือนสิ้นสุดวันที่ 3</w:t>
      </w:r>
      <w:r>
        <w:rPr>
          <w:rFonts w:hint="cs"/>
          <w:cs/>
        </w:rPr>
        <w:t xml:space="preserve">0 </w:t>
      </w:r>
      <w:r w:rsidR="009809BB">
        <w:rPr>
          <w:rFonts w:hint="cs"/>
          <w:cs/>
        </w:rPr>
        <w:t xml:space="preserve">กันยายน </w:t>
      </w:r>
      <w:r w:rsidRPr="00C672EC">
        <w:rPr>
          <w:cs/>
        </w:rPr>
        <w:t>25</w:t>
      </w:r>
      <w:r w:rsidRPr="00C672EC">
        <w:t>6</w:t>
      </w:r>
      <w:r>
        <w:rPr>
          <w:rFonts w:hint="cs"/>
          <w:cs/>
        </w:rPr>
        <w:t>2 มี</w:t>
      </w:r>
      <w:r w:rsidRPr="004A6E9C">
        <w:rPr>
          <w:cs/>
        </w:rPr>
        <w:t>ดังนี้</w:t>
      </w:r>
    </w:p>
    <w:p w:rsidR="00580863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092"/>
        <w:gridCol w:w="274"/>
        <w:gridCol w:w="1138"/>
        <w:gridCol w:w="270"/>
        <w:gridCol w:w="1080"/>
        <w:gridCol w:w="270"/>
        <w:gridCol w:w="1080"/>
      </w:tblGrid>
      <w:tr w:rsidR="006E5A40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6E5A40" w:rsidRPr="008C010D" w:rsidRDefault="006E5A4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:rsidR="006E5A40" w:rsidRPr="00EF61B1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6E5A40" w:rsidRPr="00EF61B1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6E5A40" w:rsidRPr="00EF61B1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A40" w:rsidRPr="008C010D" w:rsidTr="00BF072B">
        <w:trPr>
          <w:trHeight w:val="1109"/>
          <w:tblHeader/>
        </w:trPr>
        <w:tc>
          <w:tcPr>
            <w:tcW w:w="2166" w:type="pct"/>
            <w:shd w:val="clear" w:color="auto" w:fill="auto"/>
          </w:tcPr>
          <w:p w:rsidR="006E5A40" w:rsidRPr="008C010D" w:rsidRDefault="006E5A4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5A40" w:rsidRPr="008C010D" w:rsidRDefault="006E5A4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5A40" w:rsidRPr="008C010D" w:rsidRDefault="006E5A4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E5A40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:rsidR="006E5A40" w:rsidRPr="008C010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5A40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6E5A40" w:rsidRDefault="0026419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95" w:type="pct"/>
            <w:shd w:val="clear" w:color="auto" w:fill="auto"/>
          </w:tcPr>
          <w:p w:rsidR="006E5A40" w:rsidRPr="00490C5E" w:rsidRDefault="009118F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3,465</w:t>
            </w:r>
          </w:p>
        </w:tc>
        <w:tc>
          <w:tcPr>
            <w:tcW w:w="149" w:type="pct"/>
            <w:shd w:val="clear" w:color="auto" w:fill="auto"/>
          </w:tcPr>
          <w:p w:rsidR="006E5A40" w:rsidRPr="00490C5E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E5A40" w:rsidRPr="00490C5E" w:rsidRDefault="004B27AC" w:rsidP="003C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E5A40" w:rsidRPr="00490C5E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E5A40" w:rsidRPr="00490C5E" w:rsidRDefault="0026419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3,465</w:t>
            </w:r>
          </w:p>
        </w:tc>
        <w:tc>
          <w:tcPr>
            <w:tcW w:w="147" w:type="pct"/>
            <w:shd w:val="clear" w:color="auto" w:fill="auto"/>
          </w:tcPr>
          <w:p w:rsidR="006E5A40" w:rsidRPr="00CF563D" w:rsidRDefault="006E5A40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E5A40" w:rsidRPr="00490C5E" w:rsidRDefault="0002302D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95" w:type="pct"/>
            <w:shd w:val="clear" w:color="auto" w:fill="auto"/>
          </w:tcPr>
          <w:p w:rsidR="00121CDB" w:rsidRPr="00490C5E" w:rsidRDefault="009118F7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21CDB" w:rsidRPr="00490C5E" w:rsidRDefault="004B27AC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7" w:type="pct"/>
            <w:shd w:val="clear" w:color="auto" w:fill="auto"/>
          </w:tcPr>
          <w:p w:rsidR="00121CDB" w:rsidRPr="00CF563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Default="009C00F1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0F5F6C" w:rsidRPr="008C010D" w:rsidRDefault="00121CDB" w:rsidP="00104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อุปกรณ์พลังงานแสงอาทิตย์</w:t>
            </w:r>
            <w:r w:rsidR="000F5F6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  <w:shd w:val="clear" w:color="auto" w:fill="auto"/>
          </w:tcPr>
          <w:p w:rsidR="00121CDB" w:rsidRPr="00490C5E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17,889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21CDB" w:rsidRPr="00490C5E" w:rsidRDefault="004B27AC" w:rsidP="00104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DE4CE7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17,889</w:t>
            </w:r>
          </w:p>
        </w:tc>
        <w:tc>
          <w:tcPr>
            <w:tcW w:w="147" w:type="pct"/>
            <w:shd w:val="clear" w:color="auto" w:fill="auto"/>
          </w:tcPr>
          <w:p w:rsidR="00121CDB" w:rsidRPr="00CF563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490C5E" w:rsidRDefault="00121CDB" w:rsidP="00104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11E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0411E" w:rsidRDefault="0010411E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95" w:type="pct"/>
            <w:shd w:val="clear" w:color="auto" w:fill="auto"/>
          </w:tcPr>
          <w:p w:rsidR="0010411E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7,132</w:t>
            </w:r>
          </w:p>
        </w:tc>
        <w:tc>
          <w:tcPr>
            <w:tcW w:w="149" w:type="pct"/>
            <w:shd w:val="clear" w:color="auto" w:fill="auto"/>
          </w:tcPr>
          <w:p w:rsidR="0010411E" w:rsidRPr="00490C5E" w:rsidRDefault="0010411E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0411E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0411E" w:rsidRPr="00490C5E" w:rsidRDefault="0010411E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0411E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7,132</w:t>
            </w:r>
          </w:p>
        </w:tc>
        <w:tc>
          <w:tcPr>
            <w:tcW w:w="147" w:type="pct"/>
            <w:shd w:val="clear" w:color="auto" w:fill="auto"/>
          </w:tcPr>
          <w:p w:rsidR="0010411E" w:rsidRPr="00CF563D" w:rsidRDefault="0010411E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0411E" w:rsidRDefault="000D6C62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shd w:val="clear" w:color="auto" w:fill="auto"/>
          </w:tcPr>
          <w:p w:rsidR="00121CDB" w:rsidRPr="00DE4CE7" w:rsidRDefault="009118F7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21CDB" w:rsidRPr="00490C5E" w:rsidRDefault="004B27AC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DE4CE7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5" w:type="pct"/>
            <w:shd w:val="clear" w:color="auto" w:fill="auto"/>
          </w:tcPr>
          <w:p w:rsidR="00121CDB" w:rsidRPr="00DE4CE7" w:rsidRDefault="009118F7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21CDB" w:rsidRPr="00490C5E" w:rsidRDefault="004B27AC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DE4CE7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:rsidR="00121CDB" w:rsidRPr="00DE4CE7" w:rsidRDefault="009118F7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6,319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21CDB" w:rsidRPr="00490C5E" w:rsidRDefault="004B27AC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DE4CE7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6,319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121CDB" w:rsidRPr="00DE4CE7" w:rsidRDefault="004D3EAD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26,709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121CDB" w:rsidRPr="00490C5E" w:rsidRDefault="004B27AC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3EAD">
              <w:rPr>
                <w:rFonts w:ascii="Angsana New" w:hAnsi="Angsana New"/>
                <w:sz w:val="30"/>
                <w:szCs w:val="30"/>
              </w:rPr>
              <w:t>25,152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121CDB" w:rsidRPr="00DE4CE7" w:rsidRDefault="004D3EAD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32,036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3EAD">
              <w:rPr>
                <w:rFonts w:ascii="Angsana New" w:hAnsi="Angsana New"/>
                <w:sz w:val="30"/>
                <w:szCs w:val="30"/>
              </w:rPr>
              <w:t>25,152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1CDB" w:rsidRPr="008C010D" w:rsidTr="00BF072B">
        <w:trPr>
          <w:tblHeader/>
        </w:trPr>
        <w:tc>
          <w:tcPr>
            <w:tcW w:w="2166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CDB" w:rsidRPr="00DE4CE7" w:rsidRDefault="004D3EAD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63,994</w:t>
            </w:r>
          </w:p>
        </w:tc>
        <w:tc>
          <w:tcPr>
            <w:tcW w:w="149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CDB" w:rsidRPr="003F1207" w:rsidRDefault="00885576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D3EAD">
              <w:rPr>
                <w:rFonts w:ascii="Angsana New" w:hAnsi="Angsana New"/>
                <w:b/>
                <w:bCs/>
                <w:sz w:val="30"/>
                <w:szCs w:val="30"/>
              </w:rPr>
              <w:t>25,152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121CDB" w:rsidRPr="008C010D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CDB" w:rsidRPr="00DE4CE7" w:rsidRDefault="004D3EAD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69,321</w:t>
            </w:r>
          </w:p>
        </w:tc>
        <w:tc>
          <w:tcPr>
            <w:tcW w:w="147" w:type="pct"/>
            <w:shd w:val="clear" w:color="auto" w:fill="auto"/>
          </w:tcPr>
          <w:p w:rsidR="00121CDB" w:rsidRPr="00490C5E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CDB" w:rsidRPr="003F1207" w:rsidRDefault="00121CDB" w:rsidP="00121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D3EAD">
              <w:rPr>
                <w:rFonts w:ascii="Angsana New" w:hAnsi="Angsana New"/>
                <w:b/>
                <w:bCs/>
                <w:sz w:val="30"/>
                <w:szCs w:val="30"/>
              </w:rPr>
              <w:t>25,152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A5509F" w:rsidRDefault="00A5509F" w:rsidP="00580863">
      <w:pPr>
        <w:pStyle w:val="FSContent"/>
      </w:pPr>
    </w:p>
    <w:p w:rsidR="00EA5EC7" w:rsidRPr="0012538E" w:rsidRDefault="00EA5EC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2538E">
        <w:rPr>
          <w:rFonts w:ascii="Angsana New" w:hAnsi="Angsana New" w:hint="cs"/>
          <w:b/>
          <w:color w:val="FF00FF"/>
          <w:sz w:val="30"/>
          <w:szCs w:val="30"/>
          <w:cs/>
        </w:rPr>
        <w:tab/>
      </w: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DA7C30">
        <w:rPr>
          <w:rFonts w:ascii="Angsana New" w:hAnsi="Angsana New" w:hint="cs"/>
          <w:b/>
          <w:sz w:val="30"/>
          <w:szCs w:val="30"/>
          <w:cs/>
        </w:rPr>
        <w:t>และที่ดินที่พัฒนาเสร็จแล้วพร้อมขาย</w:t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 รวมทั้งโครงการระบบผลิตน้ำเพื่อการอุตสาหกรรม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               </w:t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35519">
        <w:rPr>
          <w:rFonts w:ascii="Angsana New" w:hAnsi="Angsana New" w:hint="cs"/>
          <w:b/>
          <w:sz w:val="30"/>
          <w:szCs w:val="30"/>
          <w:cs/>
        </w:rPr>
        <w:t>และเงินฝาก</w:t>
      </w:r>
      <w:r w:rsidR="00EF2A9C">
        <w:rPr>
          <w:rFonts w:ascii="Angsana New" w:hAnsi="Angsana New" w:hint="cs"/>
          <w:b/>
          <w:sz w:val="30"/>
          <w:szCs w:val="30"/>
          <w:cs/>
        </w:rPr>
        <w:t>สถาบันการเงิน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:rsidR="00EA5EC7" w:rsidRPr="0012538E" w:rsidRDefault="00EA5EC7" w:rsidP="00EA5EC7">
      <w:pPr>
        <w:pStyle w:val="FSBlank"/>
        <w:rPr>
          <w:sz w:val="30"/>
          <w:szCs w:val="30"/>
        </w:rPr>
      </w:pPr>
    </w:p>
    <w:p w:rsidR="00EA5EC7" w:rsidRPr="0012538E" w:rsidRDefault="00EA5EC7" w:rsidP="00EA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EA5EC7" w:rsidRDefault="00EA5EC7" w:rsidP="00662F12">
      <w:pPr>
        <w:pStyle w:val="FSContent"/>
      </w:pPr>
    </w:p>
    <w:p w:rsidR="005A398F" w:rsidRDefault="00A41BAE" w:rsidP="00C616E7">
      <w:pPr>
        <w:pStyle w:val="FSContent"/>
        <w:rPr>
          <w:b/>
        </w:rPr>
      </w:pPr>
      <w:r>
        <w:rPr>
          <w:cs/>
          <w:lang w:val="th-TH"/>
        </w:rPr>
        <w:br w:type="page"/>
      </w:r>
      <w:r w:rsidR="005A398F" w:rsidRPr="008C010D">
        <w:rPr>
          <w:rFonts w:hint="cs"/>
          <w:b/>
          <w:cs/>
        </w:rPr>
        <w:lastRenderedPageBreak/>
        <w:t>เงินอุดหนุนจากรัฐบาลรอตัดบัญชีสรุปได้ดังนี้</w:t>
      </w:r>
    </w:p>
    <w:p w:rsidR="00CE4BD6" w:rsidRPr="0012538E" w:rsidRDefault="00CE4BD6" w:rsidP="00CE4BD6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69"/>
        <w:gridCol w:w="1082"/>
        <w:gridCol w:w="270"/>
        <w:gridCol w:w="1168"/>
        <w:gridCol w:w="270"/>
        <w:gridCol w:w="1082"/>
      </w:tblGrid>
      <w:tr w:rsidR="00E47A2A" w:rsidRPr="003C47FE" w:rsidTr="00A5509F">
        <w:trPr>
          <w:cantSplit/>
        </w:trPr>
        <w:tc>
          <w:tcPr>
            <w:tcW w:w="2162" w:type="pct"/>
          </w:tcPr>
          <w:p w:rsidR="00E47A2A" w:rsidRPr="003C47FE" w:rsidRDefault="00E47A2A" w:rsidP="005614F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338,466</w:t>
            </w:r>
          </w:p>
        </w:tc>
        <w:tc>
          <w:tcPr>
            <w:tcW w:w="146" w:type="pct"/>
          </w:tcPr>
          <w:p w:rsidR="009809BB" w:rsidRPr="00C108B2" w:rsidRDefault="009809BB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338,466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9809BB" w:rsidRPr="00C108B2" w:rsidRDefault="00B60A8C" w:rsidP="009809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(27,401)</w:t>
            </w:r>
          </w:p>
        </w:tc>
        <w:tc>
          <w:tcPr>
            <w:tcW w:w="146" w:type="pct"/>
          </w:tcPr>
          <w:p w:rsidR="009809BB" w:rsidRPr="00C108B2" w:rsidRDefault="009809BB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809BB" w:rsidRPr="00C108B2" w:rsidRDefault="009809BB" w:rsidP="009809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08B2">
              <w:rPr>
                <w:rFonts w:ascii="Angsana New" w:hAnsi="Angsana New"/>
                <w:sz w:val="30"/>
                <w:szCs w:val="30"/>
                <w:lang w:val="en-US" w:bidi="th-TH"/>
              </w:rPr>
              <w:t>(39,936)</w:t>
            </w:r>
          </w:p>
        </w:tc>
        <w:tc>
          <w:tcPr>
            <w:tcW w:w="147" w:type="pct"/>
          </w:tcPr>
          <w:p w:rsidR="009809BB" w:rsidRPr="00C108B2" w:rsidRDefault="009809BB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9809BB" w:rsidRPr="003C47FE" w:rsidRDefault="00B60A8C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(27,401)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(39,936)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433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B60A8C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311,065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B60A8C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311,065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  <w:bookmarkEnd w:id="1"/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9809BB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7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24,660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24,660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7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286,405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809BB" w:rsidRPr="003C47FE" w:rsidRDefault="00B60A8C" w:rsidP="009809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286,405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</w:tcPr>
          <w:p w:rsidR="009809BB" w:rsidRPr="003C47FE" w:rsidRDefault="009809BB" w:rsidP="009809B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</w:tr>
      <w:tr w:rsidR="009809BB" w:rsidRPr="003C47FE" w:rsidTr="00A5509F">
        <w:trPr>
          <w:cantSplit/>
        </w:trPr>
        <w:tc>
          <w:tcPr>
            <w:tcW w:w="2162" w:type="pct"/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B60A8C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311,065</w:t>
            </w:r>
          </w:p>
        </w:tc>
        <w:tc>
          <w:tcPr>
            <w:tcW w:w="146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B60A8C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311,065</w:t>
            </w:r>
          </w:p>
        </w:tc>
        <w:tc>
          <w:tcPr>
            <w:tcW w:w="147" w:type="pct"/>
          </w:tcPr>
          <w:p w:rsidR="009809BB" w:rsidRPr="003C47FE" w:rsidRDefault="009809BB" w:rsidP="00980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9809BB" w:rsidRPr="003C47FE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</w:tbl>
    <w:p w:rsidR="00200641" w:rsidRDefault="00200641" w:rsidP="00F527E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200641" w:rsidRDefault="00154BC8" w:rsidP="002006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23324465"/>
      <w:r>
        <w:rPr>
          <w:rFonts w:ascii="Angsana New" w:hAnsi="Angsana New"/>
          <w:sz w:val="30"/>
          <w:szCs w:val="30"/>
          <w:lang w:val="en-US"/>
        </w:rPr>
        <w:t>8</w:t>
      </w:r>
      <w:r w:rsidR="00200641" w:rsidRPr="0012538E">
        <w:rPr>
          <w:rFonts w:ascii="Angsana New" w:hAnsi="Angsana New"/>
          <w:sz w:val="30"/>
          <w:szCs w:val="30"/>
          <w:lang w:val="th-TH"/>
        </w:rPr>
        <w:tab/>
      </w:r>
      <w:r w:rsidR="00200641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bookmarkEnd w:id="2"/>
    <w:p w:rsidR="00200641" w:rsidRPr="00FD7767" w:rsidRDefault="00200641" w:rsidP="00200641">
      <w:pPr>
        <w:rPr>
          <w:rFonts w:ascii="Angsana New" w:hAnsi="Angsana New"/>
          <w:sz w:val="30"/>
          <w:szCs w:val="30"/>
          <w:lang w:val="th-TH" w:eastAsia="x-none"/>
        </w:rPr>
      </w:pPr>
    </w:p>
    <w:p w:rsidR="008B3D67" w:rsidRDefault="00200641" w:rsidP="00F6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</w:t>
      </w:r>
      <w:r w:rsidR="00F63E58">
        <w:rPr>
          <w:rFonts w:ascii="Angsana New" w:hAnsi="Angsana New" w:hint="cs"/>
          <w:sz w:val="30"/>
          <w:szCs w:val="30"/>
          <w:cs/>
          <w:lang w:val="th-TH" w:eastAsia="x-none"/>
        </w:rPr>
        <w:t>ย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ของ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 xml:space="preserve">ปี 2562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30 </w:t>
      </w:r>
      <w:r w:rsidR="00D41809">
        <w:rPr>
          <w:rFonts w:ascii="Angsana New" w:hAnsi="Angsana New" w:hint="cs"/>
          <w:sz w:val="30"/>
          <w:szCs w:val="30"/>
          <w:cs/>
          <w:lang w:val="th-TH" w:eastAsia="x-none"/>
        </w:rPr>
        <w:t>กันยา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ยน 2562 และต้นทุนบริการในอดีตเพิ่มขึ้นสำหรับงวดสามเดือนและ</w:t>
      </w:r>
      <w:r w:rsidR="00D41809">
        <w:rPr>
          <w:rFonts w:ascii="Angsana New" w:hAnsi="Angsana New" w:hint="cs"/>
          <w:sz w:val="30"/>
          <w:szCs w:val="30"/>
          <w:cs/>
          <w:lang w:val="th-TH" w:eastAsia="x-none"/>
        </w:rPr>
        <w:t>เก้า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 xml:space="preserve">เดือนสิ้นสุดวันเดียวกันในงบการเงินรวมและงบการเงินเฉพาะกิจการจำนวน 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5.9</w:t>
      </w:r>
      <w:r w:rsidRPr="00200641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 xml:space="preserve">ล้านบาท และ 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5.9</w:t>
      </w:r>
      <w:r w:rsidRPr="00200641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ล้านบาท ตามลำดับ</w:t>
      </w:r>
    </w:p>
    <w:p w:rsidR="00C9686F" w:rsidRPr="006D7DF4" w:rsidRDefault="008B3D67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 w:eastAsia="x-none"/>
        </w:rPr>
        <w:br w:type="page"/>
      </w:r>
    </w:p>
    <w:p w:rsidR="00B545CD" w:rsidRPr="006D7DF4" w:rsidRDefault="0090048D" w:rsidP="00B545CD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884A0A" w:rsidRPr="0012538E">
        <w:rPr>
          <w:rFonts w:ascii="Angsana New" w:hAnsi="Angsana New"/>
          <w:sz w:val="30"/>
          <w:szCs w:val="30"/>
          <w:lang w:val="th-TH"/>
        </w:rPr>
        <w:tab/>
      </w:r>
      <w:r w:rsidR="00884A0A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:rsidR="00B545CD" w:rsidRPr="00B545CD" w:rsidRDefault="00B545CD" w:rsidP="00B545CD">
      <w:pPr>
        <w:rPr>
          <w:lang w:val="th-TH" w:eastAsia="x-none"/>
        </w:rPr>
      </w:pPr>
    </w:p>
    <w:p w:rsidR="00C55687" w:rsidRDefault="00C55687" w:rsidP="00C5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>เมื่อวันที่ 13 สิงหาคม 2562 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>ซื้อหุ้นคืนได้ไม่เกินร้อยละ 4.15 หรือ 85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150 ล้านบาท บริษัทสามารถซื้อหุ้นผ่านตลาดหลักทรัพย์แห่งประเทศไทย ในช่วงระหว่างวันที่ 28 สิงหาคม 2562 ถึง 27 กุมภาพันธ์ 2563 หุ้นที่ซื้อนี้สามารถนำออกขายได้อีกครั้งหลังจาก 6 เดือน แต่ไม่เกิน 3 ปี นับจากวันที่ซื้อ</w:t>
      </w:r>
    </w:p>
    <w:p w:rsidR="00C55687" w:rsidRDefault="00C55687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A11E49" w:rsidRPr="00A11E49" w:rsidRDefault="00A11E49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:rsidR="00C9686F" w:rsidRDefault="00C9686F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B545CD" w:rsidRDefault="00A11E49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257771">
        <w:rPr>
          <w:rFonts w:ascii="Angsana New" w:hAnsi="Angsana New"/>
          <w:spacing w:val="-4"/>
          <w:sz w:val="30"/>
          <w:szCs w:val="30"/>
        </w:rPr>
        <w:t>30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Pr="00257771">
        <w:rPr>
          <w:rFonts w:ascii="Angsana New" w:hAnsi="Angsana New"/>
          <w:spacing w:val="-4"/>
          <w:sz w:val="30"/>
          <w:szCs w:val="30"/>
        </w:rPr>
        <w:t>2562</w:t>
      </w:r>
      <w:r w:rsidR="00C9686F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 w:rsidR="00A05B41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บริษัทจำนวน</w:t>
      </w:r>
      <w:r w:rsidR="006A7BC0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0D000F" w:rsidRPr="00257771">
        <w:rPr>
          <w:rFonts w:ascii="Angsana New" w:hAnsi="Angsana New"/>
          <w:spacing w:val="-4"/>
          <w:sz w:val="30"/>
          <w:szCs w:val="30"/>
        </w:rPr>
        <w:t>4</w:t>
      </w:r>
      <w:r w:rsidR="00257771" w:rsidRPr="00257771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257771" w:rsidRPr="00257771">
        <w:rPr>
          <w:rFonts w:ascii="Angsana New" w:hAnsi="Angsana New"/>
          <w:spacing w:val="-4"/>
          <w:sz w:val="30"/>
          <w:szCs w:val="30"/>
        </w:rPr>
        <w:t xml:space="preserve">1 </w:t>
      </w:r>
      <w:r w:rsidR="00257771"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>2561:</w:t>
      </w:r>
      <w:r w:rsidR="008B3D67"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ซึ่งคิดเป็นร้อยละ </w:t>
      </w:r>
      <w:r w:rsidR="008B3D67" w:rsidRPr="00257771">
        <w:rPr>
          <w:rFonts w:ascii="Angsana New" w:hAnsi="Angsana New"/>
          <w:spacing w:val="-4"/>
          <w:sz w:val="30"/>
          <w:szCs w:val="30"/>
        </w:rPr>
        <w:t>0.2</w:t>
      </w:r>
      <w:r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(2561: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ไม่</w:t>
      </w:r>
      <w:r w:rsidRPr="006D7DF4">
        <w:rPr>
          <w:rFonts w:ascii="Angsana New" w:hAnsi="Angsana New"/>
          <w:i/>
          <w:iCs/>
          <w:sz w:val="30"/>
          <w:szCs w:val="30"/>
          <w:cs/>
        </w:rPr>
        <w:t>มี)</w:t>
      </w:r>
      <w:r w:rsidRPr="00A11E49">
        <w:rPr>
          <w:rFonts w:ascii="Angsana New" w:hAnsi="Angsana New"/>
          <w:sz w:val="30"/>
          <w:szCs w:val="30"/>
          <w:cs/>
        </w:rPr>
        <w:t xml:space="preserve"> ของหุ้นบริษัทที่ออก</w:t>
      </w:r>
      <w:r w:rsidR="00A05B41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A11E49">
        <w:rPr>
          <w:rFonts w:ascii="Angsana New" w:hAnsi="Angsana New"/>
          <w:sz w:val="30"/>
          <w:szCs w:val="30"/>
          <w:cs/>
        </w:rPr>
        <w:t xml:space="preserve"> รวมเป็นต้น</w:t>
      </w:r>
      <w:r w:rsidRPr="004A1BF1">
        <w:rPr>
          <w:rFonts w:ascii="Angsana New" w:hAnsi="Angsana New"/>
          <w:sz w:val="30"/>
          <w:szCs w:val="30"/>
          <w:cs/>
        </w:rPr>
        <w:t xml:space="preserve">ทุนทั้งหมด </w:t>
      </w:r>
      <w:r w:rsidR="008B3D67" w:rsidRPr="004A1BF1">
        <w:rPr>
          <w:rFonts w:ascii="Angsana New" w:hAnsi="Angsana New"/>
          <w:sz w:val="30"/>
          <w:szCs w:val="30"/>
        </w:rPr>
        <w:t>8</w:t>
      </w:r>
      <w:r w:rsidR="00257771">
        <w:rPr>
          <w:rFonts w:ascii="Angsana New" w:hAnsi="Angsana New"/>
          <w:sz w:val="30"/>
          <w:szCs w:val="30"/>
        </w:rPr>
        <w:t xml:space="preserve">.6 </w:t>
      </w:r>
      <w:r w:rsidR="00257771">
        <w:rPr>
          <w:rFonts w:ascii="Angsana New" w:hAnsi="Angsana New" w:hint="cs"/>
          <w:sz w:val="30"/>
          <w:szCs w:val="30"/>
          <w:cs/>
        </w:rPr>
        <w:t>ล้าน</w:t>
      </w:r>
      <w:r w:rsidRPr="004A1BF1">
        <w:rPr>
          <w:rFonts w:ascii="Angsana New" w:hAnsi="Angsana New"/>
          <w:sz w:val="30"/>
          <w:szCs w:val="30"/>
          <w:cs/>
        </w:rPr>
        <w:t xml:space="preserve">บาท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ไม่มี)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ทั้งนี้บริษัทได้จัดสรร</w:t>
      </w:r>
      <w:r w:rsidR="0080206D">
        <w:rPr>
          <w:rFonts w:ascii="Angsana New" w:hAnsi="Angsana New"/>
          <w:sz w:val="30"/>
          <w:szCs w:val="30"/>
        </w:rPr>
        <w:t xml:space="preserve">           </w:t>
      </w:r>
      <w:r w:rsidRPr="00A11E49">
        <w:rPr>
          <w:rFonts w:ascii="Angsana New" w:hAnsi="Angsana New"/>
          <w:sz w:val="30"/>
          <w:szCs w:val="30"/>
          <w:cs/>
        </w:rPr>
        <w:t xml:space="preserve">กำไรสะสมไว้เป็นสำรองสำหรับหุ้นทุนซื้อคืน ณ วันที่ </w:t>
      </w:r>
      <w:r w:rsidRPr="00A11E49">
        <w:rPr>
          <w:rFonts w:ascii="Angsana New" w:hAnsi="Angsana New"/>
          <w:sz w:val="30"/>
          <w:szCs w:val="30"/>
        </w:rPr>
        <w:t xml:space="preserve">30 </w:t>
      </w:r>
      <w:r w:rsidRPr="00A11E4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11E49">
        <w:rPr>
          <w:rFonts w:ascii="Angsana New" w:hAnsi="Angsana New"/>
          <w:sz w:val="30"/>
          <w:szCs w:val="30"/>
        </w:rPr>
        <w:t>2562</w:t>
      </w:r>
      <w:r w:rsidR="0025777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เป็นจำนวนเงิน</w:t>
      </w:r>
      <w:r w:rsidR="00714676">
        <w:rPr>
          <w:rFonts w:ascii="Angsana New" w:hAnsi="Angsana New"/>
          <w:sz w:val="30"/>
          <w:szCs w:val="30"/>
        </w:rPr>
        <w:t xml:space="preserve"> </w:t>
      </w:r>
      <w:r w:rsidR="00633581">
        <w:rPr>
          <w:rFonts w:ascii="Angsana New" w:hAnsi="Angsana New"/>
          <w:sz w:val="30"/>
          <w:szCs w:val="30"/>
        </w:rPr>
        <w:t xml:space="preserve">8.6 </w:t>
      </w:r>
      <w:r w:rsidRPr="00A11E4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33581">
        <w:rPr>
          <w:rFonts w:ascii="Angsana New" w:hAnsi="Angsana New"/>
          <w:i/>
          <w:iCs/>
          <w:sz w:val="30"/>
          <w:szCs w:val="30"/>
          <w:cs/>
        </w:rPr>
        <w:t>(</w:t>
      </w:r>
      <w:r w:rsidRPr="00633581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633581">
        <w:rPr>
          <w:rFonts w:ascii="Angsana New" w:hAnsi="Angsana New"/>
          <w:i/>
          <w:iCs/>
          <w:sz w:val="30"/>
          <w:szCs w:val="30"/>
          <w:cs/>
        </w:rPr>
        <w:t>ไม่มี)</w:t>
      </w:r>
      <w:r w:rsidR="0080206D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0206D" w:rsidRDefault="0080206D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527EF" w:rsidRDefault="00200641" w:rsidP="0063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527EF" w:rsidSect="00B545CD">
          <w:head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 w:rsidRPr="00FD7767">
        <w:rPr>
          <w:rFonts w:ascii="Angsana New" w:hAnsi="Angsana New"/>
          <w:sz w:val="30"/>
          <w:szCs w:val="30"/>
          <w:cs/>
          <w:lang w:val="th-TH"/>
        </w:rPr>
        <w:br/>
      </w:r>
    </w:p>
    <w:p w:rsidR="006756B1" w:rsidRPr="002E3CA1" w:rsidRDefault="0090048D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10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022D80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:rsidR="0058773B" w:rsidRPr="00512FE2" w:rsidRDefault="0058773B" w:rsidP="0058773B">
      <w:pPr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:rsidR="007C5D0D" w:rsidRPr="00847EFC" w:rsidRDefault="0094214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9809B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536273"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9809BB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2561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:rsidR="00536273" w:rsidRPr="00512FE2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F239A4" w:rsidRPr="00A50726" w:rsidTr="00A5509F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39A4" w:rsidRPr="00A50726" w:rsidTr="00A5509F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3CA3" w:rsidRPr="00A50726" w:rsidTr="00A5509F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70B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13EF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F239A4" w:rsidRPr="00A50726" w:rsidTr="00A5509F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3CA3" w:rsidRPr="00A50726" w:rsidTr="00A5509F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391539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162,352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159,927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391539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7,634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F57BA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</w:t>
            </w:r>
            <w:r w:rsidR="001961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391539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169,986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F239A4" w:rsidRPr="00FD31DD" w:rsidRDefault="00827175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167,37</w:t>
            </w:r>
            <w:r w:rsidR="001961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E3CA3" w:rsidRPr="00A50726" w:rsidTr="00A5509F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239A4" w:rsidRPr="00A50726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391539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391539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57BA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391539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196,829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52102A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197,007</w:t>
            </w:r>
          </w:p>
        </w:tc>
      </w:tr>
      <w:tr w:rsidR="007E3CA3" w:rsidRPr="00FD31DD" w:rsidTr="00A5509F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3CA3" w:rsidRPr="00A50726" w:rsidTr="00A5509F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7333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391539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74,8</w:t>
            </w:r>
            <w:r w:rsidR="007028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52102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391539" w:rsidP="002B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2B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57BA6" w:rsidP="009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9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5033F8" w:rsidRDefault="00391539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74,8</w:t>
            </w:r>
            <w:r w:rsidR="001F3588"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F57BA6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69,018</w:t>
            </w:r>
          </w:p>
        </w:tc>
      </w:tr>
      <w:tr w:rsidR="005033F8" w:rsidRPr="00A50726" w:rsidTr="00A5509F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(16,381)</w:t>
            </w:r>
          </w:p>
        </w:tc>
        <w:tc>
          <w:tcPr>
            <w:tcW w:w="270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(15,224)</w:t>
            </w:r>
          </w:p>
        </w:tc>
      </w:tr>
      <w:tr w:rsidR="005033F8" w:rsidRPr="00A50726" w:rsidTr="00A5509F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50726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28,955</w:t>
            </w:r>
          </w:p>
        </w:tc>
        <w:tc>
          <w:tcPr>
            <w:tcW w:w="270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5033F8" w:rsidRPr="00A50726" w:rsidRDefault="005033F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19,490</w:t>
            </w:r>
          </w:p>
        </w:tc>
      </w:tr>
      <w:tr w:rsidR="007E3CA3" w:rsidRPr="00A50726" w:rsidTr="00A5509F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239A4" w:rsidRPr="00A50726" w:rsidRDefault="001F358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(1,538)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DF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F239A4" w:rsidRPr="00A50726" w:rsidRDefault="0052102A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(5,496)</w:t>
            </w:r>
          </w:p>
        </w:tc>
      </w:tr>
      <w:tr w:rsidR="007E3CA3" w:rsidRPr="00A50726" w:rsidTr="00A5509F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5033F8" w:rsidRDefault="001F358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85,88</w:t>
            </w:r>
            <w:r w:rsidR="00AD341F"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52102A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67,788</w:t>
            </w:r>
          </w:p>
        </w:tc>
      </w:tr>
      <w:tr w:rsidR="007E3CA3" w:rsidRPr="00A50726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</w:tr>
      <w:tr w:rsidR="007E3CA3" w:rsidRPr="00A50726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E1E7C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E1E7C" w:rsidRDefault="001F358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239A4" w:rsidRPr="005033F8" w:rsidRDefault="00F239A4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E1E7C" w:rsidRDefault="00827175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E3CA3" w:rsidRPr="00A50726" w:rsidTr="00A5509F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162,352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159,927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</w:t>
            </w:r>
            <w:r w:rsidR="00F5798D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239A4" w:rsidRPr="00AE1E7C" w:rsidRDefault="001F358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169,986</w:t>
            </w:r>
          </w:p>
        </w:tc>
        <w:tc>
          <w:tcPr>
            <w:tcW w:w="270" w:type="dxa"/>
            <w:vAlign w:val="bottom"/>
          </w:tcPr>
          <w:p w:rsidR="00F239A4" w:rsidRPr="005033F8" w:rsidRDefault="00F239A4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F239A4" w:rsidRPr="00AE1E7C" w:rsidRDefault="00827175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167,37</w:t>
            </w:r>
            <w:r w:rsidR="00F5798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7E3CA3" w:rsidRPr="00A50726" w:rsidTr="00A5509F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159,927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1F358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7,634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827175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</w:t>
            </w:r>
            <w:r w:rsidR="00F579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FD31DD" w:rsidRDefault="001F3588" w:rsidP="0050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169,986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FD31DD" w:rsidRDefault="00827175" w:rsidP="0092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167,37</w:t>
            </w:r>
            <w:r w:rsidR="00F579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:rsidR="00081F06" w:rsidRPr="00081F06" w:rsidRDefault="00081F06">
      <w:pPr>
        <w:rPr>
          <w:sz w:val="8"/>
          <w:szCs w:val="8"/>
        </w:rPr>
      </w:pP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410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64323C" w:rsidRPr="00A50726" w:rsidTr="00952949">
        <w:trPr>
          <w:trHeight w:val="33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7E3CA3">
        <w:trPr>
          <w:trHeight w:val="481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3CA3" w:rsidRPr="00A50726" w:rsidTr="007E3CA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8246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8246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042E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64323C" w:rsidRPr="00A50726" w:rsidTr="007E3CA3">
        <w:trPr>
          <w:trHeight w:val="18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D69B5" w:rsidRPr="00A50726" w:rsidTr="007E3CA3">
        <w:trPr>
          <w:trHeight w:val="24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D69B5" w:rsidRPr="00FD31DD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D69B5" w:rsidRPr="00FD31DD" w:rsidRDefault="0070281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478,544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465,799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D69B5" w:rsidRPr="00FD31DD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B555E2" w:rsidP="008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21,704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D69B5" w:rsidRPr="00FD31DD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500,640</w:t>
            </w:r>
          </w:p>
        </w:tc>
        <w:tc>
          <w:tcPr>
            <w:tcW w:w="270" w:type="dxa"/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2D69B5" w:rsidRPr="00FD31DD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563,336</w:t>
            </w:r>
          </w:p>
        </w:tc>
      </w:tr>
      <w:tr w:rsidR="002D69B5" w:rsidRPr="00A50726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D69B5" w:rsidRPr="00A50726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70281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465,799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107,941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586,485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640,861</w:t>
            </w:r>
          </w:p>
        </w:tc>
      </w:tr>
      <w:tr w:rsidR="002D69B5" w:rsidRPr="00FD31DD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69B5" w:rsidRPr="00A50726" w:rsidTr="007E3CA3">
        <w:trPr>
          <w:trHeight w:val="3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D69B5" w:rsidRPr="00A50726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D69B5" w:rsidRPr="00A50726" w:rsidRDefault="0070281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225,015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D69B5" w:rsidRPr="00A50726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A50726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69B5" w:rsidRPr="00A50726" w:rsidRDefault="00DA07CA" w:rsidP="00E70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225,015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2D69B5" w:rsidRPr="00A50726" w:rsidRDefault="00675016" w:rsidP="00E70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270,729</w:t>
            </w:r>
          </w:p>
        </w:tc>
      </w:tr>
      <w:tr w:rsidR="002D69B5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69B5" w:rsidRPr="00A50726" w:rsidRDefault="00DA07CA" w:rsidP="00E70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(56,64</w:t>
            </w:r>
            <w:r w:rsidR="00EE681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2D69B5" w:rsidRPr="00A50726" w:rsidRDefault="00ED321F" w:rsidP="00ED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(71,488)</w:t>
            </w:r>
          </w:p>
        </w:tc>
      </w:tr>
      <w:tr w:rsidR="002D69B5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50726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69B5" w:rsidRPr="00A50726" w:rsidRDefault="00DA07CA" w:rsidP="00E70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21,562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2D69B5" w:rsidRPr="00A50726" w:rsidRDefault="00675016" w:rsidP="00ED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83,277</w:t>
            </w:r>
          </w:p>
        </w:tc>
      </w:tr>
      <w:tr w:rsidR="002D69B5" w:rsidRPr="00A50726" w:rsidTr="007E3CA3">
        <w:trPr>
          <w:trHeight w:val="4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D69B5" w:rsidRPr="00A50726" w:rsidRDefault="00DA07CA" w:rsidP="00E70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(6,524)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2D69B5" w:rsidRPr="00A50726" w:rsidRDefault="00675016" w:rsidP="00ED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(19,201)</w:t>
            </w:r>
          </w:p>
        </w:tc>
      </w:tr>
      <w:tr w:rsidR="002D69B5" w:rsidRPr="00A50726" w:rsidTr="007E3CA3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DA07CA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4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183,40</w:t>
            </w:r>
            <w:r w:rsidR="00EE681C" w:rsidRPr="00714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A50726" w:rsidRDefault="00675016" w:rsidP="00ED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263,317</w:t>
            </w:r>
          </w:p>
        </w:tc>
      </w:tr>
      <w:tr w:rsidR="002D69B5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tabs>
                <w:tab w:val="decimal" w:pos="690"/>
              </w:tabs>
              <w:ind w:left="-115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2D69B5" w:rsidRPr="00A50726" w:rsidRDefault="002D69B5" w:rsidP="002D69B5">
            <w:pPr>
              <w:pStyle w:val="FSBlank"/>
              <w:rPr>
                <w:sz w:val="30"/>
                <w:szCs w:val="30"/>
              </w:rPr>
            </w:pPr>
          </w:p>
        </w:tc>
      </w:tr>
      <w:tr w:rsidR="002D69B5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E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E1E7C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E1E7C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69B5" w:rsidRPr="00AE1E7C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E1E7C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2D69B5" w:rsidRPr="00AE1E7C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E1E7C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69B5" w:rsidRPr="00210028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2D69B5" w:rsidRPr="00AE1E7C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75,833</w:t>
            </w:r>
          </w:p>
        </w:tc>
      </w:tr>
      <w:tr w:rsidR="002D69B5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E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478,544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465,799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E1E7C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E1E7C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D69B5" w:rsidRPr="00AE1E7C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AE1E7C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D69B5" w:rsidRPr="00AE1E7C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500,640</w:t>
            </w:r>
          </w:p>
        </w:tc>
        <w:tc>
          <w:tcPr>
            <w:tcW w:w="270" w:type="dxa"/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2D69B5" w:rsidRPr="00AE1E7C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487,503</w:t>
            </w:r>
          </w:p>
        </w:tc>
      </w:tr>
      <w:tr w:rsidR="002D69B5" w:rsidRPr="00A50726" w:rsidTr="007E3CA3">
        <w:trPr>
          <w:trHeight w:val="3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69B5" w:rsidRPr="00A50726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480236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226203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465,799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69B5" w:rsidRPr="00FD31DD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FD31DD" w:rsidRDefault="00AF24EE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500,640</w:t>
            </w:r>
          </w:p>
        </w:tc>
        <w:tc>
          <w:tcPr>
            <w:tcW w:w="270" w:type="dxa"/>
            <w:vAlign w:val="bottom"/>
          </w:tcPr>
          <w:p w:rsidR="002D69B5" w:rsidRPr="00FD31DD" w:rsidRDefault="002D69B5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69B5" w:rsidRPr="00FD31DD" w:rsidRDefault="00B555E2" w:rsidP="002D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563,336</w:t>
            </w:r>
          </w:p>
        </w:tc>
      </w:tr>
    </w:tbl>
    <w:p w:rsidR="000E690A" w:rsidRDefault="000E690A">
      <w:r>
        <w:br w:type="page"/>
      </w: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:rsidTr="00694605">
        <w:trPr>
          <w:trHeight w:val="481"/>
          <w:tblHeader/>
        </w:trPr>
        <w:tc>
          <w:tcPr>
            <w:tcW w:w="14209" w:type="dxa"/>
            <w:gridSpan w:val="16"/>
            <w:tcBorders>
              <w:top w:val="nil"/>
              <w:left w:val="nil"/>
            </w:tcBorders>
            <w:noWrap/>
            <w:vAlign w:val="bottom"/>
          </w:tcPr>
          <w:p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809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2562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2561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752024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809BB" w:rsidRPr="00A50726" w:rsidTr="00694605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09BB" w:rsidRPr="00A50726" w:rsidTr="00694605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9809BB" w:rsidRPr="00A50726" w:rsidTr="00694605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339" w:type="dxa"/>
            <w:gridSpan w:val="15"/>
            <w:tcBorders>
              <w:top w:val="nil"/>
              <w:lef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809BB" w:rsidRPr="00A50726" w:rsidTr="00694605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1,054,678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1,053,560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59,093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56,081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3,14</w:t>
            </w:r>
            <w:r w:rsidR="00D7742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6966"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  <w:r w:rsidR="00DD37F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3,197,921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4,25</w:t>
            </w:r>
            <w:r w:rsidR="000D221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2212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  <w:r w:rsidR="00DD37F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4,307,562</w:t>
            </w:r>
          </w:p>
        </w:tc>
      </w:tr>
      <w:tr w:rsidR="009809BB" w:rsidRPr="00A50726" w:rsidTr="00694605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9BB" w:rsidRPr="00752024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39,344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</w:t>
            </w:r>
            <w:r w:rsidR="000D696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6966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DD37F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1,186,639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09BB" w:rsidRPr="00A50726" w:rsidRDefault="00AF24EE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AF24EE"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="000D2212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AF24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2212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  <w:r w:rsidR="00DD37F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09BB" w:rsidRPr="00A50726" w:rsidRDefault="009809BB" w:rsidP="0098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1,227,747</w:t>
            </w:r>
          </w:p>
        </w:tc>
      </w:tr>
    </w:tbl>
    <w:p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7D16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6135C" w:rsidRP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="00847EFC">
        <w:rPr>
          <w:rFonts w:ascii="Angsana New" w:hAnsi="Angsana New" w:hint="cs"/>
          <w:sz w:val="30"/>
          <w:szCs w:val="30"/>
          <w:cs/>
        </w:rPr>
        <w:t>รายได้จาก</w:t>
      </w:r>
      <w:r>
        <w:rPr>
          <w:rFonts w:ascii="Angsana New" w:hAnsi="Angsana New" w:hint="cs"/>
          <w:sz w:val="30"/>
          <w:szCs w:val="30"/>
          <w:cs/>
        </w:rPr>
        <w:t>ลูกค้า</w:t>
      </w:r>
      <w:r w:rsidR="00847EFC">
        <w:rPr>
          <w:rFonts w:ascii="Angsana New" w:hAnsi="Angsana New" w:hint="cs"/>
          <w:sz w:val="30"/>
          <w:szCs w:val="30"/>
          <w:cs/>
        </w:rPr>
        <w:t xml:space="preserve">ภายนอกรายใดรายหนึ่ง ซึ่งมีมูลค่าตั้งแต่ร้อยละ </w:t>
      </w:r>
      <w:r w:rsidR="00847EFC">
        <w:rPr>
          <w:rFonts w:ascii="Angsana New" w:hAnsi="Angsana New"/>
          <w:sz w:val="30"/>
          <w:szCs w:val="30"/>
        </w:rPr>
        <w:t xml:space="preserve">10 </w:t>
      </w:r>
      <w:r w:rsidR="00847EFC">
        <w:rPr>
          <w:rFonts w:ascii="Angsana New" w:hAnsi="Angsana New" w:hint="cs"/>
          <w:sz w:val="30"/>
          <w:szCs w:val="30"/>
          <w:cs/>
        </w:rPr>
        <w:t>ของรายได้ของกลุ่มบริษัท</w:t>
      </w:r>
    </w:p>
    <w:p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F75D01" w:rsidRDefault="00F75D01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3" w:name="_Hlk7539669"/>
      <w:r w:rsidRPr="0012538E"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 w:rsidR="002B5BE2">
        <w:rPr>
          <w:rFonts w:ascii="Angsana New" w:hAnsi="Angsana New"/>
          <w:sz w:val="30"/>
          <w:szCs w:val="30"/>
          <w:lang w:val="en-US"/>
        </w:rPr>
        <w:t>1</w:t>
      </w:r>
      <w:r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:rsidR="001D2C37" w:rsidRPr="00871828" w:rsidRDefault="001D2C37" w:rsidP="001D2C37">
      <w:pPr>
        <w:rPr>
          <w:rFonts w:ascii="Angsana New" w:hAnsi="Angsana New"/>
          <w:sz w:val="20"/>
          <w:szCs w:val="20"/>
          <w:lang w:val="th-TH" w:eastAsia="x-none"/>
        </w:rPr>
      </w:pPr>
    </w:p>
    <w:p w:rsidR="001D2C37" w:rsidRDefault="00DA4ADB" w:rsidP="001D2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223B6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อัตราภาษีเงินได้ที่แท้จริงของกลุ่มบริษัทและบริษัทในการดำเนินงานต่อเนื่องสำหรับงวดสามเดือนและ</w:t>
      </w:r>
      <w:r w:rsidR="0068246B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682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  <w:lang w:val="x-none"/>
        </w:rPr>
        <w:t>25</w:t>
      </w:r>
      <w:r>
        <w:rPr>
          <w:rFonts w:ascii="Angsana New" w:hAnsi="Angsana New" w:hint="cs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มียอดร้อยละ </w:t>
      </w:r>
      <w:r w:rsidR="00413C08">
        <w:rPr>
          <w:rFonts w:ascii="Angsana New" w:hAnsi="Angsana New"/>
          <w:sz w:val="30"/>
          <w:szCs w:val="30"/>
        </w:rPr>
        <w:t>1.8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413C08">
        <w:rPr>
          <w:rFonts w:ascii="Angsana New" w:hAnsi="Angsana New"/>
          <w:sz w:val="30"/>
          <w:szCs w:val="30"/>
        </w:rPr>
        <w:t>3.4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สำหรับงบการเงินรวม และร้อยละ </w:t>
      </w:r>
      <w:r w:rsidR="00A55C68">
        <w:rPr>
          <w:rFonts w:ascii="Angsana New" w:hAnsi="Angsana New"/>
          <w:sz w:val="30"/>
          <w:szCs w:val="30"/>
        </w:rPr>
        <w:t>2.6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55C68">
        <w:rPr>
          <w:rFonts w:ascii="Angsana New" w:hAnsi="Angsana New"/>
          <w:sz w:val="30"/>
          <w:szCs w:val="30"/>
        </w:rPr>
        <w:t>2.3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>(สำหรับงวดสามเดือนและ</w:t>
      </w:r>
      <w:r w:rsidR="002D69B5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30 </w:t>
      </w:r>
      <w:r w:rsidR="002D69B5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i/>
          <w:iCs/>
          <w:sz w:val="30"/>
          <w:szCs w:val="30"/>
          <w:lang w:val="x-none"/>
        </w:rPr>
        <w:t>25</w:t>
      </w:r>
      <w:r>
        <w:rPr>
          <w:rFonts w:ascii="Angsana New" w:hAnsi="Angsana New" w:hint="cs"/>
          <w:i/>
          <w:iCs/>
          <w:sz w:val="30"/>
          <w:szCs w:val="30"/>
        </w:rPr>
        <w:t>61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391EE1">
        <w:rPr>
          <w:rFonts w:ascii="Angsana New" w:hAnsi="Angsana New"/>
          <w:i/>
          <w:iCs/>
          <w:sz w:val="30"/>
          <w:szCs w:val="30"/>
        </w:rPr>
        <w:t>7.5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>
        <w:rPr>
          <w:rFonts w:ascii="Angsana New" w:hAnsi="Angsana New" w:hint="cs"/>
          <w:i/>
          <w:iCs/>
          <w:sz w:val="30"/>
          <w:szCs w:val="30"/>
        </w:rPr>
        <w:t>6.</w:t>
      </w:r>
      <w:r w:rsidR="00554BB7">
        <w:rPr>
          <w:rFonts w:ascii="Angsana New" w:hAnsi="Angsana New"/>
          <w:i/>
          <w:iCs/>
          <w:sz w:val="30"/>
          <w:szCs w:val="30"/>
        </w:rPr>
        <w:t>8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 สำหรับงบการเงินที่แสดงเงินลงทุนตามวิธีส่วนได้เสีย และร้อยละ </w:t>
      </w:r>
      <w:r w:rsidR="00391EE1">
        <w:rPr>
          <w:rFonts w:ascii="Angsana New" w:hAnsi="Angsana New"/>
          <w:i/>
          <w:iCs/>
          <w:sz w:val="30"/>
          <w:szCs w:val="30"/>
        </w:rPr>
        <w:t>10.2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554BB7">
        <w:rPr>
          <w:rFonts w:ascii="Angsana New" w:hAnsi="Angsana New"/>
          <w:i/>
          <w:iCs/>
          <w:sz w:val="30"/>
          <w:szCs w:val="30"/>
        </w:rPr>
        <w:t>6.2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 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0FF5"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 w:rsidR="007E0FF5">
        <w:rPr>
          <w:rFonts w:ascii="Angsana New" w:hAnsi="Angsana New" w:hint="cs"/>
          <w:sz w:val="30"/>
          <w:szCs w:val="30"/>
          <w:cs/>
        </w:rPr>
        <w:t>แบ่ง</w:t>
      </w:r>
      <w:r w:rsidR="007E0FF5" w:rsidRPr="007E0FF5">
        <w:rPr>
          <w:rFonts w:ascii="Angsana New" w:hAnsi="Angsana New" w:hint="cs"/>
          <w:sz w:val="30"/>
          <w:szCs w:val="30"/>
          <w:cs/>
        </w:rPr>
        <w:t>กำไรจากเงินลงทุนในการร่วมค้า</w:t>
      </w:r>
    </w:p>
    <w:p w:rsidR="00C153FF" w:rsidRPr="00871828" w:rsidRDefault="00C153FF" w:rsidP="001D2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bookmarkEnd w:id="3"/>
    <w:p w:rsidR="00B86315" w:rsidRPr="00C153FF" w:rsidRDefault="00A8692F" w:rsidP="00B8631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7EC6">
        <w:rPr>
          <w:rFonts w:ascii="Angsana New" w:hAnsi="Angsana New"/>
          <w:sz w:val="30"/>
          <w:szCs w:val="30"/>
          <w:lang w:val="th-TH"/>
        </w:rPr>
        <w:t>1</w:t>
      </w:r>
      <w:r w:rsidR="002B5BE2">
        <w:rPr>
          <w:rFonts w:ascii="Angsana New" w:hAnsi="Angsana New"/>
          <w:sz w:val="30"/>
          <w:szCs w:val="30"/>
          <w:lang w:val="en-US"/>
        </w:rPr>
        <w:t>2</w:t>
      </w:r>
      <w:r w:rsidRPr="00557EC6">
        <w:rPr>
          <w:rFonts w:ascii="Angsana New" w:hAnsi="Angsana New"/>
          <w:sz w:val="30"/>
          <w:szCs w:val="30"/>
          <w:cs/>
          <w:lang w:val="th-TH"/>
        </w:rPr>
        <w:tab/>
      </w:r>
      <w:r w:rsidR="00B86315"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:rsidR="003D15B3" w:rsidRPr="00871828" w:rsidRDefault="003D15B3" w:rsidP="00550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18219B" w:rsidRDefault="0018219B" w:rsidP="0018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 xml:space="preserve">0.09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184.34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เงินปันผลดังกล่าวได้จ่ายให้แก่</w:t>
      </w:r>
      <w:r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ผู้ถือหุ้นในระหว่างเดือนพฤษภาคม </w:t>
      </w:r>
      <w:r>
        <w:rPr>
          <w:rFonts w:ascii="Angsana New" w:hAnsi="Angsana New"/>
          <w:sz w:val="30"/>
          <w:szCs w:val="30"/>
        </w:rPr>
        <w:t>2562</w:t>
      </w:r>
    </w:p>
    <w:p w:rsidR="00AF2323" w:rsidRPr="00871828" w:rsidRDefault="00AF2323" w:rsidP="0018219B">
      <w:pPr>
        <w:tabs>
          <w:tab w:val="left" w:pos="540"/>
        </w:tabs>
        <w:spacing w:line="240" w:lineRule="auto"/>
        <w:ind w:right="2"/>
        <w:jc w:val="both"/>
        <w:rPr>
          <w:rFonts w:ascii="Angsana New" w:hAnsi="Angsana New"/>
          <w:sz w:val="20"/>
          <w:szCs w:val="20"/>
        </w:rPr>
      </w:pPr>
    </w:p>
    <w:p w:rsidR="00FB4E90" w:rsidRPr="00B03FBE" w:rsidRDefault="00FB4E90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03FBE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2B5BE2">
        <w:rPr>
          <w:rFonts w:ascii="Angsana New" w:hAnsi="Angsana New"/>
          <w:sz w:val="30"/>
          <w:szCs w:val="30"/>
          <w:lang w:val="en-US"/>
        </w:rPr>
        <w:t>3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  <w:t>เครื่องมือทางการ</w:t>
      </w:r>
      <w:r w:rsidRPr="00B03FBE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:rsidR="00FB4E90" w:rsidRPr="00871828" w:rsidRDefault="00FB4E90" w:rsidP="00D56BE9">
      <w:pPr>
        <w:pStyle w:val="FSBlank"/>
      </w:pPr>
    </w:p>
    <w:p w:rsidR="000C6421" w:rsidRDefault="000C6421" w:rsidP="000C642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91EE1" w:rsidRPr="00952255" w:rsidRDefault="00391EE1" w:rsidP="000C642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18"/>
        <w:gridCol w:w="1351"/>
        <w:gridCol w:w="272"/>
        <w:gridCol w:w="1439"/>
      </w:tblGrid>
      <w:tr w:rsidR="00391EE1" w:rsidTr="00BF072B">
        <w:trPr>
          <w:trHeight w:hRule="exact" w:val="857"/>
          <w:tblHeader/>
        </w:trPr>
        <w:tc>
          <w:tcPr>
            <w:tcW w:w="3332" w:type="pct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8" w:type="pct"/>
            <w:gridSpan w:val="3"/>
            <w:hideMark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1EE1" w:rsidTr="00BF072B">
        <w:trPr>
          <w:tblHeader/>
        </w:trPr>
        <w:tc>
          <w:tcPr>
            <w:tcW w:w="3332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8" w:type="pct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47" w:firstLine="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hideMark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91EE1" w:rsidTr="00BF072B">
        <w:trPr>
          <w:tblHeader/>
        </w:trPr>
        <w:tc>
          <w:tcPr>
            <w:tcW w:w="3332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8" w:type="pct"/>
            <w:gridSpan w:val="3"/>
          </w:tcPr>
          <w:p w:rsidR="00391EE1" w:rsidRPr="00316F0E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6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EE1" w:rsidTr="00BF072B">
        <w:trPr>
          <w:trHeight w:hRule="exact" w:val="403"/>
        </w:trPr>
        <w:tc>
          <w:tcPr>
            <w:tcW w:w="3332" w:type="pct"/>
            <w:hideMark/>
          </w:tcPr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30 กันยายน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36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EE1" w:rsidTr="00BF072B">
        <w:tc>
          <w:tcPr>
            <w:tcW w:w="3332" w:type="pct"/>
            <w:hideMark/>
          </w:tcPr>
          <w:p w:rsidR="00391EE1" w:rsidRDefault="00391EE1" w:rsidP="00BF072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736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EE1" w:rsidTr="00BF072B">
        <w:tc>
          <w:tcPr>
            <w:tcW w:w="3332" w:type="pct"/>
            <w:hideMark/>
          </w:tcPr>
          <w:p w:rsidR="00391EE1" w:rsidRPr="000C6421" w:rsidRDefault="00391EE1" w:rsidP="00BF072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736" w:type="pct"/>
            <w:vAlign w:val="bottom"/>
          </w:tcPr>
          <w:p w:rsidR="00391EE1" w:rsidRDefault="009A0143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313,988</w:t>
            </w:r>
          </w:p>
        </w:tc>
        <w:tc>
          <w:tcPr>
            <w:tcW w:w="148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91EE1" w:rsidRPr="009A0143" w:rsidRDefault="009A0143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247,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193</w:t>
            </w:r>
          </w:p>
        </w:tc>
      </w:tr>
      <w:tr w:rsidR="00391EE1" w:rsidTr="00BF072B">
        <w:tc>
          <w:tcPr>
            <w:tcW w:w="3332" w:type="pct"/>
          </w:tcPr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36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8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391EE1" w:rsidTr="00BF072B">
        <w:tc>
          <w:tcPr>
            <w:tcW w:w="3332" w:type="pct"/>
          </w:tcPr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36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8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391EE1" w:rsidTr="00BF072B">
        <w:trPr>
          <w:trHeight w:hRule="exact" w:val="403"/>
          <w:tblHeader/>
        </w:trPr>
        <w:tc>
          <w:tcPr>
            <w:tcW w:w="3332" w:type="pct"/>
            <w:hideMark/>
          </w:tcPr>
          <w:p w:rsidR="00391EE1" w:rsidRDefault="00391EE1" w:rsidP="00BF072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36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EE1" w:rsidTr="00BF072B">
        <w:tc>
          <w:tcPr>
            <w:tcW w:w="3332" w:type="pct"/>
            <w:hideMark/>
          </w:tcPr>
          <w:p w:rsidR="00391EE1" w:rsidRDefault="00391EE1" w:rsidP="00BF072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736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107" w:firstLine="3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91EE1" w:rsidRDefault="00391EE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EE1" w:rsidTr="00BF072B">
        <w:tc>
          <w:tcPr>
            <w:tcW w:w="3332" w:type="pct"/>
            <w:hideMark/>
          </w:tcPr>
          <w:p w:rsidR="00391EE1" w:rsidRDefault="00391EE1" w:rsidP="00BF072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736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343,961</w:t>
            </w:r>
          </w:p>
        </w:tc>
        <w:tc>
          <w:tcPr>
            <w:tcW w:w="148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91EE1" w:rsidRDefault="00391EE1" w:rsidP="00BF0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265,033</w:t>
            </w:r>
          </w:p>
        </w:tc>
      </w:tr>
    </w:tbl>
    <w:p w:rsidR="000C6421" w:rsidRPr="00391EE1" w:rsidRDefault="000C6421" w:rsidP="000C642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FB4E90" w:rsidRPr="00B03FBE" w:rsidRDefault="00FB4E90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255C0F">
        <w:rPr>
          <w:rFonts w:ascii="Angsana New" w:hAnsi="Angsana New"/>
          <w:sz w:val="30"/>
          <w:szCs w:val="30"/>
          <w:lang w:val="en-US"/>
        </w:rPr>
        <w:t>4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:rsidR="00FB4E90" w:rsidRPr="00C13ABB" w:rsidRDefault="00FB4E90" w:rsidP="00D56BE9">
      <w:pPr>
        <w:pStyle w:val="FSBlank"/>
        <w:rPr>
          <w:sz w:val="24"/>
          <w:szCs w:val="24"/>
        </w:rPr>
      </w:pPr>
    </w:p>
    <w:p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622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6911"/>
        <w:gridCol w:w="1711"/>
      </w:tblGrid>
      <w:tr w:rsidR="005C2438" w:rsidRPr="00A16777" w:rsidTr="00BF072B">
        <w:trPr>
          <w:tblHeader/>
        </w:trPr>
        <w:tc>
          <w:tcPr>
            <w:tcW w:w="4008" w:type="pct"/>
            <w:shd w:val="clear" w:color="auto" w:fill="auto"/>
          </w:tcPr>
          <w:p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25D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2" w:type="pct"/>
            <w:shd w:val="clear" w:color="auto" w:fill="auto"/>
          </w:tcPr>
          <w:p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  <w:p w:rsidR="005C2438" w:rsidRPr="00D57F65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C2438" w:rsidRPr="00A16777" w:rsidTr="00BF072B">
        <w:trPr>
          <w:tblHeader/>
        </w:trPr>
        <w:tc>
          <w:tcPr>
            <w:tcW w:w="4008" w:type="pct"/>
            <w:shd w:val="clear" w:color="auto" w:fill="auto"/>
          </w:tcPr>
          <w:p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pct"/>
            <w:shd w:val="clear" w:color="auto" w:fill="auto"/>
          </w:tcPr>
          <w:p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:rsidTr="00BF072B">
        <w:tc>
          <w:tcPr>
            <w:tcW w:w="4008" w:type="pct"/>
            <w:shd w:val="clear" w:color="auto" w:fill="auto"/>
          </w:tcPr>
          <w:p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</w:tcPr>
          <w:p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97163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97163" w:rsidRPr="00E05205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311,754</w:t>
            </w:r>
          </w:p>
        </w:tc>
      </w:tr>
      <w:tr w:rsidR="005C2438" w:rsidRPr="00F20B0B" w:rsidTr="00BF072B">
        <w:tc>
          <w:tcPr>
            <w:tcW w:w="4008" w:type="pct"/>
            <w:shd w:val="clear" w:color="auto" w:fill="auto"/>
          </w:tcPr>
          <w:p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438" w:rsidRPr="00F20B0B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311,754</w:t>
            </w:r>
          </w:p>
        </w:tc>
      </w:tr>
    </w:tbl>
    <w:p w:rsidR="005C2438" w:rsidRPr="00725D01" w:rsidRDefault="005C2438" w:rsidP="00725D01">
      <w:pPr>
        <w:pStyle w:val="FSBlank"/>
        <w:ind w:left="0"/>
        <w:rPr>
          <w:sz w:val="30"/>
          <w:szCs w:val="30"/>
        </w:rPr>
      </w:pPr>
    </w:p>
    <w:p w:rsidR="00FB4E90" w:rsidRPr="00B03FBE" w:rsidRDefault="00FB4E90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7021"/>
        <w:gridCol w:w="1709"/>
      </w:tblGrid>
      <w:tr w:rsidR="00725D01" w:rsidRPr="00A16777" w:rsidTr="00BF072B">
        <w:trPr>
          <w:tblHeader/>
        </w:trPr>
        <w:tc>
          <w:tcPr>
            <w:tcW w:w="4021" w:type="pct"/>
            <w:shd w:val="clear" w:color="auto" w:fill="auto"/>
          </w:tcPr>
          <w:p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9" w:type="pct"/>
            <w:shd w:val="clear" w:color="auto" w:fill="auto"/>
          </w:tcPr>
          <w:p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  <w:p w:rsidR="00725D01" w:rsidRPr="00D57F65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25D01" w:rsidRPr="00A16777" w:rsidTr="00BF072B">
        <w:trPr>
          <w:tblHeader/>
        </w:trPr>
        <w:tc>
          <w:tcPr>
            <w:tcW w:w="4021" w:type="pct"/>
            <w:shd w:val="clear" w:color="auto" w:fill="auto"/>
          </w:tcPr>
          <w:p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D01" w:rsidRPr="00494CD6" w:rsidTr="00BF072B">
        <w:tc>
          <w:tcPr>
            <w:tcW w:w="4021" w:type="pct"/>
            <w:shd w:val="clear" w:color="auto" w:fill="auto"/>
          </w:tcPr>
          <w:p w:rsidR="00725D01" w:rsidRPr="003C47FE" w:rsidRDefault="00725D01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979" w:type="pct"/>
            <w:shd w:val="clear" w:color="auto" w:fill="auto"/>
          </w:tcPr>
          <w:p w:rsidR="00725D01" w:rsidRPr="00E05205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0770B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5D01" w:rsidRPr="00494CD6" w:rsidTr="00BF072B">
        <w:tc>
          <w:tcPr>
            <w:tcW w:w="4021" w:type="pct"/>
            <w:shd w:val="clear" w:color="auto" w:fill="auto"/>
          </w:tcPr>
          <w:p w:rsidR="00725D01" w:rsidRPr="003C47FE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79" w:type="pct"/>
            <w:shd w:val="clear" w:color="auto" w:fill="auto"/>
          </w:tcPr>
          <w:p w:rsidR="00725D01" w:rsidRPr="00E05205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</w:tr>
      <w:tr w:rsidR="00725D01" w:rsidRPr="00494CD6" w:rsidTr="00BF072B">
        <w:tc>
          <w:tcPr>
            <w:tcW w:w="4021" w:type="pct"/>
            <w:shd w:val="clear" w:color="auto" w:fill="auto"/>
          </w:tcPr>
          <w:p w:rsidR="00725D01" w:rsidRPr="003C47FE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</w:tcPr>
          <w:p w:rsidR="00725D01" w:rsidRPr="00E05205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3,384</w:t>
            </w:r>
          </w:p>
        </w:tc>
      </w:tr>
      <w:tr w:rsidR="00725D01" w:rsidRPr="00F20B0B" w:rsidTr="00BF072B">
        <w:tc>
          <w:tcPr>
            <w:tcW w:w="4021" w:type="pct"/>
            <w:shd w:val="clear" w:color="auto" w:fill="auto"/>
          </w:tcPr>
          <w:p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D01" w:rsidRPr="00F20B0B" w:rsidRDefault="00E97163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</w:t>
            </w:r>
            <w:r w:rsidR="000770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474E8B">
        <w:rPr>
          <w:rFonts w:ascii="Angsana New" w:hAnsi="Angsana New"/>
          <w:sz w:val="30"/>
          <w:szCs w:val="30"/>
        </w:rPr>
        <w:t>1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/>
          <w:sz w:val="30"/>
          <w:szCs w:val="30"/>
        </w:rPr>
        <w:t>4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>และสัญญาเช่าที่ดินแปลงหนึ่ง โดยมีระยะเวลา 30 ปี ซึ่งจะสิ้นสุดใน</w:t>
      </w:r>
      <w:r w:rsidR="00752024">
        <w:rPr>
          <w:rFonts w:ascii="Angsana New" w:hAnsi="Angsana New" w:hint="cs"/>
          <w:sz w:val="30"/>
          <w:szCs w:val="30"/>
          <w:cs/>
        </w:rPr>
        <w:t>ระหว่าง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FA0CB8" w:rsidRPr="00B03FBE">
        <w:rPr>
          <w:rFonts w:ascii="Angsana New" w:hAnsi="Angsana New"/>
          <w:sz w:val="30"/>
          <w:szCs w:val="30"/>
        </w:rPr>
        <w:t>25</w:t>
      </w:r>
      <w:r w:rsidR="00AB43DC">
        <w:rPr>
          <w:rFonts w:ascii="Angsana New" w:hAnsi="Angsana New"/>
          <w:sz w:val="30"/>
          <w:szCs w:val="30"/>
        </w:rPr>
        <w:t>6</w:t>
      </w:r>
      <w:r w:rsidR="00F978A2">
        <w:rPr>
          <w:rFonts w:ascii="Angsana New" w:hAnsi="Angsana New"/>
          <w:sz w:val="30"/>
          <w:szCs w:val="30"/>
        </w:rPr>
        <w:t>3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F978A2">
        <w:rPr>
          <w:rFonts w:ascii="Angsana New" w:hAnsi="Angsana New" w:hint="cs"/>
          <w:sz w:val="30"/>
          <w:szCs w:val="30"/>
          <w:cs/>
        </w:rPr>
        <w:t>และปี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/>
          <w:sz w:val="30"/>
          <w:szCs w:val="30"/>
        </w:rPr>
        <w:t>2579</w:t>
      </w:r>
    </w:p>
    <w:p w:rsidR="0068246B" w:rsidRPr="00463AAB" w:rsidRDefault="0068246B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EB5899">
        <w:rPr>
          <w:rFonts w:ascii="Angsana New" w:hAnsi="Angsana New" w:hint="cs"/>
          <w:sz w:val="30"/>
          <w:szCs w:val="30"/>
          <w:cs/>
        </w:rPr>
        <w:t xml:space="preserve">30 </w:t>
      </w:r>
      <w:r w:rsidR="009809B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E4AF5" w:rsidRPr="00B03FBE">
        <w:rPr>
          <w:rFonts w:ascii="Angsana New" w:hAnsi="Angsana New" w:hint="cs"/>
          <w:sz w:val="30"/>
          <w:szCs w:val="30"/>
          <w:cs/>
        </w:rPr>
        <w:t>256</w:t>
      </w:r>
      <w:r w:rsidR="00B61D89" w:rsidRPr="00B03FBE">
        <w:rPr>
          <w:rFonts w:ascii="Angsana New" w:hAnsi="Angsana New"/>
          <w:sz w:val="30"/>
          <w:szCs w:val="30"/>
        </w:rPr>
        <w:t>2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E97163">
        <w:rPr>
          <w:rFonts w:ascii="Angsana New" w:hAnsi="Angsana New"/>
          <w:sz w:val="30"/>
          <w:szCs w:val="30"/>
        </w:rPr>
        <w:t>81.6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12174C" w:rsidRPr="001345BA" w:rsidRDefault="00AB43D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45B09">
        <w:rPr>
          <w:rFonts w:ascii="Angsana New" w:hAnsi="Angsana New" w:hint="cs"/>
          <w:sz w:val="24"/>
          <w:szCs w:val="24"/>
          <w:cs/>
        </w:rPr>
        <w:t xml:space="preserve">    </w:t>
      </w:r>
    </w:p>
    <w:p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EB5899">
        <w:rPr>
          <w:rFonts w:ascii="Angsana New" w:hAnsi="Angsana New" w:hint="cs"/>
          <w:sz w:val="30"/>
          <w:szCs w:val="30"/>
          <w:cs/>
        </w:rPr>
        <w:t xml:space="preserve">30 </w:t>
      </w:r>
      <w:r w:rsidR="009809B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E4AF5" w:rsidRPr="00B03FBE">
        <w:rPr>
          <w:rFonts w:ascii="Angsana New" w:hAnsi="Angsana New" w:hint="cs"/>
          <w:sz w:val="30"/>
          <w:szCs w:val="30"/>
          <w:cs/>
        </w:rPr>
        <w:t>256</w:t>
      </w:r>
      <w:r w:rsidR="00B61D89" w:rsidRPr="00B03FBE">
        <w:rPr>
          <w:rFonts w:ascii="Angsana New" w:hAnsi="Angsana New"/>
          <w:sz w:val="30"/>
          <w:szCs w:val="30"/>
        </w:rPr>
        <w:t>2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ในประเทศแห่งหนึ่งออกเพื่อค้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68630B">
        <w:rPr>
          <w:rFonts w:ascii="Angsana New" w:hAnsi="Angsana New"/>
          <w:sz w:val="30"/>
          <w:szCs w:val="30"/>
        </w:rPr>
        <w:t xml:space="preserve"> </w:t>
      </w:r>
      <w:r w:rsidR="003F09A1" w:rsidRPr="003136E4">
        <w:rPr>
          <w:rFonts w:ascii="Angsana New" w:hAnsi="Angsana New"/>
          <w:sz w:val="30"/>
          <w:szCs w:val="30"/>
        </w:rPr>
        <w:t>64.</w:t>
      </w:r>
      <w:r w:rsidR="003136E4" w:rsidRPr="003136E4">
        <w:rPr>
          <w:rFonts w:ascii="Angsana New" w:hAnsi="Angsana New"/>
          <w:sz w:val="30"/>
          <w:szCs w:val="30"/>
        </w:rPr>
        <w:t>2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B03FBE" w:rsidRPr="00463AAB" w:rsidRDefault="00B03FBE" w:rsidP="00943CCB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43CCB" w:rsidRDefault="006A47AF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/>
          <w:sz w:val="30"/>
          <w:szCs w:val="30"/>
          <w:lang w:val="th-TH"/>
        </w:rPr>
        <w:t>1</w:t>
      </w:r>
      <w:r w:rsidR="00255C0F">
        <w:rPr>
          <w:rFonts w:ascii="Angsana New" w:hAnsi="Angsana New"/>
          <w:sz w:val="30"/>
          <w:szCs w:val="30"/>
          <w:lang w:val="en-US"/>
        </w:rPr>
        <w:t>5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03FBE">
        <w:rPr>
          <w:rFonts w:ascii="Angsana New" w:hAnsi="Angsana New"/>
          <w:sz w:val="30"/>
          <w:szCs w:val="30"/>
        </w:rPr>
        <w:t xml:space="preserve">1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03FBE">
        <w:rPr>
          <w:rFonts w:ascii="Angsana New" w:hAnsi="Angsana New"/>
          <w:sz w:val="30"/>
          <w:szCs w:val="30"/>
        </w:rPr>
        <w:t xml:space="preserve">2560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Pr="00B03FBE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16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EB5899">
        <w:rPr>
          <w:rFonts w:ascii="Angsana New" w:hAnsi="Angsana New"/>
          <w:bCs/>
          <w:spacing w:val="-2"/>
          <w:sz w:val="30"/>
          <w:szCs w:val="30"/>
        </w:rPr>
        <w:t xml:space="preserve">30 </w:t>
      </w:r>
      <w:r w:rsidR="00725D01">
        <w:rPr>
          <w:rFonts w:ascii="Angsana New" w:hAnsi="Angsana New" w:hint="cs"/>
          <w:b/>
          <w:spacing w:val="-2"/>
          <w:sz w:val="30"/>
          <w:szCs w:val="30"/>
          <w:cs/>
        </w:rPr>
        <w:t>กันยา</w:t>
      </w:r>
      <w:r w:rsidR="00EB5899" w:rsidRPr="00EB5899">
        <w:rPr>
          <w:rFonts w:ascii="Angsana New" w:hAnsi="Angsana New" w:hint="cs"/>
          <w:b/>
          <w:spacing w:val="-2"/>
          <w:sz w:val="30"/>
          <w:szCs w:val="30"/>
          <w:cs/>
        </w:rPr>
        <w:t>ยน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Cs/>
          <w:spacing w:val="-2"/>
          <w:sz w:val="30"/>
          <w:szCs w:val="30"/>
        </w:rPr>
        <w:t>256</w:t>
      </w:r>
      <w:r w:rsidR="008C7555">
        <w:rPr>
          <w:rFonts w:ascii="Angsana New" w:hAnsi="Angsana New"/>
          <w:bCs/>
          <w:spacing w:val="-2"/>
          <w:sz w:val="30"/>
          <w:szCs w:val="30"/>
        </w:rPr>
        <w:t>2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323022">
        <w:rPr>
          <w:rFonts w:ascii="Angsana New" w:hAnsi="Angsana New"/>
          <w:bCs/>
          <w:spacing w:val="-2"/>
          <w:sz w:val="30"/>
          <w:szCs w:val="30"/>
        </w:rPr>
        <w:t>13.0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:rsidR="00D13439" w:rsidRDefault="00D1343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:rsidR="00D13439" w:rsidRDefault="00D13439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/>
          <w:sz w:val="30"/>
          <w:szCs w:val="30"/>
          <w:lang w:val="th-TH"/>
        </w:rPr>
        <w:t>1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:rsidR="008131EE" w:rsidRDefault="008131EE" w:rsidP="008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บริษัทมีคดีความทางกฎหมาย ดังนี้</w:t>
      </w:r>
    </w:p>
    <w:p w:rsidR="008131EE" w:rsidRDefault="008131EE" w:rsidP="008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lang w:eastAsia="x-none"/>
        </w:rPr>
      </w:pPr>
    </w:p>
    <w:p w:rsidR="0089567C" w:rsidRPr="0089567C" w:rsidRDefault="0089567C" w:rsidP="004D76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123A4">
        <w:rPr>
          <w:rFonts w:ascii="Angsana New" w:hAnsi="Angsana New"/>
          <w:sz w:val="30"/>
          <w:szCs w:val="30"/>
          <w:cs/>
        </w:rPr>
        <w:t>บริษัท</w:t>
      </w:r>
      <w:r w:rsidR="004D76BA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C123A4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10.8 ล้านบาท </w:t>
      </w:r>
      <w:r w:rsidR="00536241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C123A4">
        <w:rPr>
          <w:rFonts w:ascii="Angsana New" w:hAnsi="Angsana New"/>
          <w:sz w:val="30"/>
          <w:szCs w:val="30"/>
          <w:cs/>
        </w:rPr>
        <w:t>คดี</w:t>
      </w:r>
      <w:r w:rsidR="00536241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C123A4">
        <w:rPr>
          <w:rFonts w:ascii="Angsana New" w:hAnsi="Angsana New"/>
          <w:sz w:val="30"/>
          <w:szCs w:val="30"/>
          <w:cs/>
        </w:rPr>
        <w:t>อยู่ระหว่าง</w:t>
      </w:r>
      <w:r w:rsidR="004D76B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123A4">
        <w:rPr>
          <w:rFonts w:ascii="Angsana New" w:hAnsi="Angsana New"/>
          <w:sz w:val="30"/>
          <w:szCs w:val="30"/>
          <w:cs/>
        </w:rPr>
        <w:t>การพิจารณาของศาลแรงงานกลาง</w:t>
      </w:r>
      <w:r w:rsidR="00536241">
        <w:rPr>
          <w:rFonts w:ascii="Angsana New" w:hAnsi="Angsana New"/>
          <w:sz w:val="30"/>
          <w:szCs w:val="30"/>
        </w:rPr>
        <w:t xml:space="preserve"> </w:t>
      </w:r>
    </w:p>
    <w:p w:rsidR="0089567C" w:rsidRDefault="0089567C" w:rsidP="008956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70"/>
        <w:rPr>
          <w:rFonts w:asciiTheme="majorBidi" w:hAnsiTheme="majorBidi" w:cstheme="majorBidi"/>
          <w:sz w:val="30"/>
          <w:szCs w:val="30"/>
          <w:lang w:eastAsia="x-none"/>
        </w:rPr>
      </w:pPr>
    </w:p>
    <w:p w:rsidR="001C3DA1" w:rsidRPr="0089567C" w:rsidRDefault="001C3DA1" w:rsidP="008956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70"/>
        <w:rPr>
          <w:rFonts w:asciiTheme="majorBidi" w:hAnsiTheme="majorBidi" w:cstheme="majorBidi"/>
          <w:sz w:val="30"/>
          <w:szCs w:val="30"/>
          <w:lang w:eastAsia="x-none"/>
        </w:rPr>
      </w:pPr>
    </w:p>
    <w:p w:rsidR="00F03412" w:rsidRPr="0089567C" w:rsidRDefault="00E96228" w:rsidP="0053624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บริษัทเป็นจำเลยจากการถูกฟ้องโดยบริษัทแห่งหนึ่งในคดีที่เกี่ยวข้องกับ</w:t>
      </w:r>
      <w:r w:rsidR="00F03412">
        <w:rPr>
          <w:rFonts w:ascii="Angsana New" w:hAnsi="Angsana New" w:hint="cs"/>
          <w:sz w:val="30"/>
          <w:szCs w:val="30"/>
          <w:cs/>
        </w:rPr>
        <w:t>เงินค้ำประกันผลงาน</w:t>
      </w:r>
      <w:r w:rsidR="00F03412" w:rsidRPr="00C123A4">
        <w:rPr>
          <w:rFonts w:ascii="Angsana New" w:hAnsi="Angsana New"/>
          <w:sz w:val="30"/>
          <w:szCs w:val="30"/>
          <w:cs/>
        </w:rPr>
        <w:t>โดย</w:t>
      </w:r>
      <w:r w:rsidR="00BE3494">
        <w:rPr>
          <w:rFonts w:ascii="Angsana New" w:hAnsi="Angsana New" w:hint="cs"/>
          <w:sz w:val="30"/>
          <w:szCs w:val="30"/>
          <w:cs/>
        </w:rPr>
        <w:t>บริษัท</w:t>
      </w:r>
      <w:r w:rsidR="00F03412" w:rsidRPr="00C123A4">
        <w:rPr>
          <w:rFonts w:ascii="Angsana New" w:hAnsi="Angsana New"/>
          <w:sz w:val="30"/>
          <w:szCs w:val="30"/>
          <w:cs/>
        </w:rPr>
        <w:t xml:space="preserve">ดังกล่าวเรียกค่าเสียหายเป็นจำนวนเงิน </w:t>
      </w:r>
      <w:r w:rsidR="00BE3494">
        <w:rPr>
          <w:rFonts w:ascii="Angsana New" w:hAnsi="Angsana New"/>
          <w:sz w:val="30"/>
          <w:szCs w:val="30"/>
        </w:rPr>
        <w:t>3.9</w:t>
      </w:r>
      <w:r w:rsidR="00F03412" w:rsidRPr="00C123A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="00536241" w:rsidRPr="00C123A4">
        <w:rPr>
          <w:rFonts w:ascii="Angsana New" w:hAnsi="Angsana New"/>
          <w:sz w:val="30"/>
          <w:szCs w:val="30"/>
          <w:cs/>
        </w:rPr>
        <w:t>คดี</w:t>
      </w:r>
      <w:r w:rsidR="00536241">
        <w:rPr>
          <w:rFonts w:ascii="Angsana New" w:hAnsi="Angsana New" w:hint="cs"/>
          <w:sz w:val="30"/>
          <w:szCs w:val="30"/>
          <w:cs/>
        </w:rPr>
        <w:t>ความดังกล่าว</w:t>
      </w:r>
      <w:r w:rsidR="00536241" w:rsidRPr="00C123A4">
        <w:rPr>
          <w:rFonts w:ascii="Angsana New" w:hAnsi="Angsana New"/>
          <w:sz w:val="30"/>
          <w:szCs w:val="30"/>
          <w:cs/>
        </w:rPr>
        <w:t>อยู่ระหว่าง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="00536241" w:rsidRPr="00C123A4">
        <w:rPr>
          <w:rFonts w:ascii="Angsana New" w:hAnsi="Angsana New"/>
          <w:sz w:val="30"/>
          <w:szCs w:val="30"/>
          <w:cs/>
        </w:rPr>
        <w:t>การพิจารณาของศาล</w:t>
      </w:r>
      <w:r w:rsidR="00536241">
        <w:rPr>
          <w:rFonts w:ascii="Angsana New" w:hAnsi="Angsana New" w:hint="cs"/>
          <w:sz w:val="30"/>
          <w:szCs w:val="30"/>
          <w:cs/>
        </w:rPr>
        <w:t>ชั้นต้น</w:t>
      </w:r>
      <w:r w:rsidR="00536241">
        <w:rPr>
          <w:rFonts w:ascii="Angsana New" w:hAnsi="Angsana New"/>
          <w:sz w:val="30"/>
          <w:szCs w:val="30"/>
        </w:rPr>
        <w:t xml:space="preserve"> </w:t>
      </w:r>
    </w:p>
    <w:p w:rsidR="0089567C" w:rsidRPr="001C3DA1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:rsidR="00471591" w:rsidRPr="00166450" w:rsidRDefault="00471591" w:rsidP="0047159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2C4DDD">
        <w:rPr>
          <w:rFonts w:ascii="Angsana New" w:hAnsi="Angsana New"/>
          <w:sz w:val="30"/>
          <w:szCs w:val="30"/>
          <w:lang w:val="en-US"/>
        </w:rPr>
        <w:t>7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Pr="00471591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471591" w:rsidRPr="001C3DA1" w:rsidRDefault="00471591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pacing w:val="-2"/>
          <w:sz w:val="30"/>
          <w:szCs w:val="30"/>
        </w:rPr>
      </w:pPr>
    </w:p>
    <w:p w:rsidR="00AE2BA4" w:rsidRDefault="00C123A4" w:rsidP="00C12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  <w:r w:rsidRPr="003B0FB3">
        <w:rPr>
          <w:rFonts w:ascii="Angsana New" w:hAnsi="Angsana New"/>
          <w:sz w:val="30"/>
          <w:szCs w:val="30"/>
        </w:rPr>
        <w:t>1</w:t>
      </w:r>
      <w:r w:rsidR="002C4DDD">
        <w:rPr>
          <w:rFonts w:ascii="Angsana New" w:hAnsi="Angsana New"/>
          <w:sz w:val="30"/>
          <w:szCs w:val="30"/>
        </w:rPr>
        <w:t>7</w:t>
      </w:r>
      <w:r w:rsidRPr="003B0FB3">
        <w:rPr>
          <w:rFonts w:ascii="Angsana New" w:hAnsi="Angsana New"/>
          <w:sz w:val="30"/>
          <w:szCs w:val="30"/>
        </w:rPr>
        <w:t>.1</w:t>
      </w:r>
      <w:r w:rsidRPr="003B0FB3">
        <w:rPr>
          <w:rFonts w:ascii="Angsana New" w:hAnsi="Angsana New"/>
          <w:sz w:val="30"/>
          <w:szCs w:val="30"/>
        </w:rPr>
        <w:tab/>
      </w:r>
      <w:r w:rsidR="00B1713C" w:rsidRPr="001F73AA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</w:t>
      </w:r>
      <w:r w:rsidR="00B1713C">
        <w:rPr>
          <w:rFonts w:ascii="Angsana New" w:hAnsi="Angsana New" w:hint="cs"/>
          <w:sz w:val="30"/>
          <w:szCs w:val="30"/>
          <w:cs/>
        </w:rPr>
        <w:t xml:space="preserve"> และสัญญาการใช้พื้นที่สำหรับระบบสายส่ง ระบบท่อ และโครงสร้างพื้นฐาน</w:t>
      </w:r>
      <w:r w:rsidR="00B1713C" w:rsidRPr="001F73AA">
        <w:rPr>
          <w:rFonts w:ascii="Angsana New" w:hAnsi="Angsana New" w:hint="cs"/>
          <w:sz w:val="30"/>
          <w:szCs w:val="30"/>
          <w:cs/>
        </w:rPr>
        <w:t xml:space="preserve">กับบริษัท นวนครการไฟฟ้า จำกัด เป็นระยะเวลา </w:t>
      </w:r>
      <w:r w:rsidR="00B1713C" w:rsidRPr="001F73AA">
        <w:rPr>
          <w:rFonts w:ascii="Angsana New" w:hAnsi="Angsana New"/>
          <w:sz w:val="30"/>
          <w:szCs w:val="30"/>
        </w:rPr>
        <w:t xml:space="preserve">19 </w:t>
      </w:r>
      <w:r w:rsidR="00B1713C" w:rsidRPr="001F73AA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B1713C" w:rsidRPr="001F73AA">
        <w:rPr>
          <w:rFonts w:ascii="Angsana New" w:hAnsi="Angsana New"/>
          <w:sz w:val="30"/>
          <w:szCs w:val="30"/>
        </w:rPr>
        <w:t xml:space="preserve">21 </w:t>
      </w:r>
      <w:r w:rsidR="00B1713C" w:rsidRPr="001F73A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B1713C" w:rsidRPr="001F73AA">
        <w:rPr>
          <w:rFonts w:ascii="Angsana New" w:hAnsi="Angsana New"/>
          <w:sz w:val="30"/>
          <w:szCs w:val="30"/>
        </w:rPr>
        <w:t xml:space="preserve">2562 </w:t>
      </w:r>
      <w:r w:rsidR="00B1713C" w:rsidRPr="001F73AA">
        <w:rPr>
          <w:rFonts w:ascii="Angsana New" w:hAnsi="Angsana New" w:hint="cs"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 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B1713C" w:rsidRPr="001F73AA">
        <w:rPr>
          <w:rFonts w:ascii="Angsana New" w:hAnsi="Angsana New"/>
          <w:sz w:val="30"/>
          <w:szCs w:val="30"/>
        </w:rPr>
        <w:t xml:space="preserve">50 </w:t>
      </w:r>
      <w:r w:rsidR="00B1713C" w:rsidRPr="001F73A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1713C">
        <w:rPr>
          <w:rFonts w:ascii="Angsana New" w:hAnsi="Angsana New" w:hint="cs"/>
          <w:sz w:val="30"/>
          <w:szCs w:val="30"/>
          <w:cs/>
        </w:rPr>
        <w:t>ซึ่งจะ</w:t>
      </w:r>
      <w:r w:rsidR="00B1713C" w:rsidRPr="001F73AA">
        <w:rPr>
          <w:rFonts w:ascii="Angsana New" w:hAnsi="Angsana New" w:hint="cs"/>
          <w:sz w:val="30"/>
          <w:szCs w:val="30"/>
          <w:cs/>
        </w:rPr>
        <w:t>รับรู้เป็นรายได้ตามวิธีเส้นตรงตลอดอายุของสัญญา</w:t>
      </w:r>
      <w:r w:rsidR="00B1713C">
        <w:rPr>
          <w:rFonts w:ascii="Angsana New" w:hAnsi="Angsana New" w:hint="cs"/>
          <w:sz w:val="30"/>
          <w:szCs w:val="30"/>
          <w:cs/>
        </w:rPr>
        <w:t xml:space="preserve"> และได้รับค่าตอบแทนจำนวน </w:t>
      </w:r>
      <w:r w:rsidR="00B1713C">
        <w:rPr>
          <w:rFonts w:ascii="Angsana New" w:hAnsi="Angsana New"/>
          <w:sz w:val="30"/>
          <w:szCs w:val="30"/>
        </w:rPr>
        <w:t xml:space="preserve">0.25 </w:t>
      </w:r>
      <w:r w:rsidR="00B1713C">
        <w:rPr>
          <w:rFonts w:ascii="Angsana New" w:hAnsi="Angsana New" w:hint="cs"/>
          <w:sz w:val="30"/>
          <w:szCs w:val="30"/>
          <w:cs/>
        </w:rPr>
        <w:t xml:space="preserve">ล้านบาทต่อเดือน </w:t>
      </w:r>
      <w:r w:rsidR="00B1713C" w:rsidRPr="004A1191">
        <w:rPr>
          <w:rFonts w:ascii="Angsana New" w:hAnsi="Angsana New"/>
          <w:sz w:val="30"/>
          <w:szCs w:val="30"/>
          <w:cs/>
        </w:rPr>
        <w:t>เริ่มตั้งแต่วันที่ผู้รับสัญญาเริ่มจำหน่ายไฟฟ้า ไอน้ำหรือน้ำเย็นให้กับลูกค้าของผู้รับสัญญาในพื้นที่เขตส่งเสริมอุตสาหกรรม นวนคร แต่ไม่เกิน 1 ปีนับจากวันทำสัญญา</w:t>
      </w:r>
      <w:r w:rsidR="00B1713C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B43323" w:rsidRPr="001C3DA1" w:rsidRDefault="00B43323" w:rsidP="00C12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</w:p>
    <w:p w:rsidR="00845B09" w:rsidRPr="00E84AC7" w:rsidRDefault="005B57CB" w:rsidP="00E9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  <w:r w:rsidRPr="003B0FB3">
        <w:rPr>
          <w:rFonts w:ascii="Angsana New" w:hAnsi="Angsana New"/>
          <w:sz w:val="30"/>
          <w:szCs w:val="30"/>
        </w:rPr>
        <w:t>1</w:t>
      </w:r>
      <w:r w:rsidR="002C4DDD">
        <w:rPr>
          <w:rFonts w:ascii="Angsana New" w:hAnsi="Angsana New"/>
          <w:sz w:val="30"/>
          <w:szCs w:val="30"/>
        </w:rPr>
        <w:t>7</w:t>
      </w:r>
      <w:r w:rsidRPr="003B0FB3">
        <w:rPr>
          <w:rFonts w:ascii="Angsana New" w:hAnsi="Angsana New"/>
          <w:sz w:val="30"/>
          <w:szCs w:val="30"/>
        </w:rPr>
        <w:t>.</w:t>
      </w:r>
      <w:r w:rsidR="00E96F8F">
        <w:rPr>
          <w:rFonts w:ascii="Angsana New" w:hAnsi="Angsana New"/>
          <w:sz w:val="30"/>
          <w:szCs w:val="30"/>
        </w:rPr>
        <w:t>2</w:t>
      </w:r>
      <w:r w:rsidRPr="003B0FB3">
        <w:rPr>
          <w:rFonts w:ascii="Angsana New" w:hAnsi="Angsana New"/>
          <w:sz w:val="30"/>
          <w:szCs w:val="30"/>
        </w:rPr>
        <w:tab/>
      </w:r>
      <w:r w:rsidR="003F6E3D">
        <w:rPr>
          <w:rFonts w:ascii="Angsana New" w:hAnsi="Angsana New" w:hint="cs"/>
          <w:sz w:val="30"/>
          <w:szCs w:val="30"/>
          <w:cs/>
        </w:rPr>
        <w:t>ที่ประชุม</w:t>
      </w:r>
      <w:r w:rsidR="0090234C" w:rsidRPr="0090234C">
        <w:rPr>
          <w:rFonts w:ascii="Angsana New" w:hAnsi="Angsana New"/>
          <w:sz w:val="30"/>
          <w:szCs w:val="30"/>
          <w:cs/>
        </w:rPr>
        <w:t>คณะกรรมการ</w:t>
      </w:r>
      <w:r w:rsidR="00E96F8F">
        <w:rPr>
          <w:rFonts w:ascii="Angsana New" w:hAnsi="Angsana New" w:hint="cs"/>
          <w:sz w:val="30"/>
          <w:szCs w:val="30"/>
          <w:cs/>
        </w:rPr>
        <w:t>ของ</w:t>
      </w:r>
      <w:r w:rsidR="0090234C" w:rsidRPr="0090234C">
        <w:rPr>
          <w:rFonts w:ascii="Angsana New" w:hAnsi="Angsana New"/>
          <w:sz w:val="30"/>
          <w:szCs w:val="30"/>
          <w:cs/>
        </w:rPr>
        <w:t>บริษัท</w:t>
      </w:r>
      <w:r w:rsidR="00E96F8F">
        <w:rPr>
          <w:rFonts w:ascii="Angsana New" w:hAnsi="Angsana New" w:hint="cs"/>
          <w:sz w:val="30"/>
          <w:szCs w:val="30"/>
          <w:cs/>
        </w:rPr>
        <w:t>มีมติ</w:t>
      </w:r>
      <w:r w:rsidR="0090234C" w:rsidRPr="0090234C">
        <w:rPr>
          <w:rFonts w:ascii="Angsana New" w:hAnsi="Angsana New"/>
          <w:sz w:val="30"/>
          <w:szCs w:val="30"/>
          <w:cs/>
        </w:rPr>
        <w:t>อนุมัติ</w:t>
      </w:r>
      <w:r w:rsidR="00E96F8F">
        <w:rPr>
          <w:rFonts w:ascii="Angsana New" w:hAnsi="Angsana New" w:hint="cs"/>
          <w:sz w:val="30"/>
          <w:szCs w:val="30"/>
          <w:cs/>
        </w:rPr>
        <w:t>ให้บริษัทเข้า</w:t>
      </w:r>
      <w:r w:rsidR="0090234C" w:rsidRPr="0090234C">
        <w:rPr>
          <w:rFonts w:ascii="Angsana New" w:hAnsi="Angsana New"/>
          <w:sz w:val="30"/>
          <w:szCs w:val="30"/>
          <w:cs/>
        </w:rPr>
        <w:t>ซื้อหุ้นสามัญของบริษัท ไทธนันต์ จ</w:t>
      </w:r>
      <w:r w:rsidR="0090234C">
        <w:rPr>
          <w:rFonts w:ascii="Angsana New" w:hAnsi="Angsana New" w:hint="cs"/>
          <w:sz w:val="30"/>
          <w:szCs w:val="30"/>
          <w:cs/>
        </w:rPr>
        <w:t>ำ</w:t>
      </w:r>
      <w:r w:rsidR="0090234C" w:rsidRPr="0090234C">
        <w:rPr>
          <w:rFonts w:ascii="Angsana New" w:hAnsi="Angsana New"/>
          <w:sz w:val="30"/>
          <w:szCs w:val="30"/>
          <w:cs/>
        </w:rPr>
        <w:t xml:space="preserve">กัด </w:t>
      </w:r>
      <w:r w:rsidR="00E96F8F">
        <w:rPr>
          <w:rFonts w:ascii="Angsana New" w:hAnsi="Angsana New" w:hint="cs"/>
          <w:sz w:val="30"/>
          <w:szCs w:val="30"/>
          <w:cs/>
        </w:rPr>
        <w:t xml:space="preserve">(“ไทธนันต์”) </w:t>
      </w:r>
      <w:r w:rsidR="0090234C" w:rsidRPr="0090234C">
        <w:rPr>
          <w:rFonts w:ascii="Angsana New" w:hAnsi="Angsana New"/>
          <w:sz w:val="30"/>
          <w:szCs w:val="30"/>
          <w:cs/>
        </w:rPr>
        <w:t>จ</w:t>
      </w:r>
      <w:r w:rsidR="0090234C">
        <w:rPr>
          <w:rFonts w:ascii="Angsana New" w:hAnsi="Angsana New" w:hint="cs"/>
          <w:sz w:val="30"/>
          <w:szCs w:val="30"/>
          <w:cs/>
        </w:rPr>
        <w:t>ำ</w:t>
      </w:r>
      <w:r w:rsidR="0090234C" w:rsidRPr="0090234C">
        <w:rPr>
          <w:rFonts w:ascii="Angsana New" w:hAnsi="Angsana New"/>
          <w:sz w:val="30"/>
          <w:szCs w:val="30"/>
          <w:cs/>
        </w:rPr>
        <w:t>นวนทั้งสิ้น</w:t>
      </w:r>
      <w:r w:rsidR="0090234C" w:rsidRPr="0090234C">
        <w:rPr>
          <w:rFonts w:ascii="Angsana New" w:hAnsi="Angsana New"/>
          <w:sz w:val="30"/>
          <w:szCs w:val="30"/>
        </w:rPr>
        <w:t xml:space="preserve"> 51,000 </w:t>
      </w:r>
      <w:r w:rsidR="0090234C" w:rsidRPr="0090234C">
        <w:rPr>
          <w:rFonts w:ascii="Angsana New" w:hAnsi="Angsana New"/>
          <w:sz w:val="30"/>
          <w:szCs w:val="30"/>
          <w:cs/>
        </w:rPr>
        <w:t>หุ้น (มูลค่าทุนช</w:t>
      </w:r>
      <w:r w:rsidR="0090234C">
        <w:rPr>
          <w:rFonts w:ascii="Angsana New" w:hAnsi="Angsana New" w:hint="cs"/>
          <w:sz w:val="30"/>
          <w:szCs w:val="30"/>
          <w:cs/>
        </w:rPr>
        <w:t>ำ</w:t>
      </w:r>
      <w:r w:rsidR="0090234C" w:rsidRPr="0090234C">
        <w:rPr>
          <w:rFonts w:ascii="Angsana New" w:hAnsi="Angsana New"/>
          <w:sz w:val="30"/>
          <w:szCs w:val="30"/>
          <w:cs/>
        </w:rPr>
        <w:t xml:space="preserve">ระแล้ว </w:t>
      </w:r>
      <w:r w:rsidR="0090234C" w:rsidRPr="0090234C">
        <w:rPr>
          <w:rFonts w:ascii="Angsana New" w:hAnsi="Angsana New"/>
          <w:sz w:val="30"/>
          <w:szCs w:val="30"/>
        </w:rPr>
        <w:t xml:space="preserve">25 </w:t>
      </w:r>
      <w:r w:rsidR="0090234C" w:rsidRPr="0090234C">
        <w:rPr>
          <w:rFonts w:ascii="Angsana New" w:hAnsi="Angsana New"/>
          <w:sz w:val="30"/>
          <w:szCs w:val="30"/>
          <w:cs/>
        </w:rPr>
        <w:t xml:space="preserve">บาทต่อหุ้น) คิดเป็นร้อยละ </w:t>
      </w:r>
      <w:r w:rsidR="0090234C" w:rsidRPr="0090234C">
        <w:rPr>
          <w:rFonts w:ascii="Angsana New" w:hAnsi="Angsana New"/>
          <w:sz w:val="30"/>
          <w:szCs w:val="30"/>
        </w:rPr>
        <w:t xml:space="preserve">51 </w:t>
      </w:r>
      <w:r w:rsidR="0090234C" w:rsidRPr="0090234C">
        <w:rPr>
          <w:rFonts w:ascii="Angsana New" w:hAnsi="Angsana New"/>
          <w:sz w:val="30"/>
          <w:szCs w:val="30"/>
          <w:cs/>
        </w:rPr>
        <w:t>ของหุ้นสามัญทั้งหมดของไทธนันต์</w:t>
      </w:r>
      <w:r w:rsidR="00632352">
        <w:rPr>
          <w:rFonts w:ascii="Angsana New" w:hAnsi="Angsana New" w:hint="cs"/>
          <w:sz w:val="30"/>
          <w:szCs w:val="30"/>
          <w:cs/>
        </w:rPr>
        <w:t xml:space="preserve"> </w:t>
      </w:r>
      <w:r w:rsidR="0090234C" w:rsidRPr="0090234C">
        <w:rPr>
          <w:rFonts w:ascii="Angsana New" w:hAnsi="Angsana New"/>
          <w:sz w:val="30"/>
          <w:szCs w:val="30"/>
          <w:cs/>
        </w:rPr>
        <w:t>ในราคา</w:t>
      </w:r>
      <w:r w:rsidR="0090234C" w:rsidRPr="0090234C">
        <w:rPr>
          <w:rFonts w:ascii="Angsana New" w:hAnsi="Angsana New"/>
          <w:sz w:val="30"/>
          <w:szCs w:val="30"/>
        </w:rPr>
        <w:t xml:space="preserve"> </w:t>
      </w:r>
      <w:r w:rsidR="00E96F8F">
        <w:rPr>
          <w:rFonts w:ascii="Angsana New" w:hAnsi="Angsana New"/>
          <w:sz w:val="30"/>
          <w:szCs w:val="30"/>
        </w:rPr>
        <w:t>0.99</w:t>
      </w:r>
      <w:r w:rsidR="0090234C" w:rsidRPr="0090234C">
        <w:rPr>
          <w:rFonts w:ascii="Angsana New" w:hAnsi="Angsana New"/>
          <w:sz w:val="30"/>
          <w:szCs w:val="30"/>
        </w:rPr>
        <w:t xml:space="preserve"> </w:t>
      </w:r>
      <w:r w:rsidR="00E96F8F">
        <w:rPr>
          <w:rFonts w:ascii="Angsana New" w:hAnsi="Angsana New" w:hint="cs"/>
          <w:sz w:val="30"/>
          <w:szCs w:val="30"/>
          <w:cs/>
        </w:rPr>
        <w:t>ล้าน</w:t>
      </w:r>
      <w:r w:rsidR="0090234C" w:rsidRPr="0090234C">
        <w:rPr>
          <w:rFonts w:ascii="Angsana New" w:hAnsi="Angsana New"/>
          <w:sz w:val="30"/>
          <w:szCs w:val="30"/>
          <w:cs/>
        </w:rPr>
        <w:t>บาท จากบริษัท เอแอลที</w:t>
      </w:r>
      <w:r w:rsidR="00600FCD">
        <w:rPr>
          <w:rFonts w:ascii="Angsana New" w:hAnsi="Angsana New"/>
          <w:sz w:val="30"/>
          <w:szCs w:val="30"/>
        </w:rPr>
        <w:t xml:space="preserve"> </w:t>
      </w:r>
      <w:r w:rsidR="0090234C" w:rsidRPr="0090234C">
        <w:rPr>
          <w:rFonts w:ascii="Angsana New" w:hAnsi="Angsana New"/>
          <w:sz w:val="30"/>
          <w:szCs w:val="30"/>
          <w:cs/>
        </w:rPr>
        <w:t>เทเลคอม จ</w:t>
      </w:r>
      <w:r w:rsidR="0090234C">
        <w:rPr>
          <w:rFonts w:ascii="Angsana New" w:hAnsi="Angsana New" w:hint="cs"/>
          <w:sz w:val="30"/>
          <w:szCs w:val="30"/>
          <w:cs/>
        </w:rPr>
        <w:t>ำ</w:t>
      </w:r>
      <w:r w:rsidR="0090234C" w:rsidRPr="0090234C">
        <w:rPr>
          <w:rFonts w:ascii="Angsana New" w:hAnsi="Angsana New"/>
          <w:sz w:val="30"/>
          <w:szCs w:val="30"/>
          <w:cs/>
        </w:rPr>
        <w:t xml:space="preserve">กัด (มหาชน) </w:t>
      </w:r>
      <w:r w:rsidR="00E96F8F">
        <w:rPr>
          <w:rFonts w:ascii="Angsana New" w:hAnsi="Angsana New" w:hint="cs"/>
          <w:sz w:val="30"/>
          <w:szCs w:val="30"/>
          <w:cs/>
        </w:rPr>
        <w:t>โดยการเข้าซื้อหุ้นสามัญแล้วเสร็จ</w:t>
      </w:r>
      <w:r w:rsidR="00600F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00FCD">
        <w:rPr>
          <w:rFonts w:ascii="Angsana New" w:hAnsi="Angsana New"/>
          <w:sz w:val="30"/>
          <w:szCs w:val="30"/>
        </w:rPr>
        <w:t xml:space="preserve">31 </w:t>
      </w:r>
      <w:r w:rsidR="00600FC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600FCD">
        <w:rPr>
          <w:rFonts w:ascii="Angsana New" w:hAnsi="Angsana New"/>
          <w:sz w:val="30"/>
          <w:szCs w:val="30"/>
        </w:rPr>
        <w:t>2562</w:t>
      </w:r>
    </w:p>
    <w:p w:rsidR="00463AAB" w:rsidRPr="001C3DA1" w:rsidRDefault="0046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:rsidR="005117FC" w:rsidRPr="00166450" w:rsidRDefault="00F978A2" w:rsidP="00AD305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2C4DDD">
        <w:rPr>
          <w:rFonts w:ascii="Angsana New" w:hAnsi="Angsana New" w:hint="cs"/>
          <w:sz w:val="30"/>
          <w:szCs w:val="30"/>
          <w:cs/>
          <w:lang w:val="th-TH"/>
        </w:rPr>
        <w:t>8</w:t>
      </w:r>
      <w:r w:rsidR="005117FC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166450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5117FC" w:rsidRPr="001C3DA1" w:rsidRDefault="005117FC" w:rsidP="00DB5EAD">
      <w:pPr>
        <w:pStyle w:val="FSBlank"/>
        <w:rPr>
          <w:sz w:val="30"/>
          <w:szCs w:val="30"/>
        </w:rPr>
      </w:pPr>
    </w:p>
    <w:p w:rsidR="00BC6B95" w:rsidRPr="00463AAB" w:rsidRDefault="00BC6B95" w:rsidP="00463AAB">
      <w:pPr>
        <w:pStyle w:val="FSBlank"/>
        <w:rPr>
          <w:sz w:val="30"/>
          <w:szCs w:val="30"/>
        </w:rPr>
      </w:pPr>
      <w:r w:rsidRPr="00BC6B95">
        <w:rPr>
          <w:sz w:val="30"/>
          <w:szCs w:val="30"/>
          <w:cs/>
        </w:rPr>
        <w:t>มาตรฐานการรายงานทางการเงิน</w:t>
      </w:r>
      <w:r w:rsidRPr="00BC6B95">
        <w:rPr>
          <w:rFonts w:hint="cs"/>
          <w:sz w:val="30"/>
          <w:szCs w:val="30"/>
          <w:cs/>
        </w:rPr>
        <w:t>ที่ออกใหม่</w:t>
      </w:r>
      <w:r w:rsidR="003B3E9A">
        <w:rPr>
          <w:rFonts w:hint="cs"/>
          <w:sz w:val="30"/>
          <w:szCs w:val="30"/>
          <w:cs/>
        </w:rPr>
        <w:t>ซึ่ง</w:t>
      </w:r>
      <w:r w:rsidRPr="00BC6B95">
        <w:rPr>
          <w:rFonts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3B3E9A">
        <w:rPr>
          <w:rFonts w:hint="cs"/>
          <w:sz w:val="30"/>
          <w:szCs w:val="30"/>
          <w:cs/>
        </w:rPr>
        <w:t>และ</w:t>
      </w:r>
      <w:r w:rsidRPr="00BC6B95">
        <w:rPr>
          <w:rFonts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BC6B95">
        <w:rPr>
          <w:sz w:val="30"/>
          <w:szCs w:val="30"/>
        </w:rPr>
        <w:t xml:space="preserve"> </w:t>
      </w:r>
      <w:r w:rsidR="003B3E9A">
        <w:rPr>
          <w:rFonts w:hint="cs"/>
          <w:sz w:val="30"/>
          <w:szCs w:val="30"/>
          <w:cs/>
        </w:rPr>
        <w:t>โดย</w:t>
      </w:r>
      <w:r w:rsidRPr="00BC6B95">
        <w:rPr>
          <w:sz w:val="30"/>
          <w:szCs w:val="30"/>
          <w:cs/>
        </w:rPr>
        <w:t>มาตรฐานการรายงานทางการเงิน</w:t>
      </w:r>
      <w:r w:rsidRPr="00BC6B95">
        <w:rPr>
          <w:rFonts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BC6B95">
        <w:rPr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BC6B95">
        <w:rPr>
          <w:rFonts w:hint="cs"/>
          <w:sz w:val="30"/>
          <w:szCs w:val="30"/>
          <w:cs/>
        </w:rPr>
        <w:t xml:space="preserve"> </w:t>
      </w:r>
      <w:r w:rsidRPr="00BC6B95">
        <w:rPr>
          <w:sz w:val="30"/>
          <w:szCs w:val="30"/>
        </w:rPr>
        <w:t>1</w:t>
      </w:r>
      <w:r w:rsidRPr="00BC6B95">
        <w:rPr>
          <w:sz w:val="30"/>
          <w:szCs w:val="30"/>
          <w:cs/>
        </w:rPr>
        <w:t xml:space="preserve"> มกราคม </w:t>
      </w:r>
      <w:r w:rsidRPr="00BC6B95">
        <w:rPr>
          <w:sz w:val="30"/>
          <w:szCs w:val="30"/>
        </w:rPr>
        <w:t xml:space="preserve">2563 </w:t>
      </w:r>
      <w:r w:rsidRPr="00BC6B95">
        <w:rPr>
          <w:rFonts w:hint="cs"/>
          <w:sz w:val="30"/>
          <w:szCs w:val="30"/>
          <w:cs/>
        </w:rPr>
        <w:t>มีดังต่อไปนี้</w:t>
      </w:r>
    </w:p>
    <w:p w:rsidR="00463AAB" w:rsidRPr="001C3DA1" w:rsidRDefault="00463AAB" w:rsidP="00DB5EAD">
      <w:pPr>
        <w:pStyle w:val="FSBlank"/>
        <w:rPr>
          <w:sz w:val="28"/>
          <w:szCs w:val="28"/>
        </w:rPr>
      </w:pPr>
    </w:p>
    <w:tbl>
      <w:tblPr>
        <w:tblW w:w="9005" w:type="dxa"/>
        <w:tblInd w:w="360" w:type="dxa"/>
        <w:tblLook w:val="04A0" w:firstRow="1" w:lastRow="0" w:firstColumn="1" w:lastColumn="0" w:noHBand="0" w:noVBand="1"/>
      </w:tblPr>
      <w:tblGrid>
        <w:gridCol w:w="4050"/>
        <w:gridCol w:w="4955"/>
      </w:tblGrid>
      <w:tr w:rsidR="00BC6B95" w:rsidRPr="003D5C8E" w:rsidTr="00E40FDD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BC6B95" w:rsidRPr="003D5C8E" w:rsidRDefault="00BC6B95" w:rsidP="00415E4A">
            <w:pPr>
              <w:pStyle w:val="FSBlank"/>
              <w:ind w:left="8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5C8E">
              <w:rPr>
                <w:rFonts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BC6B95" w:rsidRPr="003D5C8E" w:rsidRDefault="00BC6B95" w:rsidP="00415E4A">
            <w:pPr>
              <w:pStyle w:val="FSBlank"/>
              <w:ind w:left="7"/>
              <w:jc w:val="center"/>
              <w:rPr>
                <w:b/>
                <w:bCs/>
                <w:sz w:val="30"/>
                <w:szCs w:val="30"/>
              </w:rPr>
            </w:pPr>
            <w:r w:rsidRPr="003D5C8E">
              <w:rPr>
                <w:rFonts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สัญญาเช่า</w:t>
            </w:r>
            <w:r w:rsidRPr="003D5C8E">
              <w:rPr>
                <w:sz w:val="30"/>
                <w:szCs w:val="30"/>
              </w:rPr>
              <w:t xml:space="preserve"> 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D5C8E">
              <w:rPr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B43323" w:rsidRPr="001C3DA1" w:rsidRDefault="00B43323" w:rsidP="00BC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BC6B95" w:rsidRDefault="00BC6B95" w:rsidP="00BC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6B95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6B9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99687A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C6B9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DB1281" w:rsidRPr="00845B09" w:rsidRDefault="00DB1281" w:rsidP="00845B0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45B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2A4D32" w:rsidRPr="001345BA" w:rsidRDefault="002A4D32" w:rsidP="002A4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2A4D32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45B0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45B09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845B09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845B09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845B09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072DC0" w:rsidRPr="00845B09">
        <w:rPr>
          <w:rFonts w:ascii="Angsana New" w:hAnsi="Angsana New"/>
          <w:sz w:val="30"/>
          <w:szCs w:val="30"/>
        </w:rPr>
        <w:br/>
      </w:r>
      <w:r w:rsidRPr="00845B09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BE3494" w:rsidRDefault="00BE3494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2A4D32" w:rsidRPr="00845B09" w:rsidRDefault="002A4D32" w:rsidP="00845B0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2A4D32" w:rsidRPr="001345BA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2A4D32" w:rsidRPr="00845B09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845B0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845B09">
        <w:rPr>
          <w:rFonts w:asciiTheme="majorBidi" w:hAnsiTheme="majorBidi" w:cstheme="majorBidi"/>
          <w:sz w:val="30"/>
          <w:szCs w:val="30"/>
        </w:rPr>
        <w:t>16</w:t>
      </w:r>
      <w:r w:rsidRPr="00845B09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845B09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845B0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45B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="00C033F7" w:rsidRPr="00845B09">
        <w:rPr>
          <w:rFonts w:asciiTheme="majorBidi" w:hAnsi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845B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Start w:id="6" w:name="_Hlk15581419"/>
      <w:bookmarkStart w:id="7" w:name="_Hlk15582558"/>
      <w:r w:rsidR="00072DC0" w:rsidRPr="00845B0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45B09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845B0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845B09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7"/>
    </w:p>
    <w:p w:rsidR="002A4D32" w:rsidRPr="001345BA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2A4D32" w:rsidRPr="00845B09" w:rsidRDefault="002A4D32" w:rsidP="00C223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45B0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845B09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845B09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845B09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  <w:bookmarkStart w:id="8" w:name="_GoBack"/>
      <w:bookmarkEnd w:id="8"/>
    </w:p>
    <w:sectPr w:rsidR="002A4D32" w:rsidRPr="00845B09" w:rsidSect="008667B7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439" w:rsidRDefault="00D13439" w:rsidP="004956B4">
      <w:r>
        <w:separator/>
      </w:r>
    </w:p>
  </w:endnote>
  <w:endnote w:type="continuationSeparator" w:id="0">
    <w:p w:rsidR="00D13439" w:rsidRDefault="00D1343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3021FF" w:rsidRDefault="00D1343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13439" w:rsidRPr="009D0735" w:rsidRDefault="00D13439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D83FF5" w:rsidRDefault="00D1343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BD1F3C">
      <w:rPr>
        <w:rFonts w:ascii="Angsana New" w:hAnsi="Angsana New"/>
        <w:noProof/>
        <w:sz w:val="30"/>
        <w:szCs w:val="30"/>
      </w:rPr>
      <w:t>nav001a191b-09t-1 Rev 8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D83FF5" w:rsidRDefault="00D1343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D1F3C">
      <w:rPr>
        <w:rFonts w:ascii="Angsana New" w:hAnsi="Angsana New"/>
        <w:noProof/>
        <w:sz w:val="30"/>
        <w:szCs w:val="30"/>
      </w:rPr>
      <w:t>nav001a191b-09t-1 Rev 8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3021FF" w:rsidRDefault="00D1343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13439" w:rsidRPr="00245B15" w:rsidRDefault="00D13439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C827F6" w:rsidRDefault="00D1343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D1F3C">
      <w:rPr>
        <w:rFonts w:ascii="Angsana New" w:hAnsi="Angsana New"/>
        <w:noProof/>
        <w:sz w:val="30"/>
        <w:szCs w:val="30"/>
        <w:lang w:val="fr-FR"/>
      </w:rPr>
      <w:t>nav001a191b-09t-1 Rev 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D13439" w:rsidRPr="00C827F6" w:rsidRDefault="00D1343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3021FF" w:rsidRDefault="00D1343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13439" w:rsidRPr="00245B15" w:rsidRDefault="00D1343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439" w:rsidRDefault="00D13439" w:rsidP="004956B4">
      <w:r>
        <w:separator/>
      </w:r>
    </w:p>
  </w:footnote>
  <w:footnote w:type="continuationSeparator" w:id="0">
    <w:p w:rsidR="00D13439" w:rsidRDefault="00D1343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1E2301" w:rsidRDefault="00D13439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13439" w:rsidRDefault="00D13439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13439" w:rsidRPr="001E2301" w:rsidRDefault="00D13439" w:rsidP="002D5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13439" w:rsidRPr="00133A03" w:rsidRDefault="00D1343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FA7747" w:rsidRDefault="00D1343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13439" w:rsidRDefault="00D1343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    <o:lock v:ext="edit" shapetype="t"/>
              <v:textbox style="mso-fit-shape-to-text:t">
                <w:txbxContent>
                  <w:p w:rsidR="00D13439" w:rsidRDefault="00D1343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D13439" w:rsidRPr="00FA7747" w:rsidRDefault="00D1343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13439" w:rsidRDefault="00D1343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A2067">
      <w:rPr>
        <w:rFonts w:ascii="Angsana New" w:hAnsi="Angsana New"/>
        <w:sz w:val="32"/>
        <w:szCs w:val="32"/>
      </w:rPr>
      <w:t xml:space="preserve">31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>
      <w:rPr>
        <w:rFonts w:ascii="Angsana New" w:hAnsi="Angsana New"/>
        <w:sz w:val="32"/>
        <w:szCs w:val="32"/>
      </w:rPr>
      <w:t>2548</w:t>
    </w:r>
  </w:p>
  <w:p w:rsidR="00D13439" w:rsidRPr="00D8216C" w:rsidRDefault="00D1343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206630" w:rsidRDefault="00D1343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:rsidR="00D13439" w:rsidRPr="00206630" w:rsidRDefault="00D1343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13439" w:rsidRDefault="00D1343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13439" w:rsidRPr="00206630" w:rsidRDefault="00D1343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FA7747" w:rsidRDefault="00D1343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D13439" w:rsidRPr="00FA7747" w:rsidRDefault="00D1343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D13439" w:rsidRPr="00410770" w:rsidRDefault="00D1343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D13439" w:rsidRPr="00074891" w:rsidRDefault="00D13439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Default="00D1343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7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5"/>
  </w:num>
  <w:num w:numId="11">
    <w:abstractNumId w:val="25"/>
  </w:num>
  <w:num w:numId="12">
    <w:abstractNumId w:val="19"/>
  </w:num>
  <w:num w:numId="13">
    <w:abstractNumId w:val="30"/>
  </w:num>
  <w:num w:numId="14">
    <w:abstractNumId w:val="8"/>
  </w:num>
  <w:num w:numId="15">
    <w:abstractNumId w:val="23"/>
  </w:num>
  <w:num w:numId="16">
    <w:abstractNumId w:val="11"/>
  </w:num>
  <w:num w:numId="17">
    <w:abstractNumId w:val="27"/>
  </w:num>
  <w:num w:numId="18">
    <w:abstractNumId w:val="22"/>
  </w:num>
  <w:num w:numId="19">
    <w:abstractNumId w:val="20"/>
  </w:num>
  <w:num w:numId="20">
    <w:abstractNumId w:val="14"/>
  </w:num>
  <w:num w:numId="21">
    <w:abstractNumId w:val="13"/>
  </w:num>
  <w:num w:numId="22">
    <w:abstractNumId w:val="21"/>
  </w:num>
  <w:num w:numId="23">
    <w:abstractNumId w:val="24"/>
  </w:num>
  <w:num w:numId="24">
    <w:abstractNumId w:val="10"/>
  </w:num>
  <w:num w:numId="25">
    <w:abstractNumId w:val="9"/>
  </w:num>
  <w:num w:numId="26">
    <w:abstractNumId w:val="16"/>
  </w:num>
  <w:num w:numId="27">
    <w:abstractNumId w:val="29"/>
  </w:num>
  <w:num w:numId="28">
    <w:abstractNumId w:val="26"/>
  </w:num>
  <w:num w:numId="29">
    <w:abstractNumId w:val="12"/>
  </w:num>
  <w:num w:numId="30">
    <w:abstractNumId w:val="31"/>
  </w:num>
  <w:num w:numId="31">
    <w:abstractNumId w:val="32"/>
  </w:num>
  <w:num w:numId="32">
    <w:abstractNumId w:val="28"/>
  </w:num>
  <w:num w:numId="3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2F66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1F0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32E5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739"/>
    <w:rsid w:val="00154BC8"/>
    <w:rsid w:val="00154C85"/>
    <w:rsid w:val="00154C94"/>
    <w:rsid w:val="00154CC4"/>
    <w:rsid w:val="00154ECD"/>
    <w:rsid w:val="0015520F"/>
    <w:rsid w:val="00155252"/>
    <w:rsid w:val="00155D2B"/>
    <w:rsid w:val="00155DE9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38B"/>
    <w:rsid w:val="001A070E"/>
    <w:rsid w:val="001A0C01"/>
    <w:rsid w:val="001A0E75"/>
    <w:rsid w:val="001A0F5B"/>
    <w:rsid w:val="001A11BD"/>
    <w:rsid w:val="001A1331"/>
    <w:rsid w:val="001A151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5A1"/>
    <w:rsid w:val="001A7A14"/>
    <w:rsid w:val="001A7BF3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507C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24C0"/>
    <w:rsid w:val="0020257E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203"/>
    <w:rsid w:val="002262CD"/>
    <w:rsid w:val="002269B7"/>
    <w:rsid w:val="002269C7"/>
    <w:rsid w:val="00226B22"/>
    <w:rsid w:val="00226D30"/>
    <w:rsid w:val="00226D62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40C0"/>
    <w:rsid w:val="0028452C"/>
    <w:rsid w:val="002845EE"/>
    <w:rsid w:val="00284D88"/>
    <w:rsid w:val="00284E65"/>
    <w:rsid w:val="002851D8"/>
    <w:rsid w:val="002859D3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EAD"/>
    <w:rsid w:val="00287EB1"/>
    <w:rsid w:val="002902BE"/>
    <w:rsid w:val="002903C0"/>
    <w:rsid w:val="00290A88"/>
    <w:rsid w:val="00290EA4"/>
    <w:rsid w:val="00290F95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7E9"/>
    <w:rsid w:val="002A48F1"/>
    <w:rsid w:val="002A4A2F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2168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F72"/>
    <w:rsid w:val="00305033"/>
    <w:rsid w:val="00305499"/>
    <w:rsid w:val="00305513"/>
    <w:rsid w:val="003057D6"/>
    <w:rsid w:val="00305961"/>
    <w:rsid w:val="00305D97"/>
    <w:rsid w:val="003061CD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36E4"/>
    <w:rsid w:val="003140CE"/>
    <w:rsid w:val="003143F1"/>
    <w:rsid w:val="00315998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345"/>
    <w:rsid w:val="00326722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584"/>
    <w:rsid w:val="00330605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F55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61CE"/>
    <w:rsid w:val="00346630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BFC"/>
    <w:rsid w:val="003D1C64"/>
    <w:rsid w:val="003D238A"/>
    <w:rsid w:val="003D24B7"/>
    <w:rsid w:val="003D254E"/>
    <w:rsid w:val="003D285C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F6"/>
    <w:rsid w:val="00423FDD"/>
    <w:rsid w:val="0042400A"/>
    <w:rsid w:val="0042434E"/>
    <w:rsid w:val="0042464C"/>
    <w:rsid w:val="00424BC4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A7C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5CC"/>
    <w:rsid w:val="00473618"/>
    <w:rsid w:val="004736A8"/>
    <w:rsid w:val="0047389E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BB3"/>
    <w:rsid w:val="00496CD4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B5B"/>
    <w:rsid w:val="004A1BF1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E30"/>
    <w:rsid w:val="004B00F2"/>
    <w:rsid w:val="004B06D1"/>
    <w:rsid w:val="004B0AD3"/>
    <w:rsid w:val="004B100C"/>
    <w:rsid w:val="004B1300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7BC"/>
    <w:rsid w:val="004C5B5E"/>
    <w:rsid w:val="004C6003"/>
    <w:rsid w:val="004C6E26"/>
    <w:rsid w:val="004C6E6F"/>
    <w:rsid w:val="004C7081"/>
    <w:rsid w:val="004C7240"/>
    <w:rsid w:val="004C724D"/>
    <w:rsid w:val="004C767A"/>
    <w:rsid w:val="004D0474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5E4"/>
    <w:rsid w:val="0050019D"/>
    <w:rsid w:val="0050061C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6CB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412"/>
    <w:rsid w:val="005631A4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BE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5AE"/>
    <w:rsid w:val="005966BD"/>
    <w:rsid w:val="0059682A"/>
    <w:rsid w:val="00596BB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7CB"/>
    <w:rsid w:val="005B5CBC"/>
    <w:rsid w:val="005B60A8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55EA"/>
    <w:rsid w:val="005D5638"/>
    <w:rsid w:val="005D5D05"/>
    <w:rsid w:val="005D600C"/>
    <w:rsid w:val="005D6124"/>
    <w:rsid w:val="005D61A8"/>
    <w:rsid w:val="005D61F6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6F8"/>
    <w:rsid w:val="005F47DC"/>
    <w:rsid w:val="005F4E8D"/>
    <w:rsid w:val="005F4EF5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01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5EB0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8B4"/>
    <w:rsid w:val="00662F12"/>
    <w:rsid w:val="00663110"/>
    <w:rsid w:val="006631D6"/>
    <w:rsid w:val="00663518"/>
    <w:rsid w:val="006635D9"/>
    <w:rsid w:val="00663612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6D0"/>
    <w:rsid w:val="00691C36"/>
    <w:rsid w:val="00691D0D"/>
    <w:rsid w:val="00691DD8"/>
    <w:rsid w:val="00692172"/>
    <w:rsid w:val="00692538"/>
    <w:rsid w:val="006926DC"/>
    <w:rsid w:val="00692C1A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991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B36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C8"/>
    <w:rsid w:val="006C2DA9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22D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4DB"/>
    <w:rsid w:val="00714676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131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6C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0D"/>
    <w:rsid w:val="00837595"/>
    <w:rsid w:val="008402DC"/>
    <w:rsid w:val="00840466"/>
    <w:rsid w:val="0084054F"/>
    <w:rsid w:val="00840F37"/>
    <w:rsid w:val="00840F7C"/>
    <w:rsid w:val="0084142E"/>
    <w:rsid w:val="00841F16"/>
    <w:rsid w:val="00842167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31A"/>
    <w:rsid w:val="0084547D"/>
    <w:rsid w:val="00845B09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67B7"/>
    <w:rsid w:val="00867654"/>
    <w:rsid w:val="008677A7"/>
    <w:rsid w:val="008678B5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A0A"/>
    <w:rsid w:val="00884B97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BE8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10F"/>
    <w:rsid w:val="008A15A5"/>
    <w:rsid w:val="008A1B30"/>
    <w:rsid w:val="008A1BEB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B8B"/>
    <w:rsid w:val="008F2C9E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CB0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EB9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B05"/>
    <w:rsid w:val="009D1DE1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B41"/>
    <w:rsid w:val="00A05DFA"/>
    <w:rsid w:val="00A06096"/>
    <w:rsid w:val="00A0617B"/>
    <w:rsid w:val="00A061BD"/>
    <w:rsid w:val="00A06BD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2EBB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509F"/>
    <w:rsid w:val="00A5543D"/>
    <w:rsid w:val="00A55465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5C6D"/>
    <w:rsid w:val="00A7696D"/>
    <w:rsid w:val="00A76BE7"/>
    <w:rsid w:val="00A76D09"/>
    <w:rsid w:val="00A77225"/>
    <w:rsid w:val="00A774CC"/>
    <w:rsid w:val="00A775F9"/>
    <w:rsid w:val="00A80016"/>
    <w:rsid w:val="00A80219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A66"/>
    <w:rsid w:val="00B01D94"/>
    <w:rsid w:val="00B01ED0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E1D"/>
    <w:rsid w:val="00B35EEC"/>
    <w:rsid w:val="00B366CA"/>
    <w:rsid w:val="00B36835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C9E"/>
    <w:rsid w:val="00B4314B"/>
    <w:rsid w:val="00B43323"/>
    <w:rsid w:val="00B4333A"/>
    <w:rsid w:val="00B437B7"/>
    <w:rsid w:val="00B43BCB"/>
    <w:rsid w:val="00B44220"/>
    <w:rsid w:val="00B447CD"/>
    <w:rsid w:val="00B44D53"/>
    <w:rsid w:val="00B44DBA"/>
    <w:rsid w:val="00B450DB"/>
    <w:rsid w:val="00B46F42"/>
    <w:rsid w:val="00B46F46"/>
    <w:rsid w:val="00B46F50"/>
    <w:rsid w:val="00B470FE"/>
    <w:rsid w:val="00B47305"/>
    <w:rsid w:val="00B47BF5"/>
    <w:rsid w:val="00B47C57"/>
    <w:rsid w:val="00B47D16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C24"/>
    <w:rsid w:val="00BA0E49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AE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26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872"/>
    <w:rsid w:val="00BE79DA"/>
    <w:rsid w:val="00BF072B"/>
    <w:rsid w:val="00BF0F6F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B2B"/>
    <w:rsid w:val="00C02E0D"/>
    <w:rsid w:val="00C03215"/>
    <w:rsid w:val="00C033F7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C0B"/>
    <w:rsid w:val="00C21EE4"/>
    <w:rsid w:val="00C221E1"/>
    <w:rsid w:val="00C223B6"/>
    <w:rsid w:val="00C228F3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52FC"/>
    <w:rsid w:val="00CA535A"/>
    <w:rsid w:val="00CA537F"/>
    <w:rsid w:val="00CA5638"/>
    <w:rsid w:val="00CA5AEB"/>
    <w:rsid w:val="00CA5F25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312D"/>
    <w:rsid w:val="00DB37DB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5AD"/>
    <w:rsid w:val="00DC5615"/>
    <w:rsid w:val="00DC5D0A"/>
    <w:rsid w:val="00DC5EC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5A7"/>
    <w:rsid w:val="00DE36E4"/>
    <w:rsid w:val="00DE3C71"/>
    <w:rsid w:val="00DE405F"/>
    <w:rsid w:val="00DE458B"/>
    <w:rsid w:val="00DE46D9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C3D"/>
    <w:rsid w:val="00DF3202"/>
    <w:rsid w:val="00DF3D79"/>
    <w:rsid w:val="00DF3D7F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5068"/>
    <w:rsid w:val="00E25654"/>
    <w:rsid w:val="00E25867"/>
    <w:rsid w:val="00E25ED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945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1A57"/>
    <w:rsid w:val="00ED21B0"/>
    <w:rsid w:val="00ED2358"/>
    <w:rsid w:val="00ED2591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E58"/>
    <w:rsid w:val="00F6424E"/>
    <w:rsid w:val="00F6448F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B006B"/>
    <w:rsid w:val="00FB00F4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635E"/>
    <w:rsid w:val="00FF639B"/>
    <w:rsid w:val="00FF65A1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E5176-6433-4CFF-9898-0CAE30EE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25</Pages>
  <Words>5002</Words>
  <Characters>21286</Characters>
  <Application>Microsoft Office Word</Application>
  <DocSecurity>0</DocSecurity>
  <Lines>177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4</cp:revision>
  <cp:lastPrinted>2019-11-05T10:42:00Z</cp:lastPrinted>
  <dcterms:created xsi:type="dcterms:W3CDTF">2019-11-11T04:23:00Z</dcterms:created>
  <dcterms:modified xsi:type="dcterms:W3CDTF">2019-11-11T04:25:00Z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